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9F3" w14:textId="79239D5D"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B70D3E" w:rsidRPr="00BD6F46">
        <w:t>V</w:t>
      </w:r>
      <w:r w:rsidR="00E64CAD">
        <w:t>16.17.0</w:t>
      </w:r>
      <w:r w:rsidR="00B70B4D" w:rsidRPr="00BD6F46">
        <w:t xml:space="preserve"> </w:t>
      </w:r>
      <w:r w:rsidRPr="00BD6F46">
        <w:rPr>
          <w:sz w:val="32"/>
        </w:rPr>
        <w:t>(</w:t>
      </w:r>
      <w:r w:rsidR="00E64CAD">
        <w:rPr>
          <w:sz w:val="32"/>
        </w:rPr>
        <w:t>2024-09</w:t>
      </w:r>
      <w:r w:rsidRPr="00BD6F46">
        <w:rPr>
          <w:sz w:val="32"/>
        </w:rPr>
        <w:t>)</w:t>
      </w:r>
    </w:p>
    <w:p w14:paraId="1DF9E6E0" w14:textId="77777777" w:rsidR="00080512" w:rsidRPr="00BD6F46" w:rsidRDefault="00080512">
      <w:pPr>
        <w:pStyle w:val="ZB"/>
        <w:framePr w:wrap="notBeside"/>
      </w:pPr>
      <w:r w:rsidRPr="00BD6F46">
        <w:t>Technical Specification</w:t>
      </w:r>
    </w:p>
    <w:p w14:paraId="171AF0AD" w14:textId="77777777" w:rsidR="00080512" w:rsidRPr="00BD6F46" w:rsidRDefault="00080512">
      <w:pPr>
        <w:pStyle w:val="ZT"/>
        <w:framePr w:wrap="notBeside"/>
      </w:pPr>
      <w:r w:rsidRPr="00BD6F46">
        <w:t>3rd Generation Partnership Project;</w:t>
      </w:r>
    </w:p>
    <w:p w14:paraId="7F8FD364"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4BADAC85" w14:textId="77777777" w:rsidR="00EA6D45" w:rsidRPr="00BD6F46" w:rsidRDefault="00EA6D45">
      <w:pPr>
        <w:pStyle w:val="ZT"/>
        <w:framePr w:wrap="notBeside"/>
      </w:pPr>
      <w:r w:rsidRPr="00BD6F46">
        <w:t xml:space="preserve">Charging management; </w:t>
      </w:r>
    </w:p>
    <w:p w14:paraId="60C05AA2"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E61DD68" w14:textId="77777777" w:rsidR="00B240BE" w:rsidRPr="00BD6F46" w:rsidRDefault="0075064C">
      <w:pPr>
        <w:pStyle w:val="ZT"/>
        <w:framePr w:wrap="notBeside"/>
      </w:pPr>
      <w:r>
        <w:t>S</w:t>
      </w:r>
      <w:r w:rsidR="000F399D" w:rsidRPr="00BD6F46">
        <w:t>tage 3</w:t>
      </w:r>
      <w:r w:rsidR="00EA6D45" w:rsidRPr="00BD6F46">
        <w:t xml:space="preserve"> </w:t>
      </w:r>
    </w:p>
    <w:p w14:paraId="1B77AF7B" w14:textId="77777777" w:rsidR="00080512" w:rsidRPr="00BD6F46" w:rsidRDefault="00FC1192">
      <w:pPr>
        <w:pStyle w:val="ZT"/>
        <w:framePr w:wrap="notBeside"/>
        <w:rPr>
          <w:i/>
          <w:sz w:val="28"/>
        </w:rPr>
      </w:pPr>
      <w:r w:rsidRPr="00BD6F46">
        <w:t>(</w:t>
      </w:r>
      <w:r w:rsidRPr="00BD6F46">
        <w:rPr>
          <w:rStyle w:val="ZGSM"/>
        </w:rPr>
        <w:t xml:space="preserve">Release </w:t>
      </w:r>
      <w:r w:rsidR="00B70D3E" w:rsidRPr="00BD6F46">
        <w:rPr>
          <w:rStyle w:val="ZGSM"/>
        </w:rPr>
        <w:t>1</w:t>
      </w:r>
      <w:r w:rsidR="00B70D3E">
        <w:rPr>
          <w:rStyle w:val="ZGSM"/>
        </w:rPr>
        <w:t>6</w:t>
      </w:r>
      <w:r w:rsidRPr="00BD6F46">
        <w:t>)</w:t>
      </w:r>
    </w:p>
    <w:p w14:paraId="5993CD36"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p w14:paraId="16346E0E" w14:textId="77777777" w:rsidR="00614FDF" w:rsidRPr="00BD6F46" w:rsidRDefault="00000000" w:rsidP="00614FDF">
      <w:pPr>
        <w:pStyle w:val="ZU"/>
        <w:framePr w:h="4929" w:hRule="exact" w:wrap="notBeside"/>
        <w:tabs>
          <w:tab w:val="right" w:pos="10206"/>
        </w:tabs>
        <w:jc w:val="left"/>
      </w:pPr>
      <w:r>
        <w:rPr>
          <w:i/>
        </w:rPr>
        <w:pict w14:anchorId="35D8A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r w:rsidR="00614FDF" w:rsidRPr="00BD6F46">
        <w:rPr>
          <w:color w:val="0000FF"/>
        </w:rPr>
        <w:tab/>
      </w:r>
      <w:r>
        <w:pict w14:anchorId="52A99440">
          <v:shape id="_x0000_i1026" type="#_x0000_t75" style="width:128.15pt;height:74.55pt">
            <v:imagedata r:id="rId10" o:title="3GPP-logo_web"/>
          </v:shape>
        </w:pict>
      </w:r>
    </w:p>
    <w:p w14:paraId="746ED5F7"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5B135E7D" w14:textId="77777777" w:rsidR="00080512" w:rsidRPr="00BD6F46" w:rsidRDefault="00080512">
      <w:pPr>
        <w:pStyle w:val="ZU"/>
        <w:framePr w:h="4929" w:hRule="exact" w:wrap="notBeside"/>
        <w:tabs>
          <w:tab w:val="right" w:pos="10206"/>
        </w:tabs>
        <w:jc w:val="left"/>
      </w:pPr>
    </w:p>
    <w:p w14:paraId="111CC1B2"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173F8CCD" w14:textId="77777777" w:rsidR="00080512" w:rsidRPr="00BD6F46" w:rsidRDefault="00080512">
      <w:pPr>
        <w:pStyle w:val="ZV"/>
        <w:framePr w:wrap="notBeside"/>
      </w:pPr>
    </w:p>
    <w:p w14:paraId="7C0964B8" w14:textId="77777777" w:rsidR="00080512" w:rsidRPr="00BD6F46" w:rsidRDefault="00080512"/>
    <w:bookmarkEnd w:id="0"/>
    <w:p w14:paraId="0F69D54B"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6A2847D4" w14:textId="77777777" w:rsidR="00080512" w:rsidRPr="00BD6F46" w:rsidRDefault="009B353B" w:rsidP="009B353B">
      <w:pPr>
        <w:tabs>
          <w:tab w:val="left" w:pos="3450"/>
        </w:tabs>
      </w:pPr>
      <w:bookmarkStart w:id="1" w:name="page2"/>
      <w:r w:rsidRPr="00BD6F46">
        <w:lastRenderedPageBreak/>
        <w:tab/>
      </w:r>
    </w:p>
    <w:p w14:paraId="265888F4"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2D8AB290"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3CF10173" w14:textId="77777777" w:rsidR="00080512" w:rsidRPr="00BD6F46" w:rsidRDefault="00080512"/>
    <w:p w14:paraId="04D16908"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0B6F99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36933EED" w14:textId="77777777" w:rsidR="00080512" w:rsidRPr="00BD6F46" w:rsidRDefault="00080512">
      <w:pPr>
        <w:pStyle w:val="FP"/>
        <w:framePr w:wrap="notBeside" w:hAnchor="margin" w:yAlign="center"/>
        <w:ind w:left="2835" w:right="2835"/>
        <w:jc w:val="center"/>
        <w:rPr>
          <w:rFonts w:ascii="Arial" w:hAnsi="Arial"/>
          <w:sz w:val="18"/>
        </w:rPr>
      </w:pPr>
    </w:p>
    <w:p w14:paraId="49E1CECE"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76C7A454"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63F80F24"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3E69D62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7D4A9772"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1A0F078"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0635EF68" w14:textId="77777777" w:rsidR="00080512" w:rsidRPr="00BD6F46" w:rsidRDefault="00080512"/>
    <w:p w14:paraId="5E2E2B04"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2C35282C"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0E52F328" w14:textId="77777777" w:rsidR="00080512" w:rsidRPr="00BD6F46" w:rsidRDefault="00080512" w:rsidP="00FA1266">
      <w:pPr>
        <w:pStyle w:val="FP"/>
        <w:framePr w:h="3057" w:hRule="exact" w:wrap="notBeside" w:vAnchor="page" w:hAnchor="margin" w:y="12605"/>
        <w:jc w:val="center"/>
        <w:rPr>
          <w:noProof/>
        </w:rPr>
      </w:pPr>
    </w:p>
    <w:p w14:paraId="1F4710D6" w14:textId="4BFAC2DB"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DA725F" w:rsidRPr="00BD6F46">
        <w:rPr>
          <w:noProof/>
          <w:sz w:val="18"/>
        </w:rPr>
        <w:t>20</w:t>
      </w:r>
      <w:r w:rsidR="00DA725F">
        <w:rPr>
          <w:noProof/>
          <w:sz w:val="18"/>
        </w:rPr>
        <w:t>2</w:t>
      </w:r>
      <w:r w:rsidR="002223E5">
        <w:rPr>
          <w:noProof/>
          <w:sz w:val="18"/>
        </w:rPr>
        <w:t>4</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2" w:name="copyrightaddon"/>
      <w:bookmarkEnd w:id="2"/>
    </w:p>
    <w:p w14:paraId="045DAA47"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185A12AE" w14:textId="77777777" w:rsidR="00FC1192" w:rsidRPr="00BD6F46" w:rsidRDefault="00FC1192" w:rsidP="00FA1266">
      <w:pPr>
        <w:pStyle w:val="FP"/>
        <w:framePr w:h="3057" w:hRule="exact" w:wrap="notBeside" w:vAnchor="page" w:hAnchor="margin" w:y="12605"/>
        <w:rPr>
          <w:noProof/>
          <w:sz w:val="18"/>
        </w:rPr>
      </w:pPr>
    </w:p>
    <w:p w14:paraId="528B491E"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4480EEAC"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2151101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1"/>
    <w:p w14:paraId="3DE3AA8F" w14:textId="77777777" w:rsidR="00080512" w:rsidRPr="00BD6F46" w:rsidRDefault="00080512">
      <w:pPr>
        <w:pStyle w:val="TT"/>
      </w:pPr>
      <w:r w:rsidRPr="00BD6F46">
        <w:br w:type="page"/>
      </w:r>
      <w:r w:rsidRPr="00BD6F46">
        <w:lastRenderedPageBreak/>
        <w:t>Contents</w:t>
      </w:r>
    </w:p>
    <w:p w14:paraId="51491560" w14:textId="707C193D" w:rsidR="004828FB" w:rsidRDefault="007B35D8">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4828FB">
        <w:rPr>
          <w:noProof/>
        </w:rPr>
        <w:t>Foreword</w:t>
      </w:r>
      <w:r w:rsidR="004828FB">
        <w:rPr>
          <w:noProof/>
        </w:rPr>
        <w:tab/>
      </w:r>
      <w:r w:rsidR="004828FB">
        <w:rPr>
          <w:noProof/>
        </w:rPr>
        <w:fldChar w:fldCharType="begin" w:fldLock="1"/>
      </w:r>
      <w:r w:rsidR="004828FB">
        <w:rPr>
          <w:noProof/>
        </w:rPr>
        <w:instrText xml:space="preserve"> PAGEREF _Toc178171808 \h </w:instrText>
      </w:r>
      <w:r w:rsidR="004828FB">
        <w:rPr>
          <w:noProof/>
        </w:rPr>
      </w:r>
      <w:r w:rsidR="004828FB">
        <w:rPr>
          <w:noProof/>
        </w:rPr>
        <w:fldChar w:fldCharType="separate"/>
      </w:r>
      <w:r w:rsidR="004828FB">
        <w:rPr>
          <w:noProof/>
        </w:rPr>
        <w:t>8</w:t>
      </w:r>
      <w:r w:rsidR="004828FB">
        <w:rPr>
          <w:noProof/>
        </w:rPr>
        <w:fldChar w:fldCharType="end"/>
      </w:r>
    </w:p>
    <w:p w14:paraId="7BC5DA1D" w14:textId="7DBEBBC7" w:rsidR="004828FB" w:rsidRDefault="004828FB">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_Toc178171809 \h </w:instrText>
      </w:r>
      <w:r>
        <w:rPr>
          <w:noProof/>
        </w:rPr>
      </w:r>
      <w:r>
        <w:rPr>
          <w:noProof/>
        </w:rPr>
        <w:fldChar w:fldCharType="separate"/>
      </w:r>
      <w:r>
        <w:rPr>
          <w:noProof/>
        </w:rPr>
        <w:t>9</w:t>
      </w:r>
      <w:r>
        <w:rPr>
          <w:noProof/>
        </w:rPr>
        <w:fldChar w:fldCharType="end"/>
      </w:r>
    </w:p>
    <w:p w14:paraId="704D8D5B" w14:textId="59A46B95" w:rsidR="004828FB" w:rsidRDefault="004828FB">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_Toc178171810 \h </w:instrText>
      </w:r>
      <w:r>
        <w:rPr>
          <w:noProof/>
        </w:rPr>
      </w:r>
      <w:r>
        <w:rPr>
          <w:noProof/>
        </w:rPr>
        <w:fldChar w:fldCharType="separate"/>
      </w:r>
      <w:r>
        <w:rPr>
          <w:noProof/>
        </w:rPr>
        <w:t>9</w:t>
      </w:r>
      <w:r>
        <w:rPr>
          <w:noProof/>
        </w:rPr>
        <w:fldChar w:fldCharType="end"/>
      </w:r>
    </w:p>
    <w:p w14:paraId="6A34E1F4" w14:textId="784B4A32" w:rsidR="004828FB" w:rsidRDefault="004828FB">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_Toc178171811 \h </w:instrText>
      </w:r>
      <w:r>
        <w:rPr>
          <w:noProof/>
        </w:rPr>
      </w:r>
      <w:r>
        <w:rPr>
          <w:noProof/>
        </w:rPr>
        <w:fldChar w:fldCharType="separate"/>
      </w:r>
      <w:r>
        <w:rPr>
          <w:noProof/>
        </w:rPr>
        <w:t>11</w:t>
      </w:r>
      <w:r>
        <w:rPr>
          <w:noProof/>
        </w:rPr>
        <w:fldChar w:fldCharType="end"/>
      </w:r>
    </w:p>
    <w:p w14:paraId="09CD3E43" w14:textId="30E1386B" w:rsidR="004828FB" w:rsidRDefault="004828FB">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_Toc178171812 \h </w:instrText>
      </w:r>
      <w:r>
        <w:rPr>
          <w:noProof/>
        </w:rPr>
      </w:r>
      <w:r>
        <w:rPr>
          <w:noProof/>
        </w:rPr>
        <w:fldChar w:fldCharType="separate"/>
      </w:r>
      <w:r>
        <w:rPr>
          <w:noProof/>
        </w:rPr>
        <w:t>11</w:t>
      </w:r>
      <w:r>
        <w:rPr>
          <w:noProof/>
        </w:rPr>
        <w:fldChar w:fldCharType="end"/>
      </w:r>
    </w:p>
    <w:p w14:paraId="21DA440B" w14:textId="0BA52A32" w:rsidR="004828FB" w:rsidRDefault="004828FB">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_Toc178171813 \h </w:instrText>
      </w:r>
      <w:r>
        <w:rPr>
          <w:noProof/>
        </w:rPr>
      </w:r>
      <w:r>
        <w:rPr>
          <w:noProof/>
        </w:rPr>
        <w:fldChar w:fldCharType="separate"/>
      </w:r>
      <w:r>
        <w:rPr>
          <w:noProof/>
        </w:rPr>
        <w:t>11</w:t>
      </w:r>
      <w:r>
        <w:rPr>
          <w:noProof/>
        </w:rPr>
        <w:fldChar w:fldCharType="end"/>
      </w:r>
    </w:p>
    <w:p w14:paraId="4D711A36" w14:textId="1007D7B4" w:rsidR="004828FB" w:rsidRDefault="004828FB">
      <w:pPr>
        <w:pStyle w:val="TOC2"/>
        <w:rPr>
          <w:rFonts w:ascii="Calibri" w:eastAsia="Times New Roman" w:hAnsi="Calibri"/>
          <w:noProof/>
          <w:kern w:val="2"/>
          <w:sz w:val="22"/>
          <w:szCs w:val="22"/>
          <w:lang w:eastAsia="en-GB"/>
        </w:rPr>
      </w:pPr>
      <w:r>
        <w:rPr>
          <w:noProof/>
        </w:rPr>
        <w:t>3.3</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_Toc178171814 \h </w:instrText>
      </w:r>
      <w:r>
        <w:rPr>
          <w:noProof/>
        </w:rPr>
      </w:r>
      <w:r>
        <w:rPr>
          <w:noProof/>
        </w:rPr>
        <w:fldChar w:fldCharType="separate"/>
      </w:r>
      <w:r>
        <w:rPr>
          <w:noProof/>
        </w:rPr>
        <w:t>11</w:t>
      </w:r>
      <w:r>
        <w:rPr>
          <w:noProof/>
        </w:rPr>
        <w:fldChar w:fldCharType="end"/>
      </w:r>
    </w:p>
    <w:p w14:paraId="070756A6" w14:textId="610C2273" w:rsidR="004828FB" w:rsidRDefault="004828FB">
      <w:pPr>
        <w:pStyle w:val="TOC1"/>
        <w:rPr>
          <w:rFonts w:ascii="Calibri" w:eastAsia="Times New Roman" w:hAnsi="Calibri"/>
          <w:noProof/>
          <w:kern w:val="2"/>
          <w:szCs w:val="22"/>
          <w:lang w:eastAsia="en-GB"/>
        </w:rPr>
      </w:pPr>
      <w:r w:rsidRPr="00F25534">
        <w:rPr>
          <w:rFonts w:eastAsia="Times New Roman"/>
          <w:noProof/>
        </w:rPr>
        <w:t>4</w:t>
      </w:r>
      <w:r>
        <w:rPr>
          <w:rFonts w:ascii="Calibri" w:eastAsia="Times New Roman" w:hAnsi="Calibri"/>
          <w:noProof/>
          <w:kern w:val="2"/>
          <w:szCs w:val="22"/>
          <w:lang w:eastAsia="en-GB"/>
        </w:rPr>
        <w:tab/>
      </w:r>
      <w:r w:rsidRPr="00F25534">
        <w:rPr>
          <w:rFonts w:eastAsia="Times New Roman"/>
          <w:noProof/>
        </w:rPr>
        <w:t>Overview</w:t>
      </w:r>
      <w:r>
        <w:rPr>
          <w:noProof/>
        </w:rPr>
        <w:tab/>
      </w:r>
      <w:r>
        <w:rPr>
          <w:noProof/>
        </w:rPr>
        <w:fldChar w:fldCharType="begin" w:fldLock="1"/>
      </w:r>
      <w:r>
        <w:rPr>
          <w:noProof/>
        </w:rPr>
        <w:instrText xml:space="preserve"> PAGEREF _Toc178171815 \h </w:instrText>
      </w:r>
      <w:r>
        <w:rPr>
          <w:noProof/>
        </w:rPr>
      </w:r>
      <w:r>
        <w:rPr>
          <w:noProof/>
        </w:rPr>
        <w:fldChar w:fldCharType="separate"/>
      </w:r>
      <w:r>
        <w:rPr>
          <w:noProof/>
        </w:rPr>
        <w:t>11</w:t>
      </w:r>
      <w:r>
        <w:rPr>
          <w:noProof/>
        </w:rPr>
        <w:fldChar w:fldCharType="end"/>
      </w:r>
    </w:p>
    <w:p w14:paraId="3F93C74A" w14:textId="0210BC3B" w:rsidR="004828FB" w:rsidRDefault="004828FB">
      <w:pPr>
        <w:pStyle w:val="TOC2"/>
        <w:rPr>
          <w:rFonts w:ascii="Calibri" w:eastAsia="Times New Roman" w:hAnsi="Calibri"/>
          <w:noProof/>
          <w:kern w:val="2"/>
          <w:sz w:val="22"/>
          <w:szCs w:val="22"/>
          <w:lang w:eastAsia="en-GB"/>
        </w:rPr>
      </w:pPr>
      <w:r>
        <w:rPr>
          <w:noProof/>
        </w:rPr>
        <w:t>4.1</w:t>
      </w:r>
      <w:r>
        <w:rPr>
          <w:rFonts w:ascii="Calibri" w:eastAsia="Times New Roman" w:hAnsi="Calibri"/>
          <w:noProof/>
          <w:kern w:val="2"/>
          <w:sz w:val="22"/>
          <w:szCs w:val="22"/>
          <w:lang w:eastAsia="en-GB"/>
        </w:rPr>
        <w:tab/>
      </w:r>
      <w:r>
        <w:rPr>
          <w:noProof/>
        </w:rPr>
        <w:t>Service architecture</w:t>
      </w:r>
      <w:r>
        <w:rPr>
          <w:noProof/>
        </w:rPr>
        <w:tab/>
      </w:r>
      <w:r>
        <w:rPr>
          <w:noProof/>
        </w:rPr>
        <w:fldChar w:fldCharType="begin" w:fldLock="1"/>
      </w:r>
      <w:r>
        <w:rPr>
          <w:noProof/>
        </w:rPr>
        <w:instrText xml:space="preserve"> PAGEREF _Toc178171816 \h </w:instrText>
      </w:r>
      <w:r>
        <w:rPr>
          <w:noProof/>
        </w:rPr>
      </w:r>
      <w:r>
        <w:rPr>
          <w:noProof/>
        </w:rPr>
        <w:fldChar w:fldCharType="separate"/>
      </w:r>
      <w:r>
        <w:rPr>
          <w:noProof/>
        </w:rPr>
        <w:t>11</w:t>
      </w:r>
      <w:r>
        <w:rPr>
          <w:noProof/>
        </w:rPr>
        <w:fldChar w:fldCharType="end"/>
      </w:r>
    </w:p>
    <w:p w14:paraId="23514970" w14:textId="04891211" w:rsidR="004828FB" w:rsidRDefault="004828FB">
      <w:pPr>
        <w:pStyle w:val="TOC2"/>
        <w:rPr>
          <w:rFonts w:ascii="Calibri" w:eastAsia="Times New Roman" w:hAnsi="Calibri"/>
          <w:noProof/>
          <w:kern w:val="2"/>
          <w:sz w:val="22"/>
          <w:szCs w:val="22"/>
          <w:lang w:eastAsia="en-GB"/>
        </w:rPr>
      </w:pPr>
      <w:r>
        <w:rPr>
          <w:noProof/>
        </w:rPr>
        <w:t>4.2</w:t>
      </w:r>
      <w:r>
        <w:rPr>
          <w:rFonts w:ascii="Calibri" w:eastAsia="Times New Roman" w:hAnsi="Calibri"/>
          <w:noProof/>
          <w:kern w:val="2"/>
          <w:sz w:val="22"/>
          <w:szCs w:val="22"/>
          <w:lang w:eastAsia="en-GB"/>
        </w:rPr>
        <w:tab/>
      </w:r>
      <w:r>
        <w:rPr>
          <w:noProof/>
        </w:rPr>
        <w:t>Network functions</w:t>
      </w:r>
      <w:r>
        <w:rPr>
          <w:noProof/>
        </w:rPr>
        <w:tab/>
      </w:r>
      <w:r>
        <w:rPr>
          <w:noProof/>
        </w:rPr>
        <w:fldChar w:fldCharType="begin" w:fldLock="1"/>
      </w:r>
      <w:r>
        <w:rPr>
          <w:noProof/>
        </w:rPr>
        <w:instrText xml:space="preserve"> PAGEREF _Toc178171817 \h </w:instrText>
      </w:r>
      <w:r>
        <w:rPr>
          <w:noProof/>
        </w:rPr>
      </w:r>
      <w:r>
        <w:rPr>
          <w:noProof/>
        </w:rPr>
        <w:fldChar w:fldCharType="separate"/>
      </w:r>
      <w:r>
        <w:rPr>
          <w:noProof/>
        </w:rPr>
        <w:t>12</w:t>
      </w:r>
      <w:r>
        <w:rPr>
          <w:noProof/>
        </w:rPr>
        <w:fldChar w:fldCharType="end"/>
      </w:r>
    </w:p>
    <w:p w14:paraId="007B0237" w14:textId="15D7EF71" w:rsidR="004828FB" w:rsidRDefault="004828FB">
      <w:pPr>
        <w:pStyle w:val="TOC3"/>
        <w:rPr>
          <w:rFonts w:ascii="Calibri" w:eastAsia="Times New Roman" w:hAnsi="Calibri"/>
          <w:noProof/>
          <w:kern w:val="2"/>
          <w:sz w:val="22"/>
          <w:szCs w:val="22"/>
          <w:lang w:eastAsia="en-GB"/>
        </w:rPr>
      </w:pPr>
      <w:r>
        <w:rPr>
          <w:noProof/>
        </w:rPr>
        <w:t>4.2.1</w:t>
      </w:r>
      <w:r>
        <w:rPr>
          <w:rFonts w:ascii="Calibri" w:eastAsia="Times New Roman"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_Toc178171818 \h </w:instrText>
      </w:r>
      <w:r>
        <w:rPr>
          <w:noProof/>
        </w:rPr>
      </w:r>
      <w:r>
        <w:rPr>
          <w:noProof/>
        </w:rPr>
        <w:fldChar w:fldCharType="separate"/>
      </w:r>
      <w:r>
        <w:rPr>
          <w:noProof/>
        </w:rPr>
        <w:t>12</w:t>
      </w:r>
      <w:r>
        <w:rPr>
          <w:noProof/>
        </w:rPr>
        <w:fldChar w:fldCharType="end"/>
      </w:r>
    </w:p>
    <w:p w14:paraId="0A10B81F" w14:textId="1CD66B06" w:rsidR="004828FB" w:rsidRDefault="004828FB">
      <w:pPr>
        <w:pStyle w:val="TOC3"/>
        <w:rPr>
          <w:rFonts w:ascii="Calibri" w:eastAsia="Times New Roman" w:hAnsi="Calibri"/>
          <w:noProof/>
          <w:kern w:val="2"/>
          <w:sz w:val="22"/>
          <w:szCs w:val="22"/>
          <w:lang w:eastAsia="en-GB"/>
        </w:rPr>
      </w:pPr>
      <w:r>
        <w:rPr>
          <w:noProof/>
        </w:rPr>
        <w:t>4.2.2</w:t>
      </w:r>
      <w:r>
        <w:rPr>
          <w:rFonts w:ascii="Calibri" w:eastAsia="Times New Roman" w:hAnsi="Calibri"/>
          <w:noProof/>
          <w:kern w:val="2"/>
          <w:sz w:val="22"/>
          <w:szCs w:val="22"/>
          <w:lang w:eastAsia="en-GB"/>
        </w:rPr>
        <w:tab/>
      </w:r>
      <w:r>
        <w:rPr>
          <w:noProof/>
        </w:rPr>
        <w:t>NF Service Consumers</w:t>
      </w:r>
      <w:r>
        <w:rPr>
          <w:noProof/>
        </w:rPr>
        <w:tab/>
      </w:r>
      <w:r>
        <w:rPr>
          <w:noProof/>
        </w:rPr>
        <w:fldChar w:fldCharType="begin" w:fldLock="1"/>
      </w:r>
      <w:r>
        <w:rPr>
          <w:noProof/>
        </w:rPr>
        <w:instrText xml:space="preserve"> PAGEREF _Toc178171819 \h </w:instrText>
      </w:r>
      <w:r>
        <w:rPr>
          <w:noProof/>
        </w:rPr>
      </w:r>
      <w:r>
        <w:rPr>
          <w:noProof/>
        </w:rPr>
        <w:fldChar w:fldCharType="separate"/>
      </w:r>
      <w:r>
        <w:rPr>
          <w:noProof/>
        </w:rPr>
        <w:t>12</w:t>
      </w:r>
      <w:r>
        <w:rPr>
          <w:noProof/>
        </w:rPr>
        <w:fldChar w:fldCharType="end"/>
      </w:r>
    </w:p>
    <w:p w14:paraId="3E744352" w14:textId="6E3C4071" w:rsidR="004828FB" w:rsidRDefault="004828FB">
      <w:pPr>
        <w:pStyle w:val="TOC1"/>
        <w:rPr>
          <w:rFonts w:ascii="Calibri" w:eastAsia="Times New Roman" w:hAnsi="Calibri"/>
          <w:noProof/>
          <w:kern w:val="2"/>
          <w:szCs w:val="22"/>
          <w:lang w:eastAsia="en-GB"/>
        </w:rPr>
      </w:pPr>
      <w:r>
        <w:rPr>
          <w:noProof/>
        </w:rPr>
        <w:t>5</w:t>
      </w:r>
      <w:r>
        <w:rPr>
          <w:rFonts w:ascii="Calibri" w:eastAsia="Times New Roman" w:hAnsi="Calibri"/>
          <w:noProof/>
          <w:kern w:val="2"/>
          <w:szCs w:val="22"/>
          <w:lang w:eastAsia="en-GB"/>
        </w:rPr>
        <w:tab/>
      </w:r>
      <w:r>
        <w:rPr>
          <w:noProof/>
        </w:rPr>
        <w:t>Services offered by the CHF</w:t>
      </w:r>
      <w:r>
        <w:rPr>
          <w:noProof/>
        </w:rPr>
        <w:tab/>
      </w:r>
      <w:r>
        <w:rPr>
          <w:noProof/>
        </w:rPr>
        <w:fldChar w:fldCharType="begin" w:fldLock="1"/>
      </w:r>
      <w:r>
        <w:rPr>
          <w:noProof/>
        </w:rPr>
        <w:instrText xml:space="preserve"> PAGEREF _Toc178171820 \h </w:instrText>
      </w:r>
      <w:r>
        <w:rPr>
          <w:noProof/>
        </w:rPr>
      </w:r>
      <w:r>
        <w:rPr>
          <w:noProof/>
        </w:rPr>
        <w:fldChar w:fldCharType="separate"/>
      </w:r>
      <w:r>
        <w:rPr>
          <w:noProof/>
        </w:rPr>
        <w:t>12</w:t>
      </w:r>
      <w:r>
        <w:rPr>
          <w:noProof/>
        </w:rPr>
        <w:fldChar w:fldCharType="end"/>
      </w:r>
    </w:p>
    <w:p w14:paraId="0D477FC4" w14:textId="372D64E0" w:rsidR="004828FB" w:rsidRDefault="004828FB">
      <w:pPr>
        <w:pStyle w:val="TOC2"/>
        <w:rPr>
          <w:rFonts w:ascii="Calibri" w:eastAsia="Times New Roman" w:hAnsi="Calibri"/>
          <w:noProof/>
          <w:kern w:val="2"/>
          <w:sz w:val="22"/>
          <w:szCs w:val="22"/>
          <w:lang w:eastAsia="en-GB"/>
        </w:rPr>
      </w:pPr>
      <w:r>
        <w:rPr>
          <w:noProof/>
        </w:rPr>
        <w:t>5.1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_Toc178171821 \h </w:instrText>
      </w:r>
      <w:r>
        <w:rPr>
          <w:noProof/>
        </w:rPr>
      </w:r>
      <w:r>
        <w:rPr>
          <w:noProof/>
        </w:rPr>
        <w:fldChar w:fldCharType="separate"/>
      </w:r>
      <w:r>
        <w:rPr>
          <w:noProof/>
        </w:rPr>
        <w:t>12</w:t>
      </w:r>
      <w:r>
        <w:rPr>
          <w:noProof/>
        </w:rPr>
        <w:fldChar w:fldCharType="end"/>
      </w:r>
    </w:p>
    <w:p w14:paraId="0AFD2B44" w14:textId="2CA10B37" w:rsidR="004828FB" w:rsidRDefault="004828FB">
      <w:pPr>
        <w:pStyle w:val="TOC2"/>
        <w:rPr>
          <w:rFonts w:ascii="Calibri" w:eastAsia="Times New Roman" w:hAnsi="Calibri"/>
          <w:noProof/>
          <w:kern w:val="2"/>
          <w:sz w:val="22"/>
          <w:szCs w:val="22"/>
          <w:lang w:eastAsia="en-GB"/>
        </w:rPr>
      </w:pPr>
      <w:r>
        <w:rPr>
          <w:noProof/>
        </w:rPr>
        <w:t>5.2</w:t>
      </w:r>
      <w:r>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_Toc178171822 \h </w:instrText>
      </w:r>
      <w:r>
        <w:rPr>
          <w:noProof/>
        </w:rPr>
      </w:r>
      <w:r>
        <w:rPr>
          <w:noProof/>
        </w:rPr>
        <w:fldChar w:fldCharType="separate"/>
      </w:r>
      <w:r>
        <w:rPr>
          <w:noProof/>
        </w:rPr>
        <w:t>13</w:t>
      </w:r>
      <w:r>
        <w:rPr>
          <w:noProof/>
        </w:rPr>
        <w:fldChar w:fldCharType="end"/>
      </w:r>
    </w:p>
    <w:p w14:paraId="2D7197DC" w14:textId="07852A7E" w:rsidR="004828FB" w:rsidRDefault="004828FB">
      <w:pPr>
        <w:pStyle w:val="TOC3"/>
        <w:rPr>
          <w:rFonts w:ascii="Calibri" w:eastAsia="Times New Roman" w:hAnsi="Calibri"/>
          <w:noProof/>
          <w:kern w:val="2"/>
          <w:sz w:val="22"/>
          <w:szCs w:val="22"/>
          <w:lang w:eastAsia="en-GB"/>
        </w:rPr>
      </w:pPr>
      <w:r>
        <w:rPr>
          <w:noProof/>
        </w:rPr>
        <w:t>5.2.1</w:t>
      </w:r>
      <w:r>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_Toc178171823 \h </w:instrText>
      </w:r>
      <w:r>
        <w:rPr>
          <w:noProof/>
        </w:rPr>
      </w:r>
      <w:r>
        <w:rPr>
          <w:noProof/>
        </w:rPr>
        <w:fldChar w:fldCharType="separate"/>
      </w:r>
      <w:r>
        <w:rPr>
          <w:noProof/>
        </w:rPr>
        <w:t>13</w:t>
      </w:r>
      <w:r>
        <w:rPr>
          <w:noProof/>
        </w:rPr>
        <w:fldChar w:fldCharType="end"/>
      </w:r>
    </w:p>
    <w:p w14:paraId="79DBA9B0" w14:textId="49CAC4C2" w:rsidR="004828FB" w:rsidRDefault="004828FB">
      <w:pPr>
        <w:pStyle w:val="TOC3"/>
        <w:rPr>
          <w:rFonts w:ascii="Calibri" w:eastAsia="Times New Roman" w:hAnsi="Calibri"/>
          <w:noProof/>
          <w:kern w:val="2"/>
          <w:sz w:val="22"/>
          <w:szCs w:val="22"/>
          <w:lang w:eastAsia="en-GB"/>
        </w:rPr>
      </w:pPr>
      <w:r>
        <w:rPr>
          <w:noProof/>
        </w:rPr>
        <w:t>5.2.2</w:t>
      </w:r>
      <w:r>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_Toc178171824 \h </w:instrText>
      </w:r>
      <w:r>
        <w:rPr>
          <w:noProof/>
        </w:rPr>
      </w:r>
      <w:r>
        <w:rPr>
          <w:noProof/>
        </w:rPr>
        <w:fldChar w:fldCharType="separate"/>
      </w:r>
      <w:r>
        <w:rPr>
          <w:noProof/>
        </w:rPr>
        <w:t>13</w:t>
      </w:r>
      <w:r>
        <w:rPr>
          <w:noProof/>
        </w:rPr>
        <w:fldChar w:fldCharType="end"/>
      </w:r>
    </w:p>
    <w:p w14:paraId="7B09ABD0" w14:textId="3981DD8D" w:rsidR="004828FB" w:rsidRDefault="004828FB">
      <w:pPr>
        <w:pStyle w:val="TOC4"/>
        <w:rPr>
          <w:rFonts w:ascii="Calibri" w:eastAsia="Times New Roman" w:hAnsi="Calibri"/>
          <w:noProof/>
          <w:kern w:val="2"/>
          <w:sz w:val="22"/>
          <w:szCs w:val="22"/>
          <w:lang w:eastAsia="en-GB"/>
        </w:rPr>
      </w:pPr>
      <w:r w:rsidRPr="00F25534">
        <w:rPr>
          <w:noProof/>
          <w:lang w:val="en-US" w:eastAsia="zh-CN"/>
        </w:rPr>
        <w:t>5.2.2</w:t>
      </w:r>
      <w:r>
        <w:rPr>
          <w:noProof/>
        </w:rPr>
        <w:t>.1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_Toc178171825 \h </w:instrText>
      </w:r>
      <w:r>
        <w:rPr>
          <w:noProof/>
        </w:rPr>
      </w:r>
      <w:r>
        <w:rPr>
          <w:noProof/>
        </w:rPr>
        <w:fldChar w:fldCharType="separate"/>
      </w:r>
      <w:r>
        <w:rPr>
          <w:noProof/>
        </w:rPr>
        <w:t>13</w:t>
      </w:r>
      <w:r>
        <w:rPr>
          <w:noProof/>
        </w:rPr>
        <w:fldChar w:fldCharType="end"/>
      </w:r>
    </w:p>
    <w:p w14:paraId="3D11338A" w14:textId="23AC6135" w:rsidR="004828FB" w:rsidRDefault="004828FB">
      <w:pPr>
        <w:pStyle w:val="TOC4"/>
        <w:rPr>
          <w:rFonts w:ascii="Calibri" w:eastAsia="Times New Roman" w:hAnsi="Calibri"/>
          <w:noProof/>
          <w:kern w:val="2"/>
          <w:sz w:val="22"/>
          <w:szCs w:val="22"/>
          <w:lang w:eastAsia="en-GB"/>
        </w:rPr>
      </w:pPr>
      <w:r w:rsidRPr="00F25534">
        <w:rPr>
          <w:noProof/>
          <w:lang w:val="en-US" w:eastAsia="zh-CN"/>
        </w:rPr>
        <w:t>5.2.2.2</w:t>
      </w:r>
      <w:r>
        <w:rPr>
          <w:rFonts w:ascii="Calibri" w:eastAsia="Times New Roman" w:hAnsi="Calibri"/>
          <w:noProof/>
          <w:kern w:val="2"/>
          <w:sz w:val="22"/>
          <w:szCs w:val="22"/>
          <w:lang w:eastAsia="en-GB"/>
        </w:rPr>
        <w:tab/>
      </w:r>
      <w:r w:rsidRPr="00F25534">
        <w:rPr>
          <w:noProof/>
          <w:lang w:val="en-US" w:eastAsia="zh-CN"/>
        </w:rPr>
        <w:t>Nchf_ConvergedCharging_Create Operation</w:t>
      </w:r>
      <w:r>
        <w:rPr>
          <w:noProof/>
        </w:rPr>
        <w:tab/>
      </w:r>
      <w:r>
        <w:rPr>
          <w:noProof/>
        </w:rPr>
        <w:fldChar w:fldCharType="begin" w:fldLock="1"/>
      </w:r>
      <w:r>
        <w:rPr>
          <w:noProof/>
        </w:rPr>
        <w:instrText xml:space="preserve"> PAGEREF _Toc178171826 \h </w:instrText>
      </w:r>
      <w:r>
        <w:rPr>
          <w:noProof/>
        </w:rPr>
      </w:r>
      <w:r>
        <w:rPr>
          <w:noProof/>
        </w:rPr>
        <w:fldChar w:fldCharType="separate"/>
      </w:r>
      <w:r>
        <w:rPr>
          <w:noProof/>
        </w:rPr>
        <w:t>14</w:t>
      </w:r>
      <w:r>
        <w:rPr>
          <w:noProof/>
        </w:rPr>
        <w:fldChar w:fldCharType="end"/>
      </w:r>
    </w:p>
    <w:p w14:paraId="57F2FB0A" w14:textId="12A17145" w:rsidR="004828FB" w:rsidRDefault="004828FB">
      <w:pPr>
        <w:pStyle w:val="TOC4"/>
        <w:rPr>
          <w:rFonts w:ascii="Calibri" w:eastAsia="Times New Roman" w:hAnsi="Calibri"/>
          <w:noProof/>
          <w:kern w:val="2"/>
          <w:sz w:val="22"/>
          <w:szCs w:val="22"/>
          <w:lang w:eastAsia="en-GB"/>
        </w:rPr>
      </w:pPr>
      <w:r w:rsidRPr="00F25534">
        <w:rPr>
          <w:noProof/>
          <w:lang w:val="en-US" w:eastAsia="zh-CN"/>
        </w:rPr>
        <w:t>5.2.2.3</w:t>
      </w:r>
      <w:r>
        <w:rPr>
          <w:rFonts w:ascii="Calibri" w:eastAsia="Times New Roman" w:hAnsi="Calibri"/>
          <w:noProof/>
          <w:kern w:val="2"/>
          <w:sz w:val="22"/>
          <w:szCs w:val="22"/>
          <w:lang w:eastAsia="en-GB"/>
        </w:rPr>
        <w:tab/>
      </w:r>
      <w:r w:rsidRPr="00F25534">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_Toc178171827 \h </w:instrText>
      </w:r>
      <w:r>
        <w:rPr>
          <w:noProof/>
        </w:rPr>
      </w:r>
      <w:r>
        <w:rPr>
          <w:noProof/>
        </w:rPr>
        <w:fldChar w:fldCharType="separate"/>
      </w:r>
      <w:r>
        <w:rPr>
          <w:noProof/>
        </w:rPr>
        <w:t>15</w:t>
      </w:r>
      <w:r>
        <w:rPr>
          <w:noProof/>
        </w:rPr>
        <w:fldChar w:fldCharType="end"/>
      </w:r>
    </w:p>
    <w:p w14:paraId="1F959A88" w14:textId="4EEBC2C6" w:rsidR="004828FB" w:rsidRDefault="004828FB">
      <w:pPr>
        <w:pStyle w:val="TOC4"/>
        <w:rPr>
          <w:rFonts w:ascii="Calibri" w:eastAsia="Times New Roman" w:hAnsi="Calibri"/>
          <w:noProof/>
          <w:kern w:val="2"/>
          <w:sz w:val="22"/>
          <w:szCs w:val="22"/>
          <w:lang w:eastAsia="en-GB"/>
        </w:rPr>
      </w:pPr>
      <w:r w:rsidRPr="00F25534">
        <w:rPr>
          <w:noProof/>
          <w:lang w:val="en-US" w:eastAsia="zh-CN"/>
        </w:rPr>
        <w:t>5.2.2</w:t>
      </w:r>
      <w:r>
        <w:rPr>
          <w:noProof/>
        </w:rPr>
        <w:t>.</w:t>
      </w:r>
      <w:r>
        <w:rPr>
          <w:noProof/>
          <w:lang w:eastAsia="zh-CN"/>
        </w:rPr>
        <w:t>4</w:t>
      </w:r>
      <w:r>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_Toc178171828 \h </w:instrText>
      </w:r>
      <w:r>
        <w:rPr>
          <w:noProof/>
        </w:rPr>
      </w:r>
      <w:r>
        <w:rPr>
          <w:noProof/>
        </w:rPr>
        <w:fldChar w:fldCharType="separate"/>
      </w:r>
      <w:r>
        <w:rPr>
          <w:noProof/>
        </w:rPr>
        <w:t>15</w:t>
      </w:r>
      <w:r>
        <w:rPr>
          <w:noProof/>
        </w:rPr>
        <w:fldChar w:fldCharType="end"/>
      </w:r>
    </w:p>
    <w:p w14:paraId="49561C76" w14:textId="673DD41F" w:rsidR="004828FB" w:rsidRDefault="004828FB">
      <w:pPr>
        <w:pStyle w:val="TOC4"/>
        <w:rPr>
          <w:rFonts w:ascii="Calibri" w:eastAsia="Times New Roman" w:hAnsi="Calibri"/>
          <w:noProof/>
          <w:kern w:val="2"/>
          <w:sz w:val="22"/>
          <w:szCs w:val="22"/>
          <w:lang w:eastAsia="en-GB"/>
        </w:rPr>
      </w:pPr>
      <w:r w:rsidRPr="00F25534">
        <w:rPr>
          <w:noProof/>
          <w:lang w:val="en-US" w:eastAsia="zh-CN"/>
        </w:rPr>
        <w:t>5.2.2</w:t>
      </w:r>
      <w:r>
        <w:rPr>
          <w:noProof/>
        </w:rPr>
        <w:t>.</w:t>
      </w:r>
      <w:r>
        <w:rPr>
          <w:noProof/>
          <w:lang w:eastAsia="zh-CN"/>
        </w:rPr>
        <w:t>5</w:t>
      </w:r>
      <w:r>
        <w:rPr>
          <w:rFonts w:ascii="Calibri" w:eastAsia="Times New Roman" w:hAnsi="Calibri"/>
          <w:noProof/>
          <w:kern w:val="2"/>
          <w:sz w:val="22"/>
          <w:szCs w:val="22"/>
          <w:lang w:eastAsia="en-GB"/>
        </w:rPr>
        <w:tab/>
      </w:r>
      <w:r>
        <w:rPr>
          <w:noProof/>
        </w:rPr>
        <w:t>Nchf_ConvergedCharging_Notify Operation</w:t>
      </w:r>
      <w:r>
        <w:rPr>
          <w:noProof/>
        </w:rPr>
        <w:tab/>
      </w:r>
      <w:r>
        <w:rPr>
          <w:noProof/>
        </w:rPr>
        <w:fldChar w:fldCharType="begin" w:fldLock="1"/>
      </w:r>
      <w:r>
        <w:rPr>
          <w:noProof/>
        </w:rPr>
        <w:instrText xml:space="preserve"> PAGEREF _Toc178171829 \h </w:instrText>
      </w:r>
      <w:r>
        <w:rPr>
          <w:noProof/>
        </w:rPr>
      </w:r>
      <w:r>
        <w:rPr>
          <w:noProof/>
        </w:rPr>
        <w:fldChar w:fldCharType="separate"/>
      </w:r>
      <w:r>
        <w:rPr>
          <w:noProof/>
        </w:rPr>
        <w:t>16</w:t>
      </w:r>
      <w:r>
        <w:rPr>
          <w:noProof/>
        </w:rPr>
        <w:fldChar w:fldCharType="end"/>
      </w:r>
    </w:p>
    <w:p w14:paraId="078EB888" w14:textId="5CEF1812" w:rsidR="004828FB" w:rsidRDefault="004828FB">
      <w:pPr>
        <w:pStyle w:val="TOC2"/>
        <w:rPr>
          <w:rFonts w:ascii="Calibri" w:eastAsia="Times New Roman" w:hAnsi="Calibri"/>
          <w:noProof/>
          <w:kern w:val="2"/>
          <w:sz w:val="22"/>
          <w:szCs w:val="22"/>
          <w:lang w:eastAsia="en-GB"/>
        </w:rPr>
      </w:pPr>
      <w:r>
        <w:rPr>
          <w:noProof/>
        </w:rPr>
        <w:t>5.</w:t>
      </w:r>
      <w:r>
        <w:rPr>
          <w:noProof/>
          <w:lang w:eastAsia="zh-CN"/>
        </w:rPr>
        <w:t>3</w:t>
      </w:r>
      <w:r>
        <w:rPr>
          <w:rFonts w:ascii="Calibri" w:eastAsia="Times New Roman" w:hAnsi="Calibri"/>
          <w:noProof/>
          <w:kern w:val="2"/>
          <w:sz w:val="22"/>
          <w:szCs w:val="22"/>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_Toc178171830 \h </w:instrText>
      </w:r>
      <w:r>
        <w:rPr>
          <w:noProof/>
        </w:rPr>
      </w:r>
      <w:r>
        <w:rPr>
          <w:noProof/>
        </w:rPr>
        <w:fldChar w:fldCharType="separate"/>
      </w:r>
      <w:r>
        <w:rPr>
          <w:noProof/>
        </w:rPr>
        <w:t>17</w:t>
      </w:r>
      <w:r>
        <w:rPr>
          <w:noProof/>
        </w:rPr>
        <w:fldChar w:fldCharType="end"/>
      </w:r>
    </w:p>
    <w:p w14:paraId="0949EED5" w14:textId="4D918199" w:rsidR="004828FB" w:rsidRDefault="004828FB">
      <w:pPr>
        <w:pStyle w:val="TOC3"/>
        <w:rPr>
          <w:rFonts w:ascii="Calibri" w:eastAsia="Times New Roman" w:hAnsi="Calibri"/>
          <w:noProof/>
          <w:kern w:val="2"/>
          <w:sz w:val="22"/>
          <w:szCs w:val="22"/>
          <w:lang w:eastAsia="en-GB"/>
        </w:rPr>
      </w:pPr>
      <w:r>
        <w:rPr>
          <w:noProof/>
        </w:rPr>
        <w:t>5.</w:t>
      </w:r>
      <w:r>
        <w:rPr>
          <w:noProof/>
          <w:lang w:eastAsia="zh-CN"/>
        </w:rPr>
        <w:t>3</w:t>
      </w:r>
      <w:r>
        <w:rPr>
          <w:noProof/>
        </w:rPr>
        <w:t>.1</w:t>
      </w:r>
      <w:r>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_Toc178171831 \h </w:instrText>
      </w:r>
      <w:r>
        <w:rPr>
          <w:noProof/>
        </w:rPr>
      </w:r>
      <w:r>
        <w:rPr>
          <w:noProof/>
        </w:rPr>
        <w:fldChar w:fldCharType="separate"/>
      </w:r>
      <w:r>
        <w:rPr>
          <w:noProof/>
        </w:rPr>
        <w:t>17</w:t>
      </w:r>
      <w:r>
        <w:rPr>
          <w:noProof/>
        </w:rPr>
        <w:fldChar w:fldCharType="end"/>
      </w:r>
    </w:p>
    <w:p w14:paraId="745C2868" w14:textId="51388A6E" w:rsidR="004828FB" w:rsidRDefault="004828FB">
      <w:pPr>
        <w:pStyle w:val="TOC3"/>
        <w:rPr>
          <w:rFonts w:ascii="Calibri" w:eastAsia="Times New Roman" w:hAnsi="Calibri"/>
          <w:noProof/>
          <w:kern w:val="2"/>
          <w:sz w:val="22"/>
          <w:szCs w:val="22"/>
          <w:lang w:eastAsia="en-GB"/>
        </w:rPr>
      </w:pPr>
      <w:r>
        <w:rPr>
          <w:noProof/>
        </w:rPr>
        <w:t>5.</w:t>
      </w:r>
      <w:r>
        <w:rPr>
          <w:noProof/>
          <w:lang w:eastAsia="zh-CN"/>
        </w:rPr>
        <w:t>3</w:t>
      </w:r>
      <w:r>
        <w:rPr>
          <w:noProof/>
        </w:rPr>
        <w:t>.2</w:t>
      </w:r>
      <w:r>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_Toc178171832 \h </w:instrText>
      </w:r>
      <w:r>
        <w:rPr>
          <w:noProof/>
        </w:rPr>
      </w:r>
      <w:r>
        <w:rPr>
          <w:noProof/>
        </w:rPr>
        <w:fldChar w:fldCharType="separate"/>
      </w:r>
      <w:r>
        <w:rPr>
          <w:noProof/>
        </w:rPr>
        <w:t>17</w:t>
      </w:r>
      <w:r>
        <w:rPr>
          <w:noProof/>
        </w:rPr>
        <w:fldChar w:fldCharType="end"/>
      </w:r>
    </w:p>
    <w:p w14:paraId="0E87257B" w14:textId="5E6F349F" w:rsidR="004828FB" w:rsidRDefault="004828FB">
      <w:pPr>
        <w:pStyle w:val="TOC4"/>
        <w:rPr>
          <w:rFonts w:ascii="Calibri" w:eastAsia="Times New Roman" w:hAnsi="Calibri"/>
          <w:noProof/>
          <w:kern w:val="2"/>
          <w:sz w:val="22"/>
          <w:szCs w:val="22"/>
          <w:lang w:eastAsia="en-GB"/>
        </w:rPr>
      </w:pPr>
      <w:r w:rsidRPr="00F25534">
        <w:rPr>
          <w:noProof/>
          <w:lang w:val="en-US" w:eastAsia="zh-CN"/>
        </w:rPr>
        <w:t>5.3.2</w:t>
      </w:r>
      <w:r>
        <w:rPr>
          <w:noProof/>
        </w:rPr>
        <w:t>.1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_Toc178171833 \h </w:instrText>
      </w:r>
      <w:r>
        <w:rPr>
          <w:noProof/>
        </w:rPr>
      </w:r>
      <w:r>
        <w:rPr>
          <w:noProof/>
        </w:rPr>
        <w:fldChar w:fldCharType="separate"/>
      </w:r>
      <w:r>
        <w:rPr>
          <w:noProof/>
        </w:rPr>
        <w:t>17</w:t>
      </w:r>
      <w:r>
        <w:rPr>
          <w:noProof/>
        </w:rPr>
        <w:fldChar w:fldCharType="end"/>
      </w:r>
    </w:p>
    <w:p w14:paraId="71B5915C" w14:textId="37166710" w:rsidR="004828FB" w:rsidRDefault="004828FB">
      <w:pPr>
        <w:pStyle w:val="TOC4"/>
        <w:rPr>
          <w:rFonts w:ascii="Calibri" w:eastAsia="Times New Roman" w:hAnsi="Calibri"/>
          <w:noProof/>
          <w:kern w:val="2"/>
          <w:sz w:val="22"/>
          <w:szCs w:val="22"/>
          <w:lang w:eastAsia="en-GB"/>
        </w:rPr>
      </w:pPr>
      <w:r w:rsidRPr="00F25534">
        <w:rPr>
          <w:noProof/>
          <w:lang w:val="en-US" w:eastAsia="zh-CN"/>
        </w:rPr>
        <w:t>5.3.2.2</w:t>
      </w:r>
      <w:r>
        <w:rPr>
          <w:rFonts w:ascii="Calibri" w:eastAsia="Times New Roman" w:hAnsi="Calibri"/>
          <w:noProof/>
          <w:kern w:val="2"/>
          <w:sz w:val="22"/>
          <w:szCs w:val="22"/>
          <w:lang w:eastAsia="en-GB"/>
        </w:rPr>
        <w:tab/>
      </w:r>
      <w:r w:rsidRPr="00F25534">
        <w:rPr>
          <w:noProof/>
          <w:lang w:val="en-US" w:eastAsia="zh-CN"/>
        </w:rPr>
        <w:t>Nchf_OfflineOnlyCharging_Create Operation</w:t>
      </w:r>
      <w:r>
        <w:rPr>
          <w:noProof/>
        </w:rPr>
        <w:tab/>
      </w:r>
      <w:r>
        <w:rPr>
          <w:noProof/>
        </w:rPr>
        <w:fldChar w:fldCharType="begin" w:fldLock="1"/>
      </w:r>
      <w:r>
        <w:rPr>
          <w:noProof/>
        </w:rPr>
        <w:instrText xml:space="preserve"> PAGEREF _Toc178171834 \h </w:instrText>
      </w:r>
      <w:r>
        <w:rPr>
          <w:noProof/>
        </w:rPr>
      </w:r>
      <w:r>
        <w:rPr>
          <w:noProof/>
        </w:rPr>
        <w:fldChar w:fldCharType="separate"/>
      </w:r>
      <w:r>
        <w:rPr>
          <w:noProof/>
        </w:rPr>
        <w:t>17</w:t>
      </w:r>
      <w:r>
        <w:rPr>
          <w:noProof/>
        </w:rPr>
        <w:fldChar w:fldCharType="end"/>
      </w:r>
    </w:p>
    <w:p w14:paraId="5D9660AB" w14:textId="3C164043" w:rsidR="004828FB" w:rsidRDefault="004828FB">
      <w:pPr>
        <w:pStyle w:val="TOC4"/>
        <w:rPr>
          <w:rFonts w:ascii="Calibri" w:eastAsia="Times New Roman" w:hAnsi="Calibri"/>
          <w:noProof/>
          <w:kern w:val="2"/>
          <w:sz w:val="22"/>
          <w:szCs w:val="22"/>
          <w:lang w:eastAsia="en-GB"/>
        </w:rPr>
      </w:pPr>
      <w:r w:rsidRPr="00F25534">
        <w:rPr>
          <w:noProof/>
          <w:lang w:val="en-US" w:eastAsia="zh-CN"/>
        </w:rPr>
        <w:t>5.3.2.3</w:t>
      </w:r>
      <w:r>
        <w:rPr>
          <w:rFonts w:ascii="Calibri" w:eastAsia="Times New Roman" w:hAnsi="Calibri"/>
          <w:noProof/>
          <w:kern w:val="2"/>
          <w:sz w:val="22"/>
          <w:szCs w:val="22"/>
          <w:lang w:eastAsia="en-GB"/>
        </w:rPr>
        <w:tab/>
      </w:r>
      <w:r w:rsidRPr="00F25534">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_Toc178171835 \h </w:instrText>
      </w:r>
      <w:r>
        <w:rPr>
          <w:noProof/>
        </w:rPr>
      </w:r>
      <w:r>
        <w:rPr>
          <w:noProof/>
        </w:rPr>
        <w:fldChar w:fldCharType="separate"/>
      </w:r>
      <w:r>
        <w:rPr>
          <w:noProof/>
        </w:rPr>
        <w:t>18</w:t>
      </w:r>
      <w:r>
        <w:rPr>
          <w:noProof/>
        </w:rPr>
        <w:fldChar w:fldCharType="end"/>
      </w:r>
    </w:p>
    <w:p w14:paraId="6D076FD6" w14:textId="43226538" w:rsidR="004828FB" w:rsidRDefault="004828FB">
      <w:pPr>
        <w:pStyle w:val="TOC4"/>
        <w:rPr>
          <w:rFonts w:ascii="Calibri" w:eastAsia="Times New Roman" w:hAnsi="Calibri"/>
          <w:noProof/>
          <w:kern w:val="2"/>
          <w:sz w:val="22"/>
          <w:szCs w:val="22"/>
          <w:lang w:eastAsia="en-GB"/>
        </w:rPr>
      </w:pPr>
      <w:r w:rsidRPr="00F25534">
        <w:rPr>
          <w:noProof/>
          <w:lang w:val="en-US" w:eastAsia="zh-CN"/>
        </w:rPr>
        <w:t>5.3.2</w:t>
      </w:r>
      <w:r>
        <w:rPr>
          <w:noProof/>
        </w:rPr>
        <w:t>.</w:t>
      </w:r>
      <w:r>
        <w:rPr>
          <w:noProof/>
          <w:lang w:eastAsia="zh-CN"/>
        </w:rPr>
        <w:t>4</w:t>
      </w:r>
      <w:r>
        <w:rPr>
          <w:rFonts w:ascii="Calibri" w:eastAsia="Times New Roman" w:hAnsi="Calibri"/>
          <w:noProof/>
          <w:kern w:val="2"/>
          <w:sz w:val="22"/>
          <w:szCs w:val="22"/>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_Toc178171836 \h </w:instrText>
      </w:r>
      <w:r>
        <w:rPr>
          <w:noProof/>
        </w:rPr>
      </w:r>
      <w:r>
        <w:rPr>
          <w:noProof/>
        </w:rPr>
        <w:fldChar w:fldCharType="separate"/>
      </w:r>
      <w:r>
        <w:rPr>
          <w:noProof/>
        </w:rPr>
        <w:t>18</w:t>
      </w:r>
      <w:r>
        <w:rPr>
          <w:noProof/>
        </w:rPr>
        <w:fldChar w:fldCharType="end"/>
      </w:r>
    </w:p>
    <w:p w14:paraId="515A5E46" w14:textId="66A8E1E6" w:rsidR="004828FB" w:rsidRDefault="004828FB">
      <w:pPr>
        <w:pStyle w:val="TOC1"/>
        <w:rPr>
          <w:rFonts w:ascii="Calibri" w:eastAsia="Times New Roman" w:hAnsi="Calibri"/>
          <w:noProof/>
          <w:kern w:val="2"/>
          <w:szCs w:val="22"/>
          <w:lang w:eastAsia="en-GB"/>
        </w:rPr>
      </w:pPr>
      <w:r w:rsidRPr="00F25534">
        <w:rPr>
          <w:rFonts w:eastAsia="Times New Roman"/>
          <w:noProof/>
        </w:rPr>
        <w:t>6</w:t>
      </w:r>
      <w:r>
        <w:rPr>
          <w:rFonts w:ascii="Calibri" w:eastAsia="Times New Roman" w:hAnsi="Calibri"/>
          <w:noProof/>
          <w:kern w:val="2"/>
          <w:szCs w:val="22"/>
          <w:lang w:eastAsia="en-GB"/>
        </w:rPr>
        <w:tab/>
      </w:r>
      <w:r w:rsidRPr="00F25534">
        <w:rPr>
          <w:rFonts w:eastAsia="Times New Roman"/>
          <w:noProof/>
        </w:rPr>
        <w:t>API definitions</w:t>
      </w:r>
      <w:r>
        <w:rPr>
          <w:noProof/>
        </w:rPr>
        <w:tab/>
      </w:r>
      <w:r>
        <w:rPr>
          <w:noProof/>
        </w:rPr>
        <w:fldChar w:fldCharType="begin" w:fldLock="1"/>
      </w:r>
      <w:r>
        <w:rPr>
          <w:noProof/>
        </w:rPr>
        <w:instrText xml:space="preserve"> PAGEREF _Toc178171837 \h </w:instrText>
      </w:r>
      <w:r>
        <w:rPr>
          <w:noProof/>
        </w:rPr>
      </w:r>
      <w:r>
        <w:rPr>
          <w:noProof/>
        </w:rPr>
        <w:fldChar w:fldCharType="separate"/>
      </w:r>
      <w:r>
        <w:rPr>
          <w:noProof/>
        </w:rPr>
        <w:t>19</w:t>
      </w:r>
      <w:r>
        <w:rPr>
          <w:noProof/>
        </w:rPr>
        <w:fldChar w:fldCharType="end"/>
      </w:r>
    </w:p>
    <w:p w14:paraId="12DF9540" w14:textId="5FB044D4" w:rsidR="004828FB" w:rsidRDefault="004828FB">
      <w:pPr>
        <w:pStyle w:val="TOC2"/>
        <w:rPr>
          <w:rFonts w:ascii="Calibri" w:eastAsia="Times New Roman" w:hAnsi="Calibri"/>
          <w:noProof/>
          <w:kern w:val="2"/>
          <w:sz w:val="22"/>
          <w:szCs w:val="22"/>
          <w:lang w:eastAsia="en-GB"/>
        </w:rPr>
      </w:pPr>
      <w:r>
        <w:rPr>
          <w:noProof/>
        </w:rPr>
        <w:t>6.1</w:t>
      </w:r>
      <w:r>
        <w:rPr>
          <w:rFonts w:ascii="Calibri" w:eastAsia="Times New Roman" w:hAnsi="Calibri"/>
          <w:noProof/>
          <w:kern w:val="2"/>
          <w:sz w:val="22"/>
          <w:szCs w:val="22"/>
          <w:lang w:eastAsia="en-GB"/>
        </w:rPr>
        <w:tab/>
      </w:r>
      <w:r>
        <w:rPr>
          <w:noProof/>
        </w:rPr>
        <w:t>Nchf_ ConvergedCharging Service API</w:t>
      </w:r>
      <w:r>
        <w:rPr>
          <w:noProof/>
        </w:rPr>
        <w:tab/>
      </w:r>
      <w:r>
        <w:rPr>
          <w:noProof/>
        </w:rPr>
        <w:fldChar w:fldCharType="begin" w:fldLock="1"/>
      </w:r>
      <w:r>
        <w:rPr>
          <w:noProof/>
        </w:rPr>
        <w:instrText xml:space="preserve"> PAGEREF _Toc178171838 \h </w:instrText>
      </w:r>
      <w:r>
        <w:rPr>
          <w:noProof/>
        </w:rPr>
      </w:r>
      <w:r>
        <w:rPr>
          <w:noProof/>
        </w:rPr>
        <w:fldChar w:fldCharType="separate"/>
      </w:r>
      <w:r>
        <w:rPr>
          <w:noProof/>
        </w:rPr>
        <w:t>19</w:t>
      </w:r>
      <w:r>
        <w:rPr>
          <w:noProof/>
        </w:rPr>
        <w:fldChar w:fldCharType="end"/>
      </w:r>
    </w:p>
    <w:p w14:paraId="266D685B" w14:textId="2BF2E482" w:rsidR="004828FB" w:rsidRDefault="004828FB">
      <w:pPr>
        <w:pStyle w:val="TOC3"/>
        <w:rPr>
          <w:rFonts w:ascii="Calibri" w:eastAsia="Times New Roman" w:hAnsi="Calibri"/>
          <w:noProof/>
          <w:kern w:val="2"/>
          <w:sz w:val="22"/>
          <w:szCs w:val="22"/>
          <w:lang w:eastAsia="en-GB"/>
        </w:rPr>
      </w:pPr>
      <w:r>
        <w:rPr>
          <w:noProof/>
        </w:rPr>
        <w:t>6.1.1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_Toc178171839 \h </w:instrText>
      </w:r>
      <w:r>
        <w:rPr>
          <w:noProof/>
        </w:rPr>
      </w:r>
      <w:r>
        <w:rPr>
          <w:noProof/>
        </w:rPr>
        <w:fldChar w:fldCharType="separate"/>
      </w:r>
      <w:r>
        <w:rPr>
          <w:noProof/>
        </w:rPr>
        <w:t>19</w:t>
      </w:r>
      <w:r>
        <w:rPr>
          <w:noProof/>
        </w:rPr>
        <w:fldChar w:fldCharType="end"/>
      </w:r>
    </w:p>
    <w:p w14:paraId="4E493610" w14:textId="1AAAE889" w:rsidR="004828FB" w:rsidRDefault="004828FB">
      <w:pPr>
        <w:pStyle w:val="TOC3"/>
        <w:rPr>
          <w:rFonts w:ascii="Calibri" w:eastAsia="Times New Roman" w:hAnsi="Calibri"/>
          <w:noProof/>
          <w:kern w:val="2"/>
          <w:sz w:val="22"/>
          <w:szCs w:val="22"/>
          <w:lang w:eastAsia="en-GB"/>
        </w:rPr>
      </w:pPr>
      <w:r>
        <w:rPr>
          <w:noProof/>
        </w:rPr>
        <w:t>6.1.2</w:t>
      </w:r>
      <w:r>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_Toc178171840 \h </w:instrText>
      </w:r>
      <w:r>
        <w:rPr>
          <w:noProof/>
        </w:rPr>
      </w:r>
      <w:r>
        <w:rPr>
          <w:noProof/>
        </w:rPr>
        <w:fldChar w:fldCharType="separate"/>
      </w:r>
      <w:r>
        <w:rPr>
          <w:noProof/>
        </w:rPr>
        <w:t>19</w:t>
      </w:r>
      <w:r>
        <w:rPr>
          <w:noProof/>
        </w:rPr>
        <w:fldChar w:fldCharType="end"/>
      </w:r>
    </w:p>
    <w:p w14:paraId="69ABD6D5" w14:textId="74ED98DA" w:rsidR="004828FB" w:rsidRDefault="004828FB">
      <w:pPr>
        <w:pStyle w:val="TOC4"/>
        <w:rPr>
          <w:rFonts w:ascii="Calibri" w:eastAsia="Times New Roman" w:hAnsi="Calibri"/>
          <w:noProof/>
          <w:kern w:val="2"/>
          <w:sz w:val="22"/>
          <w:szCs w:val="22"/>
          <w:lang w:eastAsia="en-GB"/>
        </w:rPr>
      </w:pPr>
      <w:r w:rsidRPr="00F25534">
        <w:rPr>
          <w:noProof/>
          <w:lang w:val="en-US" w:eastAsia="zh-CN"/>
        </w:rPr>
        <w:t>6.1.2.1</w:t>
      </w:r>
      <w:r>
        <w:rPr>
          <w:rFonts w:ascii="Calibri" w:eastAsia="Times New Roman" w:hAnsi="Calibri"/>
          <w:noProof/>
          <w:kern w:val="2"/>
          <w:sz w:val="22"/>
          <w:szCs w:val="22"/>
          <w:lang w:eastAsia="en-GB"/>
        </w:rPr>
        <w:tab/>
      </w:r>
      <w:r w:rsidRPr="00F25534">
        <w:rPr>
          <w:noProof/>
          <w:lang w:val="en-US" w:eastAsia="zh-CN"/>
        </w:rPr>
        <w:t>General</w:t>
      </w:r>
      <w:r>
        <w:rPr>
          <w:noProof/>
        </w:rPr>
        <w:tab/>
      </w:r>
      <w:r>
        <w:rPr>
          <w:noProof/>
        </w:rPr>
        <w:fldChar w:fldCharType="begin" w:fldLock="1"/>
      </w:r>
      <w:r>
        <w:rPr>
          <w:noProof/>
        </w:rPr>
        <w:instrText xml:space="preserve"> PAGEREF _Toc178171841 \h </w:instrText>
      </w:r>
      <w:r>
        <w:rPr>
          <w:noProof/>
        </w:rPr>
      </w:r>
      <w:r>
        <w:rPr>
          <w:noProof/>
        </w:rPr>
        <w:fldChar w:fldCharType="separate"/>
      </w:r>
      <w:r>
        <w:rPr>
          <w:noProof/>
        </w:rPr>
        <w:t>19</w:t>
      </w:r>
      <w:r>
        <w:rPr>
          <w:noProof/>
        </w:rPr>
        <w:fldChar w:fldCharType="end"/>
      </w:r>
    </w:p>
    <w:p w14:paraId="005D8D1D" w14:textId="2477975A" w:rsidR="004828FB" w:rsidRDefault="004828FB">
      <w:pPr>
        <w:pStyle w:val="TOC4"/>
        <w:rPr>
          <w:rFonts w:ascii="Calibri" w:eastAsia="Times New Roman" w:hAnsi="Calibri"/>
          <w:noProof/>
          <w:kern w:val="2"/>
          <w:sz w:val="22"/>
          <w:szCs w:val="22"/>
          <w:lang w:eastAsia="en-GB"/>
        </w:rPr>
      </w:pPr>
      <w:r w:rsidRPr="00F25534">
        <w:rPr>
          <w:noProof/>
          <w:lang w:val="en-US" w:eastAsia="zh-CN"/>
        </w:rPr>
        <w:t>6.1.2.2</w:t>
      </w:r>
      <w:r>
        <w:rPr>
          <w:rFonts w:ascii="Calibri" w:eastAsia="Times New Roman" w:hAnsi="Calibri"/>
          <w:noProof/>
          <w:kern w:val="2"/>
          <w:sz w:val="22"/>
          <w:szCs w:val="22"/>
          <w:lang w:eastAsia="en-GB"/>
        </w:rPr>
        <w:tab/>
      </w:r>
      <w:r w:rsidRPr="00F25534">
        <w:rPr>
          <w:noProof/>
          <w:lang w:val="en-US" w:eastAsia="zh-CN"/>
        </w:rPr>
        <w:t>HTTP standard headers</w:t>
      </w:r>
      <w:r>
        <w:rPr>
          <w:noProof/>
        </w:rPr>
        <w:tab/>
      </w:r>
      <w:r>
        <w:rPr>
          <w:noProof/>
        </w:rPr>
        <w:fldChar w:fldCharType="begin" w:fldLock="1"/>
      </w:r>
      <w:r>
        <w:rPr>
          <w:noProof/>
        </w:rPr>
        <w:instrText xml:space="preserve"> PAGEREF _Toc178171842 \h </w:instrText>
      </w:r>
      <w:r>
        <w:rPr>
          <w:noProof/>
        </w:rPr>
      </w:r>
      <w:r>
        <w:rPr>
          <w:noProof/>
        </w:rPr>
        <w:fldChar w:fldCharType="separate"/>
      </w:r>
      <w:r>
        <w:rPr>
          <w:noProof/>
        </w:rPr>
        <w:t>19</w:t>
      </w:r>
      <w:r>
        <w:rPr>
          <w:noProof/>
        </w:rPr>
        <w:fldChar w:fldCharType="end"/>
      </w:r>
    </w:p>
    <w:p w14:paraId="1FFB3BF2" w14:textId="0F50A911" w:rsidR="004828FB" w:rsidRDefault="004828FB">
      <w:pPr>
        <w:pStyle w:val="TOC5"/>
        <w:rPr>
          <w:rFonts w:ascii="Calibri" w:eastAsia="Times New Roman" w:hAnsi="Calibri"/>
          <w:noProof/>
          <w:kern w:val="2"/>
          <w:sz w:val="22"/>
          <w:szCs w:val="22"/>
          <w:lang w:eastAsia="en-GB"/>
        </w:rPr>
      </w:pPr>
      <w:r>
        <w:rPr>
          <w:noProof/>
        </w:rPr>
        <w:t>6.1.</w:t>
      </w:r>
      <w:r>
        <w:rPr>
          <w:noProof/>
          <w:lang w:eastAsia="zh-CN"/>
        </w:rPr>
        <w:t>2</w:t>
      </w:r>
      <w:r>
        <w:rPr>
          <w:noProof/>
        </w:rPr>
        <w:t>.2.1</w:t>
      </w:r>
      <w:r>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_Toc178171843 \h </w:instrText>
      </w:r>
      <w:r>
        <w:rPr>
          <w:noProof/>
        </w:rPr>
      </w:r>
      <w:r>
        <w:rPr>
          <w:noProof/>
        </w:rPr>
        <w:fldChar w:fldCharType="separate"/>
      </w:r>
      <w:r>
        <w:rPr>
          <w:noProof/>
        </w:rPr>
        <w:t>19</w:t>
      </w:r>
      <w:r>
        <w:rPr>
          <w:noProof/>
        </w:rPr>
        <w:fldChar w:fldCharType="end"/>
      </w:r>
    </w:p>
    <w:p w14:paraId="0437856A" w14:textId="387690F9" w:rsidR="004828FB" w:rsidRDefault="004828FB">
      <w:pPr>
        <w:pStyle w:val="TOC5"/>
        <w:rPr>
          <w:rFonts w:ascii="Calibri" w:eastAsia="Times New Roman" w:hAnsi="Calibri"/>
          <w:noProof/>
          <w:kern w:val="2"/>
          <w:sz w:val="22"/>
          <w:szCs w:val="22"/>
          <w:lang w:eastAsia="en-GB"/>
        </w:rPr>
      </w:pPr>
      <w:r>
        <w:rPr>
          <w:noProof/>
        </w:rPr>
        <w:t>6.1.2.2.2</w:t>
      </w:r>
      <w:r>
        <w:rPr>
          <w:rFonts w:ascii="Calibri" w:eastAsia="Times New Rom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_Toc178171844 \h </w:instrText>
      </w:r>
      <w:r>
        <w:rPr>
          <w:noProof/>
        </w:rPr>
      </w:r>
      <w:r>
        <w:rPr>
          <w:noProof/>
        </w:rPr>
        <w:fldChar w:fldCharType="separate"/>
      </w:r>
      <w:r>
        <w:rPr>
          <w:noProof/>
        </w:rPr>
        <w:t>20</w:t>
      </w:r>
      <w:r>
        <w:rPr>
          <w:noProof/>
        </w:rPr>
        <w:fldChar w:fldCharType="end"/>
      </w:r>
    </w:p>
    <w:p w14:paraId="6105F4D8" w14:textId="6BFD3B57" w:rsidR="004828FB" w:rsidRDefault="004828FB">
      <w:pPr>
        <w:pStyle w:val="TOC4"/>
        <w:rPr>
          <w:rFonts w:ascii="Calibri" w:eastAsia="Times New Roman" w:hAnsi="Calibri"/>
          <w:noProof/>
          <w:kern w:val="2"/>
          <w:sz w:val="22"/>
          <w:szCs w:val="22"/>
          <w:lang w:eastAsia="en-GB"/>
        </w:rPr>
      </w:pPr>
      <w:r w:rsidRPr="00F25534">
        <w:rPr>
          <w:noProof/>
          <w:lang w:val="en-US" w:eastAsia="zh-CN"/>
        </w:rPr>
        <w:t>6.1.2.3</w:t>
      </w:r>
      <w:r>
        <w:rPr>
          <w:rFonts w:ascii="Calibri" w:eastAsia="Times New Roman" w:hAnsi="Calibri"/>
          <w:noProof/>
          <w:kern w:val="2"/>
          <w:sz w:val="22"/>
          <w:szCs w:val="22"/>
          <w:lang w:eastAsia="en-GB"/>
        </w:rPr>
        <w:tab/>
      </w:r>
      <w:r w:rsidRPr="00F25534">
        <w:rPr>
          <w:noProof/>
          <w:lang w:val="en-US" w:eastAsia="zh-CN"/>
        </w:rPr>
        <w:t>HTTP custom headers</w:t>
      </w:r>
      <w:r>
        <w:rPr>
          <w:noProof/>
        </w:rPr>
        <w:tab/>
      </w:r>
      <w:r>
        <w:rPr>
          <w:noProof/>
        </w:rPr>
        <w:fldChar w:fldCharType="begin" w:fldLock="1"/>
      </w:r>
      <w:r>
        <w:rPr>
          <w:noProof/>
        </w:rPr>
        <w:instrText xml:space="preserve"> PAGEREF _Toc178171845 \h </w:instrText>
      </w:r>
      <w:r>
        <w:rPr>
          <w:noProof/>
        </w:rPr>
      </w:r>
      <w:r>
        <w:rPr>
          <w:noProof/>
        </w:rPr>
        <w:fldChar w:fldCharType="separate"/>
      </w:r>
      <w:r>
        <w:rPr>
          <w:noProof/>
        </w:rPr>
        <w:t>20</w:t>
      </w:r>
      <w:r>
        <w:rPr>
          <w:noProof/>
        </w:rPr>
        <w:fldChar w:fldCharType="end"/>
      </w:r>
    </w:p>
    <w:p w14:paraId="3C8EEB4B" w14:textId="3280BD48" w:rsidR="004828FB" w:rsidRDefault="004828FB">
      <w:pPr>
        <w:pStyle w:val="TOC5"/>
        <w:rPr>
          <w:rFonts w:ascii="Calibri" w:eastAsia="Times New Roman" w:hAnsi="Calibri"/>
          <w:noProof/>
          <w:kern w:val="2"/>
          <w:sz w:val="22"/>
          <w:szCs w:val="22"/>
          <w:lang w:eastAsia="en-GB"/>
        </w:rPr>
      </w:pPr>
      <w:r>
        <w:rPr>
          <w:noProof/>
        </w:rPr>
        <w:t>6.1.2.3.1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_Toc178171846 \h </w:instrText>
      </w:r>
      <w:r>
        <w:rPr>
          <w:noProof/>
        </w:rPr>
      </w:r>
      <w:r>
        <w:rPr>
          <w:noProof/>
        </w:rPr>
        <w:fldChar w:fldCharType="separate"/>
      </w:r>
      <w:r>
        <w:rPr>
          <w:noProof/>
        </w:rPr>
        <w:t>20</w:t>
      </w:r>
      <w:r>
        <w:rPr>
          <w:noProof/>
        </w:rPr>
        <w:fldChar w:fldCharType="end"/>
      </w:r>
    </w:p>
    <w:p w14:paraId="51E57A81" w14:textId="0202D593" w:rsidR="004828FB" w:rsidRDefault="004828FB">
      <w:pPr>
        <w:pStyle w:val="TOC3"/>
        <w:rPr>
          <w:rFonts w:ascii="Calibri" w:eastAsia="Times New Roman" w:hAnsi="Calibri"/>
          <w:noProof/>
          <w:kern w:val="2"/>
          <w:sz w:val="22"/>
          <w:szCs w:val="22"/>
          <w:lang w:eastAsia="en-GB"/>
        </w:rPr>
      </w:pPr>
      <w:r>
        <w:rPr>
          <w:noProof/>
        </w:rPr>
        <w:t>6.1.3</w:t>
      </w:r>
      <w:r>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_Toc178171847 \h </w:instrText>
      </w:r>
      <w:r>
        <w:rPr>
          <w:noProof/>
        </w:rPr>
      </w:r>
      <w:r>
        <w:rPr>
          <w:noProof/>
        </w:rPr>
        <w:fldChar w:fldCharType="separate"/>
      </w:r>
      <w:r>
        <w:rPr>
          <w:noProof/>
        </w:rPr>
        <w:t>20</w:t>
      </w:r>
      <w:r>
        <w:rPr>
          <w:noProof/>
        </w:rPr>
        <w:fldChar w:fldCharType="end"/>
      </w:r>
    </w:p>
    <w:p w14:paraId="6B999408" w14:textId="0C3126E9" w:rsidR="004828FB" w:rsidRDefault="004828FB">
      <w:pPr>
        <w:pStyle w:val="TOC4"/>
        <w:rPr>
          <w:rFonts w:ascii="Calibri" w:eastAsia="Times New Roman" w:hAnsi="Calibri"/>
          <w:noProof/>
          <w:kern w:val="2"/>
          <w:sz w:val="22"/>
          <w:szCs w:val="22"/>
          <w:lang w:eastAsia="en-GB"/>
        </w:rPr>
      </w:pPr>
      <w:r>
        <w:rPr>
          <w:noProof/>
        </w:rPr>
        <w:t>6.1.3.1</w:t>
      </w:r>
      <w:r>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_Toc178171848 \h </w:instrText>
      </w:r>
      <w:r>
        <w:rPr>
          <w:noProof/>
        </w:rPr>
      </w:r>
      <w:r>
        <w:rPr>
          <w:noProof/>
        </w:rPr>
        <w:fldChar w:fldCharType="separate"/>
      </w:r>
      <w:r>
        <w:rPr>
          <w:noProof/>
        </w:rPr>
        <w:t>20</w:t>
      </w:r>
      <w:r>
        <w:rPr>
          <w:noProof/>
        </w:rPr>
        <w:fldChar w:fldCharType="end"/>
      </w:r>
    </w:p>
    <w:p w14:paraId="7DD0E9B1" w14:textId="3D6D4646" w:rsidR="004828FB" w:rsidRDefault="004828FB">
      <w:pPr>
        <w:pStyle w:val="TOC4"/>
        <w:rPr>
          <w:rFonts w:ascii="Calibri" w:eastAsia="Times New Roman" w:hAnsi="Calibri"/>
          <w:noProof/>
          <w:kern w:val="2"/>
          <w:sz w:val="22"/>
          <w:szCs w:val="22"/>
          <w:lang w:eastAsia="en-GB"/>
        </w:rPr>
      </w:pPr>
      <w:r>
        <w:rPr>
          <w:noProof/>
        </w:rPr>
        <w:t>6.1.3.2</w:t>
      </w:r>
      <w:r>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_Toc178171849 \h </w:instrText>
      </w:r>
      <w:r>
        <w:rPr>
          <w:noProof/>
        </w:rPr>
      </w:r>
      <w:r>
        <w:rPr>
          <w:noProof/>
        </w:rPr>
        <w:fldChar w:fldCharType="separate"/>
      </w:r>
      <w:r>
        <w:rPr>
          <w:noProof/>
        </w:rPr>
        <w:t>21</w:t>
      </w:r>
      <w:r>
        <w:rPr>
          <w:noProof/>
        </w:rPr>
        <w:fldChar w:fldCharType="end"/>
      </w:r>
    </w:p>
    <w:p w14:paraId="52A235FE" w14:textId="318EC650" w:rsidR="004828FB" w:rsidRDefault="004828FB">
      <w:pPr>
        <w:pStyle w:val="TOC5"/>
        <w:rPr>
          <w:rFonts w:ascii="Calibri" w:eastAsia="Times New Roman" w:hAnsi="Calibri"/>
          <w:noProof/>
          <w:kern w:val="2"/>
          <w:sz w:val="22"/>
          <w:szCs w:val="22"/>
          <w:lang w:eastAsia="en-GB"/>
        </w:rPr>
      </w:pPr>
      <w:r>
        <w:rPr>
          <w:noProof/>
        </w:rPr>
        <w:t>6.1.3.2.1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_Toc178171850 \h </w:instrText>
      </w:r>
      <w:r>
        <w:rPr>
          <w:noProof/>
        </w:rPr>
      </w:r>
      <w:r>
        <w:rPr>
          <w:noProof/>
        </w:rPr>
        <w:fldChar w:fldCharType="separate"/>
      </w:r>
      <w:r>
        <w:rPr>
          <w:noProof/>
        </w:rPr>
        <w:t>21</w:t>
      </w:r>
      <w:r>
        <w:rPr>
          <w:noProof/>
        </w:rPr>
        <w:fldChar w:fldCharType="end"/>
      </w:r>
    </w:p>
    <w:p w14:paraId="33FE3381" w14:textId="715B5684" w:rsidR="004828FB" w:rsidRDefault="004828FB">
      <w:pPr>
        <w:pStyle w:val="TOC5"/>
        <w:rPr>
          <w:rFonts w:ascii="Calibri" w:eastAsia="Times New Roman" w:hAnsi="Calibri"/>
          <w:noProof/>
          <w:kern w:val="2"/>
          <w:sz w:val="22"/>
          <w:szCs w:val="22"/>
          <w:lang w:eastAsia="en-GB"/>
        </w:rPr>
      </w:pPr>
      <w:r>
        <w:rPr>
          <w:noProof/>
        </w:rPr>
        <w:t>6.1.3.2.2</w:t>
      </w:r>
      <w:r>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_Toc178171851 \h </w:instrText>
      </w:r>
      <w:r>
        <w:rPr>
          <w:noProof/>
        </w:rPr>
      </w:r>
      <w:r>
        <w:rPr>
          <w:noProof/>
        </w:rPr>
        <w:fldChar w:fldCharType="separate"/>
      </w:r>
      <w:r>
        <w:rPr>
          <w:noProof/>
        </w:rPr>
        <w:t>21</w:t>
      </w:r>
      <w:r>
        <w:rPr>
          <w:noProof/>
        </w:rPr>
        <w:fldChar w:fldCharType="end"/>
      </w:r>
    </w:p>
    <w:p w14:paraId="3A0ABAB9" w14:textId="6FE85762" w:rsidR="004828FB" w:rsidRDefault="004828FB">
      <w:pPr>
        <w:pStyle w:val="TOC5"/>
        <w:rPr>
          <w:rFonts w:ascii="Calibri" w:eastAsia="Times New Roman" w:hAnsi="Calibri"/>
          <w:noProof/>
          <w:kern w:val="2"/>
          <w:sz w:val="22"/>
          <w:szCs w:val="22"/>
          <w:lang w:eastAsia="en-GB"/>
        </w:rPr>
      </w:pPr>
      <w:r>
        <w:rPr>
          <w:noProof/>
        </w:rPr>
        <w:t>6.1.3.2.3</w:t>
      </w:r>
      <w:r>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_Toc178171852 \h </w:instrText>
      </w:r>
      <w:r>
        <w:rPr>
          <w:noProof/>
        </w:rPr>
      </w:r>
      <w:r>
        <w:rPr>
          <w:noProof/>
        </w:rPr>
        <w:fldChar w:fldCharType="separate"/>
      </w:r>
      <w:r>
        <w:rPr>
          <w:noProof/>
        </w:rPr>
        <w:t>21</w:t>
      </w:r>
      <w:r>
        <w:rPr>
          <w:noProof/>
        </w:rPr>
        <w:fldChar w:fldCharType="end"/>
      </w:r>
    </w:p>
    <w:p w14:paraId="48AA2366" w14:textId="780E1008" w:rsidR="004828FB" w:rsidRDefault="004828FB">
      <w:pPr>
        <w:pStyle w:val="TOC6"/>
        <w:rPr>
          <w:rFonts w:ascii="Calibri" w:eastAsia="Times New Roman" w:hAnsi="Calibri"/>
          <w:noProof/>
          <w:kern w:val="2"/>
          <w:sz w:val="22"/>
          <w:szCs w:val="22"/>
          <w:lang w:eastAsia="en-GB"/>
        </w:rPr>
      </w:pPr>
      <w:r>
        <w:rPr>
          <w:noProof/>
        </w:rPr>
        <w:t>6.1.3.2.3.1</w:t>
      </w:r>
      <w:r>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_Toc178171853 \h </w:instrText>
      </w:r>
      <w:r>
        <w:rPr>
          <w:noProof/>
        </w:rPr>
      </w:r>
      <w:r>
        <w:rPr>
          <w:noProof/>
        </w:rPr>
        <w:fldChar w:fldCharType="separate"/>
      </w:r>
      <w:r>
        <w:rPr>
          <w:noProof/>
        </w:rPr>
        <w:t>21</w:t>
      </w:r>
      <w:r>
        <w:rPr>
          <w:noProof/>
        </w:rPr>
        <w:fldChar w:fldCharType="end"/>
      </w:r>
    </w:p>
    <w:p w14:paraId="421CD1E0" w14:textId="0D55E483" w:rsidR="004828FB" w:rsidRDefault="004828FB">
      <w:pPr>
        <w:pStyle w:val="TOC5"/>
        <w:rPr>
          <w:rFonts w:ascii="Calibri" w:eastAsia="Times New Roman" w:hAnsi="Calibri"/>
          <w:noProof/>
          <w:kern w:val="2"/>
          <w:sz w:val="22"/>
          <w:szCs w:val="22"/>
          <w:lang w:eastAsia="en-GB"/>
        </w:rPr>
      </w:pPr>
      <w:r>
        <w:rPr>
          <w:noProof/>
        </w:rPr>
        <w:t>6.1.3.2.4</w:t>
      </w:r>
      <w:r>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_Toc178171854 \h </w:instrText>
      </w:r>
      <w:r>
        <w:rPr>
          <w:noProof/>
        </w:rPr>
      </w:r>
      <w:r>
        <w:rPr>
          <w:noProof/>
        </w:rPr>
        <w:fldChar w:fldCharType="separate"/>
      </w:r>
      <w:r>
        <w:rPr>
          <w:noProof/>
        </w:rPr>
        <w:t>22</w:t>
      </w:r>
      <w:r>
        <w:rPr>
          <w:noProof/>
        </w:rPr>
        <w:fldChar w:fldCharType="end"/>
      </w:r>
    </w:p>
    <w:p w14:paraId="66AC65B3" w14:textId="244E0919" w:rsidR="004828FB" w:rsidRDefault="004828FB">
      <w:pPr>
        <w:pStyle w:val="TOC4"/>
        <w:rPr>
          <w:rFonts w:ascii="Calibri" w:eastAsia="Times New Roman" w:hAnsi="Calibri"/>
          <w:noProof/>
          <w:kern w:val="2"/>
          <w:sz w:val="22"/>
          <w:szCs w:val="22"/>
          <w:lang w:eastAsia="en-GB"/>
        </w:rPr>
      </w:pPr>
      <w:r>
        <w:rPr>
          <w:noProof/>
        </w:rPr>
        <w:t>6.1.3.3</w:t>
      </w:r>
      <w:r>
        <w:rPr>
          <w:rFonts w:ascii="Calibri" w:eastAsia="Times New Roman" w:hAnsi="Calibri"/>
          <w:noProof/>
          <w:kern w:val="2"/>
          <w:sz w:val="22"/>
          <w:szCs w:val="22"/>
          <w:lang w:eastAsia="en-GB"/>
        </w:rPr>
        <w:tab/>
      </w:r>
      <w:r>
        <w:rPr>
          <w:noProof/>
        </w:rPr>
        <w:t>Resource: Individual Charging Data</w:t>
      </w:r>
      <w:r>
        <w:rPr>
          <w:noProof/>
        </w:rPr>
        <w:tab/>
      </w:r>
      <w:r>
        <w:rPr>
          <w:noProof/>
        </w:rPr>
        <w:fldChar w:fldCharType="begin" w:fldLock="1"/>
      </w:r>
      <w:r>
        <w:rPr>
          <w:noProof/>
        </w:rPr>
        <w:instrText xml:space="preserve"> PAGEREF _Toc178171855 \h </w:instrText>
      </w:r>
      <w:r>
        <w:rPr>
          <w:noProof/>
        </w:rPr>
      </w:r>
      <w:r>
        <w:rPr>
          <w:noProof/>
        </w:rPr>
        <w:fldChar w:fldCharType="separate"/>
      </w:r>
      <w:r>
        <w:rPr>
          <w:noProof/>
        </w:rPr>
        <w:t>22</w:t>
      </w:r>
      <w:r>
        <w:rPr>
          <w:noProof/>
        </w:rPr>
        <w:fldChar w:fldCharType="end"/>
      </w:r>
    </w:p>
    <w:p w14:paraId="7EC6705F" w14:textId="22C25E7E" w:rsidR="004828FB" w:rsidRDefault="004828FB">
      <w:pPr>
        <w:pStyle w:val="TOC5"/>
        <w:rPr>
          <w:rFonts w:ascii="Calibri" w:eastAsia="Times New Roman" w:hAnsi="Calibri"/>
          <w:noProof/>
          <w:kern w:val="2"/>
          <w:sz w:val="22"/>
          <w:szCs w:val="22"/>
          <w:lang w:eastAsia="en-GB"/>
        </w:rPr>
      </w:pPr>
      <w:r>
        <w:rPr>
          <w:noProof/>
        </w:rPr>
        <w:t>6.1.3.3.1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_Toc178171856 \h </w:instrText>
      </w:r>
      <w:r>
        <w:rPr>
          <w:noProof/>
        </w:rPr>
      </w:r>
      <w:r>
        <w:rPr>
          <w:noProof/>
        </w:rPr>
        <w:fldChar w:fldCharType="separate"/>
      </w:r>
      <w:r>
        <w:rPr>
          <w:noProof/>
        </w:rPr>
        <w:t>22</w:t>
      </w:r>
      <w:r>
        <w:rPr>
          <w:noProof/>
        </w:rPr>
        <w:fldChar w:fldCharType="end"/>
      </w:r>
    </w:p>
    <w:p w14:paraId="1DD1DF61" w14:textId="7278C1BB" w:rsidR="004828FB" w:rsidRDefault="004828FB">
      <w:pPr>
        <w:pStyle w:val="TOC5"/>
        <w:rPr>
          <w:rFonts w:ascii="Calibri" w:eastAsia="Times New Roman" w:hAnsi="Calibri"/>
          <w:noProof/>
          <w:kern w:val="2"/>
          <w:sz w:val="22"/>
          <w:szCs w:val="22"/>
          <w:lang w:eastAsia="en-GB"/>
        </w:rPr>
      </w:pPr>
      <w:r>
        <w:rPr>
          <w:noProof/>
        </w:rPr>
        <w:t>6.1.3.3.2</w:t>
      </w:r>
      <w:r>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_Toc178171857 \h </w:instrText>
      </w:r>
      <w:r>
        <w:rPr>
          <w:noProof/>
        </w:rPr>
      </w:r>
      <w:r>
        <w:rPr>
          <w:noProof/>
        </w:rPr>
        <w:fldChar w:fldCharType="separate"/>
      </w:r>
      <w:r>
        <w:rPr>
          <w:noProof/>
        </w:rPr>
        <w:t>22</w:t>
      </w:r>
      <w:r>
        <w:rPr>
          <w:noProof/>
        </w:rPr>
        <w:fldChar w:fldCharType="end"/>
      </w:r>
    </w:p>
    <w:p w14:paraId="17735140" w14:textId="56432B03" w:rsidR="004828FB" w:rsidRDefault="004828FB">
      <w:pPr>
        <w:pStyle w:val="TOC5"/>
        <w:rPr>
          <w:rFonts w:ascii="Calibri" w:eastAsia="Times New Roman" w:hAnsi="Calibri"/>
          <w:noProof/>
          <w:kern w:val="2"/>
          <w:sz w:val="22"/>
          <w:szCs w:val="22"/>
          <w:lang w:eastAsia="en-GB"/>
        </w:rPr>
      </w:pPr>
      <w:r>
        <w:rPr>
          <w:noProof/>
        </w:rPr>
        <w:t>6.1.3.3.3</w:t>
      </w:r>
      <w:r>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_Toc178171858 \h </w:instrText>
      </w:r>
      <w:r>
        <w:rPr>
          <w:noProof/>
        </w:rPr>
      </w:r>
      <w:r>
        <w:rPr>
          <w:noProof/>
        </w:rPr>
        <w:fldChar w:fldCharType="separate"/>
      </w:r>
      <w:r>
        <w:rPr>
          <w:noProof/>
        </w:rPr>
        <w:t>23</w:t>
      </w:r>
      <w:r>
        <w:rPr>
          <w:noProof/>
        </w:rPr>
        <w:fldChar w:fldCharType="end"/>
      </w:r>
    </w:p>
    <w:p w14:paraId="3E00C2E4" w14:textId="6163A854" w:rsidR="004828FB" w:rsidRDefault="004828FB">
      <w:pPr>
        <w:pStyle w:val="TOC5"/>
        <w:rPr>
          <w:rFonts w:ascii="Calibri" w:eastAsia="Times New Roman" w:hAnsi="Calibri"/>
          <w:noProof/>
          <w:kern w:val="2"/>
          <w:sz w:val="22"/>
          <w:szCs w:val="22"/>
          <w:lang w:eastAsia="en-GB"/>
        </w:rPr>
      </w:pPr>
      <w:r>
        <w:rPr>
          <w:noProof/>
        </w:rPr>
        <w:t>6.1.3.3.4</w:t>
      </w:r>
      <w:r>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_Toc178171859 \h </w:instrText>
      </w:r>
      <w:r>
        <w:rPr>
          <w:noProof/>
        </w:rPr>
      </w:r>
      <w:r>
        <w:rPr>
          <w:noProof/>
        </w:rPr>
        <w:fldChar w:fldCharType="separate"/>
      </w:r>
      <w:r>
        <w:rPr>
          <w:noProof/>
        </w:rPr>
        <w:t>23</w:t>
      </w:r>
      <w:r>
        <w:rPr>
          <w:noProof/>
        </w:rPr>
        <w:fldChar w:fldCharType="end"/>
      </w:r>
    </w:p>
    <w:p w14:paraId="3E4178F9" w14:textId="41167442" w:rsidR="004828FB" w:rsidRDefault="004828FB">
      <w:pPr>
        <w:pStyle w:val="TOC6"/>
        <w:rPr>
          <w:rFonts w:ascii="Calibri" w:eastAsia="Times New Roman" w:hAnsi="Calibri"/>
          <w:noProof/>
          <w:kern w:val="2"/>
          <w:sz w:val="22"/>
          <w:szCs w:val="22"/>
          <w:lang w:eastAsia="en-GB"/>
        </w:rPr>
      </w:pPr>
      <w:r>
        <w:rPr>
          <w:noProof/>
        </w:rPr>
        <w:t>6.1.3.3.4.1</w:t>
      </w:r>
      <w:r>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_Toc178171860 \h </w:instrText>
      </w:r>
      <w:r>
        <w:rPr>
          <w:noProof/>
        </w:rPr>
      </w:r>
      <w:r>
        <w:rPr>
          <w:noProof/>
        </w:rPr>
        <w:fldChar w:fldCharType="separate"/>
      </w:r>
      <w:r>
        <w:rPr>
          <w:noProof/>
        </w:rPr>
        <w:t>23</w:t>
      </w:r>
      <w:r>
        <w:rPr>
          <w:noProof/>
        </w:rPr>
        <w:fldChar w:fldCharType="end"/>
      </w:r>
    </w:p>
    <w:p w14:paraId="70CAC19E" w14:textId="3DEBCE89" w:rsidR="004828FB" w:rsidRDefault="004828FB">
      <w:pPr>
        <w:pStyle w:val="TOC6"/>
        <w:rPr>
          <w:rFonts w:ascii="Calibri" w:eastAsia="Times New Roman" w:hAnsi="Calibri"/>
          <w:noProof/>
          <w:kern w:val="2"/>
          <w:sz w:val="22"/>
          <w:szCs w:val="22"/>
          <w:lang w:eastAsia="en-GB"/>
        </w:rPr>
      </w:pPr>
      <w:r>
        <w:rPr>
          <w:noProof/>
        </w:rPr>
        <w:lastRenderedPageBreak/>
        <w:t>6.1.3.3.4.2</w:t>
      </w:r>
      <w:r>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_Toc178171861 \h </w:instrText>
      </w:r>
      <w:r>
        <w:rPr>
          <w:noProof/>
        </w:rPr>
      </w:r>
      <w:r>
        <w:rPr>
          <w:noProof/>
        </w:rPr>
        <w:fldChar w:fldCharType="separate"/>
      </w:r>
      <w:r>
        <w:rPr>
          <w:noProof/>
        </w:rPr>
        <w:t>23</w:t>
      </w:r>
      <w:r>
        <w:rPr>
          <w:noProof/>
        </w:rPr>
        <w:fldChar w:fldCharType="end"/>
      </w:r>
    </w:p>
    <w:p w14:paraId="2D72D072" w14:textId="38E78B1F" w:rsidR="004828FB" w:rsidRDefault="004828FB">
      <w:pPr>
        <w:pStyle w:val="TOC7"/>
        <w:rPr>
          <w:rFonts w:ascii="Calibri" w:eastAsia="Times New Roman" w:hAnsi="Calibri"/>
          <w:noProof/>
          <w:kern w:val="2"/>
          <w:sz w:val="22"/>
          <w:szCs w:val="22"/>
          <w:lang w:eastAsia="en-GB"/>
        </w:rPr>
      </w:pPr>
      <w:r>
        <w:rPr>
          <w:noProof/>
        </w:rPr>
        <w:t>6.1.3.3.4.2.1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_Toc178171862 \h </w:instrText>
      </w:r>
      <w:r>
        <w:rPr>
          <w:noProof/>
        </w:rPr>
      </w:r>
      <w:r>
        <w:rPr>
          <w:noProof/>
        </w:rPr>
        <w:fldChar w:fldCharType="separate"/>
      </w:r>
      <w:r>
        <w:rPr>
          <w:noProof/>
        </w:rPr>
        <w:t>23</w:t>
      </w:r>
      <w:r>
        <w:rPr>
          <w:noProof/>
        </w:rPr>
        <w:fldChar w:fldCharType="end"/>
      </w:r>
    </w:p>
    <w:p w14:paraId="28B37D9B" w14:textId="6E73B80E" w:rsidR="004828FB" w:rsidRDefault="004828FB">
      <w:pPr>
        <w:pStyle w:val="TOC7"/>
        <w:rPr>
          <w:rFonts w:ascii="Calibri" w:eastAsia="Times New Roman" w:hAnsi="Calibri"/>
          <w:noProof/>
          <w:kern w:val="2"/>
          <w:sz w:val="22"/>
          <w:szCs w:val="22"/>
          <w:lang w:eastAsia="en-GB"/>
        </w:rPr>
      </w:pPr>
      <w:r>
        <w:rPr>
          <w:noProof/>
        </w:rPr>
        <w:t>6.1.3.3.4.2.2</w:t>
      </w:r>
      <w:r>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_Toc178171863 \h </w:instrText>
      </w:r>
      <w:r>
        <w:rPr>
          <w:noProof/>
        </w:rPr>
      </w:r>
      <w:r>
        <w:rPr>
          <w:noProof/>
        </w:rPr>
        <w:fldChar w:fldCharType="separate"/>
      </w:r>
      <w:r>
        <w:rPr>
          <w:noProof/>
        </w:rPr>
        <w:t>23</w:t>
      </w:r>
      <w:r>
        <w:rPr>
          <w:noProof/>
        </w:rPr>
        <w:fldChar w:fldCharType="end"/>
      </w:r>
    </w:p>
    <w:p w14:paraId="08E67522" w14:textId="3B1CEE92" w:rsidR="004828FB" w:rsidRDefault="004828FB">
      <w:pPr>
        <w:pStyle w:val="TOC6"/>
        <w:rPr>
          <w:rFonts w:ascii="Calibri" w:eastAsia="Times New Roman" w:hAnsi="Calibri"/>
          <w:noProof/>
          <w:kern w:val="2"/>
          <w:sz w:val="22"/>
          <w:szCs w:val="22"/>
          <w:lang w:eastAsia="en-GB"/>
        </w:rPr>
      </w:pPr>
      <w:r>
        <w:rPr>
          <w:noProof/>
        </w:rPr>
        <w:t>6.1.3.3.4.3</w:t>
      </w:r>
      <w:r>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_Toc178171864 \h </w:instrText>
      </w:r>
      <w:r>
        <w:rPr>
          <w:noProof/>
        </w:rPr>
      </w:r>
      <w:r>
        <w:rPr>
          <w:noProof/>
        </w:rPr>
        <w:fldChar w:fldCharType="separate"/>
      </w:r>
      <w:r>
        <w:rPr>
          <w:noProof/>
        </w:rPr>
        <w:t>24</w:t>
      </w:r>
      <w:r>
        <w:rPr>
          <w:noProof/>
        </w:rPr>
        <w:fldChar w:fldCharType="end"/>
      </w:r>
    </w:p>
    <w:p w14:paraId="0C285A51" w14:textId="53C6BDCE" w:rsidR="004828FB" w:rsidRDefault="004828FB">
      <w:pPr>
        <w:pStyle w:val="TOC7"/>
        <w:rPr>
          <w:rFonts w:ascii="Calibri" w:eastAsia="Times New Roman" w:hAnsi="Calibri"/>
          <w:noProof/>
          <w:kern w:val="2"/>
          <w:sz w:val="22"/>
          <w:szCs w:val="22"/>
          <w:lang w:eastAsia="en-GB"/>
        </w:rPr>
      </w:pPr>
      <w:r>
        <w:rPr>
          <w:noProof/>
        </w:rPr>
        <w:t>6.1.3.3.4.3.1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_Toc178171865 \h </w:instrText>
      </w:r>
      <w:r>
        <w:rPr>
          <w:noProof/>
        </w:rPr>
      </w:r>
      <w:r>
        <w:rPr>
          <w:noProof/>
        </w:rPr>
        <w:fldChar w:fldCharType="separate"/>
      </w:r>
      <w:r>
        <w:rPr>
          <w:noProof/>
        </w:rPr>
        <w:t>24</w:t>
      </w:r>
      <w:r>
        <w:rPr>
          <w:noProof/>
        </w:rPr>
        <w:fldChar w:fldCharType="end"/>
      </w:r>
    </w:p>
    <w:p w14:paraId="031D9B6A" w14:textId="1CE91BF5" w:rsidR="004828FB" w:rsidRDefault="004828FB">
      <w:pPr>
        <w:pStyle w:val="TOC7"/>
        <w:rPr>
          <w:rFonts w:ascii="Calibri" w:eastAsia="Times New Roman" w:hAnsi="Calibri"/>
          <w:noProof/>
          <w:kern w:val="2"/>
          <w:sz w:val="22"/>
          <w:szCs w:val="22"/>
          <w:lang w:eastAsia="en-GB"/>
        </w:rPr>
      </w:pPr>
      <w:r>
        <w:rPr>
          <w:noProof/>
        </w:rPr>
        <w:t>6.1.3.3.4.3.2</w:t>
      </w:r>
      <w:r>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_Toc178171866 \h </w:instrText>
      </w:r>
      <w:r>
        <w:rPr>
          <w:noProof/>
        </w:rPr>
      </w:r>
      <w:r>
        <w:rPr>
          <w:noProof/>
        </w:rPr>
        <w:fldChar w:fldCharType="separate"/>
      </w:r>
      <w:r>
        <w:rPr>
          <w:noProof/>
        </w:rPr>
        <w:t>24</w:t>
      </w:r>
      <w:r>
        <w:rPr>
          <w:noProof/>
        </w:rPr>
        <w:fldChar w:fldCharType="end"/>
      </w:r>
    </w:p>
    <w:p w14:paraId="21DFD7A6" w14:textId="471D4C8C" w:rsidR="004828FB" w:rsidRDefault="004828FB">
      <w:pPr>
        <w:pStyle w:val="TOC3"/>
        <w:rPr>
          <w:rFonts w:ascii="Calibri" w:eastAsia="Times New Roman" w:hAnsi="Calibri"/>
          <w:noProof/>
          <w:kern w:val="2"/>
          <w:sz w:val="22"/>
          <w:szCs w:val="22"/>
          <w:lang w:eastAsia="en-GB"/>
        </w:rPr>
      </w:pPr>
      <w:r>
        <w:rPr>
          <w:noProof/>
        </w:rPr>
        <w:t>6.1.4</w:t>
      </w:r>
      <w:r>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_Toc178171867 \h </w:instrText>
      </w:r>
      <w:r>
        <w:rPr>
          <w:noProof/>
        </w:rPr>
      </w:r>
      <w:r>
        <w:rPr>
          <w:noProof/>
        </w:rPr>
        <w:fldChar w:fldCharType="separate"/>
      </w:r>
      <w:r>
        <w:rPr>
          <w:noProof/>
        </w:rPr>
        <w:t>25</w:t>
      </w:r>
      <w:r>
        <w:rPr>
          <w:noProof/>
        </w:rPr>
        <w:fldChar w:fldCharType="end"/>
      </w:r>
    </w:p>
    <w:p w14:paraId="2360C03E" w14:textId="0DBE56D7" w:rsidR="004828FB" w:rsidRDefault="004828FB">
      <w:pPr>
        <w:pStyle w:val="TOC3"/>
        <w:rPr>
          <w:rFonts w:ascii="Calibri" w:eastAsia="Times New Roman" w:hAnsi="Calibri"/>
          <w:noProof/>
          <w:kern w:val="2"/>
          <w:sz w:val="22"/>
          <w:szCs w:val="22"/>
          <w:lang w:eastAsia="en-GB"/>
        </w:rPr>
      </w:pPr>
      <w:r>
        <w:rPr>
          <w:noProof/>
        </w:rPr>
        <w:t>6.1.5</w:t>
      </w:r>
      <w:r>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_Toc178171868 \h </w:instrText>
      </w:r>
      <w:r>
        <w:rPr>
          <w:noProof/>
        </w:rPr>
      </w:r>
      <w:r>
        <w:rPr>
          <w:noProof/>
        </w:rPr>
        <w:fldChar w:fldCharType="separate"/>
      </w:r>
      <w:r>
        <w:rPr>
          <w:noProof/>
        </w:rPr>
        <w:t>25</w:t>
      </w:r>
      <w:r>
        <w:rPr>
          <w:noProof/>
        </w:rPr>
        <w:fldChar w:fldCharType="end"/>
      </w:r>
    </w:p>
    <w:p w14:paraId="51BBD933" w14:textId="4D659EEC" w:rsidR="004828FB" w:rsidRDefault="004828FB">
      <w:pPr>
        <w:pStyle w:val="TOC4"/>
        <w:rPr>
          <w:rFonts w:ascii="Calibri" w:eastAsia="Times New Roman" w:hAnsi="Calibri"/>
          <w:noProof/>
          <w:kern w:val="2"/>
          <w:sz w:val="22"/>
          <w:szCs w:val="22"/>
          <w:lang w:eastAsia="en-GB"/>
        </w:rPr>
      </w:pPr>
      <w:r>
        <w:rPr>
          <w:noProof/>
        </w:rPr>
        <w:t>6.1.5.1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_Toc178171869 \h </w:instrText>
      </w:r>
      <w:r>
        <w:rPr>
          <w:noProof/>
        </w:rPr>
      </w:r>
      <w:r>
        <w:rPr>
          <w:noProof/>
        </w:rPr>
        <w:fldChar w:fldCharType="separate"/>
      </w:r>
      <w:r>
        <w:rPr>
          <w:noProof/>
        </w:rPr>
        <w:t>25</w:t>
      </w:r>
      <w:r>
        <w:rPr>
          <w:noProof/>
        </w:rPr>
        <w:fldChar w:fldCharType="end"/>
      </w:r>
    </w:p>
    <w:p w14:paraId="2E8848BA" w14:textId="37808E91" w:rsidR="004828FB" w:rsidRDefault="004828FB">
      <w:pPr>
        <w:pStyle w:val="TOC4"/>
        <w:rPr>
          <w:rFonts w:ascii="Calibri" w:eastAsia="Times New Roman" w:hAnsi="Calibri"/>
          <w:noProof/>
          <w:kern w:val="2"/>
          <w:sz w:val="22"/>
          <w:szCs w:val="22"/>
          <w:lang w:eastAsia="en-GB"/>
        </w:rPr>
      </w:pPr>
      <w:r>
        <w:rPr>
          <w:noProof/>
        </w:rPr>
        <w:t>6.1.5.2</w:t>
      </w:r>
      <w:r>
        <w:rPr>
          <w:rFonts w:ascii="Calibri" w:eastAsia="Times New Roman" w:hAnsi="Calibri"/>
          <w:noProof/>
          <w:kern w:val="2"/>
          <w:sz w:val="22"/>
          <w:szCs w:val="22"/>
          <w:lang w:eastAsia="en-GB"/>
        </w:rPr>
        <w:tab/>
      </w:r>
      <w:r w:rsidRPr="00F25534">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_Toc178171870 \h </w:instrText>
      </w:r>
      <w:r>
        <w:rPr>
          <w:noProof/>
        </w:rPr>
      </w:r>
      <w:r>
        <w:rPr>
          <w:noProof/>
        </w:rPr>
        <w:fldChar w:fldCharType="separate"/>
      </w:r>
      <w:r>
        <w:rPr>
          <w:noProof/>
        </w:rPr>
        <w:t>25</w:t>
      </w:r>
      <w:r>
        <w:rPr>
          <w:noProof/>
        </w:rPr>
        <w:fldChar w:fldCharType="end"/>
      </w:r>
    </w:p>
    <w:p w14:paraId="3D5AE12F" w14:textId="1EB480CB" w:rsidR="004828FB" w:rsidRDefault="004828FB">
      <w:pPr>
        <w:pStyle w:val="TOC5"/>
        <w:rPr>
          <w:rFonts w:ascii="Calibri" w:eastAsia="Times New Roman" w:hAnsi="Calibri"/>
          <w:noProof/>
          <w:kern w:val="2"/>
          <w:sz w:val="22"/>
          <w:szCs w:val="22"/>
          <w:lang w:eastAsia="en-GB"/>
        </w:rPr>
      </w:pPr>
      <w:r>
        <w:rPr>
          <w:noProof/>
        </w:rPr>
        <w:t>6.1.5.2.1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_Toc178171871 \h </w:instrText>
      </w:r>
      <w:r>
        <w:rPr>
          <w:noProof/>
        </w:rPr>
      </w:r>
      <w:r>
        <w:rPr>
          <w:noProof/>
        </w:rPr>
        <w:fldChar w:fldCharType="separate"/>
      </w:r>
      <w:r>
        <w:rPr>
          <w:noProof/>
        </w:rPr>
        <w:t>25</w:t>
      </w:r>
      <w:r>
        <w:rPr>
          <w:noProof/>
        </w:rPr>
        <w:fldChar w:fldCharType="end"/>
      </w:r>
    </w:p>
    <w:p w14:paraId="627DAB34" w14:textId="6689B000" w:rsidR="004828FB" w:rsidRDefault="004828FB">
      <w:pPr>
        <w:pStyle w:val="TOC5"/>
        <w:rPr>
          <w:rFonts w:ascii="Calibri" w:eastAsia="Times New Roman" w:hAnsi="Calibri"/>
          <w:noProof/>
          <w:kern w:val="2"/>
          <w:sz w:val="22"/>
          <w:szCs w:val="22"/>
          <w:lang w:eastAsia="en-GB"/>
        </w:rPr>
      </w:pPr>
      <w:r>
        <w:rPr>
          <w:noProof/>
        </w:rPr>
        <w:t>6.1.5.2.2</w:t>
      </w:r>
      <w:r>
        <w:rPr>
          <w:rFonts w:ascii="Calibri" w:eastAsia="Times New Roman" w:hAnsi="Calibri"/>
          <w:noProof/>
          <w:kern w:val="2"/>
          <w:sz w:val="22"/>
          <w:szCs w:val="22"/>
          <w:lang w:eastAsia="en-GB"/>
        </w:rPr>
        <w:tab/>
      </w:r>
      <w:r>
        <w:rPr>
          <w:noProof/>
        </w:rPr>
        <w:t>Target URI</w:t>
      </w:r>
      <w:r>
        <w:rPr>
          <w:noProof/>
        </w:rPr>
        <w:tab/>
      </w:r>
      <w:r>
        <w:rPr>
          <w:noProof/>
        </w:rPr>
        <w:fldChar w:fldCharType="begin" w:fldLock="1"/>
      </w:r>
      <w:r>
        <w:rPr>
          <w:noProof/>
        </w:rPr>
        <w:instrText xml:space="preserve"> PAGEREF _Toc178171872 \h </w:instrText>
      </w:r>
      <w:r>
        <w:rPr>
          <w:noProof/>
        </w:rPr>
      </w:r>
      <w:r>
        <w:rPr>
          <w:noProof/>
        </w:rPr>
        <w:fldChar w:fldCharType="separate"/>
      </w:r>
      <w:r>
        <w:rPr>
          <w:noProof/>
        </w:rPr>
        <w:t>25</w:t>
      </w:r>
      <w:r>
        <w:rPr>
          <w:noProof/>
        </w:rPr>
        <w:fldChar w:fldCharType="end"/>
      </w:r>
    </w:p>
    <w:p w14:paraId="0A1DCFA6" w14:textId="5FF68071" w:rsidR="004828FB" w:rsidRDefault="004828FB">
      <w:pPr>
        <w:pStyle w:val="TOC5"/>
        <w:rPr>
          <w:rFonts w:ascii="Calibri" w:eastAsia="Times New Roman" w:hAnsi="Calibri"/>
          <w:noProof/>
          <w:kern w:val="2"/>
          <w:sz w:val="22"/>
          <w:szCs w:val="22"/>
          <w:lang w:eastAsia="en-GB"/>
        </w:rPr>
      </w:pPr>
      <w:r>
        <w:rPr>
          <w:noProof/>
        </w:rPr>
        <w:t>6.1.5.2.3</w:t>
      </w:r>
      <w:r>
        <w:rPr>
          <w:rFonts w:ascii="Calibri" w:eastAsia="Times New Roman" w:hAnsi="Calibri"/>
          <w:noProof/>
          <w:kern w:val="2"/>
          <w:sz w:val="22"/>
          <w:szCs w:val="22"/>
          <w:lang w:eastAsia="en-GB"/>
        </w:rPr>
        <w:tab/>
      </w:r>
      <w:r>
        <w:rPr>
          <w:noProof/>
        </w:rPr>
        <w:t>Standard Methods</w:t>
      </w:r>
      <w:r>
        <w:rPr>
          <w:noProof/>
        </w:rPr>
        <w:tab/>
      </w:r>
      <w:r>
        <w:rPr>
          <w:noProof/>
        </w:rPr>
        <w:fldChar w:fldCharType="begin" w:fldLock="1"/>
      </w:r>
      <w:r>
        <w:rPr>
          <w:noProof/>
        </w:rPr>
        <w:instrText xml:space="preserve"> PAGEREF _Toc178171873 \h </w:instrText>
      </w:r>
      <w:r>
        <w:rPr>
          <w:noProof/>
        </w:rPr>
      </w:r>
      <w:r>
        <w:rPr>
          <w:noProof/>
        </w:rPr>
        <w:fldChar w:fldCharType="separate"/>
      </w:r>
      <w:r>
        <w:rPr>
          <w:noProof/>
        </w:rPr>
        <w:t>25</w:t>
      </w:r>
      <w:r>
        <w:rPr>
          <w:noProof/>
        </w:rPr>
        <w:fldChar w:fldCharType="end"/>
      </w:r>
    </w:p>
    <w:p w14:paraId="34B3BA0B" w14:textId="4B3F289B" w:rsidR="004828FB" w:rsidRDefault="004828FB">
      <w:pPr>
        <w:pStyle w:val="TOC6"/>
        <w:rPr>
          <w:rFonts w:ascii="Calibri" w:eastAsia="Times New Roman" w:hAnsi="Calibri"/>
          <w:noProof/>
          <w:kern w:val="2"/>
          <w:sz w:val="22"/>
          <w:szCs w:val="22"/>
          <w:lang w:eastAsia="en-GB"/>
        </w:rPr>
      </w:pPr>
      <w:r>
        <w:rPr>
          <w:noProof/>
        </w:rPr>
        <w:t>6.1.5.2.3.1</w:t>
      </w:r>
      <w:r>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_Toc178171874 \h </w:instrText>
      </w:r>
      <w:r>
        <w:rPr>
          <w:noProof/>
        </w:rPr>
      </w:r>
      <w:r>
        <w:rPr>
          <w:noProof/>
        </w:rPr>
        <w:fldChar w:fldCharType="separate"/>
      </w:r>
      <w:r>
        <w:rPr>
          <w:noProof/>
        </w:rPr>
        <w:t>25</w:t>
      </w:r>
      <w:r>
        <w:rPr>
          <w:noProof/>
        </w:rPr>
        <w:fldChar w:fldCharType="end"/>
      </w:r>
    </w:p>
    <w:p w14:paraId="6DF50E50" w14:textId="5DB7FF2D" w:rsidR="004828FB" w:rsidRDefault="004828FB">
      <w:pPr>
        <w:pStyle w:val="TOC3"/>
        <w:rPr>
          <w:rFonts w:ascii="Calibri" w:eastAsia="Times New Roman" w:hAnsi="Calibri"/>
          <w:noProof/>
          <w:kern w:val="2"/>
          <w:sz w:val="22"/>
          <w:szCs w:val="22"/>
          <w:lang w:eastAsia="en-GB"/>
        </w:rPr>
      </w:pPr>
      <w:r>
        <w:rPr>
          <w:noProof/>
        </w:rPr>
        <w:t>6.1.6</w:t>
      </w:r>
      <w:r>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_Toc178171875 \h </w:instrText>
      </w:r>
      <w:r>
        <w:rPr>
          <w:noProof/>
        </w:rPr>
      </w:r>
      <w:r>
        <w:rPr>
          <w:noProof/>
        </w:rPr>
        <w:fldChar w:fldCharType="separate"/>
      </w:r>
      <w:r>
        <w:rPr>
          <w:noProof/>
        </w:rPr>
        <w:t>26</w:t>
      </w:r>
      <w:r>
        <w:rPr>
          <w:noProof/>
        </w:rPr>
        <w:fldChar w:fldCharType="end"/>
      </w:r>
    </w:p>
    <w:p w14:paraId="6D32F67D" w14:textId="3BA514F3" w:rsidR="004828FB" w:rsidRDefault="004828FB">
      <w:pPr>
        <w:pStyle w:val="TOC4"/>
        <w:rPr>
          <w:rFonts w:ascii="Calibri" w:eastAsia="Times New Roman" w:hAnsi="Calibri"/>
          <w:noProof/>
          <w:kern w:val="2"/>
          <w:sz w:val="22"/>
          <w:szCs w:val="22"/>
          <w:lang w:eastAsia="en-GB"/>
        </w:rPr>
      </w:pPr>
      <w:r>
        <w:rPr>
          <w:noProof/>
        </w:rPr>
        <w:t>6.1.6.1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_Toc178171876 \h </w:instrText>
      </w:r>
      <w:r>
        <w:rPr>
          <w:noProof/>
        </w:rPr>
      </w:r>
      <w:r>
        <w:rPr>
          <w:noProof/>
        </w:rPr>
        <w:fldChar w:fldCharType="separate"/>
      </w:r>
      <w:r>
        <w:rPr>
          <w:noProof/>
        </w:rPr>
        <w:t>26</w:t>
      </w:r>
      <w:r>
        <w:rPr>
          <w:noProof/>
        </w:rPr>
        <w:fldChar w:fldCharType="end"/>
      </w:r>
    </w:p>
    <w:p w14:paraId="57271B1C" w14:textId="59E8E9B2" w:rsidR="004828FB" w:rsidRDefault="004828FB">
      <w:pPr>
        <w:pStyle w:val="TOC4"/>
        <w:rPr>
          <w:rFonts w:ascii="Calibri" w:eastAsia="Times New Roman" w:hAnsi="Calibri"/>
          <w:noProof/>
          <w:kern w:val="2"/>
          <w:sz w:val="22"/>
          <w:szCs w:val="22"/>
          <w:lang w:eastAsia="en-GB"/>
        </w:rPr>
      </w:pPr>
      <w:r>
        <w:rPr>
          <w:noProof/>
        </w:rPr>
        <w:t>6.1.6</w:t>
      </w:r>
      <w:r w:rsidRPr="00F25534">
        <w:rPr>
          <w:noProof/>
          <w:lang w:val="en-US"/>
        </w:rPr>
        <w:t>.2</w:t>
      </w:r>
      <w:r>
        <w:rPr>
          <w:rFonts w:ascii="Calibri" w:eastAsia="Times New Roman" w:hAnsi="Calibri"/>
          <w:noProof/>
          <w:kern w:val="2"/>
          <w:sz w:val="22"/>
          <w:szCs w:val="22"/>
          <w:lang w:eastAsia="en-GB"/>
        </w:rPr>
        <w:tab/>
      </w:r>
      <w:r w:rsidRPr="00F25534">
        <w:rPr>
          <w:noProof/>
          <w:lang w:val="en-US"/>
        </w:rPr>
        <w:t>Structured data types</w:t>
      </w:r>
      <w:r>
        <w:rPr>
          <w:noProof/>
        </w:rPr>
        <w:tab/>
      </w:r>
      <w:r>
        <w:rPr>
          <w:noProof/>
        </w:rPr>
        <w:fldChar w:fldCharType="begin" w:fldLock="1"/>
      </w:r>
      <w:r>
        <w:rPr>
          <w:noProof/>
        </w:rPr>
        <w:instrText xml:space="preserve"> PAGEREF _Toc178171877 \h </w:instrText>
      </w:r>
      <w:r>
        <w:rPr>
          <w:noProof/>
        </w:rPr>
      </w:r>
      <w:r>
        <w:rPr>
          <w:noProof/>
        </w:rPr>
        <w:fldChar w:fldCharType="separate"/>
      </w:r>
      <w:r>
        <w:rPr>
          <w:noProof/>
        </w:rPr>
        <w:t>30</w:t>
      </w:r>
      <w:r>
        <w:rPr>
          <w:noProof/>
        </w:rPr>
        <w:fldChar w:fldCharType="end"/>
      </w:r>
    </w:p>
    <w:p w14:paraId="1247EB33" w14:textId="684A5D38" w:rsidR="004828FB" w:rsidRDefault="004828FB">
      <w:pPr>
        <w:pStyle w:val="TOC5"/>
        <w:rPr>
          <w:rFonts w:ascii="Calibri" w:eastAsia="Times New Roman" w:hAnsi="Calibri"/>
          <w:noProof/>
          <w:kern w:val="2"/>
          <w:sz w:val="22"/>
          <w:szCs w:val="22"/>
          <w:lang w:eastAsia="en-GB"/>
        </w:rPr>
      </w:pPr>
      <w:r>
        <w:rPr>
          <w:noProof/>
          <w:lang w:eastAsia="zh-CN"/>
        </w:rPr>
        <w:t>6.1.6.2.1</w:t>
      </w:r>
      <w:r>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_Toc178171878 \h </w:instrText>
      </w:r>
      <w:r>
        <w:rPr>
          <w:noProof/>
        </w:rPr>
      </w:r>
      <w:r>
        <w:rPr>
          <w:noProof/>
        </w:rPr>
        <w:fldChar w:fldCharType="separate"/>
      </w:r>
      <w:r>
        <w:rPr>
          <w:noProof/>
        </w:rPr>
        <w:t>30</w:t>
      </w:r>
      <w:r>
        <w:rPr>
          <w:noProof/>
        </w:rPr>
        <w:fldChar w:fldCharType="end"/>
      </w:r>
    </w:p>
    <w:p w14:paraId="6C16B7D3" w14:textId="5B47A60C" w:rsidR="004828FB" w:rsidRDefault="004828FB">
      <w:pPr>
        <w:pStyle w:val="TOC6"/>
        <w:rPr>
          <w:rFonts w:ascii="Calibri" w:eastAsia="Times New Roman" w:hAnsi="Calibri"/>
          <w:noProof/>
          <w:kern w:val="2"/>
          <w:sz w:val="22"/>
          <w:szCs w:val="22"/>
          <w:lang w:eastAsia="en-GB"/>
        </w:rPr>
      </w:pPr>
      <w:r>
        <w:rPr>
          <w:noProof/>
          <w:lang w:eastAsia="zh-CN"/>
        </w:rPr>
        <w:t>6.1.6.2.1.1</w:t>
      </w:r>
      <w:r>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_Toc178171879 \h </w:instrText>
      </w:r>
      <w:r>
        <w:rPr>
          <w:noProof/>
        </w:rPr>
      </w:r>
      <w:r>
        <w:rPr>
          <w:noProof/>
        </w:rPr>
        <w:fldChar w:fldCharType="separate"/>
      </w:r>
      <w:r>
        <w:rPr>
          <w:noProof/>
        </w:rPr>
        <w:t>30</w:t>
      </w:r>
      <w:r>
        <w:rPr>
          <w:noProof/>
        </w:rPr>
        <w:fldChar w:fldCharType="end"/>
      </w:r>
    </w:p>
    <w:p w14:paraId="3E97119D" w14:textId="0724D638" w:rsidR="004828FB" w:rsidRDefault="004828FB">
      <w:pPr>
        <w:pStyle w:val="TOC6"/>
        <w:rPr>
          <w:rFonts w:ascii="Calibri" w:eastAsia="Times New Roman" w:hAnsi="Calibri"/>
          <w:noProof/>
          <w:kern w:val="2"/>
          <w:sz w:val="22"/>
          <w:szCs w:val="22"/>
          <w:lang w:eastAsia="en-GB"/>
        </w:rPr>
      </w:pPr>
      <w:r>
        <w:rPr>
          <w:noProof/>
          <w:lang w:eastAsia="zh-CN"/>
        </w:rPr>
        <w:t>6.1.6.2.1.2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_Toc178171880 \h </w:instrText>
      </w:r>
      <w:r>
        <w:rPr>
          <w:noProof/>
        </w:rPr>
      </w:r>
      <w:r>
        <w:rPr>
          <w:noProof/>
        </w:rPr>
        <w:fldChar w:fldCharType="separate"/>
      </w:r>
      <w:r>
        <w:rPr>
          <w:noProof/>
        </w:rPr>
        <w:t>31</w:t>
      </w:r>
      <w:r>
        <w:rPr>
          <w:noProof/>
        </w:rPr>
        <w:fldChar w:fldCharType="end"/>
      </w:r>
    </w:p>
    <w:p w14:paraId="448B8688" w14:textId="2B7BBB1D" w:rsidR="004828FB" w:rsidRDefault="004828FB">
      <w:pPr>
        <w:pStyle w:val="TOC6"/>
        <w:rPr>
          <w:rFonts w:ascii="Calibri" w:eastAsia="Times New Roman" w:hAnsi="Calibri"/>
          <w:noProof/>
          <w:kern w:val="2"/>
          <w:sz w:val="22"/>
          <w:szCs w:val="22"/>
          <w:lang w:eastAsia="en-GB"/>
        </w:rPr>
      </w:pPr>
      <w:r>
        <w:rPr>
          <w:noProof/>
          <w:lang w:eastAsia="zh-CN"/>
        </w:rPr>
        <w:t>6.1.6.2.1.3</w:t>
      </w:r>
      <w:r>
        <w:rPr>
          <w:rFonts w:ascii="Calibri" w:eastAsia="Times New Roman" w:hAnsi="Calibri"/>
          <w:noProof/>
          <w:kern w:val="2"/>
          <w:sz w:val="22"/>
          <w:szCs w:val="22"/>
          <w:lang w:eastAsia="en-GB"/>
        </w:rPr>
        <w:tab/>
      </w:r>
      <w:r>
        <w:rPr>
          <w:noProof/>
          <w:lang w:eastAsia="zh-CN"/>
        </w:rPr>
        <w:t>Type ChargingNotifyRequest</w:t>
      </w:r>
      <w:r>
        <w:rPr>
          <w:noProof/>
        </w:rPr>
        <w:tab/>
      </w:r>
      <w:r>
        <w:rPr>
          <w:noProof/>
        </w:rPr>
        <w:fldChar w:fldCharType="begin" w:fldLock="1"/>
      </w:r>
      <w:r>
        <w:rPr>
          <w:noProof/>
        </w:rPr>
        <w:instrText xml:space="preserve"> PAGEREF _Toc178171881 \h </w:instrText>
      </w:r>
      <w:r>
        <w:rPr>
          <w:noProof/>
        </w:rPr>
      </w:r>
      <w:r>
        <w:rPr>
          <w:noProof/>
        </w:rPr>
        <w:fldChar w:fldCharType="separate"/>
      </w:r>
      <w:r>
        <w:rPr>
          <w:noProof/>
        </w:rPr>
        <w:t>31</w:t>
      </w:r>
      <w:r>
        <w:rPr>
          <w:noProof/>
        </w:rPr>
        <w:fldChar w:fldCharType="end"/>
      </w:r>
    </w:p>
    <w:p w14:paraId="37B4E8B9" w14:textId="497297FE" w:rsidR="004828FB" w:rsidRDefault="004828FB">
      <w:pPr>
        <w:pStyle w:val="TOC6"/>
        <w:rPr>
          <w:rFonts w:ascii="Calibri" w:eastAsia="Times New Roman" w:hAnsi="Calibri"/>
          <w:noProof/>
          <w:kern w:val="2"/>
          <w:sz w:val="22"/>
          <w:szCs w:val="22"/>
          <w:lang w:eastAsia="en-GB"/>
        </w:rPr>
      </w:pPr>
      <w:r>
        <w:rPr>
          <w:noProof/>
          <w:lang w:eastAsia="zh-CN"/>
        </w:rPr>
        <w:t>6.1.6.2.1.4</w:t>
      </w:r>
      <w:r>
        <w:rPr>
          <w:rFonts w:ascii="Calibri" w:eastAsia="Times New Roman" w:hAnsi="Calibri"/>
          <w:noProof/>
          <w:kern w:val="2"/>
          <w:sz w:val="22"/>
          <w:szCs w:val="22"/>
          <w:lang w:eastAsia="en-GB"/>
        </w:rPr>
        <w:tab/>
      </w:r>
      <w:r>
        <w:rPr>
          <w:noProof/>
          <w:lang w:eastAsia="zh-CN"/>
        </w:rPr>
        <w:t>Type NFIdentification</w:t>
      </w:r>
      <w:r>
        <w:rPr>
          <w:noProof/>
        </w:rPr>
        <w:tab/>
      </w:r>
      <w:r>
        <w:rPr>
          <w:noProof/>
        </w:rPr>
        <w:fldChar w:fldCharType="begin" w:fldLock="1"/>
      </w:r>
      <w:r>
        <w:rPr>
          <w:noProof/>
        </w:rPr>
        <w:instrText xml:space="preserve"> PAGEREF _Toc178171882 \h </w:instrText>
      </w:r>
      <w:r>
        <w:rPr>
          <w:noProof/>
        </w:rPr>
      </w:r>
      <w:r>
        <w:rPr>
          <w:noProof/>
        </w:rPr>
        <w:fldChar w:fldCharType="separate"/>
      </w:r>
      <w:r>
        <w:rPr>
          <w:noProof/>
        </w:rPr>
        <w:t>32</w:t>
      </w:r>
      <w:r>
        <w:rPr>
          <w:noProof/>
        </w:rPr>
        <w:fldChar w:fldCharType="end"/>
      </w:r>
    </w:p>
    <w:p w14:paraId="3250C877" w14:textId="33BB683B" w:rsidR="004828FB" w:rsidRDefault="004828FB">
      <w:pPr>
        <w:pStyle w:val="TOC6"/>
        <w:rPr>
          <w:rFonts w:ascii="Calibri" w:eastAsia="Times New Roman" w:hAnsi="Calibri"/>
          <w:noProof/>
          <w:kern w:val="2"/>
          <w:sz w:val="22"/>
          <w:szCs w:val="22"/>
          <w:lang w:eastAsia="en-GB"/>
        </w:rPr>
      </w:pPr>
      <w:r>
        <w:rPr>
          <w:noProof/>
          <w:lang w:eastAsia="zh-CN"/>
        </w:rPr>
        <w:t>6.1.6.2.1.5</w:t>
      </w:r>
      <w:r>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_Toc178171883 \h </w:instrText>
      </w:r>
      <w:r>
        <w:rPr>
          <w:noProof/>
        </w:rPr>
      </w:r>
      <w:r>
        <w:rPr>
          <w:noProof/>
        </w:rPr>
        <w:fldChar w:fldCharType="separate"/>
      </w:r>
      <w:r>
        <w:rPr>
          <w:noProof/>
        </w:rPr>
        <w:t>32</w:t>
      </w:r>
      <w:r>
        <w:rPr>
          <w:noProof/>
        </w:rPr>
        <w:fldChar w:fldCharType="end"/>
      </w:r>
    </w:p>
    <w:p w14:paraId="60274D1A" w14:textId="0060B8A7" w:rsidR="004828FB" w:rsidRDefault="004828FB">
      <w:pPr>
        <w:pStyle w:val="TOC6"/>
        <w:rPr>
          <w:rFonts w:ascii="Calibri" w:eastAsia="Times New Roman" w:hAnsi="Calibri"/>
          <w:noProof/>
          <w:kern w:val="2"/>
          <w:sz w:val="22"/>
          <w:szCs w:val="22"/>
          <w:lang w:eastAsia="en-GB"/>
        </w:rPr>
      </w:pPr>
      <w:r>
        <w:rPr>
          <w:noProof/>
          <w:lang w:eastAsia="zh-CN"/>
        </w:rPr>
        <w:t>6.1.6.2.1.6</w:t>
      </w:r>
      <w:r>
        <w:rPr>
          <w:rFonts w:ascii="Calibri" w:eastAsia="Times New Roman" w:hAnsi="Calibri"/>
          <w:noProof/>
          <w:kern w:val="2"/>
          <w:sz w:val="22"/>
          <w:szCs w:val="22"/>
          <w:lang w:eastAsia="en-GB"/>
        </w:rPr>
        <w:tab/>
      </w:r>
      <w:r>
        <w:rPr>
          <w:noProof/>
          <w:lang w:eastAsia="zh-CN"/>
        </w:rPr>
        <w:t>Type InvocationResult</w:t>
      </w:r>
      <w:r>
        <w:rPr>
          <w:noProof/>
        </w:rPr>
        <w:tab/>
      </w:r>
      <w:r>
        <w:rPr>
          <w:noProof/>
        </w:rPr>
        <w:fldChar w:fldCharType="begin" w:fldLock="1"/>
      </w:r>
      <w:r>
        <w:rPr>
          <w:noProof/>
        </w:rPr>
        <w:instrText xml:space="preserve"> PAGEREF _Toc178171884 \h </w:instrText>
      </w:r>
      <w:r>
        <w:rPr>
          <w:noProof/>
        </w:rPr>
      </w:r>
      <w:r>
        <w:rPr>
          <w:noProof/>
        </w:rPr>
        <w:fldChar w:fldCharType="separate"/>
      </w:r>
      <w:r>
        <w:rPr>
          <w:noProof/>
        </w:rPr>
        <w:t>33</w:t>
      </w:r>
      <w:r>
        <w:rPr>
          <w:noProof/>
        </w:rPr>
        <w:fldChar w:fldCharType="end"/>
      </w:r>
    </w:p>
    <w:p w14:paraId="5EC5D069" w14:textId="23FEEB4F" w:rsidR="004828FB" w:rsidRDefault="004828FB">
      <w:pPr>
        <w:pStyle w:val="TOC6"/>
        <w:rPr>
          <w:rFonts w:ascii="Calibri" w:eastAsia="Times New Roman" w:hAnsi="Calibri"/>
          <w:noProof/>
          <w:kern w:val="2"/>
          <w:sz w:val="22"/>
          <w:szCs w:val="22"/>
          <w:lang w:eastAsia="en-GB"/>
        </w:rPr>
      </w:pPr>
      <w:r>
        <w:rPr>
          <w:noProof/>
          <w:lang w:eastAsia="zh-CN"/>
        </w:rPr>
        <w:t>6.1.6.2.1.7</w:t>
      </w:r>
      <w:r>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_Toc178171885 \h </w:instrText>
      </w:r>
      <w:r>
        <w:rPr>
          <w:noProof/>
        </w:rPr>
      </w:r>
      <w:r>
        <w:rPr>
          <w:noProof/>
        </w:rPr>
        <w:fldChar w:fldCharType="separate"/>
      </w:r>
      <w:r>
        <w:rPr>
          <w:noProof/>
        </w:rPr>
        <w:t>34</w:t>
      </w:r>
      <w:r>
        <w:rPr>
          <w:noProof/>
        </w:rPr>
        <w:fldChar w:fldCharType="end"/>
      </w:r>
    </w:p>
    <w:p w14:paraId="65D9308C" w14:textId="1F85D841" w:rsidR="004828FB" w:rsidRDefault="004828FB">
      <w:pPr>
        <w:pStyle w:val="TOC6"/>
        <w:rPr>
          <w:rFonts w:ascii="Calibri" w:eastAsia="Times New Roman" w:hAnsi="Calibri"/>
          <w:noProof/>
          <w:kern w:val="2"/>
          <w:sz w:val="22"/>
          <w:szCs w:val="22"/>
          <w:lang w:eastAsia="en-GB"/>
        </w:rPr>
      </w:pPr>
      <w:r>
        <w:rPr>
          <w:noProof/>
          <w:lang w:eastAsia="zh-CN"/>
        </w:rPr>
        <w:t>6.1.6.2.1.8</w:t>
      </w:r>
      <w:r>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_Toc178171886 \h </w:instrText>
      </w:r>
      <w:r>
        <w:rPr>
          <w:noProof/>
        </w:rPr>
      </w:r>
      <w:r>
        <w:rPr>
          <w:noProof/>
        </w:rPr>
        <w:fldChar w:fldCharType="separate"/>
      </w:r>
      <w:r>
        <w:rPr>
          <w:noProof/>
        </w:rPr>
        <w:t>35</w:t>
      </w:r>
      <w:r>
        <w:rPr>
          <w:noProof/>
        </w:rPr>
        <w:fldChar w:fldCharType="end"/>
      </w:r>
    </w:p>
    <w:p w14:paraId="582853FC" w14:textId="42A8AA59" w:rsidR="004828FB" w:rsidRDefault="004828FB">
      <w:pPr>
        <w:pStyle w:val="TOC6"/>
        <w:rPr>
          <w:rFonts w:ascii="Calibri" w:eastAsia="Times New Roman" w:hAnsi="Calibri"/>
          <w:noProof/>
          <w:kern w:val="2"/>
          <w:sz w:val="22"/>
          <w:szCs w:val="22"/>
          <w:lang w:eastAsia="en-GB"/>
        </w:rPr>
      </w:pPr>
      <w:r>
        <w:rPr>
          <w:noProof/>
          <w:lang w:eastAsia="zh-CN"/>
        </w:rPr>
        <w:t>6.1.6.2.1.9</w:t>
      </w:r>
      <w:r>
        <w:rPr>
          <w:rFonts w:ascii="Calibri" w:eastAsia="Times New Roman" w:hAnsi="Calibri"/>
          <w:noProof/>
          <w:kern w:val="2"/>
          <w:sz w:val="22"/>
          <w:szCs w:val="22"/>
          <w:lang w:eastAsia="en-GB"/>
        </w:rPr>
        <w:tab/>
      </w:r>
      <w:r>
        <w:rPr>
          <w:noProof/>
          <w:lang w:eastAsia="zh-CN"/>
        </w:rPr>
        <w:t>Type RequestedUnit</w:t>
      </w:r>
      <w:r>
        <w:rPr>
          <w:noProof/>
        </w:rPr>
        <w:tab/>
      </w:r>
      <w:r>
        <w:rPr>
          <w:noProof/>
        </w:rPr>
        <w:fldChar w:fldCharType="begin" w:fldLock="1"/>
      </w:r>
      <w:r>
        <w:rPr>
          <w:noProof/>
        </w:rPr>
        <w:instrText xml:space="preserve"> PAGEREF _Toc178171887 \h </w:instrText>
      </w:r>
      <w:r>
        <w:rPr>
          <w:noProof/>
        </w:rPr>
      </w:r>
      <w:r>
        <w:rPr>
          <w:noProof/>
        </w:rPr>
        <w:fldChar w:fldCharType="separate"/>
      </w:r>
      <w:r>
        <w:rPr>
          <w:noProof/>
        </w:rPr>
        <w:t>35</w:t>
      </w:r>
      <w:r>
        <w:rPr>
          <w:noProof/>
        </w:rPr>
        <w:fldChar w:fldCharType="end"/>
      </w:r>
    </w:p>
    <w:p w14:paraId="1E2ABE52" w14:textId="59C34523" w:rsidR="004828FB" w:rsidRDefault="004828FB">
      <w:pPr>
        <w:pStyle w:val="TOC6"/>
        <w:rPr>
          <w:rFonts w:ascii="Calibri" w:eastAsia="Times New Roman" w:hAnsi="Calibri"/>
          <w:noProof/>
          <w:kern w:val="2"/>
          <w:sz w:val="22"/>
          <w:szCs w:val="22"/>
          <w:lang w:eastAsia="en-GB"/>
        </w:rPr>
      </w:pPr>
      <w:r>
        <w:rPr>
          <w:noProof/>
          <w:lang w:eastAsia="zh-CN"/>
        </w:rPr>
        <w:t>6.1.6.2.1.10</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_Toc178171888 \h </w:instrText>
      </w:r>
      <w:r>
        <w:rPr>
          <w:noProof/>
        </w:rPr>
      </w:r>
      <w:r>
        <w:rPr>
          <w:noProof/>
        </w:rPr>
        <w:fldChar w:fldCharType="separate"/>
      </w:r>
      <w:r>
        <w:rPr>
          <w:noProof/>
        </w:rPr>
        <w:t>36</w:t>
      </w:r>
      <w:r>
        <w:rPr>
          <w:noProof/>
        </w:rPr>
        <w:fldChar w:fldCharType="end"/>
      </w:r>
    </w:p>
    <w:p w14:paraId="68D4061C" w14:textId="3E2C583D" w:rsidR="004828FB" w:rsidRDefault="004828FB">
      <w:pPr>
        <w:pStyle w:val="TOC6"/>
        <w:rPr>
          <w:rFonts w:ascii="Calibri" w:eastAsia="Times New Roman" w:hAnsi="Calibri"/>
          <w:noProof/>
          <w:kern w:val="2"/>
          <w:sz w:val="22"/>
          <w:szCs w:val="22"/>
          <w:lang w:eastAsia="en-GB"/>
        </w:rPr>
      </w:pPr>
      <w:r>
        <w:rPr>
          <w:noProof/>
          <w:lang w:eastAsia="zh-CN"/>
        </w:rPr>
        <w:t>6.1.6.2.1.11</w:t>
      </w:r>
      <w:r>
        <w:rPr>
          <w:rFonts w:ascii="Calibri" w:eastAsia="Times New Roman" w:hAnsi="Calibri"/>
          <w:noProof/>
          <w:kern w:val="2"/>
          <w:sz w:val="22"/>
          <w:szCs w:val="22"/>
          <w:lang w:eastAsia="en-GB"/>
        </w:rPr>
        <w:tab/>
      </w:r>
      <w:r>
        <w:rPr>
          <w:noProof/>
          <w:lang w:eastAsia="zh-CN"/>
        </w:rPr>
        <w:t>Type GrantedUnit</w:t>
      </w:r>
      <w:r>
        <w:rPr>
          <w:noProof/>
        </w:rPr>
        <w:tab/>
      </w:r>
      <w:r>
        <w:rPr>
          <w:noProof/>
        </w:rPr>
        <w:fldChar w:fldCharType="begin" w:fldLock="1"/>
      </w:r>
      <w:r>
        <w:rPr>
          <w:noProof/>
        </w:rPr>
        <w:instrText xml:space="preserve"> PAGEREF _Toc178171889 \h </w:instrText>
      </w:r>
      <w:r>
        <w:rPr>
          <w:noProof/>
        </w:rPr>
      </w:r>
      <w:r>
        <w:rPr>
          <w:noProof/>
        </w:rPr>
        <w:fldChar w:fldCharType="separate"/>
      </w:r>
      <w:r>
        <w:rPr>
          <w:noProof/>
        </w:rPr>
        <w:t>37</w:t>
      </w:r>
      <w:r>
        <w:rPr>
          <w:noProof/>
        </w:rPr>
        <w:fldChar w:fldCharType="end"/>
      </w:r>
    </w:p>
    <w:p w14:paraId="28FB5476" w14:textId="6BD3E61D" w:rsidR="004828FB" w:rsidRDefault="004828FB">
      <w:pPr>
        <w:pStyle w:val="TOC6"/>
        <w:rPr>
          <w:rFonts w:ascii="Calibri" w:eastAsia="Times New Roman" w:hAnsi="Calibri"/>
          <w:noProof/>
          <w:kern w:val="2"/>
          <w:sz w:val="22"/>
          <w:szCs w:val="22"/>
          <w:lang w:eastAsia="en-GB"/>
        </w:rPr>
      </w:pPr>
      <w:r>
        <w:rPr>
          <w:noProof/>
          <w:lang w:eastAsia="zh-CN"/>
        </w:rPr>
        <w:t>6.1.6.2.1.12</w:t>
      </w:r>
      <w:r>
        <w:rPr>
          <w:rFonts w:ascii="Calibri" w:eastAsia="Times New Roman" w:hAnsi="Calibri"/>
          <w:noProof/>
          <w:kern w:val="2"/>
          <w:sz w:val="22"/>
          <w:szCs w:val="22"/>
          <w:lang w:eastAsia="en-GB"/>
        </w:rPr>
        <w:tab/>
      </w:r>
      <w:r>
        <w:rPr>
          <w:noProof/>
          <w:lang w:eastAsia="zh-CN"/>
        </w:rPr>
        <w:t>Type FinalUnitIndication</w:t>
      </w:r>
      <w:r>
        <w:rPr>
          <w:noProof/>
        </w:rPr>
        <w:tab/>
      </w:r>
      <w:r>
        <w:rPr>
          <w:noProof/>
        </w:rPr>
        <w:fldChar w:fldCharType="begin" w:fldLock="1"/>
      </w:r>
      <w:r>
        <w:rPr>
          <w:noProof/>
        </w:rPr>
        <w:instrText xml:space="preserve"> PAGEREF _Toc178171890 \h </w:instrText>
      </w:r>
      <w:r>
        <w:rPr>
          <w:noProof/>
        </w:rPr>
      </w:r>
      <w:r>
        <w:rPr>
          <w:noProof/>
        </w:rPr>
        <w:fldChar w:fldCharType="separate"/>
      </w:r>
      <w:r>
        <w:rPr>
          <w:noProof/>
        </w:rPr>
        <w:t>37</w:t>
      </w:r>
      <w:r>
        <w:rPr>
          <w:noProof/>
        </w:rPr>
        <w:fldChar w:fldCharType="end"/>
      </w:r>
    </w:p>
    <w:p w14:paraId="4CE4091C" w14:textId="46C6B379" w:rsidR="004828FB" w:rsidRDefault="004828FB">
      <w:pPr>
        <w:pStyle w:val="TOC6"/>
        <w:rPr>
          <w:rFonts w:ascii="Calibri" w:eastAsia="Times New Roman" w:hAnsi="Calibri"/>
          <w:noProof/>
          <w:kern w:val="2"/>
          <w:sz w:val="22"/>
          <w:szCs w:val="22"/>
          <w:lang w:eastAsia="en-GB"/>
        </w:rPr>
      </w:pPr>
      <w:r>
        <w:rPr>
          <w:noProof/>
          <w:lang w:eastAsia="zh-CN"/>
        </w:rPr>
        <w:t>6.1.6.2.1.13</w:t>
      </w:r>
      <w:r>
        <w:rPr>
          <w:rFonts w:ascii="Calibri" w:eastAsia="Times New Roman" w:hAnsi="Calibri"/>
          <w:noProof/>
          <w:kern w:val="2"/>
          <w:sz w:val="22"/>
          <w:szCs w:val="22"/>
          <w:lang w:eastAsia="en-GB"/>
        </w:rPr>
        <w:tab/>
      </w:r>
      <w:r>
        <w:rPr>
          <w:noProof/>
          <w:lang w:eastAsia="zh-CN"/>
        </w:rPr>
        <w:t>Type RedirectServer</w:t>
      </w:r>
      <w:r>
        <w:rPr>
          <w:noProof/>
        </w:rPr>
        <w:tab/>
      </w:r>
      <w:r>
        <w:rPr>
          <w:noProof/>
        </w:rPr>
        <w:fldChar w:fldCharType="begin" w:fldLock="1"/>
      </w:r>
      <w:r>
        <w:rPr>
          <w:noProof/>
        </w:rPr>
        <w:instrText xml:space="preserve"> PAGEREF _Toc178171891 \h </w:instrText>
      </w:r>
      <w:r>
        <w:rPr>
          <w:noProof/>
        </w:rPr>
      </w:r>
      <w:r>
        <w:rPr>
          <w:noProof/>
        </w:rPr>
        <w:fldChar w:fldCharType="separate"/>
      </w:r>
      <w:r>
        <w:rPr>
          <w:noProof/>
        </w:rPr>
        <w:t>37</w:t>
      </w:r>
      <w:r>
        <w:rPr>
          <w:noProof/>
        </w:rPr>
        <w:fldChar w:fldCharType="end"/>
      </w:r>
    </w:p>
    <w:p w14:paraId="633E53A2" w14:textId="0B387E03" w:rsidR="004828FB" w:rsidRDefault="004828FB">
      <w:pPr>
        <w:pStyle w:val="TOC6"/>
        <w:rPr>
          <w:rFonts w:ascii="Calibri" w:eastAsia="Times New Roman" w:hAnsi="Calibri"/>
          <w:noProof/>
          <w:kern w:val="2"/>
          <w:sz w:val="22"/>
          <w:szCs w:val="22"/>
          <w:lang w:eastAsia="en-GB"/>
        </w:rPr>
      </w:pPr>
      <w:r>
        <w:rPr>
          <w:noProof/>
          <w:lang w:eastAsia="zh-CN"/>
        </w:rPr>
        <w:t>6.1.6.2.1.14</w:t>
      </w:r>
      <w:r>
        <w:rPr>
          <w:rFonts w:ascii="Calibri" w:eastAsia="Times New Roman" w:hAnsi="Calibri"/>
          <w:noProof/>
          <w:kern w:val="2"/>
          <w:sz w:val="22"/>
          <w:szCs w:val="22"/>
          <w:lang w:eastAsia="en-GB"/>
        </w:rPr>
        <w:tab/>
      </w:r>
      <w:r>
        <w:rPr>
          <w:noProof/>
          <w:lang w:eastAsia="zh-CN"/>
        </w:rPr>
        <w:t>Type ReauthorizationDetails</w:t>
      </w:r>
      <w:r>
        <w:rPr>
          <w:noProof/>
        </w:rPr>
        <w:tab/>
      </w:r>
      <w:r>
        <w:rPr>
          <w:noProof/>
        </w:rPr>
        <w:fldChar w:fldCharType="begin" w:fldLock="1"/>
      </w:r>
      <w:r>
        <w:rPr>
          <w:noProof/>
        </w:rPr>
        <w:instrText xml:space="preserve"> PAGEREF _Toc178171892 \h </w:instrText>
      </w:r>
      <w:r>
        <w:rPr>
          <w:noProof/>
        </w:rPr>
      </w:r>
      <w:r>
        <w:rPr>
          <w:noProof/>
        </w:rPr>
        <w:fldChar w:fldCharType="separate"/>
      </w:r>
      <w:r>
        <w:rPr>
          <w:noProof/>
        </w:rPr>
        <w:t>38</w:t>
      </w:r>
      <w:r>
        <w:rPr>
          <w:noProof/>
        </w:rPr>
        <w:fldChar w:fldCharType="end"/>
      </w:r>
    </w:p>
    <w:p w14:paraId="691B4D3C" w14:textId="20917984" w:rsidR="004828FB" w:rsidRDefault="004828FB">
      <w:pPr>
        <w:pStyle w:val="TOC6"/>
        <w:rPr>
          <w:rFonts w:ascii="Calibri" w:eastAsia="Times New Roman" w:hAnsi="Calibri"/>
          <w:noProof/>
          <w:kern w:val="2"/>
          <w:sz w:val="22"/>
          <w:szCs w:val="22"/>
          <w:lang w:eastAsia="en-GB"/>
        </w:rPr>
      </w:pPr>
      <w:r>
        <w:rPr>
          <w:noProof/>
          <w:lang w:eastAsia="zh-CN"/>
        </w:rPr>
        <w:t>6.1.6.2.1.15</w:t>
      </w:r>
      <w:r>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_Toc178171893 \h </w:instrText>
      </w:r>
      <w:r>
        <w:rPr>
          <w:noProof/>
        </w:rPr>
      </w:r>
      <w:r>
        <w:rPr>
          <w:noProof/>
        </w:rPr>
        <w:fldChar w:fldCharType="separate"/>
      </w:r>
      <w:r>
        <w:rPr>
          <w:noProof/>
        </w:rPr>
        <w:t>38</w:t>
      </w:r>
      <w:r>
        <w:rPr>
          <w:noProof/>
        </w:rPr>
        <w:fldChar w:fldCharType="end"/>
      </w:r>
    </w:p>
    <w:p w14:paraId="576ED967" w14:textId="5D00252D" w:rsidR="004828FB" w:rsidRDefault="004828FB">
      <w:pPr>
        <w:pStyle w:val="TOC6"/>
        <w:rPr>
          <w:rFonts w:ascii="Calibri" w:eastAsia="Times New Roman" w:hAnsi="Calibri"/>
          <w:noProof/>
          <w:kern w:val="2"/>
          <w:sz w:val="22"/>
          <w:szCs w:val="22"/>
          <w:lang w:eastAsia="en-GB"/>
        </w:rPr>
      </w:pPr>
      <w:r>
        <w:rPr>
          <w:noProof/>
          <w:lang w:eastAsia="zh-CN"/>
        </w:rPr>
        <w:t>6.1.6.2.1.16</w:t>
      </w:r>
      <w:r>
        <w:rPr>
          <w:rFonts w:ascii="Calibri" w:eastAsia="Times New Roman" w:hAnsi="Calibri"/>
          <w:noProof/>
          <w:kern w:val="2"/>
          <w:sz w:val="22"/>
          <w:szCs w:val="22"/>
          <w:lang w:eastAsia="en-GB"/>
        </w:rPr>
        <w:tab/>
      </w:r>
      <w:r>
        <w:rPr>
          <w:noProof/>
          <w:lang w:eastAsia="zh-CN"/>
        </w:rPr>
        <w:t>Type ChargingNotifyResponse</w:t>
      </w:r>
      <w:r>
        <w:rPr>
          <w:noProof/>
        </w:rPr>
        <w:tab/>
      </w:r>
      <w:r>
        <w:rPr>
          <w:noProof/>
        </w:rPr>
        <w:fldChar w:fldCharType="begin" w:fldLock="1"/>
      </w:r>
      <w:r>
        <w:rPr>
          <w:noProof/>
        </w:rPr>
        <w:instrText xml:space="preserve"> PAGEREF _Toc178171894 \h </w:instrText>
      </w:r>
      <w:r>
        <w:rPr>
          <w:noProof/>
        </w:rPr>
      </w:r>
      <w:r>
        <w:rPr>
          <w:noProof/>
        </w:rPr>
        <w:fldChar w:fldCharType="separate"/>
      </w:r>
      <w:r>
        <w:rPr>
          <w:noProof/>
        </w:rPr>
        <w:t>38</w:t>
      </w:r>
      <w:r>
        <w:rPr>
          <w:noProof/>
        </w:rPr>
        <w:fldChar w:fldCharType="end"/>
      </w:r>
    </w:p>
    <w:p w14:paraId="52971FC1" w14:textId="36FA6A36" w:rsidR="004828FB" w:rsidRDefault="004828FB">
      <w:pPr>
        <w:pStyle w:val="TOC5"/>
        <w:rPr>
          <w:rFonts w:ascii="Calibri" w:eastAsia="Times New Roman" w:hAnsi="Calibri"/>
          <w:noProof/>
          <w:kern w:val="2"/>
          <w:sz w:val="22"/>
          <w:szCs w:val="22"/>
          <w:lang w:eastAsia="en-GB"/>
        </w:rPr>
      </w:pPr>
      <w:r>
        <w:rPr>
          <w:noProof/>
          <w:lang w:eastAsia="zh-CN"/>
        </w:rPr>
        <w:t>6.1.6.2.2</w:t>
      </w:r>
      <w:r>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_Toc178171895 \h </w:instrText>
      </w:r>
      <w:r>
        <w:rPr>
          <w:noProof/>
        </w:rPr>
      </w:r>
      <w:r>
        <w:rPr>
          <w:noProof/>
        </w:rPr>
        <w:fldChar w:fldCharType="separate"/>
      </w:r>
      <w:r>
        <w:rPr>
          <w:noProof/>
        </w:rPr>
        <w:t>38</w:t>
      </w:r>
      <w:r>
        <w:rPr>
          <w:noProof/>
        </w:rPr>
        <w:fldChar w:fldCharType="end"/>
      </w:r>
    </w:p>
    <w:p w14:paraId="0AAA1911" w14:textId="6DAAF8E1" w:rsidR="004828FB" w:rsidRDefault="004828FB">
      <w:pPr>
        <w:pStyle w:val="TOC6"/>
        <w:rPr>
          <w:rFonts w:ascii="Calibri" w:eastAsia="Times New Roman" w:hAnsi="Calibri"/>
          <w:noProof/>
          <w:kern w:val="2"/>
          <w:sz w:val="22"/>
          <w:szCs w:val="22"/>
          <w:lang w:eastAsia="en-GB"/>
        </w:rPr>
      </w:pPr>
      <w:r>
        <w:rPr>
          <w:noProof/>
          <w:lang w:eastAsia="zh-CN"/>
        </w:rPr>
        <w:t>6.1.6.2.2.1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_Toc178171896 \h </w:instrText>
      </w:r>
      <w:r>
        <w:rPr>
          <w:noProof/>
        </w:rPr>
      </w:r>
      <w:r>
        <w:rPr>
          <w:noProof/>
        </w:rPr>
        <w:fldChar w:fldCharType="separate"/>
      </w:r>
      <w:r>
        <w:rPr>
          <w:noProof/>
        </w:rPr>
        <w:t>38</w:t>
      </w:r>
      <w:r>
        <w:rPr>
          <w:noProof/>
        </w:rPr>
        <w:fldChar w:fldCharType="end"/>
      </w:r>
    </w:p>
    <w:p w14:paraId="3A904E82" w14:textId="64C0AD91" w:rsidR="004828FB" w:rsidRDefault="004828FB">
      <w:pPr>
        <w:pStyle w:val="TOC6"/>
        <w:rPr>
          <w:rFonts w:ascii="Calibri" w:eastAsia="Times New Roman" w:hAnsi="Calibri"/>
          <w:noProof/>
          <w:kern w:val="2"/>
          <w:sz w:val="22"/>
          <w:szCs w:val="22"/>
          <w:lang w:eastAsia="en-GB"/>
        </w:rPr>
      </w:pPr>
      <w:r>
        <w:rPr>
          <w:noProof/>
          <w:lang w:eastAsia="zh-CN"/>
        </w:rPr>
        <w:t>6.1.6.2.2.2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_Toc178171897 \h </w:instrText>
      </w:r>
      <w:r>
        <w:rPr>
          <w:noProof/>
        </w:rPr>
      </w:r>
      <w:r>
        <w:rPr>
          <w:noProof/>
        </w:rPr>
        <w:fldChar w:fldCharType="separate"/>
      </w:r>
      <w:r>
        <w:rPr>
          <w:noProof/>
        </w:rPr>
        <w:t>38</w:t>
      </w:r>
      <w:r>
        <w:rPr>
          <w:noProof/>
        </w:rPr>
        <w:fldChar w:fldCharType="end"/>
      </w:r>
    </w:p>
    <w:p w14:paraId="4D20A6F2" w14:textId="6665DF2E" w:rsidR="004828FB" w:rsidRDefault="004828FB">
      <w:pPr>
        <w:pStyle w:val="TOC6"/>
        <w:rPr>
          <w:rFonts w:ascii="Calibri" w:eastAsia="Times New Roman" w:hAnsi="Calibri"/>
          <w:noProof/>
          <w:kern w:val="2"/>
          <w:sz w:val="22"/>
          <w:szCs w:val="22"/>
          <w:lang w:eastAsia="en-GB"/>
        </w:rPr>
      </w:pPr>
      <w:r>
        <w:rPr>
          <w:noProof/>
          <w:lang w:eastAsia="zh-CN"/>
        </w:rPr>
        <w:t>6.1.6.2.2.3</w:t>
      </w:r>
      <w:r>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_Toc178171898 \h </w:instrText>
      </w:r>
      <w:r>
        <w:rPr>
          <w:noProof/>
        </w:rPr>
      </w:r>
      <w:r>
        <w:rPr>
          <w:noProof/>
        </w:rPr>
        <w:fldChar w:fldCharType="separate"/>
      </w:r>
      <w:r>
        <w:rPr>
          <w:noProof/>
        </w:rPr>
        <w:t>39</w:t>
      </w:r>
      <w:r>
        <w:rPr>
          <w:noProof/>
        </w:rPr>
        <w:fldChar w:fldCharType="end"/>
      </w:r>
    </w:p>
    <w:p w14:paraId="78B163F5" w14:textId="68F758E7" w:rsidR="004828FB" w:rsidRDefault="004828FB">
      <w:pPr>
        <w:pStyle w:val="TOC6"/>
        <w:rPr>
          <w:rFonts w:ascii="Calibri" w:eastAsia="Times New Roman" w:hAnsi="Calibri"/>
          <w:noProof/>
          <w:kern w:val="2"/>
          <w:sz w:val="22"/>
          <w:szCs w:val="22"/>
          <w:lang w:eastAsia="en-GB"/>
        </w:rPr>
      </w:pPr>
      <w:r>
        <w:rPr>
          <w:noProof/>
          <w:lang w:eastAsia="zh-CN"/>
        </w:rPr>
        <w:t>6.1.6.2.2.4</w:t>
      </w:r>
      <w:r>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_Toc178171899 \h </w:instrText>
      </w:r>
      <w:r>
        <w:rPr>
          <w:noProof/>
        </w:rPr>
      </w:r>
      <w:r>
        <w:rPr>
          <w:noProof/>
        </w:rPr>
        <w:fldChar w:fldCharType="separate"/>
      </w:r>
      <w:r>
        <w:rPr>
          <w:noProof/>
        </w:rPr>
        <w:t>39</w:t>
      </w:r>
      <w:r>
        <w:rPr>
          <w:noProof/>
        </w:rPr>
        <w:fldChar w:fldCharType="end"/>
      </w:r>
    </w:p>
    <w:p w14:paraId="4854AA3C" w14:textId="7708313C" w:rsidR="004828FB" w:rsidRDefault="004828FB">
      <w:pPr>
        <w:pStyle w:val="TOC6"/>
        <w:rPr>
          <w:rFonts w:ascii="Calibri" w:eastAsia="Times New Roman" w:hAnsi="Calibri"/>
          <w:noProof/>
          <w:kern w:val="2"/>
          <w:sz w:val="22"/>
          <w:szCs w:val="22"/>
          <w:lang w:eastAsia="en-GB"/>
        </w:rPr>
      </w:pPr>
      <w:r>
        <w:rPr>
          <w:noProof/>
          <w:lang w:eastAsia="zh-CN"/>
        </w:rPr>
        <w:t>6.1.6.2.2.5</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_Toc178171900 \h </w:instrText>
      </w:r>
      <w:r>
        <w:rPr>
          <w:noProof/>
        </w:rPr>
      </w:r>
      <w:r>
        <w:rPr>
          <w:noProof/>
        </w:rPr>
        <w:fldChar w:fldCharType="separate"/>
      </w:r>
      <w:r>
        <w:rPr>
          <w:noProof/>
        </w:rPr>
        <w:t>39</w:t>
      </w:r>
      <w:r>
        <w:rPr>
          <w:noProof/>
        </w:rPr>
        <w:fldChar w:fldCharType="end"/>
      </w:r>
    </w:p>
    <w:p w14:paraId="73139FED" w14:textId="75B14126" w:rsidR="004828FB" w:rsidRDefault="004828FB">
      <w:pPr>
        <w:pStyle w:val="TOC6"/>
        <w:rPr>
          <w:rFonts w:ascii="Calibri" w:eastAsia="Times New Roman" w:hAnsi="Calibri"/>
          <w:noProof/>
          <w:kern w:val="2"/>
          <w:sz w:val="22"/>
          <w:szCs w:val="22"/>
          <w:lang w:eastAsia="en-GB"/>
        </w:rPr>
      </w:pPr>
      <w:r>
        <w:rPr>
          <w:noProof/>
          <w:lang w:eastAsia="zh-CN"/>
        </w:rPr>
        <w:t>6.1.6.2.2.6</w:t>
      </w:r>
      <w:r>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_Toc178171901 \h </w:instrText>
      </w:r>
      <w:r>
        <w:rPr>
          <w:noProof/>
        </w:rPr>
      </w:r>
      <w:r>
        <w:rPr>
          <w:noProof/>
        </w:rPr>
        <w:fldChar w:fldCharType="separate"/>
      </w:r>
      <w:r>
        <w:rPr>
          <w:noProof/>
        </w:rPr>
        <w:t>40</w:t>
      </w:r>
      <w:r>
        <w:rPr>
          <w:noProof/>
        </w:rPr>
        <w:fldChar w:fldCharType="end"/>
      </w:r>
    </w:p>
    <w:p w14:paraId="52EB4906" w14:textId="1B4E8206" w:rsidR="004828FB" w:rsidRDefault="004828FB">
      <w:pPr>
        <w:pStyle w:val="TOC6"/>
        <w:rPr>
          <w:rFonts w:ascii="Calibri" w:eastAsia="Times New Roman" w:hAnsi="Calibri"/>
          <w:noProof/>
          <w:kern w:val="2"/>
          <w:sz w:val="22"/>
          <w:szCs w:val="22"/>
          <w:lang w:eastAsia="en-GB"/>
        </w:rPr>
      </w:pPr>
      <w:r>
        <w:rPr>
          <w:noProof/>
          <w:lang w:eastAsia="zh-CN"/>
        </w:rPr>
        <w:t>6.1.6.2.2.7</w:t>
      </w:r>
      <w:r>
        <w:rPr>
          <w:rFonts w:ascii="Calibri" w:eastAsia="Times New Roman" w:hAnsi="Calibri"/>
          <w:noProof/>
          <w:kern w:val="2"/>
          <w:sz w:val="22"/>
          <w:szCs w:val="22"/>
          <w:lang w:eastAsia="en-GB"/>
        </w:rPr>
        <w:tab/>
      </w:r>
      <w:r>
        <w:rPr>
          <w:noProof/>
          <w:lang w:eastAsia="zh-CN"/>
        </w:rPr>
        <w:t>Type UserInformation</w:t>
      </w:r>
      <w:r>
        <w:rPr>
          <w:noProof/>
        </w:rPr>
        <w:tab/>
      </w:r>
      <w:r>
        <w:rPr>
          <w:noProof/>
        </w:rPr>
        <w:fldChar w:fldCharType="begin" w:fldLock="1"/>
      </w:r>
      <w:r>
        <w:rPr>
          <w:noProof/>
        </w:rPr>
        <w:instrText xml:space="preserve"> PAGEREF _Toc178171902 \h </w:instrText>
      </w:r>
      <w:r>
        <w:rPr>
          <w:noProof/>
        </w:rPr>
      </w:r>
      <w:r>
        <w:rPr>
          <w:noProof/>
        </w:rPr>
        <w:fldChar w:fldCharType="separate"/>
      </w:r>
      <w:r>
        <w:rPr>
          <w:noProof/>
        </w:rPr>
        <w:t>41</w:t>
      </w:r>
      <w:r>
        <w:rPr>
          <w:noProof/>
        </w:rPr>
        <w:fldChar w:fldCharType="end"/>
      </w:r>
    </w:p>
    <w:p w14:paraId="275D43D2" w14:textId="5917E458" w:rsidR="004828FB" w:rsidRDefault="004828FB">
      <w:pPr>
        <w:pStyle w:val="TOC6"/>
        <w:rPr>
          <w:rFonts w:ascii="Calibri" w:eastAsia="Times New Roman" w:hAnsi="Calibri"/>
          <w:noProof/>
          <w:kern w:val="2"/>
          <w:sz w:val="22"/>
          <w:szCs w:val="22"/>
          <w:lang w:eastAsia="en-GB"/>
        </w:rPr>
      </w:pPr>
      <w:r>
        <w:rPr>
          <w:noProof/>
          <w:lang w:eastAsia="zh-CN"/>
        </w:rPr>
        <w:t>6.1.6.2.2.8</w:t>
      </w:r>
      <w:r>
        <w:rPr>
          <w:rFonts w:ascii="Calibri" w:eastAsia="Times New Roman" w:hAnsi="Calibri"/>
          <w:noProof/>
          <w:kern w:val="2"/>
          <w:sz w:val="22"/>
          <w:szCs w:val="22"/>
          <w:lang w:eastAsia="en-GB"/>
        </w:rPr>
        <w:tab/>
      </w:r>
      <w:r>
        <w:rPr>
          <w:noProof/>
          <w:lang w:eastAsia="zh-CN"/>
        </w:rPr>
        <w:t>Type PDUSessionInformation</w:t>
      </w:r>
      <w:r>
        <w:rPr>
          <w:noProof/>
        </w:rPr>
        <w:tab/>
      </w:r>
      <w:r>
        <w:rPr>
          <w:noProof/>
        </w:rPr>
        <w:fldChar w:fldCharType="begin" w:fldLock="1"/>
      </w:r>
      <w:r>
        <w:rPr>
          <w:noProof/>
        </w:rPr>
        <w:instrText xml:space="preserve"> PAGEREF _Toc178171903 \h </w:instrText>
      </w:r>
      <w:r>
        <w:rPr>
          <w:noProof/>
        </w:rPr>
      </w:r>
      <w:r>
        <w:rPr>
          <w:noProof/>
        </w:rPr>
        <w:fldChar w:fldCharType="separate"/>
      </w:r>
      <w:r>
        <w:rPr>
          <w:noProof/>
        </w:rPr>
        <w:t>42</w:t>
      </w:r>
      <w:r>
        <w:rPr>
          <w:noProof/>
        </w:rPr>
        <w:fldChar w:fldCharType="end"/>
      </w:r>
    </w:p>
    <w:p w14:paraId="3FFFA48F" w14:textId="376F0D2D" w:rsidR="004828FB" w:rsidRDefault="004828FB">
      <w:pPr>
        <w:pStyle w:val="TOC6"/>
        <w:rPr>
          <w:rFonts w:ascii="Calibri" w:eastAsia="Times New Roman" w:hAnsi="Calibri"/>
          <w:noProof/>
          <w:kern w:val="2"/>
          <w:sz w:val="22"/>
          <w:szCs w:val="22"/>
          <w:lang w:eastAsia="en-GB"/>
        </w:rPr>
      </w:pPr>
      <w:r>
        <w:rPr>
          <w:noProof/>
          <w:lang w:eastAsia="zh-CN"/>
        </w:rPr>
        <w:t>6.1.6.2.2.9</w:t>
      </w:r>
      <w:r>
        <w:rPr>
          <w:rFonts w:ascii="Calibri" w:eastAsia="Times New Roman" w:hAnsi="Calibri"/>
          <w:noProof/>
          <w:kern w:val="2"/>
          <w:sz w:val="22"/>
          <w:szCs w:val="22"/>
          <w:lang w:eastAsia="en-GB"/>
        </w:rPr>
        <w:tab/>
      </w:r>
      <w:r>
        <w:rPr>
          <w:noProof/>
          <w:lang w:eastAsia="zh-CN"/>
        </w:rPr>
        <w:t>Type PDUContainerInformation</w:t>
      </w:r>
      <w:r>
        <w:rPr>
          <w:noProof/>
        </w:rPr>
        <w:tab/>
      </w:r>
      <w:r>
        <w:rPr>
          <w:noProof/>
        </w:rPr>
        <w:fldChar w:fldCharType="begin" w:fldLock="1"/>
      </w:r>
      <w:r>
        <w:rPr>
          <w:noProof/>
        </w:rPr>
        <w:instrText xml:space="preserve"> PAGEREF _Toc178171904 \h </w:instrText>
      </w:r>
      <w:r>
        <w:rPr>
          <w:noProof/>
        </w:rPr>
      </w:r>
      <w:r>
        <w:rPr>
          <w:noProof/>
        </w:rPr>
        <w:fldChar w:fldCharType="separate"/>
      </w:r>
      <w:r>
        <w:rPr>
          <w:noProof/>
        </w:rPr>
        <w:t>43</w:t>
      </w:r>
      <w:r>
        <w:rPr>
          <w:noProof/>
        </w:rPr>
        <w:fldChar w:fldCharType="end"/>
      </w:r>
    </w:p>
    <w:p w14:paraId="4D58D08C" w14:textId="2FD8AB56" w:rsidR="004828FB" w:rsidRDefault="004828FB">
      <w:pPr>
        <w:pStyle w:val="TOC6"/>
        <w:rPr>
          <w:rFonts w:ascii="Calibri" w:eastAsia="Times New Roman" w:hAnsi="Calibri"/>
          <w:noProof/>
          <w:kern w:val="2"/>
          <w:sz w:val="22"/>
          <w:szCs w:val="22"/>
          <w:lang w:eastAsia="en-GB"/>
        </w:rPr>
      </w:pPr>
      <w:r>
        <w:rPr>
          <w:noProof/>
          <w:lang w:eastAsia="zh-CN"/>
        </w:rPr>
        <w:t>6.1.6.2.2.10</w:t>
      </w:r>
      <w:r>
        <w:rPr>
          <w:rFonts w:ascii="Calibri" w:eastAsia="Times New Roman" w:hAnsi="Calibri"/>
          <w:noProof/>
          <w:kern w:val="2"/>
          <w:sz w:val="22"/>
          <w:szCs w:val="22"/>
          <w:lang w:eastAsia="en-GB"/>
        </w:rPr>
        <w:tab/>
      </w:r>
      <w:r>
        <w:rPr>
          <w:noProof/>
          <w:lang w:eastAsia="zh-CN"/>
        </w:rPr>
        <w:t>Type NetworkSlicingInfo</w:t>
      </w:r>
      <w:r>
        <w:rPr>
          <w:noProof/>
        </w:rPr>
        <w:tab/>
      </w:r>
      <w:r>
        <w:rPr>
          <w:noProof/>
        </w:rPr>
        <w:fldChar w:fldCharType="begin" w:fldLock="1"/>
      </w:r>
      <w:r>
        <w:rPr>
          <w:noProof/>
        </w:rPr>
        <w:instrText xml:space="preserve"> PAGEREF _Toc178171905 \h </w:instrText>
      </w:r>
      <w:r>
        <w:rPr>
          <w:noProof/>
        </w:rPr>
      </w:r>
      <w:r>
        <w:rPr>
          <w:noProof/>
        </w:rPr>
        <w:fldChar w:fldCharType="separate"/>
      </w:r>
      <w:r>
        <w:rPr>
          <w:noProof/>
        </w:rPr>
        <w:t>44</w:t>
      </w:r>
      <w:r>
        <w:rPr>
          <w:noProof/>
        </w:rPr>
        <w:fldChar w:fldCharType="end"/>
      </w:r>
    </w:p>
    <w:p w14:paraId="63457974" w14:textId="02D4FC36" w:rsidR="004828FB" w:rsidRDefault="004828FB">
      <w:pPr>
        <w:pStyle w:val="TOC6"/>
        <w:rPr>
          <w:rFonts w:ascii="Calibri" w:eastAsia="Times New Roman" w:hAnsi="Calibri"/>
          <w:noProof/>
          <w:kern w:val="2"/>
          <w:sz w:val="22"/>
          <w:szCs w:val="22"/>
          <w:lang w:eastAsia="en-GB"/>
        </w:rPr>
      </w:pPr>
      <w:r>
        <w:rPr>
          <w:noProof/>
          <w:lang w:eastAsia="zh-CN"/>
        </w:rPr>
        <w:t>6.1.6.2.2.11</w:t>
      </w:r>
      <w:r>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_Toc178171906 \h </w:instrText>
      </w:r>
      <w:r>
        <w:rPr>
          <w:noProof/>
        </w:rPr>
      </w:r>
      <w:r>
        <w:rPr>
          <w:noProof/>
        </w:rPr>
        <w:fldChar w:fldCharType="separate"/>
      </w:r>
      <w:r>
        <w:rPr>
          <w:noProof/>
        </w:rPr>
        <w:t>44</w:t>
      </w:r>
      <w:r>
        <w:rPr>
          <w:noProof/>
        </w:rPr>
        <w:fldChar w:fldCharType="end"/>
      </w:r>
    </w:p>
    <w:p w14:paraId="7B5134DF" w14:textId="5A3B69F7" w:rsidR="004828FB" w:rsidRDefault="004828FB">
      <w:pPr>
        <w:pStyle w:val="TOC6"/>
        <w:rPr>
          <w:rFonts w:ascii="Calibri" w:eastAsia="Times New Roman" w:hAnsi="Calibri"/>
          <w:noProof/>
          <w:kern w:val="2"/>
          <w:sz w:val="22"/>
          <w:szCs w:val="22"/>
          <w:lang w:eastAsia="en-GB"/>
        </w:rPr>
      </w:pPr>
      <w:r>
        <w:rPr>
          <w:noProof/>
          <w:lang w:eastAsia="zh-CN"/>
        </w:rPr>
        <w:t>6.1.6.2.2.12</w:t>
      </w:r>
      <w:r>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_Toc178171907 \h </w:instrText>
      </w:r>
      <w:r>
        <w:rPr>
          <w:noProof/>
        </w:rPr>
      </w:r>
      <w:r>
        <w:rPr>
          <w:noProof/>
        </w:rPr>
        <w:fldChar w:fldCharType="separate"/>
      </w:r>
      <w:r>
        <w:rPr>
          <w:noProof/>
        </w:rPr>
        <w:t>44</w:t>
      </w:r>
      <w:r>
        <w:rPr>
          <w:noProof/>
        </w:rPr>
        <w:fldChar w:fldCharType="end"/>
      </w:r>
    </w:p>
    <w:p w14:paraId="75665821" w14:textId="61D7973F" w:rsidR="004828FB" w:rsidRDefault="004828FB">
      <w:pPr>
        <w:pStyle w:val="TOC6"/>
        <w:rPr>
          <w:rFonts w:ascii="Calibri" w:eastAsia="Times New Roman" w:hAnsi="Calibri"/>
          <w:noProof/>
          <w:kern w:val="2"/>
          <w:sz w:val="22"/>
          <w:szCs w:val="22"/>
          <w:lang w:eastAsia="en-GB"/>
        </w:rPr>
      </w:pPr>
      <w:r>
        <w:rPr>
          <w:noProof/>
          <w:lang w:eastAsia="zh-CN"/>
        </w:rPr>
        <w:t>6.1.6.2.2.13</w:t>
      </w:r>
      <w:r>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_Toc178171908 \h </w:instrText>
      </w:r>
      <w:r>
        <w:rPr>
          <w:noProof/>
        </w:rPr>
      </w:r>
      <w:r>
        <w:rPr>
          <w:noProof/>
        </w:rPr>
        <w:fldChar w:fldCharType="separate"/>
      </w:r>
      <w:r>
        <w:rPr>
          <w:noProof/>
        </w:rPr>
        <w:t>45</w:t>
      </w:r>
      <w:r>
        <w:rPr>
          <w:noProof/>
        </w:rPr>
        <w:fldChar w:fldCharType="end"/>
      </w:r>
    </w:p>
    <w:p w14:paraId="724FD369" w14:textId="1491F6DD" w:rsidR="004828FB" w:rsidRDefault="004828FB">
      <w:pPr>
        <w:pStyle w:val="TOC6"/>
        <w:rPr>
          <w:rFonts w:ascii="Calibri" w:eastAsia="Times New Roman" w:hAnsi="Calibri"/>
          <w:noProof/>
          <w:kern w:val="2"/>
          <w:sz w:val="22"/>
          <w:szCs w:val="22"/>
          <w:lang w:eastAsia="en-GB"/>
        </w:rPr>
      </w:pPr>
      <w:r>
        <w:rPr>
          <w:noProof/>
          <w:lang w:eastAsia="zh-CN"/>
        </w:rPr>
        <w:t>6.1.6.2.2.14</w:t>
      </w:r>
      <w:r>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_Toc178171909 \h </w:instrText>
      </w:r>
      <w:r>
        <w:rPr>
          <w:noProof/>
        </w:rPr>
      </w:r>
      <w:r>
        <w:rPr>
          <w:noProof/>
        </w:rPr>
        <w:fldChar w:fldCharType="separate"/>
      </w:r>
      <w:r>
        <w:rPr>
          <w:noProof/>
        </w:rPr>
        <w:t>45</w:t>
      </w:r>
      <w:r>
        <w:rPr>
          <w:noProof/>
        </w:rPr>
        <w:fldChar w:fldCharType="end"/>
      </w:r>
    </w:p>
    <w:p w14:paraId="7B6E52DC" w14:textId="517BB3A1" w:rsidR="004828FB" w:rsidRDefault="004828FB">
      <w:pPr>
        <w:pStyle w:val="TOC6"/>
        <w:rPr>
          <w:rFonts w:ascii="Calibri" w:eastAsia="Times New Roman" w:hAnsi="Calibri"/>
          <w:noProof/>
          <w:kern w:val="2"/>
          <w:sz w:val="22"/>
          <w:szCs w:val="22"/>
          <w:lang w:eastAsia="en-GB"/>
        </w:rPr>
      </w:pPr>
      <w:r>
        <w:rPr>
          <w:noProof/>
          <w:lang w:eastAsia="zh-CN"/>
        </w:rPr>
        <w:t>6.1.6.2.2.15</w:t>
      </w:r>
      <w:r>
        <w:rPr>
          <w:rFonts w:ascii="Calibri" w:eastAsia="Times New Roman" w:hAnsi="Calibri"/>
          <w:noProof/>
          <w:kern w:val="2"/>
          <w:sz w:val="22"/>
          <w:szCs w:val="22"/>
          <w:lang w:eastAsia="en-GB"/>
        </w:rPr>
        <w:tab/>
      </w:r>
      <w:r>
        <w:rPr>
          <w:noProof/>
          <w:lang w:eastAsia="zh-CN"/>
        </w:rPr>
        <w:t>Type RoamingChargingProfile</w:t>
      </w:r>
      <w:r>
        <w:rPr>
          <w:noProof/>
        </w:rPr>
        <w:tab/>
      </w:r>
      <w:r>
        <w:rPr>
          <w:noProof/>
        </w:rPr>
        <w:fldChar w:fldCharType="begin" w:fldLock="1"/>
      </w:r>
      <w:r>
        <w:rPr>
          <w:noProof/>
        </w:rPr>
        <w:instrText xml:space="preserve"> PAGEREF _Toc178171910 \h </w:instrText>
      </w:r>
      <w:r>
        <w:rPr>
          <w:noProof/>
        </w:rPr>
      </w:r>
      <w:r>
        <w:rPr>
          <w:noProof/>
        </w:rPr>
        <w:fldChar w:fldCharType="separate"/>
      </w:r>
      <w:r>
        <w:rPr>
          <w:noProof/>
        </w:rPr>
        <w:t>45</w:t>
      </w:r>
      <w:r>
        <w:rPr>
          <w:noProof/>
        </w:rPr>
        <w:fldChar w:fldCharType="end"/>
      </w:r>
    </w:p>
    <w:p w14:paraId="526DBB88" w14:textId="52C25CFC" w:rsidR="004828FB" w:rsidRDefault="004828FB">
      <w:pPr>
        <w:pStyle w:val="TOC6"/>
        <w:rPr>
          <w:rFonts w:ascii="Calibri" w:eastAsia="Times New Roman" w:hAnsi="Calibri"/>
          <w:noProof/>
          <w:kern w:val="2"/>
          <w:sz w:val="22"/>
          <w:szCs w:val="22"/>
          <w:lang w:eastAsia="en-GB"/>
        </w:rPr>
      </w:pPr>
      <w:r>
        <w:rPr>
          <w:noProof/>
          <w:lang w:eastAsia="zh-CN"/>
        </w:rPr>
        <w:t>6.1.6.2.2.16</w:t>
      </w:r>
      <w:r>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_Toc178171911 \h </w:instrText>
      </w:r>
      <w:r>
        <w:rPr>
          <w:noProof/>
        </w:rPr>
      </w:r>
      <w:r>
        <w:rPr>
          <w:noProof/>
        </w:rPr>
        <w:fldChar w:fldCharType="separate"/>
      </w:r>
      <w:r>
        <w:rPr>
          <w:noProof/>
        </w:rPr>
        <w:t>46</w:t>
      </w:r>
      <w:r>
        <w:rPr>
          <w:noProof/>
        </w:rPr>
        <w:fldChar w:fldCharType="end"/>
      </w:r>
    </w:p>
    <w:p w14:paraId="56C022C0" w14:textId="6F6CAB56" w:rsidR="004828FB" w:rsidRDefault="004828FB">
      <w:pPr>
        <w:pStyle w:val="TOC6"/>
        <w:rPr>
          <w:rFonts w:ascii="Calibri" w:eastAsia="Times New Roman" w:hAnsi="Calibri"/>
          <w:noProof/>
          <w:kern w:val="2"/>
          <w:sz w:val="22"/>
          <w:szCs w:val="22"/>
          <w:lang w:eastAsia="en-GB"/>
        </w:rPr>
      </w:pPr>
      <w:r>
        <w:rPr>
          <w:noProof/>
          <w:lang w:eastAsia="zh-CN"/>
        </w:rPr>
        <w:t>6.1.6.2.2.17</w:t>
      </w:r>
      <w:r>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_Toc178171912 \h </w:instrText>
      </w:r>
      <w:r>
        <w:rPr>
          <w:noProof/>
        </w:rPr>
      </w:r>
      <w:r>
        <w:rPr>
          <w:noProof/>
        </w:rPr>
        <w:fldChar w:fldCharType="separate"/>
      </w:r>
      <w:r>
        <w:rPr>
          <w:noProof/>
        </w:rPr>
        <w:t>47</w:t>
      </w:r>
      <w:r>
        <w:rPr>
          <w:noProof/>
        </w:rPr>
        <w:fldChar w:fldCharType="end"/>
      </w:r>
    </w:p>
    <w:p w14:paraId="2402117E" w14:textId="0CD7B0DF" w:rsidR="004828FB" w:rsidRDefault="004828FB">
      <w:pPr>
        <w:pStyle w:val="TOC6"/>
        <w:rPr>
          <w:rFonts w:ascii="Calibri" w:eastAsia="Times New Roman" w:hAnsi="Calibri"/>
          <w:noProof/>
          <w:kern w:val="2"/>
          <w:sz w:val="22"/>
          <w:szCs w:val="22"/>
          <w:lang w:eastAsia="en-GB"/>
        </w:rPr>
      </w:pPr>
      <w:r>
        <w:rPr>
          <w:noProof/>
          <w:lang w:eastAsia="zh-CN"/>
        </w:rPr>
        <w:t>6.1.6.2.2.18</w:t>
      </w:r>
      <w:r>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_Toc178171913 \h </w:instrText>
      </w:r>
      <w:r>
        <w:rPr>
          <w:noProof/>
        </w:rPr>
      </w:r>
      <w:r>
        <w:rPr>
          <w:noProof/>
        </w:rPr>
        <w:fldChar w:fldCharType="separate"/>
      </w:r>
      <w:r>
        <w:rPr>
          <w:noProof/>
        </w:rPr>
        <w:t>47</w:t>
      </w:r>
      <w:r>
        <w:rPr>
          <w:noProof/>
        </w:rPr>
        <w:fldChar w:fldCharType="end"/>
      </w:r>
    </w:p>
    <w:p w14:paraId="7E65DE45" w14:textId="5B2B9A1C" w:rsidR="004828FB" w:rsidRDefault="004828FB">
      <w:pPr>
        <w:pStyle w:val="TOC6"/>
        <w:rPr>
          <w:rFonts w:ascii="Calibri" w:eastAsia="Times New Roman" w:hAnsi="Calibri"/>
          <w:noProof/>
          <w:kern w:val="2"/>
          <w:sz w:val="22"/>
          <w:szCs w:val="22"/>
          <w:lang w:eastAsia="en-GB"/>
        </w:rPr>
      </w:pPr>
      <w:r>
        <w:rPr>
          <w:noProof/>
          <w:lang w:eastAsia="zh-CN"/>
        </w:rPr>
        <w:t>6.1.6.2.2.19</w:t>
      </w:r>
      <w:r>
        <w:rPr>
          <w:rFonts w:ascii="Calibri" w:eastAsia="Times New Roman" w:hAnsi="Calibri"/>
          <w:noProof/>
          <w:kern w:val="2"/>
          <w:sz w:val="22"/>
          <w:szCs w:val="22"/>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_Toc178171914 \h </w:instrText>
      </w:r>
      <w:r>
        <w:rPr>
          <w:noProof/>
        </w:rPr>
      </w:r>
      <w:r>
        <w:rPr>
          <w:noProof/>
        </w:rPr>
        <w:fldChar w:fldCharType="separate"/>
      </w:r>
      <w:r>
        <w:rPr>
          <w:noProof/>
        </w:rPr>
        <w:t>47</w:t>
      </w:r>
      <w:r>
        <w:rPr>
          <w:noProof/>
        </w:rPr>
        <w:fldChar w:fldCharType="end"/>
      </w:r>
    </w:p>
    <w:p w14:paraId="250CF28E" w14:textId="4C2F3D8A" w:rsidR="004828FB" w:rsidRDefault="004828FB">
      <w:pPr>
        <w:pStyle w:val="TOC6"/>
        <w:rPr>
          <w:rFonts w:ascii="Calibri" w:eastAsia="Times New Roman" w:hAnsi="Calibri"/>
          <w:noProof/>
          <w:kern w:val="2"/>
          <w:sz w:val="22"/>
          <w:szCs w:val="22"/>
          <w:lang w:eastAsia="en-GB"/>
        </w:rPr>
      </w:pPr>
      <w:r>
        <w:rPr>
          <w:noProof/>
          <w:lang w:eastAsia="zh-CN"/>
        </w:rPr>
        <w:t>6.1.6.2.2.20</w:t>
      </w:r>
      <w:r>
        <w:rPr>
          <w:rFonts w:ascii="Calibri" w:eastAsia="Times New Roman" w:hAnsi="Calibri"/>
          <w:noProof/>
          <w:kern w:val="2"/>
          <w:sz w:val="22"/>
          <w:szCs w:val="22"/>
          <w:lang w:eastAsia="en-GB"/>
        </w:rPr>
        <w:tab/>
      </w:r>
      <w:r>
        <w:rPr>
          <w:noProof/>
          <w:lang w:eastAsia="zh-CN"/>
        </w:rPr>
        <w:t xml:space="preserve">Type </w:t>
      </w:r>
      <w:r>
        <w:rPr>
          <w:noProof/>
        </w:rPr>
        <w:t>E</w:t>
      </w:r>
      <w:r w:rsidRPr="00F25534">
        <w:rPr>
          <w:noProof/>
          <w:color w:val="000000"/>
        </w:rPr>
        <w:t>nhancedDiagnostics5G</w:t>
      </w:r>
      <w:r>
        <w:rPr>
          <w:noProof/>
        </w:rPr>
        <w:tab/>
      </w:r>
      <w:r>
        <w:rPr>
          <w:noProof/>
        </w:rPr>
        <w:fldChar w:fldCharType="begin" w:fldLock="1"/>
      </w:r>
      <w:r>
        <w:rPr>
          <w:noProof/>
        </w:rPr>
        <w:instrText xml:space="preserve"> PAGEREF _Toc178171915 \h </w:instrText>
      </w:r>
      <w:r>
        <w:rPr>
          <w:noProof/>
        </w:rPr>
      </w:r>
      <w:r>
        <w:rPr>
          <w:noProof/>
        </w:rPr>
        <w:fldChar w:fldCharType="separate"/>
      </w:r>
      <w:r>
        <w:rPr>
          <w:noProof/>
        </w:rPr>
        <w:t>47</w:t>
      </w:r>
      <w:r>
        <w:rPr>
          <w:noProof/>
        </w:rPr>
        <w:fldChar w:fldCharType="end"/>
      </w:r>
    </w:p>
    <w:p w14:paraId="7CC2043A" w14:textId="4F972EE7" w:rsidR="004828FB" w:rsidRDefault="004828FB">
      <w:pPr>
        <w:pStyle w:val="TOC5"/>
        <w:rPr>
          <w:rFonts w:ascii="Calibri" w:eastAsia="Times New Roman" w:hAnsi="Calibri"/>
          <w:noProof/>
          <w:kern w:val="2"/>
          <w:sz w:val="22"/>
          <w:szCs w:val="22"/>
          <w:lang w:eastAsia="en-GB"/>
        </w:rPr>
      </w:pPr>
      <w:r>
        <w:rPr>
          <w:noProof/>
          <w:lang w:eastAsia="zh-CN"/>
        </w:rPr>
        <w:t>6.1.6.2.3</w:t>
      </w:r>
      <w:r>
        <w:rPr>
          <w:rFonts w:ascii="Calibri" w:eastAsia="Times New Roman" w:hAnsi="Calibri"/>
          <w:noProof/>
          <w:kern w:val="2"/>
          <w:sz w:val="22"/>
          <w:szCs w:val="22"/>
          <w:lang w:eastAsia="en-GB"/>
        </w:rPr>
        <w:tab/>
      </w:r>
      <w:r>
        <w:rPr>
          <w:noProof/>
          <w:lang w:eastAsia="zh-CN"/>
        </w:rPr>
        <w:t>SMS Specified Data Type</w:t>
      </w:r>
      <w:r>
        <w:rPr>
          <w:noProof/>
        </w:rPr>
        <w:tab/>
      </w:r>
      <w:r>
        <w:rPr>
          <w:noProof/>
        </w:rPr>
        <w:fldChar w:fldCharType="begin" w:fldLock="1"/>
      </w:r>
      <w:r>
        <w:rPr>
          <w:noProof/>
        </w:rPr>
        <w:instrText xml:space="preserve"> PAGEREF _Toc178171916 \h </w:instrText>
      </w:r>
      <w:r>
        <w:rPr>
          <w:noProof/>
        </w:rPr>
      </w:r>
      <w:r>
        <w:rPr>
          <w:noProof/>
        </w:rPr>
        <w:fldChar w:fldCharType="separate"/>
      </w:r>
      <w:r>
        <w:rPr>
          <w:noProof/>
        </w:rPr>
        <w:t>47</w:t>
      </w:r>
      <w:r>
        <w:rPr>
          <w:noProof/>
        </w:rPr>
        <w:fldChar w:fldCharType="end"/>
      </w:r>
    </w:p>
    <w:p w14:paraId="3A2932AF" w14:textId="415046BD" w:rsidR="004828FB" w:rsidRDefault="004828FB">
      <w:pPr>
        <w:pStyle w:val="TOC6"/>
        <w:rPr>
          <w:rFonts w:ascii="Calibri" w:eastAsia="Times New Roman" w:hAnsi="Calibri"/>
          <w:noProof/>
          <w:kern w:val="2"/>
          <w:sz w:val="22"/>
          <w:szCs w:val="22"/>
          <w:lang w:eastAsia="en-GB"/>
        </w:rPr>
      </w:pPr>
      <w:r>
        <w:rPr>
          <w:noProof/>
          <w:lang w:eastAsia="zh-CN"/>
        </w:rPr>
        <w:t>6.1.6.2.3.1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_Toc178171917 \h </w:instrText>
      </w:r>
      <w:r>
        <w:rPr>
          <w:noProof/>
        </w:rPr>
      </w:r>
      <w:r>
        <w:rPr>
          <w:noProof/>
        </w:rPr>
        <w:fldChar w:fldCharType="separate"/>
      </w:r>
      <w:r>
        <w:rPr>
          <w:noProof/>
        </w:rPr>
        <w:t>47</w:t>
      </w:r>
      <w:r>
        <w:rPr>
          <w:noProof/>
        </w:rPr>
        <w:fldChar w:fldCharType="end"/>
      </w:r>
    </w:p>
    <w:p w14:paraId="598A491A" w14:textId="05C22CDF" w:rsidR="004828FB" w:rsidRDefault="004828FB">
      <w:pPr>
        <w:pStyle w:val="TOC6"/>
        <w:rPr>
          <w:rFonts w:ascii="Calibri" w:eastAsia="Times New Roman" w:hAnsi="Calibri"/>
          <w:noProof/>
          <w:kern w:val="2"/>
          <w:sz w:val="22"/>
          <w:szCs w:val="22"/>
          <w:lang w:eastAsia="en-GB"/>
        </w:rPr>
      </w:pPr>
      <w:r>
        <w:rPr>
          <w:noProof/>
          <w:lang w:eastAsia="zh-CN"/>
        </w:rPr>
        <w:t>6.1.6.2.3.2</w:t>
      </w:r>
      <w:r>
        <w:rPr>
          <w:rFonts w:ascii="Calibri" w:eastAsia="Times New Roman" w:hAnsi="Calibri"/>
          <w:noProof/>
          <w:kern w:val="2"/>
          <w:sz w:val="22"/>
          <w:szCs w:val="22"/>
          <w:lang w:eastAsia="en-GB"/>
        </w:rPr>
        <w:tab/>
      </w:r>
      <w:r>
        <w:rPr>
          <w:noProof/>
          <w:lang w:eastAsia="zh-CN"/>
        </w:rPr>
        <w:t>Type SMSChargingInformation</w:t>
      </w:r>
      <w:r>
        <w:rPr>
          <w:noProof/>
        </w:rPr>
        <w:tab/>
      </w:r>
      <w:r>
        <w:rPr>
          <w:noProof/>
        </w:rPr>
        <w:fldChar w:fldCharType="begin" w:fldLock="1"/>
      </w:r>
      <w:r>
        <w:rPr>
          <w:noProof/>
        </w:rPr>
        <w:instrText xml:space="preserve"> PAGEREF _Toc178171918 \h </w:instrText>
      </w:r>
      <w:r>
        <w:rPr>
          <w:noProof/>
        </w:rPr>
      </w:r>
      <w:r>
        <w:rPr>
          <w:noProof/>
        </w:rPr>
        <w:fldChar w:fldCharType="separate"/>
      </w:r>
      <w:r>
        <w:rPr>
          <w:noProof/>
        </w:rPr>
        <w:t>49</w:t>
      </w:r>
      <w:r>
        <w:rPr>
          <w:noProof/>
        </w:rPr>
        <w:fldChar w:fldCharType="end"/>
      </w:r>
    </w:p>
    <w:p w14:paraId="29234902" w14:textId="35F52C7A" w:rsidR="004828FB" w:rsidRDefault="004828FB">
      <w:pPr>
        <w:pStyle w:val="TOC6"/>
        <w:rPr>
          <w:rFonts w:ascii="Calibri" w:eastAsia="Times New Roman" w:hAnsi="Calibri"/>
          <w:noProof/>
          <w:kern w:val="2"/>
          <w:sz w:val="22"/>
          <w:szCs w:val="22"/>
          <w:lang w:eastAsia="en-GB"/>
        </w:rPr>
      </w:pPr>
      <w:r>
        <w:rPr>
          <w:noProof/>
          <w:lang w:eastAsia="zh-CN"/>
        </w:rPr>
        <w:t>6.1.6.2.3.3</w:t>
      </w:r>
      <w:r>
        <w:rPr>
          <w:rFonts w:ascii="Calibri" w:eastAsia="Times New Roman" w:hAnsi="Calibri"/>
          <w:noProof/>
          <w:kern w:val="2"/>
          <w:sz w:val="22"/>
          <w:szCs w:val="22"/>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_Toc178171919 \h </w:instrText>
      </w:r>
      <w:r>
        <w:rPr>
          <w:noProof/>
        </w:rPr>
      </w:r>
      <w:r>
        <w:rPr>
          <w:noProof/>
        </w:rPr>
        <w:fldChar w:fldCharType="separate"/>
      </w:r>
      <w:r>
        <w:rPr>
          <w:noProof/>
        </w:rPr>
        <w:t>50</w:t>
      </w:r>
      <w:r>
        <w:rPr>
          <w:noProof/>
        </w:rPr>
        <w:fldChar w:fldCharType="end"/>
      </w:r>
    </w:p>
    <w:p w14:paraId="49B48E0B" w14:textId="0EAE4F46" w:rsidR="004828FB" w:rsidRDefault="004828FB">
      <w:pPr>
        <w:pStyle w:val="TOC6"/>
        <w:rPr>
          <w:rFonts w:ascii="Calibri" w:eastAsia="Times New Roman" w:hAnsi="Calibri"/>
          <w:noProof/>
          <w:kern w:val="2"/>
          <w:sz w:val="22"/>
          <w:szCs w:val="22"/>
          <w:lang w:eastAsia="en-GB"/>
        </w:rPr>
      </w:pPr>
      <w:r>
        <w:rPr>
          <w:noProof/>
          <w:lang w:eastAsia="zh-CN"/>
        </w:rPr>
        <w:t>6.1.6.2.3.4</w:t>
      </w:r>
      <w:r>
        <w:rPr>
          <w:rFonts w:ascii="Calibri" w:eastAsia="Times New Roman" w:hAnsi="Calibri"/>
          <w:noProof/>
          <w:kern w:val="2"/>
          <w:sz w:val="22"/>
          <w:szCs w:val="22"/>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_Toc178171920 \h </w:instrText>
      </w:r>
      <w:r>
        <w:rPr>
          <w:noProof/>
        </w:rPr>
      </w:r>
      <w:r>
        <w:rPr>
          <w:noProof/>
        </w:rPr>
        <w:fldChar w:fldCharType="separate"/>
      </w:r>
      <w:r>
        <w:rPr>
          <w:noProof/>
        </w:rPr>
        <w:t>51</w:t>
      </w:r>
      <w:r>
        <w:rPr>
          <w:noProof/>
        </w:rPr>
        <w:fldChar w:fldCharType="end"/>
      </w:r>
    </w:p>
    <w:p w14:paraId="2EBA1E4E" w14:textId="3B33D517" w:rsidR="004828FB" w:rsidRDefault="004828FB">
      <w:pPr>
        <w:pStyle w:val="TOC6"/>
        <w:rPr>
          <w:rFonts w:ascii="Calibri" w:eastAsia="Times New Roman" w:hAnsi="Calibri"/>
          <w:noProof/>
          <w:kern w:val="2"/>
          <w:sz w:val="22"/>
          <w:szCs w:val="22"/>
          <w:lang w:eastAsia="en-GB"/>
        </w:rPr>
      </w:pPr>
      <w:r>
        <w:rPr>
          <w:noProof/>
          <w:lang w:eastAsia="zh-CN"/>
        </w:rPr>
        <w:t>6.1.6.2.3.5</w:t>
      </w:r>
      <w:r>
        <w:rPr>
          <w:rFonts w:ascii="Calibri" w:eastAsia="Times New Roman" w:hAnsi="Calibri"/>
          <w:noProof/>
          <w:kern w:val="2"/>
          <w:sz w:val="22"/>
          <w:szCs w:val="22"/>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_Toc178171921 \h </w:instrText>
      </w:r>
      <w:r>
        <w:rPr>
          <w:noProof/>
        </w:rPr>
      </w:r>
      <w:r>
        <w:rPr>
          <w:noProof/>
        </w:rPr>
        <w:fldChar w:fldCharType="separate"/>
      </w:r>
      <w:r>
        <w:rPr>
          <w:noProof/>
        </w:rPr>
        <w:t>51</w:t>
      </w:r>
      <w:r>
        <w:rPr>
          <w:noProof/>
        </w:rPr>
        <w:fldChar w:fldCharType="end"/>
      </w:r>
    </w:p>
    <w:p w14:paraId="352955CD" w14:textId="42B0494F" w:rsidR="004828FB" w:rsidRDefault="004828FB">
      <w:pPr>
        <w:pStyle w:val="TOC6"/>
        <w:rPr>
          <w:rFonts w:ascii="Calibri" w:eastAsia="Times New Roman" w:hAnsi="Calibri"/>
          <w:noProof/>
          <w:kern w:val="2"/>
          <w:sz w:val="22"/>
          <w:szCs w:val="22"/>
          <w:lang w:eastAsia="en-GB"/>
        </w:rPr>
      </w:pPr>
      <w:r>
        <w:rPr>
          <w:noProof/>
          <w:lang w:eastAsia="zh-CN"/>
        </w:rPr>
        <w:t>6.1.6.2.3.6</w:t>
      </w:r>
      <w:r>
        <w:rPr>
          <w:rFonts w:ascii="Calibri" w:eastAsia="Times New Roman" w:hAnsi="Calibri"/>
          <w:noProof/>
          <w:kern w:val="2"/>
          <w:sz w:val="22"/>
          <w:szCs w:val="22"/>
          <w:lang w:eastAsia="en-GB"/>
        </w:rPr>
        <w:tab/>
      </w:r>
      <w:r>
        <w:rPr>
          <w:noProof/>
          <w:lang w:eastAsia="zh-CN"/>
        </w:rPr>
        <w:t xml:space="preserve">Type </w:t>
      </w:r>
      <w:r w:rsidRPr="00F25534">
        <w:rPr>
          <w:rFonts w:cs="Arial"/>
          <w:noProof/>
          <w:lang w:eastAsia="zh-CN"/>
        </w:rPr>
        <w:t>RecipientAddress</w:t>
      </w:r>
      <w:r>
        <w:rPr>
          <w:noProof/>
        </w:rPr>
        <w:tab/>
      </w:r>
      <w:r>
        <w:rPr>
          <w:noProof/>
        </w:rPr>
        <w:fldChar w:fldCharType="begin" w:fldLock="1"/>
      </w:r>
      <w:r>
        <w:rPr>
          <w:noProof/>
        </w:rPr>
        <w:instrText xml:space="preserve"> PAGEREF _Toc178171922 \h </w:instrText>
      </w:r>
      <w:r>
        <w:rPr>
          <w:noProof/>
        </w:rPr>
      </w:r>
      <w:r>
        <w:rPr>
          <w:noProof/>
        </w:rPr>
        <w:fldChar w:fldCharType="separate"/>
      </w:r>
      <w:r>
        <w:rPr>
          <w:noProof/>
        </w:rPr>
        <w:t>51</w:t>
      </w:r>
      <w:r>
        <w:rPr>
          <w:noProof/>
        </w:rPr>
        <w:fldChar w:fldCharType="end"/>
      </w:r>
    </w:p>
    <w:p w14:paraId="0DCD6D8C" w14:textId="62B55A90" w:rsidR="004828FB" w:rsidRDefault="004828FB">
      <w:pPr>
        <w:pStyle w:val="TOC6"/>
        <w:rPr>
          <w:rFonts w:ascii="Calibri" w:eastAsia="Times New Roman" w:hAnsi="Calibri"/>
          <w:noProof/>
          <w:kern w:val="2"/>
          <w:sz w:val="22"/>
          <w:szCs w:val="22"/>
          <w:lang w:eastAsia="en-GB"/>
        </w:rPr>
      </w:pPr>
      <w:r>
        <w:rPr>
          <w:noProof/>
          <w:lang w:eastAsia="zh-CN"/>
        </w:rPr>
        <w:lastRenderedPageBreak/>
        <w:t>6.1.6.2.3.7</w:t>
      </w:r>
      <w:r>
        <w:rPr>
          <w:rFonts w:ascii="Calibri" w:eastAsia="Times New Roman" w:hAnsi="Calibri"/>
          <w:noProof/>
          <w:kern w:val="2"/>
          <w:sz w:val="22"/>
          <w:szCs w:val="22"/>
          <w:lang w:eastAsia="en-GB"/>
        </w:rPr>
        <w:tab/>
      </w:r>
      <w:r>
        <w:rPr>
          <w:noProof/>
          <w:lang w:eastAsia="zh-CN"/>
        </w:rPr>
        <w:t xml:space="preserve">Type </w:t>
      </w:r>
      <w:r w:rsidRPr="00F25534">
        <w:rPr>
          <w:rFonts w:cs="Arial"/>
          <w:noProof/>
          <w:lang w:eastAsia="zh-CN"/>
        </w:rPr>
        <w:t>MessageClass</w:t>
      </w:r>
      <w:r>
        <w:rPr>
          <w:noProof/>
        </w:rPr>
        <w:tab/>
      </w:r>
      <w:r>
        <w:rPr>
          <w:noProof/>
        </w:rPr>
        <w:fldChar w:fldCharType="begin" w:fldLock="1"/>
      </w:r>
      <w:r>
        <w:rPr>
          <w:noProof/>
        </w:rPr>
        <w:instrText xml:space="preserve"> PAGEREF _Toc178171923 \h </w:instrText>
      </w:r>
      <w:r>
        <w:rPr>
          <w:noProof/>
        </w:rPr>
      </w:r>
      <w:r>
        <w:rPr>
          <w:noProof/>
        </w:rPr>
        <w:fldChar w:fldCharType="separate"/>
      </w:r>
      <w:r>
        <w:rPr>
          <w:noProof/>
        </w:rPr>
        <w:t>52</w:t>
      </w:r>
      <w:r>
        <w:rPr>
          <w:noProof/>
        </w:rPr>
        <w:fldChar w:fldCharType="end"/>
      </w:r>
    </w:p>
    <w:p w14:paraId="1CF03FB2" w14:textId="0A11075C" w:rsidR="004828FB" w:rsidRDefault="004828FB">
      <w:pPr>
        <w:pStyle w:val="TOC6"/>
        <w:rPr>
          <w:rFonts w:ascii="Calibri" w:eastAsia="Times New Roman" w:hAnsi="Calibri"/>
          <w:noProof/>
          <w:kern w:val="2"/>
          <w:sz w:val="22"/>
          <w:szCs w:val="22"/>
          <w:lang w:eastAsia="en-GB"/>
        </w:rPr>
      </w:pPr>
      <w:r>
        <w:rPr>
          <w:noProof/>
          <w:lang w:eastAsia="zh-CN"/>
        </w:rPr>
        <w:t>6.1.6.2.3.8</w:t>
      </w:r>
      <w:r>
        <w:rPr>
          <w:rFonts w:ascii="Calibri" w:eastAsia="Times New Roman" w:hAnsi="Calibri"/>
          <w:noProof/>
          <w:kern w:val="2"/>
          <w:sz w:val="22"/>
          <w:szCs w:val="22"/>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_Toc178171924 \h </w:instrText>
      </w:r>
      <w:r>
        <w:rPr>
          <w:noProof/>
        </w:rPr>
      </w:r>
      <w:r>
        <w:rPr>
          <w:noProof/>
        </w:rPr>
        <w:fldChar w:fldCharType="separate"/>
      </w:r>
      <w:r>
        <w:rPr>
          <w:noProof/>
        </w:rPr>
        <w:t>52</w:t>
      </w:r>
      <w:r>
        <w:rPr>
          <w:noProof/>
        </w:rPr>
        <w:fldChar w:fldCharType="end"/>
      </w:r>
    </w:p>
    <w:p w14:paraId="47C84D1B" w14:textId="143EA5B7" w:rsidR="004828FB" w:rsidRDefault="004828FB">
      <w:pPr>
        <w:pStyle w:val="TOC6"/>
        <w:rPr>
          <w:rFonts w:ascii="Calibri" w:eastAsia="Times New Roman" w:hAnsi="Calibri"/>
          <w:noProof/>
          <w:kern w:val="2"/>
          <w:sz w:val="22"/>
          <w:szCs w:val="22"/>
          <w:lang w:eastAsia="en-GB"/>
        </w:rPr>
      </w:pPr>
      <w:r>
        <w:rPr>
          <w:noProof/>
          <w:lang w:eastAsia="zh-CN"/>
        </w:rPr>
        <w:t>6.1.6.2.3.9</w:t>
      </w:r>
      <w:r>
        <w:rPr>
          <w:rFonts w:ascii="Calibri" w:eastAsia="Times New Roman" w:hAnsi="Calibri"/>
          <w:noProof/>
          <w:kern w:val="2"/>
          <w:sz w:val="22"/>
          <w:szCs w:val="22"/>
          <w:lang w:eastAsia="en-GB"/>
        </w:rPr>
        <w:tab/>
      </w:r>
      <w:r>
        <w:rPr>
          <w:noProof/>
          <w:lang w:eastAsia="zh-CN"/>
        </w:rPr>
        <w:t xml:space="preserve">Type </w:t>
      </w:r>
      <w:r w:rsidRPr="00F25534">
        <w:rPr>
          <w:rFonts w:cs="Arial"/>
          <w:noProof/>
          <w:lang w:eastAsia="zh-CN"/>
        </w:rPr>
        <w:t>SMInterface</w:t>
      </w:r>
      <w:r>
        <w:rPr>
          <w:noProof/>
        </w:rPr>
        <w:tab/>
      </w:r>
      <w:r>
        <w:rPr>
          <w:noProof/>
        </w:rPr>
        <w:fldChar w:fldCharType="begin" w:fldLock="1"/>
      </w:r>
      <w:r>
        <w:rPr>
          <w:noProof/>
        </w:rPr>
        <w:instrText xml:space="preserve"> PAGEREF _Toc178171925 \h </w:instrText>
      </w:r>
      <w:r>
        <w:rPr>
          <w:noProof/>
        </w:rPr>
      </w:r>
      <w:r>
        <w:rPr>
          <w:noProof/>
        </w:rPr>
        <w:fldChar w:fldCharType="separate"/>
      </w:r>
      <w:r>
        <w:rPr>
          <w:noProof/>
        </w:rPr>
        <w:t>52</w:t>
      </w:r>
      <w:r>
        <w:rPr>
          <w:noProof/>
        </w:rPr>
        <w:fldChar w:fldCharType="end"/>
      </w:r>
    </w:p>
    <w:p w14:paraId="6A42DC8C" w14:textId="473D1573" w:rsidR="004828FB" w:rsidRDefault="004828FB">
      <w:pPr>
        <w:pStyle w:val="TOC5"/>
        <w:rPr>
          <w:rFonts w:ascii="Calibri" w:eastAsia="Times New Roman" w:hAnsi="Calibri"/>
          <w:noProof/>
          <w:kern w:val="2"/>
          <w:sz w:val="22"/>
          <w:szCs w:val="22"/>
          <w:lang w:eastAsia="en-GB"/>
        </w:rPr>
      </w:pPr>
      <w:r>
        <w:rPr>
          <w:noProof/>
          <w:lang w:eastAsia="zh-CN"/>
        </w:rPr>
        <w:t>6.1.6.2.4</w:t>
      </w:r>
      <w:r>
        <w:rPr>
          <w:rFonts w:ascii="Calibri" w:eastAsia="Times New Roman" w:hAnsi="Calibri"/>
          <w:noProof/>
          <w:kern w:val="2"/>
          <w:sz w:val="22"/>
          <w:szCs w:val="22"/>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_Toc178171926 \h </w:instrText>
      </w:r>
      <w:r>
        <w:rPr>
          <w:noProof/>
        </w:rPr>
      </w:r>
      <w:r>
        <w:rPr>
          <w:noProof/>
        </w:rPr>
        <w:fldChar w:fldCharType="separate"/>
      </w:r>
      <w:r>
        <w:rPr>
          <w:noProof/>
        </w:rPr>
        <w:t>52</w:t>
      </w:r>
      <w:r>
        <w:rPr>
          <w:noProof/>
        </w:rPr>
        <w:fldChar w:fldCharType="end"/>
      </w:r>
    </w:p>
    <w:p w14:paraId="2213DB9A" w14:textId="498B9BE6" w:rsidR="004828FB" w:rsidRDefault="004828FB">
      <w:pPr>
        <w:pStyle w:val="TOC6"/>
        <w:rPr>
          <w:rFonts w:ascii="Calibri" w:eastAsia="Times New Roman" w:hAnsi="Calibri"/>
          <w:noProof/>
          <w:kern w:val="2"/>
          <w:sz w:val="22"/>
          <w:szCs w:val="22"/>
          <w:lang w:eastAsia="en-GB"/>
        </w:rPr>
      </w:pPr>
      <w:r>
        <w:rPr>
          <w:noProof/>
          <w:lang w:eastAsia="zh-CN"/>
        </w:rPr>
        <w:t>6.1.6.2.4.1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_Toc178171927 \h </w:instrText>
      </w:r>
      <w:r>
        <w:rPr>
          <w:noProof/>
        </w:rPr>
      </w:r>
      <w:r>
        <w:rPr>
          <w:noProof/>
        </w:rPr>
        <w:fldChar w:fldCharType="separate"/>
      </w:r>
      <w:r>
        <w:rPr>
          <w:noProof/>
        </w:rPr>
        <w:t>52</w:t>
      </w:r>
      <w:r>
        <w:rPr>
          <w:noProof/>
        </w:rPr>
        <w:fldChar w:fldCharType="end"/>
      </w:r>
    </w:p>
    <w:p w14:paraId="6EDC5645" w14:textId="60E112F9" w:rsidR="004828FB" w:rsidRDefault="004828FB">
      <w:pPr>
        <w:pStyle w:val="TOC6"/>
        <w:rPr>
          <w:rFonts w:ascii="Calibri" w:eastAsia="Times New Roman" w:hAnsi="Calibri"/>
          <w:noProof/>
          <w:kern w:val="2"/>
          <w:sz w:val="22"/>
          <w:szCs w:val="22"/>
          <w:lang w:eastAsia="en-GB"/>
        </w:rPr>
      </w:pPr>
      <w:r>
        <w:rPr>
          <w:noProof/>
          <w:lang w:eastAsia="zh-CN"/>
        </w:rPr>
        <w:t>6.1.6.2.4.2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_Toc178171928 \h </w:instrText>
      </w:r>
      <w:r>
        <w:rPr>
          <w:noProof/>
        </w:rPr>
      </w:r>
      <w:r>
        <w:rPr>
          <w:noProof/>
        </w:rPr>
        <w:fldChar w:fldCharType="separate"/>
      </w:r>
      <w:r>
        <w:rPr>
          <w:noProof/>
        </w:rPr>
        <w:t>53</w:t>
      </w:r>
      <w:r>
        <w:rPr>
          <w:noProof/>
        </w:rPr>
        <w:fldChar w:fldCharType="end"/>
      </w:r>
    </w:p>
    <w:p w14:paraId="15E67F2B" w14:textId="191E387F" w:rsidR="004828FB" w:rsidRDefault="004828FB">
      <w:pPr>
        <w:pStyle w:val="TOC6"/>
        <w:rPr>
          <w:rFonts w:ascii="Calibri" w:eastAsia="Times New Roman" w:hAnsi="Calibri"/>
          <w:noProof/>
          <w:kern w:val="2"/>
          <w:sz w:val="22"/>
          <w:szCs w:val="22"/>
          <w:lang w:eastAsia="en-GB"/>
        </w:rPr>
      </w:pPr>
      <w:r>
        <w:rPr>
          <w:noProof/>
          <w:lang w:eastAsia="zh-CN"/>
        </w:rPr>
        <w:t>6.1.6.2.4.3</w:t>
      </w:r>
      <w:r>
        <w:rPr>
          <w:rFonts w:ascii="Calibri" w:eastAsia="Times New Roman" w:hAnsi="Calibri"/>
          <w:noProof/>
          <w:kern w:val="2"/>
          <w:sz w:val="22"/>
          <w:szCs w:val="22"/>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_Toc178171929 \h </w:instrText>
      </w:r>
      <w:r>
        <w:rPr>
          <w:noProof/>
        </w:rPr>
      </w:r>
      <w:r>
        <w:rPr>
          <w:noProof/>
        </w:rPr>
        <w:fldChar w:fldCharType="separate"/>
      </w:r>
      <w:r>
        <w:rPr>
          <w:noProof/>
        </w:rPr>
        <w:t>54</w:t>
      </w:r>
      <w:r>
        <w:rPr>
          <w:noProof/>
        </w:rPr>
        <w:fldChar w:fldCharType="end"/>
      </w:r>
    </w:p>
    <w:p w14:paraId="46A94FE4" w14:textId="54012EC8" w:rsidR="004828FB" w:rsidRDefault="004828FB">
      <w:pPr>
        <w:pStyle w:val="TOC6"/>
        <w:rPr>
          <w:rFonts w:ascii="Calibri" w:eastAsia="Times New Roman" w:hAnsi="Calibri"/>
          <w:noProof/>
          <w:kern w:val="2"/>
          <w:sz w:val="22"/>
          <w:szCs w:val="22"/>
          <w:lang w:eastAsia="en-GB"/>
        </w:rPr>
      </w:pPr>
      <w:r>
        <w:rPr>
          <w:noProof/>
          <w:lang w:eastAsia="zh-CN"/>
        </w:rPr>
        <w:t>6.1.6.2.4.4</w:t>
      </w:r>
      <w:r>
        <w:rPr>
          <w:rFonts w:ascii="Calibri" w:eastAsia="Times New Roman" w:hAnsi="Calibri"/>
          <w:noProof/>
          <w:kern w:val="2"/>
          <w:sz w:val="22"/>
          <w:szCs w:val="22"/>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_Toc178171930 \h </w:instrText>
      </w:r>
      <w:r>
        <w:rPr>
          <w:noProof/>
        </w:rPr>
      </w:r>
      <w:r>
        <w:rPr>
          <w:noProof/>
        </w:rPr>
        <w:fldChar w:fldCharType="separate"/>
      </w:r>
      <w:r>
        <w:rPr>
          <w:noProof/>
        </w:rPr>
        <w:t>55</w:t>
      </w:r>
      <w:r>
        <w:rPr>
          <w:noProof/>
        </w:rPr>
        <w:fldChar w:fldCharType="end"/>
      </w:r>
    </w:p>
    <w:p w14:paraId="686AAB4D" w14:textId="47AB9786" w:rsidR="004828FB" w:rsidRDefault="004828FB">
      <w:pPr>
        <w:pStyle w:val="TOC6"/>
        <w:rPr>
          <w:rFonts w:ascii="Calibri" w:eastAsia="Times New Roman" w:hAnsi="Calibri"/>
          <w:noProof/>
          <w:kern w:val="2"/>
          <w:sz w:val="22"/>
          <w:szCs w:val="22"/>
          <w:lang w:eastAsia="en-GB"/>
        </w:rPr>
      </w:pPr>
      <w:r>
        <w:rPr>
          <w:noProof/>
          <w:lang w:eastAsia="zh-CN"/>
        </w:rPr>
        <w:t>6.1.6.2.4.5</w:t>
      </w:r>
      <w:r>
        <w:rPr>
          <w:rFonts w:ascii="Calibri" w:eastAsia="Times New Roman" w:hAnsi="Calibri"/>
          <w:noProof/>
          <w:kern w:val="2"/>
          <w:sz w:val="22"/>
          <w:szCs w:val="22"/>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_Toc178171931 \h </w:instrText>
      </w:r>
      <w:r>
        <w:rPr>
          <w:noProof/>
        </w:rPr>
      </w:r>
      <w:r>
        <w:rPr>
          <w:noProof/>
        </w:rPr>
        <w:fldChar w:fldCharType="separate"/>
      </w:r>
      <w:r>
        <w:rPr>
          <w:noProof/>
        </w:rPr>
        <w:t>55</w:t>
      </w:r>
      <w:r>
        <w:rPr>
          <w:noProof/>
        </w:rPr>
        <w:fldChar w:fldCharType="end"/>
      </w:r>
    </w:p>
    <w:p w14:paraId="5F3AA221" w14:textId="174A97D7" w:rsidR="004828FB" w:rsidRDefault="004828FB">
      <w:pPr>
        <w:pStyle w:val="TOC6"/>
        <w:rPr>
          <w:rFonts w:ascii="Calibri" w:eastAsia="Times New Roman" w:hAnsi="Calibri"/>
          <w:noProof/>
          <w:kern w:val="2"/>
          <w:sz w:val="22"/>
          <w:szCs w:val="22"/>
          <w:lang w:eastAsia="en-GB"/>
        </w:rPr>
      </w:pPr>
      <w:r>
        <w:rPr>
          <w:noProof/>
          <w:lang w:eastAsia="zh-CN"/>
        </w:rPr>
        <w:t>6.1.6.2.4.6</w:t>
      </w:r>
      <w:r>
        <w:rPr>
          <w:rFonts w:ascii="Calibri" w:eastAsia="Times New Roman" w:hAnsi="Calibri"/>
          <w:noProof/>
          <w:kern w:val="2"/>
          <w:sz w:val="22"/>
          <w:szCs w:val="22"/>
          <w:lang w:eastAsia="en-GB"/>
        </w:rPr>
        <w:tab/>
      </w:r>
      <w:r>
        <w:rPr>
          <w:noProof/>
          <w:lang w:eastAsia="zh-CN"/>
        </w:rPr>
        <w:t>Type: PSCellInformation</w:t>
      </w:r>
      <w:r>
        <w:rPr>
          <w:noProof/>
        </w:rPr>
        <w:tab/>
      </w:r>
      <w:r>
        <w:rPr>
          <w:noProof/>
        </w:rPr>
        <w:fldChar w:fldCharType="begin" w:fldLock="1"/>
      </w:r>
      <w:r>
        <w:rPr>
          <w:noProof/>
        </w:rPr>
        <w:instrText xml:space="preserve"> PAGEREF _Toc178171932 \h </w:instrText>
      </w:r>
      <w:r>
        <w:rPr>
          <w:noProof/>
        </w:rPr>
      </w:r>
      <w:r>
        <w:rPr>
          <w:noProof/>
        </w:rPr>
        <w:fldChar w:fldCharType="separate"/>
      </w:r>
      <w:r>
        <w:rPr>
          <w:noProof/>
        </w:rPr>
        <w:t>56</w:t>
      </w:r>
      <w:r>
        <w:rPr>
          <w:noProof/>
        </w:rPr>
        <w:fldChar w:fldCharType="end"/>
      </w:r>
    </w:p>
    <w:p w14:paraId="676AC12D" w14:textId="303B205F" w:rsidR="004828FB" w:rsidRDefault="004828FB">
      <w:pPr>
        <w:pStyle w:val="TOC6"/>
        <w:rPr>
          <w:rFonts w:ascii="Calibri" w:eastAsia="Times New Roman" w:hAnsi="Calibri"/>
          <w:noProof/>
          <w:kern w:val="2"/>
          <w:sz w:val="22"/>
          <w:szCs w:val="22"/>
          <w:lang w:eastAsia="en-GB"/>
        </w:rPr>
      </w:pPr>
      <w:r>
        <w:rPr>
          <w:noProof/>
          <w:lang w:eastAsia="zh-CN"/>
        </w:rPr>
        <w:t>6.1.6.2.4.7</w:t>
      </w:r>
      <w:r>
        <w:rPr>
          <w:rFonts w:ascii="Calibri" w:eastAsia="Times New Roman" w:hAnsi="Calibri"/>
          <w:noProof/>
          <w:kern w:val="2"/>
          <w:sz w:val="22"/>
          <w:szCs w:val="22"/>
          <w:lang w:eastAsia="en-GB"/>
        </w:rPr>
        <w:tab/>
      </w:r>
      <w:r>
        <w:rPr>
          <w:noProof/>
          <w:lang w:eastAsia="zh-CN"/>
        </w:rPr>
        <w:t>Type: NSSAIMap</w:t>
      </w:r>
      <w:r>
        <w:rPr>
          <w:noProof/>
        </w:rPr>
        <w:tab/>
      </w:r>
      <w:r>
        <w:rPr>
          <w:noProof/>
        </w:rPr>
        <w:fldChar w:fldCharType="begin" w:fldLock="1"/>
      </w:r>
      <w:r>
        <w:rPr>
          <w:noProof/>
        </w:rPr>
        <w:instrText xml:space="preserve"> PAGEREF _Toc178171933 \h </w:instrText>
      </w:r>
      <w:r>
        <w:rPr>
          <w:noProof/>
        </w:rPr>
      </w:r>
      <w:r>
        <w:rPr>
          <w:noProof/>
        </w:rPr>
        <w:fldChar w:fldCharType="separate"/>
      </w:r>
      <w:r>
        <w:rPr>
          <w:noProof/>
        </w:rPr>
        <w:t>56</w:t>
      </w:r>
      <w:r>
        <w:rPr>
          <w:noProof/>
        </w:rPr>
        <w:fldChar w:fldCharType="end"/>
      </w:r>
    </w:p>
    <w:p w14:paraId="0581B87D" w14:textId="24ACC3FE" w:rsidR="004828FB" w:rsidRDefault="004828FB">
      <w:pPr>
        <w:pStyle w:val="TOC5"/>
        <w:rPr>
          <w:rFonts w:ascii="Calibri" w:eastAsia="Times New Roman" w:hAnsi="Calibri"/>
          <w:noProof/>
          <w:kern w:val="2"/>
          <w:sz w:val="22"/>
          <w:szCs w:val="22"/>
          <w:lang w:eastAsia="en-GB"/>
        </w:rPr>
      </w:pPr>
      <w:r>
        <w:rPr>
          <w:noProof/>
          <w:lang w:eastAsia="zh-CN"/>
        </w:rPr>
        <w:t>6.1.6.2.5</w:t>
      </w:r>
      <w:r>
        <w:rPr>
          <w:rFonts w:ascii="Calibri" w:eastAsia="Times New Roman" w:hAnsi="Calibri"/>
          <w:noProof/>
          <w:kern w:val="2"/>
          <w:sz w:val="22"/>
          <w:szCs w:val="22"/>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_Toc178171934 \h </w:instrText>
      </w:r>
      <w:r>
        <w:rPr>
          <w:noProof/>
        </w:rPr>
      </w:r>
      <w:r>
        <w:rPr>
          <w:noProof/>
        </w:rPr>
        <w:fldChar w:fldCharType="separate"/>
      </w:r>
      <w:r>
        <w:rPr>
          <w:noProof/>
        </w:rPr>
        <w:t>56</w:t>
      </w:r>
      <w:r>
        <w:rPr>
          <w:noProof/>
        </w:rPr>
        <w:fldChar w:fldCharType="end"/>
      </w:r>
    </w:p>
    <w:p w14:paraId="5C8F3E6B" w14:textId="153A72D9" w:rsidR="004828FB" w:rsidRDefault="004828FB">
      <w:pPr>
        <w:pStyle w:val="TOC6"/>
        <w:rPr>
          <w:rFonts w:ascii="Calibri" w:eastAsia="Times New Roman" w:hAnsi="Calibri"/>
          <w:noProof/>
          <w:kern w:val="2"/>
          <w:sz w:val="22"/>
          <w:szCs w:val="22"/>
          <w:lang w:eastAsia="en-GB"/>
        </w:rPr>
      </w:pPr>
      <w:r>
        <w:rPr>
          <w:noProof/>
          <w:lang w:eastAsia="zh-CN"/>
        </w:rPr>
        <w:t>6.1.6.2.5.1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_Toc178171935 \h </w:instrText>
      </w:r>
      <w:r>
        <w:rPr>
          <w:noProof/>
        </w:rPr>
      </w:r>
      <w:r>
        <w:rPr>
          <w:noProof/>
        </w:rPr>
        <w:fldChar w:fldCharType="separate"/>
      </w:r>
      <w:r>
        <w:rPr>
          <w:noProof/>
        </w:rPr>
        <w:t>56</w:t>
      </w:r>
      <w:r>
        <w:rPr>
          <w:noProof/>
        </w:rPr>
        <w:fldChar w:fldCharType="end"/>
      </w:r>
    </w:p>
    <w:p w14:paraId="7E5A72BF" w14:textId="6AAF6D07" w:rsidR="004828FB" w:rsidRDefault="004828FB">
      <w:pPr>
        <w:pStyle w:val="TOC6"/>
        <w:rPr>
          <w:rFonts w:ascii="Calibri" w:eastAsia="Times New Roman" w:hAnsi="Calibri"/>
          <w:noProof/>
          <w:kern w:val="2"/>
          <w:sz w:val="22"/>
          <w:szCs w:val="22"/>
          <w:lang w:eastAsia="en-GB"/>
        </w:rPr>
      </w:pPr>
      <w:r>
        <w:rPr>
          <w:noProof/>
          <w:lang w:eastAsia="zh-CN"/>
        </w:rPr>
        <w:t>6.1.6.2.5.1a</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_Toc178171936 \h </w:instrText>
      </w:r>
      <w:r>
        <w:rPr>
          <w:noProof/>
        </w:rPr>
      </w:r>
      <w:r>
        <w:rPr>
          <w:noProof/>
        </w:rPr>
        <w:fldChar w:fldCharType="separate"/>
      </w:r>
      <w:r>
        <w:rPr>
          <w:noProof/>
        </w:rPr>
        <w:t>56</w:t>
      </w:r>
      <w:r>
        <w:rPr>
          <w:noProof/>
        </w:rPr>
        <w:fldChar w:fldCharType="end"/>
      </w:r>
    </w:p>
    <w:p w14:paraId="6EF10E75" w14:textId="32D10ED8" w:rsidR="004828FB" w:rsidRDefault="004828FB">
      <w:pPr>
        <w:pStyle w:val="TOC6"/>
        <w:rPr>
          <w:rFonts w:ascii="Calibri" w:eastAsia="Times New Roman" w:hAnsi="Calibri"/>
          <w:noProof/>
          <w:kern w:val="2"/>
          <w:sz w:val="22"/>
          <w:szCs w:val="22"/>
          <w:lang w:eastAsia="en-GB"/>
        </w:rPr>
      </w:pPr>
      <w:r>
        <w:rPr>
          <w:noProof/>
          <w:lang w:eastAsia="zh-CN"/>
        </w:rPr>
        <w:t>6.1.6.2.5.2</w:t>
      </w:r>
      <w:r>
        <w:rPr>
          <w:rFonts w:ascii="Calibri" w:eastAsia="Times New Roman" w:hAnsi="Calibri"/>
          <w:noProof/>
          <w:kern w:val="2"/>
          <w:sz w:val="22"/>
          <w:szCs w:val="22"/>
          <w:lang w:eastAsia="en-GB"/>
        </w:rPr>
        <w:tab/>
      </w:r>
      <w:r>
        <w:rPr>
          <w:noProof/>
          <w:lang w:eastAsia="zh-CN"/>
        </w:rPr>
        <w:t>Type NEFChargingInformation</w:t>
      </w:r>
      <w:r>
        <w:rPr>
          <w:noProof/>
        </w:rPr>
        <w:tab/>
      </w:r>
      <w:r>
        <w:rPr>
          <w:noProof/>
        </w:rPr>
        <w:fldChar w:fldCharType="begin" w:fldLock="1"/>
      </w:r>
      <w:r>
        <w:rPr>
          <w:noProof/>
        </w:rPr>
        <w:instrText xml:space="preserve"> PAGEREF _Toc178171937 \h </w:instrText>
      </w:r>
      <w:r>
        <w:rPr>
          <w:noProof/>
        </w:rPr>
      </w:r>
      <w:r>
        <w:rPr>
          <w:noProof/>
        </w:rPr>
        <w:fldChar w:fldCharType="separate"/>
      </w:r>
      <w:r>
        <w:rPr>
          <w:noProof/>
        </w:rPr>
        <w:t>57</w:t>
      </w:r>
      <w:r>
        <w:rPr>
          <w:noProof/>
        </w:rPr>
        <w:fldChar w:fldCharType="end"/>
      </w:r>
    </w:p>
    <w:p w14:paraId="30C48F1F" w14:textId="040262EE" w:rsidR="004828FB" w:rsidRDefault="004828FB">
      <w:pPr>
        <w:pStyle w:val="TOC5"/>
        <w:rPr>
          <w:rFonts w:ascii="Calibri" w:eastAsia="Times New Roman" w:hAnsi="Calibri"/>
          <w:noProof/>
          <w:kern w:val="2"/>
          <w:sz w:val="22"/>
          <w:szCs w:val="22"/>
          <w:lang w:eastAsia="en-GB"/>
        </w:rPr>
      </w:pPr>
      <w:r>
        <w:rPr>
          <w:noProof/>
          <w:lang w:eastAsia="zh-CN"/>
        </w:rPr>
        <w:t>6.1.6.2.6</w:t>
      </w:r>
      <w:r>
        <w:rPr>
          <w:rFonts w:ascii="Calibri" w:eastAsia="Times New Roman" w:hAnsi="Calibri"/>
          <w:noProof/>
          <w:kern w:val="2"/>
          <w:sz w:val="22"/>
          <w:szCs w:val="22"/>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_Toc178171938 \h </w:instrText>
      </w:r>
      <w:r>
        <w:rPr>
          <w:noProof/>
        </w:rPr>
      </w:r>
      <w:r>
        <w:rPr>
          <w:noProof/>
        </w:rPr>
        <w:fldChar w:fldCharType="separate"/>
      </w:r>
      <w:r>
        <w:rPr>
          <w:noProof/>
        </w:rPr>
        <w:t>57</w:t>
      </w:r>
      <w:r>
        <w:rPr>
          <w:noProof/>
        </w:rPr>
        <w:fldChar w:fldCharType="end"/>
      </w:r>
    </w:p>
    <w:p w14:paraId="7FB37266" w14:textId="728DFE6B" w:rsidR="004828FB" w:rsidRDefault="004828FB">
      <w:pPr>
        <w:pStyle w:val="TOC6"/>
        <w:rPr>
          <w:rFonts w:ascii="Calibri" w:eastAsia="Times New Roman" w:hAnsi="Calibri"/>
          <w:noProof/>
          <w:kern w:val="2"/>
          <w:sz w:val="22"/>
          <w:szCs w:val="22"/>
          <w:lang w:eastAsia="en-GB"/>
        </w:rPr>
      </w:pPr>
      <w:r>
        <w:rPr>
          <w:noProof/>
          <w:lang w:eastAsia="zh-CN"/>
        </w:rPr>
        <w:t>6.1.6.2.6.1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_Toc178171939 \h </w:instrText>
      </w:r>
      <w:r>
        <w:rPr>
          <w:noProof/>
        </w:rPr>
      </w:r>
      <w:r>
        <w:rPr>
          <w:noProof/>
        </w:rPr>
        <w:fldChar w:fldCharType="separate"/>
      </w:r>
      <w:r>
        <w:rPr>
          <w:noProof/>
        </w:rPr>
        <w:t>57</w:t>
      </w:r>
      <w:r>
        <w:rPr>
          <w:noProof/>
        </w:rPr>
        <w:fldChar w:fldCharType="end"/>
      </w:r>
    </w:p>
    <w:p w14:paraId="2238A09A" w14:textId="4CB75B28" w:rsidR="004828FB" w:rsidRDefault="004828FB">
      <w:pPr>
        <w:pStyle w:val="TOC6"/>
        <w:rPr>
          <w:rFonts w:ascii="Calibri" w:eastAsia="Times New Roman" w:hAnsi="Calibri"/>
          <w:noProof/>
          <w:kern w:val="2"/>
          <w:sz w:val="22"/>
          <w:szCs w:val="22"/>
          <w:lang w:eastAsia="en-GB"/>
        </w:rPr>
      </w:pPr>
      <w:r>
        <w:rPr>
          <w:noProof/>
          <w:lang w:eastAsia="zh-CN"/>
        </w:rPr>
        <w:t>6.1.6.2.6.2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_Toc178171940 \h </w:instrText>
      </w:r>
      <w:r>
        <w:rPr>
          <w:noProof/>
        </w:rPr>
      </w:r>
      <w:r>
        <w:rPr>
          <w:noProof/>
        </w:rPr>
        <w:fldChar w:fldCharType="separate"/>
      </w:r>
      <w:r>
        <w:rPr>
          <w:noProof/>
        </w:rPr>
        <w:t>57</w:t>
      </w:r>
      <w:r>
        <w:rPr>
          <w:noProof/>
        </w:rPr>
        <w:fldChar w:fldCharType="end"/>
      </w:r>
    </w:p>
    <w:p w14:paraId="7175FCFF" w14:textId="12C623F0" w:rsidR="004828FB" w:rsidRDefault="004828FB">
      <w:pPr>
        <w:pStyle w:val="TOC6"/>
        <w:rPr>
          <w:rFonts w:ascii="Calibri" w:eastAsia="Times New Roman" w:hAnsi="Calibri"/>
          <w:noProof/>
          <w:kern w:val="2"/>
          <w:sz w:val="22"/>
          <w:szCs w:val="22"/>
          <w:lang w:eastAsia="en-GB"/>
        </w:rPr>
      </w:pPr>
      <w:r>
        <w:rPr>
          <w:noProof/>
          <w:lang w:eastAsia="zh-CN"/>
        </w:rPr>
        <w:t>6.1.6.2.6.3</w:t>
      </w:r>
      <w:r>
        <w:rPr>
          <w:rFonts w:ascii="Calibri" w:eastAsia="Times New Roman" w:hAnsi="Calibri"/>
          <w:noProof/>
          <w:kern w:val="2"/>
          <w:sz w:val="22"/>
          <w:szCs w:val="22"/>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_Toc178171941 \h </w:instrText>
      </w:r>
      <w:r>
        <w:rPr>
          <w:noProof/>
        </w:rPr>
      </w:r>
      <w:r>
        <w:rPr>
          <w:noProof/>
        </w:rPr>
        <w:fldChar w:fldCharType="separate"/>
      </w:r>
      <w:r>
        <w:rPr>
          <w:noProof/>
        </w:rPr>
        <w:t>58</w:t>
      </w:r>
      <w:r>
        <w:rPr>
          <w:noProof/>
        </w:rPr>
        <w:fldChar w:fldCharType="end"/>
      </w:r>
    </w:p>
    <w:p w14:paraId="5677C6A9" w14:textId="28B594A5" w:rsidR="004828FB" w:rsidRDefault="004828FB">
      <w:pPr>
        <w:pStyle w:val="TOC6"/>
        <w:rPr>
          <w:rFonts w:ascii="Calibri" w:eastAsia="Times New Roman" w:hAnsi="Calibri"/>
          <w:noProof/>
          <w:kern w:val="2"/>
          <w:sz w:val="22"/>
          <w:szCs w:val="22"/>
          <w:lang w:eastAsia="en-GB"/>
        </w:rPr>
      </w:pPr>
      <w:r>
        <w:rPr>
          <w:noProof/>
          <w:lang w:eastAsia="zh-CN"/>
        </w:rPr>
        <w:t>6.1.6.2.6.4</w:t>
      </w:r>
      <w:r>
        <w:rPr>
          <w:rFonts w:ascii="Calibri" w:eastAsia="Times New Roman" w:hAnsi="Calibri"/>
          <w:noProof/>
          <w:kern w:val="2"/>
          <w:sz w:val="22"/>
          <w:szCs w:val="22"/>
          <w:lang w:eastAsia="en-GB"/>
        </w:rPr>
        <w:tab/>
      </w:r>
      <w:r>
        <w:rPr>
          <w:noProof/>
          <w:lang w:eastAsia="zh-CN"/>
        </w:rPr>
        <w:t>Type ServiceProfileChargingInformation</w:t>
      </w:r>
      <w:r>
        <w:rPr>
          <w:noProof/>
        </w:rPr>
        <w:tab/>
      </w:r>
      <w:r>
        <w:rPr>
          <w:noProof/>
        </w:rPr>
        <w:fldChar w:fldCharType="begin" w:fldLock="1"/>
      </w:r>
      <w:r>
        <w:rPr>
          <w:noProof/>
        </w:rPr>
        <w:instrText xml:space="preserve"> PAGEREF _Toc178171942 \h </w:instrText>
      </w:r>
      <w:r>
        <w:rPr>
          <w:noProof/>
        </w:rPr>
      </w:r>
      <w:r>
        <w:rPr>
          <w:noProof/>
        </w:rPr>
        <w:fldChar w:fldCharType="separate"/>
      </w:r>
      <w:r>
        <w:rPr>
          <w:noProof/>
        </w:rPr>
        <w:t>59</w:t>
      </w:r>
      <w:r>
        <w:rPr>
          <w:noProof/>
        </w:rPr>
        <w:fldChar w:fldCharType="end"/>
      </w:r>
    </w:p>
    <w:p w14:paraId="4C0D1D55" w14:textId="67200057" w:rsidR="004828FB" w:rsidRDefault="004828FB">
      <w:pPr>
        <w:pStyle w:val="TOC6"/>
        <w:rPr>
          <w:rFonts w:ascii="Calibri" w:eastAsia="Times New Roman" w:hAnsi="Calibri"/>
          <w:noProof/>
          <w:kern w:val="2"/>
          <w:sz w:val="22"/>
          <w:szCs w:val="22"/>
          <w:lang w:eastAsia="en-GB"/>
        </w:rPr>
      </w:pPr>
      <w:r>
        <w:rPr>
          <w:noProof/>
          <w:lang w:eastAsia="zh-CN"/>
        </w:rPr>
        <w:t>6.1.6.2.6.5</w:t>
      </w:r>
      <w:r>
        <w:rPr>
          <w:rFonts w:ascii="Calibri" w:eastAsia="Times New Roman" w:hAnsi="Calibri"/>
          <w:noProof/>
          <w:kern w:val="2"/>
          <w:sz w:val="22"/>
          <w:szCs w:val="22"/>
          <w:lang w:eastAsia="en-GB"/>
        </w:rPr>
        <w:tab/>
      </w:r>
      <w:r>
        <w:rPr>
          <w:noProof/>
          <w:lang w:eastAsia="zh-CN"/>
        </w:rPr>
        <w:t xml:space="preserve">Type </w:t>
      </w:r>
      <w:r w:rsidRPr="00F25534">
        <w:rPr>
          <w:rFonts w:cs="Arial"/>
          <w:noProof/>
          <w:snapToGrid w:val="0"/>
        </w:rPr>
        <w:t>Throughput</w:t>
      </w:r>
      <w:r>
        <w:rPr>
          <w:noProof/>
        </w:rPr>
        <w:tab/>
      </w:r>
      <w:r>
        <w:rPr>
          <w:noProof/>
        </w:rPr>
        <w:fldChar w:fldCharType="begin" w:fldLock="1"/>
      </w:r>
      <w:r>
        <w:rPr>
          <w:noProof/>
        </w:rPr>
        <w:instrText xml:space="preserve"> PAGEREF _Toc178171943 \h </w:instrText>
      </w:r>
      <w:r>
        <w:rPr>
          <w:noProof/>
        </w:rPr>
      </w:r>
      <w:r>
        <w:rPr>
          <w:noProof/>
        </w:rPr>
        <w:fldChar w:fldCharType="separate"/>
      </w:r>
      <w:r>
        <w:rPr>
          <w:noProof/>
        </w:rPr>
        <w:t>60</w:t>
      </w:r>
      <w:r>
        <w:rPr>
          <w:noProof/>
        </w:rPr>
        <w:fldChar w:fldCharType="end"/>
      </w:r>
    </w:p>
    <w:p w14:paraId="2E2B1AD9" w14:textId="6AB4BD69" w:rsidR="004828FB" w:rsidRDefault="004828FB">
      <w:pPr>
        <w:pStyle w:val="TOC5"/>
        <w:rPr>
          <w:rFonts w:ascii="Calibri" w:eastAsia="Times New Roman" w:hAnsi="Calibri"/>
          <w:noProof/>
          <w:kern w:val="2"/>
          <w:sz w:val="22"/>
          <w:szCs w:val="22"/>
          <w:lang w:eastAsia="en-GB"/>
        </w:rPr>
      </w:pPr>
      <w:r>
        <w:rPr>
          <w:noProof/>
          <w:lang w:eastAsia="zh-CN"/>
        </w:rPr>
        <w:t>6.1.6.2.7</w:t>
      </w:r>
      <w:r>
        <w:rPr>
          <w:rFonts w:ascii="Calibri" w:eastAsia="Times New Roman" w:hAnsi="Calibri"/>
          <w:noProof/>
          <w:kern w:val="2"/>
          <w:sz w:val="22"/>
          <w:szCs w:val="22"/>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_Toc178171944 \h </w:instrText>
      </w:r>
      <w:r>
        <w:rPr>
          <w:noProof/>
        </w:rPr>
      </w:r>
      <w:r>
        <w:rPr>
          <w:noProof/>
        </w:rPr>
        <w:fldChar w:fldCharType="separate"/>
      </w:r>
      <w:r>
        <w:rPr>
          <w:noProof/>
        </w:rPr>
        <w:t>60</w:t>
      </w:r>
      <w:r>
        <w:rPr>
          <w:noProof/>
        </w:rPr>
        <w:fldChar w:fldCharType="end"/>
      </w:r>
    </w:p>
    <w:p w14:paraId="46B1CFEC" w14:textId="2A27F1DC" w:rsidR="004828FB" w:rsidRDefault="004828FB">
      <w:pPr>
        <w:pStyle w:val="TOC6"/>
        <w:rPr>
          <w:rFonts w:ascii="Calibri" w:eastAsia="Times New Roman" w:hAnsi="Calibri"/>
          <w:noProof/>
          <w:kern w:val="2"/>
          <w:sz w:val="22"/>
          <w:szCs w:val="22"/>
          <w:lang w:eastAsia="en-GB"/>
        </w:rPr>
      </w:pPr>
      <w:r>
        <w:rPr>
          <w:noProof/>
          <w:lang w:eastAsia="zh-CN"/>
        </w:rPr>
        <w:t>6.1.6.2.7.1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_Toc178171945 \h </w:instrText>
      </w:r>
      <w:r>
        <w:rPr>
          <w:noProof/>
        </w:rPr>
      </w:r>
      <w:r>
        <w:rPr>
          <w:noProof/>
        </w:rPr>
        <w:fldChar w:fldCharType="separate"/>
      </w:r>
      <w:r>
        <w:rPr>
          <w:noProof/>
        </w:rPr>
        <w:t>60</w:t>
      </w:r>
      <w:r>
        <w:rPr>
          <w:noProof/>
        </w:rPr>
        <w:fldChar w:fldCharType="end"/>
      </w:r>
    </w:p>
    <w:p w14:paraId="2E826973" w14:textId="4305277B" w:rsidR="004828FB" w:rsidRDefault="004828FB">
      <w:pPr>
        <w:pStyle w:val="TOC6"/>
        <w:rPr>
          <w:rFonts w:ascii="Calibri" w:eastAsia="Times New Roman" w:hAnsi="Calibri"/>
          <w:noProof/>
          <w:kern w:val="2"/>
          <w:sz w:val="22"/>
          <w:szCs w:val="22"/>
          <w:lang w:eastAsia="en-GB"/>
        </w:rPr>
      </w:pPr>
      <w:r>
        <w:rPr>
          <w:noProof/>
          <w:lang w:eastAsia="zh-CN"/>
        </w:rPr>
        <w:t>6.1.6.2.7.2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_Toc178171946 \h </w:instrText>
      </w:r>
      <w:r>
        <w:rPr>
          <w:noProof/>
        </w:rPr>
      </w:r>
      <w:r>
        <w:rPr>
          <w:noProof/>
        </w:rPr>
        <w:fldChar w:fldCharType="separate"/>
      </w:r>
      <w:r>
        <w:rPr>
          <w:noProof/>
        </w:rPr>
        <w:t>60</w:t>
      </w:r>
      <w:r>
        <w:rPr>
          <w:noProof/>
        </w:rPr>
        <w:fldChar w:fldCharType="end"/>
      </w:r>
    </w:p>
    <w:p w14:paraId="5C143D03" w14:textId="15DB408A" w:rsidR="004828FB" w:rsidRDefault="004828FB">
      <w:pPr>
        <w:pStyle w:val="TOC6"/>
        <w:rPr>
          <w:rFonts w:ascii="Calibri" w:eastAsia="Times New Roman" w:hAnsi="Calibri"/>
          <w:noProof/>
          <w:kern w:val="2"/>
          <w:sz w:val="22"/>
          <w:szCs w:val="22"/>
          <w:lang w:eastAsia="en-GB"/>
        </w:rPr>
      </w:pPr>
      <w:r>
        <w:rPr>
          <w:noProof/>
          <w:lang w:eastAsia="zh-CN"/>
        </w:rPr>
        <w:t>6.1.6.2.7.3</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_Toc178171947 \h </w:instrText>
      </w:r>
      <w:r>
        <w:rPr>
          <w:noProof/>
        </w:rPr>
      </w:r>
      <w:r>
        <w:rPr>
          <w:noProof/>
        </w:rPr>
        <w:fldChar w:fldCharType="separate"/>
      </w:r>
      <w:r>
        <w:rPr>
          <w:noProof/>
        </w:rPr>
        <w:t>60</w:t>
      </w:r>
      <w:r>
        <w:rPr>
          <w:noProof/>
        </w:rPr>
        <w:fldChar w:fldCharType="end"/>
      </w:r>
    </w:p>
    <w:p w14:paraId="0F758CEF" w14:textId="2BD89E98" w:rsidR="004828FB" w:rsidRDefault="004828FB">
      <w:pPr>
        <w:pStyle w:val="TOC6"/>
        <w:rPr>
          <w:rFonts w:ascii="Calibri" w:eastAsia="Times New Roman" w:hAnsi="Calibri"/>
          <w:noProof/>
          <w:kern w:val="2"/>
          <w:sz w:val="22"/>
          <w:szCs w:val="22"/>
          <w:lang w:eastAsia="en-GB"/>
        </w:rPr>
      </w:pPr>
      <w:r>
        <w:rPr>
          <w:noProof/>
          <w:lang w:eastAsia="zh-CN"/>
        </w:rPr>
        <w:t>6.1.6.2.7.4</w:t>
      </w:r>
      <w:r>
        <w:rPr>
          <w:rFonts w:ascii="Calibri" w:eastAsia="Times New Roman" w:hAnsi="Calibri"/>
          <w:noProof/>
          <w:kern w:val="2"/>
          <w:sz w:val="22"/>
          <w:szCs w:val="22"/>
          <w:lang w:eastAsia="en-GB"/>
        </w:rPr>
        <w:tab/>
      </w:r>
      <w:r>
        <w:rPr>
          <w:noProof/>
          <w:lang w:eastAsia="zh-CN"/>
        </w:rPr>
        <w:t>Type NSPAChargingInformation</w:t>
      </w:r>
      <w:r>
        <w:rPr>
          <w:noProof/>
        </w:rPr>
        <w:tab/>
      </w:r>
      <w:r>
        <w:rPr>
          <w:noProof/>
        </w:rPr>
        <w:fldChar w:fldCharType="begin" w:fldLock="1"/>
      </w:r>
      <w:r>
        <w:rPr>
          <w:noProof/>
        </w:rPr>
        <w:instrText xml:space="preserve"> PAGEREF _Toc178171948 \h </w:instrText>
      </w:r>
      <w:r>
        <w:rPr>
          <w:noProof/>
        </w:rPr>
      </w:r>
      <w:r>
        <w:rPr>
          <w:noProof/>
        </w:rPr>
        <w:fldChar w:fldCharType="separate"/>
      </w:r>
      <w:r>
        <w:rPr>
          <w:noProof/>
        </w:rPr>
        <w:t>61</w:t>
      </w:r>
      <w:r>
        <w:rPr>
          <w:noProof/>
        </w:rPr>
        <w:fldChar w:fldCharType="end"/>
      </w:r>
    </w:p>
    <w:p w14:paraId="2BAC756E" w14:textId="01FAF8B1" w:rsidR="004828FB" w:rsidRDefault="004828FB">
      <w:pPr>
        <w:pStyle w:val="TOC6"/>
        <w:rPr>
          <w:rFonts w:ascii="Calibri" w:eastAsia="Times New Roman" w:hAnsi="Calibri"/>
          <w:noProof/>
          <w:kern w:val="2"/>
          <w:sz w:val="22"/>
          <w:szCs w:val="22"/>
          <w:lang w:eastAsia="en-GB"/>
        </w:rPr>
      </w:pPr>
      <w:r>
        <w:rPr>
          <w:noProof/>
          <w:lang w:eastAsia="zh-CN"/>
        </w:rPr>
        <w:t>6.1.6.2.7.5</w:t>
      </w:r>
      <w:r>
        <w:rPr>
          <w:rFonts w:ascii="Calibri" w:eastAsia="Times New Roman" w:hAnsi="Calibri"/>
          <w:noProof/>
          <w:kern w:val="2"/>
          <w:sz w:val="22"/>
          <w:szCs w:val="22"/>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_Toc178171949 \h </w:instrText>
      </w:r>
      <w:r>
        <w:rPr>
          <w:noProof/>
        </w:rPr>
      </w:r>
      <w:r>
        <w:rPr>
          <w:noProof/>
        </w:rPr>
        <w:fldChar w:fldCharType="separate"/>
      </w:r>
      <w:r>
        <w:rPr>
          <w:noProof/>
        </w:rPr>
        <w:t>61</w:t>
      </w:r>
      <w:r>
        <w:rPr>
          <w:noProof/>
        </w:rPr>
        <w:fldChar w:fldCharType="end"/>
      </w:r>
    </w:p>
    <w:p w14:paraId="1221D72D" w14:textId="704E054E" w:rsidR="004828FB" w:rsidRDefault="004828FB">
      <w:pPr>
        <w:pStyle w:val="TOC4"/>
        <w:rPr>
          <w:rFonts w:ascii="Calibri" w:eastAsia="Times New Roman" w:hAnsi="Calibri"/>
          <w:noProof/>
          <w:kern w:val="2"/>
          <w:sz w:val="22"/>
          <w:szCs w:val="22"/>
          <w:lang w:eastAsia="en-GB"/>
        </w:rPr>
      </w:pPr>
      <w:r>
        <w:rPr>
          <w:noProof/>
        </w:rPr>
        <w:t>6.1.6.3</w:t>
      </w:r>
      <w:r>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_Toc178171950 \h </w:instrText>
      </w:r>
      <w:r>
        <w:rPr>
          <w:noProof/>
        </w:rPr>
      </w:r>
      <w:r>
        <w:rPr>
          <w:noProof/>
        </w:rPr>
        <w:fldChar w:fldCharType="separate"/>
      </w:r>
      <w:r>
        <w:rPr>
          <w:noProof/>
        </w:rPr>
        <w:t>61</w:t>
      </w:r>
      <w:r>
        <w:rPr>
          <w:noProof/>
        </w:rPr>
        <w:fldChar w:fldCharType="end"/>
      </w:r>
    </w:p>
    <w:p w14:paraId="3748A780" w14:textId="4157E84A" w:rsidR="004828FB" w:rsidRDefault="004828FB">
      <w:pPr>
        <w:pStyle w:val="TOC5"/>
        <w:rPr>
          <w:rFonts w:ascii="Calibri" w:eastAsia="Times New Roman" w:hAnsi="Calibri"/>
          <w:noProof/>
          <w:kern w:val="2"/>
          <w:sz w:val="22"/>
          <w:szCs w:val="22"/>
          <w:lang w:eastAsia="en-GB"/>
        </w:rPr>
      </w:pPr>
      <w:r>
        <w:rPr>
          <w:noProof/>
        </w:rPr>
        <w:t>6.1.6.3.1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_Toc178171951 \h </w:instrText>
      </w:r>
      <w:r>
        <w:rPr>
          <w:noProof/>
        </w:rPr>
      </w:r>
      <w:r>
        <w:rPr>
          <w:noProof/>
        </w:rPr>
        <w:fldChar w:fldCharType="separate"/>
      </w:r>
      <w:r>
        <w:rPr>
          <w:noProof/>
        </w:rPr>
        <w:t>61</w:t>
      </w:r>
      <w:r>
        <w:rPr>
          <w:noProof/>
        </w:rPr>
        <w:fldChar w:fldCharType="end"/>
      </w:r>
    </w:p>
    <w:p w14:paraId="794E9E48" w14:textId="11C44A8D" w:rsidR="004828FB" w:rsidRDefault="004828FB">
      <w:pPr>
        <w:pStyle w:val="TOC5"/>
        <w:rPr>
          <w:rFonts w:ascii="Calibri" w:eastAsia="Times New Roman" w:hAnsi="Calibri"/>
          <w:noProof/>
          <w:kern w:val="2"/>
          <w:sz w:val="22"/>
          <w:szCs w:val="22"/>
          <w:lang w:eastAsia="en-GB"/>
        </w:rPr>
      </w:pPr>
      <w:r>
        <w:rPr>
          <w:noProof/>
        </w:rPr>
        <w:t>6.1.6.3.2</w:t>
      </w:r>
      <w:r>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_Toc178171952 \h </w:instrText>
      </w:r>
      <w:r>
        <w:rPr>
          <w:noProof/>
        </w:rPr>
      </w:r>
      <w:r>
        <w:rPr>
          <w:noProof/>
        </w:rPr>
        <w:fldChar w:fldCharType="separate"/>
      </w:r>
      <w:r>
        <w:rPr>
          <w:noProof/>
        </w:rPr>
        <w:t>61</w:t>
      </w:r>
      <w:r>
        <w:rPr>
          <w:noProof/>
        </w:rPr>
        <w:fldChar w:fldCharType="end"/>
      </w:r>
    </w:p>
    <w:p w14:paraId="581B269E" w14:textId="46EFEE7E" w:rsidR="004828FB" w:rsidRDefault="004828FB">
      <w:pPr>
        <w:pStyle w:val="TOC5"/>
        <w:rPr>
          <w:rFonts w:ascii="Calibri" w:eastAsia="Times New Roman" w:hAnsi="Calibri"/>
          <w:noProof/>
          <w:kern w:val="2"/>
          <w:sz w:val="22"/>
          <w:szCs w:val="22"/>
          <w:lang w:eastAsia="en-GB"/>
        </w:rPr>
      </w:pPr>
      <w:r>
        <w:rPr>
          <w:noProof/>
        </w:rPr>
        <w:t>6.1.6.3.3</w:t>
      </w:r>
      <w:r>
        <w:rPr>
          <w:rFonts w:ascii="Calibri" w:eastAsia="Times New Roman" w:hAnsi="Calibri"/>
          <w:noProof/>
          <w:kern w:val="2"/>
          <w:sz w:val="22"/>
          <w:szCs w:val="22"/>
          <w:lang w:eastAsia="en-GB"/>
        </w:rPr>
        <w:tab/>
      </w:r>
      <w:r>
        <w:rPr>
          <w:noProof/>
        </w:rPr>
        <w:t>Enumeration: NotificationType</w:t>
      </w:r>
      <w:r>
        <w:rPr>
          <w:noProof/>
        </w:rPr>
        <w:tab/>
      </w:r>
      <w:r>
        <w:rPr>
          <w:noProof/>
        </w:rPr>
        <w:fldChar w:fldCharType="begin" w:fldLock="1"/>
      </w:r>
      <w:r>
        <w:rPr>
          <w:noProof/>
        </w:rPr>
        <w:instrText xml:space="preserve"> PAGEREF _Toc178171953 \h </w:instrText>
      </w:r>
      <w:r>
        <w:rPr>
          <w:noProof/>
        </w:rPr>
      </w:r>
      <w:r>
        <w:rPr>
          <w:noProof/>
        </w:rPr>
        <w:fldChar w:fldCharType="separate"/>
      </w:r>
      <w:r>
        <w:rPr>
          <w:noProof/>
        </w:rPr>
        <w:t>61</w:t>
      </w:r>
      <w:r>
        <w:rPr>
          <w:noProof/>
        </w:rPr>
        <w:fldChar w:fldCharType="end"/>
      </w:r>
    </w:p>
    <w:p w14:paraId="24A55BFC" w14:textId="177ADD7A" w:rsidR="004828FB" w:rsidRDefault="004828FB">
      <w:pPr>
        <w:pStyle w:val="TOC5"/>
        <w:rPr>
          <w:rFonts w:ascii="Calibri" w:eastAsia="Times New Roman" w:hAnsi="Calibri"/>
          <w:noProof/>
          <w:kern w:val="2"/>
          <w:sz w:val="22"/>
          <w:szCs w:val="22"/>
          <w:lang w:eastAsia="en-GB"/>
        </w:rPr>
      </w:pPr>
      <w:r>
        <w:rPr>
          <w:noProof/>
        </w:rPr>
        <w:t>6.1.6.3.4</w:t>
      </w:r>
      <w:r>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_Toc178171954 \h </w:instrText>
      </w:r>
      <w:r>
        <w:rPr>
          <w:noProof/>
        </w:rPr>
      </w:r>
      <w:r>
        <w:rPr>
          <w:noProof/>
        </w:rPr>
        <w:fldChar w:fldCharType="separate"/>
      </w:r>
      <w:r>
        <w:rPr>
          <w:noProof/>
        </w:rPr>
        <w:t>62</w:t>
      </w:r>
      <w:r>
        <w:rPr>
          <w:noProof/>
        </w:rPr>
        <w:fldChar w:fldCharType="end"/>
      </w:r>
    </w:p>
    <w:p w14:paraId="76C68B31" w14:textId="5D0E202A" w:rsidR="004828FB" w:rsidRDefault="004828FB">
      <w:pPr>
        <w:pStyle w:val="TOC5"/>
        <w:rPr>
          <w:rFonts w:ascii="Calibri" w:eastAsia="Times New Roman" w:hAnsi="Calibri"/>
          <w:noProof/>
          <w:kern w:val="2"/>
          <w:sz w:val="22"/>
          <w:szCs w:val="22"/>
          <w:lang w:eastAsia="en-GB"/>
        </w:rPr>
      </w:pPr>
      <w:r>
        <w:rPr>
          <w:noProof/>
        </w:rPr>
        <w:t>6.1.6.3.5</w:t>
      </w:r>
      <w:r>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_Toc178171955 \h </w:instrText>
      </w:r>
      <w:r>
        <w:rPr>
          <w:noProof/>
        </w:rPr>
      </w:r>
      <w:r>
        <w:rPr>
          <w:noProof/>
        </w:rPr>
        <w:fldChar w:fldCharType="separate"/>
      </w:r>
      <w:r>
        <w:rPr>
          <w:noProof/>
        </w:rPr>
        <w:t>62</w:t>
      </w:r>
      <w:r>
        <w:rPr>
          <w:noProof/>
        </w:rPr>
        <w:fldChar w:fldCharType="end"/>
      </w:r>
    </w:p>
    <w:p w14:paraId="39D6BCEE" w14:textId="5199D505" w:rsidR="004828FB" w:rsidRDefault="004828FB">
      <w:pPr>
        <w:pStyle w:val="TOC5"/>
        <w:rPr>
          <w:rFonts w:ascii="Calibri" w:eastAsia="Times New Roman" w:hAnsi="Calibri"/>
          <w:noProof/>
          <w:kern w:val="2"/>
          <w:sz w:val="22"/>
          <w:szCs w:val="22"/>
          <w:lang w:eastAsia="en-GB"/>
        </w:rPr>
      </w:pPr>
      <w:r>
        <w:rPr>
          <w:noProof/>
        </w:rPr>
        <w:t>6.1.6.3.6</w:t>
      </w:r>
      <w:r>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_Toc178171956 \h </w:instrText>
      </w:r>
      <w:r>
        <w:rPr>
          <w:noProof/>
        </w:rPr>
      </w:r>
      <w:r>
        <w:rPr>
          <w:noProof/>
        </w:rPr>
        <w:fldChar w:fldCharType="separate"/>
      </w:r>
      <w:r>
        <w:rPr>
          <w:noProof/>
        </w:rPr>
        <w:t>63</w:t>
      </w:r>
      <w:r>
        <w:rPr>
          <w:noProof/>
        </w:rPr>
        <w:fldChar w:fldCharType="end"/>
      </w:r>
    </w:p>
    <w:p w14:paraId="7E1AC01D" w14:textId="22507EAA" w:rsidR="004828FB" w:rsidRDefault="004828FB">
      <w:pPr>
        <w:pStyle w:val="TOC5"/>
        <w:rPr>
          <w:rFonts w:ascii="Calibri" w:eastAsia="Times New Roman" w:hAnsi="Calibri"/>
          <w:noProof/>
          <w:kern w:val="2"/>
          <w:sz w:val="22"/>
          <w:szCs w:val="22"/>
          <w:lang w:eastAsia="en-GB"/>
        </w:rPr>
      </w:pPr>
      <w:r>
        <w:rPr>
          <w:noProof/>
        </w:rPr>
        <w:t>6.1.6.3.7</w:t>
      </w:r>
      <w:r>
        <w:rPr>
          <w:rFonts w:ascii="Calibri" w:eastAsia="Times New Roman" w:hAnsi="Calibri"/>
          <w:noProof/>
          <w:kern w:val="2"/>
          <w:sz w:val="22"/>
          <w:szCs w:val="22"/>
          <w:lang w:eastAsia="en-GB"/>
        </w:rPr>
        <w:tab/>
      </w:r>
      <w:r>
        <w:rPr>
          <w:noProof/>
        </w:rPr>
        <w:t>Enumeration: FinalUnitAction</w:t>
      </w:r>
      <w:r>
        <w:rPr>
          <w:noProof/>
        </w:rPr>
        <w:tab/>
      </w:r>
      <w:r>
        <w:rPr>
          <w:noProof/>
        </w:rPr>
        <w:fldChar w:fldCharType="begin" w:fldLock="1"/>
      </w:r>
      <w:r>
        <w:rPr>
          <w:noProof/>
        </w:rPr>
        <w:instrText xml:space="preserve"> PAGEREF _Toc178171957 \h </w:instrText>
      </w:r>
      <w:r>
        <w:rPr>
          <w:noProof/>
        </w:rPr>
      </w:r>
      <w:r>
        <w:rPr>
          <w:noProof/>
        </w:rPr>
        <w:fldChar w:fldCharType="separate"/>
      </w:r>
      <w:r>
        <w:rPr>
          <w:noProof/>
        </w:rPr>
        <w:t>65</w:t>
      </w:r>
      <w:r>
        <w:rPr>
          <w:noProof/>
        </w:rPr>
        <w:fldChar w:fldCharType="end"/>
      </w:r>
    </w:p>
    <w:p w14:paraId="63490794" w14:textId="25907953" w:rsidR="004828FB" w:rsidRDefault="004828FB">
      <w:pPr>
        <w:pStyle w:val="TOC5"/>
        <w:rPr>
          <w:rFonts w:ascii="Calibri" w:eastAsia="Times New Roman" w:hAnsi="Calibri"/>
          <w:noProof/>
          <w:kern w:val="2"/>
          <w:sz w:val="22"/>
          <w:szCs w:val="22"/>
          <w:lang w:eastAsia="en-GB"/>
        </w:rPr>
      </w:pPr>
      <w:r>
        <w:rPr>
          <w:noProof/>
        </w:rPr>
        <w:t>6.1.6.3.8</w:t>
      </w:r>
      <w:r>
        <w:rPr>
          <w:rFonts w:ascii="Calibri" w:eastAsia="Times New Roman" w:hAnsi="Calibri"/>
          <w:noProof/>
          <w:kern w:val="2"/>
          <w:sz w:val="22"/>
          <w:szCs w:val="22"/>
          <w:lang w:eastAsia="en-GB"/>
        </w:rPr>
        <w:tab/>
      </w:r>
      <w:r>
        <w:rPr>
          <w:noProof/>
        </w:rPr>
        <w:t>Enumeration: RedirectAddressType</w:t>
      </w:r>
      <w:r>
        <w:rPr>
          <w:noProof/>
        </w:rPr>
        <w:tab/>
      </w:r>
      <w:r>
        <w:rPr>
          <w:noProof/>
        </w:rPr>
        <w:fldChar w:fldCharType="begin" w:fldLock="1"/>
      </w:r>
      <w:r>
        <w:rPr>
          <w:noProof/>
        </w:rPr>
        <w:instrText xml:space="preserve"> PAGEREF _Toc178171958 \h </w:instrText>
      </w:r>
      <w:r>
        <w:rPr>
          <w:noProof/>
        </w:rPr>
      </w:r>
      <w:r>
        <w:rPr>
          <w:noProof/>
        </w:rPr>
        <w:fldChar w:fldCharType="separate"/>
      </w:r>
      <w:r>
        <w:rPr>
          <w:noProof/>
        </w:rPr>
        <w:t>65</w:t>
      </w:r>
      <w:r>
        <w:rPr>
          <w:noProof/>
        </w:rPr>
        <w:fldChar w:fldCharType="end"/>
      </w:r>
    </w:p>
    <w:p w14:paraId="03B49A1A" w14:textId="470052E2" w:rsidR="004828FB" w:rsidRDefault="004828FB">
      <w:pPr>
        <w:pStyle w:val="TOC5"/>
        <w:rPr>
          <w:rFonts w:ascii="Calibri" w:eastAsia="Times New Roman" w:hAnsi="Calibri"/>
          <w:noProof/>
          <w:kern w:val="2"/>
          <w:sz w:val="22"/>
          <w:szCs w:val="22"/>
          <w:lang w:eastAsia="en-GB"/>
        </w:rPr>
      </w:pPr>
      <w:r>
        <w:rPr>
          <w:noProof/>
        </w:rPr>
        <w:t>6.1.6.3.9</w:t>
      </w:r>
      <w:r>
        <w:rPr>
          <w:rFonts w:ascii="Calibri" w:eastAsia="Times New Roman" w:hAnsi="Calibri"/>
          <w:noProof/>
          <w:kern w:val="2"/>
          <w:sz w:val="22"/>
          <w:szCs w:val="22"/>
          <w:lang w:eastAsia="en-GB"/>
        </w:rPr>
        <w:tab/>
      </w:r>
      <w:r>
        <w:rPr>
          <w:noProof/>
        </w:rPr>
        <w:t>Enumeration: TriggerCategory</w:t>
      </w:r>
      <w:r>
        <w:rPr>
          <w:noProof/>
        </w:rPr>
        <w:tab/>
      </w:r>
      <w:r>
        <w:rPr>
          <w:noProof/>
        </w:rPr>
        <w:fldChar w:fldCharType="begin" w:fldLock="1"/>
      </w:r>
      <w:r>
        <w:rPr>
          <w:noProof/>
        </w:rPr>
        <w:instrText xml:space="preserve"> PAGEREF _Toc178171959 \h </w:instrText>
      </w:r>
      <w:r>
        <w:rPr>
          <w:noProof/>
        </w:rPr>
      </w:r>
      <w:r>
        <w:rPr>
          <w:noProof/>
        </w:rPr>
        <w:fldChar w:fldCharType="separate"/>
      </w:r>
      <w:r>
        <w:rPr>
          <w:noProof/>
        </w:rPr>
        <w:t>65</w:t>
      </w:r>
      <w:r>
        <w:rPr>
          <w:noProof/>
        </w:rPr>
        <w:fldChar w:fldCharType="end"/>
      </w:r>
    </w:p>
    <w:p w14:paraId="4288890C" w14:textId="3F007816" w:rsidR="004828FB" w:rsidRDefault="004828FB">
      <w:pPr>
        <w:pStyle w:val="TOC5"/>
        <w:rPr>
          <w:rFonts w:ascii="Calibri" w:eastAsia="Times New Roman" w:hAnsi="Calibri"/>
          <w:noProof/>
          <w:kern w:val="2"/>
          <w:sz w:val="22"/>
          <w:szCs w:val="22"/>
          <w:lang w:eastAsia="en-GB"/>
        </w:rPr>
      </w:pPr>
      <w:r>
        <w:rPr>
          <w:noProof/>
        </w:rPr>
        <w:t>6.1.6.3.10</w:t>
      </w:r>
      <w:r>
        <w:rPr>
          <w:rFonts w:ascii="Calibri" w:eastAsia="Times New Roman" w:hAnsi="Calibri"/>
          <w:noProof/>
          <w:kern w:val="2"/>
          <w:sz w:val="22"/>
          <w:szCs w:val="22"/>
          <w:lang w:eastAsia="en-GB"/>
        </w:rPr>
        <w:tab/>
      </w:r>
      <w:r>
        <w:rPr>
          <w:noProof/>
        </w:rPr>
        <w:t>Enumeration: QuotaManagementIndicator</w:t>
      </w:r>
      <w:r>
        <w:rPr>
          <w:noProof/>
        </w:rPr>
        <w:tab/>
      </w:r>
      <w:r>
        <w:rPr>
          <w:noProof/>
        </w:rPr>
        <w:fldChar w:fldCharType="begin" w:fldLock="1"/>
      </w:r>
      <w:r>
        <w:rPr>
          <w:noProof/>
        </w:rPr>
        <w:instrText xml:space="preserve"> PAGEREF _Toc178171960 \h </w:instrText>
      </w:r>
      <w:r>
        <w:rPr>
          <w:noProof/>
        </w:rPr>
      </w:r>
      <w:r>
        <w:rPr>
          <w:noProof/>
        </w:rPr>
        <w:fldChar w:fldCharType="separate"/>
      </w:r>
      <w:r>
        <w:rPr>
          <w:noProof/>
        </w:rPr>
        <w:t>65</w:t>
      </w:r>
      <w:r>
        <w:rPr>
          <w:noProof/>
        </w:rPr>
        <w:fldChar w:fldCharType="end"/>
      </w:r>
    </w:p>
    <w:p w14:paraId="0AFE74A5" w14:textId="55C79C7E" w:rsidR="004828FB" w:rsidRDefault="004828FB">
      <w:pPr>
        <w:pStyle w:val="TOC5"/>
        <w:rPr>
          <w:rFonts w:ascii="Calibri" w:eastAsia="Times New Roman" w:hAnsi="Calibri"/>
          <w:noProof/>
          <w:kern w:val="2"/>
          <w:sz w:val="22"/>
          <w:szCs w:val="22"/>
          <w:lang w:eastAsia="en-GB"/>
        </w:rPr>
      </w:pPr>
      <w:r>
        <w:rPr>
          <w:noProof/>
        </w:rPr>
        <w:t>6.1.6.3.11</w:t>
      </w:r>
      <w:r>
        <w:rPr>
          <w:rFonts w:ascii="Calibri" w:eastAsia="Times New Roman" w:hAnsi="Calibri"/>
          <w:noProof/>
          <w:kern w:val="2"/>
          <w:sz w:val="22"/>
          <w:szCs w:val="22"/>
          <w:lang w:eastAsia="en-GB"/>
        </w:rPr>
        <w:tab/>
      </w:r>
      <w:r>
        <w:rPr>
          <w:noProof/>
        </w:rPr>
        <w:t>Enumeration: FailureHandling</w:t>
      </w:r>
      <w:r>
        <w:rPr>
          <w:noProof/>
        </w:rPr>
        <w:tab/>
      </w:r>
      <w:r>
        <w:rPr>
          <w:noProof/>
        </w:rPr>
        <w:fldChar w:fldCharType="begin" w:fldLock="1"/>
      </w:r>
      <w:r>
        <w:rPr>
          <w:noProof/>
        </w:rPr>
        <w:instrText xml:space="preserve"> PAGEREF _Toc178171961 \h </w:instrText>
      </w:r>
      <w:r>
        <w:rPr>
          <w:noProof/>
        </w:rPr>
      </w:r>
      <w:r>
        <w:rPr>
          <w:noProof/>
        </w:rPr>
        <w:fldChar w:fldCharType="separate"/>
      </w:r>
      <w:r>
        <w:rPr>
          <w:noProof/>
        </w:rPr>
        <w:t>66</w:t>
      </w:r>
      <w:r>
        <w:rPr>
          <w:noProof/>
        </w:rPr>
        <w:fldChar w:fldCharType="end"/>
      </w:r>
    </w:p>
    <w:p w14:paraId="5ECD84E7" w14:textId="6254D70F" w:rsidR="004828FB" w:rsidRDefault="004828FB">
      <w:pPr>
        <w:pStyle w:val="TOC5"/>
        <w:rPr>
          <w:rFonts w:ascii="Calibri" w:eastAsia="Times New Roman" w:hAnsi="Calibri"/>
          <w:noProof/>
          <w:kern w:val="2"/>
          <w:sz w:val="22"/>
          <w:szCs w:val="22"/>
          <w:lang w:eastAsia="en-GB"/>
        </w:rPr>
      </w:pPr>
      <w:r>
        <w:rPr>
          <w:noProof/>
        </w:rPr>
        <w:t>6.1.6.3.12</w:t>
      </w:r>
      <w:r>
        <w:rPr>
          <w:rFonts w:ascii="Calibri" w:eastAsia="Times New Roman" w:hAnsi="Calibri"/>
          <w:noProof/>
          <w:kern w:val="2"/>
          <w:sz w:val="22"/>
          <w:szCs w:val="22"/>
          <w:lang w:eastAsia="en-GB"/>
        </w:rPr>
        <w:tab/>
      </w:r>
      <w:r>
        <w:rPr>
          <w:noProof/>
        </w:rPr>
        <w:t>Enumeration: SessionFailover</w:t>
      </w:r>
      <w:r>
        <w:rPr>
          <w:noProof/>
        </w:rPr>
        <w:tab/>
      </w:r>
      <w:r>
        <w:rPr>
          <w:noProof/>
        </w:rPr>
        <w:fldChar w:fldCharType="begin" w:fldLock="1"/>
      </w:r>
      <w:r>
        <w:rPr>
          <w:noProof/>
        </w:rPr>
        <w:instrText xml:space="preserve"> PAGEREF _Toc178171962 \h </w:instrText>
      </w:r>
      <w:r>
        <w:rPr>
          <w:noProof/>
        </w:rPr>
      </w:r>
      <w:r>
        <w:rPr>
          <w:noProof/>
        </w:rPr>
        <w:fldChar w:fldCharType="separate"/>
      </w:r>
      <w:r>
        <w:rPr>
          <w:noProof/>
        </w:rPr>
        <w:t>66</w:t>
      </w:r>
      <w:r>
        <w:rPr>
          <w:noProof/>
        </w:rPr>
        <w:fldChar w:fldCharType="end"/>
      </w:r>
    </w:p>
    <w:p w14:paraId="0D707D25" w14:textId="7EB9B289" w:rsidR="004828FB" w:rsidRDefault="004828FB">
      <w:pPr>
        <w:pStyle w:val="TOC5"/>
        <w:rPr>
          <w:rFonts w:ascii="Calibri" w:eastAsia="Times New Roman" w:hAnsi="Calibri"/>
          <w:noProof/>
          <w:kern w:val="2"/>
          <w:sz w:val="22"/>
          <w:szCs w:val="22"/>
          <w:lang w:eastAsia="en-GB"/>
        </w:rPr>
      </w:pPr>
      <w:r>
        <w:rPr>
          <w:noProof/>
        </w:rPr>
        <w:t>6.1.6.3.13</w:t>
      </w:r>
      <w:r>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_Toc178171963 \h </w:instrText>
      </w:r>
      <w:r>
        <w:rPr>
          <w:noProof/>
        </w:rPr>
      </w:r>
      <w:r>
        <w:rPr>
          <w:noProof/>
        </w:rPr>
        <w:fldChar w:fldCharType="separate"/>
      </w:r>
      <w:r>
        <w:rPr>
          <w:noProof/>
        </w:rPr>
        <w:t>66</w:t>
      </w:r>
      <w:r>
        <w:rPr>
          <w:noProof/>
        </w:rPr>
        <w:fldChar w:fldCharType="end"/>
      </w:r>
    </w:p>
    <w:p w14:paraId="2F7DA525" w14:textId="5D14C659" w:rsidR="004828FB" w:rsidRDefault="004828FB">
      <w:pPr>
        <w:pStyle w:val="TOC5"/>
        <w:rPr>
          <w:rFonts w:ascii="Calibri" w:eastAsia="Times New Roman" w:hAnsi="Calibri"/>
          <w:noProof/>
          <w:kern w:val="2"/>
          <w:sz w:val="22"/>
          <w:szCs w:val="22"/>
          <w:lang w:eastAsia="en-GB"/>
        </w:rPr>
      </w:pPr>
      <w:r>
        <w:rPr>
          <w:noProof/>
        </w:rPr>
        <w:t>6.1.6.3.14</w:t>
      </w:r>
      <w:r>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_Toc178171964 \h </w:instrText>
      </w:r>
      <w:r>
        <w:rPr>
          <w:noProof/>
        </w:rPr>
      </w:r>
      <w:r>
        <w:rPr>
          <w:noProof/>
        </w:rPr>
        <w:fldChar w:fldCharType="separate"/>
      </w:r>
      <w:r>
        <w:rPr>
          <w:noProof/>
        </w:rPr>
        <w:t>67</w:t>
      </w:r>
      <w:r>
        <w:rPr>
          <w:noProof/>
        </w:rPr>
        <w:fldChar w:fldCharType="end"/>
      </w:r>
    </w:p>
    <w:p w14:paraId="023558D5" w14:textId="79967CDD" w:rsidR="004828FB" w:rsidRDefault="004828FB">
      <w:pPr>
        <w:pStyle w:val="TOC5"/>
        <w:rPr>
          <w:rFonts w:ascii="Calibri" w:eastAsia="Times New Roman" w:hAnsi="Calibri"/>
          <w:noProof/>
          <w:kern w:val="2"/>
          <w:sz w:val="22"/>
          <w:szCs w:val="22"/>
          <w:lang w:eastAsia="en-GB"/>
        </w:rPr>
      </w:pPr>
      <w:r>
        <w:rPr>
          <w:noProof/>
        </w:rPr>
        <w:t>6.1.6.3.15</w:t>
      </w:r>
      <w:r>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_Toc178171965 \h </w:instrText>
      </w:r>
      <w:r>
        <w:rPr>
          <w:noProof/>
        </w:rPr>
      </w:r>
      <w:r>
        <w:rPr>
          <w:noProof/>
        </w:rPr>
        <w:fldChar w:fldCharType="separate"/>
      </w:r>
      <w:r>
        <w:rPr>
          <w:noProof/>
        </w:rPr>
        <w:t>68</w:t>
      </w:r>
      <w:r>
        <w:rPr>
          <w:noProof/>
        </w:rPr>
        <w:fldChar w:fldCharType="end"/>
      </w:r>
    </w:p>
    <w:p w14:paraId="539D956E" w14:textId="5F885312" w:rsidR="004828FB" w:rsidRDefault="004828FB">
      <w:pPr>
        <w:pStyle w:val="TOC5"/>
        <w:rPr>
          <w:rFonts w:ascii="Calibri" w:eastAsia="Times New Roman" w:hAnsi="Calibri"/>
          <w:noProof/>
          <w:kern w:val="2"/>
          <w:sz w:val="22"/>
          <w:szCs w:val="22"/>
          <w:lang w:eastAsia="en-GB"/>
        </w:rPr>
      </w:pPr>
      <w:r>
        <w:rPr>
          <w:noProof/>
        </w:rPr>
        <w:t>6.1.6.3.16</w:t>
      </w:r>
      <w:r>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_Toc178171966 \h </w:instrText>
      </w:r>
      <w:r>
        <w:rPr>
          <w:noProof/>
        </w:rPr>
      </w:r>
      <w:r>
        <w:rPr>
          <w:noProof/>
        </w:rPr>
        <w:fldChar w:fldCharType="separate"/>
      </w:r>
      <w:r>
        <w:rPr>
          <w:noProof/>
        </w:rPr>
        <w:t>68</w:t>
      </w:r>
      <w:r>
        <w:rPr>
          <w:noProof/>
        </w:rPr>
        <w:fldChar w:fldCharType="end"/>
      </w:r>
    </w:p>
    <w:p w14:paraId="5F7A83B0" w14:textId="30ECF9F5" w:rsidR="004828FB" w:rsidRDefault="004828FB">
      <w:pPr>
        <w:pStyle w:val="TOC5"/>
        <w:rPr>
          <w:rFonts w:ascii="Calibri" w:eastAsia="Times New Roman" w:hAnsi="Calibri"/>
          <w:noProof/>
          <w:kern w:val="2"/>
          <w:sz w:val="22"/>
          <w:szCs w:val="22"/>
          <w:lang w:eastAsia="en-GB"/>
        </w:rPr>
      </w:pPr>
      <w:r>
        <w:rPr>
          <w:noProof/>
        </w:rPr>
        <w:t>6.1.6.3.17</w:t>
      </w:r>
      <w:r>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_Toc178171967 \h </w:instrText>
      </w:r>
      <w:r>
        <w:rPr>
          <w:noProof/>
        </w:rPr>
      </w:r>
      <w:r>
        <w:rPr>
          <w:noProof/>
        </w:rPr>
        <w:fldChar w:fldCharType="separate"/>
      </w:r>
      <w:r>
        <w:rPr>
          <w:noProof/>
        </w:rPr>
        <w:t>68</w:t>
      </w:r>
      <w:r>
        <w:rPr>
          <w:noProof/>
        </w:rPr>
        <w:fldChar w:fldCharType="end"/>
      </w:r>
    </w:p>
    <w:p w14:paraId="7A1AE8E6" w14:textId="04E93AF2" w:rsidR="004828FB" w:rsidRDefault="004828FB">
      <w:pPr>
        <w:pStyle w:val="TOC5"/>
        <w:rPr>
          <w:rFonts w:ascii="Calibri" w:eastAsia="Times New Roman" w:hAnsi="Calibri"/>
          <w:noProof/>
          <w:kern w:val="2"/>
          <w:sz w:val="22"/>
          <w:szCs w:val="22"/>
          <w:lang w:eastAsia="en-GB"/>
        </w:rPr>
      </w:pPr>
      <w:r>
        <w:rPr>
          <w:noProof/>
        </w:rPr>
        <w:t>6.1.6.3.18</w:t>
      </w:r>
      <w:r>
        <w:rPr>
          <w:rFonts w:ascii="Calibri" w:eastAsia="Times New Roman" w:hAnsi="Calibri"/>
          <w:noProof/>
          <w:kern w:val="2"/>
          <w:sz w:val="22"/>
          <w:szCs w:val="22"/>
          <w:lang w:eastAsia="en-GB"/>
        </w:rPr>
        <w:tab/>
      </w:r>
      <w:r>
        <w:rPr>
          <w:noProof/>
        </w:rPr>
        <w:t>Enumeration: SMMessageType</w:t>
      </w:r>
      <w:r>
        <w:rPr>
          <w:noProof/>
        </w:rPr>
        <w:tab/>
      </w:r>
      <w:r>
        <w:rPr>
          <w:noProof/>
        </w:rPr>
        <w:fldChar w:fldCharType="begin" w:fldLock="1"/>
      </w:r>
      <w:r>
        <w:rPr>
          <w:noProof/>
        </w:rPr>
        <w:instrText xml:space="preserve"> PAGEREF _Toc178171968 \h </w:instrText>
      </w:r>
      <w:r>
        <w:rPr>
          <w:noProof/>
        </w:rPr>
      </w:r>
      <w:r>
        <w:rPr>
          <w:noProof/>
        </w:rPr>
        <w:fldChar w:fldCharType="separate"/>
      </w:r>
      <w:r>
        <w:rPr>
          <w:noProof/>
        </w:rPr>
        <w:t>68</w:t>
      </w:r>
      <w:r>
        <w:rPr>
          <w:noProof/>
        </w:rPr>
        <w:fldChar w:fldCharType="end"/>
      </w:r>
    </w:p>
    <w:p w14:paraId="7565CA52" w14:textId="04CF18C7" w:rsidR="004828FB" w:rsidRDefault="004828FB">
      <w:pPr>
        <w:pStyle w:val="TOC5"/>
        <w:rPr>
          <w:rFonts w:ascii="Calibri" w:eastAsia="Times New Roman" w:hAnsi="Calibri"/>
          <w:noProof/>
          <w:kern w:val="2"/>
          <w:sz w:val="22"/>
          <w:szCs w:val="22"/>
          <w:lang w:eastAsia="en-GB"/>
        </w:rPr>
      </w:pPr>
      <w:r>
        <w:rPr>
          <w:noProof/>
        </w:rPr>
        <w:t>6.1.6.3.19</w:t>
      </w:r>
      <w:r>
        <w:rPr>
          <w:rFonts w:ascii="Calibri" w:eastAsia="Times New Roman" w:hAnsi="Calibri"/>
          <w:noProof/>
          <w:kern w:val="2"/>
          <w:sz w:val="22"/>
          <w:szCs w:val="22"/>
          <w:lang w:eastAsia="en-GB"/>
        </w:rPr>
        <w:tab/>
      </w:r>
      <w:r>
        <w:rPr>
          <w:noProof/>
        </w:rPr>
        <w:t>Enumeration: SMPriority</w:t>
      </w:r>
      <w:r>
        <w:rPr>
          <w:noProof/>
        </w:rPr>
        <w:tab/>
      </w:r>
      <w:r>
        <w:rPr>
          <w:noProof/>
        </w:rPr>
        <w:fldChar w:fldCharType="begin" w:fldLock="1"/>
      </w:r>
      <w:r>
        <w:rPr>
          <w:noProof/>
        </w:rPr>
        <w:instrText xml:space="preserve"> PAGEREF _Toc178171969 \h </w:instrText>
      </w:r>
      <w:r>
        <w:rPr>
          <w:noProof/>
        </w:rPr>
      </w:r>
      <w:r>
        <w:rPr>
          <w:noProof/>
        </w:rPr>
        <w:fldChar w:fldCharType="separate"/>
      </w:r>
      <w:r>
        <w:rPr>
          <w:noProof/>
        </w:rPr>
        <w:t>68</w:t>
      </w:r>
      <w:r>
        <w:rPr>
          <w:noProof/>
        </w:rPr>
        <w:fldChar w:fldCharType="end"/>
      </w:r>
    </w:p>
    <w:p w14:paraId="5D0F94E9" w14:textId="79F686CE" w:rsidR="004828FB" w:rsidRDefault="004828FB">
      <w:pPr>
        <w:pStyle w:val="TOC5"/>
        <w:rPr>
          <w:rFonts w:ascii="Calibri" w:eastAsia="Times New Roman" w:hAnsi="Calibri"/>
          <w:noProof/>
          <w:kern w:val="2"/>
          <w:sz w:val="22"/>
          <w:szCs w:val="22"/>
          <w:lang w:eastAsia="en-GB"/>
        </w:rPr>
      </w:pPr>
      <w:r>
        <w:rPr>
          <w:noProof/>
        </w:rPr>
        <w:t>6.1.6.3.20</w:t>
      </w:r>
      <w:r>
        <w:rPr>
          <w:rFonts w:ascii="Calibri" w:eastAsia="Times New Roman" w:hAnsi="Calibri"/>
          <w:noProof/>
          <w:kern w:val="2"/>
          <w:sz w:val="22"/>
          <w:szCs w:val="22"/>
          <w:lang w:eastAsia="en-GB"/>
        </w:rPr>
        <w:tab/>
      </w:r>
      <w:r>
        <w:rPr>
          <w:noProof/>
        </w:rPr>
        <w:t>Enumeration: DeliveryReportRequested</w:t>
      </w:r>
      <w:r>
        <w:rPr>
          <w:noProof/>
        </w:rPr>
        <w:tab/>
      </w:r>
      <w:r>
        <w:rPr>
          <w:noProof/>
        </w:rPr>
        <w:fldChar w:fldCharType="begin" w:fldLock="1"/>
      </w:r>
      <w:r>
        <w:rPr>
          <w:noProof/>
        </w:rPr>
        <w:instrText xml:space="preserve"> PAGEREF _Toc178171970 \h </w:instrText>
      </w:r>
      <w:r>
        <w:rPr>
          <w:noProof/>
        </w:rPr>
      </w:r>
      <w:r>
        <w:rPr>
          <w:noProof/>
        </w:rPr>
        <w:fldChar w:fldCharType="separate"/>
      </w:r>
      <w:r>
        <w:rPr>
          <w:noProof/>
        </w:rPr>
        <w:t>68</w:t>
      </w:r>
      <w:r>
        <w:rPr>
          <w:noProof/>
        </w:rPr>
        <w:fldChar w:fldCharType="end"/>
      </w:r>
    </w:p>
    <w:p w14:paraId="39D0A8DA" w14:textId="35AC2CED" w:rsidR="004828FB" w:rsidRDefault="004828FB">
      <w:pPr>
        <w:pStyle w:val="TOC5"/>
        <w:rPr>
          <w:rFonts w:ascii="Calibri" w:eastAsia="Times New Roman" w:hAnsi="Calibri"/>
          <w:noProof/>
          <w:kern w:val="2"/>
          <w:sz w:val="22"/>
          <w:szCs w:val="22"/>
          <w:lang w:eastAsia="en-GB"/>
        </w:rPr>
      </w:pPr>
      <w:r>
        <w:rPr>
          <w:noProof/>
        </w:rPr>
        <w:t>6.1.6.3.21</w:t>
      </w:r>
      <w:r>
        <w:rPr>
          <w:rFonts w:ascii="Calibri" w:eastAsia="Times New Roman" w:hAnsi="Calibri"/>
          <w:noProof/>
          <w:kern w:val="2"/>
          <w:sz w:val="22"/>
          <w:szCs w:val="22"/>
          <w:lang w:eastAsia="en-GB"/>
        </w:rPr>
        <w:tab/>
      </w:r>
      <w:r>
        <w:rPr>
          <w:noProof/>
        </w:rPr>
        <w:t>Enumeration: InterfaceType</w:t>
      </w:r>
      <w:r>
        <w:rPr>
          <w:noProof/>
        </w:rPr>
        <w:tab/>
      </w:r>
      <w:r>
        <w:rPr>
          <w:noProof/>
        </w:rPr>
        <w:fldChar w:fldCharType="begin" w:fldLock="1"/>
      </w:r>
      <w:r>
        <w:rPr>
          <w:noProof/>
        </w:rPr>
        <w:instrText xml:space="preserve"> PAGEREF _Toc178171971 \h </w:instrText>
      </w:r>
      <w:r>
        <w:rPr>
          <w:noProof/>
        </w:rPr>
      </w:r>
      <w:r>
        <w:rPr>
          <w:noProof/>
        </w:rPr>
        <w:fldChar w:fldCharType="separate"/>
      </w:r>
      <w:r>
        <w:rPr>
          <w:noProof/>
        </w:rPr>
        <w:t>69</w:t>
      </w:r>
      <w:r>
        <w:rPr>
          <w:noProof/>
        </w:rPr>
        <w:fldChar w:fldCharType="end"/>
      </w:r>
    </w:p>
    <w:p w14:paraId="14EA96DA" w14:textId="4C12D48A" w:rsidR="004828FB" w:rsidRDefault="004828FB">
      <w:pPr>
        <w:pStyle w:val="TOC5"/>
        <w:rPr>
          <w:rFonts w:ascii="Calibri" w:eastAsia="Times New Roman" w:hAnsi="Calibri"/>
          <w:noProof/>
          <w:kern w:val="2"/>
          <w:sz w:val="22"/>
          <w:szCs w:val="22"/>
          <w:lang w:eastAsia="en-GB"/>
        </w:rPr>
      </w:pPr>
      <w:r>
        <w:rPr>
          <w:noProof/>
        </w:rPr>
        <w:t>6.1.6.3.22</w:t>
      </w:r>
      <w:r>
        <w:rPr>
          <w:rFonts w:ascii="Calibri" w:eastAsia="Times New Roman" w:hAnsi="Calibri"/>
          <w:noProof/>
          <w:kern w:val="2"/>
          <w:sz w:val="22"/>
          <w:szCs w:val="22"/>
          <w:lang w:eastAsia="en-GB"/>
        </w:rPr>
        <w:tab/>
      </w:r>
      <w:r>
        <w:rPr>
          <w:noProof/>
        </w:rPr>
        <w:t>Enumeration: ClassIdentifier</w:t>
      </w:r>
      <w:r>
        <w:rPr>
          <w:noProof/>
        </w:rPr>
        <w:tab/>
      </w:r>
      <w:r>
        <w:rPr>
          <w:noProof/>
        </w:rPr>
        <w:fldChar w:fldCharType="begin" w:fldLock="1"/>
      </w:r>
      <w:r>
        <w:rPr>
          <w:noProof/>
        </w:rPr>
        <w:instrText xml:space="preserve"> PAGEREF _Toc178171972 \h </w:instrText>
      </w:r>
      <w:r>
        <w:rPr>
          <w:noProof/>
        </w:rPr>
      </w:r>
      <w:r>
        <w:rPr>
          <w:noProof/>
        </w:rPr>
        <w:fldChar w:fldCharType="separate"/>
      </w:r>
      <w:r>
        <w:rPr>
          <w:noProof/>
        </w:rPr>
        <w:t>69</w:t>
      </w:r>
      <w:r>
        <w:rPr>
          <w:noProof/>
        </w:rPr>
        <w:fldChar w:fldCharType="end"/>
      </w:r>
    </w:p>
    <w:p w14:paraId="06A9F301" w14:textId="02E91E81" w:rsidR="004828FB" w:rsidRDefault="004828FB">
      <w:pPr>
        <w:pStyle w:val="TOC5"/>
        <w:rPr>
          <w:rFonts w:ascii="Calibri" w:eastAsia="Times New Roman" w:hAnsi="Calibri"/>
          <w:noProof/>
          <w:kern w:val="2"/>
          <w:sz w:val="22"/>
          <w:szCs w:val="22"/>
          <w:lang w:eastAsia="en-GB"/>
        </w:rPr>
      </w:pPr>
      <w:r>
        <w:rPr>
          <w:noProof/>
        </w:rPr>
        <w:t>6.1.6.3.23</w:t>
      </w:r>
      <w:r>
        <w:rPr>
          <w:rFonts w:ascii="Calibri" w:eastAsia="Times New Roman" w:hAnsi="Calibri"/>
          <w:noProof/>
          <w:kern w:val="2"/>
          <w:sz w:val="22"/>
          <w:szCs w:val="22"/>
          <w:lang w:eastAsia="en-GB"/>
        </w:rPr>
        <w:tab/>
      </w:r>
      <w:r>
        <w:rPr>
          <w:noProof/>
        </w:rPr>
        <w:t>Enumeration: SMAddressType</w:t>
      </w:r>
      <w:r>
        <w:rPr>
          <w:noProof/>
        </w:rPr>
        <w:tab/>
      </w:r>
      <w:r>
        <w:rPr>
          <w:noProof/>
        </w:rPr>
        <w:fldChar w:fldCharType="begin" w:fldLock="1"/>
      </w:r>
      <w:r>
        <w:rPr>
          <w:noProof/>
        </w:rPr>
        <w:instrText xml:space="preserve"> PAGEREF _Toc178171973 \h </w:instrText>
      </w:r>
      <w:r>
        <w:rPr>
          <w:noProof/>
        </w:rPr>
      </w:r>
      <w:r>
        <w:rPr>
          <w:noProof/>
        </w:rPr>
        <w:fldChar w:fldCharType="separate"/>
      </w:r>
      <w:r>
        <w:rPr>
          <w:noProof/>
        </w:rPr>
        <w:t>69</w:t>
      </w:r>
      <w:r>
        <w:rPr>
          <w:noProof/>
        </w:rPr>
        <w:fldChar w:fldCharType="end"/>
      </w:r>
    </w:p>
    <w:p w14:paraId="40DC1D9E" w14:textId="4737DAC4" w:rsidR="004828FB" w:rsidRDefault="004828FB">
      <w:pPr>
        <w:pStyle w:val="TOC5"/>
        <w:rPr>
          <w:rFonts w:ascii="Calibri" w:eastAsia="Times New Roman" w:hAnsi="Calibri"/>
          <w:noProof/>
          <w:kern w:val="2"/>
          <w:sz w:val="22"/>
          <w:szCs w:val="22"/>
          <w:lang w:eastAsia="en-GB"/>
        </w:rPr>
      </w:pPr>
      <w:r>
        <w:rPr>
          <w:noProof/>
        </w:rPr>
        <w:t>6.1.6.3.24</w:t>
      </w:r>
      <w:r>
        <w:rPr>
          <w:rFonts w:ascii="Calibri" w:eastAsia="Times New Roman" w:hAnsi="Calibri"/>
          <w:noProof/>
          <w:kern w:val="2"/>
          <w:sz w:val="22"/>
          <w:szCs w:val="22"/>
          <w:lang w:eastAsia="en-GB"/>
        </w:rPr>
        <w:tab/>
      </w:r>
      <w:r>
        <w:rPr>
          <w:noProof/>
        </w:rPr>
        <w:t>Enumeration: SMAddresseeType</w:t>
      </w:r>
      <w:r>
        <w:rPr>
          <w:noProof/>
        </w:rPr>
        <w:tab/>
      </w:r>
      <w:r>
        <w:rPr>
          <w:noProof/>
        </w:rPr>
        <w:fldChar w:fldCharType="begin" w:fldLock="1"/>
      </w:r>
      <w:r>
        <w:rPr>
          <w:noProof/>
        </w:rPr>
        <w:instrText xml:space="preserve"> PAGEREF _Toc178171974 \h </w:instrText>
      </w:r>
      <w:r>
        <w:rPr>
          <w:noProof/>
        </w:rPr>
      </w:r>
      <w:r>
        <w:rPr>
          <w:noProof/>
        </w:rPr>
        <w:fldChar w:fldCharType="separate"/>
      </w:r>
      <w:r>
        <w:rPr>
          <w:noProof/>
        </w:rPr>
        <w:t>69</w:t>
      </w:r>
      <w:r>
        <w:rPr>
          <w:noProof/>
        </w:rPr>
        <w:fldChar w:fldCharType="end"/>
      </w:r>
    </w:p>
    <w:p w14:paraId="57690F56" w14:textId="32F6377C" w:rsidR="004828FB" w:rsidRDefault="004828FB">
      <w:pPr>
        <w:pStyle w:val="TOC5"/>
        <w:rPr>
          <w:rFonts w:ascii="Calibri" w:eastAsia="Times New Roman" w:hAnsi="Calibri"/>
          <w:noProof/>
          <w:kern w:val="2"/>
          <w:sz w:val="22"/>
          <w:szCs w:val="22"/>
          <w:lang w:eastAsia="en-GB"/>
        </w:rPr>
      </w:pPr>
      <w:r>
        <w:rPr>
          <w:noProof/>
        </w:rPr>
        <w:t>6.1.6.3.25</w:t>
      </w:r>
      <w:r>
        <w:rPr>
          <w:rFonts w:ascii="Calibri" w:eastAsia="Times New Roman" w:hAnsi="Calibri"/>
          <w:noProof/>
          <w:kern w:val="2"/>
          <w:sz w:val="22"/>
          <w:szCs w:val="22"/>
          <w:lang w:eastAsia="en-GB"/>
        </w:rPr>
        <w:tab/>
      </w:r>
      <w:r>
        <w:rPr>
          <w:noProof/>
        </w:rPr>
        <w:t>Enumeration: SMServiceType</w:t>
      </w:r>
      <w:r>
        <w:rPr>
          <w:noProof/>
        </w:rPr>
        <w:tab/>
      </w:r>
      <w:r>
        <w:rPr>
          <w:noProof/>
        </w:rPr>
        <w:fldChar w:fldCharType="begin" w:fldLock="1"/>
      </w:r>
      <w:r>
        <w:rPr>
          <w:noProof/>
        </w:rPr>
        <w:instrText xml:space="preserve"> PAGEREF _Toc178171975 \h </w:instrText>
      </w:r>
      <w:r>
        <w:rPr>
          <w:noProof/>
        </w:rPr>
      </w:r>
      <w:r>
        <w:rPr>
          <w:noProof/>
        </w:rPr>
        <w:fldChar w:fldCharType="separate"/>
      </w:r>
      <w:r>
        <w:rPr>
          <w:noProof/>
        </w:rPr>
        <w:t>70</w:t>
      </w:r>
      <w:r>
        <w:rPr>
          <w:noProof/>
        </w:rPr>
        <w:fldChar w:fldCharType="end"/>
      </w:r>
    </w:p>
    <w:p w14:paraId="747E4762" w14:textId="4955E1E5" w:rsidR="004828FB" w:rsidRDefault="004828FB">
      <w:pPr>
        <w:pStyle w:val="TOC5"/>
        <w:rPr>
          <w:rFonts w:ascii="Calibri" w:eastAsia="Times New Roman" w:hAnsi="Calibri"/>
          <w:noProof/>
          <w:kern w:val="2"/>
          <w:sz w:val="22"/>
          <w:szCs w:val="22"/>
          <w:lang w:eastAsia="en-GB"/>
        </w:rPr>
      </w:pPr>
      <w:r>
        <w:rPr>
          <w:noProof/>
        </w:rPr>
        <w:t>6.1.6.3.26</w:t>
      </w:r>
      <w:r>
        <w:rPr>
          <w:rFonts w:ascii="Calibri" w:eastAsia="Times New Roman" w:hAnsi="Calibri"/>
          <w:noProof/>
          <w:kern w:val="2"/>
          <w:sz w:val="22"/>
          <w:szCs w:val="22"/>
          <w:lang w:eastAsia="en-GB"/>
        </w:rPr>
        <w:tab/>
      </w:r>
      <w:r>
        <w:rPr>
          <w:noProof/>
        </w:rPr>
        <w:t>Enumeration: ReplyPathRequested</w:t>
      </w:r>
      <w:r>
        <w:rPr>
          <w:noProof/>
        </w:rPr>
        <w:tab/>
      </w:r>
      <w:r>
        <w:rPr>
          <w:noProof/>
        </w:rPr>
        <w:fldChar w:fldCharType="begin" w:fldLock="1"/>
      </w:r>
      <w:r>
        <w:rPr>
          <w:noProof/>
        </w:rPr>
        <w:instrText xml:space="preserve"> PAGEREF _Toc178171976 \h </w:instrText>
      </w:r>
      <w:r>
        <w:rPr>
          <w:noProof/>
        </w:rPr>
      </w:r>
      <w:r>
        <w:rPr>
          <w:noProof/>
        </w:rPr>
        <w:fldChar w:fldCharType="separate"/>
      </w:r>
      <w:r>
        <w:rPr>
          <w:noProof/>
        </w:rPr>
        <w:t>70</w:t>
      </w:r>
      <w:r>
        <w:rPr>
          <w:noProof/>
        </w:rPr>
        <w:fldChar w:fldCharType="end"/>
      </w:r>
    </w:p>
    <w:p w14:paraId="2B855F15" w14:textId="132D1C42" w:rsidR="004828FB" w:rsidRDefault="004828FB">
      <w:pPr>
        <w:pStyle w:val="TOC5"/>
        <w:rPr>
          <w:rFonts w:ascii="Calibri" w:eastAsia="Times New Roman" w:hAnsi="Calibri"/>
          <w:noProof/>
          <w:kern w:val="2"/>
          <w:sz w:val="22"/>
          <w:szCs w:val="22"/>
          <w:lang w:eastAsia="en-GB"/>
        </w:rPr>
      </w:pPr>
      <w:r>
        <w:rPr>
          <w:noProof/>
        </w:rPr>
        <w:t>6.1.6.3.27</w:t>
      </w:r>
      <w:r>
        <w:rPr>
          <w:rFonts w:ascii="Calibri" w:eastAsia="Times New Roman" w:hAnsi="Calibri"/>
          <w:noProof/>
          <w:kern w:val="2"/>
          <w:sz w:val="22"/>
          <w:szCs w:val="22"/>
          <w:lang w:eastAsia="en-GB"/>
        </w:rPr>
        <w:tab/>
      </w:r>
      <w:r>
        <w:rPr>
          <w:noProof/>
        </w:rPr>
        <w:t>Enumeration: DnnSelectionMode</w:t>
      </w:r>
      <w:r>
        <w:rPr>
          <w:noProof/>
        </w:rPr>
        <w:tab/>
      </w:r>
      <w:r>
        <w:rPr>
          <w:noProof/>
        </w:rPr>
        <w:fldChar w:fldCharType="begin" w:fldLock="1"/>
      </w:r>
      <w:r>
        <w:rPr>
          <w:noProof/>
        </w:rPr>
        <w:instrText xml:space="preserve"> PAGEREF _Toc178171977 \h </w:instrText>
      </w:r>
      <w:r>
        <w:rPr>
          <w:noProof/>
        </w:rPr>
      </w:r>
      <w:r>
        <w:rPr>
          <w:noProof/>
        </w:rPr>
        <w:fldChar w:fldCharType="separate"/>
      </w:r>
      <w:r>
        <w:rPr>
          <w:noProof/>
        </w:rPr>
        <w:t>70</w:t>
      </w:r>
      <w:r>
        <w:rPr>
          <w:noProof/>
        </w:rPr>
        <w:fldChar w:fldCharType="end"/>
      </w:r>
    </w:p>
    <w:p w14:paraId="369D726F" w14:textId="204E7E3F" w:rsidR="004828FB" w:rsidRDefault="004828FB">
      <w:pPr>
        <w:pStyle w:val="TOC5"/>
        <w:rPr>
          <w:rFonts w:ascii="Calibri" w:eastAsia="Times New Roman" w:hAnsi="Calibri"/>
          <w:noProof/>
          <w:kern w:val="2"/>
          <w:sz w:val="22"/>
          <w:szCs w:val="22"/>
          <w:lang w:eastAsia="en-GB"/>
        </w:rPr>
      </w:pPr>
      <w:r>
        <w:rPr>
          <w:noProof/>
        </w:rPr>
        <w:t>6.1.6.3.28</w:t>
      </w:r>
      <w:r>
        <w:rPr>
          <w:rFonts w:ascii="Calibri" w:eastAsia="Times New Roman" w:hAnsi="Calibri"/>
          <w:noProof/>
          <w:kern w:val="2"/>
          <w:sz w:val="22"/>
          <w:szCs w:val="22"/>
          <w:lang w:eastAsia="en-GB"/>
        </w:rPr>
        <w:tab/>
      </w:r>
      <w:r>
        <w:rPr>
          <w:noProof/>
        </w:rPr>
        <w:t>Enumeration: EventType</w:t>
      </w:r>
      <w:r>
        <w:rPr>
          <w:noProof/>
        </w:rPr>
        <w:tab/>
      </w:r>
      <w:r>
        <w:rPr>
          <w:noProof/>
        </w:rPr>
        <w:fldChar w:fldCharType="begin" w:fldLock="1"/>
      </w:r>
      <w:r>
        <w:rPr>
          <w:noProof/>
        </w:rPr>
        <w:instrText xml:space="preserve"> PAGEREF _Toc178171978 \h </w:instrText>
      </w:r>
      <w:r>
        <w:rPr>
          <w:noProof/>
        </w:rPr>
      </w:r>
      <w:r>
        <w:rPr>
          <w:noProof/>
        </w:rPr>
        <w:fldChar w:fldCharType="separate"/>
      </w:r>
      <w:r>
        <w:rPr>
          <w:noProof/>
        </w:rPr>
        <w:t>70</w:t>
      </w:r>
      <w:r>
        <w:rPr>
          <w:noProof/>
        </w:rPr>
        <w:fldChar w:fldCharType="end"/>
      </w:r>
    </w:p>
    <w:p w14:paraId="513BE2F1" w14:textId="758AE07F" w:rsidR="004828FB" w:rsidRDefault="004828FB">
      <w:pPr>
        <w:pStyle w:val="TOC5"/>
        <w:rPr>
          <w:rFonts w:ascii="Calibri" w:eastAsia="Times New Roman" w:hAnsi="Calibri"/>
          <w:noProof/>
          <w:kern w:val="2"/>
          <w:sz w:val="22"/>
          <w:szCs w:val="22"/>
          <w:lang w:eastAsia="en-GB"/>
        </w:rPr>
      </w:pPr>
      <w:r>
        <w:rPr>
          <w:noProof/>
        </w:rPr>
        <w:t>6.1.6.3.29</w:t>
      </w:r>
      <w:r>
        <w:rPr>
          <w:rFonts w:ascii="Calibri" w:eastAsia="Times New Roman" w:hAnsi="Calibri"/>
          <w:noProof/>
          <w:kern w:val="2"/>
          <w:sz w:val="22"/>
          <w:szCs w:val="22"/>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_Toc178171979 \h </w:instrText>
      </w:r>
      <w:r>
        <w:rPr>
          <w:noProof/>
        </w:rPr>
      </w:r>
      <w:r>
        <w:rPr>
          <w:noProof/>
        </w:rPr>
        <w:fldChar w:fldCharType="separate"/>
      </w:r>
      <w:r>
        <w:rPr>
          <w:noProof/>
        </w:rPr>
        <w:t>71</w:t>
      </w:r>
      <w:r>
        <w:rPr>
          <w:noProof/>
        </w:rPr>
        <w:fldChar w:fldCharType="end"/>
      </w:r>
    </w:p>
    <w:p w14:paraId="017E107F" w14:textId="03CAA3CA" w:rsidR="004828FB" w:rsidRDefault="004828FB">
      <w:pPr>
        <w:pStyle w:val="TOC5"/>
        <w:rPr>
          <w:rFonts w:ascii="Calibri" w:eastAsia="Times New Roman" w:hAnsi="Calibri"/>
          <w:noProof/>
          <w:kern w:val="2"/>
          <w:sz w:val="22"/>
          <w:szCs w:val="22"/>
          <w:lang w:eastAsia="en-GB"/>
        </w:rPr>
      </w:pPr>
      <w:r>
        <w:rPr>
          <w:noProof/>
        </w:rPr>
        <w:t>6.1.6.3.30</w:t>
      </w:r>
      <w:r>
        <w:rPr>
          <w:rFonts w:ascii="Calibri" w:eastAsia="Times New Roman" w:hAnsi="Calibri"/>
          <w:noProof/>
          <w:kern w:val="2"/>
          <w:sz w:val="22"/>
          <w:szCs w:val="22"/>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_Toc178171980 \h </w:instrText>
      </w:r>
      <w:r>
        <w:rPr>
          <w:noProof/>
        </w:rPr>
      </w:r>
      <w:r>
        <w:rPr>
          <w:noProof/>
        </w:rPr>
        <w:fldChar w:fldCharType="separate"/>
      </w:r>
      <w:r>
        <w:rPr>
          <w:noProof/>
        </w:rPr>
        <w:t>71</w:t>
      </w:r>
      <w:r>
        <w:rPr>
          <w:noProof/>
        </w:rPr>
        <w:fldChar w:fldCharType="end"/>
      </w:r>
    </w:p>
    <w:p w14:paraId="5C4B7C8D" w14:textId="1FF4AE67" w:rsidR="004828FB" w:rsidRDefault="004828FB">
      <w:pPr>
        <w:pStyle w:val="TOC5"/>
        <w:rPr>
          <w:rFonts w:ascii="Calibri" w:eastAsia="Times New Roman" w:hAnsi="Calibri"/>
          <w:noProof/>
          <w:kern w:val="2"/>
          <w:sz w:val="22"/>
          <w:szCs w:val="22"/>
          <w:lang w:eastAsia="en-GB"/>
        </w:rPr>
      </w:pPr>
      <w:r>
        <w:rPr>
          <w:noProof/>
        </w:rPr>
        <w:t>6.1.6.3.31</w:t>
      </w:r>
      <w:r>
        <w:rPr>
          <w:rFonts w:ascii="Calibri" w:eastAsia="Times New Roman" w:hAnsi="Calibri"/>
          <w:noProof/>
          <w:kern w:val="2"/>
          <w:sz w:val="22"/>
          <w:szCs w:val="22"/>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_Toc178171981 \h </w:instrText>
      </w:r>
      <w:r>
        <w:rPr>
          <w:noProof/>
        </w:rPr>
      </w:r>
      <w:r>
        <w:rPr>
          <w:noProof/>
        </w:rPr>
        <w:fldChar w:fldCharType="separate"/>
      </w:r>
      <w:r>
        <w:rPr>
          <w:noProof/>
        </w:rPr>
        <w:t>71</w:t>
      </w:r>
      <w:r>
        <w:rPr>
          <w:noProof/>
        </w:rPr>
        <w:fldChar w:fldCharType="end"/>
      </w:r>
    </w:p>
    <w:p w14:paraId="56F611B4" w14:textId="165A859D" w:rsidR="004828FB" w:rsidRDefault="004828FB">
      <w:pPr>
        <w:pStyle w:val="TOC5"/>
        <w:rPr>
          <w:rFonts w:ascii="Calibri" w:eastAsia="Times New Roman" w:hAnsi="Calibri"/>
          <w:noProof/>
          <w:kern w:val="2"/>
          <w:sz w:val="22"/>
          <w:szCs w:val="22"/>
          <w:lang w:eastAsia="en-GB"/>
        </w:rPr>
      </w:pPr>
      <w:r>
        <w:rPr>
          <w:noProof/>
        </w:rPr>
        <w:t>6.1.6.3.32</w:t>
      </w:r>
      <w:r>
        <w:rPr>
          <w:rFonts w:ascii="Calibri" w:eastAsia="Times New Roman" w:hAnsi="Calibri"/>
          <w:noProof/>
          <w:kern w:val="2"/>
          <w:sz w:val="22"/>
          <w:szCs w:val="22"/>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_Toc178171982 \h </w:instrText>
      </w:r>
      <w:r>
        <w:rPr>
          <w:noProof/>
        </w:rPr>
      </w:r>
      <w:r>
        <w:rPr>
          <w:noProof/>
        </w:rPr>
        <w:fldChar w:fldCharType="separate"/>
      </w:r>
      <w:r>
        <w:rPr>
          <w:noProof/>
        </w:rPr>
        <w:t>71</w:t>
      </w:r>
      <w:r>
        <w:rPr>
          <w:noProof/>
        </w:rPr>
        <w:fldChar w:fldCharType="end"/>
      </w:r>
    </w:p>
    <w:p w14:paraId="3911FB96" w14:textId="20920461" w:rsidR="004828FB" w:rsidRDefault="004828FB">
      <w:pPr>
        <w:pStyle w:val="TOC5"/>
        <w:rPr>
          <w:rFonts w:ascii="Calibri" w:eastAsia="Times New Roman" w:hAnsi="Calibri"/>
          <w:noProof/>
          <w:kern w:val="2"/>
          <w:sz w:val="22"/>
          <w:szCs w:val="22"/>
          <w:lang w:eastAsia="en-GB"/>
        </w:rPr>
      </w:pPr>
      <w:r>
        <w:rPr>
          <w:noProof/>
          <w:lang w:eastAsia="zh-CN"/>
        </w:rPr>
        <w:t>6.1.6.3.33</w:t>
      </w:r>
      <w:r>
        <w:rPr>
          <w:rFonts w:ascii="Calibri" w:eastAsia="Times New Roman" w:hAnsi="Calibri"/>
          <w:noProof/>
          <w:kern w:val="2"/>
          <w:sz w:val="22"/>
          <w:szCs w:val="22"/>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_Toc178171983 \h </w:instrText>
      </w:r>
      <w:r>
        <w:rPr>
          <w:noProof/>
        </w:rPr>
      </w:r>
      <w:r>
        <w:rPr>
          <w:noProof/>
        </w:rPr>
        <w:fldChar w:fldCharType="separate"/>
      </w:r>
      <w:r>
        <w:rPr>
          <w:noProof/>
        </w:rPr>
        <w:t>71</w:t>
      </w:r>
      <w:r>
        <w:rPr>
          <w:noProof/>
        </w:rPr>
        <w:fldChar w:fldCharType="end"/>
      </w:r>
    </w:p>
    <w:p w14:paraId="01ED7121" w14:textId="60106780" w:rsidR="004828FB" w:rsidRDefault="004828FB">
      <w:pPr>
        <w:pStyle w:val="TOC5"/>
        <w:rPr>
          <w:rFonts w:ascii="Calibri" w:eastAsia="Times New Roman" w:hAnsi="Calibri"/>
          <w:noProof/>
          <w:kern w:val="2"/>
          <w:sz w:val="22"/>
          <w:szCs w:val="22"/>
          <w:lang w:eastAsia="en-GB"/>
        </w:rPr>
      </w:pPr>
      <w:r>
        <w:rPr>
          <w:noProof/>
        </w:rPr>
        <w:t>6.1.6.3.34</w:t>
      </w:r>
      <w:r>
        <w:rPr>
          <w:rFonts w:ascii="Calibri" w:eastAsia="Times New Roman" w:hAnsi="Calibri"/>
          <w:noProof/>
          <w:kern w:val="2"/>
          <w:sz w:val="22"/>
          <w:szCs w:val="22"/>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_Toc178171984 \h </w:instrText>
      </w:r>
      <w:r>
        <w:rPr>
          <w:noProof/>
        </w:rPr>
      </w:r>
      <w:r>
        <w:rPr>
          <w:noProof/>
        </w:rPr>
        <w:fldChar w:fldCharType="separate"/>
      </w:r>
      <w:r>
        <w:rPr>
          <w:noProof/>
        </w:rPr>
        <w:t>71</w:t>
      </w:r>
      <w:r>
        <w:rPr>
          <w:noProof/>
        </w:rPr>
        <w:fldChar w:fldCharType="end"/>
      </w:r>
    </w:p>
    <w:p w14:paraId="0D19A4FB" w14:textId="4EEF71EA" w:rsidR="004828FB" w:rsidRDefault="004828FB">
      <w:pPr>
        <w:pStyle w:val="TOC4"/>
        <w:rPr>
          <w:rFonts w:ascii="Calibri" w:eastAsia="Times New Roman" w:hAnsi="Calibri"/>
          <w:noProof/>
          <w:kern w:val="2"/>
          <w:sz w:val="22"/>
          <w:szCs w:val="22"/>
          <w:lang w:eastAsia="en-GB"/>
        </w:rPr>
      </w:pPr>
      <w:r>
        <w:rPr>
          <w:noProof/>
        </w:rPr>
        <w:lastRenderedPageBreak/>
        <w:t>6.1.6.4</w:t>
      </w:r>
      <w:r>
        <w:rPr>
          <w:rFonts w:ascii="Calibri" w:eastAsia="Times New Roman" w:hAnsi="Calibri"/>
          <w:noProof/>
          <w:kern w:val="2"/>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_Toc178171985 \h </w:instrText>
      </w:r>
      <w:r>
        <w:rPr>
          <w:noProof/>
        </w:rPr>
      </w:r>
      <w:r>
        <w:rPr>
          <w:noProof/>
        </w:rPr>
        <w:fldChar w:fldCharType="separate"/>
      </w:r>
      <w:r>
        <w:rPr>
          <w:noProof/>
        </w:rPr>
        <w:t>71</w:t>
      </w:r>
      <w:r>
        <w:rPr>
          <w:noProof/>
        </w:rPr>
        <w:fldChar w:fldCharType="end"/>
      </w:r>
    </w:p>
    <w:p w14:paraId="2BDAE82F" w14:textId="72D31B3D" w:rsidR="004828FB" w:rsidRDefault="004828FB">
      <w:pPr>
        <w:pStyle w:val="TOC4"/>
        <w:rPr>
          <w:rFonts w:ascii="Calibri" w:eastAsia="Times New Roman" w:hAnsi="Calibri"/>
          <w:noProof/>
          <w:kern w:val="2"/>
          <w:sz w:val="22"/>
          <w:szCs w:val="22"/>
          <w:lang w:eastAsia="en-GB"/>
        </w:rPr>
      </w:pPr>
      <w:r>
        <w:rPr>
          <w:noProof/>
          <w:lang w:eastAsia="zh-CN"/>
        </w:rPr>
        <w:t>6.1.6.5</w:t>
      </w:r>
      <w:r>
        <w:rPr>
          <w:rFonts w:ascii="Calibri" w:eastAsia="Times New Roman" w:hAnsi="Calibri"/>
          <w:noProof/>
          <w:kern w:val="2"/>
          <w:sz w:val="22"/>
          <w:szCs w:val="22"/>
          <w:lang w:eastAsia="en-GB"/>
        </w:rPr>
        <w:tab/>
      </w:r>
      <w:r>
        <w:rPr>
          <w:noProof/>
          <w:lang w:eastAsia="zh-CN"/>
        </w:rPr>
        <w:t>Binary data</w:t>
      </w:r>
      <w:r>
        <w:rPr>
          <w:noProof/>
        </w:rPr>
        <w:tab/>
      </w:r>
      <w:r>
        <w:rPr>
          <w:noProof/>
        </w:rPr>
        <w:fldChar w:fldCharType="begin" w:fldLock="1"/>
      </w:r>
      <w:r>
        <w:rPr>
          <w:noProof/>
        </w:rPr>
        <w:instrText xml:space="preserve"> PAGEREF _Toc178171986 \h </w:instrText>
      </w:r>
      <w:r>
        <w:rPr>
          <w:noProof/>
        </w:rPr>
      </w:r>
      <w:r>
        <w:rPr>
          <w:noProof/>
        </w:rPr>
        <w:fldChar w:fldCharType="separate"/>
      </w:r>
      <w:r>
        <w:rPr>
          <w:noProof/>
        </w:rPr>
        <w:t>72</w:t>
      </w:r>
      <w:r>
        <w:rPr>
          <w:noProof/>
        </w:rPr>
        <w:fldChar w:fldCharType="end"/>
      </w:r>
    </w:p>
    <w:p w14:paraId="080A29FC" w14:textId="75DB049F" w:rsidR="004828FB" w:rsidRDefault="004828FB">
      <w:pPr>
        <w:pStyle w:val="TOC3"/>
        <w:rPr>
          <w:rFonts w:ascii="Calibri" w:eastAsia="Times New Roman" w:hAnsi="Calibri"/>
          <w:noProof/>
          <w:kern w:val="2"/>
          <w:sz w:val="22"/>
          <w:szCs w:val="22"/>
          <w:lang w:eastAsia="en-GB"/>
        </w:rPr>
      </w:pPr>
      <w:r>
        <w:rPr>
          <w:noProof/>
        </w:rPr>
        <w:t>6.1.7</w:t>
      </w:r>
      <w:r>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_Toc178171987 \h </w:instrText>
      </w:r>
      <w:r>
        <w:rPr>
          <w:noProof/>
        </w:rPr>
      </w:r>
      <w:r>
        <w:rPr>
          <w:noProof/>
        </w:rPr>
        <w:fldChar w:fldCharType="separate"/>
      </w:r>
      <w:r>
        <w:rPr>
          <w:noProof/>
        </w:rPr>
        <w:t>72</w:t>
      </w:r>
      <w:r>
        <w:rPr>
          <w:noProof/>
        </w:rPr>
        <w:fldChar w:fldCharType="end"/>
      </w:r>
    </w:p>
    <w:p w14:paraId="08F967C1" w14:textId="7560D217" w:rsidR="004828FB" w:rsidRDefault="004828FB">
      <w:pPr>
        <w:pStyle w:val="TOC4"/>
        <w:rPr>
          <w:rFonts w:ascii="Calibri" w:eastAsia="Times New Roman" w:hAnsi="Calibri"/>
          <w:noProof/>
          <w:kern w:val="2"/>
          <w:sz w:val="22"/>
          <w:szCs w:val="22"/>
          <w:lang w:eastAsia="en-GB"/>
        </w:rPr>
      </w:pPr>
      <w:r>
        <w:rPr>
          <w:noProof/>
        </w:rPr>
        <w:t>6.1.7.1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_Toc178171988 \h </w:instrText>
      </w:r>
      <w:r>
        <w:rPr>
          <w:noProof/>
        </w:rPr>
      </w:r>
      <w:r>
        <w:rPr>
          <w:noProof/>
        </w:rPr>
        <w:fldChar w:fldCharType="separate"/>
      </w:r>
      <w:r>
        <w:rPr>
          <w:noProof/>
        </w:rPr>
        <w:t>72</w:t>
      </w:r>
      <w:r>
        <w:rPr>
          <w:noProof/>
        </w:rPr>
        <w:fldChar w:fldCharType="end"/>
      </w:r>
    </w:p>
    <w:p w14:paraId="630DFF9C" w14:textId="65D43DA8" w:rsidR="004828FB" w:rsidRDefault="004828FB">
      <w:pPr>
        <w:pStyle w:val="TOC4"/>
        <w:rPr>
          <w:rFonts w:ascii="Calibri" w:eastAsia="Times New Roman" w:hAnsi="Calibri"/>
          <w:noProof/>
          <w:kern w:val="2"/>
          <w:sz w:val="22"/>
          <w:szCs w:val="22"/>
          <w:lang w:eastAsia="en-GB"/>
        </w:rPr>
      </w:pPr>
      <w:r>
        <w:rPr>
          <w:noProof/>
        </w:rPr>
        <w:t>6.1.7.2</w:t>
      </w:r>
      <w:r>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_Toc178171989 \h </w:instrText>
      </w:r>
      <w:r>
        <w:rPr>
          <w:noProof/>
        </w:rPr>
      </w:r>
      <w:r>
        <w:rPr>
          <w:noProof/>
        </w:rPr>
        <w:fldChar w:fldCharType="separate"/>
      </w:r>
      <w:r>
        <w:rPr>
          <w:noProof/>
        </w:rPr>
        <w:t>72</w:t>
      </w:r>
      <w:r>
        <w:rPr>
          <w:noProof/>
        </w:rPr>
        <w:fldChar w:fldCharType="end"/>
      </w:r>
    </w:p>
    <w:p w14:paraId="2B13F77A" w14:textId="191B5882" w:rsidR="004828FB" w:rsidRDefault="004828FB">
      <w:pPr>
        <w:pStyle w:val="TOC4"/>
        <w:rPr>
          <w:rFonts w:ascii="Calibri" w:eastAsia="Times New Roman" w:hAnsi="Calibri"/>
          <w:noProof/>
          <w:kern w:val="2"/>
          <w:sz w:val="22"/>
          <w:szCs w:val="22"/>
          <w:lang w:eastAsia="en-GB"/>
        </w:rPr>
      </w:pPr>
      <w:r>
        <w:rPr>
          <w:noProof/>
        </w:rPr>
        <w:t>6.1.7.3</w:t>
      </w:r>
      <w:r>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_Toc178171990 \h </w:instrText>
      </w:r>
      <w:r>
        <w:rPr>
          <w:noProof/>
        </w:rPr>
      </w:r>
      <w:r>
        <w:rPr>
          <w:noProof/>
        </w:rPr>
        <w:fldChar w:fldCharType="separate"/>
      </w:r>
      <w:r>
        <w:rPr>
          <w:noProof/>
        </w:rPr>
        <w:t>72</w:t>
      </w:r>
      <w:r>
        <w:rPr>
          <w:noProof/>
        </w:rPr>
        <w:fldChar w:fldCharType="end"/>
      </w:r>
    </w:p>
    <w:p w14:paraId="3809BF6A" w14:textId="55B403D3" w:rsidR="004828FB" w:rsidRDefault="004828FB">
      <w:pPr>
        <w:pStyle w:val="TOC3"/>
        <w:rPr>
          <w:rFonts w:ascii="Calibri" w:eastAsia="Times New Roman" w:hAnsi="Calibri"/>
          <w:noProof/>
          <w:kern w:val="2"/>
          <w:sz w:val="22"/>
          <w:szCs w:val="22"/>
          <w:lang w:eastAsia="en-GB"/>
        </w:rPr>
      </w:pPr>
      <w:r>
        <w:rPr>
          <w:noProof/>
        </w:rPr>
        <w:t>6.1.8</w:t>
      </w:r>
      <w:r>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_Toc178171991 \h </w:instrText>
      </w:r>
      <w:r>
        <w:rPr>
          <w:noProof/>
        </w:rPr>
      </w:r>
      <w:r>
        <w:rPr>
          <w:noProof/>
        </w:rPr>
        <w:fldChar w:fldCharType="separate"/>
      </w:r>
      <w:r>
        <w:rPr>
          <w:noProof/>
        </w:rPr>
        <w:t>73</w:t>
      </w:r>
      <w:r>
        <w:rPr>
          <w:noProof/>
        </w:rPr>
        <w:fldChar w:fldCharType="end"/>
      </w:r>
    </w:p>
    <w:p w14:paraId="690112E8" w14:textId="362CB5F5" w:rsidR="004828FB" w:rsidRDefault="004828FB">
      <w:pPr>
        <w:pStyle w:val="TOC3"/>
        <w:rPr>
          <w:rFonts w:ascii="Calibri" w:eastAsia="Times New Roman" w:hAnsi="Calibri"/>
          <w:noProof/>
          <w:kern w:val="2"/>
          <w:sz w:val="22"/>
          <w:szCs w:val="22"/>
          <w:lang w:eastAsia="en-GB"/>
        </w:rPr>
      </w:pPr>
      <w:r>
        <w:rPr>
          <w:noProof/>
        </w:rPr>
        <w:t>6.1.9</w:t>
      </w:r>
      <w:r>
        <w:rPr>
          <w:rFonts w:ascii="Calibri" w:eastAsia="Times New Roman" w:hAnsi="Calibri"/>
          <w:noProof/>
          <w:kern w:val="2"/>
          <w:sz w:val="22"/>
          <w:szCs w:val="22"/>
          <w:lang w:eastAsia="en-GB"/>
        </w:rPr>
        <w:tab/>
      </w:r>
      <w:r>
        <w:rPr>
          <w:noProof/>
        </w:rPr>
        <w:t>Usage of general functionalities in SBA</w:t>
      </w:r>
      <w:r>
        <w:rPr>
          <w:noProof/>
        </w:rPr>
        <w:tab/>
      </w:r>
      <w:r>
        <w:rPr>
          <w:noProof/>
        </w:rPr>
        <w:fldChar w:fldCharType="begin" w:fldLock="1"/>
      </w:r>
      <w:r>
        <w:rPr>
          <w:noProof/>
        </w:rPr>
        <w:instrText xml:space="preserve"> PAGEREF _Toc178171992 \h </w:instrText>
      </w:r>
      <w:r>
        <w:rPr>
          <w:noProof/>
        </w:rPr>
      </w:r>
      <w:r>
        <w:rPr>
          <w:noProof/>
        </w:rPr>
        <w:fldChar w:fldCharType="separate"/>
      </w:r>
      <w:r>
        <w:rPr>
          <w:noProof/>
        </w:rPr>
        <w:t>73</w:t>
      </w:r>
      <w:r>
        <w:rPr>
          <w:noProof/>
        </w:rPr>
        <w:fldChar w:fldCharType="end"/>
      </w:r>
    </w:p>
    <w:p w14:paraId="693F4078" w14:textId="6548275E" w:rsidR="004828FB" w:rsidRDefault="004828FB">
      <w:pPr>
        <w:pStyle w:val="TOC4"/>
        <w:rPr>
          <w:rFonts w:ascii="Calibri" w:eastAsia="Times New Roman" w:hAnsi="Calibri"/>
          <w:noProof/>
          <w:kern w:val="2"/>
          <w:sz w:val="22"/>
          <w:szCs w:val="22"/>
          <w:lang w:eastAsia="en-GB"/>
        </w:rPr>
      </w:pPr>
      <w:r>
        <w:rPr>
          <w:noProof/>
        </w:rPr>
        <w:t>6.1.9.1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_Toc178171993 \h </w:instrText>
      </w:r>
      <w:r>
        <w:rPr>
          <w:noProof/>
        </w:rPr>
      </w:r>
      <w:r>
        <w:rPr>
          <w:noProof/>
        </w:rPr>
        <w:fldChar w:fldCharType="separate"/>
      </w:r>
      <w:r>
        <w:rPr>
          <w:noProof/>
        </w:rPr>
        <w:t>73</w:t>
      </w:r>
      <w:r>
        <w:rPr>
          <w:noProof/>
        </w:rPr>
        <w:fldChar w:fldCharType="end"/>
      </w:r>
    </w:p>
    <w:p w14:paraId="3A9934E7" w14:textId="3AB3F636" w:rsidR="004828FB" w:rsidRDefault="004828FB">
      <w:pPr>
        <w:pStyle w:val="TOC4"/>
        <w:rPr>
          <w:rFonts w:ascii="Calibri" w:eastAsia="Times New Roman" w:hAnsi="Calibri"/>
          <w:noProof/>
          <w:kern w:val="2"/>
          <w:sz w:val="22"/>
          <w:szCs w:val="22"/>
          <w:lang w:eastAsia="en-GB"/>
        </w:rPr>
      </w:pPr>
      <w:r>
        <w:rPr>
          <w:noProof/>
        </w:rPr>
        <w:t>6.1.9.2</w:t>
      </w:r>
      <w:r>
        <w:rPr>
          <w:rFonts w:ascii="Calibri" w:eastAsia="Times New Roman" w:hAnsi="Calibri"/>
          <w:noProof/>
          <w:kern w:val="2"/>
          <w:sz w:val="22"/>
          <w:szCs w:val="22"/>
          <w:lang w:eastAsia="en-GB"/>
        </w:rPr>
        <w:tab/>
      </w:r>
      <w:r>
        <w:rPr>
          <w:noProof/>
        </w:rPr>
        <w:t>Extensibility Mechanisms</w:t>
      </w:r>
      <w:r>
        <w:rPr>
          <w:noProof/>
        </w:rPr>
        <w:tab/>
      </w:r>
      <w:r>
        <w:rPr>
          <w:noProof/>
        </w:rPr>
        <w:fldChar w:fldCharType="begin" w:fldLock="1"/>
      </w:r>
      <w:r>
        <w:rPr>
          <w:noProof/>
        </w:rPr>
        <w:instrText xml:space="preserve"> PAGEREF _Toc178171994 \h </w:instrText>
      </w:r>
      <w:r>
        <w:rPr>
          <w:noProof/>
        </w:rPr>
      </w:r>
      <w:r>
        <w:rPr>
          <w:noProof/>
        </w:rPr>
        <w:fldChar w:fldCharType="separate"/>
      </w:r>
      <w:r>
        <w:rPr>
          <w:noProof/>
        </w:rPr>
        <w:t>73</w:t>
      </w:r>
      <w:r>
        <w:rPr>
          <w:noProof/>
        </w:rPr>
        <w:fldChar w:fldCharType="end"/>
      </w:r>
    </w:p>
    <w:p w14:paraId="228F5EAE" w14:textId="5D979A1E" w:rsidR="004828FB" w:rsidRDefault="004828FB">
      <w:pPr>
        <w:pStyle w:val="TOC2"/>
        <w:rPr>
          <w:rFonts w:ascii="Calibri" w:eastAsia="Times New Roman" w:hAnsi="Calibri"/>
          <w:noProof/>
          <w:kern w:val="2"/>
          <w:sz w:val="22"/>
          <w:szCs w:val="22"/>
          <w:lang w:eastAsia="en-GB"/>
        </w:rPr>
      </w:pPr>
      <w:r>
        <w:rPr>
          <w:noProof/>
        </w:rPr>
        <w:t>6.</w:t>
      </w:r>
      <w:r>
        <w:rPr>
          <w:noProof/>
          <w:lang w:eastAsia="zh-CN"/>
        </w:rPr>
        <w:t>2</w:t>
      </w:r>
      <w:r>
        <w:rPr>
          <w:rFonts w:ascii="Calibri" w:eastAsia="Times New Roman" w:hAnsi="Calibri"/>
          <w:noProof/>
          <w:kern w:val="2"/>
          <w:sz w:val="22"/>
          <w:szCs w:val="22"/>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_Toc178171995 \h </w:instrText>
      </w:r>
      <w:r>
        <w:rPr>
          <w:noProof/>
        </w:rPr>
      </w:r>
      <w:r>
        <w:rPr>
          <w:noProof/>
        </w:rPr>
        <w:fldChar w:fldCharType="separate"/>
      </w:r>
      <w:r>
        <w:rPr>
          <w:noProof/>
        </w:rPr>
        <w:t>73</w:t>
      </w:r>
      <w:r>
        <w:rPr>
          <w:noProof/>
        </w:rPr>
        <w:fldChar w:fldCharType="end"/>
      </w:r>
    </w:p>
    <w:p w14:paraId="71300E1A" w14:textId="3A656E2C" w:rsidR="004828FB" w:rsidRDefault="004828FB">
      <w:pPr>
        <w:pStyle w:val="TOC3"/>
        <w:rPr>
          <w:rFonts w:ascii="Calibri" w:eastAsia="Times New Roman" w:hAnsi="Calibri"/>
          <w:noProof/>
          <w:kern w:val="2"/>
          <w:sz w:val="22"/>
          <w:szCs w:val="22"/>
          <w:lang w:eastAsia="en-GB"/>
        </w:rPr>
      </w:pPr>
      <w:r>
        <w:rPr>
          <w:noProof/>
        </w:rPr>
        <w:t>6.</w:t>
      </w:r>
      <w:r>
        <w:rPr>
          <w:noProof/>
          <w:lang w:eastAsia="zh-CN"/>
        </w:rPr>
        <w:t>2</w:t>
      </w:r>
      <w:r>
        <w:rPr>
          <w:noProof/>
        </w:rPr>
        <w:t>.1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_Toc178171996 \h </w:instrText>
      </w:r>
      <w:r>
        <w:rPr>
          <w:noProof/>
        </w:rPr>
      </w:r>
      <w:r>
        <w:rPr>
          <w:noProof/>
        </w:rPr>
        <w:fldChar w:fldCharType="separate"/>
      </w:r>
      <w:r>
        <w:rPr>
          <w:noProof/>
        </w:rPr>
        <w:t>73</w:t>
      </w:r>
      <w:r>
        <w:rPr>
          <w:noProof/>
        </w:rPr>
        <w:fldChar w:fldCharType="end"/>
      </w:r>
    </w:p>
    <w:p w14:paraId="5B99F3EE" w14:textId="0467D509" w:rsidR="004828FB" w:rsidRDefault="004828FB">
      <w:pPr>
        <w:pStyle w:val="TOC3"/>
        <w:rPr>
          <w:rFonts w:ascii="Calibri" w:eastAsia="Times New Roman" w:hAnsi="Calibri"/>
          <w:noProof/>
          <w:kern w:val="2"/>
          <w:sz w:val="22"/>
          <w:szCs w:val="22"/>
          <w:lang w:eastAsia="en-GB"/>
        </w:rPr>
      </w:pPr>
      <w:r>
        <w:rPr>
          <w:noProof/>
        </w:rPr>
        <w:t>6.</w:t>
      </w:r>
      <w:r>
        <w:rPr>
          <w:noProof/>
          <w:lang w:eastAsia="zh-CN"/>
        </w:rPr>
        <w:t>2</w:t>
      </w:r>
      <w:r>
        <w:rPr>
          <w:noProof/>
        </w:rPr>
        <w:t>.2</w:t>
      </w:r>
      <w:r>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_Toc178171997 \h </w:instrText>
      </w:r>
      <w:r>
        <w:rPr>
          <w:noProof/>
        </w:rPr>
      </w:r>
      <w:r>
        <w:rPr>
          <w:noProof/>
        </w:rPr>
        <w:fldChar w:fldCharType="separate"/>
      </w:r>
      <w:r>
        <w:rPr>
          <w:noProof/>
        </w:rPr>
        <w:t>73</w:t>
      </w:r>
      <w:r>
        <w:rPr>
          <w:noProof/>
        </w:rPr>
        <w:fldChar w:fldCharType="end"/>
      </w:r>
    </w:p>
    <w:p w14:paraId="3C2FCE4C" w14:textId="0465C435" w:rsidR="004828FB" w:rsidRDefault="004828FB">
      <w:pPr>
        <w:pStyle w:val="TOC3"/>
        <w:rPr>
          <w:rFonts w:ascii="Calibri" w:eastAsia="Times New Roman" w:hAnsi="Calibri"/>
          <w:noProof/>
          <w:kern w:val="2"/>
          <w:sz w:val="22"/>
          <w:szCs w:val="22"/>
          <w:lang w:eastAsia="en-GB"/>
        </w:rPr>
      </w:pPr>
      <w:r>
        <w:rPr>
          <w:noProof/>
        </w:rPr>
        <w:t>6.</w:t>
      </w:r>
      <w:r>
        <w:rPr>
          <w:noProof/>
          <w:lang w:eastAsia="zh-CN"/>
        </w:rPr>
        <w:t>2</w:t>
      </w:r>
      <w:r>
        <w:rPr>
          <w:noProof/>
        </w:rPr>
        <w:t>.</w:t>
      </w:r>
      <w:r>
        <w:rPr>
          <w:noProof/>
          <w:lang w:eastAsia="zh-CN"/>
        </w:rPr>
        <w:t>3</w:t>
      </w:r>
      <w:r>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_Toc178171998 \h </w:instrText>
      </w:r>
      <w:r>
        <w:rPr>
          <w:noProof/>
        </w:rPr>
      </w:r>
      <w:r>
        <w:rPr>
          <w:noProof/>
        </w:rPr>
        <w:fldChar w:fldCharType="separate"/>
      </w:r>
      <w:r>
        <w:rPr>
          <w:noProof/>
        </w:rPr>
        <w:t>74</w:t>
      </w:r>
      <w:r>
        <w:rPr>
          <w:noProof/>
        </w:rPr>
        <w:fldChar w:fldCharType="end"/>
      </w:r>
    </w:p>
    <w:p w14:paraId="110A157A" w14:textId="3B133089" w:rsidR="004828FB" w:rsidRDefault="004828FB">
      <w:pPr>
        <w:pStyle w:val="TOC4"/>
        <w:rPr>
          <w:rFonts w:ascii="Calibri" w:eastAsia="Times New Roman" w:hAnsi="Calibri"/>
          <w:noProof/>
          <w:kern w:val="2"/>
          <w:sz w:val="22"/>
          <w:szCs w:val="22"/>
          <w:lang w:eastAsia="en-GB"/>
        </w:rPr>
      </w:pPr>
      <w:r>
        <w:rPr>
          <w:noProof/>
        </w:rPr>
        <w:t>6.2.3.1</w:t>
      </w:r>
      <w:r>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_Toc178171999 \h </w:instrText>
      </w:r>
      <w:r>
        <w:rPr>
          <w:noProof/>
        </w:rPr>
      </w:r>
      <w:r>
        <w:rPr>
          <w:noProof/>
        </w:rPr>
        <w:fldChar w:fldCharType="separate"/>
      </w:r>
      <w:r>
        <w:rPr>
          <w:noProof/>
        </w:rPr>
        <w:t>74</w:t>
      </w:r>
      <w:r>
        <w:rPr>
          <w:noProof/>
        </w:rPr>
        <w:fldChar w:fldCharType="end"/>
      </w:r>
    </w:p>
    <w:p w14:paraId="4AE690F5" w14:textId="7C03B072" w:rsidR="004828FB" w:rsidRDefault="004828FB">
      <w:pPr>
        <w:pStyle w:val="TOC4"/>
        <w:rPr>
          <w:rFonts w:ascii="Calibri" w:eastAsia="Times New Roman" w:hAnsi="Calibri"/>
          <w:noProof/>
          <w:kern w:val="2"/>
          <w:sz w:val="22"/>
          <w:szCs w:val="22"/>
          <w:lang w:eastAsia="en-GB"/>
        </w:rPr>
      </w:pPr>
      <w:r>
        <w:rPr>
          <w:noProof/>
        </w:rPr>
        <w:t>6.2.3.2</w:t>
      </w:r>
      <w:r>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_Toc178172000 \h </w:instrText>
      </w:r>
      <w:r>
        <w:rPr>
          <w:noProof/>
        </w:rPr>
      </w:r>
      <w:r>
        <w:rPr>
          <w:noProof/>
        </w:rPr>
        <w:fldChar w:fldCharType="separate"/>
      </w:r>
      <w:r>
        <w:rPr>
          <w:noProof/>
        </w:rPr>
        <w:t>74</w:t>
      </w:r>
      <w:r>
        <w:rPr>
          <w:noProof/>
        </w:rPr>
        <w:fldChar w:fldCharType="end"/>
      </w:r>
    </w:p>
    <w:p w14:paraId="0A53E438" w14:textId="514FFB17" w:rsidR="004828FB" w:rsidRDefault="004828FB">
      <w:pPr>
        <w:pStyle w:val="TOC5"/>
        <w:rPr>
          <w:rFonts w:ascii="Calibri" w:eastAsia="Times New Roman" w:hAnsi="Calibri"/>
          <w:noProof/>
          <w:kern w:val="2"/>
          <w:sz w:val="22"/>
          <w:szCs w:val="22"/>
          <w:lang w:eastAsia="en-GB"/>
        </w:rPr>
      </w:pPr>
      <w:r>
        <w:rPr>
          <w:noProof/>
        </w:rPr>
        <w:t>6.2.3.2.1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_Toc178172001 \h </w:instrText>
      </w:r>
      <w:r>
        <w:rPr>
          <w:noProof/>
        </w:rPr>
      </w:r>
      <w:r>
        <w:rPr>
          <w:noProof/>
        </w:rPr>
        <w:fldChar w:fldCharType="separate"/>
      </w:r>
      <w:r>
        <w:rPr>
          <w:noProof/>
        </w:rPr>
        <w:t>74</w:t>
      </w:r>
      <w:r>
        <w:rPr>
          <w:noProof/>
        </w:rPr>
        <w:fldChar w:fldCharType="end"/>
      </w:r>
    </w:p>
    <w:p w14:paraId="4F66EA52" w14:textId="4AE6793B" w:rsidR="004828FB" w:rsidRDefault="004828FB">
      <w:pPr>
        <w:pStyle w:val="TOC5"/>
        <w:rPr>
          <w:rFonts w:ascii="Calibri" w:eastAsia="Times New Roman" w:hAnsi="Calibri"/>
          <w:noProof/>
          <w:kern w:val="2"/>
          <w:sz w:val="22"/>
          <w:szCs w:val="22"/>
          <w:lang w:eastAsia="en-GB"/>
        </w:rPr>
      </w:pPr>
      <w:r>
        <w:rPr>
          <w:noProof/>
        </w:rPr>
        <w:t>6.2.3.2.2</w:t>
      </w:r>
      <w:r>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_Toc178172002 \h </w:instrText>
      </w:r>
      <w:r>
        <w:rPr>
          <w:noProof/>
        </w:rPr>
      </w:r>
      <w:r>
        <w:rPr>
          <w:noProof/>
        </w:rPr>
        <w:fldChar w:fldCharType="separate"/>
      </w:r>
      <w:r>
        <w:rPr>
          <w:noProof/>
        </w:rPr>
        <w:t>75</w:t>
      </w:r>
      <w:r>
        <w:rPr>
          <w:noProof/>
        </w:rPr>
        <w:fldChar w:fldCharType="end"/>
      </w:r>
    </w:p>
    <w:p w14:paraId="3A382B8C" w14:textId="2BD64B44" w:rsidR="004828FB" w:rsidRDefault="004828FB">
      <w:pPr>
        <w:pStyle w:val="TOC5"/>
        <w:rPr>
          <w:rFonts w:ascii="Calibri" w:eastAsia="Times New Roman" w:hAnsi="Calibri"/>
          <w:noProof/>
          <w:kern w:val="2"/>
          <w:sz w:val="22"/>
          <w:szCs w:val="22"/>
          <w:lang w:eastAsia="en-GB"/>
        </w:rPr>
      </w:pPr>
      <w:r>
        <w:rPr>
          <w:noProof/>
        </w:rPr>
        <w:t>6.2.3.2.3</w:t>
      </w:r>
      <w:r>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_Toc178172003 \h </w:instrText>
      </w:r>
      <w:r>
        <w:rPr>
          <w:noProof/>
        </w:rPr>
      </w:r>
      <w:r>
        <w:rPr>
          <w:noProof/>
        </w:rPr>
        <w:fldChar w:fldCharType="separate"/>
      </w:r>
      <w:r>
        <w:rPr>
          <w:noProof/>
        </w:rPr>
        <w:t>75</w:t>
      </w:r>
      <w:r>
        <w:rPr>
          <w:noProof/>
        </w:rPr>
        <w:fldChar w:fldCharType="end"/>
      </w:r>
    </w:p>
    <w:p w14:paraId="17EB78F2" w14:textId="4B17CE13" w:rsidR="004828FB" w:rsidRDefault="004828FB">
      <w:pPr>
        <w:pStyle w:val="TOC6"/>
        <w:rPr>
          <w:rFonts w:ascii="Calibri" w:eastAsia="Times New Roman" w:hAnsi="Calibri"/>
          <w:noProof/>
          <w:kern w:val="2"/>
          <w:sz w:val="22"/>
          <w:szCs w:val="22"/>
          <w:lang w:eastAsia="en-GB"/>
        </w:rPr>
      </w:pPr>
      <w:r>
        <w:rPr>
          <w:noProof/>
        </w:rPr>
        <w:t>6.2.3.2.3.1</w:t>
      </w:r>
      <w:r>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_Toc178172004 \h </w:instrText>
      </w:r>
      <w:r>
        <w:rPr>
          <w:noProof/>
        </w:rPr>
      </w:r>
      <w:r>
        <w:rPr>
          <w:noProof/>
        </w:rPr>
        <w:fldChar w:fldCharType="separate"/>
      </w:r>
      <w:r>
        <w:rPr>
          <w:noProof/>
        </w:rPr>
        <w:t>75</w:t>
      </w:r>
      <w:r>
        <w:rPr>
          <w:noProof/>
        </w:rPr>
        <w:fldChar w:fldCharType="end"/>
      </w:r>
    </w:p>
    <w:p w14:paraId="3F8BA2A6" w14:textId="4B6DF136" w:rsidR="004828FB" w:rsidRDefault="004828FB">
      <w:pPr>
        <w:pStyle w:val="TOC5"/>
        <w:rPr>
          <w:rFonts w:ascii="Calibri" w:eastAsia="Times New Roman" w:hAnsi="Calibri"/>
          <w:noProof/>
          <w:kern w:val="2"/>
          <w:sz w:val="22"/>
          <w:szCs w:val="22"/>
          <w:lang w:eastAsia="en-GB"/>
        </w:rPr>
      </w:pPr>
      <w:r>
        <w:rPr>
          <w:noProof/>
        </w:rPr>
        <w:t>6.2.3.2.4</w:t>
      </w:r>
      <w:r>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_Toc178172005 \h </w:instrText>
      </w:r>
      <w:r>
        <w:rPr>
          <w:noProof/>
        </w:rPr>
      </w:r>
      <w:r>
        <w:rPr>
          <w:noProof/>
        </w:rPr>
        <w:fldChar w:fldCharType="separate"/>
      </w:r>
      <w:r>
        <w:rPr>
          <w:noProof/>
        </w:rPr>
        <w:t>76</w:t>
      </w:r>
      <w:r>
        <w:rPr>
          <w:noProof/>
        </w:rPr>
        <w:fldChar w:fldCharType="end"/>
      </w:r>
    </w:p>
    <w:p w14:paraId="6AEB7FC3" w14:textId="28A84A5D" w:rsidR="004828FB" w:rsidRDefault="004828FB">
      <w:pPr>
        <w:pStyle w:val="TOC4"/>
        <w:rPr>
          <w:rFonts w:ascii="Calibri" w:eastAsia="Times New Roman" w:hAnsi="Calibri"/>
          <w:noProof/>
          <w:kern w:val="2"/>
          <w:sz w:val="22"/>
          <w:szCs w:val="22"/>
          <w:lang w:eastAsia="en-GB"/>
        </w:rPr>
      </w:pPr>
      <w:r>
        <w:rPr>
          <w:noProof/>
        </w:rPr>
        <w:t>6.2.3.3</w:t>
      </w:r>
      <w:r>
        <w:rPr>
          <w:rFonts w:ascii="Calibri" w:eastAsia="Times New Roman" w:hAnsi="Calibri"/>
          <w:noProof/>
          <w:kern w:val="2"/>
          <w:sz w:val="22"/>
          <w:szCs w:val="22"/>
          <w:lang w:eastAsia="en-GB"/>
        </w:rPr>
        <w:tab/>
      </w:r>
      <w:r>
        <w:rPr>
          <w:noProof/>
        </w:rPr>
        <w:t>Resource: Individual Offline Only Charging Data</w:t>
      </w:r>
      <w:r>
        <w:rPr>
          <w:noProof/>
        </w:rPr>
        <w:tab/>
      </w:r>
      <w:r>
        <w:rPr>
          <w:noProof/>
        </w:rPr>
        <w:fldChar w:fldCharType="begin" w:fldLock="1"/>
      </w:r>
      <w:r>
        <w:rPr>
          <w:noProof/>
        </w:rPr>
        <w:instrText xml:space="preserve"> PAGEREF _Toc178172006 \h </w:instrText>
      </w:r>
      <w:r>
        <w:rPr>
          <w:noProof/>
        </w:rPr>
      </w:r>
      <w:r>
        <w:rPr>
          <w:noProof/>
        </w:rPr>
        <w:fldChar w:fldCharType="separate"/>
      </w:r>
      <w:r>
        <w:rPr>
          <w:noProof/>
        </w:rPr>
        <w:t>76</w:t>
      </w:r>
      <w:r>
        <w:rPr>
          <w:noProof/>
        </w:rPr>
        <w:fldChar w:fldCharType="end"/>
      </w:r>
    </w:p>
    <w:p w14:paraId="6791444A" w14:textId="408DAD91" w:rsidR="004828FB" w:rsidRDefault="004828FB">
      <w:pPr>
        <w:pStyle w:val="TOC5"/>
        <w:rPr>
          <w:rFonts w:ascii="Calibri" w:eastAsia="Times New Roman" w:hAnsi="Calibri"/>
          <w:noProof/>
          <w:kern w:val="2"/>
          <w:sz w:val="22"/>
          <w:szCs w:val="22"/>
          <w:lang w:eastAsia="en-GB"/>
        </w:rPr>
      </w:pPr>
      <w:r>
        <w:rPr>
          <w:noProof/>
        </w:rPr>
        <w:t>6.2.3.3.1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_Toc178172007 \h </w:instrText>
      </w:r>
      <w:r>
        <w:rPr>
          <w:noProof/>
        </w:rPr>
      </w:r>
      <w:r>
        <w:rPr>
          <w:noProof/>
        </w:rPr>
        <w:fldChar w:fldCharType="separate"/>
      </w:r>
      <w:r>
        <w:rPr>
          <w:noProof/>
        </w:rPr>
        <w:t>76</w:t>
      </w:r>
      <w:r>
        <w:rPr>
          <w:noProof/>
        </w:rPr>
        <w:fldChar w:fldCharType="end"/>
      </w:r>
    </w:p>
    <w:p w14:paraId="4AF5ACD0" w14:textId="2CAF78DC" w:rsidR="004828FB" w:rsidRDefault="004828FB">
      <w:pPr>
        <w:pStyle w:val="TOC5"/>
        <w:rPr>
          <w:rFonts w:ascii="Calibri" w:eastAsia="Times New Roman" w:hAnsi="Calibri"/>
          <w:noProof/>
          <w:kern w:val="2"/>
          <w:sz w:val="22"/>
          <w:szCs w:val="22"/>
          <w:lang w:eastAsia="en-GB"/>
        </w:rPr>
      </w:pPr>
      <w:r>
        <w:rPr>
          <w:noProof/>
        </w:rPr>
        <w:t>6.2.3.3.2</w:t>
      </w:r>
      <w:r>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_Toc178172008 \h </w:instrText>
      </w:r>
      <w:r>
        <w:rPr>
          <w:noProof/>
        </w:rPr>
      </w:r>
      <w:r>
        <w:rPr>
          <w:noProof/>
        </w:rPr>
        <w:fldChar w:fldCharType="separate"/>
      </w:r>
      <w:r>
        <w:rPr>
          <w:noProof/>
        </w:rPr>
        <w:t>77</w:t>
      </w:r>
      <w:r>
        <w:rPr>
          <w:noProof/>
        </w:rPr>
        <w:fldChar w:fldCharType="end"/>
      </w:r>
    </w:p>
    <w:p w14:paraId="4DF390E9" w14:textId="433A438A" w:rsidR="004828FB" w:rsidRDefault="004828FB">
      <w:pPr>
        <w:pStyle w:val="TOC5"/>
        <w:rPr>
          <w:rFonts w:ascii="Calibri" w:eastAsia="Times New Roman" w:hAnsi="Calibri"/>
          <w:noProof/>
          <w:kern w:val="2"/>
          <w:sz w:val="22"/>
          <w:szCs w:val="22"/>
          <w:lang w:eastAsia="en-GB"/>
        </w:rPr>
      </w:pPr>
      <w:r>
        <w:rPr>
          <w:noProof/>
        </w:rPr>
        <w:t>6.2.3.3.3</w:t>
      </w:r>
      <w:r>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_Toc178172009 \h </w:instrText>
      </w:r>
      <w:r>
        <w:rPr>
          <w:noProof/>
        </w:rPr>
      </w:r>
      <w:r>
        <w:rPr>
          <w:noProof/>
        </w:rPr>
        <w:fldChar w:fldCharType="separate"/>
      </w:r>
      <w:r>
        <w:rPr>
          <w:noProof/>
        </w:rPr>
        <w:t>77</w:t>
      </w:r>
      <w:r>
        <w:rPr>
          <w:noProof/>
        </w:rPr>
        <w:fldChar w:fldCharType="end"/>
      </w:r>
    </w:p>
    <w:p w14:paraId="140B2353" w14:textId="65BD1406" w:rsidR="004828FB" w:rsidRDefault="004828FB">
      <w:pPr>
        <w:pStyle w:val="TOC5"/>
        <w:rPr>
          <w:rFonts w:ascii="Calibri" w:eastAsia="Times New Roman" w:hAnsi="Calibri"/>
          <w:noProof/>
          <w:kern w:val="2"/>
          <w:sz w:val="22"/>
          <w:szCs w:val="22"/>
          <w:lang w:eastAsia="en-GB"/>
        </w:rPr>
      </w:pPr>
      <w:r>
        <w:rPr>
          <w:noProof/>
        </w:rPr>
        <w:t>6.2.3.3.4</w:t>
      </w:r>
      <w:r>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_Toc178172010 \h </w:instrText>
      </w:r>
      <w:r>
        <w:rPr>
          <w:noProof/>
        </w:rPr>
      </w:r>
      <w:r>
        <w:rPr>
          <w:noProof/>
        </w:rPr>
        <w:fldChar w:fldCharType="separate"/>
      </w:r>
      <w:r>
        <w:rPr>
          <w:noProof/>
        </w:rPr>
        <w:t>77</w:t>
      </w:r>
      <w:r>
        <w:rPr>
          <w:noProof/>
        </w:rPr>
        <w:fldChar w:fldCharType="end"/>
      </w:r>
    </w:p>
    <w:p w14:paraId="0A56D11E" w14:textId="5CF7C409" w:rsidR="004828FB" w:rsidRDefault="004828FB">
      <w:pPr>
        <w:pStyle w:val="TOC6"/>
        <w:rPr>
          <w:rFonts w:ascii="Calibri" w:eastAsia="Times New Roman" w:hAnsi="Calibri"/>
          <w:noProof/>
          <w:kern w:val="2"/>
          <w:sz w:val="22"/>
          <w:szCs w:val="22"/>
          <w:lang w:eastAsia="en-GB"/>
        </w:rPr>
      </w:pPr>
      <w:r>
        <w:rPr>
          <w:noProof/>
        </w:rPr>
        <w:t>6.2.3.3.4.1</w:t>
      </w:r>
      <w:r>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_Toc178172011 \h </w:instrText>
      </w:r>
      <w:r>
        <w:rPr>
          <w:noProof/>
        </w:rPr>
      </w:r>
      <w:r>
        <w:rPr>
          <w:noProof/>
        </w:rPr>
        <w:fldChar w:fldCharType="separate"/>
      </w:r>
      <w:r>
        <w:rPr>
          <w:noProof/>
        </w:rPr>
        <w:t>77</w:t>
      </w:r>
      <w:r>
        <w:rPr>
          <w:noProof/>
        </w:rPr>
        <w:fldChar w:fldCharType="end"/>
      </w:r>
    </w:p>
    <w:p w14:paraId="3FA11496" w14:textId="5293E7FD" w:rsidR="004828FB" w:rsidRDefault="004828FB">
      <w:pPr>
        <w:pStyle w:val="TOC6"/>
        <w:rPr>
          <w:rFonts w:ascii="Calibri" w:eastAsia="Times New Roman" w:hAnsi="Calibri"/>
          <w:noProof/>
          <w:kern w:val="2"/>
          <w:sz w:val="22"/>
          <w:szCs w:val="22"/>
          <w:lang w:eastAsia="en-GB"/>
        </w:rPr>
      </w:pPr>
      <w:r>
        <w:rPr>
          <w:noProof/>
        </w:rPr>
        <w:t>6.2.3.3.4.2</w:t>
      </w:r>
      <w:r>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_Toc178172012 \h </w:instrText>
      </w:r>
      <w:r>
        <w:rPr>
          <w:noProof/>
        </w:rPr>
      </w:r>
      <w:r>
        <w:rPr>
          <w:noProof/>
        </w:rPr>
        <w:fldChar w:fldCharType="separate"/>
      </w:r>
      <w:r>
        <w:rPr>
          <w:noProof/>
        </w:rPr>
        <w:t>77</w:t>
      </w:r>
      <w:r>
        <w:rPr>
          <w:noProof/>
        </w:rPr>
        <w:fldChar w:fldCharType="end"/>
      </w:r>
    </w:p>
    <w:p w14:paraId="219F8A2C" w14:textId="77683F36" w:rsidR="004828FB" w:rsidRDefault="004828FB">
      <w:pPr>
        <w:pStyle w:val="TOC7"/>
        <w:rPr>
          <w:rFonts w:ascii="Calibri" w:eastAsia="Times New Roman" w:hAnsi="Calibri"/>
          <w:noProof/>
          <w:kern w:val="2"/>
          <w:sz w:val="22"/>
          <w:szCs w:val="22"/>
          <w:lang w:eastAsia="en-GB"/>
        </w:rPr>
      </w:pPr>
      <w:r>
        <w:rPr>
          <w:noProof/>
        </w:rPr>
        <w:t>6.2.3.3.4.2.1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_Toc178172013 \h </w:instrText>
      </w:r>
      <w:r>
        <w:rPr>
          <w:noProof/>
        </w:rPr>
      </w:r>
      <w:r>
        <w:rPr>
          <w:noProof/>
        </w:rPr>
        <w:fldChar w:fldCharType="separate"/>
      </w:r>
      <w:r>
        <w:rPr>
          <w:noProof/>
        </w:rPr>
        <w:t>77</w:t>
      </w:r>
      <w:r>
        <w:rPr>
          <w:noProof/>
        </w:rPr>
        <w:fldChar w:fldCharType="end"/>
      </w:r>
    </w:p>
    <w:p w14:paraId="00847EFF" w14:textId="0BC5A48C" w:rsidR="004828FB" w:rsidRDefault="004828FB">
      <w:pPr>
        <w:pStyle w:val="TOC7"/>
        <w:rPr>
          <w:rFonts w:ascii="Calibri" w:eastAsia="Times New Roman" w:hAnsi="Calibri"/>
          <w:noProof/>
          <w:kern w:val="2"/>
          <w:sz w:val="22"/>
          <w:szCs w:val="22"/>
          <w:lang w:eastAsia="en-GB"/>
        </w:rPr>
      </w:pPr>
      <w:r>
        <w:rPr>
          <w:noProof/>
        </w:rPr>
        <w:t>6.2.3.3.4.2.2</w:t>
      </w:r>
      <w:r>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_Toc178172014 \h </w:instrText>
      </w:r>
      <w:r>
        <w:rPr>
          <w:noProof/>
        </w:rPr>
      </w:r>
      <w:r>
        <w:rPr>
          <w:noProof/>
        </w:rPr>
        <w:fldChar w:fldCharType="separate"/>
      </w:r>
      <w:r>
        <w:rPr>
          <w:noProof/>
        </w:rPr>
        <w:t>77</w:t>
      </w:r>
      <w:r>
        <w:rPr>
          <w:noProof/>
        </w:rPr>
        <w:fldChar w:fldCharType="end"/>
      </w:r>
    </w:p>
    <w:p w14:paraId="7608BB46" w14:textId="3705BD6D" w:rsidR="004828FB" w:rsidRDefault="004828FB">
      <w:pPr>
        <w:pStyle w:val="TOC6"/>
        <w:rPr>
          <w:rFonts w:ascii="Calibri" w:eastAsia="Times New Roman" w:hAnsi="Calibri"/>
          <w:noProof/>
          <w:kern w:val="2"/>
          <w:sz w:val="22"/>
          <w:szCs w:val="22"/>
          <w:lang w:eastAsia="en-GB"/>
        </w:rPr>
      </w:pPr>
      <w:r>
        <w:rPr>
          <w:noProof/>
        </w:rPr>
        <w:t>6.2.3.3.4.3</w:t>
      </w:r>
      <w:r>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_Toc178172015 \h </w:instrText>
      </w:r>
      <w:r>
        <w:rPr>
          <w:noProof/>
        </w:rPr>
      </w:r>
      <w:r>
        <w:rPr>
          <w:noProof/>
        </w:rPr>
        <w:fldChar w:fldCharType="separate"/>
      </w:r>
      <w:r>
        <w:rPr>
          <w:noProof/>
        </w:rPr>
        <w:t>78</w:t>
      </w:r>
      <w:r>
        <w:rPr>
          <w:noProof/>
        </w:rPr>
        <w:fldChar w:fldCharType="end"/>
      </w:r>
    </w:p>
    <w:p w14:paraId="480566F0" w14:textId="49FA9CC2" w:rsidR="004828FB" w:rsidRDefault="004828FB">
      <w:pPr>
        <w:pStyle w:val="TOC7"/>
        <w:rPr>
          <w:rFonts w:ascii="Calibri" w:eastAsia="Times New Roman" w:hAnsi="Calibri"/>
          <w:noProof/>
          <w:kern w:val="2"/>
          <w:sz w:val="22"/>
          <w:szCs w:val="22"/>
          <w:lang w:eastAsia="en-GB"/>
        </w:rPr>
      </w:pPr>
      <w:r>
        <w:rPr>
          <w:noProof/>
        </w:rPr>
        <w:t>6.2.3.3.4.3.1</w:t>
      </w:r>
      <w:r>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_Toc178172016 \h </w:instrText>
      </w:r>
      <w:r>
        <w:rPr>
          <w:noProof/>
        </w:rPr>
      </w:r>
      <w:r>
        <w:rPr>
          <w:noProof/>
        </w:rPr>
        <w:fldChar w:fldCharType="separate"/>
      </w:r>
      <w:r>
        <w:rPr>
          <w:noProof/>
        </w:rPr>
        <w:t>78</w:t>
      </w:r>
      <w:r>
        <w:rPr>
          <w:noProof/>
        </w:rPr>
        <w:fldChar w:fldCharType="end"/>
      </w:r>
    </w:p>
    <w:p w14:paraId="124AE9F8" w14:textId="63A81327" w:rsidR="004828FB" w:rsidRDefault="004828FB">
      <w:pPr>
        <w:pStyle w:val="TOC7"/>
        <w:rPr>
          <w:rFonts w:ascii="Calibri" w:eastAsia="Times New Roman" w:hAnsi="Calibri"/>
          <w:noProof/>
          <w:kern w:val="2"/>
          <w:sz w:val="22"/>
          <w:szCs w:val="22"/>
          <w:lang w:eastAsia="en-GB"/>
        </w:rPr>
      </w:pPr>
      <w:r>
        <w:rPr>
          <w:noProof/>
        </w:rPr>
        <w:t>6.2.3.3.4.3.2</w:t>
      </w:r>
      <w:r>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_Toc178172017 \h </w:instrText>
      </w:r>
      <w:r>
        <w:rPr>
          <w:noProof/>
        </w:rPr>
      </w:r>
      <w:r>
        <w:rPr>
          <w:noProof/>
        </w:rPr>
        <w:fldChar w:fldCharType="separate"/>
      </w:r>
      <w:r>
        <w:rPr>
          <w:noProof/>
        </w:rPr>
        <w:t>79</w:t>
      </w:r>
      <w:r>
        <w:rPr>
          <w:noProof/>
        </w:rPr>
        <w:fldChar w:fldCharType="end"/>
      </w:r>
    </w:p>
    <w:p w14:paraId="5EFE8E55" w14:textId="207424C3" w:rsidR="004828FB" w:rsidRDefault="004828FB">
      <w:pPr>
        <w:pStyle w:val="TOC3"/>
        <w:rPr>
          <w:rFonts w:ascii="Calibri" w:eastAsia="Times New Roman" w:hAnsi="Calibri"/>
          <w:noProof/>
          <w:kern w:val="2"/>
          <w:sz w:val="22"/>
          <w:szCs w:val="22"/>
          <w:lang w:eastAsia="en-GB"/>
        </w:rPr>
      </w:pPr>
      <w:r>
        <w:rPr>
          <w:noProof/>
        </w:rPr>
        <w:t>6.2.4</w:t>
      </w:r>
      <w:r>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_Toc178172018 \h </w:instrText>
      </w:r>
      <w:r>
        <w:rPr>
          <w:noProof/>
        </w:rPr>
      </w:r>
      <w:r>
        <w:rPr>
          <w:noProof/>
        </w:rPr>
        <w:fldChar w:fldCharType="separate"/>
      </w:r>
      <w:r>
        <w:rPr>
          <w:noProof/>
        </w:rPr>
        <w:t>79</w:t>
      </w:r>
      <w:r>
        <w:rPr>
          <w:noProof/>
        </w:rPr>
        <w:fldChar w:fldCharType="end"/>
      </w:r>
    </w:p>
    <w:p w14:paraId="66A73868" w14:textId="1FF06501" w:rsidR="004828FB" w:rsidRDefault="004828FB">
      <w:pPr>
        <w:pStyle w:val="TOC3"/>
        <w:rPr>
          <w:rFonts w:ascii="Calibri" w:eastAsia="Times New Roman" w:hAnsi="Calibri"/>
          <w:noProof/>
          <w:kern w:val="2"/>
          <w:sz w:val="22"/>
          <w:szCs w:val="22"/>
          <w:lang w:eastAsia="en-GB"/>
        </w:rPr>
      </w:pPr>
      <w:r>
        <w:rPr>
          <w:noProof/>
        </w:rPr>
        <w:t>6.2.5</w:t>
      </w:r>
      <w:r>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_Toc178172019 \h </w:instrText>
      </w:r>
      <w:r>
        <w:rPr>
          <w:noProof/>
        </w:rPr>
      </w:r>
      <w:r>
        <w:rPr>
          <w:noProof/>
        </w:rPr>
        <w:fldChar w:fldCharType="separate"/>
      </w:r>
      <w:r>
        <w:rPr>
          <w:noProof/>
        </w:rPr>
        <w:t>79</w:t>
      </w:r>
      <w:r>
        <w:rPr>
          <w:noProof/>
        </w:rPr>
        <w:fldChar w:fldCharType="end"/>
      </w:r>
    </w:p>
    <w:p w14:paraId="382BCC57" w14:textId="6B21CF3A" w:rsidR="004828FB" w:rsidRDefault="004828FB">
      <w:pPr>
        <w:pStyle w:val="TOC4"/>
        <w:rPr>
          <w:rFonts w:ascii="Calibri" w:eastAsia="Times New Roman" w:hAnsi="Calibri"/>
          <w:noProof/>
          <w:kern w:val="2"/>
          <w:sz w:val="22"/>
          <w:szCs w:val="22"/>
          <w:lang w:eastAsia="en-GB"/>
        </w:rPr>
      </w:pPr>
      <w:r>
        <w:rPr>
          <w:noProof/>
        </w:rPr>
        <w:t>6.2.5.1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_Toc178172020 \h </w:instrText>
      </w:r>
      <w:r>
        <w:rPr>
          <w:noProof/>
        </w:rPr>
      </w:r>
      <w:r>
        <w:rPr>
          <w:noProof/>
        </w:rPr>
        <w:fldChar w:fldCharType="separate"/>
      </w:r>
      <w:r>
        <w:rPr>
          <w:noProof/>
        </w:rPr>
        <w:t>79</w:t>
      </w:r>
      <w:r>
        <w:rPr>
          <w:noProof/>
        </w:rPr>
        <w:fldChar w:fldCharType="end"/>
      </w:r>
    </w:p>
    <w:p w14:paraId="034B084A" w14:textId="264A8F30" w:rsidR="004828FB" w:rsidRDefault="004828FB">
      <w:pPr>
        <w:pStyle w:val="TOC4"/>
        <w:rPr>
          <w:rFonts w:ascii="Calibri" w:eastAsia="Times New Roman" w:hAnsi="Calibri"/>
          <w:noProof/>
          <w:kern w:val="2"/>
          <w:sz w:val="22"/>
          <w:szCs w:val="22"/>
          <w:lang w:eastAsia="en-GB"/>
        </w:rPr>
      </w:pPr>
      <w:r>
        <w:rPr>
          <w:noProof/>
        </w:rPr>
        <w:t>6.2.5</w:t>
      </w:r>
      <w:r w:rsidRPr="00F25534">
        <w:rPr>
          <w:noProof/>
          <w:lang w:val="en-US"/>
        </w:rPr>
        <w:t>.2</w:t>
      </w:r>
      <w:r>
        <w:rPr>
          <w:rFonts w:ascii="Calibri" w:eastAsia="Times New Roman" w:hAnsi="Calibri"/>
          <w:noProof/>
          <w:kern w:val="2"/>
          <w:sz w:val="22"/>
          <w:szCs w:val="22"/>
          <w:lang w:eastAsia="en-GB"/>
        </w:rPr>
        <w:tab/>
      </w:r>
      <w:r w:rsidRPr="00F25534">
        <w:rPr>
          <w:noProof/>
          <w:lang w:val="en-US"/>
        </w:rPr>
        <w:t>Structured data types</w:t>
      </w:r>
      <w:r>
        <w:rPr>
          <w:noProof/>
        </w:rPr>
        <w:tab/>
      </w:r>
      <w:r>
        <w:rPr>
          <w:noProof/>
        </w:rPr>
        <w:fldChar w:fldCharType="begin" w:fldLock="1"/>
      </w:r>
      <w:r>
        <w:rPr>
          <w:noProof/>
        </w:rPr>
        <w:instrText xml:space="preserve"> PAGEREF _Toc178172021 \h </w:instrText>
      </w:r>
      <w:r>
        <w:rPr>
          <w:noProof/>
        </w:rPr>
      </w:r>
      <w:r>
        <w:rPr>
          <w:noProof/>
        </w:rPr>
        <w:fldChar w:fldCharType="separate"/>
      </w:r>
      <w:r>
        <w:rPr>
          <w:noProof/>
        </w:rPr>
        <w:t>80</w:t>
      </w:r>
      <w:r>
        <w:rPr>
          <w:noProof/>
        </w:rPr>
        <w:fldChar w:fldCharType="end"/>
      </w:r>
    </w:p>
    <w:p w14:paraId="7089BAD3" w14:textId="53C4C0A2" w:rsidR="004828FB" w:rsidRDefault="004828FB">
      <w:pPr>
        <w:pStyle w:val="TOC5"/>
        <w:rPr>
          <w:rFonts w:ascii="Calibri" w:eastAsia="Times New Roman" w:hAnsi="Calibri"/>
          <w:noProof/>
          <w:kern w:val="2"/>
          <w:sz w:val="22"/>
          <w:szCs w:val="22"/>
          <w:lang w:eastAsia="en-GB"/>
        </w:rPr>
      </w:pPr>
      <w:r>
        <w:rPr>
          <w:noProof/>
          <w:lang w:eastAsia="zh-CN"/>
        </w:rPr>
        <w:t>6.2.5.2.1</w:t>
      </w:r>
      <w:r>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_Toc178172022 \h </w:instrText>
      </w:r>
      <w:r>
        <w:rPr>
          <w:noProof/>
        </w:rPr>
      </w:r>
      <w:r>
        <w:rPr>
          <w:noProof/>
        </w:rPr>
        <w:fldChar w:fldCharType="separate"/>
      </w:r>
      <w:r>
        <w:rPr>
          <w:noProof/>
        </w:rPr>
        <w:t>80</w:t>
      </w:r>
      <w:r>
        <w:rPr>
          <w:noProof/>
        </w:rPr>
        <w:fldChar w:fldCharType="end"/>
      </w:r>
    </w:p>
    <w:p w14:paraId="6ED1167B" w14:textId="59281EF7" w:rsidR="004828FB" w:rsidRDefault="004828FB">
      <w:pPr>
        <w:pStyle w:val="TOC6"/>
        <w:rPr>
          <w:rFonts w:ascii="Calibri" w:eastAsia="Times New Roman" w:hAnsi="Calibri"/>
          <w:noProof/>
          <w:kern w:val="2"/>
          <w:sz w:val="22"/>
          <w:szCs w:val="22"/>
          <w:lang w:eastAsia="en-GB"/>
        </w:rPr>
      </w:pPr>
      <w:r>
        <w:rPr>
          <w:noProof/>
          <w:lang w:eastAsia="zh-CN"/>
        </w:rPr>
        <w:t>6.2.5.2.1.1</w:t>
      </w:r>
      <w:r>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_Toc178172023 \h </w:instrText>
      </w:r>
      <w:r>
        <w:rPr>
          <w:noProof/>
        </w:rPr>
      </w:r>
      <w:r>
        <w:rPr>
          <w:noProof/>
        </w:rPr>
        <w:fldChar w:fldCharType="separate"/>
      </w:r>
      <w:r>
        <w:rPr>
          <w:noProof/>
        </w:rPr>
        <w:t>80</w:t>
      </w:r>
      <w:r>
        <w:rPr>
          <w:noProof/>
        </w:rPr>
        <w:fldChar w:fldCharType="end"/>
      </w:r>
    </w:p>
    <w:p w14:paraId="665857C1" w14:textId="541E9A29" w:rsidR="004828FB" w:rsidRDefault="004828FB">
      <w:pPr>
        <w:pStyle w:val="TOC6"/>
        <w:rPr>
          <w:rFonts w:ascii="Calibri" w:eastAsia="Times New Roman" w:hAnsi="Calibri"/>
          <w:noProof/>
          <w:kern w:val="2"/>
          <w:sz w:val="22"/>
          <w:szCs w:val="22"/>
          <w:lang w:eastAsia="en-GB"/>
        </w:rPr>
      </w:pPr>
      <w:r>
        <w:rPr>
          <w:noProof/>
          <w:lang w:eastAsia="zh-CN"/>
        </w:rPr>
        <w:t>6.2.5.2.1.2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_Toc178172024 \h </w:instrText>
      </w:r>
      <w:r>
        <w:rPr>
          <w:noProof/>
        </w:rPr>
      </w:r>
      <w:r>
        <w:rPr>
          <w:noProof/>
        </w:rPr>
        <w:fldChar w:fldCharType="separate"/>
      </w:r>
      <w:r>
        <w:rPr>
          <w:noProof/>
        </w:rPr>
        <w:t>81</w:t>
      </w:r>
      <w:r>
        <w:rPr>
          <w:noProof/>
        </w:rPr>
        <w:fldChar w:fldCharType="end"/>
      </w:r>
    </w:p>
    <w:p w14:paraId="662B76AE" w14:textId="64B5F297" w:rsidR="004828FB" w:rsidRDefault="004828FB">
      <w:pPr>
        <w:pStyle w:val="TOC6"/>
        <w:rPr>
          <w:rFonts w:ascii="Calibri" w:eastAsia="Times New Roman" w:hAnsi="Calibri"/>
          <w:noProof/>
          <w:kern w:val="2"/>
          <w:sz w:val="22"/>
          <w:szCs w:val="22"/>
          <w:lang w:eastAsia="en-GB"/>
        </w:rPr>
      </w:pPr>
      <w:r>
        <w:rPr>
          <w:noProof/>
          <w:lang w:eastAsia="zh-CN"/>
        </w:rPr>
        <w:t>6.2.5.2.1.3</w:t>
      </w:r>
      <w:r>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_Toc178172025 \h </w:instrText>
      </w:r>
      <w:r>
        <w:rPr>
          <w:noProof/>
        </w:rPr>
      </w:r>
      <w:r>
        <w:rPr>
          <w:noProof/>
        </w:rPr>
        <w:fldChar w:fldCharType="separate"/>
      </w:r>
      <w:r>
        <w:rPr>
          <w:noProof/>
        </w:rPr>
        <w:t>81</w:t>
      </w:r>
      <w:r>
        <w:rPr>
          <w:noProof/>
        </w:rPr>
        <w:fldChar w:fldCharType="end"/>
      </w:r>
    </w:p>
    <w:p w14:paraId="2C74DCCF" w14:textId="0E82A026" w:rsidR="004828FB" w:rsidRDefault="004828FB">
      <w:pPr>
        <w:pStyle w:val="TOC6"/>
        <w:rPr>
          <w:rFonts w:ascii="Calibri" w:eastAsia="Times New Roman" w:hAnsi="Calibri"/>
          <w:noProof/>
          <w:kern w:val="2"/>
          <w:sz w:val="22"/>
          <w:szCs w:val="22"/>
          <w:lang w:eastAsia="en-GB"/>
        </w:rPr>
      </w:pPr>
      <w:r>
        <w:rPr>
          <w:noProof/>
          <w:lang w:eastAsia="zh-CN"/>
        </w:rPr>
        <w:t>6.2.5.2.1.4</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_Toc178172026 \h </w:instrText>
      </w:r>
      <w:r>
        <w:rPr>
          <w:noProof/>
        </w:rPr>
      </w:r>
      <w:r>
        <w:rPr>
          <w:noProof/>
        </w:rPr>
        <w:fldChar w:fldCharType="separate"/>
      </w:r>
      <w:r>
        <w:rPr>
          <w:noProof/>
        </w:rPr>
        <w:t>82</w:t>
      </w:r>
      <w:r>
        <w:rPr>
          <w:noProof/>
        </w:rPr>
        <w:fldChar w:fldCharType="end"/>
      </w:r>
    </w:p>
    <w:p w14:paraId="1A47C4BF" w14:textId="134BE4DD" w:rsidR="004828FB" w:rsidRDefault="004828FB">
      <w:pPr>
        <w:pStyle w:val="TOC6"/>
        <w:rPr>
          <w:rFonts w:ascii="Calibri" w:eastAsia="Times New Roman" w:hAnsi="Calibri"/>
          <w:noProof/>
          <w:kern w:val="2"/>
          <w:sz w:val="22"/>
          <w:szCs w:val="22"/>
          <w:lang w:eastAsia="en-GB"/>
        </w:rPr>
      </w:pPr>
      <w:r>
        <w:rPr>
          <w:noProof/>
          <w:lang w:eastAsia="zh-CN"/>
        </w:rPr>
        <w:t>6.2.5.2.1.5</w:t>
      </w:r>
      <w:r>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_Toc178172027 \h </w:instrText>
      </w:r>
      <w:r>
        <w:rPr>
          <w:noProof/>
        </w:rPr>
      </w:r>
      <w:r>
        <w:rPr>
          <w:noProof/>
        </w:rPr>
        <w:fldChar w:fldCharType="separate"/>
      </w:r>
      <w:r>
        <w:rPr>
          <w:noProof/>
        </w:rPr>
        <w:t>83</w:t>
      </w:r>
      <w:r>
        <w:rPr>
          <w:noProof/>
        </w:rPr>
        <w:fldChar w:fldCharType="end"/>
      </w:r>
    </w:p>
    <w:p w14:paraId="4E539B2B" w14:textId="3F064135" w:rsidR="004828FB" w:rsidRDefault="004828FB">
      <w:pPr>
        <w:pStyle w:val="TOC5"/>
        <w:rPr>
          <w:rFonts w:ascii="Calibri" w:eastAsia="Times New Roman" w:hAnsi="Calibri"/>
          <w:noProof/>
          <w:kern w:val="2"/>
          <w:sz w:val="22"/>
          <w:szCs w:val="22"/>
          <w:lang w:eastAsia="en-GB"/>
        </w:rPr>
      </w:pPr>
      <w:r>
        <w:rPr>
          <w:noProof/>
          <w:lang w:eastAsia="zh-CN"/>
        </w:rPr>
        <w:t>6.2.5.2.2</w:t>
      </w:r>
      <w:r>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_Toc178172028 \h </w:instrText>
      </w:r>
      <w:r>
        <w:rPr>
          <w:noProof/>
        </w:rPr>
      </w:r>
      <w:r>
        <w:rPr>
          <w:noProof/>
        </w:rPr>
        <w:fldChar w:fldCharType="separate"/>
      </w:r>
      <w:r>
        <w:rPr>
          <w:noProof/>
        </w:rPr>
        <w:t>83</w:t>
      </w:r>
      <w:r>
        <w:rPr>
          <w:noProof/>
        </w:rPr>
        <w:fldChar w:fldCharType="end"/>
      </w:r>
    </w:p>
    <w:p w14:paraId="78749AE8" w14:textId="7DEB46D4" w:rsidR="004828FB" w:rsidRDefault="004828FB">
      <w:pPr>
        <w:pStyle w:val="TOC6"/>
        <w:rPr>
          <w:rFonts w:ascii="Calibri" w:eastAsia="Times New Roman" w:hAnsi="Calibri"/>
          <w:noProof/>
          <w:kern w:val="2"/>
          <w:sz w:val="22"/>
          <w:szCs w:val="22"/>
          <w:lang w:eastAsia="en-GB"/>
        </w:rPr>
      </w:pPr>
      <w:r>
        <w:rPr>
          <w:noProof/>
          <w:lang w:eastAsia="zh-CN"/>
        </w:rPr>
        <w:t>6.2.5.2.2.1</w:t>
      </w:r>
      <w:r>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_Toc178172029 \h </w:instrText>
      </w:r>
      <w:r>
        <w:rPr>
          <w:noProof/>
        </w:rPr>
      </w:r>
      <w:r>
        <w:rPr>
          <w:noProof/>
        </w:rPr>
        <w:fldChar w:fldCharType="separate"/>
      </w:r>
      <w:r>
        <w:rPr>
          <w:noProof/>
        </w:rPr>
        <w:t>83</w:t>
      </w:r>
      <w:r>
        <w:rPr>
          <w:noProof/>
        </w:rPr>
        <w:fldChar w:fldCharType="end"/>
      </w:r>
    </w:p>
    <w:p w14:paraId="2C67B1C4" w14:textId="185069DB" w:rsidR="004828FB" w:rsidRDefault="004828FB">
      <w:pPr>
        <w:pStyle w:val="TOC6"/>
        <w:rPr>
          <w:rFonts w:ascii="Calibri" w:eastAsia="Times New Roman" w:hAnsi="Calibri"/>
          <w:noProof/>
          <w:kern w:val="2"/>
          <w:sz w:val="22"/>
          <w:szCs w:val="22"/>
          <w:lang w:eastAsia="en-GB"/>
        </w:rPr>
      </w:pPr>
      <w:r>
        <w:rPr>
          <w:noProof/>
          <w:lang w:eastAsia="zh-CN"/>
        </w:rPr>
        <w:t>6.2.5.2.2.2</w:t>
      </w:r>
      <w:r>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_Toc178172030 \h </w:instrText>
      </w:r>
      <w:r>
        <w:rPr>
          <w:noProof/>
        </w:rPr>
      </w:r>
      <w:r>
        <w:rPr>
          <w:noProof/>
        </w:rPr>
        <w:fldChar w:fldCharType="separate"/>
      </w:r>
      <w:r>
        <w:rPr>
          <w:noProof/>
        </w:rPr>
        <w:t>83</w:t>
      </w:r>
      <w:r>
        <w:rPr>
          <w:noProof/>
        </w:rPr>
        <w:fldChar w:fldCharType="end"/>
      </w:r>
    </w:p>
    <w:p w14:paraId="211B6CDE" w14:textId="3C73ABF8" w:rsidR="004828FB" w:rsidRDefault="004828FB">
      <w:pPr>
        <w:pStyle w:val="TOC6"/>
        <w:rPr>
          <w:rFonts w:ascii="Calibri" w:eastAsia="Times New Roman" w:hAnsi="Calibri"/>
          <w:noProof/>
          <w:kern w:val="2"/>
          <w:sz w:val="22"/>
          <w:szCs w:val="22"/>
          <w:lang w:eastAsia="en-GB"/>
        </w:rPr>
      </w:pPr>
      <w:r>
        <w:rPr>
          <w:noProof/>
          <w:lang w:eastAsia="zh-CN"/>
        </w:rPr>
        <w:t>6.2.5.2.2.3</w:t>
      </w:r>
      <w:r>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_Toc178172031 \h </w:instrText>
      </w:r>
      <w:r>
        <w:rPr>
          <w:noProof/>
        </w:rPr>
      </w:r>
      <w:r>
        <w:rPr>
          <w:noProof/>
        </w:rPr>
        <w:fldChar w:fldCharType="separate"/>
      </w:r>
      <w:r>
        <w:rPr>
          <w:noProof/>
        </w:rPr>
        <w:t>83</w:t>
      </w:r>
      <w:r>
        <w:rPr>
          <w:noProof/>
        </w:rPr>
        <w:fldChar w:fldCharType="end"/>
      </w:r>
    </w:p>
    <w:p w14:paraId="342C511F" w14:textId="691AF5A3" w:rsidR="004828FB" w:rsidRDefault="004828FB">
      <w:pPr>
        <w:pStyle w:val="TOC6"/>
        <w:rPr>
          <w:rFonts w:ascii="Calibri" w:eastAsia="Times New Roman" w:hAnsi="Calibri"/>
          <w:noProof/>
          <w:kern w:val="2"/>
          <w:sz w:val="22"/>
          <w:szCs w:val="22"/>
          <w:lang w:eastAsia="en-GB"/>
        </w:rPr>
      </w:pPr>
      <w:r>
        <w:rPr>
          <w:noProof/>
          <w:lang w:eastAsia="zh-CN"/>
        </w:rPr>
        <w:t>6.2.5.2.2.4</w:t>
      </w:r>
      <w:r>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_Toc178172032 \h </w:instrText>
      </w:r>
      <w:r>
        <w:rPr>
          <w:noProof/>
        </w:rPr>
      </w:r>
      <w:r>
        <w:rPr>
          <w:noProof/>
        </w:rPr>
        <w:fldChar w:fldCharType="separate"/>
      </w:r>
      <w:r>
        <w:rPr>
          <w:noProof/>
        </w:rPr>
        <w:t>83</w:t>
      </w:r>
      <w:r>
        <w:rPr>
          <w:noProof/>
        </w:rPr>
        <w:fldChar w:fldCharType="end"/>
      </w:r>
    </w:p>
    <w:p w14:paraId="2330EF40" w14:textId="44F60162" w:rsidR="004828FB" w:rsidRDefault="004828FB">
      <w:pPr>
        <w:pStyle w:val="TOC6"/>
        <w:rPr>
          <w:rFonts w:ascii="Calibri" w:eastAsia="Times New Roman" w:hAnsi="Calibri"/>
          <w:noProof/>
          <w:kern w:val="2"/>
          <w:sz w:val="22"/>
          <w:szCs w:val="22"/>
          <w:lang w:eastAsia="en-GB"/>
        </w:rPr>
      </w:pPr>
      <w:r>
        <w:rPr>
          <w:noProof/>
          <w:lang w:eastAsia="zh-CN"/>
        </w:rPr>
        <w:t>6.2.5.2.2.5</w:t>
      </w:r>
      <w:r>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_Toc178172033 \h </w:instrText>
      </w:r>
      <w:r>
        <w:rPr>
          <w:noProof/>
        </w:rPr>
      </w:r>
      <w:r>
        <w:rPr>
          <w:noProof/>
        </w:rPr>
        <w:fldChar w:fldCharType="separate"/>
      </w:r>
      <w:r>
        <w:rPr>
          <w:noProof/>
        </w:rPr>
        <w:t>83</w:t>
      </w:r>
      <w:r>
        <w:rPr>
          <w:noProof/>
        </w:rPr>
        <w:fldChar w:fldCharType="end"/>
      </w:r>
    </w:p>
    <w:p w14:paraId="27572DB0" w14:textId="6C00650E" w:rsidR="004828FB" w:rsidRDefault="004828FB">
      <w:pPr>
        <w:pStyle w:val="TOC6"/>
        <w:rPr>
          <w:rFonts w:ascii="Calibri" w:eastAsia="Times New Roman" w:hAnsi="Calibri"/>
          <w:noProof/>
          <w:kern w:val="2"/>
          <w:sz w:val="22"/>
          <w:szCs w:val="22"/>
          <w:lang w:eastAsia="en-GB"/>
        </w:rPr>
      </w:pPr>
      <w:r>
        <w:rPr>
          <w:noProof/>
          <w:lang w:eastAsia="zh-CN"/>
        </w:rPr>
        <w:t>6.2.5.2.2.6</w:t>
      </w:r>
      <w:r>
        <w:rPr>
          <w:rFonts w:ascii="Calibri" w:eastAsia="Times New Roman" w:hAnsi="Calibri"/>
          <w:noProof/>
          <w:kern w:val="2"/>
          <w:sz w:val="22"/>
          <w:szCs w:val="22"/>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_Toc178172034 \h </w:instrText>
      </w:r>
      <w:r>
        <w:rPr>
          <w:noProof/>
        </w:rPr>
      </w:r>
      <w:r>
        <w:rPr>
          <w:noProof/>
        </w:rPr>
        <w:fldChar w:fldCharType="separate"/>
      </w:r>
      <w:r>
        <w:rPr>
          <w:noProof/>
        </w:rPr>
        <w:t>83</w:t>
      </w:r>
      <w:r>
        <w:rPr>
          <w:noProof/>
        </w:rPr>
        <w:fldChar w:fldCharType="end"/>
      </w:r>
    </w:p>
    <w:p w14:paraId="56807EB2" w14:textId="2321A40F" w:rsidR="004828FB" w:rsidRDefault="004828FB">
      <w:pPr>
        <w:pStyle w:val="TOC6"/>
        <w:rPr>
          <w:rFonts w:ascii="Calibri" w:eastAsia="Times New Roman" w:hAnsi="Calibri"/>
          <w:noProof/>
          <w:kern w:val="2"/>
          <w:sz w:val="22"/>
          <w:szCs w:val="22"/>
          <w:lang w:eastAsia="en-GB"/>
        </w:rPr>
      </w:pPr>
      <w:r>
        <w:rPr>
          <w:noProof/>
          <w:lang w:eastAsia="zh-CN"/>
        </w:rPr>
        <w:t>6.2.5.2.2.7</w:t>
      </w:r>
      <w:r>
        <w:rPr>
          <w:rFonts w:ascii="Calibri" w:eastAsia="Times New Roman" w:hAnsi="Calibri"/>
          <w:noProof/>
          <w:kern w:val="2"/>
          <w:sz w:val="22"/>
          <w:szCs w:val="22"/>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_Toc178172035 \h </w:instrText>
      </w:r>
      <w:r>
        <w:rPr>
          <w:noProof/>
        </w:rPr>
      </w:r>
      <w:r>
        <w:rPr>
          <w:noProof/>
        </w:rPr>
        <w:fldChar w:fldCharType="separate"/>
      </w:r>
      <w:r>
        <w:rPr>
          <w:noProof/>
        </w:rPr>
        <w:t>83</w:t>
      </w:r>
      <w:r>
        <w:rPr>
          <w:noProof/>
        </w:rPr>
        <w:fldChar w:fldCharType="end"/>
      </w:r>
    </w:p>
    <w:p w14:paraId="1A8950A0" w14:textId="7B70B707" w:rsidR="004828FB" w:rsidRDefault="004828FB">
      <w:pPr>
        <w:pStyle w:val="TOC6"/>
        <w:rPr>
          <w:rFonts w:ascii="Calibri" w:eastAsia="Times New Roman" w:hAnsi="Calibri"/>
          <w:noProof/>
          <w:kern w:val="2"/>
          <w:sz w:val="22"/>
          <w:szCs w:val="22"/>
          <w:lang w:eastAsia="en-GB"/>
        </w:rPr>
      </w:pPr>
      <w:r>
        <w:rPr>
          <w:noProof/>
          <w:lang w:eastAsia="zh-CN"/>
        </w:rPr>
        <w:t>6.2.5.2.2.8</w:t>
      </w:r>
      <w:r>
        <w:rPr>
          <w:rFonts w:ascii="Calibri" w:eastAsia="Times New Roman" w:hAnsi="Calibri"/>
          <w:noProof/>
          <w:kern w:val="2"/>
          <w:sz w:val="22"/>
          <w:szCs w:val="22"/>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_Toc178172036 \h </w:instrText>
      </w:r>
      <w:r>
        <w:rPr>
          <w:noProof/>
        </w:rPr>
      </w:r>
      <w:r>
        <w:rPr>
          <w:noProof/>
        </w:rPr>
        <w:fldChar w:fldCharType="separate"/>
      </w:r>
      <w:r>
        <w:rPr>
          <w:noProof/>
        </w:rPr>
        <w:t>83</w:t>
      </w:r>
      <w:r>
        <w:rPr>
          <w:noProof/>
        </w:rPr>
        <w:fldChar w:fldCharType="end"/>
      </w:r>
    </w:p>
    <w:p w14:paraId="20E6DB6D" w14:textId="42B63EDF" w:rsidR="004828FB" w:rsidRDefault="004828FB">
      <w:pPr>
        <w:pStyle w:val="TOC6"/>
        <w:rPr>
          <w:rFonts w:ascii="Calibri" w:eastAsia="Times New Roman" w:hAnsi="Calibri"/>
          <w:noProof/>
          <w:kern w:val="2"/>
          <w:sz w:val="22"/>
          <w:szCs w:val="22"/>
          <w:lang w:eastAsia="en-GB"/>
        </w:rPr>
      </w:pPr>
      <w:r>
        <w:rPr>
          <w:noProof/>
          <w:lang w:eastAsia="zh-CN"/>
        </w:rPr>
        <w:t>6.2.5.2.2.9</w:t>
      </w:r>
      <w:r>
        <w:rPr>
          <w:rFonts w:ascii="Calibri" w:eastAsia="Times New Roman" w:hAnsi="Calibri"/>
          <w:noProof/>
          <w:kern w:val="2"/>
          <w:sz w:val="22"/>
          <w:szCs w:val="22"/>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_Toc178172037 \h </w:instrText>
      </w:r>
      <w:r>
        <w:rPr>
          <w:noProof/>
        </w:rPr>
      </w:r>
      <w:r>
        <w:rPr>
          <w:noProof/>
        </w:rPr>
        <w:fldChar w:fldCharType="separate"/>
      </w:r>
      <w:r>
        <w:rPr>
          <w:noProof/>
        </w:rPr>
        <w:t>84</w:t>
      </w:r>
      <w:r>
        <w:rPr>
          <w:noProof/>
        </w:rPr>
        <w:fldChar w:fldCharType="end"/>
      </w:r>
    </w:p>
    <w:p w14:paraId="537C9B25" w14:textId="13D241C8" w:rsidR="004828FB" w:rsidRDefault="004828FB">
      <w:pPr>
        <w:pStyle w:val="TOC6"/>
        <w:rPr>
          <w:rFonts w:ascii="Calibri" w:eastAsia="Times New Roman" w:hAnsi="Calibri"/>
          <w:noProof/>
          <w:kern w:val="2"/>
          <w:sz w:val="22"/>
          <w:szCs w:val="22"/>
          <w:lang w:eastAsia="en-GB"/>
        </w:rPr>
      </w:pPr>
      <w:r>
        <w:rPr>
          <w:noProof/>
          <w:lang w:eastAsia="zh-CN"/>
        </w:rPr>
        <w:t>6.2.5.2.2.10</w:t>
      </w:r>
      <w:r>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_Toc178172038 \h </w:instrText>
      </w:r>
      <w:r>
        <w:rPr>
          <w:noProof/>
        </w:rPr>
      </w:r>
      <w:r>
        <w:rPr>
          <w:noProof/>
        </w:rPr>
        <w:fldChar w:fldCharType="separate"/>
      </w:r>
      <w:r>
        <w:rPr>
          <w:noProof/>
        </w:rPr>
        <w:t>84</w:t>
      </w:r>
      <w:r>
        <w:rPr>
          <w:noProof/>
        </w:rPr>
        <w:fldChar w:fldCharType="end"/>
      </w:r>
    </w:p>
    <w:p w14:paraId="6E58BD45" w14:textId="0772C247" w:rsidR="004828FB" w:rsidRDefault="004828FB">
      <w:pPr>
        <w:pStyle w:val="TOC6"/>
        <w:rPr>
          <w:rFonts w:ascii="Calibri" w:eastAsia="Times New Roman" w:hAnsi="Calibri"/>
          <w:noProof/>
          <w:kern w:val="2"/>
          <w:sz w:val="22"/>
          <w:szCs w:val="22"/>
          <w:lang w:eastAsia="en-GB"/>
        </w:rPr>
      </w:pPr>
      <w:r>
        <w:rPr>
          <w:noProof/>
          <w:lang w:eastAsia="zh-CN"/>
        </w:rPr>
        <w:t>6.2.5.2.2.11</w:t>
      </w:r>
      <w:r>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_Toc178172039 \h </w:instrText>
      </w:r>
      <w:r>
        <w:rPr>
          <w:noProof/>
        </w:rPr>
      </w:r>
      <w:r>
        <w:rPr>
          <w:noProof/>
        </w:rPr>
        <w:fldChar w:fldCharType="separate"/>
      </w:r>
      <w:r>
        <w:rPr>
          <w:noProof/>
        </w:rPr>
        <w:t>84</w:t>
      </w:r>
      <w:r>
        <w:rPr>
          <w:noProof/>
        </w:rPr>
        <w:fldChar w:fldCharType="end"/>
      </w:r>
    </w:p>
    <w:p w14:paraId="5D61F04F" w14:textId="751E1E83" w:rsidR="004828FB" w:rsidRDefault="004828FB">
      <w:pPr>
        <w:pStyle w:val="TOC6"/>
        <w:rPr>
          <w:rFonts w:ascii="Calibri" w:eastAsia="Times New Roman" w:hAnsi="Calibri"/>
          <w:noProof/>
          <w:kern w:val="2"/>
          <w:sz w:val="22"/>
          <w:szCs w:val="22"/>
          <w:lang w:eastAsia="en-GB"/>
        </w:rPr>
      </w:pPr>
      <w:r>
        <w:rPr>
          <w:noProof/>
          <w:lang w:eastAsia="zh-CN"/>
        </w:rPr>
        <w:t>6.2.5.2.2.12</w:t>
      </w:r>
      <w:r>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_Toc178172040 \h </w:instrText>
      </w:r>
      <w:r>
        <w:rPr>
          <w:noProof/>
        </w:rPr>
      </w:r>
      <w:r>
        <w:rPr>
          <w:noProof/>
        </w:rPr>
        <w:fldChar w:fldCharType="separate"/>
      </w:r>
      <w:r>
        <w:rPr>
          <w:noProof/>
        </w:rPr>
        <w:t>84</w:t>
      </w:r>
      <w:r>
        <w:rPr>
          <w:noProof/>
        </w:rPr>
        <w:fldChar w:fldCharType="end"/>
      </w:r>
    </w:p>
    <w:p w14:paraId="114CE470" w14:textId="09D60C4E" w:rsidR="004828FB" w:rsidRDefault="004828FB">
      <w:pPr>
        <w:pStyle w:val="TOC6"/>
        <w:rPr>
          <w:rFonts w:ascii="Calibri" w:eastAsia="Times New Roman" w:hAnsi="Calibri"/>
          <w:noProof/>
          <w:kern w:val="2"/>
          <w:sz w:val="22"/>
          <w:szCs w:val="22"/>
          <w:lang w:eastAsia="en-GB"/>
        </w:rPr>
      </w:pPr>
      <w:r>
        <w:rPr>
          <w:noProof/>
          <w:lang w:eastAsia="zh-CN"/>
        </w:rPr>
        <w:t>6.2.5.2.2.13</w:t>
      </w:r>
      <w:r>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_Toc178172041 \h </w:instrText>
      </w:r>
      <w:r>
        <w:rPr>
          <w:noProof/>
        </w:rPr>
      </w:r>
      <w:r>
        <w:rPr>
          <w:noProof/>
        </w:rPr>
        <w:fldChar w:fldCharType="separate"/>
      </w:r>
      <w:r>
        <w:rPr>
          <w:noProof/>
        </w:rPr>
        <w:t>84</w:t>
      </w:r>
      <w:r>
        <w:rPr>
          <w:noProof/>
        </w:rPr>
        <w:fldChar w:fldCharType="end"/>
      </w:r>
    </w:p>
    <w:p w14:paraId="4DE45914" w14:textId="42AD65AA" w:rsidR="004828FB" w:rsidRDefault="004828FB">
      <w:pPr>
        <w:pStyle w:val="TOC6"/>
        <w:rPr>
          <w:rFonts w:ascii="Calibri" w:eastAsia="Times New Roman" w:hAnsi="Calibri"/>
          <w:noProof/>
          <w:kern w:val="2"/>
          <w:sz w:val="22"/>
          <w:szCs w:val="22"/>
          <w:lang w:eastAsia="en-GB"/>
        </w:rPr>
      </w:pPr>
      <w:r>
        <w:rPr>
          <w:noProof/>
          <w:lang w:eastAsia="zh-CN"/>
        </w:rPr>
        <w:t>6.2.5.2.2.14</w:t>
      </w:r>
      <w:r>
        <w:rPr>
          <w:rFonts w:ascii="Calibri" w:eastAsia="Times New Roman" w:hAnsi="Calibri"/>
          <w:noProof/>
          <w:kern w:val="2"/>
          <w:sz w:val="22"/>
          <w:szCs w:val="22"/>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_Toc178172042 \h </w:instrText>
      </w:r>
      <w:r>
        <w:rPr>
          <w:noProof/>
        </w:rPr>
      </w:r>
      <w:r>
        <w:rPr>
          <w:noProof/>
        </w:rPr>
        <w:fldChar w:fldCharType="separate"/>
      </w:r>
      <w:r>
        <w:rPr>
          <w:noProof/>
        </w:rPr>
        <w:t>84</w:t>
      </w:r>
      <w:r>
        <w:rPr>
          <w:noProof/>
        </w:rPr>
        <w:fldChar w:fldCharType="end"/>
      </w:r>
    </w:p>
    <w:p w14:paraId="4C3A3D8A" w14:textId="7B1ED94E" w:rsidR="004828FB" w:rsidRDefault="004828FB">
      <w:pPr>
        <w:pStyle w:val="TOC6"/>
        <w:rPr>
          <w:rFonts w:ascii="Calibri" w:eastAsia="Times New Roman" w:hAnsi="Calibri"/>
          <w:noProof/>
          <w:kern w:val="2"/>
          <w:sz w:val="22"/>
          <w:szCs w:val="22"/>
          <w:lang w:eastAsia="en-GB"/>
        </w:rPr>
      </w:pPr>
      <w:r>
        <w:rPr>
          <w:noProof/>
          <w:lang w:eastAsia="zh-CN"/>
        </w:rPr>
        <w:t>6.2.5.2.2.15</w:t>
      </w:r>
      <w:r>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_Toc178172043 \h </w:instrText>
      </w:r>
      <w:r>
        <w:rPr>
          <w:noProof/>
        </w:rPr>
      </w:r>
      <w:r>
        <w:rPr>
          <w:noProof/>
        </w:rPr>
        <w:fldChar w:fldCharType="separate"/>
      </w:r>
      <w:r>
        <w:rPr>
          <w:noProof/>
        </w:rPr>
        <w:t>84</w:t>
      </w:r>
      <w:r>
        <w:rPr>
          <w:noProof/>
        </w:rPr>
        <w:fldChar w:fldCharType="end"/>
      </w:r>
    </w:p>
    <w:p w14:paraId="7157B8D6" w14:textId="0A8A2386" w:rsidR="004828FB" w:rsidRDefault="004828FB">
      <w:pPr>
        <w:pStyle w:val="TOC6"/>
        <w:rPr>
          <w:rFonts w:ascii="Calibri" w:eastAsia="Times New Roman" w:hAnsi="Calibri"/>
          <w:noProof/>
          <w:kern w:val="2"/>
          <w:sz w:val="22"/>
          <w:szCs w:val="22"/>
          <w:lang w:eastAsia="en-GB"/>
        </w:rPr>
      </w:pPr>
      <w:r>
        <w:rPr>
          <w:noProof/>
          <w:lang w:eastAsia="zh-CN"/>
        </w:rPr>
        <w:t>6.2.5.2.2.16</w:t>
      </w:r>
      <w:r>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_Toc178172044 \h </w:instrText>
      </w:r>
      <w:r>
        <w:rPr>
          <w:noProof/>
        </w:rPr>
      </w:r>
      <w:r>
        <w:rPr>
          <w:noProof/>
        </w:rPr>
        <w:fldChar w:fldCharType="separate"/>
      </w:r>
      <w:r>
        <w:rPr>
          <w:noProof/>
        </w:rPr>
        <w:t>84</w:t>
      </w:r>
      <w:r>
        <w:rPr>
          <w:noProof/>
        </w:rPr>
        <w:fldChar w:fldCharType="end"/>
      </w:r>
    </w:p>
    <w:p w14:paraId="4D5AE48D" w14:textId="31BCEB61" w:rsidR="004828FB" w:rsidRDefault="004828FB">
      <w:pPr>
        <w:pStyle w:val="TOC6"/>
        <w:rPr>
          <w:rFonts w:ascii="Calibri" w:eastAsia="Times New Roman" w:hAnsi="Calibri"/>
          <w:noProof/>
          <w:kern w:val="2"/>
          <w:sz w:val="22"/>
          <w:szCs w:val="22"/>
          <w:lang w:eastAsia="en-GB"/>
        </w:rPr>
      </w:pPr>
      <w:r>
        <w:rPr>
          <w:noProof/>
          <w:lang w:eastAsia="zh-CN"/>
        </w:rPr>
        <w:t>6.2.5.2.2.17</w:t>
      </w:r>
      <w:r>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_Toc178172045 \h </w:instrText>
      </w:r>
      <w:r>
        <w:rPr>
          <w:noProof/>
        </w:rPr>
      </w:r>
      <w:r>
        <w:rPr>
          <w:noProof/>
        </w:rPr>
        <w:fldChar w:fldCharType="separate"/>
      </w:r>
      <w:r>
        <w:rPr>
          <w:noProof/>
        </w:rPr>
        <w:t>84</w:t>
      </w:r>
      <w:r>
        <w:rPr>
          <w:noProof/>
        </w:rPr>
        <w:fldChar w:fldCharType="end"/>
      </w:r>
    </w:p>
    <w:p w14:paraId="32FEC3F9" w14:textId="724A2CDB" w:rsidR="004828FB" w:rsidRDefault="004828FB">
      <w:pPr>
        <w:pStyle w:val="TOC4"/>
        <w:rPr>
          <w:rFonts w:ascii="Calibri" w:eastAsia="Times New Roman" w:hAnsi="Calibri"/>
          <w:noProof/>
          <w:kern w:val="2"/>
          <w:sz w:val="22"/>
          <w:szCs w:val="22"/>
          <w:lang w:eastAsia="en-GB"/>
        </w:rPr>
      </w:pPr>
      <w:r>
        <w:rPr>
          <w:noProof/>
        </w:rPr>
        <w:t>6.2.5.3</w:t>
      </w:r>
      <w:r>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_Toc178172046 \h </w:instrText>
      </w:r>
      <w:r>
        <w:rPr>
          <w:noProof/>
        </w:rPr>
      </w:r>
      <w:r>
        <w:rPr>
          <w:noProof/>
        </w:rPr>
        <w:fldChar w:fldCharType="separate"/>
      </w:r>
      <w:r>
        <w:rPr>
          <w:noProof/>
        </w:rPr>
        <w:t>84</w:t>
      </w:r>
      <w:r>
        <w:rPr>
          <w:noProof/>
        </w:rPr>
        <w:fldChar w:fldCharType="end"/>
      </w:r>
    </w:p>
    <w:p w14:paraId="72B0FD9F" w14:textId="65AF5848" w:rsidR="004828FB" w:rsidRDefault="004828FB">
      <w:pPr>
        <w:pStyle w:val="TOC5"/>
        <w:rPr>
          <w:rFonts w:ascii="Calibri" w:eastAsia="Times New Roman" w:hAnsi="Calibri"/>
          <w:noProof/>
          <w:kern w:val="2"/>
          <w:sz w:val="22"/>
          <w:szCs w:val="22"/>
          <w:lang w:eastAsia="en-GB"/>
        </w:rPr>
      </w:pPr>
      <w:r>
        <w:rPr>
          <w:noProof/>
        </w:rPr>
        <w:lastRenderedPageBreak/>
        <w:t>6.2.5.3.1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_Toc178172047 \h </w:instrText>
      </w:r>
      <w:r>
        <w:rPr>
          <w:noProof/>
        </w:rPr>
      </w:r>
      <w:r>
        <w:rPr>
          <w:noProof/>
        </w:rPr>
        <w:fldChar w:fldCharType="separate"/>
      </w:r>
      <w:r>
        <w:rPr>
          <w:noProof/>
        </w:rPr>
        <w:t>84</w:t>
      </w:r>
      <w:r>
        <w:rPr>
          <w:noProof/>
        </w:rPr>
        <w:fldChar w:fldCharType="end"/>
      </w:r>
    </w:p>
    <w:p w14:paraId="0AFEB89F" w14:textId="3D40FE40" w:rsidR="004828FB" w:rsidRDefault="004828FB">
      <w:pPr>
        <w:pStyle w:val="TOC5"/>
        <w:rPr>
          <w:rFonts w:ascii="Calibri" w:eastAsia="Times New Roman" w:hAnsi="Calibri"/>
          <w:noProof/>
          <w:kern w:val="2"/>
          <w:sz w:val="22"/>
          <w:szCs w:val="22"/>
          <w:lang w:eastAsia="en-GB"/>
        </w:rPr>
      </w:pPr>
      <w:r>
        <w:rPr>
          <w:noProof/>
        </w:rPr>
        <w:t>6.2.5.3.2</w:t>
      </w:r>
      <w:r>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_Toc178172048 \h </w:instrText>
      </w:r>
      <w:r>
        <w:rPr>
          <w:noProof/>
        </w:rPr>
      </w:r>
      <w:r>
        <w:rPr>
          <w:noProof/>
        </w:rPr>
        <w:fldChar w:fldCharType="separate"/>
      </w:r>
      <w:r>
        <w:rPr>
          <w:noProof/>
        </w:rPr>
        <w:t>84</w:t>
      </w:r>
      <w:r>
        <w:rPr>
          <w:noProof/>
        </w:rPr>
        <w:fldChar w:fldCharType="end"/>
      </w:r>
    </w:p>
    <w:p w14:paraId="68FD68FA" w14:textId="3023E3AC" w:rsidR="004828FB" w:rsidRDefault="004828FB">
      <w:pPr>
        <w:pStyle w:val="TOC5"/>
        <w:rPr>
          <w:rFonts w:ascii="Calibri" w:eastAsia="Times New Roman" w:hAnsi="Calibri"/>
          <w:noProof/>
          <w:kern w:val="2"/>
          <w:sz w:val="22"/>
          <w:szCs w:val="22"/>
          <w:lang w:eastAsia="en-GB"/>
        </w:rPr>
      </w:pPr>
      <w:r>
        <w:rPr>
          <w:noProof/>
        </w:rPr>
        <w:t>6.2.5.3.3</w:t>
      </w:r>
      <w:r>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_Toc178172049 \h </w:instrText>
      </w:r>
      <w:r>
        <w:rPr>
          <w:noProof/>
        </w:rPr>
      </w:r>
      <w:r>
        <w:rPr>
          <w:noProof/>
        </w:rPr>
        <w:fldChar w:fldCharType="separate"/>
      </w:r>
      <w:r>
        <w:rPr>
          <w:noProof/>
        </w:rPr>
        <w:t>84</w:t>
      </w:r>
      <w:r>
        <w:rPr>
          <w:noProof/>
        </w:rPr>
        <w:fldChar w:fldCharType="end"/>
      </w:r>
    </w:p>
    <w:p w14:paraId="5CB12805" w14:textId="69C48E01" w:rsidR="004828FB" w:rsidRDefault="004828FB">
      <w:pPr>
        <w:pStyle w:val="TOC5"/>
        <w:rPr>
          <w:rFonts w:ascii="Calibri" w:eastAsia="Times New Roman" w:hAnsi="Calibri"/>
          <w:noProof/>
          <w:kern w:val="2"/>
          <w:sz w:val="22"/>
          <w:szCs w:val="22"/>
          <w:lang w:eastAsia="en-GB"/>
        </w:rPr>
      </w:pPr>
      <w:r>
        <w:rPr>
          <w:noProof/>
        </w:rPr>
        <w:t>6.2.5.3.4</w:t>
      </w:r>
      <w:r>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_Toc178172050 \h </w:instrText>
      </w:r>
      <w:r>
        <w:rPr>
          <w:noProof/>
        </w:rPr>
      </w:r>
      <w:r>
        <w:rPr>
          <w:noProof/>
        </w:rPr>
        <w:fldChar w:fldCharType="separate"/>
      </w:r>
      <w:r>
        <w:rPr>
          <w:noProof/>
        </w:rPr>
        <w:t>85</w:t>
      </w:r>
      <w:r>
        <w:rPr>
          <w:noProof/>
        </w:rPr>
        <w:fldChar w:fldCharType="end"/>
      </w:r>
    </w:p>
    <w:p w14:paraId="1359228F" w14:textId="7FE913F3" w:rsidR="004828FB" w:rsidRDefault="004828FB">
      <w:pPr>
        <w:pStyle w:val="TOC5"/>
        <w:rPr>
          <w:rFonts w:ascii="Calibri" w:eastAsia="Times New Roman" w:hAnsi="Calibri"/>
          <w:noProof/>
          <w:kern w:val="2"/>
          <w:sz w:val="22"/>
          <w:szCs w:val="22"/>
          <w:lang w:eastAsia="en-GB"/>
        </w:rPr>
      </w:pPr>
      <w:r>
        <w:rPr>
          <w:noProof/>
        </w:rPr>
        <w:t>6.2.5.3.5</w:t>
      </w:r>
      <w:r>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_Toc178172051 \h </w:instrText>
      </w:r>
      <w:r>
        <w:rPr>
          <w:noProof/>
        </w:rPr>
      </w:r>
      <w:r>
        <w:rPr>
          <w:noProof/>
        </w:rPr>
        <w:fldChar w:fldCharType="separate"/>
      </w:r>
      <w:r>
        <w:rPr>
          <w:noProof/>
        </w:rPr>
        <w:t>86</w:t>
      </w:r>
      <w:r>
        <w:rPr>
          <w:noProof/>
        </w:rPr>
        <w:fldChar w:fldCharType="end"/>
      </w:r>
    </w:p>
    <w:p w14:paraId="5D8F7A26" w14:textId="4738FD72" w:rsidR="004828FB" w:rsidRDefault="004828FB">
      <w:pPr>
        <w:pStyle w:val="TOC5"/>
        <w:rPr>
          <w:rFonts w:ascii="Calibri" w:eastAsia="Times New Roman" w:hAnsi="Calibri"/>
          <w:noProof/>
          <w:kern w:val="2"/>
          <w:sz w:val="22"/>
          <w:szCs w:val="22"/>
          <w:lang w:eastAsia="en-GB"/>
        </w:rPr>
      </w:pPr>
      <w:r>
        <w:rPr>
          <w:noProof/>
        </w:rPr>
        <w:t>6.2.5.3.6</w:t>
      </w:r>
      <w:r>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_Toc178172052 \h </w:instrText>
      </w:r>
      <w:r>
        <w:rPr>
          <w:noProof/>
        </w:rPr>
      </w:r>
      <w:r>
        <w:rPr>
          <w:noProof/>
        </w:rPr>
        <w:fldChar w:fldCharType="separate"/>
      </w:r>
      <w:r>
        <w:rPr>
          <w:noProof/>
        </w:rPr>
        <w:t>87</w:t>
      </w:r>
      <w:r>
        <w:rPr>
          <w:noProof/>
        </w:rPr>
        <w:fldChar w:fldCharType="end"/>
      </w:r>
    </w:p>
    <w:p w14:paraId="644DF877" w14:textId="10362CCD" w:rsidR="004828FB" w:rsidRDefault="004828FB">
      <w:pPr>
        <w:pStyle w:val="TOC5"/>
        <w:rPr>
          <w:rFonts w:ascii="Calibri" w:eastAsia="Times New Roman" w:hAnsi="Calibri"/>
          <w:noProof/>
          <w:kern w:val="2"/>
          <w:sz w:val="22"/>
          <w:szCs w:val="22"/>
          <w:lang w:eastAsia="en-GB"/>
        </w:rPr>
      </w:pPr>
      <w:r>
        <w:rPr>
          <w:noProof/>
        </w:rPr>
        <w:t>6.2.5.3.7</w:t>
      </w:r>
      <w:r>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_Toc178172053 \h </w:instrText>
      </w:r>
      <w:r>
        <w:rPr>
          <w:noProof/>
        </w:rPr>
      </w:r>
      <w:r>
        <w:rPr>
          <w:noProof/>
        </w:rPr>
        <w:fldChar w:fldCharType="separate"/>
      </w:r>
      <w:r>
        <w:rPr>
          <w:noProof/>
        </w:rPr>
        <w:t>87</w:t>
      </w:r>
      <w:r>
        <w:rPr>
          <w:noProof/>
        </w:rPr>
        <w:fldChar w:fldCharType="end"/>
      </w:r>
    </w:p>
    <w:p w14:paraId="1E41E651" w14:textId="2B6D20CF" w:rsidR="004828FB" w:rsidRDefault="004828FB">
      <w:pPr>
        <w:pStyle w:val="TOC5"/>
        <w:rPr>
          <w:rFonts w:ascii="Calibri" w:eastAsia="Times New Roman" w:hAnsi="Calibri"/>
          <w:noProof/>
          <w:kern w:val="2"/>
          <w:sz w:val="22"/>
          <w:szCs w:val="22"/>
          <w:lang w:eastAsia="en-GB"/>
        </w:rPr>
      </w:pPr>
      <w:r>
        <w:rPr>
          <w:noProof/>
        </w:rPr>
        <w:t>6.2.5.3.8</w:t>
      </w:r>
      <w:r>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_Toc178172054 \h </w:instrText>
      </w:r>
      <w:r>
        <w:rPr>
          <w:noProof/>
        </w:rPr>
      </w:r>
      <w:r>
        <w:rPr>
          <w:noProof/>
        </w:rPr>
        <w:fldChar w:fldCharType="separate"/>
      </w:r>
      <w:r>
        <w:rPr>
          <w:noProof/>
        </w:rPr>
        <w:t>87</w:t>
      </w:r>
      <w:r>
        <w:rPr>
          <w:noProof/>
        </w:rPr>
        <w:fldChar w:fldCharType="end"/>
      </w:r>
    </w:p>
    <w:p w14:paraId="612D7948" w14:textId="00D03027" w:rsidR="004828FB" w:rsidRDefault="004828FB">
      <w:pPr>
        <w:pStyle w:val="TOC5"/>
        <w:rPr>
          <w:rFonts w:ascii="Calibri" w:eastAsia="Times New Roman" w:hAnsi="Calibri"/>
          <w:noProof/>
          <w:kern w:val="2"/>
          <w:sz w:val="22"/>
          <w:szCs w:val="22"/>
          <w:lang w:eastAsia="en-GB"/>
        </w:rPr>
      </w:pPr>
      <w:r>
        <w:rPr>
          <w:noProof/>
        </w:rPr>
        <w:t>6.2.5.3.9</w:t>
      </w:r>
      <w:r>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_Toc178172055 \h </w:instrText>
      </w:r>
      <w:r>
        <w:rPr>
          <w:noProof/>
        </w:rPr>
      </w:r>
      <w:r>
        <w:rPr>
          <w:noProof/>
        </w:rPr>
        <w:fldChar w:fldCharType="separate"/>
      </w:r>
      <w:r>
        <w:rPr>
          <w:noProof/>
        </w:rPr>
        <w:t>87</w:t>
      </w:r>
      <w:r>
        <w:rPr>
          <w:noProof/>
        </w:rPr>
        <w:fldChar w:fldCharType="end"/>
      </w:r>
    </w:p>
    <w:p w14:paraId="2892A06A" w14:textId="2FADC064" w:rsidR="004828FB" w:rsidRDefault="004828FB">
      <w:pPr>
        <w:pStyle w:val="TOC5"/>
        <w:rPr>
          <w:rFonts w:ascii="Calibri" w:eastAsia="Times New Roman" w:hAnsi="Calibri"/>
          <w:noProof/>
          <w:kern w:val="2"/>
          <w:sz w:val="22"/>
          <w:szCs w:val="22"/>
          <w:lang w:eastAsia="en-GB"/>
        </w:rPr>
      </w:pPr>
      <w:r>
        <w:rPr>
          <w:noProof/>
        </w:rPr>
        <w:t>6.2.5.3.10</w:t>
      </w:r>
      <w:r>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_Toc178172056 \h </w:instrText>
      </w:r>
      <w:r>
        <w:rPr>
          <w:noProof/>
        </w:rPr>
      </w:r>
      <w:r>
        <w:rPr>
          <w:noProof/>
        </w:rPr>
        <w:fldChar w:fldCharType="separate"/>
      </w:r>
      <w:r>
        <w:rPr>
          <w:noProof/>
        </w:rPr>
        <w:t>87</w:t>
      </w:r>
      <w:r>
        <w:rPr>
          <w:noProof/>
        </w:rPr>
        <w:fldChar w:fldCharType="end"/>
      </w:r>
    </w:p>
    <w:p w14:paraId="1C20D382" w14:textId="4D06CAEA" w:rsidR="004828FB" w:rsidRDefault="004828FB">
      <w:pPr>
        <w:pStyle w:val="TOC3"/>
        <w:rPr>
          <w:rFonts w:ascii="Calibri" w:eastAsia="Times New Roman" w:hAnsi="Calibri"/>
          <w:noProof/>
          <w:kern w:val="2"/>
          <w:sz w:val="22"/>
          <w:szCs w:val="22"/>
          <w:lang w:eastAsia="en-GB"/>
        </w:rPr>
      </w:pPr>
      <w:r>
        <w:rPr>
          <w:noProof/>
        </w:rPr>
        <w:t>6.2.6</w:t>
      </w:r>
      <w:r>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_Toc178172057 \h </w:instrText>
      </w:r>
      <w:r>
        <w:rPr>
          <w:noProof/>
        </w:rPr>
      </w:r>
      <w:r>
        <w:rPr>
          <w:noProof/>
        </w:rPr>
        <w:fldChar w:fldCharType="separate"/>
      </w:r>
      <w:r>
        <w:rPr>
          <w:noProof/>
        </w:rPr>
        <w:t>87</w:t>
      </w:r>
      <w:r>
        <w:rPr>
          <w:noProof/>
        </w:rPr>
        <w:fldChar w:fldCharType="end"/>
      </w:r>
    </w:p>
    <w:p w14:paraId="325EE344" w14:textId="7B9EB79E" w:rsidR="004828FB" w:rsidRDefault="004828FB">
      <w:pPr>
        <w:pStyle w:val="TOC4"/>
        <w:rPr>
          <w:rFonts w:ascii="Calibri" w:eastAsia="Times New Roman" w:hAnsi="Calibri"/>
          <w:noProof/>
          <w:kern w:val="2"/>
          <w:sz w:val="22"/>
          <w:szCs w:val="22"/>
          <w:lang w:eastAsia="en-GB"/>
        </w:rPr>
      </w:pPr>
      <w:r>
        <w:rPr>
          <w:noProof/>
        </w:rPr>
        <w:t>6.2.6.1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_Toc178172058 \h </w:instrText>
      </w:r>
      <w:r>
        <w:rPr>
          <w:noProof/>
        </w:rPr>
      </w:r>
      <w:r>
        <w:rPr>
          <w:noProof/>
        </w:rPr>
        <w:fldChar w:fldCharType="separate"/>
      </w:r>
      <w:r>
        <w:rPr>
          <w:noProof/>
        </w:rPr>
        <w:t>87</w:t>
      </w:r>
      <w:r>
        <w:rPr>
          <w:noProof/>
        </w:rPr>
        <w:fldChar w:fldCharType="end"/>
      </w:r>
    </w:p>
    <w:p w14:paraId="7D4174A7" w14:textId="782A6F66" w:rsidR="004828FB" w:rsidRDefault="004828FB">
      <w:pPr>
        <w:pStyle w:val="TOC4"/>
        <w:rPr>
          <w:rFonts w:ascii="Calibri" w:eastAsia="Times New Roman" w:hAnsi="Calibri"/>
          <w:noProof/>
          <w:kern w:val="2"/>
          <w:sz w:val="22"/>
          <w:szCs w:val="22"/>
          <w:lang w:eastAsia="en-GB"/>
        </w:rPr>
      </w:pPr>
      <w:r>
        <w:rPr>
          <w:noProof/>
        </w:rPr>
        <w:t>6.2.6.2</w:t>
      </w:r>
      <w:r>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_Toc178172059 \h </w:instrText>
      </w:r>
      <w:r>
        <w:rPr>
          <w:noProof/>
        </w:rPr>
      </w:r>
      <w:r>
        <w:rPr>
          <w:noProof/>
        </w:rPr>
        <w:fldChar w:fldCharType="separate"/>
      </w:r>
      <w:r>
        <w:rPr>
          <w:noProof/>
        </w:rPr>
        <w:t>87</w:t>
      </w:r>
      <w:r>
        <w:rPr>
          <w:noProof/>
        </w:rPr>
        <w:fldChar w:fldCharType="end"/>
      </w:r>
    </w:p>
    <w:p w14:paraId="53251969" w14:textId="6DC7B849" w:rsidR="004828FB" w:rsidRDefault="004828FB">
      <w:pPr>
        <w:pStyle w:val="TOC4"/>
        <w:rPr>
          <w:rFonts w:ascii="Calibri" w:eastAsia="Times New Roman" w:hAnsi="Calibri"/>
          <w:noProof/>
          <w:kern w:val="2"/>
          <w:sz w:val="22"/>
          <w:szCs w:val="22"/>
          <w:lang w:eastAsia="en-GB"/>
        </w:rPr>
      </w:pPr>
      <w:r>
        <w:rPr>
          <w:noProof/>
        </w:rPr>
        <w:t>6.2.6.3</w:t>
      </w:r>
      <w:r>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_Toc178172060 \h </w:instrText>
      </w:r>
      <w:r>
        <w:rPr>
          <w:noProof/>
        </w:rPr>
      </w:r>
      <w:r>
        <w:rPr>
          <w:noProof/>
        </w:rPr>
        <w:fldChar w:fldCharType="separate"/>
      </w:r>
      <w:r>
        <w:rPr>
          <w:noProof/>
        </w:rPr>
        <w:t>87</w:t>
      </w:r>
      <w:r>
        <w:rPr>
          <w:noProof/>
        </w:rPr>
        <w:fldChar w:fldCharType="end"/>
      </w:r>
    </w:p>
    <w:p w14:paraId="514CBCF7" w14:textId="46B95E8D" w:rsidR="004828FB" w:rsidRDefault="004828FB">
      <w:pPr>
        <w:pStyle w:val="TOC3"/>
        <w:rPr>
          <w:rFonts w:ascii="Calibri" w:eastAsia="Times New Roman" w:hAnsi="Calibri"/>
          <w:noProof/>
          <w:kern w:val="2"/>
          <w:sz w:val="22"/>
          <w:szCs w:val="22"/>
          <w:lang w:eastAsia="en-GB"/>
        </w:rPr>
      </w:pPr>
      <w:r>
        <w:rPr>
          <w:noProof/>
        </w:rPr>
        <w:t>6.2.7</w:t>
      </w:r>
      <w:r>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_Toc178172061 \h </w:instrText>
      </w:r>
      <w:r>
        <w:rPr>
          <w:noProof/>
        </w:rPr>
      </w:r>
      <w:r>
        <w:rPr>
          <w:noProof/>
        </w:rPr>
        <w:fldChar w:fldCharType="separate"/>
      </w:r>
      <w:r>
        <w:rPr>
          <w:noProof/>
        </w:rPr>
        <w:t>87</w:t>
      </w:r>
      <w:r>
        <w:rPr>
          <w:noProof/>
        </w:rPr>
        <w:fldChar w:fldCharType="end"/>
      </w:r>
    </w:p>
    <w:p w14:paraId="07FA382F" w14:textId="76039F38" w:rsidR="004828FB" w:rsidRDefault="004828FB">
      <w:pPr>
        <w:pStyle w:val="TOC1"/>
        <w:rPr>
          <w:rFonts w:ascii="Calibri" w:eastAsia="Times New Roman" w:hAnsi="Calibri"/>
          <w:noProof/>
          <w:kern w:val="2"/>
          <w:szCs w:val="22"/>
          <w:lang w:eastAsia="en-GB"/>
        </w:rPr>
      </w:pPr>
      <w:r w:rsidRPr="00F25534">
        <w:rPr>
          <w:rFonts w:eastAsia="Times New Roman"/>
          <w:noProof/>
        </w:rPr>
        <w:t>7</w:t>
      </w:r>
      <w:r>
        <w:rPr>
          <w:rFonts w:ascii="Calibri" w:eastAsia="Times New Roman" w:hAnsi="Calibri"/>
          <w:noProof/>
          <w:kern w:val="2"/>
          <w:szCs w:val="22"/>
          <w:lang w:eastAsia="en-GB"/>
        </w:rPr>
        <w:tab/>
      </w:r>
      <w:r w:rsidRPr="00F25534">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_Toc178172062 \h </w:instrText>
      </w:r>
      <w:r>
        <w:rPr>
          <w:noProof/>
        </w:rPr>
      </w:r>
      <w:r>
        <w:rPr>
          <w:noProof/>
        </w:rPr>
        <w:fldChar w:fldCharType="separate"/>
      </w:r>
      <w:r>
        <w:rPr>
          <w:noProof/>
        </w:rPr>
        <w:t>88</w:t>
      </w:r>
      <w:r>
        <w:rPr>
          <w:noProof/>
        </w:rPr>
        <w:fldChar w:fldCharType="end"/>
      </w:r>
    </w:p>
    <w:p w14:paraId="254A1E7F" w14:textId="29EE5063" w:rsidR="004828FB" w:rsidRDefault="004828FB">
      <w:pPr>
        <w:pStyle w:val="TOC2"/>
        <w:rPr>
          <w:rFonts w:ascii="Calibri" w:eastAsia="Times New Roman" w:hAnsi="Calibri"/>
          <w:noProof/>
          <w:kern w:val="2"/>
          <w:sz w:val="22"/>
          <w:szCs w:val="22"/>
          <w:lang w:eastAsia="en-GB"/>
        </w:rPr>
      </w:pPr>
      <w:r>
        <w:rPr>
          <w:noProof/>
        </w:rPr>
        <w:t>7.0</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_Toc178172063 \h </w:instrText>
      </w:r>
      <w:r>
        <w:rPr>
          <w:noProof/>
        </w:rPr>
      </w:r>
      <w:r>
        <w:rPr>
          <w:noProof/>
        </w:rPr>
        <w:fldChar w:fldCharType="separate"/>
      </w:r>
      <w:r>
        <w:rPr>
          <w:noProof/>
        </w:rPr>
        <w:t>88</w:t>
      </w:r>
      <w:r>
        <w:rPr>
          <w:noProof/>
        </w:rPr>
        <w:fldChar w:fldCharType="end"/>
      </w:r>
    </w:p>
    <w:p w14:paraId="2780A330" w14:textId="5A56FCE1" w:rsidR="004828FB" w:rsidRDefault="004828FB">
      <w:pPr>
        <w:pStyle w:val="TOC2"/>
        <w:rPr>
          <w:rFonts w:ascii="Calibri" w:eastAsia="Times New Roman" w:hAnsi="Calibri"/>
          <w:noProof/>
          <w:kern w:val="2"/>
          <w:sz w:val="22"/>
          <w:szCs w:val="22"/>
          <w:lang w:eastAsia="en-GB"/>
        </w:rPr>
      </w:pPr>
      <w:r>
        <w:rPr>
          <w:noProof/>
        </w:rPr>
        <w:t>7.1</w:t>
      </w:r>
      <w:r>
        <w:rPr>
          <w:rFonts w:ascii="Calibri" w:eastAsia="Times New Roman" w:hAnsi="Calibri"/>
          <w:noProof/>
          <w:kern w:val="2"/>
          <w:sz w:val="22"/>
          <w:szCs w:val="22"/>
          <w:lang w:eastAsia="en-GB"/>
        </w:rPr>
        <w:tab/>
      </w:r>
      <w:r>
        <w:rPr>
          <w:noProof/>
        </w:rPr>
        <w:t xml:space="preserve">Bindings of common CDR </w:t>
      </w:r>
      <w:r w:rsidRPr="00F25534">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_Toc178172064 \h </w:instrText>
      </w:r>
      <w:r>
        <w:rPr>
          <w:noProof/>
        </w:rPr>
      </w:r>
      <w:r>
        <w:rPr>
          <w:noProof/>
        </w:rPr>
        <w:fldChar w:fldCharType="separate"/>
      </w:r>
      <w:r>
        <w:rPr>
          <w:noProof/>
        </w:rPr>
        <w:t>89</w:t>
      </w:r>
      <w:r>
        <w:rPr>
          <w:noProof/>
        </w:rPr>
        <w:fldChar w:fldCharType="end"/>
      </w:r>
    </w:p>
    <w:p w14:paraId="0D0132FF" w14:textId="4B029B73" w:rsidR="004828FB" w:rsidRDefault="004828FB">
      <w:pPr>
        <w:pStyle w:val="TOC2"/>
        <w:rPr>
          <w:rFonts w:ascii="Calibri" w:eastAsia="Times New Roman" w:hAnsi="Calibri"/>
          <w:noProof/>
          <w:kern w:val="2"/>
          <w:sz w:val="22"/>
          <w:szCs w:val="22"/>
          <w:lang w:eastAsia="en-GB"/>
        </w:rPr>
      </w:pPr>
      <w:r>
        <w:rPr>
          <w:noProof/>
        </w:rPr>
        <w:t>7.2</w:t>
      </w:r>
      <w:r>
        <w:rPr>
          <w:rFonts w:ascii="Calibri" w:eastAsia="Times New Roman" w:hAnsi="Calibri"/>
          <w:noProof/>
          <w:kern w:val="2"/>
          <w:sz w:val="22"/>
          <w:szCs w:val="22"/>
          <w:lang w:eastAsia="en-GB"/>
        </w:rPr>
        <w:tab/>
      </w:r>
      <w:r>
        <w:rPr>
          <w:noProof/>
        </w:rPr>
        <w:t>Bindings for 5G data connectivity</w:t>
      </w:r>
      <w:r>
        <w:rPr>
          <w:noProof/>
        </w:rPr>
        <w:tab/>
      </w:r>
      <w:r>
        <w:rPr>
          <w:noProof/>
        </w:rPr>
        <w:fldChar w:fldCharType="begin" w:fldLock="1"/>
      </w:r>
      <w:r>
        <w:rPr>
          <w:noProof/>
        </w:rPr>
        <w:instrText xml:space="preserve"> PAGEREF _Toc178172065 \h </w:instrText>
      </w:r>
      <w:r>
        <w:rPr>
          <w:noProof/>
        </w:rPr>
      </w:r>
      <w:r>
        <w:rPr>
          <w:noProof/>
        </w:rPr>
        <w:fldChar w:fldCharType="separate"/>
      </w:r>
      <w:r>
        <w:rPr>
          <w:noProof/>
        </w:rPr>
        <w:t>91</w:t>
      </w:r>
      <w:r>
        <w:rPr>
          <w:noProof/>
        </w:rPr>
        <w:fldChar w:fldCharType="end"/>
      </w:r>
    </w:p>
    <w:p w14:paraId="020E09DA" w14:textId="6A0994AD" w:rsidR="004828FB" w:rsidRDefault="004828FB">
      <w:pPr>
        <w:pStyle w:val="TOC2"/>
        <w:rPr>
          <w:rFonts w:ascii="Calibri" w:eastAsia="Times New Roman" w:hAnsi="Calibri"/>
          <w:noProof/>
          <w:kern w:val="2"/>
          <w:sz w:val="22"/>
          <w:szCs w:val="22"/>
          <w:lang w:eastAsia="en-GB"/>
        </w:rPr>
      </w:pPr>
      <w:r>
        <w:rPr>
          <w:noProof/>
        </w:rPr>
        <w:t>7.3</w:t>
      </w:r>
      <w:r>
        <w:rPr>
          <w:rFonts w:ascii="Calibri" w:eastAsia="Times New Roman" w:hAnsi="Calibri"/>
          <w:noProof/>
          <w:kern w:val="2"/>
          <w:sz w:val="22"/>
          <w:szCs w:val="22"/>
          <w:lang w:eastAsia="en-GB"/>
        </w:rPr>
        <w:tab/>
      </w:r>
      <w:r>
        <w:rPr>
          <w:noProof/>
        </w:rPr>
        <w:t>Bindings for SMS charging</w:t>
      </w:r>
      <w:r>
        <w:rPr>
          <w:noProof/>
        </w:rPr>
        <w:tab/>
      </w:r>
      <w:r>
        <w:rPr>
          <w:noProof/>
        </w:rPr>
        <w:fldChar w:fldCharType="begin" w:fldLock="1"/>
      </w:r>
      <w:r>
        <w:rPr>
          <w:noProof/>
        </w:rPr>
        <w:instrText xml:space="preserve"> PAGEREF _Toc178172066 \h </w:instrText>
      </w:r>
      <w:r>
        <w:rPr>
          <w:noProof/>
        </w:rPr>
      </w:r>
      <w:r>
        <w:rPr>
          <w:noProof/>
        </w:rPr>
        <w:fldChar w:fldCharType="separate"/>
      </w:r>
      <w:r>
        <w:rPr>
          <w:noProof/>
        </w:rPr>
        <w:t>95</w:t>
      </w:r>
      <w:r>
        <w:rPr>
          <w:noProof/>
        </w:rPr>
        <w:fldChar w:fldCharType="end"/>
      </w:r>
    </w:p>
    <w:p w14:paraId="6F9C9FEC" w14:textId="5146F4C6" w:rsidR="004828FB" w:rsidRDefault="004828FB">
      <w:pPr>
        <w:pStyle w:val="TOC2"/>
        <w:rPr>
          <w:rFonts w:ascii="Calibri" w:eastAsia="Times New Roman" w:hAnsi="Calibri"/>
          <w:noProof/>
          <w:kern w:val="2"/>
          <w:sz w:val="22"/>
          <w:szCs w:val="22"/>
          <w:lang w:eastAsia="en-GB"/>
        </w:rPr>
      </w:pPr>
      <w:r>
        <w:rPr>
          <w:noProof/>
        </w:rPr>
        <w:t>7.4</w:t>
      </w:r>
      <w:r>
        <w:rPr>
          <w:rFonts w:ascii="Calibri" w:eastAsia="Times New Roman" w:hAnsi="Calibri"/>
          <w:noProof/>
          <w:kern w:val="2"/>
          <w:sz w:val="22"/>
          <w:szCs w:val="22"/>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_Toc178172067 \h </w:instrText>
      </w:r>
      <w:r>
        <w:rPr>
          <w:noProof/>
        </w:rPr>
      </w:r>
      <w:r>
        <w:rPr>
          <w:noProof/>
        </w:rPr>
        <w:fldChar w:fldCharType="separate"/>
      </w:r>
      <w:r>
        <w:rPr>
          <w:noProof/>
        </w:rPr>
        <w:t>97</w:t>
      </w:r>
      <w:r>
        <w:rPr>
          <w:noProof/>
        </w:rPr>
        <w:fldChar w:fldCharType="end"/>
      </w:r>
    </w:p>
    <w:p w14:paraId="66B0159F" w14:textId="702DD2CE" w:rsidR="004828FB" w:rsidRDefault="004828FB">
      <w:pPr>
        <w:pStyle w:val="TOC2"/>
        <w:rPr>
          <w:rFonts w:ascii="Calibri" w:eastAsia="Times New Roman" w:hAnsi="Calibri"/>
          <w:noProof/>
          <w:kern w:val="2"/>
          <w:sz w:val="22"/>
          <w:szCs w:val="22"/>
          <w:lang w:eastAsia="en-GB"/>
        </w:rPr>
      </w:pPr>
      <w:r>
        <w:rPr>
          <w:noProof/>
        </w:rPr>
        <w:t>7.5</w:t>
      </w:r>
      <w:r>
        <w:rPr>
          <w:rFonts w:ascii="Calibri" w:eastAsia="Times New Roman" w:hAnsi="Calibri"/>
          <w:noProof/>
          <w:kern w:val="2"/>
          <w:sz w:val="22"/>
          <w:szCs w:val="22"/>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_Toc178172068 \h </w:instrText>
      </w:r>
      <w:r>
        <w:rPr>
          <w:noProof/>
        </w:rPr>
      </w:r>
      <w:r>
        <w:rPr>
          <w:noProof/>
        </w:rPr>
        <w:fldChar w:fldCharType="separate"/>
      </w:r>
      <w:r>
        <w:rPr>
          <w:noProof/>
        </w:rPr>
        <w:t>99</w:t>
      </w:r>
      <w:r>
        <w:rPr>
          <w:noProof/>
        </w:rPr>
        <w:fldChar w:fldCharType="end"/>
      </w:r>
    </w:p>
    <w:p w14:paraId="0C3A7378" w14:textId="5C20A8EC" w:rsidR="004828FB" w:rsidRDefault="004828FB">
      <w:pPr>
        <w:pStyle w:val="TOC2"/>
        <w:rPr>
          <w:rFonts w:ascii="Calibri" w:eastAsia="Times New Roman" w:hAnsi="Calibri"/>
          <w:noProof/>
          <w:kern w:val="2"/>
          <w:sz w:val="22"/>
          <w:szCs w:val="22"/>
          <w:lang w:eastAsia="en-GB"/>
        </w:rPr>
      </w:pPr>
      <w:r>
        <w:rPr>
          <w:noProof/>
        </w:rPr>
        <w:t>7.6</w:t>
      </w:r>
      <w:r>
        <w:rPr>
          <w:rFonts w:ascii="Calibri" w:eastAsia="Times New Roman" w:hAnsi="Calibri"/>
          <w:noProof/>
          <w:kern w:val="2"/>
          <w:sz w:val="22"/>
          <w:szCs w:val="22"/>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_Toc178172069 \h </w:instrText>
      </w:r>
      <w:r>
        <w:rPr>
          <w:noProof/>
        </w:rPr>
      </w:r>
      <w:r>
        <w:rPr>
          <w:noProof/>
        </w:rPr>
        <w:fldChar w:fldCharType="separate"/>
      </w:r>
      <w:r>
        <w:rPr>
          <w:noProof/>
        </w:rPr>
        <w:t>99</w:t>
      </w:r>
      <w:r>
        <w:rPr>
          <w:noProof/>
        </w:rPr>
        <w:fldChar w:fldCharType="end"/>
      </w:r>
    </w:p>
    <w:p w14:paraId="396C7BFD" w14:textId="5923F744" w:rsidR="004828FB" w:rsidRDefault="004828FB">
      <w:pPr>
        <w:pStyle w:val="TOC2"/>
        <w:rPr>
          <w:rFonts w:ascii="Calibri" w:eastAsia="Times New Roman" w:hAnsi="Calibri"/>
          <w:noProof/>
          <w:kern w:val="2"/>
          <w:sz w:val="22"/>
          <w:szCs w:val="22"/>
          <w:lang w:eastAsia="en-GB"/>
        </w:rPr>
      </w:pPr>
      <w:r>
        <w:rPr>
          <w:noProof/>
        </w:rPr>
        <w:t>7.7</w:t>
      </w:r>
      <w:r>
        <w:rPr>
          <w:rFonts w:ascii="Calibri" w:eastAsia="Times New Roman" w:hAnsi="Calibri"/>
          <w:noProof/>
          <w:kern w:val="2"/>
          <w:sz w:val="22"/>
          <w:szCs w:val="22"/>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_Toc178172070 \h </w:instrText>
      </w:r>
      <w:r>
        <w:rPr>
          <w:noProof/>
        </w:rPr>
      </w:r>
      <w:r>
        <w:rPr>
          <w:noProof/>
        </w:rPr>
        <w:fldChar w:fldCharType="separate"/>
      </w:r>
      <w:r>
        <w:rPr>
          <w:noProof/>
        </w:rPr>
        <w:t>100</w:t>
      </w:r>
      <w:r>
        <w:rPr>
          <w:noProof/>
        </w:rPr>
        <w:fldChar w:fldCharType="end"/>
      </w:r>
    </w:p>
    <w:p w14:paraId="11DD77FF" w14:textId="7E31A7B4" w:rsidR="004828FB" w:rsidRDefault="004828FB">
      <w:pPr>
        <w:pStyle w:val="TOC1"/>
        <w:rPr>
          <w:rFonts w:ascii="Calibri" w:eastAsia="Times New Roman" w:hAnsi="Calibri"/>
          <w:noProof/>
          <w:kern w:val="2"/>
          <w:szCs w:val="22"/>
          <w:lang w:eastAsia="en-GB"/>
        </w:rPr>
      </w:pPr>
      <w:r>
        <w:rPr>
          <w:noProof/>
        </w:rPr>
        <w:t>8</w:t>
      </w:r>
      <w:r>
        <w:rPr>
          <w:rFonts w:ascii="Calibri" w:eastAsia="Times New Roman" w:hAnsi="Calibri"/>
          <w:noProof/>
          <w:kern w:val="2"/>
          <w:szCs w:val="22"/>
          <w:lang w:eastAsia="en-GB"/>
        </w:rPr>
        <w:tab/>
      </w:r>
      <w:r>
        <w:rPr>
          <w:noProof/>
          <w:lang w:eastAsia="zh-CN"/>
        </w:rPr>
        <w:t>Security</w:t>
      </w:r>
      <w:r>
        <w:rPr>
          <w:noProof/>
        </w:rPr>
        <w:tab/>
      </w:r>
      <w:r>
        <w:rPr>
          <w:noProof/>
        </w:rPr>
        <w:fldChar w:fldCharType="begin" w:fldLock="1"/>
      </w:r>
      <w:r>
        <w:rPr>
          <w:noProof/>
        </w:rPr>
        <w:instrText xml:space="preserve"> PAGEREF _Toc178172071 \h </w:instrText>
      </w:r>
      <w:r>
        <w:rPr>
          <w:noProof/>
        </w:rPr>
      </w:r>
      <w:r>
        <w:rPr>
          <w:noProof/>
        </w:rPr>
        <w:fldChar w:fldCharType="separate"/>
      </w:r>
      <w:r>
        <w:rPr>
          <w:noProof/>
        </w:rPr>
        <w:t>100</w:t>
      </w:r>
      <w:r>
        <w:rPr>
          <w:noProof/>
        </w:rPr>
        <w:fldChar w:fldCharType="end"/>
      </w:r>
    </w:p>
    <w:p w14:paraId="7851385E" w14:textId="1874D0C5" w:rsidR="004828FB" w:rsidRDefault="004828FB" w:rsidP="004828FB">
      <w:pPr>
        <w:pStyle w:val="TOC8"/>
        <w:rPr>
          <w:rFonts w:ascii="Calibri" w:eastAsia="Times New Roman"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_Toc178172072 \h </w:instrText>
      </w:r>
      <w:r>
        <w:rPr>
          <w:noProof/>
        </w:rPr>
      </w:r>
      <w:r>
        <w:rPr>
          <w:noProof/>
        </w:rPr>
        <w:fldChar w:fldCharType="separate"/>
      </w:r>
      <w:r>
        <w:rPr>
          <w:noProof/>
        </w:rPr>
        <w:t>101</w:t>
      </w:r>
      <w:r>
        <w:rPr>
          <w:noProof/>
        </w:rPr>
        <w:fldChar w:fldCharType="end"/>
      </w:r>
    </w:p>
    <w:p w14:paraId="5EEC59F8" w14:textId="0FFF679A" w:rsidR="004828FB" w:rsidRDefault="004828FB">
      <w:pPr>
        <w:pStyle w:val="TOC2"/>
        <w:rPr>
          <w:rFonts w:ascii="Calibri" w:eastAsia="Times New Roman" w:hAnsi="Calibri"/>
          <w:noProof/>
          <w:kern w:val="2"/>
          <w:sz w:val="22"/>
          <w:szCs w:val="22"/>
          <w:lang w:eastAsia="en-GB"/>
        </w:rPr>
      </w:pPr>
      <w:r>
        <w:rPr>
          <w:noProof/>
        </w:rPr>
        <w:t>A.1</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_Toc178172073 \h </w:instrText>
      </w:r>
      <w:r>
        <w:rPr>
          <w:noProof/>
        </w:rPr>
      </w:r>
      <w:r>
        <w:rPr>
          <w:noProof/>
        </w:rPr>
        <w:fldChar w:fldCharType="separate"/>
      </w:r>
      <w:r>
        <w:rPr>
          <w:noProof/>
        </w:rPr>
        <w:t>101</w:t>
      </w:r>
      <w:r>
        <w:rPr>
          <w:noProof/>
        </w:rPr>
        <w:fldChar w:fldCharType="end"/>
      </w:r>
    </w:p>
    <w:p w14:paraId="2C44679F" w14:textId="4F52CE2A" w:rsidR="004828FB" w:rsidRDefault="004828FB">
      <w:pPr>
        <w:pStyle w:val="TOC2"/>
        <w:rPr>
          <w:rFonts w:ascii="Calibri" w:eastAsia="Times New Roman" w:hAnsi="Calibri"/>
          <w:noProof/>
          <w:kern w:val="2"/>
          <w:sz w:val="22"/>
          <w:szCs w:val="22"/>
          <w:lang w:eastAsia="en-GB"/>
        </w:rPr>
      </w:pPr>
      <w:r>
        <w:rPr>
          <w:noProof/>
        </w:rPr>
        <w:t>A.2</w:t>
      </w:r>
      <w:r>
        <w:rPr>
          <w:rFonts w:ascii="Calibri" w:eastAsia="Times New Roman" w:hAnsi="Calibri"/>
          <w:noProof/>
          <w:kern w:val="2"/>
          <w:sz w:val="22"/>
          <w:szCs w:val="22"/>
          <w:lang w:eastAsia="en-GB"/>
        </w:rPr>
        <w:tab/>
      </w:r>
      <w:r>
        <w:rPr>
          <w:noProof/>
        </w:rPr>
        <w:t>Nchf_ConvergedCharging API</w:t>
      </w:r>
      <w:r>
        <w:rPr>
          <w:noProof/>
        </w:rPr>
        <w:tab/>
      </w:r>
      <w:r>
        <w:rPr>
          <w:noProof/>
        </w:rPr>
        <w:fldChar w:fldCharType="begin" w:fldLock="1"/>
      </w:r>
      <w:r>
        <w:rPr>
          <w:noProof/>
        </w:rPr>
        <w:instrText xml:space="preserve"> PAGEREF _Toc178172074 \h </w:instrText>
      </w:r>
      <w:r>
        <w:rPr>
          <w:noProof/>
        </w:rPr>
      </w:r>
      <w:r>
        <w:rPr>
          <w:noProof/>
        </w:rPr>
        <w:fldChar w:fldCharType="separate"/>
      </w:r>
      <w:r>
        <w:rPr>
          <w:noProof/>
        </w:rPr>
        <w:t>101</w:t>
      </w:r>
      <w:r>
        <w:rPr>
          <w:noProof/>
        </w:rPr>
        <w:fldChar w:fldCharType="end"/>
      </w:r>
    </w:p>
    <w:p w14:paraId="57480126" w14:textId="1FDA23E0" w:rsidR="004828FB" w:rsidRDefault="004828FB">
      <w:pPr>
        <w:pStyle w:val="TOC2"/>
        <w:rPr>
          <w:rFonts w:ascii="Calibri" w:eastAsia="Times New Roman" w:hAnsi="Calibri"/>
          <w:noProof/>
          <w:kern w:val="2"/>
          <w:sz w:val="22"/>
          <w:szCs w:val="22"/>
          <w:lang w:eastAsia="en-GB"/>
        </w:rPr>
      </w:pPr>
      <w:r>
        <w:rPr>
          <w:noProof/>
        </w:rPr>
        <w:t>A.3</w:t>
      </w:r>
      <w:r>
        <w:rPr>
          <w:rFonts w:ascii="Calibri" w:eastAsia="Times New Roman" w:hAnsi="Calibri"/>
          <w:noProof/>
          <w:kern w:val="2"/>
          <w:sz w:val="22"/>
          <w:szCs w:val="22"/>
          <w:lang w:eastAsia="en-GB"/>
        </w:rPr>
        <w:tab/>
      </w:r>
      <w:r>
        <w:rPr>
          <w:noProof/>
        </w:rPr>
        <w:t>Nchf_OfflineOnlyCharging API</w:t>
      </w:r>
      <w:r>
        <w:rPr>
          <w:noProof/>
        </w:rPr>
        <w:tab/>
      </w:r>
      <w:r>
        <w:rPr>
          <w:noProof/>
        </w:rPr>
        <w:fldChar w:fldCharType="begin" w:fldLock="1"/>
      </w:r>
      <w:r>
        <w:rPr>
          <w:noProof/>
        </w:rPr>
        <w:instrText xml:space="preserve"> PAGEREF _Toc178172075 \h </w:instrText>
      </w:r>
      <w:r>
        <w:rPr>
          <w:noProof/>
        </w:rPr>
      </w:r>
      <w:r>
        <w:rPr>
          <w:noProof/>
        </w:rPr>
        <w:fldChar w:fldCharType="separate"/>
      </w:r>
      <w:r>
        <w:rPr>
          <w:noProof/>
        </w:rPr>
        <w:t>121</w:t>
      </w:r>
      <w:r>
        <w:rPr>
          <w:noProof/>
        </w:rPr>
        <w:fldChar w:fldCharType="end"/>
      </w:r>
    </w:p>
    <w:p w14:paraId="0060E61A" w14:textId="303C98E1" w:rsidR="004828FB" w:rsidRDefault="004828FB" w:rsidP="004828FB">
      <w:pPr>
        <w:pStyle w:val="TOC8"/>
        <w:rPr>
          <w:rFonts w:ascii="Calibri" w:eastAsia="Times New Roman" w:hAnsi="Calibri"/>
          <w:b w:val="0"/>
          <w:noProof/>
          <w:kern w:val="2"/>
          <w:szCs w:val="22"/>
          <w:lang w:eastAsia="en-GB"/>
        </w:rPr>
      </w:pPr>
      <w:r>
        <w:rPr>
          <w:noProof/>
        </w:rPr>
        <w:t>Annex B (informative):Change history</w:t>
      </w:r>
      <w:r>
        <w:rPr>
          <w:noProof/>
        </w:rPr>
        <w:tab/>
      </w:r>
      <w:r>
        <w:rPr>
          <w:noProof/>
        </w:rPr>
        <w:fldChar w:fldCharType="begin" w:fldLock="1"/>
      </w:r>
      <w:r>
        <w:rPr>
          <w:noProof/>
        </w:rPr>
        <w:instrText xml:space="preserve"> PAGEREF _Toc178172076 \h </w:instrText>
      </w:r>
      <w:r>
        <w:rPr>
          <w:noProof/>
        </w:rPr>
      </w:r>
      <w:r>
        <w:rPr>
          <w:noProof/>
        </w:rPr>
        <w:fldChar w:fldCharType="separate"/>
      </w:r>
      <w:r>
        <w:rPr>
          <w:noProof/>
        </w:rPr>
        <w:t>131</w:t>
      </w:r>
      <w:r>
        <w:rPr>
          <w:noProof/>
        </w:rPr>
        <w:fldChar w:fldCharType="end"/>
      </w:r>
    </w:p>
    <w:p w14:paraId="3E07B4C6" w14:textId="20681803" w:rsidR="00080512" w:rsidRPr="00BD6F46" w:rsidRDefault="007B35D8">
      <w:r>
        <w:rPr>
          <w:noProof/>
          <w:sz w:val="22"/>
        </w:rPr>
        <w:fldChar w:fldCharType="end"/>
      </w:r>
    </w:p>
    <w:p w14:paraId="48AEE7F8" w14:textId="77777777" w:rsidR="00080512" w:rsidRPr="00BD6F46" w:rsidRDefault="00080512">
      <w:pPr>
        <w:pStyle w:val="Heading1"/>
      </w:pPr>
      <w:r w:rsidRPr="00BD6F46">
        <w:br w:type="page"/>
      </w:r>
      <w:bookmarkStart w:id="3" w:name="_Toc20227211"/>
      <w:bookmarkStart w:id="4" w:name="_Toc27749442"/>
      <w:bookmarkStart w:id="5" w:name="_Toc28709369"/>
      <w:bookmarkStart w:id="6" w:name="_Toc44670988"/>
      <w:bookmarkStart w:id="7" w:name="_Toc51918896"/>
      <w:bookmarkStart w:id="8" w:name="_Toc178171808"/>
      <w:r w:rsidRPr="00BD6F46">
        <w:lastRenderedPageBreak/>
        <w:t>Foreword</w:t>
      </w:r>
      <w:bookmarkEnd w:id="3"/>
      <w:bookmarkEnd w:id="4"/>
      <w:bookmarkEnd w:id="5"/>
      <w:bookmarkEnd w:id="6"/>
      <w:bookmarkEnd w:id="7"/>
      <w:bookmarkEnd w:id="8"/>
    </w:p>
    <w:p w14:paraId="7905FF57"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76219C2C"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12FA9" w14:textId="77777777" w:rsidR="00080512" w:rsidRPr="00BD6F46" w:rsidRDefault="00080512">
      <w:pPr>
        <w:pStyle w:val="B1"/>
      </w:pPr>
      <w:r w:rsidRPr="00BD6F46">
        <w:t>Version x.y.z</w:t>
      </w:r>
    </w:p>
    <w:p w14:paraId="4B3E1A9F" w14:textId="77777777" w:rsidR="00080512" w:rsidRPr="00BD6F46" w:rsidRDefault="00080512">
      <w:pPr>
        <w:pStyle w:val="B1"/>
      </w:pPr>
      <w:r w:rsidRPr="00BD6F46">
        <w:t>where:</w:t>
      </w:r>
    </w:p>
    <w:p w14:paraId="28901065" w14:textId="77777777" w:rsidR="00080512" w:rsidRPr="00BD6F46" w:rsidRDefault="00080512">
      <w:pPr>
        <w:pStyle w:val="B2"/>
      </w:pPr>
      <w:r w:rsidRPr="00BD6F46">
        <w:t>x</w:t>
      </w:r>
      <w:r w:rsidRPr="00BD6F46">
        <w:tab/>
        <w:t>the first digit:</w:t>
      </w:r>
    </w:p>
    <w:p w14:paraId="39D1B9E0" w14:textId="77777777" w:rsidR="00080512" w:rsidRPr="00BD6F46" w:rsidRDefault="00080512">
      <w:pPr>
        <w:pStyle w:val="B3"/>
      </w:pPr>
      <w:r w:rsidRPr="00BD6F46">
        <w:t>1</w:t>
      </w:r>
      <w:r w:rsidRPr="00BD6F46">
        <w:tab/>
        <w:t>presented to TSG for information;</w:t>
      </w:r>
    </w:p>
    <w:p w14:paraId="3DD48F48" w14:textId="77777777" w:rsidR="00080512" w:rsidRPr="00BD6F46" w:rsidRDefault="00080512">
      <w:pPr>
        <w:pStyle w:val="B3"/>
      </w:pPr>
      <w:r w:rsidRPr="00BD6F46">
        <w:t>2</w:t>
      </w:r>
      <w:r w:rsidRPr="00BD6F46">
        <w:tab/>
        <w:t>presented to TSG for approval;</w:t>
      </w:r>
    </w:p>
    <w:p w14:paraId="1E898CE2" w14:textId="77777777" w:rsidR="00080512" w:rsidRPr="00BD6F46" w:rsidRDefault="00080512">
      <w:pPr>
        <w:pStyle w:val="B3"/>
      </w:pPr>
      <w:r w:rsidRPr="00BD6F46">
        <w:t>3</w:t>
      </w:r>
      <w:r w:rsidRPr="00BD6F46">
        <w:tab/>
        <w:t>or greater indicates TSG approved document under change control.</w:t>
      </w:r>
    </w:p>
    <w:p w14:paraId="1DEE77C5"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607586D9" w14:textId="77777777" w:rsidR="00080512" w:rsidRPr="00BD6F46" w:rsidRDefault="00080512">
      <w:pPr>
        <w:pStyle w:val="B2"/>
      </w:pPr>
      <w:r w:rsidRPr="00BD6F46">
        <w:t>z</w:t>
      </w:r>
      <w:r w:rsidRPr="00BD6F46">
        <w:tab/>
        <w:t>the third digit is incremented when editorial only changes have been incorporated in the document.</w:t>
      </w:r>
    </w:p>
    <w:p w14:paraId="17C31B36" w14:textId="77777777" w:rsidR="00080512" w:rsidRPr="00BD6F46" w:rsidRDefault="00080512">
      <w:pPr>
        <w:pStyle w:val="Heading1"/>
      </w:pPr>
      <w:r w:rsidRPr="00BD6F46">
        <w:br w:type="page"/>
      </w:r>
      <w:bookmarkStart w:id="9" w:name="_Toc20227212"/>
      <w:bookmarkStart w:id="10" w:name="_Toc27749443"/>
      <w:bookmarkStart w:id="11" w:name="_Toc28709370"/>
      <w:bookmarkStart w:id="12" w:name="_Toc44670989"/>
      <w:bookmarkStart w:id="13" w:name="_Toc51918897"/>
      <w:bookmarkStart w:id="14" w:name="_Toc178171809"/>
      <w:r w:rsidRPr="00BD6F46">
        <w:lastRenderedPageBreak/>
        <w:t>1</w:t>
      </w:r>
      <w:r w:rsidRPr="00BD6F46">
        <w:tab/>
        <w:t>Scope</w:t>
      </w:r>
      <w:bookmarkEnd w:id="9"/>
      <w:bookmarkEnd w:id="10"/>
      <w:bookmarkEnd w:id="11"/>
      <w:bookmarkEnd w:id="12"/>
      <w:bookmarkEnd w:id="13"/>
      <w:bookmarkEnd w:id="14"/>
    </w:p>
    <w:p w14:paraId="32F79B11"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6004BAB5" w14:textId="77777777" w:rsidR="006E5AD7" w:rsidRPr="00BD6F46" w:rsidRDefault="006E5AD7" w:rsidP="006E5AD7">
      <w:pPr>
        <w:pStyle w:val="B1"/>
      </w:pPr>
      <w:r w:rsidRPr="00BD6F46">
        <w:t>-</w:t>
      </w:r>
      <w:r w:rsidRPr="00BD6F46">
        <w:tab/>
        <w:t>The common 3GPP charging architecture is specified in TS 32.240 [1].</w:t>
      </w:r>
    </w:p>
    <w:p w14:paraId="307BA24C" w14:textId="77777777" w:rsidR="007E4E8D" w:rsidRDefault="006E5AD7" w:rsidP="007E4E8D">
      <w:pPr>
        <w:pStyle w:val="B1"/>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20E10B5" w14:textId="77777777" w:rsidR="006E5AD7" w:rsidRPr="00BD6F46" w:rsidRDefault="007E4E8D" w:rsidP="007E4E8D">
      <w:pPr>
        <w:pStyle w:val="B1"/>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40A3B417" w14:textId="77777777" w:rsidR="006E5AD7" w:rsidRPr="00BD6F46" w:rsidRDefault="006E5AD7" w:rsidP="006E5AD7">
      <w:pPr>
        <w:pStyle w:val="B1"/>
      </w:pPr>
      <w:r w:rsidRPr="00BD6F46">
        <w:t>-</w:t>
      </w:r>
      <w:r w:rsidRPr="00BD6F46">
        <w:tab/>
        <w:t>The service, operations and procedures of 5G charging for service based interface is specified in TS 32.290 [58].</w:t>
      </w:r>
    </w:p>
    <w:p w14:paraId="6340A301"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41BA5699" w14:textId="77777777" w:rsidR="00080512" w:rsidRPr="00BD6F46" w:rsidRDefault="00080512">
      <w:pPr>
        <w:pStyle w:val="Heading1"/>
      </w:pPr>
      <w:bookmarkStart w:id="15" w:name="_Toc20227213"/>
      <w:bookmarkStart w:id="16" w:name="_Toc27749444"/>
      <w:bookmarkStart w:id="17" w:name="_Toc28709371"/>
      <w:bookmarkStart w:id="18" w:name="_Toc44670990"/>
      <w:bookmarkStart w:id="19" w:name="_Toc51918898"/>
      <w:bookmarkStart w:id="20" w:name="_Toc178171810"/>
      <w:r w:rsidRPr="00BD6F46">
        <w:t>2</w:t>
      </w:r>
      <w:r w:rsidRPr="00BD6F46">
        <w:tab/>
        <w:t>References</w:t>
      </w:r>
      <w:bookmarkEnd w:id="15"/>
      <w:bookmarkEnd w:id="16"/>
      <w:bookmarkEnd w:id="17"/>
      <w:bookmarkEnd w:id="18"/>
      <w:bookmarkEnd w:id="19"/>
      <w:bookmarkEnd w:id="20"/>
    </w:p>
    <w:p w14:paraId="24990160" w14:textId="77777777" w:rsidR="00080512" w:rsidRPr="00BD6F46" w:rsidRDefault="00080512">
      <w:r w:rsidRPr="00BD6F46">
        <w:t>The following documents contain provisions which, through reference in this text, constitute provisions of the present document.</w:t>
      </w:r>
    </w:p>
    <w:p w14:paraId="1CD698E4" w14:textId="77777777" w:rsidR="00080512" w:rsidRPr="00BD6F46" w:rsidRDefault="00051834" w:rsidP="00051834">
      <w:pPr>
        <w:pStyle w:val="B1"/>
      </w:pPr>
      <w:bookmarkStart w:id="21" w:name="OLE_LINK1"/>
      <w:bookmarkStart w:id="22" w:name="OLE_LINK2"/>
      <w:bookmarkStart w:id="23" w:name="OLE_LINK3"/>
      <w:bookmarkStart w:id="24"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6FB43493" w14:textId="77777777" w:rsidR="00080512" w:rsidRPr="00BD6F46" w:rsidRDefault="00051834" w:rsidP="00051834">
      <w:pPr>
        <w:pStyle w:val="B1"/>
      </w:pPr>
      <w:r w:rsidRPr="00BD6F46">
        <w:t>-</w:t>
      </w:r>
      <w:r w:rsidRPr="00BD6F46">
        <w:tab/>
      </w:r>
      <w:r w:rsidR="00080512" w:rsidRPr="00BD6F46">
        <w:t>For a specific reference, subsequent revisions do not apply.</w:t>
      </w:r>
    </w:p>
    <w:p w14:paraId="6F51CBC2" w14:textId="77777777" w:rsidR="00080512" w:rsidRPr="00BD6F46" w:rsidRDefault="00051834" w:rsidP="00051834">
      <w:pPr>
        <w:pStyle w:val="B1"/>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1"/>
    <w:bookmarkEnd w:id="22"/>
    <w:bookmarkEnd w:id="23"/>
    <w:bookmarkEnd w:id="24"/>
    <w:p w14:paraId="3002C218" w14:textId="77777777" w:rsidR="00D40FD3" w:rsidRDefault="00D40FD3" w:rsidP="00D40FD3">
      <w:pPr>
        <w:pStyle w:val="EX"/>
      </w:pPr>
      <w:r w:rsidRPr="00BD6F46">
        <w:t>[1]</w:t>
      </w:r>
      <w:r w:rsidRPr="00BD6F46">
        <w:tab/>
        <w:t>3GPP TS 32.240: "Telecommunication management; Charging management; Charging architecture and principles".</w:t>
      </w:r>
    </w:p>
    <w:p w14:paraId="74DCECDB"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5A777B1A"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34BA83DD"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26192F1"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244F29B4"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0BFFA580" w14:textId="77777777" w:rsidR="007E4E8D" w:rsidRPr="00BD6F46"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97CE16F" w14:textId="77777777" w:rsidR="00D40FD3" w:rsidRPr="00BD6F46" w:rsidRDefault="00D40FD3" w:rsidP="00D40FD3">
      <w:pPr>
        <w:pStyle w:val="EX"/>
      </w:pPr>
      <w:r w:rsidRPr="00BD6F46">
        <w:t>[</w:t>
      </w:r>
      <w:r w:rsidR="007E4E8D" w:rsidRPr="00BD6F46">
        <w:t>3</w:t>
      </w:r>
      <w:r w:rsidR="007E4E8D">
        <w:t>2</w:t>
      </w:r>
      <w:r w:rsidRPr="00BD6F46">
        <w:t>] - [49]</w:t>
      </w:r>
      <w:r w:rsidRPr="00BD6F46">
        <w:tab/>
        <w:t>Void.</w:t>
      </w:r>
      <w:r w:rsidRPr="00BD6F46" w:rsidDel="00752232">
        <w:rPr>
          <w:lang w:eastAsia="de-DE"/>
        </w:rPr>
        <w:t xml:space="preserve"> </w:t>
      </w:r>
    </w:p>
    <w:p w14:paraId="76E15987"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3E349A1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30721C5"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3A740C2"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026C232E" w14:textId="77777777" w:rsidR="004D74BE" w:rsidRDefault="004D74BE" w:rsidP="00093E4C">
      <w:pPr>
        <w:pStyle w:val="EX"/>
        <w:rPr>
          <w:lang w:eastAsia="zh-CN"/>
        </w:rPr>
      </w:pPr>
      <w:r w:rsidRPr="00BD6F46">
        <w:lastRenderedPageBreak/>
        <w:t>[</w:t>
      </w:r>
      <w:r>
        <w:t>72</w:t>
      </w:r>
      <w:r w:rsidRPr="00BD6F46">
        <w:t>] - [</w:t>
      </w:r>
      <w:r>
        <w:t>9</w:t>
      </w:r>
      <w:r w:rsidRPr="00BD6F46">
        <w:t>9]</w:t>
      </w:r>
      <w:r w:rsidRPr="00BD6F46">
        <w:tab/>
        <w:t>Void.</w:t>
      </w:r>
    </w:p>
    <w:p w14:paraId="098E57E2" w14:textId="77777777" w:rsidR="00093E4C" w:rsidRDefault="00D40FD3" w:rsidP="00093E4C">
      <w:pPr>
        <w:pStyle w:val="EX"/>
      </w:pPr>
      <w:r w:rsidRPr="00BD6F46">
        <w:t>[100]</w:t>
      </w:r>
      <w:r w:rsidRPr="00BD6F46">
        <w:tab/>
        <w:t>3GPP TR 21.905: "Vocabulary for 3GPP Specifications".</w:t>
      </w:r>
    </w:p>
    <w:p w14:paraId="34CE271C"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1DF5748A" w14:textId="77777777" w:rsidR="002223E5" w:rsidRDefault="002223E5" w:rsidP="002223E5">
      <w:pPr>
        <w:keepLines/>
        <w:ind w:left="1702" w:hanging="1418"/>
        <w:rPr>
          <w:rFonts w:ascii="CG Times (WN)" w:hAnsi="CG Times (WN)"/>
        </w:rPr>
      </w:pPr>
      <w:r w:rsidRPr="002223E5">
        <w:t>[102]</w:t>
      </w:r>
      <w:r>
        <w:rPr>
          <w:rFonts w:ascii="CG Times (WN)" w:hAnsi="CG Times (WN)"/>
        </w:rPr>
        <w:tab/>
      </w:r>
      <w:r w:rsidRPr="002223E5">
        <w:t>Void</w:t>
      </w:r>
    </w:p>
    <w:p w14:paraId="44C1F9DE" w14:textId="3B9E631A" w:rsidR="002223E5" w:rsidRPr="00BD6F46" w:rsidRDefault="002223E5" w:rsidP="002223E5">
      <w:pPr>
        <w:keepLines/>
        <w:ind w:left="1702" w:hanging="1418"/>
      </w:pPr>
      <w:r w:rsidRPr="002223E5">
        <w:t>[103]</w:t>
      </w:r>
      <w:r w:rsidRPr="002223E5">
        <w:tab/>
      </w:r>
      <w:r>
        <w:tab/>
        <w:t xml:space="preserve">3GPP TS 23.040: </w:t>
      </w:r>
      <w:r w:rsidRPr="009B747C">
        <w:t>"</w:t>
      </w:r>
      <w:r w:rsidRPr="00F63FED">
        <w:t>Technical realization of the Short Message Service (SMS)</w:t>
      </w:r>
      <w:r w:rsidRPr="009B747C">
        <w:t>"</w:t>
      </w:r>
    </w:p>
    <w:p w14:paraId="63BF3BDF" w14:textId="3B92ADA2" w:rsidR="00D40FD3" w:rsidRPr="00BD6F46" w:rsidRDefault="00D40FD3" w:rsidP="00D40FD3">
      <w:pPr>
        <w:pStyle w:val="EX"/>
      </w:pPr>
      <w:r w:rsidRPr="00BD6F46">
        <w:t>[</w:t>
      </w:r>
      <w:r w:rsidR="00093E4C">
        <w:t>10</w:t>
      </w:r>
      <w:r w:rsidR="002223E5">
        <w:t>4</w:t>
      </w:r>
      <w:r w:rsidRPr="00BD6F46">
        <w:t>] - [</w:t>
      </w:r>
      <w:r w:rsidR="007112F8" w:rsidRPr="00BD6F46">
        <w:t>199</w:t>
      </w:r>
      <w:r w:rsidRPr="00BD6F46">
        <w:t>]</w:t>
      </w:r>
      <w:r w:rsidRPr="00BD6F46">
        <w:tab/>
        <w:t>Void</w:t>
      </w:r>
    </w:p>
    <w:p w14:paraId="3A68BB62"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EE966D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3B1AD71D"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BB564B" w14:textId="77777777" w:rsidR="004D74BE" w:rsidRDefault="004D74BE" w:rsidP="004D74BE">
      <w:pPr>
        <w:pStyle w:val="EX"/>
      </w:pPr>
      <w:r>
        <w:t>[255]</w:t>
      </w:r>
      <w:r>
        <w:tab/>
        <w:t>3GPP TS 32.300: "Telecommunication management; Configuration Management (CM); Name convention for Managed Objects".</w:t>
      </w:r>
    </w:p>
    <w:p w14:paraId="20EA3E29" w14:textId="77777777" w:rsidR="004D74BE" w:rsidRDefault="00BC4A88" w:rsidP="004D74BE">
      <w:pPr>
        <w:pStyle w:val="EX"/>
      </w:pPr>
      <w:r>
        <w:t>[256]</w:t>
      </w:r>
      <w:r>
        <w:tab/>
        <w:t>3GPP TS 28.554: "Management and orchestration;5G end to end Key Performance Indicators (KPI)".</w:t>
      </w:r>
    </w:p>
    <w:p w14:paraId="555F663D" w14:textId="77777777" w:rsidR="004D74BE" w:rsidRPr="00BD6F46" w:rsidRDefault="004D74BE" w:rsidP="00D40FD3">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47E2069B" w14:textId="77777777" w:rsidR="00D40FD3" w:rsidRPr="00BD6F46" w:rsidRDefault="00D40FD3" w:rsidP="007112F8">
      <w:pPr>
        <w:pStyle w:val="EX"/>
      </w:pPr>
      <w:r w:rsidRPr="00BD6F46">
        <w:t>[</w:t>
      </w:r>
      <w:r w:rsidR="004D74BE" w:rsidRPr="00BD6F46">
        <w:t>2</w:t>
      </w:r>
      <w:r w:rsidR="004D74BE">
        <w:t>58</w:t>
      </w:r>
      <w:r w:rsidRPr="00BD6F46">
        <w:t>]</w:t>
      </w:r>
      <w:r w:rsidR="00FF249A" w:rsidRPr="00BD6F46">
        <w:t xml:space="preserve"> </w:t>
      </w:r>
      <w:r w:rsidRPr="00BD6F46">
        <w:t>- [298]</w:t>
      </w:r>
      <w:r w:rsidRPr="00BD6F46">
        <w:tab/>
        <w:t>Void</w:t>
      </w:r>
    </w:p>
    <w:p w14:paraId="452436FC"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195E30C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4D80E900" w14:textId="77777777" w:rsidR="009A6A97" w:rsidRDefault="00221819" w:rsidP="00D40FD3">
      <w:pPr>
        <w:pStyle w:val="EX"/>
      </w:pPr>
      <w:r w:rsidRPr="00BD6F46">
        <w:rPr>
          <w:color w:val="000000"/>
        </w:rPr>
        <w:t>[301]</w:t>
      </w:r>
      <w:r w:rsidRPr="00BD6F46">
        <w:tab/>
        <w:t>3GPP TS 29.594: "5G System; Spending Limit Control Service; Stage 3".</w:t>
      </w:r>
    </w:p>
    <w:p w14:paraId="65778821"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35AE3FBE"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78D0291F"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64C686F1"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2F33AEFB"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6CCCAE72" w14:textId="77777777" w:rsidR="00D40FD3" w:rsidRPr="00BD6F46" w:rsidRDefault="00D40FD3" w:rsidP="00D40FD3">
      <w:pPr>
        <w:pStyle w:val="EX"/>
      </w:pPr>
      <w:r w:rsidRPr="00BD6F46">
        <w:rPr>
          <w:color w:val="000000"/>
        </w:rPr>
        <w:t>[</w:t>
      </w:r>
      <w:r w:rsidR="00A534EA" w:rsidRPr="00BD6F46">
        <w:rPr>
          <w:color w:val="000000"/>
        </w:rPr>
        <w:t>30</w:t>
      </w:r>
      <w:r w:rsidR="00BC4A88">
        <w:rPr>
          <w:color w:val="000000"/>
        </w:rPr>
        <w:t>7</w:t>
      </w:r>
      <w:r w:rsidRPr="00BD6F46">
        <w:rPr>
          <w:color w:val="000000"/>
        </w:rPr>
        <w:t xml:space="preserve">] - </w:t>
      </w:r>
      <w:r w:rsidRPr="00BD6F46">
        <w:t>[370]</w:t>
      </w:r>
      <w:r w:rsidRPr="00BD6F46">
        <w:tab/>
        <w:t>Void</w:t>
      </w:r>
    </w:p>
    <w:p w14:paraId="034D2E66"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2F9B095" w14:textId="77777777" w:rsidR="007112F8" w:rsidRPr="00BD6F46" w:rsidRDefault="007112F8" w:rsidP="007112F8">
      <w:pPr>
        <w:pStyle w:val="EX"/>
      </w:pPr>
      <w:r w:rsidRPr="00BD6F46">
        <w:rPr>
          <w:color w:val="000000"/>
        </w:rPr>
        <w:t xml:space="preserve">[372] - </w:t>
      </w:r>
      <w:r w:rsidRPr="00BD6F46">
        <w:t>[389]</w:t>
      </w:r>
      <w:r w:rsidRPr="00BD6F46">
        <w:tab/>
        <w:t>Void</w:t>
      </w:r>
    </w:p>
    <w:p w14:paraId="7FF8207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D017780"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6C524B6E"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2C24A463"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14C33353"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1F94A3F6" w14:textId="77777777" w:rsidR="00A534EA" w:rsidRPr="00BD6F46" w:rsidRDefault="00A534EA" w:rsidP="007112F8">
      <w:pPr>
        <w:pStyle w:val="EX"/>
        <w:rPr>
          <w:color w:val="000000"/>
        </w:rPr>
      </w:pPr>
      <w:r>
        <w:rPr>
          <w:lang w:eastAsia="zh-CN"/>
        </w:rPr>
        <w:t>[403]</w:t>
      </w:r>
      <w:r>
        <w:rPr>
          <w:lang w:eastAsia="zh-CN"/>
        </w:rPr>
        <w:tab/>
      </w:r>
      <w:r>
        <w:t>IETF RFC 6749: "The OAuth 2.0 Authorization Framework".</w:t>
      </w:r>
    </w:p>
    <w:p w14:paraId="2462DFAC" w14:textId="77777777" w:rsidR="007112F8" w:rsidRPr="00BD6F46" w:rsidRDefault="007112F8" w:rsidP="007112F8">
      <w:pPr>
        <w:pStyle w:val="EX"/>
        <w:rPr>
          <w:color w:val="000000"/>
        </w:rPr>
      </w:pPr>
      <w:r w:rsidRPr="00BD6F46">
        <w:rPr>
          <w:color w:val="000000"/>
        </w:rPr>
        <w:t>[</w:t>
      </w:r>
      <w:r w:rsidR="00A534EA" w:rsidRPr="00BD6F46">
        <w:rPr>
          <w:color w:val="000000"/>
        </w:rPr>
        <w:t>40</w:t>
      </w:r>
      <w:r w:rsidR="00A534EA">
        <w:rPr>
          <w:color w:val="000000"/>
        </w:rPr>
        <w:t>4</w:t>
      </w:r>
      <w:r w:rsidRPr="00BD6F46">
        <w:rPr>
          <w:color w:val="000000"/>
        </w:rPr>
        <w:t>] - [499]</w:t>
      </w:r>
      <w:r w:rsidRPr="00BD6F46">
        <w:rPr>
          <w:color w:val="000000"/>
        </w:rPr>
        <w:tab/>
        <w:t>Void.</w:t>
      </w:r>
    </w:p>
    <w:p w14:paraId="002B9205"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https://github.com/OAI/OpenAPI-Specification/blob/master/versions/3.0.0.md</w:t>
        </w:r>
      </w:hyperlink>
      <w:r w:rsidRPr="00BD6F46">
        <w:t>.</w:t>
      </w:r>
      <w:r w:rsidRPr="00BD6F46">
        <w:rPr>
          <w:rFonts w:eastAsia="Times New Roman"/>
          <w:lang w:val="x-none" w:eastAsia="zh-CN"/>
        </w:rPr>
        <w:t xml:space="preserve"> </w:t>
      </w:r>
    </w:p>
    <w:p w14:paraId="228D76B3" w14:textId="77777777" w:rsidR="007112F8" w:rsidRPr="00BD6F46" w:rsidRDefault="007112F8" w:rsidP="00D40FD3">
      <w:pPr>
        <w:pStyle w:val="EX"/>
      </w:pPr>
      <w:r w:rsidRPr="00BD6F46">
        <w:rPr>
          <w:color w:val="000000"/>
        </w:rPr>
        <w:lastRenderedPageBreak/>
        <w:t>[501] - [599]</w:t>
      </w:r>
      <w:r w:rsidRPr="00BD6F46">
        <w:rPr>
          <w:color w:val="000000"/>
        </w:rPr>
        <w:tab/>
        <w:t>Void.</w:t>
      </w:r>
    </w:p>
    <w:p w14:paraId="280F834D" w14:textId="77777777" w:rsidR="00080512" w:rsidRPr="00BD6F46" w:rsidRDefault="00080512">
      <w:pPr>
        <w:pStyle w:val="Heading1"/>
      </w:pPr>
      <w:bookmarkStart w:id="25" w:name="_Toc20227214"/>
      <w:bookmarkStart w:id="26" w:name="_Toc27749445"/>
      <w:bookmarkStart w:id="27" w:name="_Toc28709372"/>
      <w:bookmarkStart w:id="28" w:name="_Toc44670991"/>
      <w:bookmarkStart w:id="29" w:name="_Toc51918899"/>
      <w:bookmarkStart w:id="30" w:name="_Toc178171811"/>
      <w:r w:rsidRPr="00BD6F46">
        <w:t>3</w:t>
      </w:r>
      <w:r w:rsidRPr="00BD6F46">
        <w:tab/>
        <w:t xml:space="preserve">Definitions, </w:t>
      </w:r>
      <w:r w:rsidR="008028A4" w:rsidRPr="00BD6F46">
        <w:t>symbols and abbreviations</w:t>
      </w:r>
      <w:bookmarkEnd w:id="25"/>
      <w:bookmarkEnd w:id="26"/>
      <w:bookmarkEnd w:id="27"/>
      <w:bookmarkEnd w:id="28"/>
      <w:bookmarkEnd w:id="29"/>
      <w:bookmarkEnd w:id="30"/>
    </w:p>
    <w:p w14:paraId="762CF3C4" w14:textId="77777777" w:rsidR="00080512" w:rsidRPr="00BD6F46" w:rsidRDefault="00080512">
      <w:pPr>
        <w:pStyle w:val="Heading2"/>
      </w:pPr>
      <w:bookmarkStart w:id="31" w:name="_Toc20227215"/>
      <w:bookmarkStart w:id="32" w:name="_Toc27749446"/>
      <w:bookmarkStart w:id="33" w:name="_Toc28709373"/>
      <w:bookmarkStart w:id="34" w:name="_Toc44670992"/>
      <w:bookmarkStart w:id="35" w:name="_Toc51918900"/>
      <w:bookmarkStart w:id="36" w:name="_Toc178171812"/>
      <w:r w:rsidRPr="00BD6F46">
        <w:t>3.1</w:t>
      </w:r>
      <w:r w:rsidRPr="00BD6F46">
        <w:tab/>
        <w:t>Definitions</w:t>
      </w:r>
      <w:bookmarkEnd w:id="31"/>
      <w:bookmarkEnd w:id="32"/>
      <w:bookmarkEnd w:id="33"/>
      <w:bookmarkEnd w:id="34"/>
      <w:bookmarkEnd w:id="35"/>
      <w:bookmarkEnd w:id="36"/>
    </w:p>
    <w:p w14:paraId="35909B64" w14:textId="77777777" w:rsidR="00080512" w:rsidRPr="00BD6F46" w:rsidRDefault="00080512">
      <w:r w:rsidRPr="00BD6F46">
        <w:t xml:space="preserve">For the purposes of the present document, the terms and definitions given in </w:t>
      </w:r>
      <w:bookmarkStart w:id="37" w:name="OLE_LINK6"/>
      <w:bookmarkStart w:id="38" w:name="OLE_LINK7"/>
      <w:bookmarkStart w:id="39" w:name="OLE_LINK8"/>
      <w:r w:rsidR="00DF62CD" w:rsidRPr="00BD6F46">
        <w:t xml:space="preserve">3GPP </w:t>
      </w:r>
      <w:bookmarkEnd w:id="37"/>
      <w:bookmarkEnd w:id="38"/>
      <w:bookmarkEnd w:id="39"/>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07A62878" w14:textId="77777777" w:rsidR="00080512" w:rsidRPr="00BD6F46" w:rsidRDefault="00080512">
      <w:pPr>
        <w:pStyle w:val="Heading2"/>
      </w:pPr>
      <w:bookmarkStart w:id="40" w:name="_Toc20227216"/>
      <w:bookmarkStart w:id="41" w:name="_Toc27749447"/>
      <w:bookmarkStart w:id="42" w:name="_Toc28709374"/>
      <w:bookmarkStart w:id="43" w:name="_Toc44670993"/>
      <w:bookmarkStart w:id="44" w:name="_Toc51918901"/>
      <w:bookmarkStart w:id="45" w:name="_Toc178171813"/>
      <w:r w:rsidRPr="00BD6F46">
        <w:t>3.2</w:t>
      </w:r>
      <w:r w:rsidRPr="00BD6F46">
        <w:tab/>
        <w:t>Symbols</w:t>
      </w:r>
      <w:bookmarkEnd w:id="40"/>
      <w:bookmarkEnd w:id="41"/>
      <w:bookmarkEnd w:id="42"/>
      <w:bookmarkEnd w:id="43"/>
      <w:bookmarkEnd w:id="44"/>
      <w:bookmarkEnd w:id="45"/>
    </w:p>
    <w:p w14:paraId="0C6B2E9B" w14:textId="77777777" w:rsidR="00080512" w:rsidRPr="00BD6F46" w:rsidRDefault="00080512">
      <w:pPr>
        <w:keepNext/>
      </w:pPr>
      <w:r w:rsidRPr="00BD6F46">
        <w:t>For the purposes of the present document, the following symbols apply:</w:t>
      </w:r>
    </w:p>
    <w:p w14:paraId="06E7ADD4" w14:textId="77777777" w:rsidR="00080512" w:rsidRPr="00BD6F46" w:rsidRDefault="00EC0283" w:rsidP="001239DF">
      <w:pPr>
        <w:pStyle w:val="EW"/>
        <w:ind w:left="0" w:firstLine="0"/>
      </w:pPr>
      <w:r>
        <w:t>Nchf</w:t>
      </w:r>
      <w:r>
        <w:tab/>
        <w:t>Service based interface exhibited by CHF.</w:t>
      </w:r>
    </w:p>
    <w:p w14:paraId="0104565E" w14:textId="77777777" w:rsidR="00080512" w:rsidRPr="00BD6F46" w:rsidRDefault="00080512">
      <w:pPr>
        <w:pStyle w:val="Heading2"/>
      </w:pPr>
      <w:bookmarkStart w:id="46" w:name="_Toc20227217"/>
      <w:bookmarkStart w:id="47" w:name="_Toc27749448"/>
      <w:bookmarkStart w:id="48" w:name="_Toc28709375"/>
      <w:bookmarkStart w:id="49" w:name="_Toc44670994"/>
      <w:bookmarkStart w:id="50" w:name="_Toc51918902"/>
      <w:bookmarkStart w:id="51" w:name="_Toc178171814"/>
      <w:r w:rsidRPr="00BD6F46">
        <w:t>3.3</w:t>
      </w:r>
      <w:r w:rsidRPr="00BD6F46">
        <w:tab/>
        <w:t>Abbreviations</w:t>
      </w:r>
      <w:bookmarkEnd w:id="46"/>
      <w:bookmarkEnd w:id="47"/>
      <w:bookmarkEnd w:id="48"/>
      <w:bookmarkEnd w:id="49"/>
      <w:bookmarkEnd w:id="50"/>
      <w:bookmarkEnd w:id="51"/>
    </w:p>
    <w:p w14:paraId="1E71F80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154571B3" w14:textId="77777777" w:rsidR="00EC0283" w:rsidRDefault="00EC0283" w:rsidP="00EC0283">
      <w:pPr>
        <w:pStyle w:val="EW"/>
        <w:keepNext/>
      </w:pPr>
      <w:r>
        <w:t>AF</w:t>
      </w:r>
      <w:r>
        <w:tab/>
        <w:t>Application Function</w:t>
      </w:r>
    </w:p>
    <w:p w14:paraId="2427ABBF" w14:textId="77777777" w:rsidR="005E171C" w:rsidRDefault="00EC0283" w:rsidP="005E171C">
      <w:pPr>
        <w:pStyle w:val="EW"/>
        <w:keepNext/>
      </w:pPr>
      <w:r>
        <w:t>AMF</w:t>
      </w:r>
      <w:r>
        <w:tab/>
        <w:t>Access and Mobility Management Function</w:t>
      </w:r>
    </w:p>
    <w:p w14:paraId="20F473B3" w14:textId="77777777" w:rsidR="00EC0283" w:rsidRDefault="005E171C" w:rsidP="005E171C">
      <w:pPr>
        <w:pStyle w:val="EW"/>
        <w:keepNext/>
      </w:pPr>
      <w:r>
        <w:t>ATSSS</w:t>
      </w:r>
      <w:r>
        <w:tab/>
        <w:t>Access Traffic Steering, Switching, Splitting</w:t>
      </w:r>
    </w:p>
    <w:p w14:paraId="5D0769C9" w14:textId="77777777" w:rsidR="0057228C" w:rsidRDefault="00EC0283" w:rsidP="0057228C">
      <w:pPr>
        <w:pStyle w:val="EW"/>
      </w:pPr>
      <w:r>
        <w:t>CHF</w:t>
      </w:r>
      <w:r>
        <w:tab/>
        <w:t>Charging Function</w:t>
      </w:r>
    </w:p>
    <w:p w14:paraId="00723EB8" w14:textId="77777777" w:rsidR="00EC0283" w:rsidRDefault="0057228C" w:rsidP="0057228C">
      <w:pPr>
        <w:pStyle w:val="EW"/>
      </w:pPr>
      <w:r>
        <w:t>CEF</w:t>
      </w:r>
      <w:r>
        <w:tab/>
        <w:t>Charging Enablement Function</w:t>
      </w:r>
    </w:p>
    <w:p w14:paraId="39DCC9D9" w14:textId="77777777" w:rsidR="00EC0283" w:rsidRDefault="00EC0283" w:rsidP="00EC0283">
      <w:pPr>
        <w:pStyle w:val="EW"/>
      </w:pPr>
      <w:r>
        <w:t>CTF</w:t>
      </w:r>
      <w:r>
        <w:tab/>
        <w:t>Charging Trigger Function</w:t>
      </w:r>
    </w:p>
    <w:p w14:paraId="66385BBA" w14:textId="77777777" w:rsidR="00EC0283" w:rsidRDefault="00EC0283" w:rsidP="00EC0283">
      <w:pPr>
        <w:pStyle w:val="EW"/>
      </w:pPr>
      <w:r>
        <w:t>GPSI</w:t>
      </w:r>
      <w:r>
        <w:tab/>
        <w:t>Generic Public Subscription Identifier</w:t>
      </w:r>
    </w:p>
    <w:p w14:paraId="1B23E855" w14:textId="77777777" w:rsidR="0057228C" w:rsidRDefault="00EC0283" w:rsidP="00EC0283">
      <w:pPr>
        <w:pStyle w:val="EW"/>
      </w:pPr>
      <w:r>
        <w:t>GUAMI</w:t>
      </w:r>
      <w:r>
        <w:tab/>
        <w:t>Globally Unique AMF Identifier</w:t>
      </w:r>
    </w:p>
    <w:p w14:paraId="4B94BEB9" w14:textId="77777777" w:rsidR="00F239C8" w:rsidRDefault="009C16D1" w:rsidP="00F239C8">
      <w:pPr>
        <w:pStyle w:val="EW"/>
      </w:pPr>
      <w:r>
        <w:t>I-SMF</w:t>
      </w:r>
      <w:r>
        <w:tab/>
        <w:t>Intermediate SMF</w:t>
      </w:r>
    </w:p>
    <w:p w14:paraId="2465A1BD" w14:textId="77777777" w:rsidR="009C16D1" w:rsidRDefault="00F239C8" w:rsidP="00F239C8">
      <w:pPr>
        <w:pStyle w:val="EW"/>
      </w:pPr>
      <w:r>
        <w:t>MnS</w:t>
      </w:r>
      <w:r>
        <w:tab/>
        <w:t>Management Service</w:t>
      </w:r>
    </w:p>
    <w:p w14:paraId="69FAA407" w14:textId="77777777" w:rsidR="00EC0283" w:rsidRDefault="00EC0283" w:rsidP="00EC0283">
      <w:pPr>
        <w:pStyle w:val="EW"/>
      </w:pPr>
      <w:r>
        <w:t>NF</w:t>
      </w:r>
      <w:r>
        <w:tab/>
        <w:t>Network Function</w:t>
      </w:r>
    </w:p>
    <w:p w14:paraId="4F738E9D" w14:textId="77777777" w:rsidR="00EC0283" w:rsidRDefault="00EC0283" w:rsidP="00EC0283">
      <w:pPr>
        <w:pStyle w:val="EW"/>
        <w:rPr>
          <w:lang w:eastAsia="zh-CN"/>
        </w:rPr>
      </w:pPr>
      <w:r>
        <w:rPr>
          <w:lang w:eastAsia="zh-CN"/>
        </w:rPr>
        <w:t>PEI</w:t>
      </w:r>
      <w:r>
        <w:rPr>
          <w:lang w:eastAsia="zh-CN"/>
        </w:rPr>
        <w:tab/>
        <w:t>Permanent Equipment Identifier</w:t>
      </w:r>
    </w:p>
    <w:p w14:paraId="1F32F05C" w14:textId="77777777" w:rsidR="00EC0283" w:rsidRDefault="00EC0283" w:rsidP="00EC0283">
      <w:pPr>
        <w:pStyle w:val="EW"/>
        <w:rPr>
          <w:lang w:eastAsia="zh-CN"/>
        </w:rPr>
      </w:pPr>
      <w:r>
        <w:rPr>
          <w:lang w:eastAsia="zh-CN"/>
        </w:rPr>
        <w:t>QBC</w:t>
      </w:r>
      <w:r>
        <w:rPr>
          <w:lang w:eastAsia="zh-CN"/>
        </w:rPr>
        <w:tab/>
        <w:t>QoS flow Based Charging</w:t>
      </w:r>
    </w:p>
    <w:p w14:paraId="003BAC4D" w14:textId="77777777" w:rsidR="00EC0283" w:rsidRDefault="00EC0283" w:rsidP="00EC0283">
      <w:pPr>
        <w:pStyle w:val="EW"/>
      </w:pPr>
      <w:r>
        <w:t>QFI</w:t>
      </w:r>
      <w:r>
        <w:tab/>
        <w:t>QoS Flow Identifier</w:t>
      </w:r>
    </w:p>
    <w:p w14:paraId="0C4DC644" w14:textId="77777777" w:rsidR="0067501E" w:rsidRDefault="0067501E" w:rsidP="00EC0283">
      <w:pPr>
        <w:pStyle w:val="EW"/>
      </w:pPr>
      <w:r w:rsidRPr="009E0DE1">
        <w:t>SMSF</w:t>
      </w:r>
      <w:r w:rsidRPr="009E0DE1">
        <w:tab/>
        <w:t>Short Message Service Function</w:t>
      </w:r>
    </w:p>
    <w:p w14:paraId="1EBBCC57" w14:textId="77777777" w:rsidR="00EC0283" w:rsidRDefault="00EC0283" w:rsidP="00EC0283">
      <w:pPr>
        <w:pStyle w:val="EW"/>
      </w:pPr>
      <w:r>
        <w:t>SMF</w:t>
      </w:r>
      <w:r>
        <w:tab/>
        <w:t>Session Management Function</w:t>
      </w:r>
    </w:p>
    <w:p w14:paraId="259AD8D9" w14:textId="77777777" w:rsidR="00EC0283" w:rsidRDefault="00EC0283" w:rsidP="00EC0283">
      <w:pPr>
        <w:pStyle w:val="EW"/>
      </w:pPr>
      <w:r>
        <w:t>SSC</w:t>
      </w:r>
      <w:r>
        <w:tab/>
        <w:t>Session and Service Continuity</w:t>
      </w:r>
    </w:p>
    <w:p w14:paraId="407DD0B7" w14:textId="77777777" w:rsidR="00EC0283" w:rsidRDefault="00EC0283" w:rsidP="00EC0283">
      <w:pPr>
        <w:pStyle w:val="EW"/>
      </w:pPr>
      <w:r>
        <w:t>SUPI</w:t>
      </w:r>
      <w:r>
        <w:tab/>
        <w:t>Subscription Permanent Identifier</w:t>
      </w:r>
    </w:p>
    <w:p w14:paraId="35BCD070" w14:textId="77777777" w:rsidR="00EC0283" w:rsidRPr="00BD6F46" w:rsidRDefault="00EC0283" w:rsidP="006900CF">
      <w:pPr>
        <w:keepNext/>
      </w:pPr>
    </w:p>
    <w:p w14:paraId="279533A7" w14:textId="77777777" w:rsidR="00142DB1" w:rsidRPr="00BD6F46" w:rsidRDefault="00142DB1" w:rsidP="00DB3EC0">
      <w:pPr>
        <w:pStyle w:val="Heading1"/>
        <w:rPr>
          <w:rFonts w:eastAsia="Times New Roman"/>
        </w:rPr>
      </w:pPr>
      <w:bookmarkStart w:id="52" w:name="_Toc20227218"/>
      <w:bookmarkStart w:id="53" w:name="_Toc27749449"/>
      <w:bookmarkStart w:id="54" w:name="_Toc28709376"/>
      <w:bookmarkStart w:id="55" w:name="_Toc44670995"/>
      <w:bookmarkStart w:id="56" w:name="_Toc51918903"/>
      <w:bookmarkStart w:id="57" w:name="_Toc178171815"/>
      <w:r w:rsidRPr="00BD6F46">
        <w:rPr>
          <w:rFonts w:eastAsia="Times New Roman"/>
        </w:rPr>
        <w:t>4</w:t>
      </w:r>
      <w:r w:rsidRPr="00BD6F46">
        <w:rPr>
          <w:rFonts w:eastAsia="Times New Roman"/>
        </w:rPr>
        <w:tab/>
      </w:r>
      <w:r w:rsidR="00BD5D79" w:rsidRPr="00BD6F46">
        <w:rPr>
          <w:rFonts w:eastAsia="Times New Roman"/>
        </w:rPr>
        <w:t>Overview</w:t>
      </w:r>
      <w:bookmarkEnd w:id="52"/>
      <w:bookmarkEnd w:id="53"/>
      <w:bookmarkEnd w:id="54"/>
      <w:bookmarkEnd w:id="55"/>
      <w:bookmarkEnd w:id="56"/>
      <w:bookmarkEnd w:id="57"/>
    </w:p>
    <w:p w14:paraId="21EB54C7" w14:textId="77777777" w:rsidR="00E44411" w:rsidRPr="00BD6F46" w:rsidRDefault="00E44411" w:rsidP="007F2678">
      <w:pPr>
        <w:pStyle w:val="Heading2"/>
      </w:pPr>
      <w:bookmarkStart w:id="58" w:name="_Toc20227219"/>
      <w:bookmarkStart w:id="59" w:name="_Toc27749450"/>
      <w:bookmarkStart w:id="60" w:name="_Toc28709377"/>
      <w:bookmarkStart w:id="61" w:name="_Toc44670996"/>
      <w:bookmarkStart w:id="62" w:name="_Toc51918904"/>
      <w:bookmarkStart w:id="63" w:name="_Toc178171816"/>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58"/>
      <w:bookmarkEnd w:id="59"/>
      <w:bookmarkEnd w:id="60"/>
      <w:bookmarkEnd w:id="61"/>
      <w:bookmarkEnd w:id="62"/>
      <w:bookmarkEnd w:id="63"/>
    </w:p>
    <w:p w14:paraId="5C20183A"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564E6347"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18437E73" w14:textId="77777777" w:rsidR="00E44411" w:rsidRPr="00BD6F46" w:rsidRDefault="00E44411" w:rsidP="008D79D4">
      <w:pPr>
        <w:keepNext/>
        <w:jc w:val="center"/>
      </w:pPr>
    </w:p>
    <w:p w14:paraId="7056CB94" w14:textId="77777777" w:rsidR="008071B1" w:rsidRPr="00BD6F46" w:rsidRDefault="008071B1" w:rsidP="00B3313B">
      <w:pPr>
        <w:pStyle w:val="TH"/>
        <w:rPr>
          <w:lang w:eastAsia="zh-CN"/>
        </w:rPr>
      </w:pPr>
      <w:r w:rsidRPr="00BD6F46">
        <w:object w:dxaOrig="7231" w:dyaOrig="3015" w14:anchorId="4EA9365D">
          <v:shape id="_x0000_i1027" type="#_x0000_t75" style="width:362.15pt;height:150.45pt" o:ole="">
            <v:imagedata r:id="rId12" o:title=""/>
          </v:shape>
          <o:OLEObject Type="Embed" ProgID="Visio.Drawing.11" ShapeID="_x0000_i1027" DrawAspect="Content" ObjectID="_1788784630" r:id="rId13"/>
        </w:object>
      </w:r>
    </w:p>
    <w:p w14:paraId="4CCCE9BF"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6C301D53" w14:textId="77777777" w:rsidR="00E44411" w:rsidRPr="007F2678" w:rsidRDefault="00E44411" w:rsidP="007F2678">
      <w:pPr>
        <w:pStyle w:val="Heading2"/>
      </w:pPr>
      <w:bookmarkStart w:id="64" w:name="_Toc20227220"/>
      <w:bookmarkStart w:id="65" w:name="_Toc27749451"/>
      <w:bookmarkStart w:id="66" w:name="_Toc28709378"/>
      <w:bookmarkStart w:id="67" w:name="_Toc44670997"/>
      <w:bookmarkStart w:id="68" w:name="_Toc51918905"/>
      <w:bookmarkStart w:id="69" w:name="_Toc178171817"/>
      <w:r w:rsidRPr="00BD6F46">
        <w:t>4.</w:t>
      </w:r>
      <w:r w:rsidR="00A46B20" w:rsidRPr="00BD6F46">
        <w:t>2</w:t>
      </w:r>
      <w:r w:rsidRPr="007F2678">
        <w:tab/>
        <w:t xml:space="preserve">Network </w:t>
      </w:r>
      <w:r w:rsidR="00AC0D3E">
        <w:t>f</w:t>
      </w:r>
      <w:r w:rsidR="00AC0D3E" w:rsidRPr="007F2678">
        <w:t>unctions</w:t>
      </w:r>
      <w:bookmarkEnd w:id="64"/>
      <w:bookmarkEnd w:id="65"/>
      <w:bookmarkEnd w:id="66"/>
      <w:bookmarkEnd w:id="67"/>
      <w:bookmarkEnd w:id="68"/>
      <w:bookmarkEnd w:id="69"/>
    </w:p>
    <w:p w14:paraId="0CE1EA4C" w14:textId="77777777" w:rsidR="00E44411" w:rsidRPr="00BD6F46" w:rsidRDefault="00E44411" w:rsidP="007F2678">
      <w:pPr>
        <w:pStyle w:val="Heading3"/>
      </w:pPr>
      <w:bookmarkStart w:id="70" w:name="_Toc20227221"/>
      <w:bookmarkStart w:id="71" w:name="_Toc27749452"/>
      <w:bookmarkStart w:id="72" w:name="_Toc28709379"/>
      <w:bookmarkStart w:id="73" w:name="_Toc44670998"/>
      <w:bookmarkStart w:id="74" w:name="_Toc51918906"/>
      <w:bookmarkStart w:id="75" w:name="_Toc178171818"/>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70"/>
      <w:bookmarkEnd w:id="71"/>
      <w:bookmarkEnd w:id="72"/>
      <w:bookmarkEnd w:id="73"/>
      <w:bookmarkEnd w:id="74"/>
      <w:bookmarkEnd w:id="75"/>
    </w:p>
    <w:p w14:paraId="51E623E0"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04FB200C" w14:textId="77777777" w:rsidR="00E44411" w:rsidRPr="00BD6F46" w:rsidRDefault="00E44411" w:rsidP="00E44411">
      <w:pPr>
        <w:pStyle w:val="B1"/>
      </w:pPr>
      <w:r w:rsidRPr="00BD6F46">
        <w:t>-</w:t>
      </w:r>
      <w:r w:rsidRPr="00BD6F46">
        <w:tab/>
      </w:r>
      <w:r w:rsidR="00B219EC" w:rsidRPr="00BD6F46">
        <w:t>Q</w:t>
      </w:r>
      <w:r w:rsidRPr="00BD6F46">
        <w:rPr>
          <w:rFonts w:hint="eastAsia"/>
        </w:rPr>
        <w:t>uota;</w:t>
      </w:r>
    </w:p>
    <w:p w14:paraId="31090D67" w14:textId="77777777" w:rsidR="00E44411" w:rsidRPr="00BD6F46" w:rsidRDefault="00E44411" w:rsidP="00E44411">
      <w:pPr>
        <w:pStyle w:val="B1"/>
      </w:pPr>
      <w:r w:rsidRPr="00BD6F46">
        <w:t>-</w:t>
      </w:r>
      <w:r w:rsidRPr="00BD6F46">
        <w:tab/>
      </w:r>
      <w:r w:rsidR="00B219EC" w:rsidRPr="00BD6F46">
        <w:t>R</w:t>
      </w:r>
      <w:r w:rsidRPr="00BD6F46">
        <w:t>e-authorisation triggers</w:t>
      </w:r>
      <w:r w:rsidRPr="00BD6F46">
        <w:rPr>
          <w:rFonts w:hint="eastAsia"/>
        </w:rPr>
        <w:t>;</w:t>
      </w:r>
    </w:p>
    <w:p w14:paraId="4354063A" w14:textId="77777777" w:rsidR="00E44411" w:rsidRPr="00BD6F46" w:rsidRDefault="00E44411" w:rsidP="00E44411">
      <w:pPr>
        <w:pStyle w:val="B1"/>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097FC8CC" w14:textId="77777777" w:rsidR="00E44411" w:rsidRPr="00BD6F46" w:rsidRDefault="00E44411" w:rsidP="00E44411">
      <w:pPr>
        <w:pStyle w:val="B1"/>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646F8E7" w14:textId="77777777" w:rsidR="00E44411" w:rsidRPr="00BD6F46" w:rsidRDefault="00E44411" w:rsidP="00E44411">
      <w:pPr>
        <w:pStyle w:val="B1"/>
      </w:pPr>
      <w:r w:rsidRPr="00BD6F46">
        <w:t>-</w:t>
      </w:r>
      <w:r w:rsidRPr="00BD6F46">
        <w:tab/>
        <w:t>CDRs generation</w:t>
      </w:r>
      <w:r w:rsidRPr="00BD6F46">
        <w:rPr>
          <w:rFonts w:hint="eastAsia"/>
        </w:rPr>
        <w:t>.</w:t>
      </w:r>
    </w:p>
    <w:p w14:paraId="6BC771A2" w14:textId="77777777" w:rsidR="00E44411" w:rsidRPr="00BD6F46" w:rsidRDefault="00E44411" w:rsidP="007F2678">
      <w:pPr>
        <w:pStyle w:val="Heading3"/>
      </w:pPr>
      <w:bookmarkStart w:id="76" w:name="_Toc20227222"/>
      <w:bookmarkStart w:id="77" w:name="_Toc27749453"/>
      <w:bookmarkStart w:id="78" w:name="_Toc28709380"/>
      <w:bookmarkStart w:id="79" w:name="_Toc44670999"/>
      <w:bookmarkStart w:id="80" w:name="_Toc51918907"/>
      <w:bookmarkStart w:id="81" w:name="_Toc178171819"/>
      <w:r w:rsidRPr="00BD6F46">
        <w:t>4.</w:t>
      </w:r>
      <w:r w:rsidR="00A46B20" w:rsidRPr="00BD6F46">
        <w:t>2</w:t>
      </w:r>
      <w:r w:rsidRPr="00BD6F46">
        <w:t>.2</w:t>
      </w:r>
      <w:r w:rsidRPr="00BD6F46">
        <w:tab/>
        <w:t>NF Service Consumers</w:t>
      </w:r>
      <w:bookmarkEnd w:id="76"/>
      <w:bookmarkEnd w:id="77"/>
      <w:bookmarkEnd w:id="78"/>
      <w:bookmarkEnd w:id="79"/>
      <w:bookmarkEnd w:id="80"/>
      <w:bookmarkEnd w:id="81"/>
    </w:p>
    <w:p w14:paraId="5D5F4B23"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2BD25E26" w14:textId="77777777" w:rsidR="00E44411" w:rsidRPr="00BD6F46" w:rsidRDefault="00E44411" w:rsidP="00E44411">
      <w:pPr>
        <w:pStyle w:val="B1"/>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072A8E1" w14:textId="77777777" w:rsidR="00E44411" w:rsidRPr="00BD6F46" w:rsidRDefault="00E44411" w:rsidP="00E44411">
      <w:pPr>
        <w:pStyle w:val="B1"/>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09C587BF" w14:textId="77777777" w:rsidR="00E44411" w:rsidRPr="00BD6F46" w:rsidRDefault="00E44411" w:rsidP="00E44411">
      <w:pPr>
        <w:pStyle w:val="B1"/>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79F57337" w14:textId="77777777" w:rsidR="0062554A" w:rsidRPr="00BD6F46" w:rsidRDefault="0062554A" w:rsidP="0062554A">
      <w:pPr>
        <w:pStyle w:val="Heading1"/>
      </w:pPr>
      <w:bookmarkStart w:id="82" w:name="_Toc20227223"/>
      <w:bookmarkStart w:id="83" w:name="_Toc27749454"/>
      <w:bookmarkStart w:id="84" w:name="_Toc28709381"/>
      <w:bookmarkStart w:id="85" w:name="_Toc44671000"/>
      <w:bookmarkStart w:id="86" w:name="_Toc51918908"/>
      <w:bookmarkStart w:id="87" w:name="_Toc178171820"/>
      <w:r w:rsidRPr="00BD6F46">
        <w:t>5</w:t>
      </w:r>
      <w:r w:rsidRPr="00BD6F46">
        <w:tab/>
        <w:t>Services offered by the CHF</w:t>
      </w:r>
      <w:bookmarkEnd w:id="82"/>
      <w:bookmarkEnd w:id="83"/>
      <w:bookmarkEnd w:id="84"/>
      <w:bookmarkEnd w:id="85"/>
      <w:bookmarkEnd w:id="86"/>
      <w:bookmarkEnd w:id="87"/>
    </w:p>
    <w:p w14:paraId="5851F419" w14:textId="77777777" w:rsidR="0062554A" w:rsidRPr="00BD6F46" w:rsidRDefault="0062554A" w:rsidP="0062554A">
      <w:pPr>
        <w:pStyle w:val="Heading2"/>
      </w:pPr>
      <w:bookmarkStart w:id="88" w:name="_Toc20227224"/>
      <w:bookmarkStart w:id="89" w:name="_Toc27749455"/>
      <w:bookmarkStart w:id="90" w:name="_Toc28709382"/>
      <w:bookmarkStart w:id="91" w:name="_Toc44671001"/>
      <w:bookmarkStart w:id="92" w:name="_Toc51918909"/>
      <w:bookmarkStart w:id="93" w:name="_Toc178171821"/>
      <w:r w:rsidRPr="00BD6F46">
        <w:t>5.1</w:t>
      </w:r>
      <w:r w:rsidRPr="00BD6F46">
        <w:tab/>
        <w:t>Introduction</w:t>
      </w:r>
      <w:bookmarkEnd w:id="88"/>
      <w:bookmarkEnd w:id="89"/>
      <w:bookmarkEnd w:id="90"/>
      <w:bookmarkEnd w:id="91"/>
      <w:bookmarkEnd w:id="92"/>
      <w:bookmarkEnd w:id="93"/>
    </w:p>
    <w:p w14:paraId="5B0E4B4E" w14:textId="77777777" w:rsidR="008158A3" w:rsidRPr="00BD6F46" w:rsidRDefault="008158A3" w:rsidP="008158A3">
      <w:pPr>
        <w:rPr>
          <w:lang w:val="en-US"/>
        </w:rPr>
      </w:pPr>
      <w:r w:rsidRPr="00BD6F46">
        <w:rPr>
          <w:lang w:val="en-US"/>
        </w:rPr>
        <w:t xml:space="preserve">The following services are provided by the CHF. </w:t>
      </w:r>
    </w:p>
    <w:p w14:paraId="4E6BE293" w14:textId="77777777" w:rsidR="008158A3" w:rsidRPr="00BD6F46" w:rsidRDefault="008158A3" w:rsidP="008158A3">
      <w:pPr>
        <w:pStyle w:val="TH"/>
      </w:pPr>
      <w:r w:rsidRPr="00BD6F46">
        <w:lastRenderedPageBreak/>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3F61D99A" w14:textId="77777777" w:rsidTr="00D97743">
        <w:trPr>
          <w:cantSplit/>
          <w:trHeight w:val="241"/>
          <w:tblHeader/>
        </w:trPr>
        <w:tc>
          <w:tcPr>
            <w:tcW w:w="2518" w:type="dxa"/>
          </w:tcPr>
          <w:p w14:paraId="1BE0092E" w14:textId="77777777" w:rsidR="008158A3" w:rsidRPr="00BD6F46" w:rsidRDefault="008158A3" w:rsidP="00D97743">
            <w:pPr>
              <w:pStyle w:val="TAH"/>
            </w:pPr>
            <w:r w:rsidRPr="00BD6F46">
              <w:t>Service Name</w:t>
            </w:r>
          </w:p>
        </w:tc>
        <w:tc>
          <w:tcPr>
            <w:tcW w:w="4394" w:type="dxa"/>
          </w:tcPr>
          <w:p w14:paraId="7CCCF323" w14:textId="77777777" w:rsidR="008158A3" w:rsidRPr="00BD6F46" w:rsidRDefault="008158A3" w:rsidP="00D97743">
            <w:pPr>
              <w:pStyle w:val="TAH"/>
            </w:pPr>
            <w:r w:rsidRPr="00BD6F46">
              <w:t>Description</w:t>
            </w:r>
          </w:p>
        </w:tc>
        <w:tc>
          <w:tcPr>
            <w:tcW w:w="1560" w:type="dxa"/>
          </w:tcPr>
          <w:p w14:paraId="5D988637" w14:textId="77777777" w:rsidR="008158A3" w:rsidRPr="00BD6F46" w:rsidRDefault="008158A3" w:rsidP="00D97743">
            <w:pPr>
              <w:pStyle w:val="TAH"/>
            </w:pPr>
            <w:r w:rsidRPr="00BD6F46">
              <w:t>Consumer</w:t>
            </w:r>
          </w:p>
        </w:tc>
      </w:tr>
      <w:tr w:rsidR="008158A3" w:rsidRPr="00BD6F46" w14:paraId="48574FB8" w14:textId="77777777" w:rsidTr="00D97743">
        <w:trPr>
          <w:cantSplit/>
          <w:trHeight w:val="241"/>
        </w:trPr>
        <w:tc>
          <w:tcPr>
            <w:tcW w:w="2518" w:type="dxa"/>
          </w:tcPr>
          <w:p w14:paraId="27E5B8D2" w14:textId="77777777" w:rsidR="008158A3" w:rsidRPr="00BD6F46" w:rsidRDefault="008158A3" w:rsidP="00D97743">
            <w:pPr>
              <w:pStyle w:val="TAL"/>
              <w:rPr>
                <w:b/>
                <w:lang w:eastAsia="zh-CN"/>
              </w:rPr>
            </w:pPr>
            <w:r w:rsidRPr="00BD6F46">
              <w:t>Nchf_ConvergedCharging service</w:t>
            </w:r>
          </w:p>
        </w:tc>
        <w:tc>
          <w:tcPr>
            <w:tcW w:w="4394" w:type="dxa"/>
          </w:tcPr>
          <w:p w14:paraId="32F01BE5"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406ADE3B"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94C5D">
              <w:rPr>
                <w:lang w:eastAsia="zh-CN"/>
              </w:rPr>
              <w:t>CEF,</w:t>
            </w:r>
          </w:p>
          <w:p w14:paraId="5EDC668E" w14:textId="77777777" w:rsidR="008158A3" w:rsidRPr="00BD6F46" w:rsidRDefault="00994C5D" w:rsidP="00994C5D">
            <w:pPr>
              <w:pStyle w:val="TAC"/>
              <w:rPr>
                <w:lang w:eastAsia="zh-CN"/>
              </w:rPr>
            </w:pPr>
            <w:r>
              <w:rPr>
                <w:lang w:eastAsia="zh-CN"/>
              </w:rPr>
              <w:t xml:space="preserve"> MnS Producer</w:t>
            </w:r>
          </w:p>
        </w:tc>
      </w:tr>
      <w:tr w:rsidR="009F552C" w:rsidRPr="00BD6F46" w14:paraId="488179B9" w14:textId="77777777" w:rsidTr="00D97743">
        <w:trPr>
          <w:cantSplit/>
          <w:trHeight w:val="241"/>
        </w:trPr>
        <w:tc>
          <w:tcPr>
            <w:tcW w:w="2518" w:type="dxa"/>
          </w:tcPr>
          <w:p w14:paraId="589A2287"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2C2B8955"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1D405820" w14:textId="77777777" w:rsidR="009F552C" w:rsidRPr="00BD6F46" w:rsidRDefault="009F552C" w:rsidP="009F552C">
            <w:pPr>
              <w:pStyle w:val="TAC"/>
              <w:rPr>
                <w:lang w:eastAsia="zh-CN"/>
              </w:rPr>
            </w:pPr>
            <w:r>
              <w:rPr>
                <w:rFonts w:hint="eastAsia"/>
                <w:lang w:eastAsia="zh-CN"/>
              </w:rPr>
              <w:t>SMF</w:t>
            </w:r>
          </w:p>
        </w:tc>
      </w:tr>
      <w:tr w:rsidR="008158A3" w:rsidRPr="00BD6F46" w14:paraId="312F72D7" w14:textId="77777777" w:rsidTr="00D97743">
        <w:trPr>
          <w:cantSplit/>
          <w:trHeight w:val="241"/>
        </w:trPr>
        <w:tc>
          <w:tcPr>
            <w:tcW w:w="2518" w:type="dxa"/>
          </w:tcPr>
          <w:p w14:paraId="2A278D98" w14:textId="77777777" w:rsidR="008158A3" w:rsidRPr="00BD6F46" w:rsidRDefault="008158A3" w:rsidP="00D97743">
            <w:pPr>
              <w:pStyle w:val="TAL"/>
              <w:rPr>
                <w:lang w:eastAsia="zh-CN"/>
              </w:rPr>
            </w:pPr>
            <w:r w:rsidRPr="00BD6F46">
              <w:t>Nchf_SpendingLimitControl</w:t>
            </w:r>
          </w:p>
        </w:tc>
        <w:tc>
          <w:tcPr>
            <w:tcW w:w="4394" w:type="dxa"/>
          </w:tcPr>
          <w:p w14:paraId="4A6FBC76"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3B9DD635" w14:textId="77777777" w:rsidR="008158A3" w:rsidRPr="00BD6F46" w:rsidRDefault="008158A3" w:rsidP="00D97743">
            <w:pPr>
              <w:pStyle w:val="TAC"/>
              <w:rPr>
                <w:lang w:eastAsia="zh-CN"/>
              </w:rPr>
            </w:pPr>
            <w:r w:rsidRPr="00BD6F46">
              <w:rPr>
                <w:lang w:eastAsia="zh-CN"/>
              </w:rPr>
              <w:t>PCF</w:t>
            </w:r>
          </w:p>
        </w:tc>
      </w:tr>
    </w:tbl>
    <w:p w14:paraId="045575CE" w14:textId="77777777" w:rsidR="008158A3" w:rsidRPr="00BD6F46" w:rsidRDefault="008158A3" w:rsidP="008158A3">
      <w:pPr>
        <w:rPr>
          <w:lang w:val="en-US"/>
        </w:rPr>
      </w:pPr>
    </w:p>
    <w:p w14:paraId="5D950F30"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A749CD9" w14:textId="77777777" w:rsidR="0062554A" w:rsidRPr="00BD6F46" w:rsidRDefault="0062554A" w:rsidP="0062554A">
      <w:pPr>
        <w:pStyle w:val="Heading2"/>
      </w:pPr>
      <w:bookmarkStart w:id="94" w:name="_Toc20227225"/>
      <w:bookmarkStart w:id="95" w:name="_Toc27749456"/>
      <w:bookmarkStart w:id="96" w:name="_Toc28709383"/>
      <w:bookmarkStart w:id="97" w:name="_Toc44671002"/>
      <w:bookmarkStart w:id="98" w:name="_Toc51918910"/>
      <w:bookmarkStart w:id="99" w:name="_Toc178171822"/>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94"/>
      <w:bookmarkEnd w:id="95"/>
      <w:bookmarkEnd w:id="96"/>
      <w:bookmarkEnd w:id="97"/>
      <w:bookmarkEnd w:id="98"/>
      <w:bookmarkEnd w:id="99"/>
    </w:p>
    <w:p w14:paraId="26B206B4" w14:textId="77777777" w:rsidR="0062554A" w:rsidRPr="00BD6F46" w:rsidRDefault="0062554A" w:rsidP="0062554A">
      <w:pPr>
        <w:pStyle w:val="Heading3"/>
      </w:pPr>
      <w:bookmarkStart w:id="100" w:name="_Toc20227226"/>
      <w:bookmarkStart w:id="101" w:name="_Toc27749457"/>
      <w:bookmarkStart w:id="102" w:name="_Toc28709384"/>
      <w:bookmarkStart w:id="103" w:name="_Toc44671003"/>
      <w:bookmarkStart w:id="104" w:name="_Toc51918911"/>
      <w:bookmarkStart w:id="105" w:name="_Toc178171823"/>
      <w:r w:rsidRPr="00BD6F46">
        <w:t>5.2.1</w:t>
      </w:r>
      <w:r w:rsidRPr="00BD6F46">
        <w:tab/>
        <w:t xml:space="preserve">Service </w:t>
      </w:r>
      <w:r w:rsidR="005B2AB3">
        <w:t>d</w:t>
      </w:r>
      <w:r w:rsidR="005B2AB3" w:rsidRPr="00BD6F46">
        <w:t>escription</w:t>
      </w:r>
      <w:bookmarkEnd w:id="100"/>
      <w:bookmarkEnd w:id="101"/>
      <w:bookmarkEnd w:id="102"/>
      <w:bookmarkEnd w:id="103"/>
      <w:bookmarkEnd w:id="104"/>
      <w:bookmarkEnd w:id="105"/>
    </w:p>
    <w:p w14:paraId="16B7E103"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273FFDB8" w14:textId="77777777" w:rsidR="00633EB0" w:rsidRPr="00BD6F46" w:rsidRDefault="00633EB0" w:rsidP="00633EB0">
      <w:r w:rsidRPr="00BD6F46">
        <w:rPr>
          <w:rFonts w:hint="eastAsia"/>
          <w:lang w:eastAsia="zh-CN"/>
        </w:rPr>
        <w:t xml:space="preserve">It </w:t>
      </w:r>
      <w:r w:rsidRPr="00BD6F46">
        <w:t>includes the following functionalities:</w:t>
      </w:r>
    </w:p>
    <w:p w14:paraId="5CF53636" w14:textId="77777777" w:rsidR="00633EB0" w:rsidRPr="00BD6F46" w:rsidRDefault="00633EB0" w:rsidP="008D79D4">
      <w:pPr>
        <w:pStyle w:val="B1"/>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462DA290" w14:textId="77777777" w:rsidR="00633EB0" w:rsidRPr="00BD6F46" w:rsidRDefault="00633EB0" w:rsidP="008D79D4">
      <w:pPr>
        <w:pStyle w:val="B1"/>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5FC24C32" w14:textId="77777777" w:rsidR="00633EB0" w:rsidRPr="00BD6F46" w:rsidRDefault="00633EB0" w:rsidP="008D79D4">
      <w:pPr>
        <w:pStyle w:val="B1"/>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3BF20ADB" w14:textId="77777777" w:rsidR="00633EB0" w:rsidRPr="00BD6F46" w:rsidRDefault="00633EB0" w:rsidP="008D79D4">
      <w:pPr>
        <w:pStyle w:val="B1"/>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F975497" w14:textId="77777777" w:rsidR="0062554A" w:rsidRPr="00BD6F46" w:rsidRDefault="00633EB0" w:rsidP="008D79D4">
      <w:pPr>
        <w:pStyle w:val="B1"/>
      </w:pPr>
      <w:r w:rsidRPr="00BD6F46">
        <w:rPr>
          <w:rFonts w:hint="eastAsia"/>
          <w:lang w:eastAsia="zh-CN"/>
        </w:rPr>
        <w:t>-</w:t>
      </w:r>
      <w:r w:rsidRPr="00BD6F46">
        <w:rPr>
          <w:rFonts w:hint="eastAsia"/>
          <w:lang w:eastAsia="zh-CN"/>
        </w:rPr>
        <w:tab/>
        <w:t>C</w:t>
      </w:r>
      <w:r w:rsidRPr="00BD6F46">
        <w:t>harging information record generation</w:t>
      </w:r>
    </w:p>
    <w:p w14:paraId="7B95074F" w14:textId="77777777" w:rsidR="00E44411" w:rsidRPr="007F2678" w:rsidRDefault="0062554A" w:rsidP="00E44411">
      <w:pPr>
        <w:pStyle w:val="Heading3"/>
      </w:pPr>
      <w:bookmarkStart w:id="106" w:name="_Toc20227227"/>
      <w:bookmarkStart w:id="107" w:name="_Toc27749458"/>
      <w:bookmarkStart w:id="108" w:name="_Toc28709385"/>
      <w:bookmarkStart w:id="109" w:name="_Toc44671004"/>
      <w:bookmarkStart w:id="110" w:name="_Toc51918912"/>
      <w:bookmarkStart w:id="111" w:name="_Toc178171824"/>
      <w:r w:rsidRPr="007F2678">
        <w:t>5.2.2</w:t>
      </w:r>
      <w:r w:rsidR="00E44411" w:rsidRPr="007F2678">
        <w:tab/>
        <w:t xml:space="preserve">Service </w:t>
      </w:r>
      <w:r w:rsidR="005B2AB3">
        <w:t>o</w:t>
      </w:r>
      <w:r w:rsidR="005B2AB3" w:rsidRPr="007F2678">
        <w:t>perations</w:t>
      </w:r>
      <w:bookmarkEnd w:id="106"/>
      <w:bookmarkEnd w:id="107"/>
      <w:bookmarkEnd w:id="108"/>
      <w:bookmarkEnd w:id="109"/>
      <w:bookmarkEnd w:id="110"/>
      <w:bookmarkEnd w:id="111"/>
    </w:p>
    <w:p w14:paraId="1F465577" w14:textId="77777777" w:rsidR="00E44411" w:rsidRPr="00BD6F46" w:rsidRDefault="003561F0" w:rsidP="00E44411">
      <w:pPr>
        <w:pStyle w:val="Heading4"/>
        <w:rPr>
          <w:lang w:eastAsia="zh-CN"/>
        </w:rPr>
      </w:pPr>
      <w:bookmarkStart w:id="112" w:name="_Toc20227228"/>
      <w:bookmarkStart w:id="113" w:name="_Toc27749459"/>
      <w:bookmarkStart w:id="114" w:name="_Toc28709386"/>
      <w:bookmarkStart w:id="115" w:name="_Toc44671005"/>
      <w:bookmarkStart w:id="116" w:name="_Toc51918913"/>
      <w:bookmarkStart w:id="117" w:name="_Toc178171825"/>
      <w:r w:rsidRPr="00BD6F46">
        <w:rPr>
          <w:lang w:val="en-US" w:eastAsia="zh-CN"/>
        </w:rPr>
        <w:t>5.2.2</w:t>
      </w:r>
      <w:r w:rsidR="00E44411" w:rsidRPr="00BD6F46">
        <w:t>.1</w:t>
      </w:r>
      <w:r w:rsidR="00E44411" w:rsidRPr="00BD6F46">
        <w:tab/>
        <w:t>Introduction</w:t>
      </w:r>
      <w:bookmarkEnd w:id="112"/>
      <w:bookmarkEnd w:id="113"/>
      <w:bookmarkEnd w:id="114"/>
      <w:bookmarkEnd w:id="115"/>
      <w:bookmarkEnd w:id="116"/>
      <w:bookmarkEnd w:id="117"/>
    </w:p>
    <w:p w14:paraId="68498221"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rsidR="00EE6F02" w:rsidRPr="00BD6F46">
        <w:fldChar w:fldCharType="begin"/>
      </w:r>
      <w:r w:rsidR="00EE6F02" w:rsidRPr="00BD6F46">
        <w:instrText xml:space="preserve"> SEQ Table \* ARABIC </w:instrText>
      </w:r>
      <w:r w:rsidR="00EE6F02" w:rsidRPr="00BD6F46">
        <w:fldChar w:fldCharType="separate"/>
      </w:r>
      <w:r w:rsidR="00EE6F02" w:rsidRPr="00BD6F46">
        <w:rPr>
          <w:noProof/>
        </w:rPr>
        <w:t>1</w:t>
      </w:r>
      <w:r w:rsidR="00EE6F02" w:rsidRPr="00BD6F46">
        <w:fldChar w:fldCharType="end"/>
      </w:r>
      <w:r w:rsidRPr="00BD6F46">
        <w:t>.</w:t>
      </w:r>
    </w:p>
    <w:p w14:paraId="67122C43" w14:textId="77777777" w:rsidR="00E44411" w:rsidRPr="00BD6F46" w:rsidRDefault="00E44411" w:rsidP="00E44411">
      <w:pPr>
        <w:pStyle w:val="TH"/>
      </w:pPr>
      <w:r w:rsidRPr="00BD6F46">
        <w:lastRenderedPageBreak/>
        <w:t xml:space="preserve">Table </w:t>
      </w:r>
      <w:r w:rsidR="003561F0" w:rsidRPr="00BD6F46">
        <w:rPr>
          <w:lang w:val="en-US" w:eastAsia="zh-CN"/>
        </w:rPr>
        <w:t>5.2.2</w:t>
      </w:r>
      <w:r w:rsidRPr="00BD6F46">
        <w:t>.1</w:t>
      </w:r>
      <w:r w:rsidR="00EE6F02" w:rsidRPr="00BD6F46">
        <w:t>-</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4571D46" w14:textId="77777777" w:rsidTr="00FD5B48">
        <w:tc>
          <w:tcPr>
            <w:tcW w:w="3109" w:type="dxa"/>
            <w:shd w:val="clear" w:color="auto" w:fill="D9D9D9"/>
          </w:tcPr>
          <w:p w14:paraId="3F390558"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098ED63E" w14:textId="77777777" w:rsidR="003D444C" w:rsidRPr="00BD6F46" w:rsidRDefault="003D444C" w:rsidP="00790418">
            <w:pPr>
              <w:pStyle w:val="TAH"/>
            </w:pPr>
            <w:r w:rsidRPr="00BD6F46">
              <w:t>Description</w:t>
            </w:r>
          </w:p>
        </w:tc>
        <w:tc>
          <w:tcPr>
            <w:tcW w:w="1845" w:type="dxa"/>
            <w:shd w:val="clear" w:color="auto" w:fill="D9D9D9"/>
          </w:tcPr>
          <w:p w14:paraId="47BDB0C3" w14:textId="77777777" w:rsidR="003D444C" w:rsidRPr="00BD6F46" w:rsidRDefault="003D444C" w:rsidP="00790418">
            <w:pPr>
              <w:pStyle w:val="TAH"/>
            </w:pPr>
            <w:r w:rsidRPr="00BD6F46">
              <w:t>Initiated by</w:t>
            </w:r>
          </w:p>
        </w:tc>
        <w:tc>
          <w:tcPr>
            <w:tcW w:w="1747" w:type="dxa"/>
            <w:shd w:val="clear" w:color="auto" w:fill="D9D9D9"/>
          </w:tcPr>
          <w:p w14:paraId="5332F112"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3BDBAAF4" w14:textId="77777777" w:rsidTr="008A5C32">
        <w:trPr>
          <w:trHeight w:val="435"/>
        </w:trPr>
        <w:tc>
          <w:tcPr>
            <w:tcW w:w="3109" w:type="dxa"/>
            <w:vMerge w:val="restart"/>
            <w:shd w:val="clear" w:color="auto" w:fill="auto"/>
          </w:tcPr>
          <w:p w14:paraId="7D0AE92F"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26A0995A"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7A27CD1C"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63F4ACF2" w14:textId="77777777" w:rsidR="008A5C32" w:rsidRPr="00BD6F46" w:rsidRDefault="008A5C32" w:rsidP="00790418">
            <w:pPr>
              <w:pStyle w:val="TAC"/>
            </w:pPr>
            <w:r w:rsidRPr="00BD6F46">
              <w:t>NF consumer</w:t>
            </w:r>
          </w:p>
        </w:tc>
        <w:tc>
          <w:tcPr>
            <w:tcW w:w="1747" w:type="dxa"/>
          </w:tcPr>
          <w:p w14:paraId="3C9BB0D5"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462E0BAA" w14:textId="77777777" w:rsidTr="00FD5B48">
        <w:trPr>
          <w:trHeight w:val="434"/>
        </w:trPr>
        <w:tc>
          <w:tcPr>
            <w:tcW w:w="3109" w:type="dxa"/>
            <w:vMerge/>
            <w:shd w:val="clear" w:color="auto" w:fill="auto"/>
          </w:tcPr>
          <w:p w14:paraId="753A28BB" w14:textId="77777777" w:rsidR="008A5C32" w:rsidRPr="00BD6F46" w:rsidRDefault="008A5C32" w:rsidP="00790418">
            <w:pPr>
              <w:pStyle w:val="TAC"/>
              <w:jc w:val="left"/>
            </w:pPr>
          </w:p>
        </w:tc>
        <w:tc>
          <w:tcPr>
            <w:tcW w:w="2918" w:type="dxa"/>
          </w:tcPr>
          <w:p w14:paraId="533982D2"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605C99EA" w14:textId="77777777" w:rsidR="008A5C32" w:rsidRPr="00BD6F46" w:rsidRDefault="008A5C32" w:rsidP="00790418">
            <w:pPr>
              <w:pStyle w:val="TAC"/>
            </w:pPr>
          </w:p>
        </w:tc>
        <w:tc>
          <w:tcPr>
            <w:tcW w:w="1747" w:type="dxa"/>
          </w:tcPr>
          <w:p w14:paraId="5B8987DD"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1A2CECA3" w14:textId="77777777" w:rsidTr="00FD5B48">
        <w:tc>
          <w:tcPr>
            <w:tcW w:w="3109" w:type="dxa"/>
            <w:shd w:val="clear" w:color="auto" w:fill="auto"/>
          </w:tcPr>
          <w:p w14:paraId="6F82658D"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787EC888"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32E0026B"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56C983D5"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0BD36EBB"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494BA212"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759577D5" w14:textId="77777777" w:rsidR="003D444C" w:rsidRPr="00BD6F46" w:rsidRDefault="003D444C" w:rsidP="00790418">
            <w:pPr>
              <w:pStyle w:val="TAC"/>
            </w:pPr>
            <w:r w:rsidRPr="00BD6F46">
              <w:t xml:space="preserve">NF consumer </w:t>
            </w:r>
          </w:p>
        </w:tc>
        <w:tc>
          <w:tcPr>
            <w:tcW w:w="1747" w:type="dxa"/>
          </w:tcPr>
          <w:p w14:paraId="02232AC8"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09F2CC2" w14:textId="77777777" w:rsidTr="00FD5B48">
        <w:tc>
          <w:tcPr>
            <w:tcW w:w="3109" w:type="dxa"/>
            <w:shd w:val="clear" w:color="auto" w:fill="auto"/>
          </w:tcPr>
          <w:p w14:paraId="487EE29D"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46C870C2"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129AA682"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51F28F82" w14:textId="77777777" w:rsidR="003D444C" w:rsidRPr="00BD6F46" w:rsidRDefault="003D444C" w:rsidP="00790418">
            <w:pPr>
              <w:pStyle w:val="TAC"/>
            </w:pPr>
            <w:r w:rsidRPr="00BD6F46">
              <w:t>NF consumer</w:t>
            </w:r>
          </w:p>
        </w:tc>
        <w:tc>
          <w:tcPr>
            <w:tcW w:w="1747" w:type="dxa"/>
          </w:tcPr>
          <w:p w14:paraId="6178569A"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2DAE7FDF" w14:textId="77777777" w:rsidTr="00FD5B48">
        <w:tc>
          <w:tcPr>
            <w:tcW w:w="3109" w:type="dxa"/>
            <w:shd w:val="clear" w:color="auto" w:fill="auto"/>
          </w:tcPr>
          <w:p w14:paraId="5584EE0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67ABB344"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4109312A"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18AFDC98" w14:textId="77777777" w:rsidR="003D444C" w:rsidRPr="00BD6F46" w:rsidRDefault="002542E0" w:rsidP="00790418">
            <w:pPr>
              <w:pStyle w:val="TAC"/>
              <w:rPr>
                <w:lang w:eastAsia="zh-CN"/>
              </w:rPr>
            </w:pPr>
            <w:r>
              <w:t>Charging Notify</w:t>
            </w:r>
            <w:r>
              <w:rPr>
                <w:lang w:eastAsia="zh-CN"/>
              </w:rPr>
              <w:t xml:space="preserve"> Request/Response</w:t>
            </w:r>
          </w:p>
        </w:tc>
      </w:tr>
    </w:tbl>
    <w:p w14:paraId="1A6C60E3" w14:textId="77777777" w:rsidR="00E44411" w:rsidRPr="00BD6F46" w:rsidRDefault="00E44411" w:rsidP="006F6D49">
      <w:pPr>
        <w:rPr>
          <w:lang w:eastAsia="zh-CN"/>
        </w:rPr>
      </w:pPr>
    </w:p>
    <w:p w14:paraId="4ACD93E5" w14:textId="77777777" w:rsidR="008071B1" w:rsidRPr="00BD6F46" w:rsidRDefault="003561F0" w:rsidP="008071B1">
      <w:pPr>
        <w:pStyle w:val="Heading4"/>
        <w:rPr>
          <w:lang w:val="en-US" w:eastAsia="zh-CN"/>
        </w:rPr>
      </w:pPr>
      <w:bookmarkStart w:id="118" w:name="_Toc20227229"/>
      <w:bookmarkStart w:id="119" w:name="_Toc27749460"/>
      <w:bookmarkStart w:id="120" w:name="_Toc28709387"/>
      <w:bookmarkStart w:id="121" w:name="_Toc44671006"/>
      <w:bookmarkStart w:id="122" w:name="_Toc51918914"/>
      <w:bookmarkStart w:id="123" w:name="_Toc178171826"/>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18"/>
      <w:bookmarkEnd w:id="119"/>
      <w:bookmarkEnd w:id="120"/>
      <w:bookmarkEnd w:id="121"/>
      <w:bookmarkEnd w:id="122"/>
      <w:bookmarkEnd w:id="123"/>
    </w:p>
    <w:p w14:paraId="4BAF913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29627001"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406F905C" w14:textId="77777777" w:rsidR="008071B1" w:rsidRPr="00BD6F46" w:rsidRDefault="008071B1" w:rsidP="008071B1">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1301E387" w14:textId="77777777" w:rsidR="008071B1" w:rsidRPr="00BD6F46" w:rsidRDefault="008071B1" w:rsidP="008071B1">
      <w:pPr>
        <w:pStyle w:val="TH"/>
      </w:pPr>
    </w:p>
    <w:p w14:paraId="4A827E2B" w14:textId="77777777" w:rsidR="008B4DA1" w:rsidRPr="00BD6F46" w:rsidRDefault="008B4DA1" w:rsidP="008071B1">
      <w:pPr>
        <w:pStyle w:val="TH"/>
      </w:pPr>
      <w:r w:rsidRPr="00BD6F46">
        <w:object w:dxaOrig="8685" w:dyaOrig="2505" w14:anchorId="4C9762D4">
          <v:shape id="_x0000_i1028" type="#_x0000_t75" style="width:434.15pt;height:125.55pt" o:ole="">
            <v:imagedata r:id="rId14" o:title=""/>
          </v:shape>
          <o:OLEObject Type="Embed" ProgID="Visio.Drawing.11" ShapeID="_x0000_i1028" DrawAspect="Content" ObjectID="_1788784631" r:id="rId15"/>
        </w:object>
      </w:r>
    </w:p>
    <w:p w14:paraId="0B2F2672"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2AE28954" w14:textId="77777777" w:rsidR="008071B1" w:rsidRPr="00BD6F46" w:rsidRDefault="008071B1" w:rsidP="008071B1">
      <w:pPr>
        <w:pStyle w:val="B1"/>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4FBB31E8" w14:textId="77777777" w:rsidR="008071B1" w:rsidRPr="00BD6F46" w:rsidRDefault="008071B1" w:rsidP="008071B1">
      <w:pPr>
        <w:pStyle w:val="B1"/>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B767BAE" w14:textId="77777777" w:rsidR="00075C88" w:rsidRPr="00BD6F46" w:rsidRDefault="00075C88" w:rsidP="008071B1">
      <w:pPr>
        <w:pStyle w:val="B1"/>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6B73995A" w14:textId="77777777" w:rsidR="008071B1" w:rsidRPr="00BD6F46" w:rsidRDefault="003561F0" w:rsidP="008071B1">
      <w:pPr>
        <w:pStyle w:val="Heading4"/>
        <w:rPr>
          <w:lang w:val="en-US" w:eastAsia="zh-CN"/>
        </w:rPr>
      </w:pPr>
      <w:bookmarkStart w:id="124" w:name="_Toc20227230"/>
      <w:bookmarkStart w:id="125" w:name="_Toc27749461"/>
      <w:bookmarkStart w:id="126" w:name="_Toc28709388"/>
      <w:bookmarkStart w:id="127" w:name="_Toc44671007"/>
      <w:bookmarkStart w:id="128" w:name="_Toc51918915"/>
      <w:bookmarkStart w:id="129" w:name="_Toc178171827"/>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24"/>
      <w:bookmarkEnd w:id="125"/>
      <w:bookmarkEnd w:id="126"/>
      <w:bookmarkEnd w:id="127"/>
      <w:bookmarkEnd w:id="128"/>
      <w:bookmarkEnd w:id="129"/>
    </w:p>
    <w:p w14:paraId="4CCEF50D"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A9BC82B"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055AE84D" w14:textId="77777777" w:rsidR="008071B1" w:rsidRPr="00BD6F46" w:rsidRDefault="008071B1" w:rsidP="008071B1">
      <w:pPr>
        <w:pStyle w:val="B1"/>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0B8E7AD0" w14:textId="77777777" w:rsidR="008071B1" w:rsidRPr="00BD6F46" w:rsidRDefault="008071B1" w:rsidP="008071B1">
      <w:pPr>
        <w:pStyle w:val="B1"/>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740A30D0" w14:textId="77777777" w:rsidR="008071B1" w:rsidRPr="00BD6F46" w:rsidRDefault="008071B1" w:rsidP="008071B1">
      <w:pPr>
        <w:pStyle w:val="B1"/>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45FF7EB1" w14:textId="77777777" w:rsidR="008071B1" w:rsidRPr="00BD6F46" w:rsidRDefault="008071B1" w:rsidP="008071B1">
      <w:pPr>
        <w:pStyle w:val="B1"/>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5AC3220" w14:textId="77777777" w:rsidR="008071B1" w:rsidRPr="00BD6F46" w:rsidRDefault="008071B1" w:rsidP="008071B1">
      <w:pPr>
        <w:ind w:firstLine="284"/>
        <w:jc w:val="center"/>
      </w:pPr>
    </w:p>
    <w:p w14:paraId="6A0BF00E" w14:textId="77777777" w:rsidR="00593711" w:rsidRPr="00BD6F46" w:rsidRDefault="002542E0" w:rsidP="00B54D35">
      <w:pPr>
        <w:pStyle w:val="TH"/>
      </w:pPr>
      <w:r>
        <w:object w:dxaOrig="8880" w:dyaOrig="2400" w14:anchorId="66B73F12">
          <v:shape id="_x0000_i1029" type="#_x0000_t75" style="width:444pt;height:120.45pt" o:ole="">
            <v:imagedata r:id="rId16" o:title=""/>
          </v:shape>
          <o:OLEObject Type="Embed" ProgID="Visio.Drawing.11" ShapeID="_x0000_i1029" DrawAspect="Content" ObjectID="_1788784632" r:id="rId17"/>
        </w:object>
      </w:r>
    </w:p>
    <w:p w14:paraId="670541CB"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4FB9FA7D" w14:textId="77777777" w:rsidR="008071B1" w:rsidRPr="00BD6F46" w:rsidRDefault="008071B1" w:rsidP="008071B1">
      <w:pPr>
        <w:pStyle w:val="B1"/>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CCB5CE9" w14:textId="77777777" w:rsidR="008071B1" w:rsidRPr="00BD6F46" w:rsidRDefault="008071B1" w:rsidP="008071B1">
      <w:pPr>
        <w:pStyle w:val="B1"/>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10B825C6" w14:textId="77777777" w:rsidR="00593711" w:rsidRPr="00BD6F46" w:rsidRDefault="00593711" w:rsidP="00593711">
      <w:pPr>
        <w:pStyle w:val="B1"/>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038DC937" w14:textId="77777777" w:rsidR="00593711" w:rsidRPr="00BD6F46" w:rsidRDefault="00593711" w:rsidP="008071B1">
      <w:pPr>
        <w:pStyle w:val="B1"/>
      </w:pPr>
    </w:p>
    <w:p w14:paraId="716D03DE" w14:textId="77777777" w:rsidR="008071B1" w:rsidRPr="00BD6F46" w:rsidRDefault="003561F0" w:rsidP="008071B1">
      <w:pPr>
        <w:pStyle w:val="Heading4"/>
        <w:rPr>
          <w:lang w:eastAsia="zh-CN"/>
        </w:rPr>
      </w:pPr>
      <w:bookmarkStart w:id="130" w:name="_Toc20227231"/>
      <w:bookmarkStart w:id="131" w:name="_Toc27749462"/>
      <w:bookmarkStart w:id="132" w:name="_Toc28709389"/>
      <w:bookmarkStart w:id="133" w:name="_Toc44671008"/>
      <w:bookmarkStart w:id="134" w:name="_Toc51918916"/>
      <w:bookmarkStart w:id="135" w:name="_Toc178171828"/>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30"/>
      <w:bookmarkEnd w:id="131"/>
      <w:bookmarkEnd w:id="132"/>
      <w:bookmarkEnd w:id="133"/>
      <w:bookmarkEnd w:id="134"/>
      <w:bookmarkEnd w:id="135"/>
    </w:p>
    <w:p w14:paraId="7E3A4106"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1BDD7A3E"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AA76821" w14:textId="77777777" w:rsidR="008071B1" w:rsidRPr="00BD6F46" w:rsidRDefault="008071B1" w:rsidP="008071B1">
      <w:pPr>
        <w:pStyle w:val="B1"/>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23527808" w14:textId="77777777" w:rsidR="008C5F2B" w:rsidRDefault="008071B1" w:rsidP="008C5F2B">
      <w:pPr>
        <w:pStyle w:val="B1"/>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2DD38DAB" w14:textId="77777777" w:rsidR="008071B1" w:rsidRPr="00BD6F46" w:rsidRDefault="008C5F2B" w:rsidP="008C5F2B">
      <w:pPr>
        <w:pStyle w:val="B1"/>
      </w:pPr>
      <w:r>
        <w:lastRenderedPageBreak/>
        <w:t>-</w:t>
      </w:r>
      <w:r>
        <w:tab/>
        <w:t>Service termination in NF Consumer.</w:t>
      </w:r>
    </w:p>
    <w:p w14:paraId="27EEACE5" w14:textId="77777777" w:rsidR="005B31CA" w:rsidRPr="00BD6F46" w:rsidRDefault="005B31CA" w:rsidP="008071B1">
      <w:pPr>
        <w:ind w:firstLine="284"/>
        <w:jc w:val="center"/>
      </w:pPr>
    </w:p>
    <w:p w14:paraId="0A6B8385" w14:textId="77777777" w:rsidR="008071B1" w:rsidRPr="00BD6F46" w:rsidRDefault="00376A29" w:rsidP="00B54D35">
      <w:pPr>
        <w:pStyle w:val="TH"/>
      </w:pPr>
      <w:r>
        <w:object w:dxaOrig="8881" w:dyaOrig="2535" w14:anchorId="1EFB9080">
          <v:shape id="_x0000_i1030" type="#_x0000_t75" style="width:444pt;height:126.85pt" o:ole="">
            <v:imagedata r:id="rId18" o:title=""/>
          </v:shape>
          <o:OLEObject Type="Embed" ProgID="Visio.Drawing.11" ShapeID="_x0000_i1030" DrawAspect="Content" ObjectID="_1788784633" r:id="rId19"/>
        </w:object>
      </w:r>
    </w:p>
    <w:p w14:paraId="59A12CE1"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174389FC" w14:textId="77777777" w:rsidR="008071B1" w:rsidRPr="00BD6F46" w:rsidRDefault="008071B1" w:rsidP="008071B1">
      <w:pPr>
        <w:pStyle w:val="B1"/>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5113EA6" w14:textId="77777777" w:rsidR="008071B1" w:rsidRPr="00BD6F46" w:rsidRDefault="008071B1" w:rsidP="008071B1">
      <w:pPr>
        <w:pStyle w:val="B1"/>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519D1F53" w14:textId="77777777" w:rsidR="005B31CA" w:rsidRPr="00BD6F46" w:rsidRDefault="005B31CA" w:rsidP="005B31CA">
      <w:pPr>
        <w:pStyle w:val="B1"/>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13C795C3" w14:textId="77777777" w:rsidR="005B31CA" w:rsidRPr="00BD6F46" w:rsidRDefault="005B31CA" w:rsidP="008071B1">
      <w:pPr>
        <w:pStyle w:val="B1"/>
      </w:pPr>
    </w:p>
    <w:p w14:paraId="6AC90ED0" w14:textId="77777777" w:rsidR="008071B1" w:rsidRPr="00BD6F46" w:rsidRDefault="003561F0" w:rsidP="008071B1">
      <w:pPr>
        <w:pStyle w:val="Heading4"/>
        <w:rPr>
          <w:lang w:eastAsia="zh-CN"/>
        </w:rPr>
      </w:pPr>
      <w:bookmarkStart w:id="136" w:name="_Toc20227232"/>
      <w:bookmarkStart w:id="137" w:name="_Toc27749463"/>
      <w:bookmarkStart w:id="138" w:name="_Toc28709390"/>
      <w:bookmarkStart w:id="139" w:name="_Toc44671009"/>
      <w:bookmarkStart w:id="140" w:name="_Toc51918917"/>
      <w:bookmarkStart w:id="141" w:name="_Toc178171829"/>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36"/>
      <w:bookmarkEnd w:id="137"/>
      <w:bookmarkEnd w:id="138"/>
      <w:bookmarkEnd w:id="139"/>
      <w:bookmarkEnd w:id="140"/>
      <w:bookmarkEnd w:id="141"/>
    </w:p>
    <w:p w14:paraId="3E4A2B83"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3E74146F"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0640C9FC" w14:textId="77777777" w:rsidR="008071B1" w:rsidRPr="00BD6F46" w:rsidRDefault="008071B1" w:rsidP="008071B1">
      <w:pPr>
        <w:pStyle w:val="B1"/>
      </w:pPr>
      <w:r w:rsidRPr="00BD6F46">
        <w:rPr>
          <w:rFonts w:hint="eastAsia"/>
        </w:rPr>
        <w:t>-</w:t>
      </w:r>
      <w:r w:rsidRPr="00BD6F46">
        <w:rPr>
          <w:rFonts w:hint="eastAsia"/>
        </w:rPr>
        <w:tab/>
      </w:r>
      <w:r w:rsidRPr="00BD6F46">
        <w:t>CHF determines re-authorization</w:t>
      </w:r>
      <w:r w:rsidRPr="00BD6F46">
        <w:rPr>
          <w:rFonts w:hint="eastAsia"/>
        </w:rPr>
        <w:t>.</w:t>
      </w:r>
    </w:p>
    <w:p w14:paraId="7E916BFC" w14:textId="77777777" w:rsidR="008071B1" w:rsidRPr="00BD6F46" w:rsidRDefault="008071B1" w:rsidP="008071B1">
      <w:pPr>
        <w:pStyle w:val="B1"/>
      </w:pPr>
      <w:r w:rsidRPr="00BD6F46">
        <w:t>-</w:t>
      </w:r>
      <w:r w:rsidRPr="00BD6F46">
        <w:tab/>
        <w:t>CHF determines abort of charging</w:t>
      </w:r>
      <w:r w:rsidRPr="00BD6F46">
        <w:rPr>
          <w:rFonts w:hint="eastAsia"/>
        </w:rPr>
        <w:t>.</w:t>
      </w:r>
    </w:p>
    <w:p w14:paraId="2BE89F87" w14:textId="77777777" w:rsidR="008071B1" w:rsidRPr="00BD6F46" w:rsidRDefault="008071B1" w:rsidP="008071B1">
      <w:pPr>
        <w:ind w:firstLine="284"/>
        <w:jc w:val="center"/>
      </w:pPr>
    </w:p>
    <w:p w14:paraId="163CD6FC" w14:textId="77777777" w:rsidR="005B31CA" w:rsidRPr="00BD6F46" w:rsidRDefault="000C28E9" w:rsidP="00B54D35">
      <w:pPr>
        <w:pStyle w:val="TH"/>
      </w:pPr>
      <w:r>
        <w:object w:dxaOrig="8880" w:dyaOrig="2460" w14:anchorId="33E334C0">
          <v:shape id="_x0000_i1031" type="#_x0000_t75" style="width:444pt;height:122.55pt" o:ole="">
            <v:imagedata r:id="rId20" o:title=""/>
          </v:shape>
          <o:OLEObject Type="Embed" ProgID="Visio.Drawing.11" ShapeID="_x0000_i1031" DrawAspect="Content" ObjectID="_1788784634" r:id="rId21"/>
        </w:object>
      </w:r>
    </w:p>
    <w:p w14:paraId="37104C54"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074CF0A3" w14:textId="77777777" w:rsidR="008071B1" w:rsidRPr="00BD6F46" w:rsidRDefault="008071B1" w:rsidP="008071B1">
      <w:pPr>
        <w:pStyle w:val="B1"/>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The notification type</w:t>
      </w:r>
      <w:r w:rsidRPr="00BD6F46">
        <w:rPr>
          <w:rFonts w:hint="eastAsia"/>
        </w:rPr>
        <w:t xml:space="preserve"> is</w:t>
      </w:r>
      <w:r w:rsidRPr="00BD6F46">
        <w:t xml:space="preserve"> included in the request body.</w:t>
      </w:r>
    </w:p>
    <w:p w14:paraId="2DB84095" w14:textId="77777777" w:rsidR="0062554A" w:rsidRPr="00BD6F46" w:rsidRDefault="008071B1" w:rsidP="008D79D4">
      <w:pPr>
        <w:pStyle w:val="B1"/>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109263C8" w14:textId="77777777" w:rsidR="005B31CA" w:rsidRDefault="005B31CA" w:rsidP="005B31CA">
      <w:pPr>
        <w:pStyle w:val="B1"/>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5B0AA65A"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429CBB76" w14:textId="77777777" w:rsidR="009F552C" w:rsidRPr="00BD6F46" w:rsidRDefault="009F552C" w:rsidP="009F552C">
      <w:pPr>
        <w:pStyle w:val="Heading2"/>
      </w:pPr>
      <w:bookmarkStart w:id="142" w:name="_Toc20227233"/>
      <w:bookmarkStart w:id="143" w:name="_Toc27749464"/>
      <w:bookmarkStart w:id="144" w:name="_Toc28709391"/>
      <w:bookmarkStart w:id="145" w:name="_Toc44671010"/>
      <w:bookmarkStart w:id="146" w:name="_Toc51918918"/>
      <w:bookmarkStart w:id="147" w:name="_Toc178171830"/>
      <w:r w:rsidRPr="00BD6F46">
        <w:t>5.</w:t>
      </w:r>
      <w:r>
        <w:rPr>
          <w:lang w:eastAsia="zh-CN"/>
        </w:rPr>
        <w:t>3</w:t>
      </w:r>
      <w:r w:rsidRPr="00BD6F46">
        <w:tab/>
      </w:r>
      <w:r>
        <w:t>Nchf_OfflineOnlyCharging</w:t>
      </w:r>
      <w:r>
        <w:rPr>
          <w:rFonts w:hint="eastAsia"/>
          <w:lang w:eastAsia="zh-CN"/>
        </w:rPr>
        <w:t xml:space="preserve"> </w:t>
      </w:r>
      <w:r w:rsidRPr="00BD6F46">
        <w:t>service</w:t>
      </w:r>
      <w:bookmarkEnd w:id="142"/>
      <w:bookmarkEnd w:id="143"/>
      <w:bookmarkEnd w:id="144"/>
      <w:bookmarkEnd w:id="145"/>
      <w:bookmarkEnd w:id="146"/>
      <w:bookmarkEnd w:id="147"/>
    </w:p>
    <w:p w14:paraId="11D085DF" w14:textId="77777777" w:rsidR="009F552C" w:rsidRPr="00BD6F46" w:rsidRDefault="009F552C" w:rsidP="009F552C">
      <w:pPr>
        <w:pStyle w:val="Heading3"/>
      </w:pPr>
      <w:bookmarkStart w:id="148" w:name="_Toc20227234"/>
      <w:bookmarkStart w:id="149" w:name="_Toc27749465"/>
      <w:bookmarkStart w:id="150" w:name="_Toc28709392"/>
      <w:bookmarkStart w:id="151" w:name="_Toc44671011"/>
      <w:bookmarkStart w:id="152" w:name="_Toc51918919"/>
      <w:bookmarkStart w:id="153" w:name="_Toc178171831"/>
      <w:r w:rsidRPr="00BD6F46">
        <w:t>5.</w:t>
      </w:r>
      <w:r>
        <w:rPr>
          <w:lang w:eastAsia="zh-CN"/>
        </w:rPr>
        <w:t>3</w:t>
      </w:r>
      <w:r w:rsidRPr="00BD6F46">
        <w:t>.1</w:t>
      </w:r>
      <w:r w:rsidRPr="00BD6F46">
        <w:tab/>
        <w:t xml:space="preserve">Service </w:t>
      </w:r>
      <w:r>
        <w:t>d</w:t>
      </w:r>
      <w:r w:rsidRPr="00BD6F46">
        <w:t>escription</w:t>
      </w:r>
      <w:bookmarkEnd w:id="148"/>
      <w:bookmarkEnd w:id="149"/>
      <w:bookmarkEnd w:id="150"/>
      <w:bookmarkEnd w:id="151"/>
      <w:bookmarkEnd w:id="152"/>
      <w:bookmarkEnd w:id="153"/>
    </w:p>
    <w:p w14:paraId="07AC73FD"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7DEA5852" w14:textId="77777777" w:rsidR="009F552C" w:rsidRPr="00BD6F46" w:rsidRDefault="009F552C" w:rsidP="009F552C">
      <w:r w:rsidRPr="00BD6F46">
        <w:rPr>
          <w:rFonts w:hint="eastAsia"/>
          <w:lang w:eastAsia="zh-CN"/>
        </w:rPr>
        <w:t xml:space="preserve">It </w:t>
      </w:r>
      <w:r w:rsidRPr="00BD6F46">
        <w:t>includes the following functionalities:</w:t>
      </w:r>
    </w:p>
    <w:p w14:paraId="224B3076" w14:textId="77777777" w:rsidR="009F552C" w:rsidRPr="00A557FC" w:rsidRDefault="009F552C" w:rsidP="009F552C">
      <w:pPr>
        <w:pStyle w:val="B1"/>
      </w:pPr>
      <w:r w:rsidRPr="00A557FC">
        <w:t>-</w:t>
      </w:r>
      <w:r w:rsidRPr="00A557FC">
        <w:tab/>
        <w:t>Create resource at service establishment based on the request from NF consumer;</w:t>
      </w:r>
    </w:p>
    <w:p w14:paraId="398EDD48" w14:textId="77777777" w:rsidR="009F552C" w:rsidRPr="00A557FC" w:rsidRDefault="009F552C" w:rsidP="009F552C">
      <w:pPr>
        <w:pStyle w:val="B1"/>
      </w:pPr>
      <w:r w:rsidRPr="00A557FC">
        <w:t>-</w:t>
      </w:r>
      <w:r w:rsidRPr="00A557FC">
        <w:tab/>
        <w:t>During the service consumption lifecycle, update resource based on the request from NF consumer;</w:t>
      </w:r>
    </w:p>
    <w:p w14:paraId="38CBF8C3" w14:textId="77777777" w:rsidR="009F552C" w:rsidRPr="00A557FC" w:rsidRDefault="009F552C" w:rsidP="009F552C">
      <w:pPr>
        <w:pStyle w:val="B1"/>
      </w:pPr>
      <w:r w:rsidRPr="00A557FC">
        <w:t>-</w:t>
      </w:r>
      <w:r w:rsidRPr="00A557FC">
        <w:tab/>
        <w:t xml:space="preserve">Release upon </w:t>
      </w:r>
      <w:r w:rsidRPr="00A557FC">
        <w:rPr>
          <w:rFonts w:hint="eastAsia"/>
        </w:rPr>
        <w:t xml:space="preserve">service </w:t>
      </w:r>
      <w:r w:rsidRPr="00A557FC">
        <w:t>termination;</w:t>
      </w:r>
    </w:p>
    <w:p w14:paraId="04131002" w14:textId="77777777" w:rsidR="009F552C" w:rsidRPr="00BD6F46" w:rsidRDefault="009F552C" w:rsidP="00602A47">
      <w:pPr>
        <w:pStyle w:val="B1"/>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6A59D4EC" w14:textId="77777777" w:rsidR="009F552C" w:rsidRPr="007F2678" w:rsidRDefault="009F552C" w:rsidP="009F552C">
      <w:pPr>
        <w:pStyle w:val="Heading3"/>
      </w:pPr>
      <w:bookmarkStart w:id="154" w:name="_Toc20227235"/>
      <w:bookmarkStart w:id="155" w:name="_Toc27749466"/>
      <w:bookmarkStart w:id="156" w:name="_Toc28709393"/>
      <w:bookmarkStart w:id="157" w:name="_Toc44671012"/>
      <w:bookmarkStart w:id="158" w:name="_Toc51918920"/>
      <w:bookmarkStart w:id="159" w:name="_Toc178171832"/>
      <w:r w:rsidRPr="007F2678">
        <w:t>5.</w:t>
      </w:r>
      <w:r>
        <w:rPr>
          <w:lang w:eastAsia="zh-CN"/>
        </w:rPr>
        <w:t>3</w:t>
      </w:r>
      <w:r w:rsidRPr="007F2678">
        <w:t>.2</w:t>
      </w:r>
      <w:r w:rsidRPr="007F2678">
        <w:tab/>
        <w:t>Service Operations</w:t>
      </w:r>
      <w:bookmarkEnd w:id="154"/>
      <w:bookmarkEnd w:id="155"/>
      <w:bookmarkEnd w:id="156"/>
      <w:bookmarkEnd w:id="157"/>
      <w:bookmarkEnd w:id="158"/>
      <w:bookmarkEnd w:id="159"/>
    </w:p>
    <w:p w14:paraId="134A446B" w14:textId="77777777" w:rsidR="009F552C" w:rsidRPr="00BD6F46" w:rsidRDefault="009F552C" w:rsidP="009F552C">
      <w:pPr>
        <w:pStyle w:val="Heading4"/>
        <w:rPr>
          <w:lang w:eastAsia="zh-CN"/>
        </w:rPr>
      </w:pPr>
      <w:bookmarkStart w:id="160" w:name="_Toc20227236"/>
      <w:bookmarkStart w:id="161" w:name="_Toc27749467"/>
      <w:bookmarkStart w:id="162" w:name="_Toc28709394"/>
      <w:bookmarkStart w:id="163" w:name="_Toc44671013"/>
      <w:bookmarkStart w:id="164" w:name="_Toc51918921"/>
      <w:bookmarkStart w:id="165" w:name="_Toc178171833"/>
      <w:r w:rsidRPr="00BD6F46">
        <w:rPr>
          <w:lang w:val="en-US" w:eastAsia="zh-CN"/>
        </w:rPr>
        <w:t>5.</w:t>
      </w:r>
      <w:r>
        <w:rPr>
          <w:lang w:val="en-US" w:eastAsia="zh-CN"/>
        </w:rPr>
        <w:t>3</w:t>
      </w:r>
      <w:r w:rsidRPr="00BD6F46">
        <w:rPr>
          <w:lang w:val="en-US" w:eastAsia="zh-CN"/>
        </w:rPr>
        <w:t>.2</w:t>
      </w:r>
      <w:r w:rsidRPr="00BD6F46">
        <w:t>.1</w:t>
      </w:r>
      <w:r w:rsidRPr="00BD6F46">
        <w:tab/>
        <w:t>Introduction</w:t>
      </w:r>
      <w:bookmarkEnd w:id="160"/>
      <w:bookmarkEnd w:id="161"/>
      <w:bookmarkEnd w:id="162"/>
      <w:bookmarkEnd w:id="163"/>
      <w:bookmarkEnd w:id="164"/>
      <w:bookmarkEnd w:id="165"/>
    </w:p>
    <w:p w14:paraId="232F78D1"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w:t>
      </w:r>
    </w:p>
    <w:p w14:paraId="6F3AA963"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r w:rsidRPr="00BD6F46">
        <w:fldChar w:fldCharType="begin"/>
      </w:r>
      <w:r w:rsidRPr="00BD6F46">
        <w:instrText xml:space="preserve"> SEQ Table \* ARABIC </w:instrText>
      </w:r>
      <w:r w:rsidRPr="00BD6F46">
        <w:fldChar w:fldCharType="separate"/>
      </w:r>
      <w:r w:rsidRPr="00BD6F46">
        <w:rPr>
          <w:noProof/>
        </w:rPr>
        <w:t>1</w:t>
      </w:r>
      <w:r w:rsidRPr="00BD6F46">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4BBBC2DF" w14:textId="77777777" w:rsidTr="0042629A">
        <w:tc>
          <w:tcPr>
            <w:tcW w:w="3109" w:type="dxa"/>
            <w:shd w:val="clear" w:color="auto" w:fill="D9D9D9"/>
          </w:tcPr>
          <w:p w14:paraId="38813566"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4FEA5C66" w14:textId="77777777" w:rsidR="009F552C" w:rsidRPr="00BD6F46" w:rsidRDefault="009F552C" w:rsidP="0042629A">
            <w:pPr>
              <w:pStyle w:val="TAH"/>
            </w:pPr>
            <w:r w:rsidRPr="00BD6F46">
              <w:t>Description</w:t>
            </w:r>
          </w:p>
        </w:tc>
        <w:tc>
          <w:tcPr>
            <w:tcW w:w="1701" w:type="dxa"/>
            <w:shd w:val="clear" w:color="auto" w:fill="D9D9D9"/>
          </w:tcPr>
          <w:p w14:paraId="6CE7A6CB" w14:textId="77777777" w:rsidR="009F552C" w:rsidRPr="00BD6F46" w:rsidRDefault="009F552C" w:rsidP="0042629A">
            <w:pPr>
              <w:pStyle w:val="TAH"/>
            </w:pPr>
            <w:r w:rsidRPr="00BD6F46">
              <w:t>Initiated by</w:t>
            </w:r>
          </w:p>
        </w:tc>
        <w:tc>
          <w:tcPr>
            <w:tcW w:w="2682" w:type="dxa"/>
            <w:shd w:val="clear" w:color="auto" w:fill="D9D9D9"/>
          </w:tcPr>
          <w:p w14:paraId="0DF6AF9D"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CBCB876" w14:textId="77777777" w:rsidTr="0042629A">
        <w:tc>
          <w:tcPr>
            <w:tcW w:w="3109" w:type="dxa"/>
            <w:shd w:val="clear" w:color="auto" w:fill="auto"/>
          </w:tcPr>
          <w:p w14:paraId="7D2FBE9F"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B0E342"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3C0B1A71" w14:textId="77777777" w:rsidR="009F552C" w:rsidRPr="00BD6F46" w:rsidRDefault="009F552C" w:rsidP="0042629A">
            <w:pPr>
              <w:pStyle w:val="TAC"/>
            </w:pPr>
            <w:r w:rsidRPr="00BD6F46">
              <w:t>NF consumer</w:t>
            </w:r>
          </w:p>
        </w:tc>
        <w:tc>
          <w:tcPr>
            <w:tcW w:w="2682" w:type="dxa"/>
          </w:tcPr>
          <w:p w14:paraId="11023520"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681A3C9E" w14:textId="77777777" w:rsidTr="0042629A">
        <w:tc>
          <w:tcPr>
            <w:tcW w:w="3109" w:type="dxa"/>
            <w:shd w:val="clear" w:color="auto" w:fill="auto"/>
          </w:tcPr>
          <w:p w14:paraId="0EFD4450"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25326271"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18F7576E" w14:textId="77777777" w:rsidR="009F552C" w:rsidRPr="00BD6F46" w:rsidRDefault="009F552C" w:rsidP="0042629A">
            <w:pPr>
              <w:pStyle w:val="TAC"/>
            </w:pPr>
            <w:r w:rsidRPr="00BD6F46">
              <w:t xml:space="preserve">NF consumer </w:t>
            </w:r>
          </w:p>
        </w:tc>
        <w:tc>
          <w:tcPr>
            <w:tcW w:w="2682" w:type="dxa"/>
          </w:tcPr>
          <w:p w14:paraId="63E1CA49"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57614CDF" w14:textId="77777777" w:rsidTr="0042629A">
        <w:tc>
          <w:tcPr>
            <w:tcW w:w="3109" w:type="dxa"/>
            <w:shd w:val="clear" w:color="auto" w:fill="auto"/>
          </w:tcPr>
          <w:p w14:paraId="51945B07"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43750F62"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7CDBF565" w14:textId="77777777" w:rsidR="009F552C" w:rsidRPr="00BD6F46" w:rsidRDefault="009F552C" w:rsidP="0042629A">
            <w:pPr>
              <w:pStyle w:val="TAC"/>
            </w:pPr>
            <w:r w:rsidRPr="00BD6F46">
              <w:t>NF consumer</w:t>
            </w:r>
          </w:p>
        </w:tc>
        <w:tc>
          <w:tcPr>
            <w:tcW w:w="2682" w:type="dxa"/>
          </w:tcPr>
          <w:p w14:paraId="1D6218E2"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4ACEFEBF" w14:textId="77777777" w:rsidR="009F552C" w:rsidRDefault="009F552C" w:rsidP="009F552C">
      <w:pPr>
        <w:rPr>
          <w:noProof/>
          <w:lang w:eastAsia="zh-CN"/>
        </w:rPr>
      </w:pPr>
    </w:p>
    <w:p w14:paraId="020FC945" w14:textId="77777777" w:rsidR="009F552C" w:rsidRPr="00BD6F46" w:rsidRDefault="009F552C" w:rsidP="009F552C">
      <w:pPr>
        <w:pStyle w:val="Heading4"/>
        <w:rPr>
          <w:lang w:val="en-US" w:eastAsia="zh-CN"/>
        </w:rPr>
      </w:pPr>
      <w:bookmarkStart w:id="166" w:name="_Toc20227237"/>
      <w:bookmarkStart w:id="167" w:name="_Toc27749468"/>
      <w:bookmarkStart w:id="168" w:name="_Toc28709395"/>
      <w:bookmarkStart w:id="169" w:name="_Toc44671014"/>
      <w:bookmarkStart w:id="170" w:name="_Toc51918922"/>
      <w:bookmarkStart w:id="171" w:name="_Toc178171834"/>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66"/>
      <w:bookmarkEnd w:id="167"/>
      <w:bookmarkEnd w:id="168"/>
      <w:bookmarkEnd w:id="169"/>
      <w:bookmarkEnd w:id="170"/>
      <w:bookmarkEnd w:id="171"/>
    </w:p>
    <w:p w14:paraId="32A9146A"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1B80F0C4"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3CA159E8" w14:textId="77777777" w:rsidR="009F552C" w:rsidRPr="00BD6F46" w:rsidRDefault="009F552C" w:rsidP="009F552C">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1502F6CB" w14:textId="77777777" w:rsidR="009F552C" w:rsidRPr="00BD6F46" w:rsidRDefault="009F552C" w:rsidP="009F552C">
      <w:pPr>
        <w:pStyle w:val="TH"/>
      </w:pPr>
    </w:p>
    <w:p w14:paraId="2DC29799" w14:textId="77777777" w:rsidR="009F552C" w:rsidRPr="00BD6F46" w:rsidRDefault="009F552C" w:rsidP="009F552C">
      <w:pPr>
        <w:pStyle w:val="TH"/>
      </w:pPr>
      <w:r w:rsidRPr="00BD6F46">
        <w:object w:dxaOrig="8685" w:dyaOrig="2505" w14:anchorId="2E6B70B5">
          <v:shape id="_x0000_i1032" type="#_x0000_t75" style="width:339pt;height:98.55pt" o:ole="">
            <v:imagedata r:id="rId22" o:title=""/>
          </v:shape>
          <o:OLEObject Type="Embed" ProgID="Visio.Drawing.11" ShapeID="_x0000_i1032" DrawAspect="Content" ObjectID="_1788784635" r:id="rId23"/>
        </w:object>
      </w:r>
    </w:p>
    <w:p w14:paraId="1D3E97DC"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05548D25" w14:textId="77777777" w:rsidR="009F552C" w:rsidRPr="00BD6F46" w:rsidRDefault="009F552C" w:rsidP="009F552C">
      <w:pPr>
        <w:pStyle w:val="B1"/>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17B77D17" w14:textId="77777777" w:rsidR="009F552C" w:rsidRPr="00BD6F46" w:rsidRDefault="009F552C" w:rsidP="009F552C">
      <w:pPr>
        <w:pStyle w:val="B1"/>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75469B1E" w14:textId="77777777" w:rsidR="009F552C" w:rsidRPr="00BD6F46" w:rsidRDefault="009F552C" w:rsidP="009F552C">
      <w:pPr>
        <w:pStyle w:val="B1"/>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30B9BDD8" w14:textId="77777777" w:rsidR="009F552C" w:rsidRPr="00BD6F46" w:rsidRDefault="009F552C" w:rsidP="009F552C">
      <w:pPr>
        <w:pStyle w:val="Heading4"/>
        <w:rPr>
          <w:lang w:val="en-US" w:eastAsia="zh-CN"/>
        </w:rPr>
      </w:pPr>
      <w:bookmarkStart w:id="172" w:name="_Toc20227238"/>
      <w:bookmarkStart w:id="173" w:name="_Toc27749469"/>
      <w:bookmarkStart w:id="174" w:name="_Toc28709396"/>
      <w:bookmarkStart w:id="175" w:name="_Toc44671015"/>
      <w:bookmarkStart w:id="176" w:name="_Toc51918923"/>
      <w:bookmarkStart w:id="177" w:name="_Toc178171835"/>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2"/>
      <w:bookmarkEnd w:id="173"/>
      <w:bookmarkEnd w:id="174"/>
      <w:bookmarkEnd w:id="175"/>
      <w:bookmarkEnd w:id="176"/>
      <w:bookmarkEnd w:id="177"/>
    </w:p>
    <w:p w14:paraId="60B4C954"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129C8EC2"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1B1D69E4" w14:textId="77777777" w:rsidR="009F552C" w:rsidRPr="00BD6F46" w:rsidRDefault="009F552C" w:rsidP="009F552C">
      <w:pPr>
        <w:pStyle w:val="B1"/>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52741942" w14:textId="77777777" w:rsidR="009F552C" w:rsidRPr="00BD6F46" w:rsidRDefault="009F552C" w:rsidP="009F552C">
      <w:pPr>
        <w:ind w:firstLine="284"/>
        <w:jc w:val="center"/>
      </w:pPr>
    </w:p>
    <w:p w14:paraId="4AF9D31D" w14:textId="77777777" w:rsidR="009F552C" w:rsidRPr="00BD6F46" w:rsidRDefault="009F552C" w:rsidP="00602A47">
      <w:pPr>
        <w:pStyle w:val="TH"/>
      </w:pPr>
      <w:r w:rsidRPr="00BD6F46">
        <w:object w:dxaOrig="11190" w:dyaOrig="2385" w14:anchorId="6ACFAA1D">
          <v:shape id="_x0000_i1033" type="#_x0000_t75" style="width:442.7pt;height:94.3pt" o:ole="">
            <v:imagedata r:id="rId24" o:title=""/>
          </v:shape>
          <o:OLEObject Type="Embed" ProgID="Visio.Drawing.11" ShapeID="_x0000_i1033" DrawAspect="Content" ObjectID="_1788784636" r:id="rId25"/>
        </w:object>
      </w:r>
    </w:p>
    <w:p w14:paraId="6D24ED14"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CA80789" w14:textId="77777777" w:rsidR="009F552C" w:rsidRPr="00BD6F46" w:rsidRDefault="009F552C" w:rsidP="009F552C">
      <w:pPr>
        <w:pStyle w:val="B1"/>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535E292" w14:textId="77777777" w:rsidR="009F552C" w:rsidRPr="00BD6F46" w:rsidRDefault="009F552C" w:rsidP="009F552C">
      <w:pPr>
        <w:pStyle w:val="B1"/>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4F41BFAC" w14:textId="77777777" w:rsidR="009F552C" w:rsidRPr="00BD6F46" w:rsidRDefault="009F552C" w:rsidP="009F552C">
      <w:pPr>
        <w:pStyle w:val="B1"/>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28631203" w14:textId="77777777" w:rsidR="009F552C" w:rsidRPr="00BD6F46" w:rsidRDefault="009F552C" w:rsidP="009F552C">
      <w:pPr>
        <w:pStyle w:val="Heading4"/>
        <w:rPr>
          <w:lang w:eastAsia="zh-CN"/>
        </w:rPr>
      </w:pPr>
      <w:bookmarkStart w:id="178" w:name="_Toc20227239"/>
      <w:bookmarkStart w:id="179" w:name="_Toc27749470"/>
      <w:bookmarkStart w:id="180" w:name="_Toc28709397"/>
      <w:bookmarkStart w:id="181" w:name="_Toc44671016"/>
      <w:bookmarkStart w:id="182" w:name="_Toc51918924"/>
      <w:bookmarkStart w:id="183" w:name="_Toc178171836"/>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78"/>
      <w:bookmarkEnd w:id="179"/>
      <w:bookmarkEnd w:id="180"/>
      <w:bookmarkEnd w:id="181"/>
      <w:bookmarkEnd w:id="182"/>
      <w:bookmarkEnd w:id="183"/>
    </w:p>
    <w:p w14:paraId="7BB6BF79"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CDC829D"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228B8C0A" w14:textId="77777777" w:rsidR="009F552C" w:rsidRPr="00BD6F46" w:rsidRDefault="009F552C" w:rsidP="009F552C">
      <w:pPr>
        <w:ind w:firstLine="284"/>
        <w:jc w:val="center"/>
      </w:pPr>
    </w:p>
    <w:p w14:paraId="5E882EA7" w14:textId="77777777" w:rsidR="009F552C" w:rsidRPr="00BD6F46" w:rsidRDefault="009F552C" w:rsidP="00602A47">
      <w:pPr>
        <w:pStyle w:val="TH"/>
      </w:pPr>
      <w:r w:rsidRPr="00BD6F46">
        <w:object w:dxaOrig="10875" w:dyaOrig="2535" w14:anchorId="3BBE1CFC">
          <v:shape id="_x0000_i1034" type="#_x0000_t75" style="width:417.45pt;height:96.85pt" o:ole="">
            <v:imagedata r:id="rId26" o:title=""/>
          </v:shape>
          <o:OLEObject Type="Embed" ProgID="Visio.Drawing.11" ShapeID="_x0000_i1034" DrawAspect="Content" ObjectID="_1788784637" r:id="rId27"/>
        </w:object>
      </w:r>
    </w:p>
    <w:p w14:paraId="2972A06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2D8039D4" w14:textId="77777777" w:rsidR="009F552C" w:rsidRPr="00BD6F46" w:rsidRDefault="009F552C" w:rsidP="009F552C">
      <w:pPr>
        <w:pStyle w:val="B1"/>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74C83" w14:textId="77777777" w:rsidR="009F552C" w:rsidRPr="00BD6F46" w:rsidRDefault="009F552C" w:rsidP="009F552C">
      <w:pPr>
        <w:pStyle w:val="B1"/>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037F16E9" w14:textId="77777777" w:rsidR="005B31CA" w:rsidRPr="00BD6F46" w:rsidRDefault="009F552C" w:rsidP="00602A47">
      <w:pPr>
        <w:pStyle w:val="B1"/>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3D9E898A" w14:textId="77777777" w:rsidR="00A30C58" w:rsidRPr="00BD6F46" w:rsidRDefault="00A30C58" w:rsidP="00DB3EC0">
      <w:pPr>
        <w:pStyle w:val="Heading1"/>
        <w:rPr>
          <w:rFonts w:eastAsia="Times New Roman"/>
        </w:rPr>
      </w:pPr>
      <w:bookmarkStart w:id="184" w:name="_Toc20227240"/>
      <w:bookmarkStart w:id="185" w:name="_Toc27749471"/>
      <w:bookmarkStart w:id="186" w:name="_Toc28709398"/>
      <w:bookmarkStart w:id="187" w:name="_Toc44671017"/>
      <w:bookmarkStart w:id="188" w:name="_Toc51918925"/>
      <w:bookmarkStart w:id="189" w:name="_Toc178171837"/>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84"/>
      <w:bookmarkEnd w:id="185"/>
      <w:bookmarkEnd w:id="186"/>
      <w:bookmarkEnd w:id="187"/>
      <w:bookmarkEnd w:id="188"/>
      <w:bookmarkEnd w:id="189"/>
    </w:p>
    <w:p w14:paraId="060F4303" w14:textId="77777777" w:rsidR="00DB3EC0" w:rsidRPr="007F2678" w:rsidRDefault="00A30C58" w:rsidP="007F2678">
      <w:pPr>
        <w:pStyle w:val="Heading2"/>
      </w:pPr>
      <w:bookmarkStart w:id="190" w:name="_Toc20227241"/>
      <w:bookmarkStart w:id="191" w:name="_Toc27749472"/>
      <w:bookmarkStart w:id="192" w:name="_Toc28709399"/>
      <w:bookmarkStart w:id="193" w:name="_Toc44671018"/>
      <w:bookmarkStart w:id="194" w:name="_Toc51918926"/>
      <w:bookmarkStart w:id="195" w:name="_Toc178171838"/>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190"/>
      <w:bookmarkEnd w:id="191"/>
      <w:bookmarkEnd w:id="192"/>
      <w:bookmarkEnd w:id="193"/>
      <w:bookmarkEnd w:id="194"/>
      <w:bookmarkEnd w:id="195"/>
    </w:p>
    <w:p w14:paraId="128A6F55" w14:textId="77777777" w:rsidR="00DB3EC0" w:rsidRPr="00BD6F46" w:rsidRDefault="00A30C58" w:rsidP="007F2678">
      <w:pPr>
        <w:pStyle w:val="Heading3"/>
      </w:pPr>
      <w:bookmarkStart w:id="196" w:name="_Toc20227242"/>
      <w:bookmarkStart w:id="197" w:name="_Toc27749473"/>
      <w:bookmarkStart w:id="198" w:name="_Toc28709400"/>
      <w:bookmarkStart w:id="199" w:name="_Toc44671019"/>
      <w:bookmarkStart w:id="200" w:name="_Toc51918927"/>
      <w:bookmarkStart w:id="201" w:name="_Toc178171839"/>
      <w:r w:rsidRPr="00BD6F46">
        <w:t>6.1</w:t>
      </w:r>
      <w:r w:rsidR="00DB3EC0" w:rsidRPr="00BD6F46">
        <w:t>.1</w:t>
      </w:r>
      <w:r w:rsidR="00DB3EC0" w:rsidRPr="00BD6F46">
        <w:tab/>
        <w:t>Introduction</w:t>
      </w:r>
      <w:bookmarkEnd w:id="196"/>
      <w:bookmarkEnd w:id="197"/>
      <w:bookmarkEnd w:id="198"/>
      <w:bookmarkEnd w:id="199"/>
      <w:bookmarkEnd w:id="200"/>
      <w:bookmarkEnd w:id="201"/>
    </w:p>
    <w:p w14:paraId="63DDCDEB"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F31997F" w14:textId="77777777" w:rsidR="009922A9" w:rsidRPr="00BD6F46" w:rsidRDefault="009922A9" w:rsidP="009922A9">
      <w:pPr>
        <w:rPr>
          <w:lang w:eastAsia="zh-CN"/>
        </w:rPr>
      </w:pPr>
      <w:r w:rsidRPr="00BD6F46">
        <w:rPr>
          <w:lang w:eastAsia="zh-CN"/>
        </w:rPr>
        <w:t>The Nchf_ConvergedCharging service shall use the Nchf_ConvergedCharging API.</w:t>
      </w:r>
    </w:p>
    <w:p w14:paraId="3CDA70E8"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232A50F8" w14:textId="77777777" w:rsidR="009922A9" w:rsidRPr="00BD6F46" w:rsidRDefault="009922A9" w:rsidP="009922A9">
      <w:pPr>
        <w:ind w:left="568" w:hanging="284"/>
        <w:rPr>
          <w:b/>
        </w:rPr>
      </w:pPr>
      <w:r w:rsidRPr="00BD6F46">
        <w:rPr>
          <w:b/>
        </w:rPr>
        <w:t>{apiRoot}/{apiName}/{apiVersion}/{apiSpecificResourceUriPart}</w:t>
      </w:r>
    </w:p>
    <w:p w14:paraId="29710805" w14:textId="77777777" w:rsidR="009922A9" w:rsidRPr="00BD6F46" w:rsidRDefault="009922A9" w:rsidP="009922A9">
      <w:pPr>
        <w:rPr>
          <w:lang w:eastAsia="zh-CN"/>
        </w:rPr>
      </w:pPr>
      <w:r w:rsidRPr="00BD6F46">
        <w:rPr>
          <w:lang w:eastAsia="zh-CN"/>
        </w:rPr>
        <w:t>with the following components:</w:t>
      </w:r>
    </w:p>
    <w:p w14:paraId="704D7E0E" w14:textId="77777777" w:rsidR="009922A9" w:rsidRPr="00BD6F46" w:rsidRDefault="009922A9" w:rsidP="008D79D4">
      <w:pPr>
        <w:pStyle w:val="B1"/>
      </w:pPr>
      <w:r w:rsidRPr="00BD6F46">
        <w:t>-</w:t>
      </w:r>
      <w:r w:rsidRPr="00BD6F46">
        <w:tab/>
        <w:t>The {apiRoot} shall be set as described in 3GPP TS 29.501 [5].</w:t>
      </w:r>
    </w:p>
    <w:p w14:paraId="67E9E1E9" w14:textId="77777777" w:rsidR="009922A9" w:rsidRPr="00BD6F46" w:rsidRDefault="009922A9" w:rsidP="008D79D4">
      <w:pPr>
        <w:pStyle w:val="B1"/>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28C872E" w14:textId="77777777" w:rsidR="009922A9" w:rsidRPr="00BD6F46" w:rsidRDefault="009922A9" w:rsidP="008D79D4">
      <w:pPr>
        <w:pStyle w:val="B1"/>
      </w:pPr>
      <w:r w:rsidRPr="00BD6F46">
        <w:t>-</w:t>
      </w:r>
      <w:r w:rsidRPr="00BD6F46">
        <w:tab/>
        <w:t>The {apiVersion} shall be "</w:t>
      </w:r>
      <w:r w:rsidR="008903B2">
        <w:t>v3</w:t>
      </w:r>
      <w:r w:rsidRPr="00BD6F46">
        <w:t>".</w:t>
      </w:r>
    </w:p>
    <w:p w14:paraId="342AB9E4" w14:textId="77777777" w:rsidR="009922A9" w:rsidRPr="00BD6F46" w:rsidRDefault="009922A9" w:rsidP="008D79D4">
      <w:pPr>
        <w:pStyle w:val="B1"/>
      </w:pPr>
      <w:r w:rsidRPr="00BD6F46">
        <w:t>-</w:t>
      </w:r>
      <w:r w:rsidRPr="00BD6F46">
        <w:tab/>
        <w:t>The {apiSpecificResourceUriPart} shall be set as described in subclause </w:t>
      </w:r>
      <w:r w:rsidR="008971D8" w:rsidRPr="00BD6F46">
        <w:t>6.1.3</w:t>
      </w:r>
      <w:r w:rsidRPr="00BD6F46">
        <w:t>.</w:t>
      </w:r>
    </w:p>
    <w:p w14:paraId="662A32EC" w14:textId="77777777" w:rsidR="005A1610" w:rsidRPr="00BD6F46" w:rsidRDefault="005A1610" w:rsidP="007F2678">
      <w:pPr>
        <w:pStyle w:val="Heading3"/>
      </w:pPr>
      <w:bookmarkStart w:id="202" w:name="_Toc20227243"/>
      <w:bookmarkStart w:id="203" w:name="_Toc27749474"/>
      <w:bookmarkStart w:id="204" w:name="_Toc28709401"/>
      <w:bookmarkStart w:id="205" w:name="_Toc44671020"/>
      <w:bookmarkStart w:id="206" w:name="_Toc51918928"/>
      <w:bookmarkStart w:id="207" w:name="_Toc178171840"/>
      <w:r w:rsidRPr="00BD6F46">
        <w:t>6.1.2</w:t>
      </w:r>
      <w:r w:rsidRPr="00BD6F46">
        <w:tab/>
      </w:r>
      <w:r w:rsidRPr="00BD6F46">
        <w:rPr>
          <w:rFonts w:hint="eastAsia"/>
        </w:rPr>
        <w:t>Usage of HTTP</w:t>
      </w:r>
      <w:bookmarkEnd w:id="202"/>
      <w:bookmarkEnd w:id="203"/>
      <w:bookmarkEnd w:id="204"/>
      <w:bookmarkEnd w:id="205"/>
      <w:bookmarkEnd w:id="206"/>
      <w:bookmarkEnd w:id="207"/>
    </w:p>
    <w:p w14:paraId="7BF0726E" w14:textId="77777777" w:rsidR="005A1610" w:rsidRPr="007F2678" w:rsidRDefault="005A1610" w:rsidP="007F2678">
      <w:pPr>
        <w:pStyle w:val="Heading4"/>
        <w:rPr>
          <w:lang w:val="en-US" w:eastAsia="zh-CN"/>
        </w:rPr>
      </w:pPr>
      <w:bookmarkStart w:id="208" w:name="_Toc20227244"/>
      <w:bookmarkStart w:id="209" w:name="_Toc27749475"/>
      <w:bookmarkStart w:id="210" w:name="_Toc28709402"/>
      <w:bookmarkStart w:id="211" w:name="_Toc44671021"/>
      <w:bookmarkStart w:id="212" w:name="_Toc51918929"/>
      <w:bookmarkStart w:id="213" w:name="_Toc178171841"/>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08"/>
      <w:bookmarkEnd w:id="209"/>
      <w:bookmarkEnd w:id="210"/>
      <w:bookmarkEnd w:id="211"/>
      <w:bookmarkEnd w:id="212"/>
      <w:bookmarkEnd w:id="213"/>
    </w:p>
    <w:p w14:paraId="5262D8FA"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352AC1C4" w14:textId="77777777" w:rsidR="005A1610" w:rsidRPr="007F2678" w:rsidRDefault="005A1610" w:rsidP="007F2678">
      <w:pPr>
        <w:pStyle w:val="Heading4"/>
        <w:rPr>
          <w:lang w:val="en-US" w:eastAsia="zh-CN"/>
        </w:rPr>
      </w:pPr>
      <w:bookmarkStart w:id="214" w:name="_Toc20227245"/>
      <w:bookmarkStart w:id="215" w:name="_Toc27749476"/>
      <w:bookmarkStart w:id="216" w:name="_Toc28709403"/>
      <w:bookmarkStart w:id="217" w:name="_Toc44671022"/>
      <w:bookmarkStart w:id="218" w:name="_Toc51918930"/>
      <w:bookmarkStart w:id="219" w:name="_Toc178171842"/>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14"/>
      <w:bookmarkEnd w:id="215"/>
      <w:bookmarkEnd w:id="216"/>
      <w:bookmarkEnd w:id="217"/>
      <w:bookmarkEnd w:id="218"/>
      <w:bookmarkEnd w:id="219"/>
    </w:p>
    <w:p w14:paraId="445858F7" w14:textId="77777777" w:rsidR="005A1610" w:rsidRPr="00BD6F46" w:rsidRDefault="005A1610" w:rsidP="007F2678">
      <w:pPr>
        <w:pStyle w:val="Heading5"/>
        <w:rPr>
          <w:lang w:eastAsia="zh-CN"/>
        </w:rPr>
      </w:pPr>
      <w:bookmarkStart w:id="220" w:name="_Toc20227246"/>
      <w:bookmarkStart w:id="221" w:name="_Toc27749477"/>
      <w:bookmarkStart w:id="222" w:name="_Toc28709404"/>
      <w:bookmarkStart w:id="223" w:name="_Toc44671023"/>
      <w:bookmarkStart w:id="224" w:name="_Toc51918931"/>
      <w:bookmarkStart w:id="225" w:name="_Toc178171843"/>
      <w:r w:rsidRPr="00BD6F46">
        <w:t>6.1.</w:t>
      </w:r>
      <w:r w:rsidRPr="00BD6F46">
        <w:rPr>
          <w:rFonts w:hint="eastAsia"/>
          <w:lang w:eastAsia="zh-CN"/>
        </w:rPr>
        <w:t>2</w:t>
      </w:r>
      <w:r w:rsidRPr="00BD6F46">
        <w:t>.2.1</w:t>
      </w:r>
      <w:r w:rsidRPr="00BD6F46">
        <w:rPr>
          <w:lang w:eastAsia="zh-CN"/>
        </w:rPr>
        <w:tab/>
        <w:t>General</w:t>
      </w:r>
      <w:bookmarkEnd w:id="220"/>
      <w:bookmarkEnd w:id="221"/>
      <w:bookmarkEnd w:id="222"/>
      <w:bookmarkEnd w:id="223"/>
      <w:bookmarkEnd w:id="224"/>
      <w:bookmarkEnd w:id="225"/>
    </w:p>
    <w:p w14:paraId="0C59D0A1"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CA55C3E" w14:textId="77777777" w:rsidR="005A1610" w:rsidRPr="00BD6F46" w:rsidRDefault="005A1610" w:rsidP="005A1610">
      <w:pPr>
        <w:pStyle w:val="Guidance"/>
        <w:rPr>
          <w:i w:val="0"/>
          <w:color w:val="auto"/>
        </w:rPr>
      </w:pPr>
      <w:r w:rsidRPr="00BD6F46">
        <w:rPr>
          <w:i w:val="0"/>
          <w:color w:val="auto"/>
        </w:rPr>
        <w:lastRenderedPageBreak/>
        <w:t>HTTP</w:t>
      </w:r>
      <w:r w:rsidRPr="00BD6F46">
        <w:rPr>
          <w:i w:val="0"/>
          <w:color w:val="auto"/>
          <w:lang w:eastAsia="zh-CN"/>
        </w:rPr>
        <w:t xml:space="preserve">/2, </w:t>
      </w:r>
      <w:r w:rsidRPr="00BD6F46">
        <w:rPr>
          <w:i w:val="0"/>
          <w:color w:val="auto"/>
        </w:rPr>
        <w:t>shall be transported as specified in subclause 5.3 of 3GPP TS 29.500 [299].</w:t>
      </w:r>
    </w:p>
    <w:p w14:paraId="1ED0B9BA" w14:textId="77777777" w:rsidR="005A1610" w:rsidRPr="00BD6F46" w:rsidRDefault="005A1610" w:rsidP="007F2678">
      <w:pPr>
        <w:pStyle w:val="Heading5"/>
      </w:pPr>
      <w:bookmarkStart w:id="226" w:name="_Toc20227247"/>
      <w:bookmarkStart w:id="227" w:name="_Toc27749478"/>
      <w:bookmarkStart w:id="228" w:name="_Toc28709405"/>
      <w:bookmarkStart w:id="229" w:name="_Toc44671024"/>
      <w:bookmarkStart w:id="230" w:name="_Toc51918932"/>
      <w:bookmarkStart w:id="231" w:name="_Toc178171844"/>
      <w:r w:rsidRPr="00BD6F46">
        <w:t>6.1.</w:t>
      </w:r>
      <w:r w:rsidRPr="00BD6F46">
        <w:rPr>
          <w:rFonts w:hint="eastAsia"/>
        </w:rPr>
        <w:t>2.2.2</w:t>
      </w:r>
      <w:r w:rsidRPr="00BD6F46">
        <w:rPr>
          <w:rFonts w:hint="eastAsia"/>
        </w:rPr>
        <w:tab/>
      </w:r>
      <w:r w:rsidRPr="00BD6F46">
        <w:t>C</w:t>
      </w:r>
      <w:r w:rsidRPr="00BD6F46">
        <w:rPr>
          <w:rFonts w:hint="eastAsia"/>
        </w:rPr>
        <w:t>ontent type</w:t>
      </w:r>
      <w:bookmarkEnd w:id="226"/>
      <w:bookmarkEnd w:id="227"/>
      <w:bookmarkEnd w:id="228"/>
      <w:bookmarkEnd w:id="229"/>
      <w:bookmarkEnd w:id="230"/>
      <w:bookmarkEnd w:id="231"/>
    </w:p>
    <w:p w14:paraId="4871CA25"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064C269" w14:textId="77777777" w:rsidR="005A1610" w:rsidRPr="007F2678" w:rsidRDefault="005A1610" w:rsidP="007F2678">
      <w:pPr>
        <w:pStyle w:val="Heading4"/>
        <w:rPr>
          <w:lang w:val="en-US" w:eastAsia="zh-CN"/>
        </w:rPr>
      </w:pPr>
      <w:bookmarkStart w:id="232" w:name="_Toc20227248"/>
      <w:bookmarkStart w:id="233" w:name="_Toc27749479"/>
      <w:bookmarkStart w:id="234" w:name="_Toc28709406"/>
      <w:bookmarkStart w:id="235" w:name="_Toc44671025"/>
      <w:bookmarkStart w:id="236" w:name="_Toc51918933"/>
      <w:bookmarkStart w:id="237" w:name="_Toc178171845"/>
      <w:r w:rsidRPr="007F2678">
        <w:rPr>
          <w:lang w:val="en-US" w:eastAsia="zh-CN"/>
        </w:rPr>
        <w:t>6.1.2.3</w:t>
      </w:r>
      <w:r w:rsidRPr="007F2678">
        <w:rPr>
          <w:lang w:val="en-US" w:eastAsia="zh-CN"/>
        </w:rPr>
        <w:tab/>
        <w:t>HTTP custom headers</w:t>
      </w:r>
      <w:bookmarkEnd w:id="232"/>
      <w:bookmarkEnd w:id="233"/>
      <w:bookmarkEnd w:id="234"/>
      <w:bookmarkEnd w:id="235"/>
      <w:bookmarkEnd w:id="236"/>
      <w:bookmarkEnd w:id="237"/>
    </w:p>
    <w:p w14:paraId="44830F3C" w14:textId="77777777" w:rsidR="005A1610" w:rsidRPr="007F2678" w:rsidRDefault="005A1610" w:rsidP="007F2678">
      <w:pPr>
        <w:pStyle w:val="Heading5"/>
      </w:pPr>
      <w:bookmarkStart w:id="238" w:name="_Toc20227249"/>
      <w:bookmarkStart w:id="239" w:name="_Toc27749480"/>
      <w:bookmarkStart w:id="240" w:name="_Toc28709407"/>
      <w:bookmarkStart w:id="241" w:name="_Toc44671026"/>
      <w:bookmarkStart w:id="242" w:name="_Toc51918934"/>
      <w:bookmarkStart w:id="243" w:name="_Toc178171846"/>
      <w:r w:rsidRPr="007F2678">
        <w:t>6.1.2.3.1</w:t>
      </w:r>
      <w:r w:rsidRPr="007F2678">
        <w:tab/>
        <w:t>General</w:t>
      </w:r>
      <w:bookmarkEnd w:id="238"/>
      <w:bookmarkEnd w:id="239"/>
      <w:bookmarkEnd w:id="240"/>
      <w:bookmarkEnd w:id="241"/>
      <w:bookmarkEnd w:id="242"/>
      <w:bookmarkEnd w:id="243"/>
    </w:p>
    <w:p w14:paraId="72EC4982" w14:textId="77777777" w:rsidR="005A1610" w:rsidRPr="00BD6F46" w:rsidRDefault="00AF5803" w:rsidP="005A1610">
      <w:r>
        <w:rPr>
          <w:color w:val="000000"/>
        </w:rPr>
        <w:t>HTTP custom headers specified in clause 5.2.3.2 of 3GPP TS 29.500 [299] shall be supported, and Optional HTTP custom headers specified in clause 5.2.3.3 of 3GPP TS 29.500[</w:t>
      </w:r>
      <w:r w:rsidR="00BC786D">
        <w:rPr>
          <w:color w:val="000000"/>
        </w:rPr>
        <w:t>299</w:t>
      </w:r>
      <w:r>
        <w:rPr>
          <w:color w:val="000000"/>
        </w:rPr>
        <w:t>] may be supported</w:t>
      </w:r>
    </w:p>
    <w:p w14:paraId="6DCD02D3"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6CF24991" w14:textId="77777777" w:rsidR="005A1610" w:rsidRPr="00BD6F46" w:rsidRDefault="005A1610" w:rsidP="00FD5B48">
      <w:pPr>
        <w:ind w:left="568" w:hanging="284"/>
        <w:rPr>
          <w:lang w:eastAsia="zh-CN"/>
        </w:rPr>
      </w:pPr>
    </w:p>
    <w:p w14:paraId="25FD35B1" w14:textId="77777777" w:rsidR="00DB3EC0" w:rsidRPr="00BD6F46" w:rsidRDefault="00A64146" w:rsidP="007F2678">
      <w:pPr>
        <w:pStyle w:val="Heading3"/>
      </w:pPr>
      <w:bookmarkStart w:id="244" w:name="_Toc20227250"/>
      <w:bookmarkStart w:id="245" w:name="_Toc27749481"/>
      <w:bookmarkStart w:id="246" w:name="_Toc28709408"/>
      <w:bookmarkStart w:id="247" w:name="_Toc44671027"/>
      <w:bookmarkStart w:id="248" w:name="_Toc51918935"/>
      <w:bookmarkStart w:id="249" w:name="_Toc178171847"/>
      <w:r w:rsidRPr="00BD6F46">
        <w:t>6.1.3</w:t>
      </w:r>
      <w:r w:rsidR="00DB3EC0" w:rsidRPr="00BD6F46">
        <w:tab/>
        <w:t>Resources</w:t>
      </w:r>
      <w:bookmarkEnd w:id="244"/>
      <w:bookmarkEnd w:id="245"/>
      <w:bookmarkEnd w:id="246"/>
      <w:bookmarkEnd w:id="247"/>
      <w:bookmarkEnd w:id="248"/>
      <w:bookmarkEnd w:id="249"/>
    </w:p>
    <w:p w14:paraId="7E017E12" w14:textId="77777777" w:rsidR="00DB3EC0" w:rsidRPr="00BD6F46" w:rsidRDefault="00A64146" w:rsidP="007F2678">
      <w:pPr>
        <w:pStyle w:val="Heading4"/>
      </w:pPr>
      <w:bookmarkStart w:id="250" w:name="_Toc20227251"/>
      <w:bookmarkStart w:id="251" w:name="_Toc27749482"/>
      <w:bookmarkStart w:id="252" w:name="_Toc28709409"/>
      <w:bookmarkStart w:id="253" w:name="_Toc44671028"/>
      <w:bookmarkStart w:id="254" w:name="_Toc51918936"/>
      <w:bookmarkStart w:id="255" w:name="_Toc178171848"/>
      <w:r w:rsidRPr="00BD6F46">
        <w:t>6.1.3</w:t>
      </w:r>
      <w:r w:rsidR="00DB3EC0" w:rsidRPr="00BD6F46">
        <w:t>.1</w:t>
      </w:r>
      <w:r w:rsidR="00DB3EC0" w:rsidRPr="00BD6F46">
        <w:tab/>
      </w:r>
      <w:r w:rsidR="008971D8" w:rsidRPr="00BD6F46">
        <w:t>Overview</w:t>
      </w:r>
      <w:bookmarkEnd w:id="250"/>
      <w:bookmarkEnd w:id="251"/>
      <w:bookmarkEnd w:id="252"/>
      <w:bookmarkEnd w:id="253"/>
      <w:bookmarkEnd w:id="254"/>
      <w:bookmarkEnd w:id="255"/>
    </w:p>
    <w:p w14:paraId="1A4E7047" w14:textId="77777777" w:rsidR="00F97A66" w:rsidRPr="00BD6F46" w:rsidRDefault="00761E72" w:rsidP="004B5553">
      <w:pPr>
        <w:pStyle w:val="TH"/>
        <w:rPr>
          <w:lang w:eastAsia="zh-CN"/>
        </w:rPr>
      </w:pPr>
      <w:r>
        <w:object w:dxaOrig="6698" w:dyaOrig="3864" w14:anchorId="076AD288">
          <v:shape id="_x0000_i1035" type="#_x0000_t75" style="width:383.55pt;height:220.7pt" o:ole="">
            <v:imagedata r:id="rId28" o:title=""/>
          </v:shape>
          <o:OLEObject Type="Embed" ProgID="Visio.Drawing.11" ShapeID="_x0000_i1035" DrawAspect="Content" ObjectID="_1788784638" r:id="rId29"/>
        </w:object>
      </w:r>
    </w:p>
    <w:p w14:paraId="4E361175"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0B48A227"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C81742D"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0D52E387"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3FEF6B37"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9"/>
        <w:gridCol w:w="3778"/>
        <w:gridCol w:w="957"/>
        <w:gridCol w:w="1127"/>
        <w:gridCol w:w="2507"/>
      </w:tblGrid>
      <w:tr w:rsidR="008D7574" w:rsidRPr="00BD6F46" w14:paraId="30F2197A"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0E728"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0E2FD"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0EE9D"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EA35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204C7A0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12EAB235" w14:textId="77777777" w:rsidTr="004C6D5A">
        <w:trPr>
          <w:jc w:val="center"/>
        </w:trPr>
        <w:tc>
          <w:tcPr>
            <w:tcW w:w="892" w:type="pct"/>
            <w:tcBorders>
              <w:top w:val="single" w:sz="4" w:space="0" w:color="auto"/>
              <w:left w:val="single" w:sz="4" w:space="0" w:color="auto"/>
              <w:right w:val="single" w:sz="4" w:space="0" w:color="auto"/>
            </w:tcBorders>
            <w:vAlign w:val="center"/>
          </w:tcPr>
          <w:p w14:paraId="52C81E9F"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624B8BEB"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lastRenderedPageBreak/>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0743A9EA" w14:textId="77777777" w:rsidR="008D7574" w:rsidRPr="00BD6F46" w:rsidDel="00E64F80" w:rsidRDefault="008D7574" w:rsidP="004C6D5A">
            <w:pPr>
              <w:pStyle w:val="TAL"/>
            </w:pPr>
            <w:r w:rsidRPr="00BD6F46">
              <w:rPr>
                <w:rFonts w:hint="eastAsia"/>
                <w:lang w:eastAsia="zh-CN"/>
              </w:rPr>
              <w:lastRenderedPageBreak/>
              <w:t>POST</w:t>
            </w:r>
          </w:p>
        </w:tc>
        <w:tc>
          <w:tcPr>
            <w:tcW w:w="563" w:type="pct"/>
            <w:tcBorders>
              <w:top w:val="single" w:sz="4" w:space="0" w:color="auto"/>
              <w:left w:val="single" w:sz="4" w:space="0" w:color="auto"/>
              <w:bottom w:val="single" w:sz="4" w:space="0" w:color="auto"/>
              <w:right w:val="single" w:sz="4" w:space="0" w:color="auto"/>
            </w:tcBorders>
          </w:tcPr>
          <w:p w14:paraId="49DA2CEE" w14:textId="77777777" w:rsidR="008D7574" w:rsidRPr="00BD6F46" w:rsidDel="00E64F80" w:rsidRDefault="008D7574" w:rsidP="004C6D5A">
            <w:pPr>
              <w:pStyle w:val="TAL"/>
            </w:pPr>
            <w:r w:rsidRPr="00BD6F46">
              <w:t xml:space="preserve">Create a </w:t>
            </w:r>
            <w:r w:rsidRPr="00BD6F46">
              <w:lastRenderedPageBreak/>
              <w:t xml:space="preserve">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51FA85C5" w14:textId="77777777" w:rsidR="008D7574" w:rsidRPr="00BD6F46" w:rsidRDefault="008D7574" w:rsidP="004C6D5A">
            <w:pPr>
              <w:pStyle w:val="TAL"/>
            </w:pPr>
            <w:r w:rsidRPr="00BD6F46">
              <w:lastRenderedPageBreak/>
              <w:t>N</w:t>
            </w:r>
            <w:r w:rsidRPr="00BD6F46">
              <w:rPr>
                <w:rFonts w:hint="eastAsia"/>
                <w:lang w:eastAsia="zh-CN"/>
              </w:rPr>
              <w:t>chf</w:t>
            </w:r>
            <w:r w:rsidRPr="00BD6F46">
              <w:t>_</w:t>
            </w:r>
            <w:r w:rsidRPr="00BD6F46">
              <w:rPr>
                <w:lang w:eastAsia="zh-CN"/>
              </w:rPr>
              <w:t xml:space="preserve"> </w:t>
            </w:r>
            <w:r w:rsidRPr="00BD6F46">
              <w:rPr>
                <w:rFonts w:hint="eastAsia"/>
                <w:lang w:eastAsia="zh-CN"/>
              </w:rPr>
              <w:lastRenderedPageBreak/>
              <w:t>ConvergedCharging</w:t>
            </w:r>
            <w:r w:rsidRPr="00BD6F46">
              <w:t>_</w:t>
            </w:r>
            <w:r w:rsidRPr="00BD6F46">
              <w:rPr>
                <w:rFonts w:hint="eastAsia"/>
                <w:lang w:eastAsia="zh-CN"/>
              </w:rPr>
              <w:t>Create</w:t>
            </w:r>
          </w:p>
        </w:tc>
      </w:tr>
      <w:tr w:rsidR="008D7574" w:rsidRPr="00BD6F46" w14:paraId="3918F418" w14:textId="77777777" w:rsidTr="004C6D5A">
        <w:trPr>
          <w:trHeight w:val="524"/>
          <w:jc w:val="center"/>
        </w:trPr>
        <w:tc>
          <w:tcPr>
            <w:tcW w:w="892" w:type="pct"/>
            <w:vMerge w:val="restart"/>
            <w:tcBorders>
              <w:left w:val="single" w:sz="4" w:space="0" w:color="auto"/>
              <w:right w:val="single" w:sz="4" w:space="0" w:color="auto"/>
            </w:tcBorders>
            <w:vAlign w:val="center"/>
          </w:tcPr>
          <w:p w14:paraId="50C35459" w14:textId="77777777" w:rsidR="008D7574" w:rsidRPr="00BD6F46" w:rsidRDefault="008D7574" w:rsidP="004C6D5A">
            <w:pPr>
              <w:spacing w:after="0"/>
              <w:rPr>
                <w:rFonts w:ascii="Arial" w:hAnsi="Arial"/>
                <w:sz w:val="18"/>
              </w:rPr>
            </w:pPr>
            <w:r w:rsidRPr="00BD6F46">
              <w:rPr>
                <w:rFonts w:ascii="Arial" w:hAnsi="Arial"/>
                <w:sz w:val="18"/>
              </w:rPr>
              <w:lastRenderedPageBreak/>
              <w:t>Individual Charging Data</w:t>
            </w:r>
          </w:p>
        </w:tc>
        <w:tc>
          <w:tcPr>
            <w:tcW w:w="1816" w:type="pct"/>
            <w:tcBorders>
              <w:left w:val="single" w:sz="4" w:space="0" w:color="auto"/>
              <w:right w:val="single" w:sz="4" w:space="0" w:color="auto"/>
            </w:tcBorders>
            <w:vAlign w:val="center"/>
          </w:tcPr>
          <w:p w14:paraId="7087C3E7"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23737280" w14:textId="77777777" w:rsidR="00712227" w:rsidRDefault="00712227" w:rsidP="004C6D5A">
            <w:pPr>
              <w:pStyle w:val="TAL"/>
              <w:rPr>
                <w:lang w:eastAsia="zh-CN"/>
              </w:rPr>
            </w:pPr>
            <w:r>
              <w:rPr>
                <w:lang w:eastAsia="zh-CN"/>
              </w:rPr>
              <w:t>update</w:t>
            </w:r>
          </w:p>
          <w:p w14:paraId="1EFC5C76"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273EB0A"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40CC61C"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10CD3FBB" w14:textId="77777777" w:rsidTr="004C6D5A">
        <w:trPr>
          <w:trHeight w:val="524"/>
          <w:jc w:val="center"/>
        </w:trPr>
        <w:tc>
          <w:tcPr>
            <w:tcW w:w="892" w:type="pct"/>
            <w:vMerge/>
            <w:tcBorders>
              <w:left w:val="single" w:sz="4" w:space="0" w:color="auto"/>
              <w:right w:val="single" w:sz="4" w:space="0" w:color="auto"/>
            </w:tcBorders>
            <w:vAlign w:val="center"/>
          </w:tcPr>
          <w:p w14:paraId="0D5900FB"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2A8762DE"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26E8B5A4" w14:textId="77777777" w:rsidR="00712227" w:rsidRDefault="00712227" w:rsidP="004C6D5A">
            <w:pPr>
              <w:pStyle w:val="TAL"/>
              <w:rPr>
                <w:lang w:eastAsia="zh-CN"/>
              </w:rPr>
            </w:pPr>
            <w:r>
              <w:rPr>
                <w:lang w:eastAsia="zh-CN"/>
              </w:rPr>
              <w:t>release</w:t>
            </w:r>
          </w:p>
          <w:p w14:paraId="488D29FF"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6A90F82C"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568D9656"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2D129E49" w14:textId="77777777" w:rsidR="008D7574" w:rsidRPr="00BD6F46" w:rsidRDefault="008D7574" w:rsidP="00B3313B"/>
    <w:p w14:paraId="3E4F1695" w14:textId="77777777" w:rsidR="00DB3EC0" w:rsidRPr="00BD6F46" w:rsidRDefault="00A64146" w:rsidP="007F2678">
      <w:pPr>
        <w:pStyle w:val="Heading4"/>
      </w:pPr>
      <w:bookmarkStart w:id="256" w:name="_Toc20227252"/>
      <w:bookmarkStart w:id="257" w:name="_Toc27749483"/>
      <w:bookmarkStart w:id="258" w:name="_Toc28709410"/>
      <w:bookmarkStart w:id="259" w:name="_Toc44671029"/>
      <w:bookmarkStart w:id="260" w:name="_Toc51918937"/>
      <w:bookmarkStart w:id="261" w:name="_Toc178171849"/>
      <w:r w:rsidRPr="00BD6F46">
        <w:t>6.1.3</w:t>
      </w:r>
      <w:r w:rsidR="00DB3EC0" w:rsidRPr="00BD6F46">
        <w:t>.2</w:t>
      </w:r>
      <w:r w:rsidR="00DB3EC0" w:rsidRPr="00BD6F46">
        <w:tab/>
        <w:t xml:space="preserve">Resource: </w:t>
      </w:r>
      <w:r w:rsidR="00AF4481" w:rsidRPr="00BD6F46">
        <w:rPr>
          <w:rFonts w:hint="eastAsia"/>
        </w:rPr>
        <w:t>Charging Data</w:t>
      </w:r>
      <w:bookmarkEnd w:id="256"/>
      <w:bookmarkEnd w:id="257"/>
      <w:bookmarkEnd w:id="258"/>
      <w:bookmarkEnd w:id="259"/>
      <w:bookmarkEnd w:id="260"/>
      <w:bookmarkEnd w:id="261"/>
      <w:r w:rsidR="00AF4481" w:rsidRPr="00BD6F46" w:rsidDel="00AF4481">
        <w:t xml:space="preserve"> </w:t>
      </w:r>
    </w:p>
    <w:p w14:paraId="7B223794" w14:textId="77777777" w:rsidR="00300F0B" w:rsidRPr="00BD6F46" w:rsidRDefault="00A64146" w:rsidP="007F2678">
      <w:pPr>
        <w:pStyle w:val="Heading5"/>
      </w:pPr>
      <w:bookmarkStart w:id="262" w:name="_Toc20227253"/>
      <w:bookmarkStart w:id="263" w:name="_Toc27749484"/>
      <w:bookmarkStart w:id="264" w:name="_Toc28709411"/>
      <w:bookmarkStart w:id="265" w:name="_Toc44671030"/>
      <w:bookmarkStart w:id="266" w:name="_Toc51918938"/>
      <w:bookmarkStart w:id="267" w:name="_Toc178171850"/>
      <w:r w:rsidRPr="00BD6F46">
        <w:t>6.1.3</w:t>
      </w:r>
      <w:r w:rsidR="00300F0B" w:rsidRPr="00BD6F46">
        <w:t>.2.1</w:t>
      </w:r>
      <w:r w:rsidR="00300F0B" w:rsidRPr="00BD6F46">
        <w:tab/>
        <w:t>Description</w:t>
      </w:r>
      <w:bookmarkEnd w:id="262"/>
      <w:bookmarkEnd w:id="263"/>
      <w:bookmarkEnd w:id="264"/>
      <w:bookmarkEnd w:id="265"/>
      <w:bookmarkEnd w:id="266"/>
      <w:bookmarkEnd w:id="267"/>
    </w:p>
    <w:p w14:paraId="6ABB26B8"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28C947B9" w14:textId="77777777" w:rsidR="00A64146" w:rsidRPr="00BD6F46" w:rsidRDefault="00A64146" w:rsidP="00A64146">
      <w:pPr>
        <w:pStyle w:val="Heading5"/>
      </w:pPr>
      <w:bookmarkStart w:id="268" w:name="_Toc20227254"/>
      <w:bookmarkStart w:id="269" w:name="_Toc27749485"/>
      <w:bookmarkStart w:id="270" w:name="_Toc28709412"/>
      <w:bookmarkStart w:id="271" w:name="_Toc44671031"/>
      <w:bookmarkStart w:id="272" w:name="_Toc51918939"/>
      <w:bookmarkStart w:id="273" w:name="_Toc178171851"/>
      <w:r w:rsidRPr="00BD6F46">
        <w:t>6.1.3.2.2</w:t>
      </w:r>
      <w:r w:rsidRPr="00BD6F46">
        <w:tab/>
        <w:t>Resource Definition</w:t>
      </w:r>
      <w:bookmarkEnd w:id="268"/>
      <w:bookmarkEnd w:id="269"/>
      <w:bookmarkEnd w:id="270"/>
      <w:bookmarkEnd w:id="271"/>
      <w:bookmarkEnd w:id="272"/>
      <w:bookmarkEnd w:id="273"/>
    </w:p>
    <w:p w14:paraId="4CD146BE"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1393CC41"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280F9C4D"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402D8E36"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9EC02C5"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346BC" w14:textId="77777777" w:rsidR="003E3766" w:rsidRPr="00BD6F46" w:rsidRDefault="003E3766" w:rsidP="004C6D5A">
            <w:pPr>
              <w:pStyle w:val="TAH"/>
            </w:pPr>
            <w:r w:rsidRPr="00BD6F46">
              <w:t>Definition</w:t>
            </w:r>
          </w:p>
        </w:tc>
      </w:tr>
      <w:tr w:rsidR="003E3766" w:rsidRPr="00BD6F46" w14:paraId="60A848B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B58775"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1A652E"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2FB48E3" w14:textId="77777777" w:rsidR="003E3766" w:rsidRPr="00BD6F46" w:rsidRDefault="003E3766" w:rsidP="007F2678"/>
    <w:p w14:paraId="6D27F837" w14:textId="77777777" w:rsidR="00A64146" w:rsidRPr="00BD6F46" w:rsidRDefault="00A64146" w:rsidP="00A64146">
      <w:pPr>
        <w:pStyle w:val="Heading5"/>
      </w:pPr>
      <w:bookmarkStart w:id="274" w:name="_Toc20227255"/>
      <w:bookmarkStart w:id="275" w:name="_Toc27749486"/>
      <w:bookmarkStart w:id="276" w:name="_Toc28709413"/>
      <w:bookmarkStart w:id="277" w:name="_Toc44671032"/>
      <w:bookmarkStart w:id="278" w:name="_Toc51918940"/>
      <w:bookmarkStart w:id="279" w:name="_Toc178171852"/>
      <w:r w:rsidRPr="00BD6F46">
        <w:t>6.1.3.2.3</w:t>
      </w:r>
      <w:r w:rsidRPr="00BD6F46">
        <w:tab/>
        <w:t>Resource Standard Methods</w:t>
      </w:r>
      <w:bookmarkEnd w:id="274"/>
      <w:bookmarkEnd w:id="275"/>
      <w:bookmarkEnd w:id="276"/>
      <w:bookmarkEnd w:id="277"/>
      <w:bookmarkEnd w:id="278"/>
      <w:bookmarkEnd w:id="279"/>
      <w:r w:rsidRPr="00BD6F46">
        <w:t xml:space="preserve"> </w:t>
      </w:r>
    </w:p>
    <w:p w14:paraId="316A4853" w14:textId="77777777" w:rsidR="00300F0B" w:rsidRPr="00BD6F46" w:rsidRDefault="00A64146" w:rsidP="007F2678">
      <w:pPr>
        <w:pStyle w:val="Heading6"/>
        <w:rPr>
          <w:lang w:eastAsia="zh-CN"/>
        </w:rPr>
      </w:pPr>
      <w:bookmarkStart w:id="280" w:name="_Toc20227256"/>
      <w:bookmarkStart w:id="281" w:name="_Toc27749487"/>
      <w:bookmarkStart w:id="282" w:name="_Toc28709414"/>
      <w:bookmarkStart w:id="283" w:name="_Toc44671033"/>
      <w:bookmarkStart w:id="284" w:name="_Toc51918941"/>
      <w:bookmarkStart w:id="285" w:name="_Toc178171853"/>
      <w:r w:rsidRPr="00BD6F46">
        <w:t>6.1.3.2.3</w:t>
      </w:r>
      <w:r w:rsidR="00300F0B" w:rsidRPr="00BD6F46">
        <w:t>.1</w:t>
      </w:r>
      <w:r w:rsidR="00300F0B" w:rsidRPr="00BD6F46">
        <w:tab/>
        <w:t>POST</w:t>
      </w:r>
      <w:bookmarkEnd w:id="280"/>
      <w:bookmarkEnd w:id="281"/>
      <w:bookmarkEnd w:id="282"/>
      <w:bookmarkEnd w:id="283"/>
      <w:bookmarkEnd w:id="284"/>
      <w:bookmarkEnd w:id="285"/>
    </w:p>
    <w:p w14:paraId="556552D2"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B2724BF"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1082A" w:rsidRPr="00BD6F46" w14:paraId="5CFCA8F8"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980CA"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8E9136"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65978F"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44C13"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E9749F3" w14:textId="77777777" w:rsidR="00F1082A" w:rsidRPr="00BD6F46" w:rsidRDefault="00F1082A" w:rsidP="004C6D5A">
            <w:pPr>
              <w:pStyle w:val="TAH"/>
            </w:pPr>
            <w:r w:rsidRPr="00BD6F46">
              <w:t>Description</w:t>
            </w:r>
          </w:p>
        </w:tc>
      </w:tr>
      <w:tr w:rsidR="00F1082A" w:rsidRPr="00BD6F46" w14:paraId="46BB09E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B2D0D"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02C285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49143233"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26D6A8E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A0EEB" w14:textId="77777777" w:rsidR="00F1082A" w:rsidRPr="00BD6F46" w:rsidRDefault="00F1082A" w:rsidP="004C6D5A">
            <w:pPr>
              <w:pStyle w:val="TAL"/>
            </w:pPr>
          </w:p>
        </w:tc>
      </w:tr>
    </w:tbl>
    <w:p w14:paraId="107826DC" w14:textId="77777777" w:rsidR="00F1082A" w:rsidRPr="007F2678" w:rsidRDefault="00F1082A" w:rsidP="007F2678">
      <w:pPr>
        <w:rPr>
          <w:lang w:eastAsia="zh-CN"/>
        </w:rPr>
      </w:pPr>
    </w:p>
    <w:p w14:paraId="6C777905"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3E6AB060" w14:textId="77777777" w:rsidR="00300F0B" w:rsidRPr="00BD6F46" w:rsidRDefault="00300F0B" w:rsidP="00300F0B">
      <w:pPr>
        <w:pStyle w:val="TH"/>
        <w:rPr>
          <w:lang w:eastAsia="zh-CN"/>
        </w:rPr>
      </w:pPr>
      <w:r w:rsidRPr="00BD6F46">
        <w:lastRenderedPageBreak/>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4F57D9F4"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DFD1A95"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F19974"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98AA03"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BF421C" w14:textId="77777777" w:rsidR="00300F0B" w:rsidRPr="00BD6F46" w:rsidRDefault="00300F0B" w:rsidP="00820E32">
            <w:pPr>
              <w:pStyle w:val="TAH"/>
            </w:pPr>
            <w:r w:rsidRPr="00BD6F46">
              <w:t>Description</w:t>
            </w:r>
          </w:p>
        </w:tc>
      </w:tr>
      <w:tr w:rsidR="00300F0B" w:rsidRPr="00BD6F46" w14:paraId="72B276A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8513ECD"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5FE34485"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CC87A82"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22109F0D"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38003EC" w14:textId="77777777" w:rsidR="00300F0B" w:rsidRPr="00BD6F46" w:rsidRDefault="00300F0B" w:rsidP="00300F0B">
      <w:pPr>
        <w:pStyle w:val="TH"/>
        <w:rPr>
          <w:lang w:eastAsia="zh-CN"/>
        </w:rPr>
      </w:pPr>
    </w:p>
    <w:p w14:paraId="21234163" w14:textId="77777777" w:rsidR="00300F0B" w:rsidRPr="00BD6F46" w:rsidRDefault="00300F0B" w:rsidP="00300F0B">
      <w:pPr>
        <w:pStyle w:val="TH"/>
        <w:rPr>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9"/>
        <w:gridCol w:w="1076"/>
        <w:gridCol w:w="5130"/>
      </w:tblGrid>
      <w:tr w:rsidR="00300F0B" w:rsidRPr="00BD6F46" w14:paraId="1F14840B" w14:textId="77777777" w:rsidTr="00AD13E6">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09045D5"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9D3F88A" w14:textId="77777777" w:rsidR="00300F0B" w:rsidRPr="00BD6F46" w:rsidRDefault="00300F0B" w:rsidP="00820E32">
            <w:pPr>
              <w:pStyle w:val="TAH"/>
            </w:pPr>
            <w:r w:rsidRPr="00BD6F46">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F278C8" w14:textId="77777777" w:rsidR="00300F0B" w:rsidRPr="00BD6F46" w:rsidRDefault="00300F0B" w:rsidP="00820E32">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81088C4" w14:textId="77777777" w:rsidR="00300F0B" w:rsidRPr="00BD6F46" w:rsidRDefault="00300F0B" w:rsidP="00820E32">
            <w:pPr>
              <w:pStyle w:val="TAH"/>
            </w:pPr>
            <w:r w:rsidRPr="00BD6F46">
              <w:t>Response</w:t>
            </w:r>
          </w:p>
          <w:p w14:paraId="6D5BA7A2" w14:textId="77777777" w:rsidR="00300F0B" w:rsidRPr="00BD6F46" w:rsidRDefault="00300F0B" w:rsidP="00820E32">
            <w:pPr>
              <w:pStyle w:val="TAH"/>
            </w:pPr>
            <w:r w:rsidRPr="00BD6F46">
              <w:t>codes</w:t>
            </w:r>
          </w:p>
        </w:tc>
        <w:tc>
          <w:tcPr>
            <w:tcW w:w="2650" w:type="pct"/>
            <w:tcBorders>
              <w:top w:val="single" w:sz="4" w:space="0" w:color="auto"/>
              <w:left w:val="single" w:sz="4" w:space="0" w:color="auto"/>
              <w:bottom w:val="single" w:sz="4" w:space="0" w:color="auto"/>
              <w:right w:val="single" w:sz="4" w:space="0" w:color="auto"/>
            </w:tcBorders>
            <w:shd w:val="clear" w:color="auto" w:fill="C0C0C0"/>
            <w:hideMark/>
          </w:tcPr>
          <w:p w14:paraId="703AE949" w14:textId="77777777" w:rsidR="00300F0B" w:rsidRPr="00BD6F46" w:rsidRDefault="00300F0B" w:rsidP="00820E32">
            <w:pPr>
              <w:pStyle w:val="TAH"/>
            </w:pPr>
            <w:r w:rsidRPr="00BD6F46">
              <w:t>Description</w:t>
            </w:r>
          </w:p>
        </w:tc>
      </w:tr>
      <w:tr w:rsidR="00300F0B" w:rsidRPr="00BD6F46" w14:paraId="70C46566"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11A4A79"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8A7F1CE" w14:textId="77777777" w:rsidR="00300F0B" w:rsidRPr="00BD6F46" w:rsidRDefault="00300F0B" w:rsidP="00820E32">
            <w:pPr>
              <w:pStyle w:val="TAC"/>
            </w:pPr>
            <w:r w:rsidRPr="00BD6F46">
              <w:t>M</w:t>
            </w:r>
          </w:p>
        </w:tc>
        <w:tc>
          <w:tcPr>
            <w:tcW w:w="583" w:type="pct"/>
            <w:tcBorders>
              <w:top w:val="single" w:sz="4" w:space="0" w:color="auto"/>
              <w:left w:val="single" w:sz="6" w:space="0" w:color="000000"/>
              <w:bottom w:val="single" w:sz="4" w:space="0" w:color="auto"/>
              <w:right w:val="single" w:sz="6" w:space="0" w:color="000000"/>
            </w:tcBorders>
            <w:hideMark/>
          </w:tcPr>
          <w:p w14:paraId="7DF42A66" w14:textId="77777777" w:rsidR="00300F0B" w:rsidRPr="00BD6F46" w:rsidRDefault="00300F0B" w:rsidP="00820E32">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1B0B7E99" w14:textId="77777777" w:rsidR="00300F0B" w:rsidRPr="00BD6F46" w:rsidRDefault="00300F0B" w:rsidP="00820E32">
            <w:pPr>
              <w:pStyle w:val="TAL"/>
            </w:pPr>
            <w:r w:rsidRPr="00BD6F46">
              <w:t>201 Created</w:t>
            </w:r>
          </w:p>
        </w:tc>
        <w:tc>
          <w:tcPr>
            <w:tcW w:w="2650" w:type="pct"/>
            <w:tcBorders>
              <w:top w:val="single" w:sz="4" w:space="0" w:color="auto"/>
              <w:left w:val="single" w:sz="6" w:space="0" w:color="000000"/>
              <w:bottom w:val="single" w:sz="4" w:space="0" w:color="auto"/>
              <w:right w:val="single" w:sz="6" w:space="0" w:color="000000"/>
            </w:tcBorders>
            <w:hideMark/>
          </w:tcPr>
          <w:p w14:paraId="23046AA8"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 and a representation of that resource is returned.</w:t>
            </w:r>
          </w:p>
          <w:p w14:paraId="7B7C75E9"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306D6D6E"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397300B4"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BEEBC9B" w14:textId="77777777" w:rsidR="009C44E3" w:rsidRPr="00BD6F46" w:rsidRDefault="009C44E3" w:rsidP="009C44E3">
            <w:pPr>
              <w:pStyle w:val="TAC"/>
            </w:pPr>
          </w:p>
        </w:tc>
        <w:tc>
          <w:tcPr>
            <w:tcW w:w="583" w:type="pct"/>
            <w:tcBorders>
              <w:top w:val="single" w:sz="4" w:space="0" w:color="auto"/>
              <w:left w:val="single" w:sz="6" w:space="0" w:color="000000"/>
              <w:bottom w:val="single" w:sz="4" w:space="0" w:color="auto"/>
              <w:right w:val="single" w:sz="6" w:space="0" w:color="000000"/>
            </w:tcBorders>
          </w:tcPr>
          <w:p w14:paraId="60C63729" w14:textId="77777777" w:rsidR="009C44E3" w:rsidRPr="00BD6F46" w:rsidRDefault="009C44E3" w:rsidP="009C44E3">
            <w:pPr>
              <w:pStyle w:val="TAL"/>
            </w:pPr>
          </w:p>
        </w:tc>
        <w:tc>
          <w:tcPr>
            <w:tcW w:w="556" w:type="pct"/>
            <w:tcBorders>
              <w:top w:val="single" w:sz="4" w:space="0" w:color="auto"/>
              <w:left w:val="single" w:sz="6" w:space="0" w:color="000000"/>
              <w:bottom w:val="single" w:sz="4" w:space="0" w:color="auto"/>
              <w:right w:val="single" w:sz="6" w:space="0" w:color="000000"/>
            </w:tcBorders>
          </w:tcPr>
          <w:p w14:paraId="2F3F0A38" w14:textId="77777777" w:rsidR="009C44E3" w:rsidRPr="00BD6F46" w:rsidRDefault="009C44E3" w:rsidP="009C44E3">
            <w:pPr>
              <w:pStyle w:val="TAL"/>
            </w:pPr>
            <w:r w:rsidRPr="00BD6F46">
              <w:t>307 Temporary Redirect</w:t>
            </w:r>
          </w:p>
        </w:tc>
        <w:tc>
          <w:tcPr>
            <w:tcW w:w="2650" w:type="pct"/>
            <w:tcBorders>
              <w:top w:val="single" w:sz="4" w:space="0" w:color="auto"/>
              <w:left w:val="single" w:sz="6" w:space="0" w:color="000000"/>
              <w:bottom w:val="single" w:sz="4" w:space="0" w:color="auto"/>
              <w:right w:val="single" w:sz="6" w:space="0" w:color="000000"/>
            </w:tcBorders>
          </w:tcPr>
          <w:p w14:paraId="2077D685" w14:textId="77777777" w:rsidR="009C44E3" w:rsidRPr="00BD6F46" w:rsidRDefault="009C44E3" w:rsidP="009C44E3">
            <w:pPr>
              <w:pStyle w:val="TAL"/>
            </w:pPr>
            <w:r w:rsidRPr="00BD6F46">
              <w:t>(NOTE 2)</w:t>
            </w:r>
          </w:p>
        </w:tc>
      </w:tr>
      <w:tr w:rsidR="009C44E3" w:rsidRPr="00BD6F46" w14:paraId="630AC5A2"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710BE8E1" w14:textId="77777777" w:rsidR="009C44E3" w:rsidRPr="00BD6F46" w:rsidRDefault="005B56C2" w:rsidP="009C44E3">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0F1EA5C" w14:textId="77777777" w:rsidR="009C44E3" w:rsidRPr="00BD6F46" w:rsidRDefault="009C44E3" w:rsidP="009C44E3">
            <w:pPr>
              <w:pStyle w:val="TAC"/>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0BB8B78C" w14:textId="77777777" w:rsidR="009C44E3" w:rsidRPr="00BD6F46" w:rsidRDefault="009C44E3" w:rsidP="009C44E3">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8662D88" w14:textId="77777777" w:rsidR="009C44E3" w:rsidRPr="00BD6F46" w:rsidRDefault="009C44E3" w:rsidP="009C44E3">
            <w:pPr>
              <w:pStyle w:val="TAL"/>
            </w:pPr>
            <w:r w:rsidRPr="00BD6F46">
              <w:t xml:space="preserve">400 </w:t>
            </w:r>
          </w:p>
          <w:p w14:paraId="12ED92AD" w14:textId="77777777" w:rsidR="009C44E3" w:rsidRPr="00BD6F46" w:rsidRDefault="009C44E3" w:rsidP="009C44E3">
            <w:pPr>
              <w:pStyle w:val="TAL"/>
            </w:pPr>
            <w:r w:rsidRPr="00BD6F46">
              <w:t>Bad Request</w:t>
            </w:r>
          </w:p>
        </w:tc>
        <w:tc>
          <w:tcPr>
            <w:tcW w:w="2650" w:type="pct"/>
            <w:tcBorders>
              <w:top w:val="single" w:sz="4" w:space="0" w:color="auto"/>
              <w:left w:val="single" w:sz="6" w:space="0" w:color="000000"/>
              <w:bottom w:val="single" w:sz="4" w:space="0" w:color="auto"/>
              <w:right w:val="single" w:sz="6" w:space="0" w:color="000000"/>
            </w:tcBorders>
          </w:tcPr>
          <w:p w14:paraId="3F20A946" w14:textId="77777777" w:rsidR="009C44E3" w:rsidRPr="00BD6F46" w:rsidRDefault="009C44E3" w:rsidP="009C44E3">
            <w:pPr>
              <w:pStyle w:val="TAL"/>
            </w:pPr>
            <w:r w:rsidRPr="00BD6F46">
              <w:t>(NOTE 2)</w:t>
            </w:r>
          </w:p>
        </w:tc>
      </w:tr>
      <w:tr w:rsidR="009C44E3" w:rsidRPr="00BD6F46" w14:paraId="7AFE989E"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2F4CC493" w14:textId="77777777" w:rsidR="009C44E3" w:rsidRPr="00BD6F46" w:rsidRDefault="005B56C2" w:rsidP="009C44E3">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1E0462" w14:textId="77777777" w:rsidR="009C44E3" w:rsidRPr="00BD6F46" w:rsidRDefault="009C44E3" w:rsidP="009C44E3">
            <w:pPr>
              <w:pStyle w:val="TAC"/>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2D9AFA4C" w14:textId="77777777" w:rsidR="009C44E3" w:rsidRPr="00BD6F46" w:rsidRDefault="009C44E3" w:rsidP="009C44E3">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80EF28" w14:textId="77777777" w:rsidR="009C44E3" w:rsidRPr="00BD6F46" w:rsidRDefault="009C44E3" w:rsidP="009C44E3">
            <w:pPr>
              <w:pStyle w:val="TAL"/>
            </w:pPr>
            <w:r w:rsidRPr="00BD6F46">
              <w:t>403</w:t>
            </w:r>
          </w:p>
          <w:p w14:paraId="46639830" w14:textId="77777777" w:rsidR="009C44E3" w:rsidRPr="00BD6F46" w:rsidRDefault="009C44E3" w:rsidP="009C44E3">
            <w:pPr>
              <w:pStyle w:val="TAL"/>
            </w:pPr>
            <w:r w:rsidRPr="00BD6F46">
              <w:t xml:space="preserve">Forbidden </w:t>
            </w:r>
          </w:p>
          <w:p w14:paraId="75D24E4A" w14:textId="77777777" w:rsidR="009C44E3" w:rsidRPr="00BD6F46" w:rsidRDefault="009C44E3" w:rsidP="009C44E3">
            <w:pPr>
              <w:pStyle w:val="TAL"/>
            </w:pPr>
          </w:p>
        </w:tc>
        <w:tc>
          <w:tcPr>
            <w:tcW w:w="2650" w:type="pct"/>
            <w:tcBorders>
              <w:top w:val="single" w:sz="4" w:space="0" w:color="auto"/>
              <w:left w:val="single" w:sz="6" w:space="0" w:color="000000"/>
              <w:bottom w:val="single" w:sz="4" w:space="0" w:color="auto"/>
              <w:right w:val="single" w:sz="6" w:space="0" w:color="000000"/>
            </w:tcBorders>
          </w:tcPr>
          <w:p w14:paraId="20125975" w14:textId="77777777" w:rsidR="009C44E3" w:rsidRPr="00BD6F46" w:rsidRDefault="009C44E3" w:rsidP="009C44E3">
            <w:pPr>
              <w:pStyle w:val="TAL"/>
            </w:pPr>
            <w:r w:rsidRPr="00BD6F46">
              <w:t>(NOTE 2)</w:t>
            </w:r>
          </w:p>
        </w:tc>
      </w:tr>
      <w:tr w:rsidR="009C44E3" w:rsidRPr="00BD6F46" w14:paraId="13BE49A9"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1431F1AB" w14:textId="77777777" w:rsidR="009C44E3" w:rsidRPr="00BD6F46" w:rsidRDefault="005B56C2" w:rsidP="009C44E3">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B10E1CB" w14:textId="77777777" w:rsidR="009C44E3" w:rsidRPr="00BD6F46" w:rsidRDefault="009C44E3" w:rsidP="009C44E3">
            <w:pPr>
              <w:pStyle w:val="TAC"/>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31B31D30" w14:textId="77777777" w:rsidR="009C44E3" w:rsidRPr="00BD6F46" w:rsidRDefault="009C44E3" w:rsidP="009C44E3">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F737841" w14:textId="77777777" w:rsidR="009C44E3" w:rsidRPr="00BD6F46" w:rsidRDefault="009C44E3" w:rsidP="009C44E3">
            <w:pPr>
              <w:pStyle w:val="TAL"/>
            </w:pPr>
            <w:r w:rsidRPr="00BD6F46">
              <w:t>404</w:t>
            </w:r>
          </w:p>
          <w:p w14:paraId="4BD929D5" w14:textId="77777777" w:rsidR="009C44E3" w:rsidRPr="00BD6F46" w:rsidRDefault="009C44E3" w:rsidP="009C44E3">
            <w:pPr>
              <w:pStyle w:val="TAL"/>
            </w:pPr>
            <w:r w:rsidRPr="00BD6F46">
              <w:t xml:space="preserve">Not Found </w:t>
            </w:r>
          </w:p>
          <w:p w14:paraId="6526B083" w14:textId="77777777" w:rsidR="009C44E3" w:rsidRPr="00BD6F46" w:rsidRDefault="009C44E3" w:rsidP="009C44E3">
            <w:pPr>
              <w:pStyle w:val="TAL"/>
            </w:pPr>
          </w:p>
        </w:tc>
        <w:tc>
          <w:tcPr>
            <w:tcW w:w="2650" w:type="pct"/>
            <w:tcBorders>
              <w:top w:val="single" w:sz="4" w:space="0" w:color="auto"/>
              <w:left w:val="single" w:sz="6" w:space="0" w:color="000000"/>
              <w:bottom w:val="single" w:sz="4" w:space="0" w:color="auto"/>
              <w:right w:val="single" w:sz="6" w:space="0" w:color="000000"/>
            </w:tcBorders>
          </w:tcPr>
          <w:p w14:paraId="184E6D28" w14:textId="77777777" w:rsidR="009C44E3" w:rsidRPr="00BD6F46" w:rsidRDefault="009C44E3" w:rsidP="009C44E3">
            <w:pPr>
              <w:pStyle w:val="TAL"/>
            </w:pPr>
            <w:r w:rsidRPr="00BD6F46">
              <w:t>(NOTE 2)</w:t>
            </w:r>
          </w:p>
        </w:tc>
      </w:tr>
      <w:tr w:rsidR="009C44E3" w:rsidRPr="00BD6F46" w14:paraId="032B7853"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061C9FBB"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328796A" w14:textId="77777777" w:rsidR="009C44E3" w:rsidRPr="00BD6F46" w:rsidRDefault="009C44E3" w:rsidP="009C44E3">
            <w:pPr>
              <w:pStyle w:val="TAC"/>
            </w:pPr>
          </w:p>
        </w:tc>
        <w:tc>
          <w:tcPr>
            <w:tcW w:w="583" w:type="pct"/>
            <w:tcBorders>
              <w:top w:val="single" w:sz="4" w:space="0" w:color="auto"/>
              <w:left w:val="single" w:sz="6" w:space="0" w:color="000000"/>
              <w:bottom w:val="single" w:sz="4" w:space="0" w:color="auto"/>
              <w:right w:val="single" w:sz="6" w:space="0" w:color="000000"/>
            </w:tcBorders>
          </w:tcPr>
          <w:p w14:paraId="12C69EFE" w14:textId="77777777" w:rsidR="009C44E3" w:rsidRPr="00BD6F46" w:rsidRDefault="009C44E3" w:rsidP="009C44E3">
            <w:pPr>
              <w:pStyle w:val="TAL"/>
            </w:pPr>
          </w:p>
        </w:tc>
        <w:tc>
          <w:tcPr>
            <w:tcW w:w="556" w:type="pct"/>
            <w:tcBorders>
              <w:top w:val="single" w:sz="4" w:space="0" w:color="auto"/>
              <w:left w:val="single" w:sz="6" w:space="0" w:color="000000"/>
              <w:bottom w:val="single" w:sz="4" w:space="0" w:color="auto"/>
              <w:right w:val="single" w:sz="6" w:space="0" w:color="000000"/>
            </w:tcBorders>
          </w:tcPr>
          <w:p w14:paraId="68CE34B0" w14:textId="77777777" w:rsidR="009C44E3" w:rsidRPr="00BD6F46" w:rsidRDefault="009C44E3" w:rsidP="009C44E3">
            <w:pPr>
              <w:pStyle w:val="TAL"/>
            </w:pPr>
            <w:r w:rsidRPr="00BD6F46">
              <w:t>405</w:t>
            </w:r>
          </w:p>
          <w:p w14:paraId="49C8298A" w14:textId="77777777" w:rsidR="009C44E3" w:rsidRPr="00BD6F46" w:rsidRDefault="009C44E3" w:rsidP="009C44E3">
            <w:pPr>
              <w:pStyle w:val="TAL"/>
            </w:pPr>
            <w:r w:rsidRPr="00BD6F46">
              <w:t xml:space="preserve">Method Not Allowed </w:t>
            </w:r>
          </w:p>
          <w:p w14:paraId="1EEE78AA" w14:textId="77777777" w:rsidR="009C44E3" w:rsidRPr="00BD6F46" w:rsidRDefault="009C44E3" w:rsidP="009C44E3">
            <w:pPr>
              <w:pStyle w:val="TAL"/>
            </w:pPr>
          </w:p>
        </w:tc>
        <w:tc>
          <w:tcPr>
            <w:tcW w:w="2650" w:type="pct"/>
            <w:tcBorders>
              <w:top w:val="single" w:sz="4" w:space="0" w:color="auto"/>
              <w:left w:val="single" w:sz="6" w:space="0" w:color="000000"/>
              <w:bottom w:val="single" w:sz="4" w:space="0" w:color="auto"/>
              <w:right w:val="single" w:sz="6" w:space="0" w:color="000000"/>
            </w:tcBorders>
          </w:tcPr>
          <w:p w14:paraId="3D97C9F4" w14:textId="77777777" w:rsidR="009C44E3" w:rsidRPr="00BD6F46" w:rsidRDefault="009C44E3" w:rsidP="009C44E3">
            <w:pPr>
              <w:pStyle w:val="TAL"/>
            </w:pPr>
            <w:r w:rsidRPr="00BD6F46">
              <w:t>(NOTE 2)</w:t>
            </w:r>
          </w:p>
        </w:tc>
      </w:tr>
      <w:tr w:rsidR="009C44E3" w:rsidRPr="00BD6F46" w14:paraId="0B44EE42"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35B3C419"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C76B28C" w14:textId="77777777" w:rsidR="009C44E3" w:rsidRPr="00BD6F46" w:rsidRDefault="009C44E3" w:rsidP="009C44E3">
            <w:pPr>
              <w:pStyle w:val="TAC"/>
            </w:pPr>
          </w:p>
        </w:tc>
        <w:tc>
          <w:tcPr>
            <w:tcW w:w="583" w:type="pct"/>
            <w:tcBorders>
              <w:top w:val="single" w:sz="4" w:space="0" w:color="auto"/>
              <w:left w:val="single" w:sz="6" w:space="0" w:color="000000"/>
              <w:bottom w:val="single" w:sz="4" w:space="0" w:color="auto"/>
              <w:right w:val="single" w:sz="6" w:space="0" w:color="000000"/>
            </w:tcBorders>
          </w:tcPr>
          <w:p w14:paraId="00AC8FF0" w14:textId="77777777" w:rsidR="009C44E3" w:rsidRPr="00BD6F46" w:rsidRDefault="009C44E3" w:rsidP="009C44E3">
            <w:pPr>
              <w:pStyle w:val="TAL"/>
            </w:pPr>
          </w:p>
        </w:tc>
        <w:tc>
          <w:tcPr>
            <w:tcW w:w="556" w:type="pct"/>
            <w:tcBorders>
              <w:top w:val="single" w:sz="4" w:space="0" w:color="auto"/>
              <w:left w:val="single" w:sz="6" w:space="0" w:color="000000"/>
              <w:bottom w:val="single" w:sz="4" w:space="0" w:color="auto"/>
              <w:right w:val="single" w:sz="6" w:space="0" w:color="000000"/>
            </w:tcBorders>
          </w:tcPr>
          <w:p w14:paraId="771A8CF4" w14:textId="77777777" w:rsidR="009C44E3" w:rsidRPr="00BD6F46" w:rsidRDefault="009C44E3" w:rsidP="009C44E3">
            <w:pPr>
              <w:pStyle w:val="TAL"/>
            </w:pPr>
            <w:r w:rsidRPr="00BD6F46">
              <w:t>408</w:t>
            </w:r>
          </w:p>
          <w:p w14:paraId="509E5145" w14:textId="77777777" w:rsidR="009C44E3" w:rsidRPr="00BD6F46" w:rsidRDefault="009C44E3" w:rsidP="009C44E3">
            <w:pPr>
              <w:pStyle w:val="TAL"/>
            </w:pPr>
            <w:r w:rsidRPr="00BD6F46">
              <w:t>Request Timeout</w:t>
            </w:r>
          </w:p>
          <w:p w14:paraId="64A0A758" w14:textId="77777777" w:rsidR="009C44E3" w:rsidRPr="00BD6F46" w:rsidRDefault="009C44E3" w:rsidP="009C44E3">
            <w:pPr>
              <w:pStyle w:val="TAL"/>
            </w:pPr>
          </w:p>
        </w:tc>
        <w:tc>
          <w:tcPr>
            <w:tcW w:w="2650" w:type="pct"/>
            <w:tcBorders>
              <w:top w:val="single" w:sz="4" w:space="0" w:color="auto"/>
              <w:left w:val="single" w:sz="6" w:space="0" w:color="000000"/>
              <w:bottom w:val="single" w:sz="4" w:space="0" w:color="auto"/>
              <w:right w:val="single" w:sz="6" w:space="0" w:color="000000"/>
            </w:tcBorders>
          </w:tcPr>
          <w:p w14:paraId="0240CEAA" w14:textId="77777777" w:rsidR="009C44E3" w:rsidRPr="00BD6F46" w:rsidRDefault="009C44E3" w:rsidP="009C44E3">
            <w:pPr>
              <w:pStyle w:val="TAL"/>
            </w:pPr>
            <w:r w:rsidRPr="00BD6F46">
              <w:t>(NOTE 2)</w:t>
            </w:r>
          </w:p>
        </w:tc>
      </w:tr>
      <w:tr w:rsidR="00AD13E6" w:rsidRPr="00BD6F46" w14:paraId="5F151B8C" w14:textId="77777777" w:rsidTr="00AD13E6">
        <w:trPr>
          <w:jc w:val="center"/>
        </w:trPr>
        <w:tc>
          <w:tcPr>
            <w:tcW w:w="1063" w:type="pct"/>
            <w:tcBorders>
              <w:top w:val="single" w:sz="4" w:space="0" w:color="auto"/>
              <w:left w:val="single" w:sz="6" w:space="0" w:color="000000"/>
              <w:bottom w:val="single" w:sz="4" w:space="0" w:color="auto"/>
              <w:right w:val="single" w:sz="6" w:space="0" w:color="000000"/>
            </w:tcBorders>
          </w:tcPr>
          <w:p w14:paraId="6E750AAE" w14:textId="77777777" w:rsidR="00AD13E6" w:rsidRPr="00BD6F46" w:rsidRDefault="00AD13E6" w:rsidP="00AD13E6">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1B27A898" w14:textId="77777777" w:rsidR="00AD13E6" w:rsidRPr="00BD6F46" w:rsidRDefault="00AD13E6" w:rsidP="00AD13E6">
            <w:pPr>
              <w:pStyle w:val="TAC"/>
            </w:pPr>
          </w:p>
        </w:tc>
        <w:tc>
          <w:tcPr>
            <w:tcW w:w="583" w:type="pct"/>
            <w:tcBorders>
              <w:top w:val="single" w:sz="4" w:space="0" w:color="auto"/>
              <w:left w:val="single" w:sz="6" w:space="0" w:color="000000"/>
              <w:bottom w:val="single" w:sz="4" w:space="0" w:color="auto"/>
              <w:right w:val="single" w:sz="6" w:space="0" w:color="000000"/>
            </w:tcBorders>
          </w:tcPr>
          <w:p w14:paraId="5B7B8F6E" w14:textId="77777777" w:rsidR="00AD13E6" w:rsidRPr="00BD6F46" w:rsidRDefault="00AD13E6" w:rsidP="00AD13E6">
            <w:pPr>
              <w:pStyle w:val="TAL"/>
            </w:pPr>
          </w:p>
        </w:tc>
        <w:tc>
          <w:tcPr>
            <w:tcW w:w="556" w:type="pct"/>
            <w:tcBorders>
              <w:top w:val="single" w:sz="4" w:space="0" w:color="auto"/>
              <w:left w:val="single" w:sz="6" w:space="0" w:color="000000"/>
              <w:bottom w:val="single" w:sz="4" w:space="0" w:color="auto"/>
              <w:right w:val="single" w:sz="6" w:space="0" w:color="000000"/>
            </w:tcBorders>
          </w:tcPr>
          <w:p w14:paraId="2E3A625A" w14:textId="77777777" w:rsidR="00AD13E6" w:rsidRPr="00BD6F46" w:rsidRDefault="00AD13E6" w:rsidP="00AD13E6">
            <w:pPr>
              <w:pStyle w:val="TAL"/>
            </w:pPr>
            <w:r w:rsidRPr="006C5A86">
              <w:t>410 Gone</w:t>
            </w:r>
          </w:p>
        </w:tc>
        <w:tc>
          <w:tcPr>
            <w:tcW w:w="2650" w:type="pct"/>
            <w:tcBorders>
              <w:top w:val="single" w:sz="4" w:space="0" w:color="auto"/>
              <w:left w:val="single" w:sz="6" w:space="0" w:color="000000"/>
              <w:bottom w:val="single" w:sz="4" w:space="0" w:color="auto"/>
              <w:right w:val="single" w:sz="6" w:space="0" w:color="000000"/>
            </w:tcBorders>
          </w:tcPr>
          <w:p w14:paraId="10DBE60C" w14:textId="77777777" w:rsidR="00AD13E6" w:rsidRPr="00BD6F46" w:rsidRDefault="00AD13E6" w:rsidP="00AD13E6">
            <w:pPr>
              <w:pStyle w:val="TAL"/>
            </w:pPr>
            <w:r w:rsidRPr="006C5A86">
              <w:t>(NOTE 2)</w:t>
            </w:r>
          </w:p>
        </w:tc>
      </w:tr>
      <w:tr w:rsidR="00AD13E6" w:rsidRPr="00BD6F46" w14:paraId="6F5505E2"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7CEA4BF"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5D9319E3" w14:textId="77777777" w:rsidR="00AD13E6" w:rsidRPr="00BD6F46" w:rsidRDefault="00AD13E6" w:rsidP="00AD13E6">
            <w:pPr>
              <w:pStyle w:val="TAL"/>
            </w:pPr>
            <w:r w:rsidRPr="00BD6F46">
              <w:t>NOTE 2:</w:t>
            </w:r>
            <w:r w:rsidRPr="00BD6F46">
              <w:tab/>
              <w:t>Failure cases are described in subclause 6.1.7.</w:t>
            </w:r>
          </w:p>
        </w:tc>
      </w:tr>
    </w:tbl>
    <w:p w14:paraId="2BCFA8F0" w14:textId="77777777" w:rsidR="00191A4A" w:rsidRPr="00BD6F46" w:rsidRDefault="00191A4A" w:rsidP="007F2678"/>
    <w:p w14:paraId="5890C026" w14:textId="77777777" w:rsidR="00882377" w:rsidRPr="00BD6F46" w:rsidRDefault="00882377" w:rsidP="00334B91">
      <w:pPr>
        <w:pStyle w:val="Heading5"/>
      </w:pPr>
      <w:bookmarkStart w:id="286" w:name="_Toc20227257"/>
      <w:bookmarkStart w:id="287" w:name="_Toc27749488"/>
      <w:bookmarkStart w:id="288" w:name="_Toc28709415"/>
      <w:bookmarkStart w:id="289" w:name="_Toc44671034"/>
      <w:bookmarkStart w:id="290" w:name="_Toc51918942"/>
      <w:bookmarkStart w:id="291" w:name="_Toc178171854"/>
      <w:r w:rsidRPr="00BD6F46">
        <w:t>6.1.3.2.4</w:t>
      </w:r>
      <w:r w:rsidRPr="00BD6F46">
        <w:tab/>
        <w:t>Resource Custom Operations</w:t>
      </w:r>
      <w:bookmarkEnd w:id="286"/>
      <w:bookmarkEnd w:id="287"/>
      <w:bookmarkEnd w:id="288"/>
      <w:bookmarkEnd w:id="289"/>
      <w:bookmarkEnd w:id="290"/>
      <w:bookmarkEnd w:id="291"/>
    </w:p>
    <w:p w14:paraId="44285E27" w14:textId="77777777" w:rsidR="00882377" w:rsidRPr="00BD6F46" w:rsidRDefault="00882377" w:rsidP="00882377">
      <w:pPr>
        <w:pStyle w:val="Guidance"/>
        <w:rPr>
          <w:i w:val="0"/>
          <w:color w:val="auto"/>
        </w:rPr>
      </w:pPr>
      <w:r w:rsidRPr="00BD6F46">
        <w:rPr>
          <w:i w:val="0"/>
          <w:color w:val="auto"/>
        </w:rPr>
        <w:t>None.</w:t>
      </w:r>
    </w:p>
    <w:p w14:paraId="5BB0CAAB" w14:textId="77777777" w:rsidR="000710DA" w:rsidRPr="00BD6F46" w:rsidRDefault="00A141A3" w:rsidP="00334B91">
      <w:pPr>
        <w:pStyle w:val="Heading4"/>
      </w:pPr>
      <w:bookmarkStart w:id="292" w:name="_Toc20227258"/>
      <w:bookmarkStart w:id="293" w:name="_Toc27749489"/>
      <w:bookmarkStart w:id="294" w:name="_Toc28709416"/>
      <w:bookmarkStart w:id="295" w:name="_Toc44671035"/>
      <w:bookmarkStart w:id="296" w:name="_Toc51918943"/>
      <w:bookmarkStart w:id="297" w:name="_Toc178171855"/>
      <w:r w:rsidRPr="00BD6F46">
        <w:t>6.1.3.3</w:t>
      </w:r>
      <w:r w:rsidRPr="00BD6F46">
        <w:tab/>
        <w:t>Resource: Individual Charging Data</w:t>
      </w:r>
      <w:bookmarkEnd w:id="292"/>
      <w:bookmarkEnd w:id="293"/>
      <w:bookmarkEnd w:id="294"/>
      <w:bookmarkEnd w:id="295"/>
      <w:bookmarkEnd w:id="296"/>
      <w:bookmarkEnd w:id="297"/>
    </w:p>
    <w:p w14:paraId="285BED6C" w14:textId="77777777" w:rsidR="00A141A3" w:rsidRPr="00BD6F46" w:rsidRDefault="00A141A3" w:rsidP="00C738A2">
      <w:pPr>
        <w:pStyle w:val="Heading5"/>
      </w:pPr>
      <w:bookmarkStart w:id="298" w:name="_Toc20227259"/>
      <w:bookmarkStart w:id="299" w:name="_Toc27749490"/>
      <w:bookmarkStart w:id="300" w:name="_Toc28709417"/>
      <w:bookmarkStart w:id="301" w:name="_Toc44671036"/>
      <w:bookmarkStart w:id="302" w:name="_Toc51918944"/>
      <w:bookmarkStart w:id="303" w:name="_Toc178171856"/>
      <w:r w:rsidRPr="00BD6F46">
        <w:t>6.1.3.3.1</w:t>
      </w:r>
      <w:r w:rsidRPr="00BD6F46">
        <w:tab/>
        <w:t>Description</w:t>
      </w:r>
      <w:bookmarkEnd w:id="298"/>
      <w:bookmarkEnd w:id="299"/>
      <w:bookmarkEnd w:id="300"/>
      <w:bookmarkEnd w:id="301"/>
      <w:bookmarkEnd w:id="302"/>
      <w:bookmarkEnd w:id="303"/>
    </w:p>
    <w:p w14:paraId="69AFFFE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1FF93F8D" w14:textId="77777777" w:rsidR="00A141A3" w:rsidRPr="00BD6F46" w:rsidRDefault="00A141A3" w:rsidP="00C738A2">
      <w:pPr>
        <w:pStyle w:val="Heading5"/>
      </w:pPr>
      <w:bookmarkStart w:id="304" w:name="_Toc20227260"/>
      <w:bookmarkStart w:id="305" w:name="_Toc27749491"/>
      <w:bookmarkStart w:id="306" w:name="_Toc28709418"/>
      <w:bookmarkStart w:id="307" w:name="_Toc44671037"/>
      <w:bookmarkStart w:id="308" w:name="_Toc51918945"/>
      <w:bookmarkStart w:id="309" w:name="_Toc178171857"/>
      <w:r w:rsidRPr="00BD6F46">
        <w:t>6.1.3.3.2</w:t>
      </w:r>
      <w:r w:rsidRPr="00BD6F46">
        <w:tab/>
        <w:t>Resource Definition</w:t>
      </w:r>
      <w:bookmarkEnd w:id="304"/>
      <w:bookmarkEnd w:id="305"/>
      <w:bookmarkEnd w:id="306"/>
      <w:bookmarkEnd w:id="307"/>
      <w:bookmarkEnd w:id="308"/>
      <w:bookmarkEnd w:id="309"/>
    </w:p>
    <w:p w14:paraId="3807B6A6"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1AF6E183"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0C3624F3"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07AD108"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344743"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9E85AB" w14:textId="77777777" w:rsidR="00A141A3" w:rsidRPr="00BD6F46" w:rsidRDefault="00A141A3" w:rsidP="004C6D5A">
            <w:pPr>
              <w:pStyle w:val="TAH"/>
            </w:pPr>
            <w:r w:rsidRPr="00BD6F46">
              <w:t>Definition</w:t>
            </w:r>
          </w:p>
        </w:tc>
      </w:tr>
      <w:tr w:rsidR="00A141A3" w:rsidRPr="00BD6F46" w14:paraId="630AC2D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B1E690"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E7072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281786C8"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2EE1206C"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DA5AE2C" w14:textId="77777777" w:rsidR="00A141A3" w:rsidRPr="00BD6F46" w:rsidRDefault="00A141A3" w:rsidP="004C6D5A">
            <w:pPr>
              <w:pStyle w:val="TAL"/>
            </w:pPr>
            <w:r w:rsidRPr="00BD6F46">
              <w:t>Charging data resource reference assigned by the CHF during the Nchf_ ConvergedCharging_Create operation,</w:t>
            </w:r>
          </w:p>
        </w:tc>
      </w:tr>
    </w:tbl>
    <w:p w14:paraId="299A745C" w14:textId="77777777" w:rsidR="00A141A3" w:rsidRPr="00BD6F46" w:rsidRDefault="00A141A3" w:rsidP="004B5553"/>
    <w:p w14:paraId="256EAEC3" w14:textId="77777777" w:rsidR="00A141A3" w:rsidRPr="00BD6F46" w:rsidRDefault="00A141A3" w:rsidP="00A141A3">
      <w:pPr>
        <w:pStyle w:val="Heading5"/>
      </w:pPr>
      <w:bookmarkStart w:id="310" w:name="_Toc20227261"/>
      <w:bookmarkStart w:id="311" w:name="_Toc27749492"/>
      <w:bookmarkStart w:id="312" w:name="_Toc28709419"/>
      <w:bookmarkStart w:id="313" w:name="_Toc44671038"/>
      <w:bookmarkStart w:id="314" w:name="_Toc51918946"/>
      <w:bookmarkStart w:id="315" w:name="_Toc178171858"/>
      <w:r w:rsidRPr="00BD6F46">
        <w:lastRenderedPageBreak/>
        <w:t>6.1.3.3.3</w:t>
      </w:r>
      <w:r w:rsidRPr="00BD6F46">
        <w:tab/>
        <w:t>Resource Standard Methods</w:t>
      </w:r>
      <w:bookmarkEnd w:id="310"/>
      <w:bookmarkEnd w:id="311"/>
      <w:bookmarkEnd w:id="312"/>
      <w:bookmarkEnd w:id="313"/>
      <w:bookmarkEnd w:id="314"/>
      <w:bookmarkEnd w:id="315"/>
    </w:p>
    <w:p w14:paraId="2233314E" w14:textId="77777777" w:rsidR="00A141A3" w:rsidRPr="00BD6F46" w:rsidRDefault="00A141A3" w:rsidP="00A141A3">
      <w:r w:rsidRPr="00BD6F46">
        <w:t xml:space="preserve">None. </w:t>
      </w:r>
    </w:p>
    <w:p w14:paraId="20F7353C" w14:textId="77777777" w:rsidR="00A141A3" w:rsidRPr="00BD6F46" w:rsidRDefault="00A141A3" w:rsidP="00A141A3">
      <w:pPr>
        <w:pStyle w:val="Heading5"/>
      </w:pPr>
      <w:bookmarkStart w:id="316" w:name="_Toc20227262"/>
      <w:bookmarkStart w:id="317" w:name="_Toc27749493"/>
      <w:bookmarkStart w:id="318" w:name="_Toc28709420"/>
      <w:bookmarkStart w:id="319" w:name="_Toc44671039"/>
      <w:bookmarkStart w:id="320" w:name="_Toc51918947"/>
      <w:bookmarkStart w:id="321" w:name="_Toc178171859"/>
      <w:r w:rsidRPr="00BD6F46">
        <w:t>6.1.3.3.4</w:t>
      </w:r>
      <w:r w:rsidRPr="00BD6F46">
        <w:tab/>
        <w:t>Resource Custom Operations</w:t>
      </w:r>
      <w:bookmarkEnd w:id="316"/>
      <w:bookmarkEnd w:id="317"/>
      <w:bookmarkEnd w:id="318"/>
      <w:bookmarkEnd w:id="319"/>
      <w:bookmarkEnd w:id="320"/>
      <w:bookmarkEnd w:id="321"/>
    </w:p>
    <w:p w14:paraId="46C2059B" w14:textId="77777777" w:rsidR="00A141A3" w:rsidRPr="00BD6F46" w:rsidRDefault="00A141A3" w:rsidP="007F2678">
      <w:pPr>
        <w:pStyle w:val="Heading6"/>
      </w:pPr>
      <w:bookmarkStart w:id="322" w:name="_Toc20227263"/>
      <w:bookmarkStart w:id="323" w:name="_Toc27749494"/>
      <w:bookmarkStart w:id="324" w:name="_Toc28709421"/>
      <w:bookmarkStart w:id="325" w:name="_Toc44671040"/>
      <w:bookmarkStart w:id="326" w:name="_Toc51918948"/>
      <w:bookmarkStart w:id="327" w:name="_Toc178171860"/>
      <w:r w:rsidRPr="00BD6F46">
        <w:t>6.1.3.3.4.1</w:t>
      </w:r>
      <w:r w:rsidR="00C738A2" w:rsidRPr="00BD6F46">
        <w:tab/>
      </w:r>
      <w:r w:rsidRPr="00BD6F46">
        <w:t>Overview</w:t>
      </w:r>
      <w:bookmarkEnd w:id="322"/>
      <w:bookmarkEnd w:id="323"/>
      <w:bookmarkEnd w:id="324"/>
      <w:bookmarkEnd w:id="325"/>
      <w:bookmarkEnd w:id="326"/>
      <w:bookmarkEnd w:id="327"/>
    </w:p>
    <w:p w14:paraId="1C5DD7BD"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A141A3" w:rsidRPr="00BD6F46" w14:paraId="357815A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A2BA0"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D87B49"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FE510D" w14:textId="77777777" w:rsidR="00A141A3" w:rsidRPr="00BD6F46" w:rsidRDefault="00A141A3" w:rsidP="004C6D5A">
            <w:pPr>
              <w:pStyle w:val="TAH"/>
            </w:pPr>
            <w:r w:rsidRPr="00BD6F46">
              <w:t>Description</w:t>
            </w:r>
          </w:p>
        </w:tc>
      </w:tr>
      <w:tr w:rsidR="00A141A3" w:rsidRPr="00BD6F46" w14:paraId="39B14383"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5AE438EE"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0068ED50"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464CA49"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55B2A5D5" w14:textId="77777777" w:rsidTr="004C6D5A">
        <w:trPr>
          <w:jc w:val="center"/>
        </w:trPr>
        <w:tc>
          <w:tcPr>
            <w:tcW w:w="2106" w:type="pct"/>
            <w:tcBorders>
              <w:top w:val="single" w:sz="4" w:space="0" w:color="auto"/>
              <w:left w:val="single" w:sz="4" w:space="0" w:color="auto"/>
              <w:right w:val="single" w:sz="4" w:space="0" w:color="auto"/>
            </w:tcBorders>
            <w:vAlign w:val="center"/>
          </w:tcPr>
          <w:p w14:paraId="6077DD84"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717A047D"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710B330E"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4190BF0F" w14:textId="77777777" w:rsidR="00A141A3" w:rsidRPr="00BD6F46" w:rsidRDefault="00A141A3" w:rsidP="007F2678"/>
    <w:p w14:paraId="68FE84C1" w14:textId="77777777" w:rsidR="00A141A3" w:rsidRPr="00BD6F46" w:rsidRDefault="00A141A3" w:rsidP="007F2678">
      <w:pPr>
        <w:pStyle w:val="Heading6"/>
      </w:pPr>
      <w:bookmarkStart w:id="328" w:name="_Toc20227264"/>
      <w:bookmarkStart w:id="329" w:name="_Toc27749495"/>
      <w:bookmarkStart w:id="330" w:name="_Toc28709422"/>
      <w:bookmarkStart w:id="331" w:name="_Toc44671041"/>
      <w:bookmarkStart w:id="332" w:name="_Toc51918949"/>
      <w:bookmarkStart w:id="333" w:name="_Toc178171861"/>
      <w:r w:rsidRPr="00BD6F46">
        <w:t>6.1.3.3.4.2</w:t>
      </w:r>
      <w:r w:rsidRPr="00BD6F46">
        <w:tab/>
        <w:t>Operation: update</w:t>
      </w:r>
      <w:bookmarkEnd w:id="328"/>
      <w:bookmarkEnd w:id="329"/>
      <w:bookmarkEnd w:id="330"/>
      <w:bookmarkEnd w:id="331"/>
      <w:bookmarkEnd w:id="332"/>
      <w:bookmarkEnd w:id="333"/>
    </w:p>
    <w:p w14:paraId="0737C5F2" w14:textId="77777777" w:rsidR="00A141A3" w:rsidRPr="00BD6F46" w:rsidRDefault="00A141A3" w:rsidP="00DC3AD0">
      <w:pPr>
        <w:pStyle w:val="Heading7"/>
      </w:pPr>
      <w:bookmarkStart w:id="334" w:name="_Toc20227265"/>
      <w:bookmarkStart w:id="335" w:name="_Toc27749496"/>
      <w:bookmarkStart w:id="336" w:name="_Toc28709423"/>
      <w:bookmarkStart w:id="337" w:name="_Toc44671042"/>
      <w:bookmarkStart w:id="338" w:name="_Toc51918950"/>
      <w:bookmarkStart w:id="339" w:name="_Toc178171862"/>
      <w:r w:rsidRPr="00BD6F46">
        <w:t>6.1.3.3.4.2.1</w:t>
      </w:r>
      <w:r w:rsidRPr="00BD6F46">
        <w:tab/>
        <w:t>Description</w:t>
      </w:r>
      <w:bookmarkEnd w:id="334"/>
      <w:bookmarkEnd w:id="335"/>
      <w:bookmarkEnd w:id="336"/>
      <w:bookmarkEnd w:id="337"/>
      <w:bookmarkEnd w:id="338"/>
      <w:bookmarkEnd w:id="339"/>
    </w:p>
    <w:p w14:paraId="01B182A0"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1ECDFF6" w14:textId="77777777" w:rsidR="00300F0B" w:rsidRPr="00BD6F46" w:rsidRDefault="00A141A3" w:rsidP="007F2678">
      <w:pPr>
        <w:pStyle w:val="Heading7"/>
      </w:pPr>
      <w:bookmarkStart w:id="340" w:name="_Toc20227266"/>
      <w:bookmarkStart w:id="341" w:name="_Toc27749497"/>
      <w:bookmarkStart w:id="342" w:name="_Toc28709424"/>
      <w:bookmarkStart w:id="343" w:name="_Toc44671043"/>
      <w:bookmarkStart w:id="344" w:name="_Toc51918951"/>
      <w:bookmarkStart w:id="345" w:name="_Toc178171863"/>
      <w:r w:rsidRPr="00BD6F46">
        <w:t>6.1.3.3.4.2.2</w:t>
      </w:r>
      <w:r w:rsidRPr="00BD6F46">
        <w:tab/>
        <w:t>Operation Definition</w:t>
      </w:r>
      <w:bookmarkEnd w:id="340"/>
      <w:bookmarkEnd w:id="341"/>
      <w:bookmarkEnd w:id="342"/>
      <w:bookmarkEnd w:id="343"/>
      <w:bookmarkEnd w:id="344"/>
      <w:bookmarkEnd w:id="345"/>
    </w:p>
    <w:p w14:paraId="47589DD0"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2DAAFCF2" w14:textId="77777777" w:rsidR="00CB21C3" w:rsidRPr="00BD6F46" w:rsidRDefault="00CB21C3" w:rsidP="00CB21C3">
      <w:pPr>
        <w:pStyle w:val="TH"/>
        <w:rPr>
          <w:lang w:eastAsia="zh-CN"/>
        </w:rPr>
      </w:pPr>
      <w:r w:rsidRPr="00BD6F46">
        <w:lastRenderedPageBreak/>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4F3B0929"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3B6953A"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E878638"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34FC5F"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27CCF" w14:textId="77777777" w:rsidR="00CB21C3" w:rsidRPr="00BD6F46" w:rsidRDefault="00CB21C3" w:rsidP="00E044F2">
            <w:pPr>
              <w:pStyle w:val="TAH"/>
            </w:pPr>
            <w:r w:rsidRPr="00BD6F46">
              <w:t>Description</w:t>
            </w:r>
          </w:p>
        </w:tc>
      </w:tr>
      <w:tr w:rsidR="00CB21C3" w:rsidRPr="00BD6F46" w14:paraId="2253DA5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6DB3C51"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43A5C1C6"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907944F"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2D16A33"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76E3F5A6"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05EB1664" w14:textId="77777777" w:rsidR="00CB21C3" w:rsidRPr="00BD6F46" w:rsidRDefault="00CB21C3" w:rsidP="00CB21C3">
      <w:pPr>
        <w:pStyle w:val="TH"/>
        <w:rPr>
          <w:lang w:eastAsia="zh-CN"/>
        </w:rPr>
      </w:pPr>
    </w:p>
    <w:p w14:paraId="26C6C050"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9"/>
        <w:gridCol w:w="1076"/>
        <w:gridCol w:w="5130"/>
      </w:tblGrid>
      <w:tr w:rsidR="00CB21C3" w:rsidRPr="00BD6F46" w14:paraId="28FED950" w14:textId="77777777" w:rsidTr="002F4727">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31CC8991"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EC6449D" w14:textId="77777777" w:rsidR="00CB21C3" w:rsidRPr="00BD6F46" w:rsidRDefault="00CB21C3" w:rsidP="00E044F2">
            <w:pPr>
              <w:pStyle w:val="TAH"/>
            </w:pPr>
            <w:r w:rsidRPr="00BD6F46">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42F2B4" w14:textId="77777777" w:rsidR="00CB21C3" w:rsidRPr="00BD6F46" w:rsidRDefault="00CB21C3" w:rsidP="00E044F2">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0E65E206" w14:textId="77777777" w:rsidR="00CB21C3" w:rsidRPr="00BD6F46" w:rsidRDefault="00CB21C3" w:rsidP="00E044F2">
            <w:pPr>
              <w:pStyle w:val="TAH"/>
            </w:pPr>
            <w:r w:rsidRPr="00BD6F46">
              <w:t>Response</w:t>
            </w:r>
          </w:p>
          <w:p w14:paraId="759CB29A" w14:textId="77777777" w:rsidR="00CB21C3" w:rsidRPr="00BD6F46" w:rsidRDefault="00CB21C3" w:rsidP="00E044F2">
            <w:pPr>
              <w:pStyle w:val="TAH"/>
            </w:pPr>
            <w:r w:rsidRPr="00BD6F46">
              <w:t>codes</w:t>
            </w:r>
          </w:p>
        </w:tc>
        <w:tc>
          <w:tcPr>
            <w:tcW w:w="2650" w:type="pct"/>
            <w:tcBorders>
              <w:top w:val="single" w:sz="4" w:space="0" w:color="auto"/>
              <w:left w:val="single" w:sz="4" w:space="0" w:color="auto"/>
              <w:bottom w:val="single" w:sz="4" w:space="0" w:color="auto"/>
              <w:right w:val="single" w:sz="4" w:space="0" w:color="auto"/>
            </w:tcBorders>
            <w:shd w:val="clear" w:color="auto" w:fill="C0C0C0"/>
            <w:hideMark/>
          </w:tcPr>
          <w:p w14:paraId="177CC784" w14:textId="77777777" w:rsidR="00CB21C3" w:rsidRPr="00BD6F46" w:rsidRDefault="00CB21C3" w:rsidP="00E044F2">
            <w:pPr>
              <w:pStyle w:val="TAH"/>
            </w:pPr>
            <w:r w:rsidRPr="00BD6F46">
              <w:t>Description</w:t>
            </w:r>
          </w:p>
        </w:tc>
      </w:tr>
      <w:tr w:rsidR="00CB21C3" w:rsidRPr="00BD6F46" w14:paraId="0E865EDF"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3E39B0B"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BFCBB0" w14:textId="77777777" w:rsidR="00CB21C3" w:rsidRPr="00BD6F46" w:rsidRDefault="00CB21C3" w:rsidP="00E044F2">
            <w:pPr>
              <w:pStyle w:val="TAC"/>
              <w:rPr>
                <w:lang w:eastAsia="zh-CN"/>
              </w:rPr>
            </w:pPr>
            <w:r w:rsidRPr="00BD6F46">
              <w:rPr>
                <w:rFonts w:hint="eastAsia"/>
                <w:lang w:eastAsia="zh-CN"/>
              </w:rPr>
              <w:t>M</w:t>
            </w:r>
          </w:p>
        </w:tc>
        <w:tc>
          <w:tcPr>
            <w:tcW w:w="583" w:type="pct"/>
            <w:tcBorders>
              <w:top w:val="single" w:sz="4" w:space="0" w:color="auto"/>
              <w:left w:val="single" w:sz="6" w:space="0" w:color="000000"/>
              <w:bottom w:val="single" w:sz="4" w:space="0" w:color="auto"/>
              <w:right w:val="single" w:sz="6" w:space="0" w:color="000000"/>
            </w:tcBorders>
          </w:tcPr>
          <w:p w14:paraId="21F5FED9" w14:textId="77777777" w:rsidR="00CB21C3" w:rsidRPr="00BD6F46" w:rsidRDefault="00CB21C3" w:rsidP="00E044F2">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753E917D" w14:textId="77777777" w:rsidR="00CB21C3" w:rsidRPr="00BD6F46" w:rsidRDefault="00CB21C3" w:rsidP="00E044F2">
            <w:pPr>
              <w:pStyle w:val="TAL"/>
              <w:rPr>
                <w:lang w:eastAsia="zh-CN"/>
              </w:rPr>
            </w:pPr>
            <w:r w:rsidRPr="00BD6F46">
              <w:rPr>
                <w:rFonts w:hint="eastAsia"/>
                <w:lang w:eastAsia="zh-CN"/>
              </w:rPr>
              <w:t>200 OK</w:t>
            </w:r>
          </w:p>
        </w:tc>
        <w:tc>
          <w:tcPr>
            <w:tcW w:w="2650" w:type="pct"/>
            <w:tcBorders>
              <w:top w:val="single" w:sz="4" w:space="0" w:color="auto"/>
              <w:left w:val="single" w:sz="6" w:space="0" w:color="000000"/>
              <w:bottom w:val="single" w:sz="4" w:space="0" w:color="auto"/>
              <w:right w:val="single" w:sz="6" w:space="0" w:color="000000"/>
            </w:tcBorders>
          </w:tcPr>
          <w:p w14:paraId="7C604D43"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 and a representation of that resource is returned.</w:t>
            </w:r>
          </w:p>
          <w:p w14:paraId="1580F010"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35467CF5"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3F2484F"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0CCDA7D" w14:textId="77777777" w:rsidR="004F29B6" w:rsidRPr="00BD6F46" w:rsidRDefault="004F29B6" w:rsidP="004F29B6">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E6B472" w14:textId="77777777" w:rsidR="004F29B6" w:rsidRPr="00BD6F46" w:rsidRDefault="004F29B6" w:rsidP="004F29B6">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6A53462" w14:textId="77777777" w:rsidR="004F29B6" w:rsidRPr="00BD6F46" w:rsidRDefault="004F29B6" w:rsidP="004F29B6">
            <w:pPr>
              <w:pStyle w:val="TAL"/>
              <w:rPr>
                <w:lang w:eastAsia="zh-CN"/>
              </w:rPr>
            </w:pPr>
            <w:r w:rsidRPr="00BD6F46">
              <w:t>307 Temporary Redirect</w:t>
            </w:r>
          </w:p>
        </w:tc>
        <w:tc>
          <w:tcPr>
            <w:tcW w:w="2650" w:type="pct"/>
            <w:tcBorders>
              <w:top w:val="single" w:sz="4" w:space="0" w:color="auto"/>
              <w:left w:val="single" w:sz="6" w:space="0" w:color="000000"/>
              <w:bottom w:val="single" w:sz="4" w:space="0" w:color="auto"/>
              <w:right w:val="single" w:sz="6" w:space="0" w:color="000000"/>
            </w:tcBorders>
          </w:tcPr>
          <w:p w14:paraId="7AD76B90" w14:textId="77777777" w:rsidR="004F29B6" w:rsidRPr="00BD6F46" w:rsidRDefault="004F29B6" w:rsidP="004F29B6">
            <w:pPr>
              <w:pStyle w:val="TAL"/>
            </w:pPr>
            <w:r w:rsidRPr="00BD6F46">
              <w:t>(NOTE 2)</w:t>
            </w:r>
          </w:p>
        </w:tc>
      </w:tr>
      <w:tr w:rsidR="004F29B6" w:rsidRPr="00BD6F46" w14:paraId="49293FB3"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C349067" w14:textId="77777777" w:rsidR="004F29B6" w:rsidRPr="00BD6F46" w:rsidRDefault="000517AE" w:rsidP="004F29B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94B19C" w14:textId="77777777" w:rsidR="004F29B6" w:rsidRPr="00BD6F46" w:rsidRDefault="004F29B6" w:rsidP="004F29B6">
            <w:pPr>
              <w:pStyle w:val="TAC"/>
              <w:rPr>
                <w:lang w:eastAsia="zh-CN"/>
              </w:rPr>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5E6E809E" w14:textId="77777777" w:rsidR="004F29B6" w:rsidRPr="00BD6F46" w:rsidRDefault="004F29B6" w:rsidP="004F29B6">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0490A29" w14:textId="77777777" w:rsidR="004F29B6" w:rsidRPr="00BD6F46" w:rsidRDefault="004F29B6" w:rsidP="004F29B6">
            <w:pPr>
              <w:pStyle w:val="TAL"/>
            </w:pPr>
            <w:r w:rsidRPr="00BD6F46">
              <w:t xml:space="preserve">400 </w:t>
            </w:r>
          </w:p>
          <w:p w14:paraId="1D179BCA" w14:textId="77777777" w:rsidR="004F29B6" w:rsidRPr="00BD6F46" w:rsidRDefault="004F29B6" w:rsidP="004F29B6">
            <w:pPr>
              <w:pStyle w:val="TAL"/>
              <w:rPr>
                <w:lang w:eastAsia="zh-CN"/>
              </w:rPr>
            </w:pPr>
            <w:r w:rsidRPr="00BD6F46">
              <w:t>Bad Request</w:t>
            </w:r>
          </w:p>
        </w:tc>
        <w:tc>
          <w:tcPr>
            <w:tcW w:w="2650" w:type="pct"/>
            <w:tcBorders>
              <w:top w:val="single" w:sz="4" w:space="0" w:color="auto"/>
              <w:left w:val="single" w:sz="6" w:space="0" w:color="000000"/>
              <w:bottom w:val="single" w:sz="4" w:space="0" w:color="auto"/>
              <w:right w:val="single" w:sz="6" w:space="0" w:color="000000"/>
            </w:tcBorders>
          </w:tcPr>
          <w:p w14:paraId="2DC06681" w14:textId="77777777" w:rsidR="004F29B6" w:rsidRPr="00BD6F46" w:rsidRDefault="004F29B6" w:rsidP="004F29B6">
            <w:pPr>
              <w:pStyle w:val="TAL"/>
            </w:pPr>
            <w:r w:rsidRPr="00BD6F46">
              <w:t>(NOTE 2)</w:t>
            </w:r>
          </w:p>
        </w:tc>
      </w:tr>
      <w:tr w:rsidR="004F29B6" w:rsidRPr="00BD6F46" w14:paraId="749609BE"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E7D91E4" w14:textId="77777777" w:rsidR="004F29B6" w:rsidRPr="00BD6F46" w:rsidRDefault="000517AE" w:rsidP="004F29B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252A5D4" w14:textId="77777777" w:rsidR="004F29B6" w:rsidRPr="00BD6F46" w:rsidRDefault="004F29B6" w:rsidP="004F29B6">
            <w:pPr>
              <w:pStyle w:val="TAC"/>
              <w:rPr>
                <w:lang w:eastAsia="zh-CN"/>
              </w:rPr>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77B09339" w14:textId="77777777" w:rsidR="004F29B6" w:rsidRPr="00BD6F46" w:rsidRDefault="004F29B6" w:rsidP="004F29B6">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C0CF069" w14:textId="77777777" w:rsidR="004F29B6" w:rsidRPr="00BD6F46" w:rsidRDefault="004F29B6" w:rsidP="004F29B6">
            <w:pPr>
              <w:pStyle w:val="TAL"/>
            </w:pPr>
            <w:r w:rsidRPr="00BD6F46">
              <w:t>403</w:t>
            </w:r>
          </w:p>
          <w:p w14:paraId="276FCBFB" w14:textId="77777777" w:rsidR="004F29B6" w:rsidRPr="00BD6F46" w:rsidRDefault="004F29B6" w:rsidP="004F29B6">
            <w:pPr>
              <w:pStyle w:val="TAL"/>
            </w:pPr>
            <w:r w:rsidRPr="00BD6F46">
              <w:t xml:space="preserve">Forbidden </w:t>
            </w:r>
          </w:p>
          <w:p w14:paraId="06F11BE0" w14:textId="77777777" w:rsidR="004F29B6" w:rsidRPr="00BD6F46" w:rsidRDefault="004F29B6" w:rsidP="004F29B6">
            <w:pPr>
              <w:pStyle w:val="TAL"/>
              <w:rPr>
                <w:lang w:eastAsia="zh-CN"/>
              </w:rPr>
            </w:pPr>
          </w:p>
        </w:tc>
        <w:tc>
          <w:tcPr>
            <w:tcW w:w="2650" w:type="pct"/>
            <w:tcBorders>
              <w:top w:val="single" w:sz="4" w:space="0" w:color="auto"/>
              <w:left w:val="single" w:sz="6" w:space="0" w:color="000000"/>
              <w:bottom w:val="single" w:sz="4" w:space="0" w:color="auto"/>
              <w:right w:val="single" w:sz="6" w:space="0" w:color="000000"/>
            </w:tcBorders>
          </w:tcPr>
          <w:p w14:paraId="6AC722FC" w14:textId="77777777" w:rsidR="004F29B6" w:rsidRPr="00BD6F46" w:rsidRDefault="004F29B6" w:rsidP="004F29B6">
            <w:pPr>
              <w:pStyle w:val="TAL"/>
            </w:pPr>
            <w:r w:rsidRPr="00BD6F46">
              <w:t>(NOTE 2)</w:t>
            </w:r>
          </w:p>
        </w:tc>
      </w:tr>
      <w:tr w:rsidR="004F29B6" w:rsidRPr="00BD6F46" w14:paraId="16CAF584"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00A2F4" w14:textId="77777777" w:rsidR="004F29B6" w:rsidRPr="00BD6F46" w:rsidRDefault="000517AE" w:rsidP="004F29B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27837E5" w14:textId="77777777" w:rsidR="004F29B6" w:rsidRPr="00BD6F46" w:rsidRDefault="004F29B6" w:rsidP="004F29B6">
            <w:pPr>
              <w:pStyle w:val="TAC"/>
              <w:rPr>
                <w:lang w:eastAsia="zh-CN"/>
              </w:rPr>
            </w:pPr>
            <w:r w:rsidRPr="00BD6F46">
              <w:t>M</w:t>
            </w:r>
          </w:p>
        </w:tc>
        <w:tc>
          <w:tcPr>
            <w:tcW w:w="583" w:type="pct"/>
            <w:tcBorders>
              <w:top w:val="single" w:sz="4" w:space="0" w:color="auto"/>
              <w:left w:val="single" w:sz="6" w:space="0" w:color="000000"/>
              <w:bottom w:val="single" w:sz="4" w:space="0" w:color="auto"/>
              <w:right w:val="single" w:sz="6" w:space="0" w:color="000000"/>
            </w:tcBorders>
          </w:tcPr>
          <w:p w14:paraId="79050A14" w14:textId="77777777" w:rsidR="004F29B6" w:rsidRPr="00BD6F46" w:rsidRDefault="004F29B6" w:rsidP="004F29B6">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160A2D1" w14:textId="77777777" w:rsidR="004F29B6" w:rsidRPr="00BD6F46" w:rsidRDefault="004F29B6" w:rsidP="004F29B6">
            <w:pPr>
              <w:pStyle w:val="TAL"/>
            </w:pPr>
            <w:r w:rsidRPr="00BD6F46">
              <w:t>404</w:t>
            </w:r>
          </w:p>
          <w:p w14:paraId="03530804" w14:textId="77777777" w:rsidR="004F29B6" w:rsidRPr="00BD6F46" w:rsidRDefault="004F29B6" w:rsidP="004F29B6">
            <w:pPr>
              <w:pStyle w:val="TAL"/>
            </w:pPr>
            <w:r w:rsidRPr="00BD6F46">
              <w:t xml:space="preserve">Not Found </w:t>
            </w:r>
          </w:p>
          <w:p w14:paraId="23673DFF" w14:textId="77777777" w:rsidR="004F29B6" w:rsidRPr="00BD6F46" w:rsidRDefault="004F29B6" w:rsidP="004F29B6">
            <w:pPr>
              <w:pStyle w:val="TAL"/>
              <w:rPr>
                <w:lang w:eastAsia="zh-CN"/>
              </w:rPr>
            </w:pPr>
          </w:p>
        </w:tc>
        <w:tc>
          <w:tcPr>
            <w:tcW w:w="2650" w:type="pct"/>
            <w:tcBorders>
              <w:top w:val="single" w:sz="4" w:space="0" w:color="auto"/>
              <w:left w:val="single" w:sz="6" w:space="0" w:color="000000"/>
              <w:bottom w:val="single" w:sz="4" w:space="0" w:color="auto"/>
              <w:right w:val="single" w:sz="6" w:space="0" w:color="000000"/>
            </w:tcBorders>
          </w:tcPr>
          <w:p w14:paraId="4AC2307D" w14:textId="77777777" w:rsidR="004F29B6" w:rsidRPr="00BD6F46" w:rsidRDefault="004F29B6" w:rsidP="004F29B6">
            <w:pPr>
              <w:pStyle w:val="TAL"/>
            </w:pPr>
            <w:r w:rsidRPr="00BD6F46">
              <w:t>(NOTE 2)</w:t>
            </w:r>
          </w:p>
        </w:tc>
      </w:tr>
      <w:tr w:rsidR="004F29B6" w:rsidRPr="00BD6F46" w14:paraId="1A14E4CD"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399516"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3190F15" w14:textId="77777777" w:rsidR="004F29B6" w:rsidRPr="00BD6F46" w:rsidRDefault="004F29B6" w:rsidP="004F29B6">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3648B47" w14:textId="77777777" w:rsidR="004F29B6" w:rsidRPr="00BD6F46" w:rsidRDefault="004F29B6" w:rsidP="004F29B6">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433FC376" w14:textId="77777777" w:rsidR="004F29B6" w:rsidRPr="00BD6F46" w:rsidRDefault="004F29B6" w:rsidP="004F29B6">
            <w:pPr>
              <w:pStyle w:val="TAL"/>
            </w:pPr>
            <w:r w:rsidRPr="00BD6F46">
              <w:t>405</w:t>
            </w:r>
          </w:p>
          <w:p w14:paraId="003A6734" w14:textId="77777777" w:rsidR="004F29B6" w:rsidRPr="00BD6F46" w:rsidRDefault="004F29B6" w:rsidP="004F29B6">
            <w:pPr>
              <w:pStyle w:val="TAL"/>
            </w:pPr>
            <w:r w:rsidRPr="00BD6F46">
              <w:t xml:space="preserve">Method Not Allowed </w:t>
            </w:r>
          </w:p>
          <w:p w14:paraId="5B95E77E" w14:textId="77777777" w:rsidR="004F29B6" w:rsidRPr="00BD6F46" w:rsidRDefault="004F29B6" w:rsidP="004F29B6">
            <w:pPr>
              <w:pStyle w:val="TAL"/>
              <w:rPr>
                <w:lang w:eastAsia="zh-CN"/>
              </w:rPr>
            </w:pPr>
          </w:p>
        </w:tc>
        <w:tc>
          <w:tcPr>
            <w:tcW w:w="2650" w:type="pct"/>
            <w:tcBorders>
              <w:top w:val="single" w:sz="4" w:space="0" w:color="auto"/>
              <w:left w:val="single" w:sz="6" w:space="0" w:color="000000"/>
              <w:bottom w:val="single" w:sz="4" w:space="0" w:color="auto"/>
              <w:right w:val="single" w:sz="6" w:space="0" w:color="000000"/>
            </w:tcBorders>
          </w:tcPr>
          <w:p w14:paraId="20DEB00F" w14:textId="77777777" w:rsidR="004F29B6" w:rsidRPr="00BD6F46" w:rsidRDefault="004F29B6" w:rsidP="004F29B6">
            <w:pPr>
              <w:pStyle w:val="TAL"/>
            </w:pPr>
            <w:r w:rsidRPr="00BD6F46">
              <w:t>(NOTE 2)</w:t>
            </w:r>
          </w:p>
        </w:tc>
      </w:tr>
      <w:tr w:rsidR="004F29B6" w:rsidRPr="00BD6F46" w14:paraId="73BDBBC9"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E9A4C8A"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0770938" w14:textId="77777777" w:rsidR="004F29B6" w:rsidRPr="00BD6F46" w:rsidRDefault="004F29B6" w:rsidP="004F29B6">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1A9A74D" w14:textId="77777777" w:rsidR="004F29B6" w:rsidRPr="00BD6F46" w:rsidRDefault="004F29B6" w:rsidP="004F29B6">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0483F57D" w14:textId="77777777" w:rsidR="004F29B6" w:rsidRPr="00BD6F46" w:rsidRDefault="004F29B6" w:rsidP="004F29B6">
            <w:pPr>
              <w:pStyle w:val="TAL"/>
            </w:pPr>
            <w:r w:rsidRPr="00BD6F46">
              <w:t>408</w:t>
            </w:r>
          </w:p>
          <w:p w14:paraId="556D7EF2" w14:textId="77777777" w:rsidR="004F29B6" w:rsidRPr="00BD6F46" w:rsidRDefault="004F29B6" w:rsidP="004F29B6">
            <w:pPr>
              <w:pStyle w:val="TAL"/>
            </w:pPr>
            <w:r w:rsidRPr="00BD6F46">
              <w:t>Request Timeout</w:t>
            </w:r>
          </w:p>
          <w:p w14:paraId="64ABEF24" w14:textId="77777777" w:rsidR="004F29B6" w:rsidRPr="00BD6F46" w:rsidRDefault="004F29B6" w:rsidP="004F29B6">
            <w:pPr>
              <w:pStyle w:val="TAL"/>
              <w:rPr>
                <w:lang w:eastAsia="zh-CN"/>
              </w:rPr>
            </w:pPr>
          </w:p>
        </w:tc>
        <w:tc>
          <w:tcPr>
            <w:tcW w:w="2650" w:type="pct"/>
            <w:tcBorders>
              <w:top w:val="single" w:sz="4" w:space="0" w:color="auto"/>
              <w:left w:val="single" w:sz="6" w:space="0" w:color="000000"/>
              <w:bottom w:val="single" w:sz="4" w:space="0" w:color="auto"/>
              <w:right w:val="single" w:sz="6" w:space="0" w:color="000000"/>
            </w:tcBorders>
          </w:tcPr>
          <w:p w14:paraId="33022121" w14:textId="77777777" w:rsidR="004F29B6" w:rsidRPr="00BD6F46" w:rsidRDefault="004F29B6" w:rsidP="004F29B6">
            <w:pPr>
              <w:pStyle w:val="TAL"/>
            </w:pPr>
            <w:r w:rsidRPr="00BD6F46">
              <w:t>(NOTE 2)</w:t>
            </w:r>
          </w:p>
        </w:tc>
      </w:tr>
      <w:tr w:rsidR="002F4727" w:rsidRPr="00BD6F46" w14:paraId="4A914A13" w14:textId="77777777" w:rsidTr="002F4727">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0DA1531" w14:textId="77777777" w:rsidR="002F4727" w:rsidRPr="00BD6F46" w:rsidRDefault="002F4727" w:rsidP="002F4727">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96BC65A" w14:textId="77777777" w:rsidR="002F4727" w:rsidRPr="00BD6F46" w:rsidRDefault="002F4727" w:rsidP="002F4727">
            <w:pPr>
              <w:pStyle w:val="TAC"/>
            </w:pPr>
          </w:p>
        </w:tc>
        <w:tc>
          <w:tcPr>
            <w:tcW w:w="583" w:type="pct"/>
            <w:tcBorders>
              <w:top w:val="single" w:sz="4" w:space="0" w:color="auto"/>
              <w:left w:val="single" w:sz="6" w:space="0" w:color="000000"/>
              <w:bottom w:val="single" w:sz="4" w:space="0" w:color="auto"/>
              <w:right w:val="single" w:sz="6" w:space="0" w:color="000000"/>
            </w:tcBorders>
          </w:tcPr>
          <w:p w14:paraId="16A54476" w14:textId="77777777" w:rsidR="002F4727" w:rsidRPr="00BD6F46" w:rsidRDefault="002F4727" w:rsidP="002F4727">
            <w:pPr>
              <w:pStyle w:val="TAL"/>
            </w:pPr>
          </w:p>
        </w:tc>
        <w:tc>
          <w:tcPr>
            <w:tcW w:w="556" w:type="pct"/>
            <w:tcBorders>
              <w:top w:val="single" w:sz="4" w:space="0" w:color="auto"/>
              <w:left w:val="single" w:sz="6" w:space="0" w:color="000000"/>
              <w:bottom w:val="single" w:sz="4" w:space="0" w:color="auto"/>
              <w:right w:val="single" w:sz="6" w:space="0" w:color="000000"/>
            </w:tcBorders>
          </w:tcPr>
          <w:p w14:paraId="5D402D92" w14:textId="77777777" w:rsidR="002F4727" w:rsidRPr="00BD6F46" w:rsidRDefault="002F4727" w:rsidP="002F4727">
            <w:pPr>
              <w:pStyle w:val="TAL"/>
            </w:pPr>
            <w:r w:rsidRPr="006C5A86">
              <w:t>410 Gone</w:t>
            </w:r>
          </w:p>
        </w:tc>
        <w:tc>
          <w:tcPr>
            <w:tcW w:w="2650" w:type="pct"/>
            <w:tcBorders>
              <w:top w:val="single" w:sz="4" w:space="0" w:color="auto"/>
              <w:left w:val="single" w:sz="6" w:space="0" w:color="000000"/>
              <w:bottom w:val="single" w:sz="4" w:space="0" w:color="auto"/>
              <w:right w:val="single" w:sz="6" w:space="0" w:color="000000"/>
            </w:tcBorders>
          </w:tcPr>
          <w:p w14:paraId="0221178E" w14:textId="77777777" w:rsidR="002F4727" w:rsidRPr="00BD6F46" w:rsidRDefault="002F4727" w:rsidP="002F4727">
            <w:pPr>
              <w:pStyle w:val="TAL"/>
            </w:pPr>
            <w:r w:rsidRPr="006C5A86">
              <w:t>(NOTE 2)</w:t>
            </w:r>
          </w:p>
        </w:tc>
      </w:tr>
      <w:tr w:rsidR="002F4727" w:rsidRPr="00BD6F46" w14:paraId="7930C1C4"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D38A2E"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4868D7EF" w14:textId="77777777" w:rsidR="002F4727" w:rsidRPr="00BD6F46" w:rsidRDefault="002F4727" w:rsidP="002F4727">
            <w:pPr>
              <w:pStyle w:val="TAL"/>
            </w:pPr>
            <w:r w:rsidRPr="00BD6F46">
              <w:t>NOTE 2:</w:t>
            </w:r>
            <w:r w:rsidRPr="00BD6F46">
              <w:tab/>
              <w:t>Failure cases are described in subclause 6.1.7.</w:t>
            </w:r>
          </w:p>
        </w:tc>
      </w:tr>
    </w:tbl>
    <w:p w14:paraId="5E866327" w14:textId="77777777" w:rsidR="00CB21C3" w:rsidRPr="00BD6F46" w:rsidRDefault="00CB21C3" w:rsidP="008D79D4"/>
    <w:p w14:paraId="6496BF2F" w14:textId="77777777" w:rsidR="008B0DC4" w:rsidRPr="00BD6F46" w:rsidRDefault="008B0DC4" w:rsidP="007F2678">
      <w:pPr>
        <w:pStyle w:val="Heading6"/>
      </w:pPr>
      <w:bookmarkStart w:id="346" w:name="_Toc20227267"/>
      <w:bookmarkStart w:id="347" w:name="_Toc27749498"/>
      <w:bookmarkStart w:id="348" w:name="_Toc28709425"/>
      <w:bookmarkStart w:id="349" w:name="_Toc44671044"/>
      <w:bookmarkStart w:id="350" w:name="_Toc51918952"/>
      <w:bookmarkStart w:id="351" w:name="_Toc178171864"/>
      <w:r w:rsidRPr="00BD6F46">
        <w:t>6.1.3.3.4.3</w:t>
      </w:r>
      <w:r w:rsidRPr="00BD6F46">
        <w:tab/>
        <w:t>Operation: release</w:t>
      </w:r>
      <w:bookmarkEnd w:id="346"/>
      <w:bookmarkEnd w:id="347"/>
      <w:bookmarkEnd w:id="348"/>
      <w:bookmarkEnd w:id="349"/>
      <w:bookmarkEnd w:id="350"/>
      <w:bookmarkEnd w:id="351"/>
    </w:p>
    <w:p w14:paraId="06315D1F" w14:textId="77777777" w:rsidR="008B0DC4" w:rsidRPr="00BD6F46" w:rsidRDefault="008B0DC4" w:rsidP="00DC3AD0">
      <w:pPr>
        <w:pStyle w:val="Heading7"/>
      </w:pPr>
      <w:bookmarkStart w:id="352" w:name="_Toc20227268"/>
      <w:bookmarkStart w:id="353" w:name="_Toc27749499"/>
      <w:bookmarkStart w:id="354" w:name="_Toc28709426"/>
      <w:bookmarkStart w:id="355" w:name="_Toc44671045"/>
      <w:bookmarkStart w:id="356" w:name="_Toc51918953"/>
      <w:bookmarkStart w:id="357" w:name="_Toc178171865"/>
      <w:r w:rsidRPr="00BD6F46">
        <w:t>6.1.3.3.4.3.1</w:t>
      </w:r>
      <w:r w:rsidRPr="00BD6F46">
        <w:tab/>
        <w:t>Description</w:t>
      </w:r>
      <w:bookmarkEnd w:id="352"/>
      <w:bookmarkEnd w:id="353"/>
      <w:bookmarkEnd w:id="354"/>
      <w:bookmarkEnd w:id="355"/>
      <w:bookmarkEnd w:id="356"/>
      <w:bookmarkEnd w:id="357"/>
    </w:p>
    <w:p w14:paraId="2ECE2915"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360AD4A9" w14:textId="77777777" w:rsidR="008B0DC4" w:rsidRPr="00BD6F46" w:rsidRDefault="008B0DC4" w:rsidP="00DC3AD0">
      <w:pPr>
        <w:pStyle w:val="Heading7"/>
      </w:pPr>
      <w:bookmarkStart w:id="358" w:name="_Toc20227269"/>
      <w:bookmarkStart w:id="359" w:name="_Toc27749500"/>
      <w:bookmarkStart w:id="360" w:name="_Toc28709427"/>
      <w:bookmarkStart w:id="361" w:name="_Toc44671046"/>
      <w:bookmarkStart w:id="362" w:name="_Toc51918954"/>
      <w:bookmarkStart w:id="363" w:name="_Toc178171866"/>
      <w:r w:rsidRPr="00BD6F46">
        <w:t>6.1.3.3.4.3.2</w:t>
      </w:r>
      <w:r w:rsidRPr="00BD6F46">
        <w:tab/>
        <w:t>Operation Definition</w:t>
      </w:r>
      <w:bookmarkEnd w:id="358"/>
      <w:bookmarkEnd w:id="359"/>
      <w:bookmarkEnd w:id="360"/>
      <w:bookmarkEnd w:id="361"/>
      <w:bookmarkEnd w:id="362"/>
      <w:bookmarkEnd w:id="363"/>
    </w:p>
    <w:p w14:paraId="588D1C8D"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388D402A" w14:textId="77777777" w:rsidR="00CB21C3" w:rsidRPr="00BD6F46" w:rsidRDefault="00CB21C3" w:rsidP="00CB21C3">
      <w:pPr>
        <w:pStyle w:val="TH"/>
        <w:rPr>
          <w:lang w:eastAsia="zh-CN"/>
        </w:rPr>
      </w:pPr>
      <w:r w:rsidRPr="00BD6F46">
        <w:lastRenderedPageBreak/>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3B6A6CA0"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DE3572A"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59399CF"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072D6"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C27760" w14:textId="77777777" w:rsidR="00CB21C3" w:rsidRPr="00BD6F46" w:rsidRDefault="00CB21C3" w:rsidP="00E044F2">
            <w:pPr>
              <w:pStyle w:val="TAH"/>
            </w:pPr>
            <w:r w:rsidRPr="00BD6F46">
              <w:t>Description</w:t>
            </w:r>
          </w:p>
        </w:tc>
      </w:tr>
      <w:tr w:rsidR="00CB21C3" w:rsidRPr="00BD6F46" w14:paraId="5BDDA275"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CD60C4A"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AA26EBD"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47F2C3E"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DD1095D"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7760E928"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0AE5751" w14:textId="77777777" w:rsidR="00CB21C3" w:rsidRPr="00BD6F46" w:rsidRDefault="00CB21C3" w:rsidP="00CB21C3">
      <w:pPr>
        <w:pStyle w:val="TH"/>
        <w:rPr>
          <w:lang w:eastAsia="zh-CN"/>
        </w:rPr>
      </w:pPr>
    </w:p>
    <w:p w14:paraId="1B589F16"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6"/>
        <w:gridCol w:w="1022"/>
        <w:gridCol w:w="5157"/>
      </w:tblGrid>
      <w:tr w:rsidR="00CB21C3" w:rsidRPr="00BD6F46" w14:paraId="0053D2A4" w14:textId="77777777" w:rsidTr="008413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31DBCE9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891F250" w14:textId="77777777" w:rsidR="00CB21C3" w:rsidRPr="00BD6F46" w:rsidRDefault="00CB21C3" w:rsidP="00E044F2">
            <w:pPr>
              <w:pStyle w:val="TAH"/>
            </w:pPr>
            <w:r w:rsidRPr="00BD6F46">
              <w:t>P</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209D761" w14:textId="77777777" w:rsidR="00CB21C3" w:rsidRPr="00BD6F46" w:rsidRDefault="00CB21C3" w:rsidP="00E044F2">
            <w:pPr>
              <w:pStyle w:val="TAH"/>
            </w:pPr>
            <w:r w:rsidRPr="00BD6F46">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E9888CA" w14:textId="77777777" w:rsidR="00CB21C3" w:rsidRPr="00BD6F46" w:rsidRDefault="00CB21C3" w:rsidP="00E044F2">
            <w:pPr>
              <w:pStyle w:val="TAH"/>
            </w:pPr>
            <w:r w:rsidRPr="00BD6F46">
              <w:t>Response</w:t>
            </w:r>
          </w:p>
          <w:p w14:paraId="3CC4A498" w14:textId="77777777" w:rsidR="00CB21C3" w:rsidRPr="00BD6F46" w:rsidRDefault="00CB21C3" w:rsidP="00E044F2">
            <w:pPr>
              <w:pStyle w:val="TAH"/>
            </w:pPr>
            <w:r w:rsidRPr="00BD6F46">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5EEB34C2" w14:textId="77777777" w:rsidR="00CB21C3" w:rsidRPr="00BD6F46" w:rsidRDefault="00CB21C3" w:rsidP="00E044F2">
            <w:pPr>
              <w:pStyle w:val="TAH"/>
            </w:pPr>
            <w:r w:rsidRPr="00BD6F46">
              <w:t>Description</w:t>
            </w:r>
          </w:p>
        </w:tc>
      </w:tr>
      <w:tr w:rsidR="00CB21C3" w:rsidRPr="00BD6F46" w14:paraId="74189BDF" w14:textId="77777777" w:rsidTr="00841385">
        <w:trPr>
          <w:jc w:val="center"/>
        </w:trPr>
        <w:tc>
          <w:tcPr>
            <w:tcW w:w="1063" w:type="pct"/>
            <w:tcBorders>
              <w:top w:val="single" w:sz="4" w:space="0" w:color="auto"/>
              <w:left w:val="single" w:sz="6" w:space="0" w:color="000000"/>
              <w:bottom w:val="single" w:sz="4" w:space="0" w:color="auto"/>
              <w:right w:val="single" w:sz="6" w:space="0" w:color="000000"/>
            </w:tcBorders>
          </w:tcPr>
          <w:p w14:paraId="2AC4A117" w14:textId="77777777" w:rsidR="00CB21C3" w:rsidRPr="00BD6F46" w:rsidRDefault="00CB21C3" w:rsidP="00E044F2">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5464BC15" w14:textId="77777777" w:rsidR="00CB21C3" w:rsidRPr="00BD6F46" w:rsidRDefault="00CB21C3" w:rsidP="00E044F2">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379059DB" w14:textId="77777777" w:rsidR="00CB21C3" w:rsidRPr="00BD6F46" w:rsidRDefault="00CB21C3" w:rsidP="00E044F2">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37D3F370" w14:textId="77777777" w:rsidR="00CB21C3" w:rsidRPr="00BD6F46" w:rsidRDefault="00CB21C3" w:rsidP="00E044F2">
            <w:pPr>
              <w:pStyle w:val="TAL"/>
            </w:pPr>
            <w:r w:rsidRPr="00BD6F46">
              <w:t>204 No Content</w:t>
            </w:r>
          </w:p>
        </w:tc>
        <w:tc>
          <w:tcPr>
            <w:tcW w:w="2665" w:type="pct"/>
            <w:tcBorders>
              <w:top w:val="single" w:sz="4" w:space="0" w:color="auto"/>
              <w:left w:val="single" w:sz="6" w:space="0" w:color="000000"/>
              <w:bottom w:val="single" w:sz="4" w:space="0" w:color="auto"/>
              <w:right w:val="single" w:sz="6" w:space="0" w:color="000000"/>
            </w:tcBorders>
          </w:tcPr>
          <w:p w14:paraId="592ED119"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5D3943" w:rsidRPr="00BD6F46" w14:paraId="7B56B0DC" w14:textId="77777777" w:rsidTr="00841385">
        <w:trPr>
          <w:jc w:val="center"/>
        </w:trPr>
        <w:tc>
          <w:tcPr>
            <w:tcW w:w="1063" w:type="pct"/>
            <w:tcBorders>
              <w:top w:val="single" w:sz="4" w:space="0" w:color="auto"/>
              <w:left w:val="single" w:sz="6" w:space="0" w:color="000000"/>
              <w:bottom w:val="single" w:sz="4" w:space="0" w:color="auto"/>
              <w:right w:val="single" w:sz="6" w:space="0" w:color="000000"/>
            </w:tcBorders>
          </w:tcPr>
          <w:p w14:paraId="6F20BA83" w14:textId="77777777" w:rsidR="005D3943" w:rsidRPr="00BD6F46" w:rsidRDefault="00967E06" w:rsidP="005D3943">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5A02135" w14:textId="77777777" w:rsidR="005D3943" w:rsidRPr="00BD6F46" w:rsidRDefault="005D3943" w:rsidP="005D3943">
            <w:pPr>
              <w:pStyle w:val="TAC"/>
              <w:rPr>
                <w:lang w:eastAsia="zh-CN"/>
              </w:rPr>
            </w:pPr>
            <w:r w:rsidRPr="00BD6F46">
              <w:rPr>
                <w:lang w:eastAsia="zh-CN"/>
              </w:rPr>
              <w:t>M</w:t>
            </w:r>
          </w:p>
        </w:tc>
        <w:tc>
          <w:tcPr>
            <w:tcW w:w="597" w:type="pct"/>
            <w:tcBorders>
              <w:top w:val="single" w:sz="4" w:space="0" w:color="auto"/>
              <w:left w:val="single" w:sz="6" w:space="0" w:color="000000"/>
              <w:bottom w:val="single" w:sz="4" w:space="0" w:color="auto"/>
              <w:right w:val="single" w:sz="6" w:space="0" w:color="000000"/>
            </w:tcBorders>
          </w:tcPr>
          <w:p w14:paraId="7B26E490" w14:textId="77777777" w:rsidR="005D3943" w:rsidRPr="00BD6F46" w:rsidRDefault="005D3943" w:rsidP="005D3943">
            <w:pPr>
              <w:pStyle w:val="TAL"/>
              <w:rPr>
                <w:lang w:eastAsia="zh-CN"/>
              </w:rPr>
            </w:pPr>
            <w:r w:rsidRPr="00BD6F46">
              <w:rPr>
                <w:lang w:eastAsia="zh-CN"/>
              </w:rPr>
              <w:t>1</w:t>
            </w:r>
          </w:p>
        </w:tc>
        <w:tc>
          <w:tcPr>
            <w:tcW w:w="528" w:type="pct"/>
            <w:tcBorders>
              <w:top w:val="single" w:sz="4" w:space="0" w:color="auto"/>
              <w:left w:val="single" w:sz="6" w:space="0" w:color="000000"/>
              <w:bottom w:val="single" w:sz="4" w:space="0" w:color="auto"/>
              <w:right w:val="single" w:sz="6" w:space="0" w:color="000000"/>
            </w:tcBorders>
          </w:tcPr>
          <w:p w14:paraId="1E1B6140" w14:textId="77777777" w:rsidR="005D3943" w:rsidRPr="00BD6F46" w:rsidRDefault="005D3943" w:rsidP="005D3943">
            <w:pPr>
              <w:pStyle w:val="TAL"/>
            </w:pPr>
            <w:r w:rsidRPr="00BD6F46">
              <w:t>404 Not Found</w:t>
            </w:r>
          </w:p>
        </w:tc>
        <w:tc>
          <w:tcPr>
            <w:tcW w:w="2665" w:type="pct"/>
            <w:tcBorders>
              <w:top w:val="single" w:sz="4" w:space="0" w:color="auto"/>
              <w:left w:val="single" w:sz="6" w:space="0" w:color="000000"/>
              <w:bottom w:val="single" w:sz="4" w:space="0" w:color="auto"/>
              <w:right w:val="single" w:sz="6" w:space="0" w:color="000000"/>
            </w:tcBorders>
          </w:tcPr>
          <w:p w14:paraId="1B6E8E52" w14:textId="77777777" w:rsidR="005D3943" w:rsidRPr="00BD6F46" w:rsidRDefault="005D3943" w:rsidP="005D3943">
            <w:pPr>
              <w:pStyle w:val="TAL"/>
            </w:pPr>
            <w:r w:rsidRPr="00BD6F46">
              <w:t>(NOTE 2)</w:t>
            </w:r>
          </w:p>
        </w:tc>
      </w:tr>
      <w:tr w:rsidR="00841385" w:rsidRPr="00BD6F46" w14:paraId="30E7FE44" w14:textId="77777777" w:rsidTr="00841385">
        <w:trPr>
          <w:jc w:val="center"/>
        </w:trPr>
        <w:tc>
          <w:tcPr>
            <w:tcW w:w="1063" w:type="pct"/>
            <w:tcBorders>
              <w:top w:val="single" w:sz="4" w:space="0" w:color="auto"/>
              <w:left w:val="single" w:sz="6" w:space="0" w:color="000000"/>
              <w:bottom w:val="single" w:sz="4" w:space="0" w:color="auto"/>
              <w:right w:val="single" w:sz="6" w:space="0" w:color="000000"/>
            </w:tcBorders>
          </w:tcPr>
          <w:p w14:paraId="47CBD64B" w14:textId="77777777" w:rsidR="00841385" w:rsidRPr="006729CC" w:rsidRDefault="00841385" w:rsidP="00841385">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E8C426" w14:textId="77777777" w:rsidR="00841385" w:rsidRPr="00BD6F46" w:rsidRDefault="00841385" w:rsidP="00841385">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09B9DBE5" w14:textId="77777777" w:rsidR="00841385" w:rsidRPr="00BD6F46" w:rsidRDefault="00841385" w:rsidP="00841385">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3A359DDC" w14:textId="77777777" w:rsidR="00841385" w:rsidRPr="00BD6F46" w:rsidRDefault="00841385" w:rsidP="00841385">
            <w:pPr>
              <w:pStyle w:val="TAL"/>
            </w:pPr>
            <w:r w:rsidRPr="00465019">
              <w:t>410 Gone</w:t>
            </w:r>
          </w:p>
        </w:tc>
        <w:tc>
          <w:tcPr>
            <w:tcW w:w="2665" w:type="pct"/>
            <w:tcBorders>
              <w:top w:val="single" w:sz="4" w:space="0" w:color="auto"/>
              <w:left w:val="single" w:sz="6" w:space="0" w:color="000000"/>
              <w:bottom w:val="single" w:sz="4" w:space="0" w:color="auto"/>
              <w:right w:val="single" w:sz="6" w:space="0" w:color="000000"/>
            </w:tcBorders>
          </w:tcPr>
          <w:p w14:paraId="35F5C735" w14:textId="77777777" w:rsidR="00841385" w:rsidRPr="00BD6F46" w:rsidRDefault="00841385" w:rsidP="00841385">
            <w:pPr>
              <w:pStyle w:val="TAL"/>
            </w:pPr>
            <w:r w:rsidRPr="00465019">
              <w:t>(NOTE 2)</w:t>
            </w:r>
          </w:p>
        </w:tc>
      </w:tr>
      <w:tr w:rsidR="00841385" w:rsidRPr="00BD6F46" w14:paraId="58F4C99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25184"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[4] also apply.</w:t>
            </w:r>
          </w:p>
          <w:p w14:paraId="0CCE147D"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subclause </w:t>
            </w:r>
            <w:r w:rsidRPr="00BD6F46">
              <w:t>6.1.7</w:t>
            </w:r>
            <w:r w:rsidRPr="00BD6F46">
              <w:rPr>
                <w:rFonts w:cs="Arial"/>
                <w:szCs w:val="18"/>
              </w:rPr>
              <w:t>.</w:t>
            </w:r>
          </w:p>
        </w:tc>
      </w:tr>
    </w:tbl>
    <w:p w14:paraId="41E678F3" w14:textId="77777777" w:rsidR="00A64146" w:rsidRPr="00BD6F46" w:rsidRDefault="00A64146" w:rsidP="007F2678"/>
    <w:p w14:paraId="41BAECFA" w14:textId="77777777" w:rsidR="002D1427" w:rsidRPr="00BD6F46" w:rsidRDefault="002D1427" w:rsidP="002D1427">
      <w:pPr>
        <w:pStyle w:val="Heading3"/>
      </w:pPr>
      <w:bookmarkStart w:id="364" w:name="_Toc20227270"/>
      <w:bookmarkStart w:id="365" w:name="_Toc27749501"/>
      <w:bookmarkStart w:id="366" w:name="_Toc28709428"/>
      <w:bookmarkStart w:id="367" w:name="_Toc44671047"/>
      <w:bookmarkStart w:id="368" w:name="_Toc51918955"/>
      <w:bookmarkStart w:id="369" w:name="_Toc178171867"/>
      <w:r w:rsidRPr="00BD6F46">
        <w:t>6.1.4</w:t>
      </w:r>
      <w:r w:rsidRPr="00BD6F46">
        <w:tab/>
        <w:t>Custom Operations without associated resources</w:t>
      </w:r>
      <w:bookmarkEnd w:id="364"/>
      <w:bookmarkEnd w:id="365"/>
      <w:bookmarkEnd w:id="366"/>
      <w:bookmarkEnd w:id="367"/>
      <w:bookmarkEnd w:id="368"/>
      <w:bookmarkEnd w:id="369"/>
      <w:r w:rsidRPr="00BD6F46">
        <w:t xml:space="preserve"> </w:t>
      </w:r>
    </w:p>
    <w:p w14:paraId="3B21FF79" w14:textId="77777777" w:rsidR="00A64146" w:rsidRPr="00BD6F46" w:rsidRDefault="002D1427" w:rsidP="008D79D4">
      <w:pPr>
        <w:rPr>
          <w:lang w:eastAsia="zh-CN"/>
        </w:rPr>
      </w:pPr>
      <w:r w:rsidRPr="00BD6F46">
        <w:t>None.</w:t>
      </w:r>
    </w:p>
    <w:p w14:paraId="225297D4" w14:textId="77777777" w:rsidR="00AD6E82" w:rsidRPr="00BD6F46" w:rsidRDefault="002D1427" w:rsidP="007F2678">
      <w:pPr>
        <w:pStyle w:val="Heading3"/>
      </w:pPr>
      <w:bookmarkStart w:id="370" w:name="_Toc20227271"/>
      <w:bookmarkStart w:id="371" w:name="_Toc27749502"/>
      <w:bookmarkStart w:id="372" w:name="_Toc28709429"/>
      <w:bookmarkStart w:id="373" w:name="_Toc44671048"/>
      <w:bookmarkStart w:id="374" w:name="_Toc51918956"/>
      <w:bookmarkStart w:id="375" w:name="_Toc178171868"/>
      <w:r w:rsidRPr="00BD6F46">
        <w:t>6.1.5</w:t>
      </w:r>
      <w:r w:rsidR="00AD6E82" w:rsidRPr="00BD6F46">
        <w:tab/>
        <w:t>Notifications</w:t>
      </w:r>
      <w:bookmarkEnd w:id="370"/>
      <w:bookmarkEnd w:id="371"/>
      <w:bookmarkEnd w:id="372"/>
      <w:bookmarkEnd w:id="373"/>
      <w:bookmarkEnd w:id="374"/>
      <w:bookmarkEnd w:id="375"/>
    </w:p>
    <w:p w14:paraId="559775CF" w14:textId="77777777" w:rsidR="00AD6E82" w:rsidRPr="00BD6F46" w:rsidRDefault="002D1427" w:rsidP="007F2678">
      <w:pPr>
        <w:pStyle w:val="Heading4"/>
      </w:pPr>
      <w:bookmarkStart w:id="376" w:name="_Toc20227272"/>
      <w:bookmarkStart w:id="377" w:name="_Toc27749503"/>
      <w:bookmarkStart w:id="378" w:name="_Toc28709430"/>
      <w:bookmarkStart w:id="379" w:name="_Toc44671049"/>
      <w:bookmarkStart w:id="380" w:name="_Toc51918957"/>
      <w:bookmarkStart w:id="381" w:name="_Toc178171869"/>
      <w:r w:rsidRPr="00BD6F46">
        <w:t>6.1.5</w:t>
      </w:r>
      <w:r w:rsidR="00AD6E82" w:rsidRPr="00BD6F46">
        <w:t>.1</w:t>
      </w:r>
      <w:r w:rsidR="00AD6E82" w:rsidRPr="00BD6F46">
        <w:tab/>
        <w:t>General</w:t>
      </w:r>
      <w:bookmarkEnd w:id="376"/>
      <w:bookmarkEnd w:id="377"/>
      <w:bookmarkEnd w:id="378"/>
      <w:bookmarkEnd w:id="379"/>
      <w:bookmarkEnd w:id="380"/>
      <w:bookmarkEnd w:id="381"/>
    </w:p>
    <w:p w14:paraId="2E8F5F37"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D4492BA" w14:textId="77777777" w:rsidR="00AD6E82" w:rsidRPr="00BD6F46" w:rsidRDefault="002D1427" w:rsidP="007F2678">
      <w:pPr>
        <w:pStyle w:val="Heading4"/>
      </w:pPr>
      <w:bookmarkStart w:id="382" w:name="_Toc20227273"/>
      <w:bookmarkStart w:id="383" w:name="_Toc27749504"/>
      <w:bookmarkStart w:id="384" w:name="_Toc28709431"/>
      <w:bookmarkStart w:id="385" w:name="_Toc44671050"/>
      <w:bookmarkStart w:id="386" w:name="_Toc51918958"/>
      <w:bookmarkStart w:id="387" w:name="_Toc178171870"/>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82"/>
      <w:bookmarkEnd w:id="383"/>
      <w:bookmarkEnd w:id="384"/>
      <w:bookmarkEnd w:id="385"/>
      <w:bookmarkEnd w:id="386"/>
      <w:bookmarkEnd w:id="387"/>
    </w:p>
    <w:p w14:paraId="5ABDC9ED" w14:textId="77777777" w:rsidR="00AD6E82" w:rsidRPr="00BD6F46" w:rsidRDefault="00117855" w:rsidP="007F2678">
      <w:pPr>
        <w:pStyle w:val="Heading5"/>
      </w:pPr>
      <w:bookmarkStart w:id="388" w:name="_Toc20227274"/>
      <w:bookmarkStart w:id="389" w:name="_Toc27749505"/>
      <w:bookmarkStart w:id="390" w:name="_Toc28709432"/>
      <w:bookmarkStart w:id="391" w:name="_Toc44671051"/>
      <w:bookmarkStart w:id="392" w:name="_Toc51918959"/>
      <w:bookmarkStart w:id="393" w:name="_Toc178171871"/>
      <w:r w:rsidRPr="00BD6F46">
        <w:t>6.1.5</w:t>
      </w:r>
      <w:r w:rsidR="00AD6E82" w:rsidRPr="00BD6F46">
        <w:t>.2.1</w:t>
      </w:r>
      <w:r w:rsidR="00AD6E82" w:rsidRPr="00BD6F46">
        <w:tab/>
        <w:t>Description</w:t>
      </w:r>
      <w:bookmarkEnd w:id="388"/>
      <w:bookmarkEnd w:id="389"/>
      <w:bookmarkEnd w:id="390"/>
      <w:bookmarkEnd w:id="391"/>
      <w:bookmarkEnd w:id="392"/>
      <w:bookmarkEnd w:id="393"/>
    </w:p>
    <w:p w14:paraId="3DF87991" w14:textId="77777777" w:rsidR="00E717AE" w:rsidRPr="00BD6F46" w:rsidRDefault="00AD6E82" w:rsidP="00E717AE">
      <w:r w:rsidRPr="00BD6F46">
        <w:t xml:space="preserve">The Notification is used by the CHF to notify </w:t>
      </w:r>
      <w:r w:rsidRPr="00BD6F46">
        <w:rPr>
          <w:lang w:eastAsia="zh-CN"/>
        </w:rPr>
        <w:t>NF consumers of the subscribed events is occurs</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005C7BCF" w14:textId="77777777" w:rsidR="00AD6E82" w:rsidRPr="00BD6F46" w:rsidRDefault="00117855" w:rsidP="007F2678">
      <w:pPr>
        <w:pStyle w:val="Heading5"/>
      </w:pPr>
      <w:bookmarkStart w:id="394" w:name="_Toc20227275"/>
      <w:bookmarkStart w:id="395" w:name="_Toc27749506"/>
      <w:bookmarkStart w:id="396" w:name="_Toc28709433"/>
      <w:bookmarkStart w:id="397" w:name="_Toc44671052"/>
      <w:bookmarkStart w:id="398" w:name="_Toc51918960"/>
      <w:bookmarkStart w:id="399" w:name="_Toc178171872"/>
      <w:r w:rsidRPr="00BD6F46">
        <w:t>6.1.5</w:t>
      </w:r>
      <w:r w:rsidR="00AD6E82" w:rsidRPr="00BD6F46">
        <w:t>.2.2</w:t>
      </w:r>
      <w:r w:rsidR="00AD6E82" w:rsidRPr="00BD6F46">
        <w:tab/>
        <w:t>Target URI</w:t>
      </w:r>
      <w:bookmarkEnd w:id="394"/>
      <w:bookmarkEnd w:id="395"/>
      <w:bookmarkEnd w:id="396"/>
      <w:bookmarkEnd w:id="397"/>
      <w:bookmarkEnd w:id="398"/>
      <w:bookmarkEnd w:id="399"/>
    </w:p>
    <w:p w14:paraId="7706564A"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49294786"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1771CB57"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4FA9C475"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2A21B" w14:textId="77777777" w:rsidR="00AD6E82" w:rsidRPr="00BD6F46" w:rsidRDefault="00AD6E82" w:rsidP="00BB1D6F">
            <w:pPr>
              <w:pStyle w:val="TAH"/>
            </w:pPr>
            <w:r w:rsidRPr="00BD6F46">
              <w:t>Definition</w:t>
            </w:r>
          </w:p>
        </w:tc>
      </w:tr>
      <w:tr w:rsidR="00AD6E82" w:rsidRPr="00BD6F46" w14:paraId="69728979"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039280CE"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26641B28"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A10CCC8" w14:textId="77777777" w:rsidR="000B371F" w:rsidRPr="00BD6F46" w:rsidRDefault="000B371F" w:rsidP="007F2678"/>
    <w:p w14:paraId="218D0F17" w14:textId="77777777" w:rsidR="00AD6E82" w:rsidRPr="00BD6F46" w:rsidRDefault="00117855" w:rsidP="007F2678">
      <w:pPr>
        <w:pStyle w:val="Heading5"/>
      </w:pPr>
      <w:bookmarkStart w:id="400" w:name="_Toc20227276"/>
      <w:bookmarkStart w:id="401" w:name="_Toc27749507"/>
      <w:bookmarkStart w:id="402" w:name="_Toc28709434"/>
      <w:bookmarkStart w:id="403" w:name="_Toc44671053"/>
      <w:bookmarkStart w:id="404" w:name="_Toc51918961"/>
      <w:bookmarkStart w:id="405" w:name="_Toc178171873"/>
      <w:r w:rsidRPr="00BD6F46">
        <w:t>6.1.5</w:t>
      </w:r>
      <w:r w:rsidR="00AD6E82" w:rsidRPr="00BD6F46">
        <w:t>.2.3</w:t>
      </w:r>
      <w:r w:rsidR="00AD6E82" w:rsidRPr="00BD6F46">
        <w:tab/>
        <w:t>Standard Methods</w:t>
      </w:r>
      <w:bookmarkEnd w:id="400"/>
      <w:bookmarkEnd w:id="401"/>
      <w:bookmarkEnd w:id="402"/>
      <w:bookmarkEnd w:id="403"/>
      <w:bookmarkEnd w:id="404"/>
      <w:bookmarkEnd w:id="405"/>
    </w:p>
    <w:p w14:paraId="3B88B78D" w14:textId="77777777" w:rsidR="00AD6E82" w:rsidRPr="00BD6F46" w:rsidRDefault="00117855" w:rsidP="007F2678">
      <w:pPr>
        <w:pStyle w:val="Heading6"/>
      </w:pPr>
      <w:bookmarkStart w:id="406" w:name="_Toc20227277"/>
      <w:bookmarkStart w:id="407" w:name="_Toc27749508"/>
      <w:bookmarkStart w:id="408" w:name="_Toc28709435"/>
      <w:bookmarkStart w:id="409" w:name="_Toc44671054"/>
      <w:bookmarkStart w:id="410" w:name="_Toc51918962"/>
      <w:bookmarkStart w:id="411" w:name="_Toc178171874"/>
      <w:r w:rsidRPr="00BD6F46">
        <w:t>6.1.5</w:t>
      </w:r>
      <w:r w:rsidR="00AD6E82" w:rsidRPr="00BD6F46">
        <w:t>.2.3.1</w:t>
      </w:r>
      <w:r w:rsidR="00AD6E82" w:rsidRPr="00BD6F46">
        <w:tab/>
        <w:t>POST</w:t>
      </w:r>
      <w:bookmarkEnd w:id="406"/>
      <w:bookmarkEnd w:id="407"/>
      <w:bookmarkEnd w:id="408"/>
      <w:bookmarkEnd w:id="409"/>
      <w:bookmarkEnd w:id="410"/>
      <w:bookmarkEnd w:id="411"/>
      <w:r w:rsidR="00FE4A95" w:rsidRPr="00BD6F46">
        <w:t xml:space="preserve"> </w:t>
      </w:r>
    </w:p>
    <w:p w14:paraId="06F6800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399A6449" w14:textId="77777777" w:rsidR="00AD6E82" w:rsidRPr="00BD6F46" w:rsidRDefault="00AD6E82" w:rsidP="00AD6E82">
      <w:pPr>
        <w:pStyle w:val="TH"/>
      </w:pPr>
      <w:r w:rsidRPr="00BD6F46">
        <w:lastRenderedPageBreak/>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102FCE3F"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30612E4"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B0FB4E1"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49B05EA"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3EA43F" w14:textId="77777777" w:rsidR="00AD6E82" w:rsidRPr="00BD6F46" w:rsidRDefault="00AD6E82" w:rsidP="00BB1D6F">
            <w:pPr>
              <w:pStyle w:val="TAH"/>
            </w:pPr>
            <w:r w:rsidRPr="00BD6F46">
              <w:t>Description</w:t>
            </w:r>
          </w:p>
        </w:tc>
      </w:tr>
      <w:tr w:rsidR="00AD6E82" w:rsidRPr="00BD6F46" w14:paraId="65C83FC9"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1507F3B2"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6D1CBEF7"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02D6F8A1"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0C0CE56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E43DD6C" w14:textId="77777777" w:rsidR="00AD6E82" w:rsidRPr="00BD6F46" w:rsidRDefault="00AD6E82" w:rsidP="00AD6E82"/>
    <w:p w14:paraId="1C9259DE"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21198C2B"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58E6720"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317096C"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5D14310"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18067396"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4A8D12DD" w14:textId="77777777" w:rsidR="00AD6E82" w:rsidRPr="00BD6F46" w:rsidRDefault="00AD6E82" w:rsidP="00BB1D6F">
            <w:pPr>
              <w:pStyle w:val="TAH"/>
            </w:pPr>
            <w:r w:rsidRPr="00BD6F46">
              <w:t>Description</w:t>
            </w:r>
          </w:p>
        </w:tc>
      </w:tr>
      <w:tr w:rsidR="00AD6E82" w:rsidRPr="00BD6F46" w14:paraId="2BD3A24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C2305F7"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16A8C55A"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63A7C178"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35B60624"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23165BFC" w14:textId="77777777" w:rsidR="00AD6E82" w:rsidRPr="00BD6F46" w:rsidRDefault="00AD6E82" w:rsidP="00BB1D6F">
            <w:pPr>
              <w:pStyle w:val="TAL"/>
            </w:pPr>
            <w:r w:rsidRPr="00BD6F46">
              <w:t>The receipt of the Notification is acknowledged.</w:t>
            </w:r>
          </w:p>
        </w:tc>
      </w:tr>
      <w:tr w:rsidR="00C258D9" w:rsidRPr="00BD6F46" w14:paraId="6FEC0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1051518" w14:textId="77777777" w:rsidR="00C258D9" w:rsidRPr="00BD6F46" w:rsidRDefault="00FC1626" w:rsidP="006D2A81">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B07265D" w14:textId="77777777" w:rsidR="00C258D9" w:rsidRPr="00BD6F46" w:rsidRDefault="00C258D9" w:rsidP="00C258D9">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tcPr>
          <w:p w14:paraId="0C57A650" w14:textId="77777777" w:rsidR="00C258D9" w:rsidRPr="00BD6F46" w:rsidRDefault="00C258D9" w:rsidP="00C258D9">
            <w:pPr>
              <w:pStyle w:val="TAC"/>
            </w:pPr>
            <w:r w:rsidRPr="00BD6F46">
              <w:t>1</w:t>
            </w:r>
          </w:p>
        </w:tc>
        <w:tc>
          <w:tcPr>
            <w:tcW w:w="708" w:type="pct"/>
            <w:tcBorders>
              <w:top w:val="single" w:sz="4" w:space="0" w:color="auto"/>
              <w:left w:val="single" w:sz="6" w:space="0" w:color="000000"/>
              <w:bottom w:val="single" w:sz="4" w:space="0" w:color="auto"/>
              <w:right w:val="single" w:sz="6" w:space="0" w:color="000000"/>
            </w:tcBorders>
          </w:tcPr>
          <w:p w14:paraId="19940D87" w14:textId="77777777" w:rsidR="00C258D9" w:rsidRPr="00BD6F46" w:rsidRDefault="00C258D9" w:rsidP="00C258D9">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5FD7ABF0" w14:textId="77777777" w:rsidR="00C258D9" w:rsidRPr="00BD6F46" w:rsidRDefault="00C258D9" w:rsidP="00C258D9">
            <w:pPr>
              <w:pStyle w:val="TAL"/>
            </w:pPr>
            <w:r w:rsidRPr="00BD6F46">
              <w:t>(NOTE 2)</w:t>
            </w:r>
          </w:p>
        </w:tc>
      </w:tr>
      <w:tr w:rsidR="00C258D9" w:rsidRPr="00BD6F46" w14:paraId="55FC380D"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C49ACD9"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4178E529" w14:textId="77777777" w:rsidR="00C258D9" w:rsidRPr="00BD6F46" w:rsidRDefault="00C258D9" w:rsidP="00C258D9">
            <w:pPr>
              <w:pStyle w:val="TAL"/>
            </w:pPr>
            <w:r w:rsidRPr="00BD6F46">
              <w:t>NOTE 2:</w:t>
            </w:r>
            <w:r w:rsidRPr="00BD6F46">
              <w:tab/>
              <w:t>Failure cases are described in subclause </w:t>
            </w:r>
            <w:r w:rsidR="00080C79" w:rsidRPr="00BD6F46">
              <w:t>6.1.7</w:t>
            </w:r>
            <w:r w:rsidRPr="00BD6F46">
              <w:t>.</w:t>
            </w:r>
          </w:p>
        </w:tc>
      </w:tr>
    </w:tbl>
    <w:p w14:paraId="47FF229D" w14:textId="77777777" w:rsidR="00AD6E82" w:rsidRPr="00BD6F46" w:rsidRDefault="00AD6E82" w:rsidP="00635A81"/>
    <w:p w14:paraId="21DFBD59" w14:textId="77777777" w:rsidR="00DB3EC0" w:rsidRPr="00BD6F46" w:rsidRDefault="00117855" w:rsidP="007F2678">
      <w:pPr>
        <w:pStyle w:val="Heading3"/>
      </w:pPr>
      <w:bookmarkStart w:id="412" w:name="_Toc20227278"/>
      <w:bookmarkStart w:id="413" w:name="_Toc27749509"/>
      <w:bookmarkStart w:id="414" w:name="_Toc28709436"/>
      <w:bookmarkStart w:id="415" w:name="_Toc44671055"/>
      <w:bookmarkStart w:id="416" w:name="_Toc51918963"/>
      <w:bookmarkStart w:id="417" w:name="_Toc178171875"/>
      <w:r w:rsidRPr="00BD6F46">
        <w:t>6.1.6</w:t>
      </w:r>
      <w:r w:rsidR="00DB3EC0" w:rsidRPr="00BD6F46">
        <w:tab/>
        <w:t>Data Model</w:t>
      </w:r>
      <w:bookmarkEnd w:id="412"/>
      <w:bookmarkEnd w:id="413"/>
      <w:bookmarkEnd w:id="414"/>
      <w:bookmarkEnd w:id="415"/>
      <w:bookmarkEnd w:id="416"/>
      <w:bookmarkEnd w:id="417"/>
    </w:p>
    <w:p w14:paraId="1F6FD0C8" w14:textId="77777777" w:rsidR="00DB3EC0" w:rsidRPr="00BD6F46" w:rsidRDefault="00117855" w:rsidP="007F2678">
      <w:pPr>
        <w:pStyle w:val="Heading4"/>
      </w:pPr>
      <w:bookmarkStart w:id="418" w:name="_Toc20227279"/>
      <w:bookmarkStart w:id="419" w:name="_Toc27749510"/>
      <w:bookmarkStart w:id="420" w:name="_Toc28709437"/>
      <w:bookmarkStart w:id="421" w:name="_Toc44671056"/>
      <w:bookmarkStart w:id="422" w:name="_Toc51918964"/>
      <w:bookmarkStart w:id="423" w:name="_Toc178171876"/>
      <w:r w:rsidRPr="00BD6F46">
        <w:t>6.1.6</w:t>
      </w:r>
      <w:r w:rsidR="00844237" w:rsidRPr="00BD6F46">
        <w:t>.1</w:t>
      </w:r>
      <w:r w:rsidR="00DB3EC0" w:rsidRPr="00BD6F46">
        <w:tab/>
        <w:t>General</w:t>
      </w:r>
      <w:bookmarkEnd w:id="418"/>
      <w:bookmarkEnd w:id="419"/>
      <w:bookmarkEnd w:id="420"/>
      <w:bookmarkEnd w:id="421"/>
      <w:bookmarkEnd w:id="422"/>
      <w:bookmarkEnd w:id="423"/>
    </w:p>
    <w:p w14:paraId="1FA94D25" w14:textId="77777777" w:rsidR="00300F0B" w:rsidRPr="00BD6F46" w:rsidRDefault="00300F0B" w:rsidP="00300F0B">
      <w:r w:rsidRPr="00BD6F46">
        <w:t>This subclause specifies the application data model supported by the API.</w:t>
      </w:r>
    </w:p>
    <w:p w14:paraId="3D0138AB"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72E7C2BF"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4027164B"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4908E148"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8F0D4B"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FDCC1E"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8C5485"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41933FF1" w14:textId="77777777" w:rsidR="00300F0B" w:rsidRPr="00BD6F46" w:rsidRDefault="00300F0B" w:rsidP="00820E32">
            <w:pPr>
              <w:pStyle w:val="TAH"/>
            </w:pPr>
            <w:r w:rsidRPr="00BD6F46">
              <w:t>Applicability</w:t>
            </w:r>
          </w:p>
        </w:tc>
      </w:tr>
      <w:tr w:rsidR="007C7086" w:rsidRPr="008D79D4" w14:paraId="63D6FA6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4B77419"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EDE755" w14:textId="77777777" w:rsidR="007C7086" w:rsidRPr="00BD6F46" w:rsidRDefault="006A4429" w:rsidP="007C7086">
            <w:pPr>
              <w:pStyle w:val="TAL"/>
              <w:rPr>
                <w:lang w:eastAsia="zh-CN"/>
              </w:rPr>
            </w:pPr>
            <w:r w:rsidRPr="00BD6F46">
              <w:rPr>
                <w:lang w:eastAsia="zh-CN"/>
              </w:rPr>
              <w:t>6.1.6.2.1.1</w:t>
            </w:r>
          </w:p>
          <w:p w14:paraId="0DD07249"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10BD1C29"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41EE08DE" w14:textId="77777777" w:rsidR="007C7086" w:rsidRPr="00BD6F46" w:rsidRDefault="007C7086" w:rsidP="007C7086">
            <w:pPr>
              <w:pStyle w:val="TAL"/>
              <w:rPr>
                <w:rFonts w:cs="Arial"/>
                <w:szCs w:val="18"/>
              </w:rPr>
            </w:pPr>
          </w:p>
        </w:tc>
      </w:tr>
      <w:tr w:rsidR="007C7086" w:rsidRPr="008D79D4" w14:paraId="33FC619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951EFE7"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676D559F" w14:textId="77777777" w:rsidR="005427A0" w:rsidRPr="00BD6F46" w:rsidRDefault="006A4429" w:rsidP="007C7086">
            <w:pPr>
              <w:pStyle w:val="TAL"/>
              <w:rPr>
                <w:lang w:eastAsia="zh-CN"/>
              </w:rPr>
            </w:pPr>
            <w:r w:rsidRPr="00BD6F46">
              <w:rPr>
                <w:lang w:eastAsia="zh-CN"/>
              </w:rPr>
              <w:t>6.1.6.2.1.2</w:t>
            </w:r>
          </w:p>
          <w:p w14:paraId="687A9365"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41757357"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51D6AECA" w14:textId="77777777" w:rsidR="007C7086" w:rsidRPr="00BD6F46" w:rsidRDefault="007C7086" w:rsidP="007C7086">
            <w:pPr>
              <w:pStyle w:val="TAL"/>
              <w:rPr>
                <w:rFonts w:cs="Arial"/>
                <w:szCs w:val="18"/>
                <w:lang w:eastAsia="zh-CN"/>
              </w:rPr>
            </w:pPr>
          </w:p>
        </w:tc>
      </w:tr>
      <w:tr w:rsidR="007C7086" w:rsidRPr="008D79D4" w14:paraId="38C0AA1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438880A"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37C7CB97"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06DA1F53"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8F060DB" w14:textId="77777777" w:rsidR="007C7086" w:rsidRPr="00BD6F46" w:rsidRDefault="007C7086" w:rsidP="007C7086">
            <w:pPr>
              <w:pStyle w:val="TAL"/>
              <w:rPr>
                <w:rFonts w:cs="Arial"/>
                <w:szCs w:val="18"/>
              </w:rPr>
            </w:pPr>
          </w:p>
        </w:tc>
      </w:tr>
      <w:tr w:rsidR="00FC1626" w14:paraId="6DB7E971"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24B24C7"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27CEC501"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268819E"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3E416476" w14:textId="77777777" w:rsidR="00FC1626" w:rsidRDefault="00FC1626" w:rsidP="008A3088">
            <w:pPr>
              <w:pStyle w:val="TAL"/>
              <w:rPr>
                <w:rFonts w:cs="Arial"/>
                <w:szCs w:val="18"/>
              </w:rPr>
            </w:pPr>
          </w:p>
        </w:tc>
      </w:tr>
    </w:tbl>
    <w:p w14:paraId="43838771" w14:textId="77777777" w:rsidR="00300F0B" w:rsidRPr="00BD6F46" w:rsidRDefault="00300F0B" w:rsidP="00300F0B"/>
    <w:p w14:paraId="27EFC967"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350E359B" w14:textId="77777777" w:rsidR="003D5060" w:rsidRPr="00BD6F46" w:rsidRDefault="003D5060" w:rsidP="003D5060">
      <w:pPr>
        <w:pStyle w:val="TH"/>
      </w:pPr>
      <w:r w:rsidRPr="00BD6F46">
        <w:lastRenderedPageBreak/>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3D5060" w:rsidRPr="00BD6F46" w14:paraId="6482FAE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2B563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96A2AC"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EB402D"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4709F82F" w14:textId="77777777" w:rsidR="003D5060" w:rsidRPr="00BD6F46" w:rsidRDefault="003D5060" w:rsidP="004C6D5A">
            <w:pPr>
              <w:pStyle w:val="TAH"/>
            </w:pPr>
            <w:r w:rsidRPr="00BD6F46">
              <w:t>Applicability</w:t>
            </w:r>
          </w:p>
        </w:tc>
      </w:tr>
      <w:tr w:rsidR="003D5060" w:rsidRPr="008D79D4" w14:paraId="4C7D96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DFD22D"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188EB78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62486B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325038C6"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4A9EE32A" w14:textId="77777777" w:rsidR="003D5060" w:rsidRPr="00BD6F46" w:rsidRDefault="003D5060" w:rsidP="004C6D5A">
            <w:pPr>
              <w:pStyle w:val="TAL"/>
              <w:rPr>
                <w:rFonts w:cs="Arial"/>
                <w:szCs w:val="18"/>
              </w:rPr>
            </w:pPr>
          </w:p>
        </w:tc>
      </w:tr>
      <w:tr w:rsidR="003D5060" w:rsidRPr="00BD6F46" w14:paraId="5AB5CB9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13E5AE" w14:textId="77777777" w:rsidR="003D5060" w:rsidRPr="00B54D35" w:rsidRDefault="003D5060" w:rsidP="004C6D5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5B5F070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79E3218"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AF4C1A6" w14:textId="77777777" w:rsidR="003D5060" w:rsidRPr="00BD6F46" w:rsidRDefault="003D5060" w:rsidP="004C6D5A">
            <w:pPr>
              <w:pStyle w:val="TAL"/>
              <w:rPr>
                <w:rFonts w:cs="Arial"/>
                <w:strike/>
                <w:szCs w:val="18"/>
              </w:rPr>
            </w:pPr>
          </w:p>
        </w:tc>
      </w:tr>
      <w:tr w:rsidR="003D5060" w:rsidRPr="00BD6F46" w14:paraId="74550EA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50CC08" w14:textId="77777777" w:rsidR="003D5060" w:rsidRPr="00B54D35" w:rsidRDefault="003D5060" w:rsidP="004C6D5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35B016C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F661819"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4AB74814" w14:textId="77777777" w:rsidR="003D5060" w:rsidRPr="00BD6F46" w:rsidRDefault="003D5060" w:rsidP="004C6D5A">
            <w:pPr>
              <w:pStyle w:val="TAL"/>
              <w:rPr>
                <w:rFonts w:cs="Arial"/>
                <w:strike/>
                <w:szCs w:val="18"/>
              </w:rPr>
            </w:pPr>
          </w:p>
        </w:tc>
      </w:tr>
      <w:tr w:rsidR="003D5060" w:rsidRPr="008D79D4" w14:paraId="3A17D72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208312"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4051385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6EBEDC7"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240DA24B" w14:textId="77777777" w:rsidR="003D5060" w:rsidRPr="00BD6F46" w:rsidRDefault="003D5060" w:rsidP="004C6D5A">
            <w:pPr>
              <w:pStyle w:val="TAL"/>
              <w:rPr>
                <w:rFonts w:cs="Arial"/>
                <w:szCs w:val="18"/>
              </w:rPr>
            </w:pPr>
          </w:p>
        </w:tc>
      </w:tr>
      <w:tr w:rsidR="003D5060" w:rsidRPr="008D79D4" w14:paraId="534FE0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FA61769" w14:textId="77777777" w:rsidR="003D5060" w:rsidRPr="00B54D35" w:rsidRDefault="003D5060" w:rsidP="004C6D5A">
            <w:pPr>
              <w:pStyle w:val="TAL"/>
              <w:rPr>
                <w:rFonts w:eastAsia="Times New Roman"/>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61DCF6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4FBBADF"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783CE5FC" w14:textId="77777777" w:rsidR="003D5060" w:rsidRPr="00BD6F46" w:rsidRDefault="003D5060" w:rsidP="004C6D5A">
            <w:pPr>
              <w:pStyle w:val="TAL"/>
              <w:rPr>
                <w:rFonts w:cs="Arial"/>
                <w:szCs w:val="18"/>
              </w:rPr>
            </w:pPr>
          </w:p>
        </w:tc>
      </w:tr>
      <w:tr w:rsidR="003D5060" w:rsidRPr="00BD6F46" w14:paraId="1CFDDD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709DE6" w14:textId="77777777" w:rsidR="003D5060" w:rsidRPr="00B54D35" w:rsidRDefault="003D5060" w:rsidP="004C6D5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0D66509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92E174F"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840E77F" w14:textId="77777777" w:rsidR="003D5060" w:rsidRPr="00BD6F46" w:rsidRDefault="003D5060" w:rsidP="004C6D5A">
            <w:pPr>
              <w:pStyle w:val="TAL"/>
              <w:rPr>
                <w:rFonts w:cs="Arial"/>
                <w:szCs w:val="18"/>
              </w:rPr>
            </w:pPr>
          </w:p>
        </w:tc>
      </w:tr>
      <w:tr w:rsidR="003D5060" w:rsidRPr="008D79D4" w14:paraId="6847FE2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1488D1"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78D193C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B1E97E1"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7FB545E9" w14:textId="77777777" w:rsidR="003D5060" w:rsidRPr="00BD6F46" w:rsidRDefault="003D5060" w:rsidP="004C6D5A">
            <w:pPr>
              <w:pStyle w:val="TAL"/>
              <w:rPr>
                <w:rFonts w:cs="Arial"/>
                <w:szCs w:val="18"/>
              </w:rPr>
            </w:pPr>
          </w:p>
        </w:tc>
      </w:tr>
      <w:tr w:rsidR="00AC0D3E" w:rsidRPr="008D79D4" w14:paraId="5D1541B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CEEA1A5" w14:textId="77777777" w:rsidR="00AC0D3E" w:rsidRPr="00B54D35" w:rsidRDefault="00AC0D3E" w:rsidP="00AC0D3E">
            <w:pPr>
              <w:pStyle w:val="TAL"/>
              <w:rPr>
                <w:rFonts w:eastAsia="Times New Roman"/>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59BC119A"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FC38E8"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4D1FEEB4" w14:textId="77777777" w:rsidR="00AC0D3E" w:rsidRPr="00BD6F46" w:rsidRDefault="00AC0D3E" w:rsidP="00AC0D3E">
            <w:pPr>
              <w:pStyle w:val="TAL"/>
              <w:rPr>
                <w:rFonts w:cs="Arial"/>
                <w:szCs w:val="18"/>
              </w:rPr>
            </w:pPr>
          </w:p>
        </w:tc>
      </w:tr>
      <w:tr w:rsidR="002A582E" w:rsidRPr="008D79D4" w14:paraId="24FFF1F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87BB0B" w14:textId="77777777" w:rsidR="002A582E" w:rsidRPr="00B54D35" w:rsidRDefault="002A582E" w:rsidP="002A582E">
            <w:pPr>
              <w:pStyle w:val="TAL"/>
              <w:rPr>
                <w:rFonts w:eastAsia="Times New Roman"/>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591F3E21"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9F6D7A"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6537B3F7" w14:textId="77777777" w:rsidR="002A582E" w:rsidRPr="00BD6F46" w:rsidRDefault="002A582E" w:rsidP="002A582E">
            <w:pPr>
              <w:pStyle w:val="TAL"/>
              <w:rPr>
                <w:rFonts w:cs="Arial"/>
                <w:szCs w:val="18"/>
              </w:rPr>
            </w:pPr>
          </w:p>
        </w:tc>
      </w:tr>
      <w:tr w:rsidR="003D5060" w:rsidRPr="008D79D4" w14:paraId="16DA9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F30F91" w14:textId="77777777" w:rsidR="003D5060" w:rsidRPr="00B54D35" w:rsidRDefault="003D5060" w:rsidP="004C6D5A">
            <w:pPr>
              <w:pStyle w:val="TAL"/>
              <w:rPr>
                <w:rFonts w:eastAsia="Times New Roman"/>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4CA8D7EF"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470D6C0"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77EB3EF1" w14:textId="77777777" w:rsidR="003D5060" w:rsidRPr="00BD6F46" w:rsidRDefault="003D5060" w:rsidP="004C6D5A">
            <w:pPr>
              <w:pStyle w:val="TAL"/>
              <w:rPr>
                <w:rFonts w:cs="Arial"/>
                <w:szCs w:val="18"/>
              </w:rPr>
            </w:pPr>
          </w:p>
        </w:tc>
      </w:tr>
      <w:tr w:rsidR="002A582E" w:rsidRPr="008D79D4" w14:paraId="73C6BFA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E3563A" w14:textId="77777777" w:rsidR="002A582E" w:rsidRPr="00B54D35" w:rsidRDefault="002A582E" w:rsidP="002A582E">
            <w:pPr>
              <w:pStyle w:val="TAL"/>
              <w:rPr>
                <w:rFonts w:eastAsia="Times New Roman"/>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016FC47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7D1CBF3"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689E945" w14:textId="77777777" w:rsidR="002A582E" w:rsidRPr="00BD6F46" w:rsidRDefault="002A582E" w:rsidP="002A582E">
            <w:pPr>
              <w:pStyle w:val="TAL"/>
              <w:rPr>
                <w:rFonts w:cs="Arial"/>
                <w:szCs w:val="18"/>
              </w:rPr>
            </w:pPr>
          </w:p>
        </w:tc>
      </w:tr>
      <w:tr w:rsidR="003D5060" w:rsidRPr="008D79D4" w14:paraId="61DF0DC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AB33D5D"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3945EE94"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ADE7CC8"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65D667" w14:textId="77777777" w:rsidR="003D5060" w:rsidRPr="00BD6F46" w:rsidRDefault="003D5060" w:rsidP="004C6D5A">
            <w:pPr>
              <w:pStyle w:val="TAL"/>
              <w:rPr>
                <w:rFonts w:cs="Arial"/>
                <w:szCs w:val="18"/>
              </w:rPr>
            </w:pPr>
          </w:p>
        </w:tc>
      </w:tr>
      <w:tr w:rsidR="003D5060" w:rsidRPr="008D79D4" w14:paraId="0DC6E1F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5205566"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0478F6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F893188"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3D3DFAAF" w14:textId="77777777" w:rsidR="003D5060" w:rsidRPr="00BD6F46" w:rsidRDefault="003D5060" w:rsidP="004C6D5A">
            <w:pPr>
              <w:pStyle w:val="TAL"/>
              <w:rPr>
                <w:rFonts w:cs="Arial"/>
                <w:szCs w:val="18"/>
              </w:rPr>
            </w:pPr>
          </w:p>
        </w:tc>
      </w:tr>
      <w:tr w:rsidR="00C854DC" w:rsidRPr="008D79D4" w14:paraId="04A42A8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D7AB21"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69CCE821"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4F21D57"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075C8D44" w14:textId="77777777" w:rsidR="00C854DC" w:rsidRPr="00BD6F46" w:rsidRDefault="00C854DC" w:rsidP="00C854DC">
            <w:pPr>
              <w:pStyle w:val="TAL"/>
              <w:rPr>
                <w:rFonts w:cs="Arial"/>
                <w:szCs w:val="18"/>
              </w:rPr>
            </w:pPr>
          </w:p>
        </w:tc>
      </w:tr>
      <w:tr w:rsidR="003D5060" w:rsidRPr="008D79D4" w14:paraId="091D05A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8FFE85D" w14:textId="77777777" w:rsidR="003D5060" w:rsidRPr="00B54D35" w:rsidRDefault="003D5060" w:rsidP="004C6D5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7C820C8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4278198"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AA36316" w14:textId="77777777" w:rsidR="003D5060" w:rsidRPr="00BD6F46" w:rsidRDefault="003D5060" w:rsidP="004C6D5A">
            <w:pPr>
              <w:pStyle w:val="TAL"/>
              <w:rPr>
                <w:rFonts w:cs="Arial"/>
                <w:szCs w:val="18"/>
              </w:rPr>
            </w:pPr>
          </w:p>
        </w:tc>
      </w:tr>
      <w:tr w:rsidR="003D5060" w:rsidRPr="00BD6F46" w14:paraId="78D3501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6FB103" w14:textId="77777777" w:rsidR="003D5060" w:rsidRPr="00B54D35" w:rsidRDefault="003D5060" w:rsidP="004C6D5A">
            <w:pPr>
              <w:pStyle w:val="TAL"/>
              <w:rPr>
                <w:rFonts w:eastAsia="Times New Roman"/>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0CE6A0E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6B7651C"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44AE9693" w14:textId="77777777" w:rsidR="003D5060" w:rsidRPr="00BD6F46" w:rsidRDefault="003D5060" w:rsidP="004C6D5A">
            <w:pPr>
              <w:pStyle w:val="TAL"/>
              <w:rPr>
                <w:rFonts w:cs="Arial"/>
                <w:szCs w:val="18"/>
              </w:rPr>
            </w:pPr>
          </w:p>
        </w:tc>
      </w:tr>
      <w:tr w:rsidR="003D5060" w:rsidRPr="008D79D4" w14:paraId="4C6FF54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B4F951" w14:textId="77777777" w:rsidR="003D5060" w:rsidRPr="00B54D35" w:rsidRDefault="003D5060" w:rsidP="004C6D5A">
            <w:pPr>
              <w:pStyle w:val="TAL"/>
              <w:rPr>
                <w:rFonts w:eastAsia="Times New Roman"/>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02CD8CA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993EDB"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6C0D11C7" w14:textId="77777777" w:rsidR="003D5060" w:rsidRPr="00BD6F46" w:rsidRDefault="003D5060" w:rsidP="004C6D5A">
            <w:pPr>
              <w:pStyle w:val="TAL"/>
              <w:rPr>
                <w:rFonts w:cs="Arial"/>
                <w:szCs w:val="18"/>
              </w:rPr>
            </w:pPr>
          </w:p>
        </w:tc>
      </w:tr>
      <w:tr w:rsidR="003D5060" w:rsidRPr="00BD6F46" w14:paraId="34D8E17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228E78" w14:textId="77777777" w:rsidR="003D5060" w:rsidRPr="00B54D35" w:rsidRDefault="003D5060" w:rsidP="004C6D5A">
            <w:pPr>
              <w:pStyle w:val="TAL"/>
              <w:rPr>
                <w:rFonts w:eastAsia="Times New Roman"/>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0EC0895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B613F8C"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2CCFA425" w14:textId="77777777" w:rsidR="003D5060" w:rsidRPr="00BD6F46" w:rsidRDefault="003D5060" w:rsidP="004C6D5A">
            <w:pPr>
              <w:pStyle w:val="TAL"/>
              <w:rPr>
                <w:rFonts w:cs="Arial"/>
                <w:szCs w:val="18"/>
              </w:rPr>
            </w:pPr>
          </w:p>
        </w:tc>
      </w:tr>
      <w:tr w:rsidR="003D5060" w:rsidRPr="008D79D4" w14:paraId="577DCA2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4DF9F3"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D7AE52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B6B99B"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2FB2315" w14:textId="77777777" w:rsidR="003D5060" w:rsidRPr="00BD6F46" w:rsidRDefault="003D5060" w:rsidP="004C6D5A">
            <w:pPr>
              <w:pStyle w:val="TAL"/>
              <w:rPr>
                <w:rFonts w:cs="Arial"/>
                <w:szCs w:val="18"/>
              </w:rPr>
            </w:pPr>
          </w:p>
        </w:tc>
      </w:tr>
      <w:tr w:rsidR="00072B07" w:rsidRPr="008D79D4" w14:paraId="0D5CBE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C1E942" w14:textId="77777777" w:rsidR="00072B07" w:rsidRPr="00B54D35" w:rsidRDefault="00072B07" w:rsidP="00072B07">
            <w:pPr>
              <w:pStyle w:val="TAL"/>
              <w:rPr>
                <w:rFonts w:eastAsia="Times New Roman"/>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1D1E3257"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A7DF146"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C9DD0B7" w14:textId="77777777" w:rsidR="00072B07" w:rsidRPr="00BD6F46" w:rsidRDefault="00072B07" w:rsidP="00072B07">
            <w:pPr>
              <w:pStyle w:val="TAL"/>
              <w:rPr>
                <w:rFonts w:cs="Arial"/>
                <w:szCs w:val="18"/>
              </w:rPr>
            </w:pPr>
          </w:p>
        </w:tc>
      </w:tr>
      <w:tr w:rsidR="00072B07" w:rsidRPr="008D79D4" w14:paraId="78677AA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04C296" w14:textId="77777777" w:rsidR="00072B07" w:rsidRPr="00B54D35" w:rsidRDefault="00072B07" w:rsidP="00072B07">
            <w:pPr>
              <w:pStyle w:val="TAL"/>
              <w:rPr>
                <w:rFonts w:eastAsia="Times New Roman"/>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63A9D40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0537DABA"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ACEBE4D" w14:textId="77777777" w:rsidR="00072B07" w:rsidRPr="00BD6F46" w:rsidRDefault="00072B07" w:rsidP="00072B07">
            <w:pPr>
              <w:pStyle w:val="TAL"/>
              <w:rPr>
                <w:rFonts w:cs="Arial"/>
                <w:szCs w:val="18"/>
              </w:rPr>
            </w:pPr>
          </w:p>
        </w:tc>
      </w:tr>
      <w:tr w:rsidR="00072B07" w:rsidRPr="008D79D4" w14:paraId="275AC8B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D9E523" w14:textId="77777777" w:rsidR="00072B07" w:rsidRPr="00B54D35" w:rsidRDefault="00072B07" w:rsidP="00072B07">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263842AA"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622A28"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6BF8156C" w14:textId="77777777" w:rsidR="00072B07" w:rsidRPr="00BD6F46" w:rsidRDefault="00072B07" w:rsidP="00072B07">
            <w:pPr>
              <w:pStyle w:val="TAL"/>
              <w:rPr>
                <w:rFonts w:cs="Arial"/>
                <w:szCs w:val="18"/>
              </w:rPr>
            </w:pPr>
          </w:p>
        </w:tc>
      </w:tr>
      <w:tr w:rsidR="00072B07" w:rsidRPr="008D79D4" w14:paraId="787C415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D317AE" w14:textId="77777777" w:rsidR="00072B07" w:rsidRPr="00B54D35" w:rsidRDefault="00072B07" w:rsidP="00072B07">
            <w:pPr>
              <w:pStyle w:val="TAL"/>
              <w:rPr>
                <w:rFonts w:eastAsia="Times New Roman"/>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1D404A13"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6688E7"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69EE320" w14:textId="77777777" w:rsidR="00072B07" w:rsidRPr="00BD6F46" w:rsidRDefault="00072B07" w:rsidP="00072B07">
            <w:pPr>
              <w:pStyle w:val="TAL"/>
              <w:rPr>
                <w:rFonts w:cs="Arial"/>
                <w:szCs w:val="18"/>
              </w:rPr>
            </w:pPr>
          </w:p>
        </w:tc>
      </w:tr>
      <w:tr w:rsidR="003D5060" w:rsidRPr="00BD6F46" w14:paraId="482CE98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E31346" w14:textId="77777777" w:rsidR="003D5060" w:rsidRPr="00B54D35" w:rsidRDefault="003D5060" w:rsidP="004C6D5A">
            <w:pPr>
              <w:pStyle w:val="TAL"/>
              <w:rPr>
                <w:rFonts w:eastAsia="Times New Roman"/>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0F6743A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79BA56E"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79262A2D" w14:textId="77777777" w:rsidR="003D5060" w:rsidRPr="00BD6F46" w:rsidRDefault="003D5060" w:rsidP="004C6D5A">
            <w:pPr>
              <w:pStyle w:val="TAL"/>
              <w:rPr>
                <w:rFonts w:cs="Arial"/>
                <w:szCs w:val="18"/>
              </w:rPr>
            </w:pPr>
          </w:p>
        </w:tc>
      </w:tr>
      <w:tr w:rsidR="003D5060" w:rsidRPr="00BD6F46" w14:paraId="722D9B0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087A98" w14:textId="77777777" w:rsidR="003D5060" w:rsidRPr="00B54D35" w:rsidRDefault="003D5060" w:rsidP="004C6D5A">
            <w:pPr>
              <w:pStyle w:val="TAL"/>
              <w:rPr>
                <w:rFonts w:eastAsia="Times New Roman"/>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2654182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32F3842"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458DF645" w14:textId="77777777" w:rsidR="003D5060" w:rsidRPr="00BD6F46" w:rsidRDefault="003D5060" w:rsidP="004C6D5A">
            <w:pPr>
              <w:pStyle w:val="TAL"/>
              <w:rPr>
                <w:rFonts w:cs="Arial"/>
                <w:szCs w:val="18"/>
              </w:rPr>
            </w:pPr>
          </w:p>
        </w:tc>
      </w:tr>
      <w:tr w:rsidR="003D5060" w:rsidRPr="00BD6F46" w14:paraId="57108F1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A1EE01"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113483B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6ACE349"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1983405" w14:textId="77777777" w:rsidR="003D5060" w:rsidRPr="00BD6F46" w:rsidRDefault="003D5060" w:rsidP="004C6D5A">
            <w:pPr>
              <w:pStyle w:val="TAL"/>
              <w:rPr>
                <w:rFonts w:cs="Arial"/>
                <w:szCs w:val="18"/>
              </w:rPr>
            </w:pPr>
          </w:p>
        </w:tc>
      </w:tr>
      <w:tr w:rsidR="003D5060" w:rsidRPr="008D79D4" w14:paraId="092A8EB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14F2992"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44FA9E4E"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D97EF20"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28BD81D5" w14:textId="77777777" w:rsidR="003D5060" w:rsidRPr="00BD6F46" w:rsidRDefault="003D5060" w:rsidP="004C6D5A">
            <w:pPr>
              <w:pStyle w:val="TAL"/>
              <w:rPr>
                <w:rFonts w:cs="Arial"/>
                <w:szCs w:val="18"/>
              </w:rPr>
            </w:pPr>
          </w:p>
        </w:tc>
      </w:tr>
      <w:tr w:rsidR="003D5060" w:rsidRPr="00BD6F46" w14:paraId="1B294F2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0B2B1A4" w14:textId="77777777" w:rsidR="003D5060" w:rsidRPr="00B54D35" w:rsidRDefault="003D5060" w:rsidP="00B54D35">
            <w:pPr>
              <w:pStyle w:val="TAL"/>
              <w:rPr>
                <w:rFonts w:eastAsia="Times New Roman"/>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2255B746"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D64B1F9"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2B0C8A7B" w14:textId="77777777" w:rsidR="003D5060" w:rsidRPr="00BD6F46" w:rsidRDefault="003D5060" w:rsidP="004C6D5A">
            <w:pPr>
              <w:pStyle w:val="TAL"/>
              <w:rPr>
                <w:rFonts w:cs="Arial"/>
                <w:szCs w:val="18"/>
              </w:rPr>
            </w:pPr>
          </w:p>
        </w:tc>
      </w:tr>
      <w:tr w:rsidR="003D5060" w:rsidRPr="008D79D4" w14:paraId="203496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CF378F"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1A9323FF"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9D8A636" w14:textId="77777777" w:rsidR="003D5060" w:rsidRPr="00B54D35" w:rsidRDefault="003D5060" w:rsidP="00B54D35">
            <w:pPr>
              <w:pStyle w:val="TAL"/>
              <w:rPr>
                <w:rFonts w:eastAsia="Times New Roman"/>
              </w:rPr>
            </w:pPr>
            <w:r w:rsidRPr="00B54D35">
              <w:rPr>
                <w:rFonts w:eastAsia="Times New Roman"/>
              </w:rPr>
              <w:t xml:space="preserve">additional details of </w:t>
            </w:r>
            <w:r w:rsidRPr="00B54D35">
              <w:rPr>
                <w:rFonts w:eastAsia="Times New Roman"/>
              </w:rPr>
              <w:lastRenderedPageBreak/>
              <w:t>the error</w:t>
            </w:r>
          </w:p>
        </w:tc>
        <w:tc>
          <w:tcPr>
            <w:tcW w:w="1987" w:type="dxa"/>
            <w:gridSpan w:val="2"/>
            <w:tcBorders>
              <w:top w:val="single" w:sz="4" w:space="0" w:color="auto"/>
              <w:left w:val="single" w:sz="4" w:space="0" w:color="auto"/>
              <w:bottom w:val="single" w:sz="4" w:space="0" w:color="auto"/>
              <w:right w:val="single" w:sz="4" w:space="0" w:color="auto"/>
            </w:tcBorders>
          </w:tcPr>
          <w:p w14:paraId="276D1E6A" w14:textId="77777777" w:rsidR="003D5060" w:rsidRPr="00BD6F46" w:rsidRDefault="003D5060" w:rsidP="004C6D5A">
            <w:pPr>
              <w:pStyle w:val="TAL"/>
              <w:rPr>
                <w:rFonts w:cs="Arial"/>
                <w:szCs w:val="18"/>
              </w:rPr>
            </w:pPr>
          </w:p>
        </w:tc>
      </w:tr>
      <w:tr w:rsidR="00757EAC" w:rsidRPr="008D79D4" w14:paraId="761746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7356F5"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0FDBB778"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B1A2E7D"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36765E95" w14:textId="77777777" w:rsidR="00757EAC" w:rsidRPr="00BD6F46" w:rsidRDefault="00757EAC" w:rsidP="00757EAC">
            <w:pPr>
              <w:pStyle w:val="TAL"/>
              <w:rPr>
                <w:rFonts w:cs="Arial"/>
                <w:szCs w:val="18"/>
              </w:rPr>
            </w:pPr>
          </w:p>
        </w:tc>
      </w:tr>
      <w:tr w:rsidR="003D5060" w:rsidRPr="00BD6F46" w14:paraId="745AB62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5FD79C8"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1835F20F"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893DB6D"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0B55C45C" w14:textId="77777777" w:rsidR="003D5060" w:rsidRPr="00BD6F46" w:rsidRDefault="003D5060" w:rsidP="004C6D5A">
            <w:pPr>
              <w:pStyle w:val="TAL"/>
              <w:rPr>
                <w:rFonts w:cs="Arial"/>
                <w:szCs w:val="18"/>
              </w:rPr>
            </w:pPr>
          </w:p>
        </w:tc>
      </w:tr>
      <w:tr w:rsidR="00D15E51" w:rsidRPr="008D79D4" w14:paraId="1D84ED7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70A702C"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467E33CE"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2964E49"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0B46284E" w14:textId="77777777" w:rsidR="00D15E51" w:rsidRPr="00BD6F46" w:rsidRDefault="00D15E51" w:rsidP="00D15E51">
            <w:pPr>
              <w:pStyle w:val="TAL"/>
              <w:rPr>
                <w:rFonts w:cs="Arial"/>
                <w:szCs w:val="18"/>
              </w:rPr>
            </w:pPr>
          </w:p>
        </w:tc>
      </w:tr>
      <w:tr w:rsidR="003D5060" w:rsidRPr="008D79D4" w14:paraId="1EC0C48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969964"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1F875CC9"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6FF3B20"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88C05A1" w14:textId="77777777" w:rsidR="003D5060" w:rsidRPr="00BD6F46" w:rsidRDefault="003D5060" w:rsidP="004C6D5A">
            <w:pPr>
              <w:pStyle w:val="TAL"/>
              <w:rPr>
                <w:rFonts w:cs="Arial"/>
                <w:szCs w:val="18"/>
              </w:rPr>
            </w:pPr>
          </w:p>
        </w:tc>
      </w:tr>
      <w:tr w:rsidR="00FA7EAB" w:rsidRPr="008D79D4" w14:paraId="35EAF9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43F92F4"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75F591C6"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8E651C9"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66DC8BC5" w14:textId="77777777" w:rsidR="00FA7EAB" w:rsidRPr="00BD6F46" w:rsidRDefault="00FA7EAB" w:rsidP="00FA7EAB">
            <w:pPr>
              <w:pStyle w:val="TAL"/>
              <w:rPr>
                <w:rFonts w:cs="Arial"/>
                <w:szCs w:val="18"/>
              </w:rPr>
            </w:pPr>
          </w:p>
        </w:tc>
      </w:tr>
      <w:tr w:rsidR="00220F84" w:rsidRPr="008D79D4" w14:paraId="4C6B88E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2653F49"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1399F7F"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AA8AC05"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23DC1056" w14:textId="77777777" w:rsidR="00220F84" w:rsidRPr="00BD6F46" w:rsidRDefault="00220F84" w:rsidP="00220F84">
            <w:pPr>
              <w:pStyle w:val="TAL"/>
              <w:rPr>
                <w:rFonts w:cs="Arial"/>
                <w:szCs w:val="18"/>
              </w:rPr>
            </w:pPr>
          </w:p>
        </w:tc>
      </w:tr>
      <w:tr w:rsidR="00F52C76" w:rsidRPr="008D79D4" w14:paraId="7B705AA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46F378B"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49B2A97C"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61CD9A7"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7BD6D32D" w14:textId="77777777" w:rsidR="00F52C76" w:rsidRPr="00BD6F46" w:rsidRDefault="00F52C76" w:rsidP="00F52C76">
            <w:pPr>
              <w:pStyle w:val="TAL"/>
              <w:rPr>
                <w:rFonts w:cs="Arial"/>
                <w:szCs w:val="18"/>
              </w:rPr>
            </w:pPr>
          </w:p>
        </w:tc>
      </w:tr>
      <w:tr w:rsidR="00F239C8" w:rsidRPr="008D79D4" w14:paraId="10759E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53D6CD"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4B642740"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C42A59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3D7FF9B" w14:textId="77777777" w:rsidR="00F239C8" w:rsidRPr="00BD6F46" w:rsidRDefault="00F239C8" w:rsidP="00F239C8">
            <w:pPr>
              <w:pStyle w:val="TAL"/>
              <w:rPr>
                <w:rFonts w:cs="Arial"/>
                <w:szCs w:val="18"/>
              </w:rPr>
            </w:pPr>
          </w:p>
        </w:tc>
      </w:tr>
      <w:tr w:rsidR="007E4E8D" w:rsidRPr="008D79D4" w14:paraId="70D8DD8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3D09CE"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3FADD657"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B048B6B"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48654A1C" w14:textId="77777777" w:rsidR="007E4E8D" w:rsidRPr="00BD6F46" w:rsidRDefault="007E4E8D" w:rsidP="007E4E8D">
            <w:pPr>
              <w:pStyle w:val="TAL"/>
              <w:rPr>
                <w:rFonts w:cs="Arial"/>
                <w:szCs w:val="18"/>
              </w:rPr>
            </w:pPr>
          </w:p>
        </w:tc>
      </w:tr>
      <w:tr w:rsidR="007E4E8D" w:rsidRPr="008D79D4" w14:paraId="7CC162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AB75737"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7699A46E"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F460CCA"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3D6592E6" w14:textId="77777777" w:rsidR="007E4E8D" w:rsidRPr="00BD6F46" w:rsidRDefault="007E4E8D" w:rsidP="007E4E8D">
            <w:pPr>
              <w:pStyle w:val="TAL"/>
              <w:rPr>
                <w:rFonts w:cs="Arial"/>
                <w:szCs w:val="18"/>
              </w:rPr>
            </w:pPr>
          </w:p>
        </w:tc>
      </w:tr>
      <w:tr w:rsidR="007E4E8D" w:rsidRPr="008D79D4" w14:paraId="4C1374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EFF6F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0DE195D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23DBFC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35F3265C" w14:textId="77777777" w:rsidR="007E4E8D" w:rsidRPr="00BD6F46" w:rsidRDefault="007E4E8D" w:rsidP="007E4E8D">
            <w:pPr>
              <w:pStyle w:val="TAL"/>
              <w:rPr>
                <w:rFonts w:cs="Arial"/>
                <w:szCs w:val="18"/>
              </w:rPr>
            </w:pPr>
          </w:p>
        </w:tc>
      </w:tr>
      <w:tr w:rsidR="007E4E8D" w:rsidRPr="008D79D4" w14:paraId="6CA5D27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79C2AD"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572E361F"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2DF23D9"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656EF47A" w14:textId="77777777" w:rsidR="007E4E8D" w:rsidRPr="00BD6F46" w:rsidRDefault="007E4E8D" w:rsidP="007E4E8D">
            <w:pPr>
              <w:pStyle w:val="TAL"/>
              <w:rPr>
                <w:rFonts w:cs="Arial"/>
                <w:szCs w:val="18"/>
              </w:rPr>
            </w:pPr>
          </w:p>
        </w:tc>
      </w:tr>
      <w:tr w:rsidR="007E4E8D" w:rsidRPr="008D79D4" w14:paraId="3154020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874F5C"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51FC3E48"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4EE4365"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539C6177" w14:textId="77777777" w:rsidR="007E4E8D" w:rsidRPr="00BD6F46" w:rsidRDefault="007E4E8D" w:rsidP="007E4E8D">
            <w:pPr>
              <w:pStyle w:val="TAL"/>
              <w:rPr>
                <w:rFonts w:cs="Arial"/>
                <w:szCs w:val="18"/>
              </w:rPr>
            </w:pPr>
          </w:p>
        </w:tc>
      </w:tr>
      <w:tr w:rsidR="007E4E8D" w:rsidRPr="008D79D4" w14:paraId="693E210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DE7A51"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80762F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6CB384"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7B2F863F" w14:textId="77777777" w:rsidR="007E4E8D" w:rsidRPr="00BD6F46" w:rsidRDefault="007E4E8D" w:rsidP="007E4E8D">
            <w:pPr>
              <w:pStyle w:val="TAL"/>
              <w:rPr>
                <w:rFonts w:cs="Arial"/>
                <w:szCs w:val="18"/>
              </w:rPr>
            </w:pPr>
          </w:p>
        </w:tc>
      </w:tr>
      <w:tr w:rsidR="005F4F84" w:rsidRPr="008D79D4" w14:paraId="445944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8643BE"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2CE191F6"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64A95E36"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50902145" w14:textId="77777777" w:rsidR="005F4F84" w:rsidRPr="00BD6F46" w:rsidRDefault="005F4F84" w:rsidP="005F4F84">
            <w:pPr>
              <w:pStyle w:val="TAL"/>
              <w:rPr>
                <w:rFonts w:cs="Arial"/>
                <w:szCs w:val="18"/>
              </w:rPr>
            </w:pPr>
          </w:p>
        </w:tc>
      </w:tr>
      <w:tr w:rsidR="00282F41" w:rsidRPr="008D79D4" w14:paraId="046176A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B886A"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7CCD2372"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4D5BD8E" w14:textId="77777777" w:rsidR="00282F41" w:rsidRPr="00B54D35" w:rsidRDefault="00282F41" w:rsidP="00282F41">
            <w:pPr>
              <w:pStyle w:val="TAL"/>
              <w:rPr>
                <w:rFonts w:eastAsia="Times New Roman"/>
              </w:rPr>
            </w:pPr>
            <w:r>
              <w:t>S</w:t>
            </w:r>
            <w:r w:rsidRPr="00FA4EAF">
              <w:t>ee 3GPP TS 29.500 [</w:t>
            </w:r>
            <w:r w:rsidR="00BC786D">
              <w:rPr>
                <w:color w:val="000000"/>
              </w:rPr>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76D5D536" w14:textId="77777777" w:rsidR="00282F41" w:rsidRPr="00BD6F46" w:rsidRDefault="00282F41" w:rsidP="00282F41">
            <w:pPr>
              <w:pStyle w:val="TAL"/>
              <w:rPr>
                <w:rFonts w:cs="Arial"/>
                <w:szCs w:val="18"/>
              </w:rPr>
            </w:pPr>
          </w:p>
        </w:tc>
      </w:tr>
      <w:tr w:rsidR="00BC4A88" w:rsidRPr="008D79D4" w14:paraId="4ABE01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A1185DD"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7D4934A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C76659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6524AAEC" w14:textId="77777777" w:rsidR="00BC4A88" w:rsidRPr="00BD6F46" w:rsidRDefault="00BC4A88" w:rsidP="00BC4A88">
            <w:pPr>
              <w:pStyle w:val="TAL"/>
              <w:rPr>
                <w:rFonts w:cs="Arial"/>
                <w:szCs w:val="18"/>
              </w:rPr>
            </w:pPr>
          </w:p>
        </w:tc>
      </w:tr>
      <w:tr w:rsidR="00BC4A88" w:rsidRPr="008D79D4" w14:paraId="11A51FB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87FD8"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3C2D8844"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9D169DA"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31D69F2C" w14:textId="77777777" w:rsidR="00BC4A88" w:rsidRPr="00BD6F46" w:rsidRDefault="00BC4A88" w:rsidP="00BC4A88">
            <w:pPr>
              <w:pStyle w:val="TAL"/>
              <w:rPr>
                <w:rFonts w:cs="Arial"/>
                <w:szCs w:val="18"/>
              </w:rPr>
            </w:pPr>
          </w:p>
        </w:tc>
      </w:tr>
      <w:tr w:rsidR="00E3323F" w:rsidRPr="008D79D4" w14:paraId="3FDD1CB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6BDB8CC"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37672860"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B84C28B"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7F2815E6"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E4232A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A3F54C"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4D062366"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F88E222"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415829A3" w14:textId="77777777" w:rsidR="00994C5D" w:rsidRPr="00BD6F46" w:rsidRDefault="00994C5D" w:rsidP="00994C5D">
            <w:pPr>
              <w:pStyle w:val="TAL"/>
              <w:rPr>
                <w:rFonts w:cs="Arial"/>
                <w:szCs w:val="18"/>
              </w:rPr>
            </w:pPr>
          </w:p>
        </w:tc>
      </w:tr>
      <w:tr w:rsidR="00994C5D" w:rsidRPr="008D79D4" w14:paraId="6083100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9DDB60"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4EF5E065"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9AE5988"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0ADA440" w14:textId="77777777" w:rsidR="00994C5D" w:rsidRPr="00BD6F46" w:rsidRDefault="00994C5D" w:rsidP="00994C5D">
            <w:pPr>
              <w:pStyle w:val="TAL"/>
              <w:rPr>
                <w:rFonts w:cs="Arial"/>
                <w:szCs w:val="18"/>
              </w:rPr>
            </w:pPr>
          </w:p>
        </w:tc>
      </w:tr>
      <w:tr w:rsidR="00994C5D" w:rsidRPr="008D79D4" w14:paraId="055E77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0AC226"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7AC6EA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C310AA7"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40728B80" w14:textId="77777777" w:rsidR="00994C5D" w:rsidRPr="00BD6F46" w:rsidRDefault="00994C5D" w:rsidP="00994C5D">
            <w:pPr>
              <w:pStyle w:val="TAL"/>
              <w:rPr>
                <w:rFonts w:cs="Arial"/>
                <w:szCs w:val="18"/>
              </w:rPr>
            </w:pPr>
          </w:p>
        </w:tc>
      </w:tr>
      <w:tr w:rsidR="00994C5D" w:rsidRPr="008D79D4" w14:paraId="184F797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16A1D4"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434AF079"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CF81D1D"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45819C21" w14:textId="77777777" w:rsidR="00994C5D" w:rsidRPr="00BD6F46" w:rsidRDefault="00994C5D" w:rsidP="00994C5D">
            <w:pPr>
              <w:pStyle w:val="TAL"/>
              <w:rPr>
                <w:rFonts w:cs="Arial"/>
                <w:szCs w:val="18"/>
              </w:rPr>
            </w:pPr>
          </w:p>
        </w:tc>
      </w:tr>
      <w:tr w:rsidR="00994C5D" w:rsidRPr="008D79D4" w14:paraId="39CF54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F40ED8"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1CEA3FED"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1A31733"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BDF0E5" w14:textId="77777777" w:rsidR="00994C5D" w:rsidRPr="00BD6F46" w:rsidRDefault="00994C5D" w:rsidP="00994C5D">
            <w:pPr>
              <w:pStyle w:val="TAL"/>
              <w:rPr>
                <w:rFonts w:cs="Arial"/>
                <w:szCs w:val="18"/>
              </w:rPr>
            </w:pPr>
          </w:p>
        </w:tc>
      </w:tr>
      <w:tr w:rsidR="005E171C" w:rsidRPr="00BD6F46" w14:paraId="544352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1DE7F58" w14:textId="77777777" w:rsidR="005E171C" w:rsidRPr="00FA4EAF" w:rsidRDefault="005E171C" w:rsidP="00EB3F24">
            <w:pPr>
              <w:pStyle w:val="TAL"/>
            </w:pPr>
            <w:r w:rsidRPr="00C5750B">
              <w:rPr>
                <w:lang w:eastAsia="zh-CN" w:bidi="ar-IQ"/>
              </w:rPr>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2FC84A1B"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1CFC04E"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0A1149A7"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3B97958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5D11DF9" w14:textId="77777777" w:rsidR="005E171C" w:rsidRPr="00FA4EAF" w:rsidRDefault="005E171C" w:rsidP="00EB3F24">
            <w:pPr>
              <w:pStyle w:val="TAL"/>
            </w:pPr>
            <w:r w:rsidRPr="001D2CEF">
              <w:rPr>
                <w:rFonts w:hint="eastAsia"/>
                <w:lang w:eastAsia="zh-CN"/>
              </w:rPr>
              <w:lastRenderedPageBreak/>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3277A510"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30414DB"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3EA0D852"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1F16F98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1516BA3" w14:textId="77777777" w:rsidR="005E171C" w:rsidRPr="001D2CEF" w:rsidRDefault="005E171C" w:rsidP="00EB3F24">
            <w:pPr>
              <w:pStyle w:val="TAL"/>
              <w:rPr>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B9B1A23"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846AD5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0A73FF54"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48F989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F6EA859" w14:textId="77777777" w:rsidR="005E171C" w:rsidRPr="001D2CEF" w:rsidRDefault="005E171C" w:rsidP="00EB3F24">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633D3A0B"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EE89E6C"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7D127AAF"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41EF806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81DE6EC"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1E30AE46"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C9A724B"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C1F904B" w14:textId="77777777" w:rsidR="00270909" w:rsidRPr="00872E2B" w:rsidRDefault="00270909" w:rsidP="00270909">
            <w:pPr>
              <w:pStyle w:val="TAL"/>
              <w:rPr>
                <w:rFonts w:cs="Arial"/>
                <w:szCs w:val="18"/>
                <w:lang w:eastAsia="zh-CN"/>
              </w:rPr>
            </w:pPr>
          </w:p>
        </w:tc>
      </w:tr>
      <w:tr w:rsidR="00270909" w:rsidRPr="00BD6F46" w14:paraId="75AAE2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1E1CF4"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4A498A31"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475392"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055DAC62" w14:textId="77777777" w:rsidR="00270909" w:rsidRPr="00872E2B" w:rsidRDefault="00270909" w:rsidP="00270909">
            <w:pPr>
              <w:pStyle w:val="TAL"/>
              <w:rPr>
                <w:rFonts w:cs="Arial"/>
                <w:szCs w:val="18"/>
                <w:lang w:eastAsia="zh-CN"/>
              </w:rPr>
            </w:pPr>
          </w:p>
        </w:tc>
      </w:tr>
      <w:tr w:rsidR="00952902" w14:paraId="7EF4269F"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7C9C498"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5287D8A7"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08F6BEA"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592BC367"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7713B3F"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77AAAA7"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37F1C37A"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0E4EE12"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798DFEB4" w14:textId="77777777" w:rsidR="004716FC" w:rsidRDefault="004716FC" w:rsidP="004716FC">
            <w:pPr>
              <w:pStyle w:val="TAL"/>
              <w:rPr>
                <w:noProof/>
                <w:lang w:eastAsia="zh-CN"/>
              </w:rPr>
            </w:pPr>
          </w:p>
        </w:tc>
      </w:tr>
      <w:tr w:rsidR="004716FC" w14:paraId="6CAD2384"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DFAC378"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0829956F"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5677B3"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163AE698" w14:textId="77777777" w:rsidR="004716FC" w:rsidRDefault="004716FC" w:rsidP="004716FC">
            <w:pPr>
              <w:pStyle w:val="TAL"/>
              <w:rPr>
                <w:noProof/>
                <w:lang w:eastAsia="zh-CN"/>
              </w:rPr>
            </w:pPr>
          </w:p>
        </w:tc>
      </w:tr>
      <w:tr w:rsidR="00B22B19" w:rsidRPr="008D79D4" w14:paraId="1661DF7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9387809"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43C79FAB" w14:textId="77777777" w:rsidR="003D5060" w:rsidRPr="00BD6F46" w:rsidRDefault="003D5060" w:rsidP="00300F0B"/>
    <w:p w14:paraId="5C45341E" w14:textId="77777777" w:rsidR="00DB3EC0" w:rsidRPr="00BD6F46" w:rsidRDefault="00117855" w:rsidP="007F2678">
      <w:pPr>
        <w:pStyle w:val="Heading4"/>
        <w:rPr>
          <w:lang w:val="en-US"/>
        </w:rPr>
      </w:pPr>
      <w:bookmarkStart w:id="424" w:name="_Toc20227280"/>
      <w:bookmarkStart w:id="425" w:name="_Toc27749511"/>
      <w:bookmarkStart w:id="426" w:name="_Toc28709438"/>
      <w:bookmarkStart w:id="427" w:name="_Toc44671057"/>
      <w:bookmarkStart w:id="428" w:name="_Toc51918965"/>
      <w:bookmarkStart w:id="429" w:name="_Toc178171877"/>
      <w:r w:rsidRPr="00BD6F46">
        <w:lastRenderedPageBreak/>
        <w:t>6.1.6</w:t>
      </w:r>
      <w:r w:rsidR="00DB3EC0" w:rsidRPr="00BD6F46">
        <w:rPr>
          <w:lang w:val="en-US"/>
        </w:rPr>
        <w:t>.2</w:t>
      </w:r>
      <w:r w:rsidR="00DB3EC0" w:rsidRPr="00BD6F46">
        <w:rPr>
          <w:lang w:val="en-US"/>
        </w:rPr>
        <w:tab/>
        <w:t>Structured data types</w:t>
      </w:r>
      <w:bookmarkEnd w:id="424"/>
      <w:bookmarkEnd w:id="425"/>
      <w:bookmarkEnd w:id="426"/>
      <w:bookmarkEnd w:id="427"/>
      <w:bookmarkEnd w:id="428"/>
      <w:bookmarkEnd w:id="429"/>
    </w:p>
    <w:p w14:paraId="65ED4A4C" w14:textId="77777777" w:rsidR="00AF196A" w:rsidRPr="00BD6F46" w:rsidRDefault="004C4CF2" w:rsidP="007F2678">
      <w:pPr>
        <w:pStyle w:val="Heading5"/>
        <w:rPr>
          <w:lang w:eastAsia="zh-CN"/>
        </w:rPr>
      </w:pPr>
      <w:bookmarkStart w:id="430" w:name="_Toc20227281"/>
      <w:bookmarkStart w:id="431" w:name="_Toc27749512"/>
      <w:bookmarkStart w:id="432" w:name="_Toc28709439"/>
      <w:bookmarkStart w:id="433" w:name="_Toc44671058"/>
      <w:bookmarkStart w:id="434" w:name="_Toc51918966"/>
      <w:bookmarkStart w:id="435" w:name="_Toc178171878"/>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30"/>
      <w:bookmarkEnd w:id="431"/>
      <w:bookmarkEnd w:id="432"/>
      <w:bookmarkEnd w:id="433"/>
      <w:bookmarkEnd w:id="434"/>
      <w:bookmarkEnd w:id="435"/>
    </w:p>
    <w:p w14:paraId="5B4838EC" w14:textId="77777777" w:rsidR="00300F0B" w:rsidRPr="00BD6F46" w:rsidRDefault="00A333C5" w:rsidP="007F2678">
      <w:pPr>
        <w:pStyle w:val="Heading6"/>
      </w:pPr>
      <w:bookmarkStart w:id="436" w:name="_Toc20227282"/>
      <w:bookmarkStart w:id="437" w:name="_Toc27749513"/>
      <w:bookmarkStart w:id="438" w:name="_Toc28709440"/>
      <w:bookmarkStart w:id="439" w:name="_Toc44671059"/>
      <w:bookmarkStart w:id="440" w:name="_Toc51918967"/>
      <w:bookmarkStart w:id="441" w:name="_Toc1781718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36"/>
      <w:bookmarkEnd w:id="437"/>
      <w:bookmarkEnd w:id="438"/>
      <w:bookmarkEnd w:id="439"/>
      <w:bookmarkEnd w:id="440"/>
      <w:bookmarkEnd w:id="441"/>
    </w:p>
    <w:p w14:paraId="7CBCA47A"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755C12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6BFEC7FD"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84B35DD"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85E29FD"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7F7DAC6B"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34C7917"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7CE1057"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0442FF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FDFF691"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7E030D1C"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61AF5DD"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63570184"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BE203D1"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48B91AC1" w14:textId="77777777" w:rsidR="007C00B8" w:rsidRPr="00BD6F46" w:rsidRDefault="007C00B8" w:rsidP="00A4395C">
            <w:pPr>
              <w:pStyle w:val="TAL"/>
              <w:rPr>
                <w:rFonts w:cs="Arial"/>
                <w:szCs w:val="18"/>
              </w:rPr>
            </w:pPr>
          </w:p>
        </w:tc>
      </w:tr>
      <w:tr w:rsidR="007C00B8" w:rsidRPr="00BD6F46" w14:paraId="13E1508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2EFCB26"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54515D27"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506F7C0E"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5FF70B96"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38465EA"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2946957B" w14:textId="77777777" w:rsidR="007C00B8" w:rsidRPr="00BD6F46" w:rsidRDefault="007C00B8" w:rsidP="00A4395C">
            <w:pPr>
              <w:pStyle w:val="TAL"/>
              <w:rPr>
                <w:rFonts w:cs="Arial"/>
                <w:szCs w:val="18"/>
              </w:rPr>
            </w:pPr>
          </w:p>
        </w:tc>
      </w:tr>
      <w:tr w:rsidR="00A86003" w:rsidRPr="00BD6F46" w14:paraId="558A931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5D9F68C"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55D42D9A"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47E6577E"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6AB761D9" w14:textId="77777777" w:rsidR="00A86003" w:rsidRPr="00BD6F46" w:rsidRDefault="00A86003" w:rsidP="00A8600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831C350"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481E82BE" w14:textId="77777777" w:rsidR="00A86003" w:rsidRPr="00BD6F46" w:rsidRDefault="00A86003" w:rsidP="00A86003">
            <w:pPr>
              <w:pStyle w:val="TAL"/>
              <w:rPr>
                <w:rFonts w:cs="Arial"/>
                <w:szCs w:val="18"/>
              </w:rPr>
            </w:pPr>
          </w:p>
        </w:tc>
      </w:tr>
      <w:tr w:rsidR="007C00B8" w:rsidRPr="00BD6F46" w14:paraId="499C2C0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396139"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7453A451" w14:textId="77777777" w:rsidR="007C00B8" w:rsidRPr="00BD6F46" w:rsidRDefault="007C00B8" w:rsidP="00A4395C">
            <w:pPr>
              <w:pStyle w:val="TAL"/>
            </w:pPr>
            <w:r w:rsidRPr="00BD6F46">
              <w:t>DateTime</w:t>
            </w:r>
          </w:p>
          <w:p w14:paraId="47D3A4BF"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1D640DD4"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733AB6"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39A0108A"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4CA74F5B" w14:textId="77777777" w:rsidR="007C00B8" w:rsidRPr="00BD6F46" w:rsidRDefault="007C00B8" w:rsidP="00A4395C">
            <w:pPr>
              <w:pStyle w:val="TAL"/>
              <w:rPr>
                <w:rFonts w:cs="Arial"/>
                <w:szCs w:val="18"/>
              </w:rPr>
            </w:pPr>
          </w:p>
        </w:tc>
      </w:tr>
      <w:tr w:rsidR="007C00B8" w:rsidRPr="00BD6F46" w14:paraId="32D8090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750E2F5"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451F7425"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62B7908C"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37313449"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5AF9DCC"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6D458DAC"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058F559"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0FC92689" w14:textId="77777777" w:rsidR="007C00B8" w:rsidRPr="00BD6F46" w:rsidRDefault="007C00B8" w:rsidP="00A4395C">
            <w:pPr>
              <w:pStyle w:val="TAL"/>
              <w:rPr>
                <w:rFonts w:cs="Arial"/>
                <w:szCs w:val="18"/>
              </w:rPr>
            </w:pPr>
          </w:p>
        </w:tc>
      </w:tr>
      <w:tr w:rsidR="007C00B8" w:rsidRPr="00BD6F46" w14:paraId="05D459C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4DEE7F3"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167514AB"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4A6B139"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E9AE0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4C5FF9D"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AEBDEEF" w14:textId="77777777" w:rsidR="007C00B8" w:rsidRPr="00BD6F46" w:rsidRDefault="007C00B8" w:rsidP="00A4395C">
            <w:pPr>
              <w:pStyle w:val="TAL"/>
              <w:rPr>
                <w:rFonts w:cs="Arial"/>
                <w:szCs w:val="18"/>
              </w:rPr>
            </w:pPr>
          </w:p>
        </w:tc>
      </w:tr>
      <w:tr w:rsidR="007C00B8" w:rsidRPr="00BD6F46" w14:paraId="2DB7A9F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860BA7"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3779DB03"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8D3D7A8"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2053281"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C6F5CFA"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474E9BB1" w14:textId="77777777" w:rsidR="007C00B8" w:rsidRPr="00BD6F46" w:rsidRDefault="007C00B8" w:rsidP="00A4395C">
            <w:pPr>
              <w:pStyle w:val="TAL"/>
              <w:rPr>
                <w:rFonts w:cs="Arial"/>
                <w:szCs w:val="18"/>
              </w:rPr>
            </w:pPr>
          </w:p>
        </w:tc>
      </w:tr>
      <w:tr w:rsidR="007C00B8" w:rsidRPr="00BD6F46" w14:paraId="67205BD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A0072AC"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7E3C19AE"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62B22950"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7E7BAB3"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FF260A9"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507301FE" w14:textId="77777777" w:rsidR="007C00B8" w:rsidRPr="00BD6F46" w:rsidRDefault="007C00B8" w:rsidP="00A4395C">
            <w:pPr>
              <w:pStyle w:val="TAL"/>
              <w:rPr>
                <w:rFonts w:cs="Arial"/>
                <w:szCs w:val="18"/>
              </w:rPr>
            </w:pPr>
          </w:p>
        </w:tc>
      </w:tr>
      <w:tr w:rsidR="007C00B8" w:rsidRPr="00BD6F46" w14:paraId="58ED858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F713162"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14805F5C" w14:textId="77777777" w:rsidR="007C00B8" w:rsidRPr="00BD6F46" w:rsidRDefault="007C00B8" w:rsidP="00A4395C">
            <w:pPr>
              <w:pStyle w:val="TAL"/>
              <w:rPr>
                <w:noProof/>
              </w:rPr>
            </w:pPr>
            <w:r w:rsidRPr="00BD6F46">
              <w:rPr>
                <w:noProof/>
              </w:rPr>
              <w:t>Uri</w:t>
            </w:r>
          </w:p>
          <w:p w14:paraId="1BD70F56"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4741196"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D37BF0"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34674DD"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30FE117C"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1DF19BAA" w14:textId="77777777" w:rsidR="007C00B8" w:rsidRPr="00BD6F46" w:rsidRDefault="007C00B8" w:rsidP="00A4395C">
            <w:pPr>
              <w:pStyle w:val="TAL"/>
              <w:rPr>
                <w:rFonts w:cs="Arial"/>
                <w:szCs w:val="18"/>
              </w:rPr>
            </w:pPr>
          </w:p>
        </w:tc>
      </w:tr>
      <w:tr w:rsidR="007C00B8" w:rsidRPr="00BD6F46" w14:paraId="0459A4C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284B6F"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43E2AE6D"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A4A61EA"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29B3170"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6C470F3"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492DFD42" w14:textId="77777777" w:rsidR="007C00B8" w:rsidRPr="00BD6F46" w:rsidRDefault="007C00B8" w:rsidP="00A4395C">
            <w:pPr>
              <w:pStyle w:val="TAL"/>
              <w:rPr>
                <w:rFonts w:cs="Arial"/>
                <w:szCs w:val="18"/>
              </w:rPr>
            </w:pPr>
          </w:p>
        </w:tc>
      </w:tr>
      <w:tr w:rsidR="007C00B8" w:rsidRPr="00BD6F46" w14:paraId="63DFCD5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E13D516"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59E2A8EC"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777505B"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67529F1A"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67AEA5CC"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321B7EE4" w14:textId="77777777" w:rsidR="007C00B8" w:rsidRPr="00BD6F46" w:rsidRDefault="007C00B8" w:rsidP="00A4395C">
            <w:pPr>
              <w:pStyle w:val="TAL"/>
              <w:rPr>
                <w:rFonts w:cs="Arial"/>
                <w:szCs w:val="18"/>
              </w:rPr>
            </w:pPr>
          </w:p>
        </w:tc>
      </w:tr>
      <w:tr w:rsidR="007C00B8" w:rsidRPr="00BD6F46" w14:paraId="618AE3A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BD64F24"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07A6D034"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258E103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611DA96"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05FB91F3"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w:t>
            </w:r>
            <w:r w:rsidRPr="00BD6F46">
              <w:rPr>
                <w:rFonts w:cs="Arial" w:hint="eastAsia"/>
                <w:noProof/>
                <w:lang w:eastAsia="zh-CN"/>
              </w:rPr>
              <w:lastRenderedPageBreak/>
              <w:t>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1F1AC882" w14:textId="77777777" w:rsidR="007C00B8" w:rsidRPr="00BD6F46" w:rsidRDefault="007C00B8" w:rsidP="00A4395C">
            <w:pPr>
              <w:pStyle w:val="TAL"/>
              <w:rPr>
                <w:rFonts w:cs="Arial"/>
                <w:szCs w:val="18"/>
              </w:rPr>
            </w:pPr>
          </w:p>
        </w:tc>
      </w:tr>
      <w:tr w:rsidR="007C00B8" w:rsidRPr="00BD6F46" w14:paraId="1A2D31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84CD2B1"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63B934A"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568E4031"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2A418E7D"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30042076"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295E1A8C" w14:textId="77777777" w:rsidR="007C00B8" w:rsidRPr="00BD6F46" w:rsidRDefault="007C00B8" w:rsidP="00A4395C">
            <w:pPr>
              <w:pStyle w:val="TAL"/>
              <w:rPr>
                <w:rFonts w:cs="Arial"/>
                <w:szCs w:val="18"/>
              </w:rPr>
            </w:pPr>
          </w:p>
        </w:tc>
      </w:tr>
    </w:tbl>
    <w:p w14:paraId="52DEF6A7" w14:textId="77777777" w:rsidR="007C00B8" w:rsidRPr="00BD6F46" w:rsidRDefault="007C00B8" w:rsidP="00300F0B">
      <w:pPr>
        <w:pStyle w:val="TH"/>
      </w:pPr>
    </w:p>
    <w:p w14:paraId="4EA938D0" w14:textId="77777777" w:rsidR="00300F0B" w:rsidRPr="00BD6F46" w:rsidRDefault="00300F0B" w:rsidP="00300F0B">
      <w:pPr>
        <w:rPr>
          <w:lang w:eastAsia="zh-CN"/>
        </w:rPr>
      </w:pPr>
    </w:p>
    <w:p w14:paraId="4CF55CBA" w14:textId="77777777" w:rsidR="005A22E1" w:rsidRPr="00BD6F46" w:rsidRDefault="00A333C5" w:rsidP="007F2678">
      <w:pPr>
        <w:pStyle w:val="Heading6"/>
        <w:rPr>
          <w:lang w:eastAsia="zh-CN"/>
        </w:rPr>
      </w:pPr>
      <w:bookmarkStart w:id="442" w:name="_Toc20227283"/>
      <w:bookmarkStart w:id="443" w:name="_Toc27749514"/>
      <w:bookmarkStart w:id="444" w:name="_Toc28709441"/>
      <w:bookmarkStart w:id="445" w:name="_Toc44671060"/>
      <w:bookmarkStart w:id="446" w:name="_Toc51918968"/>
      <w:bookmarkStart w:id="447" w:name="_Toc1781718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42"/>
      <w:bookmarkEnd w:id="443"/>
      <w:bookmarkEnd w:id="444"/>
      <w:bookmarkEnd w:id="445"/>
      <w:bookmarkEnd w:id="446"/>
      <w:bookmarkEnd w:id="447"/>
    </w:p>
    <w:p w14:paraId="7BF32B40"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5FFABFE9"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CF34B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26B4C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F26E77"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84B733"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27515F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0D96B6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0DE5C57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31A137F8"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10ECF545"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6D8A192D"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4CDA1"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7B81841C"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B61238" w14:textId="77777777" w:rsidR="005A22E1" w:rsidRPr="006D2A81" w:rsidRDefault="005A22E1" w:rsidP="004C6D5A">
            <w:pPr>
              <w:pStyle w:val="TAL"/>
              <w:rPr>
                <w:lang w:eastAsia="zh-CN"/>
              </w:rPr>
            </w:pPr>
          </w:p>
        </w:tc>
      </w:tr>
      <w:tr w:rsidR="005A22E1" w:rsidRPr="00BD6F46" w14:paraId="76DBE0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42D60967"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83388B7"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5C109538"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3395CCA"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AA963E2"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5F69BF47" w14:textId="77777777" w:rsidR="005A22E1" w:rsidRPr="00BD6F46" w:rsidRDefault="005A22E1" w:rsidP="004C6D5A">
            <w:pPr>
              <w:pStyle w:val="TAL"/>
              <w:rPr>
                <w:rFonts w:cs="Arial"/>
                <w:szCs w:val="18"/>
              </w:rPr>
            </w:pPr>
          </w:p>
        </w:tc>
      </w:tr>
      <w:tr w:rsidR="005A22E1" w:rsidRPr="00BD6F46" w14:paraId="763B8E7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C2E798E"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4DFA3718"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3206CF6"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00D9A7"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61AAD60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71E195C5" w14:textId="77777777" w:rsidR="005A22E1" w:rsidRPr="00BD6F46" w:rsidRDefault="005A22E1" w:rsidP="004C6D5A">
            <w:pPr>
              <w:pStyle w:val="TAL"/>
              <w:rPr>
                <w:rFonts w:cs="Arial"/>
                <w:szCs w:val="18"/>
                <w:lang w:eastAsia="zh-CN"/>
              </w:rPr>
            </w:pPr>
          </w:p>
        </w:tc>
      </w:tr>
      <w:tr w:rsidR="005A22E1" w:rsidRPr="00BD6F46" w14:paraId="286FCE8B"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5D64F36"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9A9C9EB"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31B42D84"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42DF11"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68747F44"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84349B7" w14:textId="77777777" w:rsidR="005A22E1" w:rsidRPr="00BD6F46" w:rsidRDefault="005A22E1" w:rsidP="004C6D5A">
            <w:pPr>
              <w:pStyle w:val="TAL"/>
              <w:rPr>
                <w:rFonts w:cs="Arial"/>
                <w:szCs w:val="18"/>
              </w:rPr>
            </w:pPr>
          </w:p>
        </w:tc>
      </w:tr>
      <w:tr w:rsidR="00C146FF" w:rsidRPr="00BD6F46" w14:paraId="0311CECB"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5374E6"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70B8838D"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719BBCE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AB7795"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1784D8"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085013BC" w14:textId="77777777" w:rsidR="00C146FF" w:rsidRPr="00BD6F46" w:rsidRDefault="00C146FF" w:rsidP="00C146FF">
            <w:pPr>
              <w:pStyle w:val="TAL"/>
              <w:rPr>
                <w:rFonts w:cs="Arial"/>
                <w:szCs w:val="18"/>
              </w:rPr>
            </w:pPr>
          </w:p>
        </w:tc>
      </w:tr>
      <w:tr w:rsidR="005A22E1" w:rsidRPr="00BD6F46" w14:paraId="022C22B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D36FDC3"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21B20EA4"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46E86A2B"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3DBD20"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48D55B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5D1ED05B" w14:textId="77777777" w:rsidR="005A22E1" w:rsidRPr="00BD6F46" w:rsidRDefault="005A22E1" w:rsidP="004C6D5A">
            <w:pPr>
              <w:pStyle w:val="TAL"/>
              <w:rPr>
                <w:rFonts w:cs="Arial"/>
                <w:szCs w:val="18"/>
              </w:rPr>
            </w:pPr>
          </w:p>
        </w:tc>
      </w:tr>
      <w:tr w:rsidR="005A22E1" w:rsidRPr="00BD6F46" w14:paraId="1FD147D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723C1F97"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794D9A6"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746E6E2C"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858904"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5CE6422E"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0885D5DA"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1169B855" w14:textId="77777777" w:rsidR="005A22E1" w:rsidRPr="00BD6F46" w:rsidRDefault="005A22E1" w:rsidP="004C6D5A">
            <w:pPr>
              <w:pStyle w:val="TAL"/>
              <w:rPr>
                <w:rFonts w:cs="Arial"/>
                <w:szCs w:val="18"/>
              </w:rPr>
            </w:pPr>
          </w:p>
        </w:tc>
      </w:tr>
    </w:tbl>
    <w:p w14:paraId="3ABD7DA3" w14:textId="77777777" w:rsidR="005A22E1" w:rsidRPr="00BD6F46" w:rsidRDefault="005A22E1" w:rsidP="005A22E1">
      <w:pPr>
        <w:rPr>
          <w:lang w:eastAsia="zh-CN"/>
        </w:rPr>
      </w:pPr>
    </w:p>
    <w:p w14:paraId="1289A617" w14:textId="77777777" w:rsidR="005A22E1" w:rsidRPr="00BD6F46" w:rsidRDefault="00A333C5" w:rsidP="007F2678">
      <w:pPr>
        <w:pStyle w:val="Heading6"/>
        <w:rPr>
          <w:lang w:eastAsia="zh-CN"/>
        </w:rPr>
      </w:pPr>
      <w:bookmarkStart w:id="448" w:name="_Toc20227284"/>
      <w:bookmarkStart w:id="449" w:name="_Toc27749515"/>
      <w:bookmarkStart w:id="450" w:name="_Toc28709442"/>
      <w:bookmarkStart w:id="451" w:name="_Toc44671061"/>
      <w:bookmarkStart w:id="452" w:name="_Toc51918969"/>
      <w:bookmarkStart w:id="453" w:name="_Toc1781718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48"/>
      <w:bookmarkEnd w:id="449"/>
      <w:bookmarkEnd w:id="450"/>
      <w:bookmarkEnd w:id="451"/>
      <w:bookmarkEnd w:id="452"/>
      <w:bookmarkEnd w:id="453"/>
    </w:p>
    <w:p w14:paraId="45B58BF5"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1C8EA1F"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71A68"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CF0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C2C80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E81776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7CEC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26B19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6246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3CA6049"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DC8CC3"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0911072F"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D4D5097"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19ABBD"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55DE474D" w14:textId="77777777" w:rsidR="005A22E1" w:rsidRPr="00BD6F46" w:rsidRDefault="005A22E1" w:rsidP="004C6D5A">
            <w:pPr>
              <w:pStyle w:val="TAL"/>
              <w:rPr>
                <w:rFonts w:cs="Arial"/>
                <w:szCs w:val="18"/>
              </w:rPr>
            </w:pPr>
          </w:p>
        </w:tc>
      </w:tr>
      <w:tr w:rsidR="005A22E1" w:rsidRPr="00BD6F46" w14:paraId="1EE877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4342A80"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304F29BF"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8015588"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3B37BF"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8D65F18"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530B0B36"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B9FB3E" w14:textId="77777777" w:rsidR="005A22E1" w:rsidRPr="00BD6F46" w:rsidRDefault="005A22E1" w:rsidP="004C6D5A">
            <w:pPr>
              <w:pStyle w:val="TAL"/>
              <w:rPr>
                <w:rFonts w:cs="Arial"/>
                <w:szCs w:val="18"/>
              </w:rPr>
            </w:pPr>
          </w:p>
        </w:tc>
      </w:tr>
    </w:tbl>
    <w:p w14:paraId="573F49FE" w14:textId="77777777" w:rsidR="005A22E1" w:rsidRPr="00BD6F46" w:rsidRDefault="005A22E1" w:rsidP="005A22E1">
      <w:pPr>
        <w:rPr>
          <w:lang w:eastAsia="zh-CN"/>
        </w:rPr>
      </w:pPr>
    </w:p>
    <w:p w14:paraId="32067316" w14:textId="77777777" w:rsidR="005A22E1" w:rsidRPr="00BD6F46" w:rsidRDefault="00A333C5" w:rsidP="007F2678">
      <w:pPr>
        <w:pStyle w:val="Heading6"/>
        <w:rPr>
          <w:lang w:eastAsia="zh-CN"/>
        </w:rPr>
      </w:pPr>
      <w:bookmarkStart w:id="454" w:name="_Toc20227285"/>
      <w:bookmarkStart w:id="455" w:name="_Toc27749516"/>
      <w:bookmarkStart w:id="456" w:name="_Toc28709443"/>
      <w:bookmarkStart w:id="457" w:name="_Toc44671062"/>
      <w:bookmarkStart w:id="458" w:name="_Toc51918970"/>
      <w:bookmarkStart w:id="459" w:name="_Toc17817188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54"/>
      <w:bookmarkEnd w:id="455"/>
      <w:bookmarkEnd w:id="456"/>
      <w:bookmarkEnd w:id="457"/>
      <w:bookmarkEnd w:id="458"/>
      <w:bookmarkEnd w:id="459"/>
    </w:p>
    <w:p w14:paraId="3C79D6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127B0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211FD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6CFA9E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7B646EF"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6CBF8E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83A4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E800AB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5C8136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BC2308"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E98D20F"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57BF5AD2"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30C0E2B"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0886654"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6BCA9521" w14:textId="77777777" w:rsidR="005A22E1" w:rsidRPr="00BD6F46" w:rsidRDefault="005A22E1" w:rsidP="004C6D5A">
            <w:pPr>
              <w:pStyle w:val="TAL"/>
              <w:rPr>
                <w:rFonts w:cs="Arial"/>
                <w:szCs w:val="18"/>
              </w:rPr>
            </w:pPr>
          </w:p>
        </w:tc>
      </w:tr>
      <w:tr w:rsidR="00412974" w:rsidRPr="00BD6F46" w14:paraId="7AAC658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9DB03B"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777EC8C2"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55E8A818"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59859707"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4FFE079"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753889B" w14:textId="77777777" w:rsidR="00412974" w:rsidRPr="00BD6F46" w:rsidRDefault="00412974" w:rsidP="00412974">
            <w:pPr>
              <w:pStyle w:val="TAL"/>
              <w:rPr>
                <w:rFonts w:cs="Arial"/>
                <w:szCs w:val="18"/>
              </w:rPr>
            </w:pPr>
          </w:p>
        </w:tc>
      </w:tr>
      <w:tr w:rsidR="00412974" w:rsidRPr="00BD6F46" w14:paraId="40E82EC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BF7688"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63329BB"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3D4BB1C"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031AE24A"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967DE71"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0CD5950" w14:textId="77777777" w:rsidR="00412974" w:rsidRPr="00BD6F46" w:rsidRDefault="00412974" w:rsidP="00412974">
            <w:pPr>
              <w:pStyle w:val="TAL"/>
              <w:rPr>
                <w:rFonts w:cs="Arial"/>
                <w:szCs w:val="18"/>
              </w:rPr>
            </w:pPr>
          </w:p>
        </w:tc>
      </w:tr>
      <w:tr w:rsidR="00412974" w:rsidRPr="00BD6F46" w14:paraId="57A2255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65649AD"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554817"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7DBB76D0"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BCA0F50"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1BA2C62"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4E45678B" w14:textId="77777777" w:rsidR="00412974" w:rsidRPr="00BD6F46" w:rsidRDefault="00412974" w:rsidP="00412974">
            <w:pPr>
              <w:pStyle w:val="TAL"/>
              <w:rPr>
                <w:rFonts w:cs="Arial"/>
                <w:szCs w:val="18"/>
                <w:lang w:eastAsia="zh-CN"/>
              </w:rPr>
            </w:pPr>
          </w:p>
        </w:tc>
      </w:tr>
      <w:tr w:rsidR="004772C4" w:rsidRPr="00BD6F46" w14:paraId="5F60ED4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27EB53A"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51FB1DE7"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9B70ABA"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E2349F3"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AD8DAF3"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4C5476DD" w14:textId="77777777" w:rsidR="004772C4" w:rsidRPr="00BD6F46" w:rsidRDefault="004772C4" w:rsidP="004772C4">
            <w:pPr>
              <w:pStyle w:val="TAL"/>
              <w:rPr>
                <w:rFonts w:cs="Arial"/>
                <w:szCs w:val="18"/>
                <w:lang w:eastAsia="zh-CN"/>
              </w:rPr>
            </w:pPr>
          </w:p>
        </w:tc>
      </w:tr>
      <w:tr w:rsidR="005A22E1" w:rsidRPr="00BD6F46" w14:paraId="58E157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47B9356"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33D01C37"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1D738E1"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8ADF3D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7072B8"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78EDE118" w14:textId="77777777" w:rsidR="005A22E1" w:rsidRPr="00BD6F46" w:rsidRDefault="005A22E1" w:rsidP="004C6D5A">
            <w:pPr>
              <w:pStyle w:val="TAL"/>
              <w:rPr>
                <w:rFonts w:cs="Arial"/>
                <w:szCs w:val="18"/>
              </w:rPr>
            </w:pPr>
          </w:p>
        </w:tc>
      </w:tr>
    </w:tbl>
    <w:p w14:paraId="57DDCE27" w14:textId="77777777" w:rsidR="005A22E1" w:rsidRPr="00BD6F46" w:rsidRDefault="005A22E1" w:rsidP="005A22E1">
      <w:pPr>
        <w:rPr>
          <w:lang w:eastAsia="zh-CN"/>
        </w:rPr>
      </w:pPr>
    </w:p>
    <w:p w14:paraId="733A9112" w14:textId="77777777" w:rsidR="005A22E1" w:rsidRPr="00BD6F46" w:rsidRDefault="00A333C5" w:rsidP="007F2678">
      <w:pPr>
        <w:pStyle w:val="Heading6"/>
        <w:rPr>
          <w:lang w:eastAsia="zh-CN"/>
        </w:rPr>
      </w:pPr>
      <w:bookmarkStart w:id="460" w:name="_Toc20227286"/>
      <w:bookmarkStart w:id="461" w:name="_Toc27749517"/>
      <w:bookmarkStart w:id="462" w:name="_Toc28709444"/>
      <w:bookmarkStart w:id="463" w:name="_Toc44671063"/>
      <w:bookmarkStart w:id="464" w:name="_Toc51918971"/>
      <w:bookmarkStart w:id="465" w:name="_Toc1781718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60"/>
      <w:bookmarkEnd w:id="461"/>
      <w:bookmarkEnd w:id="462"/>
      <w:bookmarkEnd w:id="463"/>
      <w:bookmarkEnd w:id="464"/>
      <w:bookmarkEnd w:id="465"/>
    </w:p>
    <w:p w14:paraId="28DC56C0"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00327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F8DD4B"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14E3C0C"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625BE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6B46BD"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859A7F"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84FDA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F40895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4156952"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47629FB"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24356F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30F24301"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59014BD0"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C64B39" w14:textId="77777777" w:rsidR="005A22E1" w:rsidRPr="00BD6F46" w:rsidRDefault="005A22E1" w:rsidP="004C6D5A">
            <w:pPr>
              <w:pStyle w:val="TAL"/>
              <w:rPr>
                <w:lang w:bidi="ar-IQ"/>
              </w:rPr>
            </w:pPr>
          </w:p>
        </w:tc>
      </w:tr>
      <w:tr w:rsidR="005A22E1" w:rsidRPr="00BD6F46" w14:paraId="65E838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9E0F0CB"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45828C10"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3C442671"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8394B8"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ED1E40" w14:textId="77777777" w:rsidR="005A22E1" w:rsidRPr="00BD6F46" w:rsidRDefault="00593563" w:rsidP="004C6D5A">
            <w:pPr>
              <w:pStyle w:val="TAL"/>
              <w:rPr>
                <w:lang w:bidi="ar-IQ"/>
              </w:rPr>
            </w:pPr>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p>
        </w:tc>
        <w:tc>
          <w:tcPr>
            <w:tcW w:w="1843" w:type="dxa"/>
            <w:tcBorders>
              <w:top w:val="single" w:sz="4" w:space="0" w:color="auto"/>
              <w:left w:val="single" w:sz="4" w:space="0" w:color="auto"/>
              <w:bottom w:val="single" w:sz="4" w:space="0" w:color="auto"/>
              <w:right w:val="single" w:sz="4" w:space="0" w:color="auto"/>
            </w:tcBorders>
          </w:tcPr>
          <w:p w14:paraId="32AE5B10" w14:textId="77777777" w:rsidR="005A22E1" w:rsidRPr="00BD6F46" w:rsidRDefault="005A22E1" w:rsidP="004C6D5A">
            <w:pPr>
              <w:pStyle w:val="TAL"/>
              <w:rPr>
                <w:lang w:bidi="ar-IQ"/>
              </w:rPr>
            </w:pPr>
          </w:p>
        </w:tc>
      </w:tr>
      <w:tr w:rsidR="005A22E1" w:rsidRPr="00BD6F46" w14:paraId="0265852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BFD524"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126081CD"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1B604009"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855357"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53DB01AD"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13DC3838" w14:textId="77777777" w:rsidR="005A22E1" w:rsidRPr="00BD6F46" w:rsidRDefault="005A22E1" w:rsidP="004C6D5A">
            <w:pPr>
              <w:pStyle w:val="TAL"/>
              <w:rPr>
                <w:lang w:bidi="ar-IQ"/>
              </w:rPr>
            </w:pPr>
          </w:p>
        </w:tc>
      </w:tr>
    </w:tbl>
    <w:p w14:paraId="0BB2D81B" w14:textId="77777777" w:rsidR="006C2D63" w:rsidRDefault="006C2D63" w:rsidP="00222AAB">
      <w:pPr>
        <w:rPr>
          <w:lang w:eastAsia="zh-CN"/>
        </w:rPr>
      </w:pPr>
      <w:bookmarkStart w:id="466" w:name="_Toc20227287"/>
      <w:bookmarkStart w:id="467" w:name="_Toc27749518"/>
      <w:bookmarkStart w:id="468" w:name="_Toc28709445"/>
      <w:bookmarkStart w:id="469" w:name="_Toc44671064"/>
      <w:bookmarkStart w:id="470" w:name="_Toc51918972"/>
    </w:p>
    <w:p w14:paraId="67194599" w14:textId="77777777" w:rsidR="005A22E1" w:rsidRPr="00BD6F46" w:rsidRDefault="00A333C5" w:rsidP="007F2678">
      <w:pPr>
        <w:pStyle w:val="Heading6"/>
        <w:rPr>
          <w:lang w:eastAsia="zh-CN"/>
        </w:rPr>
      </w:pPr>
      <w:bookmarkStart w:id="471" w:name="_Toc17817188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66"/>
      <w:bookmarkEnd w:id="467"/>
      <w:bookmarkEnd w:id="468"/>
      <w:bookmarkEnd w:id="469"/>
      <w:bookmarkEnd w:id="470"/>
      <w:bookmarkEnd w:id="471"/>
    </w:p>
    <w:p w14:paraId="4F8FDB7C"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47F369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E3F797"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9E4A00"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89BC4A"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609380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B63F0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9CC00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7C2109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5E1039"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56A164F3"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8AA9D11"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58400A"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89D6F37"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6AC05191"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6F06178B" w14:textId="77777777" w:rsidR="005A22E1" w:rsidRPr="00BD6F46" w:rsidRDefault="005A22E1" w:rsidP="004C6D5A">
            <w:pPr>
              <w:pStyle w:val="TAL"/>
              <w:rPr>
                <w:lang w:bidi="ar-IQ"/>
              </w:rPr>
            </w:pPr>
          </w:p>
        </w:tc>
      </w:tr>
      <w:tr w:rsidR="005A22E1" w:rsidRPr="00BD6F46" w14:paraId="2948B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03CD5E"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6BEA7ECA"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E0EFDF3"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3122C7"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0FFB6B"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82D0A84"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2F95134"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41AD1D45" w14:textId="77777777" w:rsidR="005A22E1" w:rsidRPr="00BD6F46" w:rsidRDefault="005A22E1" w:rsidP="004C6D5A">
            <w:pPr>
              <w:pStyle w:val="TAL"/>
              <w:rPr>
                <w:lang w:bidi="ar-IQ"/>
              </w:rPr>
            </w:pPr>
          </w:p>
        </w:tc>
      </w:tr>
    </w:tbl>
    <w:p w14:paraId="64AF3ADC" w14:textId="77777777" w:rsidR="005A22E1" w:rsidRPr="00BD6F46" w:rsidRDefault="005A22E1" w:rsidP="005A22E1">
      <w:pPr>
        <w:rPr>
          <w:lang w:eastAsia="zh-CN"/>
        </w:rPr>
      </w:pPr>
    </w:p>
    <w:p w14:paraId="3171EB7B" w14:textId="77777777" w:rsidR="005A22E1" w:rsidRPr="00BD6F46" w:rsidRDefault="005A22E1" w:rsidP="005A22E1">
      <w:pPr>
        <w:rPr>
          <w:lang w:eastAsia="zh-CN"/>
        </w:rPr>
      </w:pPr>
    </w:p>
    <w:p w14:paraId="7A639430" w14:textId="77777777" w:rsidR="005A22E1" w:rsidRPr="00BD6F46" w:rsidRDefault="00A333C5" w:rsidP="007F2678">
      <w:pPr>
        <w:pStyle w:val="Heading6"/>
        <w:rPr>
          <w:lang w:eastAsia="zh-CN"/>
        </w:rPr>
      </w:pPr>
      <w:bookmarkStart w:id="472" w:name="_Toc20227288"/>
      <w:bookmarkStart w:id="473" w:name="_Toc27749519"/>
      <w:bookmarkStart w:id="474" w:name="_Toc28709446"/>
      <w:bookmarkStart w:id="475" w:name="_Toc44671065"/>
      <w:bookmarkStart w:id="476" w:name="_Toc51918973"/>
      <w:bookmarkStart w:id="477" w:name="_Toc17817188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72"/>
      <w:bookmarkEnd w:id="473"/>
      <w:bookmarkEnd w:id="474"/>
      <w:bookmarkEnd w:id="475"/>
      <w:bookmarkEnd w:id="476"/>
      <w:bookmarkEnd w:id="477"/>
    </w:p>
    <w:p w14:paraId="5938F2B7"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3484698"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C44B4A"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895CE8"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BDF00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AEC5F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EC7043"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E9B9F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939A24F"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6C92443"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D80FFAC"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38DD4173"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B24BC0F"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B4F58C6"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E0D8F27" w14:textId="77777777" w:rsidR="005A22E1" w:rsidRPr="00BD6F46" w:rsidRDefault="005A22E1" w:rsidP="004C6D5A">
            <w:pPr>
              <w:pStyle w:val="TAL"/>
              <w:rPr>
                <w:lang w:bidi="ar-IQ"/>
              </w:rPr>
            </w:pPr>
          </w:p>
        </w:tc>
      </w:tr>
      <w:tr w:rsidR="005A22E1" w:rsidRPr="00BD6F46" w14:paraId="58AB4D2C"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14940E"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0780B162"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F21BD56"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7C698A0B"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7E1C74C"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2BA79FD4" w14:textId="77777777" w:rsidR="005A22E1" w:rsidRPr="00BD6F46" w:rsidRDefault="005A22E1" w:rsidP="004C6D5A">
            <w:pPr>
              <w:pStyle w:val="TAL"/>
              <w:rPr>
                <w:lang w:bidi="ar-IQ"/>
              </w:rPr>
            </w:pPr>
          </w:p>
        </w:tc>
      </w:tr>
      <w:tr w:rsidR="005A22E1" w:rsidRPr="00BD6F46" w14:paraId="16CB5A9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EBC83ED"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611DE700"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5333C4EA"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4161DA7"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F7C3E92"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C795C01" w14:textId="77777777" w:rsidR="005A22E1" w:rsidRPr="00BD6F46" w:rsidRDefault="005A22E1" w:rsidP="004C6D5A">
            <w:pPr>
              <w:pStyle w:val="TAL"/>
              <w:rPr>
                <w:rFonts w:cs="Arial"/>
                <w:szCs w:val="18"/>
                <w:lang w:eastAsia="zh-CN"/>
              </w:rPr>
            </w:pPr>
          </w:p>
        </w:tc>
      </w:tr>
      <w:tr w:rsidR="005A22E1" w:rsidRPr="00BD6F46" w14:paraId="08ECACF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25F56F5"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6E97B165"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4C7D58F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FCADD82"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4A0C60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46D8DEEB" w14:textId="77777777" w:rsidR="005A22E1" w:rsidRPr="00BD6F46" w:rsidRDefault="005A22E1" w:rsidP="004C6D5A">
            <w:pPr>
              <w:pStyle w:val="TAL"/>
              <w:rPr>
                <w:rFonts w:cs="Arial"/>
                <w:szCs w:val="18"/>
                <w:lang w:eastAsia="zh-CN"/>
              </w:rPr>
            </w:pPr>
          </w:p>
        </w:tc>
      </w:tr>
      <w:tr w:rsidR="00C75241" w:rsidRPr="00BD6F46" w14:paraId="778E931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B39601"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68E9940"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379A13E0"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95A3C"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5076BD0"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8BFF75C"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3781545F" w14:textId="77777777" w:rsidR="00C75241" w:rsidRPr="00BD6F46" w:rsidRDefault="00C75241" w:rsidP="00C75241">
            <w:pPr>
              <w:pStyle w:val="TAL"/>
              <w:rPr>
                <w:rFonts w:cs="Arial"/>
                <w:szCs w:val="18"/>
                <w:lang w:eastAsia="zh-CN"/>
              </w:rPr>
            </w:pPr>
          </w:p>
        </w:tc>
      </w:tr>
      <w:tr w:rsidR="006C2D63" w:rsidRPr="00BD6F46" w14:paraId="18C019E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3AD6CEA"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F381039"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44D30B8F"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6F6F5745"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D73E89B"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2AF4393" w14:textId="77777777" w:rsidR="006C2D63" w:rsidRPr="00BD6F46" w:rsidRDefault="006C2D63" w:rsidP="006C2D63">
            <w:pPr>
              <w:pStyle w:val="TAL"/>
              <w:rPr>
                <w:rFonts w:cs="Arial"/>
                <w:szCs w:val="18"/>
                <w:lang w:eastAsia="zh-CN"/>
              </w:rPr>
            </w:pPr>
          </w:p>
        </w:tc>
      </w:tr>
      <w:tr w:rsidR="005A22E1" w:rsidRPr="00BD6F46" w14:paraId="52E596E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CAE4894"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65230CD6"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0CB05AF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49F6F4E"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37DE38B"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1F8F2E07" w14:textId="77777777" w:rsidR="005A22E1" w:rsidRPr="00BD6F46" w:rsidRDefault="005A22E1" w:rsidP="004C6D5A">
            <w:pPr>
              <w:pStyle w:val="TAL"/>
              <w:rPr>
                <w:rFonts w:cs="Arial"/>
                <w:szCs w:val="18"/>
                <w:lang w:eastAsia="zh-CN"/>
              </w:rPr>
            </w:pPr>
          </w:p>
        </w:tc>
      </w:tr>
      <w:tr w:rsidR="00EE01DF" w:rsidRPr="005F76DA" w14:paraId="7D8FF00E"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DB56B7"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159A7DCE"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62D8FAB6"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3916FEC5"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42389F90"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114E228B" w14:textId="77777777" w:rsidR="00EE01DF" w:rsidRPr="005F76DA" w:rsidRDefault="00EE01DF" w:rsidP="00DA2CB8">
            <w:pPr>
              <w:pStyle w:val="TAL"/>
              <w:rPr>
                <w:rFonts w:cs="Arial"/>
                <w:szCs w:val="18"/>
                <w:lang w:eastAsia="zh-CN"/>
              </w:rPr>
            </w:pPr>
          </w:p>
        </w:tc>
      </w:tr>
    </w:tbl>
    <w:p w14:paraId="15F946D2" w14:textId="77777777" w:rsidR="005A22E1" w:rsidRPr="00BD6F46" w:rsidRDefault="005A22E1" w:rsidP="005A22E1"/>
    <w:p w14:paraId="171E91FA" w14:textId="77777777" w:rsidR="005A22E1" w:rsidRPr="00BD6F46" w:rsidRDefault="005A22E1" w:rsidP="005A22E1"/>
    <w:p w14:paraId="0AD2D354" w14:textId="77777777" w:rsidR="005A22E1" w:rsidRPr="00BD6F46" w:rsidRDefault="00A333C5" w:rsidP="007F2678">
      <w:pPr>
        <w:pStyle w:val="Heading6"/>
        <w:rPr>
          <w:lang w:eastAsia="zh-CN"/>
        </w:rPr>
      </w:pPr>
      <w:bookmarkStart w:id="478" w:name="_Toc20227289"/>
      <w:bookmarkStart w:id="479" w:name="_Toc27749520"/>
      <w:bookmarkStart w:id="480" w:name="_Toc28709447"/>
      <w:bookmarkStart w:id="481" w:name="_Toc44671066"/>
      <w:bookmarkStart w:id="482" w:name="_Toc51918974"/>
      <w:bookmarkStart w:id="483" w:name="_Toc17817188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78"/>
      <w:bookmarkEnd w:id="479"/>
      <w:bookmarkEnd w:id="480"/>
      <w:bookmarkEnd w:id="481"/>
      <w:bookmarkEnd w:id="482"/>
      <w:bookmarkEnd w:id="483"/>
    </w:p>
    <w:p w14:paraId="5501F722"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47CB80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772C75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5635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49113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253C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88067A"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6D7DB8"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205F384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FAC1F75"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693FB992"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4CBF0FB9"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CB0572"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9CCD10"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D73D92C" w14:textId="77777777" w:rsidR="005A22E1" w:rsidRPr="00BD6F46" w:rsidRDefault="005A22E1" w:rsidP="004C6D5A">
            <w:pPr>
              <w:pStyle w:val="TAL"/>
              <w:rPr>
                <w:lang w:bidi="ar-IQ"/>
              </w:rPr>
            </w:pPr>
          </w:p>
        </w:tc>
      </w:tr>
      <w:tr w:rsidR="005A22E1" w:rsidRPr="00BD6F46" w14:paraId="4528363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FF3769"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7CFDB0C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2B72AE76"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699BB051"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14C81042"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5A247EFA" w14:textId="77777777" w:rsidR="005A22E1" w:rsidRPr="00BD6F46" w:rsidRDefault="005A22E1" w:rsidP="004C6D5A">
            <w:pPr>
              <w:pStyle w:val="TAL"/>
              <w:rPr>
                <w:lang w:bidi="ar-IQ"/>
              </w:rPr>
            </w:pPr>
          </w:p>
        </w:tc>
      </w:tr>
      <w:tr w:rsidR="00375123" w:rsidRPr="00BD6F46" w14:paraId="3B7F90E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2B44C9F"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49EC4089"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7749A4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4EFC0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271313"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5A138FC6" w14:textId="77777777" w:rsidR="00375123" w:rsidRPr="00BD6F46" w:rsidRDefault="00375123" w:rsidP="00375123">
            <w:pPr>
              <w:pStyle w:val="TAL"/>
              <w:rPr>
                <w:lang w:bidi="ar-IQ"/>
              </w:rPr>
            </w:pPr>
          </w:p>
        </w:tc>
      </w:tr>
      <w:tr w:rsidR="00375123" w:rsidRPr="00BD6F46" w14:paraId="1B43A43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7E68599"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1A00158"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026060B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6C0F59"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A959743"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7D8AC3A" w14:textId="77777777" w:rsidR="00375123" w:rsidRPr="00BD6F46" w:rsidRDefault="00375123" w:rsidP="00375123">
            <w:pPr>
              <w:pStyle w:val="TAL"/>
              <w:rPr>
                <w:color w:val="000000"/>
                <w:lang w:eastAsia="zh-CN"/>
              </w:rPr>
            </w:pPr>
          </w:p>
          <w:p w14:paraId="6E53DA1A"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21E2F7A8" w14:textId="77777777" w:rsidR="00375123" w:rsidRPr="00BD6F46" w:rsidRDefault="00375123" w:rsidP="00375123">
            <w:pPr>
              <w:pStyle w:val="TAL"/>
              <w:rPr>
                <w:lang w:bidi="ar-IQ"/>
              </w:rPr>
            </w:pPr>
          </w:p>
        </w:tc>
      </w:tr>
      <w:tr w:rsidR="00375123" w:rsidRPr="00BD6F46" w14:paraId="77DCB1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CFF0CE6"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F9E9B43"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72B72CA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39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D8B594"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6BBAC9CD" w14:textId="77777777" w:rsidR="00375123" w:rsidRPr="00BD6F46" w:rsidRDefault="00375123" w:rsidP="00375123">
            <w:pPr>
              <w:pStyle w:val="TAL"/>
              <w:rPr>
                <w:lang w:bidi="ar-IQ"/>
              </w:rPr>
            </w:pPr>
          </w:p>
        </w:tc>
      </w:tr>
      <w:tr w:rsidR="00375123" w:rsidRPr="00BD6F46" w14:paraId="144B11D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8A21BF9"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2E1801B0"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6A059BCB"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36B94C"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6F90CB"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D12A313"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0F06D5F7" w14:textId="77777777" w:rsidR="00375123" w:rsidRPr="00BD6F46" w:rsidRDefault="00375123" w:rsidP="00375123">
            <w:pPr>
              <w:pStyle w:val="TAL"/>
              <w:rPr>
                <w:lang w:bidi="ar-IQ"/>
              </w:rPr>
            </w:pPr>
          </w:p>
        </w:tc>
      </w:tr>
      <w:tr w:rsidR="00375123" w:rsidRPr="00BD6F46" w14:paraId="5BDD1A4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F825EC"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0D386C8"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3DE67B67"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18E29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BA1306"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1C78A84C" w14:textId="77777777" w:rsidR="00375123" w:rsidRPr="00BD6F46" w:rsidRDefault="00375123" w:rsidP="00375123">
            <w:pPr>
              <w:pStyle w:val="TAL"/>
              <w:rPr>
                <w:lang w:bidi="ar-IQ"/>
              </w:rPr>
            </w:pPr>
          </w:p>
        </w:tc>
      </w:tr>
      <w:tr w:rsidR="00375123" w:rsidRPr="00BD6F46" w14:paraId="6CC608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4668F1"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4434BA25"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35D5FA0E"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E6B20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92A5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6EAE7A9" w14:textId="77777777" w:rsidR="00375123" w:rsidRPr="00BD6F46" w:rsidRDefault="00375123" w:rsidP="00375123">
            <w:pPr>
              <w:pStyle w:val="TAL"/>
              <w:rPr>
                <w:lang w:bidi="ar-IQ"/>
              </w:rPr>
            </w:pPr>
          </w:p>
        </w:tc>
      </w:tr>
      <w:tr w:rsidR="00375123" w:rsidRPr="00BD6F46" w14:paraId="4E8377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4F41FC"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FA31478"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5E553B13"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C82EEF"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BD30E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1D0B1DD0" w14:textId="77777777" w:rsidR="00375123" w:rsidRPr="00BD6F46" w:rsidRDefault="00375123" w:rsidP="00375123">
            <w:pPr>
              <w:pStyle w:val="TAL"/>
              <w:rPr>
                <w:lang w:bidi="ar-IQ"/>
              </w:rPr>
            </w:pPr>
          </w:p>
        </w:tc>
      </w:tr>
      <w:tr w:rsidR="00375123" w:rsidRPr="00BD6F46" w14:paraId="6ADDACD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49F5DC3"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10DCB971"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EC2CEF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8B7676"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4C4956"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8A63220" w14:textId="77777777" w:rsidR="00375123" w:rsidRPr="00BD6F46" w:rsidRDefault="00375123" w:rsidP="00375123">
            <w:pPr>
              <w:pStyle w:val="TAL"/>
              <w:rPr>
                <w:lang w:bidi="ar-IQ"/>
              </w:rPr>
            </w:pPr>
          </w:p>
        </w:tc>
      </w:tr>
    </w:tbl>
    <w:p w14:paraId="553CD5A6" w14:textId="77777777" w:rsidR="005A22E1" w:rsidRPr="00BD6F46" w:rsidRDefault="00A333C5" w:rsidP="007F2678">
      <w:pPr>
        <w:pStyle w:val="Heading6"/>
        <w:rPr>
          <w:lang w:eastAsia="zh-CN"/>
        </w:rPr>
      </w:pPr>
      <w:bookmarkStart w:id="484" w:name="_Toc20227290"/>
      <w:bookmarkStart w:id="485" w:name="_Toc27749521"/>
      <w:bookmarkStart w:id="486" w:name="_Toc28709448"/>
      <w:bookmarkStart w:id="487" w:name="_Toc44671067"/>
      <w:bookmarkStart w:id="488" w:name="_Toc51918975"/>
      <w:bookmarkStart w:id="489" w:name="_Toc1781718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484"/>
      <w:bookmarkEnd w:id="485"/>
      <w:bookmarkEnd w:id="486"/>
      <w:bookmarkEnd w:id="487"/>
      <w:bookmarkEnd w:id="488"/>
      <w:bookmarkEnd w:id="489"/>
    </w:p>
    <w:p w14:paraId="19DD32D3"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B4D462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F3833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9FEE35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65AB6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16D338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55DD8B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C4EEFA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474EF9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8B6CF"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DD9F3F9"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D7169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FA8E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4B1443" w14:textId="77777777" w:rsidR="005A22E1" w:rsidRPr="00BD6F46" w:rsidRDefault="005A22E1" w:rsidP="004C6D5A">
            <w:pPr>
              <w:pStyle w:val="TAL"/>
              <w:rPr>
                <w:noProof/>
                <w:lang w:eastAsia="zh-CN"/>
              </w:rPr>
            </w:pPr>
            <w:r w:rsidRPr="00BD6F46">
              <w:t>This field holds the amount of requested time</w:t>
            </w:r>
            <w:r w:rsidR="006E25E5" w:rsidRPr="006E25E5">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8551E37" w14:textId="77777777" w:rsidR="005A22E1" w:rsidRPr="00BD6F46" w:rsidRDefault="005A22E1" w:rsidP="004C6D5A">
            <w:pPr>
              <w:pStyle w:val="TAL"/>
              <w:rPr>
                <w:rFonts w:cs="Arial"/>
                <w:szCs w:val="18"/>
                <w:lang w:eastAsia="zh-CN"/>
              </w:rPr>
            </w:pPr>
          </w:p>
        </w:tc>
      </w:tr>
      <w:tr w:rsidR="005A22E1" w:rsidRPr="00BD6F46" w14:paraId="0DDB4D9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180B8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367F4988"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34BA4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DA0CE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DEA16" w14:textId="77777777" w:rsidR="005A22E1" w:rsidRPr="00BD6F46" w:rsidRDefault="005A22E1" w:rsidP="004C6D5A">
            <w:pPr>
              <w:pStyle w:val="TAL"/>
            </w:pPr>
            <w:r w:rsidRPr="00BD6F46">
              <w:t xml:space="preserve">This field holds the amount of requested volume </w:t>
            </w:r>
            <w:r w:rsidR="006E25E5" w:rsidRPr="006E25E5">
              <w:t xml:space="preserve">(bytes) </w:t>
            </w:r>
            <w:r w:rsidRPr="00BD6F46">
              <w:t xml:space="preserve">in both uplink and downlink </w:t>
            </w:r>
            <w:r w:rsidRPr="00BD6F46">
              <w:lastRenderedPageBreak/>
              <w:t>directions.</w:t>
            </w:r>
          </w:p>
        </w:tc>
        <w:tc>
          <w:tcPr>
            <w:tcW w:w="1843" w:type="dxa"/>
            <w:tcBorders>
              <w:top w:val="single" w:sz="4" w:space="0" w:color="auto"/>
              <w:left w:val="single" w:sz="4" w:space="0" w:color="auto"/>
              <w:bottom w:val="single" w:sz="4" w:space="0" w:color="auto"/>
              <w:right w:val="single" w:sz="4" w:space="0" w:color="auto"/>
            </w:tcBorders>
          </w:tcPr>
          <w:p w14:paraId="697A249B" w14:textId="77777777" w:rsidR="005A22E1" w:rsidRPr="00BD6F46" w:rsidRDefault="005A22E1" w:rsidP="004C6D5A">
            <w:pPr>
              <w:pStyle w:val="TAL"/>
              <w:rPr>
                <w:rFonts w:cs="Arial"/>
                <w:szCs w:val="18"/>
                <w:lang w:eastAsia="zh-CN"/>
              </w:rPr>
            </w:pPr>
          </w:p>
        </w:tc>
      </w:tr>
      <w:tr w:rsidR="005A22E1" w:rsidRPr="00BD6F46" w14:paraId="61EBF02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13D4AD1"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176BF20B"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3159BA"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74C043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4AB567" w14:textId="77777777" w:rsidR="005A22E1" w:rsidRPr="00BD6F46" w:rsidRDefault="005A22E1" w:rsidP="004C6D5A">
            <w:pPr>
              <w:pStyle w:val="TAL"/>
            </w:pPr>
            <w:r w:rsidRPr="00BD6F46">
              <w:t xml:space="preserve">This field holds the amount of requested volume </w:t>
            </w:r>
            <w:r w:rsidR="006E25E5" w:rsidRPr="006E25E5">
              <w:t>(bytes)</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1F1E2130" w14:textId="77777777" w:rsidR="005A22E1" w:rsidRPr="00BD6F46" w:rsidRDefault="005A22E1" w:rsidP="004C6D5A">
            <w:pPr>
              <w:pStyle w:val="TAL"/>
              <w:rPr>
                <w:rFonts w:cs="Arial"/>
                <w:szCs w:val="18"/>
                <w:lang w:eastAsia="zh-CN"/>
              </w:rPr>
            </w:pPr>
          </w:p>
        </w:tc>
      </w:tr>
      <w:tr w:rsidR="005A22E1" w:rsidRPr="00BD6F46" w14:paraId="51A3431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68C71C"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55AB46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6C8FBB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6CBCD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959ADC" w14:textId="77777777" w:rsidR="005A22E1" w:rsidRPr="00BD6F46" w:rsidRDefault="005A22E1" w:rsidP="004C6D5A">
            <w:pPr>
              <w:pStyle w:val="TAL"/>
            </w:pPr>
            <w:r w:rsidRPr="00BD6F46">
              <w:t>This field holds the amount of requested volume</w:t>
            </w:r>
            <w:r w:rsidR="006E25E5">
              <w:t xml:space="preserve"> </w:t>
            </w:r>
            <w:r w:rsidR="006E25E5" w:rsidRPr="006E25E5">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362D572" w14:textId="77777777" w:rsidR="005A22E1" w:rsidRPr="00BD6F46" w:rsidRDefault="005A22E1" w:rsidP="004C6D5A">
            <w:pPr>
              <w:pStyle w:val="TAL"/>
              <w:rPr>
                <w:rFonts w:cs="Arial"/>
                <w:szCs w:val="18"/>
                <w:lang w:eastAsia="zh-CN"/>
              </w:rPr>
            </w:pPr>
          </w:p>
        </w:tc>
      </w:tr>
      <w:tr w:rsidR="005A22E1" w:rsidRPr="00BD6F46" w14:paraId="6773C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50B60B"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5664C027"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22C714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01C9B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A3678A"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38C7E39D" w14:textId="77777777" w:rsidR="005A22E1" w:rsidRPr="00BD6F46" w:rsidRDefault="005A22E1" w:rsidP="004C6D5A">
            <w:pPr>
              <w:pStyle w:val="TAL"/>
              <w:rPr>
                <w:rFonts w:cs="Arial"/>
                <w:szCs w:val="18"/>
                <w:lang w:eastAsia="zh-CN"/>
              </w:rPr>
            </w:pPr>
          </w:p>
        </w:tc>
      </w:tr>
      <w:tr w:rsidR="00593563" w:rsidRPr="00BD6F46" w14:paraId="730648E5"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F985BCA" w14:textId="77777777" w:rsidR="00593563" w:rsidRPr="00BD6F46" w:rsidRDefault="00593563" w:rsidP="004C6D5A">
            <w:pPr>
              <w:pStyle w:val="TAL"/>
              <w:rPr>
                <w:rFonts w:cs="Arial"/>
                <w:szCs w:val="18"/>
                <w:lang w:eastAsia="zh-CN"/>
              </w:rPr>
            </w:pPr>
            <w:r w:rsidRPr="00BD6F46">
              <w:t>NOTE 1:</w:t>
            </w:r>
            <w:r w:rsidRPr="00BD6F46">
              <w:tab/>
            </w:r>
            <w:r w:rsidR="0059417A">
              <w:t xml:space="preserve">f none of them is included, "RequestedUnit": {}, the category and amount </w:t>
            </w:r>
            <w:r w:rsidR="006E25E5" w:rsidRPr="006E25E5">
              <w:t xml:space="preserve">are </w:t>
            </w:r>
            <w:r w:rsidR="0059417A">
              <w:t>determined by CHF for online charging with centralized unit determination and rating scenario</w:t>
            </w:r>
            <w:r>
              <w:t>.</w:t>
            </w:r>
          </w:p>
        </w:tc>
      </w:tr>
    </w:tbl>
    <w:p w14:paraId="53276457" w14:textId="77777777" w:rsidR="005A22E1" w:rsidRPr="00BD6F46" w:rsidRDefault="005A22E1" w:rsidP="005A22E1">
      <w:pPr>
        <w:rPr>
          <w:lang w:eastAsia="zh-CN"/>
        </w:rPr>
      </w:pPr>
    </w:p>
    <w:p w14:paraId="29412DDB" w14:textId="77777777" w:rsidR="005A22E1" w:rsidRPr="00BD6F46" w:rsidRDefault="00A333C5" w:rsidP="007F2678">
      <w:pPr>
        <w:pStyle w:val="Heading6"/>
        <w:rPr>
          <w:lang w:eastAsia="zh-CN"/>
        </w:rPr>
      </w:pPr>
      <w:bookmarkStart w:id="490" w:name="_Toc20227291"/>
      <w:bookmarkStart w:id="491" w:name="_Toc27749522"/>
      <w:bookmarkStart w:id="492" w:name="_Toc28709449"/>
      <w:bookmarkStart w:id="493" w:name="_Toc44671068"/>
      <w:bookmarkStart w:id="494" w:name="_Toc51918976"/>
      <w:bookmarkStart w:id="495" w:name="_Toc1781718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490"/>
      <w:bookmarkEnd w:id="491"/>
      <w:bookmarkEnd w:id="492"/>
      <w:bookmarkEnd w:id="493"/>
      <w:bookmarkEnd w:id="494"/>
      <w:bookmarkEnd w:id="495"/>
    </w:p>
    <w:p w14:paraId="4488F2A4"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0523D3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14D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C9246D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2B5C18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1CE8D9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C1ADE7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D5DB7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A8284C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E02B1DA"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486E00B7"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F1E448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378C9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185FE1"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37232656" w14:textId="77777777" w:rsidR="005A22E1" w:rsidRPr="00BD6F46" w:rsidRDefault="005A22E1" w:rsidP="004C6D5A">
            <w:pPr>
              <w:pStyle w:val="TAL"/>
              <w:rPr>
                <w:rFonts w:cs="Arial"/>
                <w:szCs w:val="18"/>
              </w:rPr>
            </w:pPr>
          </w:p>
        </w:tc>
      </w:tr>
      <w:tr w:rsidR="005A22E1" w:rsidRPr="00BD6F46" w14:paraId="55EC53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C2D012A"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4592828C"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0A709F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36A2D9"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2122F4F"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2EADA053" w14:textId="77777777" w:rsidR="005A22E1" w:rsidRPr="00BD6F46" w:rsidRDefault="005A22E1" w:rsidP="004C6D5A">
            <w:pPr>
              <w:pStyle w:val="TAL"/>
              <w:rPr>
                <w:rFonts w:cs="Arial"/>
                <w:szCs w:val="18"/>
              </w:rPr>
            </w:pPr>
          </w:p>
        </w:tc>
      </w:tr>
      <w:tr w:rsidR="005A22E1" w:rsidRPr="00BD6F46" w14:paraId="5CBB493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64F8D9D"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4F89E00" w14:textId="77777777" w:rsidR="005A22E1" w:rsidRPr="00BD6F46" w:rsidRDefault="005A22E1" w:rsidP="004C6D5A">
            <w:pPr>
              <w:pStyle w:val="TAC"/>
              <w:jc w:val="left"/>
              <w:rPr>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20D210F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5E07DB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0447822"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5DC153DE" w14:textId="77777777" w:rsidR="005A22E1" w:rsidRPr="00BD6F46" w:rsidRDefault="005A22E1" w:rsidP="004C6D5A">
            <w:pPr>
              <w:pStyle w:val="TAL"/>
              <w:rPr>
                <w:rFonts w:cs="Arial"/>
                <w:szCs w:val="18"/>
              </w:rPr>
            </w:pPr>
          </w:p>
        </w:tc>
      </w:tr>
      <w:tr w:rsidR="005A22E1" w:rsidRPr="00BD6F46" w14:paraId="6A24C15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7F56601"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3C56FAB9"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FDD542F" w14:textId="77777777" w:rsidR="005A22E1" w:rsidRPr="00BD6F46" w:rsidRDefault="005A22E1" w:rsidP="004C6D5A">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18F38C2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53ADF8"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6F45F715" w14:textId="77777777" w:rsidR="005A22E1" w:rsidRPr="00BD6F46" w:rsidRDefault="005A22E1" w:rsidP="004C6D5A">
            <w:pPr>
              <w:pStyle w:val="TAL"/>
              <w:rPr>
                <w:rFonts w:cs="Arial"/>
                <w:szCs w:val="18"/>
              </w:rPr>
            </w:pPr>
          </w:p>
        </w:tc>
      </w:tr>
      <w:tr w:rsidR="005A22E1" w:rsidRPr="00BD6F46" w14:paraId="4D35665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1AD372"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E7AE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92DDC7E"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088D1"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3D98DC"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6E25E5" w:rsidRPr="006E25E5">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51E0F14" w14:textId="77777777" w:rsidR="005A22E1" w:rsidRPr="00BD6F46" w:rsidDel="006F45AC" w:rsidRDefault="005A22E1" w:rsidP="004C6D5A">
            <w:pPr>
              <w:pStyle w:val="TAL"/>
              <w:rPr>
                <w:rFonts w:cs="Arial"/>
                <w:szCs w:val="18"/>
              </w:rPr>
            </w:pPr>
          </w:p>
        </w:tc>
      </w:tr>
      <w:tr w:rsidR="005A22E1" w:rsidRPr="00BD6F46" w14:paraId="1000959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4A38C3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14702CE"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C437718"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3CC0E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CC0B755"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72A98" w:rsidRPr="00C72A98">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845FCD0" w14:textId="77777777" w:rsidR="005A22E1" w:rsidRPr="00BD6F46" w:rsidDel="006F45AC" w:rsidRDefault="005A22E1" w:rsidP="004C6D5A">
            <w:pPr>
              <w:pStyle w:val="TAL"/>
              <w:rPr>
                <w:rFonts w:cs="Arial"/>
                <w:szCs w:val="18"/>
              </w:rPr>
            </w:pPr>
          </w:p>
        </w:tc>
      </w:tr>
      <w:tr w:rsidR="005A22E1" w:rsidRPr="00BD6F46" w14:paraId="5EF760A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77E6DA"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6FDFEB9F"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C5F15F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DA9CF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C58447"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72A98" w:rsidRPr="00C72A98">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137086FD" w14:textId="77777777" w:rsidR="005A22E1" w:rsidRPr="00BD6F46" w:rsidDel="006F45AC" w:rsidRDefault="005A22E1" w:rsidP="004C6D5A">
            <w:pPr>
              <w:pStyle w:val="TAL"/>
              <w:rPr>
                <w:rFonts w:cs="Arial"/>
                <w:szCs w:val="18"/>
              </w:rPr>
            </w:pPr>
          </w:p>
        </w:tc>
      </w:tr>
      <w:tr w:rsidR="005A22E1" w:rsidRPr="00BD6F46" w14:paraId="4660BFB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441E8"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7CA14D8D"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32906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7DC9C5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65AD17"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72A98" w:rsidRPr="00C72A98">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78AE00C7" w14:textId="77777777" w:rsidR="005A22E1" w:rsidRPr="00BD6F46" w:rsidDel="006F45AC" w:rsidRDefault="005A22E1" w:rsidP="004C6D5A">
            <w:pPr>
              <w:pStyle w:val="TAL"/>
              <w:rPr>
                <w:rFonts w:cs="Arial"/>
                <w:szCs w:val="18"/>
              </w:rPr>
            </w:pPr>
          </w:p>
        </w:tc>
      </w:tr>
      <w:tr w:rsidR="005A22E1" w:rsidRPr="00BD6F46" w14:paraId="02447E5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8A6A446"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7BF8C307"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15EED3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1BE17D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A55EEE"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0737C9C7" w14:textId="77777777" w:rsidR="005A22E1" w:rsidRPr="00BD6F46" w:rsidDel="006F45AC" w:rsidRDefault="005A22E1" w:rsidP="004C6D5A">
            <w:pPr>
              <w:pStyle w:val="TAL"/>
              <w:rPr>
                <w:rFonts w:cs="Arial"/>
                <w:szCs w:val="18"/>
              </w:rPr>
            </w:pPr>
          </w:p>
        </w:tc>
      </w:tr>
      <w:tr w:rsidR="005A22E1" w:rsidRPr="00BD6F46" w14:paraId="669D5F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8AF4EB6"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186B48B4" w14:textId="77777777" w:rsidR="005A22E1" w:rsidRPr="00BD6F46" w:rsidRDefault="00AE7750" w:rsidP="004C6D5A">
            <w:pPr>
              <w:pStyle w:val="TAL"/>
              <w:rPr>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6D0EECA"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65AD9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FC0B358" w14:textId="77777777" w:rsidR="005A22E1" w:rsidRPr="00BD6F46" w:rsidRDefault="005A22E1" w:rsidP="004C6D5A">
            <w:pPr>
              <w:pStyle w:val="TAL"/>
            </w:pPr>
            <w:r w:rsidRPr="00BD6F46">
              <w:t xml:space="preserve">This field holds </w:t>
            </w:r>
            <w:r w:rsidRPr="00BD6F46">
              <w:rPr>
                <w:noProof/>
              </w:rPr>
              <w:t>the timestamp</w:t>
            </w:r>
            <w:r w:rsidRPr="00BD6F46">
              <w:t>s of the event reported in the Service Specific Unit</w:t>
            </w:r>
            <w:r w:rsidR="00C72A98">
              <w:t>.</w:t>
            </w:r>
            <w:r w:rsidRPr="00BD6F46">
              <w:t xml:space="preserve">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EAD3A2B" w14:textId="77777777" w:rsidR="005A22E1" w:rsidRPr="00BD6F46" w:rsidDel="006F45AC" w:rsidRDefault="005A22E1" w:rsidP="004C6D5A">
            <w:pPr>
              <w:pStyle w:val="TAL"/>
              <w:rPr>
                <w:rFonts w:cs="Arial"/>
                <w:szCs w:val="18"/>
              </w:rPr>
            </w:pPr>
          </w:p>
        </w:tc>
      </w:tr>
      <w:tr w:rsidR="005A22E1" w:rsidRPr="00BD6F46" w14:paraId="2B672BEF"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67C5EB"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2E20A176"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34DF0495"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ABFA45D"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1174A0"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B40D19" w14:textId="77777777" w:rsidR="005A22E1" w:rsidRPr="00BD6F46" w:rsidDel="006F45AC" w:rsidRDefault="005A22E1" w:rsidP="004C6D5A">
            <w:pPr>
              <w:pStyle w:val="TAL"/>
              <w:rPr>
                <w:rFonts w:cs="Arial"/>
                <w:szCs w:val="18"/>
              </w:rPr>
            </w:pPr>
          </w:p>
        </w:tc>
      </w:tr>
    </w:tbl>
    <w:p w14:paraId="300D3DFA" w14:textId="77777777" w:rsidR="005A22E1" w:rsidRPr="00BD6F46" w:rsidRDefault="005A22E1" w:rsidP="005A22E1">
      <w:pPr>
        <w:rPr>
          <w:lang w:eastAsia="zh-CN"/>
        </w:rPr>
      </w:pPr>
    </w:p>
    <w:p w14:paraId="070F649C" w14:textId="77777777" w:rsidR="005A22E1" w:rsidRPr="00BD6F46" w:rsidRDefault="005A22E1" w:rsidP="005A22E1">
      <w:pPr>
        <w:rPr>
          <w:lang w:eastAsia="zh-CN"/>
        </w:rPr>
      </w:pPr>
    </w:p>
    <w:p w14:paraId="74935E67" w14:textId="77777777" w:rsidR="005A22E1" w:rsidRPr="00BD6F46" w:rsidRDefault="00A333C5" w:rsidP="007F2678">
      <w:pPr>
        <w:pStyle w:val="Heading6"/>
        <w:rPr>
          <w:lang w:eastAsia="zh-CN"/>
        </w:rPr>
      </w:pPr>
      <w:bookmarkStart w:id="496" w:name="_Toc20227292"/>
      <w:bookmarkStart w:id="497" w:name="_Toc27749523"/>
      <w:bookmarkStart w:id="498" w:name="_Toc28709450"/>
      <w:bookmarkStart w:id="499" w:name="_Toc44671069"/>
      <w:bookmarkStart w:id="500" w:name="_Toc51918977"/>
      <w:bookmarkStart w:id="501" w:name="_Toc17817188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496"/>
      <w:bookmarkEnd w:id="497"/>
      <w:bookmarkEnd w:id="498"/>
      <w:bookmarkEnd w:id="499"/>
      <w:bookmarkEnd w:id="500"/>
      <w:bookmarkEnd w:id="501"/>
    </w:p>
    <w:p w14:paraId="54999C4A"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EA8A29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0D9AE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8FD39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A641C0"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354E5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60B7FE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35A284"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5142A06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672E980"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174C17F"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2FF17D"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5025C6"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C5DCD8"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67B621FC" w14:textId="77777777" w:rsidR="00375123" w:rsidRPr="00BD6F46" w:rsidRDefault="00375123" w:rsidP="00375123">
            <w:pPr>
              <w:pStyle w:val="TAL"/>
              <w:rPr>
                <w:rFonts w:cs="Arial"/>
                <w:szCs w:val="18"/>
              </w:rPr>
            </w:pPr>
          </w:p>
        </w:tc>
      </w:tr>
      <w:tr w:rsidR="00375123" w:rsidRPr="00BD6F46" w14:paraId="13716E6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40F8F4B"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F8F2DB"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89A7C1"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F57C0B"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A47F2C" w14:textId="77777777" w:rsidR="00375123" w:rsidRPr="00BD6F46" w:rsidDel="00C769EA" w:rsidRDefault="00375123" w:rsidP="00375123">
            <w:pPr>
              <w:pStyle w:val="TAL"/>
              <w:rPr>
                <w:rFonts w:cs="Arial"/>
                <w:noProof/>
                <w:szCs w:val="18"/>
              </w:rPr>
            </w:pPr>
            <w:r w:rsidRPr="00BD6F46">
              <w:t>This field holds the amount of granted time</w:t>
            </w:r>
            <w:r w:rsidR="00C72A98" w:rsidRPr="00C72A98">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48AF9845" w14:textId="77777777" w:rsidR="00375123" w:rsidRPr="00BD6F46" w:rsidRDefault="00375123" w:rsidP="00375123">
            <w:pPr>
              <w:pStyle w:val="TAL"/>
              <w:rPr>
                <w:rFonts w:cs="Arial"/>
                <w:szCs w:val="18"/>
              </w:rPr>
            </w:pPr>
          </w:p>
        </w:tc>
      </w:tr>
      <w:tr w:rsidR="00375123" w:rsidRPr="00BD6F46" w14:paraId="2F5936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A43484"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37F650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95466F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FDC18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F6C41C" w14:textId="77777777" w:rsidR="00375123" w:rsidRPr="00BD6F46" w:rsidRDefault="00375123" w:rsidP="00375123">
            <w:pPr>
              <w:pStyle w:val="TAL"/>
            </w:pPr>
            <w:r w:rsidRPr="00BD6F46">
              <w:t>This field holds the amount of granted volume</w:t>
            </w:r>
            <w:r w:rsidR="00C72A98" w:rsidRPr="00C72A98">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FCE106E" w14:textId="77777777" w:rsidR="00375123" w:rsidRPr="00BD6F46" w:rsidRDefault="00375123" w:rsidP="00375123">
            <w:pPr>
              <w:pStyle w:val="TAL"/>
              <w:rPr>
                <w:rFonts w:cs="Arial"/>
                <w:szCs w:val="18"/>
              </w:rPr>
            </w:pPr>
          </w:p>
        </w:tc>
      </w:tr>
      <w:tr w:rsidR="00375123" w:rsidRPr="00BD6F46" w14:paraId="6E42FC1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C9B74AA"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2D75B3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AD28B4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A35A471"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25CBD" w14:textId="77777777" w:rsidR="00375123" w:rsidRPr="00BD6F46" w:rsidRDefault="00375123" w:rsidP="00375123">
            <w:pPr>
              <w:pStyle w:val="TAL"/>
            </w:pPr>
            <w:r w:rsidRPr="00BD6F46">
              <w:t>This field holds the amount of granted volume</w:t>
            </w:r>
            <w:r w:rsidR="00C72A98" w:rsidRPr="00C72A98">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2ADCA8C3" w14:textId="77777777" w:rsidR="00375123" w:rsidRPr="00BD6F46" w:rsidRDefault="00375123" w:rsidP="00375123">
            <w:pPr>
              <w:pStyle w:val="TAL"/>
              <w:rPr>
                <w:rFonts w:cs="Arial"/>
                <w:szCs w:val="18"/>
              </w:rPr>
            </w:pPr>
          </w:p>
        </w:tc>
      </w:tr>
      <w:tr w:rsidR="00375123" w:rsidRPr="00BD6F46" w14:paraId="2796260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ACE8BA6"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00D03241"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E249E03"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EADF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F57A22" w14:textId="77777777" w:rsidR="00375123" w:rsidRPr="00BD6F46" w:rsidRDefault="00375123" w:rsidP="00375123">
            <w:pPr>
              <w:pStyle w:val="TAL"/>
            </w:pPr>
            <w:r w:rsidRPr="00BD6F46">
              <w:t>This field holds the amount of granted volume</w:t>
            </w:r>
            <w:r w:rsidR="00C72A98" w:rsidRPr="00C72A98">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605B3F3E" w14:textId="77777777" w:rsidR="00375123" w:rsidRPr="00BD6F46" w:rsidRDefault="00375123" w:rsidP="00375123">
            <w:pPr>
              <w:pStyle w:val="TAL"/>
              <w:rPr>
                <w:rFonts w:cs="Arial"/>
                <w:szCs w:val="18"/>
              </w:rPr>
            </w:pPr>
          </w:p>
        </w:tc>
      </w:tr>
      <w:tr w:rsidR="00375123" w:rsidRPr="00BD6F46" w14:paraId="650FC0B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63CF790"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2BF22B2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46F2B5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DED28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3FF6D5"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2ED4F81" w14:textId="77777777" w:rsidR="00375123" w:rsidRPr="00BD6F46" w:rsidRDefault="00375123" w:rsidP="00375123">
            <w:pPr>
              <w:pStyle w:val="TAL"/>
              <w:rPr>
                <w:rFonts w:cs="Arial"/>
                <w:szCs w:val="18"/>
              </w:rPr>
            </w:pPr>
          </w:p>
        </w:tc>
      </w:tr>
    </w:tbl>
    <w:p w14:paraId="2861C0F8" w14:textId="77777777" w:rsidR="005A22E1" w:rsidRPr="00BD6F46" w:rsidRDefault="005A22E1" w:rsidP="005A22E1">
      <w:pPr>
        <w:rPr>
          <w:lang w:eastAsia="zh-CN"/>
        </w:rPr>
      </w:pPr>
    </w:p>
    <w:p w14:paraId="4934BE50" w14:textId="77777777" w:rsidR="005A22E1" w:rsidRPr="00BD6F46" w:rsidRDefault="00A333C5" w:rsidP="007F2678">
      <w:pPr>
        <w:pStyle w:val="Heading6"/>
        <w:rPr>
          <w:lang w:eastAsia="zh-CN"/>
        </w:rPr>
      </w:pPr>
      <w:bookmarkStart w:id="502" w:name="_Toc20227293"/>
      <w:bookmarkStart w:id="503" w:name="_Toc27749524"/>
      <w:bookmarkStart w:id="504" w:name="_Toc28709451"/>
      <w:bookmarkStart w:id="505" w:name="_Toc44671070"/>
      <w:bookmarkStart w:id="506" w:name="_Toc51918978"/>
      <w:bookmarkStart w:id="507" w:name="_Toc1781718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02"/>
      <w:bookmarkEnd w:id="503"/>
      <w:bookmarkEnd w:id="504"/>
      <w:bookmarkEnd w:id="505"/>
      <w:bookmarkEnd w:id="506"/>
      <w:bookmarkEnd w:id="507"/>
    </w:p>
    <w:p w14:paraId="0775E333"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96B52E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99D0B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E9481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E55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895434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430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A357C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64D8E2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5800B8"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2C207168"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73AB5F18"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106C2464"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FBCCFCB"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297C72D1" w14:textId="77777777" w:rsidR="005A22E1" w:rsidRPr="00BD6F46" w:rsidRDefault="005A22E1" w:rsidP="004C6D5A">
            <w:pPr>
              <w:pStyle w:val="TAL"/>
              <w:rPr>
                <w:rFonts w:cs="Arial"/>
                <w:szCs w:val="18"/>
              </w:rPr>
            </w:pPr>
          </w:p>
        </w:tc>
      </w:tr>
      <w:tr w:rsidR="005A22E1" w:rsidRPr="00BD6F46" w14:paraId="50BB647F"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8521F12"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517EA6EB"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2D653C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57A01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A4E302" w14:textId="77777777" w:rsidR="005A22E1" w:rsidRPr="00BD6F46" w:rsidRDefault="005A22E1" w:rsidP="004C6D5A">
            <w:pPr>
              <w:pStyle w:val="TAL"/>
              <w:rPr>
                <w:noProof/>
                <w:lang w:eastAsia="zh-CN"/>
              </w:rPr>
            </w:pPr>
            <w:r w:rsidRPr="00BD6F46">
              <w:rPr>
                <w:noProof/>
                <w:lang w:eastAsia="zh-CN"/>
              </w:rPr>
              <w:t>filter rules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67A56FB5" w14:textId="77777777" w:rsidR="005A22E1" w:rsidRPr="00BD6F46" w:rsidRDefault="005A22E1" w:rsidP="004C6D5A">
            <w:pPr>
              <w:pStyle w:val="TAL"/>
              <w:rPr>
                <w:rFonts w:cs="Arial"/>
                <w:szCs w:val="18"/>
              </w:rPr>
            </w:pPr>
          </w:p>
        </w:tc>
      </w:tr>
      <w:tr w:rsidR="005A22E1" w:rsidRPr="00BD6F46" w14:paraId="7278D85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0B2BA3"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795DB58"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B0C6B41"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7B5D8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BEDCE2" w14:textId="77777777" w:rsidR="005A22E1" w:rsidRPr="00BD6F46" w:rsidRDefault="005A22E1" w:rsidP="004C6D5A">
            <w:pPr>
              <w:pStyle w:val="TAL"/>
              <w:rPr>
                <w:noProof/>
                <w:lang w:eastAsia="zh-CN"/>
              </w:rPr>
            </w:pPr>
            <w:r w:rsidRPr="00BD6F46">
              <w:rPr>
                <w:noProof/>
                <w:lang w:eastAsia="zh-CN"/>
              </w:rPr>
              <w:t>the IP packet filters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62C745D" w14:textId="77777777" w:rsidR="005A22E1" w:rsidRPr="00BD6F46" w:rsidRDefault="005A22E1" w:rsidP="004C6D5A">
            <w:pPr>
              <w:pStyle w:val="TAL"/>
              <w:rPr>
                <w:rFonts w:cs="Arial"/>
                <w:szCs w:val="18"/>
              </w:rPr>
            </w:pPr>
          </w:p>
        </w:tc>
      </w:tr>
      <w:tr w:rsidR="005A22E1" w:rsidRPr="00BD6F46" w14:paraId="4A98BB4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108987"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1278C6B4"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3E6BA5E2"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2C7954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DB7D91A"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1110BFBF" w14:textId="77777777" w:rsidR="005A22E1" w:rsidRPr="00BD6F46" w:rsidRDefault="005A22E1" w:rsidP="004C6D5A">
            <w:pPr>
              <w:pStyle w:val="TAL"/>
              <w:rPr>
                <w:rFonts w:cs="Arial"/>
                <w:szCs w:val="18"/>
              </w:rPr>
            </w:pPr>
          </w:p>
        </w:tc>
      </w:tr>
    </w:tbl>
    <w:p w14:paraId="6054A7A5" w14:textId="77777777" w:rsidR="005A22E1" w:rsidRPr="00BD6F46" w:rsidRDefault="005A22E1" w:rsidP="005A22E1">
      <w:pPr>
        <w:rPr>
          <w:lang w:eastAsia="zh-CN"/>
        </w:rPr>
      </w:pPr>
    </w:p>
    <w:p w14:paraId="2AB04886" w14:textId="77777777" w:rsidR="005A22E1" w:rsidRPr="00BD6F46" w:rsidRDefault="00A333C5" w:rsidP="007F2678">
      <w:pPr>
        <w:pStyle w:val="Heading6"/>
        <w:rPr>
          <w:lang w:eastAsia="zh-CN"/>
        </w:rPr>
      </w:pPr>
      <w:bookmarkStart w:id="508" w:name="_Toc20227294"/>
      <w:bookmarkStart w:id="509" w:name="_Toc27749525"/>
      <w:bookmarkStart w:id="510" w:name="_Toc28709452"/>
      <w:bookmarkStart w:id="511" w:name="_Toc44671071"/>
      <w:bookmarkStart w:id="512" w:name="_Toc51918979"/>
      <w:bookmarkStart w:id="513" w:name="_Toc1781718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08"/>
      <w:bookmarkEnd w:id="509"/>
      <w:bookmarkEnd w:id="510"/>
      <w:bookmarkEnd w:id="511"/>
      <w:bookmarkEnd w:id="512"/>
      <w:bookmarkEnd w:id="513"/>
    </w:p>
    <w:p w14:paraId="47DAFF84"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68FB1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8945B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436FD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2765F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87EEE0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87D3DD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BADBD1"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3468F"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A99223"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515815AA"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B440981"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3C2D5F2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3A8F580"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73DEF328" w14:textId="77777777" w:rsidR="005A22E1" w:rsidRPr="00BD6F46" w:rsidRDefault="005A22E1" w:rsidP="004C6D5A">
            <w:pPr>
              <w:pStyle w:val="TAL"/>
              <w:rPr>
                <w:rFonts w:cs="Arial"/>
                <w:szCs w:val="18"/>
              </w:rPr>
            </w:pPr>
          </w:p>
        </w:tc>
      </w:tr>
      <w:tr w:rsidR="005A22E1" w:rsidRPr="00BD6F46" w14:paraId="102FD84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356ADB3"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F526605"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720BE49"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E30C2A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FA822C3"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104A5F1F" w14:textId="77777777" w:rsidR="005A22E1" w:rsidRPr="00BD6F46" w:rsidRDefault="005A22E1" w:rsidP="004C6D5A">
            <w:pPr>
              <w:pStyle w:val="TAL"/>
              <w:rPr>
                <w:rFonts w:cs="Arial"/>
                <w:szCs w:val="18"/>
              </w:rPr>
            </w:pPr>
          </w:p>
        </w:tc>
      </w:tr>
    </w:tbl>
    <w:p w14:paraId="16897949" w14:textId="77777777" w:rsidR="005A22E1" w:rsidRPr="00BD6F46" w:rsidRDefault="005A22E1" w:rsidP="005A22E1">
      <w:pPr>
        <w:rPr>
          <w:lang w:eastAsia="zh-CN"/>
        </w:rPr>
      </w:pPr>
    </w:p>
    <w:p w14:paraId="32FE964D" w14:textId="77777777" w:rsidR="005A22E1" w:rsidRPr="00BD6F46" w:rsidRDefault="00A333C5" w:rsidP="007F2678">
      <w:pPr>
        <w:pStyle w:val="Heading6"/>
        <w:rPr>
          <w:lang w:eastAsia="zh-CN"/>
        </w:rPr>
      </w:pPr>
      <w:bookmarkStart w:id="514" w:name="_Toc20227295"/>
      <w:bookmarkStart w:id="515" w:name="_Toc27749526"/>
      <w:bookmarkStart w:id="516" w:name="_Toc28709453"/>
      <w:bookmarkStart w:id="517" w:name="_Toc44671072"/>
      <w:bookmarkStart w:id="518" w:name="_Toc51918980"/>
      <w:bookmarkStart w:id="519" w:name="_Toc17817189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14"/>
      <w:bookmarkEnd w:id="515"/>
      <w:bookmarkEnd w:id="516"/>
      <w:bookmarkEnd w:id="517"/>
      <w:bookmarkEnd w:id="518"/>
      <w:bookmarkEnd w:id="519"/>
    </w:p>
    <w:p w14:paraId="6BD8C4F6"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4DDEE5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6090C0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41F295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82668B"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7A4BE3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21DDA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4241A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229D6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0DB336"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55A0E12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17EA7A6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665DB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270ED4"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00709577" w14:textId="77777777" w:rsidR="005A22E1" w:rsidRPr="00BD6F46" w:rsidRDefault="005A22E1" w:rsidP="004C6D5A">
            <w:pPr>
              <w:pStyle w:val="TAL"/>
              <w:rPr>
                <w:rFonts w:cs="Arial"/>
                <w:szCs w:val="18"/>
              </w:rPr>
            </w:pPr>
          </w:p>
        </w:tc>
      </w:tr>
      <w:tr w:rsidR="005A22E1" w:rsidRPr="00BD6F46" w14:paraId="56ED98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CFDEBA4"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5445A275"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0E763EF8"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5A691D"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C7F6024"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4D98206A"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60206C74" w14:textId="77777777" w:rsidR="005A22E1" w:rsidRPr="00BD6F46" w:rsidRDefault="005A22E1" w:rsidP="004C6D5A">
            <w:pPr>
              <w:pStyle w:val="TAL"/>
              <w:rPr>
                <w:rFonts w:cs="Arial"/>
                <w:szCs w:val="18"/>
              </w:rPr>
            </w:pPr>
          </w:p>
        </w:tc>
      </w:tr>
      <w:tr w:rsidR="005A22E1" w:rsidRPr="00BD6F46" w14:paraId="0EE6C6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F4B23E"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0D66ECF0"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9C62C4"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85E02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CF5280A"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340DC261" w14:textId="77777777" w:rsidR="005A22E1" w:rsidRPr="00BD6F46" w:rsidRDefault="005A22E1" w:rsidP="004C6D5A">
            <w:pPr>
              <w:pStyle w:val="TAL"/>
              <w:rPr>
                <w:rFonts w:cs="Arial"/>
                <w:szCs w:val="18"/>
              </w:rPr>
            </w:pPr>
          </w:p>
        </w:tc>
      </w:tr>
    </w:tbl>
    <w:p w14:paraId="46524141" w14:textId="77777777" w:rsidR="005A22E1" w:rsidRPr="00BD6F46" w:rsidRDefault="005A22E1" w:rsidP="005A22E1">
      <w:pPr>
        <w:rPr>
          <w:lang w:eastAsia="zh-CN"/>
        </w:rPr>
      </w:pPr>
    </w:p>
    <w:p w14:paraId="5C9E26D0" w14:textId="77777777" w:rsidR="00522057" w:rsidRPr="00BD6F46" w:rsidRDefault="00522057" w:rsidP="00522057">
      <w:pPr>
        <w:pStyle w:val="Heading6"/>
        <w:rPr>
          <w:lang w:eastAsia="zh-CN"/>
        </w:rPr>
      </w:pPr>
      <w:bookmarkStart w:id="520" w:name="_Toc20227296"/>
      <w:bookmarkStart w:id="521" w:name="_Toc27749527"/>
      <w:bookmarkStart w:id="522" w:name="_Toc28709454"/>
      <w:bookmarkStart w:id="523" w:name="_Toc44671073"/>
      <w:bookmarkStart w:id="524" w:name="_Toc51918981"/>
      <w:bookmarkStart w:id="525" w:name="_Toc1781718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20"/>
      <w:r w:rsidR="00E42D6B">
        <w:rPr>
          <w:lang w:eastAsia="zh-CN"/>
        </w:rPr>
        <w:t>Void</w:t>
      </w:r>
      <w:bookmarkEnd w:id="521"/>
      <w:bookmarkEnd w:id="522"/>
      <w:bookmarkEnd w:id="523"/>
      <w:bookmarkEnd w:id="524"/>
      <w:bookmarkEnd w:id="525"/>
    </w:p>
    <w:p w14:paraId="3A43EF5A" w14:textId="77777777" w:rsidR="00522057" w:rsidRDefault="00522057" w:rsidP="005A22E1">
      <w:pPr>
        <w:rPr>
          <w:lang w:eastAsia="zh-CN"/>
        </w:rPr>
      </w:pPr>
    </w:p>
    <w:p w14:paraId="5B4217DA" w14:textId="77777777" w:rsidR="00FC1626" w:rsidRDefault="00FC1626" w:rsidP="00FC1626">
      <w:pPr>
        <w:pStyle w:val="Heading6"/>
        <w:rPr>
          <w:lang w:eastAsia="zh-CN"/>
        </w:rPr>
      </w:pPr>
      <w:bookmarkStart w:id="526" w:name="_Toc27749528"/>
      <w:bookmarkStart w:id="527" w:name="_Toc28709455"/>
      <w:bookmarkStart w:id="528" w:name="_Toc44671074"/>
      <w:bookmarkStart w:id="529" w:name="_Toc51918982"/>
      <w:bookmarkStart w:id="530" w:name="_Toc178171894"/>
      <w:r>
        <w:rPr>
          <w:lang w:eastAsia="zh-CN"/>
        </w:rPr>
        <w:t>6.1.6.2.1.16</w:t>
      </w:r>
      <w:r>
        <w:rPr>
          <w:lang w:eastAsia="zh-CN"/>
        </w:rPr>
        <w:tab/>
        <w:t>Type ChargingNotifyResponse</w:t>
      </w:r>
      <w:bookmarkEnd w:id="526"/>
      <w:bookmarkEnd w:id="527"/>
      <w:bookmarkEnd w:id="528"/>
      <w:bookmarkEnd w:id="529"/>
      <w:bookmarkEnd w:id="530"/>
    </w:p>
    <w:p w14:paraId="1199DCF7"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29425D6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BEB03E"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7C236C"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167CB76"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F556F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017221F"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284BC8E" w14:textId="77777777" w:rsidR="00FC1626" w:rsidRDefault="00FC1626" w:rsidP="008A3088">
            <w:pPr>
              <w:pStyle w:val="TAH"/>
              <w:rPr>
                <w:rFonts w:cs="Arial"/>
                <w:szCs w:val="18"/>
              </w:rPr>
            </w:pPr>
            <w:r>
              <w:rPr>
                <w:rFonts w:cs="Arial"/>
                <w:szCs w:val="18"/>
              </w:rPr>
              <w:t>Applicability</w:t>
            </w:r>
          </w:p>
        </w:tc>
      </w:tr>
      <w:tr w:rsidR="00FC1626" w14:paraId="2F2E142C"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2059BF1"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5C3C6BDA"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15027B6A"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B455698"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17CAD4"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01CCF70B" w14:textId="77777777" w:rsidR="00FC1626" w:rsidRDefault="00FC1626" w:rsidP="008A3088">
            <w:pPr>
              <w:pStyle w:val="TAL"/>
              <w:rPr>
                <w:rFonts w:cs="Arial"/>
                <w:szCs w:val="18"/>
              </w:rPr>
            </w:pPr>
          </w:p>
        </w:tc>
      </w:tr>
    </w:tbl>
    <w:p w14:paraId="15C8B827" w14:textId="77777777" w:rsidR="00FC1626" w:rsidRPr="00BD6F46" w:rsidRDefault="00FC1626" w:rsidP="005A22E1">
      <w:pPr>
        <w:rPr>
          <w:lang w:eastAsia="zh-CN"/>
        </w:rPr>
      </w:pPr>
    </w:p>
    <w:p w14:paraId="504D6451" w14:textId="77777777" w:rsidR="005A22E1" w:rsidRPr="00BD6F46" w:rsidRDefault="0067570E" w:rsidP="007F2678">
      <w:pPr>
        <w:pStyle w:val="Heading5"/>
        <w:rPr>
          <w:lang w:eastAsia="zh-CN"/>
        </w:rPr>
      </w:pPr>
      <w:bookmarkStart w:id="531" w:name="_Toc20227297"/>
      <w:bookmarkStart w:id="532" w:name="_Toc27749529"/>
      <w:bookmarkStart w:id="533" w:name="_Toc28709456"/>
      <w:bookmarkStart w:id="534" w:name="_Toc44671075"/>
      <w:bookmarkStart w:id="535" w:name="_Toc51918983"/>
      <w:bookmarkStart w:id="536" w:name="_Toc1781718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31"/>
      <w:bookmarkEnd w:id="532"/>
      <w:bookmarkEnd w:id="533"/>
      <w:bookmarkEnd w:id="534"/>
      <w:bookmarkEnd w:id="535"/>
      <w:bookmarkEnd w:id="536"/>
    </w:p>
    <w:p w14:paraId="440E6173" w14:textId="77777777" w:rsidR="005A22E1" w:rsidRPr="00BD6F46" w:rsidRDefault="00FF0A50" w:rsidP="007F2678">
      <w:pPr>
        <w:pStyle w:val="Heading6"/>
        <w:rPr>
          <w:lang w:eastAsia="zh-CN"/>
        </w:rPr>
      </w:pPr>
      <w:bookmarkStart w:id="537" w:name="_Toc20227298"/>
      <w:bookmarkStart w:id="538" w:name="_Toc27749530"/>
      <w:bookmarkStart w:id="539" w:name="_Toc28709457"/>
      <w:bookmarkStart w:id="540" w:name="_Toc44671076"/>
      <w:bookmarkStart w:id="541" w:name="_Toc51918984"/>
      <w:bookmarkStart w:id="542" w:name="_Toc1781718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37"/>
      <w:bookmarkEnd w:id="538"/>
      <w:bookmarkEnd w:id="539"/>
      <w:bookmarkEnd w:id="540"/>
      <w:bookmarkEnd w:id="541"/>
      <w:bookmarkEnd w:id="542"/>
    </w:p>
    <w:p w14:paraId="76BD5370"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5836E7A6"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AD1A9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619DC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4EF9AC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11FEA3"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2A974"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B92B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09676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44834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68F1F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0D17E083"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680CA926"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8C2136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86F7F9B"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87F3CB1" w14:textId="77777777" w:rsidR="005A22E1" w:rsidRPr="00BD6F46" w:rsidRDefault="005A22E1" w:rsidP="004C6D5A">
            <w:pPr>
              <w:pStyle w:val="TAL"/>
              <w:rPr>
                <w:rFonts w:cs="Arial"/>
                <w:szCs w:val="18"/>
              </w:rPr>
            </w:pPr>
          </w:p>
        </w:tc>
      </w:tr>
      <w:tr w:rsidR="00427800" w:rsidRPr="00BD6F46" w14:paraId="177652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22839E"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202E59"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719EE02D"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70B0200"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C58AA50"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8ACA0D" w14:textId="77777777" w:rsidR="00427800" w:rsidRPr="00BD6F46" w:rsidRDefault="00427800" w:rsidP="00427800">
            <w:pPr>
              <w:pStyle w:val="TAL"/>
              <w:rPr>
                <w:rFonts w:cs="Arial"/>
                <w:szCs w:val="18"/>
              </w:rPr>
            </w:pPr>
          </w:p>
        </w:tc>
      </w:tr>
    </w:tbl>
    <w:p w14:paraId="31545D77" w14:textId="77777777" w:rsidR="005A22E1" w:rsidRPr="00BD6F46" w:rsidRDefault="005A22E1" w:rsidP="005A22E1">
      <w:pPr>
        <w:rPr>
          <w:lang w:eastAsia="zh-CN"/>
        </w:rPr>
      </w:pPr>
    </w:p>
    <w:p w14:paraId="0C927EE4" w14:textId="77777777" w:rsidR="005A22E1" w:rsidRPr="00BD6F46" w:rsidRDefault="00FF0A50" w:rsidP="007F2678">
      <w:pPr>
        <w:pStyle w:val="Heading6"/>
        <w:rPr>
          <w:lang w:eastAsia="zh-CN"/>
        </w:rPr>
      </w:pPr>
      <w:bookmarkStart w:id="543" w:name="_Toc20227299"/>
      <w:bookmarkStart w:id="544" w:name="_Toc27749531"/>
      <w:bookmarkStart w:id="545" w:name="_Toc28709458"/>
      <w:bookmarkStart w:id="546" w:name="_Toc44671077"/>
      <w:bookmarkStart w:id="547" w:name="_Toc51918985"/>
      <w:bookmarkStart w:id="548" w:name="_Toc1781718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43"/>
      <w:bookmarkEnd w:id="544"/>
      <w:bookmarkEnd w:id="545"/>
      <w:bookmarkEnd w:id="546"/>
      <w:bookmarkEnd w:id="547"/>
      <w:bookmarkEnd w:id="548"/>
    </w:p>
    <w:p w14:paraId="6B1AB071"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79EFC10E"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6BE942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CE26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A4220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AFE19"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B2F9D2"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026C72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B20EA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14FF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B3E73E"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06BB27A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4EC8AA1"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F2A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581C01"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B372862" w14:textId="77777777" w:rsidR="005A22E1" w:rsidRPr="00BD6F46" w:rsidRDefault="005A22E1" w:rsidP="004C6D5A">
            <w:pPr>
              <w:pStyle w:val="TAL"/>
              <w:rPr>
                <w:rFonts w:cs="Arial"/>
                <w:szCs w:val="18"/>
              </w:rPr>
            </w:pPr>
          </w:p>
        </w:tc>
      </w:tr>
      <w:tr w:rsidR="00427800" w:rsidRPr="00BD6F46" w14:paraId="6F3C80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8D8D46"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F71BE47"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99D696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6E19CC9"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848BB55"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947B6CC" w14:textId="77777777" w:rsidR="00427800" w:rsidRPr="00BD6F46" w:rsidRDefault="00427800" w:rsidP="00427800">
            <w:pPr>
              <w:pStyle w:val="TAL"/>
              <w:rPr>
                <w:rFonts w:cs="Arial"/>
                <w:szCs w:val="18"/>
                <w:lang w:eastAsia="zh-CN"/>
              </w:rPr>
            </w:pPr>
          </w:p>
        </w:tc>
      </w:tr>
    </w:tbl>
    <w:p w14:paraId="7F2C1077" w14:textId="77777777" w:rsidR="005A22E1" w:rsidRPr="00BD6F46" w:rsidRDefault="005A22E1" w:rsidP="005A22E1">
      <w:pPr>
        <w:rPr>
          <w:lang w:eastAsia="zh-CN"/>
        </w:rPr>
      </w:pPr>
    </w:p>
    <w:p w14:paraId="5880A0F0" w14:textId="77777777" w:rsidR="005A22E1" w:rsidRPr="00BD6F46" w:rsidRDefault="00FF0A50" w:rsidP="007F2678">
      <w:pPr>
        <w:pStyle w:val="Heading6"/>
        <w:rPr>
          <w:lang w:eastAsia="zh-CN"/>
        </w:rPr>
      </w:pPr>
      <w:bookmarkStart w:id="549" w:name="_Toc20227300"/>
      <w:bookmarkStart w:id="550" w:name="_Toc27749532"/>
      <w:bookmarkStart w:id="551" w:name="_Toc28709459"/>
      <w:bookmarkStart w:id="552" w:name="_Toc44671078"/>
      <w:bookmarkStart w:id="553" w:name="_Toc51918986"/>
      <w:bookmarkStart w:id="554" w:name="_Toc17817189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49"/>
      <w:bookmarkEnd w:id="550"/>
      <w:bookmarkEnd w:id="551"/>
      <w:bookmarkEnd w:id="552"/>
      <w:bookmarkEnd w:id="553"/>
      <w:bookmarkEnd w:id="554"/>
    </w:p>
    <w:p w14:paraId="59AAECD4"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0D4C727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3A93D0EE"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CFCC7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E4DD6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0DC9BF"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0199BA"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73396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C6F080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673B0FB"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53C312E0"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7DB80219"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17357A6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9A5D56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9F8A04A"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22A2901" w14:textId="77777777" w:rsidR="005A22E1" w:rsidRPr="00BD6F46" w:rsidRDefault="005A22E1" w:rsidP="004C6D5A">
            <w:pPr>
              <w:pStyle w:val="TAL"/>
              <w:rPr>
                <w:rFonts w:cs="Arial"/>
                <w:szCs w:val="18"/>
                <w:lang w:eastAsia="zh-CN"/>
              </w:rPr>
            </w:pPr>
          </w:p>
        </w:tc>
      </w:tr>
      <w:tr w:rsidR="001F6880" w:rsidRPr="00BD6F46" w14:paraId="2821738C"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F5947B5"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5F20AFE9"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04097097"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7930F66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6695A9A"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2C5C4F2" w14:textId="77777777" w:rsidR="001F6880" w:rsidRPr="00BD6F46" w:rsidRDefault="001F6880" w:rsidP="00CA1DC2">
            <w:pPr>
              <w:pStyle w:val="TAL"/>
              <w:rPr>
                <w:rFonts w:cs="Arial"/>
                <w:szCs w:val="18"/>
                <w:lang w:eastAsia="zh-CN"/>
              </w:rPr>
            </w:pPr>
          </w:p>
        </w:tc>
      </w:tr>
    </w:tbl>
    <w:p w14:paraId="265A909C" w14:textId="77777777" w:rsidR="005A22E1" w:rsidRPr="00BD6F46" w:rsidRDefault="005A22E1" w:rsidP="005A22E1">
      <w:pPr>
        <w:rPr>
          <w:lang w:eastAsia="zh-CN"/>
        </w:rPr>
      </w:pPr>
    </w:p>
    <w:p w14:paraId="7B6A86D6" w14:textId="77777777" w:rsidR="005A22E1" w:rsidRPr="00BD6F46" w:rsidRDefault="00FF0A50" w:rsidP="007F2678">
      <w:pPr>
        <w:pStyle w:val="Heading6"/>
        <w:rPr>
          <w:lang w:eastAsia="zh-CN"/>
        </w:rPr>
      </w:pPr>
      <w:bookmarkStart w:id="555" w:name="_Toc20227301"/>
      <w:bookmarkStart w:id="556" w:name="_Toc27749533"/>
      <w:bookmarkStart w:id="557" w:name="_Toc28709460"/>
      <w:bookmarkStart w:id="558" w:name="_Toc44671079"/>
      <w:bookmarkStart w:id="559" w:name="_Toc51918987"/>
      <w:bookmarkStart w:id="560" w:name="_Toc1781718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55"/>
      <w:bookmarkEnd w:id="556"/>
      <w:bookmarkEnd w:id="557"/>
      <w:bookmarkEnd w:id="558"/>
      <w:bookmarkEnd w:id="559"/>
      <w:bookmarkEnd w:id="560"/>
    </w:p>
    <w:p w14:paraId="40C3BB9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3000C02A"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086B2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D8CE18"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67497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79E6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B7C0ED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0E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6C50CBE"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11D799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6DABBC"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7C6200CB"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56C5601C"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6D04EF75"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633ACF"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06D41934" w14:textId="77777777" w:rsidR="005A22E1" w:rsidRPr="00BD6F46" w:rsidRDefault="005A22E1" w:rsidP="004C6D5A">
            <w:pPr>
              <w:pStyle w:val="TAL"/>
              <w:rPr>
                <w:lang w:bidi="ar-IQ"/>
              </w:rPr>
            </w:pPr>
          </w:p>
        </w:tc>
      </w:tr>
    </w:tbl>
    <w:p w14:paraId="1717C4FF" w14:textId="77777777" w:rsidR="005A22E1" w:rsidRPr="00BD6F46" w:rsidRDefault="005A22E1" w:rsidP="005A22E1">
      <w:pPr>
        <w:rPr>
          <w:lang w:eastAsia="zh-CN"/>
        </w:rPr>
      </w:pPr>
    </w:p>
    <w:p w14:paraId="05ED175F" w14:textId="77777777" w:rsidR="005A22E1" w:rsidRPr="00BD6F46" w:rsidRDefault="00FF0A50" w:rsidP="007F2678">
      <w:pPr>
        <w:pStyle w:val="Heading6"/>
        <w:rPr>
          <w:lang w:eastAsia="zh-CN"/>
        </w:rPr>
      </w:pPr>
      <w:bookmarkStart w:id="561" w:name="_Toc20227302"/>
      <w:bookmarkStart w:id="562" w:name="_Toc27749534"/>
      <w:bookmarkStart w:id="563" w:name="_Toc28709461"/>
      <w:bookmarkStart w:id="564" w:name="_Toc44671080"/>
      <w:bookmarkStart w:id="565" w:name="_Toc51918988"/>
      <w:bookmarkStart w:id="566" w:name="_Toc1781719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61"/>
      <w:bookmarkEnd w:id="562"/>
      <w:bookmarkEnd w:id="563"/>
      <w:bookmarkEnd w:id="564"/>
      <w:bookmarkEnd w:id="565"/>
      <w:bookmarkEnd w:id="566"/>
    </w:p>
    <w:p w14:paraId="73A65BD8"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501E607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2951E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86847F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9EB80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07062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7844B6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94CA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65A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80E0B9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DB48E2C"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12BF33A9"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C2D8FA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D729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518157"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BDBBDD3" w14:textId="77777777" w:rsidR="005A22E1" w:rsidRPr="00BD6F46" w:rsidRDefault="005A22E1" w:rsidP="004C6D5A">
            <w:pPr>
              <w:pStyle w:val="TAL"/>
              <w:rPr>
                <w:rFonts w:cs="Arial"/>
                <w:szCs w:val="18"/>
              </w:rPr>
            </w:pPr>
          </w:p>
        </w:tc>
      </w:tr>
    </w:tbl>
    <w:p w14:paraId="2DE05636" w14:textId="77777777" w:rsidR="005A22E1" w:rsidRPr="00BD6F46" w:rsidRDefault="005A22E1" w:rsidP="005A22E1">
      <w:pPr>
        <w:rPr>
          <w:lang w:eastAsia="zh-CN"/>
        </w:rPr>
      </w:pPr>
    </w:p>
    <w:p w14:paraId="125816BC" w14:textId="77777777" w:rsidR="005A22E1" w:rsidRPr="00BD6F46" w:rsidRDefault="00FF0A50" w:rsidP="007F2678">
      <w:pPr>
        <w:pStyle w:val="Heading6"/>
        <w:rPr>
          <w:lang w:eastAsia="zh-CN"/>
        </w:rPr>
      </w:pPr>
      <w:bookmarkStart w:id="567" w:name="_Toc20227303"/>
      <w:bookmarkStart w:id="568" w:name="_Toc27749535"/>
      <w:bookmarkStart w:id="569" w:name="_Toc28709462"/>
      <w:bookmarkStart w:id="570" w:name="_Toc44671081"/>
      <w:bookmarkStart w:id="571" w:name="_Toc51918989"/>
      <w:bookmarkStart w:id="572" w:name="_Toc17817190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67"/>
      <w:bookmarkEnd w:id="568"/>
      <w:bookmarkEnd w:id="569"/>
      <w:bookmarkEnd w:id="570"/>
      <w:bookmarkEnd w:id="571"/>
      <w:bookmarkEnd w:id="572"/>
    </w:p>
    <w:p w14:paraId="586CD7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C46B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A1B0D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092DF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35807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E8D914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0AE79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62AE4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E8784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6D3B49"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288857B5"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11997BB8"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82C07D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351C84"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7C93DF3F" w14:textId="77777777" w:rsidR="005A22E1" w:rsidRPr="00BD6F46" w:rsidRDefault="005A22E1" w:rsidP="004C6D5A">
            <w:pPr>
              <w:pStyle w:val="TAL"/>
              <w:rPr>
                <w:rFonts w:cs="Arial"/>
                <w:szCs w:val="18"/>
              </w:rPr>
            </w:pPr>
          </w:p>
        </w:tc>
      </w:tr>
      <w:tr w:rsidR="00BF47DF" w:rsidRPr="00BD6F46" w14:paraId="44D7602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45B60DD"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609FB7AE"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6A566D4B"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10ABC358"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71CC6E"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30BC5A0D" w14:textId="77777777" w:rsidR="00BF47DF" w:rsidRPr="00BD6F46" w:rsidRDefault="00BF47DF" w:rsidP="00BF47DF">
            <w:pPr>
              <w:pStyle w:val="TAL"/>
              <w:rPr>
                <w:rFonts w:cs="Arial"/>
                <w:szCs w:val="18"/>
              </w:rPr>
            </w:pPr>
          </w:p>
        </w:tc>
      </w:tr>
      <w:tr w:rsidR="0032674A" w:rsidRPr="00BD6F46" w14:paraId="4CCFC0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90207E"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553B4C53"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5EEC0217"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F190273"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7FC44E"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499AA599" w14:textId="77777777" w:rsidR="0032674A" w:rsidRPr="00BD6F46" w:rsidRDefault="0032674A" w:rsidP="0032674A">
            <w:pPr>
              <w:pStyle w:val="TAL"/>
              <w:rPr>
                <w:rFonts w:cs="Arial"/>
                <w:szCs w:val="18"/>
              </w:rPr>
            </w:pPr>
          </w:p>
        </w:tc>
      </w:tr>
      <w:tr w:rsidR="005A22E1" w:rsidRPr="00BD6F46" w14:paraId="60A8EC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9166B11"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4C1657F9" w14:textId="77777777" w:rsidR="005A22E1" w:rsidRPr="00BD6F46" w:rsidRDefault="005A22E1" w:rsidP="004C6D5A">
            <w:pPr>
              <w:pStyle w:val="TAL"/>
              <w:rPr>
                <w:lang w:eastAsia="zh-CN"/>
              </w:rPr>
            </w:pPr>
            <w:r w:rsidRPr="00BD6F46">
              <w:t>UserLocation</w:t>
            </w:r>
          </w:p>
          <w:p w14:paraId="1039BB69"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1D7575B"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3EF7FB"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BC1B52"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2270E90A" w14:textId="77777777" w:rsidR="005A22E1" w:rsidRPr="00BD6F46" w:rsidRDefault="005A22E1" w:rsidP="004C6D5A">
            <w:pPr>
              <w:pStyle w:val="TAL"/>
              <w:rPr>
                <w:rFonts w:cs="Arial"/>
                <w:szCs w:val="18"/>
                <w:lang w:eastAsia="zh-CN"/>
              </w:rPr>
            </w:pPr>
          </w:p>
        </w:tc>
      </w:tr>
      <w:tr w:rsidR="005E171C" w:rsidRPr="00BD6F46" w14:paraId="601928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DF847"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207AA6CB" w14:textId="77777777" w:rsidR="005E171C" w:rsidRPr="00BD6F46" w:rsidRDefault="005E171C" w:rsidP="00EB3F24">
            <w:pPr>
              <w:pStyle w:val="TAL"/>
              <w:rPr>
                <w:lang w:eastAsia="zh-CN"/>
              </w:rPr>
            </w:pPr>
            <w:r w:rsidRPr="00BD6F46">
              <w:t>UserLocation</w:t>
            </w:r>
          </w:p>
          <w:p w14:paraId="1C5D7BE9"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9675C08"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427633"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BD4D75"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E514D8F" w14:textId="77777777" w:rsidR="005E171C" w:rsidRPr="00BD6F46" w:rsidRDefault="005E171C" w:rsidP="00EB3F24">
            <w:pPr>
              <w:pStyle w:val="TAL"/>
              <w:rPr>
                <w:rFonts w:cs="Arial"/>
                <w:szCs w:val="18"/>
                <w:lang w:eastAsia="zh-CN"/>
              </w:rPr>
            </w:pPr>
            <w:r>
              <w:rPr>
                <w:rFonts w:cs="Arial"/>
                <w:szCs w:val="18"/>
                <w:lang w:eastAsia="zh-CN"/>
              </w:rPr>
              <w:t>ATSSS</w:t>
            </w:r>
          </w:p>
        </w:tc>
      </w:tr>
      <w:tr w:rsidR="008C6E80" w:rsidRPr="00BD6F46" w14:paraId="7B1A4BF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0312116" w14:textId="77777777" w:rsidR="008C6E80" w:rsidRPr="00C5750B" w:rsidRDefault="008C6E80" w:rsidP="008C6E80">
            <w:pPr>
              <w:pStyle w:val="TAL"/>
            </w:pPr>
            <w:r>
              <w:rPr>
                <w:noProof/>
                <w:szCs w:val="18"/>
              </w:rPr>
              <w:t>n</w:t>
            </w:r>
            <w:r w:rsidRPr="0073594F">
              <w:rPr>
                <w:noProof/>
                <w:szCs w:val="18"/>
              </w:rPr>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7CF1F03" w14:textId="77777777" w:rsidR="008C6E80" w:rsidRPr="00BD6F46" w:rsidRDefault="008C6E80" w:rsidP="008C6E80">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FE57DA6" w14:textId="77777777" w:rsidR="008C6E80" w:rsidRPr="00BD6F46" w:rsidRDefault="008C6E80" w:rsidP="008C6E80">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2120EB0" w14:textId="77777777" w:rsidR="008C6E80" w:rsidRPr="00BD6F46" w:rsidRDefault="008C6E80" w:rsidP="008C6E80">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CA576B" w14:textId="77777777" w:rsidR="008C6E80" w:rsidRPr="00BD6F46" w:rsidRDefault="008C6E80" w:rsidP="008C6E80">
            <w:pPr>
              <w:pStyle w:val="TAL"/>
              <w:rPr>
                <w:noProof/>
                <w:szCs w:val="18"/>
              </w:rPr>
            </w:pPr>
            <w:r w:rsidRPr="00C30627">
              <w:rPr>
                <w:noProof/>
                <w:szCs w:val="18"/>
              </w:rPr>
              <w:t>represents the UTC time provided by the non-3GPP access, and is related to the userLocationTime. This filed is only present if the non-3GPP access provides a time.</w:t>
            </w:r>
            <w:r w:rsidRPr="00C30627" w:rsidDel="00C30627">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728889C5" w14:textId="77777777" w:rsidR="008C6E80" w:rsidRDefault="008C6E80" w:rsidP="008C6E80">
            <w:pPr>
              <w:pStyle w:val="TAL"/>
              <w:rPr>
                <w:rFonts w:cs="Arial"/>
                <w:szCs w:val="18"/>
                <w:lang w:eastAsia="zh-CN"/>
              </w:rPr>
            </w:pPr>
          </w:p>
        </w:tc>
      </w:tr>
      <w:tr w:rsidR="008C6E80" w:rsidRPr="00BD6F46" w14:paraId="3B5B7AE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AE1373F" w14:textId="77777777" w:rsidR="008C6E80" w:rsidRPr="00C5750B" w:rsidRDefault="008C6E80" w:rsidP="008C6E80">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6D1130BE" w14:textId="77777777" w:rsidR="008C6E80" w:rsidRPr="00BD6F46" w:rsidRDefault="008C6E80" w:rsidP="008C6E80">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787E674" w14:textId="77777777" w:rsidR="008C6E80" w:rsidRPr="00BD6F46" w:rsidRDefault="008C6E80" w:rsidP="008C6E80">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A0CCAD" w14:textId="77777777" w:rsidR="008C6E80" w:rsidRPr="00BD6F46" w:rsidRDefault="008C6E80" w:rsidP="008C6E80">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D8EF34" w14:textId="77777777" w:rsidR="008C6E80" w:rsidRPr="007225DA" w:rsidRDefault="008C6E80" w:rsidP="008C6E80">
            <w:pPr>
              <w:pStyle w:val="TAL"/>
              <w:rPr>
                <w:noProof/>
                <w:szCs w:val="18"/>
              </w:rPr>
            </w:pPr>
            <w:r w:rsidRPr="007225DA">
              <w:rPr>
                <w:noProof/>
                <w:szCs w:val="18"/>
              </w:rPr>
              <w:t>represents the UTC time provided by the non-3GPP access, and is related mAPDUNon3GPPUserLocationInfo.</w:t>
            </w:r>
          </w:p>
          <w:p w14:paraId="3F5D5603" w14:textId="77777777" w:rsidR="008C6E80" w:rsidRPr="00BD6F46" w:rsidRDefault="008C6E80" w:rsidP="008C6E80">
            <w:pPr>
              <w:pStyle w:val="TAL"/>
              <w:rPr>
                <w:noProof/>
                <w:szCs w:val="18"/>
              </w:rPr>
            </w:pPr>
            <w:r w:rsidRPr="007225DA">
              <w:rPr>
                <w:noProof/>
                <w:szCs w:val="18"/>
              </w:rPr>
              <w:t>This filed is only present if the non-3GPP access for the MA PDU session provides a time.</w:t>
            </w:r>
          </w:p>
        </w:tc>
        <w:tc>
          <w:tcPr>
            <w:tcW w:w="1843" w:type="dxa"/>
            <w:tcBorders>
              <w:top w:val="single" w:sz="4" w:space="0" w:color="auto"/>
              <w:left w:val="single" w:sz="4" w:space="0" w:color="auto"/>
              <w:bottom w:val="single" w:sz="4" w:space="0" w:color="auto"/>
              <w:right w:val="single" w:sz="4" w:space="0" w:color="auto"/>
            </w:tcBorders>
          </w:tcPr>
          <w:p w14:paraId="7AB98CCC" w14:textId="77777777" w:rsidR="008C6E80" w:rsidRDefault="008C6E80" w:rsidP="008C6E80">
            <w:pPr>
              <w:pStyle w:val="TAL"/>
              <w:rPr>
                <w:rFonts w:cs="Arial"/>
                <w:szCs w:val="18"/>
                <w:lang w:eastAsia="zh-CN"/>
              </w:rPr>
            </w:pPr>
            <w:r>
              <w:rPr>
                <w:rFonts w:cs="Arial"/>
                <w:szCs w:val="18"/>
                <w:lang w:eastAsia="zh-CN"/>
              </w:rPr>
              <w:t>ATSSS</w:t>
            </w:r>
          </w:p>
        </w:tc>
      </w:tr>
      <w:tr w:rsidR="005A22E1" w:rsidRPr="00BD6F46" w14:paraId="0BE7AF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86AF15"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CF79731"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16FEF1F"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353435"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A2094B8"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5EF62AE9"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24D92535" w14:textId="77777777" w:rsidR="00B70B4D" w:rsidRDefault="00B70B4D" w:rsidP="00B70B4D">
            <w:pPr>
              <w:pStyle w:val="TAL"/>
              <w:rPr>
                <w:lang w:eastAsia="zh-CN"/>
              </w:rPr>
            </w:pPr>
          </w:p>
          <w:p w14:paraId="39751FB2"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5D4DC767" w14:textId="77777777" w:rsidR="005A22E1" w:rsidRPr="00BD6F46" w:rsidRDefault="005A22E1" w:rsidP="004C6D5A">
            <w:pPr>
              <w:pStyle w:val="TAL"/>
              <w:rPr>
                <w:rFonts w:cs="Arial"/>
                <w:szCs w:val="18"/>
                <w:lang w:eastAsia="zh-CN"/>
              </w:rPr>
            </w:pPr>
          </w:p>
        </w:tc>
      </w:tr>
      <w:tr w:rsidR="005A22E1" w:rsidRPr="00BD6F46" w14:paraId="40AB34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376B38"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3192D71"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7F129AE"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9D8EC0D"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E48186"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6499A24" w14:textId="77777777" w:rsidR="005A22E1" w:rsidRPr="00BD6F46" w:rsidRDefault="005A22E1" w:rsidP="004C6D5A">
            <w:pPr>
              <w:pStyle w:val="TAL"/>
              <w:rPr>
                <w:rFonts w:cs="Arial"/>
                <w:szCs w:val="18"/>
                <w:lang w:eastAsia="zh-CN"/>
              </w:rPr>
            </w:pPr>
          </w:p>
        </w:tc>
      </w:tr>
      <w:tr w:rsidR="005A22E1" w:rsidRPr="00BD6F46" w14:paraId="47D5F61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2FF0A5C"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0D3D1FE0"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7CFC8D8B"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CF1507"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66B517"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6D3DFD75"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7E3163FE" w14:textId="77777777" w:rsidR="005A22E1" w:rsidRPr="00BD6F46" w:rsidRDefault="005A22E1" w:rsidP="004C6D5A">
            <w:pPr>
              <w:pStyle w:val="TAL"/>
              <w:rPr>
                <w:rFonts w:cs="Arial"/>
                <w:szCs w:val="18"/>
                <w:lang w:eastAsia="zh-CN"/>
              </w:rPr>
            </w:pPr>
          </w:p>
        </w:tc>
      </w:tr>
      <w:tr w:rsidR="005A22E1" w:rsidRPr="00BD6F46" w14:paraId="4F0395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4EC311"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469E66E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5DE6BFB"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161A4"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616B81CE" w14:textId="77777777" w:rsidR="005A22E1" w:rsidRPr="00BD6F46" w:rsidRDefault="005A22E1" w:rsidP="004C6D5A">
            <w:pPr>
              <w:pStyle w:val="TAL"/>
              <w:rPr>
                <w:noProof/>
                <w:szCs w:val="18"/>
              </w:rPr>
            </w:pPr>
            <w:r w:rsidRPr="00BD6F46">
              <w:rPr>
                <w:noProof/>
                <w:szCs w:val="18"/>
              </w:rPr>
              <w:t>threshold for the time period resource idle</w:t>
            </w:r>
          </w:p>
          <w:p w14:paraId="745FA2A3" w14:textId="77777777" w:rsidR="005A22E1" w:rsidRPr="00BD6F46" w:rsidRDefault="005A22E1" w:rsidP="004C6D5A">
            <w:pPr>
              <w:pStyle w:val="TAL"/>
              <w:rPr>
                <w:lang w:bidi="ar-IQ"/>
              </w:rPr>
            </w:pPr>
            <w:r w:rsidRPr="00BD6F46">
              <w:lastRenderedPageBreak/>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13EF349D"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5AC22601"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6538CC54" w14:textId="77777777" w:rsidR="005A22E1" w:rsidRPr="00BD6F46" w:rsidRDefault="005A22E1" w:rsidP="004C6D5A">
            <w:pPr>
              <w:pStyle w:val="TAL"/>
              <w:rPr>
                <w:rFonts w:cs="Arial"/>
                <w:szCs w:val="18"/>
                <w:lang w:eastAsia="zh-CN"/>
              </w:rPr>
            </w:pPr>
          </w:p>
        </w:tc>
      </w:tr>
      <w:tr w:rsidR="00357576" w:rsidRPr="00BD6F46" w14:paraId="1FC1E22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796806F"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43CA0D8C"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39768AE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C827D"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1E6A776"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48B34098" w14:textId="77777777" w:rsidR="00357576" w:rsidRPr="00BD6F46" w:rsidDel="001F1D85" w:rsidRDefault="00357576" w:rsidP="00357576">
            <w:pPr>
              <w:pStyle w:val="TAL"/>
              <w:rPr>
                <w:rFonts w:cs="Arial"/>
                <w:szCs w:val="18"/>
                <w:lang w:eastAsia="zh-CN"/>
              </w:rPr>
            </w:pPr>
          </w:p>
        </w:tc>
      </w:tr>
    </w:tbl>
    <w:p w14:paraId="6C0EEC2E" w14:textId="77777777" w:rsidR="005A22E1" w:rsidRPr="00BD6F46" w:rsidRDefault="005A22E1" w:rsidP="005A22E1">
      <w:pPr>
        <w:rPr>
          <w:lang w:eastAsia="zh-CN"/>
        </w:rPr>
      </w:pPr>
    </w:p>
    <w:p w14:paraId="13878904" w14:textId="77777777" w:rsidR="005A22E1" w:rsidRPr="00BD6F46" w:rsidRDefault="00FF0A50" w:rsidP="007F2678">
      <w:pPr>
        <w:pStyle w:val="Heading6"/>
        <w:rPr>
          <w:lang w:eastAsia="zh-CN"/>
        </w:rPr>
      </w:pPr>
      <w:bookmarkStart w:id="573" w:name="_Toc20227304"/>
      <w:bookmarkStart w:id="574" w:name="_Toc27749536"/>
      <w:bookmarkStart w:id="575" w:name="_Toc28709463"/>
      <w:bookmarkStart w:id="576" w:name="_Toc44671082"/>
      <w:bookmarkStart w:id="577" w:name="_Toc51918990"/>
      <w:bookmarkStart w:id="578" w:name="_Toc1781719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73"/>
      <w:bookmarkEnd w:id="574"/>
      <w:bookmarkEnd w:id="575"/>
      <w:bookmarkEnd w:id="576"/>
      <w:bookmarkEnd w:id="577"/>
      <w:bookmarkEnd w:id="578"/>
    </w:p>
    <w:p w14:paraId="51A00BE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1B40E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3F6B37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503F7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A0750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DB6667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9866DD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301C22"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CF978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38FEB26"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033CE9C0" w14:textId="77777777" w:rsidR="00540D0F" w:rsidRPr="00BD6F46" w:rsidRDefault="00540D0F" w:rsidP="00540D0F">
            <w:pPr>
              <w:pStyle w:val="TAL"/>
              <w:rPr>
                <w:lang w:eastAsia="zh-CN"/>
              </w:rPr>
            </w:pPr>
            <w:r w:rsidRPr="00BD6F46">
              <w:t>Gpsi</w:t>
            </w:r>
          </w:p>
          <w:p w14:paraId="52E00F2A"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8B2A2BC"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1A0D64"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80A25A"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53E11542" w14:textId="77777777" w:rsidR="00540D0F" w:rsidRPr="00BD6F46" w:rsidRDefault="00540D0F" w:rsidP="00540D0F">
            <w:pPr>
              <w:pStyle w:val="TAL"/>
              <w:rPr>
                <w:rFonts w:cs="Arial"/>
                <w:szCs w:val="18"/>
              </w:rPr>
            </w:pPr>
          </w:p>
        </w:tc>
      </w:tr>
      <w:tr w:rsidR="005A22E1" w:rsidRPr="00BD6F46" w14:paraId="5761B2E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9913D3E"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23E72C8C" w14:textId="77777777" w:rsidR="005A22E1" w:rsidRPr="00BD6F46" w:rsidRDefault="005A22E1" w:rsidP="004C6D5A">
            <w:pPr>
              <w:pStyle w:val="TAL"/>
              <w:rPr>
                <w:lang w:eastAsia="zh-CN"/>
              </w:rPr>
            </w:pPr>
            <w:r w:rsidRPr="00BD6F46">
              <w:t>Pei</w:t>
            </w:r>
          </w:p>
          <w:p w14:paraId="76A4B319"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2777C7C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382DA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3D46E0"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8D4D0F9" w14:textId="77777777" w:rsidR="005A22E1" w:rsidRPr="00BD6F46" w:rsidRDefault="005A22E1" w:rsidP="004C6D5A">
            <w:pPr>
              <w:pStyle w:val="TAL"/>
              <w:rPr>
                <w:rFonts w:cs="Arial"/>
                <w:szCs w:val="18"/>
              </w:rPr>
            </w:pPr>
          </w:p>
        </w:tc>
      </w:tr>
      <w:tr w:rsidR="005A22E1" w:rsidRPr="00BD6F46" w14:paraId="7BAE5A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A183415"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6D92FB5E"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3AC23B03"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5EB14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C43D7F"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4A781444" w14:textId="77777777" w:rsidR="005A22E1" w:rsidRPr="00BD6F46" w:rsidRDefault="005A22E1" w:rsidP="004C6D5A">
            <w:pPr>
              <w:pStyle w:val="TAL"/>
              <w:rPr>
                <w:rFonts w:cs="Arial"/>
                <w:szCs w:val="18"/>
                <w:lang w:eastAsia="zh-CN"/>
              </w:rPr>
            </w:pPr>
          </w:p>
        </w:tc>
      </w:tr>
      <w:tr w:rsidR="002F3132" w:rsidRPr="00BD6F46" w14:paraId="5332F4B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D3E779"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5E6405AA"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3E3A3C9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2A9DE"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AB9B04"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F66BB79" w14:textId="77777777" w:rsidR="002F3132" w:rsidRPr="00BD6F46" w:rsidRDefault="002F3132" w:rsidP="002F3132">
            <w:pPr>
              <w:pStyle w:val="TAL"/>
              <w:rPr>
                <w:rFonts w:cs="Arial"/>
                <w:szCs w:val="18"/>
                <w:lang w:eastAsia="zh-CN"/>
              </w:rPr>
            </w:pPr>
          </w:p>
        </w:tc>
      </w:tr>
    </w:tbl>
    <w:p w14:paraId="64E1D4C8" w14:textId="77777777" w:rsidR="005A22E1" w:rsidRPr="00BD6F46" w:rsidRDefault="005A22E1" w:rsidP="005A22E1">
      <w:pPr>
        <w:rPr>
          <w:lang w:eastAsia="zh-CN"/>
        </w:rPr>
      </w:pPr>
    </w:p>
    <w:p w14:paraId="46ACFC7C" w14:textId="77777777" w:rsidR="005A22E1" w:rsidRPr="00BD6F46" w:rsidRDefault="00FF0A50" w:rsidP="007F2678">
      <w:pPr>
        <w:pStyle w:val="Heading6"/>
        <w:rPr>
          <w:lang w:eastAsia="zh-CN"/>
        </w:rPr>
      </w:pPr>
      <w:bookmarkStart w:id="579" w:name="_Toc20227305"/>
      <w:bookmarkStart w:id="580" w:name="_Toc27749537"/>
      <w:bookmarkStart w:id="581" w:name="_Toc28709464"/>
      <w:bookmarkStart w:id="582" w:name="_Toc44671083"/>
      <w:bookmarkStart w:id="583" w:name="_Toc51918991"/>
      <w:bookmarkStart w:id="584" w:name="_Toc17817190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79"/>
      <w:bookmarkEnd w:id="580"/>
      <w:bookmarkEnd w:id="581"/>
      <w:bookmarkEnd w:id="582"/>
      <w:bookmarkEnd w:id="583"/>
      <w:bookmarkEnd w:id="584"/>
    </w:p>
    <w:p w14:paraId="755EF63D"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2157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19702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5F07AE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5A70D7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BC4E2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70EB908"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DD4EB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5DE50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DBDED"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36DBEF69"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2E7C5F78"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4674DA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1A7E9F"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25785EEC" w14:textId="77777777" w:rsidR="005A22E1" w:rsidRPr="00BD6F46" w:rsidRDefault="005A22E1" w:rsidP="004C6D5A">
            <w:pPr>
              <w:pStyle w:val="TAL"/>
              <w:rPr>
                <w:rFonts w:cs="Arial"/>
                <w:szCs w:val="18"/>
              </w:rPr>
            </w:pPr>
          </w:p>
        </w:tc>
      </w:tr>
      <w:tr w:rsidR="005A22E1" w:rsidRPr="00BD6F46" w14:paraId="32B7A81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CBBD8F8" w14:textId="77777777" w:rsidR="005A22E1" w:rsidRPr="00BD6F46" w:rsidRDefault="005A22E1" w:rsidP="004C6D5A">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1D7F55A6" w14:textId="77777777" w:rsidR="005A22E1" w:rsidRPr="00BD6F46" w:rsidRDefault="005A22E1" w:rsidP="004C6D5A">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39057395"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12FF06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72647A8" w14:textId="77777777" w:rsidR="005A22E1" w:rsidRPr="00BD6F46" w:rsidRDefault="005A22E1" w:rsidP="004C6D5A">
            <w:pPr>
              <w:pStyle w:val="TAH"/>
              <w:jc w:val="left"/>
              <w:rPr>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297C044" w14:textId="77777777" w:rsidR="005A22E1" w:rsidRPr="00BD6F46" w:rsidRDefault="005A22E1" w:rsidP="004C6D5A">
            <w:pPr>
              <w:pStyle w:val="TAL"/>
              <w:rPr>
                <w:rFonts w:cs="Arial"/>
                <w:szCs w:val="18"/>
              </w:rPr>
            </w:pPr>
          </w:p>
        </w:tc>
      </w:tr>
      <w:tr w:rsidR="005A22E1" w:rsidRPr="00BD6F46" w14:paraId="512061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AB7C3A8" w14:textId="77777777" w:rsidR="005A22E1" w:rsidRPr="00BD6F46" w:rsidRDefault="005A22E1" w:rsidP="004C6D5A">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6D9ED4F" w14:textId="77777777" w:rsidR="005A22E1" w:rsidRPr="00BD6F46" w:rsidRDefault="005A22E1" w:rsidP="004C6D5A">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7171AB0A"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0BB997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FA52CD" w14:textId="77777777" w:rsidR="005A22E1" w:rsidRPr="00BD6F46" w:rsidRDefault="005A22E1" w:rsidP="004C6D5A">
            <w:pPr>
              <w:pStyle w:val="TAL"/>
              <w:rPr>
                <w:noProof/>
                <w:lang w:eastAsia="zh-CN"/>
              </w:rPr>
            </w:pPr>
            <w:r w:rsidRPr="00BD6F46">
              <w:rPr>
                <w:rFonts w:hint="eastAsia"/>
                <w:noProof/>
                <w:lang w:eastAsia="zh-CN"/>
              </w:rPr>
              <w:t xml:space="preserve">type of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494758A4" w14:textId="77777777" w:rsidR="005A22E1" w:rsidRPr="00BD6F46" w:rsidRDefault="005A22E1" w:rsidP="004C6D5A">
            <w:pPr>
              <w:pStyle w:val="TAL"/>
              <w:rPr>
                <w:rFonts w:cs="Arial"/>
                <w:szCs w:val="18"/>
              </w:rPr>
            </w:pPr>
          </w:p>
        </w:tc>
      </w:tr>
      <w:tr w:rsidR="005A22E1" w:rsidRPr="00BD6F46" w14:paraId="57D756B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238D30B" w14:textId="77777777" w:rsidR="005A22E1" w:rsidRPr="00BD6F46" w:rsidRDefault="005A22E1" w:rsidP="004C6D5A">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39052F3A" w14:textId="77777777" w:rsidR="005A22E1" w:rsidRPr="00BD6F46" w:rsidRDefault="005A22E1" w:rsidP="004C6D5A">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16F1A2EF"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F045CA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63447D" w14:textId="77777777" w:rsidR="005A22E1" w:rsidRPr="00BD6F46" w:rsidRDefault="005A22E1" w:rsidP="004C6D5A">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7C4756BC" w14:textId="77777777" w:rsidR="005A22E1" w:rsidRPr="00BD6F46" w:rsidRDefault="005A22E1" w:rsidP="004C6D5A">
            <w:pPr>
              <w:pStyle w:val="TAL"/>
              <w:rPr>
                <w:rFonts w:cs="Arial"/>
                <w:szCs w:val="18"/>
              </w:rPr>
            </w:pPr>
          </w:p>
        </w:tc>
      </w:tr>
      <w:tr w:rsidR="005A22E1" w:rsidRPr="00BD6F46" w14:paraId="68A5851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26A463" w14:textId="77777777" w:rsidR="005A22E1" w:rsidRPr="00BD6F46" w:rsidRDefault="005A22E1" w:rsidP="004C6D5A">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147D581D"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27AA049D"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7FB7B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B8395A" w14:textId="77777777" w:rsidR="005A22E1" w:rsidRPr="00BD6F46" w:rsidRDefault="005A22E1" w:rsidP="004C6D5A">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C7D2947" w14:textId="77777777" w:rsidR="005A22E1" w:rsidRPr="00BD6F46" w:rsidRDefault="005A22E1" w:rsidP="004C6D5A">
            <w:pPr>
              <w:pStyle w:val="TAL"/>
              <w:rPr>
                <w:rFonts w:cs="Arial"/>
                <w:szCs w:val="18"/>
              </w:rPr>
            </w:pPr>
          </w:p>
        </w:tc>
      </w:tr>
      <w:tr w:rsidR="005A22E1" w:rsidRPr="00BD6F46" w14:paraId="7F4604D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EFF71C" w14:textId="77777777" w:rsidR="005A22E1" w:rsidRPr="00BD6F46" w:rsidRDefault="005A22E1" w:rsidP="004C6D5A">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0E7BDA6" w14:textId="77777777" w:rsidR="005A22E1" w:rsidRPr="00BD6F46" w:rsidRDefault="005A22E1" w:rsidP="004C6D5A">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55633FED" w14:textId="77777777" w:rsidR="005A22E1" w:rsidRPr="00BD6F46" w:rsidRDefault="00952902" w:rsidP="004C6D5A">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9850E5" w14:textId="77777777" w:rsidR="005A22E1" w:rsidRPr="00BD6F46" w:rsidRDefault="005A22E1" w:rsidP="004C6D5A">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D6458C6" w14:textId="77777777" w:rsidR="005A22E1" w:rsidRPr="00BD6F46" w:rsidRDefault="005A22E1" w:rsidP="004C6D5A">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0DAEA03D" w14:textId="77777777" w:rsidR="005A22E1" w:rsidRPr="00BD6F46" w:rsidRDefault="005A22E1" w:rsidP="004C6D5A">
            <w:pPr>
              <w:pStyle w:val="TAL"/>
              <w:rPr>
                <w:rFonts w:cs="Arial"/>
                <w:szCs w:val="18"/>
              </w:rPr>
            </w:pPr>
          </w:p>
        </w:tc>
      </w:tr>
      <w:tr w:rsidR="00A27659" w:rsidRPr="00BD6F46" w14:paraId="0FFBD6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33E320" w14:textId="77777777" w:rsidR="00A27659" w:rsidRPr="00BD6F46" w:rsidRDefault="00A27659" w:rsidP="00A2765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2D9D1FC3" w14:textId="77777777" w:rsidR="00A27659" w:rsidRPr="00BD6F46" w:rsidRDefault="00A27659" w:rsidP="00A27659">
            <w:pPr>
              <w:pStyle w:val="TAL"/>
              <w:rPr>
                <w:lang w:eastAsia="zh-CN"/>
              </w:rPr>
            </w:pPr>
            <w:r w:rsidRPr="00BD6F46">
              <w:t>PlmnId</w:t>
            </w:r>
          </w:p>
          <w:p w14:paraId="7FD84D35" w14:textId="77777777" w:rsidR="00A27659" w:rsidRPr="00BD6F46" w:rsidRDefault="00A27659" w:rsidP="00A2765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2816F480" w14:textId="77777777" w:rsidR="00A27659" w:rsidRPr="00BD6F46" w:rsidRDefault="00952902" w:rsidP="00A2765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AE8AED"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1450F5" w14:textId="77777777" w:rsidR="00A27659" w:rsidRPr="00BD6F46" w:rsidRDefault="00A27659" w:rsidP="00A2765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8729CF2" w14:textId="77777777" w:rsidR="00A27659" w:rsidRPr="00BD6F46" w:rsidRDefault="00A27659" w:rsidP="00A27659">
            <w:pPr>
              <w:pStyle w:val="TAL"/>
              <w:rPr>
                <w:rFonts w:cs="Arial"/>
                <w:szCs w:val="18"/>
              </w:rPr>
            </w:pPr>
          </w:p>
        </w:tc>
      </w:tr>
      <w:tr w:rsidR="00A27659" w:rsidRPr="00BD6F46" w14:paraId="67A438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6ECC27" w14:textId="77777777" w:rsidR="00A27659" w:rsidRPr="00BD6F46" w:rsidRDefault="00A27659" w:rsidP="00A2765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49AD546" w14:textId="77777777" w:rsidR="00A27659" w:rsidRPr="00BD6F46" w:rsidRDefault="00A27659" w:rsidP="00A27659">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72F4C7DA" w14:textId="77777777" w:rsidR="00A27659" w:rsidRPr="00BD6F46" w:rsidRDefault="00A27659" w:rsidP="00A2765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A3E5EA"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B81541" w14:textId="77777777" w:rsidR="00A27659" w:rsidRPr="00BD6F46" w:rsidRDefault="00A27659" w:rsidP="00A27659">
            <w:pPr>
              <w:pStyle w:val="TAL"/>
              <w:rPr>
                <w:noProof/>
                <w:lang w:eastAsia="zh-CN"/>
              </w:rPr>
            </w:pPr>
            <w:r w:rsidRPr="00BD6F46">
              <w:rPr>
                <w:noProof/>
                <w:lang w:eastAsia="zh-CN"/>
              </w:rPr>
              <w:t xml:space="preserve">the RAT Type of the </w:t>
            </w:r>
            <w:r w:rsidRPr="00BD6F46">
              <w:rPr>
                <w:rFonts w:hint="eastAsia"/>
                <w:noProof/>
                <w:lang w:eastAsia="zh-CN"/>
              </w:rPr>
              <w:t xml:space="preserve">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7E1430E2" w14:textId="77777777" w:rsidR="00A27659" w:rsidRPr="00BD6F46" w:rsidRDefault="00A27659" w:rsidP="00A27659">
            <w:pPr>
              <w:pStyle w:val="TAL"/>
              <w:rPr>
                <w:rFonts w:cs="Arial"/>
                <w:szCs w:val="18"/>
              </w:rPr>
            </w:pPr>
          </w:p>
        </w:tc>
      </w:tr>
      <w:tr w:rsidR="005E171C" w:rsidRPr="00BD6F46" w14:paraId="53263B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26BD12" w14:textId="77777777" w:rsidR="005E171C" w:rsidRPr="00BD6F46" w:rsidRDefault="005E171C" w:rsidP="00EB3F24">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3303142" w14:textId="77777777" w:rsidR="005E171C" w:rsidRPr="00BD6F46" w:rsidRDefault="005E171C" w:rsidP="00EB3F24">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2ADE8306"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555530C"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55FD358" w14:textId="77777777" w:rsidR="005E171C" w:rsidRPr="00BD6F46" w:rsidRDefault="005E171C" w:rsidP="00EB3F24">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683BA498" w14:textId="77777777" w:rsidR="005E171C" w:rsidRPr="00BD6F46" w:rsidRDefault="005E171C" w:rsidP="00EB3F24">
            <w:pPr>
              <w:pStyle w:val="TAL"/>
              <w:rPr>
                <w:rFonts w:cs="Arial"/>
                <w:szCs w:val="18"/>
              </w:rPr>
            </w:pPr>
            <w:r>
              <w:rPr>
                <w:rFonts w:cs="Arial"/>
                <w:szCs w:val="18"/>
              </w:rPr>
              <w:t>ATSSS</w:t>
            </w:r>
          </w:p>
        </w:tc>
      </w:tr>
      <w:tr w:rsidR="00A27659" w:rsidRPr="00BD6F46" w14:paraId="653524E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D6C638" w14:textId="77777777" w:rsidR="00A27659" w:rsidRPr="00BD6F46" w:rsidRDefault="00A27659" w:rsidP="00A27659">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567F5697" w14:textId="77777777" w:rsidR="00A27659" w:rsidRPr="00BD6F46" w:rsidRDefault="0014027D" w:rsidP="00A2765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6E29CF9F" w14:textId="77777777" w:rsidR="00A27659" w:rsidRPr="00BD6F46" w:rsidRDefault="00A27659" w:rsidP="00A27659">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550EEEC3" w14:textId="77777777" w:rsidR="00A27659" w:rsidRPr="00BD6F46" w:rsidRDefault="00A27659" w:rsidP="00A2765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8EA8D2D" w14:textId="77777777" w:rsidR="00A27659" w:rsidRPr="00BD6F46" w:rsidRDefault="00A27659" w:rsidP="00A2765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1936C520" w14:textId="77777777" w:rsidR="00A27659" w:rsidRPr="00BD6F46" w:rsidRDefault="00A27659" w:rsidP="00A27659">
            <w:pPr>
              <w:pStyle w:val="TAL"/>
              <w:rPr>
                <w:rFonts w:cs="Arial"/>
                <w:szCs w:val="18"/>
              </w:rPr>
            </w:pPr>
          </w:p>
        </w:tc>
      </w:tr>
      <w:tr w:rsidR="008809F1" w:rsidRPr="00BD6F46" w14:paraId="41484E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D6A32A" w14:textId="77777777" w:rsidR="008809F1" w:rsidRPr="00BD6F46" w:rsidRDefault="008809F1" w:rsidP="008809F1">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F3E60E5" w14:textId="77777777" w:rsidR="008809F1" w:rsidRDefault="008809F1" w:rsidP="008809F1">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5717F47A"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0ACA81"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2079D11" w14:textId="77777777" w:rsidR="008809F1" w:rsidRPr="00BD6F46" w:rsidRDefault="008809F1" w:rsidP="008809F1">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692165B9" w14:textId="77777777" w:rsidR="008809F1" w:rsidRPr="00BD6F46" w:rsidRDefault="008809F1" w:rsidP="008809F1">
            <w:pPr>
              <w:pStyle w:val="TAL"/>
              <w:rPr>
                <w:rFonts w:cs="Arial"/>
                <w:szCs w:val="18"/>
              </w:rPr>
            </w:pPr>
          </w:p>
        </w:tc>
      </w:tr>
      <w:tr w:rsidR="008809F1" w:rsidRPr="00BD6F46" w14:paraId="0E7D317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B6093" w14:textId="77777777" w:rsidR="008809F1" w:rsidRPr="00BD6F46" w:rsidRDefault="008809F1" w:rsidP="008809F1">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19E4AD8A" w14:textId="77777777" w:rsidR="008809F1" w:rsidRPr="00BD6F46" w:rsidRDefault="008809F1" w:rsidP="008809F1">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74E23B34"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064350"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9510CA2" w14:textId="77777777" w:rsidR="00552D55" w:rsidRPr="00D276C0" w:rsidRDefault="008809F1" w:rsidP="00552D55">
            <w:pPr>
              <w:pStyle w:val="TAL"/>
            </w:pPr>
            <w:r w:rsidRPr="00BD6F46">
              <w:t>the Charging Characteristics for this PDU session.</w:t>
            </w:r>
          </w:p>
          <w:p w14:paraId="155E8203" w14:textId="77777777" w:rsidR="00552D55" w:rsidRPr="00D276C0" w:rsidRDefault="00552D55" w:rsidP="00552D55">
            <w:pPr>
              <w:pStyle w:val="TAL"/>
              <w:rPr>
                <w:rFonts w:cs="Arial"/>
                <w:lang w:eastAsia="ja-JP"/>
              </w:rPr>
            </w:pPr>
            <w:r w:rsidRPr="00D276C0">
              <w:rPr>
                <w:rFonts w:cs="Arial"/>
                <w:lang w:eastAsia="ja-JP"/>
              </w:rPr>
              <w:t>It carries the value in hexadecimal representation</w:t>
            </w:r>
          </w:p>
          <w:p w14:paraId="65AE7ACA" w14:textId="77777777" w:rsidR="008809F1" w:rsidRPr="00BD6F46" w:rsidRDefault="00552D55" w:rsidP="00552D55">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1A97F15" w14:textId="77777777" w:rsidR="008809F1" w:rsidRPr="00BD6F46" w:rsidRDefault="008809F1" w:rsidP="008809F1">
            <w:pPr>
              <w:pStyle w:val="TAL"/>
              <w:rPr>
                <w:rFonts w:cs="Arial"/>
                <w:szCs w:val="18"/>
              </w:rPr>
            </w:pPr>
          </w:p>
        </w:tc>
      </w:tr>
      <w:tr w:rsidR="008809F1" w:rsidRPr="00BD6F46" w14:paraId="24F9648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DF0D79"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4F14CF18"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6C59BA89"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560C69"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6EEB1" w14:textId="77777777" w:rsidR="008809F1" w:rsidRPr="00BD6F46" w:rsidRDefault="008809F1" w:rsidP="008809F1">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419FA7E9" w14:textId="77777777" w:rsidR="008809F1" w:rsidRPr="00BD6F46" w:rsidRDefault="008809F1" w:rsidP="008809F1">
            <w:pPr>
              <w:pStyle w:val="TAL"/>
              <w:rPr>
                <w:rFonts w:cs="Arial"/>
                <w:szCs w:val="18"/>
              </w:rPr>
            </w:pPr>
          </w:p>
        </w:tc>
      </w:tr>
      <w:tr w:rsidR="008809F1" w:rsidRPr="00BD6F46" w14:paraId="26DCF7C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930C9B" w14:textId="77777777" w:rsidR="008809F1" w:rsidRPr="00BD6F46" w:rsidRDefault="008809F1" w:rsidP="008809F1">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A573D32" w14:textId="77777777" w:rsidR="008809F1" w:rsidRPr="00BD6F46" w:rsidRDefault="008809F1" w:rsidP="008809F1">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FD38B6B"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98630F"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1D1276" w14:textId="77777777" w:rsidR="008809F1" w:rsidRPr="00BD6F46" w:rsidRDefault="008809F1" w:rsidP="008809F1">
            <w:pPr>
              <w:pStyle w:val="TAL"/>
              <w:rPr>
                <w:noProof/>
                <w:lang w:eastAsia="zh-CN"/>
              </w:rPr>
            </w:pPr>
            <w:r w:rsidRPr="00BD6F46">
              <w:rPr>
                <w:noProof/>
              </w:rPr>
              <w:t xml:space="preserve">the </w:t>
            </w:r>
            <w:r w:rsidR="00D80AAC">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C5A14CD" w14:textId="77777777" w:rsidR="008809F1" w:rsidRPr="00BD6F46" w:rsidRDefault="008809F1" w:rsidP="008809F1">
            <w:pPr>
              <w:pStyle w:val="TAL"/>
              <w:rPr>
                <w:rFonts w:cs="Arial"/>
                <w:szCs w:val="18"/>
              </w:rPr>
            </w:pPr>
          </w:p>
        </w:tc>
      </w:tr>
      <w:tr w:rsidR="00952902" w:rsidRPr="00BD6F46" w14:paraId="2EB8E30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61B7314" w14:textId="77777777" w:rsidR="00952902" w:rsidRPr="00BD6F46" w:rsidRDefault="00952902" w:rsidP="0095290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661A868D" w14:textId="77777777" w:rsidR="00952902" w:rsidRPr="00BD6F46" w:rsidRDefault="00952902" w:rsidP="0095290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22A8C995"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4A245B"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619EFB" w14:textId="77777777" w:rsidR="00952902" w:rsidRPr="00BD6F46" w:rsidRDefault="00952902" w:rsidP="0095290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71D00E9" w14:textId="77777777" w:rsidR="00952902" w:rsidRPr="00BD6F46" w:rsidRDefault="00952902" w:rsidP="00952902">
            <w:pPr>
              <w:pStyle w:val="TAL"/>
              <w:rPr>
                <w:rFonts w:cs="Arial"/>
                <w:szCs w:val="18"/>
              </w:rPr>
            </w:pPr>
          </w:p>
        </w:tc>
      </w:tr>
      <w:tr w:rsidR="00952902" w:rsidRPr="00BD6F46" w14:paraId="69CAE8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5EB6608" w14:textId="77777777" w:rsidR="00952902" w:rsidRPr="00BD6F46" w:rsidRDefault="00952902" w:rsidP="0095290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2B6017F" w14:textId="77777777" w:rsidR="00952902" w:rsidRPr="00BD6F46" w:rsidRDefault="00952902" w:rsidP="0095290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B642EA5"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5E2AB0" w14:textId="77777777" w:rsidR="00952902" w:rsidRPr="00BD6F46" w:rsidRDefault="00952902" w:rsidP="0095290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986500" w14:textId="77777777" w:rsidR="00952902" w:rsidRPr="00BD6F46" w:rsidRDefault="00952902" w:rsidP="0095290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31677A48" w14:textId="77777777" w:rsidR="00952902" w:rsidRPr="00BD6F46" w:rsidRDefault="00952902" w:rsidP="00952902">
            <w:pPr>
              <w:pStyle w:val="TAL"/>
              <w:rPr>
                <w:rFonts w:cs="Arial"/>
                <w:szCs w:val="18"/>
              </w:rPr>
            </w:pPr>
          </w:p>
        </w:tc>
      </w:tr>
      <w:tr w:rsidR="00952902" w:rsidRPr="00BD6F46" w14:paraId="22DB1C5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40E0D9" w14:textId="77777777" w:rsidR="00952902" w:rsidRPr="00BD6F46" w:rsidRDefault="00952902" w:rsidP="0095290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5BFEACFD" w14:textId="77777777" w:rsidR="00952902" w:rsidRPr="00BD6F46" w:rsidRDefault="00952902" w:rsidP="0095290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43F3CAD"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9079FBA" w14:textId="77777777" w:rsidR="00952902" w:rsidRPr="00BD6F46" w:rsidRDefault="00952902" w:rsidP="0095290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487651B" w14:textId="77777777" w:rsidR="00952902" w:rsidRPr="00BD6F46" w:rsidRDefault="00952902" w:rsidP="0095290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693EA209" w14:textId="77777777" w:rsidR="00952902" w:rsidRPr="00BD6F46" w:rsidRDefault="00952902" w:rsidP="00952902">
            <w:pPr>
              <w:pStyle w:val="TAL"/>
              <w:rPr>
                <w:rFonts w:cs="Arial"/>
                <w:szCs w:val="18"/>
              </w:rPr>
            </w:pPr>
          </w:p>
        </w:tc>
      </w:tr>
      <w:tr w:rsidR="00952902" w:rsidRPr="00BD6F46" w14:paraId="5E62041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ADA4297" w14:textId="77777777" w:rsidR="00952902" w:rsidRPr="00BD6F46" w:rsidRDefault="00952902" w:rsidP="0095290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32397BAA" w14:textId="77777777" w:rsidR="00952902" w:rsidRPr="00BD6F46" w:rsidRDefault="00952902" w:rsidP="00952902">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6249F64F"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7B0E77"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E6B5EE" w14:textId="77777777" w:rsidR="00952902" w:rsidRPr="00BD6F46" w:rsidRDefault="00952902" w:rsidP="0095290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46DE6F56" w14:textId="77777777" w:rsidR="00952902" w:rsidRPr="00BD6F46" w:rsidRDefault="00952902" w:rsidP="00952902">
            <w:pPr>
              <w:pStyle w:val="TAL"/>
              <w:rPr>
                <w:rFonts w:cs="Arial"/>
                <w:szCs w:val="18"/>
              </w:rPr>
            </w:pPr>
          </w:p>
        </w:tc>
      </w:tr>
      <w:tr w:rsidR="00952902" w:rsidRPr="00BD6F46" w14:paraId="5F46BDC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43DBFD" w14:textId="77777777" w:rsidR="00952902" w:rsidRPr="00BD6F46" w:rsidRDefault="00952902" w:rsidP="0095290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535B7FDB" w14:textId="77777777" w:rsidR="00952902" w:rsidRPr="00BD6F46" w:rsidRDefault="00952902" w:rsidP="0095290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7844D3A4"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7827AE"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96DD4F" w14:textId="77777777" w:rsidR="00952902" w:rsidRPr="00BD6F46" w:rsidRDefault="00952902" w:rsidP="0095290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3DB4E1C9" w14:textId="77777777" w:rsidR="00952902" w:rsidRPr="00BD6F46" w:rsidRDefault="00952902" w:rsidP="00952902">
            <w:pPr>
              <w:pStyle w:val="TAL"/>
              <w:rPr>
                <w:rFonts w:cs="Arial"/>
                <w:szCs w:val="18"/>
              </w:rPr>
            </w:pPr>
          </w:p>
        </w:tc>
      </w:tr>
      <w:tr w:rsidR="00952902" w:rsidRPr="00BD6F46" w14:paraId="4564AF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7EC3CE3" w14:textId="77777777" w:rsidR="00952902" w:rsidRPr="00BD6F46" w:rsidRDefault="00952902" w:rsidP="0095290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CE89B04" w14:textId="77777777" w:rsidR="00952902" w:rsidRPr="00BD6F46" w:rsidRDefault="00952902" w:rsidP="0095290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028FDE65" w14:textId="77777777" w:rsidR="00952902" w:rsidRPr="002F5A3B" w:rsidRDefault="00952902" w:rsidP="0095290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537892" w14:textId="77777777" w:rsidR="00952902" w:rsidRPr="00BD6F46" w:rsidRDefault="00952902" w:rsidP="00952902">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1455580" w14:textId="77777777" w:rsidR="00952902" w:rsidRPr="00BD6F46" w:rsidRDefault="00952902" w:rsidP="0095290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0BEE05E4" w14:textId="77777777" w:rsidR="00952902" w:rsidRPr="00BD6F46" w:rsidRDefault="00952902" w:rsidP="0095290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2902" w:rsidRPr="00BD6F46" w14:paraId="0453570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9A9586" w14:textId="77777777" w:rsidR="00952902" w:rsidRPr="00BD6F46" w:rsidRDefault="00952902" w:rsidP="0095290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3F671F8E" w14:textId="77777777" w:rsidR="00952902" w:rsidRPr="00BD6F46" w:rsidRDefault="00952902" w:rsidP="0095290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7232574F" w14:textId="77777777" w:rsidR="00952902" w:rsidRPr="00BD6F46" w:rsidRDefault="00952902" w:rsidP="0095290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4C71E8"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BA7CAA" w14:textId="77777777" w:rsidR="00952902" w:rsidRPr="00BD6F46" w:rsidRDefault="00952902" w:rsidP="0095290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104D661E" w14:textId="77777777" w:rsidR="00952902" w:rsidRPr="00BD6F46" w:rsidRDefault="00952902" w:rsidP="00952902">
            <w:pPr>
              <w:pStyle w:val="TAL"/>
              <w:rPr>
                <w:rFonts w:cs="Arial"/>
                <w:szCs w:val="18"/>
              </w:rPr>
            </w:pPr>
          </w:p>
        </w:tc>
      </w:tr>
      <w:tr w:rsidR="00952902" w:rsidRPr="00BD6F46" w14:paraId="022014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C3D8D7E" w14:textId="77777777" w:rsidR="00952902" w:rsidRDefault="00952902" w:rsidP="0095290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3069E33B" w14:textId="77777777" w:rsidR="00952902" w:rsidRDefault="00952902" w:rsidP="0095290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693F1AB5"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F08E83"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97FBA1" w14:textId="77777777" w:rsidR="00952902" w:rsidRPr="00BD6F46" w:rsidRDefault="00952902" w:rsidP="0095290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09D0044" w14:textId="77777777" w:rsidR="00952902" w:rsidRPr="00BD6F46" w:rsidRDefault="00952902" w:rsidP="00952902">
            <w:pPr>
              <w:pStyle w:val="TAL"/>
              <w:rPr>
                <w:rFonts w:cs="Arial"/>
                <w:szCs w:val="18"/>
              </w:rPr>
            </w:pPr>
          </w:p>
        </w:tc>
      </w:tr>
      <w:tr w:rsidR="00952902" w:rsidRPr="00BD6F46" w14:paraId="28939FC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E57BF" w14:textId="77777777" w:rsidR="00952902" w:rsidRDefault="00952902" w:rsidP="0095290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7268FB20" w14:textId="77777777" w:rsidR="00952902" w:rsidRDefault="00952902" w:rsidP="0095290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4076E912"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D8277D"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6FB8FA" w14:textId="77777777" w:rsidR="00952902" w:rsidRPr="00BD6F46" w:rsidRDefault="00952902" w:rsidP="0095290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08185578" w14:textId="77777777" w:rsidR="00952902" w:rsidRPr="00BD6F46" w:rsidRDefault="00952902" w:rsidP="00952902">
            <w:pPr>
              <w:pStyle w:val="TAL"/>
              <w:rPr>
                <w:rFonts w:cs="Arial"/>
                <w:szCs w:val="18"/>
              </w:rPr>
            </w:pPr>
          </w:p>
        </w:tc>
      </w:tr>
      <w:tr w:rsidR="008809F1" w:rsidRPr="00BD6F46" w14:paraId="3BF5072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66790D" w14:textId="77777777" w:rsidR="008809F1" w:rsidRDefault="008809F1" w:rsidP="008809F1">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703ED20B" w14:textId="77777777" w:rsidR="008809F1" w:rsidRDefault="008809F1" w:rsidP="008809F1">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350CE68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AF4D708" w14:textId="77777777" w:rsidR="008809F1" w:rsidRPr="00BD6F46" w:rsidRDefault="008809F1" w:rsidP="008809F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EA2FC4" w14:textId="77777777" w:rsidR="008809F1" w:rsidRPr="00BD6F46" w:rsidRDefault="008809F1" w:rsidP="008809F1">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0C372E39" w14:textId="77777777" w:rsidR="008809F1" w:rsidRPr="00BD6F46" w:rsidRDefault="008809F1" w:rsidP="008809F1">
            <w:pPr>
              <w:pStyle w:val="TAL"/>
              <w:rPr>
                <w:rFonts w:cs="Arial"/>
                <w:szCs w:val="18"/>
              </w:rPr>
            </w:pPr>
          </w:p>
        </w:tc>
      </w:tr>
      <w:tr w:rsidR="005E171C" w:rsidRPr="00BD6F46" w14:paraId="29609BC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1FC007" w14:textId="77777777" w:rsidR="005E171C" w:rsidRDefault="005E171C" w:rsidP="00EB3F24">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57169F1D" w14:textId="77777777" w:rsidR="005E171C" w:rsidRDefault="005E171C" w:rsidP="00EB3F24">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19E2FBD2"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E36A6D"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76A7D9" w14:textId="77777777" w:rsidR="005E171C" w:rsidRPr="00BD6F46" w:rsidRDefault="005E171C" w:rsidP="00EB3F24">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11F7EB" w14:textId="77777777" w:rsidR="005E171C" w:rsidRPr="00BD6F46" w:rsidRDefault="005E171C" w:rsidP="00EB3F24">
            <w:pPr>
              <w:pStyle w:val="TAL"/>
              <w:rPr>
                <w:rFonts w:cs="Arial"/>
                <w:szCs w:val="18"/>
              </w:rPr>
            </w:pPr>
            <w:r>
              <w:rPr>
                <w:rFonts w:cs="Arial"/>
                <w:szCs w:val="18"/>
              </w:rPr>
              <w:t>ATSSS</w:t>
            </w:r>
          </w:p>
        </w:tc>
      </w:tr>
    </w:tbl>
    <w:p w14:paraId="7A4618D5" w14:textId="77777777" w:rsidR="005A22E1" w:rsidRPr="00BD6F46" w:rsidRDefault="005A22E1" w:rsidP="005A22E1">
      <w:pPr>
        <w:rPr>
          <w:lang w:eastAsia="zh-CN"/>
        </w:rPr>
      </w:pPr>
    </w:p>
    <w:p w14:paraId="6E339767" w14:textId="77777777" w:rsidR="005A22E1" w:rsidRPr="00BD6F46" w:rsidRDefault="00FF0A50" w:rsidP="007F2678">
      <w:pPr>
        <w:pStyle w:val="Heading6"/>
        <w:rPr>
          <w:lang w:eastAsia="zh-CN"/>
        </w:rPr>
      </w:pPr>
      <w:bookmarkStart w:id="585" w:name="_Toc20227306"/>
      <w:bookmarkStart w:id="586" w:name="_Toc27749538"/>
      <w:bookmarkStart w:id="587" w:name="_Toc28709465"/>
      <w:bookmarkStart w:id="588" w:name="_Toc44671084"/>
      <w:bookmarkStart w:id="589" w:name="_Toc51918992"/>
      <w:bookmarkStart w:id="590" w:name="_Toc17817190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585"/>
      <w:bookmarkEnd w:id="586"/>
      <w:bookmarkEnd w:id="587"/>
      <w:bookmarkEnd w:id="588"/>
      <w:bookmarkEnd w:id="589"/>
      <w:bookmarkEnd w:id="590"/>
    </w:p>
    <w:p w14:paraId="4C4441EE"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7D9F8134"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A2168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466B4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28DFB3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EBACB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B4E081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98BD3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F966B31"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6B2C97C2" w14:textId="77777777" w:rsidR="005A22E1" w:rsidRPr="00BD6F46" w:rsidRDefault="005A22E1" w:rsidP="004C6D5A">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28C6CEA9"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DF2F37F"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7441A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0685F2" w14:textId="77777777" w:rsidR="005A22E1" w:rsidRPr="00BD6F46" w:rsidRDefault="005A22E1" w:rsidP="004C6D5A">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1C4D6132" w14:textId="77777777" w:rsidR="005A22E1" w:rsidRPr="00BD6F46" w:rsidRDefault="005A22E1" w:rsidP="004C6D5A">
            <w:pPr>
              <w:pStyle w:val="TAL"/>
              <w:rPr>
                <w:rFonts w:cs="Arial"/>
                <w:szCs w:val="18"/>
              </w:rPr>
            </w:pPr>
          </w:p>
        </w:tc>
      </w:tr>
      <w:tr w:rsidR="005A22E1" w:rsidRPr="00BD6F46" w14:paraId="369ACA66"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289B2133" w14:textId="77777777" w:rsidR="005A22E1" w:rsidRPr="00BD6F46" w:rsidRDefault="005A22E1" w:rsidP="004C6D5A">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625578AB"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4031B7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41EB9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F8CD23" w14:textId="77777777" w:rsidR="005A22E1" w:rsidRPr="00BD6F46" w:rsidRDefault="005A22E1" w:rsidP="004C6D5A">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8E28F28" w14:textId="77777777" w:rsidR="005A22E1" w:rsidRPr="00BD6F46" w:rsidRDefault="005A22E1" w:rsidP="004C6D5A">
            <w:pPr>
              <w:pStyle w:val="TAL"/>
              <w:rPr>
                <w:rFonts w:cs="Arial"/>
                <w:szCs w:val="18"/>
              </w:rPr>
            </w:pPr>
          </w:p>
        </w:tc>
      </w:tr>
      <w:tr w:rsidR="005A22E1" w:rsidRPr="00BD6F46" w14:paraId="5FECFF2A"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6B536EDD" w14:textId="77777777" w:rsidR="005A22E1" w:rsidRPr="00BD6F46" w:rsidRDefault="005A22E1" w:rsidP="004C6D5A">
            <w:pPr>
              <w:pStyle w:val="TAC"/>
              <w:jc w:val="left"/>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7AD0FCE2" w14:textId="77777777" w:rsidR="005A22E1" w:rsidRPr="00BD6F46" w:rsidRDefault="00480898" w:rsidP="004C6D5A">
            <w:pPr>
              <w:pStyle w:val="TAC"/>
              <w:jc w:val="left"/>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E8259D2" w14:textId="77777777" w:rsidR="005A22E1" w:rsidRPr="00BD6F46" w:rsidRDefault="005A22E1" w:rsidP="004C6D5A">
            <w:pPr>
              <w:pStyle w:val="TAC"/>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9BCA08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4677A0A" w14:textId="77777777" w:rsidR="006065A0" w:rsidRDefault="005A22E1" w:rsidP="006065A0">
            <w:pPr>
              <w:pStyle w:val="TAL"/>
            </w:pPr>
            <w:r w:rsidRPr="00BD6F46">
              <w:t xml:space="preserve">the QoS applied for the </w:t>
            </w:r>
            <w:r w:rsidRPr="00BD6F46">
              <w:rPr>
                <w:rFonts w:hint="eastAsia"/>
                <w:lang w:eastAsia="zh-CN"/>
              </w:rPr>
              <w:t>reporting used unit</w:t>
            </w:r>
            <w:r w:rsidRPr="00BD6F46">
              <w:t>.</w:t>
            </w:r>
            <w:r w:rsidR="006065A0">
              <w:t xml:space="preserve"> </w:t>
            </w:r>
          </w:p>
          <w:p w14:paraId="50C1BC68" w14:textId="77777777" w:rsidR="005A22E1"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3365B567" w14:textId="77777777" w:rsidR="005A22E1" w:rsidRPr="00BD6F46" w:rsidRDefault="005A22E1" w:rsidP="004C6D5A">
            <w:pPr>
              <w:pStyle w:val="TAL"/>
              <w:rPr>
                <w:rFonts w:cs="Arial"/>
                <w:szCs w:val="18"/>
              </w:rPr>
            </w:pPr>
          </w:p>
        </w:tc>
      </w:tr>
      <w:tr w:rsidR="00882B85" w:rsidRPr="00683190" w14:paraId="2C7C6A34"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2205EACA"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794" w:type="dxa"/>
            <w:tcBorders>
              <w:top w:val="single" w:sz="4" w:space="0" w:color="auto"/>
              <w:left w:val="single" w:sz="4" w:space="0" w:color="auto"/>
              <w:bottom w:val="single" w:sz="4" w:space="0" w:color="auto"/>
              <w:right w:val="single" w:sz="4" w:space="0" w:color="auto"/>
            </w:tcBorders>
          </w:tcPr>
          <w:p w14:paraId="580D1CE0"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A19A0E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3DB9F9"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F143DF5"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9991D4" w14:textId="77777777" w:rsidR="00882B85" w:rsidRPr="00683190" w:rsidRDefault="00882B85" w:rsidP="00EB3F24">
            <w:pPr>
              <w:keepNext/>
              <w:keepLines/>
              <w:spacing w:after="0"/>
              <w:rPr>
                <w:rFonts w:ascii="Arial" w:hAnsi="Arial" w:cs="Arial"/>
                <w:sz w:val="18"/>
                <w:szCs w:val="18"/>
              </w:rPr>
            </w:pPr>
          </w:p>
        </w:tc>
      </w:tr>
      <w:tr w:rsidR="00882B85" w:rsidRPr="00683190" w14:paraId="1BD78D3B"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3C030DD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794" w:type="dxa"/>
            <w:tcBorders>
              <w:top w:val="single" w:sz="4" w:space="0" w:color="auto"/>
              <w:left w:val="single" w:sz="4" w:space="0" w:color="auto"/>
              <w:bottom w:val="single" w:sz="4" w:space="0" w:color="auto"/>
              <w:right w:val="single" w:sz="4" w:space="0" w:color="auto"/>
            </w:tcBorders>
          </w:tcPr>
          <w:p w14:paraId="5C37508A"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474" w:type="dxa"/>
            <w:tcBorders>
              <w:top w:val="single" w:sz="4" w:space="0" w:color="auto"/>
              <w:left w:val="single" w:sz="4" w:space="0" w:color="auto"/>
              <w:bottom w:val="single" w:sz="4" w:space="0" w:color="auto"/>
              <w:right w:val="single" w:sz="4" w:space="0" w:color="auto"/>
            </w:tcBorders>
          </w:tcPr>
          <w:p w14:paraId="5119B0F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1A811E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C4DBDD"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843" w:type="dxa"/>
            <w:tcBorders>
              <w:top w:val="single" w:sz="4" w:space="0" w:color="auto"/>
              <w:left w:val="single" w:sz="4" w:space="0" w:color="auto"/>
              <w:bottom w:val="single" w:sz="4" w:space="0" w:color="auto"/>
              <w:right w:val="single" w:sz="4" w:space="0" w:color="auto"/>
            </w:tcBorders>
          </w:tcPr>
          <w:p w14:paraId="26335F30" w14:textId="77777777" w:rsidR="00882B85" w:rsidRPr="00683190" w:rsidRDefault="00882B85" w:rsidP="00EB3F24">
            <w:pPr>
              <w:keepNext/>
              <w:keepLines/>
              <w:spacing w:after="0"/>
              <w:rPr>
                <w:rFonts w:ascii="Arial" w:hAnsi="Arial" w:cs="Arial"/>
                <w:sz w:val="18"/>
                <w:szCs w:val="18"/>
              </w:rPr>
            </w:pPr>
          </w:p>
        </w:tc>
      </w:tr>
      <w:tr w:rsidR="00882B85" w:rsidRPr="00683190" w14:paraId="0F2B4D4F"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3751CD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794" w:type="dxa"/>
            <w:tcBorders>
              <w:top w:val="single" w:sz="4" w:space="0" w:color="auto"/>
              <w:left w:val="single" w:sz="4" w:space="0" w:color="auto"/>
              <w:bottom w:val="single" w:sz="4" w:space="0" w:color="auto"/>
              <w:right w:val="single" w:sz="4" w:space="0" w:color="auto"/>
            </w:tcBorders>
          </w:tcPr>
          <w:p w14:paraId="583CE326"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474" w:type="dxa"/>
            <w:tcBorders>
              <w:top w:val="single" w:sz="4" w:space="0" w:color="auto"/>
              <w:left w:val="single" w:sz="4" w:space="0" w:color="auto"/>
              <w:bottom w:val="single" w:sz="4" w:space="0" w:color="auto"/>
              <w:right w:val="single" w:sz="4" w:space="0" w:color="auto"/>
            </w:tcBorders>
          </w:tcPr>
          <w:p w14:paraId="32E318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D22407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11280C"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843" w:type="dxa"/>
            <w:tcBorders>
              <w:top w:val="single" w:sz="4" w:space="0" w:color="auto"/>
              <w:left w:val="single" w:sz="4" w:space="0" w:color="auto"/>
              <w:bottom w:val="single" w:sz="4" w:space="0" w:color="auto"/>
              <w:right w:val="single" w:sz="4" w:space="0" w:color="auto"/>
            </w:tcBorders>
          </w:tcPr>
          <w:p w14:paraId="4B3A1B04"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2604C85A"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0B4195E9"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6E20C6AF"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474" w:type="dxa"/>
            <w:tcBorders>
              <w:top w:val="single" w:sz="4" w:space="0" w:color="auto"/>
              <w:left w:val="single" w:sz="4" w:space="0" w:color="auto"/>
              <w:bottom w:val="single" w:sz="4" w:space="0" w:color="auto"/>
              <w:right w:val="single" w:sz="4" w:space="0" w:color="auto"/>
            </w:tcBorders>
          </w:tcPr>
          <w:p w14:paraId="7A732CD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2F8D463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9CCB3A1"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D14120A" w14:textId="77777777" w:rsidR="00882B85" w:rsidRPr="00683190" w:rsidRDefault="00882B85" w:rsidP="00EB3F24">
            <w:pPr>
              <w:keepNext/>
              <w:keepLines/>
              <w:spacing w:after="0"/>
              <w:rPr>
                <w:rFonts w:ascii="Arial" w:hAnsi="Arial" w:cs="Arial"/>
                <w:sz w:val="18"/>
                <w:szCs w:val="18"/>
              </w:rPr>
            </w:pPr>
          </w:p>
        </w:tc>
      </w:tr>
      <w:tr w:rsidR="00882B85" w:rsidRPr="00683190" w14:paraId="7A774792"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2086D97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794" w:type="dxa"/>
            <w:tcBorders>
              <w:top w:val="single" w:sz="4" w:space="0" w:color="auto"/>
              <w:left w:val="single" w:sz="4" w:space="0" w:color="auto"/>
              <w:bottom w:val="single" w:sz="4" w:space="0" w:color="auto"/>
              <w:right w:val="single" w:sz="4" w:space="0" w:color="auto"/>
            </w:tcBorders>
          </w:tcPr>
          <w:p w14:paraId="7050BF74"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474" w:type="dxa"/>
            <w:tcBorders>
              <w:top w:val="single" w:sz="4" w:space="0" w:color="auto"/>
              <w:left w:val="single" w:sz="4" w:space="0" w:color="auto"/>
              <w:bottom w:val="single" w:sz="4" w:space="0" w:color="auto"/>
              <w:right w:val="single" w:sz="4" w:space="0" w:color="auto"/>
            </w:tcBorders>
          </w:tcPr>
          <w:p w14:paraId="64CDCB8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607280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B988BA3"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843" w:type="dxa"/>
            <w:tcBorders>
              <w:top w:val="single" w:sz="4" w:space="0" w:color="auto"/>
              <w:left w:val="single" w:sz="4" w:space="0" w:color="auto"/>
              <w:bottom w:val="single" w:sz="4" w:space="0" w:color="auto"/>
              <w:right w:val="single" w:sz="4" w:space="0" w:color="auto"/>
            </w:tcBorders>
          </w:tcPr>
          <w:p w14:paraId="4631AAEE" w14:textId="77777777" w:rsidR="00882B85" w:rsidRPr="00683190" w:rsidRDefault="00882B85" w:rsidP="00EB3F24">
            <w:pPr>
              <w:keepNext/>
              <w:keepLines/>
              <w:spacing w:after="0"/>
              <w:rPr>
                <w:rFonts w:ascii="Arial" w:hAnsi="Arial" w:cs="Arial"/>
                <w:sz w:val="18"/>
                <w:szCs w:val="18"/>
              </w:rPr>
            </w:pPr>
          </w:p>
        </w:tc>
      </w:tr>
      <w:tr w:rsidR="00882B85" w:rsidRPr="00683190" w14:paraId="745B7365"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4D01A77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5381A08C"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474" w:type="dxa"/>
            <w:tcBorders>
              <w:top w:val="single" w:sz="4" w:space="0" w:color="auto"/>
              <w:left w:val="single" w:sz="4" w:space="0" w:color="auto"/>
              <w:bottom w:val="single" w:sz="4" w:space="0" w:color="auto"/>
              <w:right w:val="single" w:sz="4" w:space="0" w:color="auto"/>
            </w:tcBorders>
          </w:tcPr>
          <w:p w14:paraId="2EF8F66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1265B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D557E6"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843" w:type="dxa"/>
            <w:tcBorders>
              <w:top w:val="single" w:sz="4" w:space="0" w:color="auto"/>
              <w:left w:val="single" w:sz="4" w:space="0" w:color="auto"/>
              <w:bottom w:val="single" w:sz="4" w:space="0" w:color="auto"/>
              <w:right w:val="single" w:sz="4" w:space="0" w:color="auto"/>
            </w:tcBorders>
          </w:tcPr>
          <w:p w14:paraId="1F9A0FC3" w14:textId="77777777" w:rsidR="00882B85" w:rsidRPr="00683190" w:rsidRDefault="00882B85" w:rsidP="00EB3F24">
            <w:pPr>
              <w:keepNext/>
              <w:keepLines/>
              <w:spacing w:after="0"/>
              <w:rPr>
                <w:rFonts w:ascii="Arial" w:hAnsi="Arial" w:cs="Arial"/>
                <w:sz w:val="18"/>
                <w:szCs w:val="18"/>
              </w:rPr>
            </w:pPr>
          </w:p>
        </w:tc>
      </w:tr>
      <w:tr w:rsidR="00882B85" w:rsidRPr="00683190" w14:paraId="652F629F"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7366D5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794" w:type="dxa"/>
            <w:tcBorders>
              <w:top w:val="single" w:sz="4" w:space="0" w:color="auto"/>
              <w:left w:val="single" w:sz="4" w:space="0" w:color="auto"/>
              <w:bottom w:val="single" w:sz="4" w:space="0" w:color="auto"/>
              <w:right w:val="single" w:sz="4" w:space="0" w:color="auto"/>
            </w:tcBorders>
          </w:tcPr>
          <w:p w14:paraId="4B170B5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474" w:type="dxa"/>
            <w:tcBorders>
              <w:top w:val="single" w:sz="4" w:space="0" w:color="auto"/>
              <w:left w:val="single" w:sz="4" w:space="0" w:color="auto"/>
              <w:bottom w:val="single" w:sz="4" w:space="0" w:color="auto"/>
              <w:right w:val="single" w:sz="4" w:space="0" w:color="auto"/>
            </w:tcBorders>
          </w:tcPr>
          <w:p w14:paraId="4E1A165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D7E15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49EDC4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843" w:type="dxa"/>
            <w:tcBorders>
              <w:top w:val="single" w:sz="4" w:space="0" w:color="auto"/>
              <w:left w:val="single" w:sz="4" w:space="0" w:color="auto"/>
              <w:bottom w:val="single" w:sz="4" w:space="0" w:color="auto"/>
              <w:right w:val="single" w:sz="4" w:space="0" w:color="auto"/>
            </w:tcBorders>
          </w:tcPr>
          <w:p w14:paraId="418D4F7E" w14:textId="77777777" w:rsidR="00882B85" w:rsidRPr="00683190" w:rsidRDefault="00882B85" w:rsidP="00EB3F24">
            <w:pPr>
              <w:keepNext/>
              <w:keepLines/>
              <w:spacing w:after="0"/>
              <w:rPr>
                <w:rFonts w:ascii="Arial" w:hAnsi="Arial" w:cs="Arial"/>
                <w:sz w:val="18"/>
                <w:szCs w:val="18"/>
              </w:rPr>
            </w:pPr>
          </w:p>
        </w:tc>
      </w:tr>
      <w:tr w:rsidR="00882B85" w:rsidRPr="00683190" w14:paraId="53AA9F96"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65E7636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78DD20A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474" w:type="dxa"/>
            <w:tcBorders>
              <w:top w:val="single" w:sz="4" w:space="0" w:color="auto"/>
              <w:left w:val="single" w:sz="4" w:space="0" w:color="auto"/>
              <w:bottom w:val="single" w:sz="4" w:space="0" w:color="auto"/>
              <w:right w:val="single" w:sz="4" w:space="0" w:color="auto"/>
            </w:tcBorders>
          </w:tcPr>
          <w:p w14:paraId="5639EC3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07282CD7"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689" w:type="dxa"/>
            <w:tcBorders>
              <w:top w:val="single" w:sz="4" w:space="0" w:color="auto"/>
              <w:left w:val="single" w:sz="4" w:space="0" w:color="auto"/>
              <w:bottom w:val="single" w:sz="4" w:space="0" w:color="auto"/>
              <w:right w:val="single" w:sz="4" w:space="0" w:color="auto"/>
            </w:tcBorders>
          </w:tcPr>
          <w:p w14:paraId="2B4CD753"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843" w:type="dxa"/>
            <w:tcBorders>
              <w:top w:val="single" w:sz="4" w:space="0" w:color="auto"/>
              <w:left w:val="single" w:sz="4" w:space="0" w:color="auto"/>
              <w:bottom w:val="single" w:sz="4" w:space="0" w:color="auto"/>
              <w:right w:val="single" w:sz="4" w:space="0" w:color="auto"/>
            </w:tcBorders>
          </w:tcPr>
          <w:p w14:paraId="3DED4CDD" w14:textId="77777777" w:rsidR="00882B85" w:rsidRPr="00683190" w:rsidRDefault="00882B85" w:rsidP="00EB3F24">
            <w:pPr>
              <w:keepNext/>
              <w:keepLines/>
              <w:spacing w:after="0"/>
              <w:rPr>
                <w:rFonts w:ascii="Arial" w:hAnsi="Arial" w:cs="Arial"/>
                <w:sz w:val="18"/>
                <w:szCs w:val="18"/>
              </w:rPr>
            </w:pPr>
          </w:p>
        </w:tc>
      </w:tr>
      <w:tr w:rsidR="00882B85" w:rsidRPr="00683190" w14:paraId="257389B4"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53B92D8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0213C346"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B370F3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A50D449"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9ECAA5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843" w:type="dxa"/>
            <w:tcBorders>
              <w:top w:val="single" w:sz="4" w:space="0" w:color="auto"/>
              <w:left w:val="single" w:sz="4" w:space="0" w:color="auto"/>
              <w:bottom w:val="single" w:sz="4" w:space="0" w:color="auto"/>
              <w:right w:val="single" w:sz="4" w:space="0" w:color="auto"/>
            </w:tcBorders>
          </w:tcPr>
          <w:p w14:paraId="774ECF4C" w14:textId="77777777" w:rsidR="00882B85" w:rsidRPr="00683190" w:rsidRDefault="00882B85" w:rsidP="00EB3F24">
            <w:pPr>
              <w:keepNext/>
              <w:keepLines/>
              <w:spacing w:after="0"/>
              <w:rPr>
                <w:rFonts w:ascii="Arial" w:hAnsi="Arial" w:cs="Arial"/>
                <w:sz w:val="18"/>
                <w:szCs w:val="18"/>
              </w:rPr>
            </w:pPr>
          </w:p>
        </w:tc>
      </w:tr>
      <w:tr w:rsidR="00882B85" w:rsidRPr="00683190" w14:paraId="004166CD"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5C7671DD"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794" w:type="dxa"/>
            <w:tcBorders>
              <w:top w:val="single" w:sz="4" w:space="0" w:color="auto"/>
              <w:left w:val="single" w:sz="4" w:space="0" w:color="auto"/>
              <w:bottom w:val="single" w:sz="4" w:space="0" w:color="auto"/>
              <w:right w:val="single" w:sz="4" w:space="0" w:color="auto"/>
            </w:tcBorders>
          </w:tcPr>
          <w:p w14:paraId="46FB235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B86DA2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F6CE4E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F9796F1"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843" w:type="dxa"/>
            <w:tcBorders>
              <w:top w:val="single" w:sz="4" w:space="0" w:color="auto"/>
              <w:left w:val="single" w:sz="4" w:space="0" w:color="auto"/>
              <w:bottom w:val="single" w:sz="4" w:space="0" w:color="auto"/>
              <w:right w:val="single" w:sz="4" w:space="0" w:color="auto"/>
            </w:tcBorders>
          </w:tcPr>
          <w:p w14:paraId="3586679B" w14:textId="77777777" w:rsidR="00882B85" w:rsidRPr="00683190" w:rsidRDefault="00882B85" w:rsidP="00EB3F24">
            <w:pPr>
              <w:keepNext/>
              <w:keepLines/>
              <w:spacing w:after="0"/>
              <w:rPr>
                <w:rFonts w:ascii="Arial" w:hAnsi="Arial" w:cs="Arial"/>
                <w:sz w:val="18"/>
                <w:szCs w:val="18"/>
              </w:rPr>
            </w:pPr>
          </w:p>
        </w:tc>
      </w:tr>
      <w:tr w:rsidR="00882B85" w:rsidRPr="00683190" w14:paraId="52569C76"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68117081"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794" w:type="dxa"/>
            <w:tcBorders>
              <w:top w:val="single" w:sz="4" w:space="0" w:color="auto"/>
              <w:left w:val="single" w:sz="4" w:space="0" w:color="auto"/>
              <w:bottom w:val="single" w:sz="4" w:space="0" w:color="auto"/>
              <w:right w:val="single" w:sz="4" w:space="0" w:color="auto"/>
            </w:tcBorders>
          </w:tcPr>
          <w:p w14:paraId="00160140"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73AA3D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FABE2F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2F1B3D"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843" w:type="dxa"/>
            <w:tcBorders>
              <w:top w:val="single" w:sz="4" w:space="0" w:color="auto"/>
              <w:left w:val="single" w:sz="4" w:space="0" w:color="auto"/>
              <w:bottom w:val="single" w:sz="4" w:space="0" w:color="auto"/>
              <w:right w:val="single" w:sz="4" w:space="0" w:color="auto"/>
            </w:tcBorders>
          </w:tcPr>
          <w:p w14:paraId="7A34B026" w14:textId="77777777" w:rsidR="00882B85" w:rsidRPr="00683190" w:rsidRDefault="00882B85" w:rsidP="00EB3F24">
            <w:pPr>
              <w:keepNext/>
              <w:keepLines/>
              <w:spacing w:after="0"/>
              <w:rPr>
                <w:rFonts w:ascii="Arial" w:hAnsi="Arial" w:cs="Arial"/>
                <w:sz w:val="18"/>
                <w:szCs w:val="18"/>
              </w:rPr>
            </w:pPr>
          </w:p>
        </w:tc>
      </w:tr>
      <w:tr w:rsidR="00882B85" w:rsidRPr="00683190" w14:paraId="75E329B0"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5FBD420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794" w:type="dxa"/>
            <w:tcBorders>
              <w:top w:val="single" w:sz="4" w:space="0" w:color="auto"/>
              <w:left w:val="single" w:sz="4" w:space="0" w:color="auto"/>
              <w:bottom w:val="single" w:sz="4" w:space="0" w:color="auto"/>
              <w:right w:val="single" w:sz="4" w:space="0" w:color="auto"/>
            </w:tcBorders>
          </w:tcPr>
          <w:p w14:paraId="7A9B7E67"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474" w:type="dxa"/>
            <w:tcBorders>
              <w:top w:val="single" w:sz="4" w:space="0" w:color="auto"/>
              <w:left w:val="single" w:sz="4" w:space="0" w:color="auto"/>
              <w:bottom w:val="single" w:sz="4" w:space="0" w:color="auto"/>
              <w:right w:val="single" w:sz="4" w:space="0" w:color="auto"/>
            </w:tcBorders>
          </w:tcPr>
          <w:p w14:paraId="3A4D308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E4B6F4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F9C904"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843" w:type="dxa"/>
            <w:tcBorders>
              <w:top w:val="single" w:sz="4" w:space="0" w:color="auto"/>
              <w:left w:val="single" w:sz="4" w:space="0" w:color="auto"/>
              <w:bottom w:val="single" w:sz="4" w:space="0" w:color="auto"/>
              <w:right w:val="single" w:sz="4" w:space="0" w:color="auto"/>
            </w:tcBorders>
          </w:tcPr>
          <w:p w14:paraId="7FA19BCE" w14:textId="77777777" w:rsidR="00882B85" w:rsidRPr="00683190" w:rsidRDefault="00882B85" w:rsidP="00EB3F24">
            <w:pPr>
              <w:keepNext/>
              <w:keepLines/>
              <w:spacing w:after="0"/>
              <w:rPr>
                <w:rFonts w:ascii="Arial" w:hAnsi="Arial" w:cs="Arial"/>
                <w:sz w:val="18"/>
                <w:szCs w:val="18"/>
              </w:rPr>
            </w:pPr>
          </w:p>
        </w:tc>
      </w:tr>
      <w:tr w:rsidR="005E171C" w:rsidRPr="009513FB" w14:paraId="01BB9F7E"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26C34EE2" w14:textId="77777777" w:rsidR="005E171C" w:rsidRPr="009513FB" w:rsidRDefault="005E171C" w:rsidP="00EB3F24">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794" w:type="dxa"/>
            <w:tcBorders>
              <w:top w:val="single" w:sz="4" w:space="0" w:color="auto"/>
              <w:left w:val="single" w:sz="4" w:space="0" w:color="auto"/>
              <w:bottom w:val="single" w:sz="4" w:space="0" w:color="auto"/>
              <w:right w:val="single" w:sz="4" w:space="0" w:color="auto"/>
            </w:tcBorders>
          </w:tcPr>
          <w:p w14:paraId="2DB5F704" w14:textId="77777777" w:rsidR="005E171C" w:rsidRPr="009513FB" w:rsidRDefault="005E171C" w:rsidP="00EB3F24">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474" w:type="dxa"/>
            <w:tcBorders>
              <w:top w:val="single" w:sz="4" w:space="0" w:color="auto"/>
              <w:left w:val="single" w:sz="4" w:space="0" w:color="auto"/>
              <w:bottom w:val="single" w:sz="4" w:space="0" w:color="auto"/>
              <w:right w:val="single" w:sz="4" w:space="0" w:color="auto"/>
            </w:tcBorders>
          </w:tcPr>
          <w:p w14:paraId="38D20FCC" w14:textId="77777777" w:rsidR="005E171C" w:rsidRPr="009513FB" w:rsidRDefault="005E171C" w:rsidP="00EB3F24">
            <w:pPr>
              <w:keepNext/>
              <w:keepLines/>
              <w:spacing w:after="0"/>
              <w:jc w:val="center"/>
              <w:rPr>
                <w:rFonts w:ascii="Arial" w:hAnsi="Arial"/>
                <w:sz w:val="18"/>
                <w:szCs w:val="18"/>
                <w:lang w:bidi="ar-IQ"/>
              </w:rPr>
            </w:pPr>
            <w:r w:rsidRPr="009513FB">
              <w:rPr>
                <w:rFonts w:ascii="Arial" w:hAnsi="Arial"/>
                <w:sz w:val="18"/>
                <w:szCs w:val="18"/>
                <w:lang w:bidi="ar-IQ"/>
              </w:rPr>
              <w:t>O</w:t>
            </w:r>
            <w:r w:rsidRPr="009513FB">
              <w:rPr>
                <w:rFonts w:ascii="Arial" w:hAnsi="Arial"/>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B4D98D" w14:textId="77777777" w:rsidR="005E171C" w:rsidRPr="009513FB" w:rsidRDefault="005E171C" w:rsidP="00EB3F24">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0AEB43" w14:textId="77777777" w:rsidR="005E171C" w:rsidRPr="009513FB" w:rsidRDefault="005E171C" w:rsidP="00EB3F24">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843" w:type="dxa"/>
            <w:tcBorders>
              <w:top w:val="single" w:sz="4" w:space="0" w:color="auto"/>
              <w:left w:val="single" w:sz="4" w:space="0" w:color="auto"/>
              <w:bottom w:val="single" w:sz="4" w:space="0" w:color="auto"/>
              <w:right w:val="single" w:sz="4" w:space="0" w:color="auto"/>
            </w:tcBorders>
          </w:tcPr>
          <w:p w14:paraId="13F038B1" w14:textId="77777777" w:rsidR="005E171C" w:rsidRPr="009513FB" w:rsidRDefault="005E171C" w:rsidP="00EB3F24">
            <w:pPr>
              <w:keepNext/>
              <w:keepLines/>
              <w:spacing w:after="0"/>
              <w:rPr>
                <w:rFonts w:ascii="Arial" w:hAnsi="Arial" w:cs="Arial"/>
                <w:sz w:val="18"/>
                <w:szCs w:val="18"/>
              </w:rPr>
            </w:pPr>
            <w:r>
              <w:rPr>
                <w:rFonts w:ascii="Arial" w:hAnsi="Arial" w:cs="Arial"/>
                <w:sz w:val="18"/>
                <w:szCs w:val="18"/>
              </w:rPr>
              <w:t>ATSSS</w:t>
            </w:r>
          </w:p>
        </w:tc>
      </w:tr>
      <w:tr w:rsidR="005E171C" w:rsidRPr="009513FB" w14:paraId="3DE66EF1" w14:textId="77777777" w:rsidTr="00882B85">
        <w:trPr>
          <w:jc w:val="center"/>
        </w:trPr>
        <w:tc>
          <w:tcPr>
            <w:tcW w:w="1556" w:type="dxa"/>
            <w:tcBorders>
              <w:top w:val="single" w:sz="4" w:space="0" w:color="auto"/>
              <w:left w:val="single" w:sz="4" w:space="0" w:color="auto"/>
              <w:bottom w:val="single" w:sz="4" w:space="0" w:color="auto"/>
              <w:right w:val="single" w:sz="4" w:space="0" w:color="auto"/>
            </w:tcBorders>
          </w:tcPr>
          <w:p w14:paraId="15E2594D" w14:textId="77777777" w:rsidR="005E171C" w:rsidRPr="009513FB" w:rsidRDefault="005E171C" w:rsidP="00EB3F24">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794" w:type="dxa"/>
            <w:tcBorders>
              <w:top w:val="single" w:sz="4" w:space="0" w:color="auto"/>
              <w:left w:val="single" w:sz="4" w:space="0" w:color="auto"/>
              <w:bottom w:val="single" w:sz="4" w:space="0" w:color="auto"/>
              <w:right w:val="single" w:sz="4" w:space="0" w:color="auto"/>
            </w:tcBorders>
          </w:tcPr>
          <w:p w14:paraId="27889F1E" w14:textId="77777777" w:rsidR="005E171C" w:rsidRPr="009513FB" w:rsidRDefault="005E171C" w:rsidP="00EB3F24">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474" w:type="dxa"/>
            <w:tcBorders>
              <w:top w:val="single" w:sz="4" w:space="0" w:color="auto"/>
              <w:left w:val="single" w:sz="4" w:space="0" w:color="auto"/>
              <w:bottom w:val="single" w:sz="4" w:space="0" w:color="auto"/>
              <w:right w:val="single" w:sz="4" w:space="0" w:color="auto"/>
            </w:tcBorders>
          </w:tcPr>
          <w:p w14:paraId="3F4CF899" w14:textId="77777777" w:rsidR="005E171C" w:rsidRPr="009513FB" w:rsidRDefault="005E171C" w:rsidP="00EB3F24">
            <w:pPr>
              <w:keepNext/>
              <w:keepLines/>
              <w:spacing w:after="0"/>
              <w:jc w:val="center"/>
              <w:rPr>
                <w:rFonts w:ascii="Arial" w:hAnsi="Arial"/>
                <w:sz w:val="18"/>
                <w:szCs w:val="18"/>
                <w:lang w:bidi="ar-IQ"/>
              </w:rPr>
            </w:pPr>
            <w:r w:rsidRPr="009513FB">
              <w:rPr>
                <w:rFonts w:ascii="Arial" w:hAnsi="Arial"/>
                <w:sz w:val="18"/>
                <w:szCs w:val="18"/>
                <w:lang w:bidi="ar-IQ"/>
              </w:rPr>
              <w:t>O</w:t>
            </w:r>
            <w:r w:rsidRPr="009513FB">
              <w:rPr>
                <w:rFonts w:ascii="Arial" w:hAnsi="Arial"/>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E9CFFD" w14:textId="77777777" w:rsidR="005E171C" w:rsidRPr="009513FB" w:rsidRDefault="005E171C" w:rsidP="00EB3F24">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DCDE8C" w14:textId="77777777" w:rsidR="005E171C" w:rsidRPr="009513FB" w:rsidRDefault="005E171C" w:rsidP="00EB3F24">
            <w:pPr>
              <w:keepNext/>
              <w:keepLines/>
              <w:spacing w:after="0"/>
              <w:rPr>
                <w:rFonts w:ascii="Arial" w:hAnsi="Arial"/>
                <w:sz w:val="18"/>
              </w:rPr>
            </w:pPr>
            <w:r>
              <w:rPr>
                <w:rFonts w:ascii="Arial" w:hAnsi="Arial"/>
                <w:sz w:val="18"/>
              </w:rPr>
              <w:t>Steering Mode</w:t>
            </w:r>
          </w:p>
        </w:tc>
        <w:tc>
          <w:tcPr>
            <w:tcW w:w="1843" w:type="dxa"/>
            <w:tcBorders>
              <w:top w:val="single" w:sz="4" w:space="0" w:color="auto"/>
              <w:left w:val="single" w:sz="4" w:space="0" w:color="auto"/>
              <w:bottom w:val="single" w:sz="4" w:space="0" w:color="auto"/>
              <w:right w:val="single" w:sz="4" w:space="0" w:color="auto"/>
            </w:tcBorders>
          </w:tcPr>
          <w:p w14:paraId="7E527F31" w14:textId="77777777" w:rsidR="005E171C" w:rsidRPr="009513FB" w:rsidRDefault="005E171C" w:rsidP="00EB3F24">
            <w:pPr>
              <w:keepNext/>
              <w:keepLines/>
              <w:spacing w:after="0"/>
              <w:rPr>
                <w:rFonts w:ascii="Arial" w:hAnsi="Arial" w:cs="Arial"/>
                <w:sz w:val="18"/>
                <w:szCs w:val="18"/>
              </w:rPr>
            </w:pPr>
            <w:r>
              <w:rPr>
                <w:rFonts w:ascii="Arial" w:hAnsi="Arial" w:cs="Arial"/>
                <w:sz w:val="18"/>
                <w:szCs w:val="18"/>
              </w:rPr>
              <w:t>ATSSS</w:t>
            </w:r>
          </w:p>
        </w:tc>
      </w:tr>
    </w:tbl>
    <w:p w14:paraId="4C3ADC02" w14:textId="77777777" w:rsidR="005A22E1" w:rsidRPr="00BD6F46" w:rsidRDefault="005A22E1" w:rsidP="005A22E1">
      <w:pPr>
        <w:rPr>
          <w:lang w:eastAsia="zh-CN"/>
        </w:rPr>
      </w:pPr>
    </w:p>
    <w:p w14:paraId="09170502" w14:textId="77777777" w:rsidR="005A22E1" w:rsidRPr="00BD6F46" w:rsidRDefault="005A22E1" w:rsidP="005A22E1">
      <w:pPr>
        <w:rPr>
          <w:lang w:eastAsia="zh-CN"/>
        </w:rPr>
      </w:pPr>
    </w:p>
    <w:p w14:paraId="5327CDC1" w14:textId="77777777" w:rsidR="005A22E1" w:rsidRPr="00BD6F46" w:rsidRDefault="00FF0A50" w:rsidP="007F2678">
      <w:pPr>
        <w:pStyle w:val="Heading6"/>
        <w:rPr>
          <w:lang w:eastAsia="zh-CN"/>
        </w:rPr>
      </w:pPr>
      <w:bookmarkStart w:id="591" w:name="_Toc20227307"/>
      <w:bookmarkStart w:id="592" w:name="_Toc27749539"/>
      <w:bookmarkStart w:id="593" w:name="_Toc28709466"/>
      <w:bookmarkStart w:id="594" w:name="_Toc44671085"/>
      <w:bookmarkStart w:id="595" w:name="_Toc51918993"/>
      <w:bookmarkStart w:id="596" w:name="_Toc17817190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591"/>
      <w:bookmarkEnd w:id="592"/>
      <w:bookmarkEnd w:id="593"/>
      <w:bookmarkEnd w:id="594"/>
      <w:bookmarkEnd w:id="595"/>
      <w:bookmarkEnd w:id="596"/>
    </w:p>
    <w:p w14:paraId="390D4F83"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8FECB4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B02BB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8A884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9B532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9D2CC7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6FA2F38"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6F2504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109C4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CA0716"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1E7EC72A"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00AB4684"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BCE888"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B31742F"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3431F05" w14:textId="77777777" w:rsidR="005A22E1" w:rsidRPr="00BD6F46" w:rsidRDefault="005A22E1" w:rsidP="004C6D5A">
            <w:pPr>
              <w:pStyle w:val="TAL"/>
              <w:rPr>
                <w:rFonts w:cs="Arial"/>
                <w:szCs w:val="18"/>
              </w:rPr>
            </w:pPr>
          </w:p>
        </w:tc>
      </w:tr>
    </w:tbl>
    <w:p w14:paraId="5ECB1416" w14:textId="77777777" w:rsidR="005A22E1" w:rsidRPr="00BD6F46" w:rsidRDefault="005A22E1" w:rsidP="005A22E1">
      <w:pPr>
        <w:rPr>
          <w:lang w:eastAsia="zh-CN"/>
        </w:rPr>
      </w:pPr>
    </w:p>
    <w:p w14:paraId="2FCE77C5" w14:textId="77777777" w:rsidR="005A22E1" w:rsidRPr="00BD6F46" w:rsidRDefault="00FF0A50" w:rsidP="007F2678">
      <w:pPr>
        <w:pStyle w:val="Heading6"/>
        <w:rPr>
          <w:lang w:eastAsia="zh-CN"/>
        </w:rPr>
      </w:pPr>
      <w:bookmarkStart w:id="597" w:name="_Toc20227308"/>
      <w:bookmarkStart w:id="598" w:name="_Toc27749540"/>
      <w:bookmarkStart w:id="599" w:name="_Toc28709467"/>
      <w:bookmarkStart w:id="600" w:name="_Toc44671086"/>
      <w:bookmarkStart w:id="601" w:name="_Toc51918994"/>
      <w:bookmarkStart w:id="602" w:name="_Toc1781719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597"/>
      <w:bookmarkEnd w:id="598"/>
      <w:bookmarkEnd w:id="599"/>
      <w:bookmarkEnd w:id="600"/>
      <w:bookmarkEnd w:id="601"/>
      <w:bookmarkEnd w:id="602"/>
    </w:p>
    <w:p w14:paraId="1ED58A00"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BF688D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1BD5C8"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3E4FA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69E33B"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33F034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6E46E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8A3B8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3079FE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EC6232"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267FD396"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10E4D68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075D0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898B4C"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5EB1B8B3" w14:textId="77777777" w:rsidR="005A22E1" w:rsidRPr="00BD6F46" w:rsidRDefault="005A22E1" w:rsidP="004C6D5A">
            <w:pPr>
              <w:pStyle w:val="TAL"/>
              <w:rPr>
                <w:rFonts w:cs="Arial"/>
                <w:szCs w:val="18"/>
              </w:rPr>
            </w:pPr>
          </w:p>
        </w:tc>
      </w:tr>
      <w:tr w:rsidR="005A22E1" w:rsidRPr="00BD6F46" w14:paraId="21A96E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68EBBA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1CC117B6"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6B75D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7CCE2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FD57C1"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31C59AE" w14:textId="77777777" w:rsidR="005A22E1" w:rsidRPr="00BD6F46" w:rsidRDefault="005A22E1" w:rsidP="004C6D5A">
            <w:pPr>
              <w:pStyle w:val="TAL"/>
              <w:rPr>
                <w:rFonts w:cs="Arial"/>
                <w:szCs w:val="18"/>
              </w:rPr>
            </w:pPr>
          </w:p>
        </w:tc>
      </w:tr>
      <w:tr w:rsidR="005A22E1" w:rsidRPr="00BD6F46" w14:paraId="45674B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0EB121"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5AAE3C91"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695670FF"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39DD2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E6C876"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72A52AC9" w14:textId="77777777" w:rsidR="005A22E1" w:rsidRPr="00BD6F46" w:rsidRDefault="005A22E1" w:rsidP="004C6D5A">
            <w:pPr>
              <w:pStyle w:val="TAL"/>
              <w:rPr>
                <w:rFonts w:cs="Arial"/>
                <w:szCs w:val="18"/>
              </w:rPr>
            </w:pPr>
          </w:p>
        </w:tc>
      </w:tr>
      <w:tr w:rsidR="005A22E1" w:rsidRPr="00BD6F46" w14:paraId="395DF46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6CDBEB4"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3E19B6FD"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B8DD934"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BD2A32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CA6517"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194ED3C" w14:textId="77777777" w:rsidR="005A22E1" w:rsidRPr="00BD6F46" w:rsidRDefault="005A22E1" w:rsidP="004C6D5A">
            <w:pPr>
              <w:pStyle w:val="TAL"/>
              <w:rPr>
                <w:rFonts w:cs="Arial"/>
                <w:szCs w:val="18"/>
              </w:rPr>
            </w:pPr>
          </w:p>
        </w:tc>
      </w:tr>
      <w:tr w:rsidR="005A22E1" w:rsidRPr="00BD6F46" w14:paraId="1656083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75286B"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7D9C8262"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842F0EB"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21695F"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D4410C"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68D03389" w14:textId="77777777" w:rsidR="005A22E1" w:rsidRPr="00BD6F46" w:rsidRDefault="005A22E1" w:rsidP="004C6D5A">
            <w:pPr>
              <w:pStyle w:val="TAL"/>
              <w:rPr>
                <w:rFonts w:cs="Arial"/>
                <w:szCs w:val="18"/>
              </w:rPr>
            </w:pPr>
          </w:p>
        </w:tc>
      </w:tr>
      <w:tr w:rsidR="00B94535" w:rsidRPr="00BD6F46" w14:paraId="3E3C4B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8683C4"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2C79E938" w14:textId="77777777" w:rsidR="00B94535" w:rsidRPr="00BD6F46" w:rsidRDefault="00B94535" w:rsidP="00B94535">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5BF4DC4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BB3DFA5" w14:textId="77777777" w:rsidR="00B94535" w:rsidRPr="00BD6F46" w:rsidRDefault="00B94535" w:rsidP="00B94535">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1E9791D6" w14:textId="77777777" w:rsidR="00B94535" w:rsidRPr="00BD6F46" w:rsidRDefault="00B94535" w:rsidP="00B94535">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7C290DD" w14:textId="77777777" w:rsidR="00B94535" w:rsidRPr="00BD6F46" w:rsidRDefault="00B94535" w:rsidP="00B94535">
            <w:pPr>
              <w:pStyle w:val="TAL"/>
              <w:rPr>
                <w:rFonts w:cs="Arial"/>
                <w:szCs w:val="18"/>
              </w:rPr>
            </w:pPr>
          </w:p>
        </w:tc>
      </w:tr>
      <w:tr w:rsidR="00864965" w:rsidRPr="00BD6F46" w14:paraId="7996FC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1AC020" w14:textId="77777777" w:rsidR="00864965" w:rsidRDefault="00864965" w:rsidP="0086496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5F4959A0" w14:textId="77777777" w:rsidR="00864965" w:rsidRDefault="00864965" w:rsidP="00864965">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C002C57" w14:textId="77777777" w:rsidR="00864965" w:rsidRDefault="00864965" w:rsidP="00864965">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B1B795" w14:textId="77777777" w:rsidR="00864965" w:rsidRDefault="00864965" w:rsidP="00864965">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35DCAEE3" w14:textId="77777777" w:rsidR="00864965" w:rsidRPr="00E13C2E" w:rsidRDefault="00864965" w:rsidP="00864965">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6E2E198C" w14:textId="77777777" w:rsidR="00864965" w:rsidRPr="00BD6F46" w:rsidRDefault="00864965" w:rsidP="00864965">
            <w:pPr>
              <w:pStyle w:val="TAL"/>
              <w:rPr>
                <w:rFonts w:cs="Arial"/>
                <w:szCs w:val="18"/>
              </w:rPr>
            </w:pPr>
          </w:p>
        </w:tc>
      </w:tr>
      <w:tr w:rsidR="00864965" w:rsidRPr="00BD6F46" w14:paraId="48187F64"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0730877" w14:textId="77777777" w:rsidR="00864965" w:rsidRPr="00BD6F46" w:rsidRDefault="00864965" w:rsidP="00864965">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EDC0813" w14:textId="77777777" w:rsidR="005A22E1" w:rsidRPr="00BD6F46" w:rsidRDefault="005A22E1" w:rsidP="005A22E1">
      <w:pPr>
        <w:rPr>
          <w:lang w:eastAsia="zh-CN"/>
        </w:rPr>
      </w:pPr>
    </w:p>
    <w:p w14:paraId="0A2EBE90" w14:textId="77777777" w:rsidR="005A22E1" w:rsidRPr="00BD6F46" w:rsidRDefault="00FF0A50" w:rsidP="007F2678">
      <w:pPr>
        <w:pStyle w:val="Heading6"/>
        <w:rPr>
          <w:lang w:eastAsia="zh-CN"/>
        </w:rPr>
      </w:pPr>
      <w:bookmarkStart w:id="603" w:name="_Toc20227309"/>
      <w:bookmarkStart w:id="604" w:name="_Toc27749541"/>
      <w:bookmarkStart w:id="605" w:name="_Toc28709468"/>
      <w:bookmarkStart w:id="606" w:name="_Toc44671087"/>
      <w:bookmarkStart w:id="607" w:name="_Toc51918995"/>
      <w:bookmarkStart w:id="608" w:name="_Toc1781719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03"/>
      <w:bookmarkEnd w:id="604"/>
      <w:bookmarkEnd w:id="605"/>
      <w:bookmarkEnd w:id="606"/>
      <w:bookmarkEnd w:id="607"/>
      <w:bookmarkEnd w:id="608"/>
    </w:p>
    <w:p w14:paraId="3E513EF4"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515C6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E8E9A9"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B58DC1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01886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DA83B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DFB514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9F62B"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1983F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73F319"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4E4209E1"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5681EA0F"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50FD1BD0"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20D6A7"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9C16D1">
              <w:rPr>
                <w:lang w:bidi="ar-IQ"/>
              </w:rPr>
              <w:t xml:space="preserve">SGW, </w:t>
            </w:r>
            <w:r>
              <w:rPr>
                <w:lang w:bidi="ar-IQ"/>
              </w:rPr>
              <w:t xml:space="preserve"> V-SMF</w:t>
            </w:r>
            <w:r w:rsidR="00B44E72">
              <w:rPr>
                <w:lang w:bidi="ar-IQ"/>
              </w:rPr>
              <w:t>, or ePDG</w:t>
            </w:r>
            <w:r>
              <w:rPr>
                <w:lang w:bidi="ar-IQ"/>
              </w:rPr>
              <w:t>.</w:t>
            </w:r>
          </w:p>
          <w:p w14:paraId="1BD78136" w14:textId="77777777"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shall have the value </w:t>
            </w:r>
            <w:r>
              <w:rPr>
                <w:lang w:bidi="ar-IQ"/>
              </w:rPr>
              <w:t>SMF.</w:t>
            </w:r>
          </w:p>
        </w:tc>
        <w:tc>
          <w:tcPr>
            <w:tcW w:w="1843" w:type="dxa"/>
            <w:tcBorders>
              <w:top w:val="single" w:sz="4" w:space="0" w:color="auto"/>
              <w:left w:val="single" w:sz="4" w:space="0" w:color="auto"/>
              <w:bottom w:val="single" w:sz="4" w:space="0" w:color="auto"/>
              <w:right w:val="single" w:sz="4" w:space="0" w:color="auto"/>
            </w:tcBorders>
          </w:tcPr>
          <w:p w14:paraId="3584C577" w14:textId="77777777" w:rsidR="00C601ED" w:rsidRPr="00BD6F46" w:rsidRDefault="00C601ED" w:rsidP="00C601ED">
            <w:pPr>
              <w:pStyle w:val="TAL"/>
              <w:rPr>
                <w:rFonts w:cs="Arial"/>
                <w:szCs w:val="18"/>
              </w:rPr>
            </w:pPr>
          </w:p>
        </w:tc>
      </w:tr>
      <w:tr w:rsidR="00C601ED" w:rsidRPr="00BD6F46" w14:paraId="2AE49C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8D064DC"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3DBA138E"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268CFAF1"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983A68D"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A992F24"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1B2293C" w14:textId="77777777" w:rsidR="00C601ED" w:rsidRPr="00BD6F46" w:rsidRDefault="00C601ED" w:rsidP="00C601ED">
            <w:pPr>
              <w:pStyle w:val="TAL"/>
              <w:rPr>
                <w:rFonts w:cs="Arial"/>
                <w:szCs w:val="18"/>
              </w:rPr>
            </w:pPr>
          </w:p>
        </w:tc>
      </w:tr>
    </w:tbl>
    <w:p w14:paraId="1F4BC2C3" w14:textId="77777777" w:rsidR="00300F0B" w:rsidRPr="00BD6F46" w:rsidRDefault="00300F0B" w:rsidP="008D79D4"/>
    <w:p w14:paraId="387B6617" w14:textId="77777777" w:rsidR="00427800" w:rsidRPr="00BD6F46" w:rsidRDefault="00427800" w:rsidP="007F2678">
      <w:pPr>
        <w:pStyle w:val="Heading6"/>
        <w:rPr>
          <w:lang w:eastAsia="zh-CN"/>
        </w:rPr>
      </w:pPr>
      <w:bookmarkStart w:id="609" w:name="_Toc20227310"/>
      <w:bookmarkStart w:id="610" w:name="_Toc27749542"/>
      <w:bookmarkStart w:id="611" w:name="_Toc28709469"/>
      <w:bookmarkStart w:id="612" w:name="_Toc44671088"/>
      <w:bookmarkStart w:id="613" w:name="_Toc51918996"/>
      <w:bookmarkStart w:id="614" w:name="_Toc17817190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09"/>
      <w:bookmarkEnd w:id="610"/>
      <w:bookmarkEnd w:id="611"/>
      <w:bookmarkEnd w:id="612"/>
      <w:bookmarkEnd w:id="613"/>
      <w:bookmarkEnd w:id="614"/>
    </w:p>
    <w:p w14:paraId="7108637C"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4171EA3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DD71CC"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6392B9"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0A776"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25353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C76F5D7"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C20CCD"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6E63FA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A322BD9"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01C8F9B4"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16202803"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6AABC8B7"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B400C37"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43217DDC" w14:textId="77777777" w:rsidR="00427800" w:rsidRPr="00BD6F46" w:rsidRDefault="00427800" w:rsidP="008879D1">
            <w:pPr>
              <w:pStyle w:val="TAL"/>
              <w:rPr>
                <w:rFonts w:cs="Arial"/>
                <w:szCs w:val="18"/>
              </w:rPr>
            </w:pPr>
          </w:p>
        </w:tc>
      </w:tr>
      <w:tr w:rsidR="00427800" w:rsidRPr="00BD6F46" w14:paraId="7E06E25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A23F41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05889F2"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FB0F688"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EEB5A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B46B2" w14:textId="77777777" w:rsidR="00427800" w:rsidRPr="00BD6F46" w:rsidRDefault="00427800" w:rsidP="008879D1">
            <w:pPr>
              <w:pStyle w:val="TAL"/>
            </w:pPr>
            <w:r w:rsidRPr="00BD6F46">
              <w:rPr>
                <w:rFonts w:hint="eastAsia"/>
                <w:noProof/>
                <w:lang w:eastAsia="zh-CN"/>
              </w:rPr>
              <w:t>identifer of UPF</w:t>
            </w:r>
          </w:p>
        </w:tc>
        <w:tc>
          <w:tcPr>
            <w:tcW w:w="1843" w:type="dxa"/>
            <w:tcBorders>
              <w:top w:val="single" w:sz="4" w:space="0" w:color="auto"/>
              <w:left w:val="single" w:sz="4" w:space="0" w:color="auto"/>
              <w:bottom w:val="single" w:sz="4" w:space="0" w:color="auto"/>
              <w:right w:val="single" w:sz="4" w:space="0" w:color="auto"/>
            </w:tcBorders>
          </w:tcPr>
          <w:p w14:paraId="0D93E6B8" w14:textId="77777777" w:rsidR="00427800" w:rsidRPr="00BD6F46" w:rsidRDefault="00427800" w:rsidP="008879D1">
            <w:pPr>
              <w:pStyle w:val="TAL"/>
              <w:rPr>
                <w:rFonts w:cs="Arial"/>
                <w:szCs w:val="18"/>
              </w:rPr>
            </w:pPr>
          </w:p>
        </w:tc>
      </w:tr>
      <w:tr w:rsidR="00427800" w:rsidRPr="00BD6F46" w14:paraId="33E4396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925A746"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48F24E2"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286E6F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85F89"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55ECA1"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C6398A8" w14:textId="77777777" w:rsidR="00427800" w:rsidRPr="00BD6F46" w:rsidRDefault="00427800" w:rsidP="008879D1">
            <w:pPr>
              <w:pStyle w:val="TAL"/>
              <w:rPr>
                <w:rFonts w:cs="Arial"/>
                <w:szCs w:val="18"/>
              </w:rPr>
            </w:pPr>
          </w:p>
        </w:tc>
      </w:tr>
    </w:tbl>
    <w:p w14:paraId="557AEC20" w14:textId="77777777" w:rsidR="00427800" w:rsidRPr="00BD6F46" w:rsidRDefault="00427800" w:rsidP="00427800">
      <w:pPr>
        <w:rPr>
          <w:lang w:eastAsia="zh-CN"/>
        </w:rPr>
      </w:pPr>
    </w:p>
    <w:p w14:paraId="67C15AF1" w14:textId="77777777" w:rsidR="00427800" w:rsidRPr="00BD6F46" w:rsidRDefault="00427800" w:rsidP="007F2678">
      <w:pPr>
        <w:pStyle w:val="Heading6"/>
        <w:rPr>
          <w:lang w:eastAsia="zh-CN"/>
        </w:rPr>
      </w:pPr>
      <w:bookmarkStart w:id="615" w:name="_Toc20227311"/>
      <w:bookmarkStart w:id="616" w:name="_Toc27749543"/>
      <w:bookmarkStart w:id="617" w:name="_Toc28709470"/>
      <w:bookmarkStart w:id="618" w:name="_Toc44671089"/>
      <w:bookmarkStart w:id="619" w:name="_Toc51918997"/>
      <w:bookmarkStart w:id="620" w:name="_Toc1781719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15"/>
      <w:bookmarkEnd w:id="616"/>
      <w:bookmarkEnd w:id="617"/>
      <w:bookmarkEnd w:id="618"/>
      <w:bookmarkEnd w:id="619"/>
      <w:bookmarkEnd w:id="620"/>
    </w:p>
    <w:p w14:paraId="7FCACF26"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5BC54F8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279F1D2"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3ED96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8507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A4AB18"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48FE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F51AF77"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287BD0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B89E6EF"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346D2B54"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5B23FA73"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E4BEBD1"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11A262D5"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DB637CF" w14:textId="77777777" w:rsidR="00427800" w:rsidRPr="00BD6F46" w:rsidRDefault="00427800" w:rsidP="008879D1">
            <w:pPr>
              <w:pStyle w:val="TAL"/>
              <w:rPr>
                <w:rFonts w:cs="Arial"/>
                <w:szCs w:val="18"/>
              </w:rPr>
            </w:pPr>
          </w:p>
        </w:tc>
      </w:tr>
      <w:tr w:rsidR="00427800" w:rsidRPr="00BD6F46" w14:paraId="1A11FFF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C6C155A"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397C0D1D"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70FEF32"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9582CF3"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C153AB"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71B3CED0" w14:textId="77777777" w:rsidR="00427800" w:rsidRPr="00BD6F46" w:rsidRDefault="00427800" w:rsidP="008879D1">
            <w:pPr>
              <w:pStyle w:val="TAL"/>
              <w:rPr>
                <w:rFonts w:cs="Arial"/>
                <w:szCs w:val="18"/>
              </w:rPr>
            </w:pPr>
          </w:p>
        </w:tc>
      </w:tr>
      <w:tr w:rsidR="00427800" w:rsidRPr="00BD6F46" w14:paraId="439258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F95910E"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67EA9642"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2D934974"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75BB10"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96191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324CB396" w14:textId="77777777" w:rsidR="00427800" w:rsidRPr="00BD6F46" w:rsidRDefault="00427800" w:rsidP="008879D1">
            <w:pPr>
              <w:pStyle w:val="TAL"/>
              <w:rPr>
                <w:rFonts w:cs="Arial"/>
                <w:szCs w:val="18"/>
              </w:rPr>
            </w:pPr>
          </w:p>
        </w:tc>
      </w:tr>
      <w:tr w:rsidR="00427800" w:rsidRPr="00BD6F46" w14:paraId="486C9526"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05F2234"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3CB01F8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BB724F6"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C11C8CF"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1518610"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0F90FDFD" w14:textId="77777777" w:rsidR="00427800" w:rsidRPr="00BD6F46" w:rsidRDefault="00427800" w:rsidP="008879D1">
            <w:pPr>
              <w:pStyle w:val="TAL"/>
              <w:rPr>
                <w:rFonts w:cs="Arial"/>
                <w:szCs w:val="18"/>
              </w:rPr>
            </w:pPr>
          </w:p>
        </w:tc>
      </w:tr>
      <w:tr w:rsidR="00427800" w:rsidRPr="00BD6F46" w14:paraId="17DFD26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8A29C2A"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614DA410"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7A9BEB7A"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A59637"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808F3A"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58037657" w14:textId="77777777" w:rsidR="00427800" w:rsidRPr="00BD6F46" w:rsidRDefault="00427800" w:rsidP="008879D1">
            <w:pPr>
              <w:pStyle w:val="TAL"/>
              <w:rPr>
                <w:rFonts w:cs="Arial"/>
                <w:szCs w:val="18"/>
              </w:rPr>
            </w:pPr>
          </w:p>
        </w:tc>
      </w:tr>
      <w:tr w:rsidR="002542E0" w:rsidRPr="00BD6F46" w14:paraId="0C392E7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096A6DD"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2E8C14AC"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4F01E0A7"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1447AA"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0E1096"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6D9F1D6F" w14:textId="77777777" w:rsidR="002542E0" w:rsidRPr="00BD6F46" w:rsidRDefault="002542E0" w:rsidP="002542E0">
            <w:pPr>
              <w:pStyle w:val="TAL"/>
              <w:rPr>
                <w:rFonts w:cs="Arial"/>
                <w:szCs w:val="18"/>
              </w:rPr>
            </w:pPr>
          </w:p>
        </w:tc>
      </w:tr>
      <w:tr w:rsidR="00427800" w:rsidRPr="00BD6F46" w14:paraId="471C4C4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8B7C6D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0D53465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EBE98ED"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0FD98B7"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BD8451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52DEC444" w14:textId="77777777" w:rsidR="00427800" w:rsidRPr="00BD6F46" w:rsidRDefault="00427800" w:rsidP="008879D1">
            <w:pPr>
              <w:pStyle w:val="TAL"/>
              <w:rPr>
                <w:rFonts w:cs="Arial"/>
                <w:szCs w:val="18"/>
              </w:rPr>
            </w:pPr>
          </w:p>
        </w:tc>
      </w:tr>
      <w:tr w:rsidR="00427800" w:rsidRPr="00BD6F46" w14:paraId="40EDA7A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3A7A47A"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15D9DE1"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2F7EBE78"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5DD3A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8D1073"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0CBCC567" w14:textId="77777777" w:rsidR="00427800" w:rsidRPr="00BD6F46" w:rsidRDefault="00427800" w:rsidP="008879D1">
            <w:pPr>
              <w:pStyle w:val="TAL"/>
              <w:rPr>
                <w:rFonts w:cs="Arial"/>
                <w:szCs w:val="18"/>
              </w:rPr>
            </w:pPr>
          </w:p>
        </w:tc>
      </w:tr>
    </w:tbl>
    <w:p w14:paraId="78469EF1" w14:textId="77777777" w:rsidR="00427800" w:rsidRPr="00BD6F46" w:rsidRDefault="00427800" w:rsidP="00427800">
      <w:pPr>
        <w:rPr>
          <w:lang w:eastAsia="zh-CN"/>
        </w:rPr>
      </w:pPr>
    </w:p>
    <w:p w14:paraId="484C707F" w14:textId="77777777" w:rsidR="00427800" w:rsidRPr="00BD6F46" w:rsidRDefault="00427800" w:rsidP="007F2678">
      <w:pPr>
        <w:pStyle w:val="Heading6"/>
        <w:rPr>
          <w:lang w:eastAsia="zh-CN"/>
        </w:rPr>
      </w:pPr>
      <w:bookmarkStart w:id="621" w:name="_Toc20227312"/>
      <w:bookmarkStart w:id="622" w:name="_Toc27749544"/>
      <w:bookmarkStart w:id="623" w:name="_Toc28709471"/>
      <w:bookmarkStart w:id="624" w:name="_Toc44671090"/>
      <w:bookmarkStart w:id="625" w:name="_Toc51918998"/>
      <w:bookmarkStart w:id="626" w:name="_Toc17817191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21"/>
      <w:bookmarkEnd w:id="622"/>
      <w:bookmarkEnd w:id="623"/>
      <w:bookmarkEnd w:id="624"/>
      <w:bookmarkEnd w:id="625"/>
      <w:bookmarkEnd w:id="626"/>
    </w:p>
    <w:p w14:paraId="3784962C"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49EAF7F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81EE3F"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9DE60A"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8EF0EA"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9BD0E5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DBBE1B"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18C283"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390838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380A3C"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EED8686"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394E9DA5"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028A0D"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476D6A9"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E15E53D" w14:textId="77777777" w:rsidR="00427800" w:rsidRPr="00BD6F46" w:rsidRDefault="00427800" w:rsidP="008879D1">
            <w:pPr>
              <w:pStyle w:val="TAL"/>
              <w:rPr>
                <w:rFonts w:cs="Arial"/>
                <w:szCs w:val="18"/>
              </w:rPr>
            </w:pPr>
          </w:p>
        </w:tc>
      </w:tr>
      <w:tr w:rsidR="00427800" w:rsidRPr="00BD6F46" w14:paraId="7722855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7873BC"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26FCA38D"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451B312A"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F39E309"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AC7B4C0"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4A6DF37B" w14:textId="77777777" w:rsidR="00427800" w:rsidRPr="00BD6F46" w:rsidRDefault="00427800" w:rsidP="008879D1">
            <w:pPr>
              <w:pStyle w:val="TAL"/>
              <w:rPr>
                <w:rFonts w:cs="Arial"/>
                <w:szCs w:val="18"/>
              </w:rPr>
            </w:pPr>
          </w:p>
        </w:tc>
      </w:tr>
    </w:tbl>
    <w:p w14:paraId="0261EAF2" w14:textId="77777777" w:rsidR="00427800" w:rsidRPr="00BD6F46" w:rsidRDefault="00427800" w:rsidP="00427800">
      <w:pPr>
        <w:rPr>
          <w:lang w:eastAsia="zh-CN"/>
        </w:rPr>
      </w:pPr>
    </w:p>
    <w:p w14:paraId="017EEA1C" w14:textId="77777777" w:rsidR="00427800" w:rsidRPr="00BD6F46" w:rsidRDefault="00427800" w:rsidP="007F2678">
      <w:pPr>
        <w:pStyle w:val="Heading6"/>
        <w:rPr>
          <w:lang w:eastAsia="zh-CN"/>
        </w:rPr>
      </w:pPr>
      <w:bookmarkStart w:id="627" w:name="_Toc20227313"/>
      <w:bookmarkStart w:id="628" w:name="_Toc27749545"/>
      <w:bookmarkStart w:id="629" w:name="_Toc28709472"/>
      <w:bookmarkStart w:id="630" w:name="_Toc44671091"/>
      <w:bookmarkStart w:id="631" w:name="_Toc51918999"/>
      <w:bookmarkStart w:id="632" w:name="_Toc17817191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27"/>
      <w:bookmarkEnd w:id="628"/>
      <w:bookmarkEnd w:id="629"/>
      <w:bookmarkEnd w:id="630"/>
      <w:bookmarkEnd w:id="631"/>
      <w:bookmarkEnd w:id="632"/>
    </w:p>
    <w:p w14:paraId="7CE7DD62"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5EF51AA4"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4E5B0"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8C9018"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80A590"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15C4BAC"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CCFCE77"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3081ED"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6A6DAFE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C0BF298"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7166BC6F"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0D57DB0C"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E7B2469"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30D42B"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4D48518F" w14:textId="77777777" w:rsidR="00427800" w:rsidRPr="00BD6F46" w:rsidDel="00010C99" w:rsidRDefault="00427800" w:rsidP="008879D1">
            <w:pPr>
              <w:pStyle w:val="TAL"/>
              <w:rPr>
                <w:rFonts w:cs="Arial"/>
                <w:szCs w:val="18"/>
              </w:rPr>
            </w:pPr>
          </w:p>
        </w:tc>
      </w:tr>
      <w:tr w:rsidR="0046255F" w:rsidRPr="00BD6F46" w:rsidDel="00010C99" w14:paraId="1FBF6FF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D02A377"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3945BE95"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43AD365E"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70B7EA0"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05AF18"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581B05EE" w14:textId="77777777" w:rsidR="0046255F" w:rsidRPr="00BD6F46" w:rsidDel="00010C99" w:rsidRDefault="0046255F" w:rsidP="0046255F">
            <w:pPr>
              <w:pStyle w:val="TAL"/>
              <w:rPr>
                <w:rFonts w:cs="Arial"/>
                <w:szCs w:val="18"/>
              </w:rPr>
            </w:pPr>
          </w:p>
        </w:tc>
      </w:tr>
      <w:tr w:rsidR="0046255F" w:rsidRPr="00BD6F46" w14:paraId="4B87D26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E378E9C"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0466A069"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0249649"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A66CEC"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AD840E"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10B003A0" w14:textId="77777777" w:rsidR="0046255F" w:rsidRPr="00BD6F46" w:rsidRDefault="0046255F" w:rsidP="0046255F">
            <w:pPr>
              <w:pStyle w:val="TAL"/>
              <w:rPr>
                <w:rFonts w:cs="Arial"/>
                <w:szCs w:val="18"/>
              </w:rPr>
            </w:pPr>
          </w:p>
        </w:tc>
      </w:tr>
      <w:tr w:rsidR="0046255F" w:rsidRPr="00BD6F46" w14:paraId="5F78760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49F01D2"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315B7AB"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33407EC"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209251"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A265D"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2EBE8EC9" w14:textId="77777777" w:rsidR="0046255F" w:rsidRPr="00BD6F46" w:rsidRDefault="0046255F" w:rsidP="0046255F">
            <w:pPr>
              <w:pStyle w:val="TAL"/>
              <w:rPr>
                <w:rFonts w:cs="Arial"/>
                <w:szCs w:val="18"/>
              </w:rPr>
            </w:pPr>
          </w:p>
        </w:tc>
      </w:tr>
      <w:tr w:rsidR="0046255F" w:rsidRPr="00BD6F46" w14:paraId="6E0B879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B55EA67"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1A0E39CD"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2ECC32C8"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C4FD2B"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3144A6"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72348AE"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FA813C6" w14:textId="77777777" w:rsidR="0046255F" w:rsidRPr="00BD6F46" w:rsidRDefault="0046255F" w:rsidP="0046255F">
            <w:pPr>
              <w:pStyle w:val="TAL"/>
              <w:rPr>
                <w:rFonts w:cs="Arial"/>
                <w:szCs w:val="18"/>
              </w:rPr>
            </w:pPr>
          </w:p>
        </w:tc>
      </w:tr>
      <w:tr w:rsidR="00D80AAC" w:rsidRPr="00BD6F46" w14:paraId="1257BA1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B5DA504"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6290595A"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56C0B5C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A0B46B9"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A50B76"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FB5890F" w14:textId="77777777" w:rsidR="00D80AAC" w:rsidRPr="00BD6F46" w:rsidRDefault="00D80AAC" w:rsidP="00D80AAC">
            <w:pPr>
              <w:pStyle w:val="TAL"/>
              <w:rPr>
                <w:rFonts w:cs="Arial"/>
                <w:szCs w:val="18"/>
              </w:rPr>
            </w:pPr>
          </w:p>
        </w:tc>
      </w:tr>
      <w:tr w:rsidR="00D80AAC" w:rsidRPr="00BD6F46" w14:paraId="592AFD9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A8B2D05"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584AEDC9"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4D91111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14A37E3"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4EDBB4"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74F52DF" w14:textId="77777777" w:rsidR="00D80AAC" w:rsidRPr="00BD6F46" w:rsidRDefault="00D80AAC" w:rsidP="00D80AAC">
            <w:pPr>
              <w:pStyle w:val="TAL"/>
              <w:rPr>
                <w:rFonts w:cs="Arial"/>
                <w:szCs w:val="18"/>
              </w:rPr>
            </w:pPr>
          </w:p>
        </w:tc>
      </w:tr>
      <w:tr w:rsidR="00D80AAC" w:rsidRPr="00BD6F46" w14:paraId="5AF865F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150709C"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65FD052F"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36BCC739"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33A5CF"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F6CB057"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7B5F803" w14:textId="77777777" w:rsidR="00D80AAC" w:rsidRPr="00BD6F46" w:rsidRDefault="00D80AAC" w:rsidP="00D80AAC">
            <w:pPr>
              <w:pStyle w:val="TAL"/>
              <w:rPr>
                <w:rFonts w:cs="Arial"/>
                <w:szCs w:val="18"/>
              </w:rPr>
            </w:pPr>
          </w:p>
        </w:tc>
      </w:tr>
      <w:tr w:rsidR="00D80AAC" w:rsidRPr="00BD6F46" w14:paraId="27515BE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6D0E53"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CB4C36"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2378717"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463E2C"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CCBD607"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2DEC5A7" w14:textId="77777777" w:rsidR="00D80AAC" w:rsidRPr="00BD6F46" w:rsidRDefault="00D80AAC" w:rsidP="00D80AAC">
            <w:pPr>
              <w:pStyle w:val="TAL"/>
              <w:rPr>
                <w:rFonts w:cs="Arial"/>
                <w:szCs w:val="18"/>
              </w:rPr>
            </w:pPr>
          </w:p>
        </w:tc>
      </w:tr>
      <w:tr w:rsidR="00D80AAC" w:rsidRPr="00BD6F46" w14:paraId="1273539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7407F24"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05A8570"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2BBDC8D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ACDDD6F"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4B594"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4DA6C8D4" w14:textId="77777777" w:rsidR="00D80AAC" w:rsidRPr="00BD6F46" w:rsidRDefault="00D80AAC" w:rsidP="00D80AAC">
            <w:pPr>
              <w:pStyle w:val="TAL"/>
              <w:rPr>
                <w:rFonts w:cs="Arial"/>
                <w:szCs w:val="18"/>
              </w:rPr>
            </w:pPr>
          </w:p>
        </w:tc>
      </w:tr>
      <w:tr w:rsidR="00D80AAC" w:rsidRPr="00BD6F46" w14:paraId="4FCC3EAB"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D5ABB3E"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4CCE2F3C" w14:textId="77777777" w:rsidR="00D80AAC" w:rsidRDefault="00D80AAC" w:rsidP="00D80AAC">
            <w:pPr>
              <w:pStyle w:val="TAL"/>
              <w:rPr>
                <w:noProof/>
              </w:rPr>
            </w:pPr>
            <w:r w:rsidRPr="00BD6F46">
              <w:rPr>
                <w:rFonts w:hint="eastAsia"/>
                <w:lang w:eastAsia="zh-CN"/>
              </w:rPr>
              <w:t>array(</w:t>
            </w:r>
            <w:r>
              <w:t>ServingNetworkFunctionI</w:t>
            </w:r>
            <w:r w:rsidRPr="00BD6F46">
              <w:rPr>
                <w:rFonts w:hint="eastAsia"/>
                <w:lang w:eastAsia="zh-CN"/>
              </w:rPr>
              <w:t>)</w:t>
            </w:r>
          </w:p>
        </w:tc>
        <w:tc>
          <w:tcPr>
            <w:tcW w:w="474" w:type="dxa"/>
            <w:tcBorders>
              <w:top w:val="single" w:sz="4" w:space="0" w:color="auto"/>
              <w:left w:val="single" w:sz="4" w:space="0" w:color="auto"/>
              <w:bottom w:val="single" w:sz="4" w:space="0" w:color="auto"/>
              <w:right w:val="single" w:sz="4" w:space="0" w:color="auto"/>
            </w:tcBorders>
          </w:tcPr>
          <w:p w14:paraId="1CF6F86D"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9A52917"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2639BC"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581CE18" w14:textId="77777777" w:rsidR="00D80AAC" w:rsidRPr="00BD6F46" w:rsidRDefault="00D80AAC" w:rsidP="00D80AAC">
            <w:pPr>
              <w:pStyle w:val="TAL"/>
              <w:rPr>
                <w:rFonts w:cs="Arial"/>
                <w:szCs w:val="18"/>
              </w:rPr>
            </w:pPr>
          </w:p>
        </w:tc>
      </w:tr>
      <w:tr w:rsidR="00D80AAC" w:rsidRPr="00BD6F46" w14:paraId="6A81184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98CF8B1"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602D7E95"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C5E03A1"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BE07BC"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3BA5BF"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215239D3" w14:textId="77777777" w:rsidR="00D80AAC" w:rsidRPr="00BD6F46" w:rsidRDefault="00D80AAC" w:rsidP="00D80AAC">
            <w:pPr>
              <w:pStyle w:val="TAL"/>
              <w:rPr>
                <w:rFonts w:cs="Arial"/>
                <w:szCs w:val="18"/>
              </w:rPr>
            </w:pPr>
          </w:p>
        </w:tc>
      </w:tr>
      <w:tr w:rsidR="000650B6" w:rsidRPr="00BD6F46" w14:paraId="5899213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58D910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53023BBF"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17BAE5D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0FCEE1"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18077EA" w14:textId="77777777" w:rsidR="000650B6" w:rsidRPr="006419A6" w:rsidRDefault="000650B6" w:rsidP="000650B6">
            <w:pPr>
              <w:pStyle w:val="TAL"/>
              <w:keepNext w:val="0"/>
              <w:keepLines w:val="0"/>
              <w:rPr>
                <w:lang w:eastAsia="zh-CN" w:bidi="ar-IQ"/>
              </w:rPr>
            </w:pPr>
            <w:r w:rsidRPr="006419A6">
              <w:rPr>
                <w:lang w:bidi="ar-IQ"/>
              </w:rPr>
              <w:t xml:space="preserve">IP-CAN bearer Charging identifier used to identify this IP-CAN bearer in different records created by </w:t>
            </w:r>
            <w:r>
              <w:rPr>
                <w:lang w:bidi="ar-IQ"/>
              </w:rPr>
              <w:t>PGW-C+SMF</w:t>
            </w:r>
            <w:r w:rsidRPr="006419A6">
              <w:rPr>
                <w:lang w:bidi="ar-IQ"/>
              </w:rPr>
              <w:t>.</w:t>
            </w:r>
          </w:p>
          <w:p w14:paraId="08850E53" w14:textId="77777777" w:rsidR="000650B6" w:rsidRDefault="000650B6" w:rsidP="000650B6">
            <w:pPr>
              <w:pStyle w:val="TAL"/>
              <w:rPr>
                <w:lang w:bidi="ar-IQ"/>
              </w:rPr>
            </w:pPr>
            <w:r>
              <w:rPr>
                <w:lang w:bidi="ar-IQ"/>
              </w:rPr>
              <w:t xml:space="preserve">Charging Id is generated by P-GW at IP-CAN bearer activation and is included in all containers in order to </w:t>
            </w:r>
            <w:r w:rsidRPr="006419A6">
              <w:rPr>
                <w:lang w:bidi="ar-IQ"/>
              </w:rPr>
              <w:t>identif</w:t>
            </w:r>
            <w:r>
              <w:rPr>
                <w:lang w:bidi="ar-IQ"/>
              </w:rPr>
              <w:t>y</w:t>
            </w:r>
            <w:r w:rsidRPr="006419A6">
              <w:rPr>
                <w:lang w:bidi="ar-IQ"/>
              </w:rPr>
              <w:t xml:space="preserve"> </w:t>
            </w:r>
            <w:r>
              <w:rPr>
                <w:lang w:bidi="ar-IQ"/>
              </w:rPr>
              <w:t xml:space="preserve">the containers which pertain to the IP-CAN bearer. </w:t>
            </w:r>
          </w:p>
          <w:p w14:paraId="7383301C" w14:textId="77777777" w:rsidR="000650B6" w:rsidRPr="00BD6F46" w:rsidRDefault="000650B6" w:rsidP="000650B6">
            <w:pPr>
              <w:pStyle w:val="TAL"/>
            </w:pPr>
            <w:r>
              <w:rPr>
                <w:lang w:bidi="ar-IQ"/>
              </w:rPr>
              <w:t>Only applicable for 5GS and EPS interworking.</w:t>
            </w:r>
          </w:p>
        </w:tc>
        <w:tc>
          <w:tcPr>
            <w:tcW w:w="1843" w:type="dxa"/>
            <w:tcBorders>
              <w:top w:val="single" w:sz="4" w:space="0" w:color="auto"/>
              <w:left w:val="single" w:sz="4" w:space="0" w:color="auto"/>
              <w:bottom w:val="single" w:sz="4" w:space="0" w:color="auto"/>
              <w:right w:val="single" w:sz="4" w:space="0" w:color="auto"/>
            </w:tcBorders>
          </w:tcPr>
          <w:p w14:paraId="0AD99797" w14:textId="77777777" w:rsidR="000650B6" w:rsidRPr="000650B6" w:rsidRDefault="000650B6" w:rsidP="000650B6">
            <w:pPr>
              <w:pStyle w:val="TAL"/>
              <w:rPr>
                <w:rFonts w:cs="Arial"/>
                <w:szCs w:val="18"/>
              </w:rPr>
            </w:pPr>
            <w:r w:rsidRPr="0026330D">
              <w:rPr>
                <w:color w:val="FF0000"/>
              </w:rPr>
              <w:t>5GIEPC_CH</w:t>
            </w:r>
          </w:p>
        </w:tc>
      </w:tr>
      <w:tr w:rsidR="000650B6" w:rsidRPr="00BD6F46" w14:paraId="41A85E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59D39DE"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7BC1B42A"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5129AA24"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70FCB9"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779C1048"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39299A82" w14:textId="77777777" w:rsidR="000650B6" w:rsidRPr="00BD6F46" w:rsidRDefault="000650B6" w:rsidP="000650B6">
            <w:pPr>
              <w:pStyle w:val="TAL"/>
            </w:pPr>
            <w:r>
              <w:rPr>
                <w:lang w:bidi="ar-IQ"/>
              </w:rPr>
              <w:t>Only applicable for 5GS and EPS interworking.</w:t>
            </w:r>
          </w:p>
        </w:tc>
        <w:tc>
          <w:tcPr>
            <w:tcW w:w="1843" w:type="dxa"/>
            <w:tcBorders>
              <w:top w:val="single" w:sz="4" w:space="0" w:color="auto"/>
              <w:left w:val="single" w:sz="4" w:space="0" w:color="auto"/>
              <w:bottom w:val="single" w:sz="4" w:space="0" w:color="auto"/>
              <w:right w:val="single" w:sz="4" w:space="0" w:color="auto"/>
            </w:tcBorders>
          </w:tcPr>
          <w:p w14:paraId="0C194CEA" w14:textId="77777777" w:rsidR="000650B6" w:rsidRPr="000650B6" w:rsidRDefault="000650B6" w:rsidP="000650B6">
            <w:pPr>
              <w:pStyle w:val="TAL"/>
              <w:rPr>
                <w:rFonts w:cs="Arial"/>
                <w:szCs w:val="18"/>
              </w:rPr>
            </w:pPr>
            <w:r w:rsidRPr="0026330D">
              <w:rPr>
                <w:color w:val="FF0000"/>
              </w:rPr>
              <w:t>5GIEPC_CH</w:t>
            </w:r>
          </w:p>
        </w:tc>
      </w:tr>
      <w:tr w:rsidR="000650B6" w:rsidRPr="00BD6F46" w14:paraId="39E7F2D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34829B1"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327456C0"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430C982"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AF5E30"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38BD28BC"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4BD09135" w14:textId="77777777" w:rsidR="000650B6" w:rsidRPr="00BD6F46" w:rsidRDefault="000650B6" w:rsidP="000650B6">
            <w:pPr>
              <w:pStyle w:val="TAL"/>
            </w:pPr>
            <w:r>
              <w:rPr>
                <w:lang w:bidi="ar-IQ"/>
              </w:rPr>
              <w:t>Only applicable for 5GS and EPS interworking.</w:t>
            </w:r>
          </w:p>
        </w:tc>
        <w:tc>
          <w:tcPr>
            <w:tcW w:w="1843" w:type="dxa"/>
            <w:tcBorders>
              <w:top w:val="single" w:sz="4" w:space="0" w:color="auto"/>
              <w:left w:val="single" w:sz="4" w:space="0" w:color="auto"/>
              <w:bottom w:val="single" w:sz="4" w:space="0" w:color="auto"/>
              <w:right w:val="single" w:sz="4" w:space="0" w:color="auto"/>
            </w:tcBorders>
          </w:tcPr>
          <w:p w14:paraId="1B5F8116" w14:textId="77777777" w:rsidR="000650B6" w:rsidRPr="000650B6" w:rsidRDefault="000650B6" w:rsidP="000650B6">
            <w:pPr>
              <w:pStyle w:val="TAL"/>
              <w:rPr>
                <w:rFonts w:cs="Arial"/>
                <w:szCs w:val="18"/>
              </w:rPr>
            </w:pPr>
            <w:r w:rsidRPr="0026330D">
              <w:rPr>
                <w:color w:val="FF0000"/>
              </w:rPr>
              <w:t>5GIEPC_CH</w:t>
            </w:r>
          </w:p>
        </w:tc>
      </w:tr>
    </w:tbl>
    <w:p w14:paraId="125D329A" w14:textId="77777777" w:rsidR="00427800" w:rsidRDefault="00427800" w:rsidP="008D79D4"/>
    <w:p w14:paraId="1C6AEC67" w14:textId="77777777" w:rsidR="009F0E9A" w:rsidRPr="00BD6F46" w:rsidRDefault="009F0E9A" w:rsidP="004B5553">
      <w:pPr>
        <w:pStyle w:val="EditorsNote"/>
      </w:pPr>
      <w:r>
        <w:rPr>
          <w:rFonts w:hint="eastAsia"/>
          <w:lang w:eastAsia="zh-CN"/>
        </w:rPr>
        <w:t>E</w:t>
      </w:r>
      <w:r>
        <w:rPr>
          <w:lang w:eastAsia="zh-CN"/>
        </w:rPr>
        <w:t xml:space="preserve">ditor’s Note: the </w:t>
      </w:r>
      <w:r w:rsidRPr="00726D3D">
        <w:t>diagnostics</w:t>
      </w:r>
      <w:r>
        <w:rPr>
          <w:lang w:eastAsia="zh-CN"/>
        </w:rPr>
        <w:t xml:space="preserve"> for interworking is ffs.</w:t>
      </w:r>
    </w:p>
    <w:p w14:paraId="4CFBF692" w14:textId="77777777" w:rsidR="00194934" w:rsidRPr="00BD6F46" w:rsidRDefault="00194934" w:rsidP="00194934">
      <w:pPr>
        <w:pStyle w:val="Heading6"/>
        <w:rPr>
          <w:lang w:eastAsia="zh-CN"/>
        </w:rPr>
      </w:pPr>
      <w:bookmarkStart w:id="633" w:name="_Toc20227314"/>
      <w:bookmarkStart w:id="634" w:name="_Toc27749546"/>
      <w:bookmarkStart w:id="635" w:name="_Toc28709473"/>
      <w:bookmarkStart w:id="636" w:name="_Toc44671092"/>
      <w:bookmarkStart w:id="637" w:name="_Toc51919000"/>
      <w:bookmarkStart w:id="638" w:name="_Toc17817191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33"/>
      <w:bookmarkEnd w:id="634"/>
      <w:bookmarkEnd w:id="635"/>
      <w:bookmarkEnd w:id="636"/>
      <w:bookmarkEnd w:id="637"/>
      <w:bookmarkEnd w:id="638"/>
    </w:p>
    <w:p w14:paraId="792F1FFE"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7032157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FEB5520"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22D7E39"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502321"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B607B57"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F685DA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DC6C43"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2D42ED61"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C6E48E0"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3DEEA0B4"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0697DF61"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B613261"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AD6782D"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0CD0E06" w14:textId="77777777" w:rsidR="00194934" w:rsidRDefault="00194934" w:rsidP="00CE69F5">
            <w:pPr>
              <w:pStyle w:val="TAL"/>
            </w:pPr>
            <w:r>
              <w:t>The following values are applicable:</w:t>
            </w:r>
          </w:p>
          <w:p w14:paraId="559FAE15" w14:textId="77777777" w:rsidR="00194934" w:rsidRPr="00E259C2" w:rsidRDefault="00194934" w:rsidP="008D79D4">
            <w:pPr>
              <w:pStyle w:val="TAC"/>
              <w:jc w:val="left"/>
            </w:pPr>
            <w:r w:rsidRPr="00E259C2">
              <w:t xml:space="preserve">-     </w:t>
            </w:r>
            <w:r>
              <w:t>"</w:t>
            </w:r>
            <w:r w:rsidRPr="00E259C2">
              <w:t>NR</w:t>
            </w:r>
            <w:r>
              <w:t>"</w:t>
            </w:r>
          </w:p>
          <w:p w14:paraId="69E6346B" w14:textId="77777777" w:rsidR="00194934" w:rsidRDefault="00194934" w:rsidP="008D79D4">
            <w:pPr>
              <w:pStyle w:val="TAC"/>
              <w:jc w:val="left"/>
            </w:pPr>
            <w:r>
              <w:t>-    "EUTRA"</w:t>
            </w:r>
          </w:p>
          <w:p w14:paraId="3F75DB8A"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277421D7" w14:textId="77777777" w:rsidR="00194934" w:rsidRPr="00BD6F46" w:rsidDel="006F45AC" w:rsidRDefault="00194934" w:rsidP="008D79D4">
            <w:pPr>
              <w:pStyle w:val="B1"/>
            </w:pPr>
            <w:r>
              <w:t xml:space="preserve"> </w:t>
            </w:r>
          </w:p>
        </w:tc>
      </w:tr>
      <w:tr w:rsidR="00194934" w:rsidRPr="00BD6F46" w14:paraId="2A4D5769"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7B996585" w14:textId="77777777" w:rsidR="00194934" w:rsidRDefault="00194934" w:rsidP="00CE69F5">
            <w:pPr>
              <w:pStyle w:val="TAC"/>
              <w:jc w:val="left"/>
              <w:rPr>
                <w:lang w:eastAsia="zh-CN"/>
              </w:rPr>
            </w:pPr>
            <w:bookmarkStart w:id="639" w:name="_Hlk530095694"/>
            <w:r>
              <w:t>qosFlowsUsage Reports</w:t>
            </w:r>
            <w:bookmarkEnd w:id="639"/>
          </w:p>
        </w:tc>
        <w:tc>
          <w:tcPr>
            <w:tcW w:w="1794" w:type="dxa"/>
            <w:tcBorders>
              <w:top w:val="single" w:sz="4" w:space="0" w:color="auto"/>
              <w:left w:val="single" w:sz="4" w:space="0" w:color="auto"/>
              <w:bottom w:val="single" w:sz="4" w:space="0" w:color="auto"/>
              <w:right w:val="single" w:sz="4" w:space="0" w:color="auto"/>
            </w:tcBorders>
          </w:tcPr>
          <w:p w14:paraId="46D8A3DD"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0133B9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CE0DAD3"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937D6D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4E3A3698" w14:textId="77777777" w:rsidR="00194934" w:rsidRDefault="00194934" w:rsidP="00CE69F5">
            <w:pPr>
              <w:pStyle w:val="B1"/>
            </w:pPr>
          </w:p>
        </w:tc>
      </w:tr>
    </w:tbl>
    <w:p w14:paraId="741F2A16" w14:textId="77777777" w:rsidR="00427800" w:rsidRDefault="00427800" w:rsidP="008D79D4"/>
    <w:p w14:paraId="6A9E911D" w14:textId="77777777" w:rsidR="00194934" w:rsidRPr="00BD6F46" w:rsidRDefault="00194934" w:rsidP="00194934">
      <w:pPr>
        <w:pStyle w:val="Heading6"/>
        <w:rPr>
          <w:lang w:eastAsia="zh-CN"/>
        </w:rPr>
      </w:pPr>
      <w:bookmarkStart w:id="640" w:name="_Toc20227315"/>
      <w:bookmarkStart w:id="641" w:name="_Toc27749547"/>
      <w:bookmarkStart w:id="642" w:name="_Toc28709474"/>
      <w:bookmarkStart w:id="643" w:name="_Toc44671093"/>
      <w:bookmarkStart w:id="644" w:name="_Toc51919001"/>
      <w:bookmarkStart w:id="645" w:name="_Toc1781719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40"/>
      <w:bookmarkEnd w:id="641"/>
      <w:bookmarkEnd w:id="642"/>
      <w:bookmarkEnd w:id="643"/>
      <w:bookmarkEnd w:id="644"/>
      <w:bookmarkEnd w:id="645"/>
    </w:p>
    <w:p w14:paraId="603200F1"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408751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5AFD9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C01E44"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55F365"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F671140"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00DC0DB"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AC6E19"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7B0FACB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3801207"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03404BE5"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54AC504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18FB311"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0D581C5"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9E0404E" w14:textId="77777777" w:rsidR="00194934" w:rsidRDefault="00194934" w:rsidP="00CE69F5">
            <w:pPr>
              <w:pStyle w:val="B1"/>
            </w:pPr>
          </w:p>
        </w:tc>
      </w:tr>
      <w:tr w:rsidR="00194934" w:rsidRPr="00BD6F46" w14:paraId="2A75723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36244D9"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0BF7F441"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26216A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80C4250"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958C6A4"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7DC9314E" w14:textId="77777777" w:rsidR="00194934" w:rsidRPr="00BD6F46" w:rsidDel="006F45AC" w:rsidRDefault="00194934" w:rsidP="00CE69F5">
            <w:pPr>
              <w:pStyle w:val="TAL"/>
              <w:rPr>
                <w:rFonts w:cs="Arial"/>
                <w:szCs w:val="18"/>
              </w:rPr>
            </w:pPr>
          </w:p>
        </w:tc>
      </w:tr>
      <w:tr w:rsidR="00194934" w:rsidRPr="00BD6F46" w14:paraId="19E0930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76ABDC54"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3A308ABC"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730D3"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290963"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A59E2D1"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655F738B" w14:textId="77777777" w:rsidR="00194934" w:rsidRPr="00BD6F46" w:rsidDel="006F45AC" w:rsidRDefault="00194934" w:rsidP="00CE69F5">
            <w:pPr>
              <w:pStyle w:val="TAL"/>
              <w:rPr>
                <w:rFonts w:cs="Arial"/>
                <w:szCs w:val="18"/>
              </w:rPr>
            </w:pPr>
          </w:p>
        </w:tc>
      </w:tr>
      <w:tr w:rsidR="00194934" w:rsidRPr="00BD6F46" w14:paraId="4ACED50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77482B3"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2BC6F81A"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B28C69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656DA08"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CF73C93"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3DB9ACE" w14:textId="77777777" w:rsidR="00194934" w:rsidRPr="00BD6F46" w:rsidDel="006F45AC" w:rsidRDefault="00194934" w:rsidP="00CE69F5">
            <w:pPr>
              <w:pStyle w:val="TAL"/>
              <w:rPr>
                <w:rFonts w:cs="Arial"/>
                <w:szCs w:val="18"/>
              </w:rPr>
            </w:pPr>
          </w:p>
        </w:tc>
      </w:tr>
      <w:tr w:rsidR="00194934" w:rsidRPr="00BD6F46" w14:paraId="05E9E4E4"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7BCE9772"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3F94FBEE"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191BBB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DA542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8DB8115"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17F3FAD1" w14:textId="77777777" w:rsidR="00194934" w:rsidRPr="00BD6F46" w:rsidDel="006F45AC" w:rsidRDefault="00194934" w:rsidP="00CE69F5">
            <w:pPr>
              <w:pStyle w:val="TAL"/>
              <w:rPr>
                <w:rFonts w:cs="Arial"/>
                <w:szCs w:val="18"/>
              </w:rPr>
            </w:pPr>
          </w:p>
        </w:tc>
      </w:tr>
    </w:tbl>
    <w:p w14:paraId="78FEC4CF" w14:textId="77777777" w:rsidR="00194934" w:rsidRDefault="00194934" w:rsidP="008D79D4"/>
    <w:p w14:paraId="60D12C10" w14:textId="77777777" w:rsidR="005E171C" w:rsidRPr="00BD6F46" w:rsidRDefault="005E171C" w:rsidP="005E171C">
      <w:pPr>
        <w:pStyle w:val="Heading6"/>
        <w:rPr>
          <w:lang w:eastAsia="zh-CN"/>
        </w:rPr>
      </w:pPr>
      <w:bookmarkStart w:id="646" w:name="_Toc51919002"/>
      <w:bookmarkStart w:id="647" w:name="_Toc1781719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46"/>
      <w:bookmarkEnd w:id="647"/>
    </w:p>
    <w:p w14:paraId="53944D2F"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2C48926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61E913"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6377868"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132D62"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FC0EF53"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7AA447B"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1E9F1"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1B0306D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7262B32"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0E5427EF"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4D8CBE96"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B785443"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2456B07"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7C27B977" w14:textId="77777777" w:rsidR="005E171C" w:rsidRPr="00912527" w:rsidRDefault="005E171C" w:rsidP="00EB3F24">
            <w:pPr>
              <w:pStyle w:val="TAL"/>
              <w:rPr>
                <w:lang w:val="fr-FR"/>
              </w:rPr>
            </w:pPr>
            <w:r w:rsidRPr="00CD6265">
              <w:rPr>
                <w:lang w:eastAsia="zh-CN"/>
              </w:rPr>
              <w:t>ATSSS</w:t>
            </w:r>
          </w:p>
        </w:tc>
      </w:tr>
      <w:tr w:rsidR="005E171C" w:rsidRPr="00BD6F46" w14:paraId="680C9D5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E2A1C47"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08BB626"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5AD787ED"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9866AD0"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4BC6DA0"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BC67894" w14:textId="77777777" w:rsidR="005E171C" w:rsidRPr="00BD6F46" w:rsidDel="006F45AC" w:rsidRDefault="005E171C" w:rsidP="00EB3F24">
            <w:pPr>
              <w:pStyle w:val="TAL"/>
            </w:pPr>
            <w:r w:rsidRPr="00CD6265">
              <w:rPr>
                <w:lang w:eastAsia="zh-CN"/>
              </w:rPr>
              <w:t>ATSSS</w:t>
            </w:r>
          </w:p>
        </w:tc>
      </w:tr>
    </w:tbl>
    <w:p w14:paraId="46FD92DC" w14:textId="77777777" w:rsidR="005E171C" w:rsidRDefault="005E171C" w:rsidP="008D79D4"/>
    <w:p w14:paraId="08F7E3DB" w14:textId="77777777" w:rsidR="00EA7A4E" w:rsidRDefault="00EA7A4E" w:rsidP="00EA7A4E">
      <w:pPr>
        <w:pStyle w:val="Heading6"/>
        <w:rPr>
          <w:lang w:eastAsia="zh-CN"/>
        </w:rPr>
      </w:pPr>
      <w:bookmarkStart w:id="648" w:name="_Toc178171915"/>
      <w:r>
        <w:rPr>
          <w:lang w:eastAsia="zh-CN"/>
        </w:rPr>
        <w:t>6.1.6.2.2.20</w:t>
      </w:r>
      <w:r>
        <w:rPr>
          <w:lang w:eastAsia="zh-CN"/>
        </w:rPr>
        <w:tab/>
        <w:t xml:space="preserve">Type </w:t>
      </w:r>
      <w:r>
        <w:t>E</w:t>
      </w:r>
      <w:r>
        <w:rPr>
          <w:color w:val="000000"/>
        </w:rPr>
        <w:t>nhancedDiagnostics5G</w:t>
      </w:r>
      <w:bookmarkEnd w:id="648"/>
    </w:p>
    <w:p w14:paraId="28ED0B8C"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7E547439"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E0BC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9FB44F"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D509C0"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CE3D66E"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BA5FEF8"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335519" w14:textId="77777777" w:rsidR="00EA7A4E" w:rsidRDefault="00EA7A4E" w:rsidP="00CA1DC2">
            <w:pPr>
              <w:pStyle w:val="TAH"/>
              <w:rPr>
                <w:rFonts w:cs="Arial"/>
                <w:szCs w:val="18"/>
              </w:rPr>
            </w:pPr>
            <w:r>
              <w:rPr>
                <w:rFonts w:cs="Arial"/>
                <w:szCs w:val="18"/>
              </w:rPr>
              <w:t>Applicability</w:t>
            </w:r>
          </w:p>
        </w:tc>
      </w:tr>
      <w:tr w:rsidR="00EA7A4E" w14:paraId="52A3316C"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08FBAE3D"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3A5813A1"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5FF5ED8A"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8A6B01B"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BEE802"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FD7534C" w14:textId="77777777" w:rsidR="00EA7A4E" w:rsidRDefault="00EA7A4E" w:rsidP="00CA1DC2">
            <w:pPr>
              <w:pStyle w:val="TAL"/>
              <w:rPr>
                <w:lang w:val="fr-FR"/>
              </w:rPr>
            </w:pPr>
            <w:r>
              <w:t>E</w:t>
            </w:r>
            <w:r>
              <w:rPr>
                <w:color w:val="000000"/>
              </w:rPr>
              <w:t>nhancedDiagnostics</w:t>
            </w:r>
          </w:p>
        </w:tc>
      </w:tr>
    </w:tbl>
    <w:p w14:paraId="59ABD985" w14:textId="77777777" w:rsidR="00EA7A4E" w:rsidRDefault="00EA7A4E" w:rsidP="008D79D4"/>
    <w:p w14:paraId="30C4A2A0" w14:textId="77777777" w:rsidR="00F0122B" w:rsidRPr="00A87ADE" w:rsidRDefault="00F0122B" w:rsidP="00F0122B">
      <w:pPr>
        <w:pStyle w:val="Heading5"/>
        <w:rPr>
          <w:lang w:eastAsia="zh-CN"/>
        </w:rPr>
      </w:pPr>
      <w:bookmarkStart w:id="649" w:name="_Toc20227316"/>
      <w:bookmarkStart w:id="650" w:name="_Toc27749548"/>
      <w:bookmarkStart w:id="651" w:name="_Toc28709475"/>
      <w:bookmarkStart w:id="652" w:name="_Toc44671094"/>
      <w:bookmarkStart w:id="653" w:name="_Toc51919003"/>
      <w:bookmarkStart w:id="654" w:name="_Toc17817191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49"/>
      <w:bookmarkEnd w:id="650"/>
      <w:bookmarkEnd w:id="651"/>
      <w:bookmarkEnd w:id="652"/>
      <w:bookmarkEnd w:id="653"/>
      <w:bookmarkEnd w:id="654"/>
    </w:p>
    <w:p w14:paraId="029FAFC4" w14:textId="77777777" w:rsidR="00F0122B" w:rsidRPr="00A87ADE" w:rsidRDefault="00F0122B" w:rsidP="00F0122B">
      <w:pPr>
        <w:pStyle w:val="Heading6"/>
        <w:rPr>
          <w:lang w:eastAsia="zh-CN"/>
        </w:rPr>
      </w:pPr>
      <w:bookmarkStart w:id="655" w:name="_Toc20227317"/>
      <w:bookmarkStart w:id="656" w:name="_Toc27749549"/>
      <w:bookmarkStart w:id="657" w:name="_Toc28709476"/>
      <w:bookmarkStart w:id="658" w:name="_Toc44671095"/>
      <w:bookmarkStart w:id="659" w:name="_Toc51919004"/>
      <w:bookmarkStart w:id="660" w:name="_Hlk4596145"/>
      <w:bookmarkStart w:id="661" w:name="_Toc17817191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55"/>
      <w:bookmarkEnd w:id="656"/>
      <w:bookmarkEnd w:id="657"/>
      <w:bookmarkEnd w:id="658"/>
      <w:bookmarkEnd w:id="659"/>
      <w:bookmarkEnd w:id="661"/>
    </w:p>
    <w:p w14:paraId="4326AB4C"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60"/>
    <w:p w14:paraId="3D866C30" w14:textId="77777777" w:rsidR="00F0122B" w:rsidRPr="00A87ADE" w:rsidRDefault="00F0122B" w:rsidP="00F0122B">
      <w:pPr>
        <w:pStyle w:val="TH"/>
      </w:pPr>
      <w:r w:rsidRPr="00A87ADE">
        <w:lastRenderedPageBreak/>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DBB891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F135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65F8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AA8D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8CE75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93281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E765C3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32A2E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E87D1B0"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0B84109A"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647D983E"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1467A7C"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7D5B978"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3902F0" w14:textId="77777777" w:rsidR="00F0122B" w:rsidRPr="00A87ADE" w:rsidRDefault="00F0122B" w:rsidP="00DB3661">
            <w:pPr>
              <w:pStyle w:val="TAL"/>
              <w:rPr>
                <w:rFonts w:cs="Arial"/>
                <w:szCs w:val="18"/>
              </w:rPr>
            </w:pPr>
          </w:p>
        </w:tc>
      </w:tr>
    </w:tbl>
    <w:p w14:paraId="14A1541D" w14:textId="77777777" w:rsidR="00F0122B" w:rsidRPr="00A87ADE" w:rsidRDefault="00F0122B" w:rsidP="00F0122B">
      <w:pPr>
        <w:rPr>
          <w:lang w:eastAsia="zh-CN"/>
        </w:rPr>
      </w:pPr>
    </w:p>
    <w:p w14:paraId="0C24933C" w14:textId="77777777" w:rsidR="00F0122B" w:rsidRPr="00A87ADE" w:rsidRDefault="00F0122B" w:rsidP="00F0122B">
      <w:pPr>
        <w:pStyle w:val="Heading6"/>
        <w:rPr>
          <w:lang w:eastAsia="zh-CN"/>
        </w:rPr>
      </w:pPr>
      <w:bookmarkStart w:id="662" w:name="_Hlk59019922"/>
      <w:bookmarkStart w:id="663" w:name="_Toc20227318"/>
      <w:bookmarkStart w:id="664" w:name="_Toc27749550"/>
      <w:bookmarkStart w:id="665" w:name="_Toc28709477"/>
      <w:bookmarkStart w:id="666" w:name="_Toc44671096"/>
      <w:bookmarkStart w:id="667" w:name="_Toc51919005"/>
      <w:bookmarkStart w:id="668" w:name="_Toc178171918"/>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62"/>
      <w:r w:rsidRPr="00A87ADE">
        <w:rPr>
          <w:lang w:eastAsia="zh-CN"/>
        </w:rPr>
        <w:tab/>
        <w:t>Type SMS</w:t>
      </w:r>
      <w:r w:rsidRPr="00A87ADE">
        <w:rPr>
          <w:rFonts w:hint="eastAsia"/>
          <w:lang w:eastAsia="zh-CN"/>
        </w:rPr>
        <w:t>ChargingInformation</w:t>
      </w:r>
      <w:bookmarkEnd w:id="663"/>
      <w:bookmarkEnd w:id="664"/>
      <w:bookmarkEnd w:id="665"/>
      <w:bookmarkEnd w:id="666"/>
      <w:bookmarkEnd w:id="667"/>
      <w:bookmarkEnd w:id="668"/>
    </w:p>
    <w:p w14:paraId="72312F33"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03177B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C9F8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B0DC6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34304"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EB8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272CF2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82F65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54E4BE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4C9A674"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3703925F"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F13256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C8D85B4"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4F1C37"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21FA2AF2" w14:textId="77777777" w:rsidR="00F0122B" w:rsidRPr="00A87ADE" w:rsidRDefault="00F0122B" w:rsidP="00DB3661">
            <w:pPr>
              <w:pStyle w:val="TAL"/>
              <w:rPr>
                <w:rFonts w:cs="Arial"/>
                <w:szCs w:val="18"/>
              </w:rPr>
            </w:pPr>
          </w:p>
        </w:tc>
      </w:tr>
      <w:tr w:rsidR="00F0122B" w:rsidRPr="00A87ADE" w14:paraId="627CE6D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7C2830E" w14:textId="77777777" w:rsidR="00F0122B" w:rsidRPr="00A234B0" w:rsidRDefault="00F0122B" w:rsidP="00DB3661">
            <w:pPr>
              <w:pStyle w:val="TAL"/>
            </w:pPr>
            <w:bookmarkStart w:id="669" w:name="_Hlk529263760"/>
            <w:r w:rsidRPr="00A234B0">
              <w:t xml:space="preserve">recipientInfo </w:t>
            </w:r>
            <w:bookmarkEnd w:id="669"/>
          </w:p>
        </w:tc>
        <w:tc>
          <w:tcPr>
            <w:tcW w:w="1794" w:type="dxa"/>
            <w:tcBorders>
              <w:top w:val="single" w:sz="4" w:space="0" w:color="auto"/>
              <w:left w:val="single" w:sz="4" w:space="0" w:color="auto"/>
              <w:bottom w:val="single" w:sz="4" w:space="0" w:color="auto"/>
              <w:right w:val="single" w:sz="4" w:space="0" w:color="auto"/>
            </w:tcBorders>
          </w:tcPr>
          <w:p w14:paraId="7C2A9B61"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0997DCA4"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1F8318F"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4991F458"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7F57B30D" w14:textId="77777777" w:rsidR="00F0122B" w:rsidRPr="00A87ADE" w:rsidRDefault="00F0122B" w:rsidP="00DB3661">
            <w:pPr>
              <w:pStyle w:val="TAL"/>
              <w:rPr>
                <w:rFonts w:cs="Arial"/>
                <w:szCs w:val="18"/>
                <w:lang w:eastAsia="zh-CN"/>
              </w:rPr>
            </w:pPr>
          </w:p>
        </w:tc>
      </w:tr>
      <w:tr w:rsidR="00F0122B" w:rsidRPr="00A87ADE" w14:paraId="342C89E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AFCBBF"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373261AD" w14:textId="1DED8579" w:rsidR="00F0122B" w:rsidRPr="00A87ADE" w:rsidRDefault="002223E5" w:rsidP="00DB3661">
            <w:pPr>
              <w:pStyle w:val="TAL"/>
              <w:rPr>
                <w:rFonts w:cs="Arial"/>
                <w:szCs w:val="18"/>
              </w:rPr>
            </w:pPr>
            <w:r w:rsidRPr="00877E20">
              <w:rPr>
                <w:rFonts w:cs="Arial"/>
              </w:rPr>
              <w:t>Pei</w:t>
            </w:r>
            <w:r w:rsidRPr="00877E20" w:rsidDel="002D017F">
              <w:rPr>
                <w:rFonts w:cs="Arial"/>
              </w:rPr>
              <w:t xml:space="preserve"> </w:t>
            </w:r>
          </w:p>
        </w:tc>
        <w:tc>
          <w:tcPr>
            <w:tcW w:w="474" w:type="dxa"/>
            <w:tcBorders>
              <w:top w:val="single" w:sz="4" w:space="0" w:color="auto"/>
              <w:left w:val="single" w:sz="4" w:space="0" w:color="auto"/>
              <w:bottom w:val="single" w:sz="4" w:space="0" w:color="auto"/>
              <w:right w:val="single" w:sz="4" w:space="0" w:color="auto"/>
            </w:tcBorders>
          </w:tcPr>
          <w:p w14:paraId="22D9EC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5F900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26396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33754032" w14:textId="77777777" w:rsidR="00F0122B" w:rsidRPr="00A87ADE" w:rsidRDefault="00F0122B" w:rsidP="00DB3661">
            <w:pPr>
              <w:pStyle w:val="TAL"/>
              <w:rPr>
                <w:rFonts w:cs="Arial"/>
                <w:szCs w:val="18"/>
                <w:lang w:eastAsia="zh-CN"/>
              </w:rPr>
            </w:pPr>
          </w:p>
        </w:tc>
      </w:tr>
      <w:tr w:rsidR="00153FB2" w:rsidRPr="00A87ADE" w14:paraId="6E7DF6F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BB3C85A"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2B19DF37"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1A951581"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66A524"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0DA478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0F6934E" w14:textId="77777777" w:rsidR="00153FB2" w:rsidRPr="00A87ADE" w:rsidRDefault="00153FB2" w:rsidP="00153FB2">
            <w:pPr>
              <w:pStyle w:val="TAL"/>
              <w:rPr>
                <w:rFonts w:cs="Arial"/>
                <w:szCs w:val="18"/>
                <w:lang w:eastAsia="zh-CN"/>
              </w:rPr>
            </w:pPr>
          </w:p>
        </w:tc>
      </w:tr>
      <w:tr w:rsidR="00F0122B" w:rsidRPr="00A87ADE" w14:paraId="75EFF67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77730F"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E85FBDD"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51C190A"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9609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C218E"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01A0191C" w14:textId="77777777" w:rsidR="00F0122B" w:rsidRPr="00A87ADE" w:rsidRDefault="00F0122B" w:rsidP="00DB3661">
            <w:pPr>
              <w:pStyle w:val="TAL"/>
              <w:rPr>
                <w:rFonts w:cs="Arial"/>
                <w:szCs w:val="18"/>
                <w:lang w:eastAsia="zh-CN"/>
              </w:rPr>
            </w:pPr>
          </w:p>
        </w:tc>
      </w:tr>
      <w:tr w:rsidR="00F0122B" w:rsidRPr="00A87ADE" w14:paraId="200F630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E8B39"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BBFC8DF"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4789F192"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550B9"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0F68526"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C5EE8A2" w14:textId="77777777" w:rsidR="00F0122B" w:rsidRPr="00A87ADE" w:rsidRDefault="00F0122B" w:rsidP="00DB3661">
            <w:pPr>
              <w:pStyle w:val="TAL"/>
              <w:rPr>
                <w:rFonts w:cs="Arial"/>
                <w:szCs w:val="18"/>
                <w:lang w:eastAsia="zh-CN"/>
              </w:rPr>
            </w:pPr>
          </w:p>
        </w:tc>
      </w:tr>
      <w:tr w:rsidR="00F0122B" w:rsidRPr="00A87ADE" w14:paraId="255B0C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955A9CE"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365FFD28"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1B7FBFA6"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E80E2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73FFFA" w14:textId="77777777" w:rsidR="00F0122B" w:rsidRPr="00A87ADE" w:rsidRDefault="00F0122B" w:rsidP="00DB3661">
            <w:pPr>
              <w:pStyle w:val="TAL"/>
              <w:rPr>
                <w:noProof/>
                <w:lang w:eastAsia="zh-CN"/>
              </w:rPr>
            </w:pPr>
            <w:r w:rsidRPr="00A87ADE">
              <w:rPr>
                <w:noProof/>
                <w:lang w:eastAsia="zh-CN"/>
              </w:rPr>
              <w:t>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383005CB" w14:textId="77777777" w:rsidR="00F0122B" w:rsidRPr="00A87ADE" w:rsidRDefault="00F0122B" w:rsidP="00DB3661">
            <w:pPr>
              <w:pStyle w:val="TAL"/>
              <w:rPr>
                <w:rFonts w:cs="Arial"/>
                <w:szCs w:val="18"/>
                <w:lang w:eastAsia="zh-CN"/>
              </w:rPr>
            </w:pPr>
          </w:p>
        </w:tc>
      </w:tr>
      <w:tr w:rsidR="00F0122B" w:rsidRPr="00A87ADE" w14:paraId="396B81B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1089AFA"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322E40DD"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37B222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5DABB3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34C0C0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77688D1" w14:textId="77777777" w:rsidR="00F0122B" w:rsidRPr="00A87ADE" w:rsidRDefault="00F0122B" w:rsidP="00DB3661">
            <w:pPr>
              <w:pStyle w:val="TAL"/>
              <w:rPr>
                <w:rFonts w:cs="Arial"/>
                <w:szCs w:val="18"/>
                <w:lang w:eastAsia="zh-CN"/>
              </w:rPr>
            </w:pPr>
          </w:p>
        </w:tc>
      </w:tr>
      <w:tr w:rsidR="00F0122B" w:rsidRPr="00A87ADE" w14:paraId="7F1E44C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5BEE0B" w14:textId="77777777" w:rsidR="00F0122B" w:rsidRPr="00A234B0" w:rsidRDefault="00F0122B" w:rsidP="00DB3661">
            <w:pPr>
              <w:pStyle w:val="TAL"/>
            </w:pPr>
            <w:bookmarkStart w:id="670" w:name="_Hlk529264234"/>
            <w:r w:rsidRPr="00A234B0">
              <w:t>sMDataCodingScheme</w:t>
            </w:r>
            <w:bookmarkEnd w:id="670"/>
          </w:p>
        </w:tc>
        <w:tc>
          <w:tcPr>
            <w:tcW w:w="1794" w:type="dxa"/>
            <w:tcBorders>
              <w:top w:val="single" w:sz="4" w:space="0" w:color="auto"/>
              <w:left w:val="single" w:sz="4" w:space="0" w:color="auto"/>
              <w:bottom w:val="single" w:sz="4" w:space="0" w:color="auto"/>
              <w:right w:val="single" w:sz="4" w:space="0" w:color="auto"/>
            </w:tcBorders>
          </w:tcPr>
          <w:p w14:paraId="1DC80E6A"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1EDDBA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B381BE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93652D" w14:textId="22F88FD2" w:rsidR="00F0122B" w:rsidRPr="00A87ADE" w:rsidRDefault="002223E5"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B9D5DA5" w14:textId="77777777" w:rsidR="00F0122B" w:rsidRPr="00A87ADE" w:rsidRDefault="00F0122B" w:rsidP="00DB3661">
            <w:pPr>
              <w:pStyle w:val="TAL"/>
              <w:rPr>
                <w:rFonts w:cs="Arial"/>
                <w:szCs w:val="18"/>
                <w:lang w:eastAsia="zh-CN"/>
              </w:rPr>
            </w:pPr>
          </w:p>
        </w:tc>
      </w:tr>
      <w:tr w:rsidR="00F0122B" w:rsidRPr="00A87ADE" w14:paraId="4F43E03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425FB6" w14:textId="77777777" w:rsidR="00F0122B" w:rsidRPr="00A234B0" w:rsidRDefault="00F0122B" w:rsidP="00DB3661">
            <w:pPr>
              <w:pStyle w:val="TAL"/>
            </w:pPr>
            <w:bookmarkStart w:id="671" w:name="_Hlk529264330"/>
            <w:r w:rsidRPr="00A234B0">
              <w:t>sMMessageType</w:t>
            </w:r>
            <w:bookmarkEnd w:id="671"/>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585EB10B"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43BACA5D"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F223A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74FB882"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08661518" w14:textId="77777777" w:rsidR="00F0122B" w:rsidRPr="00A87ADE" w:rsidRDefault="00F0122B" w:rsidP="00DB3661">
            <w:pPr>
              <w:pStyle w:val="TAL"/>
              <w:rPr>
                <w:rFonts w:cs="Arial"/>
                <w:szCs w:val="18"/>
                <w:lang w:eastAsia="zh-CN"/>
              </w:rPr>
            </w:pPr>
          </w:p>
        </w:tc>
      </w:tr>
      <w:tr w:rsidR="00F0122B" w:rsidRPr="00A87ADE" w14:paraId="321D34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9FE1F35" w14:textId="77777777" w:rsidR="00F0122B" w:rsidRPr="00A234B0" w:rsidRDefault="00F0122B" w:rsidP="00DB3661">
            <w:pPr>
              <w:pStyle w:val="TAL"/>
            </w:pPr>
            <w:bookmarkStart w:id="672" w:name="_Hlk529264418"/>
            <w:r w:rsidRPr="00A234B0">
              <w:t>sMReplyPathRequested</w:t>
            </w:r>
            <w:bookmarkEnd w:id="672"/>
          </w:p>
        </w:tc>
        <w:tc>
          <w:tcPr>
            <w:tcW w:w="1794" w:type="dxa"/>
            <w:tcBorders>
              <w:top w:val="single" w:sz="4" w:space="0" w:color="auto"/>
              <w:left w:val="single" w:sz="4" w:space="0" w:color="auto"/>
              <w:bottom w:val="single" w:sz="4" w:space="0" w:color="auto"/>
              <w:right w:val="single" w:sz="4" w:space="0" w:color="auto"/>
            </w:tcBorders>
          </w:tcPr>
          <w:p w14:paraId="2500240D"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1173BA8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C687A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500D7B"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0021F769" w14:textId="77777777" w:rsidR="00F0122B" w:rsidRPr="00A87ADE" w:rsidRDefault="00F0122B" w:rsidP="00DB3661">
            <w:pPr>
              <w:pStyle w:val="TAL"/>
              <w:rPr>
                <w:rFonts w:cs="Arial"/>
                <w:szCs w:val="18"/>
                <w:lang w:eastAsia="zh-CN"/>
              </w:rPr>
            </w:pPr>
          </w:p>
        </w:tc>
      </w:tr>
      <w:tr w:rsidR="00F0122B" w:rsidRPr="00A87ADE" w14:paraId="584833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FD5D9" w14:textId="77777777" w:rsidR="00F0122B" w:rsidRPr="00A234B0" w:rsidRDefault="00F0122B" w:rsidP="00DB3661">
            <w:pPr>
              <w:pStyle w:val="TAL"/>
            </w:pPr>
            <w:bookmarkStart w:id="673" w:name="_Hlk529264460"/>
            <w:bookmarkStart w:id="674" w:name="_Hlk59019942"/>
            <w:r w:rsidRPr="00A234B0">
              <w:t>sMUserDataHeader</w:t>
            </w:r>
            <w:bookmarkEnd w:id="673"/>
          </w:p>
        </w:tc>
        <w:tc>
          <w:tcPr>
            <w:tcW w:w="1794" w:type="dxa"/>
            <w:tcBorders>
              <w:top w:val="single" w:sz="4" w:space="0" w:color="auto"/>
              <w:left w:val="single" w:sz="4" w:space="0" w:color="auto"/>
              <w:bottom w:val="single" w:sz="4" w:space="0" w:color="auto"/>
              <w:right w:val="single" w:sz="4" w:space="0" w:color="auto"/>
            </w:tcBorders>
          </w:tcPr>
          <w:p w14:paraId="343BB63B"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1CACB7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EBE8B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2182F8" w14:textId="77777777" w:rsidR="002223E5" w:rsidRDefault="002223E5" w:rsidP="002223E5">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744AE07C" w14:textId="34B22A9B" w:rsidR="00F0122B" w:rsidRPr="00A87ADE" w:rsidRDefault="002223E5" w:rsidP="002223E5">
            <w:pPr>
              <w:pStyle w:val="TAL"/>
              <w:rPr>
                <w:noProof/>
                <w:lang w:eastAsia="zh-CN"/>
              </w:rPr>
            </w:pP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7792DD7E" w14:textId="77777777" w:rsidR="00F0122B" w:rsidRPr="00A87ADE" w:rsidRDefault="00F0122B" w:rsidP="00DB3661">
            <w:pPr>
              <w:pStyle w:val="TAL"/>
              <w:rPr>
                <w:rFonts w:cs="Arial"/>
                <w:szCs w:val="18"/>
                <w:lang w:eastAsia="zh-CN"/>
              </w:rPr>
            </w:pPr>
          </w:p>
        </w:tc>
      </w:tr>
      <w:tr w:rsidR="00F0122B" w:rsidRPr="00A87ADE" w14:paraId="1A34E9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DBFC99" w14:textId="77777777" w:rsidR="00F0122B" w:rsidRPr="00A234B0" w:rsidRDefault="00F0122B" w:rsidP="00DB3661">
            <w:pPr>
              <w:pStyle w:val="TAL"/>
            </w:pPr>
            <w:bookmarkStart w:id="675" w:name="_Hlk529264515"/>
            <w:bookmarkEnd w:id="674"/>
            <w:r w:rsidRPr="00A234B0">
              <w:t>sMStatus</w:t>
            </w:r>
            <w:bookmarkEnd w:id="675"/>
          </w:p>
        </w:tc>
        <w:tc>
          <w:tcPr>
            <w:tcW w:w="1794" w:type="dxa"/>
            <w:tcBorders>
              <w:top w:val="single" w:sz="4" w:space="0" w:color="auto"/>
              <w:left w:val="single" w:sz="4" w:space="0" w:color="auto"/>
              <w:bottom w:val="single" w:sz="4" w:space="0" w:color="auto"/>
              <w:right w:val="single" w:sz="4" w:space="0" w:color="auto"/>
            </w:tcBorders>
          </w:tcPr>
          <w:p w14:paraId="66766939"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7AFA24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7F126DA"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9EA7E1D" w14:textId="77777777" w:rsidR="002223E5" w:rsidRPr="00B41D7E" w:rsidRDefault="002223E5" w:rsidP="002223E5">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13F50890" w14:textId="77777777" w:rsidR="002223E5" w:rsidRPr="00B41D7E" w:rsidRDefault="002223E5" w:rsidP="002223E5">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09D08DC4" w14:textId="137B1273" w:rsidR="00F0122B" w:rsidRPr="00EE01DF" w:rsidRDefault="002223E5" w:rsidP="00EE01DF">
            <w:pPr>
              <w:pStyle w:val="TAL"/>
              <w:rPr>
                <w:noProof/>
                <w:lang w:eastAsia="zh-CN"/>
              </w:rPr>
            </w:pPr>
            <w:r w:rsidRPr="00B41D7E">
              <w:rPr>
                <w:rFonts w:cs="Arial"/>
                <w:lang w:eastAsia="ja-JP"/>
              </w:rPr>
              <w:t>Pattern: '^</w:t>
            </w:r>
            <w:r>
              <w:rPr>
                <w:rFonts w:cs="Arial"/>
                <w:lang w:eastAsia="ja-JP"/>
              </w:rPr>
              <w:t>[0-7]?</w:t>
            </w:r>
            <w:r w:rsidRPr="00B41D7E">
              <w:rPr>
                <w:rFonts w:cs="Arial"/>
                <w:lang w:eastAsia="ja-JP"/>
              </w:rPr>
              <w:t>[0-9a-fA-F]$'</w:t>
            </w:r>
          </w:p>
        </w:tc>
        <w:tc>
          <w:tcPr>
            <w:tcW w:w="1843" w:type="dxa"/>
            <w:tcBorders>
              <w:top w:val="single" w:sz="4" w:space="0" w:color="auto"/>
              <w:left w:val="single" w:sz="4" w:space="0" w:color="auto"/>
              <w:bottom w:val="single" w:sz="4" w:space="0" w:color="auto"/>
              <w:right w:val="single" w:sz="4" w:space="0" w:color="auto"/>
            </w:tcBorders>
          </w:tcPr>
          <w:p w14:paraId="20DB5ABE" w14:textId="77777777" w:rsidR="00F0122B" w:rsidRPr="00A87ADE" w:rsidRDefault="00F0122B" w:rsidP="00DB3661">
            <w:pPr>
              <w:pStyle w:val="TAL"/>
              <w:rPr>
                <w:rFonts w:cs="Arial"/>
                <w:szCs w:val="18"/>
                <w:lang w:eastAsia="zh-CN"/>
              </w:rPr>
            </w:pPr>
          </w:p>
        </w:tc>
      </w:tr>
      <w:tr w:rsidR="00F0122B" w:rsidRPr="00A87ADE" w14:paraId="1A722B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AFD9283" w14:textId="77777777" w:rsidR="00F0122B" w:rsidRPr="00A234B0" w:rsidRDefault="00F0122B" w:rsidP="00DB3661">
            <w:pPr>
              <w:pStyle w:val="TAL"/>
            </w:pPr>
            <w:bookmarkStart w:id="676" w:name="_Hlk529264569"/>
            <w:r w:rsidRPr="00A234B0">
              <w:t>sMDischargeTime</w:t>
            </w:r>
            <w:bookmarkEnd w:id="676"/>
          </w:p>
        </w:tc>
        <w:tc>
          <w:tcPr>
            <w:tcW w:w="1794" w:type="dxa"/>
            <w:tcBorders>
              <w:top w:val="single" w:sz="4" w:space="0" w:color="auto"/>
              <w:left w:val="single" w:sz="4" w:space="0" w:color="auto"/>
              <w:bottom w:val="single" w:sz="4" w:space="0" w:color="auto"/>
              <w:right w:val="single" w:sz="4" w:space="0" w:color="auto"/>
            </w:tcBorders>
          </w:tcPr>
          <w:p w14:paraId="6CEA9EC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7FD932F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86353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9B4F51F"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4E2C7430" w14:textId="77777777" w:rsidR="00F0122B" w:rsidRPr="00A87ADE" w:rsidRDefault="00F0122B" w:rsidP="00DB3661">
            <w:pPr>
              <w:pStyle w:val="TAL"/>
              <w:rPr>
                <w:rFonts w:cs="Arial"/>
                <w:szCs w:val="18"/>
                <w:lang w:eastAsia="zh-CN"/>
              </w:rPr>
            </w:pPr>
          </w:p>
        </w:tc>
      </w:tr>
      <w:tr w:rsidR="00F0122B" w:rsidRPr="00A87ADE" w14:paraId="31748AE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9028EAD" w14:textId="77777777" w:rsidR="00F0122B" w:rsidRPr="00A234B0" w:rsidRDefault="00F0122B" w:rsidP="00DB3661">
            <w:pPr>
              <w:pStyle w:val="TAL"/>
            </w:pPr>
            <w:bookmarkStart w:id="677" w:name="_Hlk529264629"/>
            <w:r w:rsidRPr="00A234B0">
              <w:t>numberofMessagesSent</w:t>
            </w:r>
            <w:bookmarkEnd w:id="677"/>
          </w:p>
        </w:tc>
        <w:tc>
          <w:tcPr>
            <w:tcW w:w="1794" w:type="dxa"/>
            <w:tcBorders>
              <w:top w:val="single" w:sz="4" w:space="0" w:color="auto"/>
              <w:left w:val="single" w:sz="4" w:space="0" w:color="auto"/>
              <w:bottom w:val="single" w:sz="4" w:space="0" w:color="auto"/>
              <w:right w:val="single" w:sz="4" w:space="0" w:color="auto"/>
            </w:tcBorders>
          </w:tcPr>
          <w:p w14:paraId="62283BD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3C8D9641"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ECA16F4"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DF523A"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17624EC5" w14:textId="77777777" w:rsidR="00F0122B" w:rsidRPr="00A87ADE" w:rsidRDefault="00F0122B" w:rsidP="00DB3661">
            <w:pPr>
              <w:pStyle w:val="TAL"/>
              <w:rPr>
                <w:rFonts w:cs="Arial"/>
                <w:szCs w:val="18"/>
                <w:lang w:eastAsia="zh-CN"/>
              </w:rPr>
            </w:pPr>
          </w:p>
        </w:tc>
      </w:tr>
      <w:tr w:rsidR="00F0122B" w:rsidRPr="00A87ADE" w14:paraId="0C1277B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0251C7" w14:textId="77777777" w:rsidR="00F0122B" w:rsidRPr="00A234B0" w:rsidRDefault="00F0122B" w:rsidP="00DB3661">
            <w:pPr>
              <w:pStyle w:val="TAL"/>
            </w:pPr>
            <w:bookmarkStart w:id="678" w:name="_Hlk529264661"/>
            <w:r w:rsidRPr="00A234B0">
              <w:t>sMServiceType</w:t>
            </w:r>
            <w:bookmarkEnd w:id="678"/>
          </w:p>
        </w:tc>
        <w:tc>
          <w:tcPr>
            <w:tcW w:w="1794" w:type="dxa"/>
            <w:tcBorders>
              <w:top w:val="single" w:sz="4" w:space="0" w:color="auto"/>
              <w:left w:val="single" w:sz="4" w:space="0" w:color="auto"/>
              <w:bottom w:val="single" w:sz="4" w:space="0" w:color="auto"/>
              <w:right w:val="single" w:sz="4" w:space="0" w:color="auto"/>
            </w:tcBorders>
          </w:tcPr>
          <w:p w14:paraId="77083B85"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1E063A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85C3E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5D4F635" w14:textId="77777777" w:rsidR="00F0122B" w:rsidRPr="00A87ADE" w:rsidRDefault="00F0122B" w:rsidP="00DB3661">
            <w:pPr>
              <w:pStyle w:val="TAL"/>
              <w:rPr>
                <w:noProof/>
                <w:lang w:eastAsia="zh-CN"/>
              </w:rPr>
            </w:pPr>
            <w:r w:rsidRPr="00A87ADE">
              <w:rPr>
                <w:noProof/>
                <w:lang w:eastAsia="zh-CN"/>
              </w:rPr>
              <w:t xml:space="preserve">the type of SM service that caused the charging interaction. It is only applicable for SM supplementary service </w:t>
            </w:r>
            <w:r w:rsidRPr="00A87ADE">
              <w:rPr>
                <w:noProof/>
                <w:lang w:eastAsia="zh-CN"/>
              </w:rPr>
              <w:lastRenderedPageBreak/>
              <w:t>procedures.</w:t>
            </w:r>
          </w:p>
        </w:tc>
        <w:tc>
          <w:tcPr>
            <w:tcW w:w="1843" w:type="dxa"/>
            <w:tcBorders>
              <w:top w:val="single" w:sz="4" w:space="0" w:color="auto"/>
              <w:left w:val="single" w:sz="4" w:space="0" w:color="auto"/>
              <w:bottom w:val="single" w:sz="4" w:space="0" w:color="auto"/>
              <w:right w:val="single" w:sz="4" w:space="0" w:color="auto"/>
            </w:tcBorders>
          </w:tcPr>
          <w:p w14:paraId="45F611B7" w14:textId="77777777" w:rsidR="00F0122B" w:rsidRPr="00A87ADE" w:rsidRDefault="00F0122B" w:rsidP="00DB3661">
            <w:pPr>
              <w:pStyle w:val="TAL"/>
              <w:rPr>
                <w:rFonts w:cs="Arial"/>
                <w:szCs w:val="18"/>
                <w:lang w:eastAsia="zh-CN"/>
              </w:rPr>
            </w:pPr>
          </w:p>
        </w:tc>
      </w:tr>
      <w:tr w:rsidR="00F0122B" w:rsidRPr="00A87ADE" w14:paraId="23F31B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887AD5" w14:textId="77777777" w:rsidR="00F0122B" w:rsidRPr="00A234B0" w:rsidRDefault="00F0122B" w:rsidP="00DB3661">
            <w:pPr>
              <w:pStyle w:val="TAL"/>
            </w:pPr>
            <w:bookmarkStart w:id="679" w:name="_Hlk529264706"/>
            <w:r w:rsidRPr="00A234B0">
              <w:t>sMSequenceNumber</w:t>
            </w:r>
            <w:bookmarkEnd w:id="679"/>
          </w:p>
        </w:tc>
        <w:tc>
          <w:tcPr>
            <w:tcW w:w="1794" w:type="dxa"/>
            <w:tcBorders>
              <w:top w:val="single" w:sz="4" w:space="0" w:color="auto"/>
              <w:left w:val="single" w:sz="4" w:space="0" w:color="auto"/>
              <w:bottom w:val="single" w:sz="4" w:space="0" w:color="auto"/>
              <w:right w:val="single" w:sz="4" w:space="0" w:color="auto"/>
            </w:tcBorders>
          </w:tcPr>
          <w:p w14:paraId="7DDD09C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CE082B"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1C157D"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A713B44"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64FB9E41" w14:textId="77777777" w:rsidR="00F0122B" w:rsidRPr="00A87ADE" w:rsidRDefault="00F0122B" w:rsidP="00DB3661">
            <w:pPr>
              <w:pStyle w:val="TAL"/>
              <w:rPr>
                <w:rFonts w:cs="Arial"/>
                <w:szCs w:val="18"/>
                <w:lang w:eastAsia="zh-CN"/>
              </w:rPr>
            </w:pPr>
          </w:p>
        </w:tc>
      </w:tr>
      <w:tr w:rsidR="00F0122B" w:rsidRPr="00A87ADE" w14:paraId="5FAACC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081284E" w14:textId="77777777" w:rsidR="00F0122B" w:rsidRPr="00A234B0" w:rsidRDefault="00F0122B" w:rsidP="00DB3661">
            <w:pPr>
              <w:pStyle w:val="TAL"/>
            </w:pPr>
            <w:bookmarkStart w:id="680" w:name="_Hlk529264736"/>
            <w:r w:rsidRPr="00A234B0">
              <w:t>sMSresult</w:t>
            </w:r>
            <w:bookmarkEnd w:id="680"/>
          </w:p>
        </w:tc>
        <w:tc>
          <w:tcPr>
            <w:tcW w:w="1794" w:type="dxa"/>
            <w:tcBorders>
              <w:top w:val="single" w:sz="4" w:space="0" w:color="auto"/>
              <w:left w:val="single" w:sz="4" w:space="0" w:color="auto"/>
              <w:bottom w:val="single" w:sz="4" w:space="0" w:color="auto"/>
              <w:right w:val="single" w:sz="4" w:space="0" w:color="auto"/>
            </w:tcBorders>
          </w:tcPr>
          <w:p w14:paraId="35F42090"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92013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0944763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7E57D"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6CABA727"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10386C98" w14:textId="77777777" w:rsidR="00F0122B" w:rsidRPr="00A87ADE" w:rsidRDefault="00F0122B" w:rsidP="00DB3661">
            <w:pPr>
              <w:pStyle w:val="TAL"/>
              <w:rPr>
                <w:rFonts w:cs="Arial"/>
                <w:szCs w:val="18"/>
                <w:lang w:eastAsia="zh-CN"/>
              </w:rPr>
            </w:pPr>
          </w:p>
        </w:tc>
      </w:tr>
      <w:tr w:rsidR="00F0122B" w:rsidRPr="00A87ADE" w14:paraId="5A33558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676F693" w14:textId="77777777" w:rsidR="00F0122B" w:rsidRPr="00A234B0" w:rsidRDefault="00F0122B" w:rsidP="00DB3661">
            <w:pPr>
              <w:pStyle w:val="TAL"/>
            </w:pPr>
            <w:bookmarkStart w:id="681" w:name="_Hlk529264770"/>
            <w:r w:rsidRPr="00A234B0">
              <w:t>submissionTime</w:t>
            </w:r>
            <w:bookmarkEnd w:id="681"/>
          </w:p>
        </w:tc>
        <w:tc>
          <w:tcPr>
            <w:tcW w:w="1794" w:type="dxa"/>
            <w:tcBorders>
              <w:top w:val="single" w:sz="4" w:space="0" w:color="auto"/>
              <w:left w:val="single" w:sz="4" w:space="0" w:color="auto"/>
              <w:bottom w:val="single" w:sz="4" w:space="0" w:color="auto"/>
              <w:right w:val="single" w:sz="4" w:space="0" w:color="auto"/>
            </w:tcBorders>
          </w:tcPr>
          <w:p w14:paraId="0CDE30B5"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42FF58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EABBC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032207A"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5E14ACBA" w14:textId="77777777" w:rsidR="00F0122B" w:rsidRPr="00A87ADE" w:rsidRDefault="00F0122B" w:rsidP="00DB3661">
            <w:pPr>
              <w:pStyle w:val="TAL"/>
              <w:rPr>
                <w:rFonts w:cs="Arial"/>
                <w:szCs w:val="18"/>
                <w:lang w:eastAsia="zh-CN"/>
              </w:rPr>
            </w:pPr>
          </w:p>
        </w:tc>
      </w:tr>
      <w:tr w:rsidR="00F0122B" w:rsidRPr="00A87ADE" w14:paraId="69A56C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E65F755" w14:textId="77777777" w:rsidR="00F0122B" w:rsidRPr="00A234B0" w:rsidRDefault="00F0122B" w:rsidP="00DB3661">
            <w:pPr>
              <w:pStyle w:val="TAL"/>
            </w:pPr>
            <w:bookmarkStart w:id="682" w:name="_Hlk529264839"/>
            <w:r>
              <w:t>sM</w:t>
            </w:r>
            <w:r w:rsidRPr="00A234B0">
              <w:t>priority</w:t>
            </w:r>
            <w:bookmarkEnd w:id="682"/>
          </w:p>
        </w:tc>
        <w:tc>
          <w:tcPr>
            <w:tcW w:w="1794" w:type="dxa"/>
            <w:tcBorders>
              <w:top w:val="single" w:sz="4" w:space="0" w:color="auto"/>
              <w:left w:val="single" w:sz="4" w:space="0" w:color="auto"/>
              <w:bottom w:val="single" w:sz="4" w:space="0" w:color="auto"/>
              <w:right w:val="single" w:sz="4" w:space="0" w:color="auto"/>
            </w:tcBorders>
          </w:tcPr>
          <w:p w14:paraId="28CE7469"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1354B5C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ED17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04675DC"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4A24322B" w14:textId="77777777" w:rsidR="00F0122B" w:rsidRPr="00A87ADE" w:rsidRDefault="00F0122B" w:rsidP="00DB3661">
            <w:pPr>
              <w:pStyle w:val="TAL"/>
              <w:rPr>
                <w:rFonts w:cs="Arial"/>
                <w:szCs w:val="18"/>
                <w:lang w:eastAsia="zh-CN"/>
              </w:rPr>
            </w:pPr>
          </w:p>
        </w:tc>
      </w:tr>
      <w:tr w:rsidR="00F0122B" w:rsidRPr="00A87ADE" w14:paraId="31AD9E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4A908B" w14:textId="77777777" w:rsidR="00F0122B" w:rsidRPr="00A234B0" w:rsidRDefault="00F0122B" w:rsidP="00DB3661">
            <w:pPr>
              <w:pStyle w:val="TAL"/>
              <w:rPr>
                <w:szCs w:val="18"/>
              </w:rPr>
            </w:pPr>
            <w:bookmarkStart w:id="683" w:name="_Hlk529264882"/>
            <w:r w:rsidRPr="00A234B0">
              <w:rPr>
                <w:szCs w:val="18"/>
              </w:rPr>
              <w:t>messageReference</w:t>
            </w:r>
            <w:bookmarkEnd w:id="683"/>
          </w:p>
        </w:tc>
        <w:tc>
          <w:tcPr>
            <w:tcW w:w="1794" w:type="dxa"/>
            <w:tcBorders>
              <w:top w:val="single" w:sz="4" w:space="0" w:color="auto"/>
              <w:left w:val="single" w:sz="4" w:space="0" w:color="auto"/>
              <w:bottom w:val="single" w:sz="4" w:space="0" w:color="auto"/>
              <w:right w:val="single" w:sz="4" w:space="0" w:color="auto"/>
            </w:tcBorders>
          </w:tcPr>
          <w:p w14:paraId="6997E93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03DA5F6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B8A173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BAA0A1A"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35524F01" w14:textId="77777777" w:rsidR="00F0122B" w:rsidRPr="00A87ADE" w:rsidRDefault="00F0122B" w:rsidP="00DB3661">
            <w:pPr>
              <w:pStyle w:val="TAL"/>
              <w:rPr>
                <w:rFonts w:cs="Arial"/>
                <w:szCs w:val="18"/>
                <w:lang w:eastAsia="zh-CN"/>
              </w:rPr>
            </w:pPr>
          </w:p>
        </w:tc>
      </w:tr>
      <w:tr w:rsidR="00F0122B" w:rsidRPr="00A87ADE" w14:paraId="69C584A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AFE6DE" w14:textId="77777777" w:rsidR="00F0122B" w:rsidRPr="00A234B0" w:rsidRDefault="00F0122B" w:rsidP="00DB3661">
            <w:pPr>
              <w:pStyle w:val="TAL"/>
              <w:rPr>
                <w:szCs w:val="18"/>
              </w:rPr>
            </w:pPr>
            <w:bookmarkStart w:id="684" w:name="_Hlk529264911"/>
            <w:r w:rsidRPr="00A234B0">
              <w:rPr>
                <w:szCs w:val="18"/>
              </w:rPr>
              <w:t>messageSize</w:t>
            </w:r>
            <w:bookmarkEnd w:id="684"/>
          </w:p>
        </w:tc>
        <w:tc>
          <w:tcPr>
            <w:tcW w:w="1794" w:type="dxa"/>
            <w:tcBorders>
              <w:top w:val="single" w:sz="4" w:space="0" w:color="auto"/>
              <w:left w:val="single" w:sz="4" w:space="0" w:color="auto"/>
              <w:bottom w:val="single" w:sz="4" w:space="0" w:color="auto"/>
              <w:right w:val="single" w:sz="4" w:space="0" w:color="auto"/>
            </w:tcBorders>
          </w:tcPr>
          <w:p w14:paraId="3338B88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20CD44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137DC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70FB2B0"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7046DE27" w14:textId="77777777" w:rsidR="00F0122B" w:rsidRPr="00A87ADE" w:rsidRDefault="00F0122B" w:rsidP="00DB3661">
            <w:pPr>
              <w:pStyle w:val="TAL"/>
              <w:rPr>
                <w:rFonts w:cs="Arial"/>
                <w:szCs w:val="18"/>
                <w:lang w:eastAsia="zh-CN"/>
              </w:rPr>
            </w:pPr>
          </w:p>
        </w:tc>
      </w:tr>
      <w:tr w:rsidR="00F0122B" w:rsidRPr="00A87ADE" w14:paraId="3A4D565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97F4965" w14:textId="77777777" w:rsidR="00F0122B" w:rsidRPr="00A234B0" w:rsidRDefault="00F0122B" w:rsidP="00DB3661">
            <w:pPr>
              <w:pStyle w:val="TAL"/>
              <w:rPr>
                <w:szCs w:val="18"/>
              </w:rPr>
            </w:pPr>
            <w:bookmarkStart w:id="685" w:name="_Hlk529264951"/>
            <w:r w:rsidRPr="00A234B0">
              <w:rPr>
                <w:szCs w:val="18"/>
              </w:rPr>
              <w:t>messageClass</w:t>
            </w:r>
            <w:bookmarkEnd w:id="685"/>
          </w:p>
        </w:tc>
        <w:tc>
          <w:tcPr>
            <w:tcW w:w="1794" w:type="dxa"/>
            <w:tcBorders>
              <w:top w:val="single" w:sz="4" w:space="0" w:color="auto"/>
              <w:left w:val="single" w:sz="4" w:space="0" w:color="auto"/>
              <w:bottom w:val="single" w:sz="4" w:space="0" w:color="auto"/>
              <w:right w:val="single" w:sz="4" w:space="0" w:color="auto"/>
            </w:tcBorders>
          </w:tcPr>
          <w:p w14:paraId="032F8727"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5160A6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DBAE7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C09978"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00CC57B4" w14:textId="77777777" w:rsidR="00F0122B" w:rsidRPr="00A87ADE" w:rsidRDefault="00F0122B" w:rsidP="00DB3661">
            <w:pPr>
              <w:pStyle w:val="TAL"/>
              <w:rPr>
                <w:rFonts w:cs="Arial"/>
                <w:szCs w:val="18"/>
                <w:lang w:eastAsia="zh-CN"/>
              </w:rPr>
            </w:pPr>
          </w:p>
        </w:tc>
      </w:tr>
      <w:tr w:rsidR="00F0122B" w:rsidRPr="00A87ADE" w14:paraId="42AD393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F5A85D" w14:textId="77777777" w:rsidR="00F0122B" w:rsidRPr="00A234B0" w:rsidRDefault="00F0122B" w:rsidP="00DB3661">
            <w:pPr>
              <w:pStyle w:val="TAL"/>
              <w:rPr>
                <w:szCs w:val="18"/>
              </w:rPr>
            </w:pPr>
            <w:bookmarkStart w:id="686" w:name="_Hlk529265002"/>
            <w:r w:rsidRPr="00A234B0">
              <w:rPr>
                <w:szCs w:val="18"/>
              </w:rPr>
              <w:t>deliveryReportRequested</w:t>
            </w:r>
            <w:bookmarkEnd w:id="686"/>
          </w:p>
        </w:tc>
        <w:tc>
          <w:tcPr>
            <w:tcW w:w="1794" w:type="dxa"/>
            <w:tcBorders>
              <w:top w:val="single" w:sz="4" w:space="0" w:color="auto"/>
              <w:left w:val="single" w:sz="4" w:space="0" w:color="auto"/>
              <w:bottom w:val="single" w:sz="4" w:space="0" w:color="auto"/>
              <w:right w:val="single" w:sz="4" w:space="0" w:color="auto"/>
            </w:tcBorders>
          </w:tcPr>
          <w:p w14:paraId="4248C08A"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7C0F564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36DF46D"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C46E591"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26E1E224" w14:textId="77777777" w:rsidR="00F0122B" w:rsidRPr="00A87ADE" w:rsidRDefault="00F0122B" w:rsidP="00DB3661">
            <w:pPr>
              <w:pStyle w:val="TAL"/>
              <w:rPr>
                <w:rFonts w:cs="Arial"/>
                <w:szCs w:val="18"/>
                <w:lang w:eastAsia="zh-CN"/>
              </w:rPr>
            </w:pPr>
          </w:p>
        </w:tc>
      </w:tr>
    </w:tbl>
    <w:p w14:paraId="0A7917C0" w14:textId="77777777" w:rsidR="00F0122B" w:rsidRPr="00A87ADE" w:rsidRDefault="00F0122B" w:rsidP="00F0122B"/>
    <w:p w14:paraId="6290E4A2" w14:textId="77777777" w:rsidR="00F0122B" w:rsidRPr="00A87ADE" w:rsidRDefault="00F0122B" w:rsidP="00F0122B">
      <w:pPr>
        <w:pStyle w:val="Heading6"/>
        <w:rPr>
          <w:lang w:eastAsia="zh-CN"/>
        </w:rPr>
      </w:pPr>
      <w:bookmarkStart w:id="687" w:name="_Toc20227319"/>
      <w:bookmarkStart w:id="688" w:name="_Toc27749551"/>
      <w:bookmarkStart w:id="689" w:name="_Toc28709478"/>
      <w:bookmarkStart w:id="690" w:name="_Toc44671097"/>
      <w:bookmarkStart w:id="691" w:name="_Toc51919006"/>
      <w:bookmarkStart w:id="692" w:name="_Toc17817191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687"/>
      <w:bookmarkEnd w:id="688"/>
      <w:bookmarkEnd w:id="689"/>
      <w:bookmarkEnd w:id="690"/>
      <w:bookmarkEnd w:id="691"/>
      <w:bookmarkEnd w:id="692"/>
    </w:p>
    <w:p w14:paraId="6BA00A6B"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693" w:name="_Hlk529265333"/>
      <w:r w:rsidRPr="00A234B0">
        <w:t>OriginatorInfo</w:t>
      </w:r>
      <w:bookmarkEnd w:id="69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A7499F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BC967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EE54D23"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D25F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5231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8FADA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04BA8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01A448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44940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3FEF4920"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D52B3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1E7A79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5E238"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559429F3" w14:textId="77777777" w:rsidR="00F0122B" w:rsidRPr="00A87ADE" w:rsidRDefault="00F0122B" w:rsidP="00DB3661">
            <w:pPr>
              <w:pStyle w:val="TAL"/>
              <w:rPr>
                <w:rFonts w:cs="Arial"/>
                <w:szCs w:val="18"/>
              </w:rPr>
            </w:pPr>
          </w:p>
        </w:tc>
      </w:tr>
      <w:tr w:rsidR="00F0122B" w:rsidRPr="00A87ADE" w14:paraId="12CFE01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AC4463C"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56C75F69"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9A42379"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8F1BB1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CA41F6E"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5F5674E8" w14:textId="77777777" w:rsidR="00F0122B" w:rsidRPr="00A87ADE" w:rsidRDefault="00F0122B" w:rsidP="00DB3661">
            <w:pPr>
              <w:pStyle w:val="TAL"/>
              <w:rPr>
                <w:rFonts w:cs="Arial"/>
                <w:szCs w:val="18"/>
                <w:lang w:eastAsia="zh-CN"/>
              </w:rPr>
            </w:pPr>
          </w:p>
        </w:tc>
      </w:tr>
      <w:tr w:rsidR="00F0122B" w:rsidRPr="00A87ADE" w14:paraId="50E0DC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BD4BD34" w14:textId="77777777" w:rsidR="00F0122B" w:rsidRPr="00A234B0" w:rsidRDefault="00F0122B" w:rsidP="00DB3661">
            <w:pPr>
              <w:pStyle w:val="TAL"/>
            </w:pPr>
            <w:bookmarkStart w:id="694" w:name="_Hlk529266050"/>
            <w:r w:rsidRPr="00A234B0">
              <w:t>originatorOtherAddress</w:t>
            </w:r>
            <w:bookmarkEnd w:id="694"/>
          </w:p>
        </w:tc>
        <w:tc>
          <w:tcPr>
            <w:tcW w:w="1794" w:type="dxa"/>
            <w:tcBorders>
              <w:top w:val="single" w:sz="4" w:space="0" w:color="auto"/>
              <w:left w:val="single" w:sz="4" w:space="0" w:color="auto"/>
              <w:bottom w:val="single" w:sz="4" w:space="0" w:color="auto"/>
              <w:right w:val="single" w:sz="4" w:space="0" w:color="auto"/>
            </w:tcBorders>
          </w:tcPr>
          <w:p w14:paraId="3B6B4E7B" w14:textId="77777777" w:rsidR="00F0122B" w:rsidRPr="00A87ADE" w:rsidRDefault="00F0122B" w:rsidP="00DB3661">
            <w:pPr>
              <w:pStyle w:val="TAL"/>
              <w:rPr>
                <w:lang w:eastAsia="zh-CN"/>
              </w:rPr>
            </w:pPr>
            <w:bookmarkStart w:id="695" w:name="_Hlk529280126"/>
            <w:r w:rsidRPr="00A234B0">
              <w:rPr>
                <w:lang w:eastAsia="zh-CN"/>
              </w:rPr>
              <w:t>SM</w:t>
            </w:r>
            <w:r>
              <w:rPr>
                <w:lang w:eastAsia="zh-CN"/>
              </w:rPr>
              <w:t>AddressInfo</w:t>
            </w:r>
            <w:bookmarkEnd w:id="695"/>
          </w:p>
        </w:tc>
        <w:tc>
          <w:tcPr>
            <w:tcW w:w="474" w:type="dxa"/>
            <w:tcBorders>
              <w:top w:val="single" w:sz="4" w:space="0" w:color="auto"/>
              <w:left w:val="single" w:sz="4" w:space="0" w:color="auto"/>
              <w:bottom w:val="single" w:sz="4" w:space="0" w:color="auto"/>
              <w:right w:val="single" w:sz="4" w:space="0" w:color="auto"/>
            </w:tcBorders>
            <w:vAlign w:val="center"/>
          </w:tcPr>
          <w:p w14:paraId="1EAE8F5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9BCC69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1BFA48"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E5D6B0F" w14:textId="77777777" w:rsidR="00F0122B" w:rsidRPr="00A87ADE" w:rsidRDefault="00F0122B" w:rsidP="00DB3661">
            <w:pPr>
              <w:pStyle w:val="TAL"/>
              <w:rPr>
                <w:rFonts w:cs="Arial"/>
                <w:szCs w:val="18"/>
                <w:lang w:eastAsia="zh-CN"/>
              </w:rPr>
            </w:pPr>
          </w:p>
        </w:tc>
      </w:tr>
      <w:tr w:rsidR="00F0122B" w:rsidRPr="00A87ADE" w14:paraId="740D137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D6C110D" w14:textId="77777777" w:rsidR="00F0122B" w:rsidRPr="00A234B0" w:rsidRDefault="00F0122B" w:rsidP="00DB3661">
            <w:pPr>
              <w:pStyle w:val="TAL"/>
            </w:pPr>
            <w:bookmarkStart w:id="696" w:name="_Hlk529266104"/>
            <w:r w:rsidRPr="00A234B0">
              <w:t>originatorReceivedAddress</w:t>
            </w:r>
            <w:bookmarkEnd w:id="696"/>
          </w:p>
        </w:tc>
        <w:tc>
          <w:tcPr>
            <w:tcW w:w="1794" w:type="dxa"/>
            <w:tcBorders>
              <w:top w:val="single" w:sz="4" w:space="0" w:color="auto"/>
              <w:left w:val="single" w:sz="4" w:space="0" w:color="auto"/>
              <w:bottom w:val="single" w:sz="4" w:space="0" w:color="auto"/>
              <w:right w:val="single" w:sz="4" w:space="0" w:color="auto"/>
            </w:tcBorders>
          </w:tcPr>
          <w:p w14:paraId="15D703FB"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4C06901"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894DB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782798"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0693ED8E" w14:textId="77777777" w:rsidR="00F0122B" w:rsidRPr="00A87ADE" w:rsidRDefault="00F0122B" w:rsidP="00DB3661">
            <w:pPr>
              <w:pStyle w:val="TAL"/>
              <w:rPr>
                <w:rFonts w:cs="Arial"/>
                <w:szCs w:val="18"/>
                <w:lang w:eastAsia="zh-CN"/>
              </w:rPr>
            </w:pPr>
          </w:p>
        </w:tc>
      </w:tr>
      <w:tr w:rsidR="00F0122B" w:rsidRPr="00A87ADE" w14:paraId="40D34D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4B07C85" w14:textId="77777777" w:rsidR="00F0122B" w:rsidRPr="00A234B0" w:rsidRDefault="00F0122B" w:rsidP="00DB3661">
            <w:pPr>
              <w:pStyle w:val="TAL"/>
            </w:pPr>
            <w:bookmarkStart w:id="697" w:name="_Hlk529266156"/>
            <w:r w:rsidRPr="00A234B0">
              <w:t>originatorSCCP Address</w:t>
            </w:r>
            <w:bookmarkEnd w:id="697"/>
          </w:p>
        </w:tc>
        <w:tc>
          <w:tcPr>
            <w:tcW w:w="1794" w:type="dxa"/>
            <w:tcBorders>
              <w:top w:val="single" w:sz="4" w:space="0" w:color="auto"/>
              <w:left w:val="single" w:sz="4" w:space="0" w:color="auto"/>
              <w:bottom w:val="single" w:sz="4" w:space="0" w:color="auto"/>
              <w:right w:val="single" w:sz="4" w:space="0" w:color="auto"/>
            </w:tcBorders>
          </w:tcPr>
          <w:p w14:paraId="71A5CE75"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0EE5E09"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39A38B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E7F90B6"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5EDF8A8E" w14:textId="77777777" w:rsidR="00F0122B" w:rsidRPr="00A87ADE" w:rsidRDefault="00F0122B" w:rsidP="00DB3661">
            <w:pPr>
              <w:pStyle w:val="TAL"/>
              <w:rPr>
                <w:rFonts w:cs="Arial"/>
                <w:szCs w:val="18"/>
                <w:lang w:eastAsia="zh-CN"/>
              </w:rPr>
            </w:pPr>
          </w:p>
        </w:tc>
      </w:tr>
      <w:tr w:rsidR="00F0122B" w:rsidRPr="00A87ADE" w14:paraId="7F068FB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5B2C6D" w14:textId="77777777" w:rsidR="00F0122B" w:rsidRPr="00A234B0" w:rsidRDefault="00F0122B" w:rsidP="00DB3661">
            <w:pPr>
              <w:pStyle w:val="TAL"/>
            </w:pPr>
            <w:bookmarkStart w:id="698" w:name="_Hlk529266192"/>
            <w:r w:rsidRPr="00A234B0">
              <w:t>sMOriginatorInterface</w:t>
            </w:r>
            <w:bookmarkEnd w:id="698"/>
          </w:p>
        </w:tc>
        <w:tc>
          <w:tcPr>
            <w:tcW w:w="1794" w:type="dxa"/>
            <w:tcBorders>
              <w:top w:val="single" w:sz="4" w:space="0" w:color="auto"/>
              <w:left w:val="single" w:sz="4" w:space="0" w:color="auto"/>
              <w:bottom w:val="single" w:sz="4" w:space="0" w:color="auto"/>
              <w:right w:val="single" w:sz="4" w:space="0" w:color="auto"/>
            </w:tcBorders>
          </w:tcPr>
          <w:p w14:paraId="15C40B5F"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1CF4F0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BC34E9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EAB7E02"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0DC334" w14:textId="77777777" w:rsidR="00F0122B" w:rsidRPr="00A87ADE" w:rsidRDefault="00F0122B" w:rsidP="00DB3661">
            <w:pPr>
              <w:pStyle w:val="TAL"/>
              <w:rPr>
                <w:rFonts w:cs="Arial"/>
                <w:szCs w:val="18"/>
                <w:lang w:eastAsia="zh-CN"/>
              </w:rPr>
            </w:pPr>
          </w:p>
        </w:tc>
      </w:tr>
      <w:tr w:rsidR="00F0122B" w:rsidRPr="00A87ADE" w14:paraId="27E6A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C50413" w14:textId="77777777" w:rsidR="00F0122B" w:rsidRPr="00A234B0" w:rsidRDefault="00F0122B" w:rsidP="00DB3661">
            <w:pPr>
              <w:pStyle w:val="TAL"/>
            </w:pPr>
            <w:bookmarkStart w:id="699" w:name="_Hlk529266242"/>
            <w:r w:rsidRPr="00A234B0">
              <w:rPr>
                <w:rFonts w:eastAsia="MS Mincho"/>
              </w:rPr>
              <w:t>sMOriginatorProtocolId</w:t>
            </w:r>
            <w:bookmarkEnd w:id="699"/>
          </w:p>
        </w:tc>
        <w:tc>
          <w:tcPr>
            <w:tcW w:w="1794" w:type="dxa"/>
            <w:tcBorders>
              <w:top w:val="single" w:sz="4" w:space="0" w:color="auto"/>
              <w:left w:val="single" w:sz="4" w:space="0" w:color="auto"/>
              <w:bottom w:val="single" w:sz="4" w:space="0" w:color="auto"/>
              <w:right w:val="single" w:sz="4" w:space="0" w:color="auto"/>
            </w:tcBorders>
          </w:tcPr>
          <w:p w14:paraId="563A3294"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1B3444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4E98C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47ED59"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09694E1F" w14:textId="77777777" w:rsidR="00F0122B" w:rsidRPr="00A87ADE" w:rsidRDefault="00F0122B" w:rsidP="00DB3661">
            <w:pPr>
              <w:pStyle w:val="TAL"/>
              <w:rPr>
                <w:rFonts w:cs="Arial"/>
                <w:szCs w:val="18"/>
                <w:lang w:eastAsia="zh-CN"/>
              </w:rPr>
            </w:pPr>
          </w:p>
        </w:tc>
      </w:tr>
    </w:tbl>
    <w:p w14:paraId="567FC934" w14:textId="77777777" w:rsidR="00F0122B" w:rsidRPr="00A87ADE" w:rsidRDefault="00F0122B" w:rsidP="00F0122B"/>
    <w:p w14:paraId="7F56B6D7" w14:textId="77777777" w:rsidR="00F0122B" w:rsidRPr="00A87ADE" w:rsidRDefault="00F0122B" w:rsidP="00F0122B">
      <w:pPr>
        <w:pStyle w:val="Heading6"/>
        <w:rPr>
          <w:lang w:eastAsia="zh-CN"/>
        </w:rPr>
      </w:pPr>
      <w:bookmarkStart w:id="700" w:name="_Toc20227320"/>
      <w:bookmarkStart w:id="701" w:name="_Toc27749552"/>
      <w:bookmarkStart w:id="702" w:name="_Toc28709479"/>
      <w:bookmarkStart w:id="703" w:name="_Toc44671098"/>
      <w:bookmarkStart w:id="704" w:name="_Toc51919007"/>
      <w:bookmarkStart w:id="705" w:name="_Toc178171920"/>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00"/>
      <w:bookmarkEnd w:id="701"/>
      <w:bookmarkEnd w:id="702"/>
      <w:bookmarkEnd w:id="703"/>
      <w:bookmarkEnd w:id="704"/>
      <w:bookmarkEnd w:id="705"/>
    </w:p>
    <w:p w14:paraId="3CB145F9"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FA672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D642A3"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C7579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78C0D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8A78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2B9DC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50B116"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CD9C91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708879" w14:textId="77777777" w:rsidR="00F0122B" w:rsidRPr="00A87ADE" w:rsidRDefault="00F0122B" w:rsidP="00DB3661">
            <w:pPr>
              <w:pStyle w:val="TAL"/>
            </w:pPr>
            <w:bookmarkStart w:id="706" w:name="_Hlk529266309"/>
            <w:r w:rsidRPr="00A87ADE">
              <w:t>recipient</w:t>
            </w:r>
            <w:bookmarkEnd w:id="706"/>
            <w:r w:rsidRPr="00A87ADE">
              <w:t>SUPI</w:t>
            </w:r>
          </w:p>
        </w:tc>
        <w:tc>
          <w:tcPr>
            <w:tcW w:w="1794" w:type="dxa"/>
            <w:tcBorders>
              <w:top w:val="single" w:sz="4" w:space="0" w:color="auto"/>
              <w:left w:val="single" w:sz="4" w:space="0" w:color="auto"/>
              <w:bottom w:val="single" w:sz="4" w:space="0" w:color="auto"/>
              <w:right w:val="single" w:sz="4" w:space="0" w:color="auto"/>
            </w:tcBorders>
          </w:tcPr>
          <w:p w14:paraId="7B306A63"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0B6E4F6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E8EA93"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7BE02A"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4E53B87F" w14:textId="77777777" w:rsidR="00F0122B" w:rsidRPr="00A87ADE" w:rsidRDefault="00F0122B" w:rsidP="00DB3661">
            <w:pPr>
              <w:pStyle w:val="TAL"/>
              <w:rPr>
                <w:rFonts w:cs="Arial"/>
                <w:szCs w:val="18"/>
                <w:lang w:eastAsia="zh-CN"/>
              </w:rPr>
            </w:pPr>
          </w:p>
        </w:tc>
      </w:tr>
      <w:tr w:rsidR="00F0122B" w:rsidRPr="00A87ADE" w14:paraId="77D5714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A05235E"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422AB214"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AFE7670"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F12AA5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A1D84A0"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3975D0BB" w14:textId="77777777" w:rsidR="00F0122B" w:rsidRPr="00A87ADE" w:rsidRDefault="00F0122B" w:rsidP="00DB3661">
            <w:pPr>
              <w:pStyle w:val="TAL"/>
              <w:rPr>
                <w:rFonts w:cs="Arial"/>
                <w:szCs w:val="18"/>
                <w:lang w:eastAsia="zh-CN"/>
              </w:rPr>
            </w:pPr>
          </w:p>
        </w:tc>
      </w:tr>
      <w:tr w:rsidR="00F0122B" w:rsidRPr="00A87ADE" w14:paraId="12F67B0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2674E04"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6028C34C" w14:textId="77777777" w:rsidR="00F0122B" w:rsidRPr="00A87ADE" w:rsidRDefault="00F0122B" w:rsidP="00DB3661">
            <w:pPr>
              <w:pStyle w:val="TAL"/>
              <w:rPr>
                <w:rFonts w:cs="Arial"/>
                <w:szCs w:val="18"/>
                <w:lang w:eastAsia="zh-CN"/>
              </w:rPr>
            </w:pPr>
            <w:r w:rsidRPr="00A87ADE">
              <w:rPr>
                <w:rFonts w:cs="Arial"/>
                <w:szCs w:val="18"/>
                <w:lang w:eastAsia="zh-CN"/>
              </w:rPr>
              <w:t>A</w:t>
            </w:r>
            <w:r w:rsidRPr="00A87ADE">
              <w:rPr>
                <w:rFonts w:cs="Arial" w:hint="eastAsia"/>
                <w:szCs w:val="18"/>
                <w:lang w:eastAsia="zh-CN"/>
              </w:rPr>
              <w:t>rray(</w:t>
            </w:r>
            <w:r w:rsidRPr="00A234B0">
              <w:rPr>
                <w:noProof/>
              </w:rPr>
              <w:t>recipientAddress</w:t>
            </w:r>
            <w:r w:rsidRPr="00A234B0">
              <w:rPr>
                <w:rFonts w:cs="Arial"/>
                <w:szCs w:val="18"/>
                <w:lang w:eastAsia="zh-CN"/>
              </w:rPr>
              <w:t>)</w:t>
            </w:r>
          </w:p>
        </w:tc>
        <w:tc>
          <w:tcPr>
            <w:tcW w:w="474" w:type="dxa"/>
            <w:tcBorders>
              <w:top w:val="single" w:sz="4" w:space="0" w:color="auto"/>
              <w:left w:val="single" w:sz="4" w:space="0" w:color="auto"/>
              <w:bottom w:val="single" w:sz="4" w:space="0" w:color="auto"/>
              <w:right w:val="single" w:sz="4" w:space="0" w:color="auto"/>
            </w:tcBorders>
          </w:tcPr>
          <w:p w14:paraId="16D91E44"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26AE082"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7933B1D7"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4F3A8468" w14:textId="77777777" w:rsidR="00F0122B" w:rsidRPr="00A87ADE" w:rsidRDefault="00F0122B" w:rsidP="00DB3661">
            <w:pPr>
              <w:pStyle w:val="TAL"/>
              <w:rPr>
                <w:rFonts w:cs="Arial"/>
                <w:szCs w:val="18"/>
                <w:lang w:eastAsia="zh-CN"/>
              </w:rPr>
            </w:pPr>
          </w:p>
        </w:tc>
      </w:tr>
      <w:tr w:rsidR="00F0122B" w:rsidRPr="00A87ADE" w14:paraId="3284EA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4D97416"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75473599" w14:textId="77777777" w:rsidR="00F0122B" w:rsidRPr="00A87ADE" w:rsidRDefault="00F0122B" w:rsidP="00DB3661">
            <w:pPr>
              <w:pStyle w:val="TAL"/>
              <w:rPr>
                <w:rFonts w:cs="Arial"/>
                <w:szCs w:val="18"/>
                <w:lang w:eastAsia="zh-CN"/>
              </w:rPr>
            </w:pPr>
            <w:r w:rsidRPr="00A87ADE">
              <w:rPr>
                <w:rFonts w:cs="Arial"/>
                <w:szCs w:val="18"/>
                <w:lang w:eastAsia="zh-CN"/>
              </w:rPr>
              <w:t>A</w:t>
            </w:r>
            <w:r w:rsidRPr="00A87ADE">
              <w:rPr>
                <w:rFonts w:cs="Arial" w:hint="eastAsia"/>
                <w:szCs w:val="18"/>
                <w:lang w:eastAsia="zh-CN"/>
              </w:rPr>
              <w:t>rray(</w:t>
            </w:r>
            <w:r w:rsidRPr="00A234B0">
              <w:rPr>
                <w:lang w:eastAsia="zh-CN"/>
              </w:rPr>
              <w:t>SMAd</w:t>
            </w:r>
            <w:r>
              <w:rPr>
                <w:lang w:eastAsia="zh-CN"/>
              </w:rPr>
              <w:t>d</w:t>
            </w:r>
            <w:r w:rsidRPr="00A234B0">
              <w:rPr>
                <w:lang w:eastAsia="zh-CN"/>
              </w:rPr>
              <w:t>ressInfo</w:t>
            </w:r>
            <w:r w:rsidRPr="00A234B0">
              <w:rPr>
                <w:rFonts w:cs="Arial"/>
                <w:szCs w:val="18"/>
                <w:lang w:eastAsia="zh-CN"/>
              </w:rPr>
              <w:t>)</w:t>
            </w:r>
          </w:p>
        </w:tc>
        <w:tc>
          <w:tcPr>
            <w:tcW w:w="474" w:type="dxa"/>
            <w:tcBorders>
              <w:top w:val="single" w:sz="4" w:space="0" w:color="auto"/>
              <w:left w:val="single" w:sz="4" w:space="0" w:color="auto"/>
              <w:bottom w:val="single" w:sz="4" w:space="0" w:color="auto"/>
              <w:right w:val="single" w:sz="4" w:space="0" w:color="auto"/>
            </w:tcBorders>
          </w:tcPr>
          <w:p w14:paraId="47E024F8"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CF717A1"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2E527E04"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2DB9231D" w14:textId="77777777" w:rsidR="00F0122B" w:rsidRPr="00A87ADE" w:rsidRDefault="00F0122B" w:rsidP="00DB3661">
            <w:pPr>
              <w:pStyle w:val="TAL"/>
              <w:rPr>
                <w:rFonts w:cs="Arial"/>
                <w:szCs w:val="18"/>
                <w:lang w:eastAsia="zh-CN"/>
              </w:rPr>
            </w:pPr>
          </w:p>
        </w:tc>
      </w:tr>
      <w:tr w:rsidR="00F0122B" w:rsidRPr="00A87ADE" w14:paraId="4C8B404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197820"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5C22360B"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7803CB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DA5B72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96F62D9"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21301466" w14:textId="77777777" w:rsidR="00F0122B" w:rsidRPr="00A87ADE" w:rsidRDefault="00F0122B" w:rsidP="00DB3661">
            <w:pPr>
              <w:pStyle w:val="TAL"/>
              <w:rPr>
                <w:rFonts w:cs="Arial"/>
                <w:szCs w:val="18"/>
                <w:lang w:eastAsia="zh-CN"/>
              </w:rPr>
            </w:pPr>
          </w:p>
        </w:tc>
      </w:tr>
      <w:tr w:rsidR="00F0122B" w:rsidRPr="00A87ADE" w14:paraId="451769C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2ED378"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407361FC"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2582CDA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182FA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E7CA32"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3F449510" w14:textId="77777777" w:rsidR="00F0122B" w:rsidRPr="00A87ADE" w:rsidRDefault="00F0122B" w:rsidP="00DB3661">
            <w:pPr>
              <w:pStyle w:val="TAL"/>
              <w:rPr>
                <w:rFonts w:cs="Arial"/>
                <w:szCs w:val="18"/>
                <w:lang w:eastAsia="zh-CN"/>
              </w:rPr>
            </w:pPr>
          </w:p>
        </w:tc>
      </w:tr>
      <w:tr w:rsidR="00F0122B" w:rsidRPr="00A87ADE" w14:paraId="1719850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426890"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44B231A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0327CF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540B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838F633"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C49D266" w14:textId="77777777" w:rsidR="00F0122B" w:rsidRPr="00A87ADE" w:rsidRDefault="00F0122B" w:rsidP="00DB3661">
            <w:pPr>
              <w:pStyle w:val="TAL"/>
              <w:rPr>
                <w:rFonts w:cs="Arial"/>
                <w:szCs w:val="18"/>
                <w:lang w:eastAsia="zh-CN"/>
              </w:rPr>
            </w:pPr>
          </w:p>
        </w:tc>
      </w:tr>
    </w:tbl>
    <w:p w14:paraId="4910F538" w14:textId="77777777" w:rsidR="00F0122B" w:rsidRPr="00A87ADE" w:rsidRDefault="00F0122B" w:rsidP="00F0122B"/>
    <w:p w14:paraId="2A9C4E78" w14:textId="77777777" w:rsidR="00F0122B" w:rsidRPr="00A87ADE" w:rsidRDefault="00F0122B" w:rsidP="00F0122B">
      <w:pPr>
        <w:pStyle w:val="Heading6"/>
        <w:rPr>
          <w:lang w:eastAsia="zh-CN"/>
        </w:rPr>
      </w:pPr>
      <w:bookmarkStart w:id="707" w:name="_Toc20227321"/>
      <w:bookmarkStart w:id="708" w:name="_Toc27749553"/>
      <w:bookmarkStart w:id="709" w:name="_Toc28709480"/>
      <w:bookmarkStart w:id="710" w:name="_Toc44671099"/>
      <w:bookmarkStart w:id="711" w:name="_Toc51919008"/>
      <w:bookmarkStart w:id="712" w:name="_Toc17817192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07"/>
      <w:bookmarkEnd w:id="708"/>
      <w:bookmarkEnd w:id="709"/>
      <w:bookmarkEnd w:id="710"/>
      <w:bookmarkEnd w:id="711"/>
      <w:bookmarkEnd w:id="712"/>
    </w:p>
    <w:p w14:paraId="497B255D"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13" w:name="_Hlk529279980"/>
      <w:r>
        <w:rPr>
          <w:noProof/>
        </w:rPr>
        <w:t>SMAddressInfo</w:t>
      </w:r>
      <w:bookmarkEnd w:id="71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E891B8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553D7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418E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DB6C5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D8486F"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5F837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44695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95C1F5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F1A816"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CA4E0E"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25211E8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9C86F9"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F2A9D7"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7D6A7D76" w14:textId="77777777" w:rsidR="00F0122B" w:rsidRPr="00A87ADE" w:rsidRDefault="00F0122B" w:rsidP="00DB3661">
            <w:pPr>
              <w:pStyle w:val="TAL"/>
              <w:rPr>
                <w:rFonts w:cs="Arial"/>
                <w:szCs w:val="18"/>
                <w:lang w:eastAsia="zh-CN"/>
              </w:rPr>
            </w:pPr>
          </w:p>
        </w:tc>
      </w:tr>
      <w:tr w:rsidR="00F0122B" w:rsidRPr="00A87ADE" w14:paraId="5E427D5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2B0FAA"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3504DC7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68B077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AB381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931FC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C37A85A" w14:textId="77777777" w:rsidR="00F0122B" w:rsidRPr="00A87ADE" w:rsidRDefault="00F0122B" w:rsidP="00DB3661">
            <w:pPr>
              <w:pStyle w:val="TAL"/>
              <w:rPr>
                <w:rFonts w:cs="Arial"/>
                <w:szCs w:val="18"/>
                <w:lang w:eastAsia="zh-CN"/>
              </w:rPr>
            </w:pPr>
          </w:p>
        </w:tc>
      </w:tr>
      <w:tr w:rsidR="00F0122B" w:rsidRPr="00A87ADE" w14:paraId="4838D5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7CEEA4A"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17FEEC81"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29C3DF9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A666034"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858063"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09B131C" w14:textId="77777777" w:rsidR="00F0122B" w:rsidRPr="00A87ADE" w:rsidRDefault="00F0122B" w:rsidP="00DB3661">
            <w:pPr>
              <w:pStyle w:val="TAL"/>
              <w:rPr>
                <w:rFonts w:cs="Arial"/>
                <w:szCs w:val="18"/>
                <w:lang w:eastAsia="zh-CN"/>
              </w:rPr>
            </w:pPr>
          </w:p>
        </w:tc>
      </w:tr>
    </w:tbl>
    <w:p w14:paraId="4751BF7E" w14:textId="77777777" w:rsidR="00F0122B" w:rsidRPr="00A87ADE" w:rsidRDefault="00F0122B" w:rsidP="00F0122B">
      <w:pPr>
        <w:rPr>
          <w:lang w:eastAsia="zh-CN"/>
        </w:rPr>
      </w:pPr>
    </w:p>
    <w:p w14:paraId="262C1CF7" w14:textId="77777777" w:rsidR="00F0122B" w:rsidRPr="00A87ADE" w:rsidRDefault="00F0122B" w:rsidP="00F0122B">
      <w:pPr>
        <w:pStyle w:val="Heading6"/>
        <w:rPr>
          <w:lang w:eastAsia="zh-CN"/>
        </w:rPr>
      </w:pPr>
      <w:bookmarkStart w:id="714" w:name="_Toc20227322"/>
      <w:bookmarkStart w:id="715" w:name="_Toc27749554"/>
      <w:bookmarkStart w:id="716" w:name="_Toc28709481"/>
      <w:bookmarkStart w:id="717" w:name="_Toc44671100"/>
      <w:bookmarkStart w:id="718" w:name="_Toc51919009"/>
      <w:bookmarkStart w:id="719" w:name="_Toc17817192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14"/>
      <w:bookmarkEnd w:id="715"/>
      <w:bookmarkEnd w:id="716"/>
      <w:bookmarkEnd w:id="717"/>
      <w:bookmarkEnd w:id="718"/>
      <w:bookmarkEnd w:id="719"/>
    </w:p>
    <w:p w14:paraId="056001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3937BD9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28658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CC983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F7F5C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9BD86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CA122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2846F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09623C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71ECE1" w14:textId="77777777" w:rsidR="00F0122B" w:rsidRPr="00A87ADE" w:rsidRDefault="00F0122B" w:rsidP="00DB3661">
            <w:pPr>
              <w:pStyle w:val="TAL"/>
              <w:rPr>
                <w:lang w:eastAsia="zh-CN"/>
              </w:rPr>
            </w:pPr>
            <w:bookmarkStart w:id="720" w:name="_Hlk529280024"/>
            <w:r>
              <w:rPr>
                <w:noProof/>
              </w:rPr>
              <w:t>recipientAddressInfo</w:t>
            </w:r>
            <w:bookmarkEnd w:id="720"/>
          </w:p>
        </w:tc>
        <w:tc>
          <w:tcPr>
            <w:tcW w:w="1794" w:type="dxa"/>
            <w:tcBorders>
              <w:top w:val="single" w:sz="4" w:space="0" w:color="auto"/>
              <w:left w:val="single" w:sz="4" w:space="0" w:color="auto"/>
              <w:bottom w:val="single" w:sz="4" w:space="0" w:color="auto"/>
              <w:right w:val="single" w:sz="4" w:space="0" w:color="auto"/>
            </w:tcBorders>
          </w:tcPr>
          <w:p w14:paraId="6F993A18"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64569A0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612EA7"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047AA83"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6865485E" w14:textId="77777777" w:rsidR="00F0122B" w:rsidRPr="00A87ADE" w:rsidRDefault="00F0122B" w:rsidP="00DB3661">
            <w:pPr>
              <w:pStyle w:val="TAL"/>
              <w:rPr>
                <w:rFonts w:cs="Arial"/>
                <w:szCs w:val="18"/>
                <w:lang w:eastAsia="zh-CN"/>
              </w:rPr>
            </w:pPr>
          </w:p>
        </w:tc>
      </w:tr>
      <w:tr w:rsidR="00F0122B" w:rsidRPr="00A87ADE" w14:paraId="2105F3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E66247"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23551C5B"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32D8B8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54E83E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027D252"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52BC689B" w14:textId="77777777" w:rsidR="00F0122B" w:rsidRPr="00A87ADE" w:rsidRDefault="00F0122B" w:rsidP="00DB3661">
            <w:pPr>
              <w:pStyle w:val="TAL"/>
              <w:rPr>
                <w:rFonts w:cs="Arial"/>
                <w:szCs w:val="18"/>
                <w:lang w:eastAsia="zh-CN"/>
              </w:rPr>
            </w:pPr>
          </w:p>
        </w:tc>
      </w:tr>
    </w:tbl>
    <w:p w14:paraId="7C67C69B" w14:textId="77777777" w:rsidR="00F0122B" w:rsidRPr="00A87ADE" w:rsidRDefault="00F0122B" w:rsidP="00F0122B"/>
    <w:p w14:paraId="343B2A29" w14:textId="77777777" w:rsidR="00F0122B" w:rsidRPr="00A87ADE" w:rsidRDefault="00F0122B" w:rsidP="00F0122B">
      <w:pPr>
        <w:pStyle w:val="Heading6"/>
        <w:rPr>
          <w:lang w:eastAsia="zh-CN"/>
        </w:rPr>
      </w:pPr>
      <w:bookmarkStart w:id="721" w:name="_Toc20227323"/>
      <w:bookmarkStart w:id="722" w:name="_Toc27749555"/>
      <w:bookmarkStart w:id="723" w:name="_Toc28709482"/>
      <w:bookmarkStart w:id="724" w:name="_Toc44671101"/>
      <w:bookmarkStart w:id="725" w:name="_Toc51919010"/>
      <w:bookmarkStart w:id="726" w:name="_Toc178171923"/>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21"/>
      <w:bookmarkEnd w:id="722"/>
      <w:bookmarkEnd w:id="723"/>
      <w:bookmarkEnd w:id="724"/>
      <w:bookmarkEnd w:id="725"/>
      <w:bookmarkEnd w:id="726"/>
    </w:p>
    <w:p w14:paraId="5CCD387D"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27" w:name="_Hlk529266790"/>
      <w:r w:rsidRPr="00A234B0">
        <w:rPr>
          <w:rFonts w:cs="Arial"/>
          <w:szCs w:val="18"/>
          <w:lang w:eastAsia="zh-CN"/>
        </w:rPr>
        <w:t>MessageClass</w:t>
      </w:r>
      <w:bookmarkEnd w:id="727"/>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70433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7FD0C3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9AC8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EBE8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55419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2C2335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38899E"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0ED520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05CE6" w14:textId="77777777" w:rsidR="00F0122B" w:rsidRPr="00A87ADE" w:rsidRDefault="00F0122B" w:rsidP="00DB3661">
            <w:pPr>
              <w:pStyle w:val="TAL"/>
              <w:rPr>
                <w:lang w:eastAsia="zh-CN"/>
              </w:rPr>
            </w:pPr>
            <w:bookmarkStart w:id="728" w:name="_Hlk529266807"/>
            <w:r w:rsidRPr="00A87ADE">
              <w:rPr>
                <w:noProof/>
              </w:rPr>
              <w:t>classIdentifier</w:t>
            </w:r>
            <w:bookmarkEnd w:id="728"/>
          </w:p>
        </w:tc>
        <w:tc>
          <w:tcPr>
            <w:tcW w:w="1794" w:type="dxa"/>
            <w:tcBorders>
              <w:top w:val="single" w:sz="4" w:space="0" w:color="auto"/>
              <w:left w:val="single" w:sz="4" w:space="0" w:color="auto"/>
              <w:bottom w:val="single" w:sz="4" w:space="0" w:color="auto"/>
              <w:right w:val="single" w:sz="4" w:space="0" w:color="auto"/>
            </w:tcBorders>
          </w:tcPr>
          <w:p w14:paraId="2568B42E"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3CD50D4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AF19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C44DA2"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6E316C4" w14:textId="77777777" w:rsidR="00F0122B" w:rsidRPr="00A87ADE" w:rsidRDefault="00F0122B" w:rsidP="00DB3661">
            <w:pPr>
              <w:pStyle w:val="TAL"/>
              <w:rPr>
                <w:rFonts w:cs="Arial"/>
                <w:szCs w:val="18"/>
                <w:lang w:eastAsia="zh-CN"/>
              </w:rPr>
            </w:pPr>
          </w:p>
        </w:tc>
      </w:tr>
      <w:tr w:rsidR="00F0122B" w:rsidRPr="00A87ADE" w14:paraId="6C7325EB"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704430" w14:textId="77777777" w:rsidR="00F0122B" w:rsidRPr="00A87ADE" w:rsidRDefault="00F0122B" w:rsidP="00DB3661">
            <w:pPr>
              <w:pStyle w:val="TAL"/>
            </w:pPr>
            <w:bookmarkStart w:id="729" w:name="_Hlk529266837"/>
            <w:r w:rsidRPr="00A87ADE">
              <w:rPr>
                <w:noProof/>
              </w:rPr>
              <w:t>tokenText</w:t>
            </w:r>
            <w:bookmarkEnd w:id="729"/>
          </w:p>
        </w:tc>
        <w:tc>
          <w:tcPr>
            <w:tcW w:w="1794" w:type="dxa"/>
            <w:tcBorders>
              <w:top w:val="single" w:sz="4" w:space="0" w:color="auto"/>
              <w:left w:val="single" w:sz="4" w:space="0" w:color="auto"/>
              <w:bottom w:val="single" w:sz="4" w:space="0" w:color="auto"/>
              <w:right w:val="single" w:sz="4" w:space="0" w:color="auto"/>
            </w:tcBorders>
          </w:tcPr>
          <w:p w14:paraId="0CF4AC06"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178253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3814D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7856A18"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443E9F4" w14:textId="77777777" w:rsidR="00F0122B" w:rsidRPr="00A87ADE" w:rsidRDefault="00F0122B" w:rsidP="00DB3661">
            <w:pPr>
              <w:pStyle w:val="TAL"/>
              <w:rPr>
                <w:rFonts w:cs="Arial"/>
                <w:szCs w:val="18"/>
                <w:lang w:eastAsia="zh-CN"/>
              </w:rPr>
            </w:pPr>
          </w:p>
        </w:tc>
      </w:tr>
    </w:tbl>
    <w:p w14:paraId="18829CBD" w14:textId="77777777" w:rsidR="00F0122B" w:rsidRPr="00A87ADE" w:rsidRDefault="00F0122B" w:rsidP="00F0122B"/>
    <w:p w14:paraId="65C3B595" w14:textId="77777777" w:rsidR="00F0122B" w:rsidRPr="00A87ADE" w:rsidRDefault="00F0122B" w:rsidP="00F0122B">
      <w:pPr>
        <w:pStyle w:val="Heading6"/>
        <w:rPr>
          <w:lang w:eastAsia="zh-CN"/>
        </w:rPr>
      </w:pPr>
      <w:bookmarkStart w:id="730" w:name="_Toc20227324"/>
      <w:bookmarkStart w:id="731" w:name="_Toc27749556"/>
      <w:bookmarkStart w:id="732" w:name="_Toc28709483"/>
      <w:bookmarkStart w:id="733" w:name="_Toc44671102"/>
      <w:bookmarkStart w:id="734" w:name="_Toc51919011"/>
      <w:bookmarkStart w:id="735" w:name="_Toc17817192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30"/>
      <w:bookmarkEnd w:id="731"/>
      <w:bookmarkEnd w:id="732"/>
      <w:bookmarkEnd w:id="733"/>
      <w:bookmarkEnd w:id="734"/>
      <w:bookmarkEnd w:id="735"/>
      <w:r w:rsidRPr="00A87ADE">
        <w:rPr>
          <w:rFonts w:cs="Arial"/>
          <w:szCs w:val="18"/>
          <w:lang w:eastAsia="zh-CN"/>
        </w:rPr>
        <w:t xml:space="preserve"> </w:t>
      </w:r>
    </w:p>
    <w:p w14:paraId="2019F47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36" w:name="_Hlk529276242"/>
      <w:r>
        <w:t>SM</w:t>
      </w:r>
      <w:r w:rsidRPr="00A234B0">
        <w:rPr>
          <w:noProof/>
        </w:rPr>
        <w:t>AddressDomain</w:t>
      </w:r>
      <w:bookmarkEnd w:id="736"/>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18479F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C34854"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BA779C"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8B853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83991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564C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47A9BD"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920F6C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EB0D5A3" w14:textId="77777777" w:rsidR="00F0122B" w:rsidRPr="00A87ADE" w:rsidRDefault="00F0122B" w:rsidP="00DB3661">
            <w:pPr>
              <w:pStyle w:val="TAL"/>
              <w:rPr>
                <w:noProof/>
              </w:rPr>
            </w:pPr>
            <w:bookmarkStart w:id="737" w:name="_Hlk529276260"/>
            <w:r w:rsidRPr="00A87ADE">
              <w:rPr>
                <w:noProof/>
              </w:rPr>
              <w:t>domainName</w:t>
            </w:r>
            <w:bookmarkEnd w:id="737"/>
          </w:p>
        </w:tc>
        <w:tc>
          <w:tcPr>
            <w:tcW w:w="1794" w:type="dxa"/>
            <w:tcBorders>
              <w:top w:val="single" w:sz="4" w:space="0" w:color="auto"/>
              <w:left w:val="single" w:sz="4" w:space="0" w:color="auto"/>
              <w:bottom w:val="single" w:sz="4" w:space="0" w:color="auto"/>
              <w:right w:val="single" w:sz="4" w:space="0" w:color="auto"/>
            </w:tcBorders>
          </w:tcPr>
          <w:p w14:paraId="3100927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E00180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4A5B55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2B398D"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494BB9BA" w14:textId="77777777" w:rsidR="00F0122B" w:rsidRPr="00A87ADE" w:rsidRDefault="00F0122B" w:rsidP="00DB3661">
            <w:pPr>
              <w:pStyle w:val="TAL"/>
              <w:rPr>
                <w:rFonts w:cs="Arial"/>
                <w:szCs w:val="18"/>
                <w:lang w:eastAsia="zh-CN"/>
              </w:rPr>
            </w:pPr>
          </w:p>
        </w:tc>
      </w:tr>
      <w:tr w:rsidR="00F0122B" w:rsidRPr="00A87ADE" w14:paraId="5C468F7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0A8F556" w14:textId="77777777" w:rsidR="00F0122B" w:rsidRPr="00A87ADE" w:rsidRDefault="00F0122B" w:rsidP="00DB3661">
            <w:pPr>
              <w:pStyle w:val="TAL"/>
              <w:rPr>
                <w:noProof/>
              </w:rPr>
            </w:pPr>
            <w:bookmarkStart w:id="738" w:name="_Hlk529276295"/>
            <w:r w:rsidRPr="00A87ADE">
              <w:rPr>
                <w:noProof/>
              </w:rPr>
              <w:t>3GPPIMSIMCCMNC</w:t>
            </w:r>
            <w:bookmarkEnd w:id="738"/>
          </w:p>
        </w:tc>
        <w:tc>
          <w:tcPr>
            <w:tcW w:w="1794" w:type="dxa"/>
            <w:tcBorders>
              <w:top w:val="single" w:sz="4" w:space="0" w:color="auto"/>
              <w:left w:val="single" w:sz="4" w:space="0" w:color="auto"/>
              <w:bottom w:val="single" w:sz="4" w:space="0" w:color="auto"/>
              <w:right w:val="single" w:sz="4" w:space="0" w:color="auto"/>
            </w:tcBorders>
          </w:tcPr>
          <w:p w14:paraId="6CD89638"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07C21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AE4A1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95C5A3A"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06FE13B4" w14:textId="77777777" w:rsidR="00F0122B" w:rsidRPr="00A87ADE" w:rsidRDefault="00F0122B" w:rsidP="00DB3661">
            <w:pPr>
              <w:pStyle w:val="TAL"/>
              <w:rPr>
                <w:rFonts w:cs="Arial"/>
                <w:szCs w:val="18"/>
                <w:lang w:eastAsia="zh-CN"/>
              </w:rPr>
            </w:pPr>
          </w:p>
        </w:tc>
      </w:tr>
    </w:tbl>
    <w:p w14:paraId="19F9E4F4" w14:textId="77777777" w:rsidR="00F0122B" w:rsidRPr="00A87ADE" w:rsidRDefault="00F0122B" w:rsidP="00F0122B"/>
    <w:p w14:paraId="22D124A2" w14:textId="77777777" w:rsidR="00F0122B" w:rsidRPr="00A87ADE" w:rsidRDefault="00F0122B" w:rsidP="00F0122B">
      <w:pPr>
        <w:pStyle w:val="Heading6"/>
        <w:rPr>
          <w:lang w:eastAsia="zh-CN"/>
        </w:rPr>
      </w:pPr>
      <w:bookmarkStart w:id="739" w:name="_Toc20227325"/>
      <w:bookmarkStart w:id="740" w:name="_Toc27749557"/>
      <w:bookmarkStart w:id="741" w:name="_Toc28709484"/>
      <w:bookmarkStart w:id="742" w:name="_Toc44671103"/>
      <w:bookmarkStart w:id="743" w:name="_Toc51919012"/>
      <w:bookmarkStart w:id="744" w:name="_Toc1781719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39"/>
      <w:bookmarkEnd w:id="740"/>
      <w:bookmarkEnd w:id="741"/>
      <w:bookmarkEnd w:id="742"/>
      <w:bookmarkEnd w:id="743"/>
      <w:bookmarkEnd w:id="744"/>
    </w:p>
    <w:p w14:paraId="4C7712F9"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45"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8EC278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45"/>
          <w:p w14:paraId="0F1FB62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9C760C"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698FC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BEF62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F61CF9"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2380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530D4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6B54EB9" w14:textId="77777777" w:rsidR="00F0122B" w:rsidRPr="00A87ADE" w:rsidRDefault="00F0122B" w:rsidP="00DB3661">
            <w:pPr>
              <w:pStyle w:val="TAL"/>
              <w:rPr>
                <w:noProof/>
              </w:rPr>
            </w:pPr>
            <w:bookmarkStart w:id="746" w:name="_Hlk529276357"/>
            <w:r w:rsidRPr="00A87ADE">
              <w:rPr>
                <w:noProof/>
              </w:rPr>
              <w:t>interfaceId</w:t>
            </w:r>
            <w:bookmarkEnd w:id="746"/>
          </w:p>
        </w:tc>
        <w:tc>
          <w:tcPr>
            <w:tcW w:w="1794" w:type="dxa"/>
            <w:tcBorders>
              <w:top w:val="single" w:sz="4" w:space="0" w:color="auto"/>
              <w:left w:val="single" w:sz="4" w:space="0" w:color="auto"/>
              <w:bottom w:val="single" w:sz="4" w:space="0" w:color="auto"/>
              <w:right w:val="single" w:sz="4" w:space="0" w:color="auto"/>
            </w:tcBorders>
          </w:tcPr>
          <w:p w14:paraId="7499B92A"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486175AC"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EC133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AAD723"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690C3A98" w14:textId="77777777" w:rsidR="00F0122B" w:rsidRPr="00A87ADE" w:rsidRDefault="00F0122B" w:rsidP="00DB3661">
            <w:pPr>
              <w:pStyle w:val="TAL"/>
              <w:rPr>
                <w:rFonts w:cs="Arial"/>
                <w:szCs w:val="18"/>
                <w:lang w:eastAsia="zh-CN"/>
              </w:rPr>
            </w:pPr>
          </w:p>
        </w:tc>
      </w:tr>
      <w:tr w:rsidR="00F0122B" w:rsidRPr="00A87ADE" w14:paraId="5AB161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45BF17" w14:textId="77777777" w:rsidR="00F0122B" w:rsidRPr="00A87ADE" w:rsidRDefault="00F0122B" w:rsidP="00DB3661">
            <w:pPr>
              <w:pStyle w:val="TAL"/>
              <w:rPr>
                <w:noProof/>
              </w:rPr>
            </w:pPr>
            <w:bookmarkStart w:id="747" w:name="_Hlk529276368"/>
            <w:r w:rsidRPr="00A87ADE">
              <w:rPr>
                <w:noProof/>
              </w:rPr>
              <w:t>interfaceText</w:t>
            </w:r>
            <w:bookmarkEnd w:id="747"/>
          </w:p>
        </w:tc>
        <w:tc>
          <w:tcPr>
            <w:tcW w:w="1794" w:type="dxa"/>
            <w:tcBorders>
              <w:top w:val="single" w:sz="4" w:space="0" w:color="auto"/>
              <w:left w:val="single" w:sz="4" w:space="0" w:color="auto"/>
              <w:bottom w:val="single" w:sz="4" w:space="0" w:color="auto"/>
              <w:right w:val="single" w:sz="4" w:space="0" w:color="auto"/>
            </w:tcBorders>
          </w:tcPr>
          <w:p w14:paraId="47C0A06F"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43D79C5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9488A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A4BFFA1"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509AB8D3" w14:textId="77777777" w:rsidR="00F0122B" w:rsidRPr="00A87ADE" w:rsidRDefault="00F0122B" w:rsidP="00DB3661">
            <w:pPr>
              <w:pStyle w:val="TAL"/>
              <w:rPr>
                <w:rFonts w:cs="Arial"/>
                <w:szCs w:val="18"/>
                <w:lang w:eastAsia="zh-CN"/>
              </w:rPr>
            </w:pPr>
          </w:p>
        </w:tc>
      </w:tr>
      <w:tr w:rsidR="00F0122B" w:rsidRPr="00A87ADE" w14:paraId="75875FE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204A571"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674BBC6F"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5F88ED1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2FCE5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AF0A3F2"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5CCE6862" w14:textId="77777777" w:rsidR="00F0122B" w:rsidRPr="00A87ADE" w:rsidRDefault="00F0122B" w:rsidP="00DB3661">
            <w:pPr>
              <w:pStyle w:val="TAL"/>
              <w:rPr>
                <w:rFonts w:cs="Arial"/>
                <w:szCs w:val="18"/>
                <w:lang w:eastAsia="zh-CN"/>
              </w:rPr>
            </w:pPr>
          </w:p>
        </w:tc>
      </w:tr>
      <w:tr w:rsidR="00F0122B" w:rsidRPr="00A87ADE" w14:paraId="70E35B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576F4C3"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1F98C092"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422071D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1BB0B0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FA417C4"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5308176" w14:textId="77777777" w:rsidR="00F0122B" w:rsidRPr="00A87ADE" w:rsidRDefault="00F0122B" w:rsidP="00DB3661">
            <w:pPr>
              <w:pStyle w:val="TAL"/>
              <w:rPr>
                <w:rFonts w:cs="Arial"/>
                <w:szCs w:val="18"/>
                <w:lang w:eastAsia="zh-CN"/>
              </w:rPr>
            </w:pPr>
          </w:p>
        </w:tc>
      </w:tr>
    </w:tbl>
    <w:p w14:paraId="5D4353A0" w14:textId="77777777" w:rsidR="00F0122B" w:rsidRDefault="00F0122B" w:rsidP="008D79D4"/>
    <w:p w14:paraId="7AEC059A" w14:textId="77777777" w:rsidR="0069143A" w:rsidRPr="00BD6F46" w:rsidRDefault="0069143A" w:rsidP="0069143A">
      <w:pPr>
        <w:pStyle w:val="Heading5"/>
        <w:rPr>
          <w:lang w:eastAsia="zh-CN"/>
        </w:rPr>
      </w:pPr>
      <w:bookmarkStart w:id="748" w:name="_Toc27749558"/>
      <w:bookmarkStart w:id="749" w:name="_Toc28709485"/>
      <w:bookmarkStart w:id="750" w:name="_Toc44671104"/>
      <w:bookmarkStart w:id="751" w:name="_Toc51919013"/>
      <w:bookmarkStart w:id="752" w:name="_Toc1781719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48"/>
      <w:bookmarkEnd w:id="749"/>
      <w:bookmarkEnd w:id="750"/>
      <w:bookmarkEnd w:id="751"/>
      <w:bookmarkEnd w:id="752"/>
    </w:p>
    <w:p w14:paraId="4B9FD50A" w14:textId="77777777" w:rsidR="0069143A" w:rsidRPr="00BD6F46" w:rsidRDefault="0069143A" w:rsidP="0069143A">
      <w:pPr>
        <w:pStyle w:val="Heading6"/>
        <w:rPr>
          <w:lang w:eastAsia="zh-CN"/>
        </w:rPr>
      </w:pPr>
      <w:bookmarkStart w:id="753" w:name="_Toc27749559"/>
      <w:bookmarkStart w:id="754" w:name="_Toc28709486"/>
      <w:bookmarkStart w:id="755" w:name="_Toc44671105"/>
      <w:bookmarkStart w:id="756" w:name="_Toc51919014"/>
      <w:bookmarkStart w:id="757" w:name="_Toc1781719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753"/>
      <w:bookmarkEnd w:id="754"/>
      <w:bookmarkEnd w:id="755"/>
      <w:bookmarkEnd w:id="756"/>
      <w:bookmarkEnd w:id="757"/>
    </w:p>
    <w:p w14:paraId="4DBCB048"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5AC39737" w14:textId="77777777" w:rsidR="0069143A" w:rsidRPr="00BD6F46" w:rsidRDefault="0069143A" w:rsidP="0069143A">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18CBEDE4"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8D09C0"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BBCC63"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CD04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EFE7BF"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9A790F"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22F2DE" w14:textId="77777777" w:rsidR="0069143A" w:rsidRPr="00BD6F46" w:rsidRDefault="0069143A" w:rsidP="00777A4B">
            <w:pPr>
              <w:pStyle w:val="TAH"/>
              <w:rPr>
                <w:rFonts w:cs="Arial"/>
                <w:szCs w:val="18"/>
              </w:rPr>
            </w:pPr>
            <w:r w:rsidRPr="00BD6F46">
              <w:rPr>
                <w:rFonts w:cs="Arial"/>
                <w:szCs w:val="18"/>
              </w:rPr>
              <w:t>Applicability</w:t>
            </w:r>
          </w:p>
        </w:tc>
      </w:tr>
      <w:tr w:rsidR="0069143A" w:rsidRPr="00BD6F46" w14:paraId="07C6732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27202FE"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AE9A8D5"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00FED610"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B66DFC1"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A2D4F1"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5D00116" w14:textId="77777777" w:rsidR="0069143A" w:rsidRPr="00BD6F46" w:rsidRDefault="0069143A" w:rsidP="00777A4B">
            <w:pPr>
              <w:pStyle w:val="TAL"/>
              <w:rPr>
                <w:rFonts w:cs="Arial"/>
                <w:szCs w:val="18"/>
              </w:rPr>
            </w:pPr>
          </w:p>
        </w:tc>
      </w:tr>
      <w:tr w:rsidR="0069143A" w:rsidRPr="00BD6F46" w14:paraId="7F4C76F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33D3214"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3DB713F7"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3385B762"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BD8FD79"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E0C0"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713AFEC3" w14:textId="77777777" w:rsidR="0069143A" w:rsidRPr="00BD6F46" w:rsidRDefault="0069143A" w:rsidP="00777A4B">
            <w:pPr>
              <w:pStyle w:val="TAL"/>
              <w:rPr>
                <w:rFonts w:cs="Arial"/>
                <w:szCs w:val="18"/>
              </w:rPr>
            </w:pPr>
          </w:p>
        </w:tc>
      </w:tr>
      <w:tr w:rsidR="0069143A" w:rsidRPr="00BD6F46" w14:paraId="47C90D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37C28B6"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3D329F44"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5A14C2A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97D51E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BC93DE"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88169E9" w14:textId="77777777" w:rsidR="0069143A" w:rsidRPr="00BD6F46" w:rsidRDefault="0069143A" w:rsidP="00777A4B">
            <w:pPr>
              <w:pStyle w:val="TAL"/>
              <w:rPr>
                <w:rFonts w:cs="Arial"/>
                <w:szCs w:val="18"/>
              </w:rPr>
            </w:pPr>
          </w:p>
        </w:tc>
      </w:tr>
    </w:tbl>
    <w:p w14:paraId="071E6D42" w14:textId="77777777" w:rsidR="0069143A" w:rsidRPr="00BD6F46" w:rsidRDefault="0069143A" w:rsidP="0069143A">
      <w:pPr>
        <w:rPr>
          <w:lang w:eastAsia="zh-CN"/>
        </w:rPr>
      </w:pPr>
    </w:p>
    <w:p w14:paraId="3552346D" w14:textId="77777777" w:rsidR="0069143A" w:rsidRPr="00BD6F46" w:rsidRDefault="0069143A" w:rsidP="0069143A">
      <w:pPr>
        <w:pStyle w:val="Heading6"/>
        <w:rPr>
          <w:lang w:eastAsia="zh-CN"/>
        </w:rPr>
      </w:pPr>
      <w:bookmarkStart w:id="758" w:name="_Toc27749560"/>
      <w:bookmarkStart w:id="759" w:name="_Toc28709487"/>
      <w:bookmarkStart w:id="760" w:name="_Toc44671106"/>
      <w:bookmarkStart w:id="761" w:name="_Toc51919015"/>
      <w:bookmarkStart w:id="762" w:name="_Toc1781719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58"/>
      <w:bookmarkEnd w:id="759"/>
      <w:bookmarkEnd w:id="760"/>
      <w:bookmarkEnd w:id="761"/>
      <w:bookmarkEnd w:id="762"/>
    </w:p>
    <w:p w14:paraId="2DB1FCF6"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0422829"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0D0F067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0B689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B91FF5"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0BDA6F"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7CBC3"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EE0BFFE"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327067"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58DCE04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47713E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3742C874"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810CD94"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7AB6C86"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6F2EA3"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25D1AE0" w14:textId="77777777" w:rsidR="00E40C7B" w:rsidRPr="00BD6F46" w:rsidRDefault="00E40C7B" w:rsidP="00E40C7B">
            <w:pPr>
              <w:pStyle w:val="TAL"/>
              <w:rPr>
                <w:rFonts w:cs="Arial"/>
                <w:szCs w:val="18"/>
              </w:rPr>
            </w:pPr>
            <w:r>
              <w:rPr>
                <w:noProof/>
                <w:lang w:eastAsia="zh-CN"/>
              </w:rPr>
              <w:t>AMF_subs_PRA</w:t>
            </w:r>
          </w:p>
        </w:tc>
      </w:tr>
    </w:tbl>
    <w:p w14:paraId="2C95335A" w14:textId="77777777" w:rsidR="0069143A" w:rsidRPr="00BD6F46" w:rsidRDefault="0069143A" w:rsidP="0069143A">
      <w:pPr>
        <w:rPr>
          <w:lang w:eastAsia="zh-CN"/>
        </w:rPr>
      </w:pPr>
    </w:p>
    <w:p w14:paraId="72DFCD92" w14:textId="77777777" w:rsidR="0069143A" w:rsidRPr="00BD6F46" w:rsidRDefault="0069143A" w:rsidP="0069143A">
      <w:pPr>
        <w:pStyle w:val="Heading6"/>
        <w:rPr>
          <w:lang w:eastAsia="zh-CN"/>
        </w:rPr>
      </w:pPr>
      <w:bookmarkStart w:id="763" w:name="_Toc27749561"/>
      <w:bookmarkStart w:id="764" w:name="_Toc28709488"/>
      <w:bookmarkStart w:id="765" w:name="_Toc44671107"/>
      <w:bookmarkStart w:id="766" w:name="_Toc51919016"/>
      <w:bookmarkStart w:id="767" w:name="_Toc17817192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763"/>
      <w:bookmarkEnd w:id="764"/>
      <w:bookmarkEnd w:id="765"/>
      <w:bookmarkEnd w:id="766"/>
      <w:bookmarkEnd w:id="767"/>
    </w:p>
    <w:p w14:paraId="0EDE5DFE"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612B3CC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3C887C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0EBBF5"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4D82D7"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FA14DF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A38F119"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8602ED"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49024A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C8643B"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6CBA0A84"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3832570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E42532D"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7DF429"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80CAAD3" w14:textId="77777777" w:rsidR="0069143A" w:rsidRPr="00BD6F46" w:rsidRDefault="0069143A" w:rsidP="00777A4B">
            <w:pPr>
              <w:pStyle w:val="TAL"/>
              <w:rPr>
                <w:rFonts w:cs="Arial"/>
                <w:szCs w:val="18"/>
                <w:lang w:eastAsia="zh-CN"/>
              </w:rPr>
            </w:pPr>
          </w:p>
        </w:tc>
      </w:tr>
      <w:tr w:rsidR="0069143A" w:rsidRPr="00BD6F46" w14:paraId="25D8AED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DDCAA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12B51F2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4979AA09"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B7CE6F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B4BD4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6DCE7E85" w14:textId="77777777" w:rsidR="0069143A" w:rsidRPr="00BD6F46" w:rsidRDefault="0069143A" w:rsidP="00777A4B">
            <w:pPr>
              <w:pStyle w:val="TAL"/>
              <w:rPr>
                <w:rFonts w:cs="Arial"/>
                <w:szCs w:val="18"/>
                <w:lang w:eastAsia="zh-CN"/>
              </w:rPr>
            </w:pPr>
          </w:p>
        </w:tc>
      </w:tr>
      <w:tr w:rsidR="0069143A" w:rsidRPr="00BD6F46" w14:paraId="005CF8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B7ADE5"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596EA7C" w14:textId="77777777" w:rsidR="0069143A" w:rsidRPr="00BD6F46" w:rsidRDefault="0069143A" w:rsidP="00777A4B">
            <w:pPr>
              <w:pStyle w:val="TAL"/>
              <w:rPr>
                <w:lang w:eastAsia="zh-CN"/>
              </w:rPr>
            </w:pPr>
            <w:r w:rsidRPr="00BD6F46">
              <w:t>UserLocation</w:t>
            </w:r>
          </w:p>
          <w:p w14:paraId="59AE44AD"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D8D9271"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7BA9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FEF066"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16597151" w14:textId="77777777" w:rsidR="0069143A" w:rsidRPr="00BD6F46" w:rsidRDefault="0069143A" w:rsidP="00777A4B">
            <w:pPr>
              <w:pStyle w:val="TAL"/>
              <w:rPr>
                <w:rFonts w:cs="Arial"/>
                <w:szCs w:val="18"/>
                <w:lang w:eastAsia="zh-CN"/>
              </w:rPr>
            </w:pPr>
          </w:p>
        </w:tc>
      </w:tr>
      <w:tr w:rsidR="004716FC" w:rsidRPr="00BD6F46" w14:paraId="7BBB0B2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9B38328"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6BB5E4A"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D1D0D0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8A5D8C"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D33BC0C"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4C1D952" w14:textId="77777777" w:rsidR="004716FC" w:rsidRPr="00BD6F46" w:rsidRDefault="004716FC" w:rsidP="004716FC">
            <w:pPr>
              <w:pStyle w:val="TAL"/>
              <w:rPr>
                <w:rFonts w:cs="Arial"/>
                <w:szCs w:val="18"/>
                <w:lang w:eastAsia="zh-CN"/>
              </w:rPr>
            </w:pPr>
          </w:p>
        </w:tc>
      </w:tr>
      <w:tr w:rsidR="0069143A" w:rsidRPr="00BD6F46" w14:paraId="6F4CC69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1A70A37"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03FCB5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7A6920B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18472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F3C39"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6A663D5B" w14:textId="77777777" w:rsidR="0069143A" w:rsidRPr="00BD6F46" w:rsidRDefault="0069143A" w:rsidP="00777A4B">
            <w:pPr>
              <w:pStyle w:val="TAL"/>
              <w:rPr>
                <w:rFonts w:cs="Arial"/>
                <w:szCs w:val="18"/>
                <w:lang w:eastAsia="zh-CN"/>
              </w:rPr>
            </w:pPr>
          </w:p>
        </w:tc>
      </w:tr>
      <w:tr w:rsidR="0069143A" w:rsidRPr="00BD6F46" w14:paraId="598BA2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6A81D7"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6403F4F0"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D8815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AE5CA0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837071"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97D5DFD" w14:textId="77777777" w:rsidR="0069143A" w:rsidRPr="00BD6F46" w:rsidRDefault="0069143A" w:rsidP="00777A4B">
            <w:pPr>
              <w:pStyle w:val="TAL"/>
              <w:rPr>
                <w:rFonts w:cs="Arial"/>
                <w:szCs w:val="18"/>
                <w:lang w:eastAsia="zh-CN"/>
              </w:rPr>
            </w:pPr>
          </w:p>
        </w:tc>
      </w:tr>
      <w:tr w:rsidR="0069143A" w:rsidRPr="00BD6F46" w14:paraId="2B52FAC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F64D37"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FFD1F21"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5CA0214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628CCF4"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64B564C"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733AA182" w14:textId="77777777" w:rsidR="0069143A" w:rsidRPr="00BD6F46" w:rsidRDefault="0069143A" w:rsidP="00777A4B">
            <w:pPr>
              <w:pStyle w:val="TAL"/>
              <w:rPr>
                <w:rFonts w:cs="Arial"/>
                <w:szCs w:val="18"/>
                <w:lang w:eastAsia="zh-CN"/>
              </w:rPr>
            </w:pPr>
          </w:p>
        </w:tc>
      </w:tr>
      <w:tr w:rsidR="0069143A" w:rsidRPr="00BD6F46" w14:paraId="67C441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6A81C6"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7601639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2E568FD1"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9D8176C"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207638E"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082DF7A" w14:textId="77777777" w:rsidR="0069143A" w:rsidRPr="00BD6F46" w:rsidRDefault="0069143A" w:rsidP="00777A4B">
            <w:pPr>
              <w:pStyle w:val="TAL"/>
              <w:rPr>
                <w:rFonts w:cs="Arial"/>
                <w:szCs w:val="18"/>
                <w:lang w:eastAsia="zh-CN"/>
              </w:rPr>
            </w:pPr>
          </w:p>
        </w:tc>
      </w:tr>
      <w:tr w:rsidR="0069143A" w:rsidRPr="00BD6F46" w14:paraId="3F2B123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13EDA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6A901BCB"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3587209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BF97B79"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02A327"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7939F2F8" w14:textId="77777777" w:rsidR="0069143A" w:rsidRPr="00BD6F46" w:rsidRDefault="0069143A" w:rsidP="00777A4B">
            <w:pPr>
              <w:pStyle w:val="TAL"/>
              <w:rPr>
                <w:rFonts w:cs="Arial"/>
                <w:szCs w:val="18"/>
                <w:lang w:eastAsia="zh-CN"/>
              </w:rPr>
            </w:pPr>
          </w:p>
        </w:tc>
      </w:tr>
      <w:tr w:rsidR="0069143A" w:rsidRPr="00BD6F46" w14:paraId="785BD0A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265FCF9"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4DA6E37A"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1671A57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E4F65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ACBE923"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4BBBA2A7" w14:textId="77777777" w:rsidR="0069143A" w:rsidRPr="00BD6F46" w:rsidRDefault="0069143A" w:rsidP="00777A4B">
            <w:pPr>
              <w:pStyle w:val="TAL"/>
              <w:rPr>
                <w:rFonts w:cs="Arial"/>
                <w:szCs w:val="18"/>
                <w:lang w:eastAsia="zh-CN"/>
              </w:rPr>
            </w:pPr>
          </w:p>
        </w:tc>
      </w:tr>
      <w:tr w:rsidR="0069143A" w:rsidRPr="00BD6F46" w14:paraId="591EBA4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61B89D"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40F466BB"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B15EBF9"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A99B5"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8B77E1D"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526DCB57" w14:textId="77777777" w:rsidR="0069143A" w:rsidRPr="00BD6F46" w:rsidRDefault="0069143A" w:rsidP="00777A4B">
            <w:pPr>
              <w:pStyle w:val="TAL"/>
              <w:rPr>
                <w:rFonts w:cs="Arial"/>
                <w:szCs w:val="18"/>
                <w:lang w:eastAsia="zh-CN"/>
              </w:rPr>
            </w:pPr>
          </w:p>
        </w:tc>
      </w:tr>
      <w:tr w:rsidR="0069143A" w:rsidRPr="00BD6F46" w14:paraId="560D7C4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ADCD7F7"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5555CB9D"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77118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BE531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8872CCB"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64CE367E" w14:textId="77777777" w:rsidR="0069143A" w:rsidRPr="00BD6F46" w:rsidRDefault="0069143A" w:rsidP="00777A4B">
            <w:pPr>
              <w:pStyle w:val="TAL"/>
              <w:rPr>
                <w:rFonts w:cs="Arial"/>
                <w:szCs w:val="18"/>
                <w:lang w:eastAsia="zh-CN"/>
              </w:rPr>
            </w:pPr>
          </w:p>
        </w:tc>
      </w:tr>
      <w:tr w:rsidR="0069143A" w:rsidRPr="00BD6F46" w14:paraId="3C8C998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E6691D4"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1FF55586"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1DEB18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74E26B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C30390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3108E02B" w14:textId="77777777" w:rsidR="0069143A" w:rsidRPr="00BD6F46" w:rsidRDefault="0069143A" w:rsidP="00777A4B">
            <w:pPr>
              <w:pStyle w:val="TAL"/>
              <w:rPr>
                <w:rFonts w:cs="Arial"/>
                <w:szCs w:val="18"/>
                <w:lang w:eastAsia="zh-CN"/>
              </w:rPr>
            </w:pPr>
          </w:p>
        </w:tc>
      </w:tr>
      <w:tr w:rsidR="0069143A" w:rsidRPr="00BD6F46" w14:paraId="1373E2B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8EB9E72"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022A6EA8"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0E3E49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C5729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EC9CD63"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ED95A8F" w14:textId="77777777" w:rsidR="0069143A" w:rsidRPr="00BD6F46" w:rsidRDefault="0069143A" w:rsidP="00777A4B">
            <w:pPr>
              <w:pStyle w:val="TAL"/>
              <w:rPr>
                <w:rFonts w:cs="Arial"/>
                <w:szCs w:val="18"/>
                <w:lang w:eastAsia="zh-CN"/>
              </w:rPr>
            </w:pPr>
          </w:p>
        </w:tc>
      </w:tr>
      <w:tr w:rsidR="004716FC" w:rsidRPr="00BD6F46" w14:paraId="2CACF4A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CD33E3"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5E4C6826"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34446E18"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064F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16E0DD5"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76155D65" w14:textId="77777777" w:rsidR="004716FC" w:rsidRPr="00BD6F46" w:rsidRDefault="004716FC" w:rsidP="004716FC">
            <w:pPr>
              <w:pStyle w:val="TAL"/>
              <w:rPr>
                <w:rFonts w:cs="Arial"/>
                <w:szCs w:val="18"/>
                <w:lang w:eastAsia="zh-CN"/>
              </w:rPr>
            </w:pPr>
          </w:p>
        </w:tc>
      </w:tr>
      <w:tr w:rsidR="004716FC" w:rsidRPr="00BD6F46" w14:paraId="6836AA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32DE4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7485E5F7" w14:textId="77777777" w:rsidR="004716FC" w:rsidRPr="003B2883" w:rsidRDefault="004716FC" w:rsidP="004716FC">
            <w:pPr>
              <w:pStyle w:val="TAL"/>
              <w:rPr>
                <w:lang w:eastAsia="zh-CN"/>
              </w:rPr>
            </w:pPr>
            <w:r>
              <w:rPr>
                <w:lang w:eastAsia="zh-CN"/>
              </w:rPr>
              <w:t>integer</w:t>
            </w:r>
          </w:p>
          <w:p w14:paraId="4FD419F6"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6F4CC0F"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451F2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CA2FB5"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4D95003B" w14:textId="77777777" w:rsidR="004716FC" w:rsidRPr="00BD6F46" w:rsidRDefault="004716FC" w:rsidP="004716FC">
            <w:pPr>
              <w:pStyle w:val="TAL"/>
              <w:rPr>
                <w:rFonts w:cs="Arial"/>
                <w:szCs w:val="18"/>
                <w:lang w:eastAsia="zh-CN"/>
              </w:rPr>
            </w:pPr>
          </w:p>
        </w:tc>
      </w:tr>
      <w:tr w:rsidR="004716FC" w:rsidRPr="00BD6F46" w14:paraId="473CF09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2D68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2D05891D" w14:textId="77777777" w:rsidR="004716FC" w:rsidRPr="003B2883" w:rsidRDefault="004716FC" w:rsidP="004716FC">
            <w:pPr>
              <w:pStyle w:val="TAL"/>
              <w:rPr>
                <w:lang w:eastAsia="zh-CN"/>
              </w:rPr>
            </w:pPr>
            <w:r>
              <w:rPr>
                <w:lang w:eastAsia="zh-CN"/>
              </w:rPr>
              <w:t>integer</w:t>
            </w:r>
          </w:p>
          <w:p w14:paraId="4869EEE8"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2FF1E2A"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034E99B"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8F2A98F"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05FD361" w14:textId="77777777" w:rsidR="004716FC" w:rsidRPr="00BD6F46" w:rsidRDefault="004716FC" w:rsidP="004716FC">
            <w:pPr>
              <w:pStyle w:val="TAL"/>
              <w:rPr>
                <w:rFonts w:cs="Arial"/>
                <w:szCs w:val="18"/>
                <w:lang w:eastAsia="zh-CN"/>
              </w:rPr>
            </w:pPr>
          </w:p>
        </w:tc>
      </w:tr>
      <w:tr w:rsidR="004716FC" w:rsidRPr="00BD6F46" w14:paraId="4D81C7B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7E71EE9"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489997C0"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475F890D"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7198B91"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6A0C1D54"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6DCE0FAE"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53C8332" w14:textId="77777777" w:rsidR="004716FC" w:rsidRPr="00BD6F46" w:rsidRDefault="004716FC" w:rsidP="004716FC">
            <w:pPr>
              <w:pStyle w:val="TAL"/>
              <w:rPr>
                <w:rFonts w:cs="Arial"/>
                <w:szCs w:val="18"/>
                <w:lang w:eastAsia="zh-CN"/>
              </w:rPr>
            </w:pPr>
          </w:p>
        </w:tc>
      </w:tr>
    </w:tbl>
    <w:p w14:paraId="06D88ECE" w14:textId="77777777" w:rsidR="0069143A" w:rsidRDefault="0069143A" w:rsidP="0069143A">
      <w:pPr>
        <w:rPr>
          <w:lang w:eastAsia="zh-CN"/>
        </w:rPr>
      </w:pPr>
    </w:p>
    <w:p w14:paraId="3CEB32F4" w14:textId="77777777" w:rsidR="0069143A" w:rsidRDefault="0069143A" w:rsidP="0069143A">
      <w:pPr>
        <w:rPr>
          <w:lang w:eastAsia="zh-CN"/>
        </w:rPr>
      </w:pPr>
    </w:p>
    <w:p w14:paraId="260E845F" w14:textId="77777777" w:rsidR="0069143A" w:rsidRPr="00BD6F46" w:rsidRDefault="0069143A" w:rsidP="0069143A">
      <w:pPr>
        <w:pStyle w:val="Heading6"/>
        <w:rPr>
          <w:lang w:eastAsia="zh-CN"/>
        </w:rPr>
      </w:pPr>
      <w:bookmarkStart w:id="768" w:name="_Toc27749562"/>
      <w:bookmarkStart w:id="769" w:name="_Toc28709489"/>
      <w:bookmarkStart w:id="770" w:name="_Toc44671108"/>
      <w:bookmarkStart w:id="771" w:name="_Toc51919017"/>
      <w:bookmarkStart w:id="772" w:name="_Toc17817193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768"/>
      <w:bookmarkEnd w:id="769"/>
      <w:bookmarkEnd w:id="770"/>
      <w:bookmarkEnd w:id="771"/>
      <w:bookmarkEnd w:id="772"/>
    </w:p>
    <w:p w14:paraId="15F9002A"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383BEF3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801F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BFDE68"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3C423C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9D8D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5D170E"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F4A160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809822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562285"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797731F6"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6CC4AF10"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507CED07"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9DF4E4"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3DC8B661" w14:textId="77777777" w:rsidR="0069143A" w:rsidRPr="00BD6F46" w:rsidRDefault="0069143A" w:rsidP="00777A4B">
            <w:pPr>
              <w:pStyle w:val="TAL"/>
              <w:rPr>
                <w:rFonts w:cs="Arial"/>
                <w:szCs w:val="18"/>
                <w:lang w:eastAsia="zh-CN"/>
              </w:rPr>
            </w:pPr>
          </w:p>
        </w:tc>
      </w:tr>
      <w:tr w:rsidR="0069143A" w:rsidRPr="00BD6F46" w14:paraId="3D96101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D1EC20"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335C740C"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CDCC3E7"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3C546310"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C693741"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B79754E" w14:textId="77777777" w:rsidR="0069143A" w:rsidRPr="00BD6F46" w:rsidRDefault="0069143A" w:rsidP="00777A4B">
            <w:pPr>
              <w:pStyle w:val="TAL"/>
              <w:rPr>
                <w:rFonts w:cs="Arial"/>
                <w:szCs w:val="18"/>
                <w:lang w:eastAsia="zh-CN"/>
              </w:rPr>
            </w:pPr>
          </w:p>
        </w:tc>
      </w:tr>
      <w:tr w:rsidR="0069143A" w:rsidRPr="00BD6F46" w14:paraId="63BA52A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F5467C"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C9DD8FE" w14:textId="77777777" w:rsidR="0069143A" w:rsidRPr="00BD6F46" w:rsidRDefault="0069143A" w:rsidP="00777A4B">
            <w:pPr>
              <w:pStyle w:val="TAL"/>
              <w:rPr>
                <w:lang w:eastAsia="zh-CN"/>
              </w:rPr>
            </w:pPr>
            <w:r w:rsidRPr="00BD6F46">
              <w:t>UserLocation</w:t>
            </w:r>
          </w:p>
          <w:p w14:paraId="6E9A48DC"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2FEA0FCB"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6C999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4C19B4"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4882F9EA" w14:textId="77777777" w:rsidR="0069143A" w:rsidRPr="00BD6F46" w:rsidRDefault="0069143A" w:rsidP="00777A4B">
            <w:pPr>
              <w:pStyle w:val="TAL"/>
              <w:rPr>
                <w:rFonts w:cs="Arial"/>
                <w:szCs w:val="18"/>
                <w:lang w:eastAsia="zh-CN"/>
              </w:rPr>
            </w:pPr>
          </w:p>
        </w:tc>
      </w:tr>
      <w:tr w:rsidR="000444BE" w:rsidRPr="00BD6F46" w14:paraId="2527F6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E01F043"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2B6B367F"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B167F3A"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91BACC9"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C07741"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3ABE974" w14:textId="77777777" w:rsidR="000444BE" w:rsidRPr="00BD6F46" w:rsidRDefault="000444BE" w:rsidP="000444BE">
            <w:pPr>
              <w:pStyle w:val="TAL"/>
              <w:rPr>
                <w:rFonts w:cs="Arial"/>
                <w:szCs w:val="18"/>
                <w:lang w:eastAsia="zh-CN"/>
              </w:rPr>
            </w:pPr>
          </w:p>
        </w:tc>
      </w:tr>
      <w:tr w:rsidR="0069143A" w:rsidRPr="00BD6F46" w14:paraId="2754BB7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91F2A35"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0BA2D9C5"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1891BF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03359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2CA22E"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6D566B06" w14:textId="77777777" w:rsidR="0069143A" w:rsidRPr="00BD6F46" w:rsidRDefault="0069143A" w:rsidP="00777A4B">
            <w:pPr>
              <w:pStyle w:val="TAL"/>
              <w:rPr>
                <w:rFonts w:cs="Arial"/>
                <w:szCs w:val="18"/>
                <w:lang w:eastAsia="zh-CN"/>
              </w:rPr>
            </w:pPr>
          </w:p>
        </w:tc>
      </w:tr>
      <w:tr w:rsidR="0069143A" w:rsidRPr="00BD6F46" w14:paraId="24FB66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8A8EB6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35B64C0"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434D25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7572F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C7A1F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A9DDB85" w14:textId="77777777" w:rsidR="0069143A" w:rsidRPr="00BD6F46" w:rsidRDefault="0069143A" w:rsidP="00777A4B">
            <w:pPr>
              <w:pStyle w:val="TAL"/>
              <w:rPr>
                <w:rFonts w:cs="Arial"/>
                <w:szCs w:val="18"/>
                <w:lang w:eastAsia="zh-CN"/>
              </w:rPr>
            </w:pPr>
          </w:p>
        </w:tc>
      </w:tr>
      <w:tr w:rsidR="0069143A" w:rsidRPr="00BD6F46" w14:paraId="6F21DC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8A5156"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45F3D69" w14:textId="77777777" w:rsidR="0069143A" w:rsidRPr="003B2883" w:rsidRDefault="0069143A" w:rsidP="00777A4B">
            <w:pPr>
              <w:pStyle w:val="TAL"/>
              <w:rPr>
                <w:lang w:eastAsia="zh-CN"/>
              </w:rPr>
            </w:pPr>
            <w:r>
              <w:rPr>
                <w:lang w:eastAsia="zh-CN"/>
              </w:rPr>
              <w:t>integer</w:t>
            </w:r>
          </w:p>
          <w:p w14:paraId="34C3D7F0"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83FD02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3214A5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F2D2A0B"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12B2C450" w14:textId="77777777" w:rsidR="0069143A" w:rsidRPr="00BD6F46" w:rsidRDefault="0069143A" w:rsidP="00777A4B">
            <w:pPr>
              <w:pStyle w:val="TAL"/>
              <w:rPr>
                <w:rFonts w:cs="Arial"/>
                <w:szCs w:val="18"/>
                <w:lang w:eastAsia="zh-CN"/>
              </w:rPr>
            </w:pPr>
          </w:p>
        </w:tc>
      </w:tr>
      <w:tr w:rsidR="0069143A" w:rsidRPr="00BD6F46" w14:paraId="1DC6316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07624B"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13528BA0" w14:textId="77777777" w:rsidR="0069143A" w:rsidRPr="003B2883" w:rsidRDefault="0069143A" w:rsidP="00777A4B">
            <w:pPr>
              <w:pStyle w:val="TAL"/>
              <w:rPr>
                <w:lang w:eastAsia="zh-CN"/>
              </w:rPr>
            </w:pPr>
            <w:r>
              <w:rPr>
                <w:lang w:eastAsia="zh-CN"/>
              </w:rPr>
              <w:t>integer</w:t>
            </w:r>
          </w:p>
          <w:p w14:paraId="60C32B5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A620F51"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EF277D5"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6EC0551"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7794AD38" w14:textId="77777777" w:rsidR="0069143A" w:rsidRPr="00BD6F46" w:rsidRDefault="0069143A" w:rsidP="00777A4B">
            <w:pPr>
              <w:pStyle w:val="TAL"/>
              <w:rPr>
                <w:rFonts w:cs="Arial"/>
                <w:szCs w:val="18"/>
                <w:lang w:eastAsia="zh-CN"/>
              </w:rPr>
            </w:pPr>
          </w:p>
        </w:tc>
      </w:tr>
      <w:tr w:rsidR="0069143A" w:rsidRPr="00BD6F46" w14:paraId="2F8502B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624A8E"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0D3196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6D8178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F3E87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A2B2016"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37ABE91"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16ED7A99" w14:textId="77777777" w:rsidR="0069143A" w:rsidRPr="00BD6F46" w:rsidRDefault="0069143A" w:rsidP="00777A4B">
            <w:pPr>
              <w:pStyle w:val="TAL"/>
              <w:rPr>
                <w:rFonts w:cs="Arial"/>
                <w:szCs w:val="18"/>
                <w:lang w:eastAsia="zh-CN"/>
              </w:rPr>
            </w:pPr>
          </w:p>
        </w:tc>
      </w:tr>
      <w:tr w:rsidR="0069143A" w:rsidRPr="00BD6F46" w14:paraId="00723BC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C61D18" w14:textId="77777777" w:rsidR="0069143A" w:rsidRPr="003B2883" w:rsidRDefault="0069143A" w:rsidP="00777A4B">
            <w:pPr>
              <w:pStyle w:val="TAL"/>
            </w:pPr>
            <w:bookmarkStart w:id="773"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7756E9CC"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5C542D45"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599B2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1CA17D36"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7A4D3EE1" w14:textId="77777777" w:rsidR="0069143A" w:rsidRPr="00BD6F46" w:rsidRDefault="0069143A" w:rsidP="00777A4B">
            <w:pPr>
              <w:pStyle w:val="TAL"/>
              <w:rPr>
                <w:rFonts w:cs="Arial"/>
                <w:szCs w:val="18"/>
                <w:lang w:eastAsia="zh-CN"/>
              </w:rPr>
            </w:pPr>
          </w:p>
        </w:tc>
      </w:tr>
      <w:tr w:rsidR="0069143A" w:rsidRPr="00BD6F46" w14:paraId="164F4C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96BBC2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751CDD02"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6F5782AB"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CDE86"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9316CA8"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382248CA" w14:textId="77777777" w:rsidR="0069143A" w:rsidRPr="00BD6F46" w:rsidRDefault="0069143A" w:rsidP="00777A4B">
            <w:pPr>
              <w:pStyle w:val="TAL"/>
              <w:rPr>
                <w:rFonts w:cs="Arial"/>
                <w:szCs w:val="18"/>
                <w:lang w:eastAsia="zh-CN"/>
              </w:rPr>
            </w:pPr>
          </w:p>
        </w:tc>
      </w:tr>
      <w:tr w:rsidR="0069143A" w:rsidRPr="00BD6F46" w14:paraId="4C628F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B355E5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497081F9"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C3715F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5326EE"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5909764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5B0AE791" w14:textId="77777777" w:rsidR="0069143A" w:rsidRPr="00BD6F46" w:rsidRDefault="0069143A" w:rsidP="00777A4B">
            <w:pPr>
              <w:pStyle w:val="TAL"/>
              <w:rPr>
                <w:rFonts w:cs="Arial"/>
                <w:szCs w:val="18"/>
                <w:lang w:eastAsia="zh-CN"/>
              </w:rPr>
            </w:pPr>
          </w:p>
        </w:tc>
      </w:tr>
      <w:tr w:rsidR="0069143A" w:rsidRPr="00BD6F46" w14:paraId="5B5877D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C35606E"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26C14BAE"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6081257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586CBC6"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2F4455B4"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B98AE02" w14:textId="77777777" w:rsidR="0069143A" w:rsidRPr="00BD6F46" w:rsidRDefault="0069143A" w:rsidP="00777A4B">
            <w:pPr>
              <w:pStyle w:val="TAL"/>
              <w:rPr>
                <w:rFonts w:cs="Arial"/>
                <w:szCs w:val="18"/>
                <w:lang w:eastAsia="zh-CN"/>
              </w:rPr>
            </w:pPr>
          </w:p>
        </w:tc>
      </w:tr>
      <w:bookmarkEnd w:id="773"/>
      <w:tr w:rsidR="0069143A" w:rsidRPr="00BD6F46" w14:paraId="642D23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BFA4958"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BDCB7CA"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D83C64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5A826A"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249D03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4C567D5" w14:textId="77777777" w:rsidR="0069143A" w:rsidRPr="00BD6F46" w:rsidRDefault="0069143A" w:rsidP="00777A4B">
            <w:pPr>
              <w:pStyle w:val="TAL"/>
              <w:rPr>
                <w:rFonts w:cs="Arial"/>
                <w:szCs w:val="18"/>
                <w:lang w:eastAsia="zh-CN"/>
              </w:rPr>
            </w:pPr>
          </w:p>
        </w:tc>
      </w:tr>
      <w:tr w:rsidR="0069143A" w:rsidRPr="00BD6F46" w14:paraId="09F35E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2B41C22"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42A8058A"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42E95A05"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2F5852"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C5C07D8"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1A5E34E"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740DE84C"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549597F4" w14:textId="77777777" w:rsidR="0069143A" w:rsidRPr="00BD6F46" w:rsidRDefault="0069143A" w:rsidP="00777A4B">
            <w:pPr>
              <w:pStyle w:val="TAL"/>
              <w:rPr>
                <w:rFonts w:cs="Arial"/>
                <w:szCs w:val="18"/>
                <w:lang w:eastAsia="zh-CN"/>
              </w:rPr>
            </w:pPr>
          </w:p>
        </w:tc>
      </w:tr>
    </w:tbl>
    <w:p w14:paraId="588325E7" w14:textId="77777777" w:rsidR="0069143A" w:rsidRDefault="0069143A" w:rsidP="0069143A">
      <w:pPr>
        <w:rPr>
          <w:lang w:eastAsia="zh-CN"/>
        </w:rPr>
      </w:pPr>
    </w:p>
    <w:p w14:paraId="3A51E4B6" w14:textId="77777777" w:rsidR="0069143A" w:rsidRPr="00BD6F46" w:rsidRDefault="0069143A" w:rsidP="0069143A">
      <w:pPr>
        <w:pStyle w:val="Heading6"/>
        <w:rPr>
          <w:lang w:eastAsia="zh-CN"/>
        </w:rPr>
      </w:pPr>
      <w:bookmarkStart w:id="774" w:name="_Toc27749563"/>
      <w:bookmarkStart w:id="775" w:name="_Toc28709490"/>
      <w:bookmarkStart w:id="776" w:name="_Toc44671109"/>
      <w:bookmarkStart w:id="777" w:name="_Toc51919018"/>
      <w:bookmarkStart w:id="778" w:name="_Toc1781719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774"/>
      <w:bookmarkEnd w:id="775"/>
      <w:bookmarkEnd w:id="776"/>
      <w:bookmarkEnd w:id="777"/>
      <w:bookmarkEnd w:id="778"/>
    </w:p>
    <w:p w14:paraId="72BFF32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34780A2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DF311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6B6C84"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52ED506"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AF358D"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CA62B2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D160B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185CC9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C2A1A16"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637A65D"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4FF63F09"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4DD22D9"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8EABDC"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663E645" w14:textId="77777777" w:rsidR="0069143A" w:rsidRPr="00BD6F46" w:rsidRDefault="0069143A" w:rsidP="00777A4B">
            <w:pPr>
              <w:pStyle w:val="TAL"/>
              <w:rPr>
                <w:rFonts w:cs="Arial"/>
                <w:szCs w:val="18"/>
                <w:lang w:eastAsia="zh-CN"/>
              </w:rPr>
            </w:pPr>
          </w:p>
        </w:tc>
      </w:tr>
      <w:tr w:rsidR="0069143A" w:rsidRPr="00BD6F46" w14:paraId="7093DF4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07A44A"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1366B0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FB48B3C"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C4E76A1"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29E5D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76248E8" w14:textId="77777777" w:rsidR="0069143A" w:rsidRPr="00BD6F46" w:rsidRDefault="0069143A" w:rsidP="00777A4B">
            <w:pPr>
              <w:pStyle w:val="TAL"/>
              <w:rPr>
                <w:rFonts w:cs="Arial"/>
                <w:szCs w:val="18"/>
                <w:lang w:eastAsia="zh-CN"/>
              </w:rPr>
            </w:pPr>
          </w:p>
        </w:tc>
      </w:tr>
      <w:tr w:rsidR="0069143A" w:rsidRPr="00BD6F46" w14:paraId="4B09BC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EA397A"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BABF99F" w14:textId="77777777" w:rsidR="0069143A" w:rsidRPr="00BD6F46" w:rsidRDefault="0069143A" w:rsidP="00777A4B">
            <w:pPr>
              <w:pStyle w:val="TAL"/>
              <w:rPr>
                <w:lang w:eastAsia="zh-CN"/>
              </w:rPr>
            </w:pPr>
            <w:r w:rsidRPr="00BD6F46">
              <w:t>UserLocation</w:t>
            </w:r>
          </w:p>
          <w:p w14:paraId="0F94562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8B9E6B7"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ED4DE70"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662E0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5FFA27F" w14:textId="77777777" w:rsidR="0069143A" w:rsidRPr="00BD6F46" w:rsidRDefault="0069143A" w:rsidP="00777A4B">
            <w:pPr>
              <w:pStyle w:val="TAL"/>
              <w:rPr>
                <w:rFonts w:cs="Arial"/>
                <w:szCs w:val="18"/>
                <w:lang w:eastAsia="zh-CN"/>
              </w:rPr>
            </w:pPr>
          </w:p>
        </w:tc>
      </w:tr>
      <w:tr w:rsidR="000444BE" w:rsidRPr="00BD6F46" w14:paraId="6241E61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F943675"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03FA054B"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9A9B91B"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F2F16C0"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88AAB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2209850C" w14:textId="77777777" w:rsidR="000444BE" w:rsidRPr="00BD6F46" w:rsidRDefault="000444BE" w:rsidP="000444BE">
            <w:pPr>
              <w:pStyle w:val="TAL"/>
              <w:rPr>
                <w:rFonts w:cs="Arial"/>
                <w:szCs w:val="18"/>
                <w:lang w:eastAsia="zh-CN"/>
              </w:rPr>
            </w:pPr>
          </w:p>
        </w:tc>
      </w:tr>
      <w:tr w:rsidR="0069143A" w:rsidRPr="00BD6F46" w14:paraId="1D72990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25CEB0"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6676FBD8"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7DA8795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44D43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8DACA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02458E1" w14:textId="77777777" w:rsidR="0069143A" w:rsidRPr="00BD6F46" w:rsidRDefault="0069143A" w:rsidP="00777A4B">
            <w:pPr>
              <w:pStyle w:val="TAL"/>
              <w:rPr>
                <w:rFonts w:cs="Arial"/>
                <w:szCs w:val="18"/>
                <w:lang w:eastAsia="zh-CN"/>
              </w:rPr>
            </w:pPr>
          </w:p>
        </w:tc>
      </w:tr>
      <w:tr w:rsidR="0069143A" w:rsidRPr="00BD6F46" w14:paraId="016748B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64E9C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4A6A0B8E"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614A1542"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1E7A89"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64FD9C0"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10615785" w14:textId="77777777" w:rsidR="0069143A" w:rsidRPr="00BD6F46" w:rsidRDefault="0069143A" w:rsidP="00777A4B">
            <w:pPr>
              <w:pStyle w:val="TAL"/>
              <w:rPr>
                <w:rFonts w:cs="Arial"/>
                <w:szCs w:val="18"/>
                <w:lang w:eastAsia="zh-CN"/>
              </w:rPr>
            </w:pPr>
          </w:p>
        </w:tc>
      </w:tr>
      <w:tr w:rsidR="0069143A" w:rsidRPr="00BD6F46" w14:paraId="5A7514D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25D14DA"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7F5EBE0"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3066DF58"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5930D41"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70721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5D5E9BE" w14:textId="77777777" w:rsidR="0069143A" w:rsidRPr="00BD6F46" w:rsidRDefault="0069143A" w:rsidP="00777A4B">
            <w:pPr>
              <w:pStyle w:val="TAL"/>
              <w:rPr>
                <w:rFonts w:cs="Arial"/>
                <w:szCs w:val="18"/>
                <w:lang w:eastAsia="zh-CN"/>
              </w:rPr>
            </w:pPr>
          </w:p>
        </w:tc>
      </w:tr>
    </w:tbl>
    <w:p w14:paraId="58AE18E8" w14:textId="77777777" w:rsidR="0069143A" w:rsidRDefault="0069143A" w:rsidP="008D79D4"/>
    <w:p w14:paraId="29FE6615" w14:textId="77777777" w:rsidR="000444BE" w:rsidRPr="003B2883" w:rsidRDefault="000444BE" w:rsidP="000444BE">
      <w:pPr>
        <w:pStyle w:val="Heading6"/>
        <w:rPr>
          <w:lang w:eastAsia="zh-CN"/>
        </w:rPr>
      </w:pPr>
      <w:bookmarkStart w:id="779" w:name="_Toc25156395"/>
      <w:bookmarkStart w:id="780" w:name="_Toc34124697"/>
      <w:bookmarkStart w:id="781" w:name="_Toc43207821"/>
      <w:bookmarkStart w:id="782" w:name="_Toc49857291"/>
      <w:bookmarkStart w:id="783" w:name="_Toc56677127"/>
      <w:bookmarkStart w:id="784" w:name="_Toc56696375"/>
      <w:bookmarkStart w:id="785" w:name="_Toc58604183"/>
      <w:bookmarkStart w:id="786" w:name="_Toc178171932"/>
      <w:r w:rsidRPr="003B2883">
        <w:rPr>
          <w:lang w:eastAsia="zh-CN"/>
        </w:rPr>
        <w:lastRenderedPageBreak/>
        <w:t>6.1.6.2</w:t>
      </w:r>
      <w:r>
        <w:rPr>
          <w:lang w:eastAsia="zh-CN"/>
        </w:rPr>
        <w:t>.4.6</w:t>
      </w:r>
      <w:r w:rsidRPr="003B2883">
        <w:rPr>
          <w:lang w:eastAsia="zh-CN"/>
        </w:rPr>
        <w:tab/>
        <w:t xml:space="preserve">Type: </w:t>
      </w:r>
      <w:bookmarkEnd w:id="779"/>
      <w:bookmarkEnd w:id="780"/>
      <w:bookmarkEnd w:id="781"/>
      <w:bookmarkEnd w:id="782"/>
      <w:bookmarkEnd w:id="783"/>
      <w:bookmarkEnd w:id="784"/>
      <w:bookmarkEnd w:id="785"/>
      <w:r>
        <w:rPr>
          <w:lang w:eastAsia="zh-CN"/>
        </w:rPr>
        <w:t>PSCellInformation</w:t>
      </w:r>
      <w:bookmarkEnd w:id="786"/>
      <w:r>
        <w:rPr>
          <w:lang w:eastAsia="zh-CN"/>
        </w:rPr>
        <w:t xml:space="preserve"> </w:t>
      </w:r>
    </w:p>
    <w:p w14:paraId="1F9EF964"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42EE8F71"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D228ED"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8DD66"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D24899"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81EC7"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01823F"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6E34343C"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501B2BF"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D333B47"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7175F03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48DCE5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F30CCF8"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259F97D0"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63C4E272"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13302AF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39ED5A17"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1A5F0B5"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6102D1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768FDE13" w14:textId="77777777" w:rsidR="000444BE" w:rsidRDefault="000444BE" w:rsidP="000444BE"/>
    <w:p w14:paraId="0847851A" w14:textId="77777777" w:rsidR="000444BE" w:rsidRPr="003B2883" w:rsidRDefault="000444BE" w:rsidP="000444BE">
      <w:pPr>
        <w:pStyle w:val="Heading6"/>
        <w:rPr>
          <w:lang w:eastAsia="zh-CN"/>
        </w:rPr>
      </w:pPr>
      <w:bookmarkStart w:id="787" w:name="_Toc178171933"/>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787"/>
      <w:r>
        <w:rPr>
          <w:lang w:eastAsia="zh-CN"/>
        </w:rPr>
        <w:t xml:space="preserve"> </w:t>
      </w:r>
    </w:p>
    <w:p w14:paraId="3AC9F636"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BCE09E6"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F73F32"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0493D"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68E8A"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D714C1"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441B09"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67708F90"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A5EB064"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DA1E5A2"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6F37AFA"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C19DDE"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D20757"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2FE78A2"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644063FF"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54921EE"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1A75757"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CE81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3A488F"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17669ACC" w14:textId="77777777" w:rsidR="000444BE" w:rsidRDefault="000444BE" w:rsidP="008D79D4"/>
    <w:p w14:paraId="564D4393" w14:textId="77777777" w:rsidR="00041593" w:rsidRPr="00BA36BA" w:rsidRDefault="00041593" w:rsidP="00041593">
      <w:pPr>
        <w:pStyle w:val="Heading5"/>
        <w:rPr>
          <w:lang w:eastAsia="zh-CN"/>
        </w:rPr>
      </w:pPr>
      <w:bookmarkStart w:id="788" w:name="_Toc27749564"/>
      <w:bookmarkStart w:id="789" w:name="_Toc28709491"/>
      <w:bookmarkStart w:id="790" w:name="_Toc44671110"/>
      <w:bookmarkStart w:id="791" w:name="_Toc51919019"/>
      <w:bookmarkStart w:id="792" w:name="_Toc178171934"/>
      <w:r w:rsidRPr="00BA36BA">
        <w:rPr>
          <w:lang w:eastAsia="zh-CN"/>
        </w:rPr>
        <w:t>6.1.6.2.</w:t>
      </w:r>
      <w:r>
        <w:rPr>
          <w:lang w:eastAsia="zh-CN"/>
        </w:rPr>
        <w:t>5</w:t>
      </w:r>
      <w:r w:rsidRPr="00BA36BA">
        <w:rPr>
          <w:lang w:eastAsia="zh-CN"/>
        </w:rPr>
        <w:tab/>
        <w:t>Exposure Function Northbound API Specified Data Type</w:t>
      </w:r>
      <w:bookmarkEnd w:id="788"/>
      <w:bookmarkEnd w:id="789"/>
      <w:bookmarkEnd w:id="790"/>
      <w:bookmarkEnd w:id="791"/>
      <w:bookmarkEnd w:id="792"/>
    </w:p>
    <w:p w14:paraId="6D263278" w14:textId="77777777" w:rsidR="00041593" w:rsidRPr="00BA36BA" w:rsidRDefault="00041593" w:rsidP="00041593">
      <w:pPr>
        <w:pStyle w:val="Heading6"/>
        <w:rPr>
          <w:lang w:eastAsia="zh-CN"/>
        </w:rPr>
      </w:pPr>
      <w:bookmarkStart w:id="793" w:name="_Toc27749565"/>
      <w:bookmarkStart w:id="794" w:name="_Toc28709492"/>
      <w:bookmarkStart w:id="795" w:name="_Toc44671111"/>
      <w:bookmarkStart w:id="796" w:name="_Toc51919020"/>
      <w:bookmarkStart w:id="797" w:name="_Toc178171935"/>
      <w:r w:rsidRPr="00BA36BA">
        <w:rPr>
          <w:lang w:eastAsia="zh-CN"/>
        </w:rPr>
        <w:t>6.1.6.2.</w:t>
      </w:r>
      <w:r>
        <w:rPr>
          <w:lang w:eastAsia="zh-CN"/>
        </w:rPr>
        <w:t>5</w:t>
      </w:r>
      <w:r w:rsidRPr="00BA36BA">
        <w:rPr>
          <w:lang w:eastAsia="zh-CN"/>
        </w:rPr>
        <w:t>.1</w:t>
      </w:r>
      <w:r w:rsidRPr="00BA36BA">
        <w:rPr>
          <w:lang w:eastAsia="zh-CN"/>
        </w:rPr>
        <w:tab/>
        <w:t>Type ChargingDataRequest</w:t>
      </w:r>
      <w:bookmarkEnd w:id="793"/>
      <w:bookmarkEnd w:id="794"/>
      <w:bookmarkEnd w:id="795"/>
      <w:bookmarkEnd w:id="796"/>
      <w:bookmarkEnd w:id="797"/>
    </w:p>
    <w:p w14:paraId="6D6B1E27"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4170A20C"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0F5E876C"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058525"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D1ADA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028B4"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2641FC"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BE03B0"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A0580B"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FADF5D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387E0384"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5559AB27"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6C07ECF4"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71A3B2A"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45C6ABD"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779C24" w14:textId="77777777" w:rsidR="00041593" w:rsidRPr="00BA36BA" w:rsidRDefault="00041593" w:rsidP="008A3088">
            <w:pPr>
              <w:pStyle w:val="TAL"/>
              <w:rPr>
                <w:rFonts w:cs="Arial"/>
                <w:szCs w:val="18"/>
              </w:rPr>
            </w:pPr>
          </w:p>
        </w:tc>
      </w:tr>
    </w:tbl>
    <w:p w14:paraId="2FBDB82A" w14:textId="77777777" w:rsidR="00041593" w:rsidRDefault="00041593" w:rsidP="00041593">
      <w:pPr>
        <w:rPr>
          <w:lang w:eastAsia="zh-CN"/>
        </w:rPr>
      </w:pPr>
    </w:p>
    <w:p w14:paraId="1C4EE26D" w14:textId="77777777" w:rsidR="002D4253" w:rsidRPr="00BD6F46" w:rsidRDefault="002D4253" w:rsidP="002D4253">
      <w:pPr>
        <w:pStyle w:val="Heading6"/>
        <w:rPr>
          <w:lang w:eastAsia="zh-CN"/>
        </w:rPr>
      </w:pPr>
      <w:bookmarkStart w:id="798" w:name="_Toc44671112"/>
      <w:bookmarkStart w:id="799" w:name="_Toc51919021"/>
      <w:bookmarkStart w:id="800" w:name="_Toc1781719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98"/>
      <w:bookmarkEnd w:id="799"/>
      <w:bookmarkEnd w:id="800"/>
    </w:p>
    <w:p w14:paraId="195127CC"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5970796D"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4D2168A3"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EF2CE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49A7FBF"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239675"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4FD8B3"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92ED5"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7920"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37B13416"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15B80EE8"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1209E04"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B5AE115"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79D679"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5258C8B"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C8D66E5" w14:textId="77777777" w:rsidR="002D4253" w:rsidRPr="00BD6F46" w:rsidRDefault="002D4253" w:rsidP="00A4395C">
            <w:pPr>
              <w:pStyle w:val="TAL"/>
              <w:rPr>
                <w:rFonts w:cs="Arial"/>
                <w:szCs w:val="18"/>
              </w:rPr>
            </w:pPr>
          </w:p>
        </w:tc>
      </w:tr>
    </w:tbl>
    <w:p w14:paraId="2428021E" w14:textId="77777777" w:rsidR="002D4253" w:rsidRPr="00BA36BA" w:rsidRDefault="002D4253" w:rsidP="00041593">
      <w:pPr>
        <w:rPr>
          <w:lang w:eastAsia="zh-CN"/>
        </w:rPr>
      </w:pPr>
    </w:p>
    <w:p w14:paraId="2DE5EF5F" w14:textId="77777777" w:rsidR="00041593" w:rsidRPr="00BA36BA" w:rsidRDefault="00041593" w:rsidP="00041593">
      <w:pPr>
        <w:pStyle w:val="Heading6"/>
        <w:rPr>
          <w:lang w:eastAsia="zh-CN"/>
        </w:rPr>
      </w:pPr>
      <w:bookmarkStart w:id="801" w:name="_Toc27749566"/>
      <w:bookmarkStart w:id="802" w:name="_Toc28709493"/>
      <w:bookmarkStart w:id="803" w:name="_Toc44671113"/>
      <w:bookmarkStart w:id="804" w:name="_Toc51919022"/>
      <w:bookmarkStart w:id="805" w:name="_Toc178171937"/>
      <w:r w:rsidRPr="00BA36BA">
        <w:rPr>
          <w:lang w:eastAsia="zh-CN"/>
        </w:rPr>
        <w:lastRenderedPageBreak/>
        <w:t>6.1.6.2.</w:t>
      </w:r>
      <w:r>
        <w:rPr>
          <w:lang w:eastAsia="zh-CN"/>
        </w:rPr>
        <w:t>5</w:t>
      </w:r>
      <w:r w:rsidRPr="00BA36BA">
        <w:rPr>
          <w:lang w:eastAsia="zh-CN"/>
        </w:rPr>
        <w:t>.2</w:t>
      </w:r>
      <w:r w:rsidRPr="00BA36BA">
        <w:rPr>
          <w:lang w:eastAsia="zh-CN"/>
        </w:rPr>
        <w:tab/>
        <w:t xml:space="preserve">Type </w:t>
      </w:r>
      <w:bookmarkEnd w:id="801"/>
      <w:bookmarkEnd w:id="802"/>
      <w:r w:rsidR="002D4253">
        <w:rPr>
          <w:lang w:eastAsia="zh-CN"/>
        </w:rPr>
        <w:t>N</w:t>
      </w:r>
      <w:r w:rsidR="002D4253" w:rsidRPr="00BA36BA">
        <w:rPr>
          <w:lang w:eastAsia="zh-CN"/>
        </w:rPr>
        <w:t>EFChargingInformation</w:t>
      </w:r>
      <w:bookmarkEnd w:id="803"/>
      <w:bookmarkEnd w:id="804"/>
      <w:bookmarkEnd w:id="805"/>
    </w:p>
    <w:p w14:paraId="691CEB5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6F954B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57E8FE1"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3626196"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468FD5"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08BE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07323CE"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313634"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7693511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633BE09"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0A0E12AD"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58EF1B30"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F2DDF2" w14:textId="77777777" w:rsidR="00F239C8" w:rsidRPr="00BA36BA" w:rsidRDefault="002A1584" w:rsidP="00F239C8">
            <w:pPr>
              <w:pStyle w:val="TAL"/>
              <w:rPr>
                <w:lang w:eastAsia="zh-CN" w:bidi="ar-IQ"/>
              </w:rPr>
            </w:pPr>
            <w:r w:rsidRPr="002A1584">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B398120"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181B9E44" w14:textId="77777777" w:rsidR="00F239C8" w:rsidRPr="00BA36BA" w:rsidRDefault="00F239C8" w:rsidP="00F239C8">
            <w:pPr>
              <w:pStyle w:val="TAL"/>
              <w:rPr>
                <w:rFonts w:cs="Arial"/>
                <w:szCs w:val="18"/>
              </w:rPr>
            </w:pPr>
          </w:p>
        </w:tc>
      </w:tr>
      <w:tr w:rsidR="00F239C8" w:rsidRPr="00BA36BA" w14:paraId="07581FF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C9A0C7D"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0CDDCF16"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345E30E5"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C8699FC" w14:textId="77777777" w:rsidR="00F239C8" w:rsidRPr="00BA36BA" w:rsidRDefault="002A1584" w:rsidP="00F239C8">
            <w:pPr>
              <w:pStyle w:val="TAL"/>
              <w:rPr>
                <w:lang w:eastAsia="zh-CN" w:bidi="ar-IQ"/>
              </w:rPr>
            </w:pPr>
            <w:r w:rsidRPr="002A1584">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2CE1563"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71763AF" w14:textId="77777777" w:rsidR="00F239C8" w:rsidRPr="00BA36BA" w:rsidRDefault="00F239C8" w:rsidP="00F239C8">
            <w:pPr>
              <w:pStyle w:val="TAL"/>
              <w:rPr>
                <w:rFonts w:cs="Arial"/>
                <w:szCs w:val="18"/>
              </w:rPr>
            </w:pPr>
          </w:p>
        </w:tc>
      </w:tr>
      <w:tr w:rsidR="00041593" w:rsidRPr="00BA36BA" w14:paraId="400807B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5AD030EF"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FF21C9C"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407A12"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297BF81" w14:textId="77777777" w:rsidR="00041593" w:rsidRPr="00BA36BA" w:rsidRDefault="00041593" w:rsidP="008A3088">
            <w:pPr>
              <w:pStyle w:val="TAL"/>
              <w:rPr>
                <w:lang w:eastAsia="zh-CN"/>
              </w:rPr>
            </w:pPr>
            <w:r w:rsidRPr="00BA36BA">
              <w:rPr>
                <w:lang w:eastAsia="zh-CN" w:bidi="ar-IQ"/>
              </w:rPr>
              <w:t>0..</w:t>
            </w:r>
            <w:r w:rsidR="00BC786D">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429AB631"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444C593B" w14:textId="77777777" w:rsidR="00041593" w:rsidRPr="00BA36BA" w:rsidRDefault="00041593" w:rsidP="008A3088">
            <w:pPr>
              <w:pStyle w:val="TAL"/>
              <w:rPr>
                <w:rFonts w:cs="Arial"/>
                <w:szCs w:val="18"/>
              </w:rPr>
            </w:pPr>
          </w:p>
        </w:tc>
      </w:tr>
      <w:tr w:rsidR="00041593" w:rsidRPr="00BA36BA" w14:paraId="7FB22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0F1C1AA6"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443703C2"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0D97FED3"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1B1793DC"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290230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1E9CC805" w14:textId="77777777" w:rsidR="00041593" w:rsidRPr="00BA36BA" w:rsidRDefault="00041593" w:rsidP="008A3088">
            <w:pPr>
              <w:pStyle w:val="TAL"/>
              <w:rPr>
                <w:rFonts w:cs="Arial"/>
                <w:szCs w:val="18"/>
                <w:lang w:eastAsia="zh-CN"/>
              </w:rPr>
            </w:pPr>
          </w:p>
        </w:tc>
      </w:tr>
      <w:tr w:rsidR="00041593" w:rsidRPr="00BA36BA" w14:paraId="299ADF6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9CD49B"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6E952209" w14:textId="77777777" w:rsidR="00041593" w:rsidRPr="00BA36BA" w:rsidRDefault="00041593" w:rsidP="008A3088">
            <w:pPr>
              <w:pStyle w:val="TAL"/>
              <w:rPr>
                <w:rFonts w:cs="Arial"/>
                <w:szCs w:val="18"/>
              </w:rPr>
            </w:pPr>
            <w:r w:rsidRPr="00BA36BA">
              <w:rPr>
                <w:rFonts w:cs="Arial"/>
                <w:szCs w:val="18"/>
              </w:rPr>
              <w:t>NfInstanceId</w:t>
            </w:r>
          </w:p>
        </w:tc>
        <w:tc>
          <w:tcPr>
            <w:tcW w:w="474" w:type="dxa"/>
            <w:tcBorders>
              <w:top w:val="single" w:sz="4" w:space="0" w:color="auto"/>
              <w:left w:val="single" w:sz="4" w:space="0" w:color="auto"/>
              <w:bottom w:val="single" w:sz="4" w:space="0" w:color="auto"/>
              <w:right w:val="single" w:sz="4" w:space="0" w:color="auto"/>
            </w:tcBorders>
            <w:hideMark/>
          </w:tcPr>
          <w:p w14:paraId="6A47AA7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640A39"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AE908DE"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69061685" w14:textId="77777777" w:rsidR="00041593" w:rsidRPr="00BA36BA" w:rsidRDefault="00041593" w:rsidP="008A3088">
            <w:pPr>
              <w:pStyle w:val="TAL"/>
              <w:rPr>
                <w:rFonts w:cs="Arial"/>
                <w:szCs w:val="18"/>
                <w:lang w:eastAsia="zh-CN"/>
              </w:rPr>
            </w:pPr>
          </w:p>
        </w:tc>
      </w:tr>
      <w:tr w:rsidR="00041593" w:rsidRPr="00BA36BA" w14:paraId="526B69C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579729F"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0F2F0F70"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1B6FEEB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5B0B5"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0F8DB82"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609D634" w14:textId="77777777" w:rsidR="00041593" w:rsidRPr="00BA36BA" w:rsidRDefault="00041593" w:rsidP="008A3088">
            <w:pPr>
              <w:pStyle w:val="TAL"/>
              <w:rPr>
                <w:rFonts w:cs="Arial"/>
                <w:szCs w:val="18"/>
                <w:lang w:eastAsia="zh-CN"/>
              </w:rPr>
            </w:pPr>
          </w:p>
        </w:tc>
      </w:tr>
      <w:tr w:rsidR="00041593" w:rsidRPr="00BA36BA" w14:paraId="271951E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DC5A572"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2269026C"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18EB463"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AAB1AEC"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134AB39"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7C997B3A" w14:textId="77777777" w:rsidR="00041593" w:rsidRPr="00BA36BA" w:rsidRDefault="00041593" w:rsidP="008A3088">
            <w:pPr>
              <w:pStyle w:val="TAL"/>
              <w:rPr>
                <w:rFonts w:cs="Arial"/>
                <w:szCs w:val="18"/>
                <w:lang w:eastAsia="zh-CN"/>
              </w:rPr>
            </w:pPr>
          </w:p>
        </w:tc>
      </w:tr>
      <w:tr w:rsidR="00041593" w:rsidRPr="00BA36BA" w14:paraId="6C0DBC1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11674803"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424246B3"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039F0FEE"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832DB35"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102725"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0BA7455" w14:textId="77777777" w:rsidR="00041593" w:rsidRPr="00BA36BA" w:rsidRDefault="00041593" w:rsidP="008A3088">
            <w:pPr>
              <w:pStyle w:val="TAL"/>
              <w:rPr>
                <w:rFonts w:cs="Arial"/>
                <w:szCs w:val="18"/>
                <w:lang w:eastAsia="zh-CN"/>
              </w:rPr>
            </w:pPr>
          </w:p>
        </w:tc>
      </w:tr>
      <w:tr w:rsidR="00041593" w:rsidRPr="00BA36BA" w14:paraId="03A8796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5F4B430"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77B1715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D5744D7"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7F8EBB5"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377657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67CFAA6" w14:textId="77777777" w:rsidR="00041593" w:rsidRPr="00BA36BA" w:rsidRDefault="00041593" w:rsidP="008A3088">
            <w:pPr>
              <w:pStyle w:val="TAL"/>
              <w:rPr>
                <w:rFonts w:cs="Arial"/>
                <w:szCs w:val="18"/>
                <w:lang w:eastAsia="zh-CN"/>
              </w:rPr>
            </w:pPr>
          </w:p>
        </w:tc>
      </w:tr>
    </w:tbl>
    <w:p w14:paraId="71469971" w14:textId="77777777" w:rsidR="00041593" w:rsidRDefault="00041593" w:rsidP="008D79D4"/>
    <w:p w14:paraId="3C797E42" w14:textId="77777777" w:rsidR="001E79DB" w:rsidRDefault="001E79DB" w:rsidP="0026330D">
      <w:pPr>
        <w:pStyle w:val="Heading5"/>
        <w:rPr>
          <w:lang w:eastAsia="zh-CN"/>
        </w:rPr>
      </w:pPr>
      <w:bookmarkStart w:id="806" w:name="_Toc51919023"/>
      <w:bookmarkStart w:id="807" w:name="_Toc17817193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06"/>
      <w:bookmarkEnd w:id="807"/>
    </w:p>
    <w:p w14:paraId="1BED8DB5" w14:textId="77777777" w:rsidR="001E79DB" w:rsidRPr="00BD6F46" w:rsidRDefault="001E79DB" w:rsidP="001E79DB">
      <w:pPr>
        <w:pStyle w:val="Heading6"/>
        <w:rPr>
          <w:lang w:eastAsia="zh-CN"/>
        </w:rPr>
      </w:pPr>
      <w:bookmarkStart w:id="808" w:name="_Toc51919024"/>
      <w:bookmarkStart w:id="809" w:name="_Toc1781719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08"/>
      <w:bookmarkEnd w:id="809"/>
    </w:p>
    <w:p w14:paraId="03622988"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10" w:name="_Hlk47002297"/>
      <w:r>
        <w:rPr>
          <w:lang w:eastAsia="zh-CN"/>
        </w:rPr>
        <w:t>Network Slice Management (NSM)</w:t>
      </w:r>
      <w:r w:rsidRPr="002C4D40">
        <w:rPr>
          <w:lang w:eastAsia="zh-CN"/>
        </w:rPr>
        <w:t xml:space="preserve"> </w:t>
      </w:r>
      <w:r>
        <w:rPr>
          <w:lang w:eastAsia="zh-CN"/>
        </w:rPr>
        <w:t xml:space="preserve">charging </w:t>
      </w:r>
      <w:bookmarkEnd w:id="810"/>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7DFF289"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646C387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5687173"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D51008"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D4F925"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66CC0B"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AEA667"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32802F"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635EEF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6BFA35F"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20EB417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C3A3BED"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119F5EC"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FC3E45"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56EDA73F" w14:textId="77777777" w:rsidR="001E79DB" w:rsidRPr="00BD6F46" w:rsidRDefault="001E79DB" w:rsidP="00EB3F24">
            <w:pPr>
              <w:pStyle w:val="TAL"/>
              <w:rPr>
                <w:rFonts w:cs="Arial"/>
                <w:szCs w:val="18"/>
              </w:rPr>
            </w:pPr>
          </w:p>
        </w:tc>
      </w:tr>
      <w:tr w:rsidR="001E79DB" w:rsidRPr="00BD6F46" w14:paraId="76AEF09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E1DFDE3"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2FA193C1"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4AE25FB"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7F40A58"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3D849F"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B159983" w14:textId="77777777" w:rsidR="001E79DB" w:rsidRPr="00BD6F46" w:rsidRDefault="001E79DB" w:rsidP="00EB3F24">
            <w:pPr>
              <w:pStyle w:val="TAL"/>
              <w:rPr>
                <w:rFonts w:cs="Arial"/>
                <w:szCs w:val="18"/>
              </w:rPr>
            </w:pPr>
          </w:p>
        </w:tc>
      </w:tr>
      <w:tr w:rsidR="001E79DB" w:rsidRPr="00BD6F46" w14:paraId="1CC466C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0507499"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1995DDC9"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256A3772"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DD891"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CA2FCF"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298D8DC" w14:textId="77777777" w:rsidR="001E79DB" w:rsidRPr="00BD6F46" w:rsidRDefault="001E79DB" w:rsidP="00EB3F24">
            <w:pPr>
              <w:pStyle w:val="TAL"/>
              <w:rPr>
                <w:rFonts w:cs="Arial"/>
                <w:szCs w:val="18"/>
              </w:rPr>
            </w:pPr>
          </w:p>
        </w:tc>
      </w:tr>
    </w:tbl>
    <w:p w14:paraId="35A6FD77" w14:textId="77777777" w:rsidR="001E79DB" w:rsidRPr="00BD6F46" w:rsidRDefault="001E79DB" w:rsidP="001E79DB">
      <w:pPr>
        <w:rPr>
          <w:lang w:eastAsia="zh-CN"/>
        </w:rPr>
      </w:pPr>
    </w:p>
    <w:p w14:paraId="625681AA" w14:textId="77777777" w:rsidR="001E79DB" w:rsidRPr="00BD6F46" w:rsidRDefault="001E79DB" w:rsidP="001E79DB">
      <w:pPr>
        <w:pStyle w:val="Heading6"/>
        <w:rPr>
          <w:lang w:eastAsia="zh-CN"/>
        </w:rPr>
      </w:pPr>
      <w:bookmarkStart w:id="811" w:name="_Toc51919025"/>
      <w:bookmarkStart w:id="812" w:name="_Toc1781719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11"/>
      <w:bookmarkEnd w:id="812"/>
    </w:p>
    <w:p w14:paraId="2BB942E2"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7D478FB2" w14:textId="77777777" w:rsidR="001E79DB" w:rsidRPr="00BD6F46" w:rsidRDefault="001E79DB" w:rsidP="001E79DB">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X</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BA5B63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609753"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9A282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02B083"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3A7DB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6F58D13"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32098F"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1C1FEAA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F4C8B8A"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7691F70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8BE0BAD"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D2C0BF"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9390B25"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C6D6747" w14:textId="77777777" w:rsidR="001E79DB" w:rsidRPr="00BD6F46" w:rsidRDefault="001E79DB" w:rsidP="00EB3F24">
            <w:pPr>
              <w:pStyle w:val="TAL"/>
              <w:rPr>
                <w:rFonts w:cs="Arial"/>
                <w:szCs w:val="18"/>
              </w:rPr>
            </w:pPr>
          </w:p>
        </w:tc>
      </w:tr>
    </w:tbl>
    <w:p w14:paraId="0F79FD09" w14:textId="77777777" w:rsidR="001E79DB" w:rsidRPr="00D82186" w:rsidRDefault="001E79DB" w:rsidP="001E79DB">
      <w:pPr>
        <w:pStyle w:val="Heading6"/>
        <w:rPr>
          <w:lang w:eastAsia="zh-CN"/>
        </w:rPr>
      </w:pPr>
      <w:bookmarkStart w:id="813" w:name="_Toc51919026"/>
      <w:bookmarkStart w:id="814" w:name="_Toc17817194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13"/>
      <w:bookmarkEnd w:id="814"/>
    </w:p>
    <w:p w14:paraId="55ECF91E"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3BB95B5A"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F1DCC3C" w14:textId="77777777" w:rsidR="001E79DB" w:rsidRPr="00BD6F46" w:rsidRDefault="001E79DB" w:rsidP="00EB3F24">
            <w:pPr>
              <w:pStyle w:val="TAH"/>
            </w:pPr>
            <w:bookmarkStart w:id="815"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35311FEB"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38A2599B"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75463FA"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B8C5167"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11B9F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10E9E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0F26443"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FD2CA3"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74A6624C"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2E15EBD5"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A05055A"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4DAAFF4C" w14:textId="77777777" w:rsidR="001E79DB" w:rsidRPr="00BD6F46" w:rsidRDefault="001E79DB" w:rsidP="00EB3F24">
            <w:pPr>
              <w:pStyle w:val="TAL"/>
              <w:rPr>
                <w:rFonts w:cs="Arial"/>
                <w:szCs w:val="18"/>
              </w:rPr>
            </w:pPr>
          </w:p>
        </w:tc>
      </w:tr>
      <w:tr w:rsidR="001E79DB" w:rsidRPr="00BD6F46" w14:paraId="5CBD0F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E99D28"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83ECC64"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C33EF66"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3F73D214"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94F21AE"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BCBF6F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6ACD3026" w14:textId="77777777" w:rsidR="001E79DB" w:rsidRPr="00BD6F46" w:rsidRDefault="001E79DB" w:rsidP="0026330D">
            <w:pPr>
              <w:pStyle w:val="PL"/>
              <w:rPr>
                <w:rFonts w:cs="Arial"/>
                <w:szCs w:val="18"/>
              </w:rPr>
            </w:pPr>
          </w:p>
        </w:tc>
      </w:tr>
      <w:tr w:rsidR="001E79DB" w:rsidRPr="00BD6F46" w14:paraId="3BD37FF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BFFD8CE"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012D31A7"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DD68CD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E5DE49"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0F8D751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40D16319" w14:textId="77777777" w:rsidR="001E79DB" w:rsidRPr="00BD6F46" w:rsidRDefault="001E79DB" w:rsidP="00EB3F24">
            <w:pPr>
              <w:pStyle w:val="TAL"/>
              <w:rPr>
                <w:rFonts w:cs="Arial"/>
                <w:szCs w:val="18"/>
              </w:rPr>
            </w:pPr>
          </w:p>
        </w:tc>
      </w:tr>
      <w:tr w:rsidR="001E79DB" w:rsidRPr="00BD6F46" w14:paraId="59A9EF2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E0DDF4"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CAFAE76"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3AC4B005"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A190C7"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3BD76B"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55C3F564" w14:textId="77777777" w:rsidR="001E79DB" w:rsidRPr="00BD6F46" w:rsidRDefault="001E79DB" w:rsidP="00EB3F24">
            <w:pPr>
              <w:pStyle w:val="TAL"/>
              <w:rPr>
                <w:rFonts w:cs="Arial"/>
                <w:szCs w:val="18"/>
              </w:rPr>
            </w:pPr>
          </w:p>
        </w:tc>
      </w:tr>
      <w:tr w:rsidR="001E79DB" w:rsidRPr="00BD6F46" w14:paraId="6A63001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74834E8"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582299A6"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426D485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57C7BE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A95DE0"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53832D05" w14:textId="77777777" w:rsidR="001E79DB" w:rsidRPr="00BD6F46" w:rsidRDefault="001E79DB" w:rsidP="00EB3F24">
            <w:pPr>
              <w:pStyle w:val="TAL"/>
              <w:rPr>
                <w:rFonts w:cs="Arial"/>
                <w:szCs w:val="18"/>
              </w:rPr>
            </w:pPr>
          </w:p>
        </w:tc>
      </w:tr>
      <w:tr w:rsidR="001E79DB" w:rsidRPr="00BD6F46" w14:paraId="54E5D66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306718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593F2535"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66834D2D"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63498E7"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DAC2CA"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56F964C" w14:textId="77777777" w:rsidR="001E79DB" w:rsidRPr="00BD6F46" w:rsidRDefault="001E79DB" w:rsidP="00EB3F24">
            <w:pPr>
              <w:pStyle w:val="TAL"/>
              <w:rPr>
                <w:rFonts w:cs="Arial"/>
                <w:szCs w:val="18"/>
              </w:rPr>
            </w:pPr>
          </w:p>
        </w:tc>
      </w:tr>
      <w:bookmarkEnd w:id="815"/>
    </w:tbl>
    <w:p w14:paraId="105FCDF8" w14:textId="77777777" w:rsidR="001E79DB" w:rsidRDefault="001E79DB" w:rsidP="001E79DB">
      <w:pPr>
        <w:rPr>
          <w:lang w:eastAsia="zh-CN"/>
        </w:rPr>
      </w:pPr>
    </w:p>
    <w:p w14:paraId="466D69AD" w14:textId="77777777" w:rsidR="001E79DB" w:rsidRPr="002C5DEF" w:rsidRDefault="001E79DB" w:rsidP="001E79DB">
      <w:pPr>
        <w:pStyle w:val="Heading6"/>
        <w:rPr>
          <w:lang w:eastAsia="zh-CN"/>
        </w:rPr>
      </w:pPr>
      <w:bookmarkStart w:id="816" w:name="_Toc51919027"/>
      <w:bookmarkStart w:id="817" w:name="_Toc17817194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16"/>
      <w:bookmarkEnd w:id="817"/>
    </w:p>
    <w:p w14:paraId="6E7BEFBB"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896C4FE"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3A8C9A1"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4BE029"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02E340F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340F74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4E5C83E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E3CABC7"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EF8F1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B0FF3A1"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4E023989"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66612A3"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54E5D732"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07D8D28"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3B9CF1E7" w14:textId="77777777" w:rsidR="001E79DB" w:rsidRPr="00BD6F46" w:rsidRDefault="001E79DB" w:rsidP="00EB3F24">
            <w:pPr>
              <w:pStyle w:val="TAL"/>
              <w:rPr>
                <w:rFonts w:cs="Arial"/>
                <w:szCs w:val="18"/>
              </w:rPr>
            </w:pPr>
          </w:p>
        </w:tc>
      </w:tr>
      <w:tr w:rsidR="001E79DB" w:rsidRPr="00BD6F46" w14:paraId="0518D61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559962"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11EA354C"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610B5F47"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0C530941"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96A9A6"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6F7377E" w14:textId="77777777" w:rsidR="001E79DB" w:rsidRPr="00BD6F46" w:rsidRDefault="001E79DB" w:rsidP="00EB3F24">
            <w:pPr>
              <w:pStyle w:val="PL"/>
              <w:rPr>
                <w:rFonts w:cs="Arial"/>
                <w:szCs w:val="18"/>
              </w:rPr>
            </w:pPr>
          </w:p>
        </w:tc>
      </w:tr>
      <w:tr w:rsidR="001E79DB" w:rsidRPr="00BD6F46" w14:paraId="79A0EF0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4D9C078"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50B97118"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753473B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848370D"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574EC6E"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719EF16E" w14:textId="77777777" w:rsidR="001E79DB" w:rsidRPr="00BD6F46" w:rsidRDefault="001E79DB" w:rsidP="00EB3F24">
            <w:pPr>
              <w:pStyle w:val="TAL"/>
              <w:rPr>
                <w:rFonts w:cs="Arial"/>
                <w:szCs w:val="18"/>
              </w:rPr>
            </w:pPr>
          </w:p>
        </w:tc>
      </w:tr>
      <w:tr w:rsidR="001E79DB" w:rsidRPr="00BD6F46" w14:paraId="3F2AE8F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DFE2F37"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0B6624D4"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689F964E"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D561E81"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BDD117A"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AF4749F" w14:textId="77777777" w:rsidR="001E79DB" w:rsidRPr="00BD6F46" w:rsidRDefault="001E79DB" w:rsidP="00EB3F24">
            <w:pPr>
              <w:pStyle w:val="TAL"/>
              <w:rPr>
                <w:rFonts w:cs="Arial"/>
                <w:szCs w:val="18"/>
              </w:rPr>
            </w:pPr>
          </w:p>
        </w:tc>
      </w:tr>
      <w:tr w:rsidR="001E79DB" w:rsidRPr="00BD6F46" w14:paraId="1622C7A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C38AA5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54EBBE8B"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2F9CCE9"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36EE7E"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684EAE"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0E9F739B" w14:textId="77777777" w:rsidR="001E79DB" w:rsidRPr="00BD6F46" w:rsidRDefault="001E79DB" w:rsidP="00EB3F24">
            <w:pPr>
              <w:pStyle w:val="TAL"/>
              <w:rPr>
                <w:rFonts w:cs="Arial"/>
                <w:szCs w:val="18"/>
              </w:rPr>
            </w:pPr>
          </w:p>
        </w:tc>
      </w:tr>
      <w:tr w:rsidR="001E79DB" w:rsidRPr="00BD6F46" w14:paraId="598141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F52B41A"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32D42023"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EE1BEA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55AC6C9"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88CB83"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8F426CC" w14:textId="77777777" w:rsidR="001E79DB" w:rsidRPr="00BD6F46" w:rsidRDefault="001E79DB" w:rsidP="00EB3F24">
            <w:pPr>
              <w:pStyle w:val="TAL"/>
              <w:rPr>
                <w:rFonts w:cs="Arial"/>
                <w:szCs w:val="18"/>
              </w:rPr>
            </w:pPr>
          </w:p>
        </w:tc>
      </w:tr>
      <w:tr w:rsidR="001E79DB" w:rsidRPr="00BD6F46" w14:paraId="6A76D7B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EBB43E3"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01283AA1"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7F5DD9D2"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E7A5B5B"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70F800F"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38B09CA9" w14:textId="77777777" w:rsidR="001E79DB" w:rsidRDefault="001E79DB" w:rsidP="00EB3F24">
            <w:pPr>
              <w:pStyle w:val="PL"/>
            </w:pPr>
          </w:p>
        </w:tc>
      </w:tr>
      <w:tr w:rsidR="001E79DB" w:rsidRPr="00BD6F46" w14:paraId="2620D83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C3F270E"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4DCA232B"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5EB415CA"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B4D92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DFC5150"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3C84C38" w14:textId="77777777" w:rsidR="001E79DB" w:rsidRPr="00BD6F46" w:rsidRDefault="001E79DB" w:rsidP="00EB3F24">
            <w:pPr>
              <w:pStyle w:val="TAL"/>
              <w:rPr>
                <w:rFonts w:cs="Arial"/>
                <w:szCs w:val="18"/>
              </w:rPr>
            </w:pPr>
          </w:p>
        </w:tc>
      </w:tr>
      <w:tr w:rsidR="001E79DB" w:rsidRPr="00BD6F46" w14:paraId="0B256E2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514521C"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079ECD9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7243113E"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F978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8FAB07"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64A0E2B0" w14:textId="77777777" w:rsidR="001E79DB" w:rsidRPr="002C5DEF" w:rsidRDefault="001E79DB" w:rsidP="00EB3F24">
            <w:pPr>
              <w:pStyle w:val="PL"/>
            </w:pPr>
          </w:p>
        </w:tc>
      </w:tr>
      <w:tr w:rsidR="001E79DB" w:rsidRPr="00BD6F46" w14:paraId="40E83A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5FF9D71"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2A47D8A3"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14E9DDD"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0AE70C"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D4EA74E"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6D751D0C" w14:textId="77777777" w:rsidR="001E79DB" w:rsidRPr="00BD6F46" w:rsidRDefault="001E79DB" w:rsidP="00EB3F24">
            <w:pPr>
              <w:pStyle w:val="TAL"/>
              <w:rPr>
                <w:rFonts w:cs="Arial"/>
                <w:szCs w:val="18"/>
              </w:rPr>
            </w:pPr>
          </w:p>
        </w:tc>
      </w:tr>
      <w:tr w:rsidR="001E79DB" w:rsidRPr="00BD6F46" w14:paraId="746B22D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1F556A"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551C8C30"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433AEE9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6E113C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C117E8"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BEEBDB" w14:textId="77777777" w:rsidR="001E79DB" w:rsidRPr="00BD6F46" w:rsidRDefault="001E79DB" w:rsidP="00EB3F24">
            <w:pPr>
              <w:pStyle w:val="TAL"/>
              <w:rPr>
                <w:rFonts w:cs="Arial"/>
                <w:szCs w:val="18"/>
              </w:rPr>
            </w:pPr>
          </w:p>
        </w:tc>
      </w:tr>
      <w:tr w:rsidR="001E79DB" w:rsidRPr="00BD6F46" w14:paraId="147C57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23D291"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7251DD50"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9A441B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79186A"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70AC"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4AB17257" w14:textId="77777777" w:rsidR="001E79DB" w:rsidRPr="00BD6F46" w:rsidRDefault="001E79DB" w:rsidP="00EB3F24">
            <w:pPr>
              <w:pStyle w:val="TAL"/>
              <w:rPr>
                <w:rFonts w:cs="Arial"/>
                <w:szCs w:val="18"/>
              </w:rPr>
            </w:pPr>
          </w:p>
        </w:tc>
      </w:tr>
      <w:tr w:rsidR="001E79DB" w:rsidRPr="00BD6F46" w14:paraId="2A8AC7D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126AF68"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4423E147"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F8638F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B44F8D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0AE2B0"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2CA75594" w14:textId="77777777" w:rsidR="001E79DB" w:rsidRPr="00BD6F46" w:rsidRDefault="001E79DB" w:rsidP="00EB3F24">
            <w:pPr>
              <w:pStyle w:val="TAL"/>
              <w:rPr>
                <w:rFonts w:cs="Arial"/>
                <w:szCs w:val="18"/>
              </w:rPr>
            </w:pPr>
          </w:p>
        </w:tc>
      </w:tr>
      <w:tr w:rsidR="001E79DB" w:rsidRPr="00BD6F46" w14:paraId="33DAE7B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9222C7F"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F11DB5B"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0B18F606"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A2EDFD"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090EA63"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727CABE2" w14:textId="77777777" w:rsidR="001E79DB" w:rsidRPr="00BD6F46" w:rsidRDefault="001E79DB" w:rsidP="00EB3F24">
            <w:pPr>
              <w:pStyle w:val="TAL"/>
              <w:rPr>
                <w:rFonts w:cs="Arial"/>
                <w:szCs w:val="18"/>
              </w:rPr>
            </w:pPr>
          </w:p>
        </w:tc>
      </w:tr>
      <w:tr w:rsidR="001E79DB" w:rsidRPr="00BD6F46" w14:paraId="6AC5EBD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FF89053"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2DC5C47A"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70F4DC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127430D"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A442450"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4331DBB1" w14:textId="77777777" w:rsidR="001E79DB" w:rsidRPr="00BD6F46" w:rsidRDefault="001E79DB" w:rsidP="00EB3F24">
            <w:pPr>
              <w:pStyle w:val="TAL"/>
              <w:rPr>
                <w:rFonts w:cs="Arial"/>
                <w:szCs w:val="18"/>
              </w:rPr>
            </w:pPr>
          </w:p>
        </w:tc>
      </w:tr>
      <w:tr w:rsidR="001E79DB" w:rsidRPr="00BD6F46" w14:paraId="37B214B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5F58F71"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788CB119"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4872FE1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E8BD6C8"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5BBA998"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B661EA3" w14:textId="77777777" w:rsidR="001E79DB" w:rsidRPr="00BD6F46" w:rsidRDefault="001E79DB" w:rsidP="00EB3F24">
            <w:pPr>
              <w:pStyle w:val="TAL"/>
              <w:rPr>
                <w:rFonts w:cs="Arial"/>
                <w:szCs w:val="18"/>
              </w:rPr>
            </w:pPr>
          </w:p>
        </w:tc>
      </w:tr>
      <w:tr w:rsidR="001E79DB" w:rsidRPr="00BD6F46" w14:paraId="479DF1A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5D10DCA"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000AD468"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3A833AF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7A4E34"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A171003"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31CE04E1" w14:textId="77777777" w:rsidR="001E79DB" w:rsidRPr="00BD6F46" w:rsidRDefault="001E79DB" w:rsidP="00EB3F24">
            <w:pPr>
              <w:pStyle w:val="TAL"/>
              <w:rPr>
                <w:rFonts w:cs="Arial"/>
                <w:szCs w:val="18"/>
              </w:rPr>
            </w:pPr>
          </w:p>
        </w:tc>
      </w:tr>
      <w:tr w:rsidR="001E79DB" w:rsidRPr="00BD6F46" w14:paraId="7D55A0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14C32D7"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33472B29"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4C4FA18E"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5A060"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B1649E8"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11E2A9E" w14:textId="77777777" w:rsidR="001E79DB" w:rsidRDefault="001E79DB" w:rsidP="00EB3F24">
            <w:pPr>
              <w:pStyle w:val="PL"/>
            </w:pPr>
          </w:p>
        </w:tc>
      </w:tr>
      <w:tr w:rsidR="001E79DB" w:rsidRPr="00BD6F46" w14:paraId="609C493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90E6048"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17908319"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E0220DD"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2B37C6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AB84526"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419275" w14:textId="77777777" w:rsidR="001E79DB" w:rsidRPr="00BD6F46" w:rsidRDefault="001E79DB" w:rsidP="00EB3F24">
            <w:pPr>
              <w:pStyle w:val="TAL"/>
              <w:rPr>
                <w:rFonts w:cs="Arial"/>
                <w:szCs w:val="18"/>
              </w:rPr>
            </w:pPr>
          </w:p>
        </w:tc>
      </w:tr>
      <w:tr w:rsidR="001E79DB" w:rsidRPr="00BD6F46" w14:paraId="4C7C6BB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B11A4B"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34A973F"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F992A39"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1F59A7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344F5B"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FD51467" w14:textId="77777777" w:rsidR="001E79DB" w:rsidRPr="00BD6F46" w:rsidRDefault="001E79DB" w:rsidP="00EB3F24">
            <w:pPr>
              <w:pStyle w:val="TAL"/>
              <w:rPr>
                <w:rFonts w:cs="Arial"/>
                <w:szCs w:val="18"/>
              </w:rPr>
            </w:pPr>
          </w:p>
        </w:tc>
      </w:tr>
      <w:tr w:rsidR="001E79DB" w:rsidRPr="00BD6F46" w14:paraId="6750844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C3C2896"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0AEDE0AE"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62D1330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EA04A4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64E1D06"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6DBC2E7E" w14:textId="77777777" w:rsidR="001E79DB" w:rsidRPr="00BD6F46" w:rsidRDefault="001E79DB" w:rsidP="00EB3F24">
            <w:pPr>
              <w:pStyle w:val="TAL"/>
              <w:rPr>
                <w:rFonts w:cs="Arial"/>
                <w:szCs w:val="18"/>
              </w:rPr>
            </w:pPr>
          </w:p>
        </w:tc>
      </w:tr>
    </w:tbl>
    <w:p w14:paraId="16EF2582" w14:textId="77777777" w:rsidR="001E79DB" w:rsidRDefault="001E79DB" w:rsidP="001E79DB">
      <w:pPr>
        <w:rPr>
          <w:lang w:eastAsia="zh-CN"/>
        </w:rPr>
      </w:pPr>
    </w:p>
    <w:p w14:paraId="6F7EA8EA" w14:textId="77777777" w:rsidR="001E79DB" w:rsidRPr="00BD6F46" w:rsidRDefault="001E79DB" w:rsidP="001E79DB">
      <w:pPr>
        <w:pStyle w:val="Heading6"/>
        <w:rPr>
          <w:lang w:eastAsia="zh-CN"/>
        </w:rPr>
      </w:pPr>
      <w:bookmarkStart w:id="818" w:name="_Toc51919028"/>
      <w:bookmarkStart w:id="819" w:name="_Toc17817194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18"/>
      <w:bookmarkEnd w:id="819"/>
    </w:p>
    <w:p w14:paraId="69231E27"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93C6C2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348B5D5"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77462EE"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70400E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FA48B5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682837E"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7FB280D"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E4553F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0E613E"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08B58D80"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8021249"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284497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80451D8"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08C4BAF7" w14:textId="77777777" w:rsidR="001E79DB" w:rsidRPr="00BD6F46" w:rsidRDefault="001E79DB" w:rsidP="00EB3F24">
            <w:pPr>
              <w:pStyle w:val="TAL"/>
              <w:rPr>
                <w:rFonts w:cs="Arial"/>
                <w:szCs w:val="18"/>
              </w:rPr>
            </w:pPr>
          </w:p>
        </w:tc>
      </w:tr>
      <w:tr w:rsidR="001E79DB" w:rsidRPr="00BD6F46" w14:paraId="7854547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B4354E"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506DB8E4"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C5AEE94"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7F5EE2"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C67EA02"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59890366" w14:textId="77777777" w:rsidR="001E79DB" w:rsidRPr="00BD6F46" w:rsidRDefault="001E79DB" w:rsidP="00EB3F24">
            <w:pPr>
              <w:pStyle w:val="PL"/>
              <w:rPr>
                <w:rFonts w:cs="Arial"/>
                <w:szCs w:val="18"/>
              </w:rPr>
            </w:pPr>
          </w:p>
        </w:tc>
      </w:tr>
    </w:tbl>
    <w:p w14:paraId="563A49F4" w14:textId="77777777" w:rsidR="001E79DB" w:rsidRDefault="001E79DB" w:rsidP="008D79D4"/>
    <w:p w14:paraId="1533E9F0" w14:textId="77777777" w:rsidR="00BC4A88" w:rsidRPr="00BD6F46" w:rsidRDefault="00BC4A88" w:rsidP="00BC4A88">
      <w:pPr>
        <w:pStyle w:val="Heading5"/>
        <w:rPr>
          <w:lang w:eastAsia="zh-CN"/>
        </w:rPr>
      </w:pPr>
      <w:bookmarkStart w:id="820" w:name="_Toc51919029"/>
      <w:bookmarkStart w:id="821" w:name="_Toc1781719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20"/>
      <w:bookmarkEnd w:id="821"/>
    </w:p>
    <w:p w14:paraId="03A25CEE" w14:textId="77777777" w:rsidR="00BC4A88" w:rsidRPr="00BD6F46" w:rsidRDefault="00BC4A88" w:rsidP="00BC4A88">
      <w:pPr>
        <w:pStyle w:val="Heading6"/>
        <w:rPr>
          <w:lang w:eastAsia="zh-CN"/>
        </w:rPr>
      </w:pPr>
      <w:bookmarkStart w:id="822" w:name="_Toc51919030"/>
      <w:bookmarkStart w:id="823" w:name="_Toc1781719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22"/>
      <w:bookmarkEnd w:id="823"/>
    </w:p>
    <w:p w14:paraId="06D3C78B"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059AD20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24728AD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F770DD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9A6CD"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60CFD4"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11CB2F"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1ACBBBE"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AB308E"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10534D1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944DFA6"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4244CE14"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2A8E2"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F35DB37"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027A325"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6BAABE4C" w14:textId="77777777" w:rsidR="00BC4A88" w:rsidRPr="007E4B99" w:rsidRDefault="00BC4A88" w:rsidP="00F21EEB">
            <w:pPr>
              <w:pStyle w:val="TAL"/>
              <w:rPr>
                <w:rFonts w:cs="Arial"/>
                <w:szCs w:val="18"/>
              </w:rPr>
            </w:pPr>
          </w:p>
        </w:tc>
      </w:tr>
      <w:tr w:rsidR="00BC4A88" w:rsidRPr="007E4B99" w14:paraId="59FB55E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C233C4"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4348C510"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9BCCF00"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5E2B30"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AB9167"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1EF5E267" w14:textId="77777777" w:rsidR="00BC4A88" w:rsidRPr="007E4B99" w:rsidRDefault="00BC4A88" w:rsidP="00F21EEB">
            <w:pPr>
              <w:pStyle w:val="TAL"/>
              <w:rPr>
                <w:rFonts w:cs="Arial"/>
                <w:szCs w:val="18"/>
              </w:rPr>
            </w:pPr>
          </w:p>
        </w:tc>
      </w:tr>
    </w:tbl>
    <w:p w14:paraId="1A1C03AC" w14:textId="77777777" w:rsidR="00BC4A88" w:rsidRPr="007E4B99" w:rsidRDefault="00BC4A88" w:rsidP="00BC4A88">
      <w:pPr>
        <w:rPr>
          <w:lang w:eastAsia="zh-CN"/>
        </w:rPr>
      </w:pPr>
    </w:p>
    <w:p w14:paraId="3FC59528" w14:textId="77777777" w:rsidR="00BC4A88" w:rsidRPr="007E4B99" w:rsidRDefault="00BC4A88" w:rsidP="00BC4A88">
      <w:pPr>
        <w:pStyle w:val="Heading6"/>
        <w:rPr>
          <w:lang w:eastAsia="zh-CN"/>
        </w:rPr>
      </w:pPr>
      <w:bookmarkStart w:id="824" w:name="_Toc51919031"/>
      <w:bookmarkStart w:id="825" w:name="_Toc17817194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24"/>
      <w:bookmarkEnd w:id="825"/>
    </w:p>
    <w:p w14:paraId="19F7F7CD"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8EA25E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30CEE76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CCBC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E1BE32"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4A7382"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3E18E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4ECF47"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72C3D0"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D6C568C"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C90BA15"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273F72AD"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81F0F6B"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A9F5B07"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740F9A"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5879502" w14:textId="77777777" w:rsidR="00BC4A88" w:rsidRPr="00BD6F46" w:rsidRDefault="00BC4A88" w:rsidP="00F21EEB">
            <w:pPr>
              <w:pStyle w:val="TAL"/>
              <w:rPr>
                <w:rFonts w:cs="Arial"/>
                <w:szCs w:val="18"/>
              </w:rPr>
            </w:pPr>
          </w:p>
        </w:tc>
      </w:tr>
    </w:tbl>
    <w:p w14:paraId="40413D7C" w14:textId="77777777" w:rsidR="00BC4A88" w:rsidRDefault="00BC4A88" w:rsidP="00BC4A88">
      <w:pPr>
        <w:rPr>
          <w:lang w:eastAsia="zh-CN"/>
        </w:rPr>
      </w:pPr>
    </w:p>
    <w:p w14:paraId="21E08502" w14:textId="77777777" w:rsidR="00BC4A88" w:rsidRPr="00BD6F46" w:rsidRDefault="00BC4A88" w:rsidP="00BC4A88">
      <w:pPr>
        <w:pStyle w:val="Heading6"/>
        <w:rPr>
          <w:lang w:eastAsia="zh-CN"/>
        </w:rPr>
      </w:pPr>
      <w:bookmarkStart w:id="826" w:name="_Toc51919032"/>
      <w:bookmarkStart w:id="827" w:name="_Toc1781719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26"/>
      <w:bookmarkEnd w:id="827"/>
    </w:p>
    <w:p w14:paraId="3D5B51BA"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35B28A8" w14:textId="77777777"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X</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29AFEB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3397F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58A309"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7369BC"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AAC267E"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94D7767"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EA9D23"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5D8BA6CF"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F2A7265"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A736436"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27D82517"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13A30C"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62C5F8"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E51A74A" w14:textId="77777777" w:rsidR="00BC4A88" w:rsidRPr="00BD6F46" w:rsidRDefault="00BC4A88" w:rsidP="00F21EEB">
            <w:pPr>
              <w:pStyle w:val="TAL"/>
              <w:rPr>
                <w:rFonts w:cs="Arial"/>
                <w:szCs w:val="18"/>
                <w:lang w:eastAsia="zh-CN"/>
              </w:rPr>
            </w:pPr>
          </w:p>
        </w:tc>
      </w:tr>
    </w:tbl>
    <w:p w14:paraId="518B46BD" w14:textId="77777777" w:rsidR="00BC4A88" w:rsidRPr="00FD4371" w:rsidRDefault="00BC4A88" w:rsidP="00BC4A88">
      <w:pPr>
        <w:rPr>
          <w:lang w:eastAsia="zh-CN"/>
        </w:rPr>
      </w:pPr>
    </w:p>
    <w:p w14:paraId="67259DF2" w14:textId="77777777" w:rsidR="00BC4A88" w:rsidRPr="00BD6F46" w:rsidRDefault="00BC4A88" w:rsidP="00BC4A88">
      <w:pPr>
        <w:pStyle w:val="Heading6"/>
        <w:rPr>
          <w:lang w:eastAsia="zh-CN"/>
        </w:rPr>
      </w:pPr>
      <w:bookmarkStart w:id="828" w:name="_Toc51919033"/>
      <w:bookmarkStart w:id="829" w:name="_Toc17817194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28"/>
      <w:bookmarkEnd w:id="829"/>
      <w:r w:rsidRPr="00753009">
        <w:rPr>
          <w:rFonts w:hint="eastAsia"/>
          <w:lang w:eastAsia="zh-CN"/>
        </w:rPr>
        <w:t xml:space="preserve"> </w:t>
      </w:r>
    </w:p>
    <w:p w14:paraId="29292C3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41197F"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926259"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D3A96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17A42C"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020333"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41A5DA"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846C7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A2B85B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27BECEF"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273D77D3"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7C2A9BD0"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09A86351"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BF6CB82"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5E9ECBA" w14:textId="77777777" w:rsidR="00BC4A88" w:rsidRPr="00BD6F46" w:rsidRDefault="00BC4A88" w:rsidP="00F21EEB">
            <w:pPr>
              <w:pStyle w:val="TAL"/>
              <w:rPr>
                <w:rFonts w:cs="Arial"/>
                <w:szCs w:val="18"/>
              </w:rPr>
            </w:pPr>
          </w:p>
        </w:tc>
      </w:tr>
    </w:tbl>
    <w:p w14:paraId="52B6B29F" w14:textId="77777777" w:rsidR="00BC4A88" w:rsidRDefault="00BC4A88" w:rsidP="00BC4A88">
      <w:pPr>
        <w:rPr>
          <w:lang w:eastAsia="zh-CN"/>
        </w:rPr>
      </w:pPr>
    </w:p>
    <w:p w14:paraId="45EF6D7B" w14:textId="77777777" w:rsidR="00BC4A88" w:rsidRPr="00BD6F46" w:rsidRDefault="00BC4A88" w:rsidP="00BC4A88">
      <w:pPr>
        <w:pStyle w:val="Heading6"/>
        <w:rPr>
          <w:lang w:eastAsia="zh-CN"/>
        </w:rPr>
      </w:pPr>
      <w:bookmarkStart w:id="830" w:name="_Toc51919034"/>
      <w:bookmarkStart w:id="831" w:name="_Toc1781719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30"/>
      <w:bookmarkEnd w:id="831"/>
    </w:p>
    <w:p w14:paraId="0D47DADB"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3FFAE93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A3CED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43BCD0"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AF712C"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957742"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0CE36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C2097"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D5C7AC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7D2C5B2" w14:textId="77777777" w:rsidR="00BC4A88" w:rsidRPr="00BD6F46" w:rsidRDefault="00BC4A88" w:rsidP="00F21EEB">
            <w:pPr>
              <w:pStyle w:val="TAL"/>
            </w:pPr>
            <w:r>
              <w:rPr>
                <w:rFonts w:eastAsia="Times New Roman"/>
                <w:lang w:val="x-none"/>
              </w:rPr>
              <w:t>latency</w:t>
            </w:r>
          </w:p>
        </w:tc>
        <w:tc>
          <w:tcPr>
            <w:tcW w:w="1794" w:type="dxa"/>
            <w:tcBorders>
              <w:top w:val="single" w:sz="4" w:space="0" w:color="auto"/>
              <w:left w:val="single" w:sz="4" w:space="0" w:color="auto"/>
              <w:bottom w:val="single" w:sz="4" w:space="0" w:color="auto"/>
              <w:right w:val="single" w:sz="4" w:space="0" w:color="auto"/>
            </w:tcBorders>
          </w:tcPr>
          <w:p w14:paraId="0BF6ECCC"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AE70B41"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2CA7787C" w14:textId="77777777" w:rsidR="00BC4A88" w:rsidRPr="00BD6F46" w:rsidRDefault="00BC4A88" w:rsidP="00F21EEB">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C5E58B" w14:textId="77777777" w:rsidR="00BC4A88" w:rsidRPr="00BD6F46" w:rsidRDefault="00BC4A88" w:rsidP="00F21EEB">
            <w:pPr>
              <w:pStyle w:val="TAL"/>
              <w:rPr>
                <w:noProof/>
                <w:lang w:eastAsia="zh-CN"/>
              </w:rPr>
            </w:pPr>
            <w:r>
              <w:t xml:space="preserve">This field holds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5603DDB0" w14:textId="77777777" w:rsidR="00BC4A88" w:rsidRPr="00BD6F46" w:rsidRDefault="00BC4A88" w:rsidP="00F21EEB">
            <w:pPr>
              <w:pStyle w:val="TAL"/>
              <w:rPr>
                <w:rFonts w:cs="Arial"/>
                <w:szCs w:val="18"/>
                <w:lang w:eastAsia="zh-CN"/>
              </w:rPr>
            </w:pPr>
          </w:p>
        </w:tc>
      </w:tr>
      <w:tr w:rsidR="00BC4A88" w:rsidRPr="00BD6F46" w14:paraId="7881B6C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FDE4BCE" w14:textId="77777777" w:rsidR="00BC4A88" w:rsidRPr="00BD6F46" w:rsidRDefault="00BC4A88" w:rsidP="00F21EEB">
            <w:pPr>
              <w:pStyle w:val="TAL"/>
            </w:pPr>
            <w:r>
              <w:rPr>
                <w:rFonts w:eastAsia="Times New Roman"/>
                <w:lang w:val="x-none"/>
              </w:rPr>
              <w:t>throughput</w:t>
            </w:r>
          </w:p>
        </w:tc>
        <w:tc>
          <w:tcPr>
            <w:tcW w:w="1794" w:type="dxa"/>
            <w:tcBorders>
              <w:top w:val="single" w:sz="4" w:space="0" w:color="auto"/>
              <w:left w:val="single" w:sz="4" w:space="0" w:color="auto"/>
              <w:bottom w:val="single" w:sz="4" w:space="0" w:color="auto"/>
              <w:right w:val="single" w:sz="4" w:space="0" w:color="auto"/>
            </w:tcBorders>
          </w:tcPr>
          <w:p w14:paraId="5E0EE3E4"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C499BA8"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2EE58992" w14:textId="77777777" w:rsidR="00BC4A88" w:rsidRPr="00BD6F46" w:rsidRDefault="00BC4A88" w:rsidP="00F21EEB">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DB8486" w14:textId="77777777" w:rsidR="00BC4A88" w:rsidRPr="00BD6F46" w:rsidRDefault="00BC4A88" w:rsidP="00F21EEB">
            <w:pPr>
              <w:pStyle w:val="TAL"/>
              <w:rPr>
                <w:noProof/>
                <w:lang w:eastAsia="zh-CN"/>
              </w:rPr>
            </w:pPr>
            <w:r>
              <w:t>This field holds</w:t>
            </w:r>
            <w:r>
              <w:rPr>
                <w:rFonts w:eastAsia="Times New Roman"/>
                <w:lang w:val="x-none"/>
              </w:rPr>
              <w:t xml:space="preserve"> throughput.</w:t>
            </w:r>
          </w:p>
        </w:tc>
        <w:tc>
          <w:tcPr>
            <w:tcW w:w="1843" w:type="dxa"/>
            <w:tcBorders>
              <w:top w:val="single" w:sz="4" w:space="0" w:color="auto"/>
              <w:left w:val="single" w:sz="4" w:space="0" w:color="auto"/>
              <w:bottom w:val="single" w:sz="4" w:space="0" w:color="auto"/>
              <w:right w:val="single" w:sz="4" w:space="0" w:color="auto"/>
            </w:tcBorders>
          </w:tcPr>
          <w:p w14:paraId="1E77E465" w14:textId="77777777" w:rsidR="00BC4A88" w:rsidRPr="00BD6F46" w:rsidRDefault="00BC4A88" w:rsidP="00F21EEB">
            <w:pPr>
              <w:pStyle w:val="TAL"/>
              <w:rPr>
                <w:rFonts w:cs="Arial"/>
                <w:szCs w:val="18"/>
                <w:lang w:eastAsia="zh-CN"/>
              </w:rPr>
            </w:pPr>
          </w:p>
        </w:tc>
      </w:tr>
      <w:tr w:rsidR="00BC4A88" w:rsidRPr="00BD6F46" w14:paraId="79F2D2B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34CEF91" w14:textId="77777777" w:rsidR="00BC4A88" w:rsidRPr="00BD6F46" w:rsidRDefault="00BC4A88" w:rsidP="00F21EEB">
            <w:pPr>
              <w:pStyle w:val="TAL"/>
              <w:rPr>
                <w:lang w:bidi="ar-IQ"/>
              </w:rPr>
            </w:pPr>
            <w:r>
              <w:rPr>
                <w:rFonts w:eastAsia="Times New Roman"/>
                <w:lang w:val="x-none"/>
              </w:rPr>
              <w:t>maximumPacketLossRate</w:t>
            </w:r>
          </w:p>
        </w:tc>
        <w:tc>
          <w:tcPr>
            <w:tcW w:w="1794" w:type="dxa"/>
            <w:tcBorders>
              <w:top w:val="single" w:sz="4" w:space="0" w:color="auto"/>
              <w:left w:val="single" w:sz="4" w:space="0" w:color="auto"/>
              <w:bottom w:val="single" w:sz="4" w:space="0" w:color="auto"/>
              <w:right w:val="single" w:sz="4" w:space="0" w:color="auto"/>
            </w:tcBorders>
          </w:tcPr>
          <w:p w14:paraId="598F656A" w14:textId="77777777" w:rsidR="00BC4A88" w:rsidRPr="00BA36BA" w:rsidRDefault="00BC4A88" w:rsidP="00F21EE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D32883E" w14:textId="77777777" w:rsidR="00BC4A88" w:rsidRPr="009915AA"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6A1B293" w14:textId="77777777" w:rsidR="00BC4A88" w:rsidRDefault="00BC4A88" w:rsidP="00F21EEB">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4C9B93" w14:textId="77777777" w:rsidR="00BC4A88" w:rsidRPr="00BD6F46" w:rsidRDefault="00BC4A88" w:rsidP="00F21EE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49F93F01" w14:textId="77777777" w:rsidR="00BC4A88" w:rsidRPr="00BD6F46" w:rsidRDefault="00BC4A88" w:rsidP="00F21EEB">
            <w:pPr>
              <w:pStyle w:val="TAL"/>
              <w:rPr>
                <w:rFonts w:cs="Arial"/>
                <w:szCs w:val="18"/>
                <w:lang w:eastAsia="zh-CN"/>
              </w:rPr>
            </w:pPr>
          </w:p>
        </w:tc>
      </w:tr>
      <w:tr w:rsidR="00BC4A88" w:rsidRPr="00BD6F46" w14:paraId="52F17EA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38AB003" w14:textId="77777777" w:rsidR="00BC4A88" w:rsidRPr="00BD6F46" w:rsidRDefault="00BC4A88" w:rsidP="00F21EEB">
            <w:pPr>
              <w:pStyle w:val="TAL"/>
              <w:rPr>
                <w:lang w:bidi="ar-IQ"/>
              </w:rPr>
            </w:pPr>
            <w:r>
              <w:rPr>
                <w:rFonts w:eastAsia="Times New Roman"/>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2A8F54E8" w14:textId="77777777" w:rsidR="00BC4A88" w:rsidRPr="00BA36BA" w:rsidRDefault="00BC4A88" w:rsidP="00F21EE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7B91ED3" w14:textId="77777777" w:rsidR="00BC4A88" w:rsidRPr="00F57CC7"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3E0569F" w14:textId="77777777" w:rsidR="00BC4A88" w:rsidRPr="0080783C" w:rsidRDefault="00BC4A88" w:rsidP="00F21EEB">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680707" w14:textId="77777777" w:rsidR="00BC4A88" w:rsidRPr="00BD6F46" w:rsidRDefault="00BC4A88" w:rsidP="00F21EE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31E2555C" w14:textId="77777777" w:rsidR="00BC4A88" w:rsidRPr="00BD6F46" w:rsidRDefault="00BC4A88" w:rsidP="00F21EEB">
            <w:pPr>
              <w:pStyle w:val="TAL"/>
              <w:rPr>
                <w:rFonts w:cs="Arial"/>
                <w:szCs w:val="18"/>
                <w:lang w:eastAsia="zh-CN"/>
              </w:rPr>
            </w:pPr>
          </w:p>
        </w:tc>
      </w:tr>
      <w:tr w:rsidR="00BC4A88" w:rsidRPr="00BD6F46" w14:paraId="6155788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94481A" w14:textId="77777777" w:rsidR="00BC4A88" w:rsidRPr="00BD6F46" w:rsidRDefault="00BC4A88" w:rsidP="00F21EEB">
            <w:pPr>
              <w:pStyle w:val="TAL"/>
              <w:rPr>
                <w:lang w:bidi="ar-IQ"/>
              </w:rPr>
            </w:pPr>
            <w:r>
              <w:rPr>
                <w:rFonts w:eastAsia="Times New Roman"/>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749EBDD9" w14:textId="77777777" w:rsidR="00BC4A88" w:rsidRPr="00BA36BA" w:rsidRDefault="00BC4A88" w:rsidP="00F21EE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08E614B6" w14:textId="77777777" w:rsidR="00BC4A88" w:rsidRPr="00F57CC7"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DB54CBA" w14:textId="77777777" w:rsidR="00BC4A88" w:rsidRPr="0080783C" w:rsidRDefault="00BC4A88" w:rsidP="00F21EE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4D67C5" w14:textId="77777777" w:rsidR="00BC4A88" w:rsidRPr="00BD6F46" w:rsidRDefault="00BC4A88" w:rsidP="00F21EE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4792AF22" w14:textId="77777777" w:rsidR="00BC4A88" w:rsidRPr="00BD6F46" w:rsidRDefault="00BC4A88" w:rsidP="00F21EEB">
            <w:pPr>
              <w:pStyle w:val="TAL"/>
              <w:rPr>
                <w:rFonts w:cs="Arial"/>
                <w:szCs w:val="18"/>
                <w:lang w:eastAsia="zh-CN"/>
              </w:rPr>
            </w:pPr>
          </w:p>
        </w:tc>
      </w:tr>
      <w:tr w:rsidR="00BC4A88" w:rsidRPr="00BD6F46" w14:paraId="0FCAAB7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6FDB055" w14:textId="77777777" w:rsidR="00BC4A88" w:rsidRPr="00BD6F46" w:rsidRDefault="00BC4A88" w:rsidP="00F21EE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794" w:type="dxa"/>
            <w:tcBorders>
              <w:top w:val="single" w:sz="4" w:space="0" w:color="auto"/>
              <w:left w:val="single" w:sz="4" w:space="0" w:color="auto"/>
              <w:bottom w:val="single" w:sz="4" w:space="0" w:color="auto"/>
              <w:right w:val="single" w:sz="4" w:space="0" w:color="auto"/>
            </w:tcBorders>
          </w:tcPr>
          <w:p w14:paraId="6D6265D2" w14:textId="77777777" w:rsidR="00BC4A88" w:rsidRPr="00D55755" w:rsidRDefault="00BC4A88" w:rsidP="00F21EE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2E92B49" w14:textId="77777777" w:rsidR="00BC4A88" w:rsidRPr="00D55755"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62E956A" w14:textId="77777777" w:rsidR="00BC4A88" w:rsidRPr="00D55755" w:rsidRDefault="00BC4A88" w:rsidP="00F21EEB">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26F41F" w14:textId="77777777" w:rsidR="00BC4A88" w:rsidRPr="00BD6F46" w:rsidRDefault="00BC4A88" w:rsidP="00F21EE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157049C4" w14:textId="77777777" w:rsidR="00BC4A88" w:rsidRPr="00BD6F46" w:rsidRDefault="00BC4A88" w:rsidP="00F21EEB">
            <w:pPr>
              <w:pStyle w:val="TAL"/>
              <w:rPr>
                <w:rFonts w:cs="Arial"/>
                <w:szCs w:val="18"/>
                <w:lang w:eastAsia="zh-CN"/>
              </w:rPr>
            </w:pPr>
          </w:p>
        </w:tc>
      </w:tr>
      <w:tr w:rsidR="00BC4A88" w:rsidRPr="00BD6F46" w14:paraId="4E2B5B9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209DBD" w14:textId="77777777" w:rsidR="00BC4A88" w:rsidRPr="00BD6F46" w:rsidRDefault="00BC4A88" w:rsidP="00F21EEB">
            <w:pPr>
              <w:pStyle w:val="TAL"/>
              <w:rPr>
                <w:lang w:bidi="ar-IQ"/>
              </w:rPr>
            </w:pPr>
            <w:r>
              <w:rPr>
                <w:rFonts w:eastAsia="Times New Roman"/>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17504DA1" w14:textId="77777777" w:rsidR="00BC4A88" w:rsidRPr="00D55755" w:rsidRDefault="00BC4A88" w:rsidP="00F21EE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7EBED79A" w14:textId="77777777" w:rsidR="00BC4A88" w:rsidRPr="00D55755" w:rsidRDefault="00BC4A88" w:rsidP="00F21EE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A621F09" w14:textId="77777777" w:rsidR="00BC4A88" w:rsidRPr="00D55755" w:rsidRDefault="00BC4A88" w:rsidP="00F21EEB">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4D9249" w14:textId="77777777" w:rsidR="00BC4A88" w:rsidRPr="00BD6F46" w:rsidRDefault="00BC4A88" w:rsidP="00F21EE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37F1B14B" w14:textId="77777777" w:rsidR="00BC4A88" w:rsidRPr="00BD6F46" w:rsidRDefault="00BC4A88" w:rsidP="00F21EEB">
            <w:pPr>
              <w:pStyle w:val="TAL"/>
              <w:rPr>
                <w:rFonts w:cs="Arial"/>
                <w:szCs w:val="18"/>
                <w:lang w:eastAsia="zh-CN"/>
              </w:rPr>
            </w:pPr>
          </w:p>
        </w:tc>
      </w:tr>
    </w:tbl>
    <w:p w14:paraId="7066A046" w14:textId="77777777" w:rsidR="00BC4A88" w:rsidRPr="00BD6F46" w:rsidRDefault="00BC4A88" w:rsidP="008D79D4"/>
    <w:p w14:paraId="2C1FA281" w14:textId="77777777" w:rsidR="00DB3EC0" w:rsidRPr="007F2678" w:rsidRDefault="00117855" w:rsidP="007F2678">
      <w:pPr>
        <w:pStyle w:val="Heading4"/>
      </w:pPr>
      <w:bookmarkStart w:id="832" w:name="_Toc20227326"/>
      <w:bookmarkStart w:id="833" w:name="_Toc27749567"/>
      <w:bookmarkStart w:id="834" w:name="_Toc28709494"/>
      <w:bookmarkStart w:id="835" w:name="_Toc44671114"/>
      <w:bookmarkStart w:id="836" w:name="_Toc51919035"/>
      <w:bookmarkStart w:id="837" w:name="_Toc178171950"/>
      <w:r w:rsidRPr="00BD6F46">
        <w:t>6.1.6</w:t>
      </w:r>
      <w:r w:rsidR="00DB3EC0" w:rsidRPr="007F2678">
        <w:t>.3</w:t>
      </w:r>
      <w:r w:rsidR="00DB3EC0" w:rsidRPr="007F2678">
        <w:tab/>
        <w:t>Simple data types and enumerations</w:t>
      </w:r>
      <w:bookmarkEnd w:id="832"/>
      <w:bookmarkEnd w:id="833"/>
      <w:bookmarkEnd w:id="834"/>
      <w:bookmarkEnd w:id="835"/>
      <w:bookmarkEnd w:id="836"/>
      <w:bookmarkEnd w:id="837"/>
    </w:p>
    <w:p w14:paraId="54A9F91E" w14:textId="77777777" w:rsidR="00631D15" w:rsidRPr="00BD6F46" w:rsidRDefault="00117855" w:rsidP="007F2678">
      <w:pPr>
        <w:pStyle w:val="Heading5"/>
      </w:pPr>
      <w:bookmarkStart w:id="838" w:name="_Toc20227327"/>
      <w:bookmarkStart w:id="839" w:name="_Toc27749568"/>
      <w:bookmarkStart w:id="840" w:name="_Toc28709495"/>
      <w:bookmarkStart w:id="841" w:name="_Toc44671115"/>
      <w:bookmarkStart w:id="842" w:name="_Toc51919036"/>
      <w:bookmarkStart w:id="843" w:name="_Toc178171951"/>
      <w:r w:rsidRPr="00BD6F46">
        <w:t>6.1.6</w:t>
      </w:r>
      <w:r w:rsidR="00631D15" w:rsidRPr="00BD6F46">
        <w:t>.3.1</w:t>
      </w:r>
      <w:r w:rsidR="00631D15" w:rsidRPr="00BD6F46">
        <w:tab/>
        <w:t>Introduction</w:t>
      </w:r>
      <w:bookmarkEnd w:id="838"/>
      <w:bookmarkEnd w:id="839"/>
      <w:bookmarkEnd w:id="840"/>
      <w:bookmarkEnd w:id="841"/>
      <w:bookmarkEnd w:id="842"/>
      <w:bookmarkEnd w:id="843"/>
    </w:p>
    <w:p w14:paraId="17C6CDF7" w14:textId="77777777" w:rsidR="00631D15" w:rsidRPr="00BD6F46" w:rsidRDefault="00631D15" w:rsidP="00631D15">
      <w:r w:rsidRPr="00BD6F46">
        <w:t>This subclause defines simple data types and enumerations that can be referenced from data structures defined in the previous subclauses.</w:t>
      </w:r>
    </w:p>
    <w:p w14:paraId="40D83CF2" w14:textId="77777777" w:rsidR="00631D15" w:rsidRPr="00BD6F46" w:rsidRDefault="00117855" w:rsidP="007F2678">
      <w:pPr>
        <w:pStyle w:val="Heading5"/>
      </w:pPr>
      <w:bookmarkStart w:id="844" w:name="_Toc20227328"/>
      <w:bookmarkStart w:id="845" w:name="_Toc27749569"/>
      <w:bookmarkStart w:id="846" w:name="_Toc28709496"/>
      <w:bookmarkStart w:id="847" w:name="_Toc44671116"/>
      <w:bookmarkStart w:id="848" w:name="_Toc51919037"/>
      <w:bookmarkStart w:id="849" w:name="_Toc178171952"/>
      <w:r w:rsidRPr="00BD6F46">
        <w:t>6.1.6</w:t>
      </w:r>
      <w:r w:rsidR="00631D15" w:rsidRPr="00BD6F46">
        <w:t>.3.2</w:t>
      </w:r>
      <w:r w:rsidR="00631D15" w:rsidRPr="00BD6F46">
        <w:tab/>
        <w:t>Simple data types</w:t>
      </w:r>
      <w:bookmarkEnd w:id="844"/>
      <w:bookmarkEnd w:id="845"/>
      <w:bookmarkEnd w:id="846"/>
      <w:bookmarkEnd w:id="847"/>
      <w:bookmarkEnd w:id="848"/>
      <w:bookmarkEnd w:id="849"/>
    </w:p>
    <w:p w14:paraId="42A6DCF1"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676D8E7" w14:textId="77777777" w:rsidR="00C62F49" w:rsidRPr="00BD6F46" w:rsidRDefault="00C62F49" w:rsidP="00C62F49">
      <w:pPr>
        <w:pStyle w:val="TH"/>
        <w:rPr>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126"/>
        <w:gridCol w:w="3332"/>
        <w:gridCol w:w="1147"/>
      </w:tblGrid>
      <w:tr w:rsidR="00C62F49" w:rsidRPr="00BD6F46" w14:paraId="527551C1" w14:textId="77777777" w:rsidTr="004C6D5A">
        <w:trPr>
          <w:jc w:val="center"/>
        </w:trPr>
        <w:tc>
          <w:tcPr>
            <w:tcW w:w="1185" w:type="pct"/>
            <w:shd w:val="clear" w:color="auto" w:fill="BFBFBF"/>
            <w:tcMar>
              <w:top w:w="0" w:type="dxa"/>
              <w:left w:w="108" w:type="dxa"/>
              <w:bottom w:w="0" w:type="dxa"/>
              <w:right w:w="108" w:type="dxa"/>
            </w:tcMar>
          </w:tcPr>
          <w:p w14:paraId="686BD71A" w14:textId="77777777" w:rsidR="00C62F49" w:rsidRPr="00BD6F46" w:rsidRDefault="00C62F49" w:rsidP="004C6D5A">
            <w:pPr>
              <w:pStyle w:val="TAH"/>
            </w:pPr>
            <w:r w:rsidRPr="00BD6F46">
              <w:t>Type Name</w:t>
            </w:r>
          </w:p>
        </w:tc>
        <w:tc>
          <w:tcPr>
            <w:tcW w:w="1232" w:type="pct"/>
            <w:shd w:val="clear" w:color="auto" w:fill="BFBFBF"/>
            <w:tcMar>
              <w:top w:w="0" w:type="dxa"/>
              <w:left w:w="108" w:type="dxa"/>
              <w:bottom w:w="0" w:type="dxa"/>
              <w:right w:w="108" w:type="dxa"/>
            </w:tcMar>
          </w:tcPr>
          <w:p w14:paraId="0C2801B3" w14:textId="77777777" w:rsidR="00C62F49" w:rsidRPr="00BD6F46" w:rsidRDefault="00C62F49" w:rsidP="004C6D5A">
            <w:pPr>
              <w:pStyle w:val="TAH"/>
            </w:pPr>
            <w:r w:rsidRPr="00BD6F46">
              <w:t>Type Definition</w:t>
            </w:r>
          </w:p>
        </w:tc>
        <w:tc>
          <w:tcPr>
            <w:tcW w:w="1872" w:type="pct"/>
            <w:shd w:val="clear" w:color="auto" w:fill="BFBFBF"/>
          </w:tcPr>
          <w:p w14:paraId="75D5F02A" w14:textId="77777777" w:rsidR="00C62F49" w:rsidRPr="00BD6F46" w:rsidRDefault="00C62F49" w:rsidP="004C6D5A">
            <w:pPr>
              <w:pStyle w:val="TAH"/>
            </w:pPr>
            <w:r w:rsidRPr="00BD6F46">
              <w:t>Description</w:t>
            </w:r>
          </w:p>
        </w:tc>
        <w:tc>
          <w:tcPr>
            <w:tcW w:w="711" w:type="pct"/>
            <w:shd w:val="clear" w:color="auto" w:fill="BFBFBF"/>
          </w:tcPr>
          <w:p w14:paraId="2B6B67AE" w14:textId="77777777" w:rsidR="00C62F49" w:rsidRPr="00BD6F46" w:rsidRDefault="00C62F49" w:rsidP="004C6D5A">
            <w:pPr>
              <w:pStyle w:val="TAH"/>
            </w:pPr>
            <w:r w:rsidRPr="00BD6F46">
              <w:t>Applicability</w:t>
            </w:r>
          </w:p>
        </w:tc>
      </w:tr>
      <w:tr w:rsidR="00C62F49" w:rsidRPr="00BD6F46" w14:paraId="33395AA9" w14:textId="77777777" w:rsidTr="004C6D5A">
        <w:trPr>
          <w:jc w:val="center"/>
        </w:trPr>
        <w:tc>
          <w:tcPr>
            <w:tcW w:w="1185" w:type="pct"/>
            <w:tcMar>
              <w:top w:w="0" w:type="dxa"/>
              <w:left w:w="108" w:type="dxa"/>
              <w:bottom w:w="0" w:type="dxa"/>
              <w:right w:w="108" w:type="dxa"/>
            </w:tcMar>
          </w:tcPr>
          <w:p w14:paraId="79CE4741" w14:textId="77777777" w:rsidR="00C62F49" w:rsidRPr="00BD6F46" w:rsidRDefault="00C62F49" w:rsidP="004C6D5A">
            <w:pPr>
              <w:pStyle w:val="TAL"/>
            </w:pPr>
            <w:r w:rsidRPr="00BD6F46">
              <w:rPr>
                <w:rFonts w:hint="eastAsia"/>
                <w:lang w:eastAsia="zh-CN"/>
              </w:rPr>
              <w:t>D</w:t>
            </w:r>
            <w:r w:rsidRPr="00BD6F46">
              <w:t>iagnostics</w:t>
            </w:r>
          </w:p>
        </w:tc>
        <w:tc>
          <w:tcPr>
            <w:tcW w:w="1232" w:type="pct"/>
            <w:tcMar>
              <w:top w:w="0" w:type="dxa"/>
              <w:left w:w="108" w:type="dxa"/>
              <w:bottom w:w="0" w:type="dxa"/>
              <w:right w:w="108" w:type="dxa"/>
            </w:tcMar>
          </w:tcPr>
          <w:p w14:paraId="79908943" w14:textId="77777777" w:rsidR="00C62F49" w:rsidRPr="00BD6F46" w:rsidRDefault="00C62F49" w:rsidP="004C6D5A">
            <w:pPr>
              <w:pStyle w:val="TAL"/>
            </w:pPr>
            <w:r w:rsidRPr="00BD6F46">
              <w:t>integer</w:t>
            </w:r>
          </w:p>
        </w:tc>
        <w:tc>
          <w:tcPr>
            <w:tcW w:w="1872" w:type="pct"/>
          </w:tcPr>
          <w:p w14:paraId="38EECAE6"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711" w:type="pct"/>
          </w:tcPr>
          <w:p w14:paraId="3BEAA143" w14:textId="77777777" w:rsidR="00C62F49" w:rsidRPr="00BD6F46" w:rsidRDefault="00C62F49" w:rsidP="004C6D5A">
            <w:pPr>
              <w:pStyle w:val="TAL"/>
            </w:pPr>
          </w:p>
        </w:tc>
      </w:tr>
      <w:tr w:rsidR="00C62F49" w:rsidRPr="00BD6F46" w14:paraId="0D5BF7BC" w14:textId="77777777" w:rsidTr="004C6D5A">
        <w:trPr>
          <w:jc w:val="center"/>
        </w:trPr>
        <w:tc>
          <w:tcPr>
            <w:tcW w:w="1185" w:type="pct"/>
            <w:tcMar>
              <w:top w:w="0" w:type="dxa"/>
              <w:left w:w="108" w:type="dxa"/>
              <w:bottom w:w="0" w:type="dxa"/>
              <w:right w:w="108" w:type="dxa"/>
            </w:tcMar>
          </w:tcPr>
          <w:p w14:paraId="3A57DEA3" w14:textId="77777777" w:rsidR="00C62F49" w:rsidRPr="00BD6F46" w:rsidRDefault="00C62F49" w:rsidP="004C6D5A">
            <w:pPr>
              <w:pStyle w:val="TAL"/>
              <w:rPr>
                <w:lang w:eastAsia="zh-CN"/>
              </w:rPr>
            </w:pPr>
            <w:r w:rsidRPr="00BD6F46">
              <w:rPr>
                <w:lang w:eastAsia="zh-CN"/>
              </w:rPr>
              <w:t>IPFilterRule</w:t>
            </w:r>
          </w:p>
        </w:tc>
        <w:tc>
          <w:tcPr>
            <w:tcW w:w="1232" w:type="pct"/>
            <w:tcMar>
              <w:top w:w="0" w:type="dxa"/>
              <w:left w:w="108" w:type="dxa"/>
              <w:bottom w:w="0" w:type="dxa"/>
              <w:right w:w="108" w:type="dxa"/>
            </w:tcMar>
          </w:tcPr>
          <w:p w14:paraId="5804D381" w14:textId="77777777" w:rsidR="00C62F49" w:rsidRPr="00BD6F46" w:rsidRDefault="00C62F49" w:rsidP="004C6D5A">
            <w:pPr>
              <w:pStyle w:val="TAL"/>
              <w:rPr>
                <w:lang w:eastAsia="zh-CN"/>
              </w:rPr>
            </w:pPr>
            <w:r w:rsidRPr="00BD6F46">
              <w:rPr>
                <w:rFonts w:hint="eastAsia"/>
                <w:lang w:eastAsia="zh-CN"/>
              </w:rPr>
              <w:t>string</w:t>
            </w:r>
          </w:p>
        </w:tc>
        <w:tc>
          <w:tcPr>
            <w:tcW w:w="1872" w:type="pct"/>
          </w:tcPr>
          <w:p w14:paraId="4C32CFDC"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711" w:type="pct"/>
          </w:tcPr>
          <w:p w14:paraId="545CF626" w14:textId="77777777" w:rsidR="00C62F49" w:rsidRPr="00BD6F46" w:rsidRDefault="00C62F49" w:rsidP="004C6D5A">
            <w:pPr>
              <w:pStyle w:val="TAL"/>
            </w:pPr>
          </w:p>
        </w:tc>
      </w:tr>
      <w:tr w:rsidR="00BF0B14" w:rsidRPr="00BD6F46" w14:paraId="1947912C" w14:textId="77777777" w:rsidTr="004C6D5A">
        <w:trPr>
          <w:jc w:val="center"/>
        </w:trPr>
        <w:tc>
          <w:tcPr>
            <w:tcW w:w="1185" w:type="pct"/>
            <w:tcMar>
              <w:top w:w="0" w:type="dxa"/>
              <w:left w:w="108" w:type="dxa"/>
              <w:bottom w:w="0" w:type="dxa"/>
              <w:right w:w="108" w:type="dxa"/>
            </w:tcMar>
          </w:tcPr>
          <w:p w14:paraId="1C3B984D" w14:textId="77777777" w:rsidR="00BF0B14" w:rsidRPr="00BD6F46" w:rsidRDefault="00BF0B14" w:rsidP="00BF0B14">
            <w:pPr>
              <w:pStyle w:val="TAL"/>
              <w:rPr>
                <w:lang w:eastAsia="zh-CN"/>
              </w:rPr>
            </w:pPr>
            <w:r>
              <w:t>N2ConnectionMessageT</w:t>
            </w:r>
            <w:r>
              <w:rPr>
                <w:lang w:eastAsia="zh-CN" w:bidi="ar-IQ"/>
              </w:rPr>
              <w:t>ype</w:t>
            </w:r>
          </w:p>
        </w:tc>
        <w:tc>
          <w:tcPr>
            <w:tcW w:w="1232" w:type="pct"/>
            <w:tcMar>
              <w:top w:w="0" w:type="dxa"/>
              <w:left w:w="108" w:type="dxa"/>
              <w:bottom w:w="0" w:type="dxa"/>
              <w:right w:w="108" w:type="dxa"/>
            </w:tcMar>
          </w:tcPr>
          <w:p w14:paraId="354E93DF" w14:textId="77777777" w:rsidR="00BF0B14" w:rsidRPr="00BD6F46" w:rsidRDefault="00BF0B14" w:rsidP="00BF0B14">
            <w:pPr>
              <w:pStyle w:val="TAL"/>
              <w:rPr>
                <w:lang w:eastAsia="zh-CN"/>
              </w:rPr>
            </w:pPr>
            <w:r>
              <w:rPr>
                <w:lang w:eastAsia="zh-CN"/>
              </w:rPr>
              <w:t>integer</w:t>
            </w:r>
          </w:p>
        </w:tc>
        <w:tc>
          <w:tcPr>
            <w:tcW w:w="1872" w:type="pct"/>
          </w:tcPr>
          <w:p w14:paraId="228B99F2" w14:textId="77777777" w:rsidR="00BF0B14" w:rsidRPr="00BD6F46" w:rsidDel="00BF0B14" w:rsidRDefault="00BF0B14" w:rsidP="00BF0B14">
            <w:pPr>
              <w:pStyle w:val="TAL"/>
              <w:rPr>
                <w:noProof/>
                <w:lang w:eastAsia="zh-CN"/>
              </w:rPr>
            </w:pPr>
            <w:r>
              <w:t>N2 message type received by the AMF</w:t>
            </w:r>
          </w:p>
        </w:tc>
        <w:tc>
          <w:tcPr>
            <w:tcW w:w="711" w:type="pct"/>
          </w:tcPr>
          <w:p w14:paraId="609D9AC6" w14:textId="77777777" w:rsidR="00BF0B14" w:rsidRPr="00BD6F46" w:rsidRDefault="00BF0B14" w:rsidP="00BF0B14">
            <w:pPr>
              <w:pStyle w:val="TAL"/>
            </w:pPr>
          </w:p>
        </w:tc>
      </w:tr>
      <w:tr w:rsidR="00BF0B14" w:rsidRPr="00BD6F46" w14:paraId="0CCB1BD2" w14:textId="77777777" w:rsidTr="004C6D5A">
        <w:trPr>
          <w:jc w:val="center"/>
        </w:trPr>
        <w:tc>
          <w:tcPr>
            <w:tcW w:w="1185" w:type="pct"/>
            <w:tcMar>
              <w:top w:w="0" w:type="dxa"/>
              <w:left w:w="108" w:type="dxa"/>
              <w:bottom w:w="0" w:type="dxa"/>
              <w:right w:w="108" w:type="dxa"/>
            </w:tcMar>
          </w:tcPr>
          <w:p w14:paraId="69990665" w14:textId="77777777" w:rsidR="00BF0B14" w:rsidRPr="00BD6F46" w:rsidRDefault="00BF0B14" w:rsidP="00BF0B14">
            <w:pPr>
              <w:pStyle w:val="TAL"/>
              <w:rPr>
                <w:lang w:eastAsia="zh-CN"/>
              </w:rPr>
            </w:pPr>
            <w:r w:rsidRPr="008E7E46">
              <w:rPr>
                <w:lang w:eastAsia="zh-CN" w:bidi="ar-IQ"/>
              </w:rPr>
              <w:t>LocationReportingMessageType</w:t>
            </w:r>
          </w:p>
        </w:tc>
        <w:tc>
          <w:tcPr>
            <w:tcW w:w="1232" w:type="pct"/>
            <w:tcMar>
              <w:top w:w="0" w:type="dxa"/>
              <w:left w:w="108" w:type="dxa"/>
              <w:bottom w:w="0" w:type="dxa"/>
              <w:right w:w="108" w:type="dxa"/>
            </w:tcMar>
          </w:tcPr>
          <w:p w14:paraId="2E97407C" w14:textId="77777777" w:rsidR="00BF0B14" w:rsidRPr="00BD6F46" w:rsidRDefault="00BF0B14" w:rsidP="00BF0B14">
            <w:pPr>
              <w:pStyle w:val="TAL"/>
              <w:rPr>
                <w:lang w:eastAsia="zh-CN"/>
              </w:rPr>
            </w:pPr>
            <w:r>
              <w:rPr>
                <w:lang w:eastAsia="zh-CN"/>
              </w:rPr>
              <w:t>integer</w:t>
            </w:r>
          </w:p>
        </w:tc>
        <w:tc>
          <w:tcPr>
            <w:tcW w:w="1872" w:type="pct"/>
          </w:tcPr>
          <w:p w14:paraId="7B91AF2F"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711" w:type="pct"/>
          </w:tcPr>
          <w:p w14:paraId="1EFA8B9F" w14:textId="77777777" w:rsidR="00BF0B14" w:rsidRPr="00BD6F46" w:rsidRDefault="00BF0B14" w:rsidP="00BF0B14">
            <w:pPr>
              <w:pStyle w:val="TAL"/>
            </w:pPr>
          </w:p>
        </w:tc>
      </w:tr>
    </w:tbl>
    <w:p w14:paraId="66F6FE96" w14:textId="77777777" w:rsidR="00C62F49" w:rsidRPr="00BD6F46" w:rsidRDefault="00C62F49" w:rsidP="008D79D4">
      <w:pPr>
        <w:rPr>
          <w:lang w:eastAsia="zh-CN"/>
        </w:rPr>
      </w:pPr>
    </w:p>
    <w:p w14:paraId="2C919C48" w14:textId="77777777" w:rsidR="00C62F49" w:rsidRPr="00BD6F46" w:rsidRDefault="00A11593" w:rsidP="007F2678">
      <w:pPr>
        <w:pStyle w:val="Heading5"/>
      </w:pPr>
      <w:bookmarkStart w:id="850" w:name="_Toc20227329"/>
      <w:bookmarkStart w:id="851" w:name="_Toc27749570"/>
      <w:bookmarkStart w:id="852" w:name="_Toc28709497"/>
      <w:bookmarkStart w:id="853" w:name="_Toc44671117"/>
      <w:bookmarkStart w:id="854" w:name="_Toc51919038"/>
      <w:bookmarkStart w:id="855" w:name="_Toc178171953"/>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850"/>
      <w:bookmarkEnd w:id="851"/>
      <w:bookmarkEnd w:id="852"/>
      <w:bookmarkEnd w:id="853"/>
      <w:bookmarkEnd w:id="854"/>
      <w:bookmarkEnd w:id="855"/>
    </w:p>
    <w:p w14:paraId="69253D30"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62A70D56" w14:textId="77777777" w:rsidTr="004C6D5A">
        <w:tc>
          <w:tcPr>
            <w:tcW w:w="1966" w:type="pct"/>
            <w:shd w:val="clear" w:color="auto" w:fill="C0C0C0"/>
            <w:tcMar>
              <w:top w:w="0" w:type="dxa"/>
              <w:left w:w="108" w:type="dxa"/>
              <w:bottom w:w="0" w:type="dxa"/>
              <w:right w:w="108" w:type="dxa"/>
            </w:tcMar>
            <w:hideMark/>
          </w:tcPr>
          <w:p w14:paraId="54A93BC5"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B66CC87" w14:textId="77777777" w:rsidR="00C62F49" w:rsidRPr="00BD6F46" w:rsidRDefault="00C62F49" w:rsidP="004C6D5A">
            <w:pPr>
              <w:pStyle w:val="TAH"/>
            </w:pPr>
            <w:r w:rsidRPr="00BD6F46">
              <w:t>Description</w:t>
            </w:r>
          </w:p>
        </w:tc>
        <w:tc>
          <w:tcPr>
            <w:tcW w:w="865" w:type="pct"/>
            <w:shd w:val="clear" w:color="auto" w:fill="C0C0C0"/>
          </w:tcPr>
          <w:p w14:paraId="31C160B0" w14:textId="77777777" w:rsidR="00C62F49" w:rsidRPr="00BD6F46" w:rsidRDefault="00C62F49" w:rsidP="004C6D5A">
            <w:pPr>
              <w:pStyle w:val="TAH"/>
            </w:pPr>
            <w:r w:rsidRPr="00BD6F46">
              <w:t>Applicability</w:t>
            </w:r>
          </w:p>
        </w:tc>
      </w:tr>
      <w:tr w:rsidR="00C62F49" w:rsidRPr="00BD6F46" w14:paraId="5E33C3E8" w14:textId="77777777" w:rsidTr="004C6D5A">
        <w:tc>
          <w:tcPr>
            <w:tcW w:w="1966" w:type="pct"/>
            <w:tcMar>
              <w:top w:w="0" w:type="dxa"/>
              <w:left w:w="108" w:type="dxa"/>
              <w:bottom w:w="0" w:type="dxa"/>
              <w:right w:w="108" w:type="dxa"/>
            </w:tcMar>
          </w:tcPr>
          <w:p w14:paraId="3DB78E6F"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45E00B45"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3F1D32D4" w14:textId="77777777" w:rsidR="00C62F49" w:rsidRPr="00BD6F46" w:rsidRDefault="00C62F49" w:rsidP="004C6D5A">
            <w:pPr>
              <w:pStyle w:val="TAL"/>
            </w:pPr>
          </w:p>
        </w:tc>
      </w:tr>
      <w:tr w:rsidR="00C62F49" w:rsidRPr="00BD6F46" w14:paraId="39D3F724" w14:textId="77777777" w:rsidTr="004C6D5A">
        <w:tc>
          <w:tcPr>
            <w:tcW w:w="1966" w:type="pct"/>
            <w:tcMar>
              <w:top w:w="0" w:type="dxa"/>
              <w:left w:w="108" w:type="dxa"/>
              <w:bottom w:w="0" w:type="dxa"/>
              <w:right w:w="108" w:type="dxa"/>
            </w:tcMar>
          </w:tcPr>
          <w:p w14:paraId="02EF93C5"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3C04A30A"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18EF9280" w14:textId="77777777" w:rsidR="00C62F49" w:rsidRPr="00BD6F46" w:rsidRDefault="00C62F49" w:rsidP="004C6D5A">
            <w:pPr>
              <w:pStyle w:val="TAL"/>
            </w:pPr>
          </w:p>
        </w:tc>
      </w:tr>
    </w:tbl>
    <w:p w14:paraId="13BCF43A" w14:textId="77777777" w:rsidR="00C62F49" w:rsidRPr="00BD6F46" w:rsidRDefault="00C62F49" w:rsidP="00C62F49">
      <w:pPr>
        <w:rPr>
          <w:lang w:eastAsia="zh-CN"/>
        </w:rPr>
      </w:pPr>
    </w:p>
    <w:p w14:paraId="52F207DF" w14:textId="77777777" w:rsidR="00C62F49" w:rsidRPr="00BD6F46" w:rsidRDefault="00FA2777" w:rsidP="007F2678">
      <w:pPr>
        <w:pStyle w:val="Heading5"/>
      </w:pPr>
      <w:bookmarkStart w:id="856" w:name="_Toc20227330"/>
      <w:bookmarkStart w:id="857" w:name="_Toc27749571"/>
      <w:bookmarkStart w:id="858" w:name="_Toc28709498"/>
      <w:bookmarkStart w:id="859" w:name="_Toc44671118"/>
      <w:bookmarkStart w:id="860" w:name="_Toc51919039"/>
      <w:bookmarkStart w:id="861" w:name="_Toc178171954"/>
      <w:r w:rsidRPr="00BD6F46">
        <w:lastRenderedPageBreak/>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856"/>
      <w:bookmarkEnd w:id="857"/>
      <w:bookmarkEnd w:id="858"/>
      <w:bookmarkEnd w:id="859"/>
      <w:bookmarkEnd w:id="860"/>
      <w:bookmarkEnd w:id="861"/>
    </w:p>
    <w:p w14:paraId="2A24D5B2"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5445475" w14:textId="77777777" w:rsidTr="004C6D5A">
        <w:tc>
          <w:tcPr>
            <w:tcW w:w="1966" w:type="pct"/>
            <w:shd w:val="clear" w:color="auto" w:fill="C0C0C0"/>
            <w:tcMar>
              <w:top w:w="0" w:type="dxa"/>
              <w:left w:w="108" w:type="dxa"/>
              <w:bottom w:w="0" w:type="dxa"/>
              <w:right w:w="108" w:type="dxa"/>
            </w:tcMar>
            <w:hideMark/>
          </w:tcPr>
          <w:p w14:paraId="6226E5C7"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949F483" w14:textId="77777777" w:rsidR="00C62F49" w:rsidRPr="00BD6F46" w:rsidRDefault="00C62F49" w:rsidP="004C6D5A">
            <w:pPr>
              <w:pStyle w:val="TAH"/>
            </w:pPr>
            <w:r w:rsidRPr="00BD6F46">
              <w:t>Description</w:t>
            </w:r>
          </w:p>
        </w:tc>
        <w:tc>
          <w:tcPr>
            <w:tcW w:w="865" w:type="pct"/>
            <w:shd w:val="clear" w:color="auto" w:fill="C0C0C0"/>
          </w:tcPr>
          <w:p w14:paraId="75360AAC" w14:textId="77777777" w:rsidR="00C62F49" w:rsidRPr="00BD6F46" w:rsidRDefault="00C62F49" w:rsidP="004C6D5A">
            <w:pPr>
              <w:pStyle w:val="TAH"/>
            </w:pPr>
            <w:r w:rsidRPr="00BD6F46">
              <w:t>Applicability</w:t>
            </w:r>
          </w:p>
        </w:tc>
      </w:tr>
      <w:tr w:rsidR="00C62F49" w:rsidRPr="00BD6F46" w14:paraId="16F5C0F6" w14:textId="77777777" w:rsidTr="004C6D5A">
        <w:tc>
          <w:tcPr>
            <w:tcW w:w="1966" w:type="pct"/>
            <w:tcMar>
              <w:top w:w="0" w:type="dxa"/>
              <w:left w:w="108" w:type="dxa"/>
              <w:bottom w:w="0" w:type="dxa"/>
              <w:right w:w="108" w:type="dxa"/>
            </w:tcMar>
          </w:tcPr>
          <w:p w14:paraId="1968DC9B"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66E3E073"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F269A2E" w14:textId="77777777" w:rsidR="00C62F49" w:rsidRPr="00BD6F46" w:rsidRDefault="00C62F49" w:rsidP="004C6D5A">
            <w:pPr>
              <w:pStyle w:val="TAL"/>
            </w:pPr>
          </w:p>
        </w:tc>
      </w:tr>
      <w:tr w:rsidR="00400551" w:rsidRPr="00BD6F46" w14:paraId="74AA6A9E" w14:textId="77777777" w:rsidTr="004C6D5A">
        <w:tc>
          <w:tcPr>
            <w:tcW w:w="1966" w:type="pct"/>
            <w:tcMar>
              <w:top w:w="0" w:type="dxa"/>
              <w:left w:w="108" w:type="dxa"/>
              <w:bottom w:w="0" w:type="dxa"/>
              <w:right w:w="108" w:type="dxa"/>
            </w:tcMar>
          </w:tcPr>
          <w:p w14:paraId="6CF86692"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1083DAA4"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2D6772C3" w14:textId="77777777" w:rsidR="00400551" w:rsidRPr="00BD6F46" w:rsidRDefault="00400551" w:rsidP="00400551">
            <w:pPr>
              <w:pStyle w:val="TAL"/>
            </w:pPr>
          </w:p>
        </w:tc>
      </w:tr>
      <w:tr w:rsidR="0067501E" w:rsidRPr="00BD6F46" w14:paraId="6549C4B7" w14:textId="77777777" w:rsidTr="004C6D5A">
        <w:tc>
          <w:tcPr>
            <w:tcW w:w="1966" w:type="pct"/>
            <w:tcMar>
              <w:top w:w="0" w:type="dxa"/>
              <w:left w:w="108" w:type="dxa"/>
              <w:bottom w:w="0" w:type="dxa"/>
              <w:right w:w="108" w:type="dxa"/>
            </w:tcMar>
          </w:tcPr>
          <w:p w14:paraId="48C9300D"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694537EA"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1F7EFA01" w14:textId="77777777" w:rsidR="0067501E" w:rsidRPr="00BD6F46" w:rsidRDefault="0067501E" w:rsidP="0067501E">
            <w:pPr>
              <w:pStyle w:val="TAL"/>
            </w:pPr>
          </w:p>
        </w:tc>
      </w:tr>
      <w:tr w:rsidR="00A86003" w:rsidRPr="00BD6F46" w14:paraId="1C9468BC" w14:textId="77777777" w:rsidTr="004C6D5A">
        <w:tc>
          <w:tcPr>
            <w:tcW w:w="1966" w:type="pct"/>
            <w:tcMar>
              <w:top w:w="0" w:type="dxa"/>
              <w:left w:w="108" w:type="dxa"/>
              <w:bottom w:w="0" w:type="dxa"/>
              <w:right w:w="108" w:type="dxa"/>
            </w:tcMar>
          </w:tcPr>
          <w:p w14:paraId="5A0C7DD7"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2C448762"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eastAsia="zh-CN"/>
              </w:rPr>
              <w:t>PGW-C+SMF</w:t>
            </w:r>
            <w:r w:rsidRPr="00BD6F46">
              <w:rPr>
                <w:rFonts w:hint="eastAsia"/>
                <w:lang w:eastAsia="zh-CN" w:bidi="ar-IQ"/>
              </w:rPr>
              <w:t>.</w:t>
            </w:r>
          </w:p>
        </w:tc>
        <w:tc>
          <w:tcPr>
            <w:tcW w:w="865" w:type="pct"/>
          </w:tcPr>
          <w:p w14:paraId="5C0A921E" w14:textId="77777777" w:rsidR="00A86003" w:rsidRPr="00BD6F46" w:rsidRDefault="00A86003" w:rsidP="00A86003">
            <w:pPr>
              <w:pStyle w:val="TAL"/>
            </w:pPr>
          </w:p>
        </w:tc>
      </w:tr>
      <w:tr w:rsidR="00A86003" w:rsidRPr="00BD6F46" w14:paraId="29964385" w14:textId="77777777" w:rsidTr="004C6D5A">
        <w:tc>
          <w:tcPr>
            <w:tcW w:w="1966" w:type="pct"/>
            <w:tcMar>
              <w:top w:w="0" w:type="dxa"/>
              <w:left w:w="108" w:type="dxa"/>
              <w:bottom w:w="0" w:type="dxa"/>
              <w:right w:w="108" w:type="dxa"/>
            </w:tcMar>
          </w:tcPr>
          <w:p w14:paraId="0482B3FD"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253FB386"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17D6E184" w14:textId="77777777" w:rsidR="00A86003" w:rsidRPr="00BD6F46" w:rsidRDefault="00A86003" w:rsidP="00A86003">
            <w:pPr>
              <w:pStyle w:val="TAL"/>
            </w:pPr>
          </w:p>
        </w:tc>
      </w:tr>
      <w:tr w:rsidR="001633C9" w:rsidRPr="00BD6F46" w14:paraId="6E69251D" w14:textId="77777777" w:rsidTr="004C6D5A">
        <w:tc>
          <w:tcPr>
            <w:tcW w:w="1966" w:type="pct"/>
            <w:tcMar>
              <w:top w:w="0" w:type="dxa"/>
              <w:left w:w="108" w:type="dxa"/>
              <w:bottom w:w="0" w:type="dxa"/>
              <w:right w:w="108" w:type="dxa"/>
            </w:tcMar>
          </w:tcPr>
          <w:p w14:paraId="04A9127F"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6537490F"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14FAA3C3" w14:textId="77777777" w:rsidR="001633C9" w:rsidRPr="00BD6F46" w:rsidRDefault="001633C9" w:rsidP="001633C9">
            <w:pPr>
              <w:pStyle w:val="TAL"/>
            </w:pPr>
          </w:p>
        </w:tc>
      </w:tr>
      <w:tr w:rsidR="00BD6006" w:rsidRPr="00BD6F46" w14:paraId="37A0BF77" w14:textId="77777777" w:rsidTr="004C6D5A">
        <w:tc>
          <w:tcPr>
            <w:tcW w:w="1966" w:type="pct"/>
            <w:tcMar>
              <w:top w:w="0" w:type="dxa"/>
              <w:left w:w="108" w:type="dxa"/>
              <w:bottom w:w="0" w:type="dxa"/>
              <w:right w:w="108" w:type="dxa"/>
            </w:tcMar>
          </w:tcPr>
          <w:p w14:paraId="52C1A8FE"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A7D01FF"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58C278CA" w14:textId="77777777" w:rsidR="00BD6006" w:rsidRPr="00BD6F46" w:rsidRDefault="00937C7C" w:rsidP="00BD6006">
            <w:pPr>
              <w:pStyle w:val="TAL"/>
            </w:pPr>
            <w:r>
              <w:t>ETSUN</w:t>
            </w:r>
          </w:p>
        </w:tc>
      </w:tr>
      <w:tr w:rsidR="00B44E72" w:rsidRPr="00BD6F46" w14:paraId="68FE5DD2" w14:textId="77777777" w:rsidTr="004C6D5A">
        <w:tc>
          <w:tcPr>
            <w:tcW w:w="1966" w:type="pct"/>
            <w:tcMar>
              <w:top w:w="0" w:type="dxa"/>
              <w:left w:w="108" w:type="dxa"/>
              <w:bottom w:w="0" w:type="dxa"/>
              <w:right w:w="108" w:type="dxa"/>
            </w:tcMar>
          </w:tcPr>
          <w:p w14:paraId="2CDE0928"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5D11FD99"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163ACE05" w14:textId="77777777" w:rsidR="00B44E72" w:rsidRPr="00BD6F46" w:rsidRDefault="00B44E72" w:rsidP="00B44E72">
            <w:pPr>
              <w:pStyle w:val="TAL"/>
            </w:pPr>
            <w:r w:rsidRPr="00C303A6">
              <w:rPr>
                <w:lang w:bidi="ar-IQ"/>
              </w:rPr>
              <w:t>5GIEPC_CH</w:t>
            </w:r>
          </w:p>
        </w:tc>
      </w:tr>
      <w:tr w:rsidR="00C429E1" w:rsidRPr="00BD6F46" w14:paraId="1671E08A" w14:textId="77777777" w:rsidTr="004C6D5A">
        <w:tc>
          <w:tcPr>
            <w:tcW w:w="1966" w:type="pct"/>
            <w:tcMar>
              <w:top w:w="0" w:type="dxa"/>
              <w:left w:w="108" w:type="dxa"/>
              <w:bottom w:w="0" w:type="dxa"/>
              <w:right w:w="108" w:type="dxa"/>
            </w:tcMar>
          </w:tcPr>
          <w:p w14:paraId="0162307D"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2EEACDC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00E619A1" w14:textId="77777777" w:rsidR="00C429E1" w:rsidRPr="00BD6F46" w:rsidRDefault="00C429E1" w:rsidP="00C429E1">
            <w:pPr>
              <w:pStyle w:val="TAL"/>
            </w:pPr>
          </w:p>
        </w:tc>
      </w:tr>
      <w:tr w:rsidR="00F239C8" w:rsidRPr="00BD6F46" w14:paraId="3FF8BA8E" w14:textId="77777777" w:rsidTr="004C6D5A">
        <w:tc>
          <w:tcPr>
            <w:tcW w:w="1966" w:type="pct"/>
            <w:tcMar>
              <w:top w:w="0" w:type="dxa"/>
              <w:left w:w="108" w:type="dxa"/>
              <w:bottom w:w="0" w:type="dxa"/>
              <w:right w:w="108" w:type="dxa"/>
            </w:tcMar>
          </w:tcPr>
          <w:p w14:paraId="29BFBBF4"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3B9A549C"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2AACBDC3" w14:textId="77777777" w:rsidR="00F239C8" w:rsidRPr="00BD6F46" w:rsidRDefault="00F239C8" w:rsidP="00F239C8">
            <w:pPr>
              <w:pStyle w:val="TAL"/>
            </w:pPr>
          </w:p>
        </w:tc>
      </w:tr>
    </w:tbl>
    <w:p w14:paraId="4419B5D3" w14:textId="77777777" w:rsidR="00C62F49" w:rsidRPr="00BD6F46" w:rsidRDefault="00C62F49" w:rsidP="00C62F49">
      <w:pPr>
        <w:rPr>
          <w:lang w:eastAsia="zh-CN"/>
        </w:rPr>
      </w:pPr>
    </w:p>
    <w:p w14:paraId="29612A22" w14:textId="77777777" w:rsidR="00C62F49" w:rsidRPr="00BD6F46" w:rsidRDefault="00FA2777" w:rsidP="007F2678">
      <w:pPr>
        <w:pStyle w:val="Heading5"/>
      </w:pPr>
      <w:bookmarkStart w:id="862" w:name="_Toc20227331"/>
      <w:bookmarkStart w:id="863" w:name="_Toc27749572"/>
      <w:bookmarkStart w:id="864" w:name="_Toc28709499"/>
      <w:bookmarkStart w:id="865" w:name="_Toc44671119"/>
      <w:bookmarkStart w:id="866" w:name="_Toc51919040"/>
      <w:bookmarkStart w:id="867" w:name="_Toc178171955"/>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862"/>
      <w:bookmarkEnd w:id="863"/>
      <w:bookmarkEnd w:id="864"/>
      <w:bookmarkEnd w:id="865"/>
      <w:bookmarkEnd w:id="866"/>
      <w:bookmarkEnd w:id="867"/>
    </w:p>
    <w:p w14:paraId="0F9A22F6"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A5722D6" w14:textId="77777777" w:rsidTr="004C6D5A">
        <w:tc>
          <w:tcPr>
            <w:tcW w:w="1966" w:type="pct"/>
            <w:shd w:val="clear" w:color="auto" w:fill="C0C0C0"/>
            <w:tcMar>
              <w:top w:w="0" w:type="dxa"/>
              <w:left w:w="108" w:type="dxa"/>
              <w:bottom w:w="0" w:type="dxa"/>
              <w:right w:w="108" w:type="dxa"/>
            </w:tcMar>
            <w:hideMark/>
          </w:tcPr>
          <w:p w14:paraId="273BEB3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0BB917F" w14:textId="77777777" w:rsidR="00C62F49" w:rsidRPr="00BD6F46" w:rsidRDefault="00C62F49" w:rsidP="004C6D5A">
            <w:pPr>
              <w:pStyle w:val="TAH"/>
            </w:pPr>
            <w:r w:rsidRPr="00BD6F46">
              <w:t>Description</w:t>
            </w:r>
          </w:p>
        </w:tc>
        <w:tc>
          <w:tcPr>
            <w:tcW w:w="865" w:type="pct"/>
            <w:shd w:val="clear" w:color="auto" w:fill="C0C0C0"/>
          </w:tcPr>
          <w:p w14:paraId="76C979EB" w14:textId="77777777" w:rsidR="00C62F49" w:rsidRPr="00BD6F46" w:rsidRDefault="00C62F49" w:rsidP="004C6D5A">
            <w:pPr>
              <w:pStyle w:val="TAH"/>
            </w:pPr>
            <w:r w:rsidRPr="00BD6F46">
              <w:t>Applicability</w:t>
            </w:r>
          </w:p>
        </w:tc>
      </w:tr>
      <w:tr w:rsidR="00C62F49" w:rsidRPr="00BD6F46" w14:paraId="0DEDC9F2" w14:textId="77777777" w:rsidTr="004C6D5A">
        <w:tc>
          <w:tcPr>
            <w:tcW w:w="1966" w:type="pct"/>
            <w:tcMar>
              <w:top w:w="0" w:type="dxa"/>
              <w:left w:w="108" w:type="dxa"/>
              <w:bottom w:w="0" w:type="dxa"/>
              <w:right w:w="108" w:type="dxa"/>
            </w:tcMar>
          </w:tcPr>
          <w:p w14:paraId="6BE025F6"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111D2D61" w14:textId="77777777" w:rsidR="00C62F49" w:rsidRPr="00BD6F46" w:rsidRDefault="00C62F49" w:rsidP="004C6D5A">
            <w:pPr>
              <w:pStyle w:val="TAL"/>
            </w:pPr>
            <w:r w:rsidRPr="00BD6F46">
              <w:rPr>
                <w:lang w:bidi="ar-IQ"/>
              </w:rPr>
              <w:t>the subscriber belongs to the same PLMN as the SMF</w:t>
            </w:r>
          </w:p>
        </w:tc>
        <w:tc>
          <w:tcPr>
            <w:tcW w:w="865" w:type="pct"/>
          </w:tcPr>
          <w:p w14:paraId="2762A201" w14:textId="77777777" w:rsidR="00C62F49" w:rsidRPr="00BD6F46" w:rsidRDefault="00C62F49" w:rsidP="004C6D5A">
            <w:pPr>
              <w:pStyle w:val="TAL"/>
            </w:pPr>
          </w:p>
        </w:tc>
      </w:tr>
      <w:tr w:rsidR="00C62F49" w:rsidRPr="00BD6F46" w14:paraId="5477D014" w14:textId="77777777" w:rsidTr="004C6D5A">
        <w:tc>
          <w:tcPr>
            <w:tcW w:w="1966" w:type="pct"/>
            <w:tcMar>
              <w:top w:w="0" w:type="dxa"/>
              <w:left w:w="108" w:type="dxa"/>
              <w:bottom w:w="0" w:type="dxa"/>
              <w:right w:w="108" w:type="dxa"/>
            </w:tcMar>
          </w:tcPr>
          <w:p w14:paraId="76690AA0"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C9816E"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6B77229D" w14:textId="77777777" w:rsidR="00C62F49" w:rsidRPr="00BD6F46" w:rsidRDefault="00C62F49" w:rsidP="004C6D5A">
            <w:pPr>
              <w:pStyle w:val="TAL"/>
            </w:pPr>
          </w:p>
        </w:tc>
      </w:tr>
      <w:tr w:rsidR="00C62F49" w:rsidRPr="00BD6F46" w14:paraId="68AAB567" w14:textId="77777777" w:rsidTr="004C6D5A">
        <w:tc>
          <w:tcPr>
            <w:tcW w:w="1966" w:type="pct"/>
            <w:tcMar>
              <w:top w:w="0" w:type="dxa"/>
              <w:left w:w="108" w:type="dxa"/>
              <w:bottom w:w="0" w:type="dxa"/>
              <w:right w:w="108" w:type="dxa"/>
            </w:tcMar>
          </w:tcPr>
          <w:p w14:paraId="1376709A"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1CA758C" w14:textId="77777777" w:rsidR="00C62F49" w:rsidRPr="00BD6F46" w:rsidRDefault="00C62F49" w:rsidP="004C6D5A">
            <w:pPr>
              <w:pStyle w:val="TAL"/>
            </w:pPr>
            <w:r w:rsidRPr="00BD6F46">
              <w:rPr>
                <w:lang w:bidi="ar-IQ"/>
              </w:rPr>
              <w:t>the subscriber belongs to a different PLMN</w:t>
            </w:r>
          </w:p>
        </w:tc>
        <w:tc>
          <w:tcPr>
            <w:tcW w:w="865" w:type="pct"/>
          </w:tcPr>
          <w:p w14:paraId="0F0C5F25" w14:textId="77777777" w:rsidR="00C62F49" w:rsidRPr="00BD6F46" w:rsidRDefault="00C62F49" w:rsidP="004C6D5A">
            <w:pPr>
              <w:pStyle w:val="TAL"/>
            </w:pPr>
          </w:p>
        </w:tc>
      </w:tr>
    </w:tbl>
    <w:p w14:paraId="77FE1BA3" w14:textId="77777777" w:rsidR="00C62F49" w:rsidRPr="00BD6F46" w:rsidRDefault="00C62F49" w:rsidP="00C62F49"/>
    <w:p w14:paraId="6A7739A4" w14:textId="77777777" w:rsidR="00C62F49" w:rsidRPr="00BD6F46" w:rsidRDefault="00FA2777" w:rsidP="007F2678">
      <w:pPr>
        <w:pStyle w:val="Heading5"/>
      </w:pPr>
      <w:bookmarkStart w:id="868" w:name="_Toc20227332"/>
      <w:bookmarkStart w:id="869" w:name="_Toc27749573"/>
      <w:bookmarkStart w:id="870" w:name="_Toc28709500"/>
      <w:bookmarkStart w:id="871" w:name="_Toc44671120"/>
      <w:bookmarkStart w:id="872" w:name="_Toc51919041"/>
      <w:bookmarkStart w:id="873" w:name="_Toc178171956"/>
      <w:r w:rsidRPr="00BD6F46">
        <w:lastRenderedPageBreak/>
        <w:t>6.1.6.3.</w:t>
      </w:r>
      <w:r w:rsidR="00BA64C4" w:rsidRPr="00BD6F46">
        <w:t>6</w:t>
      </w:r>
      <w:r w:rsidR="00C62F49" w:rsidRPr="00BD6F46">
        <w:tab/>
        <w:t xml:space="preserve">Enumeration: </w:t>
      </w:r>
      <w:r w:rsidR="00C62F49" w:rsidRPr="00BD6F46">
        <w:rPr>
          <w:rFonts w:hint="eastAsia"/>
        </w:rPr>
        <w:t>TriggerType</w:t>
      </w:r>
      <w:bookmarkEnd w:id="868"/>
      <w:bookmarkEnd w:id="869"/>
      <w:bookmarkEnd w:id="870"/>
      <w:bookmarkEnd w:id="871"/>
      <w:bookmarkEnd w:id="872"/>
      <w:bookmarkEnd w:id="873"/>
    </w:p>
    <w:p w14:paraId="7AEB4B79"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2CDE4F0C" w14:textId="77777777" w:rsidTr="004C6D5A">
        <w:tc>
          <w:tcPr>
            <w:tcW w:w="1964" w:type="pct"/>
            <w:shd w:val="clear" w:color="auto" w:fill="C0C0C0"/>
            <w:tcMar>
              <w:top w:w="0" w:type="dxa"/>
              <w:left w:w="108" w:type="dxa"/>
              <w:bottom w:w="0" w:type="dxa"/>
              <w:right w:w="108" w:type="dxa"/>
            </w:tcMar>
            <w:hideMark/>
          </w:tcPr>
          <w:p w14:paraId="2FBB6DAC"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446B3E1E" w14:textId="77777777" w:rsidR="00C62F49" w:rsidRPr="00BD6F46" w:rsidRDefault="00C62F49" w:rsidP="004C6D5A">
            <w:pPr>
              <w:pStyle w:val="TAH"/>
            </w:pPr>
            <w:r w:rsidRPr="00BD6F46">
              <w:t>Description</w:t>
            </w:r>
          </w:p>
        </w:tc>
        <w:tc>
          <w:tcPr>
            <w:tcW w:w="626" w:type="pct"/>
            <w:shd w:val="clear" w:color="auto" w:fill="C0C0C0"/>
          </w:tcPr>
          <w:p w14:paraId="613AEE8C" w14:textId="77777777" w:rsidR="00C62F49" w:rsidRPr="00BD6F46" w:rsidRDefault="00C62F49" w:rsidP="004C6D5A">
            <w:pPr>
              <w:pStyle w:val="TAH"/>
            </w:pPr>
            <w:r w:rsidRPr="00BD6F46">
              <w:t>Applicability</w:t>
            </w:r>
          </w:p>
        </w:tc>
      </w:tr>
      <w:tr w:rsidR="00C62F49" w:rsidRPr="00BD6F46" w14:paraId="2A2E1B3D" w14:textId="77777777" w:rsidTr="004C6D5A">
        <w:tc>
          <w:tcPr>
            <w:tcW w:w="1964" w:type="pct"/>
            <w:tcMar>
              <w:top w:w="0" w:type="dxa"/>
              <w:left w:w="108" w:type="dxa"/>
              <w:bottom w:w="0" w:type="dxa"/>
              <w:right w:w="108" w:type="dxa"/>
            </w:tcMar>
          </w:tcPr>
          <w:p w14:paraId="678B3F32" w14:textId="77777777" w:rsidR="00C62F49" w:rsidRPr="00BD6F46" w:rsidRDefault="00C62F49" w:rsidP="004C6D5A">
            <w:pPr>
              <w:pStyle w:val="TAL"/>
              <w:rPr>
                <w:lang w:eastAsia="zh-CN"/>
              </w:rPr>
            </w:pPr>
            <w:r w:rsidRPr="00BD6F46">
              <w:rPr>
                <w:rFonts w:eastAsia="MS Mincho"/>
                <w:noProof/>
                <w:lang w:eastAsia="de-DE"/>
              </w:rPr>
              <w:t>QUOTA_THRESHOLD</w:t>
            </w:r>
          </w:p>
        </w:tc>
        <w:tc>
          <w:tcPr>
            <w:tcW w:w="2410" w:type="pct"/>
            <w:tcMar>
              <w:top w:w="0" w:type="dxa"/>
              <w:left w:w="108" w:type="dxa"/>
              <w:bottom w:w="0" w:type="dxa"/>
              <w:right w:w="108" w:type="dxa"/>
            </w:tcMar>
          </w:tcPr>
          <w:p w14:paraId="64045813" w14:textId="77777777" w:rsidR="00C62F49" w:rsidRPr="00BD6F46" w:rsidRDefault="00C62F49" w:rsidP="004C6D5A">
            <w:pPr>
              <w:pStyle w:val="TAL"/>
              <w:rPr>
                <w:lang w:eastAsia="zh-CN"/>
              </w:rPr>
            </w:pPr>
            <w:r w:rsidRPr="00BD6F46">
              <w:t>the quota threshold has been reached</w:t>
            </w:r>
          </w:p>
        </w:tc>
        <w:tc>
          <w:tcPr>
            <w:tcW w:w="626" w:type="pct"/>
          </w:tcPr>
          <w:p w14:paraId="15B3B4DC" w14:textId="77777777" w:rsidR="00C62F49" w:rsidRPr="00BD6F46" w:rsidRDefault="00C62F49" w:rsidP="004C6D5A">
            <w:pPr>
              <w:pStyle w:val="TAL"/>
            </w:pPr>
          </w:p>
        </w:tc>
      </w:tr>
      <w:tr w:rsidR="00C62F49" w:rsidRPr="00BD6F46" w14:paraId="5F25D76C" w14:textId="77777777" w:rsidTr="004C6D5A">
        <w:tc>
          <w:tcPr>
            <w:tcW w:w="1964" w:type="pct"/>
            <w:tcMar>
              <w:top w:w="0" w:type="dxa"/>
              <w:left w:w="108" w:type="dxa"/>
              <w:bottom w:w="0" w:type="dxa"/>
              <w:right w:w="108" w:type="dxa"/>
            </w:tcMar>
          </w:tcPr>
          <w:p w14:paraId="45D7B94B"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410" w:type="pct"/>
            <w:tcMar>
              <w:top w:w="0" w:type="dxa"/>
              <w:left w:w="108" w:type="dxa"/>
              <w:bottom w:w="0" w:type="dxa"/>
              <w:right w:w="108" w:type="dxa"/>
            </w:tcMar>
          </w:tcPr>
          <w:p w14:paraId="7FEC4CAE"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tcPr>
          <w:p w14:paraId="2746B8A2" w14:textId="77777777" w:rsidR="00C62F49" w:rsidRPr="00BD6F46" w:rsidRDefault="00C62F49" w:rsidP="004C6D5A">
            <w:pPr>
              <w:pStyle w:val="TAL"/>
              <w:rPr>
                <w:rFonts w:cs="Arial"/>
                <w:szCs w:val="18"/>
                <w:lang w:eastAsia="zh-CN"/>
              </w:rPr>
            </w:pPr>
          </w:p>
        </w:tc>
      </w:tr>
      <w:tr w:rsidR="00C62F49" w:rsidRPr="00BD6F46" w14:paraId="1D0E065F" w14:textId="77777777" w:rsidTr="004C6D5A">
        <w:tc>
          <w:tcPr>
            <w:tcW w:w="1964" w:type="pct"/>
            <w:tcMar>
              <w:top w:w="0" w:type="dxa"/>
              <w:left w:w="108" w:type="dxa"/>
              <w:bottom w:w="0" w:type="dxa"/>
              <w:right w:w="108" w:type="dxa"/>
            </w:tcMar>
          </w:tcPr>
          <w:p w14:paraId="49C62965"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410" w:type="pct"/>
            <w:tcMar>
              <w:top w:w="0" w:type="dxa"/>
              <w:left w:w="108" w:type="dxa"/>
              <w:bottom w:w="0" w:type="dxa"/>
              <w:right w:w="108" w:type="dxa"/>
            </w:tcMar>
          </w:tcPr>
          <w:p w14:paraId="522ED564"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6" w:type="pct"/>
          </w:tcPr>
          <w:p w14:paraId="69BD4507" w14:textId="77777777" w:rsidR="00C62F49" w:rsidRPr="00BD6F46" w:rsidRDefault="00C62F49" w:rsidP="004C6D5A">
            <w:pPr>
              <w:pStyle w:val="TAL"/>
              <w:rPr>
                <w:rFonts w:cs="Arial"/>
                <w:szCs w:val="18"/>
                <w:lang w:eastAsia="zh-CN"/>
              </w:rPr>
            </w:pPr>
          </w:p>
        </w:tc>
      </w:tr>
      <w:tr w:rsidR="00C62F49" w:rsidRPr="00BD6F46" w14:paraId="722BF581" w14:textId="77777777" w:rsidTr="004C6D5A">
        <w:tc>
          <w:tcPr>
            <w:tcW w:w="1964" w:type="pct"/>
            <w:tcMar>
              <w:top w:w="0" w:type="dxa"/>
              <w:left w:w="108" w:type="dxa"/>
              <w:bottom w:w="0" w:type="dxa"/>
              <w:right w:w="108" w:type="dxa"/>
            </w:tcMar>
          </w:tcPr>
          <w:p w14:paraId="3E172269"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410" w:type="pct"/>
            <w:tcMar>
              <w:top w:w="0" w:type="dxa"/>
              <w:left w:w="108" w:type="dxa"/>
              <w:bottom w:w="0" w:type="dxa"/>
              <w:right w:w="108" w:type="dxa"/>
            </w:tcMar>
          </w:tcPr>
          <w:p w14:paraId="188FDCF4" w14:textId="77777777" w:rsidR="00C62F49" w:rsidRPr="00BD6F46" w:rsidRDefault="00C62F49" w:rsidP="004C6D5A">
            <w:pPr>
              <w:pStyle w:val="TAL"/>
              <w:rPr>
                <w:noProof/>
              </w:rPr>
            </w:pPr>
            <w:r w:rsidRPr="00BD6F46">
              <w:rPr>
                <w:noProof/>
              </w:rPr>
              <w:t>the quota has been exhausted</w:t>
            </w:r>
          </w:p>
        </w:tc>
        <w:tc>
          <w:tcPr>
            <w:tcW w:w="626" w:type="pct"/>
          </w:tcPr>
          <w:p w14:paraId="621C4911" w14:textId="77777777" w:rsidR="00C62F49" w:rsidRPr="00BD6F46" w:rsidRDefault="00C62F49" w:rsidP="004C6D5A">
            <w:pPr>
              <w:pStyle w:val="TAL"/>
              <w:rPr>
                <w:rFonts w:cs="Arial"/>
                <w:szCs w:val="18"/>
                <w:lang w:eastAsia="zh-CN"/>
              </w:rPr>
            </w:pPr>
          </w:p>
        </w:tc>
      </w:tr>
      <w:tr w:rsidR="00C62F49" w:rsidRPr="00BD6F46" w14:paraId="40C06468" w14:textId="77777777" w:rsidTr="004C6D5A">
        <w:tc>
          <w:tcPr>
            <w:tcW w:w="1964" w:type="pct"/>
            <w:tcMar>
              <w:top w:w="0" w:type="dxa"/>
              <w:left w:w="108" w:type="dxa"/>
              <w:bottom w:w="0" w:type="dxa"/>
              <w:right w:w="108" w:type="dxa"/>
            </w:tcMar>
          </w:tcPr>
          <w:p w14:paraId="1B763806"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410" w:type="pct"/>
            <w:tcMar>
              <w:top w:w="0" w:type="dxa"/>
              <w:left w:w="108" w:type="dxa"/>
              <w:bottom w:w="0" w:type="dxa"/>
              <w:right w:w="108" w:type="dxa"/>
            </w:tcMar>
          </w:tcPr>
          <w:p w14:paraId="214FEFDC"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tcPr>
          <w:p w14:paraId="12B18ECF" w14:textId="77777777" w:rsidR="00C62F49" w:rsidRPr="00BD6F46" w:rsidRDefault="00C62F49" w:rsidP="004C6D5A">
            <w:pPr>
              <w:pStyle w:val="TAL"/>
              <w:rPr>
                <w:rFonts w:cs="Arial"/>
                <w:szCs w:val="18"/>
                <w:lang w:eastAsia="zh-CN"/>
              </w:rPr>
            </w:pPr>
          </w:p>
        </w:tc>
      </w:tr>
      <w:tr w:rsidR="00C62F49" w:rsidRPr="00BD6F46" w14:paraId="43501DF2" w14:textId="77777777" w:rsidTr="004C6D5A">
        <w:tc>
          <w:tcPr>
            <w:tcW w:w="1964" w:type="pct"/>
            <w:tcMar>
              <w:top w:w="0" w:type="dxa"/>
              <w:left w:w="108" w:type="dxa"/>
              <w:bottom w:w="0" w:type="dxa"/>
              <w:right w:w="108" w:type="dxa"/>
            </w:tcMar>
          </w:tcPr>
          <w:p w14:paraId="2FD8AF04"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410" w:type="pct"/>
            <w:tcMar>
              <w:top w:w="0" w:type="dxa"/>
              <w:left w:w="108" w:type="dxa"/>
              <w:bottom w:w="0" w:type="dxa"/>
              <w:right w:w="108" w:type="dxa"/>
            </w:tcMar>
          </w:tcPr>
          <w:p w14:paraId="26BF0000"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086FC7C9" w14:textId="77777777" w:rsidR="00C62F49" w:rsidRPr="00BD6F46" w:rsidRDefault="00C62F49" w:rsidP="004C6D5A">
            <w:pPr>
              <w:pStyle w:val="TAL"/>
              <w:rPr>
                <w:rFonts w:cs="Arial"/>
                <w:szCs w:val="18"/>
                <w:lang w:eastAsia="zh-CN"/>
              </w:rPr>
            </w:pPr>
          </w:p>
        </w:tc>
      </w:tr>
      <w:tr w:rsidR="00C62F49" w:rsidRPr="00BD6F46" w14:paraId="4FC26877" w14:textId="77777777" w:rsidTr="004C6D5A">
        <w:tc>
          <w:tcPr>
            <w:tcW w:w="1964" w:type="pct"/>
            <w:tcMar>
              <w:top w:w="0" w:type="dxa"/>
              <w:left w:w="108" w:type="dxa"/>
              <w:bottom w:w="0" w:type="dxa"/>
              <w:right w:w="108" w:type="dxa"/>
            </w:tcMar>
          </w:tcPr>
          <w:p w14:paraId="7399A208"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410" w:type="pct"/>
            <w:tcMar>
              <w:top w:w="0" w:type="dxa"/>
              <w:left w:w="108" w:type="dxa"/>
              <w:bottom w:w="0" w:type="dxa"/>
              <w:right w:w="108" w:type="dxa"/>
            </w:tcMar>
          </w:tcPr>
          <w:p w14:paraId="67E9F3EE"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tcPr>
          <w:p w14:paraId="153FE860" w14:textId="77777777" w:rsidR="00C62F49" w:rsidRPr="00BD6F46" w:rsidRDefault="00C62F49" w:rsidP="004C6D5A">
            <w:pPr>
              <w:pStyle w:val="TAL"/>
              <w:rPr>
                <w:rFonts w:cs="Arial"/>
                <w:szCs w:val="18"/>
                <w:lang w:eastAsia="zh-CN"/>
              </w:rPr>
            </w:pPr>
          </w:p>
        </w:tc>
      </w:tr>
      <w:tr w:rsidR="00C62F49" w:rsidRPr="00BD6F46" w14:paraId="590B1EFD" w14:textId="77777777" w:rsidTr="004C6D5A">
        <w:tc>
          <w:tcPr>
            <w:tcW w:w="1964" w:type="pct"/>
            <w:tcMar>
              <w:top w:w="0" w:type="dxa"/>
              <w:left w:w="108" w:type="dxa"/>
              <w:bottom w:w="0" w:type="dxa"/>
              <w:right w:w="108" w:type="dxa"/>
            </w:tcMar>
          </w:tcPr>
          <w:p w14:paraId="702E82E8"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410" w:type="pct"/>
            <w:tcMar>
              <w:top w:w="0" w:type="dxa"/>
              <w:left w:w="108" w:type="dxa"/>
              <w:bottom w:w="0" w:type="dxa"/>
              <w:right w:w="108" w:type="dxa"/>
            </w:tcMar>
          </w:tcPr>
          <w:p w14:paraId="4360EAC7"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781BAEBA" w14:textId="77777777" w:rsidR="00C62F49" w:rsidRPr="00BD6F46" w:rsidRDefault="00C62F49" w:rsidP="004C6D5A">
            <w:pPr>
              <w:pStyle w:val="TAL"/>
              <w:rPr>
                <w:rFonts w:cs="Arial"/>
                <w:szCs w:val="18"/>
                <w:lang w:eastAsia="zh-CN"/>
              </w:rPr>
            </w:pPr>
          </w:p>
        </w:tc>
      </w:tr>
      <w:tr w:rsidR="00C62F49" w:rsidRPr="00BD6F46" w14:paraId="29C3DA24" w14:textId="77777777" w:rsidTr="004C6D5A">
        <w:tc>
          <w:tcPr>
            <w:tcW w:w="1964" w:type="pct"/>
            <w:tcMar>
              <w:top w:w="0" w:type="dxa"/>
              <w:left w:w="108" w:type="dxa"/>
              <w:bottom w:w="0" w:type="dxa"/>
              <w:right w:w="108" w:type="dxa"/>
            </w:tcMar>
          </w:tcPr>
          <w:p w14:paraId="1AB0AED9" w14:textId="77777777" w:rsidR="00C62F49" w:rsidRPr="00BD6F46" w:rsidRDefault="00C62F49" w:rsidP="004C6D5A">
            <w:pPr>
              <w:pStyle w:val="TAL"/>
              <w:rPr>
                <w:noProof/>
                <w:lang w:eastAsia="de-DE"/>
              </w:rPr>
            </w:pPr>
            <w:r w:rsidRPr="00BD6F46">
              <w:rPr>
                <w:noProof/>
                <w:lang w:eastAsia="de-DE"/>
              </w:rPr>
              <w:t>ABNORMAL_RELEASE</w:t>
            </w:r>
          </w:p>
        </w:tc>
        <w:tc>
          <w:tcPr>
            <w:tcW w:w="2410" w:type="pct"/>
            <w:tcMar>
              <w:top w:w="0" w:type="dxa"/>
              <w:left w:w="108" w:type="dxa"/>
              <w:bottom w:w="0" w:type="dxa"/>
              <w:right w:w="108" w:type="dxa"/>
            </w:tcMar>
          </w:tcPr>
          <w:p w14:paraId="073073A2"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6" w:type="pct"/>
          </w:tcPr>
          <w:p w14:paraId="68D0B530" w14:textId="77777777" w:rsidR="00C62F49" w:rsidRPr="00BD6F46" w:rsidRDefault="00C62F49" w:rsidP="004C6D5A">
            <w:pPr>
              <w:pStyle w:val="TAL"/>
              <w:rPr>
                <w:rFonts w:cs="Arial"/>
                <w:szCs w:val="18"/>
                <w:lang w:eastAsia="zh-CN"/>
              </w:rPr>
            </w:pPr>
          </w:p>
        </w:tc>
      </w:tr>
      <w:tr w:rsidR="00C62F49" w:rsidRPr="00BD6F46" w14:paraId="02CC906E" w14:textId="77777777" w:rsidTr="004C6D5A">
        <w:tc>
          <w:tcPr>
            <w:tcW w:w="1964" w:type="pct"/>
            <w:tcMar>
              <w:top w:w="0" w:type="dxa"/>
              <w:left w:w="108" w:type="dxa"/>
              <w:bottom w:w="0" w:type="dxa"/>
              <w:right w:w="108" w:type="dxa"/>
            </w:tcMar>
          </w:tcPr>
          <w:p w14:paraId="5994598A" w14:textId="77777777" w:rsidR="00C62F49" w:rsidRPr="00BD6F46" w:rsidRDefault="00C62F49" w:rsidP="004C6D5A">
            <w:pPr>
              <w:pStyle w:val="TAL"/>
              <w:rPr>
                <w:noProof/>
                <w:lang w:eastAsia="de-DE"/>
              </w:rPr>
            </w:pPr>
            <w:r w:rsidRPr="00BD6F46">
              <w:rPr>
                <w:rFonts w:eastAsia="DengXian"/>
              </w:rPr>
              <w:t>QOS_CHANGE</w:t>
            </w:r>
          </w:p>
        </w:tc>
        <w:tc>
          <w:tcPr>
            <w:tcW w:w="2410" w:type="pct"/>
            <w:tcMar>
              <w:top w:w="0" w:type="dxa"/>
              <w:left w:w="108" w:type="dxa"/>
              <w:bottom w:w="0" w:type="dxa"/>
              <w:right w:w="108" w:type="dxa"/>
            </w:tcMar>
          </w:tcPr>
          <w:p w14:paraId="2B3BE165"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3342A68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1EFA48EE" w14:textId="77777777" w:rsidR="00C62F49" w:rsidRPr="00BD6F46" w:rsidRDefault="00C62F49" w:rsidP="004C6D5A">
            <w:pPr>
              <w:pStyle w:val="TAL"/>
              <w:rPr>
                <w:rFonts w:cs="Arial"/>
                <w:szCs w:val="18"/>
                <w:lang w:eastAsia="zh-CN"/>
              </w:rPr>
            </w:pPr>
          </w:p>
        </w:tc>
      </w:tr>
      <w:tr w:rsidR="00C62F49" w:rsidRPr="00BD6F46" w14:paraId="0C9977AC" w14:textId="77777777" w:rsidTr="004C6D5A">
        <w:tc>
          <w:tcPr>
            <w:tcW w:w="1964" w:type="pct"/>
            <w:tcMar>
              <w:top w:w="0" w:type="dxa"/>
              <w:left w:w="108" w:type="dxa"/>
              <w:bottom w:w="0" w:type="dxa"/>
              <w:right w:w="108" w:type="dxa"/>
            </w:tcMar>
          </w:tcPr>
          <w:p w14:paraId="7CCD87C0" w14:textId="77777777" w:rsidR="00C62F49" w:rsidRPr="00BD6F46" w:rsidRDefault="00C62F49" w:rsidP="004C6D5A">
            <w:pPr>
              <w:pStyle w:val="TAL"/>
              <w:rPr>
                <w:rFonts w:eastAsia="DengXian"/>
              </w:rPr>
            </w:pPr>
            <w:r w:rsidRPr="00BD6F46">
              <w:rPr>
                <w:rFonts w:eastAsia="DengXian"/>
              </w:rPr>
              <w:t>VOLUME_LIMIT</w:t>
            </w:r>
          </w:p>
        </w:tc>
        <w:tc>
          <w:tcPr>
            <w:tcW w:w="2410" w:type="pct"/>
            <w:tcMar>
              <w:top w:w="0" w:type="dxa"/>
              <w:left w:w="108" w:type="dxa"/>
              <w:bottom w:w="0" w:type="dxa"/>
              <w:right w:w="108" w:type="dxa"/>
            </w:tcMar>
          </w:tcPr>
          <w:p w14:paraId="73DDCF01"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1F5B4CAE" w14:textId="77777777" w:rsidR="00C62F49" w:rsidRPr="00BD6F46" w:rsidRDefault="00C62F49" w:rsidP="004C6D5A">
            <w:pPr>
              <w:pStyle w:val="TAL"/>
              <w:rPr>
                <w:rFonts w:cs="Arial"/>
                <w:szCs w:val="18"/>
                <w:lang w:eastAsia="zh-CN"/>
              </w:rPr>
            </w:pPr>
          </w:p>
        </w:tc>
      </w:tr>
      <w:tr w:rsidR="00C62F49" w:rsidRPr="00BD6F46" w14:paraId="0E311F94" w14:textId="77777777" w:rsidTr="004C6D5A">
        <w:tc>
          <w:tcPr>
            <w:tcW w:w="1964" w:type="pct"/>
            <w:tcMar>
              <w:top w:w="0" w:type="dxa"/>
              <w:left w:w="108" w:type="dxa"/>
              <w:bottom w:w="0" w:type="dxa"/>
              <w:right w:w="108" w:type="dxa"/>
            </w:tcMar>
          </w:tcPr>
          <w:p w14:paraId="7690A765" w14:textId="77777777" w:rsidR="00C62F49" w:rsidRPr="00BD6F46" w:rsidRDefault="00C62F49" w:rsidP="004C6D5A">
            <w:pPr>
              <w:pStyle w:val="TAL"/>
              <w:rPr>
                <w:rFonts w:eastAsia="DengXian"/>
              </w:rPr>
            </w:pPr>
            <w:r w:rsidRPr="00BD6F46">
              <w:rPr>
                <w:rFonts w:eastAsia="DengXian"/>
              </w:rPr>
              <w:t>TIME_LIMIT</w:t>
            </w:r>
          </w:p>
        </w:tc>
        <w:tc>
          <w:tcPr>
            <w:tcW w:w="2410" w:type="pct"/>
            <w:tcMar>
              <w:top w:w="0" w:type="dxa"/>
              <w:left w:w="108" w:type="dxa"/>
              <w:bottom w:w="0" w:type="dxa"/>
              <w:right w:w="108" w:type="dxa"/>
            </w:tcMar>
          </w:tcPr>
          <w:p w14:paraId="2672CA7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tcPr>
          <w:p w14:paraId="1CCD61E4" w14:textId="77777777" w:rsidR="00C62F49" w:rsidRPr="00BD6F46" w:rsidRDefault="00C62F49" w:rsidP="004C6D5A">
            <w:pPr>
              <w:pStyle w:val="TAL"/>
              <w:rPr>
                <w:rFonts w:cs="Arial"/>
                <w:szCs w:val="18"/>
                <w:lang w:eastAsia="zh-CN"/>
              </w:rPr>
            </w:pPr>
          </w:p>
        </w:tc>
      </w:tr>
      <w:tr w:rsidR="00C62F49" w:rsidRPr="00BD6F46" w14:paraId="52F7EF69" w14:textId="77777777" w:rsidTr="004C6D5A">
        <w:tc>
          <w:tcPr>
            <w:tcW w:w="1964" w:type="pct"/>
            <w:tcMar>
              <w:top w:w="0" w:type="dxa"/>
              <w:left w:w="108" w:type="dxa"/>
              <w:bottom w:w="0" w:type="dxa"/>
              <w:right w:w="108" w:type="dxa"/>
            </w:tcMar>
          </w:tcPr>
          <w:p w14:paraId="0D9529A4" w14:textId="77777777" w:rsidR="00C62F49" w:rsidRPr="00BD6F46" w:rsidRDefault="00C62F49" w:rsidP="004C6D5A">
            <w:pPr>
              <w:pStyle w:val="TAL"/>
              <w:rPr>
                <w:rFonts w:eastAsia="DengXian"/>
              </w:rPr>
            </w:pPr>
            <w:r w:rsidRPr="00BD6F46">
              <w:rPr>
                <w:rFonts w:eastAsia="DengXian"/>
              </w:rPr>
              <w:t>EVENT_LIMIT</w:t>
            </w:r>
          </w:p>
        </w:tc>
        <w:tc>
          <w:tcPr>
            <w:tcW w:w="2410" w:type="pct"/>
            <w:tcMar>
              <w:top w:w="0" w:type="dxa"/>
              <w:left w:w="108" w:type="dxa"/>
              <w:bottom w:w="0" w:type="dxa"/>
              <w:right w:w="108" w:type="dxa"/>
            </w:tcMar>
          </w:tcPr>
          <w:p w14:paraId="2E6B26E3"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5FBF8FAE" w14:textId="77777777" w:rsidR="00C62F49" w:rsidRPr="00BD6F46" w:rsidRDefault="00C62F49" w:rsidP="004C6D5A">
            <w:pPr>
              <w:pStyle w:val="TAL"/>
              <w:rPr>
                <w:rFonts w:cs="Arial"/>
                <w:szCs w:val="18"/>
                <w:lang w:eastAsia="zh-CN"/>
              </w:rPr>
            </w:pPr>
          </w:p>
        </w:tc>
      </w:tr>
      <w:tr w:rsidR="00C62F49" w:rsidRPr="00BD6F46" w14:paraId="26C3EAF5" w14:textId="77777777" w:rsidTr="004C6D5A">
        <w:tc>
          <w:tcPr>
            <w:tcW w:w="1964" w:type="pct"/>
            <w:tcMar>
              <w:top w:w="0" w:type="dxa"/>
              <w:left w:w="108" w:type="dxa"/>
              <w:bottom w:w="0" w:type="dxa"/>
              <w:right w:w="108" w:type="dxa"/>
            </w:tcMar>
          </w:tcPr>
          <w:p w14:paraId="0CA869E3" w14:textId="77777777" w:rsidR="00C62F49" w:rsidRPr="00BD6F46" w:rsidRDefault="00C62F49" w:rsidP="004C6D5A">
            <w:pPr>
              <w:pStyle w:val="TAL"/>
              <w:rPr>
                <w:rFonts w:eastAsia="DengXian"/>
              </w:rPr>
            </w:pPr>
            <w:r w:rsidRPr="00BD6F46">
              <w:rPr>
                <w:rFonts w:eastAsia="DengXian"/>
              </w:rPr>
              <w:t>PLMN_CHANGE</w:t>
            </w:r>
          </w:p>
        </w:tc>
        <w:tc>
          <w:tcPr>
            <w:tcW w:w="2410" w:type="pct"/>
            <w:tcMar>
              <w:top w:w="0" w:type="dxa"/>
              <w:left w:w="108" w:type="dxa"/>
              <w:bottom w:w="0" w:type="dxa"/>
              <w:right w:w="108" w:type="dxa"/>
            </w:tcMar>
          </w:tcPr>
          <w:p w14:paraId="33F2DBAB" w14:textId="77777777" w:rsidR="00C62F49" w:rsidRPr="00BD6F46" w:rsidRDefault="00C62F49" w:rsidP="004C6D5A">
            <w:pPr>
              <w:pStyle w:val="TAL"/>
              <w:rPr>
                <w:noProof/>
              </w:rPr>
            </w:pPr>
            <w:r w:rsidRPr="00BD6F46">
              <w:rPr>
                <w:noProof/>
              </w:rPr>
              <w:t xml:space="preserve">PLMN </w:t>
            </w:r>
            <w:r w:rsidRPr="00BD6F46">
              <w:rPr>
                <w:rFonts w:hint="eastAsia"/>
                <w:noProof/>
              </w:rPr>
              <w:t>has been changed.</w:t>
            </w:r>
          </w:p>
        </w:tc>
        <w:tc>
          <w:tcPr>
            <w:tcW w:w="626" w:type="pct"/>
          </w:tcPr>
          <w:p w14:paraId="06E1FD6D" w14:textId="77777777" w:rsidR="00C62F49" w:rsidRPr="00BD6F46" w:rsidRDefault="00C62F49" w:rsidP="004C6D5A">
            <w:pPr>
              <w:pStyle w:val="TAL"/>
              <w:rPr>
                <w:rFonts w:cs="Arial"/>
                <w:szCs w:val="18"/>
                <w:lang w:eastAsia="zh-CN"/>
              </w:rPr>
            </w:pPr>
          </w:p>
        </w:tc>
      </w:tr>
      <w:tr w:rsidR="00C62F49" w:rsidRPr="00BD6F46" w14:paraId="2483105B" w14:textId="77777777" w:rsidTr="004C6D5A">
        <w:tc>
          <w:tcPr>
            <w:tcW w:w="1964" w:type="pct"/>
            <w:tcMar>
              <w:top w:w="0" w:type="dxa"/>
              <w:left w:w="108" w:type="dxa"/>
              <w:bottom w:w="0" w:type="dxa"/>
              <w:right w:w="108" w:type="dxa"/>
            </w:tcMar>
          </w:tcPr>
          <w:p w14:paraId="451980DC" w14:textId="77777777" w:rsidR="00C62F49" w:rsidRPr="00BD6F46" w:rsidRDefault="00C62F49" w:rsidP="004C6D5A">
            <w:pPr>
              <w:pStyle w:val="TAL"/>
              <w:rPr>
                <w:rFonts w:eastAsia="DengXian"/>
              </w:rPr>
            </w:pPr>
            <w:r w:rsidRPr="00BD6F46">
              <w:rPr>
                <w:rFonts w:eastAsia="DengXian"/>
              </w:rPr>
              <w:t>USER_LOCATION_CHANGE</w:t>
            </w:r>
          </w:p>
        </w:tc>
        <w:tc>
          <w:tcPr>
            <w:tcW w:w="2410" w:type="pct"/>
            <w:tcMar>
              <w:top w:w="0" w:type="dxa"/>
              <w:left w:w="108" w:type="dxa"/>
              <w:bottom w:w="0" w:type="dxa"/>
              <w:right w:w="108" w:type="dxa"/>
            </w:tcMar>
          </w:tcPr>
          <w:p w14:paraId="7E71592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770AB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3AE2A93B" w14:textId="77777777" w:rsidR="00C62F49" w:rsidRPr="00BD6F46" w:rsidRDefault="00C62F49" w:rsidP="004C6D5A">
            <w:pPr>
              <w:pStyle w:val="TAL"/>
              <w:rPr>
                <w:rFonts w:cs="Arial"/>
                <w:szCs w:val="18"/>
                <w:lang w:eastAsia="zh-CN"/>
              </w:rPr>
            </w:pPr>
          </w:p>
        </w:tc>
      </w:tr>
      <w:tr w:rsidR="00C62F49" w:rsidRPr="00BD6F46" w14:paraId="01185634" w14:textId="77777777" w:rsidTr="004C6D5A">
        <w:tc>
          <w:tcPr>
            <w:tcW w:w="1964" w:type="pct"/>
            <w:tcMar>
              <w:top w:w="0" w:type="dxa"/>
              <w:left w:w="108" w:type="dxa"/>
              <w:bottom w:w="0" w:type="dxa"/>
              <w:right w:w="108" w:type="dxa"/>
            </w:tcMar>
          </w:tcPr>
          <w:p w14:paraId="53173751" w14:textId="77777777" w:rsidR="00C62F49" w:rsidRPr="00BD6F46" w:rsidRDefault="00C62F49" w:rsidP="004C6D5A">
            <w:pPr>
              <w:pStyle w:val="TAL"/>
              <w:rPr>
                <w:rFonts w:eastAsia="DengXian"/>
              </w:rPr>
            </w:pPr>
            <w:r w:rsidRPr="00BD6F46">
              <w:rPr>
                <w:rFonts w:eastAsia="DengXian"/>
              </w:rPr>
              <w:t>RAT_CHANGE</w:t>
            </w:r>
          </w:p>
        </w:tc>
        <w:tc>
          <w:tcPr>
            <w:tcW w:w="2410" w:type="pct"/>
            <w:tcMar>
              <w:top w:w="0" w:type="dxa"/>
              <w:left w:w="108" w:type="dxa"/>
              <w:bottom w:w="0" w:type="dxa"/>
              <w:right w:w="108" w:type="dxa"/>
            </w:tcMar>
          </w:tcPr>
          <w:p w14:paraId="3CB20A79"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15489AF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1D6D31B3" w14:textId="77777777" w:rsidR="00C62F49" w:rsidRPr="00BD6F46" w:rsidRDefault="00C62F49" w:rsidP="004C6D5A">
            <w:pPr>
              <w:pStyle w:val="TAL"/>
              <w:rPr>
                <w:rFonts w:cs="Arial"/>
                <w:szCs w:val="18"/>
                <w:lang w:eastAsia="zh-CN"/>
              </w:rPr>
            </w:pPr>
          </w:p>
        </w:tc>
      </w:tr>
      <w:tr w:rsidR="005A3A87" w:rsidRPr="00BD6F46" w14:paraId="0E7D5638" w14:textId="77777777" w:rsidTr="004C6D5A">
        <w:tc>
          <w:tcPr>
            <w:tcW w:w="1964" w:type="pct"/>
            <w:tcMar>
              <w:top w:w="0" w:type="dxa"/>
              <w:left w:w="108" w:type="dxa"/>
              <w:bottom w:w="0" w:type="dxa"/>
              <w:right w:w="108" w:type="dxa"/>
            </w:tcMar>
          </w:tcPr>
          <w:p w14:paraId="1DAFC8E2" w14:textId="77777777" w:rsidR="005A3A87" w:rsidRPr="00BD6F46" w:rsidRDefault="005A3A87" w:rsidP="005A3A87">
            <w:pPr>
              <w:pStyle w:val="TAL"/>
              <w:rPr>
                <w:rFonts w:eastAsia="DengXian"/>
              </w:rPr>
            </w:pPr>
            <w:r>
              <w:t>SESSION</w:t>
            </w:r>
            <w:r>
              <w:rPr>
                <w:lang w:eastAsia="zh-CN"/>
              </w:rPr>
              <w:t>_</w:t>
            </w:r>
            <w:r>
              <w:t>AMBR_CHANGE</w:t>
            </w:r>
          </w:p>
        </w:tc>
        <w:tc>
          <w:tcPr>
            <w:tcW w:w="2410" w:type="pct"/>
            <w:tcMar>
              <w:top w:w="0" w:type="dxa"/>
              <w:left w:w="108" w:type="dxa"/>
              <w:bottom w:w="0" w:type="dxa"/>
              <w:right w:w="108" w:type="dxa"/>
            </w:tcMar>
          </w:tcPr>
          <w:p w14:paraId="7BBA3E39"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32F1F7EC"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07C0E77D" w14:textId="77777777" w:rsidR="005A3A87" w:rsidRPr="00BD6F46" w:rsidRDefault="005A3A87" w:rsidP="005A3A87">
            <w:pPr>
              <w:pStyle w:val="TAL"/>
              <w:rPr>
                <w:rFonts w:cs="Arial"/>
                <w:szCs w:val="18"/>
                <w:lang w:eastAsia="zh-CN"/>
              </w:rPr>
            </w:pPr>
          </w:p>
        </w:tc>
      </w:tr>
      <w:tr w:rsidR="0041371B" w:rsidRPr="00BD6F46" w14:paraId="352211BE" w14:textId="77777777" w:rsidTr="004C6D5A">
        <w:tc>
          <w:tcPr>
            <w:tcW w:w="1964" w:type="pct"/>
            <w:tcMar>
              <w:top w:w="0" w:type="dxa"/>
              <w:left w:w="108" w:type="dxa"/>
              <w:bottom w:w="0" w:type="dxa"/>
              <w:right w:w="108" w:type="dxa"/>
            </w:tcMar>
          </w:tcPr>
          <w:p w14:paraId="79615178"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410" w:type="pct"/>
            <w:tcMar>
              <w:top w:w="0" w:type="dxa"/>
              <w:left w:w="108" w:type="dxa"/>
              <w:bottom w:w="0" w:type="dxa"/>
              <w:right w:w="108" w:type="dxa"/>
            </w:tcMar>
          </w:tcPr>
          <w:p w14:paraId="257F72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2556FB1A"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14EBCCF2" w14:textId="77777777" w:rsidR="0041371B" w:rsidRPr="00BD6F46" w:rsidRDefault="0041371B" w:rsidP="0041371B">
            <w:pPr>
              <w:pStyle w:val="TAL"/>
              <w:rPr>
                <w:rFonts w:cs="Arial"/>
                <w:szCs w:val="18"/>
                <w:lang w:eastAsia="zh-CN"/>
              </w:rPr>
            </w:pPr>
          </w:p>
        </w:tc>
      </w:tr>
      <w:tr w:rsidR="00C62F49" w:rsidRPr="00BD6F46" w14:paraId="5B9A0288" w14:textId="77777777" w:rsidTr="004C6D5A">
        <w:tc>
          <w:tcPr>
            <w:tcW w:w="1964" w:type="pct"/>
            <w:tcMar>
              <w:top w:w="0" w:type="dxa"/>
              <w:left w:w="108" w:type="dxa"/>
              <w:bottom w:w="0" w:type="dxa"/>
              <w:right w:w="108" w:type="dxa"/>
            </w:tcMar>
          </w:tcPr>
          <w:p w14:paraId="770F77D8" w14:textId="77777777" w:rsidR="00C62F49" w:rsidRPr="00BD6F46" w:rsidRDefault="00C62F49" w:rsidP="004C6D5A">
            <w:pPr>
              <w:pStyle w:val="TAL"/>
              <w:rPr>
                <w:rFonts w:eastAsia="DengXian"/>
              </w:rPr>
            </w:pPr>
            <w:r w:rsidRPr="00BD6F46">
              <w:rPr>
                <w:rFonts w:eastAsia="DengXian"/>
              </w:rPr>
              <w:t>UE_TIMEZONE_CHANGE</w:t>
            </w:r>
          </w:p>
        </w:tc>
        <w:tc>
          <w:tcPr>
            <w:tcW w:w="2410" w:type="pct"/>
            <w:tcMar>
              <w:top w:w="0" w:type="dxa"/>
              <w:left w:w="108" w:type="dxa"/>
              <w:bottom w:w="0" w:type="dxa"/>
              <w:right w:w="108" w:type="dxa"/>
            </w:tcMar>
          </w:tcPr>
          <w:p w14:paraId="277580C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61DAD82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w:t>
            </w:r>
            <w:r w:rsidRPr="00BD6F46">
              <w:rPr>
                <w:noProof/>
              </w:rPr>
              <w:lastRenderedPageBreak/>
              <w:t xml:space="preserve">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23A3BD18" w14:textId="77777777" w:rsidR="00C62F49" w:rsidRPr="00BD6F46" w:rsidRDefault="00C62F49" w:rsidP="004C6D5A">
            <w:pPr>
              <w:pStyle w:val="TAL"/>
              <w:rPr>
                <w:rFonts w:cs="Arial"/>
                <w:szCs w:val="18"/>
                <w:lang w:eastAsia="zh-CN"/>
              </w:rPr>
            </w:pPr>
          </w:p>
        </w:tc>
      </w:tr>
      <w:tr w:rsidR="00C62F49" w:rsidRPr="00BD6F46" w14:paraId="65C25A33" w14:textId="77777777" w:rsidTr="004C6D5A">
        <w:tc>
          <w:tcPr>
            <w:tcW w:w="1964" w:type="pct"/>
            <w:tcMar>
              <w:top w:w="0" w:type="dxa"/>
              <w:left w:w="108" w:type="dxa"/>
              <w:bottom w:w="0" w:type="dxa"/>
              <w:right w:w="108" w:type="dxa"/>
            </w:tcMar>
          </w:tcPr>
          <w:p w14:paraId="3E5FF9D1" w14:textId="77777777" w:rsidR="00C62F49" w:rsidRPr="00BD6F46" w:rsidRDefault="00C62F49" w:rsidP="004C6D5A">
            <w:pPr>
              <w:pStyle w:val="TAL"/>
              <w:rPr>
                <w:rFonts w:eastAsia="DengXian"/>
              </w:rPr>
            </w:pPr>
            <w:r w:rsidRPr="00BD6F46">
              <w:rPr>
                <w:rFonts w:eastAsia="DengXian"/>
              </w:rPr>
              <w:t>TARIFF_TIME_CHANGE</w:t>
            </w:r>
          </w:p>
        </w:tc>
        <w:tc>
          <w:tcPr>
            <w:tcW w:w="2410" w:type="pct"/>
            <w:tcMar>
              <w:top w:w="0" w:type="dxa"/>
              <w:left w:w="108" w:type="dxa"/>
              <w:bottom w:w="0" w:type="dxa"/>
              <w:right w:w="108" w:type="dxa"/>
            </w:tcMar>
          </w:tcPr>
          <w:p w14:paraId="02FF9BAC" w14:textId="77777777" w:rsidR="00C62F49" w:rsidRPr="00BD6F46" w:rsidRDefault="00C62F49" w:rsidP="004C6D5A">
            <w:pPr>
              <w:pStyle w:val="TAL"/>
              <w:rPr>
                <w:noProof/>
              </w:rPr>
            </w:pPr>
            <w:r w:rsidRPr="00BD6F46">
              <w:rPr>
                <w:noProof/>
              </w:rPr>
              <w:t>Tariff time change has happened.</w:t>
            </w:r>
          </w:p>
        </w:tc>
        <w:tc>
          <w:tcPr>
            <w:tcW w:w="626" w:type="pct"/>
          </w:tcPr>
          <w:p w14:paraId="2303D9AC" w14:textId="77777777" w:rsidR="00C62F49" w:rsidRPr="00BD6F46" w:rsidRDefault="00C62F49" w:rsidP="004C6D5A">
            <w:pPr>
              <w:pStyle w:val="TAL"/>
              <w:rPr>
                <w:rFonts w:cs="Arial"/>
                <w:szCs w:val="18"/>
                <w:lang w:eastAsia="zh-CN"/>
              </w:rPr>
            </w:pPr>
          </w:p>
        </w:tc>
      </w:tr>
      <w:tr w:rsidR="00C62F49" w:rsidRPr="00BD6F46" w14:paraId="2243DEE0" w14:textId="77777777" w:rsidTr="004C6D5A">
        <w:tc>
          <w:tcPr>
            <w:tcW w:w="1964" w:type="pct"/>
            <w:tcMar>
              <w:top w:w="0" w:type="dxa"/>
              <w:left w:w="108" w:type="dxa"/>
              <w:bottom w:w="0" w:type="dxa"/>
              <w:right w:w="108" w:type="dxa"/>
            </w:tcMar>
          </w:tcPr>
          <w:p w14:paraId="6C0B48A4"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410" w:type="pct"/>
            <w:tcMar>
              <w:top w:w="0" w:type="dxa"/>
              <w:left w:w="108" w:type="dxa"/>
              <w:bottom w:w="0" w:type="dxa"/>
              <w:right w:w="108" w:type="dxa"/>
            </w:tcMar>
          </w:tcPr>
          <w:p w14:paraId="07EEADEC"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6" w:type="pct"/>
          </w:tcPr>
          <w:p w14:paraId="6A92F167" w14:textId="77777777" w:rsidR="00C62F49" w:rsidRPr="00BD6F46" w:rsidRDefault="00C62F49" w:rsidP="004C6D5A">
            <w:pPr>
              <w:pStyle w:val="TAL"/>
              <w:rPr>
                <w:rFonts w:cs="Arial"/>
                <w:szCs w:val="18"/>
                <w:lang w:eastAsia="zh-CN"/>
              </w:rPr>
            </w:pPr>
          </w:p>
        </w:tc>
      </w:tr>
      <w:tr w:rsidR="00C62F49" w:rsidRPr="00BD6F46" w14:paraId="786B8803" w14:textId="77777777" w:rsidTr="004C6D5A">
        <w:tc>
          <w:tcPr>
            <w:tcW w:w="1964" w:type="pct"/>
            <w:tcMar>
              <w:top w:w="0" w:type="dxa"/>
              <w:left w:w="108" w:type="dxa"/>
              <w:bottom w:w="0" w:type="dxa"/>
              <w:right w:w="108" w:type="dxa"/>
            </w:tcMar>
          </w:tcPr>
          <w:p w14:paraId="20CA04C7"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410" w:type="pct"/>
            <w:tcMar>
              <w:top w:w="0" w:type="dxa"/>
              <w:left w:w="108" w:type="dxa"/>
              <w:bottom w:w="0" w:type="dxa"/>
              <w:right w:w="108" w:type="dxa"/>
            </w:tcMar>
          </w:tcPr>
          <w:p w14:paraId="01261220"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6" w:type="pct"/>
          </w:tcPr>
          <w:p w14:paraId="2C920235" w14:textId="77777777" w:rsidR="00C62F49" w:rsidRPr="00BD6F46" w:rsidRDefault="00C62F49" w:rsidP="004C6D5A">
            <w:pPr>
              <w:pStyle w:val="TAL"/>
              <w:rPr>
                <w:rFonts w:cs="Arial"/>
                <w:szCs w:val="18"/>
                <w:lang w:eastAsia="zh-CN"/>
              </w:rPr>
            </w:pPr>
          </w:p>
        </w:tc>
      </w:tr>
      <w:tr w:rsidR="00C62F49" w:rsidRPr="00BD6F46" w14:paraId="22EB9906" w14:textId="77777777" w:rsidTr="004C6D5A">
        <w:tc>
          <w:tcPr>
            <w:tcW w:w="1964" w:type="pct"/>
            <w:tcMar>
              <w:top w:w="0" w:type="dxa"/>
              <w:left w:w="108" w:type="dxa"/>
              <w:bottom w:w="0" w:type="dxa"/>
              <w:right w:w="108" w:type="dxa"/>
            </w:tcMar>
          </w:tcPr>
          <w:p w14:paraId="504DE1D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410" w:type="pct"/>
            <w:tcMar>
              <w:top w:w="0" w:type="dxa"/>
              <w:left w:w="108" w:type="dxa"/>
              <w:bottom w:w="0" w:type="dxa"/>
              <w:right w:w="108" w:type="dxa"/>
            </w:tcMar>
          </w:tcPr>
          <w:p w14:paraId="56DE22B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2E69B0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6" w:type="pct"/>
          </w:tcPr>
          <w:p w14:paraId="03D524A6" w14:textId="77777777" w:rsidR="00C62F49" w:rsidRPr="00BD6F46" w:rsidRDefault="00C62F49" w:rsidP="004C6D5A">
            <w:pPr>
              <w:pStyle w:val="TAL"/>
              <w:rPr>
                <w:rFonts w:cs="Arial"/>
                <w:szCs w:val="18"/>
                <w:lang w:eastAsia="zh-CN"/>
              </w:rPr>
            </w:pPr>
          </w:p>
        </w:tc>
      </w:tr>
      <w:tr w:rsidR="00C62F49" w:rsidRPr="00BD6F46" w14:paraId="5BFE8C76" w14:textId="77777777" w:rsidTr="004C6D5A">
        <w:tc>
          <w:tcPr>
            <w:tcW w:w="1964" w:type="pct"/>
            <w:tcMar>
              <w:top w:w="0" w:type="dxa"/>
              <w:left w:w="108" w:type="dxa"/>
              <w:bottom w:w="0" w:type="dxa"/>
              <w:right w:w="108" w:type="dxa"/>
            </w:tcMar>
          </w:tcPr>
          <w:p w14:paraId="435A2ECE"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410" w:type="pct"/>
            <w:tcMar>
              <w:top w:w="0" w:type="dxa"/>
              <w:left w:w="108" w:type="dxa"/>
              <w:bottom w:w="0" w:type="dxa"/>
              <w:right w:w="108" w:type="dxa"/>
            </w:tcMar>
          </w:tcPr>
          <w:p w14:paraId="75C27471"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3FFA0A9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7674055C" w14:textId="77777777" w:rsidR="00C62F49" w:rsidRPr="00BD6F46" w:rsidRDefault="00C62F49" w:rsidP="004C6D5A">
            <w:pPr>
              <w:pStyle w:val="TAL"/>
              <w:rPr>
                <w:rFonts w:cs="Arial"/>
                <w:szCs w:val="18"/>
                <w:lang w:eastAsia="zh-CN"/>
              </w:rPr>
            </w:pPr>
          </w:p>
        </w:tc>
      </w:tr>
      <w:tr w:rsidR="00C62F49" w:rsidRPr="00BD6F46" w14:paraId="71408AFC" w14:textId="77777777" w:rsidTr="004C6D5A">
        <w:tc>
          <w:tcPr>
            <w:tcW w:w="1964" w:type="pct"/>
            <w:tcMar>
              <w:top w:w="0" w:type="dxa"/>
              <w:left w:w="108" w:type="dxa"/>
              <w:bottom w:w="0" w:type="dxa"/>
              <w:right w:w="108" w:type="dxa"/>
            </w:tcMar>
          </w:tcPr>
          <w:p w14:paraId="4F5F7664" w14:textId="77777777" w:rsidR="00C62F49" w:rsidRPr="00BD6F46" w:rsidRDefault="00C62F49" w:rsidP="004C6D5A">
            <w:pPr>
              <w:pStyle w:val="TAL"/>
              <w:rPr>
                <w:rFonts w:eastAsia="DengXian"/>
                <w:noProof/>
                <w:lang w:val="en-US"/>
              </w:rPr>
            </w:pPr>
            <w:r w:rsidRPr="00BD6F46">
              <w:t>SERVING_NODE_CHANGE</w:t>
            </w:r>
          </w:p>
        </w:tc>
        <w:tc>
          <w:tcPr>
            <w:tcW w:w="2410" w:type="pct"/>
            <w:tcMar>
              <w:top w:w="0" w:type="dxa"/>
              <w:left w:w="108" w:type="dxa"/>
              <w:bottom w:w="0" w:type="dxa"/>
              <w:right w:w="108" w:type="dxa"/>
            </w:tcMar>
          </w:tcPr>
          <w:p w14:paraId="1C4DA6E8"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6A08DE2E" w14:textId="77777777" w:rsidR="00C62F49" w:rsidRPr="00BD6F46" w:rsidRDefault="00C62F49" w:rsidP="004C6D5A">
            <w:pPr>
              <w:pStyle w:val="TAL"/>
              <w:rPr>
                <w:rFonts w:cs="Arial"/>
                <w:szCs w:val="18"/>
                <w:lang w:eastAsia="zh-CN"/>
              </w:rPr>
            </w:pPr>
          </w:p>
        </w:tc>
      </w:tr>
      <w:tr w:rsidR="00C62F49" w:rsidRPr="00BD6F46" w14:paraId="45111EFF" w14:textId="77777777" w:rsidTr="004C6D5A">
        <w:tc>
          <w:tcPr>
            <w:tcW w:w="1964" w:type="pct"/>
            <w:tcMar>
              <w:top w:w="0" w:type="dxa"/>
              <w:left w:w="108" w:type="dxa"/>
              <w:bottom w:w="0" w:type="dxa"/>
              <w:right w:w="108" w:type="dxa"/>
            </w:tcMar>
          </w:tcPr>
          <w:p w14:paraId="5420E48D" w14:textId="77777777" w:rsidR="00C62F49" w:rsidRPr="00BD6F46" w:rsidRDefault="00C62F49" w:rsidP="004C6D5A">
            <w:pPr>
              <w:pStyle w:val="TAL"/>
            </w:pPr>
            <w:r w:rsidRPr="00BD6F46">
              <w:t>REMOVAL_OF_UPF</w:t>
            </w:r>
          </w:p>
        </w:tc>
        <w:tc>
          <w:tcPr>
            <w:tcW w:w="2410" w:type="pct"/>
            <w:tcMar>
              <w:top w:w="0" w:type="dxa"/>
              <w:left w:w="108" w:type="dxa"/>
              <w:bottom w:w="0" w:type="dxa"/>
              <w:right w:w="108" w:type="dxa"/>
            </w:tcMar>
          </w:tcPr>
          <w:p w14:paraId="0CECCA92"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7323F23E" w14:textId="77777777" w:rsidR="00C62F49" w:rsidRPr="00BD6F46" w:rsidRDefault="00C62F49" w:rsidP="004C6D5A">
            <w:pPr>
              <w:pStyle w:val="TAL"/>
              <w:rPr>
                <w:rFonts w:cs="Arial"/>
                <w:szCs w:val="18"/>
                <w:lang w:eastAsia="zh-CN"/>
              </w:rPr>
            </w:pPr>
          </w:p>
        </w:tc>
      </w:tr>
      <w:tr w:rsidR="00C62F49" w:rsidRPr="00BD6F46" w14:paraId="54EF87BE" w14:textId="77777777" w:rsidTr="004C6D5A">
        <w:tc>
          <w:tcPr>
            <w:tcW w:w="1964" w:type="pct"/>
            <w:tcMar>
              <w:top w:w="0" w:type="dxa"/>
              <w:left w:w="108" w:type="dxa"/>
              <w:bottom w:w="0" w:type="dxa"/>
              <w:right w:w="108" w:type="dxa"/>
            </w:tcMar>
          </w:tcPr>
          <w:p w14:paraId="3CDEFAD2" w14:textId="77777777" w:rsidR="00C62F49" w:rsidRPr="00BD6F46" w:rsidRDefault="00C62F49" w:rsidP="004C6D5A">
            <w:pPr>
              <w:pStyle w:val="TAL"/>
              <w:rPr>
                <w:lang w:eastAsia="zh-CN"/>
              </w:rPr>
            </w:pPr>
            <w:r w:rsidRPr="00BD6F46">
              <w:rPr>
                <w:rFonts w:hint="eastAsia"/>
                <w:lang w:eastAsia="zh-CN"/>
              </w:rPr>
              <w:t>ADDITION_OF_UPF</w:t>
            </w:r>
          </w:p>
        </w:tc>
        <w:tc>
          <w:tcPr>
            <w:tcW w:w="2410" w:type="pct"/>
            <w:tcMar>
              <w:top w:w="0" w:type="dxa"/>
              <w:left w:w="108" w:type="dxa"/>
              <w:bottom w:w="0" w:type="dxa"/>
              <w:right w:w="108" w:type="dxa"/>
            </w:tcMar>
          </w:tcPr>
          <w:p w14:paraId="5149307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7FD62251" w14:textId="77777777" w:rsidR="00C62F49" w:rsidRPr="00BD6F46" w:rsidRDefault="00C62F49" w:rsidP="004C6D5A">
            <w:pPr>
              <w:pStyle w:val="TAL"/>
              <w:rPr>
                <w:rFonts w:cs="Arial"/>
                <w:szCs w:val="18"/>
                <w:lang w:eastAsia="zh-CN"/>
              </w:rPr>
            </w:pPr>
          </w:p>
        </w:tc>
      </w:tr>
      <w:tr w:rsidR="009A0573" w:rsidRPr="00BD6F46" w14:paraId="756FD95B" w14:textId="77777777" w:rsidTr="004C6D5A">
        <w:tc>
          <w:tcPr>
            <w:tcW w:w="1964" w:type="pct"/>
            <w:tcMar>
              <w:top w:w="0" w:type="dxa"/>
              <w:left w:w="108" w:type="dxa"/>
              <w:bottom w:w="0" w:type="dxa"/>
              <w:right w:w="108" w:type="dxa"/>
            </w:tcMar>
          </w:tcPr>
          <w:p w14:paraId="043769DB" w14:textId="77777777" w:rsidR="009A0573" w:rsidRPr="00BD6F46" w:rsidRDefault="009A0573" w:rsidP="009A0573">
            <w:pPr>
              <w:pStyle w:val="TAL"/>
              <w:rPr>
                <w:lang w:eastAsia="zh-CN"/>
              </w:rPr>
            </w:pPr>
            <w:r>
              <w:rPr>
                <w:lang w:eastAsia="zh-CN"/>
              </w:rPr>
              <w:t>INSERTION_OF_ISMF</w:t>
            </w:r>
          </w:p>
        </w:tc>
        <w:tc>
          <w:tcPr>
            <w:tcW w:w="2410" w:type="pct"/>
            <w:tcMar>
              <w:top w:w="0" w:type="dxa"/>
              <w:left w:w="108" w:type="dxa"/>
              <w:bottom w:w="0" w:type="dxa"/>
              <w:right w:w="108" w:type="dxa"/>
            </w:tcMar>
          </w:tcPr>
          <w:p w14:paraId="5CE4A443" w14:textId="77777777" w:rsidR="009A0573" w:rsidRPr="00BD6F46" w:rsidRDefault="009A0573" w:rsidP="009A0573">
            <w:pPr>
              <w:pStyle w:val="TAL"/>
              <w:rPr>
                <w:lang w:eastAsia="zh-CN" w:bidi="ar-IQ"/>
              </w:rPr>
            </w:pPr>
            <w:r>
              <w:rPr>
                <w:lang w:eastAsia="zh-CN" w:bidi="ar-IQ"/>
              </w:rPr>
              <w:t>A new I-SMF is inserted</w:t>
            </w:r>
          </w:p>
        </w:tc>
        <w:tc>
          <w:tcPr>
            <w:tcW w:w="626" w:type="pct"/>
          </w:tcPr>
          <w:p w14:paraId="4A7E96E6"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7404911E" w14:textId="77777777" w:rsidTr="004C6D5A">
        <w:tc>
          <w:tcPr>
            <w:tcW w:w="1964" w:type="pct"/>
            <w:tcMar>
              <w:top w:w="0" w:type="dxa"/>
              <w:left w:w="108" w:type="dxa"/>
              <w:bottom w:w="0" w:type="dxa"/>
              <w:right w:w="108" w:type="dxa"/>
            </w:tcMar>
          </w:tcPr>
          <w:p w14:paraId="5EF27629" w14:textId="77777777" w:rsidR="009A0573" w:rsidRPr="00BD6F46" w:rsidRDefault="009A0573" w:rsidP="009A0573">
            <w:pPr>
              <w:pStyle w:val="TAL"/>
              <w:rPr>
                <w:lang w:eastAsia="zh-CN"/>
              </w:rPr>
            </w:pPr>
            <w:r>
              <w:rPr>
                <w:lang w:eastAsia="zh-CN"/>
              </w:rPr>
              <w:t>REMOVAL_OF_ISMF</w:t>
            </w:r>
          </w:p>
        </w:tc>
        <w:tc>
          <w:tcPr>
            <w:tcW w:w="2410" w:type="pct"/>
            <w:tcMar>
              <w:top w:w="0" w:type="dxa"/>
              <w:left w:w="108" w:type="dxa"/>
              <w:bottom w:w="0" w:type="dxa"/>
              <w:right w:w="108" w:type="dxa"/>
            </w:tcMar>
          </w:tcPr>
          <w:p w14:paraId="16ABF7B6" w14:textId="77777777" w:rsidR="009A0573" w:rsidRPr="00BD6F46" w:rsidRDefault="009A0573" w:rsidP="009A0573">
            <w:pPr>
              <w:pStyle w:val="TAL"/>
              <w:rPr>
                <w:lang w:eastAsia="zh-CN" w:bidi="ar-IQ"/>
              </w:rPr>
            </w:pPr>
            <w:r>
              <w:rPr>
                <w:lang w:eastAsia="zh-CN" w:bidi="ar-IQ"/>
              </w:rPr>
              <w:t>A used I-SMF is removed</w:t>
            </w:r>
          </w:p>
        </w:tc>
        <w:tc>
          <w:tcPr>
            <w:tcW w:w="626" w:type="pct"/>
          </w:tcPr>
          <w:p w14:paraId="5E4ABB69"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18D16E15" w14:textId="77777777" w:rsidTr="004C6D5A">
        <w:tc>
          <w:tcPr>
            <w:tcW w:w="1964" w:type="pct"/>
            <w:tcMar>
              <w:top w:w="0" w:type="dxa"/>
              <w:left w:w="108" w:type="dxa"/>
              <w:bottom w:w="0" w:type="dxa"/>
              <w:right w:w="108" w:type="dxa"/>
            </w:tcMar>
          </w:tcPr>
          <w:p w14:paraId="6E403444" w14:textId="77777777" w:rsidR="009A0573" w:rsidRPr="00BD6F46" w:rsidRDefault="009A0573" w:rsidP="009A0573">
            <w:pPr>
              <w:pStyle w:val="TAL"/>
              <w:rPr>
                <w:lang w:eastAsia="zh-CN"/>
              </w:rPr>
            </w:pPr>
            <w:r>
              <w:rPr>
                <w:lang w:eastAsia="zh-CN"/>
              </w:rPr>
              <w:t>CHANGE_OF_ISMF</w:t>
            </w:r>
          </w:p>
        </w:tc>
        <w:tc>
          <w:tcPr>
            <w:tcW w:w="2410" w:type="pct"/>
            <w:tcMar>
              <w:top w:w="0" w:type="dxa"/>
              <w:left w:w="108" w:type="dxa"/>
              <w:bottom w:w="0" w:type="dxa"/>
              <w:right w:w="108" w:type="dxa"/>
            </w:tcMar>
          </w:tcPr>
          <w:p w14:paraId="30220506"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6" w:type="pct"/>
          </w:tcPr>
          <w:p w14:paraId="24277572"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27E2B524" w14:textId="77777777" w:rsidTr="004C6D5A">
        <w:tc>
          <w:tcPr>
            <w:tcW w:w="1964" w:type="pct"/>
            <w:tcMar>
              <w:top w:w="0" w:type="dxa"/>
              <w:left w:w="108" w:type="dxa"/>
              <w:bottom w:w="0" w:type="dxa"/>
              <w:right w:w="108" w:type="dxa"/>
            </w:tcMar>
          </w:tcPr>
          <w:p w14:paraId="3578E309" w14:textId="77777777" w:rsidR="004B3ACD" w:rsidRPr="00BD6F46" w:rsidRDefault="004B3ACD" w:rsidP="004B3ACD">
            <w:pPr>
              <w:pStyle w:val="TAL"/>
              <w:rPr>
                <w:lang w:eastAsia="zh-CN"/>
              </w:rPr>
            </w:pPr>
            <w:r w:rsidRPr="00746307">
              <w:rPr>
                <w:lang w:eastAsia="zh-CN"/>
              </w:rPr>
              <w:t>START_OF_SERVICE_DATA_FLOW</w:t>
            </w:r>
          </w:p>
        </w:tc>
        <w:tc>
          <w:tcPr>
            <w:tcW w:w="2410" w:type="pct"/>
            <w:tcMar>
              <w:top w:w="0" w:type="dxa"/>
              <w:left w:w="108" w:type="dxa"/>
              <w:bottom w:w="0" w:type="dxa"/>
              <w:right w:w="108" w:type="dxa"/>
            </w:tcMar>
          </w:tcPr>
          <w:p w14:paraId="79AAAE14" w14:textId="77777777" w:rsidR="004B3ACD" w:rsidRPr="00BD6F46" w:rsidRDefault="004B3ACD" w:rsidP="004B3ACD">
            <w:pPr>
              <w:pStyle w:val="TAL"/>
              <w:rPr>
                <w:lang w:eastAsia="zh-CN" w:bidi="ar-IQ"/>
              </w:rPr>
            </w:pPr>
            <w:r>
              <w:rPr>
                <w:lang w:eastAsia="zh-CN" w:bidi="ar-IQ"/>
              </w:rPr>
              <w:t>A Service Data Flow has started</w:t>
            </w:r>
          </w:p>
        </w:tc>
        <w:tc>
          <w:tcPr>
            <w:tcW w:w="626" w:type="pct"/>
          </w:tcPr>
          <w:p w14:paraId="23E51EFE" w14:textId="77777777" w:rsidR="004B3ACD" w:rsidRPr="00BD6F46" w:rsidRDefault="004B3ACD" w:rsidP="004B3ACD">
            <w:pPr>
              <w:pStyle w:val="TAL"/>
              <w:rPr>
                <w:rFonts w:cs="Arial"/>
                <w:szCs w:val="18"/>
                <w:lang w:eastAsia="zh-CN"/>
              </w:rPr>
            </w:pPr>
          </w:p>
        </w:tc>
      </w:tr>
      <w:tr w:rsidR="00B70D3E" w:rsidRPr="00BD6F46" w14:paraId="6A2D0488" w14:textId="77777777" w:rsidTr="004C6D5A">
        <w:tc>
          <w:tcPr>
            <w:tcW w:w="1964" w:type="pct"/>
            <w:tcMar>
              <w:top w:w="0" w:type="dxa"/>
              <w:left w:w="108" w:type="dxa"/>
              <w:bottom w:w="0" w:type="dxa"/>
              <w:right w:w="108" w:type="dxa"/>
            </w:tcMar>
          </w:tcPr>
          <w:p w14:paraId="3F4BE8C4" w14:textId="77777777" w:rsidR="00B70D3E" w:rsidRPr="00746307" w:rsidRDefault="00B70D3E" w:rsidP="00B70D3E">
            <w:pPr>
              <w:pStyle w:val="TAL"/>
              <w:rPr>
                <w:lang w:eastAsia="zh-CN"/>
              </w:rPr>
            </w:pPr>
            <w:r w:rsidRPr="004B7D35">
              <w:rPr>
                <w:lang w:eastAsia="zh-CN"/>
              </w:rPr>
              <w:t>HANDOVER_CANCEL</w:t>
            </w:r>
          </w:p>
        </w:tc>
        <w:tc>
          <w:tcPr>
            <w:tcW w:w="2410" w:type="pct"/>
            <w:tcMar>
              <w:top w:w="0" w:type="dxa"/>
              <w:left w:w="108" w:type="dxa"/>
              <w:bottom w:w="0" w:type="dxa"/>
              <w:right w:w="108" w:type="dxa"/>
            </w:tcMar>
          </w:tcPr>
          <w:p w14:paraId="5E2D7401"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10C82B2D" w14:textId="77777777" w:rsidR="00B70D3E" w:rsidRPr="00BD6F46" w:rsidRDefault="00B70D3E" w:rsidP="00B70D3E">
            <w:pPr>
              <w:pStyle w:val="TAL"/>
              <w:rPr>
                <w:rFonts w:cs="Arial"/>
                <w:szCs w:val="18"/>
                <w:lang w:eastAsia="zh-CN"/>
              </w:rPr>
            </w:pPr>
          </w:p>
        </w:tc>
      </w:tr>
      <w:tr w:rsidR="00B70D3E" w:rsidRPr="00BD6F46" w14:paraId="7DB9F771" w14:textId="77777777" w:rsidTr="004C6D5A">
        <w:tc>
          <w:tcPr>
            <w:tcW w:w="1964" w:type="pct"/>
            <w:tcMar>
              <w:top w:w="0" w:type="dxa"/>
              <w:left w:w="108" w:type="dxa"/>
              <w:bottom w:w="0" w:type="dxa"/>
              <w:right w:w="108" w:type="dxa"/>
            </w:tcMar>
          </w:tcPr>
          <w:p w14:paraId="5C13D588" w14:textId="77777777" w:rsidR="00B70D3E" w:rsidRPr="00746307" w:rsidRDefault="00B70D3E" w:rsidP="00B70D3E">
            <w:pPr>
              <w:pStyle w:val="TAL"/>
              <w:rPr>
                <w:lang w:eastAsia="zh-CN"/>
              </w:rPr>
            </w:pPr>
            <w:r>
              <w:rPr>
                <w:lang w:eastAsia="zh-CN"/>
              </w:rPr>
              <w:t>HANDOVER_START</w:t>
            </w:r>
          </w:p>
        </w:tc>
        <w:tc>
          <w:tcPr>
            <w:tcW w:w="2410" w:type="pct"/>
            <w:tcMar>
              <w:top w:w="0" w:type="dxa"/>
              <w:left w:w="108" w:type="dxa"/>
              <w:bottom w:w="0" w:type="dxa"/>
              <w:right w:w="108" w:type="dxa"/>
            </w:tcMar>
          </w:tcPr>
          <w:p w14:paraId="7FF3B378" w14:textId="77777777" w:rsidR="00B70D3E" w:rsidRDefault="00B70D3E" w:rsidP="00B70D3E">
            <w:pPr>
              <w:pStyle w:val="TAL"/>
              <w:rPr>
                <w:lang w:eastAsia="zh-CN" w:bidi="ar-IQ"/>
              </w:rPr>
            </w:pPr>
            <w:r>
              <w:rPr>
                <w:lang w:eastAsia="zh-CN" w:bidi="ar-IQ"/>
              </w:rPr>
              <w:t>The handover is start.</w:t>
            </w:r>
          </w:p>
        </w:tc>
        <w:tc>
          <w:tcPr>
            <w:tcW w:w="626" w:type="pct"/>
          </w:tcPr>
          <w:p w14:paraId="43390678" w14:textId="77777777" w:rsidR="00B70D3E" w:rsidRPr="00BD6F46" w:rsidRDefault="00B70D3E" w:rsidP="00B70D3E">
            <w:pPr>
              <w:pStyle w:val="TAL"/>
              <w:rPr>
                <w:rFonts w:cs="Arial"/>
                <w:szCs w:val="18"/>
                <w:lang w:eastAsia="zh-CN"/>
              </w:rPr>
            </w:pPr>
          </w:p>
        </w:tc>
      </w:tr>
      <w:tr w:rsidR="00B70D3E" w:rsidRPr="00BD6F46" w14:paraId="61F8FE0F" w14:textId="77777777" w:rsidTr="004C6D5A">
        <w:tc>
          <w:tcPr>
            <w:tcW w:w="1964" w:type="pct"/>
            <w:tcMar>
              <w:top w:w="0" w:type="dxa"/>
              <w:left w:w="108" w:type="dxa"/>
              <w:bottom w:w="0" w:type="dxa"/>
              <w:right w:w="108" w:type="dxa"/>
            </w:tcMar>
          </w:tcPr>
          <w:p w14:paraId="62569FB0" w14:textId="77777777" w:rsidR="00B70D3E" w:rsidRPr="00746307" w:rsidRDefault="00B70D3E" w:rsidP="00B70D3E">
            <w:pPr>
              <w:pStyle w:val="TAL"/>
              <w:rPr>
                <w:lang w:eastAsia="zh-CN"/>
              </w:rPr>
            </w:pPr>
            <w:r>
              <w:rPr>
                <w:lang w:eastAsia="zh-CN"/>
              </w:rPr>
              <w:t>HANDOVER_COMPLETE</w:t>
            </w:r>
          </w:p>
        </w:tc>
        <w:tc>
          <w:tcPr>
            <w:tcW w:w="2410" w:type="pct"/>
            <w:tcMar>
              <w:top w:w="0" w:type="dxa"/>
              <w:left w:w="108" w:type="dxa"/>
              <w:bottom w:w="0" w:type="dxa"/>
              <w:right w:w="108" w:type="dxa"/>
            </w:tcMar>
          </w:tcPr>
          <w:p w14:paraId="303903AC" w14:textId="77777777" w:rsidR="00B70D3E" w:rsidRDefault="00B70D3E" w:rsidP="00B70D3E">
            <w:pPr>
              <w:pStyle w:val="TAL"/>
              <w:rPr>
                <w:lang w:eastAsia="zh-CN" w:bidi="ar-IQ"/>
              </w:rPr>
            </w:pPr>
            <w:r>
              <w:rPr>
                <w:lang w:eastAsia="zh-CN" w:bidi="ar-IQ"/>
              </w:rPr>
              <w:t>The handover is completed.</w:t>
            </w:r>
          </w:p>
        </w:tc>
        <w:tc>
          <w:tcPr>
            <w:tcW w:w="626" w:type="pct"/>
          </w:tcPr>
          <w:p w14:paraId="164EA412" w14:textId="77777777" w:rsidR="00B70D3E" w:rsidRPr="00BD6F46" w:rsidRDefault="00B70D3E" w:rsidP="00B70D3E">
            <w:pPr>
              <w:pStyle w:val="TAL"/>
              <w:rPr>
                <w:rFonts w:cs="Arial"/>
                <w:szCs w:val="18"/>
                <w:lang w:eastAsia="zh-CN"/>
              </w:rPr>
            </w:pPr>
          </w:p>
        </w:tc>
      </w:tr>
      <w:tr w:rsidR="00BB4B6A" w:rsidRPr="00BD6F46" w14:paraId="20C63766" w14:textId="77777777" w:rsidTr="004C6D5A">
        <w:tc>
          <w:tcPr>
            <w:tcW w:w="1964" w:type="pct"/>
            <w:tcMar>
              <w:top w:w="0" w:type="dxa"/>
              <w:left w:w="108" w:type="dxa"/>
              <w:bottom w:w="0" w:type="dxa"/>
              <w:right w:w="108" w:type="dxa"/>
            </w:tcMar>
          </w:tcPr>
          <w:p w14:paraId="28377625"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410" w:type="pct"/>
            <w:tcMar>
              <w:top w:w="0" w:type="dxa"/>
              <w:left w:w="108" w:type="dxa"/>
              <w:bottom w:w="0" w:type="dxa"/>
              <w:right w:w="108" w:type="dxa"/>
            </w:tcMar>
          </w:tcPr>
          <w:p w14:paraId="72BC241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6C228A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519D760A" w14:textId="77777777" w:rsidR="00BB4B6A" w:rsidRPr="00BD6F46" w:rsidRDefault="00BB4B6A" w:rsidP="00BB4B6A">
            <w:pPr>
              <w:pStyle w:val="TAL"/>
              <w:rPr>
                <w:rFonts w:cs="Arial"/>
                <w:szCs w:val="18"/>
                <w:lang w:eastAsia="zh-CN"/>
              </w:rPr>
            </w:pPr>
            <w:r>
              <w:t>5GIEPC_CH</w:t>
            </w:r>
          </w:p>
        </w:tc>
      </w:tr>
      <w:tr w:rsidR="00BB4B6A" w:rsidRPr="00BD6F46" w14:paraId="6A71E91E" w14:textId="77777777" w:rsidTr="004C6D5A">
        <w:tc>
          <w:tcPr>
            <w:tcW w:w="1964" w:type="pct"/>
            <w:tcMar>
              <w:top w:w="0" w:type="dxa"/>
              <w:left w:w="108" w:type="dxa"/>
              <w:bottom w:w="0" w:type="dxa"/>
              <w:right w:w="108" w:type="dxa"/>
            </w:tcMar>
          </w:tcPr>
          <w:p w14:paraId="6F480EC1"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410" w:type="pct"/>
            <w:tcMar>
              <w:top w:w="0" w:type="dxa"/>
              <w:left w:w="108" w:type="dxa"/>
              <w:bottom w:w="0" w:type="dxa"/>
              <w:right w:w="108" w:type="dxa"/>
            </w:tcMar>
          </w:tcPr>
          <w:p w14:paraId="3A6B05FD"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36D188C3"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1F78701E" w14:textId="77777777" w:rsidR="00BB4B6A" w:rsidRPr="00BD6F46" w:rsidRDefault="00BB4B6A" w:rsidP="00BB4B6A">
            <w:pPr>
              <w:pStyle w:val="TAL"/>
              <w:rPr>
                <w:rFonts w:cs="Arial"/>
                <w:szCs w:val="18"/>
                <w:lang w:eastAsia="zh-CN"/>
              </w:rPr>
            </w:pPr>
            <w:r>
              <w:t>5GIEPC_CH</w:t>
            </w:r>
          </w:p>
        </w:tc>
      </w:tr>
      <w:tr w:rsidR="00D24BB2" w:rsidRPr="00BD6F46" w14:paraId="29EE7649" w14:textId="77777777" w:rsidTr="004C6D5A">
        <w:tc>
          <w:tcPr>
            <w:tcW w:w="1964" w:type="pct"/>
            <w:tcMar>
              <w:top w:w="0" w:type="dxa"/>
              <w:left w:w="108" w:type="dxa"/>
              <w:bottom w:w="0" w:type="dxa"/>
              <w:right w:w="108" w:type="dxa"/>
            </w:tcMar>
          </w:tcPr>
          <w:p w14:paraId="2F0902E9" w14:textId="77777777" w:rsidR="00D24BB2" w:rsidRPr="00657CA2" w:rsidRDefault="00D24BB2" w:rsidP="00D24BB2">
            <w:pPr>
              <w:pStyle w:val="TAL"/>
              <w:rPr>
                <w:lang w:val="en-US"/>
              </w:rPr>
            </w:pPr>
            <w:r>
              <w:rPr>
                <w:lang w:bidi="ar-IQ"/>
              </w:rPr>
              <w:t>ADDITION_OF_ACCESS</w:t>
            </w:r>
          </w:p>
        </w:tc>
        <w:tc>
          <w:tcPr>
            <w:tcW w:w="2410" w:type="pct"/>
            <w:tcMar>
              <w:top w:w="0" w:type="dxa"/>
              <w:left w:w="108" w:type="dxa"/>
              <w:bottom w:w="0" w:type="dxa"/>
              <w:right w:w="108" w:type="dxa"/>
            </w:tcMar>
          </w:tcPr>
          <w:p w14:paraId="07C1646A" w14:textId="77777777" w:rsidR="00D24BB2" w:rsidRPr="00E31DC5" w:rsidRDefault="00D24BB2" w:rsidP="00D24BB2">
            <w:pPr>
              <w:pStyle w:val="TAL"/>
              <w:rPr>
                <w:noProof/>
                <w:lang w:eastAsia="zh-CN"/>
              </w:rPr>
            </w:pPr>
            <w:r>
              <w:rPr>
                <w:noProof/>
                <w:lang w:eastAsia="zh-CN"/>
              </w:rPr>
              <w:t>Addition of access to the MA PDU session</w:t>
            </w:r>
          </w:p>
        </w:tc>
        <w:tc>
          <w:tcPr>
            <w:tcW w:w="626" w:type="pct"/>
          </w:tcPr>
          <w:p w14:paraId="2135D9BA" w14:textId="77777777" w:rsidR="00D24BB2" w:rsidRDefault="00D24BB2" w:rsidP="00D24BB2">
            <w:pPr>
              <w:pStyle w:val="TAL"/>
            </w:pPr>
            <w:r>
              <w:rPr>
                <w:rFonts w:cs="Arial"/>
                <w:szCs w:val="18"/>
                <w:lang w:eastAsia="zh-CN"/>
              </w:rPr>
              <w:t>ATSSS</w:t>
            </w:r>
          </w:p>
        </w:tc>
      </w:tr>
      <w:tr w:rsidR="00D24BB2" w:rsidRPr="00BD6F46" w14:paraId="5AB3ECC1" w14:textId="77777777" w:rsidTr="004C6D5A">
        <w:tc>
          <w:tcPr>
            <w:tcW w:w="1964" w:type="pct"/>
            <w:tcMar>
              <w:top w:w="0" w:type="dxa"/>
              <w:left w:w="108" w:type="dxa"/>
              <w:bottom w:w="0" w:type="dxa"/>
              <w:right w:w="108" w:type="dxa"/>
            </w:tcMar>
          </w:tcPr>
          <w:p w14:paraId="3C3C8D76" w14:textId="77777777" w:rsidR="00D24BB2" w:rsidRPr="00657CA2" w:rsidRDefault="00D24BB2" w:rsidP="00D24BB2">
            <w:pPr>
              <w:pStyle w:val="TAL"/>
              <w:rPr>
                <w:lang w:val="en-US"/>
              </w:rPr>
            </w:pPr>
            <w:r w:rsidRPr="00C45A73">
              <w:rPr>
                <w:lang w:bidi="ar-IQ"/>
              </w:rPr>
              <w:t>REMOVAL</w:t>
            </w:r>
            <w:r>
              <w:rPr>
                <w:lang w:bidi="ar-IQ"/>
              </w:rPr>
              <w:t>_OF_ACCESS</w:t>
            </w:r>
          </w:p>
        </w:tc>
        <w:tc>
          <w:tcPr>
            <w:tcW w:w="2410" w:type="pct"/>
            <w:tcMar>
              <w:top w:w="0" w:type="dxa"/>
              <w:left w:w="108" w:type="dxa"/>
              <w:bottom w:w="0" w:type="dxa"/>
              <w:right w:w="108" w:type="dxa"/>
            </w:tcMar>
          </w:tcPr>
          <w:p w14:paraId="7A0BB185" w14:textId="77777777" w:rsidR="00D24BB2" w:rsidRPr="00E31DC5" w:rsidRDefault="00D24BB2" w:rsidP="00D24BB2">
            <w:pPr>
              <w:pStyle w:val="TAL"/>
              <w:rPr>
                <w:noProof/>
                <w:lang w:eastAsia="zh-CN"/>
              </w:rPr>
            </w:pPr>
            <w:r>
              <w:rPr>
                <w:noProof/>
                <w:lang w:eastAsia="zh-CN"/>
              </w:rPr>
              <w:t>Removal of access to the MA PDU session</w:t>
            </w:r>
          </w:p>
        </w:tc>
        <w:tc>
          <w:tcPr>
            <w:tcW w:w="626" w:type="pct"/>
          </w:tcPr>
          <w:p w14:paraId="2DA62A5D" w14:textId="77777777" w:rsidR="00D24BB2" w:rsidRDefault="00D24BB2" w:rsidP="00D24BB2">
            <w:pPr>
              <w:pStyle w:val="TAL"/>
            </w:pPr>
            <w:r>
              <w:rPr>
                <w:rFonts w:cs="Arial"/>
                <w:szCs w:val="18"/>
                <w:lang w:eastAsia="zh-CN"/>
              </w:rPr>
              <w:t>ATSSS</w:t>
            </w:r>
          </w:p>
        </w:tc>
      </w:tr>
      <w:tr w:rsidR="00D24BB2" w:rsidRPr="00BD6F46" w14:paraId="3724904C" w14:textId="77777777" w:rsidTr="004C6D5A">
        <w:tc>
          <w:tcPr>
            <w:tcW w:w="1964" w:type="pct"/>
            <w:tcMar>
              <w:top w:w="0" w:type="dxa"/>
              <w:left w:w="108" w:type="dxa"/>
              <w:bottom w:w="0" w:type="dxa"/>
              <w:right w:w="108" w:type="dxa"/>
            </w:tcMar>
          </w:tcPr>
          <w:p w14:paraId="438E8014" w14:textId="77777777" w:rsidR="00D24BB2" w:rsidRPr="00657CA2" w:rsidRDefault="00D24BB2" w:rsidP="00D24BB2">
            <w:pPr>
              <w:pStyle w:val="TAL"/>
              <w:rPr>
                <w:lang w:val="en-US"/>
              </w:rPr>
            </w:pPr>
            <w:r w:rsidRPr="00746307">
              <w:t>START_OF_S</w:t>
            </w:r>
            <w:r>
              <w:t>DF_ADDITIONAL_A</w:t>
            </w:r>
            <w:r>
              <w:rPr>
                <w:lang w:bidi="ar-IQ"/>
              </w:rPr>
              <w:t>CCESS</w:t>
            </w:r>
          </w:p>
        </w:tc>
        <w:tc>
          <w:tcPr>
            <w:tcW w:w="2410" w:type="pct"/>
            <w:tcMar>
              <w:top w:w="0" w:type="dxa"/>
              <w:left w:w="108" w:type="dxa"/>
              <w:bottom w:w="0" w:type="dxa"/>
              <w:right w:w="108" w:type="dxa"/>
            </w:tcMar>
          </w:tcPr>
          <w:p w14:paraId="4CD4628C"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6" w:type="pct"/>
          </w:tcPr>
          <w:p w14:paraId="0AD56230" w14:textId="77777777" w:rsidR="00D24BB2" w:rsidRDefault="00D24BB2" w:rsidP="00D24BB2">
            <w:pPr>
              <w:pStyle w:val="TAL"/>
            </w:pPr>
            <w:r>
              <w:rPr>
                <w:rFonts w:cs="Arial"/>
                <w:szCs w:val="18"/>
                <w:lang w:eastAsia="zh-CN"/>
              </w:rPr>
              <w:t>ATSSS</w:t>
            </w:r>
          </w:p>
        </w:tc>
      </w:tr>
    </w:tbl>
    <w:p w14:paraId="10C08AAE" w14:textId="77777777" w:rsidR="00C62F49" w:rsidRPr="00BD6F46" w:rsidRDefault="00C62F49" w:rsidP="00C62F49">
      <w:pPr>
        <w:rPr>
          <w:lang w:eastAsia="zh-CN"/>
        </w:rPr>
      </w:pPr>
    </w:p>
    <w:p w14:paraId="4594EB3C" w14:textId="77777777" w:rsidR="00C62F49" w:rsidRPr="00BD6F46" w:rsidRDefault="00FA2777" w:rsidP="007F2678">
      <w:pPr>
        <w:pStyle w:val="Heading5"/>
      </w:pPr>
      <w:bookmarkStart w:id="874" w:name="_Toc20227333"/>
      <w:bookmarkStart w:id="875" w:name="_Toc27749574"/>
      <w:bookmarkStart w:id="876" w:name="_Toc28709501"/>
      <w:bookmarkStart w:id="877" w:name="_Toc44671121"/>
      <w:bookmarkStart w:id="878" w:name="_Toc51919042"/>
      <w:bookmarkStart w:id="879" w:name="_Toc178171957"/>
      <w:r w:rsidRPr="00BD6F46">
        <w:lastRenderedPageBreak/>
        <w:t>6.1.6.3.</w:t>
      </w:r>
      <w:r w:rsidR="00BA64C4" w:rsidRPr="00BD6F46">
        <w:t>7</w:t>
      </w:r>
      <w:r w:rsidR="00C62F49" w:rsidRPr="00BD6F46">
        <w:tab/>
        <w:t>Enumeration: FinalUnitAction</w:t>
      </w:r>
      <w:bookmarkEnd w:id="874"/>
      <w:bookmarkEnd w:id="875"/>
      <w:bookmarkEnd w:id="876"/>
      <w:bookmarkEnd w:id="877"/>
      <w:bookmarkEnd w:id="878"/>
      <w:bookmarkEnd w:id="879"/>
    </w:p>
    <w:p w14:paraId="7D113535"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693ECA8" w14:textId="77777777" w:rsidTr="004C6D5A">
        <w:tc>
          <w:tcPr>
            <w:tcW w:w="1966" w:type="pct"/>
            <w:shd w:val="clear" w:color="auto" w:fill="C0C0C0"/>
            <w:tcMar>
              <w:top w:w="0" w:type="dxa"/>
              <w:left w:w="108" w:type="dxa"/>
              <w:bottom w:w="0" w:type="dxa"/>
              <w:right w:w="108" w:type="dxa"/>
            </w:tcMar>
            <w:hideMark/>
          </w:tcPr>
          <w:p w14:paraId="18333F5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111EE03" w14:textId="77777777" w:rsidR="00C62F49" w:rsidRPr="00BD6F46" w:rsidRDefault="00C62F49" w:rsidP="004C6D5A">
            <w:pPr>
              <w:pStyle w:val="TAH"/>
            </w:pPr>
            <w:r w:rsidRPr="00BD6F46">
              <w:t>Description</w:t>
            </w:r>
          </w:p>
        </w:tc>
        <w:tc>
          <w:tcPr>
            <w:tcW w:w="865" w:type="pct"/>
            <w:shd w:val="clear" w:color="auto" w:fill="C0C0C0"/>
          </w:tcPr>
          <w:p w14:paraId="27E490CE" w14:textId="77777777" w:rsidR="00C62F49" w:rsidRPr="00BD6F46" w:rsidRDefault="00C62F49" w:rsidP="004C6D5A">
            <w:pPr>
              <w:pStyle w:val="TAH"/>
            </w:pPr>
            <w:r w:rsidRPr="00BD6F46">
              <w:t>Applicability</w:t>
            </w:r>
          </w:p>
        </w:tc>
      </w:tr>
      <w:tr w:rsidR="00C62F49" w:rsidRPr="00BD6F46" w14:paraId="3E18C1DD" w14:textId="77777777" w:rsidTr="004C6D5A">
        <w:tc>
          <w:tcPr>
            <w:tcW w:w="1966" w:type="pct"/>
            <w:tcMar>
              <w:top w:w="0" w:type="dxa"/>
              <w:left w:w="108" w:type="dxa"/>
              <w:bottom w:w="0" w:type="dxa"/>
              <w:right w:w="108" w:type="dxa"/>
            </w:tcMar>
          </w:tcPr>
          <w:p w14:paraId="73EAA263"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0B649EC0"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E2AE17A" w14:textId="77777777" w:rsidR="00C62F49" w:rsidRPr="00BD6F46" w:rsidRDefault="00C62F49" w:rsidP="004C6D5A">
            <w:pPr>
              <w:pStyle w:val="TAL"/>
            </w:pPr>
          </w:p>
        </w:tc>
      </w:tr>
      <w:tr w:rsidR="00C62F49" w:rsidRPr="00BD6F46" w14:paraId="06630CE6" w14:textId="77777777" w:rsidTr="004C6D5A">
        <w:tc>
          <w:tcPr>
            <w:tcW w:w="1966" w:type="pct"/>
            <w:tcMar>
              <w:top w:w="0" w:type="dxa"/>
              <w:left w:w="108" w:type="dxa"/>
              <w:bottom w:w="0" w:type="dxa"/>
              <w:right w:w="108" w:type="dxa"/>
            </w:tcMar>
          </w:tcPr>
          <w:p w14:paraId="56D20C22"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53284DD1"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4C3E201E" w14:textId="77777777" w:rsidR="00C62F49" w:rsidRPr="00BD6F46" w:rsidRDefault="00C62F49" w:rsidP="004C6D5A">
            <w:pPr>
              <w:pStyle w:val="TAL"/>
            </w:pPr>
          </w:p>
        </w:tc>
      </w:tr>
      <w:tr w:rsidR="00C62F49" w:rsidRPr="00BD6F46" w14:paraId="169155D0" w14:textId="77777777" w:rsidTr="004C6D5A">
        <w:tc>
          <w:tcPr>
            <w:tcW w:w="1966" w:type="pct"/>
            <w:tcMar>
              <w:top w:w="0" w:type="dxa"/>
              <w:left w:w="108" w:type="dxa"/>
              <w:bottom w:w="0" w:type="dxa"/>
              <w:right w:w="108" w:type="dxa"/>
            </w:tcMar>
          </w:tcPr>
          <w:p w14:paraId="20F2798C"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112DA6D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1F6705D7"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4E57BA42" w14:textId="77777777" w:rsidR="00C62F49" w:rsidRPr="00BD6F46" w:rsidRDefault="00C62F49" w:rsidP="004C6D5A">
            <w:pPr>
              <w:pStyle w:val="TAL"/>
            </w:pPr>
          </w:p>
        </w:tc>
      </w:tr>
    </w:tbl>
    <w:p w14:paraId="6095CC40" w14:textId="77777777" w:rsidR="00C62F49" w:rsidRPr="00BD6F46" w:rsidRDefault="00C62F49" w:rsidP="00C62F49"/>
    <w:p w14:paraId="6DC99C39" w14:textId="77777777" w:rsidR="00C62F49" w:rsidRPr="00BD6F46" w:rsidRDefault="00FA2777" w:rsidP="007F2678">
      <w:pPr>
        <w:pStyle w:val="Heading5"/>
      </w:pPr>
      <w:bookmarkStart w:id="880" w:name="_Toc20227334"/>
      <w:bookmarkStart w:id="881" w:name="_Toc27749575"/>
      <w:bookmarkStart w:id="882" w:name="_Toc28709502"/>
      <w:bookmarkStart w:id="883" w:name="_Toc44671122"/>
      <w:bookmarkStart w:id="884" w:name="_Toc51919043"/>
      <w:bookmarkStart w:id="885" w:name="_Toc178171958"/>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880"/>
      <w:bookmarkEnd w:id="881"/>
      <w:bookmarkEnd w:id="882"/>
      <w:bookmarkEnd w:id="883"/>
      <w:bookmarkEnd w:id="884"/>
      <w:bookmarkEnd w:id="885"/>
    </w:p>
    <w:p w14:paraId="6A7B22E7"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61E34266" w14:textId="77777777" w:rsidTr="004C6D5A">
        <w:tc>
          <w:tcPr>
            <w:tcW w:w="1966" w:type="pct"/>
            <w:shd w:val="clear" w:color="auto" w:fill="C0C0C0"/>
            <w:tcMar>
              <w:top w:w="0" w:type="dxa"/>
              <w:left w:w="108" w:type="dxa"/>
              <w:bottom w:w="0" w:type="dxa"/>
              <w:right w:w="108" w:type="dxa"/>
            </w:tcMar>
            <w:hideMark/>
          </w:tcPr>
          <w:p w14:paraId="10F6DCD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9833E02" w14:textId="77777777" w:rsidR="00C62F49" w:rsidRPr="00BD6F46" w:rsidRDefault="00C62F49" w:rsidP="004C6D5A">
            <w:pPr>
              <w:pStyle w:val="TAH"/>
            </w:pPr>
            <w:r w:rsidRPr="00BD6F46">
              <w:t>Description</w:t>
            </w:r>
          </w:p>
        </w:tc>
        <w:tc>
          <w:tcPr>
            <w:tcW w:w="865" w:type="pct"/>
            <w:shd w:val="clear" w:color="auto" w:fill="C0C0C0"/>
          </w:tcPr>
          <w:p w14:paraId="6AEEB003" w14:textId="77777777" w:rsidR="00C62F49" w:rsidRPr="00BD6F46" w:rsidRDefault="00C62F49" w:rsidP="004C6D5A">
            <w:pPr>
              <w:pStyle w:val="TAH"/>
            </w:pPr>
            <w:r w:rsidRPr="00BD6F46">
              <w:t>Applicability</w:t>
            </w:r>
          </w:p>
        </w:tc>
      </w:tr>
      <w:tr w:rsidR="00C62F49" w:rsidRPr="00BD6F46" w14:paraId="40FA38F1" w14:textId="77777777" w:rsidTr="004C6D5A">
        <w:tc>
          <w:tcPr>
            <w:tcW w:w="1966" w:type="pct"/>
            <w:tcMar>
              <w:top w:w="0" w:type="dxa"/>
              <w:left w:w="108" w:type="dxa"/>
              <w:bottom w:w="0" w:type="dxa"/>
              <w:right w:w="108" w:type="dxa"/>
            </w:tcMar>
          </w:tcPr>
          <w:p w14:paraId="66771EB1"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02E14BC3"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18243B0E" w14:textId="77777777" w:rsidR="00C62F49" w:rsidRPr="00BD6F46" w:rsidRDefault="00C62F49" w:rsidP="004C6D5A">
            <w:pPr>
              <w:pStyle w:val="TAL"/>
            </w:pPr>
          </w:p>
        </w:tc>
      </w:tr>
      <w:tr w:rsidR="00C62F49" w:rsidRPr="00BD6F46" w14:paraId="211C9B99" w14:textId="77777777" w:rsidTr="004C6D5A">
        <w:tc>
          <w:tcPr>
            <w:tcW w:w="1966" w:type="pct"/>
            <w:tcMar>
              <w:top w:w="0" w:type="dxa"/>
              <w:left w:w="108" w:type="dxa"/>
              <w:bottom w:w="0" w:type="dxa"/>
              <w:right w:w="108" w:type="dxa"/>
            </w:tcMar>
          </w:tcPr>
          <w:p w14:paraId="5A675083"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8889F0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3C4AEAC0" w14:textId="77777777" w:rsidR="00C62F49" w:rsidRPr="00BD6F46" w:rsidRDefault="00C62F49" w:rsidP="004C6D5A">
            <w:pPr>
              <w:pStyle w:val="TAL"/>
            </w:pPr>
          </w:p>
        </w:tc>
      </w:tr>
      <w:tr w:rsidR="00C62F49" w:rsidRPr="00BD6F46" w14:paraId="41D4AE75" w14:textId="77777777" w:rsidTr="004C6D5A">
        <w:trPr>
          <w:trHeight w:val="53"/>
        </w:trPr>
        <w:tc>
          <w:tcPr>
            <w:tcW w:w="1966" w:type="pct"/>
            <w:tcMar>
              <w:top w:w="0" w:type="dxa"/>
              <w:left w:w="108" w:type="dxa"/>
              <w:bottom w:w="0" w:type="dxa"/>
              <w:right w:w="108" w:type="dxa"/>
            </w:tcMar>
          </w:tcPr>
          <w:p w14:paraId="6189F9DF"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0543D02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15964B55" w14:textId="77777777" w:rsidR="00C62F49" w:rsidRPr="00BD6F46" w:rsidRDefault="00C62F49" w:rsidP="004C6D5A">
            <w:pPr>
              <w:pStyle w:val="TAL"/>
            </w:pPr>
          </w:p>
        </w:tc>
      </w:tr>
    </w:tbl>
    <w:p w14:paraId="17358949" w14:textId="77777777" w:rsidR="00C62F49" w:rsidRPr="00BD6F46" w:rsidRDefault="00C62F49" w:rsidP="00C62F49">
      <w:pPr>
        <w:rPr>
          <w:lang w:eastAsia="zh-CN"/>
        </w:rPr>
      </w:pPr>
    </w:p>
    <w:p w14:paraId="7BE073A2" w14:textId="77777777" w:rsidR="00C62F49" w:rsidRPr="00BD6F46" w:rsidRDefault="00FA2777" w:rsidP="007F2678">
      <w:pPr>
        <w:pStyle w:val="Heading5"/>
      </w:pPr>
      <w:bookmarkStart w:id="886" w:name="_Toc20227335"/>
      <w:bookmarkStart w:id="887" w:name="_Toc27749576"/>
      <w:bookmarkStart w:id="888" w:name="_Toc28709503"/>
      <w:bookmarkStart w:id="889" w:name="_Toc44671123"/>
      <w:bookmarkStart w:id="890" w:name="_Toc51919044"/>
      <w:bookmarkStart w:id="891" w:name="_Toc178171959"/>
      <w:r w:rsidRPr="00BD6F46">
        <w:t>6.1.6.3.</w:t>
      </w:r>
      <w:r w:rsidR="00BA64C4" w:rsidRPr="00BD6F46">
        <w:t>9</w:t>
      </w:r>
      <w:r w:rsidR="00C62F49" w:rsidRPr="00BD6F46">
        <w:tab/>
        <w:t>Enumeration: Trigger</w:t>
      </w:r>
      <w:r w:rsidR="00C62F49" w:rsidRPr="00BD6F46">
        <w:rPr>
          <w:rFonts w:hint="eastAsia"/>
        </w:rPr>
        <w:t>Category</w:t>
      </w:r>
      <w:bookmarkEnd w:id="886"/>
      <w:bookmarkEnd w:id="887"/>
      <w:bookmarkEnd w:id="888"/>
      <w:bookmarkEnd w:id="889"/>
      <w:bookmarkEnd w:id="890"/>
      <w:bookmarkEnd w:id="891"/>
    </w:p>
    <w:p w14:paraId="6CC0FDF1"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C89F3B0" w14:textId="77777777" w:rsidTr="004C6D5A">
        <w:tc>
          <w:tcPr>
            <w:tcW w:w="1964" w:type="pct"/>
            <w:shd w:val="clear" w:color="auto" w:fill="C0C0C0"/>
            <w:tcMar>
              <w:top w:w="0" w:type="dxa"/>
              <w:left w:w="108" w:type="dxa"/>
              <w:bottom w:w="0" w:type="dxa"/>
              <w:right w:w="108" w:type="dxa"/>
            </w:tcMar>
            <w:hideMark/>
          </w:tcPr>
          <w:p w14:paraId="42DAFC90"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617FD72" w14:textId="77777777" w:rsidR="00C62F49" w:rsidRPr="00BD6F46" w:rsidRDefault="00C62F49" w:rsidP="004C6D5A">
            <w:pPr>
              <w:pStyle w:val="TAH"/>
            </w:pPr>
            <w:r w:rsidRPr="00BD6F46">
              <w:t>Description</w:t>
            </w:r>
          </w:p>
        </w:tc>
        <w:tc>
          <w:tcPr>
            <w:tcW w:w="626" w:type="pct"/>
            <w:shd w:val="clear" w:color="auto" w:fill="C0C0C0"/>
          </w:tcPr>
          <w:p w14:paraId="4162F626" w14:textId="77777777" w:rsidR="00C62F49" w:rsidRPr="00BD6F46" w:rsidRDefault="00C62F49" w:rsidP="004C6D5A">
            <w:pPr>
              <w:pStyle w:val="TAH"/>
            </w:pPr>
            <w:r w:rsidRPr="00BD6F46">
              <w:t>Applicability</w:t>
            </w:r>
          </w:p>
        </w:tc>
      </w:tr>
      <w:tr w:rsidR="00C62F49" w:rsidRPr="00BD6F46" w14:paraId="513E2CD9" w14:textId="77777777" w:rsidTr="004C6D5A">
        <w:tc>
          <w:tcPr>
            <w:tcW w:w="1964" w:type="pct"/>
            <w:tcMar>
              <w:top w:w="0" w:type="dxa"/>
              <w:left w:w="108" w:type="dxa"/>
              <w:bottom w:w="0" w:type="dxa"/>
              <w:right w:w="108" w:type="dxa"/>
            </w:tcMar>
          </w:tcPr>
          <w:p w14:paraId="23565F49"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43923DC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5C58AEFE" w14:textId="77777777" w:rsidR="00C62F49" w:rsidRPr="00BD6F46" w:rsidRDefault="00C62F49" w:rsidP="004C6D5A">
            <w:pPr>
              <w:pStyle w:val="TAL"/>
            </w:pPr>
          </w:p>
        </w:tc>
      </w:tr>
      <w:tr w:rsidR="00C62F49" w:rsidRPr="00BD6F46" w14:paraId="23E7361B" w14:textId="77777777" w:rsidTr="004C6D5A">
        <w:tc>
          <w:tcPr>
            <w:tcW w:w="1964" w:type="pct"/>
            <w:tcMar>
              <w:top w:w="0" w:type="dxa"/>
              <w:left w:w="108" w:type="dxa"/>
              <w:bottom w:w="0" w:type="dxa"/>
              <w:right w:w="108" w:type="dxa"/>
            </w:tcMar>
          </w:tcPr>
          <w:p w14:paraId="594B7438"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3EB67E0E"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7A0EC6A2" w14:textId="77777777" w:rsidR="00C62F49" w:rsidRPr="00BD6F46" w:rsidRDefault="00C62F49" w:rsidP="004C6D5A">
            <w:pPr>
              <w:pStyle w:val="TAL"/>
            </w:pPr>
          </w:p>
        </w:tc>
      </w:tr>
    </w:tbl>
    <w:p w14:paraId="78136A05" w14:textId="77777777" w:rsidR="00C62F49" w:rsidRPr="00BD6F46" w:rsidRDefault="00C62F49" w:rsidP="00C62F49">
      <w:pPr>
        <w:rPr>
          <w:lang w:eastAsia="zh-CN"/>
        </w:rPr>
      </w:pPr>
    </w:p>
    <w:p w14:paraId="1BD73535" w14:textId="77777777" w:rsidR="00C62F49" w:rsidRPr="00BD6F46" w:rsidRDefault="00FA2777" w:rsidP="007F2678">
      <w:pPr>
        <w:pStyle w:val="Heading5"/>
      </w:pPr>
      <w:bookmarkStart w:id="892" w:name="_Toc20227336"/>
      <w:bookmarkStart w:id="893" w:name="_Toc27749577"/>
      <w:bookmarkStart w:id="894" w:name="_Toc28709504"/>
      <w:bookmarkStart w:id="895" w:name="_Toc44671124"/>
      <w:bookmarkStart w:id="896" w:name="_Toc51919045"/>
      <w:bookmarkStart w:id="897" w:name="_Toc178171960"/>
      <w:r w:rsidRPr="00BD6F46">
        <w:t>6.1.6.3.</w:t>
      </w:r>
      <w:r w:rsidR="00BA64C4" w:rsidRPr="00BD6F46">
        <w:t>10</w:t>
      </w:r>
      <w:r w:rsidR="00C62F49" w:rsidRPr="00BD6F46">
        <w:tab/>
        <w:t>Enumeration: QuotaManagementIndicator</w:t>
      </w:r>
      <w:bookmarkEnd w:id="892"/>
      <w:bookmarkEnd w:id="893"/>
      <w:bookmarkEnd w:id="894"/>
      <w:bookmarkEnd w:id="895"/>
      <w:bookmarkEnd w:id="896"/>
      <w:bookmarkEnd w:id="897"/>
    </w:p>
    <w:p w14:paraId="2A21019B"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00370EA3" w14:textId="77777777" w:rsidTr="004C6D5A">
        <w:tc>
          <w:tcPr>
            <w:tcW w:w="1966" w:type="pct"/>
            <w:shd w:val="clear" w:color="auto" w:fill="C0C0C0"/>
            <w:tcMar>
              <w:top w:w="0" w:type="dxa"/>
              <w:left w:w="108" w:type="dxa"/>
              <w:bottom w:w="0" w:type="dxa"/>
              <w:right w:w="108" w:type="dxa"/>
            </w:tcMar>
            <w:hideMark/>
          </w:tcPr>
          <w:p w14:paraId="4F47587F"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F1ADB05" w14:textId="77777777" w:rsidR="00C62F49" w:rsidRPr="00BD6F46" w:rsidRDefault="00C62F49" w:rsidP="004C6D5A">
            <w:pPr>
              <w:pStyle w:val="TAH"/>
            </w:pPr>
            <w:r w:rsidRPr="00BD6F46">
              <w:t>Description</w:t>
            </w:r>
          </w:p>
        </w:tc>
        <w:tc>
          <w:tcPr>
            <w:tcW w:w="865" w:type="pct"/>
            <w:shd w:val="clear" w:color="auto" w:fill="C0C0C0"/>
          </w:tcPr>
          <w:p w14:paraId="44515BAF" w14:textId="77777777" w:rsidR="00C62F49" w:rsidRPr="00BD6F46" w:rsidRDefault="00C62F49" w:rsidP="004C6D5A">
            <w:pPr>
              <w:pStyle w:val="TAH"/>
            </w:pPr>
            <w:r w:rsidRPr="00BD6F46">
              <w:t>Applicability</w:t>
            </w:r>
          </w:p>
        </w:tc>
      </w:tr>
      <w:tr w:rsidR="00C62F49" w:rsidRPr="00BD6F46" w14:paraId="1AB9DAFE" w14:textId="77777777" w:rsidTr="004C6D5A">
        <w:tc>
          <w:tcPr>
            <w:tcW w:w="1966" w:type="pct"/>
            <w:tcMar>
              <w:top w:w="0" w:type="dxa"/>
              <w:left w:w="108" w:type="dxa"/>
              <w:bottom w:w="0" w:type="dxa"/>
              <w:right w:w="108" w:type="dxa"/>
            </w:tcMar>
          </w:tcPr>
          <w:p w14:paraId="5B393052"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BFFA0F8" w14:textId="77777777" w:rsidR="00C62F49" w:rsidRPr="00BD6F46" w:rsidRDefault="00C62F49" w:rsidP="004C6D5A">
            <w:pPr>
              <w:pStyle w:val="TAL"/>
              <w:rPr>
                <w:lang w:eastAsia="zh-CN"/>
              </w:rPr>
            </w:pPr>
            <w:r w:rsidRPr="00BD6F46">
              <w:t>quota management control</w:t>
            </w:r>
          </w:p>
        </w:tc>
        <w:tc>
          <w:tcPr>
            <w:tcW w:w="865" w:type="pct"/>
          </w:tcPr>
          <w:p w14:paraId="58CF1086" w14:textId="77777777" w:rsidR="00C62F49" w:rsidRPr="00BD6F46" w:rsidRDefault="00C62F49" w:rsidP="004C6D5A">
            <w:pPr>
              <w:pStyle w:val="TAL"/>
            </w:pPr>
          </w:p>
        </w:tc>
      </w:tr>
      <w:tr w:rsidR="00C62F49" w:rsidRPr="00BD6F46" w14:paraId="0F800C80" w14:textId="77777777" w:rsidTr="004C6D5A">
        <w:tc>
          <w:tcPr>
            <w:tcW w:w="1966" w:type="pct"/>
            <w:tcMar>
              <w:top w:w="0" w:type="dxa"/>
              <w:left w:w="108" w:type="dxa"/>
              <w:bottom w:w="0" w:type="dxa"/>
              <w:right w:w="108" w:type="dxa"/>
            </w:tcMar>
          </w:tcPr>
          <w:p w14:paraId="671314D8"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621382C0" w14:textId="77777777" w:rsidR="00C62F49" w:rsidRPr="00BD6F46" w:rsidRDefault="00C62F49" w:rsidP="004C6D5A">
            <w:pPr>
              <w:pStyle w:val="TAL"/>
              <w:rPr>
                <w:lang w:eastAsia="zh-CN"/>
              </w:rPr>
            </w:pPr>
            <w:r w:rsidRPr="00BD6F46">
              <w:t>without quota management control</w:t>
            </w:r>
          </w:p>
        </w:tc>
        <w:tc>
          <w:tcPr>
            <w:tcW w:w="865" w:type="pct"/>
          </w:tcPr>
          <w:p w14:paraId="218BE940" w14:textId="77777777" w:rsidR="00C62F49" w:rsidRPr="00BD6F46" w:rsidRDefault="00C62F49" w:rsidP="004C6D5A">
            <w:pPr>
              <w:pStyle w:val="TAL"/>
            </w:pPr>
          </w:p>
        </w:tc>
      </w:tr>
      <w:tr w:rsidR="003B25F0" w:rsidRPr="00BD6F46" w14:paraId="76BDE93E" w14:textId="77777777" w:rsidTr="004C6D5A">
        <w:tc>
          <w:tcPr>
            <w:tcW w:w="1966" w:type="pct"/>
            <w:tcMar>
              <w:top w:w="0" w:type="dxa"/>
              <w:left w:w="108" w:type="dxa"/>
              <w:bottom w:w="0" w:type="dxa"/>
              <w:right w:w="108" w:type="dxa"/>
            </w:tcMar>
          </w:tcPr>
          <w:p w14:paraId="3E6C5295"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5CA8EDED" w14:textId="77777777" w:rsidR="003B25F0" w:rsidRPr="00BD6F46" w:rsidRDefault="003B25F0" w:rsidP="003B25F0">
            <w:pPr>
              <w:pStyle w:val="TAL"/>
            </w:pPr>
            <w:r w:rsidRPr="006B5F0F">
              <w:t>quota management control suspended</w:t>
            </w:r>
          </w:p>
        </w:tc>
        <w:tc>
          <w:tcPr>
            <w:tcW w:w="865" w:type="pct"/>
          </w:tcPr>
          <w:p w14:paraId="57BC8818" w14:textId="77777777" w:rsidR="003B25F0" w:rsidRPr="00BD6F46" w:rsidRDefault="003B25F0" w:rsidP="003B25F0">
            <w:pPr>
              <w:pStyle w:val="TAL"/>
            </w:pPr>
            <w:r w:rsidRPr="006B5F0F">
              <w:t>CHF</w:t>
            </w:r>
            <w:r>
              <w:t>C</w:t>
            </w:r>
            <w:r w:rsidRPr="006B5F0F">
              <w:t>QM</w:t>
            </w:r>
          </w:p>
        </w:tc>
      </w:tr>
    </w:tbl>
    <w:p w14:paraId="6EA9D845" w14:textId="77777777" w:rsidR="00BA64C4" w:rsidRPr="00BD6F46" w:rsidRDefault="00BA64C4" w:rsidP="007F2678"/>
    <w:p w14:paraId="04DACCE0" w14:textId="77777777" w:rsidR="00C62F49" w:rsidRPr="00BD6F46" w:rsidRDefault="00FA2777" w:rsidP="007F2678">
      <w:pPr>
        <w:pStyle w:val="Heading5"/>
      </w:pPr>
      <w:bookmarkStart w:id="898" w:name="_Toc20227337"/>
      <w:bookmarkStart w:id="899" w:name="_Toc27749578"/>
      <w:bookmarkStart w:id="900" w:name="_Toc28709505"/>
      <w:bookmarkStart w:id="901" w:name="_Toc44671125"/>
      <w:bookmarkStart w:id="902" w:name="_Toc51919046"/>
      <w:bookmarkStart w:id="903" w:name="_Toc178171961"/>
      <w:r w:rsidRPr="00BD6F46">
        <w:lastRenderedPageBreak/>
        <w:t>6.1.6.3.</w:t>
      </w:r>
      <w:r w:rsidR="00BA64C4" w:rsidRPr="00BD6F46">
        <w:t>11</w:t>
      </w:r>
      <w:r w:rsidR="00C62F49" w:rsidRPr="00BD6F46">
        <w:tab/>
        <w:t>Enumeration: FailureHandling</w:t>
      </w:r>
      <w:bookmarkEnd w:id="898"/>
      <w:bookmarkEnd w:id="899"/>
      <w:bookmarkEnd w:id="900"/>
      <w:bookmarkEnd w:id="901"/>
      <w:bookmarkEnd w:id="902"/>
      <w:bookmarkEnd w:id="903"/>
    </w:p>
    <w:p w14:paraId="58F25FF3"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6BE2FE3E" w14:textId="77777777" w:rsidTr="004C6D5A">
        <w:tc>
          <w:tcPr>
            <w:tcW w:w="1966" w:type="pct"/>
            <w:shd w:val="clear" w:color="auto" w:fill="C0C0C0"/>
            <w:tcMar>
              <w:top w:w="0" w:type="dxa"/>
              <w:left w:w="108" w:type="dxa"/>
              <w:bottom w:w="0" w:type="dxa"/>
              <w:right w:w="108" w:type="dxa"/>
            </w:tcMar>
            <w:hideMark/>
          </w:tcPr>
          <w:p w14:paraId="6557DE6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6FC9359" w14:textId="77777777" w:rsidR="00C62F49" w:rsidRPr="00BD6F46" w:rsidRDefault="00C62F49" w:rsidP="004C6D5A">
            <w:pPr>
              <w:pStyle w:val="TAH"/>
            </w:pPr>
            <w:r w:rsidRPr="00BD6F46">
              <w:t>Description</w:t>
            </w:r>
          </w:p>
        </w:tc>
        <w:tc>
          <w:tcPr>
            <w:tcW w:w="865" w:type="pct"/>
            <w:shd w:val="clear" w:color="auto" w:fill="C0C0C0"/>
          </w:tcPr>
          <w:p w14:paraId="52ADAD6D" w14:textId="77777777" w:rsidR="00C62F49" w:rsidRPr="00BD6F46" w:rsidRDefault="00C62F49" w:rsidP="004C6D5A">
            <w:pPr>
              <w:pStyle w:val="TAH"/>
            </w:pPr>
            <w:r w:rsidRPr="00BD6F46">
              <w:t>Applicability</w:t>
            </w:r>
          </w:p>
        </w:tc>
      </w:tr>
      <w:tr w:rsidR="00C62F49" w:rsidRPr="00BD6F46" w14:paraId="2A308B9B" w14:textId="77777777" w:rsidTr="004C6D5A">
        <w:tc>
          <w:tcPr>
            <w:tcW w:w="1966" w:type="pct"/>
            <w:tcMar>
              <w:top w:w="0" w:type="dxa"/>
              <w:left w:w="108" w:type="dxa"/>
              <w:bottom w:w="0" w:type="dxa"/>
              <w:right w:w="108" w:type="dxa"/>
            </w:tcMar>
          </w:tcPr>
          <w:p w14:paraId="7E4093F2"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0E789BD6"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43FF0A07" w14:textId="77777777" w:rsidR="00C62F49" w:rsidRPr="00BD6F46" w:rsidRDefault="00C62F49" w:rsidP="004C6D5A">
            <w:pPr>
              <w:pStyle w:val="TAL"/>
            </w:pPr>
          </w:p>
        </w:tc>
      </w:tr>
      <w:tr w:rsidR="00C62F49" w:rsidRPr="00BD6F46" w14:paraId="231741A6" w14:textId="77777777" w:rsidTr="004C6D5A">
        <w:tc>
          <w:tcPr>
            <w:tcW w:w="1966" w:type="pct"/>
            <w:tcMar>
              <w:top w:w="0" w:type="dxa"/>
              <w:left w:w="108" w:type="dxa"/>
              <w:bottom w:w="0" w:type="dxa"/>
              <w:right w:w="108" w:type="dxa"/>
            </w:tcMar>
          </w:tcPr>
          <w:p w14:paraId="236883B7"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7B91C51D"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2243EE3C" w14:textId="77777777" w:rsidR="00C62F49" w:rsidRPr="00BD6F46" w:rsidRDefault="00C62F49" w:rsidP="004C6D5A">
            <w:pPr>
              <w:pStyle w:val="TAL"/>
            </w:pPr>
          </w:p>
        </w:tc>
      </w:tr>
      <w:tr w:rsidR="00C62F49" w:rsidRPr="00BD6F46" w14:paraId="5ED2B7E0" w14:textId="77777777" w:rsidTr="004C6D5A">
        <w:trPr>
          <w:trHeight w:val="53"/>
        </w:trPr>
        <w:tc>
          <w:tcPr>
            <w:tcW w:w="1966" w:type="pct"/>
            <w:tcMar>
              <w:top w:w="0" w:type="dxa"/>
              <w:left w:w="108" w:type="dxa"/>
              <w:bottom w:w="0" w:type="dxa"/>
              <w:right w:w="108" w:type="dxa"/>
            </w:tcMar>
          </w:tcPr>
          <w:p w14:paraId="4E3E4C94"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470CAA59" w14:textId="77777777" w:rsidR="00C62F49" w:rsidRPr="00BD6F46" w:rsidRDefault="00C62F49" w:rsidP="004C6D5A">
            <w:pPr>
              <w:pStyle w:val="TAL"/>
            </w:pPr>
            <w:r w:rsidRPr="00BD6F46">
              <w:t xml:space="preserve">the </w:t>
            </w:r>
            <w:r w:rsidR="00776BE8">
              <w:t>NF consumer should</w:t>
            </w:r>
            <w:r w:rsidRPr="00BD6F46">
              <w:t xml:space="preserve"> re-send the</w:t>
            </w:r>
          </w:p>
          <w:p w14:paraId="4BEFF757"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FF0AABB" w14:textId="77777777" w:rsidR="00C62F49" w:rsidRPr="00BD6F46" w:rsidRDefault="00C62F49" w:rsidP="004C6D5A">
            <w:pPr>
              <w:pStyle w:val="TAL"/>
            </w:pPr>
          </w:p>
        </w:tc>
      </w:tr>
    </w:tbl>
    <w:p w14:paraId="54E4F473" w14:textId="77777777" w:rsidR="00C62F49" w:rsidRPr="00BD6F46" w:rsidRDefault="00C62F49" w:rsidP="008D79D4">
      <w:pPr>
        <w:rPr>
          <w:lang w:eastAsia="zh-CN" w:bidi="ar-IQ"/>
        </w:rPr>
      </w:pPr>
    </w:p>
    <w:p w14:paraId="6E82C514" w14:textId="77777777" w:rsidR="00C62F49" w:rsidRPr="00BD6F46" w:rsidRDefault="00FA2777" w:rsidP="007F2678">
      <w:pPr>
        <w:pStyle w:val="Heading5"/>
      </w:pPr>
      <w:bookmarkStart w:id="904" w:name="_Toc20227338"/>
      <w:bookmarkStart w:id="905" w:name="_Toc27749579"/>
      <w:bookmarkStart w:id="906" w:name="_Toc28709506"/>
      <w:bookmarkStart w:id="907" w:name="_Toc44671126"/>
      <w:bookmarkStart w:id="908" w:name="_Toc51919047"/>
      <w:bookmarkStart w:id="909" w:name="_Toc178171962"/>
      <w:r w:rsidRPr="00BD6F46">
        <w:t>6.1.6.3.1</w:t>
      </w:r>
      <w:r w:rsidR="00BA64C4" w:rsidRPr="00BD6F46">
        <w:t>2</w:t>
      </w:r>
      <w:r w:rsidR="00C62F49" w:rsidRPr="00BD6F46">
        <w:tab/>
        <w:t>Enumeration: SessionFailover</w:t>
      </w:r>
      <w:bookmarkEnd w:id="904"/>
      <w:bookmarkEnd w:id="905"/>
      <w:bookmarkEnd w:id="906"/>
      <w:bookmarkEnd w:id="907"/>
      <w:bookmarkEnd w:id="908"/>
      <w:bookmarkEnd w:id="909"/>
    </w:p>
    <w:p w14:paraId="29CF8049"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C80213E" w14:textId="77777777" w:rsidTr="004C6D5A">
        <w:tc>
          <w:tcPr>
            <w:tcW w:w="1966" w:type="pct"/>
            <w:shd w:val="clear" w:color="auto" w:fill="C0C0C0"/>
            <w:tcMar>
              <w:top w:w="0" w:type="dxa"/>
              <w:left w:w="108" w:type="dxa"/>
              <w:bottom w:w="0" w:type="dxa"/>
              <w:right w:w="108" w:type="dxa"/>
            </w:tcMar>
            <w:hideMark/>
          </w:tcPr>
          <w:p w14:paraId="18793947"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D971A94" w14:textId="77777777" w:rsidR="00C62F49" w:rsidRPr="00BD6F46" w:rsidRDefault="00C62F49" w:rsidP="004C6D5A">
            <w:pPr>
              <w:pStyle w:val="TAH"/>
            </w:pPr>
            <w:r w:rsidRPr="00BD6F46">
              <w:t>Description</w:t>
            </w:r>
          </w:p>
        </w:tc>
        <w:tc>
          <w:tcPr>
            <w:tcW w:w="865" w:type="pct"/>
            <w:shd w:val="clear" w:color="auto" w:fill="C0C0C0"/>
          </w:tcPr>
          <w:p w14:paraId="28E38C0A" w14:textId="77777777" w:rsidR="00C62F49" w:rsidRPr="00BD6F46" w:rsidRDefault="00C62F49" w:rsidP="004C6D5A">
            <w:pPr>
              <w:pStyle w:val="TAH"/>
            </w:pPr>
            <w:r w:rsidRPr="00BD6F46">
              <w:t>Applicability</w:t>
            </w:r>
          </w:p>
        </w:tc>
      </w:tr>
      <w:tr w:rsidR="00C62F49" w:rsidRPr="00BD6F46" w14:paraId="3CBB811A" w14:textId="77777777" w:rsidTr="004C6D5A">
        <w:tc>
          <w:tcPr>
            <w:tcW w:w="1966" w:type="pct"/>
            <w:tcMar>
              <w:top w:w="0" w:type="dxa"/>
              <w:left w:w="108" w:type="dxa"/>
              <w:bottom w:w="0" w:type="dxa"/>
              <w:right w:w="108" w:type="dxa"/>
            </w:tcMar>
          </w:tcPr>
          <w:p w14:paraId="1A88178D"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71FC2F65"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72B33837"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0808001" w14:textId="77777777" w:rsidR="00C62F49" w:rsidRPr="00BD6F46" w:rsidRDefault="00C62F49" w:rsidP="004C6D5A">
            <w:pPr>
              <w:pStyle w:val="TAL"/>
            </w:pPr>
          </w:p>
        </w:tc>
      </w:tr>
      <w:tr w:rsidR="00C62F49" w:rsidRPr="00BD6F46" w14:paraId="76070BF6" w14:textId="77777777" w:rsidTr="004C6D5A">
        <w:tc>
          <w:tcPr>
            <w:tcW w:w="1966" w:type="pct"/>
            <w:tcMar>
              <w:top w:w="0" w:type="dxa"/>
              <w:left w:w="108" w:type="dxa"/>
              <w:bottom w:w="0" w:type="dxa"/>
              <w:right w:w="108" w:type="dxa"/>
            </w:tcMar>
          </w:tcPr>
          <w:p w14:paraId="00549B04"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48CB9064"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446F1F0D" w14:textId="77777777" w:rsidR="00C62F49" w:rsidRPr="00BD6F46" w:rsidRDefault="00C62F49" w:rsidP="004C6D5A">
            <w:pPr>
              <w:pStyle w:val="TAL"/>
            </w:pPr>
          </w:p>
        </w:tc>
      </w:tr>
    </w:tbl>
    <w:p w14:paraId="0762DF32" w14:textId="77777777" w:rsidR="00C62F49" w:rsidRPr="00BD6F46" w:rsidRDefault="00C62F49" w:rsidP="008D79D4">
      <w:pPr>
        <w:rPr>
          <w:lang w:eastAsia="zh-CN" w:bidi="ar-IQ"/>
        </w:rPr>
      </w:pPr>
    </w:p>
    <w:p w14:paraId="77193A55" w14:textId="77777777" w:rsidR="00C62F49" w:rsidRPr="00BD6F46" w:rsidRDefault="00FA2777" w:rsidP="007F2678">
      <w:pPr>
        <w:pStyle w:val="Heading5"/>
      </w:pPr>
      <w:bookmarkStart w:id="910" w:name="_Toc20227339"/>
      <w:bookmarkStart w:id="911" w:name="_Toc27749580"/>
      <w:bookmarkStart w:id="912" w:name="_Toc28709507"/>
      <w:bookmarkStart w:id="913" w:name="_Toc44671127"/>
      <w:bookmarkStart w:id="914" w:name="_Toc51919048"/>
      <w:bookmarkStart w:id="915" w:name="_Toc178171963"/>
      <w:r w:rsidRPr="00BD6F46">
        <w:t>6.1.6.3.</w:t>
      </w:r>
      <w:r w:rsidR="00BA64C4" w:rsidRPr="00BD6F46">
        <w:t>13</w:t>
      </w:r>
      <w:r w:rsidR="00C62F49" w:rsidRPr="00BD6F46">
        <w:tab/>
        <w:t>Enumeration: 3GPPPSDataOffStatus</w:t>
      </w:r>
      <w:bookmarkEnd w:id="910"/>
      <w:bookmarkEnd w:id="911"/>
      <w:bookmarkEnd w:id="912"/>
      <w:bookmarkEnd w:id="913"/>
      <w:bookmarkEnd w:id="914"/>
      <w:bookmarkEnd w:id="915"/>
    </w:p>
    <w:p w14:paraId="1DDFBF6C"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2C69E22" w14:textId="77777777" w:rsidTr="004C6D5A">
        <w:tc>
          <w:tcPr>
            <w:tcW w:w="1966" w:type="pct"/>
            <w:shd w:val="clear" w:color="auto" w:fill="C0C0C0"/>
            <w:tcMar>
              <w:top w:w="0" w:type="dxa"/>
              <w:left w:w="108" w:type="dxa"/>
              <w:bottom w:w="0" w:type="dxa"/>
              <w:right w:w="108" w:type="dxa"/>
            </w:tcMar>
            <w:hideMark/>
          </w:tcPr>
          <w:p w14:paraId="2BBF657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8A4F1F4" w14:textId="77777777" w:rsidR="00C62F49" w:rsidRPr="00BD6F46" w:rsidRDefault="00C62F49" w:rsidP="004C6D5A">
            <w:pPr>
              <w:pStyle w:val="TAH"/>
            </w:pPr>
            <w:r w:rsidRPr="00BD6F46">
              <w:t>Description</w:t>
            </w:r>
          </w:p>
        </w:tc>
        <w:tc>
          <w:tcPr>
            <w:tcW w:w="865" w:type="pct"/>
            <w:shd w:val="clear" w:color="auto" w:fill="C0C0C0"/>
          </w:tcPr>
          <w:p w14:paraId="1AE3086B" w14:textId="77777777" w:rsidR="00C62F49" w:rsidRPr="00BD6F46" w:rsidRDefault="00C62F49" w:rsidP="004C6D5A">
            <w:pPr>
              <w:pStyle w:val="TAH"/>
            </w:pPr>
            <w:r w:rsidRPr="00BD6F46">
              <w:t>Applicability</w:t>
            </w:r>
          </w:p>
        </w:tc>
      </w:tr>
      <w:tr w:rsidR="00C62F49" w:rsidRPr="00BD6F46" w14:paraId="4A1A76BB" w14:textId="77777777" w:rsidTr="004C6D5A">
        <w:tc>
          <w:tcPr>
            <w:tcW w:w="1966" w:type="pct"/>
            <w:tcMar>
              <w:top w:w="0" w:type="dxa"/>
              <w:left w:w="108" w:type="dxa"/>
              <w:bottom w:w="0" w:type="dxa"/>
              <w:right w:w="108" w:type="dxa"/>
            </w:tcMar>
          </w:tcPr>
          <w:p w14:paraId="68AD26BC"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55B3F6D4" w14:textId="77777777" w:rsidR="00C62F49" w:rsidRPr="00BD6F46" w:rsidRDefault="00C62F49" w:rsidP="004C6D5A">
            <w:pPr>
              <w:pStyle w:val="TAL"/>
            </w:pPr>
            <w:r w:rsidRPr="00BD6F46">
              <w:rPr>
                <w:lang w:eastAsia="zh-CN"/>
              </w:rPr>
              <w:t>3GPP PS data off status is active.</w:t>
            </w:r>
          </w:p>
        </w:tc>
        <w:tc>
          <w:tcPr>
            <w:tcW w:w="865" w:type="pct"/>
          </w:tcPr>
          <w:p w14:paraId="7410F882" w14:textId="77777777" w:rsidR="00C62F49" w:rsidRPr="00BD6F46" w:rsidRDefault="00C62F49" w:rsidP="004C6D5A">
            <w:pPr>
              <w:pStyle w:val="TAL"/>
            </w:pPr>
          </w:p>
        </w:tc>
      </w:tr>
      <w:tr w:rsidR="00C62F49" w:rsidRPr="00BD6F46" w14:paraId="5B7B76EB" w14:textId="77777777" w:rsidTr="004C6D5A">
        <w:tc>
          <w:tcPr>
            <w:tcW w:w="1966" w:type="pct"/>
            <w:tcMar>
              <w:top w:w="0" w:type="dxa"/>
              <w:left w:w="108" w:type="dxa"/>
              <w:bottom w:w="0" w:type="dxa"/>
              <w:right w:w="108" w:type="dxa"/>
            </w:tcMar>
          </w:tcPr>
          <w:p w14:paraId="7449C62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4D44181E" w14:textId="77777777" w:rsidR="00C62F49" w:rsidRPr="00BD6F46" w:rsidRDefault="00C62F49" w:rsidP="004C6D5A">
            <w:pPr>
              <w:pStyle w:val="TAL"/>
            </w:pPr>
            <w:r w:rsidRPr="00BD6F46">
              <w:rPr>
                <w:lang w:eastAsia="zh-CN"/>
              </w:rPr>
              <w:t>3GPP PS data off status is inactive.</w:t>
            </w:r>
          </w:p>
        </w:tc>
        <w:tc>
          <w:tcPr>
            <w:tcW w:w="865" w:type="pct"/>
          </w:tcPr>
          <w:p w14:paraId="485E0F3D" w14:textId="77777777" w:rsidR="00C62F49" w:rsidRPr="00BD6F46" w:rsidRDefault="00C62F49" w:rsidP="004C6D5A">
            <w:pPr>
              <w:pStyle w:val="TAL"/>
            </w:pPr>
          </w:p>
        </w:tc>
      </w:tr>
    </w:tbl>
    <w:p w14:paraId="2A8DF475" w14:textId="77777777" w:rsidR="00C62F49" w:rsidRPr="00BD6F46" w:rsidRDefault="00C62F49" w:rsidP="008D79D4">
      <w:pPr>
        <w:rPr>
          <w:lang w:eastAsia="zh-CN" w:bidi="ar-IQ"/>
        </w:rPr>
      </w:pPr>
    </w:p>
    <w:p w14:paraId="22E7F33D" w14:textId="77777777" w:rsidR="00C62F49" w:rsidRPr="00BD6F46" w:rsidRDefault="00FA2777" w:rsidP="007F2678">
      <w:pPr>
        <w:pStyle w:val="Heading5"/>
      </w:pPr>
      <w:bookmarkStart w:id="916" w:name="_Toc20227340"/>
      <w:bookmarkStart w:id="917" w:name="_Toc27749581"/>
      <w:bookmarkStart w:id="918" w:name="_Toc28709508"/>
      <w:bookmarkStart w:id="919" w:name="_Toc44671128"/>
      <w:bookmarkStart w:id="920" w:name="_Toc51919049"/>
      <w:bookmarkStart w:id="921" w:name="_Toc178171964"/>
      <w:r w:rsidRPr="00BD6F46">
        <w:lastRenderedPageBreak/>
        <w:t>6.1.6.3.</w:t>
      </w:r>
      <w:r w:rsidR="00BA64C4" w:rsidRPr="00BD6F46">
        <w:t>14</w:t>
      </w:r>
      <w:r w:rsidR="00C62F49" w:rsidRPr="00BD6F46">
        <w:tab/>
        <w:t xml:space="preserve">Enumeration: </w:t>
      </w:r>
      <w:r w:rsidR="00C62F49" w:rsidRPr="00BD6F46">
        <w:rPr>
          <w:rFonts w:hint="eastAsia"/>
        </w:rPr>
        <w:t>ResultCode</w:t>
      </w:r>
      <w:bookmarkEnd w:id="916"/>
      <w:bookmarkEnd w:id="917"/>
      <w:bookmarkEnd w:id="918"/>
      <w:bookmarkEnd w:id="919"/>
      <w:bookmarkEnd w:id="920"/>
      <w:bookmarkEnd w:id="921"/>
    </w:p>
    <w:p w14:paraId="376B309F"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1CC5CF55" w14:textId="77777777" w:rsidTr="008D79D4">
        <w:tc>
          <w:tcPr>
            <w:tcW w:w="3229" w:type="pct"/>
            <w:shd w:val="clear" w:color="auto" w:fill="C0C0C0"/>
            <w:tcMar>
              <w:top w:w="0" w:type="dxa"/>
              <w:left w:w="108" w:type="dxa"/>
              <w:bottom w:w="0" w:type="dxa"/>
              <w:right w:w="108" w:type="dxa"/>
            </w:tcMar>
            <w:hideMark/>
          </w:tcPr>
          <w:p w14:paraId="263505DA"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5B2E379D" w14:textId="77777777" w:rsidR="00C62F49" w:rsidRPr="00BD6F46" w:rsidRDefault="00C62F49" w:rsidP="004C6D5A">
            <w:pPr>
              <w:pStyle w:val="TAH"/>
            </w:pPr>
            <w:r w:rsidRPr="00BD6F46">
              <w:t>Description</w:t>
            </w:r>
          </w:p>
        </w:tc>
        <w:tc>
          <w:tcPr>
            <w:tcW w:w="626" w:type="pct"/>
            <w:shd w:val="clear" w:color="auto" w:fill="C0C0C0"/>
          </w:tcPr>
          <w:p w14:paraId="17185D73" w14:textId="77777777" w:rsidR="00C62F49" w:rsidRPr="00BD6F46" w:rsidRDefault="00C62F49" w:rsidP="004C6D5A">
            <w:pPr>
              <w:pStyle w:val="TAH"/>
            </w:pPr>
            <w:r w:rsidRPr="00BD6F46">
              <w:t>Applicability</w:t>
            </w:r>
          </w:p>
        </w:tc>
      </w:tr>
      <w:tr w:rsidR="00AD1071" w:rsidRPr="00BD6F46" w14:paraId="7A342E40" w14:textId="77777777" w:rsidTr="008D79D4">
        <w:tc>
          <w:tcPr>
            <w:tcW w:w="3229" w:type="pct"/>
            <w:tcMar>
              <w:top w:w="0" w:type="dxa"/>
              <w:left w:w="108" w:type="dxa"/>
              <w:bottom w:w="0" w:type="dxa"/>
              <w:right w:w="108" w:type="dxa"/>
            </w:tcMar>
          </w:tcPr>
          <w:p w14:paraId="6BAFBF73"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50509B3C" w14:textId="77777777" w:rsidR="00AD1071" w:rsidRDefault="00AD1071" w:rsidP="00AD1071">
            <w:pPr>
              <w:pStyle w:val="TAL"/>
            </w:pPr>
            <w:r>
              <w:t>The CHF grants the service to the end-user.</w:t>
            </w:r>
          </w:p>
          <w:p w14:paraId="3F601B66" w14:textId="77777777" w:rsidR="00F9616A" w:rsidRPr="00BD6F46" w:rsidRDefault="00F9616A" w:rsidP="00AD1071">
            <w:pPr>
              <w:pStyle w:val="TAL"/>
            </w:pPr>
            <w:r>
              <w:t>This applies to the rating group.</w:t>
            </w:r>
          </w:p>
        </w:tc>
        <w:tc>
          <w:tcPr>
            <w:tcW w:w="626" w:type="pct"/>
          </w:tcPr>
          <w:p w14:paraId="6507E049" w14:textId="77777777" w:rsidR="00AD1071" w:rsidRPr="00BD6F46" w:rsidRDefault="00AD1071" w:rsidP="00AD1071">
            <w:pPr>
              <w:pStyle w:val="TAL"/>
            </w:pPr>
          </w:p>
        </w:tc>
      </w:tr>
      <w:tr w:rsidR="00AD1071" w:rsidRPr="00BD6F46" w14:paraId="30A8F3B8" w14:textId="77777777" w:rsidTr="008D79D4">
        <w:tc>
          <w:tcPr>
            <w:tcW w:w="3229" w:type="pct"/>
            <w:tcMar>
              <w:top w:w="0" w:type="dxa"/>
              <w:left w:w="108" w:type="dxa"/>
              <w:bottom w:w="0" w:type="dxa"/>
              <w:right w:w="108" w:type="dxa"/>
            </w:tcMar>
          </w:tcPr>
          <w:p w14:paraId="3EDF565F"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19013D93" w14:textId="77777777" w:rsidR="00AD1071" w:rsidRDefault="00AD1071" w:rsidP="00AD1071">
            <w:pPr>
              <w:pStyle w:val="TAL"/>
            </w:pPr>
            <w:r w:rsidRPr="00BD6F46">
              <w:t xml:space="preserve">The CHF denies the service request due to </w:t>
            </w:r>
            <w:r>
              <w:t>end-user</w:t>
            </w:r>
            <w:r w:rsidRPr="00BD6F46">
              <w:t xml:space="preserve"> service </w:t>
            </w:r>
            <w:r w:rsidR="00C23F92" w:rsidRPr="00C23F92">
              <w:t>restrictions or</w:t>
            </w:r>
            <w:r w:rsidRPr="00BD6F46">
              <w:t xml:space="preserve">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5FA3F9AE" w14:textId="77777777" w:rsidR="00F9616A" w:rsidRPr="00BD6F46" w:rsidRDefault="00F9616A" w:rsidP="00AD1071">
            <w:pPr>
              <w:pStyle w:val="TAL"/>
            </w:pPr>
            <w:r>
              <w:t>This applies to the rating group.</w:t>
            </w:r>
          </w:p>
        </w:tc>
        <w:tc>
          <w:tcPr>
            <w:tcW w:w="626" w:type="pct"/>
          </w:tcPr>
          <w:p w14:paraId="30AE7AC7" w14:textId="77777777" w:rsidR="00AD1071" w:rsidRPr="00BD6F46" w:rsidRDefault="00AD1071" w:rsidP="00AD1071">
            <w:pPr>
              <w:pStyle w:val="TAL"/>
            </w:pPr>
          </w:p>
        </w:tc>
      </w:tr>
      <w:tr w:rsidR="00AD1071" w:rsidRPr="00BD6F46" w14:paraId="1205DE7D" w14:textId="77777777" w:rsidTr="008D79D4">
        <w:tc>
          <w:tcPr>
            <w:tcW w:w="3229" w:type="pct"/>
            <w:tcMar>
              <w:top w:w="0" w:type="dxa"/>
              <w:left w:w="108" w:type="dxa"/>
              <w:bottom w:w="0" w:type="dxa"/>
              <w:right w:w="108" w:type="dxa"/>
            </w:tcMar>
          </w:tcPr>
          <w:p w14:paraId="5C9AA200"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3345B0C5"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w:t>
            </w:r>
            <w:r w:rsidR="00C23F92" w:rsidRPr="00C23F92">
              <w:t>control and</w:t>
            </w:r>
            <w:r w:rsidR="000821A8">
              <w:t xml:space="preserve"> used units shall be reported</w:t>
            </w:r>
            <w:r w:rsidRPr="00BD6F46">
              <w:t>.</w:t>
            </w:r>
          </w:p>
          <w:p w14:paraId="139B3615" w14:textId="77777777" w:rsidR="00F9616A" w:rsidRPr="00BD6F46" w:rsidRDefault="00F9616A" w:rsidP="00AD1071">
            <w:pPr>
              <w:pStyle w:val="TAL"/>
            </w:pPr>
            <w:r>
              <w:t>This applies to the rating group.</w:t>
            </w:r>
          </w:p>
        </w:tc>
        <w:tc>
          <w:tcPr>
            <w:tcW w:w="626" w:type="pct"/>
          </w:tcPr>
          <w:p w14:paraId="4476862A" w14:textId="77777777" w:rsidR="00AD1071" w:rsidRPr="00BD6F46" w:rsidRDefault="00AD1071" w:rsidP="00AD1071">
            <w:pPr>
              <w:pStyle w:val="TAL"/>
            </w:pPr>
          </w:p>
        </w:tc>
      </w:tr>
      <w:tr w:rsidR="00AD1071" w:rsidRPr="00BD6F46" w14:paraId="247C78EE" w14:textId="77777777" w:rsidTr="008D79D4">
        <w:trPr>
          <w:trHeight w:val="53"/>
        </w:trPr>
        <w:tc>
          <w:tcPr>
            <w:tcW w:w="3229" w:type="pct"/>
            <w:tcMar>
              <w:top w:w="0" w:type="dxa"/>
              <w:left w:w="108" w:type="dxa"/>
              <w:bottom w:w="0" w:type="dxa"/>
              <w:right w:w="108" w:type="dxa"/>
            </w:tcMar>
          </w:tcPr>
          <w:p w14:paraId="0635241A"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3FB69FE2"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5C2081E8" w14:textId="77777777" w:rsidR="00F9616A" w:rsidRPr="00BD6F46" w:rsidRDefault="00F9616A" w:rsidP="00AD1071">
            <w:pPr>
              <w:pStyle w:val="TAL"/>
            </w:pPr>
            <w:r>
              <w:t>This applies to the rating group.</w:t>
            </w:r>
          </w:p>
        </w:tc>
        <w:tc>
          <w:tcPr>
            <w:tcW w:w="626" w:type="pct"/>
          </w:tcPr>
          <w:p w14:paraId="66249531" w14:textId="77777777" w:rsidR="00AD1071" w:rsidRPr="00BD6F46" w:rsidRDefault="00AD1071" w:rsidP="00AD1071">
            <w:pPr>
              <w:pStyle w:val="TAL"/>
            </w:pPr>
          </w:p>
        </w:tc>
      </w:tr>
      <w:tr w:rsidR="00AD1071" w:rsidRPr="00BD6F46" w14:paraId="44BC7406" w14:textId="77777777" w:rsidTr="008D79D4">
        <w:trPr>
          <w:trHeight w:val="53"/>
        </w:trPr>
        <w:tc>
          <w:tcPr>
            <w:tcW w:w="3229" w:type="pct"/>
            <w:tcMar>
              <w:top w:w="0" w:type="dxa"/>
              <w:left w:w="108" w:type="dxa"/>
              <w:bottom w:w="0" w:type="dxa"/>
              <w:right w:w="108" w:type="dxa"/>
            </w:tcMar>
          </w:tcPr>
          <w:p w14:paraId="56380D2A"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3F5DE1C5"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0FAB106C" w14:textId="77777777" w:rsidR="00AD1071" w:rsidRPr="00BD6F46" w:rsidRDefault="00F9616A" w:rsidP="00AD1071">
            <w:pPr>
              <w:pStyle w:val="TAL"/>
            </w:pPr>
            <w:r>
              <w:t>This applies to the rating group.</w:t>
            </w:r>
            <w:r w:rsidR="00AD1071" w:rsidRPr="00BD6F46">
              <w:t xml:space="preserve"> </w:t>
            </w:r>
          </w:p>
        </w:tc>
        <w:tc>
          <w:tcPr>
            <w:tcW w:w="626" w:type="pct"/>
          </w:tcPr>
          <w:p w14:paraId="30A1A826" w14:textId="77777777" w:rsidR="00AD1071" w:rsidRPr="00BD6F46" w:rsidRDefault="00AD1071" w:rsidP="00AD1071">
            <w:pPr>
              <w:pStyle w:val="TAL"/>
            </w:pPr>
          </w:p>
        </w:tc>
      </w:tr>
      <w:tr w:rsidR="00AD1071" w:rsidRPr="00BD6F46" w14:paraId="62F18650" w14:textId="77777777" w:rsidTr="008D79D4">
        <w:trPr>
          <w:trHeight w:val="53"/>
        </w:trPr>
        <w:tc>
          <w:tcPr>
            <w:tcW w:w="3229" w:type="pct"/>
            <w:tcMar>
              <w:top w:w="0" w:type="dxa"/>
              <w:left w:w="108" w:type="dxa"/>
              <w:bottom w:w="0" w:type="dxa"/>
              <w:right w:w="108" w:type="dxa"/>
            </w:tcMar>
          </w:tcPr>
          <w:p w14:paraId="0CBBE931"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1FEDBC9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7E67D040" w14:textId="77777777" w:rsidR="00F9616A" w:rsidRPr="00BD6F46" w:rsidRDefault="00F9616A" w:rsidP="00AD1071">
            <w:pPr>
              <w:pStyle w:val="TAL"/>
            </w:pPr>
            <w:r>
              <w:t>This applies to the rating group.</w:t>
            </w:r>
          </w:p>
        </w:tc>
        <w:tc>
          <w:tcPr>
            <w:tcW w:w="626" w:type="pct"/>
          </w:tcPr>
          <w:p w14:paraId="6FAD35B0" w14:textId="77777777" w:rsidR="00AD1071" w:rsidRPr="00BD6F46" w:rsidRDefault="00AD1071" w:rsidP="00AD1071">
            <w:pPr>
              <w:pStyle w:val="TAL"/>
            </w:pPr>
          </w:p>
        </w:tc>
      </w:tr>
      <w:tr w:rsidR="003B25F0" w:rsidRPr="00BD6F46" w14:paraId="5B7BDA32" w14:textId="77777777" w:rsidTr="008D79D4">
        <w:trPr>
          <w:trHeight w:val="53"/>
        </w:trPr>
        <w:tc>
          <w:tcPr>
            <w:tcW w:w="3229" w:type="pct"/>
            <w:tcMar>
              <w:top w:w="0" w:type="dxa"/>
              <w:left w:w="108" w:type="dxa"/>
              <w:bottom w:w="0" w:type="dxa"/>
              <w:right w:w="108" w:type="dxa"/>
            </w:tcMar>
          </w:tcPr>
          <w:p w14:paraId="66BAA21F"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0EA7128" w14:textId="77777777" w:rsidR="003B25F0" w:rsidRPr="006B5F0F" w:rsidRDefault="003B25F0" w:rsidP="003B25F0">
            <w:pPr>
              <w:pStyle w:val="TAL"/>
            </w:pPr>
            <w:r w:rsidRPr="001612BF">
              <w:t>The CHF determines that the quota management control can temporarily be suspended</w:t>
            </w:r>
            <w:r w:rsidRPr="006B5F0F">
              <w:t>.</w:t>
            </w:r>
          </w:p>
          <w:p w14:paraId="5D03C29A" w14:textId="77777777" w:rsidR="003B25F0" w:rsidRDefault="003B25F0" w:rsidP="003B25F0">
            <w:pPr>
              <w:pStyle w:val="TAL"/>
            </w:pPr>
            <w:r w:rsidRPr="006B5F0F">
              <w:t xml:space="preserve">This applies to the </w:t>
            </w:r>
            <w:r w:rsidRPr="006B5F0F">
              <w:lastRenderedPageBreak/>
              <w:t>rating group.</w:t>
            </w:r>
          </w:p>
        </w:tc>
        <w:tc>
          <w:tcPr>
            <w:tcW w:w="626" w:type="pct"/>
          </w:tcPr>
          <w:p w14:paraId="744D7B30" w14:textId="77777777" w:rsidR="003B25F0" w:rsidRPr="00BD6F46" w:rsidRDefault="003B25F0" w:rsidP="003B25F0">
            <w:pPr>
              <w:pStyle w:val="TAL"/>
            </w:pPr>
            <w:r w:rsidRPr="006B5F0F">
              <w:lastRenderedPageBreak/>
              <w:t>CHF</w:t>
            </w:r>
            <w:r>
              <w:t>C</w:t>
            </w:r>
            <w:r w:rsidRPr="006B5F0F">
              <w:t>QM</w:t>
            </w:r>
          </w:p>
        </w:tc>
      </w:tr>
    </w:tbl>
    <w:p w14:paraId="396E9073" w14:textId="77777777" w:rsidR="00C62F49" w:rsidRPr="00BD6F46" w:rsidRDefault="00C62F49" w:rsidP="00631D15"/>
    <w:p w14:paraId="61A84EE9" w14:textId="77777777" w:rsidR="007D42E9" w:rsidRPr="00BD6F46" w:rsidRDefault="00FA2777" w:rsidP="007F2678">
      <w:pPr>
        <w:pStyle w:val="Heading5"/>
      </w:pPr>
      <w:bookmarkStart w:id="922" w:name="_Toc20227341"/>
      <w:bookmarkStart w:id="923" w:name="_Toc27749582"/>
      <w:bookmarkStart w:id="924" w:name="_Toc28709509"/>
      <w:bookmarkStart w:id="925" w:name="_Toc44671129"/>
      <w:bookmarkStart w:id="926" w:name="_Toc51919050"/>
      <w:bookmarkStart w:id="927" w:name="_Toc178171965"/>
      <w:r w:rsidRPr="00BD6F46">
        <w:t>6.1.6.3.</w:t>
      </w:r>
      <w:r w:rsidR="00BA64C4" w:rsidRPr="00BD6F46">
        <w:t>15</w:t>
      </w:r>
      <w:r w:rsidR="007D42E9" w:rsidRPr="00BD6F46">
        <w:tab/>
        <w:t>Enumeration: PartialRecordMethod</w:t>
      </w:r>
      <w:bookmarkEnd w:id="922"/>
      <w:bookmarkEnd w:id="923"/>
      <w:bookmarkEnd w:id="924"/>
      <w:bookmarkEnd w:id="925"/>
      <w:bookmarkEnd w:id="926"/>
      <w:bookmarkEnd w:id="927"/>
    </w:p>
    <w:p w14:paraId="10E83742"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0D5BE5E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9CA70F"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C1BA40"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1612EDE3" w14:textId="77777777" w:rsidR="002542E0" w:rsidRDefault="002542E0" w:rsidP="002542E0">
            <w:pPr>
              <w:pStyle w:val="TAH"/>
            </w:pPr>
            <w:r>
              <w:rPr>
                <w:rFonts w:cs="Arial"/>
                <w:szCs w:val="18"/>
              </w:rPr>
              <w:t>Applicability</w:t>
            </w:r>
          </w:p>
          <w:p w14:paraId="6F3CDFA0" w14:textId="77777777" w:rsidR="002542E0" w:rsidRPr="00BD6F46" w:rsidRDefault="002542E0" w:rsidP="000B2506">
            <w:pPr>
              <w:pStyle w:val="TAH"/>
            </w:pPr>
          </w:p>
        </w:tc>
      </w:tr>
      <w:tr w:rsidR="002542E0" w:rsidRPr="00BD6F46" w14:paraId="2BCC3A30"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E99D2"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BFCB"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075D928F" w14:textId="77777777" w:rsidR="002542E0" w:rsidRPr="00BD6F46" w:rsidRDefault="002542E0" w:rsidP="000B2506">
            <w:pPr>
              <w:pStyle w:val="TAL"/>
            </w:pPr>
          </w:p>
        </w:tc>
      </w:tr>
      <w:tr w:rsidR="002542E0" w:rsidRPr="00BD6F46" w14:paraId="7D625960"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10CCB"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49AEA"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23A7F4AD" w14:textId="77777777" w:rsidR="002542E0" w:rsidRPr="00BD6F46" w:rsidRDefault="002542E0" w:rsidP="000B2506">
            <w:pPr>
              <w:pStyle w:val="TAL"/>
            </w:pPr>
          </w:p>
        </w:tc>
      </w:tr>
    </w:tbl>
    <w:p w14:paraId="410BB17C" w14:textId="77777777" w:rsidR="007D42E9" w:rsidRPr="00BD6F46" w:rsidRDefault="007D42E9" w:rsidP="00631D15">
      <w:pPr>
        <w:rPr>
          <w:lang w:eastAsia="zh-CN"/>
        </w:rPr>
      </w:pPr>
    </w:p>
    <w:p w14:paraId="78A4B464" w14:textId="77777777" w:rsidR="002F3132" w:rsidRPr="00BD6F46" w:rsidRDefault="00FA2777" w:rsidP="007F2678">
      <w:pPr>
        <w:pStyle w:val="Heading5"/>
      </w:pPr>
      <w:bookmarkStart w:id="928" w:name="_Toc20227342"/>
      <w:bookmarkStart w:id="929" w:name="_Toc27749583"/>
      <w:bookmarkStart w:id="930" w:name="_Toc28709510"/>
      <w:bookmarkStart w:id="931" w:name="_Toc44671130"/>
      <w:bookmarkStart w:id="932" w:name="_Toc51919051"/>
      <w:bookmarkStart w:id="933" w:name="_Toc178171966"/>
      <w:r w:rsidRPr="00BD6F46">
        <w:t>6.1.6.3.</w:t>
      </w:r>
      <w:r w:rsidR="00BA64C4" w:rsidRPr="00BD6F46">
        <w:t>16</w:t>
      </w:r>
      <w:r w:rsidR="002F3132" w:rsidRPr="00BD6F46">
        <w:tab/>
        <w:t>Enumeration: RoamerInOut</w:t>
      </w:r>
      <w:bookmarkEnd w:id="928"/>
      <w:bookmarkEnd w:id="929"/>
      <w:bookmarkEnd w:id="930"/>
      <w:bookmarkEnd w:id="931"/>
      <w:bookmarkEnd w:id="932"/>
      <w:bookmarkEnd w:id="933"/>
    </w:p>
    <w:p w14:paraId="61A95211" w14:textId="77777777" w:rsidR="002F3132" w:rsidRPr="00BD6F46" w:rsidRDefault="002F3132" w:rsidP="002F3132">
      <w:r w:rsidRPr="00BD6F46">
        <w:t xml:space="preserve">The enumeration RoamerInOut indicates whether the user is an in-bound or out-bound roamer. </w:t>
      </w:r>
    </w:p>
    <w:p w14:paraId="37BE4C30"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209B9D8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7DAA80"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02BAE7"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1DC917EC" w14:textId="77777777" w:rsidR="002542E0" w:rsidRDefault="002542E0" w:rsidP="002542E0">
            <w:pPr>
              <w:pStyle w:val="TAH"/>
            </w:pPr>
            <w:r>
              <w:rPr>
                <w:rFonts w:cs="Arial"/>
                <w:szCs w:val="18"/>
              </w:rPr>
              <w:t>Applicability</w:t>
            </w:r>
          </w:p>
          <w:p w14:paraId="46A770B5" w14:textId="77777777" w:rsidR="002542E0" w:rsidRPr="00BD6F46" w:rsidRDefault="002542E0" w:rsidP="000B2506">
            <w:pPr>
              <w:pStyle w:val="TAH"/>
            </w:pPr>
          </w:p>
        </w:tc>
      </w:tr>
      <w:tr w:rsidR="002542E0" w:rsidRPr="00BD6F46" w14:paraId="747E796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732B7"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154D3"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6AFFDAEC" w14:textId="77777777" w:rsidR="002542E0" w:rsidRPr="00BD6F46" w:rsidRDefault="002542E0" w:rsidP="000B2506">
            <w:pPr>
              <w:pStyle w:val="TAL"/>
            </w:pPr>
          </w:p>
        </w:tc>
      </w:tr>
      <w:tr w:rsidR="002542E0" w:rsidRPr="00BD6F46" w14:paraId="388B0FE9"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99DE"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29777"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2BE98474" w14:textId="77777777" w:rsidR="002542E0" w:rsidRPr="00BD6F46" w:rsidRDefault="002542E0" w:rsidP="000B2506">
            <w:pPr>
              <w:pStyle w:val="TAL"/>
            </w:pPr>
          </w:p>
        </w:tc>
      </w:tr>
    </w:tbl>
    <w:p w14:paraId="49EE3935" w14:textId="77777777" w:rsidR="007D42E9" w:rsidRDefault="007D42E9" w:rsidP="00631D15">
      <w:pPr>
        <w:rPr>
          <w:lang w:eastAsia="zh-CN"/>
        </w:rPr>
      </w:pPr>
    </w:p>
    <w:p w14:paraId="53157EBE" w14:textId="77777777" w:rsidR="00522057" w:rsidRPr="00BD6F46" w:rsidRDefault="00522057" w:rsidP="00522057">
      <w:pPr>
        <w:pStyle w:val="Heading5"/>
      </w:pPr>
      <w:bookmarkStart w:id="934" w:name="_Toc20227343"/>
      <w:bookmarkStart w:id="935" w:name="_Toc27749584"/>
      <w:bookmarkStart w:id="936" w:name="_Toc28709511"/>
      <w:bookmarkStart w:id="937" w:name="_Toc44671131"/>
      <w:bookmarkStart w:id="938" w:name="_Toc51919052"/>
      <w:bookmarkStart w:id="939" w:name="_Toc178171967"/>
      <w:r w:rsidRPr="00BD6F46">
        <w:t>6.1.6.3.</w:t>
      </w:r>
      <w:r>
        <w:t>17</w:t>
      </w:r>
      <w:r w:rsidRPr="00BD6F46">
        <w:tab/>
      </w:r>
      <w:r w:rsidR="009020EB">
        <w:t>Void</w:t>
      </w:r>
      <w:bookmarkEnd w:id="934"/>
      <w:bookmarkEnd w:id="935"/>
      <w:bookmarkEnd w:id="936"/>
      <w:bookmarkEnd w:id="937"/>
      <w:bookmarkEnd w:id="938"/>
      <w:bookmarkEnd w:id="939"/>
    </w:p>
    <w:p w14:paraId="7AAC2CB7" w14:textId="77777777" w:rsidR="00522057" w:rsidRDefault="00522057" w:rsidP="00631D15">
      <w:pPr>
        <w:rPr>
          <w:lang w:eastAsia="zh-CN"/>
        </w:rPr>
      </w:pPr>
    </w:p>
    <w:p w14:paraId="3A3C65B0" w14:textId="77777777" w:rsidR="004E2C21" w:rsidRPr="00A87ADE" w:rsidRDefault="004E2C21" w:rsidP="004E2C21">
      <w:pPr>
        <w:pStyle w:val="Heading5"/>
      </w:pPr>
      <w:bookmarkStart w:id="940" w:name="_Toc20227344"/>
      <w:bookmarkStart w:id="941" w:name="_Toc27749585"/>
      <w:bookmarkStart w:id="942" w:name="_Toc28709512"/>
      <w:bookmarkStart w:id="943" w:name="_Toc44671132"/>
      <w:bookmarkStart w:id="944" w:name="_Toc51919053"/>
      <w:bookmarkStart w:id="945" w:name="_Toc178171968"/>
      <w:r w:rsidRPr="00A87ADE">
        <w:t>6.1.6.3.</w:t>
      </w:r>
      <w:r>
        <w:t>18</w:t>
      </w:r>
      <w:r w:rsidRPr="00A87ADE">
        <w:tab/>
        <w:t>Enumeration: SMMessageType</w:t>
      </w:r>
      <w:bookmarkEnd w:id="940"/>
      <w:bookmarkEnd w:id="941"/>
      <w:bookmarkEnd w:id="942"/>
      <w:bookmarkEnd w:id="943"/>
      <w:bookmarkEnd w:id="944"/>
      <w:bookmarkEnd w:id="945"/>
    </w:p>
    <w:p w14:paraId="3A15D87F" w14:textId="77777777" w:rsidR="004E2C21" w:rsidRPr="00A87ADE" w:rsidRDefault="004E2C21" w:rsidP="004E2C21">
      <w:pPr>
        <w:pStyle w:val="TH"/>
      </w:pPr>
      <w:r w:rsidRPr="00A87ADE">
        <w:t>Table 6.1.6.3.</w:t>
      </w:r>
      <w:r>
        <w:t>18</w:t>
      </w:r>
      <w:r w:rsidRPr="00A87ADE">
        <w:t xml:space="preserve">-1: Enumeration </w:t>
      </w:r>
      <w:bookmarkStart w:id="946" w:name="_Hlk529276534"/>
      <w:r w:rsidRPr="00A234B0">
        <w:t>SMMessageType</w:t>
      </w:r>
      <w:bookmarkEnd w:id="946"/>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
      <w:tr w:rsidR="004E2C21" w:rsidRPr="00A87ADE" w14:paraId="70C4A5FF"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1F4584"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1BAE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94ED816" w14:textId="77777777" w:rsidR="004E2C21" w:rsidRPr="00A87ADE" w:rsidRDefault="004E2C21" w:rsidP="00DB3661">
            <w:pPr>
              <w:pStyle w:val="TAH"/>
            </w:pPr>
            <w:r w:rsidRPr="00A87ADE">
              <w:t>Applicability</w:t>
            </w:r>
          </w:p>
        </w:tc>
      </w:tr>
      <w:tr w:rsidR="004E2C21" w:rsidRPr="00A87ADE" w14:paraId="2A3BF9B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17F4" w14:textId="77777777" w:rsidR="004E2C21" w:rsidRPr="00A87ADE" w:rsidRDefault="004E2C21" w:rsidP="00DB3661">
            <w:pPr>
              <w:pStyle w:val="TAL"/>
              <w:rPr>
                <w:lang w:eastAsia="zh-CN"/>
              </w:rPr>
            </w:pPr>
            <w:bookmarkStart w:id="947" w:name="_Hlk529276648"/>
            <w:bookmarkStart w:id="948" w:name="_Hlk529276627"/>
            <w:r w:rsidRPr="00A87ADE">
              <w:rPr>
                <w:noProof/>
                <w:lang w:eastAsia="zh-CN"/>
              </w:rPr>
              <w:t>SUBMISSION</w:t>
            </w:r>
            <w:bookmarkEnd w:id="94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D044"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1F62BEBC" w14:textId="77777777" w:rsidR="004E2C21" w:rsidRPr="00A87ADE" w:rsidRDefault="004E2C21" w:rsidP="00DB3661">
            <w:pPr>
              <w:pStyle w:val="TAL"/>
            </w:pPr>
          </w:p>
        </w:tc>
      </w:tr>
      <w:tr w:rsidR="004E2C21" w:rsidRPr="00A87ADE" w14:paraId="438D578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4C33" w14:textId="77777777" w:rsidR="004E2C21" w:rsidRPr="00A87ADE" w:rsidRDefault="004E2C21" w:rsidP="00DB3661">
            <w:pPr>
              <w:pStyle w:val="TAL"/>
              <w:rPr>
                <w:lang w:eastAsia="zh-CN"/>
              </w:rPr>
            </w:pPr>
            <w:bookmarkStart w:id="949" w:name="_Hlk529276673"/>
            <w:r w:rsidRPr="00A87ADE">
              <w:rPr>
                <w:noProof/>
                <w:lang w:eastAsia="zh-CN"/>
              </w:rPr>
              <w:t>DELIVERY_REPORT</w:t>
            </w:r>
            <w:bookmarkEnd w:id="94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2A41"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0C58BE68" w14:textId="77777777" w:rsidR="004E2C21" w:rsidRPr="00A87ADE" w:rsidRDefault="004E2C21" w:rsidP="00DB3661">
            <w:pPr>
              <w:pStyle w:val="TAL"/>
            </w:pPr>
          </w:p>
        </w:tc>
      </w:tr>
      <w:tr w:rsidR="004E2C21" w:rsidRPr="00A87ADE" w14:paraId="33F21C2C"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9A6D" w14:textId="77777777" w:rsidR="004E2C21" w:rsidRPr="00A87ADE" w:rsidRDefault="004E2C21" w:rsidP="00DB3661">
            <w:pPr>
              <w:pStyle w:val="TAL"/>
              <w:rPr>
                <w:lang w:eastAsia="zh-CN"/>
              </w:rPr>
            </w:pPr>
            <w:bookmarkStart w:id="950" w:name="_Hlk529276696"/>
            <w:r w:rsidRPr="00A87ADE">
              <w:rPr>
                <w:noProof/>
                <w:lang w:eastAsia="zh-CN"/>
              </w:rPr>
              <w:t>SM_SERVICE_REQUEST</w:t>
            </w:r>
            <w:bookmarkEnd w:id="95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01AC"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640BCE31" w14:textId="77777777" w:rsidR="004E2C21" w:rsidRPr="00A87ADE" w:rsidRDefault="004E2C21" w:rsidP="00DB3661">
            <w:pPr>
              <w:pStyle w:val="TAL"/>
            </w:pPr>
          </w:p>
        </w:tc>
      </w:tr>
      <w:tr w:rsidR="0058315A" w:rsidRPr="00A87ADE" w14:paraId="1D2A38F2"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FA3D1"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6EFA"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322A55CC" w14:textId="77777777" w:rsidR="0058315A" w:rsidRPr="00A87ADE" w:rsidRDefault="0058315A" w:rsidP="0058315A">
            <w:pPr>
              <w:pStyle w:val="TAL"/>
            </w:pPr>
          </w:p>
        </w:tc>
      </w:tr>
      <w:bookmarkEnd w:id="948"/>
    </w:tbl>
    <w:p w14:paraId="77D75A7A" w14:textId="77777777" w:rsidR="004E2C21" w:rsidRPr="00A87ADE" w:rsidRDefault="004E2C21" w:rsidP="004E2C21"/>
    <w:p w14:paraId="1BB6EDDD" w14:textId="77777777" w:rsidR="004E2C21" w:rsidRPr="00A87ADE" w:rsidRDefault="004E2C21" w:rsidP="004E2C21">
      <w:pPr>
        <w:pStyle w:val="Heading5"/>
      </w:pPr>
      <w:bookmarkStart w:id="951" w:name="_Toc20227345"/>
      <w:bookmarkStart w:id="952" w:name="_Toc27749586"/>
      <w:bookmarkStart w:id="953" w:name="_Toc28709513"/>
      <w:bookmarkStart w:id="954" w:name="_Toc44671133"/>
      <w:bookmarkStart w:id="955" w:name="_Toc51919054"/>
      <w:bookmarkStart w:id="956" w:name="_Toc178171969"/>
      <w:r w:rsidRPr="00A87ADE">
        <w:t>6.1.6.3.</w:t>
      </w:r>
      <w:r>
        <w:t>19</w:t>
      </w:r>
      <w:r w:rsidRPr="00A87ADE">
        <w:tab/>
        <w:t xml:space="preserve">Enumeration: </w:t>
      </w:r>
      <w:r>
        <w:t>SM</w:t>
      </w:r>
      <w:r w:rsidRPr="00A87ADE">
        <w:rPr>
          <w:noProof/>
        </w:rPr>
        <w:t>Priority</w:t>
      </w:r>
      <w:bookmarkEnd w:id="951"/>
      <w:bookmarkEnd w:id="952"/>
      <w:bookmarkEnd w:id="953"/>
      <w:bookmarkEnd w:id="954"/>
      <w:bookmarkEnd w:id="955"/>
      <w:bookmarkEnd w:id="956"/>
    </w:p>
    <w:p w14:paraId="53CFEE5B" w14:textId="77777777" w:rsidR="004E2C21" w:rsidRPr="00A87ADE" w:rsidRDefault="004E2C21" w:rsidP="004E2C21">
      <w:pPr>
        <w:pStyle w:val="TH"/>
      </w:pPr>
      <w:r w:rsidRPr="00A87ADE">
        <w:t>Table 6.1.6.3.</w:t>
      </w:r>
      <w:r>
        <w:t>19</w:t>
      </w:r>
      <w:r w:rsidRPr="00A87ADE">
        <w:t xml:space="preserve">-1: Enumeration </w:t>
      </w:r>
      <w:bookmarkStart w:id="957" w:name="_Hlk529276729"/>
      <w:r>
        <w:t>SM</w:t>
      </w:r>
      <w:r w:rsidRPr="00A234B0">
        <w:rPr>
          <w:noProof/>
        </w:rPr>
        <w:t>Priority</w:t>
      </w:r>
      <w:bookmarkEnd w:id="95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7492AE7A"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F8064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16B1BB"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9AD3338" w14:textId="77777777" w:rsidR="004E2C21" w:rsidRPr="00A87ADE" w:rsidRDefault="004E2C21" w:rsidP="00DB3661">
            <w:pPr>
              <w:pStyle w:val="TAH"/>
            </w:pPr>
            <w:r w:rsidRPr="00A87ADE">
              <w:t>Applicability</w:t>
            </w:r>
          </w:p>
        </w:tc>
      </w:tr>
      <w:tr w:rsidR="004E2C21" w:rsidRPr="00A87ADE" w14:paraId="14C4B42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74EF"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BCFB"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984BFF4" w14:textId="77777777" w:rsidR="004E2C21" w:rsidRPr="00A87ADE" w:rsidRDefault="004E2C21" w:rsidP="00DB3661">
            <w:pPr>
              <w:pStyle w:val="TAL"/>
            </w:pPr>
          </w:p>
        </w:tc>
      </w:tr>
      <w:tr w:rsidR="004E2C21" w:rsidRPr="00A87ADE" w14:paraId="7830326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5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E268"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442C7278" w14:textId="77777777" w:rsidR="004E2C21" w:rsidRPr="00A87ADE" w:rsidRDefault="004E2C21" w:rsidP="00DB3661">
            <w:pPr>
              <w:pStyle w:val="TAL"/>
            </w:pPr>
          </w:p>
        </w:tc>
      </w:tr>
      <w:tr w:rsidR="004E2C21" w:rsidRPr="00A87ADE" w14:paraId="354E3EF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2D7F"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550D"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1F4BAD90" w14:textId="77777777" w:rsidR="004E2C21" w:rsidRPr="00A87ADE" w:rsidRDefault="004E2C21" w:rsidP="00DB3661">
            <w:pPr>
              <w:pStyle w:val="TAL"/>
            </w:pPr>
          </w:p>
        </w:tc>
      </w:tr>
    </w:tbl>
    <w:p w14:paraId="15D322F0" w14:textId="77777777" w:rsidR="004E2C21" w:rsidRPr="00A87ADE" w:rsidRDefault="004E2C21" w:rsidP="004E2C21"/>
    <w:p w14:paraId="5FF01F69" w14:textId="77777777" w:rsidR="004E2C21" w:rsidRPr="00A87ADE" w:rsidRDefault="004E2C21" w:rsidP="004E2C21">
      <w:pPr>
        <w:pStyle w:val="Heading5"/>
      </w:pPr>
      <w:bookmarkStart w:id="958" w:name="_Toc20227346"/>
      <w:bookmarkStart w:id="959" w:name="_Toc27749587"/>
      <w:bookmarkStart w:id="960" w:name="_Toc28709514"/>
      <w:bookmarkStart w:id="961" w:name="_Toc44671134"/>
      <w:bookmarkStart w:id="962" w:name="_Toc51919055"/>
      <w:bookmarkStart w:id="963" w:name="_Toc178171970"/>
      <w:r w:rsidRPr="00A87ADE">
        <w:t>6.1.6.3.</w:t>
      </w:r>
      <w:r>
        <w:t>20</w:t>
      </w:r>
      <w:r w:rsidRPr="00A87ADE">
        <w:tab/>
        <w:t xml:space="preserve">Enumeration: </w:t>
      </w:r>
      <w:r w:rsidRPr="00A87ADE">
        <w:rPr>
          <w:noProof/>
        </w:rPr>
        <w:t>DeliveryReportRequested</w:t>
      </w:r>
      <w:bookmarkEnd w:id="958"/>
      <w:bookmarkEnd w:id="959"/>
      <w:bookmarkEnd w:id="960"/>
      <w:bookmarkEnd w:id="961"/>
      <w:bookmarkEnd w:id="962"/>
      <w:bookmarkEnd w:id="963"/>
    </w:p>
    <w:p w14:paraId="19F1F143" w14:textId="77777777" w:rsidR="004E2C21" w:rsidRPr="00A87ADE" w:rsidRDefault="004E2C21" w:rsidP="004E2C21">
      <w:pPr>
        <w:pStyle w:val="TH"/>
      </w:pPr>
      <w:r w:rsidRPr="00A87ADE">
        <w:t>Table 6.1.6.3.</w:t>
      </w:r>
      <w:r>
        <w:t>20</w:t>
      </w:r>
      <w:r w:rsidRPr="00A87ADE">
        <w:t xml:space="preserve">-1: Enumeration </w:t>
      </w:r>
      <w:bookmarkStart w:id="964" w:name="_Hlk529276775"/>
      <w:r w:rsidRPr="00A234B0">
        <w:rPr>
          <w:noProof/>
        </w:rPr>
        <w:t>DeliveryReportRequested</w:t>
      </w:r>
      <w:bookmarkEnd w:id="9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274BD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1C16350"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30BFB4F"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B4DA4C" w14:textId="77777777" w:rsidR="004E2C21" w:rsidRPr="00A87ADE" w:rsidRDefault="004E2C21" w:rsidP="00DB3661">
            <w:pPr>
              <w:pStyle w:val="TAH"/>
            </w:pPr>
            <w:r w:rsidRPr="00A87ADE">
              <w:t>Applicability</w:t>
            </w:r>
          </w:p>
        </w:tc>
      </w:tr>
      <w:tr w:rsidR="004E2C21" w:rsidRPr="00A87ADE" w14:paraId="5FCDF44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FDE2"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97B1B"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7D347087" w14:textId="77777777" w:rsidR="004E2C21" w:rsidRPr="00A87ADE" w:rsidRDefault="004E2C21" w:rsidP="00DB3661">
            <w:pPr>
              <w:pStyle w:val="TAL"/>
            </w:pPr>
          </w:p>
        </w:tc>
      </w:tr>
      <w:tr w:rsidR="004E2C21" w:rsidRPr="00A87ADE" w14:paraId="4283419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71E8"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D11B"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CFAF483" w14:textId="77777777" w:rsidR="004E2C21" w:rsidRPr="00A87ADE" w:rsidRDefault="004E2C21" w:rsidP="00DB3661">
            <w:pPr>
              <w:pStyle w:val="TAL"/>
            </w:pPr>
          </w:p>
        </w:tc>
      </w:tr>
    </w:tbl>
    <w:p w14:paraId="407855BC" w14:textId="77777777" w:rsidR="004E2C21" w:rsidRPr="00A87ADE" w:rsidRDefault="004E2C21" w:rsidP="004E2C21"/>
    <w:p w14:paraId="637DEE41" w14:textId="77777777" w:rsidR="004E2C21" w:rsidRPr="00A87ADE" w:rsidRDefault="004E2C21" w:rsidP="004E2C21">
      <w:pPr>
        <w:pStyle w:val="Heading5"/>
      </w:pPr>
      <w:bookmarkStart w:id="965" w:name="_Toc20227347"/>
      <w:bookmarkStart w:id="966" w:name="_Toc27749588"/>
      <w:bookmarkStart w:id="967" w:name="_Toc28709515"/>
      <w:bookmarkStart w:id="968" w:name="_Toc44671135"/>
      <w:bookmarkStart w:id="969" w:name="_Toc51919056"/>
      <w:bookmarkStart w:id="970" w:name="_Toc178171971"/>
      <w:r w:rsidRPr="00A87ADE">
        <w:lastRenderedPageBreak/>
        <w:t>6.1.6.3.</w:t>
      </w:r>
      <w:r>
        <w:t>21</w:t>
      </w:r>
      <w:r w:rsidRPr="00A87ADE">
        <w:tab/>
        <w:t xml:space="preserve">Enumeration: </w:t>
      </w:r>
      <w:r w:rsidRPr="00A87ADE">
        <w:rPr>
          <w:noProof/>
        </w:rPr>
        <w:t>InterfaceType</w:t>
      </w:r>
      <w:bookmarkEnd w:id="965"/>
      <w:bookmarkEnd w:id="966"/>
      <w:bookmarkEnd w:id="967"/>
      <w:bookmarkEnd w:id="968"/>
      <w:bookmarkEnd w:id="969"/>
      <w:bookmarkEnd w:id="970"/>
    </w:p>
    <w:p w14:paraId="712A0F19" w14:textId="77777777" w:rsidR="004E2C21" w:rsidRPr="00A87ADE" w:rsidRDefault="004E2C21" w:rsidP="004E2C21">
      <w:pPr>
        <w:pStyle w:val="TH"/>
      </w:pPr>
      <w:r w:rsidRPr="00A87ADE">
        <w:t>Table 6.1.6.3.</w:t>
      </w:r>
      <w:r>
        <w:t>21</w:t>
      </w:r>
      <w:r w:rsidRPr="00A87ADE">
        <w:t xml:space="preserve">-1: Enumeration </w:t>
      </w:r>
      <w:bookmarkStart w:id="971" w:name="_Hlk529276839"/>
      <w:r w:rsidRPr="00A234B0">
        <w:rPr>
          <w:noProof/>
        </w:rPr>
        <w:t>InterfaceType</w:t>
      </w:r>
      <w:bookmarkEnd w:id="97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96858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229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60DA8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5AD0367" w14:textId="77777777" w:rsidR="004E2C21" w:rsidRPr="00A87ADE" w:rsidRDefault="004E2C21" w:rsidP="00DB3661">
            <w:pPr>
              <w:pStyle w:val="TAH"/>
            </w:pPr>
            <w:r w:rsidRPr="00A87ADE">
              <w:t>Applicability</w:t>
            </w:r>
          </w:p>
        </w:tc>
      </w:tr>
      <w:tr w:rsidR="004E2C21" w:rsidRPr="00A87ADE" w14:paraId="2E8D1CD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C33A" w14:textId="77777777" w:rsidR="004E2C21" w:rsidRPr="00A87ADE" w:rsidRDefault="004E2C21" w:rsidP="00DB3661">
            <w:pPr>
              <w:pStyle w:val="TAL"/>
              <w:rPr>
                <w:lang w:eastAsia="zh-CN"/>
              </w:rPr>
            </w:pPr>
            <w:bookmarkStart w:id="972" w:name="_Hlk529276872"/>
            <w:r w:rsidRPr="00A87ADE">
              <w:t>UNKNOWN</w:t>
            </w:r>
            <w:bookmarkEnd w:id="97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6C2C"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6483C799" w14:textId="77777777" w:rsidR="004E2C21" w:rsidRPr="00A87ADE" w:rsidRDefault="004E2C21" w:rsidP="00DB3661">
            <w:pPr>
              <w:pStyle w:val="TAL"/>
            </w:pPr>
          </w:p>
        </w:tc>
      </w:tr>
      <w:tr w:rsidR="004E2C21" w:rsidRPr="00A87ADE" w14:paraId="20BEBD2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18ED" w14:textId="77777777" w:rsidR="004E2C21" w:rsidRPr="00A87ADE" w:rsidRDefault="004E2C21" w:rsidP="00DB3661">
            <w:pPr>
              <w:pStyle w:val="TAL"/>
              <w:rPr>
                <w:lang w:eastAsia="zh-CN"/>
              </w:rPr>
            </w:pPr>
            <w:bookmarkStart w:id="973" w:name="_Hlk529276884"/>
            <w:r w:rsidRPr="00A87ADE">
              <w:t>MOBILE_ORIGINATING</w:t>
            </w:r>
            <w:bookmarkEnd w:id="97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3E79"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7EC683E4" w14:textId="77777777" w:rsidR="004E2C21" w:rsidRPr="00A87ADE" w:rsidRDefault="004E2C21" w:rsidP="00DB3661">
            <w:pPr>
              <w:pStyle w:val="TAL"/>
            </w:pPr>
          </w:p>
        </w:tc>
      </w:tr>
      <w:tr w:rsidR="004E2C21" w:rsidRPr="00A87ADE" w14:paraId="78E3E0A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A722" w14:textId="77777777" w:rsidR="004E2C21" w:rsidRPr="00A87ADE" w:rsidRDefault="004E2C21" w:rsidP="00DB3661">
            <w:pPr>
              <w:pStyle w:val="TAL"/>
              <w:rPr>
                <w:lang w:eastAsia="zh-CN"/>
              </w:rPr>
            </w:pPr>
            <w:r w:rsidRPr="00A87ADE">
              <w:t>MOBILE_</w:t>
            </w:r>
            <w:bookmarkStart w:id="974" w:name="_Hlk529276905"/>
            <w:r w:rsidRPr="00A87ADE">
              <w:t>TERMINATING</w:t>
            </w:r>
            <w:bookmarkEnd w:id="97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AA01"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5441BC5B" w14:textId="77777777" w:rsidR="004E2C21" w:rsidRPr="00A87ADE" w:rsidRDefault="004E2C21" w:rsidP="00DB3661">
            <w:pPr>
              <w:pStyle w:val="TAL"/>
            </w:pPr>
          </w:p>
        </w:tc>
      </w:tr>
      <w:tr w:rsidR="004E2C21" w:rsidRPr="00A87ADE" w14:paraId="3B50F65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283B" w14:textId="77777777" w:rsidR="004E2C21" w:rsidRPr="00A87ADE" w:rsidRDefault="004E2C21" w:rsidP="00DB3661">
            <w:pPr>
              <w:pStyle w:val="TAL"/>
              <w:rPr>
                <w:lang w:eastAsia="zh-CN"/>
              </w:rPr>
            </w:pPr>
            <w:bookmarkStart w:id="975" w:name="_Hlk529276929"/>
            <w:r w:rsidRPr="00A87ADE">
              <w:t>APPLICATION</w:t>
            </w:r>
            <w:bookmarkEnd w:id="975"/>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36E0"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1AA8083E" w14:textId="77777777" w:rsidR="004E2C21" w:rsidRPr="00A87ADE" w:rsidRDefault="004E2C21" w:rsidP="00DB3661">
            <w:pPr>
              <w:pStyle w:val="TAL"/>
            </w:pPr>
          </w:p>
        </w:tc>
      </w:tr>
      <w:tr w:rsidR="004E2C21" w:rsidRPr="00A87ADE" w14:paraId="7EE17B2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037B"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4F0A"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136E05CE" w14:textId="77777777" w:rsidR="004E2C21" w:rsidRPr="00A87ADE" w:rsidRDefault="004E2C21" w:rsidP="00DB3661">
            <w:pPr>
              <w:pStyle w:val="TAL"/>
            </w:pPr>
          </w:p>
        </w:tc>
      </w:tr>
    </w:tbl>
    <w:p w14:paraId="2B3DDC9C" w14:textId="77777777" w:rsidR="004E2C21" w:rsidRPr="00A87ADE" w:rsidRDefault="004E2C21" w:rsidP="004E2C21"/>
    <w:p w14:paraId="7F451FEA" w14:textId="77777777" w:rsidR="004E2C21" w:rsidRPr="00A87ADE" w:rsidRDefault="004E2C21" w:rsidP="004E2C21">
      <w:pPr>
        <w:pStyle w:val="Heading5"/>
      </w:pPr>
      <w:bookmarkStart w:id="976" w:name="_Toc20227348"/>
      <w:bookmarkStart w:id="977" w:name="_Toc27749589"/>
      <w:bookmarkStart w:id="978" w:name="_Toc28709516"/>
      <w:bookmarkStart w:id="979" w:name="_Toc44671136"/>
      <w:bookmarkStart w:id="980" w:name="_Toc51919057"/>
      <w:bookmarkStart w:id="981" w:name="_Toc178171972"/>
      <w:r w:rsidRPr="00A87ADE">
        <w:t>6.1.6.3.</w:t>
      </w:r>
      <w:r>
        <w:t>22</w:t>
      </w:r>
      <w:r w:rsidRPr="00A87ADE">
        <w:tab/>
        <w:t xml:space="preserve">Enumeration: </w:t>
      </w:r>
      <w:r w:rsidRPr="00A87ADE">
        <w:rPr>
          <w:noProof/>
        </w:rPr>
        <w:t>ClassIdentifier</w:t>
      </w:r>
      <w:bookmarkEnd w:id="976"/>
      <w:bookmarkEnd w:id="977"/>
      <w:bookmarkEnd w:id="978"/>
      <w:bookmarkEnd w:id="979"/>
      <w:bookmarkEnd w:id="980"/>
      <w:bookmarkEnd w:id="981"/>
    </w:p>
    <w:p w14:paraId="19E64CA5" w14:textId="77777777" w:rsidR="004E2C21" w:rsidRPr="00A87ADE" w:rsidRDefault="004E2C21" w:rsidP="004E2C21">
      <w:pPr>
        <w:pStyle w:val="TH"/>
      </w:pPr>
      <w:r w:rsidRPr="00A87ADE">
        <w:t>Table 6.1.6.3.</w:t>
      </w:r>
      <w:r>
        <w:t>22</w:t>
      </w:r>
      <w:r w:rsidRPr="00A87ADE">
        <w:t xml:space="preserve">-1: Enumeration </w:t>
      </w:r>
      <w:bookmarkStart w:id="982" w:name="_Hlk529276978"/>
      <w:r w:rsidRPr="00A234B0">
        <w:rPr>
          <w:noProof/>
        </w:rPr>
        <w:t>ClassIdentifier</w:t>
      </w:r>
      <w:bookmarkEnd w:id="98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C2470ED"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171A80"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860820F"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96A3FF5" w14:textId="77777777" w:rsidR="004E2C21" w:rsidRPr="00A87ADE" w:rsidRDefault="004E2C21" w:rsidP="00DB3661">
            <w:pPr>
              <w:pStyle w:val="TAH"/>
            </w:pPr>
            <w:r w:rsidRPr="00A87ADE">
              <w:t>Applicability</w:t>
            </w:r>
          </w:p>
        </w:tc>
      </w:tr>
      <w:tr w:rsidR="004E2C21" w:rsidRPr="00A87ADE" w14:paraId="5937BA6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DC2F" w14:textId="77777777" w:rsidR="004E2C21" w:rsidRPr="00A87ADE" w:rsidRDefault="004E2C21" w:rsidP="00DB3661">
            <w:pPr>
              <w:pStyle w:val="TAL"/>
              <w:rPr>
                <w:lang w:eastAsia="zh-CN"/>
              </w:rPr>
            </w:pPr>
            <w:bookmarkStart w:id="983" w:name="_Hlk529276990"/>
            <w:r w:rsidRPr="00A87ADE">
              <w:t>PERSONAL</w:t>
            </w:r>
            <w:bookmarkEnd w:id="98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D7BC"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27CC0710" w14:textId="77777777" w:rsidR="004E2C21" w:rsidRPr="00A87ADE" w:rsidRDefault="004E2C21" w:rsidP="00DB3661">
            <w:pPr>
              <w:pStyle w:val="TAL"/>
            </w:pPr>
          </w:p>
        </w:tc>
      </w:tr>
      <w:tr w:rsidR="004E2C21" w:rsidRPr="00A87ADE" w14:paraId="1B7362F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667" w14:textId="77777777" w:rsidR="004E2C21" w:rsidRPr="00A87ADE" w:rsidRDefault="004E2C21" w:rsidP="00DB3661">
            <w:pPr>
              <w:pStyle w:val="TAL"/>
              <w:rPr>
                <w:lang w:eastAsia="zh-CN"/>
              </w:rPr>
            </w:pPr>
            <w:bookmarkStart w:id="984" w:name="_Hlk529277003"/>
            <w:r w:rsidRPr="00A87ADE">
              <w:t>ADVERTISEMENT</w:t>
            </w:r>
            <w:bookmarkEnd w:id="98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32B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3A8BACDD" w14:textId="77777777" w:rsidR="004E2C21" w:rsidRPr="00A87ADE" w:rsidRDefault="004E2C21" w:rsidP="00DB3661">
            <w:pPr>
              <w:pStyle w:val="TAL"/>
            </w:pPr>
          </w:p>
        </w:tc>
      </w:tr>
      <w:tr w:rsidR="004E2C21" w:rsidRPr="00A87ADE" w14:paraId="236E555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7EEA" w14:textId="77777777" w:rsidR="004E2C21" w:rsidRPr="00A87ADE" w:rsidRDefault="004E2C21" w:rsidP="00DB3661">
            <w:pPr>
              <w:pStyle w:val="TAL"/>
              <w:rPr>
                <w:lang w:eastAsia="zh-CN"/>
              </w:rPr>
            </w:pPr>
            <w:bookmarkStart w:id="985" w:name="_Hlk529277015"/>
            <w:r w:rsidRPr="00A87ADE">
              <w:t>INFORMATIONAL</w:t>
            </w:r>
            <w:bookmarkEnd w:id="98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A10A"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543C1CA" w14:textId="77777777" w:rsidR="004E2C21" w:rsidRPr="00A87ADE" w:rsidRDefault="004E2C21" w:rsidP="00DB3661">
            <w:pPr>
              <w:pStyle w:val="TAL"/>
            </w:pPr>
          </w:p>
        </w:tc>
      </w:tr>
      <w:tr w:rsidR="004E2C21" w:rsidRPr="00A87ADE" w14:paraId="0FA83CD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1D0E" w14:textId="77777777" w:rsidR="004E2C21" w:rsidRPr="00A87ADE" w:rsidRDefault="004E2C21" w:rsidP="00DB3661">
            <w:pPr>
              <w:pStyle w:val="TAL"/>
              <w:rPr>
                <w:lang w:eastAsia="zh-CN"/>
              </w:rPr>
            </w:pPr>
            <w:bookmarkStart w:id="986" w:name="_Hlk529277033"/>
            <w:r w:rsidRPr="00A87ADE">
              <w:t>AUTO</w:t>
            </w:r>
            <w:bookmarkEnd w:id="98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7BFF"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4638E4A4" w14:textId="77777777" w:rsidR="004E2C21" w:rsidRPr="00A87ADE" w:rsidRDefault="004E2C21" w:rsidP="00DB3661">
            <w:pPr>
              <w:pStyle w:val="TAL"/>
            </w:pPr>
          </w:p>
        </w:tc>
      </w:tr>
    </w:tbl>
    <w:p w14:paraId="44331F6F" w14:textId="77777777" w:rsidR="004E2C21" w:rsidRPr="00A87ADE" w:rsidRDefault="004E2C21" w:rsidP="004E2C21"/>
    <w:p w14:paraId="7849AD8D" w14:textId="77777777" w:rsidR="004E2C21" w:rsidRPr="00A87ADE" w:rsidRDefault="004E2C21" w:rsidP="004E2C21">
      <w:pPr>
        <w:pStyle w:val="Heading5"/>
      </w:pPr>
      <w:bookmarkStart w:id="987" w:name="_Toc20227349"/>
      <w:bookmarkStart w:id="988" w:name="_Toc27749590"/>
      <w:bookmarkStart w:id="989" w:name="_Toc28709517"/>
      <w:bookmarkStart w:id="990" w:name="_Toc44671137"/>
      <w:bookmarkStart w:id="991" w:name="_Toc51919058"/>
      <w:bookmarkStart w:id="992" w:name="_Toc178171973"/>
      <w:r w:rsidRPr="00A87ADE">
        <w:t>6.1.6.3.</w:t>
      </w:r>
      <w:r>
        <w:t>23</w:t>
      </w:r>
      <w:r w:rsidRPr="00A87ADE">
        <w:tab/>
        <w:t xml:space="preserve">Enumeration: </w:t>
      </w:r>
      <w:r>
        <w:t>SM</w:t>
      </w:r>
      <w:r w:rsidRPr="00A87ADE">
        <w:rPr>
          <w:noProof/>
        </w:rPr>
        <w:t>AddressType</w:t>
      </w:r>
      <w:bookmarkEnd w:id="987"/>
      <w:bookmarkEnd w:id="988"/>
      <w:bookmarkEnd w:id="989"/>
      <w:bookmarkEnd w:id="990"/>
      <w:bookmarkEnd w:id="991"/>
      <w:bookmarkEnd w:id="992"/>
    </w:p>
    <w:p w14:paraId="3D93FE52" w14:textId="77777777" w:rsidR="004E2C21" w:rsidRPr="00A87ADE" w:rsidRDefault="004E2C21" w:rsidP="004E2C21">
      <w:pPr>
        <w:pStyle w:val="TH"/>
      </w:pPr>
      <w:r w:rsidRPr="00A87ADE">
        <w:t>Table 6.1.6.3.</w:t>
      </w:r>
      <w:r>
        <w:t>23</w:t>
      </w:r>
      <w:r w:rsidRPr="00A87ADE">
        <w:t xml:space="preserve">-1: Enumeration </w:t>
      </w:r>
      <w:bookmarkStart w:id="993" w:name="_Hlk529277088"/>
      <w:r>
        <w:t>SM</w:t>
      </w:r>
      <w:r w:rsidRPr="00A87ADE">
        <w:rPr>
          <w:noProof/>
        </w:rPr>
        <w:t>AddressType</w:t>
      </w:r>
      <w:bookmarkEnd w:id="99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8036BD2"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19072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8A07A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353FC50" w14:textId="77777777" w:rsidR="004E2C21" w:rsidRPr="00A87ADE" w:rsidRDefault="004E2C21" w:rsidP="00DB3661">
            <w:pPr>
              <w:pStyle w:val="TAH"/>
            </w:pPr>
            <w:r w:rsidRPr="00A87ADE">
              <w:t>Applicability</w:t>
            </w:r>
          </w:p>
        </w:tc>
      </w:tr>
      <w:tr w:rsidR="004E2C21" w:rsidRPr="00A87ADE" w14:paraId="15071B3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C1A34" w14:textId="77777777" w:rsidR="004E2C21" w:rsidRPr="00A87ADE" w:rsidRDefault="004E2C21" w:rsidP="00DB3661">
            <w:pPr>
              <w:pStyle w:val="TAL"/>
              <w:rPr>
                <w:lang w:eastAsia="zh-CN"/>
              </w:rPr>
            </w:pPr>
            <w:bookmarkStart w:id="994" w:name="_Hlk529277104"/>
            <w:r w:rsidRPr="00A87ADE">
              <w:t>EMAIL_ADDRESS</w:t>
            </w:r>
            <w:bookmarkEnd w:id="99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5F83C"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0460EA3F" w14:textId="77777777" w:rsidR="004E2C21" w:rsidRPr="00A87ADE" w:rsidRDefault="004E2C21" w:rsidP="00DB3661">
            <w:pPr>
              <w:pStyle w:val="TAL"/>
            </w:pPr>
          </w:p>
        </w:tc>
      </w:tr>
      <w:tr w:rsidR="004E2C21" w:rsidRPr="00A87ADE" w14:paraId="021CB1A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2BA" w14:textId="77777777" w:rsidR="004E2C21" w:rsidRPr="00A87ADE" w:rsidRDefault="004E2C21" w:rsidP="00DB3661">
            <w:pPr>
              <w:pStyle w:val="TAL"/>
              <w:rPr>
                <w:lang w:eastAsia="zh-CN"/>
              </w:rPr>
            </w:pPr>
            <w:bookmarkStart w:id="995" w:name="_Hlk529277115"/>
            <w:r w:rsidRPr="00A87ADE">
              <w:t>MSISDN</w:t>
            </w:r>
            <w:bookmarkEnd w:id="99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B32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485F534" w14:textId="77777777" w:rsidR="004E2C21" w:rsidRPr="00A87ADE" w:rsidRDefault="004E2C21" w:rsidP="00DB3661">
            <w:pPr>
              <w:pStyle w:val="TAL"/>
            </w:pPr>
          </w:p>
        </w:tc>
      </w:tr>
      <w:tr w:rsidR="004E2C21" w:rsidRPr="00A87ADE" w14:paraId="1E9E157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D40B" w14:textId="77777777" w:rsidR="004E2C21" w:rsidRPr="00A87ADE" w:rsidRDefault="004E2C21" w:rsidP="00DB3661">
            <w:pPr>
              <w:pStyle w:val="TAL"/>
              <w:rPr>
                <w:lang w:eastAsia="zh-CN"/>
              </w:rPr>
            </w:pPr>
            <w:bookmarkStart w:id="996" w:name="_Hlk529277126"/>
            <w:r w:rsidRPr="00A87ADE">
              <w:t>IPV4_ ADDRESS</w:t>
            </w:r>
            <w:bookmarkEnd w:id="99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805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2BBD777F" w14:textId="77777777" w:rsidR="004E2C21" w:rsidRPr="00A87ADE" w:rsidRDefault="004E2C21" w:rsidP="00DB3661">
            <w:pPr>
              <w:pStyle w:val="TAL"/>
            </w:pPr>
          </w:p>
        </w:tc>
      </w:tr>
      <w:tr w:rsidR="004E2C21" w:rsidRPr="00A87ADE" w14:paraId="327E6BE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016D"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821A"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4625C835" w14:textId="77777777" w:rsidR="004E2C21" w:rsidRPr="00A87ADE" w:rsidRDefault="004E2C21" w:rsidP="00DB3661">
            <w:pPr>
              <w:pStyle w:val="TAL"/>
            </w:pPr>
          </w:p>
        </w:tc>
      </w:tr>
      <w:tr w:rsidR="004E2C21" w:rsidRPr="00A87ADE" w14:paraId="6C8E29D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3DCF" w14:textId="77777777" w:rsidR="004E2C21" w:rsidRPr="00A87ADE" w:rsidRDefault="004E2C21" w:rsidP="00DB3661">
            <w:pPr>
              <w:pStyle w:val="TAL"/>
              <w:rPr>
                <w:lang w:eastAsia="zh-CN"/>
              </w:rPr>
            </w:pPr>
            <w:bookmarkStart w:id="997" w:name="_Hlk529277154"/>
            <w:r w:rsidRPr="00A87ADE">
              <w:t>NUMERIC_SHORTCODE</w:t>
            </w:r>
            <w:bookmarkEnd w:id="99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ED37"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5CBA279A" w14:textId="77777777" w:rsidR="004E2C21" w:rsidRPr="00A87ADE" w:rsidRDefault="004E2C21" w:rsidP="00DB3661">
            <w:pPr>
              <w:pStyle w:val="TAL"/>
            </w:pPr>
          </w:p>
        </w:tc>
      </w:tr>
      <w:tr w:rsidR="004E2C21" w:rsidRPr="00A87ADE" w14:paraId="05BC0DB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0B35" w14:textId="77777777" w:rsidR="004E2C21" w:rsidRPr="00A87ADE" w:rsidRDefault="004E2C21" w:rsidP="00DB3661">
            <w:pPr>
              <w:pStyle w:val="TAL"/>
              <w:rPr>
                <w:lang w:eastAsia="zh-CN"/>
              </w:rPr>
            </w:pPr>
            <w:bookmarkStart w:id="998" w:name="_Hlk529277182"/>
            <w:r w:rsidRPr="00A87ADE">
              <w:t>ALPHANUMERIC_SHORTCODE</w:t>
            </w:r>
            <w:bookmarkEnd w:id="99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B6EA"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41F8ED80" w14:textId="77777777" w:rsidR="004E2C21" w:rsidRPr="00A87ADE" w:rsidRDefault="004E2C21" w:rsidP="00DB3661">
            <w:pPr>
              <w:pStyle w:val="TAL"/>
            </w:pPr>
          </w:p>
        </w:tc>
      </w:tr>
      <w:tr w:rsidR="004E2C21" w:rsidRPr="00A87ADE" w14:paraId="36191D33"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6BA2A" w14:textId="77777777" w:rsidR="004E2C21" w:rsidRPr="00A87ADE" w:rsidRDefault="004E2C21" w:rsidP="00DB3661">
            <w:pPr>
              <w:pStyle w:val="TAL"/>
              <w:rPr>
                <w:lang w:eastAsia="zh-CN"/>
              </w:rPr>
            </w:pPr>
            <w:bookmarkStart w:id="999" w:name="_Hlk529277209"/>
            <w:r w:rsidRPr="00A87ADE">
              <w:t>OTHER</w:t>
            </w:r>
            <w:bookmarkEnd w:id="99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95D3"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1B80C52D" w14:textId="77777777" w:rsidR="004E2C21" w:rsidRPr="00A87ADE" w:rsidRDefault="004E2C21" w:rsidP="00DB3661">
            <w:pPr>
              <w:pStyle w:val="TAL"/>
            </w:pPr>
          </w:p>
        </w:tc>
      </w:tr>
      <w:tr w:rsidR="004E2C21" w:rsidRPr="00A87ADE" w14:paraId="03ED83B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FCCC" w14:textId="77777777" w:rsidR="004E2C21" w:rsidRPr="00A87ADE" w:rsidRDefault="004E2C21" w:rsidP="00DB3661">
            <w:pPr>
              <w:pStyle w:val="TAL"/>
            </w:pPr>
            <w:bookmarkStart w:id="1000" w:name="_Hlk529277229"/>
            <w:r w:rsidRPr="00A87ADE">
              <w:rPr>
                <w:rFonts w:hint="eastAsia"/>
                <w:lang w:eastAsia="zh-CN"/>
              </w:rPr>
              <w:t>IMSI</w:t>
            </w:r>
            <w:bookmarkEnd w:id="100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250F"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2FB6692C" w14:textId="77777777" w:rsidR="004E2C21" w:rsidRPr="00A87ADE" w:rsidRDefault="004E2C21" w:rsidP="00DB3661">
            <w:pPr>
              <w:pStyle w:val="TAL"/>
            </w:pPr>
          </w:p>
        </w:tc>
      </w:tr>
    </w:tbl>
    <w:p w14:paraId="49E2EF4D" w14:textId="77777777" w:rsidR="004E2C21" w:rsidRPr="00A87ADE" w:rsidRDefault="004E2C21" w:rsidP="004E2C21"/>
    <w:p w14:paraId="2203456D" w14:textId="77777777" w:rsidR="004E2C21" w:rsidRPr="00A87ADE" w:rsidRDefault="004E2C21" w:rsidP="004E2C21">
      <w:pPr>
        <w:pStyle w:val="Heading5"/>
      </w:pPr>
      <w:bookmarkStart w:id="1001" w:name="_Toc20227350"/>
      <w:bookmarkStart w:id="1002" w:name="_Toc27749591"/>
      <w:bookmarkStart w:id="1003" w:name="_Toc28709518"/>
      <w:bookmarkStart w:id="1004" w:name="_Toc44671138"/>
      <w:bookmarkStart w:id="1005" w:name="_Toc51919059"/>
      <w:bookmarkStart w:id="1006" w:name="_Toc178171974"/>
      <w:r w:rsidRPr="00A87ADE">
        <w:t>6.1.6.3.</w:t>
      </w:r>
      <w:r>
        <w:t>24</w:t>
      </w:r>
      <w:r w:rsidRPr="00A87ADE">
        <w:tab/>
        <w:t xml:space="preserve">Enumeration: </w:t>
      </w:r>
      <w:r>
        <w:t>SM</w:t>
      </w:r>
      <w:r w:rsidRPr="00A87ADE">
        <w:rPr>
          <w:noProof/>
        </w:rPr>
        <w:t>AddresseeType</w:t>
      </w:r>
      <w:bookmarkEnd w:id="1001"/>
      <w:bookmarkEnd w:id="1002"/>
      <w:bookmarkEnd w:id="1003"/>
      <w:bookmarkEnd w:id="1004"/>
      <w:bookmarkEnd w:id="1005"/>
      <w:bookmarkEnd w:id="1006"/>
    </w:p>
    <w:p w14:paraId="728B2203" w14:textId="77777777" w:rsidR="004E2C21" w:rsidRPr="00A87ADE" w:rsidRDefault="004E2C21" w:rsidP="004E2C21">
      <w:pPr>
        <w:pStyle w:val="TH"/>
      </w:pPr>
      <w:r w:rsidRPr="00A87ADE">
        <w:t>Table 6.1.6.3.</w:t>
      </w:r>
      <w:r>
        <w:t>24</w:t>
      </w:r>
      <w:r w:rsidRPr="00A87ADE">
        <w:t xml:space="preserve">-1: Enumeration </w:t>
      </w:r>
      <w:bookmarkStart w:id="1007" w:name="_Hlk529277278"/>
      <w:r>
        <w:t>SM</w:t>
      </w:r>
      <w:r w:rsidRPr="00A234B0">
        <w:rPr>
          <w:noProof/>
        </w:rPr>
        <w:t>AddresseeType</w:t>
      </w:r>
      <w:bookmarkEnd w:id="100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6DDB6A7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A4CED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A0E53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E85CB76" w14:textId="77777777" w:rsidR="004E2C21" w:rsidRPr="00A87ADE" w:rsidRDefault="004E2C21" w:rsidP="00DB3661">
            <w:pPr>
              <w:pStyle w:val="TAH"/>
            </w:pPr>
            <w:r w:rsidRPr="00A87ADE">
              <w:t>Applicability</w:t>
            </w:r>
          </w:p>
        </w:tc>
      </w:tr>
      <w:tr w:rsidR="004E2C21" w:rsidRPr="00A87ADE" w14:paraId="486CC1C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807F"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4833"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4A44B1FB" w14:textId="77777777" w:rsidR="004E2C21" w:rsidRPr="00A87ADE" w:rsidRDefault="004E2C21" w:rsidP="00DB3661">
            <w:pPr>
              <w:pStyle w:val="TAL"/>
            </w:pPr>
          </w:p>
        </w:tc>
      </w:tr>
      <w:tr w:rsidR="004E2C21" w:rsidRPr="00A87ADE" w14:paraId="50E584A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AFBC"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7ADD"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F7259A3" w14:textId="77777777" w:rsidR="004E2C21" w:rsidRPr="00A87ADE" w:rsidRDefault="004E2C21" w:rsidP="00DB3661">
            <w:pPr>
              <w:pStyle w:val="TAL"/>
            </w:pPr>
          </w:p>
        </w:tc>
      </w:tr>
      <w:tr w:rsidR="004E2C21" w:rsidRPr="00A87ADE" w14:paraId="524BDD0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F1C"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5BFB"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0F1C789D" w14:textId="77777777" w:rsidR="004E2C21" w:rsidRPr="00A87ADE" w:rsidRDefault="004E2C21" w:rsidP="00DB3661">
            <w:pPr>
              <w:pStyle w:val="TAL"/>
            </w:pPr>
          </w:p>
        </w:tc>
      </w:tr>
    </w:tbl>
    <w:p w14:paraId="436A2B28" w14:textId="77777777" w:rsidR="004E2C21" w:rsidRPr="00A87ADE" w:rsidRDefault="004E2C21" w:rsidP="004E2C21"/>
    <w:p w14:paraId="5B06756C" w14:textId="77777777" w:rsidR="004E2C21" w:rsidRPr="00A87ADE" w:rsidRDefault="004E2C21" w:rsidP="004E2C21">
      <w:pPr>
        <w:pStyle w:val="Heading5"/>
      </w:pPr>
      <w:bookmarkStart w:id="1008" w:name="_Toc20227351"/>
      <w:bookmarkStart w:id="1009" w:name="_Toc27749592"/>
      <w:bookmarkStart w:id="1010" w:name="_Toc28709519"/>
      <w:bookmarkStart w:id="1011" w:name="_Toc44671139"/>
      <w:bookmarkStart w:id="1012" w:name="_Toc51919060"/>
      <w:bookmarkStart w:id="1013" w:name="_Toc178171975"/>
      <w:r w:rsidRPr="00A87ADE">
        <w:lastRenderedPageBreak/>
        <w:t>6.1.6.3.</w:t>
      </w:r>
      <w:r>
        <w:t>25</w:t>
      </w:r>
      <w:r w:rsidRPr="00A87ADE">
        <w:tab/>
        <w:t xml:space="preserve">Enumeration: </w:t>
      </w:r>
      <w:r w:rsidRPr="00A87ADE">
        <w:rPr>
          <w:noProof/>
        </w:rPr>
        <w:t>SMServiceType</w:t>
      </w:r>
      <w:bookmarkEnd w:id="1008"/>
      <w:bookmarkEnd w:id="1009"/>
      <w:bookmarkEnd w:id="1010"/>
      <w:bookmarkEnd w:id="1011"/>
      <w:bookmarkEnd w:id="1012"/>
      <w:bookmarkEnd w:id="1013"/>
    </w:p>
    <w:p w14:paraId="21D38C8C" w14:textId="77777777" w:rsidR="004E2C21" w:rsidRPr="00A87ADE" w:rsidRDefault="004E2C21" w:rsidP="004E2C21">
      <w:pPr>
        <w:pStyle w:val="TH"/>
      </w:pPr>
      <w:r w:rsidRPr="00A87ADE">
        <w:t>Table 6.1.6.3.</w:t>
      </w:r>
      <w:r>
        <w:t>25</w:t>
      </w:r>
      <w:r w:rsidRPr="00A87ADE">
        <w:t xml:space="preserve">-1: Enumeration </w:t>
      </w:r>
      <w:bookmarkStart w:id="1014" w:name="_Hlk529277328"/>
      <w:r w:rsidRPr="00A87ADE">
        <w:rPr>
          <w:noProof/>
        </w:rPr>
        <w:t>SMServiceType</w:t>
      </w:r>
      <w:bookmarkEnd w:id="101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49317063"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A84E"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1CA32F"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1AD1CA9" w14:textId="77777777" w:rsidR="004E2C21" w:rsidRPr="00A87ADE" w:rsidRDefault="004E2C21" w:rsidP="00DB3661">
            <w:pPr>
              <w:pStyle w:val="TAH"/>
            </w:pPr>
            <w:r w:rsidRPr="00A87ADE">
              <w:t>Applicability</w:t>
            </w:r>
          </w:p>
        </w:tc>
      </w:tr>
      <w:tr w:rsidR="004E2C21" w:rsidRPr="00A87ADE" w14:paraId="222941B4"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5C83" w14:textId="77777777" w:rsidR="004E2C21" w:rsidRPr="00A87ADE" w:rsidRDefault="004E2C21" w:rsidP="00DB3661">
            <w:pPr>
              <w:pStyle w:val="TAL"/>
            </w:pPr>
            <w:bookmarkStart w:id="1015" w:name="_Hlk529277339"/>
            <w:r w:rsidRPr="00A87ADE">
              <w:rPr>
                <w:noProof/>
                <w:lang w:eastAsia="zh-CN"/>
              </w:rPr>
              <w:t>VAS4SMS_SHORT_MESSAGE_CONTENT_PROCESSING</w:t>
            </w:r>
            <w:bookmarkEnd w:id="101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B933"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296BA86E" w14:textId="77777777" w:rsidR="004E2C21" w:rsidRPr="00A87ADE" w:rsidRDefault="004E2C21" w:rsidP="00DB3661">
            <w:pPr>
              <w:pStyle w:val="TAL"/>
            </w:pPr>
          </w:p>
        </w:tc>
      </w:tr>
      <w:tr w:rsidR="004E2C21" w:rsidRPr="00A87ADE" w14:paraId="4B5BE2B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63A5" w14:textId="77777777" w:rsidR="004E2C21" w:rsidRPr="00A87ADE" w:rsidRDefault="004E2C21" w:rsidP="00DB3661">
            <w:pPr>
              <w:pStyle w:val="TAL"/>
            </w:pPr>
            <w:bookmarkStart w:id="1016" w:name="_Hlk529277358"/>
            <w:r w:rsidRPr="00A87ADE">
              <w:rPr>
                <w:noProof/>
                <w:lang w:eastAsia="zh-CN"/>
              </w:rPr>
              <w:t>VAS4SMS_SHORT_MESSAGE_FORWARDING</w:t>
            </w:r>
            <w:bookmarkEnd w:id="101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6ED6"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6971BC90" w14:textId="77777777" w:rsidR="004E2C21" w:rsidRPr="00A87ADE" w:rsidRDefault="004E2C21" w:rsidP="00DB3661">
            <w:pPr>
              <w:pStyle w:val="TAL"/>
            </w:pPr>
          </w:p>
        </w:tc>
      </w:tr>
      <w:tr w:rsidR="004E2C21" w:rsidRPr="00A87ADE" w14:paraId="10641C2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55E0" w14:textId="77777777" w:rsidR="004E2C21" w:rsidRPr="00A87ADE" w:rsidRDefault="004E2C21" w:rsidP="00DB3661">
            <w:pPr>
              <w:pStyle w:val="TAL"/>
            </w:pPr>
            <w:bookmarkStart w:id="1017" w:name="_Hlk529277370"/>
            <w:r w:rsidRPr="00A87ADE">
              <w:rPr>
                <w:noProof/>
                <w:lang w:eastAsia="zh-CN"/>
              </w:rPr>
              <w:t xml:space="preserve">VAS4SMS_SHORT_MESSAGE_FORWARDING _MULTIPLE_SUBSCRIPTIONS </w:t>
            </w:r>
            <w:bookmarkEnd w:id="101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F4757"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2D0D40F" w14:textId="77777777" w:rsidR="004E2C21" w:rsidRPr="00A87ADE" w:rsidRDefault="004E2C21" w:rsidP="00DB3661">
            <w:pPr>
              <w:pStyle w:val="TAL"/>
            </w:pPr>
          </w:p>
        </w:tc>
      </w:tr>
      <w:tr w:rsidR="004E2C21" w:rsidRPr="00A87ADE" w14:paraId="24B21F6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537E" w14:textId="77777777" w:rsidR="004E2C21" w:rsidRPr="00A87ADE" w:rsidRDefault="004E2C21" w:rsidP="00DB3661">
            <w:pPr>
              <w:pStyle w:val="TAL"/>
            </w:pPr>
            <w:bookmarkStart w:id="1018" w:name="_Hlk529277383"/>
            <w:r w:rsidRPr="00A87ADE">
              <w:rPr>
                <w:noProof/>
                <w:lang w:eastAsia="zh-CN"/>
              </w:rPr>
              <w:t>VAS4SMS_SHORT_MESSAGE_FILTERING</w:t>
            </w:r>
            <w:bookmarkEnd w:id="101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F99D"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988EB27" w14:textId="77777777" w:rsidR="004E2C21" w:rsidRPr="00A87ADE" w:rsidRDefault="004E2C21" w:rsidP="00DB3661">
            <w:pPr>
              <w:pStyle w:val="TAL"/>
            </w:pPr>
          </w:p>
        </w:tc>
      </w:tr>
      <w:tr w:rsidR="004E2C21" w:rsidRPr="00A87ADE" w14:paraId="046D862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3291" w14:textId="77777777" w:rsidR="004E2C21" w:rsidRPr="00A87ADE" w:rsidRDefault="004E2C21" w:rsidP="00DB3661">
            <w:pPr>
              <w:pStyle w:val="TAL"/>
            </w:pPr>
            <w:bookmarkStart w:id="1019" w:name="_Hlk529277393"/>
            <w:r w:rsidRPr="00A87ADE">
              <w:rPr>
                <w:noProof/>
                <w:lang w:eastAsia="zh-CN"/>
              </w:rPr>
              <w:t>VAS4SMS_SHORT_MESSAGE_RECEIPT</w:t>
            </w:r>
            <w:bookmarkEnd w:id="101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CC74"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D34792" w14:textId="77777777" w:rsidR="004E2C21" w:rsidRPr="00A87ADE" w:rsidRDefault="004E2C21" w:rsidP="00DB3661">
            <w:pPr>
              <w:pStyle w:val="TAL"/>
            </w:pPr>
          </w:p>
        </w:tc>
      </w:tr>
      <w:tr w:rsidR="004E2C21" w:rsidRPr="00A87ADE" w14:paraId="2DC25F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59E4" w14:textId="77777777" w:rsidR="004E2C21" w:rsidRPr="00A87ADE" w:rsidRDefault="004E2C21" w:rsidP="00DB3661">
            <w:pPr>
              <w:pStyle w:val="TAL"/>
            </w:pPr>
            <w:bookmarkStart w:id="1020" w:name="_Hlk529277404"/>
            <w:r w:rsidRPr="00A87ADE">
              <w:rPr>
                <w:noProof/>
                <w:lang w:eastAsia="zh-CN"/>
              </w:rPr>
              <w:t>VAS4SMS_SHORT_MESSAGE_NETWORK_STORAGE</w:t>
            </w:r>
            <w:bookmarkEnd w:id="102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6F19"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6E8CE1E1" w14:textId="77777777" w:rsidR="004E2C21" w:rsidRPr="00A87ADE" w:rsidRDefault="004E2C21" w:rsidP="00DB3661">
            <w:pPr>
              <w:pStyle w:val="TAL"/>
            </w:pPr>
          </w:p>
        </w:tc>
      </w:tr>
      <w:tr w:rsidR="004E2C21" w:rsidRPr="00A87ADE" w14:paraId="13F4A907"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97D3" w14:textId="77777777" w:rsidR="004E2C21" w:rsidRPr="00A87ADE" w:rsidRDefault="004E2C21" w:rsidP="00DB3661">
            <w:pPr>
              <w:pStyle w:val="TAL"/>
            </w:pPr>
            <w:bookmarkStart w:id="1021" w:name="_Hlk529277414"/>
            <w:r w:rsidRPr="00A87ADE">
              <w:rPr>
                <w:noProof/>
                <w:lang w:eastAsia="zh-CN"/>
              </w:rPr>
              <w:t>VAS4SMS_SHORT_MESSAGE_TO_MULTIPLE_DESTINATIONS</w:t>
            </w:r>
            <w:bookmarkEnd w:id="102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3C0A"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F9C22ED" w14:textId="77777777" w:rsidR="004E2C21" w:rsidRPr="00A87ADE" w:rsidRDefault="004E2C21" w:rsidP="00DB3661">
            <w:pPr>
              <w:pStyle w:val="TAL"/>
            </w:pPr>
          </w:p>
        </w:tc>
      </w:tr>
      <w:tr w:rsidR="004E2C21" w:rsidRPr="00A87ADE" w14:paraId="30189F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3D99" w14:textId="77777777" w:rsidR="004E2C21" w:rsidRPr="00A87ADE" w:rsidRDefault="004E2C21" w:rsidP="00DB3661">
            <w:pPr>
              <w:pStyle w:val="TAL"/>
              <w:rPr>
                <w:lang w:eastAsia="zh-CN"/>
              </w:rPr>
            </w:pPr>
            <w:bookmarkStart w:id="1022" w:name="_Hlk529277427"/>
            <w:r w:rsidRPr="00A87ADE">
              <w:rPr>
                <w:noProof/>
                <w:lang w:eastAsia="zh-CN"/>
              </w:rPr>
              <w:t>VAS4SMS_SHORT_MESSAGE_VIRTUAL_PRIVATE_NETWORK(VPN)</w:t>
            </w:r>
            <w:bookmarkEnd w:id="102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D811"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425FAF0" w14:textId="77777777" w:rsidR="004E2C21" w:rsidRPr="00A87ADE" w:rsidRDefault="004E2C21" w:rsidP="00DB3661">
            <w:pPr>
              <w:pStyle w:val="TAL"/>
            </w:pPr>
          </w:p>
        </w:tc>
      </w:tr>
      <w:tr w:rsidR="004E2C21" w:rsidRPr="00A87ADE" w14:paraId="085E5099"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7BD0" w14:textId="77777777" w:rsidR="004E2C21" w:rsidRPr="00A87ADE" w:rsidRDefault="004E2C21" w:rsidP="00DB3661">
            <w:pPr>
              <w:pStyle w:val="TAL"/>
              <w:rPr>
                <w:lang w:eastAsia="zh-CN"/>
              </w:rPr>
            </w:pPr>
            <w:bookmarkStart w:id="1023" w:name="_Hlk529277451"/>
            <w:r w:rsidRPr="00A87ADE">
              <w:rPr>
                <w:noProof/>
                <w:lang w:eastAsia="zh-CN"/>
              </w:rPr>
              <w:t>VAS4SMS_SHORT_MESSAGE</w:t>
            </w:r>
            <w:r w:rsidRPr="00A234B0">
              <w:rPr>
                <w:noProof/>
                <w:lang w:eastAsia="zh-CN"/>
              </w:rPr>
              <w:t>_AUTO</w:t>
            </w:r>
            <w:r w:rsidRPr="00A87ADE">
              <w:rPr>
                <w:noProof/>
                <w:lang w:eastAsia="zh-CN"/>
              </w:rPr>
              <w:t>_REPLY</w:t>
            </w:r>
            <w:bookmarkEnd w:id="102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9FF3"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096E866" w14:textId="77777777" w:rsidR="004E2C21" w:rsidRPr="00A87ADE" w:rsidRDefault="004E2C21" w:rsidP="00DB3661">
            <w:pPr>
              <w:pStyle w:val="TAL"/>
            </w:pPr>
          </w:p>
        </w:tc>
      </w:tr>
      <w:tr w:rsidR="004E2C21" w:rsidRPr="00A87ADE" w14:paraId="23046C24"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B242" w14:textId="77777777" w:rsidR="004E2C21" w:rsidRPr="00A87ADE" w:rsidRDefault="004E2C21" w:rsidP="00DB3661">
            <w:pPr>
              <w:pStyle w:val="TAL"/>
              <w:rPr>
                <w:lang w:eastAsia="zh-CN"/>
              </w:rPr>
            </w:pPr>
            <w:bookmarkStart w:id="1024" w:name="_Hlk529277477"/>
            <w:r w:rsidRPr="00A87ADE">
              <w:rPr>
                <w:noProof/>
                <w:lang w:eastAsia="zh-CN"/>
              </w:rPr>
              <w:t>VAS4SMS_SHORT_MESSAGE_PERSONAL_SIGNATURE</w:t>
            </w:r>
            <w:bookmarkEnd w:id="102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5C0E"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4A542E8" w14:textId="77777777" w:rsidR="004E2C21" w:rsidRPr="00A87ADE" w:rsidRDefault="004E2C21" w:rsidP="00DB3661">
            <w:pPr>
              <w:pStyle w:val="TAL"/>
            </w:pPr>
          </w:p>
        </w:tc>
      </w:tr>
      <w:tr w:rsidR="004E2C21" w:rsidRPr="00A87ADE" w14:paraId="58E0E339"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5AD8" w14:textId="77777777" w:rsidR="004E2C21" w:rsidRPr="00A87ADE" w:rsidRDefault="004E2C21" w:rsidP="00DB3661">
            <w:pPr>
              <w:pStyle w:val="TAL"/>
              <w:rPr>
                <w:lang w:eastAsia="zh-CN"/>
              </w:rPr>
            </w:pPr>
            <w:bookmarkStart w:id="1025" w:name="_Hlk529277495"/>
            <w:r w:rsidRPr="00A87ADE">
              <w:rPr>
                <w:noProof/>
                <w:lang w:eastAsia="zh-CN"/>
              </w:rPr>
              <w:t>VAS4SMS_SHORT_MESSAGE_DEFERRED_DELIVERY</w:t>
            </w:r>
            <w:bookmarkEnd w:id="102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1264"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61AD8554" w14:textId="77777777" w:rsidR="004E2C21" w:rsidRPr="00A87ADE" w:rsidRDefault="004E2C21" w:rsidP="00DB3661">
            <w:pPr>
              <w:pStyle w:val="TAL"/>
            </w:pPr>
          </w:p>
        </w:tc>
      </w:tr>
    </w:tbl>
    <w:p w14:paraId="4679D746" w14:textId="77777777" w:rsidR="004E2C21" w:rsidRPr="00A87ADE" w:rsidRDefault="004E2C21" w:rsidP="004E2C21"/>
    <w:p w14:paraId="4B4482E7" w14:textId="77777777" w:rsidR="004E2C21" w:rsidRPr="00A87ADE" w:rsidRDefault="004E2C21" w:rsidP="004E2C21">
      <w:pPr>
        <w:pStyle w:val="Heading5"/>
      </w:pPr>
      <w:bookmarkStart w:id="1026" w:name="_Toc20227352"/>
      <w:bookmarkStart w:id="1027" w:name="_Toc27749593"/>
      <w:bookmarkStart w:id="1028" w:name="_Toc28709520"/>
      <w:bookmarkStart w:id="1029" w:name="_Toc44671140"/>
      <w:bookmarkStart w:id="1030" w:name="_Toc51919061"/>
      <w:bookmarkStart w:id="1031" w:name="_Toc178171976"/>
      <w:r w:rsidRPr="00A87ADE">
        <w:t>6.1.6.3.</w:t>
      </w:r>
      <w:r>
        <w:t>26</w:t>
      </w:r>
      <w:r w:rsidRPr="00A87ADE">
        <w:tab/>
        <w:t>Enumeration: ReplyPathRequested</w:t>
      </w:r>
      <w:bookmarkEnd w:id="1026"/>
      <w:bookmarkEnd w:id="1027"/>
      <w:bookmarkEnd w:id="1028"/>
      <w:bookmarkEnd w:id="1029"/>
      <w:bookmarkEnd w:id="1030"/>
      <w:bookmarkEnd w:id="1031"/>
    </w:p>
    <w:p w14:paraId="1E5EB608" w14:textId="77777777" w:rsidR="004E2C21" w:rsidRPr="00A87ADE" w:rsidRDefault="004E2C21" w:rsidP="004E2C21">
      <w:pPr>
        <w:pStyle w:val="TH"/>
      </w:pPr>
      <w:r w:rsidRPr="00A87ADE">
        <w:t>Table 6.1.6.3.</w:t>
      </w:r>
      <w:r>
        <w:t>26</w:t>
      </w:r>
      <w:r w:rsidRPr="00A87ADE">
        <w:t xml:space="preserve">-1: Enumeration </w:t>
      </w:r>
      <w:bookmarkStart w:id="1032" w:name="_Hlk529277582"/>
      <w:r w:rsidRPr="00A87ADE">
        <w:t>ReplyPathRequested</w:t>
      </w:r>
      <w:bookmarkEnd w:id="103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838701D"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7A09C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D5EBF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CA1FF2" w14:textId="77777777" w:rsidR="004E2C21" w:rsidRPr="00A87ADE" w:rsidRDefault="004E2C21" w:rsidP="00DB3661">
            <w:pPr>
              <w:pStyle w:val="TAH"/>
            </w:pPr>
            <w:r w:rsidRPr="00A87ADE">
              <w:t>Applicability</w:t>
            </w:r>
          </w:p>
        </w:tc>
      </w:tr>
      <w:tr w:rsidR="004E2C21" w:rsidRPr="00A87ADE" w14:paraId="24B569F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E346" w14:textId="77777777" w:rsidR="004E2C21" w:rsidRPr="00A87ADE" w:rsidRDefault="004E2C21" w:rsidP="00DB3661">
            <w:pPr>
              <w:pStyle w:val="TAL"/>
              <w:rPr>
                <w:lang w:eastAsia="zh-CN"/>
              </w:rPr>
            </w:pPr>
            <w:bookmarkStart w:id="1033" w:name="_Hlk529277595"/>
            <w:r w:rsidRPr="00A87ADE">
              <w:rPr>
                <w:noProof/>
              </w:rPr>
              <w:t>NO_REPLY_PATH_SET</w:t>
            </w:r>
            <w:bookmarkEnd w:id="103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CCFE"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3A0D20F0" w14:textId="77777777" w:rsidR="004E2C21" w:rsidRPr="00A87ADE" w:rsidRDefault="004E2C21" w:rsidP="00DB3661">
            <w:pPr>
              <w:pStyle w:val="TAL"/>
            </w:pPr>
          </w:p>
        </w:tc>
      </w:tr>
      <w:tr w:rsidR="004E2C21" w:rsidRPr="00A87ADE" w14:paraId="764051B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B75F" w14:textId="77777777" w:rsidR="004E2C21" w:rsidRPr="00A87ADE" w:rsidRDefault="004E2C21" w:rsidP="00DB3661">
            <w:pPr>
              <w:pStyle w:val="TAL"/>
              <w:rPr>
                <w:lang w:eastAsia="zh-CN"/>
              </w:rPr>
            </w:pPr>
            <w:bookmarkStart w:id="1034" w:name="_Hlk529277605"/>
            <w:r w:rsidRPr="00A87ADE">
              <w:rPr>
                <w:noProof/>
              </w:rPr>
              <w:t>REPLY_PATH_SET</w:t>
            </w:r>
            <w:bookmarkEnd w:id="103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94A7"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4C575AE" w14:textId="77777777" w:rsidR="004E2C21" w:rsidRPr="00A87ADE" w:rsidRDefault="004E2C21" w:rsidP="00DB3661">
            <w:pPr>
              <w:pStyle w:val="TAL"/>
            </w:pPr>
          </w:p>
        </w:tc>
      </w:tr>
    </w:tbl>
    <w:p w14:paraId="1C8C2B48" w14:textId="77777777" w:rsidR="004E2C21" w:rsidRDefault="004E2C21" w:rsidP="00631D15">
      <w:pPr>
        <w:rPr>
          <w:lang w:val="en-US" w:eastAsia="zh-CN"/>
        </w:rPr>
      </w:pPr>
    </w:p>
    <w:p w14:paraId="48653369" w14:textId="77777777" w:rsidR="008809F1" w:rsidRPr="00A87ADE" w:rsidRDefault="008809F1" w:rsidP="008809F1">
      <w:pPr>
        <w:pStyle w:val="Heading5"/>
      </w:pPr>
      <w:bookmarkStart w:id="1035" w:name="_Toc20227353"/>
      <w:bookmarkStart w:id="1036" w:name="_Toc27749594"/>
      <w:bookmarkStart w:id="1037" w:name="_Toc28709521"/>
      <w:bookmarkStart w:id="1038" w:name="_Toc44671141"/>
      <w:bookmarkStart w:id="1039" w:name="_Toc51919062"/>
      <w:bookmarkStart w:id="1040" w:name="_Toc178171977"/>
      <w:r w:rsidRPr="00A87ADE">
        <w:t>6.1.6.3.</w:t>
      </w:r>
      <w:r>
        <w:t>27</w:t>
      </w:r>
      <w:r w:rsidRPr="00A87ADE">
        <w:tab/>
        <w:t xml:space="preserve">Enumeration: </w:t>
      </w:r>
      <w:r>
        <w:t>DnnSelectionMode</w:t>
      </w:r>
      <w:bookmarkEnd w:id="1035"/>
      <w:bookmarkEnd w:id="1036"/>
      <w:bookmarkEnd w:id="1037"/>
      <w:bookmarkEnd w:id="1038"/>
      <w:bookmarkEnd w:id="1039"/>
      <w:bookmarkEnd w:id="1040"/>
    </w:p>
    <w:p w14:paraId="6D721D35"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5DA87D00"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D760D5"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A987B" w14:textId="77777777" w:rsidR="008809F1" w:rsidRDefault="008809F1" w:rsidP="00D46236">
            <w:pPr>
              <w:pStyle w:val="TAH"/>
            </w:pPr>
            <w:r>
              <w:t>Description</w:t>
            </w:r>
          </w:p>
        </w:tc>
      </w:tr>
      <w:tr w:rsidR="008809F1" w:rsidRPr="0015708C" w14:paraId="6A4FB4A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D04C6F"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0F33A" w14:textId="77777777" w:rsidR="008809F1" w:rsidRDefault="008809F1" w:rsidP="00D46236">
            <w:pPr>
              <w:pStyle w:val="TAL"/>
            </w:pPr>
            <w:r>
              <w:t>UE or network provided DNN, subscription verified</w:t>
            </w:r>
          </w:p>
        </w:tc>
      </w:tr>
      <w:tr w:rsidR="008809F1" w:rsidRPr="0015708C" w14:paraId="2E832E1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9BC2"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0B1074" w14:textId="77777777" w:rsidR="008809F1" w:rsidRPr="00AC60A1" w:rsidRDefault="008809F1" w:rsidP="00D46236">
            <w:pPr>
              <w:pStyle w:val="TAL"/>
              <w:rPr>
                <w:lang w:val="en-US"/>
              </w:rPr>
            </w:pPr>
            <w:r>
              <w:rPr>
                <w:lang w:val="en-US"/>
              </w:rPr>
              <w:t>UE provided DNN, subscription not verified</w:t>
            </w:r>
          </w:p>
        </w:tc>
      </w:tr>
      <w:tr w:rsidR="008809F1" w:rsidRPr="0015708C" w14:paraId="209C1BC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B5302"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C7832" w14:textId="77777777" w:rsidR="008809F1" w:rsidRDefault="008809F1" w:rsidP="00D46236">
            <w:pPr>
              <w:pStyle w:val="TAL"/>
              <w:rPr>
                <w:lang w:val="en-US"/>
              </w:rPr>
            </w:pPr>
            <w:r>
              <w:rPr>
                <w:lang w:val="en-US"/>
              </w:rPr>
              <w:t>Network provided DNN, subscription not verified</w:t>
            </w:r>
          </w:p>
        </w:tc>
      </w:tr>
    </w:tbl>
    <w:p w14:paraId="1FE1DC96" w14:textId="77777777" w:rsidR="008809F1" w:rsidRDefault="008809F1" w:rsidP="00631D15">
      <w:pPr>
        <w:rPr>
          <w:lang w:eastAsia="zh-CN"/>
        </w:rPr>
      </w:pPr>
    </w:p>
    <w:p w14:paraId="36D82AAE" w14:textId="77777777" w:rsidR="00C17ECD" w:rsidRPr="00C10951" w:rsidRDefault="00C17ECD" w:rsidP="004B5553">
      <w:pPr>
        <w:pStyle w:val="Heading5"/>
      </w:pPr>
      <w:bookmarkStart w:id="1041" w:name="_Toc20227354"/>
      <w:bookmarkStart w:id="1042" w:name="_Toc27749595"/>
      <w:bookmarkStart w:id="1043" w:name="_Toc28709522"/>
      <w:bookmarkStart w:id="1044" w:name="_Toc44671142"/>
      <w:bookmarkStart w:id="1045" w:name="_Toc51919063"/>
      <w:bookmarkStart w:id="1046" w:name="_Toc178171978"/>
      <w:r w:rsidRPr="00C10951">
        <w:t>6.1.6.3.</w:t>
      </w:r>
      <w:r>
        <w:t>28</w:t>
      </w:r>
      <w:r w:rsidRPr="00C10951">
        <w:tab/>
        <w:t xml:space="preserve">Enumeration: </w:t>
      </w:r>
      <w:r w:rsidRPr="008D44B1">
        <w:t>Event</w:t>
      </w:r>
      <w:r>
        <w:t>Type</w:t>
      </w:r>
      <w:bookmarkEnd w:id="1041"/>
      <w:bookmarkEnd w:id="1042"/>
      <w:bookmarkEnd w:id="1043"/>
      <w:bookmarkEnd w:id="1044"/>
      <w:bookmarkEnd w:id="1045"/>
      <w:bookmarkEnd w:id="1046"/>
    </w:p>
    <w:p w14:paraId="1DEA13EE"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062267BD"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80B4636"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3915AAA"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A4FE575"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513040A8"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73E8"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789B"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A008663" w14:textId="77777777" w:rsidR="00C17ECD" w:rsidRPr="00C10951" w:rsidRDefault="00C17ECD" w:rsidP="00D46236">
            <w:pPr>
              <w:keepNext/>
              <w:keepLines/>
              <w:spacing w:after="0"/>
              <w:rPr>
                <w:rFonts w:ascii="Arial" w:hAnsi="Arial" w:cs="Arial"/>
                <w:sz w:val="18"/>
              </w:rPr>
            </w:pPr>
          </w:p>
        </w:tc>
      </w:tr>
      <w:tr w:rsidR="00C17ECD" w:rsidRPr="00C10951" w14:paraId="3CE78357"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4BD1"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26226"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2B3C21C0" w14:textId="77777777" w:rsidR="00C17ECD" w:rsidRPr="00C10951" w:rsidRDefault="00C17ECD" w:rsidP="00D46236">
            <w:pPr>
              <w:keepNext/>
              <w:keepLines/>
              <w:spacing w:after="0"/>
              <w:rPr>
                <w:rFonts w:ascii="Arial" w:hAnsi="Arial" w:cs="Arial"/>
                <w:sz w:val="18"/>
              </w:rPr>
            </w:pPr>
          </w:p>
        </w:tc>
      </w:tr>
    </w:tbl>
    <w:p w14:paraId="18A66A1D" w14:textId="77777777" w:rsidR="00C17ECD" w:rsidRDefault="00C17ECD" w:rsidP="00631D15">
      <w:pPr>
        <w:rPr>
          <w:lang w:eastAsia="zh-CN"/>
        </w:rPr>
      </w:pPr>
    </w:p>
    <w:p w14:paraId="43419547" w14:textId="77777777" w:rsidR="00DF2EA5" w:rsidRPr="00BD6F46" w:rsidRDefault="00DF2EA5" w:rsidP="00DF2EA5">
      <w:pPr>
        <w:pStyle w:val="Heading5"/>
      </w:pPr>
      <w:bookmarkStart w:id="1047" w:name="_Toc27749596"/>
      <w:bookmarkStart w:id="1048" w:name="_Toc28709523"/>
      <w:bookmarkStart w:id="1049" w:name="_Toc44671143"/>
      <w:bookmarkStart w:id="1050" w:name="_Toc51919064"/>
      <w:bookmarkStart w:id="1051" w:name="_Toc178171979"/>
      <w:r w:rsidRPr="00BD6F46">
        <w:lastRenderedPageBreak/>
        <w:t>6.1.6.3.</w:t>
      </w:r>
      <w:r>
        <w:t>29</w:t>
      </w:r>
      <w:r w:rsidRPr="00BD6F46">
        <w:tab/>
        <w:t xml:space="preserve">Enumeration: </w:t>
      </w:r>
      <w:r w:rsidRPr="004106A7">
        <w:rPr>
          <w:lang w:eastAsia="zh-CN" w:bidi="ar-IQ"/>
        </w:rPr>
        <w:t>MICOModeIndication</w:t>
      </w:r>
      <w:bookmarkEnd w:id="1047"/>
      <w:bookmarkEnd w:id="1048"/>
      <w:bookmarkEnd w:id="1049"/>
      <w:bookmarkEnd w:id="1050"/>
      <w:bookmarkEnd w:id="1051"/>
    </w:p>
    <w:p w14:paraId="4608AE38"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7D1FFBB4" w14:textId="77777777" w:rsidTr="00777A4B">
        <w:tc>
          <w:tcPr>
            <w:tcW w:w="1966" w:type="pct"/>
            <w:shd w:val="clear" w:color="auto" w:fill="C0C0C0"/>
            <w:tcMar>
              <w:top w:w="0" w:type="dxa"/>
              <w:left w:w="108" w:type="dxa"/>
              <w:bottom w:w="0" w:type="dxa"/>
              <w:right w:w="108" w:type="dxa"/>
            </w:tcMar>
            <w:hideMark/>
          </w:tcPr>
          <w:p w14:paraId="5610639F"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4DCABD54" w14:textId="77777777" w:rsidR="00DF2EA5" w:rsidRPr="00BD6F46" w:rsidRDefault="00DF2EA5" w:rsidP="00777A4B">
            <w:pPr>
              <w:pStyle w:val="TAH"/>
            </w:pPr>
            <w:r w:rsidRPr="00BD6F46">
              <w:t>Description</w:t>
            </w:r>
          </w:p>
        </w:tc>
        <w:tc>
          <w:tcPr>
            <w:tcW w:w="865" w:type="pct"/>
            <w:shd w:val="clear" w:color="auto" w:fill="C0C0C0"/>
          </w:tcPr>
          <w:p w14:paraId="75CE0EF0" w14:textId="77777777" w:rsidR="00DF2EA5" w:rsidRPr="00BD6F46" w:rsidRDefault="00DF2EA5" w:rsidP="00777A4B">
            <w:pPr>
              <w:pStyle w:val="TAH"/>
            </w:pPr>
            <w:r w:rsidRPr="00BD6F46">
              <w:t>Applicability</w:t>
            </w:r>
          </w:p>
        </w:tc>
      </w:tr>
      <w:tr w:rsidR="00DF2EA5" w:rsidRPr="00BD6F46" w14:paraId="40AEA859" w14:textId="77777777" w:rsidTr="00777A4B">
        <w:tc>
          <w:tcPr>
            <w:tcW w:w="1966" w:type="pct"/>
            <w:tcMar>
              <w:top w:w="0" w:type="dxa"/>
              <w:left w:w="108" w:type="dxa"/>
              <w:bottom w:w="0" w:type="dxa"/>
              <w:right w:w="108" w:type="dxa"/>
            </w:tcMar>
          </w:tcPr>
          <w:p w14:paraId="4F082598" w14:textId="77777777" w:rsidR="00DF2EA5" w:rsidRPr="00F637E1" w:rsidRDefault="00DF2EA5" w:rsidP="00777A4B">
            <w:pPr>
              <w:pStyle w:val="TAL"/>
            </w:pPr>
            <w:bookmarkStart w:id="1052" w:name="_Hlk23847004"/>
            <w:r>
              <w:t>"MICO_MODE"</w:t>
            </w:r>
          </w:p>
        </w:tc>
        <w:tc>
          <w:tcPr>
            <w:tcW w:w="2169" w:type="pct"/>
            <w:tcMar>
              <w:top w:w="0" w:type="dxa"/>
              <w:left w:w="108" w:type="dxa"/>
              <w:bottom w:w="0" w:type="dxa"/>
              <w:right w:w="108" w:type="dxa"/>
            </w:tcMar>
          </w:tcPr>
          <w:p w14:paraId="06972624" w14:textId="77777777" w:rsidR="00DF2EA5" w:rsidRPr="00BD6F46" w:rsidRDefault="00DF2EA5" w:rsidP="00777A4B">
            <w:pPr>
              <w:pStyle w:val="TAL"/>
              <w:rPr>
                <w:lang w:eastAsia="zh-CN"/>
              </w:rPr>
            </w:pPr>
            <w:r>
              <w:t>MICO Mode used</w:t>
            </w:r>
          </w:p>
        </w:tc>
        <w:tc>
          <w:tcPr>
            <w:tcW w:w="865" w:type="pct"/>
          </w:tcPr>
          <w:p w14:paraId="6F9EF876" w14:textId="77777777" w:rsidR="00DF2EA5" w:rsidRPr="00BD6F46" w:rsidRDefault="00DF2EA5" w:rsidP="00777A4B">
            <w:pPr>
              <w:pStyle w:val="TAL"/>
            </w:pPr>
          </w:p>
        </w:tc>
      </w:tr>
      <w:tr w:rsidR="00DF2EA5" w:rsidRPr="00BD6F46" w14:paraId="42107562" w14:textId="77777777" w:rsidTr="00777A4B">
        <w:tc>
          <w:tcPr>
            <w:tcW w:w="1966" w:type="pct"/>
            <w:tcMar>
              <w:top w:w="0" w:type="dxa"/>
              <w:left w:w="108" w:type="dxa"/>
              <w:bottom w:w="0" w:type="dxa"/>
              <w:right w:w="108" w:type="dxa"/>
            </w:tcMar>
          </w:tcPr>
          <w:p w14:paraId="077D445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BB26CB4" w14:textId="77777777" w:rsidR="00DF2EA5" w:rsidRPr="00BD6F46" w:rsidRDefault="00DF2EA5" w:rsidP="00777A4B">
            <w:pPr>
              <w:pStyle w:val="TAL"/>
              <w:rPr>
                <w:lang w:eastAsia="zh-CN"/>
              </w:rPr>
            </w:pPr>
            <w:r>
              <w:t>MICO Mode not used</w:t>
            </w:r>
          </w:p>
        </w:tc>
        <w:tc>
          <w:tcPr>
            <w:tcW w:w="865" w:type="pct"/>
          </w:tcPr>
          <w:p w14:paraId="370125B6" w14:textId="77777777" w:rsidR="00DF2EA5" w:rsidRPr="00BD6F46" w:rsidRDefault="00DF2EA5" w:rsidP="00777A4B">
            <w:pPr>
              <w:pStyle w:val="TAL"/>
            </w:pPr>
          </w:p>
        </w:tc>
      </w:tr>
      <w:bookmarkEnd w:id="1052"/>
    </w:tbl>
    <w:p w14:paraId="0C740845" w14:textId="77777777" w:rsidR="00DF2EA5" w:rsidRDefault="00DF2EA5" w:rsidP="00631D15">
      <w:pPr>
        <w:rPr>
          <w:lang w:eastAsia="zh-CN"/>
        </w:rPr>
      </w:pPr>
    </w:p>
    <w:p w14:paraId="5A6E0679" w14:textId="77777777" w:rsidR="005F5147" w:rsidRPr="00BD6F46" w:rsidRDefault="005F5147" w:rsidP="005F5147">
      <w:pPr>
        <w:pStyle w:val="Heading5"/>
      </w:pPr>
      <w:bookmarkStart w:id="1053" w:name="_Toc27749597"/>
      <w:bookmarkStart w:id="1054" w:name="_Toc28709524"/>
      <w:bookmarkStart w:id="1055" w:name="_Toc44671144"/>
      <w:bookmarkStart w:id="1056" w:name="_Toc51919065"/>
      <w:bookmarkStart w:id="1057" w:name="_Toc178171980"/>
      <w:r w:rsidRPr="00BD6F46">
        <w:t>6.1.6.3.</w:t>
      </w:r>
      <w:r>
        <w:t>30</w:t>
      </w:r>
      <w:r w:rsidRPr="00BD6F46">
        <w:tab/>
        <w:t xml:space="preserve">Enumeration: </w:t>
      </w:r>
      <w:r>
        <w:rPr>
          <w:lang w:eastAsia="zh-CN" w:bidi="ar-IQ"/>
        </w:rPr>
        <w:t>RegistrationMessageType</w:t>
      </w:r>
      <w:bookmarkEnd w:id="1053"/>
      <w:bookmarkEnd w:id="1054"/>
      <w:bookmarkEnd w:id="1055"/>
      <w:bookmarkEnd w:id="1056"/>
      <w:bookmarkEnd w:id="1057"/>
    </w:p>
    <w:p w14:paraId="49FB2DC4"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32FF18CD" w14:textId="77777777" w:rsidTr="00777A4B">
        <w:tc>
          <w:tcPr>
            <w:tcW w:w="1966" w:type="pct"/>
            <w:shd w:val="clear" w:color="auto" w:fill="C0C0C0"/>
            <w:tcMar>
              <w:top w:w="0" w:type="dxa"/>
              <w:left w:w="108" w:type="dxa"/>
              <w:bottom w:w="0" w:type="dxa"/>
              <w:right w:w="108" w:type="dxa"/>
            </w:tcMar>
            <w:hideMark/>
          </w:tcPr>
          <w:p w14:paraId="4417A1ED"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9ABE640" w14:textId="77777777" w:rsidR="005F5147" w:rsidRPr="00BD6F46" w:rsidRDefault="005F5147" w:rsidP="00777A4B">
            <w:pPr>
              <w:pStyle w:val="TAH"/>
            </w:pPr>
            <w:r w:rsidRPr="00BD6F46">
              <w:t>Description</w:t>
            </w:r>
          </w:p>
        </w:tc>
        <w:tc>
          <w:tcPr>
            <w:tcW w:w="865" w:type="pct"/>
            <w:shd w:val="clear" w:color="auto" w:fill="C0C0C0"/>
          </w:tcPr>
          <w:p w14:paraId="32AD0755" w14:textId="77777777" w:rsidR="005F5147" w:rsidRPr="00BD6F46" w:rsidRDefault="005F5147" w:rsidP="00777A4B">
            <w:pPr>
              <w:pStyle w:val="TAH"/>
            </w:pPr>
            <w:r w:rsidRPr="00BD6F46">
              <w:t>Applicability</w:t>
            </w:r>
          </w:p>
        </w:tc>
      </w:tr>
      <w:tr w:rsidR="005F5147" w:rsidRPr="00BD6F46" w14:paraId="277180C0" w14:textId="77777777" w:rsidTr="00777A4B">
        <w:tc>
          <w:tcPr>
            <w:tcW w:w="1966" w:type="pct"/>
            <w:tcMar>
              <w:top w:w="0" w:type="dxa"/>
              <w:left w:w="108" w:type="dxa"/>
              <w:bottom w:w="0" w:type="dxa"/>
              <w:right w:w="108" w:type="dxa"/>
            </w:tcMar>
          </w:tcPr>
          <w:p w14:paraId="7F6750E7"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3997A55B" w14:textId="77777777" w:rsidR="005F5147" w:rsidRPr="00BD6F46" w:rsidRDefault="005F5147" w:rsidP="00777A4B">
            <w:pPr>
              <w:pStyle w:val="TAL"/>
              <w:rPr>
                <w:lang w:eastAsia="zh-CN"/>
              </w:rPr>
            </w:pPr>
            <w:r>
              <w:t>I</w:t>
            </w:r>
            <w:r w:rsidRPr="005F7EB0">
              <w:t>nitial registration</w:t>
            </w:r>
          </w:p>
        </w:tc>
        <w:tc>
          <w:tcPr>
            <w:tcW w:w="865" w:type="pct"/>
          </w:tcPr>
          <w:p w14:paraId="09AF5C38" w14:textId="77777777" w:rsidR="005F5147" w:rsidRPr="00BD6F46" w:rsidRDefault="005F5147" w:rsidP="00777A4B">
            <w:pPr>
              <w:pStyle w:val="TAL"/>
            </w:pPr>
          </w:p>
        </w:tc>
      </w:tr>
      <w:tr w:rsidR="005F5147" w:rsidRPr="00BD6F46" w14:paraId="0387ED05" w14:textId="77777777" w:rsidTr="00777A4B">
        <w:tc>
          <w:tcPr>
            <w:tcW w:w="1966" w:type="pct"/>
            <w:tcMar>
              <w:top w:w="0" w:type="dxa"/>
              <w:left w:w="108" w:type="dxa"/>
              <w:bottom w:w="0" w:type="dxa"/>
              <w:right w:w="108" w:type="dxa"/>
            </w:tcMar>
          </w:tcPr>
          <w:p w14:paraId="48650643"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6AE213D" w14:textId="77777777" w:rsidR="005F5147" w:rsidRPr="00BD6F46" w:rsidRDefault="005F5147" w:rsidP="00777A4B">
            <w:pPr>
              <w:pStyle w:val="TAL"/>
              <w:rPr>
                <w:lang w:eastAsia="zh-CN"/>
              </w:rPr>
            </w:pPr>
            <w:r>
              <w:t>Mobility registration update</w:t>
            </w:r>
          </w:p>
        </w:tc>
        <w:tc>
          <w:tcPr>
            <w:tcW w:w="865" w:type="pct"/>
          </w:tcPr>
          <w:p w14:paraId="413E0663" w14:textId="77777777" w:rsidR="005F5147" w:rsidRPr="00BD6F46" w:rsidRDefault="005F5147" w:rsidP="00777A4B">
            <w:pPr>
              <w:pStyle w:val="TAL"/>
            </w:pPr>
          </w:p>
        </w:tc>
      </w:tr>
      <w:tr w:rsidR="005F5147" w:rsidRPr="00BD6F46" w14:paraId="5EC90DC8" w14:textId="77777777" w:rsidTr="00777A4B">
        <w:tc>
          <w:tcPr>
            <w:tcW w:w="1966" w:type="pct"/>
            <w:tcMar>
              <w:top w:w="0" w:type="dxa"/>
              <w:left w:w="108" w:type="dxa"/>
              <w:bottom w:w="0" w:type="dxa"/>
              <w:right w:w="108" w:type="dxa"/>
            </w:tcMar>
          </w:tcPr>
          <w:p w14:paraId="109C7F42"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5ECAC16B" w14:textId="77777777" w:rsidR="005F5147" w:rsidRDefault="005F5147" w:rsidP="00777A4B">
            <w:pPr>
              <w:pStyle w:val="TAL"/>
            </w:pPr>
            <w:r>
              <w:t>Periodic registration update</w:t>
            </w:r>
          </w:p>
        </w:tc>
        <w:tc>
          <w:tcPr>
            <w:tcW w:w="865" w:type="pct"/>
          </w:tcPr>
          <w:p w14:paraId="236B19CA" w14:textId="77777777" w:rsidR="005F5147" w:rsidRPr="00BD6F46" w:rsidRDefault="005F5147" w:rsidP="00777A4B">
            <w:pPr>
              <w:pStyle w:val="TAL"/>
            </w:pPr>
          </w:p>
        </w:tc>
      </w:tr>
      <w:tr w:rsidR="005F5147" w:rsidRPr="00BD6F46" w14:paraId="29EB4BF1" w14:textId="77777777" w:rsidTr="00777A4B">
        <w:tc>
          <w:tcPr>
            <w:tcW w:w="1966" w:type="pct"/>
            <w:tcMar>
              <w:top w:w="0" w:type="dxa"/>
              <w:left w:w="108" w:type="dxa"/>
              <w:bottom w:w="0" w:type="dxa"/>
              <w:right w:w="108" w:type="dxa"/>
            </w:tcMar>
          </w:tcPr>
          <w:p w14:paraId="6222A2B9"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65C970B7" w14:textId="77777777" w:rsidR="005F5147" w:rsidRDefault="005F5147" w:rsidP="00777A4B">
            <w:pPr>
              <w:pStyle w:val="TAL"/>
            </w:pPr>
            <w:r>
              <w:t>Emergency registration</w:t>
            </w:r>
          </w:p>
        </w:tc>
        <w:tc>
          <w:tcPr>
            <w:tcW w:w="865" w:type="pct"/>
          </w:tcPr>
          <w:p w14:paraId="7BF610B1" w14:textId="77777777" w:rsidR="005F5147" w:rsidRPr="00BD6F46" w:rsidRDefault="005F5147" w:rsidP="00777A4B">
            <w:pPr>
              <w:pStyle w:val="TAL"/>
            </w:pPr>
          </w:p>
        </w:tc>
      </w:tr>
      <w:tr w:rsidR="005F5147" w:rsidRPr="00BD6F46" w14:paraId="11E5D665" w14:textId="77777777" w:rsidTr="00777A4B">
        <w:tc>
          <w:tcPr>
            <w:tcW w:w="1966" w:type="pct"/>
            <w:tcMar>
              <w:top w:w="0" w:type="dxa"/>
              <w:left w:w="108" w:type="dxa"/>
              <w:bottom w:w="0" w:type="dxa"/>
              <w:right w:w="108" w:type="dxa"/>
            </w:tcMar>
          </w:tcPr>
          <w:p w14:paraId="42CD16EC"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0F52251" w14:textId="77777777" w:rsidR="005F5147" w:rsidRDefault="005F5147" w:rsidP="00777A4B">
            <w:pPr>
              <w:pStyle w:val="TAL"/>
            </w:pPr>
            <w:r>
              <w:t>Deregistration</w:t>
            </w:r>
          </w:p>
        </w:tc>
        <w:tc>
          <w:tcPr>
            <w:tcW w:w="865" w:type="pct"/>
          </w:tcPr>
          <w:p w14:paraId="67325B4F" w14:textId="77777777" w:rsidR="005F5147" w:rsidRPr="00BD6F46" w:rsidRDefault="005F5147" w:rsidP="00777A4B">
            <w:pPr>
              <w:pStyle w:val="TAL"/>
            </w:pPr>
          </w:p>
        </w:tc>
      </w:tr>
    </w:tbl>
    <w:p w14:paraId="395E9B5C" w14:textId="77777777" w:rsidR="005F5147" w:rsidRPr="00BD6F46" w:rsidRDefault="005F5147" w:rsidP="005F5147">
      <w:pPr>
        <w:pStyle w:val="Heading5"/>
      </w:pPr>
      <w:bookmarkStart w:id="1058" w:name="_Toc27749598"/>
      <w:bookmarkStart w:id="1059" w:name="_Toc28709525"/>
      <w:bookmarkStart w:id="1060" w:name="_Toc44671145"/>
      <w:bookmarkStart w:id="1061" w:name="_Toc51919066"/>
      <w:bookmarkStart w:id="1062" w:name="_Toc178171981"/>
      <w:r w:rsidRPr="00BD6F46">
        <w:t>6.1.6.3.</w:t>
      </w:r>
      <w:r>
        <w:t>31</w:t>
      </w:r>
      <w:r w:rsidRPr="00BD6F46">
        <w:tab/>
        <w:t xml:space="preserve">Enumeration: </w:t>
      </w:r>
      <w:r>
        <w:rPr>
          <w:lang w:eastAsia="zh-CN"/>
        </w:rPr>
        <w:t>S</w:t>
      </w:r>
      <w:r w:rsidRPr="003B2883">
        <w:rPr>
          <w:lang w:eastAsia="zh-CN"/>
        </w:rPr>
        <w:t>ms</w:t>
      </w:r>
      <w:r>
        <w:rPr>
          <w:lang w:eastAsia="zh-CN"/>
        </w:rPr>
        <w:t>Indication</w:t>
      </w:r>
      <w:bookmarkEnd w:id="1058"/>
      <w:bookmarkEnd w:id="1059"/>
      <w:bookmarkEnd w:id="1060"/>
      <w:bookmarkEnd w:id="1061"/>
      <w:bookmarkEnd w:id="1062"/>
    </w:p>
    <w:p w14:paraId="7D7AFAE0" w14:textId="77777777" w:rsidR="005F5147" w:rsidRPr="00BD6F46" w:rsidRDefault="005F5147" w:rsidP="005F5147">
      <w:pPr>
        <w:pStyle w:val="TH"/>
      </w:pPr>
      <w:r w:rsidRPr="00BD6F46">
        <w:t>Table 6.1.6.3.</w:t>
      </w:r>
      <w:r w:rsidR="009822E1">
        <w:t>31</w:t>
      </w:r>
      <w:r w:rsidRPr="00BD6F46">
        <w:t xml:space="preserve">-1: Enumeration </w:t>
      </w:r>
      <w:bookmarkStart w:id="1063" w:name="_Hlk23847186"/>
      <w:r>
        <w:rPr>
          <w:lang w:eastAsia="zh-CN"/>
        </w:rPr>
        <w:t>S</w:t>
      </w:r>
      <w:r w:rsidRPr="003B2883">
        <w:rPr>
          <w:lang w:eastAsia="zh-CN"/>
        </w:rPr>
        <w:t>ms</w:t>
      </w:r>
      <w:r>
        <w:rPr>
          <w:lang w:eastAsia="zh-CN"/>
        </w:rPr>
        <w:t>Indication</w:t>
      </w:r>
      <w:bookmarkEnd w:id="1063"/>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23971598" w14:textId="77777777" w:rsidTr="00777A4B">
        <w:tc>
          <w:tcPr>
            <w:tcW w:w="1966" w:type="pct"/>
            <w:shd w:val="clear" w:color="auto" w:fill="C0C0C0"/>
            <w:tcMar>
              <w:top w:w="0" w:type="dxa"/>
              <w:left w:w="108" w:type="dxa"/>
              <w:bottom w:w="0" w:type="dxa"/>
              <w:right w:w="108" w:type="dxa"/>
            </w:tcMar>
            <w:hideMark/>
          </w:tcPr>
          <w:p w14:paraId="71F75723"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8D6CBFB" w14:textId="77777777" w:rsidR="005F5147" w:rsidRPr="00BD6F46" w:rsidRDefault="005F5147" w:rsidP="00777A4B">
            <w:pPr>
              <w:pStyle w:val="TAH"/>
            </w:pPr>
            <w:r w:rsidRPr="00BD6F46">
              <w:t>Description</w:t>
            </w:r>
          </w:p>
        </w:tc>
        <w:tc>
          <w:tcPr>
            <w:tcW w:w="865" w:type="pct"/>
            <w:shd w:val="clear" w:color="auto" w:fill="C0C0C0"/>
          </w:tcPr>
          <w:p w14:paraId="235C362D" w14:textId="77777777" w:rsidR="005F5147" w:rsidRPr="00BD6F46" w:rsidRDefault="005F5147" w:rsidP="00777A4B">
            <w:pPr>
              <w:pStyle w:val="TAH"/>
            </w:pPr>
            <w:r w:rsidRPr="00BD6F46">
              <w:t>Applicability</w:t>
            </w:r>
          </w:p>
        </w:tc>
      </w:tr>
      <w:tr w:rsidR="005F5147" w:rsidRPr="00BD6F46" w14:paraId="204CA61E" w14:textId="77777777" w:rsidTr="00777A4B">
        <w:tc>
          <w:tcPr>
            <w:tcW w:w="1966" w:type="pct"/>
            <w:tcMar>
              <w:top w:w="0" w:type="dxa"/>
              <w:left w:w="108" w:type="dxa"/>
              <w:bottom w:w="0" w:type="dxa"/>
              <w:right w:w="108" w:type="dxa"/>
            </w:tcMar>
          </w:tcPr>
          <w:p w14:paraId="7624395D" w14:textId="77777777" w:rsidR="005F5147" w:rsidRPr="00475E43" w:rsidRDefault="005F5147" w:rsidP="00777A4B">
            <w:pPr>
              <w:pStyle w:val="TAL"/>
            </w:pPr>
            <w:bookmarkStart w:id="1064" w:name="_Hlk23847211"/>
            <w:r>
              <w:t>"SMS_SUPPORTED"</w:t>
            </w:r>
          </w:p>
        </w:tc>
        <w:tc>
          <w:tcPr>
            <w:tcW w:w="2169" w:type="pct"/>
            <w:tcMar>
              <w:top w:w="0" w:type="dxa"/>
              <w:left w:w="108" w:type="dxa"/>
              <w:bottom w:w="0" w:type="dxa"/>
              <w:right w:w="108" w:type="dxa"/>
            </w:tcMar>
          </w:tcPr>
          <w:p w14:paraId="66B99A1F" w14:textId="77777777" w:rsidR="005F5147" w:rsidRPr="00BD6F46" w:rsidRDefault="005F5147" w:rsidP="00777A4B">
            <w:pPr>
              <w:pStyle w:val="TAL"/>
              <w:rPr>
                <w:lang w:eastAsia="zh-CN"/>
              </w:rPr>
            </w:pPr>
            <w:r>
              <w:t xml:space="preserve">SMS over NAS is supported </w:t>
            </w:r>
          </w:p>
        </w:tc>
        <w:tc>
          <w:tcPr>
            <w:tcW w:w="865" w:type="pct"/>
          </w:tcPr>
          <w:p w14:paraId="795A827B" w14:textId="77777777" w:rsidR="005F5147" w:rsidRPr="00BD6F46" w:rsidRDefault="005F5147" w:rsidP="00777A4B">
            <w:pPr>
              <w:pStyle w:val="TAL"/>
            </w:pPr>
          </w:p>
        </w:tc>
      </w:tr>
      <w:tr w:rsidR="005F5147" w:rsidRPr="00BD6F46" w14:paraId="3E1704C6" w14:textId="77777777" w:rsidTr="00777A4B">
        <w:tc>
          <w:tcPr>
            <w:tcW w:w="1966" w:type="pct"/>
            <w:tcMar>
              <w:top w:w="0" w:type="dxa"/>
              <w:left w:w="108" w:type="dxa"/>
              <w:bottom w:w="0" w:type="dxa"/>
              <w:right w:w="108" w:type="dxa"/>
            </w:tcMar>
          </w:tcPr>
          <w:p w14:paraId="378D8313"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4AEA2FE4" w14:textId="77777777" w:rsidR="005F5147" w:rsidRPr="00BD6F46" w:rsidRDefault="005F5147" w:rsidP="00777A4B">
            <w:pPr>
              <w:pStyle w:val="TAL"/>
              <w:rPr>
                <w:lang w:eastAsia="zh-CN"/>
              </w:rPr>
            </w:pPr>
            <w:r>
              <w:t xml:space="preserve">SMS over NAS is Not supported </w:t>
            </w:r>
          </w:p>
        </w:tc>
        <w:tc>
          <w:tcPr>
            <w:tcW w:w="865" w:type="pct"/>
          </w:tcPr>
          <w:p w14:paraId="153C1C51" w14:textId="77777777" w:rsidR="005F5147" w:rsidRPr="00BD6F46" w:rsidRDefault="005F5147" w:rsidP="00777A4B">
            <w:pPr>
              <w:pStyle w:val="TAL"/>
            </w:pPr>
          </w:p>
        </w:tc>
      </w:tr>
      <w:bookmarkEnd w:id="1064"/>
    </w:tbl>
    <w:p w14:paraId="141F065C" w14:textId="77777777" w:rsidR="005F5147" w:rsidRDefault="005F5147" w:rsidP="005F5147"/>
    <w:p w14:paraId="0543B684" w14:textId="77777777" w:rsidR="00507A6B" w:rsidRPr="00BA36BA" w:rsidRDefault="00507A6B" w:rsidP="00507A6B">
      <w:pPr>
        <w:pStyle w:val="Heading5"/>
      </w:pPr>
      <w:bookmarkStart w:id="1065" w:name="_Toc27749599"/>
      <w:bookmarkStart w:id="1066" w:name="_Toc28709526"/>
      <w:bookmarkStart w:id="1067" w:name="_Toc44671146"/>
      <w:bookmarkStart w:id="1068" w:name="_Toc51919067"/>
      <w:bookmarkStart w:id="1069" w:name="_Toc178171982"/>
      <w:r w:rsidRPr="00BA36BA">
        <w:t>6.1.6.3.</w:t>
      </w:r>
      <w:r>
        <w:t>32</w:t>
      </w:r>
      <w:r w:rsidRPr="00BA36BA">
        <w:tab/>
        <w:t xml:space="preserve">Enumeration: </w:t>
      </w:r>
      <w:r w:rsidRPr="00BA36BA">
        <w:rPr>
          <w:lang w:eastAsia="zh-CN"/>
        </w:rPr>
        <w:t>APIDirection</w:t>
      </w:r>
      <w:bookmarkEnd w:id="1065"/>
      <w:bookmarkEnd w:id="1066"/>
      <w:bookmarkEnd w:id="1067"/>
      <w:bookmarkEnd w:id="1068"/>
      <w:bookmarkEnd w:id="1069"/>
    </w:p>
    <w:p w14:paraId="11BD972F"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52C09695"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15DA68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C9D185"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977C4A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6B59D36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DB064"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323"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0991224" w14:textId="77777777" w:rsidR="00507A6B" w:rsidRPr="00BA36BA" w:rsidRDefault="00507A6B" w:rsidP="008A3088">
            <w:pPr>
              <w:keepNext/>
              <w:keepLines/>
              <w:spacing w:after="0"/>
              <w:rPr>
                <w:rFonts w:ascii="Arial" w:hAnsi="Arial" w:cs="Arial"/>
                <w:sz w:val="18"/>
              </w:rPr>
            </w:pPr>
          </w:p>
        </w:tc>
      </w:tr>
      <w:tr w:rsidR="00507A6B" w:rsidRPr="00BA36BA" w14:paraId="7BDD5EDD"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1EEF"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FB53B"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7F585C64" w14:textId="77777777" w:rsidR="00507A6B" w:rsidRPr="00BA36BA" w:rsidRDefault="00507A6B" w:rsidP="008A3088">
            <w:pPr>
              <w:keepNext/>
              <w:keepLines/>
              <w:spacing w:after="0"/>
              <w:rPr>
                <w:rFonts w:ascii="Arial" w:hAnsi="Arial" w:cs="Arial"/>
                <w:sz w:val="18"/>
              </w:rPr>
            </w:pPr>
          </w:p>
        </w:tc>
      </w:tr>
    </w:tbl>
    <w:p w14:paraId="768D2BE8" w14:textId="77777777" w:rsidR="00507A6B" w:rsidRDefault="00507A6B" w:rsidP="00B54D35"/>
    <w:p w14:paraId="20DA6B94" w14:textId="77777777" w:rsidR="00287DAA" w:rsidRPr="00D82186" w:rsidRDefault="00287DAA" w:rsidP="0026330D">
      <w:pPr>
        <w:pStyle w:val="Heading5"/>
        <w:rPr>
          <w:lang w:eastAsia="zh-CN"/>
        </w:rPr>
      </w:pPr>
      <w:bookmarkStart w:id="1070" w:name="_Toc51919068"/>
      <w:bookmarkStart w:id="1071" w:name="_Toc1781719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070"/>
      <w:bookmarkEnd w:id="1071"/>
    </w:p>
    <w:p w14:paraId="765DCFD3"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13303D9"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FAC14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D64CF6"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6D5356BA"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15B381E1"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736D" w14:textId="77777777" w:rsidR="00287DAA" w:rsidRPr="00BA36BA" w:rsidRDefault="009517BE" w:rsidP="00EB3F24">
            <w:pPr>
              <w:keepNext/>
              <w:keepLines/>
              <w:spacing w:after="0"/>
              <w:rPr>
                <w:rFonts w:ascii="Arial" w:hAnsi="Arial" w:cs="Arial"/>
                <w:sz w:val="18"/>
              </w:rPr>
            </w:pPr>
            <w:r w:rsidRPr="009517BE">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DD0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06C38434" w14:textId="77777777" w:rsidR="00287DAA" w:rsidRPr="00BA36BA" w:rsidRDefault="00287DAA" w:rsidP="00EB3F24">
            <w:pPr>
              <w:keepNext/>
              <w:keepLines/>
              <w:spacing w:after="0"/>
              <w:rPr>
                <w:rFonts w:ascii="Arial" w:hAnsi="Arial" w:cs="Arial"/>
                <w:sz w:val="18"/>
              </w:rPr>
            </w:pPr>
          </w:p>
        </w:tc>
      </w:tr>
      <w:tr w:rsidR="00287DAA" w:rsidRPr="00BA36BA" w14:paraId="31A6A4D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A570D" w14:textId="77777777" w:rsidR="00287DAA" w:rsidRPr="00BA36BA" w:rsidRDefault="009517BE" w:rsidP="00EB3F24">
            <w:pPr>
              <w:keepNext/>
              <w:keepLines/>
              <w:spacing w:after="0"/>
              <w:rPr>
                <w:rFonts w:ascii="Arial" w:hAnsi="Arial" w:cs="Arial"/>
                <w:sz w:val="18"/>
                <w:lang w:bidi="ar-IQ"/>
              </w:rPr>
            </w:pPr>
            <w:r w:rsidRPr="009517BE">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5E0C"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4A36C169" w14:textId="77777777" w:rsidR="00287DAA" w:rsidRPr="00BA36BA" w:rsidRDefault="00287DAA" w:rsidP="00EB3F24">
            <w:pPr>
              <w:keepNext/>
              <w:keepLines/>
              <w:spacing w:after="0"/>
              <w:rPr>
                <w:rFonts w:ascii="Arial" w:hAnsi="Arial" w:cs="Arial"/>
                <w:sz w:val="18"/>
              </w:rPr>
            </w:pPr>
          </w:p>
        </w:tc>
      </w:tr>
      <w:tr w:rsidR="00287DAA" w:rsidRPr="00BA36BA" w14:paraId="5430D1C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F7A9" w14:textId="77777777" w:rsidR="00287DAA" w:rsidRPr="00BA420C" w:rsidRDefault="009517BE" w:rsidP="00EB3F24">
            <w:pPr>
              <w:keepNext/>
              <w:keepLines/>
              <w:spacing w:after="0"/>
              <w:rPr>
                <w:rFonts w:ascii="Arial" w:hAnsi="Arial" w:cs="Arial"/>
                <w:sz w:val="18"/>
              </w:rPr>
            </w:pPr>
            <w:r w:rsidRPr="009517BE">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F365"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0A06432" w14:textId="77777777" w:rsidR="00287DAA" w:rsidRPr="00BA36BA" w:rsidRDefault="00287DAA" w:rsidP="00EB3F24">
            <w:pPr>
              <w:keepNext/>
              <w:keepLines/>
              <w:spacing w:after="0"/>
              <w:rPr>
                <w:rFonts w:ascii="Arial" w:hAnsi="Arial" w:cs="Arial"/>
                <w:sz w:val="18"/>
              </w:rPr>
            </w:pPr>
          </w:p>
        </w:tc>
      </w:tr>
    </w:tbl>
    <w:p w14:paraId="6FEC32ED" w14:textId="77777777" w:rsidR="00287DAA" w:rsidRDefault="00287DAA" w:rsidP="00B54D35"/>
    <w:p w14:paraId="536AAF6C" w14:textId="77777777" w:rsidR="00FB316B" w:rsidRPr="00BA36BA" w:rsidRDefault="00FB316B" w:rsidP="00FB316B">
      <w:pPr>
        <w:pStyle w:val="Heading5"/>
      </w:pPr>
      <w:bookmarkStart w:id="1072" w:name="_Toc51919069"/>
      <w:bookmarkStart w:id="1073" w:name="_Toc178171984"/>
      <w:r w:rsidRPr="00BA36BA">
        <w:t>6.1.6.3.</w:t>
      </w:r>
      <w:r>
        <w:t>34</w:t>
      </w:r>
      <w:r w:rsidRPr="00BA36BA">
        <w:tab/>
        <w:t xml:space="preserve">Enumeration: </w:t>
      </w:r>
      <w:r>
        <w:rPr>
          <w:lang w:eastAsia="zh-CN"/>
        </w:rPr>
        <w:t>ManagementOperationStatus</w:t>
      </w:r>
      <w:bookmarkEnd w:id="1072"/>
      <w:bookmarkEnd w:id="1073"/>
    </w:p>
    <w:p w14:paraId="3ED8AFDB"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FB578A0"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F346F"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EB51EE"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8B2D581"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675CEF00"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165E5"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EDEE0"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56892BAA" w14:textId="77777777" w:rsidR="00FB316B" w:rsidRPr="00BA36BA" w:rsidRDefault="00FB316B" w:rsidP="00EB3F24">
            <w:pPr>
              <w:keepNext/>
              <w:keepLines/>
              <w:spacing w:after="0"/>
              <w:rPr>
                <w:rFonts w:ascii="Arial" w:hAnsi="Arial" w:cs="Arial"/>
                <w:sz w:val="18"/>
              </w:rPr>
            </w:pPr>
          </w:p>
        </w:tc>
      </w:tr>
      <w:tr w:rsidR="00FB316B" w:rsidRPr="00BA36BA" w14:paraId="224C6AD8"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9AF75"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2140"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7A5176ED" w14:textId="77777777" w:rsidR="00FB316B" w:rsidRPr="00BA36BA" w:rsidRDefault="00FB316B" w:rsidP="00EB3F24">
            <w:pPr>
              <w:keepNext/>
              <w:keepLines/>
              <w:spacing w:after="0"/>
              <w:rPr>
                <w:rFonts w:ascii="Arial" w:hAnsi="Arial" w:cs="Arial"/>
                <w:sz w:val="18"/>
              </w:rPr>
            </w:pPr>
          </w:p>
        </w:tc>
      </w:tr>
    </w:tbl>
    <w:p w14:paraId="68ABA6F9" w14:textId="77777777" w:rsidR="00FB316B" w:rsidRDefault="00FB316B" w:rsidP="00B54D35">
      <w:bookmarkStart w:id="1074" w:name="_Toc20227355"/>
    </w:p>
    <w:p w14:paraId="1C319BBD" w14:textId="77777777" w:rsidR="001A5CEA" w:rsidRPr="007F2678" w:rsidRDefault="001A5CEA" w:rsidP="00B97F60">
      <w:pPr>
        <w:pStyle w:val="Heading4"/>
      </w:pPr>
      <w:bookmarkStart w:id="1075" w:name="_Toc27749600"/>
      <w:bookmarkStart w:id="1076" w:name="_Toc28709527"/>
      <w:bookmarkStart w:id="1077" w:name="_Toc44671147"/>
      <w:bookmarkStart w:id="1078" w:name="_Toc51919070"/>
      <w:bookmarkStart w:id="1079" w:name="_Toc178171985"/>
      <w:r w:rsidRPr="007F2678">
        <w:rPr>
          <w:rFonts w:hint="eastAsia"/>
        </w:rPr>
        <w:t>6.1.6.4</w:t>
      </w:r>
      <w:r w:rsidRPr="007F2678">
        <w:tab/>
        <w:t>Data types describing alternative data types or combinations of data types</w:t>
      </w:r>
      <w:bookmarkEnd w:id="1074"/>
      <w:bookmarkEnd w:id="1075"/>
      <w:bookmarkEnd w:id="1076"/>
      <w:bookmarkEnd w:id="1077"/>
      <w:bookmarkEnd w:id="1078"/>
      <w:bookmarkEnd w:id="1079"/>
    </w:p>
    <w:p w14:paraId="3630701C"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7B49C2D3" w14:textId="77777777" w:rsidR="001A5CEA" w:rsidRPr="00BD6F46" w:rsidRDefault="001A5CEA" w:rsidP="001A5CEA">
      <w:pPr>
        <w:pStyle w:val="Heading4"/>
        <w:rPr>
          <w:lang w:eastAsia="zh-CN"/>
        </w:rPr>
      </w:pPr>
      <w:bookmarkStart w:id="1080" w:name="_Toc20227356"/>
      <w:bookmarkStart w:id="1081" w:name="_Toc27749601"/>
      <w:bookmarkStart w:id="1082" w:name="_Toc28709528"/>
      <w:bookmarkStart w:id="1083" w:name="_Toc44671148"/>
      <w:bookmarkStart w:id="1084" w:name="_Toc51919071"/>
      <w:bookmarkStart w:id="1085" w:name="_Toc178171986"/>
      <w:r w:rsidRPr="00BD6F46">
        <w:rPr>
          <w:rFonts w:hint="eastAsia"/>
          <w:lang w:eastAsia="zh-CN"/>
        </w:rPr>
        <w:lastRenderedPageBreak/>
        <w:t>6.1.6.</w:t>
      </w:r>
      <w:r w:rsidRPr="00BD6F46">
        <w:rPr>
          <w:lang w:eastAsia="zh-CN"/>
        </w:rPr>
        <w:t>5</w:t>
      </w:r>
      <w:r w:rsidRPr="00BD6F46">
        <w:rPr>
          <w:lang w:eastAsia="zh-CN"/>
        </w:rPr>
        <w:tab/>
        <w:t>Binary data</w:t>
      </w:r>
      <w:bookmarkEnd w:id="1080"/>
      <w:bookmarkEnd w:id="1081"/>
      <w:bookmarkEnd w:id="1082"/>
      <w:bookmarkEnd w:id="1083"/>
      <w:bookmarkEnd w:id="1084"/>
      <w:bookmarkEnd w:id="1085"/>
    </w:p>
    <w:p w14:paraId="57C424FE" w14:textId="77777777" w:rsidR="001A5CEA" w:rsidRPr="00BD6F46" w:rsidRDefault="001A5CEA" w:rsidP="001A5CEA">
      <w:r w:rsidRPr="00BD6F46">
        <w:rPr>
          <w:rFonts w:hint="eastAsia"/>
          <w:lang w:eastAsia="zh-CN"/>
        </w:rPr>
        <w:t>None</w:t>
      </w:r>
      <w:r w:rsidRPr="00BD6F46">
        <w:rPr>
          <w:lang w:eastAsia="zh-CN"/>
        </w:rPr>
        <w:t>.</w:t>
      </w:r>
    </w:p>
    <w:p w14:paraId="1ACC065B" w14:textId="77777777" w:rsidR="00631D15" w:rsidRPr="00BD6F46" w:rsidRDefault="00631D15" w:rsidP="008D79D4"/>
    <w:p w14:paraId="201CA1FC" w14:textId="77777777" w:rsidR="00DB3EC0" w:rsidRPr="00BD6F46" w:rsidRDefault="001A5CEA" w:rsidP="007F2678">
      <w:pPr>
        <w:pStyle w:val="Heading3"/>
      </w:pPr>
      <w:bookmarkStart w:id="1086" w:name="_Toc20227357"/>
      <w:bookmarkStart w:id="1087" w:name="_Toc27749602"/>
      <w:bookmarkStart w:id="1088" w:name="_Toc28709529"/>
      <w:bookmarkStart w:id="1089" w:name="_Toc44671149"/>
      <w:bookmarkStart w:id="1090" w:name="_Toc51919072"/>
      <w:bookmarkStart w:id="1091" w:name="_Toc178171987"/>
      <w:r w:rsidRPr="00BD6F46">
        <w:rPr>
          <w:rFonts w:hint="eastAsia"/>
        </w:rPr>
        <w:t>6.1.7</w:t>
      </w:r>
      <w:r w:rsidR="00DB3EC0" w:rsidRPr="00BD6F46">
        <w:tab/>
        <w:t>Error handling</w:t>
      </w:r>
      <w:bookmarkEnd w:id="1086"/>
      <w:bookmarkEnd w:id="1087"/>
      <w:bookmarkEnd w:id="1088"/>
      <w:bookmarkEnd w:id="1089"/>
      <w:bookmarkEnd w:id="1090"/>
      <w:bookmarkEnd w:id="1091"/>
    </w:p>
    <w:p w14:paraId="057EFA9F" w14:textId="77777777" w:rsidR="00006ABB" w:rsidRPr="00BD6F46" w:rsidRDefault="00F668F7" w:rsidP="007F2678">
      <w:pPr>
        <w:pStyle w:val="Heading4"/>
      </w:pPr>
      <w:bookmarkStart w:id="1092" w:name="_Toc20227358"/>
      <w:bookmarkStart w:id="1093" w:name="_Toc27749603"/>
      <w:bookmarkStart w:id="1094" w:name="_Toc28709530"/>
      <w:bookmarkStart w:id="1095" w:name="_Toc44671150"/>
      <w:bookmarkStart w:id="1096" w:name="_Toc51919073"/>
      <w:bookmarkStart w:id="1097" w:name="_Toc178171988"/>
      <w:r w:rsidRPr="00BD6F46">
        <w:rPr>
          <w:rFonts w:hint="eastAsia"/>
        </w:rPr>
        <w:t>6.1.7</w:t>
      </w:r>
      <w:r w:rsidR="00006ABB" w:rsidRPr="00BD6F46">
        <w:t>.1</w:t>
      </w:r>
      <w:r w:rsidR="00006ABB" w:rsidRPr="00BD6F46">
        <w:tab/>
        <w:t>General</w:t>
      </w:r>
      <w:bookmarkEnd w:id="1092"/>
      <w:bookmarkEnd w:id="1093"/>
      <w:bookmarkEnd w:id="1094"/>
      <w:bookmarkEnd w:id="1095"/>
      <w:bookmarkEnd w:id="1096"/>
      <w:bookmarkEnd w:id="1097"/>
    </w:p>
    <w:p w14:paraId="73615078" w14:textId="77777777" w:rsidR="00006ABB" w:rsidRPr="00BD6F46" w:rsidRDefault="00006ABB" w:rsidP="00006ABB">
      <w:r w:rsidRPr="00BD6F46">
        <w:t>HTTP error handling shall be supported as specified in subclause 5.2.4 of 3GPP TS 29.500 [</w:t>
      </w:r>
      <w:r w:rsidR="00BC786D">
        <w:t>299</w:t>
      </w:r>
      <w:r w:rsidRPr="00BD6F46">
        <w:t>].</w:t>
      </w:r>
    </w:p>
    <w:p w14:paraId="7758F9F6" w14:textId="77777777" w:rsidR="00006ABB" w:rsidRPr="00BD6F46" w:rsidRDefault="00006ABB" w:rsidP="00006ABB">
      <w:r w:rsidRPr="00BD6F46">
        <w:t>For the Nchf_ConvergedCharging API, HTTP error responses shall be supported as specified in subclause 4.8 of 3GPP TS 29.501 [2]. Protocol errors and application errors specified in table 5.2.7.2-1 of 3GPP TS 29.500 [</w:t>
      </w:r>
      <w:r w:rsidR="00BC786D">
        <w:t>299</w:t>
      </w:r>
      <w:r w:rsidRPr="00BD6F46">
        <w:t>] shall be supported for an HTTP method if the corresponding HTTP status codes are specified as mandatory for that HTTP method in table 5.2.7.1-1 of 3GPP TS 29.500 [</w:t>
      </w:r>
      <w:r w:rsidR="00BC786D">
        <w:t>299</w:t>
      </w:r>
      <w:r w:rsidRPr="00BD6F46">
        <w:t>]. In addition, the requirements in the following subclauses shall apply.</w:t>
      </w:r>
    </w:p>
    <w:p w14:paraId="2B7A41A3" w14:textId="77777777" w:rsidR="00006ABB" w:rsidRPr="00BD6F46" w:rsidRDefault="00F668F7" w:rsidP="007F2678">
      <w:pPr>
        <w:pStyle w:val="Heading4"/>
      </w:pPr>
      <w:bookmarkStart w:id="1098" w:name="_Toc20227359"/>
      <w:bookmarkStart w:id="1099" w:name="_Toc27749604"/>
      <w:bookmarkStart w:id="1100" w:name="_Toc28709531"/>
      <w:bookmarkStart w:id="1101" w:name="_Toc44671151"/>
      <w:bookmarkStart w:id="1102" w:name="_Toc51919074"/>
      <w:bookmarkStart w:id="1103" w:name="_Toc178171989"/>
      <w:r w:rsidRPr="00BD6F46">
        <w:rPr>
          <w:rFonts w:hint="eastAsia"/>
        </w:rPr>
        <w:t>6.1.7</w:t>
      </w:r>
      <w:r w:rsidR="00006ABB" w:rsidRPr="00BD6F46">
        <w:t>.2</w:t>
      </w:r>
      <w:r w:rsidR="00006ABB" w:rsidRPr="00BD6F46">
        <w:tab/>
        <w:t>Protocol Errors</w:t>
      </w:r>
      <w:bookmarkEnd w:id="1098"/>
      <w:bookmarkEnd w:id="1099"/>
      <w:bookmarkEnd w:id="1100"/>
      <w:bookmarkEnd w:id="1101"/>
      <w:bookmarkEnd w:id="1102"/>
      <w:bookmarkEnd w:id="1103"/>
    </w:p>
    <w:p w14:paraId="0C34DA04" w14:textId="77777777" w:rsidR="00006ABB" w:rsidRPr="00BD6F46" w:rsidRDefault="00006ABB" w:rsidP="00006ABB">
      <w:r w:rsidRPr="00BD6F46">
        <w:rPr>
          <w:lang w:eastAsia="zh-CN"/>
        </w:rPr>
        <w:t xml:space="preserve">In this Release </w:t>
      </w:r>
      <w:r w:rsidRPr="00BD6F46">
        <w:t>of the specification, there are no additional protocol errors applicable for the Nchf_ConvergedCharging API compared to the Protocol Error Handling specified in subclause 5.2.7.2 of 3GPP TS 29.500 [</w:t>
      </w:r>
      <w:r w:rsidR="00BC786D">
        <w:t>299</w:t>
      </w:r>
      <w:r w:rsidRPr="00BD6F46">
        <w:t>].</w:t>
      </w:r>
    </w:p>
    <w:p w14:paraId="629C9016" w14:textId="77777777" w:rsidR="00006ABB" w:rsidRPr="00BD6F46" w:rsidRDefault="00F668F7" w:rsidP="007F2678">
      <w:pPr>
        <w:pStyle w:val="Heading4"/>
      </w:pPr>
      <w:bookmarkStart w:id="1104" w:name="_Toc20227360"/>
      <w:bookmarkStart w:id="1105" w:name="_Toc27749605"/>
      <w:bookmarkStart w:id="1106" w:name="_Toc28709532"/>
      <w:bookmarkStart w:id="1107" w:name="_Toc44671152"/>
      <w:bookmarkStart w:id="1108" w:name="_Toc51919075"/>
      <w:bookmarkStart w:id="1109" w:name="_Toc178171990"/>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104"/>
      <w:bookmarkEnd w:id="1105"/>
      <w:bookmarkEnd w:id="1106"/>
      <w:bookmarkEnd w:id="1107"/>
      <w:bookmarkEnd w:id="1108"/>
      <w:bookmarkEnd w:id="1109"/>
    </w:p>
    <w:p w14:paraId="2B508485"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The common application errors defined in the Table 5.2.7.2-1 in 3GPP TS 29.500 [</w:t>
      </w:r>
      <w:r w:rsidR="00BC786D">
        <w:t>299</w:t>
      </w:r>
      <w:r w:rsidRPr="007F2678">
        <w:t xml:space="preserve">] may also be used for the </w:t>
      </w:r>
      <w:r w:rsidR="00B1798D" w:rsidRPr="007F2678">
        <w:t>N</w:t>
      </w:r>
      <w:r w:rsidR="00B1798D">
        <w:t>chf</w:t>
      </w:r>
      <w:r w:rsidRPr="007F2678">
        <w:t>_ConvergedCharging service</w:t>
      </w:r>
      <w:r w:rsidRPr="00BD6F46">
        <w:t>.</w:t>
      </w:r>
    </w:p>
    <w:p w14:paraId="4AF8A4B4"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2772B0D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3FD364AF"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2BCA5881"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CB218EB" w14:textId="77777777" w:rsidR="00006ABB" w:rsidRPr="00BD6F46" w:rsidRDefault="00006ABB" w:rsidP="004C6D5A">
            <w:pPr>
              <w:pStyle w:val="TAH"/>
            </w:pPr>
            <w:r w:rsidRPr="00BD6F46">
              <w:t>Description</w:t>
            </w:r>
          </w:p>
        </w:tc>
      </w:tr>
      <w:tr w:rsidR="00006ABB" w:rsidRPr="00BD6F46" w14:paraId="6B8DE2D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75F7B851"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3B66F7CF"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83D87C1"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B5772A" w:rsidRPr="00BD6F46" w14:paraId="1BB62D6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D44F38E"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19405C2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551B847A" w14:textId="77777777" w:rsidR="00B5772A" w:rsidRPr="00BD6F46" w:rsidRDefault="00B5772A" w:rsidP="00B5772A">
            <w:pPr>
              <w:pStyle w:val="TAL"/>
            </w:pPr>
            <w:r w:rsidRPr="00BD6F46">
              <w:t xml:space="preserve">The HTTP request is rejected because the set of information needed by the </w:t>
            </w:r>
            <w:r>
              <w:t>NF Consumer (CTF)</w:t>
            </w:r>
            <w:r w:rsidRPr="00BD6F46">
              <w:t xml:space="preserve"> </w:t>
            </w:r>
            <w:r>
              <w:t xml:space="preserve">to report the usage </w:t>
            </w:r>
            <w:r w:rsidRPr="00BD6F46">
              <w:t xml:space="preserve">is incomplete or erroneous or not available. </w:t>
            </w:r>
          </w:p>
        </w:tc>
      </w:tr>
      <w:tr w:rsidR="00006ABB" w:rsidRPr="00BD6F46" w14:paraId="3B4BB18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6F80C7A"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503722B"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503FD142"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2A00918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1E799F5"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0D0A3222"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5B320BEE"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5316338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2DC1A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0E11490"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55DE7AB4" w14:textId="77777777" w:rsidR="00D84C6C" w:rsidRPr="00BD6F46" w:rsidRDefault="00D84C6C" w:rsidP="00D84C6C">
            <w:pPr>
              <w:pStyle w:val="TAL"/>
            </w:pPr>
            <w:r>
              <w:t>The HTTP request denied by the CHF due to restrictions or limitations related to the end-user.</w:t>
            </w:r>
          </w:p>
        </w:tc>
      </w:tr>
      <w:tr w:rsidR="00D84C6C" w:rsidRPr="00BD6F46" w14:paraId="15E00F5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5C42CDF"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21FA2488"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14582DC1"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7E92C32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FBA63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3C7CF532"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20D74C31" w14:textId="77777777" w:rsidR="00D84C6C" w:rsidRPr="00BD6F46" w:rsidRDefault="00D84C6C" w:rsidP="00D84C6C">
            <w:pPr>
              <w:pStyle w:val="TAL"/>
            </w:pPr>
            <w:r>
              <w:t xml:space="preserve">The HTTP request rejected by the CHF due to end-user restrictions or limitations. </w:t>
            </w:r>
          </w:p>
        </w:tc>
      </w:tr>
    </w:tbl>
    <w:p w14:paraId="5F55705B" w14:textId="77777777" w:rsidR="00DB3EC0" w:rsidRPr="00BD6F46" w:rsidRDefault="00DB3EC0" w:rsidP="00DB3EC0"/>
    <w:p w14:paraId="6BC42E18" w14:textId="77777777" w:rsidR="00B97F60" w:rsidRPr="00BD6F46" w:rsidRDefault="00B97F60" w:rsidP="003C5D38">
      <w:pPr>
        <w:pStyle w:val="Heading3"/>
      </w:pPr>
      <w:bookmarkStart w:id="1110" w:name="_Toc20227361"/>
      <w:bookmarkStart w:id="1111" w:name="_Toc27749606"/>
      <w:bookmarkStart w:id="1112" w:name="_Toc28709533"/>
      <w:bookmarkStart w:id="1113" w:name="_Toc44671153"/>
      <w:bookmarkStart w:id="1114" w:name="_Toc51919076"/>
      <w:bookmarkStart w:id="1115" w:name="_Toc178171991"/>
      <w:r w:rsidRPr="00BD6F46">
        <w:rPr>
          <w:rFonts w:hint="eastAsia"/>
        </w:rPr>
        <w:lastRenderedPageBreak/>
        <w:t>6.1.8</w:t>
      </w:r>
      <w:r w:rsidRPr="00BD6F46">
        <w:tab/>
        <w:t>Feature negotiation</w:t>
      </w:r>
      <w:bookmarkEnd w:id="1110"/>
      <w:bookmarkEnd w:id="1111"/>
      <w:bookmarkEnd w:id="1112"/>
      <w:bookmarkEnd w:id="1113"/>
      <w:bookmarkEnd w:id="1114"/>
      <w:bookmarkEnd w:id="1115"/>
    </w:p>
    <w:p w14:paraId="60294328"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2A0239DD" w14:textId="77777777" w:rsidR="00B97F60" w:rsidRPr="00BD6F46" w:rsidRDefault="00B97F60" w:rsidP="00B97F60">
      <w:pPr>
        <w:pStyle w:val="TH"/>
      </w:pPr>
      <w:r w:rsidRPr="00BD6F46">
        <w:t xml:space="preserve">Table </w:t>
      </w:r>
      <w:r w:rsidRPr="00BD6F46">
        <w:rPr>
          <w:rFonts w:hint="eastAsia"/>
          <w:lang w:eastAsia="zh-CN"/>
        </w:rPr>
        <w:t>6.1.8</w:t>
      </w:r>
      <w:r w:rsidR="009E249A" w:rsidRPr="00BD6F46">
        <w:t>-</w:t>
      </w:r>
      <w:r w:rsidRPr="00BD6F46">
        <w:t>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B97F60" w:rsidRPr="00BD6F46" w14:paraId="7081FBEA"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728F14" w14:textId="77777777" w:rsidR="00B97F60" w:rsidRPr="00BD6F46" w:rsidRDefault="00B97F60" w:rsidP="000B2506">
            <w:pPr>
              <w:pStyle w:val="TAH"/>
            </w:pPr>
            <w:r w:rsidRPr="00BD6F46">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E7CA27" w14:textId="77777777" w:rsidR="00B97F60" w:rsidRPr="00BD6F46" w:rsidRDefault="00B97F60" w:rsidP="000B2506">
            <w:pPr>
              <w:pStyle w:val="TAH"/>
            </w:pPr>
            <w:r w:rsidRPr="00BD6F46">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433CD8" w14:textId="77777777" w:rsidR="00B97F60" w:rsidRPr="00BD6F46" w:rsidRDefault="00B97F60" w:rsidP="000B2506">
            <w:pPr>
              <w:pStyle w:val="TAH"/>
            </w:pPr>
            <w:r w:rsidRPr="00BD6F46">
              <w:t>Description</w:t>
            </w:r>
          </w:p>
        </w:tc>
      </w:tr>
      <w:tr w:rsidR="00E40A78" w:rsidRPr="00BD6F46" w14:paraId="59C436A5"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5AA2ADB" w14:textId="77777777" w:rsidR="00E40A78" w:rsidRPr="00BD6F46" w:rsidRDefault="00E40A78" w:rsidP="00E40A78">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2C3AEE4C" w14:textId="77777777" w:rsidR="00E40A78" w:rsidRPr="00BD6F46" w:rsidRDefault="00E40A78" w:rsidP="00E40A78">
            <w:pPr>
              <w:pStyle w:val="TAL"/>
            </w:pPr>
            <w:r w:rsidRPr="006564AE">
              <w:t>CHFCQM</w:t>
            </w:r>
          </w:p>
        </w:tc>
        <w:tc>
          <w:tcPr>
            <w:tcW w:w="5758" w:type="dxa"/>
            <w:gridSpan w:val="2"/>
            <w:tcBorders>
              <w:top w:val="single" w:sz="4" w:space="0" w:color="auto"/>
              <w:left w:val="single" w:sz="4" w:space="0" w:color="auto"/>
              <w:bottom w:val="single" w:sz="4" w:space="0" w:color="auto"/>
              <w:right w:val="single" w:sz="4" w:space="0" w:color="auto"/>
            </w:tcBorders>
          </w:tcPr>
          <w:p w14:paraId="6BD4B22C" w14:textId="77777777" w:rsidR="00E40A78" w:rsidRPr="00BD6F46" w:rsidRDefault="00E40A78" w:rsidP="00E40A78">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A322A1" w:rsidRPr="00BD6F46" w14:paraId="44BA6943"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7715119" w14:textId="77777777" w:rsidR="00A322A1" w:rsidRDefault="00A322A1" w:rsidP="00A322A1">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31412145" w14:textId="77777777" w:rsidR="00A322A1" w:rsidRDefault="00A322A1" w:rsidP="00A322A1">
            <w:pPr>
              <w:pStyle w:val="TAL"/>
            </w:pPr>
            <w:r>
              <w:t>AF_Charging_Identifier</w:t>
            </w:r>
          </w:p>
        </w:tc>
        <w:tc>
          <w:tcPr>
            <w:tcW w:w="5758" w:type="dxa"/>
            <w:gridSpan w:val="2"/>
            <w:tcBorders>
              <w:top w:val="single" w:sz="4" w:space="0" w:color="auto"/>
              <w:left w:val="single" w:sz="4" w:space="0" w:color="auto"/>
              <w:bottom w:val="single" w:sz="4" w:space="0" w:color="auto"/>
              <w:right w:val="single" w:sz="4" w:space="0" w:color="auto"/>
            </w:tcBorders>
          </w:tcPr>
          <w:p w14:paraId="2AA63134" w14:textId="77777777" w:rsidR="00A322A1" w:rsidRDefault="00A322A1" w:rsidP="00A322A1">
            <w:pPr>
              <w:pStyle w:val="TAL"/>
              <w:rPr>
                <w:rFonts w:cs="Arial"/>
                <w:szCs w:val="18"/>
              </w:rPr>
            </w:pPr>
            <w:r>
              <w:t>Indicates the support of long character strings as charging identifiers.</w:t>
            </w:r>
          </w:p>
        </w:tc>
      </w:tr>
      <w:tr w:rsidR="0044670F" w:rsidRPr="00BD6F46" w14:paraId="702E54AB"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E651338" w14:textId="77777777" w:rsidR="0044670F" w:rsidRDefault="0044670F" w:rsidP="0044670F">
            <w:pPr>
              <w:pStyle w:val="TAL"/>
            </w:pPr>
            <w:r>
              <w:t>3</w:t>
            </w:r>
          </w:p>
        </w:tc>
        <w:tc>
          <w:tcPr>
            <w:tcW w:w="2207" w:type="dxa"/>
            <w:gridSpan w:val="2"/>
            <w:tcBorders>
              <w:top w:val="single" w:sz="4" w:space="0" w:color="auto"/>
              <w:left w:val="single" w:sz="4" w:space="0" w:color="auto"/>
              <w:bottom w:val="single" w:sz="4" w:space="0" w:color="auto"/>
              <w:right w:val="single" w:sz="4" w:space="0" w:color="auto"/>
            </w:tcBorders>
          </w:tcPr>
          <w:p w14:paraId="469F2A0E" w14:textId="77777777" w:rsidR="0044670F" w:rsidRPr="006564AE" w:rsidRDefault="0044670F" w:rsidP="0044670F">
            <w:pPr>
              <w:pStyle w:val="TAL"/>
            </w:pPr>
            <w:r>
              <w:t>5GIEPC_CH</w:t>
            </w:r>
          </w:p>
        </w:tc>
        <w:tc>
          <w:tcPr>
            <w:tcW w:w="5758" w:type="dxa"/>
            <w:gridSpan w:val="2"/>
            <w:tcBorders>
              <w:top w:val="single" w:sz="4" w:space="0" w:color="auto"/>
              <w:left w:val="single" w:sz="4" w:space="0" w:color="auto"/>
              <w:bottom w:val="single" w:sz="4" w:space="0" w:color="auto"/>
              <w:right w:val="single" w:sz="4" w:space="0" w:color="auto"/>
            </w:tcBorders>
          </w:tcPr>
          <w:p w14:paraId="631D2557" w14:textId="77777777" w:rsidR="0044670F" w:rsidRPr="00BB07CF" w:rsidRDefault="0044670F" w:rsidP="0044670F">
            <w:pPr>
              <w:pStyle w:val="TAL"/>
              <w:rPr>
                <w:rFonts w:cs="Arial"/>
                <w:szCs w:val="18"/>
              </w:rPr>
            </w:pPr>
            <w:r>
              <w:rPr>
                <w:rFonts w:cs="Arial"/>
                <w:szCs w:val="18"/>
              </w:rPr>
              <w:t>5GS interworking with EPC</w:t>
            </w:r>
          </w:p>
        </w:tc>
      </w:tr>
      <w:tr w:rsidR="00D24BB2" w:rsidRPr="00BD6F46" w14:paraId="538A0DC4"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C730AB3" w14:textId="77777777" w:rsidR="00D24BB2" w:rsidRDefault="00D24BB2" w:rsidP="00D24BB2">
            <w:pPr>
              <w:pStyle w:val="TAL"/>
            </w:pPr>
            <w:r>
              <w:t>4</w:t>
            </w:r>
          </w:p>
        </w:tc>
        <w:tc>
          <w:tcPr>
            <w:tcW w:w="2207" w:type="dxa"/>
            <w:gridSpan w:val="2"/>
            <w:tcBorders>
              <w:top w:val="single" w:sz="4" w:space="0" w:color="auto"/>
              <w:left w:val="single" w:sz="4" w:space="0" w:color="auto"/>
              <w:bottom w:val="single" w:sz="4" w:space="0" w:color="auto"/>
              <w:right w:val="single" w:sz="4" w:space="0" w:color="auto"/>
            </w:tcBorders>
          </w:tcPr>
          <w:p w14:paraId="246E4221" w14:textId="77777777" w:rsidR="00D24BB2" w:rsidRDefault="00D24BB2" w:rsidP="00D24BB2">
            <w:pPr>
              <w:pStyle w:val="TAL"/>
            </w:pPr>
            <w:r>
              <w:t>ATSSS</w:t>
            </w:r>
          </w:p>
        </w:tc>
        <w:tc>
          <w:tcPr>
            <w:tcW w:w="5758" w:type="dxa"/>
            <w:gridSpan w:val="2"/>
            <w:tcBorders>
              <w:top w:val="single" w:sz="4" w:space="0" w:color="auto"/>
              <w:left w:val="single" w:sz="4" w:space="0" w:color="auto"/>
              <w:bottom w:val="single" w:sz="4" w:space="0" w:color="auto"/>
              <w:right w:val="single" w:sz="4" w:space="0" w:color="auto"/>
            </w:tcBorders>
          </w:tcPr>
          <w:p w14:paraId="34EBC24F" w14:textId="77777777" w:rsidR="00D24BB2" w:rsidRDefault="00D24BB2" w:rsidP="00D24BB2">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37C7C" w:rsidRPr="00BD6F46" w14:paraId="003E619E"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23EF377" w14:textId="77777777" w:rsidR="00937C7C" w:rsidRDefault="00937C7C" w:rsidP="00937C7C">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740EFF35" w14:textId="77777777" w:rsidR="00937C7C" w:rsidRDefault="00937C7C" w:rsidP="00937C7C">
            <w:pPr>
              <w:pStyle w:val="TAL"/>
            </w:pPr>
            <w:r>
              <w:t>ETSUN</w:t>
            </w:r>
          </w:p>
        </w:tc>
        <w:tc>
          <w:tcPr>
            <w:tcW w:w="5758" w:type="dxa"/>
            <w:gridSpan w:val="2"/>
            <w:tcBorders>
              <w:top w:val="single" w:sz="4" w:space="0" w:color="auto"/>
              <w:left w:val="single" w:sz="4" w:space="0" w:color="auto"/>
              <w:bottom w:val="single" w:sz="4" w:space="0" w:color="auto"/>
              <w:right w:val="single" w:sz="4" w:space="0" w:color="auto"/>
            </w:tcBorders>
          </w:tcPr>
          <w:p w14:paraId="7E619281" w14:textId="77777777" w:rsidR="00937C7C" w:rsidRDefault="00937C7C" w:rsidP="00937C7C">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37C7C" w:rsidRPr="00BD6F46" w14:paraId="54F09492" w14:textId="77777777" w:rsidTr="00EA7A4E">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4339C86" w14:textId="77777777" w:rsidR="00937C7C" w:rsidRDefault="00937C7C" w:rsidP="00937C7C">
            <w:pPr>
              <w:pStyle w:val="TAL"/>
            </w:pPr>
            <w:r>
              <w:t>6</w:t>
            </w:r>
          </w:p>
        </w:tc>
        <w:tc>
          <w:tcPr>
            <w:tcW w:w="2207" w:type="dxa"/>
            <w:gridSpan w:val="2"/>
            <w:tcBorders>
              <w:top w:val="single" w:sz="4" w:space="0" w:color="auto"/>
              <w:left w:val="single" w:sz="4" w:space="0" w:color="auto"/>
              <w:bottom w:val="single" w:sz="4" w:space="0" w:color="auto"/>
              <w:right w:val="single" w:sz="4" w:space="0" w:color="auto"/>
            </w:tcBorders>
          </w:tcPr>
          <w:p w14:paraId="7B08AE5F" w14:textId="77777777" w:rsidR="00937C7C" w:rsidRDefault="00937C7C" w:rsidP="00937C7C">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5758" w:type="dxa"/>
            <w:gridSpan w:val="2"/>
            <w:tcBorders>
              <w:top w:val="single" w:sz="4" w:space="0" w:color="auto"/>
              <w:left w:val="single" w:sz="4" w:space="0" w:color="auto"/>
              <w:bottom w:val="single" w:sz="4" w:space="0" w:color="auto"/>
              <w:right w:val="single" w:sz="4" w:space="0" w:color="auto"/>
            </w:tcBorders>
          </w:tcPr>
          <w:p w14:paraId="17167E1B" w14:textId="77777777" w:rsidR="00937C7C" w:rsidRDefault="00937C7C" w:rsidP="00937C7C">
            <w:pPr>
              <w:pStyle w:val="TAL"/>
            </w:pPr>
            <w:r>
              <w:rPr>
                <w:rFonts w:hint="eastAsia"/>
                <w:lang w:eastAsia="zh-CN"/>
              </w:rPr>
              <w:t>S</w:t>
            </w:r>
            <w:r>
              <w:rPr>
                <w:lang w:eastAsia="zh-CN"/>
              </w:rPr>
              <w:t>upport the enhanced d</w:t>
            </w:r>
            <w:r w:rsidRPr="003207EC">
              <w:rPr>
                <w:noProof/>
                <w:lang w:eastAsia="zh-CN"/>
              </w:rPr>
              <w:t>iagnostics</w:t>
            </w:r>
          </w:p>
        </w:tc>
      </w:tr>
      <w:tr w:rsidR="00E40C7B" w14:paraId="2C1D1D92" w14:textId="77777777" w:rsidTr="00EA7A4E">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8078CF" w14:textId="77777777" w:rsidR="00E40C7B" w:rsidRDefault="00E40C7B" w:rsidP="00E40C7B">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57A779E2" w14:textId="77777777" w:rsidR="00E40C7B" w:rsidRDefault="00E40C7B" w:rsidP="00E40C7B">
            <w:pPr>
              <w:pStyle w:val="TAL"/>
              <w:rPr>
                <w:noProof/>
                <w:lang w:eastAsia="zh-CN"/>
              </w:rPr>
            </w:pPr>
            <w:r>
              <w:rPr>
                <w:noProof/>
                <w:lang w:eastAsia="zh-CN"/>
              </w:rPr>
              <w:t>AMF_subs_PRA</w:t>
            </w:r>
          </w:p>
        </w:tc>
        <w:tc>
          <w:tcPr>
            <w:tcW w:w="5758" w:type="dxa"/>
            <w:gridSpan w:val="2"/>
            <w:tcBorders>
              <w:top w:val="single" w:sz="4" w:space="0" w:color="auto"/>
              <w:left w:val="single" w:sz="4" w:space="0" w:color="auto"/>
              <w:bottom w:val="single" w:sz="4" w:space="0" w:color="auto"/>
              <w:right w:val="single" w:sz="4" w:space="0" w:color="auto"/>
            </w:tcBorders>
          </w:tcPr>
          <w:p w14:paraId="4EFBC764" w14:textId="77777777" w:rsidR="00E40C7B" w:rsidRDefault="00E40C7B" w:rsidP="00E40C7B">
            <w:pPr>
              <w:pStyle w:val="TAL"/>
              <w:rPr>
                <w:lang w:eastAsia="zh-CN"/>
              </w:rPr>
            </w:pPr>
            <w:r>
              <w:rPr>
                <w:lang w:eastAsia="zh-CN"/>
              </w:rPr>
              <w:t>PRA(s) subscription by CHF in AMF</w:t>
            </w:r>
          </w:p>
        </w:tc>
      </w:tr>
    </w:tbl>
    <w:p w14:paraId="7404467F" w14:textId="77777777" w:rsidR="00B97F60" w:rsidRDefault="00B97F60" w:rsidP="00B97F60"/>
    <w:p w14:paraId="63117BE2" w14:textId="77777777" w:rsidR="00A35323" w:rsidRDefault="00A35323" w:rsidP="00A35323">
      <w:pPr>
        <w:pStyle w:val="Heading3"/>
      </w:pPr>
      <w:bookmarkStart w:id="1116" w:name="_Toc178171992"/>
      <w:r>
        <w:t>6.1.9</w:t>
      </w:r>
      <w:r w:rsidRPr="00BD6F46">
        <w:tab/>
      </w:r>
      <w:r>
        <w:t>Usage of general functionalities in SBA</w:t>
      </w:r>
      <w:bookmarkEnd w:id="1116"/>
    </w:p>
    <w:p w14:paraId="30CA6FC9" w14:textId="77777777" w:rsidR="00A35323" w:rsidRPr="00333EA8" w:rsidRDefault="00A35323" w:rsidP="00AB18DC">
      <w:pPr>
        <w:pStyle w:val="Heading4"/>
        <w:rPr>
          <w:rFonts w:ascii="Times New Roman" w:hAnsi="Times New Roman"/>
          <w:color w:val="385723"/>
          <w:sz w:val="18"/>
          <w:lang w:eastAsia="zh-CN"/>
        </w:rPr>
      </w:pPr>
      <w:bookmarkStart w:id="1117" w:name="_Toc178171993"/>
      <w:r w:rsidRPr="00333EA8">
        <w:t>6.1.</w:t>
      </w:r>
      <w:r>
        <w:t>9</w:t>
      </w:r>
      <w:r w:rsidRPr="00333EA8">
        <w:t>.1</w:t>
      </w:r>
      <w:r w:rsidRPr="00333EA8">
        <w:tab/>
        <w:t>General</w:t>
      </w:r>
      <w:bookmarkEnd w:id="1117"/>
    </w:p>
    <w:p w14:paraId="612F2DF6" w14:textId="77777777" w:rsidR="00A35323" w:rsidRPr="00703DD4" w:rsidRDefault="00A35323" w:rsidP="00A35323">
      <w:r>
        <w:rPr>
          <w:color w:val="000000"/>
        </w:rPr>
        <w:t>The functionalities specified for Service Based Architecture in clause 6 of TS 29.500 [299], may be supported. Any deviation from or special usage of the specified functionalities are described in this clause.</w:t>
      </w:r>
    </w:p>
    <w:p w14:paraId="6A031C31" w14:textId="77777777" w:rsidR="00A35323" w:rsidRPr="00333EA8" w:rsidRDefault="00A35323" w:rsidP="00AB18DC">
      <w:pPr>
        <w:pStyle w:val="Heading4"/>
      </w:pPr>
      <w:bookmarkStart w:id="1118" w:name="_Toc178171994"/>
      <w:r w:rsidRPr="00333EA8">
        <w:t>6.1.</w:t>
      </w:r>
      <w:r>
        <w:t>9</w:t>
      </w:r>
      <w:r w:rsidRPr="00333EA8">
        <w:t>.2</w:t>
      </w:r>
      <w:r w:rsidRPr="00333EA8">
        <w:tab/>
        <w:t>Extensibility Mechanisms</w:t>
      </w:r>
      <w:bookmarkEnd w:id="1118"/>
    </w:p>
    <w:p w14:paraId="145D7E3D" w14:textId="77777777" w:rsidR="00A35323" w:rsidRDefault="00A35323" w:rsidP="00A35323">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61C095FE" w14:textId="77777777" w:rsidR="00A35323" w:rsidRDefault="00A35323" w:rsidP="00A35323">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 TS 29.500 [299].</w:t>
      </w:r>
    </w:p>
    <w:p w14:paraId="34471514" w14:textId="77777777" w:rsidR="00625D2E" w:rsidRPr="007F2678" w:rsidRDefault="00625D2E" w:rsidP="00625D2E">
      <w:pPr>
        <w:pStyle w:val="Heading2"/>
      </w:pPr>
      <w:bookmarkStart w:id="1119" w:name="_Toc20227362"/>
      <w:bookmarkStart w:id="1120" w:name="_Toc27749607"/>
      <w:bookmarkStart w:id="1121" w:name="_Toc28709534"/>
      <w:bookmarkStart w:id="1122" w:name="_Toc44671154"/>
      <w:bookmarkStart w:id="1123" w:name="_Toc51919077"/>
      <w:bookmarkStart w:id="1124" w:name="_Toc178171995"/>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119"/>
      <w:bookmarkEnd w:id="1120"/>
      <w:bookmarkEnd w:id="1121"/>
      <w:bookmarkEnd w:id="1122"/>
      <w:bookmarkEnd w:id="1123"/>
      <w:bookmarkEnd w:id="1124"/>
    </w:p>
    <w:p w14:paraId="26007802" w14:textId="77777777" w:rsidR="00625D2E" w:rsidRPr="00BD6F46" w:rsidRDefault="00625D2E" w:rsidP="00625D2E">
      <w:pPr>
        <w:pStyle w:val="Heading3"/>
      </w:pPr>
      <w:bookmarkStart w:id="1125" w:name="_Toc20227363"/>
      <w:bookmarkStart w:id="1126" w:name="_Toc27749608"/>
      <w:bookmarkStart w:id="1127" w:name="_Toc28709535"/>
      <w:bookmarkStart w:id="1128" w:name="_Toc44671155"/>
      <w:bookmarkStart w:id="1129" w:name="_Toc51919078"/>
      <w:bookmarkStart w:id="1130" w:name="_Toc178171996"/>
      <w:r w:rsidRPr="00BD6F46">
        <w:t>6.</w:t>
      </w:r>
      <w:r>
        <w:rPr>
          <w:lang w:eastAsia="zh-CN"/>
        </w:rPr>
        <w:t>2</w:t>
      </w:r>
      <w:r w:rsidRPr="00BD6F46">
        <w:t>.1</w:t>
      </w:r>
      <w:r w:rsidRPr="00BD6F46">
        <w:tab/>
        <w:t>Introduction</w:t>
      </w:r>
      <w:bookmarkEnd w:id="1125"/>
      <w:bookmarkEnd w:id="1126"/>
      <w:bookmarkEnd w:id="1127"/>
      <w:bookmarkEnd w:id="1128"/>
      <w:bookmarkEnd w:id="1129"/>
      <w:bookmarkEnd w:id="1130"/>
    </w:p>
    <w:p w14:paraId="7B08B319"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7CBC623"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7F7CF085"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77242D47" w14:textId="77777777" w:rsidR="00625D2E" w:rsidRPr="00BD6F46" w:rsidRDefault="00625D2E" w:rsidP="00625D2E">
      <w:pPr>
        <w:ind w:left="568" w:hanging="284"/>
        <w:rPr>
          <w:b/>
          <w:lang w:eastAsia="zh-CN"/>
        </w:rPr>
      </w:pPr>
      <w:r w:rsidRPr="00BD6F46">
        <w:rPr>
          <w:b/>
        </w:rPr>
        <w:t>{apiRoot}/{apiName}/{apiVersion}/{apiSpecificResourceUriPart}</w:t>
      </w:r>
    </w:p>
    <w:p w14:paraId="41E9EC83" w14:textId="77777777" w:rsidR="00625D2E" w:rsidRPr="00BD6F46" w:rsidRDefault="00625D2E" w:rsidP="00625D2E">
      <w:pPr>
        <w:rPr>
          <w:lang w:eastAsia="zh-CN"/>
        </w:rPr>
      </w:pPr>
      <w:r w:rsidRPr="00BD6F46">
        <w:rPr>
          <w:lang w:eastAsia="zh-CN"/>
        </w:rPr>
        <w:t>with the following components:</w:t>
      </w:r>
    </w:p>
    <w:p w14:paraId="462330D6" w14:textId="77777777" w:rsidR="00625D2E" w:rsidRPr="00BD6F46" w:rsidRDefault="00625D2E" w:rsidP="00602A47">
      <w:pPr>
        <w:pStyle w:val="B1"/>
      </w:pPr>
      <w:r w:rsidRPr="00BD6F46">
        <w:t>-</w:t>
      </w:r>
      <w:r w:rsidRPr="00BD6F46">
        <w:tab/>
        <w:t>The {apiRoot} shall be set as described in 3GPP TS 29.501 [5].</w:t>
      </w:r>
    </w:p>
    <w:p w14:paraId="4F155403" w14:textId="77777777" w:rsidR="00625D2E" w:rsidRPr="00BD6F46" w:rsidRDefault="00625D2E" w:rsidP="00602A47">
      <w:pPr>
        <w:pStyle w:val="B1"/>
      </w:pPr>
      <w:r w:rsidRPr="00BD6F46">
        <w:t>-</w:t>
      </w:r>
      <w:r w:rsidRPr="00BD6F46">
        <w:tab/>
        <w:t>The {apiName} shall be "Nchf_</w:t>
      </w:r>
      <w:r>
        <w:t>OfflineOnly</w:t>
      </w:r>
      <w:r w:rsidRPr="00BD6F46">
        <w:t>Charging".</w:t>
      </w:r>
    </w:p>
    <w:p w14:paraId="0044E1DE" w14:textId="77777777" w:rsidR="00625D2E" w:rsidRPr="00BD6F46" w:rsidRDefault="00625D2E" w:rsidP="00602A47">
      <w:pPr>
        <w:pStyle w:val="B1"/>
      </w:pPr>
      <w:r w:rsidRPr="00BD6F46">
        <w:t>-</w:t>
      </w:r>
      <w:r w:rsidRPr="00BD6F46">
        <w:tab/>
        <w:t>The {apiVersion} shall be "v1".</w:t>
      </w:r>
    </w:p>
    <w:p w14:paraId="6D99AEE7" w14:textId="77777777" w:rsidR="00625D2E" w:rsidRPr="00BD6F46" w:rsidRDefault="00625D2E" w:rsidP="00602A47">
      <w:pPr>
        <w:pStyle w:val="B1"/>
      </w:pPr>
      <w:r w:rsidRPr="00BD6F46">
        <w:t>-</w:t>
      </w:r>
      <w:r w:rsidRPr="00BD6F46">
        <w:tab/>
        <w:t xml:space="preserve">The {apiSpecificResourceUriPart} shall be set as described in </w:t>
      </w:r>
      <w:r>
        <w:t>clause</w:t>
      </w:r>
      <w:r w:rsidRPr="00BD6F46">
        <w:t> 6.</w:t>
      </w:r>
      <w:r w:rsidR="00F61258">
        <w:t>2</w:t>
      </w:r>
      <w:r w:rsidRPr="00BD6F46">
        <w:t>.3.</w:t>
      </w:r>
    </w:p>
    <w:p w14:paraId="3BD7C908" w14:textId="77777777" w:rsidR="00625D2E" w:rsidRPr="00BD6F46" w:rsidRDefault="00625D2E" w:rsidP="00625D2E">
      <w:pPr>
        <w:pStyle w:val="Heading3"/>
      </w:pPr>
      <w:bookmarkStart w:id="1131" w:name="_Toc20227364"/>
      <w:bookmarkStart w:id="1132" w:name="_Toc27749609"/>
      <w:bookmarkStart w:id="1133" w:name="_Toc28709536"/>
      <w:bookmarkStart w:id="1134" w:name="_Toc44671156"/>
      <w:bookmarkStart w:id="1135" w:name="_Toc51919079"/>
      <w:bookmarkStart w:id="1136" w:name="_Toc178171997"/>
      <w:r w:rsidRPr="00BD6F46">
        <w:t>6.</w:t>
      </w:r>
      <w:r>
        <w:rPr>
          <w:lang w:eastAsia="zh-CN"/>
        </w:rPr>
        <w:t>2</w:t>
      </w:r>
      <w:r w:rsidRPr="00BD6F46">
        <w:t>.2</w:t>
      </w:r>
      <w:r w:rsidRPr="00BD6F46">
        <w:tab/>
      </w:r>
      <w:r w:rsidRPr="00BD6F46">
        <w:rPr>
          <w:rFonts w:hint="eastAsia"/>
        </w:rPr>
        <w:t>Usage of HTTP</w:t>
      </w:r>
      <w:bookmarkEnd w:id="1131"/>
      <w:bookmarkEnd w:id="1132"/>
      <w:bookmarkEnd w:id="1133"/>
      <w:bookmarkEnd w:id="1134"/>
      <w:bookmarkEnd w:id="1135"/>
      <w:bookmarkEnd w:id="1136"/>
    </w:p>
    <w:p w14:paraId="60481C8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497B8B6F" w14:textId="77777777" w:rsidR="001F321A" w:rsidRPr="00BD6F46" w:rsidRDefault="00B97F60" w:rsidP="001F321A">
      <w:pPr>
        <w:pStyle w:val="Heading3"/>
      </w:pPr>
      <w:r w:rsidRPr="00BD6F46">
        <w:br w:type="page"/>
      </w:r>
      <w:bookmarkStart w:id="1137" w:name="_Toc20227365"/>
      <w:bookmarkStart w:id="1138" w:name="_Toc27749610"/>
      <w:bookmarkStart w:id="1139" w:name="_Toc28709537"/>
      <w:bookmarkStart w:id="1140" w:name="_Toc44671157"/>
      <w:bookmarkStart w:id="1141" w:name="_Toc51919080"/>
      <w:bookmarkStart w:id="1142" w:name="_Toc178171998"/>
      <w:r w:rsidR="001F321A" w:rsidRPr="00BD6F46">
        <w:lastRenderedPageBreak/>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137"/>
      <w:bookmarkEnd w:id="1138"/>
      <w:bookmarkEnd w:id="1139"/>
      <w:bookmarkEnd w:id="1140"/>
      <w:bookmarkEnd w:id="1141"/>
      <w:bookmarkEnd w:id="1142"/>
    </w:p>
    <w:p w14:paraId="23A10F19" w14:textId="77777777" w:rsidR="001F321A" w:rsidRPr="00BD6F46" w:rsidRDefault="001F321A" w:rsidP="001F321A">
      <w:pPr>
        <w:pStyle w:val="Heading4"/>
      </w:pPr>
      <w:bookmarkStart w:id="1143" w:name="_Toc20227366"/>
      <w:bookmarkStart w:id="1144" w:name="_Toc27749611"/>
      <w:bookmarkStart w:id="1145" w:name="_Toc28709538"/>
      <w:bookmarkStart w:id="1146" w:name="_Toc44671158"/>
      <w:bookmarkStart w:id="1147" w:name="_Toc51919081"/>
      <w:bookmarkStart w:id="1148" w:name="_Toc178171999"/>
      <w:r>
        <w:t>6.2.3.</w:t>
      </w:r>
      <w:r w:rsidRPr="00BD6F46">
        <w:t>1</w:t>
      </w:r>
      <w:r w:rsidRPr="00BD6F46">
        <w:tab/>
        <w:t>Overview</w:t>
      </w:r>
      <w:bookmarkEnd w:id="1143"/>
      <w:bookmarkEnd w:id="1144"/>
      <w:bookmarkEnd w:id="1145"/>
      <w:bookmarkEnd w:id="1146"/>
      <w:bookmarkEnd w:id="1147"/>
      <w:bookmarkEnd w:id="1148"/>
      <w:r>
        <w:t xml:space="preserve"> </w:t>
      </w:r>
    </w:p>
    <w:p w14:paraId="74CCE987" w14:textId="77777777" w:rsidR="001F321A" w:rsidRDefault="0003480F" w:rsidP="00B54D35">
      <w:pPr>
        <w:pStyle w:val="TH"/>
      </w:pPr>
      <w:r w:rsidRPr="0003480F">
        <w:rPr>
          <w:rFonts w:ascii="Times New Roman" w:eastAsia="Times New Roman" w:hAnsi="Times New Roman"/>
        </w:rPr>
        <w:object w:dxaOrig="7680" w:dyaOrig="4425" w14:anchorId="281B5CDC">
          <v:shape id="_x0000_i1036" type="#_x0000_t75" style="width:383.55pt;height:221.15pt" o:ole="">
            <v:imagedata r:id="rId30" o:title=""/>
          </v:shape>
          <o:OLEObject Type="Embed" ProgID="Visio.Drawing.11" ShapeID="_x0000_i1036" DrawAspect="Content" ObjectID="_1788784639" r:id="rId31"/>
        </w:object>
      </w:r>
    </w:p>
    <w:p w14:paraId="7427C9C4"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574496F" w14:textId="77777777" w:rsidR="001F321A" w:rsidRPr="00BD6F46" w:rsidRDefault="001F321A" w:rsidP="001F321A">
      <w:pPr>
        <w:pStyle w:val="EditorsNote"/>
        <w:rPr>
          <w:lang w:eastAsia="zh-CN"/>
        </w:rPr>
      </w:pPr>
    </w:p>
    <w:p w14:paraId="4931EA16"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1AEE21C4"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C921287"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554E761B"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DD92F8"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C0A56"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561B4"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8215C6"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98A2F89"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E90E71" w14:textId="77777777" w:rsidTr="0042629A">
        <w:trPr>
          <w:jc w:val="center"/>
        </w:trPr>
        <w:tc>
          <w:tcPr>
            <w:tcW w:w="515" w:type="pct"/>
            <w:tcBorders>
              <w:top w:val="single" w:sz="4" w:space="0" w:color="auto"/>
              <w:left w:val="single" w:sz="4" w:space="0" w:color="auto"/>
              <w:right w:val="single" w:sz="4" w:space="0" w:color="auto"/>
            </w:tcBorders>
            <w:vAlign w:val="center"/>
          </w:tcPr>
          <w:p w14:paraId="3E15D3C2"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66698D2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7A59A6B3"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5C5D1970"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7AA5B3A1"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0D59CB06" w14:textId="77777777" w:rsidTr="0042629A">
        <w:trPr>
          <w:trHeight w:val="524"/>
          <w:jc w:val="center"/>
        </w:trPr>
        <w:tc>
          <w:tcPr>
            <w:tcW w:w="515" w:type="pct"/>
            <w:vMerge w:val="restart"/>
            <w:tcBorders>
              <w:left w:val="single" w:sz="4" w:space="0" w:color="auto"/>
              <w:right w:val="single" w:sz="4" w:space="0" w:color="auto"/>
            </w:tcBorders>
            <w:vAlign w:val="center"/>
          </w:tcPr>
          <w:p w14:paraId="24DBCEB5"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1F95BE7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149" w:name="OLE_LINK12"/>
            <w:r>
              <w:rPr>
                <w:rFonts w:ascii="Arial" w:hAnsi="Arial"/>
                <w:sz w:val="18"/>
                <w:lang w:eastAsia="zh-CN"/>
              </w:rPr>
              <w:t>offline</w:t>
            </w:r>
            <w:bookmarkEnd w:id="1149"/>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4EB78981" w14:textId="77777777" w:rsidR="001F321A" w:rsidRDefault="001F321A" w:rsidP="0042629A">
            <w:pPr>
              <w:pStyle w:val="TAL"/>
              <w:rPr>
                <w:lang w:eastAsia="zh-CN"/>
              </w:rPr>
            </w:pPr>
            <w:r>
              <w:rPr>
                <w:lang w:eastAsia="zh-CN"/>
              </w:rPr>
              <w:t>update</w:t>
            </w:r>
          </w:p>
          <w:p w14:paraId="72230A41"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454D4B23"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41484A5E"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6C5C209B" w14:textId="77777777" w:rsidTr="0042629A">
        <w:trPr>
          <w:trHeight w:val="524"/>
          <w:jc w:val="center"/>
        </w:trPr>
        <w:tc>
          <w:tcPr>
            <w:tcW w:w="515" w:type="pct"/>
            <w:vMerge/>
            <w:tcBorders>
              <w:left w:val="single" w:sz="4" w:space="0" w:color="auto"/>
              <w:right w:val="single" w:sz="4" w:space="0" w:color="auto"/>
            </w:tcBorders>
            <w:vAlign w:val="center"/>
          </w:tcPr>
          <w:p w14:paraId="48CE549C"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2E90BDB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01C9DAB0" w14:textId="77777777" w:rsidR="001F321A" w:rsidRDefault="001F321A" w:rsidP="0042629A">
            <w:pPr>
              <w:pStyle w:val="TAL"/>
              <w:rPr>
                <w:lang w:eastAsia="zh-CN"/>
              </w:rPr>
            </w:pPr>
            <w:r>
              <w:rPr>
                <w:rFonts w:hint="eastAsia"/>
                <w:lang w:eastAsia="zh-CN"/>
              </w:rPr>
              <w:t>release</w:t>
            </w:r>
          </w:p>
          <w:p w14:paraId="37D74BEF"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5988D9EE"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21D6297"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255BCDED" w14:textId="77777777" w:rsidR="001F321A" w:rsidRPr="00BD6F46" w:rsidRDefault="001F321A" w:rsidP="001F321A">
      <w:pPr>
        <w:pStyle w:val="Heading4"/>
      </w:pPr>
      <w:bookmarkStart w:id="1150" w:name="_Toc20227367"/>
      <w:bookmarkStart w:id="1151" w:name="_Toc27749612"/>
      <w:bookmarkStart w:id="1152" w:name="_Toc28709539"/>
      <w:bookmarkStart w:id="1153" w:name="_Toc44671159"/>
      <w:bookmarkStart w:id="1154" w:name="_Toc51919082"/>
      <w:bookmarkStart w:id="1155" w:name="_Toc178172000"/>
      <w:r>
        <w:t>6.2.3.</w:t>
      </w:r>
      <w:r w:rsidRPr="00BD6F46">
        <w:t>2</w:t>
      </w:r>
      <w:r w:rsidRPr="00BD6F46">
        <w:tab/>
        <w:t xml:space="preserve">Resource: </w:t>
      </w:r>
      <w:r w:rsidRPr="00BD6F46">
        <w:rPr>
          <w:rFonts w:hint="eastAsia"/>
        </w:rPr>
        <w:t>Charging Data</w:t>
      </w:r>
      <w:bookmarkEnd w:id="1150"/>
      <w:bookmarkEnd w:id="1151"/>
      <w:bookmarkEnd w:id="1152"/>
      <w:bookmarkEnd w:id="1153"/>
      <w:bookmarkEnd w:id="1154"/>
      <w:bookmarkEnd w:id="1155"/>
      <w:r w:rsidRPr="00BD6F46" w:rsidDel="00AF4481">
        <w:t xml:space="preserve"> </w:t>
      </w:r>
    </w:p>
    <w:p w14:paraId="4DF7BB10" w14:textId="77777777" w:rsidR="001F321A" w:rsidRPr="00BD6F46" w:rsidRDefault="001F321A" w:rsidP="001F321A">
      <w:pPr>
        <w:pStyle w:val="Heading5"/>
      </w:pPr>
      <w:bookmarkStart w:id="1156" w:name="_Toc20227368"/>
      <w:bookmarkStart w:id="1157" w:name="_Toc27749613"/>
      <w:bookmarkStart w:id="1158" w:name="_Toc28709540"/>
      <w:bookmarkStart w:id="1159" w:name="_Toc44671160"/>
      <w:bookmarkStart w:id="1160" w:name="_Toc51919083"/>
      <w:bookmarkStart w:id="1161" w:name="_Toc178172001"/>
      <w:r>
        <w:t>6.2.3.</w:t>
      </w:r>
      <w:r w:rsidRPr="00BD6F46">
        <w:t>2.1</w:t>
      </w:r>
      <w:r w:rsidRPr="00BD6F46">
        <w:tab/>
        <w:t>Description</w:t>
      </w:r>
      <w:bookmarkEnd w:id="1156"/>
      <w:bookmarkEnd w:id="1157"/>
      <w:bookmarkEnd w:id="1158"/>
      <w:bookmarkEnd w:id="1159"/>
      <w:bookmarkEnd w:id="1160"/>
      <w:bookmarkEnd w:id="1161"/>
    </w:p>
    <w:p w14:paraId="33D036F8"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55D99FFC" w14:textId="77777777" w:rsidR="001F321A" w:rsidRPr="00BD6F46" w:rsidRDefault="001F321A" w:rsidP="001F321A">
      <w:pPr>
        <w:pStyle w:val="Heading5"/>
      </w:pPr>
      <w:bookmarkStart w:id="1162" w:name="_Toc20227369"/>
      <w:bookmarkStart w:id="1163" w:name="_Toc27749614"/>
      <w:bookmarkStart w:id="1164" w:name="_Toc28709541"/>
      <w:bookmarkStart w:id="1165" w:name="_Toc44671161"/>
      <w:bookmarkStart w:id="1166" w:name="_Toc51919084"/>
      <w:bookmarkStart w:id="1167" w:name="_Toc178172002"/>
      <w:r>
        <w:lastRenderedPageBreak/>
        <w:t>6.2.3.</w:t>
      </w:r>
      <w:r w:rsidRPr="00BD6F46">
        <w:t>2.2</w:t>
      </w:r>
      <w:r w:rsidRPr="00BD6F46">
        <w:tab/>
        <w:t>Resource Definition</w:t>
      </w:r>
      <w:bookmarkEnd w:id="1162"/>
      <w:bookmarkEnd w:id="1163"/>
      <w:bookmarkEnd w:id="1164"/>
      <w:bookmarkEnd w:id="1165"/>
      <w:bookmarkEnd w:id="1166"/>
      <w:bookmarkEnd w:id="1167"/>
    </w:p>
    <w:p w14:paraId="18DB62DC"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336C635F"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602CF7F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76B58491"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32CC3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197B4" w14:textId="77777777" w:rsidR="001F321A" w:rsidRPr="00BD6F46" w:rsidRDefault="001F321A" w:rsidP="0042629A">
            <w:pPr>
              <w:pStyle w:val="TAH"/>
            </w:pPr>
            <w:r w:rsidRPr="00BD6F46">
              <w:t>Definition</w:t>
            </w:r>
          </w:p>
        </w:tc>
      </w:tr>
      <w:tr w:rsidR="001F321A" w:rsidRPr="00BD6F46" w14:paraId="4CC049C1"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BA703"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32ED23"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07DA5C7D" w14:textId="77777777" w:rsidR="001F321A" w:rsidRPr="00BD6F46" w:rsidRDefault="001F321A" w:rsidP="001F321A"/>
    <w:p w14:paraId="5F1AE60C" w14:textId="77777777" w:rsidR="001F321A" w:rsidRPr="00BD6F46" w:rsidRDefault="001F321A" w:rsidP="001F321A">
      <w:pPr>
        <w:pStyle w:val="Heading5"/>
      </w:pPr>
      <w:bookmarkStart w:id="1168" w:name="_Toc20227370"/>
      <w:bookmarkStart w:id="1169" w:name="_Toc27749615"/>
      <w:bookmarkStart w:id="1170" w:name="_Toc28709542"/>
      <w:bookmarkStart w:id="1171" w:name="_Toc44671162"/>
      <w:bookmarkStart w:id="1172" w:name="_Toc51919085"/>
      <w:bookmarkStart w:id="1173" w:name="_Toc178172003"/>
      <w:r>
        <w:t>6.2.3.</w:t>
      </w:r>
      <w:r w:rsidRPr="00BD6F46">
        <w:t>2.3</w:t>
      </w:r>
      <w:r w:rsidRPr="00BD6F46">
        <w:tab/>
        <w:t>Resource Standard Methods</w:t>
      </w:r>
      <w:bookmarkEnd w:id="1168"/>
      <w:bookmarkEnd w:id="1169"/>
      <w:bookmarkEnd w:id="1170"/>
      <w:bookmarkEnd w:id="1171"/>
      <w:bookmarkEnd w:id="1172"/>
      <w:bookmarkEnd w:id="1173"/>
      <w:r w:rsidRPr="00BD6F46">
        <w:t xml:space="preserve"> </w:t>
      </w:r>
    </w:p>
    <w:p w14:paraId="25F854DE" w14:textId="77777777" w:rsidR="001F321A" w:rsidRPr="00BD6F46" w:rsidRDefault="001F321A" w:rsidP="001F321A">
      <w:pPr>
        <w:pStyle w:val="Heading6"/>
        <w:rPr>
          <w:lang w:eastAsia="zh-CN"/>
        </w:rPr>
      </w:pPr>
      <w:bookmarkStart w:id="1174" w:name="_Toc20227371"/>
      <w:bookmarkStart w:id="1175" w:name="_Toc27749616"/>
      <w:bookmarkStart w:id="1176" w:name="_Toc28709543"/>
      <w:bookmarkStart w:id="1177" w:name="_Toc44671163"/>
      <w:bookmarkStart w:id="1178" w:name="_Toc51919086"/>
      <w:bookmarkStart w:id="1179" w:name="_Toc178172004"/>
      <w:r>
        <w:t>6.2.3.</w:t>
      </w:r>
      <w:r w:rsidRPr="00BD6F46">
        <w:t>2.3.1</w:t>
      </w:r>
      <w:r w:rsidRPr="00BD6F46">
        <w:tab/>
        <w:t>POST</w:t>
      </w:r>
      <w:bookmarkEnd w:id="1174"/>
      <w:bookmarkEnd w:id="1175"/>
      <w:bookmarkEnd w:id="1176"/>
      <w:bookmarkEnd w:id="1177"/>
      <w:bookmarkEnd w:id="1178"/>
      <w:bookmarkEnd w:id="1179"/>
    </w:p>
    <w:p w14:paraId="42DCA1D0"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2538883F"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0C21005B"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FB102"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C63E38"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DAF6E"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4FD491"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9AB510" w14:textId="77777777" w:rsidR="001F321A" w:rsidRPr="00BD6F46" w:rsidRDefault="001F321A" w:rsidP="0042629A">
            <w:pPr>
              <w:pStyle w:val="TAH"/>
            </w:pPr>
            <w:r w:rsidRPr="00BD6F46">
              <w:t>Description</w:t>
            </w:r>
          </w:p>
        </w:tc>
      </w:tr>
      <w:tr w:rsidR="001F321A" w:rsidRPr="00BD6F46" w14:paraId="2A03C7F0"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1758D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3FB8B36F"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2BC8760D"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4465AA90"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D27FD" w14:textId="77777777" w:rsidR="001F321A" w:rsidRPr="00BD6F46" w:rsidRDefault="001F321A" w:rsidP="0042629A">
            <w:pPr>
              <w:pStyle w:val="TAL"/>
            </w:pPr>
          </w:p>
        </w:tc>
      </w:tr>
    </w:tbl>
    <w:p w14:paraId="6E1A1069" w14:textId="77777777" w:rsidR="001F321A" w:rsidRPr="007F2678" w:rsidRDefault="001F321A" w:rsidP="001F321A">
      <w:pPr>
        <w:rPr>
          <w:lang w:eastAsia="zh-CN"/>
        </w:rPr>
      </w:pPr>
    </w:p>
    <w:p w14:paraId="78F47E42"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69C9C64" w14:textId="77777777" w:rsidR="001F321A" w:rsidRPr="00BD6F46" w:rsidRDefault="001F321A" w:rsidP="001F321A">
      <w:pPr>
        <w:pStyle w:val="TH"/>
        <w:rPr>
          <w:lang w:eastAsia="zh-CN"/>
        </w:rPr>
      </w:pPr>
      <w:r w:rsidRPr="00BD6F46">
        <w:lastRenderedPageBreak/>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6FC40A2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2890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32E4F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874314"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25448F" w14:textId="77777777" w:rsidR="001F321A" w:rsidRPr="00BD6F46" w:rsidRDefault="001F321A" w:rsidP="0042629A">
            <w:pPr>
              <w:pStyle w:val="TAH"/>
            </w:pPr>
            <w:r w:rsidRPr="00BD6F46">
              <w:t>Description</w:t>
            </w:r>
          </w:p>
        </w:tc>
      </w:tr>
      <w:tr w:rsidR="001F321A" w:rsidRPr="00BD6F46" w14:paraId="034B357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EC72D39"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4A1ECBA2"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A76DD38"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D117F3D"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774E8B5D" w14:textId="77777777" w:rsidR="001F321A" w:rsidRPr="00BD6F46" w:rsidRDefault="001F321A" w:rsidP="001F321A">
      <w:pPr>
        <w:pStyle w:val="TH"/>
        <w:rPr>
          <w:lang w:eastAsia="zh-CN"/>
        </w:rPr>
      </w:pPr>
    </w:p>
    <w:p w14:paraId="1B456208"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286"/>
        <w:gridCol w:w="1128"/>
        <w:gridCol w:w="1077"/>
        <w:gridCol w:w="5131"/>
      </w:tblGrid>
      <w:tr w:rsidR="001F321A" w:rsidRPr="00BD6F46" w14:paraId="62C1AF09"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4FCE7F08"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FEC439A"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65EA41C9"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6EAA9DD" w14:textId="77777777" w:rsidR="001F321A" w:rsidRPr="00BD6F46" w:rsidRDefault="001F321A" w:rsidP="0042629A">
            <w:pPr>
              <w:pStyle w:val="TAH"/>
            </w:pPr>
            <w:r w:rsidRPr="00BD6F46">
              <w:t>Response</w:t>
            </w:r>
          </w:p>
          <w:p w14:paraId="53836810"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33C136A" w14:textId="77777777" w:rsidR="001F321A" w:rsidRPr="00BD6F46" w:rsidRDefault="001F321A" w:rsidP="0042629A">
            <w:pPr>
              <w:pStyle w:val="TAH"/>
            </w:pPr>
            <w:r w:rsidRPr="00BD6F46">
              <w:t>Description</w:t>
            </w:r>
          </w:p>
        </w:tc>
      </w:tr>
      <w:tr w:rsidR="001F321A" w:rsidRPr="00BD6F46" w14:paraId="5B5D2AD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3B64CAE8"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4C8E99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4AB53DD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6130720"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4305272C"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37BCA6F1"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6A92585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0424CC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A886F1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4F1ACEC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527B60B7"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623A1DB3" w14:textId="77777777" w:rsidR="001F321A" w:rsidRPr="00BD6F46" w:rsidRDefault="001F321A" w:rsidP="0042629A">
            <w:pPr>
              <w:pStyle w:val="TAL"/>
            </w:pPr>
            <w:r w:rsidRPr="00BD6F46">
              <w:t>(NOTE 2)</w:t>
            </w:r>
          </w:p>
        </w:tc>
      </w:tr>
      <w:tr w:rsidR="001F321A" w:rsidRPr="00BD6F46" w14:paraId="13B8D35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539BD5"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18E03E3"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037D63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92198AD" w14:textId="77777777" w:rsidR="001F321A" w:rsidRPr="00BD6F46" w:rsidRDefault="001F321A" w:rsidP="0042629A">
            <w:pPr>
              <w:pStyle w:val="TAL"/>
            </w:pPr>
            <w:r w:rsidRPr="00BD6F46">
              <w:t xml:space="preserve">400 </w:t>
            </w:r>
          </w:p>
          <w:p w14:paraId="78EB147D"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6D7DF1F9" w14:textId="77777777" w:rsidR="001F321A" w:rsidRPr="00BD6F46" w:rsidRDefault="001F321A" w:rsidP="0042629A">
            <w:pPr>
              <w:pStyle w:val="TAL"/>
            </w:pPr>
            <w:r w:rsidRPr="00BD6F46">
              <w:t>(NOTE 2)</w:t>
            </w:r>
          </w:p>
        </w:tc>
      </w:tr>
      <w:tr w:rsidR="001F321A" w:rsidRPr="00BD6F46" w14:paraId="74F37AB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48FBFFD"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9C52687"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B63C5C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DA87BF3" w14:textId="77777777" w:rsidR="001F321A" w:rsidRPr="00BD6F46" w:rsidRDefault="001F321A" w:rsidP="0042629A">
            <w:pPr>
              <w:pStyle w:val="TAL"/>
            </w:pPr>
            <w:r w:rsidRPr="00BD6F46">
              <w:t>403</w:t>
            </w:r>
          </w:p>
          <w:p w14:paraId="73A80CE4" w14:textId="77777777" w:rsidR="001F321A" w:rsidRPr="00BD6F46" w:rsidRDefault="001F321A" w:rsidP="0042629A">
            <w:pPr>
              <w:pStyle w:val="TAL"/>
            </w:pPr>
            <w:r w:rsidRPr="00BD6F46">
              <w:t xml:space="preserve">Forbidden </w:t>
            </w:r>
          </w:p>
          <w:p w14:paraId="11036B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32BFC3" w14:textId="77777777" w:rsidR="001F321A" w:rsidRPr="00BD6F46" w:rsidRDefault="001F321A" w:rsidP="0042629A">
            <w:pPr>
              <w:pStyle w:val="TAL"/>
            </w:pPr>
            <w:r w:rsidRPr="00BD6F46">
              <w:t>(NOTE 2)</w:t>
            </w:r>
          </w:p>
        </w:tc>
      </w:tr>
      <w:tr w:rsidR="001F321A" w:rsidRPr="00BD6F46" w14:paraId="3D557B7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BB6FD3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61D1F3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6445574"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68F2B5E" w14:textId="77777777" w:rsidR="001F321A" w:rsidRPr="00BD6F46" w:rsidRDefault="001F321A" w:rsidP="0042629A">
            <w:pPr>
              <w:pStyle w:val="TAL"/>
            </w:pPr>
            <w:r w:rsidRPr="00BD6F46">
              <w:t>404</w:t>
            </w:r>
          </w:p>
          <w:p w14:paraId="0D7F8207" w14:textId="77777777" w:rsidR="001F321A" w:rsidRPr="00BD6F46" w:rsidRDefault="001F321A" w:rsidP="0042629A">
            <w:pPr>
              <w:pStyle w:val="TAL"/>
            </w:pPr>
            <w:r w:rsidRPr="00BD6F46">
              <w:t xml:space="preserve">Not Found </w:t>
            </w:r>
          </w:p>
          <w:p w14:paraId="6FAC07F4"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5BA0B6F" w14:textId="77777777" w:rsidR="001F321A" w:rsidRPr="00BD6F46" w:rsidRDefault="001F321A" w:rsidP="0042629A">
            <w:pPr>
              <w:pStyle w:val="TAL"/>
            </w:pPr>
            <w:r w:rsidRPr="00BD6F46">
              <w:t>(NOTE 2)</w:t>
            </w:r>
          </w:p>
        </w:tc>
      </w:tr>
      <w:tr w:rsidR="001F321A" w:rsidRPr="00BD6F46" w14:paraId="69C920F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136E4B6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094FEA6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9E0B43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C6F1F77" w14:textId="77777777" w:rsidR="001F321A" w:rsidRPr="00BD6F46" w:rsidRDefault="001F321A" w:rsidP="0042629A">
            <w:pPr>
              <w:pStyle w:val="TAL"/>
            </w:pPr>
            <w:r w:rsidRPr="00BD6F46">
              <w:t>405</w:t>
            </w:r>
          </w:p>
          <w:p w14:paraId="6E16DE83" w14:textId="77777777" w:rsidR="001F321A" w:rsidRPr="00BD6F46" w:rsidRDefault="001F321A" w:rsidP="0042629A">
            <w:pPr>
              <w:pStyle w:val="TAL"/>
            </w:pPr>
            <w:r w:rsidRPr="00BD6F46">
              <w:t xml:space="preserve">Method Not Allowed </w:t>
            </w:r>
          </w:p>
          <w:p w14:paraId="7E632FF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33F19E" w14:textId="77777777" w:rsidR="001F321A" w:rsidRPr="00BD6F46" w:rsidRDefault="001F321A" w:rsidP="0042629A">
            <w:pPr>
              <w:pStyle w:val="TAL"/>
            </w:pPr>
            <w:r w:rsidRPr="00BD6F46">
              <w:t>(NOTE 2)</w:t>
            </w:r>
          </w:p>
        </w:tc>
      </w:tr>
      <w:tr w:rsidR="001F321A" w:rsidRPr="00BD6F46" w14:paraId="3879906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402E3D8"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DEBCB2E"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9DE8B43"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991643B" w14:textId="77777777" w:rsidR="001F321A" w:rsidRPr="00BD6F46" w:rsidRDefault="001F321A" w:rsidP="0042629A">
            <w:pPr>
              <w:pStyle w:val="TAL"/>
            </w:pPr>
            <w:r w:rsidRPr="00BD6F46">
              <w:t>408</w:t>
            </w:r>
          </w:p>
          <w:p w14:paraId="49BEEB92" w14:textId="77777777" w:rsidR="001F321A" w:rsidRPr="00BD6F46" w:rsidRDefault="001F321A" w:rsidP="0042629A">
            <w:pPr>
              <w:pStyle w:val="TAL"/>
            </w:pPr>
            <w:r w:rsidRPr="00BD6F46">
              <w:t>Request Timeout</w:t>
            </w:r>
          </w:p>
          <w:p w14:paraId="3C602C7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50967E56" w14:textId="77777777" w:rsidR="001F321A" w:rsidRPr="00BD6F46" w:rsidRDefault="001F321A" w:rsidP="0042629A">
            <w:pPr>
              <w:pStyle w:val="TAL"/>
            </w:pPr>
            <w:r w:rsidRPr="00BD6F46">
              <w:t>(NOTE 2)</w:t>
            </w:r>
          </w:p>
        </w:tc>
      </w:tr>
      <w:tr w:rsidR="001F321A" w:rsidRPr="00BD6F46" w14:paraId="06F4B4A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AA63748"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45A399E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053F71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3B8587" w14:textId="77777777" w:rsidR="001F321A" w:rsidRPr="00BD6F46" w:rsidRDefault="001F321A" w:rsidP="0042629A">
            <w:pPr>
              <w:pStyle w:val="TAL"/>
            </w:pPr>
            <w:r w:rsidRPr="00BD6F46">
              <w:t>500</w:t>
            </w:r>
          </w:p>
          <w:p w14:paraId="267E40CB" w14:textId="77777777" w:rsidR="001F321A" w:rsidRPr="00BD6F46" w:rsidRDefault="001F321A" w:rsidP="0042629A">
            <w:pPr>
              <w:pStyle w:val="TAL"/>
            </w:pPr>
            <w:r w:rsidRPr="00BD6F46">
              <w:t>Internal Server Error</w:t>
            </w:r>
          </w:p>
          <w:p w14:paraId="548880C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3C1A572" w14:textId="77777777" w:rsidR="001F321A" w:rsidRPr="00BD6F46" w:rsidRDefault="001F321A" w:rsidP="0042629A">
            <w:pPr>
              <w:pStyle w:val="TAL"/>
            </w:pPr>
            <w:r w:rsidRPr="00BD6F46">
              <w:t>(NOTE 2)</w:t>
            </w:r>
          </w:p>
        </w:tc>
      </w:tr>
      <w:tr w:rsidR="001F321A" w:rsidRPr="00BD6F46" w14:paraId="2CB0513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4C2FA8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7712E08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A3D0EF0"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372C9F5" w14:textId="77777777" w:rsidR="001F321A" w:rsidRPr="00BD6F46" w:rsidRDefault="001F321A" w:rsidP="0042629A">
            <w:pPr>
              <w:pStyle w:val="TAL"/>
            </w:pPr>
            <w:r w:rsidRPr="00BD6F46">
              <w:t>503</w:t>
            </w:r>
          </w:p>
          <w:p w14:paraId="65BA7B64" w14:textId="77777777" w:rsidR="001F321A" w:rsidRPr="00BD6F46" w:rsidRDefault="001F321A" w:rsidP="0042629A">
            <w:pPr>
              <w:pStyle w:val="TAL"/>
            </w:pPr>
            <w:r w:rsidRPr="00BD6F46">
              <w:t>Service Unavailable</w:t>
            </w:r>
          </w:p>
          <w:p w14:paraId="3E1C9ECB"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B04A810" w14:textId="77777777" w:rsidR="001F321A" w:rsidRPr="00BD6F46" w:rsidRDefault="001F321A" w:rsidP="0042629A">
            <w:pPr>
              <w:pStyle w:val="TAL"/>
            </w:pPr>
            <w:r w:rsidRPr="00BD6F46">
              <w:t>(NOTE 2)</w:t>
            </w:r>
          </w:p>
        </w:tc>
      </w:tr>
      <w:tr w:rsidR="001F321A" w:rsidRPr="00BD6F46" w14:paraId="040ED83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32992D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F3EBDE"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4AC9D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2B1579" w14:textId="77777777" w:rsidR="001F321A" w:rsidRPr="00BD6F46" w:rsidRDefault="001F321A" w:rsidP="0042629A">
            <w:pPr>
              <w:pStyle w:val="TAL"/>
            </w:pPr>
            <w:r w:rsidRPr="00BD6F46">
              <w:t>508</w:t>
            </w:r>
          </w:p>
          <w:p w14:paraId="08E3B24E" w14:textId="77777777" w:rsidR="001F321A" w:rsidRPr="00BD6F46" w:rsidRDefault="001F321A" w:rsidP="0042629A">
            <w:pPr>
              <w:pStyle w:val="TAL"/>
            </w:pPr>
            <w:r w:rsidRPr="00BD6F46">
              <w:t xml:space="preserve">Gateway </w:t>
            </w:r>
          </w:p>
          <w:p w14:paraId="223C0AAB" w14:textId="77777777" w:rsidR="001F321A" w:rsidRPr="00BD6F46" w:rsidRDefault="001F321A" w:rsidP="0042629A">
            <w:pPr>
              <w:pStyle w:val="TAL"/>
            </w:pPr>
            <w:r w:rsidRPr="00BD6F46">
              <w:t>Timeout</w:t>
            </w:r>
          </w:p>
          <w:p w14:paraId="7471FBA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53D095C7" w14:textId="77777777" w:rsidR="001F321A" w:rsidRPr="00BD6F46" w:rsidRDefault="001F321A" w:rsidP="0042629A">
            <w:pPr>
              <w:pStyle w:val="TAL"/>
            </w:pPr>
            <w:r w:rsidRPr="00BD6F46">
              <w:t>(NOTE 2)</w:t>
            </w:r>
          </w:p>
        </w:tc>
      </w:tr>
      <w:tr w:rsidR="001F321A" w:rsidRPr="00BD6F46" w14:paraId="0DDE2B47"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889CFE2"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9F8EE63"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F2EF812" w14:textId="77777777" w:rsidR="001F321A" w:rsidRPr="00BD6F46" w:rsidRDefault="001F321A" w:rsidP="001F321A"/>
    <w:p w14:paraId="67EF83A2" w14:textId="77777777" w:rsidR="001F321A" w:rsidRPr="00BD6F46" w:rsidRDefault="001F321A" w:rsidP="001F321A">
      <w:pPr>
        <w:pStyle w:val="Heading5"/>
      </w:pPr>
      <w:bookmarkStart w:id="1180" w:name="_Toc20227372"/>
      <w:bookmarkStart w:id="1181" w:name="_Toc27749617"/>
      <w:bookmarkStart w:id="1182" w:name="_Toc28709544"/>
      <w:bookmarkStart w:id="1183" w:name="_Toc44671164"/>
      <w:bookmarkStart w:id="1184" w:name="_Toc51919087"/>
      <w:bookmarkStart w:id="1185" w:name="_Toc178172005"/>
      <w:r>
        <w:t>6.2.3.</w:t>
      </w:r>
      <w:r w:rsidRPr="00BD6F46">
        <w:t>2.4</w:t>
      </w:r>
      <w:r w:rsidRPr="00BD6F46">
        <w:tab/>
        <w:t>Resource Custom Operations</w:t>
      </w:r>
      <w:bookmarkEnd w:id="1180"/>
      <w:bookmarkEnd w:id="1181"/>
      <w:bookmarkEnd w:id="1182"/>
      <w:bookmarkEnd w:id="1183"/>
      <w:bookmarkEnd w:id="1184"/>
      <w:bookmarkEnd w:id="1185"/>
    </w:p>
    <w:p w14:paraId="6A99C76C" w14:textId="77777777" w:rsidR="001F321A" w:rsidRPr="00BD6F46" w:rsidRDefault="001F321A" w:rsidP="001F321A">
      <w:pPr>
        <w:pStyle w:val="Guidance"/>
        <w:rPr>
          <w:i w:val="0"/>
          <w:color w:val="auto"/>
        </w:rPr>
      </w:pPr>
      <w:r w:rsidRPr="00BD6F46">
        <w:rPr>
          <w:i w:val="0"/>
          <w:color w:val="auto"/>
        </w:rPr>
        <w:t>None.</w:t>
      </w:r>
    </w:p>
    <w:p w14:paraId="288477D1" w14:textId="77777777" w:rsidR="001F321A" w:rsidRPr="00BD6F46" w:rsidRDefault="001F321A" w:rsidP="001F321A">
      <w:pPr>
        <w:pStyle w:val="Heading4"/>
      </w:pPr>
      <w:bookmarkStart w:id="1186" w:name="_Toc20227373"/>
      <w:bookmarkStart w:id="1187" w:name="_Toc27749618"/>
      <w:bookmarkStart w:id="1188" w:name="_Toc28709545"/>
      <w:bookmarkStart w:id="1189" w:name="_Toc44671165"/>
      <w:bookmarkStart w:id="1190" w:name="_Toc51919088"/>
      <w:bookmarkStart w:id="1191" w:name="_Toc178172006"/>
      <w:r>
        <w:t>6.2.3.</w:t>
      </w:r>
      <w:r w:rsidRPr="00BD6F46">
        <w:t>3</w:t>
      </w:r>
      <w:r w:rsidRPr="00BD6F46">
        <w:tab/>
        <w:t xml:space="preserve">Resource: Individual </w:t>
      </w:r>
      <w:r>
        <w:t xml:space="preserve">Offline Only </w:t>
      </w:r>
      <w:r w:rsidRPr="00BD6F46">
        <w:t>Charging Data</w:t>
      </w:r>
      <w:bookmarkEnd w:id="1186"/>
      <w:bookmarkEnd w:id="1187"/>
      <w:bookmarkEnd w:id="1188"/>
      <w:bookmarkEnd w:id="1189"/>
      <w:bookmarkEnd w:id="1190"/>
      <w:bookmarkEnd w:id="1191"/>
    </w:p>
    <w:p w14:paraId="7CF550E2" w14:textId="77777777" w:rsidR="001F321A" w:rsidRPr="00BD6F46" w:rsidRDefault="001F321A" w:rsidP="001F321A">
      <w:pPr>
        <w:pStyle w:val="Heading5"/>
      </w:pPr>
      <w:bookmarkStart w:id="1192" w:name="_Toc20227374"/>
      <w:bookmarkStart w:id="1193" w:name="_Toc27749619"/>
      <w:bookmarkStart w:id="1194" w:name="_Toc28709546"/>
      <w:bookmarkStart w:id="1195" w:name="_Toc44671166"/>
      <w:bookmarkStart w:id="1196" w:name="_Toc51919089"/>
      <w:bookmarkStart w:id="1197" w:name="_Toc178172007"/>
      <w:r>
        <w:t>6.2.3.</w:t>
      </w:r>
      <w:r w:rsidRPr="00BD6F46">
        <w:t>3.1</w:t>
      </w:r>
      <w:r w:rsidRPr="00BD6F46">
        <w:tab/>
        <w:t>Description</w:t>
      </w:r>
      <w:bookmarkEnd w:id="1192"/>
      <w:bookmarkEnd w:id="1193"/>
      <w:bookmarkEnd w:id="1194"/>
      <w:bookmarkEnd w:id="1195"/>
      <w:bookmarkEnd w:id="1196"/>
      <w:bookmarkEnd w:id="1197"/>
    </w:p>
    <w:p w14:paraId="6A2CE4A3"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74C28D7" w14:textId="77777777" w:rsidR="001F321A" w:rsidRPr="00BD6F46" w:rsidRDefault="001F321A" w:rsidP="001F321A">
      <w:pPr>
        <w:pStyle w:val="Heading5"/>
      </w:pPr>
      <w:bookmarkStart w:id="1198" w:name="_Toc20227375"/>
      <w:bookmarkStart w:id="1199" w:name="_Toc27749620"/>
      <w:bookmarkStart w:id="1200" w:name="_Toc28709547"/>
      <w:bookmarkStart w:id="1201" w:name="_Toc44671167"/>
      <w:bookmarkStart w:id="1202" w:name="_Toc51919090"/>
      <w:bookmarkStart w:id="1203" w:name="_Toc178172008"/>
      <w:r>
        <w:lastRenderedPageBreak/>
        <w:t>6.2.3.</w:t>
      </w:r>
      <w:r w:rsidRPr="00BD6F46">
        <w:t>3.2</w:t>
      </w:r>
      <w:r w:rsidRPr="00BD6F46">
        <w:tab/>
        <w:t>Resource Definition</w:t>
      </w:r>
      <w:bookmarkEnd w:id="1198"/>
      <w:bookmarkEnd w:id="1199"/>
      <w:bookmarkEnd w:id="1200"/>
      <w:bookmarkEnd w:id="1201"/>
      <w:bookmarkEnd w:id="1202"/>
      <w:bookmarkEnd w:id="1203"/>
    </w:p>
    <w:p w14:paraId="1FC7A1F7"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89D3CBF"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5330582F"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7"/>
        <w:gridCol w:w="7730"/>
      </w:tblGrid>
      <w:tr w:rsidR="001F321A" w:rsidRPr="00BD6F46" w14:paraId="356D2909"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B3D307"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B35FC1" w14:textId="77777777" w:rsidR="001F321A" w:rsidRPr="00BD6F46" w:rsidRDefault="001F321A" w:rsidP="0042629A">
            <w:pPr>
              <w:pStyle w:val="TAH"/>
            </w:pPr>
            <w:r w:rsidRPr="00BD6F46">
              <w:t>Definition</w:t>
            </w:r>
          </w:p>
        </w:tc>
      </w:tr>
      <w:tr w:rsidR="001F321A" w:rsidRPr="00BD6F46" w14:paraId="75A3E044"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CC0CE8"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17FF24"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1B0258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2ADF88E4"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C9353CA"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4412CA6F" w14:textId="77777777" w:rsidR="001F321A" w:rsidRPr="00BD6F46" w:rsidRDefault="001F321A" w:rsidP="001F321A">
      <w:pPr>
        <w:pStyle w:val="EditorsNote"/>
      </w:pPr>
    </w:p>
    <w:p w14:paraId="1FECEFA0" w14:textId="77777777" w:rsidR="001F321A" w:rsidRPr="00BD6F46" w:rsidRDefault="001F321A" w:rsidP="001F321A">
      <w:pPr>
        <w:pStyle w:val="Heading5"/>
      </w:pPr>
      <w:bookmarkStart w:id="1204" w:name="_Toc20227376"/>
      <w:bookmarkStart w:id="1205" w:name="_Toc27749621"/>
      <w:bookmarkStart w:id="1206" w:name="_Toc28709548"/>
      <w:bookmarkStart w:id="1207" w:name="_Toc44671168"/>
      <w:bookmarkStart w:id="1208" w:name="_Toc51919091"/>
      <w:bookmarkStart w:id="1209" w:name="_Toc178172009"/>
      <w:r>
        <w:t>6.2.3.</w:t>
      </w:r>
      <w:r w:rsidRPr="00BD6F46">
        <w:t>3.3</w:t>
      </w:r>
      <w:r w:rsidRPr="00BD6F46">
        <w:tab/>
        <w:t>Resource Standard Methods</w:t>
      </w:r>
      <w:bookmarkEnd w:id="1204"/>
      <w:bookmarkEnd w:id="1205"/>
      <w:bookmarkEnd w:id="1206"/>
      <w:bookmarkEnd w:id="1207"/>
      <w:bookmarkEnd w:id="1208"/>
      <w:bookmarkEnd w:id="1209"/>
    </w:p>
    <w:p w14:paraId="5FB184CC" w14:textId="77777777" w:rsidR="001F321A" w:rsidRPr="00BD6F46" w:rsidRDefault="001F321A" w:rsidP="001F321A">
      <w:r w:rsidRPr="00BD6F46">
        <w:t xml:space="preserve">None. </w:t>
      </w:r>
    </w:p>
    <w:p w14:paraId="38405E60" w14:textId="77777777" w:rsidR="001F321A" w:rsidRPr="00BD6F46" w:rsidRDefault="001F321A" w:rsidP="001F321A">
      <w:pPr>
        <w:pStyle w:val="Heading5"/>
      </w:pPr>
      <w:bookmarkStart w:id="1210" w:name="_Toc20227377"/>
      <w:bookmarkStart w:id="1211" w:name="_Toc27749622"/>
      <w:bookmarkStart w:id="1212" w:name="_Toc28709549"/>
      <w:bookmarkStart w:id="1213" w:name="_Toc44671169"/>
      <w:bookmarkStart w:id="1214" w:name="_Toc51919092"/>
      <w:bookmarkStart w:id="1215" w:name="_Toc178172010"/>
      <w:r>
        <w:t>6.2.3.</w:t>
      </w:r>
      <w:r w:rsidRPr="00BD6F46">
        <w:t>3.4</w:t>
      </w:r>
      <w:r w:rsidRPr="00BD6F46">
        <w:tab/>
        <w:t>Resource Custom Operations</w:t>
      </w:r>
      <w:bookmarkEnd w:id="1210"/>
      <w:bookmarkEnd w:id="1211"/>
      <w:bookmarkEnd w:id="1212"/>
      <w:bookmarkEnd w:id="1213"/>
      <w:bookmarkEnd w:id="1214"/>
      <w:bookmarkEnd w:id="1215"/>
    </w:p>
    <w:p w14:paraId="187161AB" w14:textId="77777777" w:rsidR="001F321A" w:rsidRPr="00BD6F46" w:rsidRDefault="001F321A" w:rsidP="001F321A">
      <w:pPr>
        <w:pStyle w:val="Heading6"/>
      </w:pPr>
      <w:bookmarkStart w:id="1216" w:name="_Toc20227378"/>
      <w:bookmarkStart w:id="1217" w:name="_Toc27749623"/>
      <w:bookmarkStart w:id="1218" w:name="_Toc28709550"/>
      <w:bookmarkStart w:id="1219" w:name="_Toc44671170"/>
      <w:bookmarkStart w:id="1220" w:name="_Toc51919093"/>
      <w:bookmarkStart w:id="1221" w:name="_Toc178172011"/>
      <w:r>
        <w:t>6.2.3.</w:t>
      </w:r>
      <w:r w:rsidRPr="00BD6F46">
        <w:t>3.4.1</w:t>
      </w:r>
      <w:r w:rsidRPr="00BD6F46">
        <w:tab/>
        <w:t>Overview</w:t>
      </w:r>
      <w:bookmarkEnd w:id="1216"/>
      <w:bookmarkEnd w:id="1217"/>
      <w:bookmarkEnd w:id="1218"/>
      <w:bookmarkEnd w:id="1219"/>
      <w:bookmarkEnd w:id="1220"/>
      <w:bookmarkEnd w:id="1221"/>
    </w:p>
    <w:p w14:paraId="50BC99F6"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5CA2D379"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B5F16"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2BBE56"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C016" w14:textId="77777777" w:rsidR="001F321A" w:rsidRPr="00BD6F46" w:rsidRDefault="001F321A" w:rsidP="0042629A">
            <w:pPr>
              <w:pStyle w:val="TAH"/>
            </w:pPr>
            <w:r w:rsidRPr="00BD6F46">
              <w:t>Description</w:t>
            </w:r>
          </w:p>
        </w:tc>
      </w:tr>
      <w:tr w:rsidR="001F321A" w:rsidRPr="00BD6F46" w14:paraId="10FC8744"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6D97ADBC"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6EF0EAE6"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2B705F16"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0A2EF249" w14:textId="77777777" w:rsidTr="0042629A">
        <w:trPr>
          <w:jc w:val="center"/>
        </w:trPr>
        <w:tc>
          <w:tcPr>
            <w:tcW w:w="2106" w:type="pct"/>
            <w:tcBorders>
              <w:top w:val="single" w:sz="4" w:space="0" w:color="auto"/>
              <w:left w:val="single" w:sz="4" w:space="0" w:color="auto"/>
              <w:right w:val="single" w:sz="4" w:space="0" w:color="auto"/>
            </w:tcBorders>
            <w:vAlign w:val="center"/>
          </w:tcPr>
          <w:p w14:paraId="42DDFEFD"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98C0E1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D0594EB"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4611982F" w14:textId="77777777" w:rsidR="001F321A" w:rsidRPr="00BD6F46" w:rsidRDefault="001F321A" w:rsidP="001F321A"/>
    <w:p w14:paraId="2C082FB9" w14:textId="77777777" w:rsidR="001F321A" w:rsidRPr="00BD6F46" w:rsidRDefault="001F321A" w:rsidP="001F321A">
      <w:pPr>
        <w:pStyle w:val="Heading6"/>
      </w:pPr>
      <w:bookmarkStart w:id="1222" w:name="_Toc20227379"/>
      <w:bookmarkStart w:id="1223" w:name="_Toc27749624"/>
      <w:bookmarkStart w:id="1224" w:name="_Toc28709551"/>
      <w:bookmarkStart w:id="1225" w:name="_Toc44671171"/>
      <w:bookmarkStart w:id="1226" w:name="_Toc51919094"/>
      <w:bookmarkStart w:id="1227" w:name="_Toc178172012"/>
      <w:r>
        <w:t>6.2.3.</w:t>
      </w:r>
      <w:r w:rsidRPr="00BD6F46">
        <w:t>3.4.2</w:t>
      </w:r>
      <w:r w:rsidRPr="00BD6F46">
        <w:tab/>
        <w:t>Operation: update</w:t>
      </w:r>
      <w:bookmarkEnd w:id="1222"/>
      <w:bookmarkEnd w:id="1223"/>
      <w:bookmarkEnd w:id="1224"/>
      <w:bookmarkEnd w:id="1225"/>
      <w:bookmarkEnd w:id="1226"/>
      <w:bookmarkEnd w:id="1227"/>
    </w:p>
    <w:p w14:paraId="511B8E38" w14:textId="77777777" w:rsidR="001F321A" w:rsidRPr="00BD6F46" w:rsidRDefault="001F321A" w:rsidP="001F321A">
      <w:pPr>
        <w:pStyle w:val="Heading7"/>
      </w:pPr>
      <w:bookmarkStart w:id="1228" w:name="_Toc20227380"/>
      <w:bookmarkStart w:id="1229" w:name="_Toc27749625"/>
      <w:bookmarkStart w:id="1230" w:name="_Toc28709552"/>
      <w:bookmarkStart w:id="1231" w:name="_Toc44671172"/>
      <w:bookmarkStart w:id="1232" w:name="_Toc51919095"/>
      <w:bookmarkStart w:id="1233" w:name="_Toc178172013"/>
      <w:r>
        <w:t>6.2.3.</w:t>
      </w:r>
      <w:r w:rsidRPr="00BD6F46">
        <w:t>3.4.2.1</w:t>
      </w:r>
      <w:r w:rsidRPr="00BD6F46">
        <w:tab/>
        <w:t>Description</w:t>
      </w:r>
      <w:bookmarkEnd w:id="1228"/>
      <w:bookmarkEnd w:id="1229"/>
      <w:bookmarkEnd w:id="1230"/>
      <w:bookmarkEnd w:id="1231"/>
      <w:bookmarkEnd w:id="1232"/>
      <w:bookmarkEnd w:id="1233"/>
    </w:p>
    <w:p w14:paraId="292BD529"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119D3F11" w14:textId="77777777" w:rsidR="001F321A" w:rsidRPr="00BD6F46" w:rsidRDefault="001F321A" w:rsidP="001F321A">
      <w:pPr>
        <w:pStyle w:val="Heading7"/>
      </w:pPr>
      <w:bookmarkStart w:id="1234" w:name="_Toc20227381"/>
      <w:bookmarkStart w:id="1235" w:name="_Toc27749626"/>
      <w:bookmarkStart w:id="1236" w:name="_Toc28709553"/>
      <w:bookmarkStart w:id="1237" w:name="_Toc44671173"/>
      <w:bookmarkStart w:id="1238" w:name="_Toc51919096"/>
      <w:bookmarkStart w:id="1239" w:name="_Toc178172014"/>
      <w:r>
        <w:t>6.2.3.</w:t>
      </w:r>
      <w:r w:rsidRPr="00BD6F46">
        <w:t>3.4.2.2</w:t>
      </w:r>
      <w:r w:rsidRPr="00BD6F46">
        <w:tab/>
        <w:t>Operation Definition</w:t>
      </w:r>
      <w:bookmarkEnd w:id="1234"/>
      <w:bookmarkEnd w:id="1235"/>
      <w:bookmarkEnd w:id="1236"/>
      <w:bookmarkEnd w:id="1237"/>
      <w:bookmarkEnd w:id="1238"/>
      <w:bookmarkEnd w:id="1239"/>
    </w:p>
    <w:p w14:paraId="5889395B"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236A2B28" w14:textId="77777777" w:rsidR="001F321A" w:rsidRPr="00BD6F46" w:rsidRDefault="001F321A" w:rsidP="001F321A">
      <w:pPr>
        <w:pStyle w:val="TH"/>
        <w:rPr>
          <w:lang w:eastAsia="zh-CN"/>
        </w:rPr>
      </w:pPr>
      <w:r w:rsidRPr="00BD6F46">
        <w:lastRenderedPageBreak/>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FB74918"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B0661DE"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EE54E4C"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9B2D8"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EDE6A" w14:textId="77777777" w:rsidR="001F321A" w:rsidRPr="00BD6F46" w:rsidRDefault="001F321A" w:rsidP="0042629A">
            <w:pPr>
              <w:pStyle w:val="TAH"/>
            </w:pPr>
            <w:r w:rsidRPr="00BD6F46">
              <w:t>Description</w:t>
            </w:r>
          </w:p>
        </w:tc>
      </w:tr>
      <w:tr w:rsidR="001F321A" w:rsidRPr="00BD6F46" w14:paraId="2933B620"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57C0D96"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32214AC"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D7FFAE0"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1C84EE6"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6C879A34"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FDEBF91" w14:textId="77777777" w:rsidR="001F321A" w:rsidRPr="00BD6F46" w:rsidRDefault="001F321A" w:rsidP="001F321A">
      <w:pPr>
        <w:pStyle w:val="TH"/>
        <w:rPr>
          <w:lang w:eastAsia="zh-CN"/>
        </w:rPr>
      </w:pPr>
    </w:p>
    <w:p w14:paraId="5F6804A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286"/>
        <w:gridCol w:w="1128"/>
        <w:gridCol w:w="1077"/>
        <w:gridCol w:w="5131"/>
      </w:tblGrid>
      <w:tr w:rsidR="001F321A" w:rsidRPr="00BD6F46" w14:paraId="78934CA5"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4865DFE"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1D0BA62"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5F8B04A9"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733EB709" w14:textId="77777777" w:rsidR="001F321A" w:rsidRPr="00BD6F46" w:rsidRDefault="001F321A" w:rsidP="0042629A">
            <w:pPr>
              <w:pStyle w:val="TAH"/>
            </w:pPr>
            <w:r w:rsidRPr="00BD6F46">
              <w:t>Response</w:t>
            </w:r>
          </w:p>
          <w:p w14:paraId="4800C6D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60D8CF3D" w14:textId="77777777" w:rsidR="001F321A" w:rsidRPr="00BD6F46" w:rsidRDefault="001F321A" w:rsidP="0042629A">
            <w:pPr>
              <w:pStyle w:val="TAH"/>
            </w:pPr>
            <w:r w:rsidRPr="00BD6F46">
              <w:t>Description</w:t>
            </w:r>
          </w:p>
        </w:tc>
      </w:tr>
      <w:tr w:rsidR="001F321A" w:rsidRPr="00BD6F46" w14:paraId="2420B5F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F04EF3"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2F11A79B"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5357AB4A"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655328BF"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424F12AF"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E8CA19B"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7B47269B"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F0912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8FC69C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167268A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E26CB4E"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71523EFB" w14:textId="77777777" w:rsidR="001F321A" w:rsidRPr="00BD6F46" w:rsidRDefault="001F321A" w:rsidP="0042629A">
            <w:pPr>
              <w:pStyle w:val="TAL"/>
            </w:pPr>
            <w:r w:rsidRPr="00BD6F46">
              <w:t>(NOTE 2)</w:t>
            </w:r>
          </w:p>
        </w:tc>
      </w:tr>
      <w:tr w:rsidR="001F321A" w:rsidRPr="00BD6F46" w14:paraId="773E35F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3A0F939"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185F5B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B3070FC"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C6B1E8E" w14:textId="77777777" w:rsidR="001F321A" w:rsidRPr="00BD6F46" w:rsidRDefault="001F321A" w:rsidP="0042629A">
            <w:pPr>
              <w:pStyle w:val="TAL"/>
            </w:pPr>
            <w:r w:rsidRPr="00BD6F46">
              <w:t xml:space="preserve">400 </w:t>
            </w:r>
          </w:p>
          <w:p w14:paraId="14801CF8"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11E41D21" w14:textId="77777777" w:rsidR="001F321A" w:rsidRPr="00BD6F46" w:rsidRDefault="001F321A" w:rsidP="0042629A">
            <w:pPr>
              <w:pStyle w:val="TAL"/>
            </w:pPr>
            <w:r w:rsidRPr="00BD6F46">
              <w:t>(NOTE 2)</w:t>
            </w:r>
          </w:p>
        </w:tc>
      </w:tr>
      <w:tr w:rsidR="001F321A" w:rsidRPr="00BD6F46" w14:paraId="7B6E581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8A8CFF9"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F3F408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89B2FF1"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48B13AF" w14:textId="77777777" w:rsidR="001F321A" w:rsidRPr="00BD6F46" w:rsidRDefault="001F321A" w:rsidP="0042629A">
            <w:pPr>
              <w:pStyle w:val="TAL"/>
            </w:pPr>
            <w:r w:rsidRPr="00BD6F46">
              <w:t>403</w:t>
            </w:r>
          </w:p>
          <w:p w14:paraId="067EDFF8" w14:textId="77777777" w:rsidR="001F321A" w:rsidRPr="00BD6F46" w:rsidRDefault="001F321A" w:rsidP="0042629A">
            <w:pPr>
              <w:pStyle w:val="TAL"/>
            </w:pPr>
            <w:r w:rsidRPr="00BD6F46">
              <w:t xml:space="preserve">Forbidden </w:t>
            </w:r>
          </w:p>
          <w:p w14:paraId="4C62D3D5"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66568B3" w14:textId="77777777" w:rsidR="001F321A" w:rsidRPr="00BD6F46" w:rsidRDefault="001F321A" w:rsidP="0042629A">
            <w:pPr>
              <w:pStyle w:val="TAL"/>
            </w:pPr>
            <w:r w:rsidRPr="00BD6F46">
              <w:t>(NOTE 2)</w:t>
            </w:r>
          </w:p>
        </w:tc>
      </w:tr>
      <w:tr w:rsidR="001F321A" w:rsidRPr="00BD6F46" w14:paraId="2F1F41DB"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3366BF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9D95F5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32A65D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C90D008" w14:textId="77777777" w:rsidR="001F321A" w:rsidRPr="00BD6F46" w:rsidRDefault="001F321A" w:rsidP="0042629A">
            <w:pPr>
              <w:pStyle w:val="TAL"/>
            </w:pPr>
            <w:r w:rsidRPr="00BD6F46">
              <w:t>404</w:t>
            </w:r>
          </w:p>
          <w:p w14:paraId="7A8972DB" w14:textId="77777777" w:rsidR="001F321A" w:rsidRPr="00BD6F46" w:rsidRDefault="001F321A" w:rsidP="0042629A">
            <w:pPr>
              <w:pStyle w:val="TAL"/>
            </w:pPr>
            <w:r w:rsidRPr="00BD6F46">
              <w:t xml:space="preserve">Not Found </w:t>
            </w:r>
          </w:p>
          <w:p w14:paraId="0608455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6596909" w14:textId="77777777" w:rsidR="001F321A" w:rsidRPr="00BD6F46" w:rsidRDefault="001F321A" w:rsidP="0042629A">
            <w:pPr>
              <w:pStyle w:val="TAL"/>
            </w:pPr>
            <w:r w:rsidRPr="00BD6F46">
              <w:t>(NOTE 2)</w:t>
            </w:r>
          </w:p>
        </w:tc>
      </w:tr>
      <w:tr w:rsidR="001F321A" w:rsidRPr="00BD6F46" w14:paraId="450E4B1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D2E424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2B08D5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2AC7ED"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644A4F7" w14:textId="77777777" w:rsidR="001F321A" w:rsidRPr="00BD6F46" w:rsidRDefault="001F321A" w:rsidP="0042629A">
            <w:pPr>
              <w:pStyle w:val="TAL"/>
            </w:pPr>
            <w:r w:rsidRPr="00BD6F46">
              <w:t>405</w:t>
            </w:r>
          </w:p>
          <w:p w14:paraId="027977B8" w14:textId="77777777" w:rsidR="001F321A" w:rsidRPr="00BD6F46" w:rsidRDefault="001F321A" w:rsidP="0042629A">
            <w:pPr>
              <w:pStyle w:val="TAL"/>
            </w:pPr>
            <w:r w:rsidRPr="00BD6F46">
              <w:t xml:space="preserve">Method Not Allowed </w:t>
            </w:r>
          </w:p>
          <w:p w14:paraId="08F2751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8836D8B" w14:textId="77777777" w:rsidR="001F321A" w:rsidRPr="00BD6F46" w:rsidRDefault="001F321A" w:rsidP="0042629A">
            <w:pPr>
              <w:pStyle w:val="TAL"/>
            </w:pPr>
            <w:r w:rsidRPr="00BD6F46">
              <w:t>(NOTE 2)</w:t>
            </w:r>
          </w:p>
        </w:tc>
      </w:tr>
      <w:tr w:rsidR="001F321A" w:rsidRPr="00BD6F46" w14:paraId="5F54247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062DD6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BD5DAB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63588AF"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C97D82" w14:textId="77777777" w:rsidR="001F321A" w:rsidRPr="00BD6F46" w:rsidRDefault="001F321A" w:rsidP="0042629A">
            <w:pPr>
              <w:pStyle w:val="TAL"/>
            </w:pPr>
            <w:r w:rsidRPr="00BD6F46">
              <w:t>408</w:t>
            </w:r>
          </w:p>
          <w:p w14:paraId="72E0DF8E" w14:textId="77777777" w:rsidR="001F321A" w:rsidRPr="00BD6F46" w:rsidRDefault="001F321A" w:rsidP="0042629A">
            <w:pPr>
              <w:pStyle w:val="TAL"/>
            </w:pPr>
            <w:r w:rsidRPr="00BD6F46">
              <w:t>Request Timeout</w:t>
            </w:r>
          </w:p>
          <w:p w14:paraId="37ED4A0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53E3A6D" w14:textId="77777777" w:rsidR="001F321A" w:rsidRPr="00BD6F46" w:rsidRDefault="001F321A" w:rsidP="0042629A">
            <w:pPr>
              <w:pStyle w:val="TAL"/>
            </w:pPr>
            <w:r w:rsidRPr="00BD6F46">
              <w:t>(NOTE 2)</w:t>
            </w:r>
          </w:p>
        </w:tc>
      </w:tr>
      <w:tr w:rsidR="001F321A" w:rsidRPr="00BD6F46" w14:paraId="74C4C7D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A06C96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31698A2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8E4C451"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C3756" w14:textId="77777777" w:rsidR="001F321A" w:rsidRPr="00BD6F46" w:rsidRDefault="001F321A" w:rsidP="0042629A">
            <w:pPr>
              <w:pStyle w:val="TAL"/>
            </w:pPr>
            <w:r w:rsidRPr="00BD6F46">
              <w:t>500</w:t>
            </w:r>
          </w:p>
          <w:p w14:paraId="75F3A4E6" w14:textId="77777777" w:rsidR="001F321A" w:rsidRPr="00BD6F46" w:rsidRDefault="001F321A" w:rsidP="0042629A">
            <w:pPr>
              <w:pStyle w:val="TAL"/>
            </w:pPr>
            <w:r w:rsidRPr="00BD6F46">
              <w:t>Internal Server Error</w:t>
            </w:r>
          </w:p>
          <w:p w14:paraId="1F09F069"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58B280" w14:textId="77777777" w:rsidR="001F321A" w:rsidRPr="00BD6F46" w:rsidRDefault="001F321A" w:rsidP="0042629A">
            <w:pPr>
              <w:pStyle w:val="TAL"/>
            </w:pPr>
            <w:r w:rsidRPr="00BD6F46">
              <w:t>(NOTE 2)</w:t>
            </w:r>
          </w:p>
        </w:tc>
      </w:tr>
      <w:tr w:rsidR="001F321A" w:rsidRPr="00BD6F46" w14:paraId="28B1B54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33802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EC884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D9E795E"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A2C585" w14:textId="77777777" w:rsidR="001F321A" w:rsidRPr="00BD6F46" w:rsidRDefault="001F321A" w:rsidP="0042629A">
            <w:pPr>
              <w:pStyle w:val="TAL"/>
            </w:pPr>
            <w:r w:rsidRPr="00BD6F46">
              <w:t>503</w:t>
            </w:r>
          </w:p>
          <w:p w14:paraId="668045E6" w14:textId="77777777" w:rsidR="001F321A" w:rsidRPr="00BD6F46" w:rsidRDefault="001F321A" w:rsidP="0042629A">
            <w:pPr>
              <w:pStyle w:val="TAL"/>
            </w:pPr>
            <w:r w:rsidRPr="00BD6F46">
              <w:t>Service Unavailable</w:t>
            </w:r>
          </w:p>
          <w:p w14:paraId="6206667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A94C762" w14:textId="77777777" w:rsidR="001F321A" w:rsidRPr="00BD6F46" w:rsidRDefault="001F321A" w:rsidP="0042629A">
            <w:pPr>
              <w:pStyle w:val="TAL"/>
            </w:pPr>
            <w:r w:rsidRPr="00BD6F46">
              <w:t>(NOTE 2)</w:t>
            </w:r>
          </w:p>
        </w:tc>
      </w:tr>
      <w:tr w:rsidR="001F321A" w:rsidRPr="00BD6F46" w14:paraId="031D827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483FA8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62EB41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8BF557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F3E3C72" w14:textId="77777777" w:rsidR="001F321A" w:rsidRPr="00BD6F46" w:rsidRDefault="001F321A" w:rsidP="0042629A">
            <w:pPr>
              <w:pStyle w:val="TAL"/>
            </w:pPr>
            <w:r w:rsidRPr="00BD6F46">
              <w:t>508</w:t>
            </w:r>
          </w:p>
          <w:p w14:paraId="11A1E48B" w14:textId="77777777" w:rsidR="001F321A" w:rsidRPr="00BD6F46" w:rsidRDefault="001F321A" w:rsidP="0042629A">
            <w:pPr>
              <w:pStyle w:val="TAL"/>
            </w:pPr>
            <w:r w:rsidRPr="00BD6F46">
              <w:t xml:space="preserve">Gateway </w:t>
            </w:r>
          </w:p>
          <w:p w14:paraId="0AC9572E" w14:textId="77777777" w:rsidR="001F321A" w:rsidRPr="00BD6F46" w:rsidRDefault="001F321A" w:rsidP="0042629A">
            <w:pPr>
              <w:pStyle w:val="TAL"/>
            </w:pPr>
            <w:r w:rsidRPr="00BD6F46">
              <w:t>Timeout</w:t>
            </w:r>
          </w:p>
          <w:p w14:paraId="69223967"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1011F60" w14:textId="77777777" w:rsidR="001F321A" w:rsidRPr="00BD6F46" w:rsidRDefault="001F321A" w:rsidP="0042629A">
            <w:pPr>
              <w:pStyle w:val="TAL"/>
            </w:pPr>
            <w:r w:rsidRPr="00BD6F46">
              <w:t>(NOTE 2)</w:t>
            </w:r>
          </w:p>
        </w:tc>
      </w:tr>
      <w:tr w:rsidR="001F321A" w:rsidRPr="00BD6F46" w14:paraId="436460AE"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23BC5F"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5BFE3C83"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7CDDCD0C" w14:textId="77777777" w:rsidR="001F321A" w:rsidRPr="00BD6F46" w:rsidRDefault="001F321A" w:rsidP="001F321A"/>
    <w:p w14:paraId="64103D65" w14:textId="77777777" w:rsidR="001F321A" w:rsidRPr="00BD6F46" w:rsidRDefault="001F321A" w:rsidP="001F321A">
      <w:pPr>
        <w:pStyle w:val="Heading6"/>
      </w:pPr>
      <w:bookmarkStart w:id="1240" w:name="_Toc20227382"/>
      <w:bookmarkStart w:id="1241" w:name="_Toc27749627"/>
      <w:bookmarkStart w:id="1242" w:name="_Toc28709554"/>
      <w:bookmarkStart w:id="1243" w:name="_Toc44671174"/>
      <w:bookmarkStart w:id="1244" w:name="_Toc51919097"/>
      <w:bookmarkStart w:id="1245" w:name="_Toc178172015"/>
      <w:r>
        <w:t>6.2.3.</w:t>
      </w:r>
      <w:r w:rsidRPr="00BD6F46">
        <w:t>3.4.3</w:t>
      </w:r>
      <w:r w:rsidRPr="00BD6F46">
        <w:tab/>
        <w:t>Operation: release</w:t>
      </w:r>
      <w:bookmarkEnd w:id="1240"/>
      <w:bookmarkEnd w:id="1241"/>
      <w:bookmarkEnd w:id="1242"/>
      <w:bookmarkEnd w:id="1243"/>
      <w:bookmarkEnd w:id="1244"/>
      <w:bookmarkEnd w:id="1245"/>
    </w:p>
    <w:p w14:paraId="5E10253B" w14:textId="77777777" w:rsidR="001F321A" w:rsidRPr="00BD6F46" w:rsidRDefault="001F321A" w:rsidP="001F321A">
      <w:pPr>
        <w:pStyle w:val="Heading7"/>
      </w:pPr>
      <w:bookmarkStart w:id="1246" w:name="_Toc20227383"/>
      <w:bookmarkStart w:id="1247" w:name="_Toc27749628"/>
      <w:bookmarkStart w:id="1248" w:name="_Toc28709555"/>
      <w:bookmarkStart w:id="1249" w:name="_Toc44671175"/>
      <w:bookmarkStart w:id="1250" w:name="_Toc51919098"/>
      <w:bookmarkStart w:id="1251" w:name="_Toc178172016"/>
      <w:r>
        <w:t>6.2.3.</w:t>
      </w:r>
      <w:r w:rsidRPr="00BD6F46">
        <w:t>3.4.3.1</w:t>
      </w:r>
      <w:r w:rsidRPr="00BD6F46">
        <w:tab/>
        <w:t>Description</w:t>
      </w:r>
      <w:bookmarkEnd w:id="1246"/>
      <w:bookmarkEnd w:id="1247"/>
      <w:bookmarkEnd w:id="1248"/>
      <w:bookmarkEnd w:id="1249"/>
      <w:bookmarkEnd w:id="1250"/>
      <w:bookmarkEnd w:id="1251"/>
    </w:p>
    <w:p w14:paraId="2C712499"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B95C519" w14:textId="77777777" w:rsidR="001F321A" w:rsidRPr="00BD6F46" w:rsidRDefault="001F321A" w:rsidP="001F321A">
      <w:pPr>
        <w:pStyle w:val="Heading7"/>
      </w:pPr>
      <w:bookmarkStart w:id="1252" w:name="_Toc20227384"/>
      <w:bookmarkStart w:id="1253" w:name="_Toc27749629"/>
      <w:bookmarkStart w:id="1254" w:name="_Toc28709556"/>
      <w:bookmarkStart w:id="1255" w:name="_Toc44671176"/>
      <w:bookmarkStart w:id="1256" w:name="_Toc51919099"/>
      <w:bookmarkStart w:id="1257" w:name="_Toc178172017"/>
      <w:r>
        <w:lastRenderedPageBreak/>
        <w:t>6.2.3.</w:t>
      </w:r>
      <w:r w:rsidRPr="00BD6F46">
        <w:t>3.4.3.2</w:t>
      </w:r>
      <w:r w:rsidRPr="00BD6F46">
        <w:tab/>
        <w:t>Operation Definition</w:t>
      </w:r>
      <w:bookmarkEnd w:id="1252"/>
      <w:bookmarkEnd w:id="1253"/>
      <w:bookmarkEnd w:id="1254"/>
      <w:bookmarkEnd w:id="1255"/>
      <w:bookmarkEnd w:id="1256"/>
      <w:bookmarkEnd w:id="1257"/>
    </w:p>
    <w:p w14:paraId="0BB6F673"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05194D42"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2DB23642"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6B58849"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D3A31E8"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985DE"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187C3" w14:textId="77777777" w:rsidR="001F321A" w:rsidRPr="00BD6F46" w:rsidRDefault="001F321A" w:rsidP="0042629A">
            <w:pPr>
              <w:pStyle w:val="TAH"/>
            </w:pPr>
            <w:r w:rsidRPr="00BD6F46">
              <w:t>Description</w:t>
            </w:r>
          </w:p>
        </w:tc>
      </w:tr>
      <w:tr w:rsidR="001F321A" w:rsidRPr="00BD6F46" w14:paraId="2051810D"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8D84377"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BA0FCA2"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3A08828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3837CC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1656F068"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1D09D32" w14:textId="77777777" w:rsidR="001F321A" w:rsidRPr="00BD6F46" w:rsidRDefault="001F321A" w:rsidP="001F321A">
      <w:pPr>
        <w:pStyle w:val="TH"/>
        <w:rPr>
          <w:lang w:eastAsia="zh-CN"/>
        </w:rPr>
      </w:pPr>
    </w:p>
    <w:p w14:paraId="6B2B8052"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286"/>
        <w:gridCol w:w="1155"/>
        <w:gridCol w:w="1022"/>
        <w:gridCol w:w="5159"/>
      </w:tblGrid>
      <w:tr w:rsidR="001F321A" w:rsidRPr="00BD6F46" w14:paraId="0DEEF5FB"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7EE6BF0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53C39E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22862737"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0F9B29CC" w14:textId="77777777" w:rsidR="001F321A" w:rsidRPr="00BD6F46" w:rsidRDefault="001F321A" w:rsidP="0042629A">
            <w:pPr>
              <w:pStyle w:val="TAH"/>
            </w:pPr>
            <w:r w:rsidRPr="00BD6F46">
              <w:t>Response</w:t>
            </w:r>
          </w:p>
          <w:p w14:paraId="4E9F2F28"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4BE0E646" w14:textId="77777777" w:rsidR="001F321A" w:rsidRPr="00BD6F46" w:rsidRDefault="001F321A" w:rsidP="0042629A">
            <w:pPr>
              <w:pStyle w:val="TAH"/>
            </w:pPr>
            <w:r w:rsidRPr="00BD6F46">
              <w:t>Description</w:t>
            </w:r>
          </w:p>
        </w:tc>
      </w:tr>
      <w:tr w:rsidR="001F321A" w:rsidRPr="00BD6F46" w14:paraId="725BDE6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35F5CE7"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1C7BBEAC"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24E7B2A"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7D7DA5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1EDF2A0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482C98BC"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4970E8EB"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BA459D0"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3B163D41"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5F38C565"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1FF9AB47" w14:textId="77777777" w:rsidR="001F321A" w:rsidRPr="00BD6F46" w:rsidRDefault="001F321A" w:rsidP="0042629A">
            <w:pPr>
              <w:pStyle w:val="TAL"/>
            </w:pPr>
            <w:r w:rsidRPr="00BD6F46">
              <w:t>(NOTE 2)</w:t>
            </w:r>
          </w:p>
        </w:tc>
      </w:tr>
      <w:tr w:rsidR="001F321A" w:rsidRPr="00BD6F46" w14:paraId="1F70904C"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1EC4B3F"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w:t>
            </w:r>
            <w:r w:rsidR="00BC786D">
              <w:rPr>
                <w:rFonts w:ascii="Arial" w:hAnsi="Arial" w:cs="Arial"/>
                <w:sz w:val="18"/>
                <w:szCs w:val="18"/>
              </w:rPr>
              <w:t>299</w:t>
            </w:r>
            <w:r w:rsidRPr="00BD6F46">
              <w:rPr>
                <w:rFonts w:ascii="Arial" w:hAnsi="Arial" w:cs="Arial"/>
                <w:sz w:val="18"/>
                <w:szCs w:val="18"/>
              </w:rPr>
              <w:t>] also apply.</w:t>
            </w:r>
          </w:p>
          <w:p w14:paraId="110F9FC2"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3C5C7DA4" w14:textId="77777777" w:rsidR="001F321A" w:rsidRDefault="001F321A" w:rsidP="001F321A">
      <w:pPr>
        <w:rPr>
          <w:noProof/>
          <w:lang w:eastAsia="zh-CN"/>
        </w:rPr>
      </w:pPr>
    </w:p>
    <w:p w14:paraId="434CC1BD" w14:textId="77777777" w:rsidR="001F321A" w:rsidRPr="00BD6F46" w:rsidRDefault="001F321A" w:rsidP="001F321A">
      <w:pPr>
        <w:pStyle w:val="Heading3"/>
      </w:pPr>
      <w:bookmarkStart w:id="1258" w:name="_Toc20227385"/>
      <w:bookmarkStart w:id="1259" w:name="_Toc27749630"/>
      <w:bookmarkStart w:id="1260" w:name="_Toc28709557"/>
      <w:bookmarkStart w:id="1261" w:name="_Toc44671177"/>
      <w:bookmarkStart w:id="1262" w:name="_Toc51919100"/>
      <w:bookmarkStart w:id="1263" w:name="_Toc178172018"/>
      <w:r w:rsidRPr="00BD6F46">
        <w:t>6.</w:t>
      </w:r>
      <w:r>
        <w:t>2</w:t>
      </w:r>
      <w:r w:rsidRPr="00BD6F46">
        <w:t>.4</w:t>
      </w:r>
      <w:r w:rsidRPr="00BD6F46">
        <w:tab/>
        <w:t>Custom Operations without associated resources</w:t>
      </w:r>
      <w:bookmarkEnd w:id="1258"/>
      <w:bookmarkEnd w:id="1259"/>
      <w:bookmarkEnd w:id="1260"/>
      <w:bookmarkEnd w:id="1261"/>
      <w:bookmarkEnd w:id="1262"/>
      <w:bookmarkEnd w:id="1263"/>
      <w:r w:rsidRPr="00BD6F46">
        <w:t xml:space="preserve"> </w:t>
      </w:r>
    </w:p>
    <w:p w14:paraId="72B13C3C" w14:textId="77777777" w:rsidR="001F321A" w:rsidRPr="00BD6F46" w:rsidRDefault="001F321A" w:rsidP="001F321A">
      <w:pPr>
        <w:rPr>
          <w:lang w:eastAsia="zh-CN"/>
        </w:rPr>
      </w:pPr>
      <w:r w:rsidRPr="00BD6F46">
        <w:t>None.</w:t>
      </w:r>
    </w:p>
    <w:p w14:paraId="1460BC11" w14:textId="77777777" w:rsidR="00682017" w:rsidRPr="00BD6F46" w:rsidRDefault="00682017" w:rsidP="00682017">
      <w:pPr>
        <w:pStyle w:val="Heading3"/>
      </w:pPr>
      <w:bookmarkStart w:id="1264" w:name="_Toc20227386"/>
      <w:bookmarkStart w:id="1265" w:name="_Toc27749631"/>
      <w:bookmarkStart w:id="1266" w:name="_Toc28709558"/>
      <w:bookmarkStart w:id="1267" w:name="_Toc44671178"/>
      <w:bookmarkStart w:id="1268" w:name="_Toc51919101"/>
      <w:bookmarkStart w:id="1269" w:name="_Toc178172019"/>
      <w:r>
        <w:t>6.2.5</w:t>
      </w:r>
      <w:r w:rsidRPr="00BD6F46">
        <w:tab/>
        <w:t>Data Model</w:t>
      </w:r>
      <w:bookmarkEnd w:id="1264"/>
      <w:bookmarkEnd w:id="1265"/>
      <w:bookmarkEnd w:id="1266"/>
      <w:bookmarkEnd w:id="1267"/>
      <w:bookmarkEnd w:id="1268"/>
      <w:bookmarkEnd w:id="1269"/>
    </w:p>
    <w:p w14:paraId="5E1B8BCD" w14:textId="77777777" w:rsidR="00682017" w:rsidRPr="00BD6F46" w:rsidRDefault="00682017" w:rsidP="00682017">
      <w:pPr>
        <w:pStyle w:val="Heading4"/>
      </w:pPr>
      <w:bookmarkStart w:id="1270" w:name="_Toc20227387"/>
      <w:bookmarkStart w:id="1271" w:name="_Toc27749632"/>
      <w:bookmarkStart w:id="1272" w:name="_Toc28709559"/>
      <w:bookmarkStart w:id="1273" w:name="_Toc44671179"/>
      <w:bookmarkStart w:id="1274" w:name="_Toc51919102"/>
      <w:bookmarkStart w:id="1275" w:name="_Toc178172020"/>
      <w:r>
        <w:t>6.2.5</w:t>
      </w:r>
      <w:r w:rsidRPr="00BD6F46">
        <w:t>.1</w:t>
      </w:r>
      <w:r w:rsidRPr="00BD6F46">
        <w:tab/>
        <w:t>General</w:t>
      </w:r>
      <w:bookmarkEnd w:id="1270"/>
      <w:bookmarkEnd w:id="1271"/>
      <w:bookmarkEnd w:id="1272"/>
      <w:bookmarkEnd w:id="1273"/>
      <w:bookmarkEnd w:id="1274"/>
      <w:bookmarkEnd w:id="1275"/>
    </w:p>
    <w:p w14:paraId="61CF1714" w14:textId="77777777" w:rsidR="00682017" w:rsidRPr="00BD6F46" w:rsidRDefault="00682017" w:rsidP="00682017">
      <w:r w:rsidRPr="00BD6F46">
        <w:t xml:space="preserve">This </w:t>
      </w:r>
      <w:r>
        <w:t>clause</w:t>
      </w:r>
      <w:r w:rsidRPr="00BD6F46">
        <w:t xml:space="preserve"> specifies the application data model supported by the API.</w:t>
      </w:r>
    </w:p>
    <w:p w14:paraId="60B551C6"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270F0E45"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07A331C8"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30A1462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AB9686D"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5E7DBDD"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AEA84F4"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51FB4C0C" w14:textId="77777777" w:rsidR="00682017" w:rsidRPr="00BD6F46" w:rsidRDefault="00682017" w:rsidP="0042629A">
            <w:pPr>
              <w:pStyle w:val="TAH"/>
            </w:pPr>
            <w:r w:rsidRPr="00BD6F46">
              <w:t>Applicability</w:t>
            </w:r>
          </w:p>
        </w:tc>
      </w:tr>
      <w:tr w:rsidR="00682017" w:rsidRPr="008D79D4" w14:paraId="7526B769"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60DC959"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49F21A1F" w14:textId="77777777" w:rsidR="00682017" w:rsidRPr="00BD6F46" w:rsidRDefault="00682017" w:rsidP="0042629A">
            <w:pPr>
              <w:pStyle w:val="TAL"/>
              <w:rPr>
                <w:lang w:eastAsia="zh-CN"/>
              </w:rPr>
            </w:pPr>
            <w:r>
              <w:rPr>
                <w:lang w:eastAsia="zh-CN"/>
              </w:rPr>
              <w:t>6.2.5</w:t>
            </w:r>
            <w:r w:rsidRPr="00BD6F46">
              <w:rPr>
                <w:lang w:eastAsia="zh-CN"/>
              </w:rPr>
              <w:t>.2.1.1</w:t>
            </w:r>
          </w:p>
          <w:p w14:paraId="67E0F957"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3CCA75E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E198C43" w14:textId="77777777" w:rsidR="00682017" w:rsidRPr="00BD6F46" w:rsidRDefault="00682017" w:rsidP="0042629A">
            <w:pPr>
              <w:pStyle w:val="TAL"/>
              <w:rPr>
                <w:rFonts w:cs="Arial"/>
                <w:szCs w:val="18"/>
              </w:rPr>
            </w:pPr>
          </w:p>
        </w:tc>
      </w:tr>
      <w:tr w:rsidR="00682017" w:rsidRPr="008D79D4" w14:paraId="5ECF11E8"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9572583"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F4701DC" w14:textId="77777777" w:rsidR="00682017" w:rsidRPr="00BD6F46" w:rsidRDefault="00682017" w:rsidP="0042629A">
            <w:pPr>
              <w:pStyle w:val="TAL"/>
              <w:rPr>
                <w:lang w:eastAsia="zh-CN"/>
              </w:rPr>
            </w:pPr>
            <w:r>
              <w:rPr>
                <w:lang w:eastAsia="zh-CN"/>
              </w:rPr>
              <w:t>6.2.5</w:t>
            </w:r>
            <w:r w:rsidRPr="00BD6F46">
              <w:rPr>
                <w:lang w:eastAsia="zh-CN"/>
              </w:rPr>
              <w:t>.2.1.2</w:t>
            </w:r>
          </w:p>
          <w:p w14:paraId="721F24A5"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FCDB1F9"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013163D2" w14:textId="77777777" w:rsidR="00682017" w:rsidRPr="00BD6F46" w:rsidRDefault="00682017" w:rsidP="0042629A">
            <w:pPr>
              <w:pStyle w:val="TAL"/>
              <w:rPr>
                <w:rFonts w:cs="Arial"/>
                <w:szCs w:val="18"/>
                <w:lang w:eastAsia="zh-CN"/>
              </w:rPr>
            </w:pPr>
          </w:p>
        </w:tc>
      </w:tr>
    </w:tbl>
    <w:p w14:paraId="48EEC7F9" w14:textId="77777777" w:rsidR="00682017" w:rsidRPr="00BD6F46" w:rsidRDefault="00682017" w:rsidP="00682017"/>
    <w:p w14:paraId="0B7A86D5"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76935804" w14:textId="77777777" w:rsidR="00682017" w:rsidRPr="00BD6F46" w:rsidRDefault="00682017" w:rsidP="00682017">
      <w:pPr>
        <w:pStyle w:val="Heading4"/>
        <w:rPr>
          <w:lang w:val="en-US"/>
        </w:rPr>
      </w:pPr>
      <w:bookmarkStart w:id="1276" w:name="_Toc20227388"/>
      <w:bookmarkStart w:id="1277" w:name="_Toc27749633"/>
      <w:bookmarkStart w:id="1278" w:name="_Toc28709560"/>
      <w:bookmarkStart w:id="1279" w:name="_Toc44671180"/>
      <w:bookmarkStart w:id="1280" w:name="_Toc51919103"/>
      <w:bookmarkStart w:id="1281" w:name="_Toc178172021"/>
      <w:r>
        <w:lastRenderedPageBreak/>
        <w:t>6.2</w:t>
      </w:r>
      <w:r w:rsidRPr="00BD6F46">
        <w:t>.</w:t>
      </w:r>
      <w:r>
        <w:t>5</w:t>
      </w:r>
      <w:r w:rsidRPr="00BD6F46">
        <w:rPr>
          <w:lang w:val="en-US"/>
        </w:rPr>
        <w:t>.2</w:t>
      </w:r>
      <w:r w:rsidRPr="00BD6F46">
        <w:rPr>
          <w:lang w:val="en-US"/>
        </w:rPr>
        <w:tab/>
        <w:t>Structured data types</w:t>
      </w:r>
      <w:bookmarkEnd w:id="1276"/>
      <w:bookmarkEnd w:id="1277"/>
      <w:bookmarkEnd w:id="1278"/>
      <w:bookmarkEnd w:id="1279"/>
      <w:bookmarkEnd w:id="1280"/>
      <w:bookmarkEnd w:id="1281"/>
    </w:p>
    <w:p w14:paraId="0DA48BF7" w14:textId="77777777" w:rsidR="00682017" w:rsidRPr="00BD6F46" w:rsidRDefault="00682017" w:rsidP="00682017">
      <w:pPr>
        <w:pStyle w:val="Heading5"/>
        <w:rPr>
          <w:lang w:eastAsia="zh-CN"/>
        </w:rPr>
      </w:pPr>
      <w:bookmarkStart w:id="1282" w:name="_Toc20227389"/>
      <w:bookmarkStart w:id="1283" w:name="_Toc27749634"/>
      <w:bookmarkStart w:id="1284" w:name="_Toc28709561"/>
      <w:bookmarkStart w:id="1285" w:name="_Toc44671181"/>
      <w:bookmarkStart w:id="1286" w:name="_Toc51919104"/>
      <w:bookmarkStart w:id="1287" w:name="_Toc178172022"/>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282"/>
      <w:bookmarkEnd w:id="1283"/>
      <w:bookmarkEnd w:id="1284"/>
      <w:bookmarkEnd w:id="1285"/>
      <w:bookmarkEnd w:id="1286"/>
      <w:bookmarkEnd w:id="1287"/>
    </w:p>
    <w:p w14:paraId="7C9A359A" w14:textId="77777777" w:rsidR="00682017" w:rsidRPr="00BD6F46" w:rsidRDefault="00682017" w:rsidP="00682017">
      <w:pPr>
        <w:pStyle w:val="Heading6"/>
      </w:pPr>
      <w:bookmarkStart w:id="1288" w:name="_Toc20227390"/>
      <w:bookmarkStart w:id="1289" w:name="_Toc27749635"/>
      <w:bookmarkStart w:id="1290" w:name="_Toc28709562"/>
      <w:bookmarkStart w:id="1291" w:name="_Toc44671182"/>
      <w:bookmarkStart w:id="1292" w:name="_Toc51919105"/>
      <w:bookmarkStart w:id="1293" w:name="_Toc178172023"/>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288"/>
      <w:bookmarkEnd w:id="1289"/>
      <w:bookmarkEnd w:id="1290"/>
      <w:bookmarkEnd w:id="1291"/>
      <w:bookmarkEnd w:id="1292"/>
      <w:bookmarkEnd w:id="1293"/>
    </w:p>
    <w:p w14:paraId="430761F6"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5F72E5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45EE84"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DBF0C1"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66AFFBCB"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5B993B"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D1210ED"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20192E"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599F62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5E23AAC"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62F1B8FD"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6E52C050"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7A8A74F"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C27716B"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36E91E" w14:textId="77777777" w:rsidR="00682017" w:rsidRPr="00BD6F46" w:rsidRDefault="00682017" w:rsidP="0042629A">
            <w:pPr>
              <w:pStyle w:val="TAL"/>
              <w:rPr>
                <w:rFonts w:cs="Arial"/>
                <w:szCs w:val="18"/>
              </w:rPr>
            </w:pPr>
          </w:p>
        </w:tc>
      </w:tr>
      <w:tr w:rsidR="00682017" w:rsidRPr="00BD6F46" w14:paraId="1B3017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E85BA65"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2B4C8850"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321633D0"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18CE88B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4660436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76079019" w14:textId="77777777" w:rsidR="00682017" w:rsidRPr="00BD6F46" w:rsidRDefault="00682017" w:rsidP="0042629A">
            <w:pPr>
              <w:pStyle w:val="TAL"/>
              <w:rPr>
                <w:rFonts w:cs="Arial"/>
                <w:szCs w:val="18"/>
              </w:rPr>
            </w:pPr>
          </w:p>
        </w:tc>
      </w:tr>
      <w:tr w:rsidR="00682017" w:rsidRPr="00BD6F46" w14:paraId="110C3CE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F0926C9"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D21A5D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4EE310A0"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01B1D3"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740FD479"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1E572AA8" w14:textId="77777777" w:rsidR="00682017" w:rsidRPr="00BD6F46" w:rsidRDefault="00682017" w:rsidP="0042629A">
            <w:pPr>
              <w:pStyle w:val="TAL"/>
              <w:rPr>
                <w:rFonts w:cs="Arial"/>
                <w:szCs w:val="18"/>
              </w:rPr>
            </w:pPr>
          </w:p>
        </w:tc>
      </w:tr>
      <w:tr w:rsidR="00682017" w:rsidRPr="00BD6F46" w14:paraId="52D7857F"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D887961"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17A53876"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3873BF8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86EAB7"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E75E6D"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41E3D4F"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4722E501"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20B82105" w14:textId="77777777" w:rsidR="00682017" w:rsidRPr="00BD6F46" w:rsidRDefault="00682017" w:rsidP="0042629A">
            <w:pPr>
              <w:pStyle w:val="TAL"/>
              <w:rPr>
                <w:rFonts w:cs="Arial"/>
                <w:szCs w:val="18"/>
              </w:rPr>
            </w:pPr>
          </w:p>
        </w:tc>
      </w:tr>
      <w:tr w:rsidR="004652C6" w:rsidRPr="00BD6F46" w14:paraId="20A7657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1293A52"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15AF25D2"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7B4AAE72"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133E5A"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C4BF51D"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79071B18" w14:textId="77777777" w:rsidR="004652C6" w:rsidRPr="00BD6F46" w:rsidRDefault="004652C6" w:rsidP="004652C6">
            <w:pPr>
              <w:pStyle w:val="TAL"/>
              <w:rPr>
                <w:rFonts w:cs="Arial"/>
                <w:szCs w:val="18"/>
              </w:rPr>
            </w:pPr>
          </w:p>
        </w:tc>
      </w:tr>
      <w:tr w:rsidR="004652C6" w:rsidRPr="00BD6F46" w14:paraId="3F2E0D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0EBBED3"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F047A84"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69DD204C"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32CF7AC"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F26692F"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0F9E18E7" w14:textId="77777777" w:rsidR="004652C6" w:rsidRPr="00BD6F46" w:rsidRDefault="004652C6" w:rsidP="004652C6">
            <w:pPr>
              <w:pStyle w:val="TAL"/>
              <w:rPr>
                <w:rFonts w:cs="Arial"/>
                <w:szCs w:val="18"/>
              </w:rPr>
            </w:pPr>
          </w:p>
        </w:tc>
      </w:tr>
      <w:tr w:rsidR="00682017" w:rsidRPr="00BD6F46" w14:paraId="69B9F82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D4D1BB"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37EE5B9"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463FCE89"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E33FEE"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61183EFD"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A354C38" w14:textId="77777777" w:rsidR="00682017" w:rsidRPr="00BD6F46" w:rsidRDefault="00682017" w:rsidP="0042629A">
            <w:pPr>
              <w:pStyle w:val="TAL"/>
              <w:rPr>
                <w:rFonts w:cs="Arial"/>
                <w:szCs w:val="18"/>
              </w:rPr>
            </w:pPr>
          </w:p>
        </w:tc>
      </w:tr>
    </w:tbl>
    <w:p w14:paraId="1E71DB18" w14:textId="77777777" w:rsidR="00682017" w:rsidRDefault="00682017" w:rsidP="00682017">
      <w:pPr>
        <w:rPr>
          <w:lang w:eastAsia="zh-CN"/>
        </w:rPr>
      </w:pPr>
    </w:p>
    <w:p w14:paraId="10EEE2EA" w14:textId="77777777" w:rsidR="00682017" w:rsidRPr="00BD6F46" w:rsidRDefault="00682017" w:rsidP="00682017">
      <w:pPr>
        <w:pStyle w:val="Heading6"/>
        <w:rPr>
          <w:lang w:eastAsia="zh-CN"/>
        </w:rPr>
      </w:pPr>
      <w:bookmarkStart w:id="1294" w:name="_Toc20227391"/>
      <w:bookmarkStart w:id="1295" w:name="_Toc27749636"/>
      <w:bookmarkStart w:id="1296" w:name="_Toc28709563"/>
      <w:bookmarkStart w:id="1297" w:name="_Toc44671183"/>
      <w:bookmarkStart w:id="1298" w:name="_Toc51919106"/>
      <w:bookmarkStart w:id="1299" w:name="_Toc178172024"/>
      <w:r>
        <w:rPr>
          <w:lang w:eastAsia="zh-CN"/>
        </w:rPr>
        <w:lastRenderedPageBreak/>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294"/>
      <w:bookmarkEnd w:id="1295"/>
      <w:bookmarkEnd w:id="1296"/>
      <w:bookmarkEnd w:id="1297"/>
      <w:bookmarkEnd w:id="1298"/>
      <w:bookmarkEnd w:id="1299"/>
    </w:p>
    <w:p w14:paraId="3783F184"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CF7440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52BDE"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00D877"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7D0786"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685A8"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92600A"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B2996"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B788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4FA510F"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20477FA"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707B8F41"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39DDC"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0A3BD478"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52C760" w14:textId="77777777" w:rsidR="00682017" w:rsidRPr="006D2A81" w:rsidRDefault="00682017" w:rsidP="0042629A">
            <w:pPr>
              <w:pStyle w:val="TAL"/>
              <w:rPr>
                <w:lang w:eastAsia="zh-CN"/>
              </w:rPr>
            </w:pPr>
          </w:p>
        </w:tc>
      </w:tr>
      <w:tr w:rsidR="00682017" w:rsidRPr="00BD6F46" w14:paraId="56BDD5F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EF8861"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654FB1E6"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3D68BB64"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E9C850"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4B68EDD"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A937A0C" w14:textId="77777777" w:rsidR="00682017" w:rsidRPr="00BD6F46" w:rsidRDefault="00682017" w:rsidP="0042629A">
            <w:pPr>
              <w:pStyle w:val="TAL"/>
              <w:rPr>
                <w:rFonts w:cs="Arial"/>
                <w:szCs w:val="18"/>
              </w:rPr>
            </w:pPr>
          </w:p>
        </w:tc>
      </w:tr>
      <w:tr w:rsidR="00682017" w:rsidRPr="00BD6F46" w14:paraId="0D4E6FB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C5E94D"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02940BE3"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498BFF0"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07FDB4"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49CD6F9"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FEFCB13" w14:textId="77777777" w:rsidR="00682017" w:rsidRPr="00BD6F46" w:rsidRDefault="00682017" w:rsidP="0042629A">
            <w:pPr>
              <w:pStyle w:val="TAL"/>
              <w:rPr>
                <w:rFonts w:cs="Arial"/>
                <w:szCs w:val="18"/>
                <w:lang w:eastAsia="zh-CN"/>
              </w:rPr>
            </w:pPr>
          </w:p>
        </w:tc>
      </w:tr>
      <w:tr w:rsidR="00682017" w:rsidRPr="00BD6F46" w14:paraId="08D1E71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520BB31"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23B9F602"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301F6ED6"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0EBE5DA"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34DDBB6E"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96C3FA1" w14:textId="77777777" w:rsidR="00682017" w:rsidRPr="00BD6F46" w:rsidRDefault="00682017" w:rsidP="0042629A">
            <w:pPr>
              <w:pStyle w:val="TAL"/>
              <w:rPr>
                <w:rFonts w:cs="Arial"/>
                <w:szCs w:val="18"/>
              </w:rPr>
            </w:pPr>
          </w:p>
        </w:tc>
      </w:tr>
      <w:tr w:rsidR="00682017" w:rsidRPr="00BD6F46" w14:paraId="0DFD0D4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79A605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78701D9C"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02CE8AE"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5E70A31"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B7ECF5F"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AE64201"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E7F200B" w14:textId="77777777" w:rsidR="00682017" w:rsidRPr="00BD6F46" w:rsidRDefault="00682017" w:rsidP="0042629A">
            <w:pPr>
              <w:pStyle w:val="TAL"/>
              <w:rPr>
                <w:rFonts w:cs="Arial"/>
                <w:szCs w:val="18"/>
              </w:rPr>
            </w:pPr>
          </w:p>
        </w:tc>
      </w:tr>
    </w:tbl>
    <w:p w14:paraId="3FF2467D" w14:textId="77777777" w:rsidR="00682017" w:rsidRDefault="00682017" w:rsidP="00682017">
      <w:pPr>
        <w:rPr>
          <w:noProof/>
          <w:lang w:eastAsia="zh-CN"/>
        </w:rPr>
      </w:pPr>
    </w:p>
    <w:p w14:paraId="4C86F503" w14:textId="77777777" w:rsidR="00682017" w:rsidRPr="00BD6F46" w:rsidRDefault="00682017" w:rsidP="00682017">
      <w:pPr>
        <w:pStyle w:val="Heading6"/>
        <w:rPr>
          <w:lang w:eastAsia="zh-CN"/>
        </w:rPr>
      </w:pPr>
      <w:bookmarkStart w:id="1300" w:name="_Toc20227392"/>
      <w:bookmarkStart w:id="1301" w:name="_Toc27749637"/>
      <w:bookmarkStart w:id="1302" w:name="_Toc28709564"/>
      <w:bookmarkStart w:id="1303" w:name="_Toc44671184"/>
      <w:bookmarkStart w:id="1304" w:name="_Toc51919107"/>
      <w:bookmarkStart w:id="1305" w:name="_Toc17817202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300"/>
      <w:bookmarkEnd w:id="1301"/>
      <w:bookmarkEnd w:id="1302"/>
      <w:bookmarkEnd w:id="1303"/>
      <w:bookmarkEnd w:id="1304"/>
      <w:bookmarkEnd w:id="1305"/>
    </w:p>
    <w:p w14:paraId="7072587E"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15065C5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9C2E5"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76C56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7FBDC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4A098CC"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012763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4F01D6"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0E9C105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0122BBC"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4249DDE"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BC92DEE"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7FF3ECF5"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4BD6699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7B9E9A8D" w14:textId="77777777" w:rsidR="00682017" w:rsidRPr="00BD6F46" w:rsidRDefault="00682017" w:rsidP="0042629A">
            <w:pPr>
              <w:pStyle w:val="TAL"/>
              <w:rPr>
                <w:lang w:bidi="ar-IQ"/>
              </w:rPr>
            </w:pPr>
          </w:p>
        </w:tc>
      </w:tr>
      <w:tr w:rsidR="00682017" w:rsidRPr="00BD6F46" w14:paraId="59A1FF4F"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2C33BA"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C910AD"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0291C033"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87280A"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5817D45C"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53ABE44" w14:textId="77777777" w:rsidR="00682017" w:rsidRPr="00BD6F46" w:rsidRDefault="00682017" w:rsidP="0042629A">
            <w:pPr>
              <w:pStyle w:val="TAL"/>
              <w:rPr>
                <w:lang w:bidi="ar-IQ"/>
              </w:rPr>
            </w:pPr>
          </w:p>
        </w:tc>
      </w:tr>
    </w:tbl>
    <w:p w14:paraId="36CC53EA" w14:textId="77777777" w:rsidR="00682017" w:rsidRPr="00C55BC4" w:rsidRDefault="00682017" w:rsidP="00682017">
      <w:pPr>
        <w:rPr>
          <w:lang w:eastAsia="zh-CN"/>
        </w:rPr>
      </w:pPr>
    </w:p>
    <w:p w14:paraId="57BC0628" w14:textId="77777777" w:rsidR="00682017" w:rsidRPr="00BD6F46" w:rsidRDefault="00682017" w:rsidP="00682017">
      <w:pPr>
        <w:pStyle w:val="Heading6"/>
        <w:rPr>
          <w:lang w:eastAsia="zh-CN"/>
        </w:rPr>
      </w:pPr>
      <w:bookmarkStart w:id="1306" w:name="_Toc20227393"/>
      <w:bookmarkStart w:id="1307" w:name="_Toc27749638"/>
      <w:bookmarkStart w:id="1308" w:name="_Toc28709565"/>
      <w:bookmarkStart w:id="1309" w:name="_Toc44671185"/>
      <w:bookmarkStart w:id="1310" w:name="_Toc51919108"/>
      <w:bookmarkStart w:id="1311" w:name="_Toc178172026"/>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306"/>
      <w:bookmarkEnd w:id="1307"/>
      <w:bookmarkEnd w:id="1308"/>
      <w:bookmarkEnd w:id="1309"/>
      <w:bookmarkEnd w:id="1310"/>
      <w:bookmarkEnd w:id="1311"/>
    </w:p>
    <w:p w14:paraId="634517A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6D360D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AA3E4F"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253D35"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A9F24B"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C1117E"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C8FE5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05D23B3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3F9E4905"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AE4978"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32455B0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29C224F7"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810D02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80E3964"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4BC8746" w14:textId="77777777" w:rsidR="00682017" w:rsidRPr="00BD6F46" w:rsidRDefault="00682017" w:rsidP="0042629A">
            <w:pPr>
              <w:pStyle w:val="TAL"/>
              <w:rPr>
                <w:rFonts w:cs="Arial"/>
                <w:szCs w:val="18"/>
              </w:rPr>
            </w:pPr>
          </w:p>
        </w:tc>
      </w:tr>
      <w:tr w:rsidR="00682017" w:rsidRPr="00BD6F46" w14:paraId="5221C4D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6640E52"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378640E6"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34747A9E"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90C8AD"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146F876A"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5AABD02" w14:textId="77777777" w:rsidR="00682017" w:rsidRPr="00BD6F46" w:rsidRDefault="00682017" w:rsidP="0042629A">
            <w:pPr>
              <w:pStyle w:val="TAL"/>
              <w:rPr>
                <w:rFonts w:cs="Arial"/>
                <w:szCs w:val="18"/>
              </w:rPr>
            </w:pPr>
          </w:p>
        </w:tc>
      </w:tr>
      <w:tr w:rsidR="00682017" w:rsidRPr="00BD6F46" w14:paraId="26C40A0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489B1D7"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1786C5B"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63E1C496"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673F8D0D"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0C130E68"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21C67B9" w14:textId="77777777" w:rsidR="00682017" w:rsidRPr="00BD6F46" w:rsidRDefault="00682017" w:rsidP="0042629A">
            <w:pPr>
              <w:pStyle w:val="TAL"/>
              <w:rPr>
                <w:rFonts w:cs="Arial"/>
                <w:szCs w:val="18"/>
              </w:rPr>
            </w:pPr>
          </w:p>
        </w:tc>
      </w:tr>
      <w:tr w:rsidR="00682017" w:rsidRPr="00BD6F46" w14:paraId="5F35CC16"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9C1CF57"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B3C0ECE"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3A10B247"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D942589"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770C725"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2C94B022" w14:textId="77777777" w:rsidR="00682017" w:rsidRPr="00BD6F46" w:rsidDel="006F45AC" w:rsidRDefault="00682017" w:rsidP="0042629A">
            <w:pPr>
              <w:pStyle w:val="TAL"/>
              <w:rPr>
                <w:rFonts w:cs="Arial"/>
                <w:szCs w:val="18"/>
              </w:rPr>
            </w:pPr>
          </w:p>
        </w:tc>
      </w:tr>
      <w:tr w:rsidR="00682017" w:rsidRPr="00BD6F46" w14:paraId="3C98961C"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DE349A0"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38C4C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6382BE"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C9B81D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4D13EF8"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A698176" w14:textId="77777777" w:rsidR="00682017" w:rsidRPr="00BD6F46" w:rsidDel="006F45AC" w:rsidRDefault="00682017" w:rsidP="0042629A">
            <w:pPr>
              <w:pStyle w:val="TAL"/>
              <w:rPr>
                <w:rFonts w:cs="Arial"/>
                <w:szCs w:val="18"/>
              </w:rPr>
            </w:pPr>
          </w:p>
        </w:tc>
      </w:tr>
      <w:tr w:rsidR="00682017" w:rsidRPr="00BD6F46" w14:paraId="15F67CBC"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4C38EF5"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1D501E3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5A46D0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FF6F30B"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FD6B681"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B242D9B" w14:textId="77777777" w:rsidR="00682017" w:rsidRPr="00BD6F46" w:rsidDel="006F45AC" w:rsidRDefault="00682017" w:rsidP="0042629A">
            <w:pPr>
              <w:pStyle w:val="TAL"/>
              <w:rPr>
                <w:rFonts w:cs="Arial"/>
                <w:szCs w:val="18"/>
              </w:rPr>
            </w:pPr>
          </w:p>
        </w:tc>
      </w:tr>
      <w:tr w:rsidR="00682017" w:rsidRPr="00BD6F46" w14:paraId="58925B87"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1C0194"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97556F8"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963785"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DCB17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39145B9"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072CB116" w14:textId="77777777" w:rsidR="00682017" w:rsidRPr="00BD6F46" w:rsidDel="006F45AC" w:rsidRDefault="00682017" w:rsidP="0042629A">
            <w:pPr>
              <w:pStyle w:val="TAL"/>
              <w:rPr>
                <w:rFonts w:cs="Arial"/>
                <w:szCs w:val="18"/>
              </w:rPr>
            </w:pPr>
          </w:p>
        </w:tc>
      </w:tr>
      <w:tr w:rsidR="00AE7750" w:rsidRPr="00BD6F46" w:rsidDel="006F45AC" w14:paraId="1B5C6F0C"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1CE2F46"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5DF8531D"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1A9972B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BD234D7"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A41E09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6C51DB71" w14:textId="77777777" w:rsidR="00AE7750" w:rsidRPr="00BD6F46" w:rsidDel="006F45AC" w:rsidRDefault="00AE7750" w:rsidP="00F21EEB">
            <w:pPr>
              <w:pStyle w:val="TAL"/>
              <w:rPr>
                <w:rFonts w:cs="Arial"/>
                <w:szCs w:val="18"/>
              </w:rPr>
            </w:pPr>
          </w:p>
        </w:tc>
      </w:tr>
      <w:tr w:rsidR="00682017" w:rsidRPr="00BD6F46" w14:paraId="27915838"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41CCF8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052B31B"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FADE1B6"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CB8C0DB"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6CB852D"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48C0CD50" w14:textId="77777777" w:rsidR="00682017" w:rsidRPr="00BD6F46" w:rsidDel="006F45AC" w:rsidRDefault="00682017" w:rsidP="0042629A">
            <w:pPr>
              <w:pStyle w:val="TAL"/>
              <w:rPr>
                <w:rFonts w:cs="Arial"/>
                <w:szCs w:val="18"/>
              </w:rPr>
            </w:pPr>
          </w:p>
        </w:tc>
      </w:tr>
      <w:tr w:rsidR="00682017" w:rsidRPr="00BD6F46" w14:paraId="6ECFFED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DF2343D"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1FCABE1C"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3FEC099F"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5D39DD3F"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0FE9947A"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0EF1D6F4" w14:textId="77777777" w:rsidR="00682017" w:rsidRPr="00BD6F46" w:rsidDel="006F45AC" w:rsidRDefault="00682017" w:rsidP="0042629A">
            <w:pPr>
              <w:pStyle w:val="TAL"/>
              <w:rPr>
                <w:rFonts w:cs="Arial"/>
                <w:szCs w:val="18"/>
              </w:rPr>
            </w:pPr>
          </w:p>
        </w:tc>
      </w:tr>
    </w:tbl>
    <w:p w14:paraId="3C6F9043" w14:textId="77777777" w:rsidR="00682017" w:rsidRDefault="00682017" w:rsidP="00682017">
      <w:pPr>
        <w:rPr>
          <w:noProof/>
          <w:lang w:eastAsia="zh-CN"/>
        </w:rPr>
      </w:pPr>
    </w:p>
    <w:p w14:paraId="1EFE2964" w14:textId="77777777" w:rsidR="00682017" w:rsidRPr="00BD6F46" w:rsidRDefault="00682017" w:rsidP="00682017">
      <w:pPr>
        <w:pStyle w:val="Heading6"/>
        <w:rPr>
          <w:lang w:eastAsia="zh-CN"/>
        </w:rPr>
      </w:pPr>
      <w:bookmarkStart w:id="1312" w:name="_Toc20227394"/>
      <w:bookmarkStart w:id="1313" w:name="_Toc27749639"/>
      <w:bookmarkStart w:id="1314" w:name="_Toc28709566"/>
      <w:bookmarkStart w:id="1315" w:name="_Toc44671186"/>
      <w:bookmarkStart w:id="1316" w:name="_Toc51919109"/>
      <w:bookmarkStart w:id="1317" w:name="_Toc178172027"/>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312"/>
      <w:bookmarkEnd w:id="1313"/>
      <w:bookmarkEnd w:id="1314"/>
      <w:bookmarkEnd w:id="1315"/>
      <w:bookmarkEnd w:id="1316"/>
      <w:bookmarkEnd w:id="1317"/>
    </w:p>
    <w:p w14:paraId="1786AD02"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AD227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A7EABD"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E5134D"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22451D"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C26911"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456A7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3136241"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2128EF4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101AAE"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2EDC4AD2"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542F2A50"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3077189A"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3F7A81B"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2EF8FDAF" w14:textId="77777777" w:rsidR="00682017" w:rsidRPr="00BD6F46" w:rsidRDefault="00682017" w:rsidP="0042629A">
            <w:pPr>
              <w:pStyle w:val="TAL"/>
              <w:rPr>
                <w:lang w:bidi="ar-IQ"/>
              </w:rPr>
            </w:pPr>
          </w:p>
        </w:tc>
      </w:tr>
      <w:tr w:rsidR="00682017" w:rsidRPr="00BD6F46" w14:paraId="177A6290"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A7136D0"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24509B3D"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43602630"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AA5CDA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5CFBE83"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2DCC7392" w14:textId="77777777" w:rsidR="00682017" w:rsidRPr="00BD6F46" w:rsidRDefault="00682017" w:rsidP="0042629A">
            <w:pPr>
              <w:pStyle w:val="TAL"/>
              <w:rPr>
                <w:lang w:bidi="ar-IQ"/>
              </w:rPr>
            </w:pPr>
          </w:p>
        </w:tc>
      </w:tr>
      <w:tr w:rsidR="00AF0490" w:rsidRPr="00853094" w14:paraId="05918A6A"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D23DC78"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73CDBD3C"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6E1983D"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079A36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221EF2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2AE09A70" w14:textId="77777777" w:rsidR="00AF0490" w:rsidRPr="00853094" w:rsidRDefault="00AF0490" w:rsidP="00F21EEB">
            <w:pPr>
              <w:pStyle w:val="TAL"/>
              <w:rPr>
                <w:lang w:bidi="ar-IQ"/>
              </w:rPr>
            </w:pPr>
          </w:p>
        </w:tc>
      </w:tr>
      <w:tr w:rsidR="00682017" w:rsidRPr="00BD6F46" w14:paraId="0C3F252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B77C22D"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7C60FEA1"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30154ED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C7F4F2C"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B0D317C"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44304E78" w14:textId="77777777" w:rsidR="00682017" w:rsidRPr="00C55BC4" w:rsidRDefault="00682017" w:rsidP="0042629A">
            <w:pPr>
              <w:pStyle w:val="TAL"/>
              <w:rPr>
                <w:rFonts w:cs="Arial"/>
                <w:szCs w:val="18"/>
                <w:lang w:eastAsia="zh-CN"/>
              </w:rPr>
            </w:pPr>
          </w:p>
        </w:tc>
      </w:tr>
      <w:tr w:rsidR="00AF0490" w:rsidRPr="00BC4F17" w14:paraId="40CE689E"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D809DDB"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7A34DB35"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8CA7BCF"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AFCA244"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8EA0462"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B72334" w14:textId="77777777" w:rsidR="00AF0490" w:rsidRPr="00BC4F17" w:rsidRDefault="00AF0490" w:rsidP="00F21EEB">
            <w:pPr>
              <w:pStyle w:val="TAL"/>
              <w:rPr>
                <w:rFonts w:cs="Arial"/>
                <w:szCs w:val="18"/>
                <w:lang w:eastAsia="zh-CN"/>
              </w:rPr>
            </w:pPr>
          </w:p>
        </w:tc>
      </w:tr>
      <w:tr w:rsidR="00682017" w:rsidRPr="00BD6F46" w14:paraId="18349786"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990505C"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4067C6E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6846012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0A622D5"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60932908"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89A0814" w14:textId="77777777" w:rsidR="00682017" w:rsidRPr="00BD6F46" w:rsidRDefault="00682017" w:rsidP="0042629A">
            <w:pPr>
              <w:pStyle w:val="TAL"/>
              <w:rPr>
                <w:rFonts w:cs="Arial"/>
                <w:szCs w:val="18"/>
                <w:lang w:eastAsia="zh-CN"/>
              </w:rPr>
            </w:pPr>
          </w:p>
        </w:tc>
      </w:tr>
    </w:tbl>
    <w:p w14:paraId="34A5A242" w14:textId="77777777" w:rsidR="00767A3D" w:rsidRPr="00BD6F46" w:rsidRDefault="00767A3D" w:rsidP="00767A3D">
      <w:pPr>
        <w:pStyle w:val="Heading5"/>
        <w:rPr>
          <w:lang w:eastAsia="zh-CN"/>
        </w:rPr>
      </w:pPr>
      <w:bookmarkStart w:id="1318" w:name="_Toc20227395"/>
      <w:bookmarkStart w:id="1319" w:name="_Toc27749640"/>
      <w:bookmarkStart w:id="1320" w:name="_Toc28709567"/>
      <w:bookmarkStart w:id="1321" w:name="_Toc44671187"/>
      <w:bookmarkStart w:id="1322" w:name="_Toc51919110"/>
      <w:bookmarkStart w:id="1323" w:name="_Toc178172028"/>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318"/>
      <w:bookmarkEnd w:id="1319"/>
      <w:bookmarkEnd w:id="1320"/>
      <w:bookmarkEnd w:id="1321"/>
      <w:bookmarkEnd w:id="1322"/>
      <w:bookmarkEnd w:id="1323"/>
    </w:p>
    <w:p w14:paraId="514E88C1" w14:textId="77777777" w:rsidR="00767A3D" w:rsidRPr="00BD6F46" w:rsidRDefault="00767A3D" w:rsidP="00767A3D">
      <w:pPr>
        <w:pStyle w:val="Heading6"/>
        <w:rPr>
          <w:lang w:eastAsia="zh-CN"/>
        </w:rPr>
      </w:pPr>
      <w:bookmarkStart w:id="1324" w:name="_Toc20227396"/>
      <w:bookmarkStart w:id="1325" w:name="_Toc27749641"/>
      <w:bookmarkStart w:id="1326" w:name="_Toc28709568"/>
      <w:bookmarkStart w:id="1327" w:name="_Toc44671188"/>
      <w:bookmarkStart w:id="1328" w:name="_Toc51919111"/>
      <w:bookmarkStart w:id="1329" w:name="_Toc178172029"/>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24"/>
      <w:bookmarkEnd w:id="1325"/>
      <w:bookmarkEnd w:id="1326"/>
      <w:bookmarkEnd w:id="1327"/>
      <w:bookmarkEnd w:id="1328"/>
      <w:bookmarkEnd w:id="1329"/>
    </w:p>
    <w:p w14:paraId="4CE13897"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7744E8F2" w14:textId="77777777" w:rsidR="00767A3D" w:rsidRPr="00BD6F46" w:rsidRDefault="00767A3D" w:rsidP="00767A3D">
      <w:pPr>
        <w:pStyle w:val="Heading6"/>
        <w:rPr>
          <w:lang w:eastAsia="zh-CN"/>
        </w:rPr>
      </w:pPr>
      <w:bookmarkStart w:id="1330" w:name="_Toc20227397"/>
      <w:bookmarkStart w:id="1331" w:name="_Toc27749642"/>
      <w:bookmarkStart w:id="1332" w:name="_Toc28709569"/>
      <w:bookmarkStart w:id="1333" w:name="_Toc44671189"/>
      <w:bookmarkStart w:id="1334" w:name="_Toc51919112"/>
      <w:bookmarkStart w:id="1335" w:name="_Toc178172030"/>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30"/>
      <w:bookmarkEnd w:id="1331"/>
      <w:bookmarkEnd w:id="1332"/>
      <w:bookmarkEnd w:id="1333"/>
      <w:bookmarkEnd w:id="1334"/>
      <w:bookmarkEnd w:id="1335"/>
    </w:p>
    <w:p w14:paraId="29A981EE"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336"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336"/>
      <w:r w:rsidRPr="00BD6F46">
        <w:t>.</w:t>
      </w:r>
    </w:p>
    <w:p w14:paraId="66EA3E3B" w14:textId="77777777" w:rsidR="00767A3D" w:rsidRPr="00BD6F46" w:rsidRDefault="00767A3D" w:rsidP="00767A3D">
      <w:pPr>
        <w:pStyle w:val="Heading6"/>
        <w:rPr>
          <w:lang w:eastAsia="zh-CN"/>
        </w:rPr>
      </w:pPr>
      <w:bookmarkStart w:id="1337" w:name="_Toc20227398"/>
      <w:bookmarkStart w:id="1338" w:name="_Toc27749643"/>
      <w:bookmarkStart w:id="1339" w:name="_Toc28709570"/>
      <w:bookmarkStart w:id="1340" w:name="_Toc44671190"/>
      <w:bookmarkStart w:id="1341" w:name="_Toc51919113"/>
      <w:bookmarkStart w:id="1342" w:name="_Toc178172031"/>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337"/>
      <w:bookmarkEnd w:id="1338"/>
      <w:bookmarkEnd w:id="1339"/>
      <w:bookmarkEnd w:id="1340"/>
      <w:bookmarkEnd w:id="1341"/>
      <w:bookmarkEnd w:id="1342"/>
    </w:p>
    <w:p w14:paraId="4362552B"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6A3680" w14:textId="77777777" w:rsidR="00767A3D" w:rsidRPr="00BD6F46" w:rsidRDefault="00767A3D" w:rsidP="00767A3D">
      <w:pPr>
        <w:pStyle w:val="Heading6"/>
        <w:rPr>
          <w:lang w:eastAsia="zh-CN"/>
        </w:rPr>
      </w:pPr>
      <w:bookmarkStart w:id="1343" w:name="_Toc20227399"/>
      <w:bookmarkStart w:id="1344" w:name="_Toc27749644"/>
      <w:bookmarkStart w:id="1345" w:name="_Toc28709571"/>
      <w:bookmarkStart w:id="1346" w:name="_Toc44671191"/>
      <w:bookmarkStart w:id="1347" w:name="_Toc51919114"/>
      <w:bookmarkStart w:id="1348" w:name="_Toc178172032"/>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343"/>
      <w:bookmarkEnd w:id="1344"/>
      <w:bookmarkEnd w:id="1345"/>
      <w:bookmarkEnd w:id="1346"/>
      <w:bookmarkEnd w:id="1347"/>
      <w:bookmarkEnd w:id="1348"/>
    </w:p>
    <w:p w14:paraId="3BB9AB36"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5CEA00DF" w14:textId="77777777" w:rsidR="00767A3D" w:rsidRDefault="00767A3D" w:rsidP="00767A3D">
      <w:pPr>
        <w:pStyle w:val="Heading6"/>
        <w:rPr>
          <w:lang w:eastAsia="zh-CN"/>
        </w:rPr>
      </w:pPr>
      <w:bookmarkStart w:id="1349" w:name="_Toc20227400"/>
      <w:bookmarkStart w:id="1350" w:name="_Toc27749645"/>
      <w:bookmarkStart w:id="1351" w:name="_Toc28709572"/>
      <w:bookmarkStart w:id="1352" w:name="_Toc44671192"/>
      <w:bookmarkStart w:id="1353" w:name="_Toc51919115"/>
      <w:bookmarkStart w:id="1354" w:name="_Toc178172033"/>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355" w:name="OLE_LINK24"/>
      <w:r w:rsidRPr="00BD6F46">
        <w:rPr>
          <w:rFonts w:hint="eastAsia"/>
          <w:lang w:eastAsia="zh-CN"/>
        </w:rPr>
        <w:t>PDUSessionChargingInformation</w:t>
      </w:r>
      <w:bookmarkEnd w:id="1349"/>
      <w:bookmarkEnd w:id="1350"/>
      <w:bookmarkEnd w:id="1351"/>
      <w:bookmarkEnd w:id="1352"/>
      <w:bookmarkEnd w:id="1353"/>
      <w:bookmarkEnd w:id="1354"/>
      <w:bookmarkEnd w:id="1355"/>
    </w:p>
    <w:p w14:paraId="18304514"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ED6D07C" w14:textId="77777777" w:rsidR="00767A3D" w:rsidRDefault="00767A3D" w:rsidP="00767A3D">
      <w:pPr>
        <w:pStyle w:val="Heading6"/>
        <w:rPr>
          <w:lang w:eastAsia="zh-CN"/>
        </w:rPr>
      </w:pPr>
      <w:bookmarkStart w:id="1356" w:name="_Toc20227401"/>
      <w:bookmarkStart w:id="1357" w:name="_Toc27749646"/>
      <w:bookmarkStart w:id="1358" w:name="_Toc28709573"/>
      <w:bookmarkStart w:id="1359" w:name="_Toc44671193"/>
      <w:bookmarkStart w:id="1360" w:name="_Toc51919116"/>
      <w:bookmarkStart w:id="1361" w:name="_Toc178172034"/>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356"/>
      <w:bookmarkEnd w:id="1357"/>
      <w:bookmarkEnd w:id="1358"/>
      <w:bookmarkEnd w:id="1359"/>
      <w:bookmarkEnd w:id="1360"/>
      <w:bookmarkEnd w:id="1361"/>
    </w:p>
    <w:p w14:paraId="6208CBB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67BD478" w14:textId="77777777" w:rsidR="00767A3D" w:rsidRDefault="00767A3D" w:rsidP="00767A3D">
      <w:pPr>
        <w:pStyle w:val="Heading6"/>
        <w:rPr>
          <w:lang w:eastAsia="zh-CN"/>
        </w:rPr>
      </w:pPr>
      <w:bookmarkStart w:id="1362" w:name="_Toc20227402"/>
      <w:bookmarkStart w:id="1363" w:name="_Toc27749647"/>
      <w:bookmarkStart w:id="1364" w:name="_Toc28709574"/>
      <w:bookmarkStart w:id="1365" w:name="_Toc44671194"/>
      <w:bookmarkStart w:id="1366" w:name="_Toc51919117"/>
      <w:bookmarkStart w:id="1367" w:name="_Toc178172035"/>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362"/>
      <w:bookmarkEnd w:id="1363"/>
      <w:bookmarkEnd w:id="1364"/>
      <w:bookmarkEnd w:id="1365"/>
      <w:bookmarkEnd w:id="1366"/>
      <w:bookmarkEnd w:id="1367"/>
    </w:p>
    <w:p w14:paraId="5792C0C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33FA938C" w14:textId="77777777" w:rsidR="00767A3D" w:rsidRDefault="00767A3D" w:rsidP="00767A3D">
      <w:pPr>
        <w:pStyle w:val="Heading6"/>
        <w:rPr>
          <w:lang w:eastAsia="zh-CN"/>
        </w:rPr>
      </w:pPr>
      <w:bookmarkStart w:id="1368" w:name="_Toc20227403"/>
      <w:bookmarkStart w:id="1369" w:name="_Toc27749648"/>
      <w:bookmarkStart w:id="1370" w:name="_Toc28709575"/>
      <w:bookmarkStart w:id="1371" w:name="_Toc44671195"/>
      <w:bookmarkStart w:id="1372" w:name="_Toc51919118"/>
      <w:bookmarkStart w:id="1373" w:name="_Toc178172036"/>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368"/>
      <w:bookmarkEnd w:id="1369"/>
      <w:bookmarkEnd w:id="1370"/>
      <w:bookmarkEnd w:id="1371"/>
      <w:bookmarkEnd w:id="1372"/>
      <w:bookmarkEnd w:id="1373"/>
    </w:p>
    <w:p w14:paraId="2EFB2200"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354200E" w14:textId="77777777" w:rsidR="00767A3D" w:rsidRDefault="00767A3D" w:rsidP="00767A3D">
      <w:pPr>
        <w:pStyle w:val="Heading6"/>
        <w:rPr>
          <w:lang w:eastAsia="zh-CN"/>
        </w:rPr>
      </w:pPr>
      <w:bookmarkStart w:id="1374" w:name="_Toc20227404"/>
      <w:bookmarkStart w:id="1375" w:name="_Toc27749649"/>
      <w:bookmarkStart w:id="1376" w:name="_Toc28709576"/>
      <w:bookmarkStart w:id="1377" w:name="_Toc44671196"/>
      <w:bookmarkStart w:id="1378" w:name="_Toc51919119"/>
      <w:bookmarkStart w:id="1379" w:name="_Toc178172037"/>
      <w:r>
        <w:rPr>
          <w:rFonts w:hint="eastAsia"/>
          <w:lang w:eastAsia="zh-CN"/>
        </w:rPr>
        <w:lastRenderedPageBreak/>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374"/>
      <w:bookmarkEnd w:id="1375"/>
      <w:bookmarkEnd w:id="1376"/>
      <w:bookmarkEnd w:id="1377"/>
      <w:bookmarkEnd w:id="1378"/>
      <w:bookmarkEnd w:id="1379"/>
    </w:p>
    <w:p w14:paraId="7D5EB2E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3502C8B3" w14:textId="77777777" w:rsidR="00767A3D" w:rsidRDefault="00767A3D" w:rsidP="00767A3D">
      <w:pPr>
        <w:pStyle w:val="Heading6"/>
        <w:rPr>
          <w:lang w:eastAsia="zh-CN"/>
        </w:rPr>
      </w:pPr>
      <w:bookmarkStart w:id="1380" w:name="_Toc20227405"/>
      <w:bookmarkStart w:id="1381" w:name="_Toc27749650"/>
      <w:bookmarkStart w:id="1382" w:name="_Toc28709577"/>
      <w:bookmarkStart w:id="1383" w:name="_Toc44671197"/>
      <w:bookmarkStart w:id="1384" w:name="_Toc51919120"/>
      <w:bookmarkStart w:id="1385" w:name="_Toc178172038"/>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380"/>
      <w:bookmarkEnd w:id="1381"/>
      <w:bookmarkEnd w:id="1382"/>
      <w:bookmarkEnd w:id="1383"/>
      <w:bookmarkEnd w:id="1384"/>
      <w:bookmarkEnd w:id="1385"/>
    </w:p>
    <w:p w14:paraId="46DA4116"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DFFBC76" w14:textId="77777777" w:rsidR="00767A3D" w:rsidRDefault="00767A3D" w:rsidP="00767A3D">
      <w:pPr>
        <w:pStyle w:val="Heading6"/>
        <w:rPr>
          <w:lang w:eastAsia="zh-CN"/>
        </w:rPr>
      </w:pPr>
      <w:bookmarkStart w:id="1386" w:name="_Toc20227406"/>
      <w:bookmarkStart w:id="1387" w:name="_Toc27749651"/>
      <w:bookmarkStart w:id="1388" w:name="_Toc28709578"/>
      <w:bookmarkStart w:id="1389" w:name="_Toc44671198"/>
      <w:bookmarkStart w:id="1390" w:name="_Toc51919121"/>
      <w:bookmarkStart w:id="1391" w:name="_Toc178172039"/>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386"/>
      <w:bookmarkEnd w:id="1387"/>
      <w:bookmarkEnd w:id="1388"/>
      <w:bookmarkEnd w:id="1389"/>
      <w:bookmarkEnd w:id="1390"/>
      <w:bookmarkEnd w:id="1391"/>
    </w:p>
    <w:p w14:paraId="16EDE20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F059E68" w14:textId="77777777" w:rsidR="00767A3D" w:rsidRDefault="00767A3D" w:rsidP="00767A3D">
      <w:pPr>
        <w:pStyle w:val="Heading6"/>
        <w:rPr>
          <w:lang w:eastAsia="zh-CN"/>
        </w:rPr>
      </w:pPr>
      <w:bookmarkStart w:id="1392" w:name="_Toc20227407"/>
      <w:bookmarkStart w:id="1393" w:name="_Toc27749652"/>
      <w:bookmarkStart w:id="1394" w:name="_Toc28709579"/>
      <w:bookmarkStart w:id="1395" w:name="_Toc44671199"/>
      <w:bookmarkStart w:id="1396" w:name="_Toc51919122"/>
      <w:bookmarkStart w:id="1397" w:name="_Toc178172040"/>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392"/>
      <w:bookmarkEnd w:id="1393"/>
      <w:bookmarkEnd w:id="1394"/>
      <w:bookmarkEnd w:id="1395"/>
      <w:bookmarkEnd w:id="1396"/>
      <w:bookmarkEnd w:id="1397"/>
    </w:p>
    <w:p w14:paraId="559AD086"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2F3E8F3B" w14:textId="77777777" w:rsidR="00767A3D" w:rsidRDefault="00767A3D" w:rsidP="00767A3D">
      <w:pPr>
        <w:pStyle w:val="Heading6"/>
        <w:rPr>
          <w:lang w:eastAsia="zh-CN"/>
        </w:rPr>
      </w:pPr>
      <w:bookmarkStart w:id="1398" w:name="_Toc20227408"/>
      <w:bookmarkStart w:id="1399" w:name="_Toc27749653"/>
      <w:bookmarkStart w:id="1400" w:name="_Toc28709580"/>
      <w:bookmarkStart w:id="1401" w:name="_Toc44671200"/>
      <w:bookmarkStart w:id="1402" w:name="_Toc51919123"/>
      <w:bookmarkStart w:id="1403" w:name="_Toc178172041"/>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398"/>
      <w:bookmarkEnd w:id="1399"/>
      <w:bookmarkEnd w:id="1400"/>
      <w:bookmarkEnd w:id="1401"/>
      <w:bookmarkEnd w:id="1402"/>
      <w:bookmarkEnd w:id="1403"/>
    </w:p>
    <w:p w14:paraId="0E098927"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1EDF51EB" w14:textId="77777777" w:rsidR="00767A3D" w:rsidRDefault="00767A3D" w:rsidP="00767A3D">
      <w:pPr>
        <w:pStyle w:val="Heading6"/>
        <w:rPr>
          <w:lang w:eastAsia="zh-CN"/>
        </w:rPr>
      </w:pPr>
      <w:bookmarkStart w:id="1404" w:name="_Toc20227409"/>
      <w:bookmarkStart w:id="1405" w:name="_Toc27749654"/>
      <w:bookmarkStart w:id="1406" w:name="_Toc28709581"/>
      <w:bookmarkStart w:id="1407" w:name="_Toc44671201"/>
      <w:bookmarkStart w:id="1408" w:name="_Toc51919124"/>
      <w:bookmarkStart w:id="1409" w:name="_Toc178172042"/>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404"/>
      <w:bookmarkEnd w:id="1405"/>
      <w:bookmarkEnd w:id="1406"/>
      <w:bookmarkEnd w:id="1407"/>
      <w:bookmarkEnd w:id="1408"/>
      <w:bookmarkEnd w:id="1409"/>
    </w:p>
    <w:p w14:paraId="7856796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87CB791" w14:textId="77777777" w:rsidR="00767A3D" w:rsidRDefault="00767A3D" w:rsidP="00767A3D">
      <w:pPr>
        <w:pStyle w:val="Heading6"/>
        <w:rPr>
          <w:lang w:eastAsia="zh-CN"/>
        </w:rPr>
      </w:pPr>
      <w:bookmarkStart w:id="1410" w:name="_Toc20227410"/>
      <w:bookmarkStart w:id="1411" w:name="_Toc27749655"/>
      <w:bookmarkStart w:id="1412" w:name="_Toc28709582"/>
      <w:bookmarkStart w:id="1413" w:name="_Toc44671202"/>
      <w:bookmarkStart w:id="1414" w:name="_Toc51919125"/>
      <w:bookmarkStart w:id="1415" w:name="_Toc178172043"/>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410"/>
      <w:bookmarkEnd w:id="1411"/>
      <w:bookmarkEnd w:id="1412"/>
      <w:bookmarkEnd w:id="1413"/>
      <w:bookmarkEnd w:id="1414"/>
      <w:bookmarkEnd w:id="1415"/>
    </w:p>
    <w:p w14:paraId="539B0A6B"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DEB956A" w14:textId="77777777" w:rsidR="00767A3D" w:rsidRDefault="00767A3D" w:rsidP="00767A3D">
      <w:pPr>
        <w:pStyle w:val="Heading6"/>
        <w:rPr>
          <w:lang w:eastAsia="zh-CN"/>
        </w:rPr>
      </w:pPr>
      <w:bookmarkStart w:id="1416" w:name="_Toc20227411"/>
      <w:bookmarkStart w:id="1417" w:name="_Toc27749656"/>
      <w:bookmarkStart w:id="1418" w:name="_Toc28709583"/>
      <w:bookmarkStart w:id="1419" w:name="_Toc44671203"/>
      <w:bookmarkStart w:id="1420" w:name="_Toc51919126"/>
      <w:bookmarkStart w:id="1421" w:name="_Toc178172044"/>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416"/>
      <w:bookmarkEnd w:id="1417"/>
      <w:bookmarkEnd w:id="1418"/>
      <w:bookmarkEnd w:id="1419"/>
      <w:bookmarkEnd w:id="1420"/>
      <w:bookmarkEnd w:id="1421"/>
    </w:p>
    <w:p w14:paraId="51D00EF3"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35DA5B77" w14:textId="77777777" w:rsidR="00767A3D" w:rsidRDefault="00767A3D" w:rsidP="00767A3D">
      <w:pPr>
        <w:pStyle w:val="Heading6"/>
        <w:rPr>
          <w:lang w:eastAsia="zh-CN"/>
        </w:rPr>
      </w:pPr>
      <w:bookmarkStart w:id="1422" w:name="_Toc20227412"/>
      <w:bookmarkStart w:id="1423" w:name="_Toc27749657"/>
      <w:bookmarkStart w:id="1424" w:name="_Toc28709584"/>
      <w:bookmarkStart w:id="1425" w:name="_Toc44671204"/>
      <w:bookmarkStart w:id="1426" w:name="_Toc51919127"/>
      <w:bookmarkStart w:id="1427" w:name="_Toc178172045"/>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422"/>
      <w:bookmarkEnd w:id="1423"/>
      <w:bookmarkEnd w:id="1424"/>
      <w:bookmarkEnd w:id="1425"/>
      <w:bookmarkEnd w:id="1426"/>
      <w:bookmarkEnd w:id="1427"/>
    </w:p>
    <w:p w14:paraId="14F3C03F"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6622E675" w14:textId="77777777" w:rsidR="00B93F00" w:rsidRPr="007F2678" w:rsidRDefault="00B93F00" w:rsidP="00B93F00">
      <w:pPr>
        <w:pStyle w:val="Heading4"/>
      </w:pPr>
      <w:bookmarkStart w:id="1428" w:name="_Toc20227413"/>
      <w:bookmarkStart w:id="1429" w:name="_Toc27749658"/>
      <w:bookmarkStart w:id="1430" w:name="_Toc28709585"/>
      <w:bookmarkStart w:id="1431" w:name="_Toc44671205"/>
      <w:bookmarkStart w:id="1432" w:name="_Toc51919128"/>
      <w:bookmarkStart w:id="1433" w:name="_Toc178172046"/>
      <w:r>
        <w:t>6.2.5.3</w:t>
      </w:r>
      <w:r w:rsidRPr="007F2678">
        <w:tab/>
      </w:r>
      <w:bookmarkStart w:id="1434" w:name="OLE_LINK11"/>
      <w:r w:rsidRPr="007F2678">
        <w:t>Simple data types and enumerations</w:t>
      </w:r>
      <w:bookmarkEnd w:id="1428"/>
      <w:bookmarkEnd w:id="1429"/>
      <w:bookmarkEnd w:id="1430"/>
      <w:bookmarkEnd w:id="1431"/>
      <w:bookmarkEnd w:id="1432"/>
      <w:bookmarkEnd w:id="1433"/>
      <w:bookmarkEnd w:id="1434"/>
    </w:p>
    <w:p w14:paraId="63F011D6" w14:textId="77777777" w:rsidR="00B93F00" w:rsidRDefault="00B93F00" w:rsidP="00B93F00">
      <w:pPr>
        <w:pStyle w:val="Heading5"/>
      </w:pPr>
      <w:bookmarkStart w:id="1435" w:name="_Toc20227414"/>
      <w:bookmarkStart w:id="1436" w:name="_Toc27749659"/>
      <w:bookmarkStart w:id="1437" w:name="_Toc28709586"/>
      <w:bookmarkStart w:id="1438" w:name="_Toc44671206"/>
      <w:bookmarkStart w:id="1439" w:name="_Toc51919129"/>
      <w:bookmarkStart w:id="1440" w:name="_Toc178172047"/>
      <w:r>
        <w:t>6.2.5.3.</w:t>
      </w:r>
      <w:r w:rsidRPr="00BD6F46">
        <w:t>1</w:t>
      </w:r>
      <w:r w:rsidRPr="00BD6F46">
        <w:tab/>
        <w:t>Introduction</w:t>
      </w:r>
      <w:bookmarkEnd w:id="1435"/>
      <w:bookmarkEnd w:id="1436"/>
      <w:bookmarkEnd w:id="1437"/>
      <w:bookmarkEnd w:id="1438"/>
      <w:bookmarkEnd w:id="1439"/>
      <w:bookmarkEnd w:id="1440"/>
    </w:p>
    <w:p w14:paraId="0BE917D6"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08441F19" w14:textId="77777777" w:rsidR="00B93F00" w:rsidRPr="001535E5" w:rsidRDefault="00B93F00" w:rsidP="00B93F00">
      <w:pPr>
        <w:pStyle w:val="Heading5"/>
      </w:pPr>
      <w:bookmarkStart w:id="1441" w:name="_Toc20227415"/>
      <w:bookmarkStart w:id="1442" w:name="_Toc27749660"/>
      <w:bookmarkStart w:id="1443" w:name="_Toc28709587"/>
      <w:bookmarkStart w:id="1444" w:name="_Toc44671207"/>
      <w:bookmarkStart w:id="1445" w:name="_Toc51919130"/>
      <w:bookmarkStart w:id="1446" w:name="_Toc178172048"/>
      <w:r w:rsidRPr="001535E5">
        <w:t>6.2.5.</w:t>
      </w:r>
      <w:r>
        <w:t>3</w:t>
      </w:r>
      <w:r w:rsidRPr="001535E5">
        <w:t>.2</w:t>
      </w:r>
      <w:r w:rsidRPr="001535E5">
        <w:tab/>
        <w:t>Simple data types</w:t>
      </w:r>
      <w:bookmarkEnd w:id="1441"/>
      <w:bookmarkEnd w:id="1442"/>
      <w:bookmarkEnd w:id="1443"/>
      <w:bookmarkEnd w:id="1444"/>
      <w:bookmarkEnd w:id="1445"/>
      <w:bookmarkEnd w:id="1446"/>
    </w:p>
    <w:p w14:paraId="3869B7F5"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4AC2FC7B" w14:textId="77777777" w:rsidR="00B93F00" w:rsidRPr="001535E5" w:rsidRDefault="00B93F00" w:rsidP="00B93F00">
      <w:pPr>
        <w:pStyle w:val="Heading5"/>
      </w:pPr>
      <w:bookmarkStart w:id="1447" w:name="_Toc20227416"/>
      <w:bookmarkStart w:id="1448" w:name="_Toc27749661"/>
      <w:bookmarkStart w:id="1449" w:name="_Toc28709588"/>
      <w:bookmarkStart w:id="1450" w:name="_Toc44671208"/>
      <w:bookmarkStart w:id="1451" w:name="_Toc51919131"/>
      <w:bookmarkStart w:id="1452" w:name="_Toc178172049"/>
      <w:r w:rsidRPr="001535E5">
        <w:t>6.2.5.</w:t>
      </w:r>
      <w:r>
        <w:t>3</w:t>
      </w:r>
      <w:r w:rsidRPr="001535E5">
        <w:t>.3</w:t>
      </w:r>
      <w:r w:rsidRPr="001535E5">
        <w:tab/>
        <w:t xml:space="preserve">Enumeration: </w:t>
      </w:r>
      <w:r w:rsidRPr="001535E5">
        <w:rPr>
          <w:rFonts w:hint="eastAsia"/>
        </w:rPr>
        <w:t>C</w:t>
      </w:r>
      <w:r w:rsidRPr="001535E5">
        <w:t>hargingCharacteristicsSelectionMode</w:t>
      </w:r>
      <w:bookmarkEnd w:id="1447"/>
      <w:bookmarkEnd w:id="1448"/>
      <w:bookmarkEnd w:id="1449"/>
      <w:bookmarkEnd w:id="1450"/>
      <w:bookmarkEnd w:id="1451"/>
      <w:bookmarkEnd w:id="1452"/>
    </w:p>
    <w:p w14:paraId="355CE9A7"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487C85E2" w14:textId="77777777" w:rsidR="00B93F00" w:rsidRPr="00BD6F46" w:rsidRDefault="00B93F00" w:rsidP="00B93F00">
      <w:pPr>
        <w:pStyle w:val="Heading5"/>
      </w:pPr>
      <w:bookmarkStart w:id="1453" w:name="_Toc20227417"/>
      <w:bookmarkStart w:id="1454" w:name="_Toc27749662"/>
      <w:bookmarkStart w:id="1455" w:name="_Toc28709589"/>
      <w:bookmarkStart w:id="1456" w:name="_Toc44671209"/>
      <w:bookmarkStart w:id="1457" w:name="_Toc51919132"/>
      <w:bookmarkStart w:id="1458" w:name="_Toc178172050"/>
      <w:r>
        <w:lastRenderedPageBreak/>
        <w:t>6.2.5.3.4</w:t>
      </w:r>
      <w:r w:rsidRPr="00BD6F46">
        <w:tab/>
        <w:t xml:space="preserve">Enumeration: </w:t>
      </w:r>
      <w:r w:rsidRPr="00BD6F46">
        <w:rPr>
          <w:rFonts w:hint="eastAsia"/>
        </w:rPr>
        <w:t>N</w:t>
      </w:r>
      <w:r w:rsidRPr="00BD6F46">
        <w:t>odeFunctionality</w:t>
      </w:r>
      <w:bookmarkEnd w:id="1453"/>
      <w:bookmarkEnd w:id="1454"/>
      <w:bookmarkEnd w:id="1455"/>
      <w:bookmarkEnd w:id="1456"/>
      <w:bookmarkEnd w:id="1457"/>
      <w:bookmarkEnd w:id="1458"/>
    </w:p>
    <w:p w14:paraId="6C28FD40"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719A088A" w14:textId="77777777" w:rsidTr="0072030C">
        <w:tc>
          <w:tcPr>
            <w:tcW w:w="1966" w:type="pct"/>
            <w:shd w:val="clear" w:color="auto" w:fill="C0C0C0"/>
            <w:tcMar>
              <w:top w:w="0" w:type="dxa"/>
              <w:left w:w="108" w:type="dxa"/>
              <w:bottom w:w="0" w:type="dxa"/>
              <w:right w:w="108" w:type="dxa"/>
            </w:tcMar>
            <w:hideMark/>
          </w:tcPr>
          <w:p w14:paraId="7B886B65"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B8CF84E" w14:textId="77777777" w:rsidR="00B93F00" w:rsidRPr="00BD6F46" w:rsidRDefault="00B93F00" w:rsidP="0072030C">
            <w:pPr>
              <w:pStyle w:val="TAH"/>
            </w:pPr>
            <w:r w:rsidRPr="00BD6F46">
              <w:t>Description</w:t>
            </w:r>
          </w:p>
        </w:tc>
        <w:tc>
          <w:tcPr>
            <w:tcW w:w="865" w:type="pct"/>
            <w:shd w:val="clear" w:color="auto" w:fill="C0C0C0"/>
          </w:tcPr>
          <w:p w14:paraId="2A1E907E" w14:textId="77777777" w:rsidR="00B93F00" w:rsidRPr="00BD6F46" w:rsidRDefault="00B93F00" w:rsidP="0072030C">
            <w:pPr>
              <w:pStyle w:val="TAH"/>
            </w:pPr>
            <w:r w:rsidRPr="00BD6F46">
              <w:t>Applicability</w:t>
            </w:r>
          </w:p>
        </w:tc>
      </w:tr>
      <w:tr w:rsidR="00B93F00" w:rsidRPr="00BD6F46" w14:paraId="3267E0A3" w14:textId="77777777" w:rsidTr="0072030C">
        <w:tc>
          <w:tcPr>
            <w:tcW w:w="1966" w:type="pct"/>
            <w:tcMar>
              <w:top w:w="0" w:type="dxa"/>
              <w:left w:w="108" w:type="dxa"/>
              <w:bottom w:w="0" w:type="dxa"/>
              <w:right w:w="108" w:type="dxa"/>
            </w:tcMar>
          </w:tcPr>
          <w:p w14:paraId="3D467D03"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54369EB3"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E732539" w14:textId="77777777" w:rsidR="00B93F00" w:rsidRPr="00BD6F46" w:rsidRDefault="00B93F00" w:rsidP="0072030C">
            <w:pPr>
              <w:pStyle w:val="TAL"/>
            </w:pPr>
          </w:p>
        </w:tc>
      </w:tr>
      <w:tr w:rsidR="00920C65" w:rsidRPr="00BD6F46" w14:paraId="7A817C9A" w14:textId="77777777" w:rsidTr="0072030C">
        <w:tc>
          <w:tcPr>
            <w:tcW w:w="1966" w:type="pct"/>
            <w:tcMar>
              <w:top w:w="0" w:type="dxa"/>
              <w:left w:w="108" w:type="dxa"/>
              <w:bottom w:w="0" w:type="dxa"/>
              <w:right w:w="108" w:type="dxa"/>
            </w:tcMar>
          </w:tcPr>
          <w:p w14:paraId="56219A64"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22CCB9D"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6B8C2557" w14:textId="77777777" w:rsidR="00920C65" w:rsidRPr="00BD6F46" w:rsidRDefault="00920C65" w:rsidP="00920C65">
            <w:pPr>
              <w:pStyle w:val="TAL"/>
            </w:pPr>
          </w:p>
        </w:tc>
      </w:tr>
    </w:tbl>
    <w:p w14:paraId="549625D7" w14:textId="77777777" w:rsidR="00B93F00" w:rsidRPr="00BD6F46" w:rsidRDefault="00B93F00" w:rsidP="00B93F00">
      <w:pPr>
        <w:rPr>
          <w:lang w:eastAsia="zh-CN"/>
        </w:rPr>
      </w:pPr>
    </w:p>
    <w:p w14:paraId="1F3699BA" w14:textId="77777777" w:rsidR="00B93F00" w:rsidRPr="00BD6F46" w:rsidRDefault="00B93F00" w:rsidP="00B93F00">
      <w:pPr>
        <w:pStyle w:val="Heading5"/>
      </w:pPr>
      <w:bookmarkStart w:id="1459" w:name="_Toc20227418"/>
      <w:bookmarkStart w:id="1460" w:name="_Toc27749663"/>
      <w:bookmarkStart w:id="1461" w:name="_Toc28709590"/>
      <w:bookmarkStart w:id="1462" w:name="_Toc44671210"/>
      <w:bookmarkStart w:id="1463" w:name="_Toc51919133"/>
      <w:bookmarkStart w:id="1464" w:name="_Toc178172051"/>
      <w:r>
        <w:lastRenderedPageBreak/>
        <w:t>6.2.5.3.5</w:t>
      </w:r>
      <w:r w:rsidRPr="00BD6F46">
        <w:tab/>
        <w:t xml:space="preserve">Enumeration: </w:t>
      </w:r>
      <w:r w:rsidRPr="00BD6F46">
        <w:rPr>
          <w:rFonts w:hint="eastAsia"/>
        </w:rPr>
        <w:t>TriggerType</w:t>
      </w:r>
      <w:bookmarkEnd w:id="1459"/>
      <w:bookmarkEnd w:id="1460"/>
      <w:bookmarkEnd w:id="1461"/>
      <w:bookmarkEnd w:id="1462"/>
      <w:bookmarkEnd w:id="1463"/>
      <w:bookmarkEnd w:id="1464"/>
    </w:p>
    <w:p w14:paraId="0CB42846"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36E85A9A" w14:textId="77777777" w:rsidTr="0072030C">
        <w:tc>
          <w:tcPr>
            <w:tcW w:w="1964" w:type="pct"/>
            <w:shd w:val="clear" w:color="auto" w:fill="C0C0C0"/>
            <w:tcMar>
              <w:top w:w="0" w:type="dxa"/>
              <w:left w:w="108" w:type="dxa"/>
              <w:bottom w:w="0" w:type="dxa"/>
              <w:right w:w="108" w:type="dxa"/>
            </w:tcMar>
            <w:hideMark/>
          </w:tcPr>
          <w:p w14:paraId="7679C5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38A017F8" w14:textId="77777777" w:rsidR="00B93F00" w:rsidRPr="00BD6F46" w:rsidRDefault="00B93F00" w:rsidP="0072030C">
            <w:pPr>
              <w:pStyle w:val="TAH"/>
            </w:pPr>
            <w:r w:rsidRPr="00BD6F46">
              <w:t>Description</w:t>
            </w:r>
          </w:p>
        </w:tc>
        <w:tc>
          <w:tcPr>
            <w:tcW w:w="667" w:type="pct"/>
            <w:shd w:val="clear" w:color="auto" w:fill="C0C0C0"/>
          </w:tcPr>
          <w:p w14:paraId="70C45471" w14:textId="77777777" w:rsidR="00B93F00" w:rsidRPr="00BD6F46" w:rsidRDefault="00B93F00" w:rsidP="0072030C">
            <w:pPr>
              <w:pStyle w:val="TAH"/>
            </w:pPr>
            <w:r w:rsidRPr="00BD6F46">
              <w:t>Applicability</w:t>
            </w:r>
          </w:p>
        </w:tc>
      </w:tr>
      <w:tr w:rsidR="00B93F00" w:rsidRPr="00BD6F46" w14:paraId="1CFD65C6" w14:textId="77777777" w:rsidTr="0072030C">
        <w:tc>
          <w:tcPr>
            <w:tcW w:w="1964" w:type="pct"/>
            <w:tcMar>
              <w:top w:w="0" w:type="dxa"/>
              <w:left w:w="108" w:type="dxa"/>
              <w:bottom w:w="0" w:type="dxa"/>
              <w:right w:w="108" w:type="dxa"/>
            </w:tcMar>
          </w:tcPr>
          <w:p w14:paraId="0AE8A0FD"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1974B1A0" w14:textId="77777777" w:rsidR="00B93F00" w:rsidRPr="00BD6F46" w:rsidRDefault="00B93F00" w:rsidP="0072030C">
            <w:pPr>
              <w:pStyle w:val="TAL"/>
              <w:rPr>
                <w:noProof/>
              </w:rPr>
            </w:pPr>
            <w:r w:rsidRPr="00BD6F46">
              <w:rPr>
                <w:noProof/>
              </w:rPr>
              <w:t>a service termination has happened</w:t>
            </w:r>
          </w:p>
        </w:tc>
        <w:tc>
          <w:tcPr>
            <w:tcW w:w="667" w:type="pct"/>
          </w:tcPr>
          <w:p w14:paraId="2CCF04F1" w14:textId="77777777" w:rsidR="00B93F00" w:rsidRPr="00BD6F46" w:rsidRDefault="00B93F00" w:rsidP="0072030C">
            <w:pPr>
              <w:pStyle w:val="TAL"/>
              <w:rPr>
                <w:rFonts w:cs="Arial"/>
                <w:szCs w:val="18"/>
                <w:lang w:eastAsia="zh-CN"/>
              </w:rPr>
            </w:pPr>
          </w:p>
        </w:tc>
      </w:tr>
      <w:tr w:rsidR="00B93F00" w:rsidRPr="00BD6F46" w14:paraId="4ECF1EBD" w14:textId="77777777" w:rsidTr="0072030C">
        <w:tc>
          <w:tcPr>
            <w:tcW w:w="1964" w:type="pct"/>
            <w:tcMar>
              <w:top w:w="0" w:type="dxa"/>
              <w:left w:w="108" w:type="dxa"/>
              <w:bottom w:w="0" w:type="dxa"/>
              <w:right w:w="108" w:type="dxa"/>
            </w:tcMar>
          </w:tcPr>
          <w:p w14:paraId="403616B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7611AC96"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1F16F559" w14:textId="77777777" w:rsidR="00B93F00" w:rsidRPr="00BD6F46" w:rsidRDefault="00B93F00" w:rsidP="0072030C">
            <w:pPr>
              <w:pStyle w:val="TAL"/>
              <w:rPr>
                <w:rFonts w:cs="Arial"/>
                <w:szCs w:val="18"/>
                <w:lang w:eastAsia="zh-CN"/>
              </w:rPr>
            </w:pPr>
          </w:p>
        </w:tc>
      </w:tr>
      <w:tr w:rsidR="00B93F00" w:rsidRPr="00BD6F46" w14:paraId="513812B7" w14:textId="77777777" w:rsidTr="0072030C">
        <w:tc>
          <w:tcPr>
            <w:tcW w:w="1964" w:type="pct"/>
            <w:tcMar>
              <w:top w:w="0" w:type="dxa"/>
              <w:left w:w="108" w:type="dxa"/>
              <w:bottom w:w="0" w:type="dxa"/>
              <w:right w:w="108" w:type="dxa"/>
            </w:tcMar>
          </w:tcPr>
          <w:p w14:paraId="7ADB1678"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1F9E351"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2A927FA8" w14:textId="77777777" w:rsidR="00B93F00" w:rsidRPr="00BD6F46" w:rsidRDefault="00B93F00" w:rsidP="0072030C">
            <w:pPr>
              <w:pStyle w:val="TAL"/>
              <w:rPr>
                <w:rFonts w:cs="Arial"/>
                <w:szCs w:val="18"/>
                <w:lang w:eastAsia="zh-CN"/>
              </w:rPr>
            </w:pPr>
          </w:p>
        </w:tc>
      </w:tr>
      <w:tr w:rsidR="00B93F00" w:rsidRPr="00BD6F46" w14:paraId="1B4341BD" w14:textId="77777777" w:rsidTr="0072030C">
        <w:tc>
          <w:tcPr>
            <w:tcW w:w="1964" w:type="pct"/>
            <w:tcMar>
              <w:top w:w="0" w:type="dxa"/>
              <w:left w:w="108" w:type="dxa"/>
              <w:bottom w:w="0" w:type="dxa"/>
              <w:right w:w="108" w:type="dxa"/>
            </w:tcMar>
          </w:tcPr>
          <w:p w14:paraId="6F32E9A5"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F3A3FC1"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48AC764D" w14:textId="77777777" w:rsidR="00B93F00" w:rsidRPr="00BD6F46" w:rsidRDefault="00B93F00" w:rsidP="0072030C">
            <w:pPr>
              <w:pStyle w:val="TAL"/>
              <w:rPr>
                <w:rFonts w:cs="Arial"/>
                <w:szCs w:val="18"/>
                <w:lang w:eastAsia="zh-CN"/>
              </w:rPr>
            </w:pPr>
          </w:p>
        </w:tc>
      </w:tr>
      <w:tr w:rsidR="00B93F00" w:rsidRPr="00BD6F46" w14:paraId="0D16E225" w14:textId="77777777" w:rsidTr="0072030C">
        <w:tc>
          <w:tcPr>
            <w:tcW w:w="1964" w:type="pct"/>
            <w:tcMar>
              <w:top w:w="0" w:type="dxa"/>
              <w:left w:w="108" w:type="dxa"/>
              <w:bottom w:w="0" w:type="dxa"/>
              <w:right w:w="108" w:type="dxa"/>
            </w:tcMar>
          </w:tcPr>
          <w:p w14:paraId="7E3DBA5C"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1235F4C"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650BB475" w14:textId="77777777" w:rsidR="00B93F00" w:rsidRPr="00BD6F46" w:rsidRDefault="00B93F00" w:rsidP="0072030C">
            <w:pPr>
              <w:pStyle w:val="TAL"/>
              <w:rPr>
                <w:rFonts w:cs="Arial"/>
                <w:szCs w:val="18"/>
                <w:lang w:eastAsia="zh-CN"/>
              </w:rPr>
            </w:pPr>
          </w:p>
        </w:tc>
      </w:tr>
      <w:tr w:rsidR="00B93F00" w:rsidRPr="00BD6F46" w14:paraId="4BD1C283" w14:textId="77777777" w:rsidTr="0072030C">
        <w:tc>
          <w:tcPr>
            <w:tcW w:w="1964" w:type="pct"/>
            <w:tcMar>
              <w:top w:w="0" w:type="dxa"/>
              <w:left w:w="108" w:type="dxa"/>
              <w:bottom w:w="0" w:type="dxa"/>
              <w:right w:w="108" w:type="dxa"/>
            </w:tcMar>
          </w:tcPr>
          <w:p w14:paraId="41EE5FA9"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70D8B567"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4B4168C" w14:textId="77777777" w:rsidR="00B93F00" w:rsidRPr="00BD6F46" w:rsidRDefault="00B93F00" w:rsidP="0072030C">
            <w:pPr>
              <w:pStyle w:val="TAL"/>
              <w:rPr>
                <w:rFonts w:cs="Arial"/>
                <w:szCs w:val="18"/>
                <w:lang w:eastAsia="zh-CN"/>
              </w:rPr>
            </w:pPr>
          </w:p>
        </w:tc>
      </w:tr>
      <w:tr w:rsidR="00B93F00" w:rsidRPr="00BD6F46" w14:paraId="5291A021" w14:textId="77777777" w:rsidTr="0072030C">
        <w:tc>
          <w:tcPr>
            <w:tcW w:w="1964" w:type="pct"/>
            <w:tcMar>
              <w:top w:w="0" w:type="dxa"/>
              <w:left w:w="108" w:type="dxa"/>
              <w:bottom w:w="0" w:type="dxa"/>
              <w:right w:w="108" w:type="dxa"/>
            </w:tcMar>
          </w:tcPr>
          <w:p w14:paraId="49200AA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6D44CA08"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0307854D" w14:textId="77777777" w:rsidR="00B93F00" w:rsidRPr="00BD6F46" w:rsidRDefault="00B93F00" w:rsidP="0072030C">
            <w:pPr>
              <w:pStyle w:val="TAL"/>
              <w:rPr>
                <w:rFonts w:cs="Arial"/>
                <w:szCs w:val="18"/>
                <w:lang w:eastAsia="zh-CN"/>
              </w:rPr>
            </w:pPr>
          </w:p>
        </w:tc>
      </w:tr>
      <w:tr w:rsidR="00B93F00" w:rsidRPr="00BD6F46" w14:paraId="4411671A" w14:textId="77777777" w:rsidTr="0072030C">
        <w:tc>
          <w:tcPr>
            <w:tcW w:w="1964" w:type="pct"/>
            <w:tcMar>
              <w:top w:w="0" w:type="dxa"/>
              <w:left w:w="108" w:type="dxa"/>
              <w:bottom w:w="0" w:type="dxa"/>
              <w:right w:w="108" w:type="dxa"/>
            </w:tcMar>
          </w:tcPr>
          <w:p w14:paraId="37B904EE"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4FFF015E"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04E44400" w14:textId="77777777" w:rsidR="00B93F00" w:rsidRPr="00BD6F46" w:rsidRDefault="00B93F00" w:rsidP="0072030C">
            <w:pPr>
              <w:pStyle w:val="TAL"/>
              <w:rPr>
                <w:rFonts w:cs="Arial"/>
                <w:szCs w:val="18"/>
                <w:lang w:eastAsia="zh-CN"/>
              </w:rPr>
            </w:pPr>
          </w:p>
        </w:tc>
      </w:tr>
      <w:tr w:rsidR="00B93F00" w:rsidRPr="00BD6F46" w14:paraId="2E47AA75" w14:textId="77777777" w:rsidTr="0072030C">
        <w:tc>
          <w:tcPr>
            <w:tcW w:w="1964" w:type="pct"/>
            <w:tcMar>
              <w:top w:w="0" w:type="dxa"/>
              <w:left w:w="108" w:type="dxa"/>
              <w:bottom w:w="0" w:type="dxa"/>
              <w:right w:w="108" w:type="dxa"/>
            </w:tcMar>
          </w:tcPr>
          <w:p w14:paraId="6AAD25A3"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0F89CC36"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346BFFF8" w14:textId="77777777" w:rsidR="00B93F00" w:rsidRPr="00BD6F46" w:rsidRDefault="00B93F00" w:rsidP="0072030C">
            <w:pPr>
              <w:pStyle w:val="TAL"/>
              <w:rPr>
                <w:rFonts w:cs="Arial"/>
                <w:szCs w:val="18"/>
                <w:lang w:eastAsia="zh-CN"/>
              </w:rPr>
            </w:pPr>
          </w:p>
        </w:tc>
      </w:tr>
      <w:tr w:rsidR="0049045D" w:rsidRPr="00BD6F46" w14:paraId="31E54B2A" w14:textId="77777777" w:rsidTr="0072030C">
        <w:tc>
          <w:tcPr>
            <w:tcW w:w="1964" w:type="pct"/>
            <w:tcMar>
              <w:top w:w="0" w:type="dxa"/>
              <w:left w:w="108" w:type="dxa"/>
              <w:bottom w:w="0" w:type="dxa"/>
              <w:right w:w="108" w:type="dxa"/>
            </w:tcMar>
          </w:tcPr>
          <w:p w14:paraId="0E630A6C"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08938264"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DFDEFCD" w14:textId="77777777" w:rsidR="0049045D" w:rsidRPr="00BD6F46" w:rsidRDefault="0049045D" w:rsidP="0049045D">
            <w:pPr>
              <w:pStyle w:val="TAL"/>
              <w:rPr>
                <w:rFonts w:cs="Arial"/>
                <w:szCs w:val="18"/>
                <w:lang w:eastAsia="zh-CN"/>
              </w:rPr>
            </w:pPr>
          </w:p>
        </w:tc>
      </w:tr>
      <w:tr w:rsidR="00B93F00" w:rsidRPr="00BD6F46" w14:paraId="7119993A" w14:textId="77777777" w:rsidTr="0072030C">
        <w:tc>
          <w:tcPr>
            <w:tcW w:w="1964" w:type="pct"/>
            <w:tcMar>
              <w:top w:w="0" w:type="dxa"/>
              <w:left w:w="108" w:type="dxa"/>
              <w:bottom w:w="0" w:type="dxa"/>
              <w:right w:w="108" w:type="dxa"/>
            </w:tcMar>
          </w:tcPr>
          <w:p w14:paraId="44814CD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2F6ECCD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48B55F66" w14:textId="77777777" w:rsidR="00B93F00" w:rsidRPr="00BD6F46" w:rsidRDefault="00B93F00" w:rsidP="0072030C">
            <w:pPr>
              <w:pStyle w:val="TAL"/>
              <w:rPr>
                <w:rFonts w:cs="Arial"/>
                <w:szCs w:val="18"/>
                <w:lang w:eastAsia="zh-CN"/>
              </w:rPr>
            </w:pPr>
          </w:p>
        </w:tc>
      </w:tr>
      <w:tr w:rsidR="00B93F00" w:rsidRPr="00BD6F46" w14:paraId="7D3EFE0D" w14:textId="77777777" w:rsidTr="0072030C">
        <w:tc>
          <w:tcPr>
            <w:tcW w:w="1964" w:type="pct"/>
            <w:tcMar>
              <w:top w:w="0" w:type="dxa"/>
              <w:left w:w="108" w:type="dxa"/>
              <w:bottom w:w="0" w:type="dxa"/>
              <w:right w:w="108" w:type="dxa"/>
            </w:tcMar>
          </w:tcPr>
          <w:p w14:paraId="7E1849B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04D0F73B" w14:textId="77777777" w:rsidR="00B93F00" w:rsidRPr="00BD6F46" w:rsidRDefault="00B93F00" w:rsidP="0072030C">
            <w:pPr>
              <w:pStyle w:val="TAL"/>
              <w:rPr>
                <w:noProof/>
              </w:rPr>
            </w:pPr>
            <w:r w:rsidRPr="00BD6F46">
              <w:rPr>
                <w:noProof/>
              </w:rPr>
              <w:t>Tariff time change has happened.</w:t>
            </w:r>
          </w:p>
        </w:tc>
        <w:tc>
          <w:tcPr>
            <w:tcW w:w="667" w:type="pct"/>
          </w:tcPr>
          <w:p w14:paraId="5FA94EC0" w14:textId="77777777" w:rsidR="00B93F00" w:rsidRPr="00BD6F46" w:rsidRDefault="00B93F00" w:rsidP="0072030C">
            <w:pPr>
              <w:pStyle w:val="TAL"/>
              <w:rPr>
                <w:rFonts w:cs="Arial"/>
                <w:szCs w:val="18"/>
                <w:lang w:eastAsia="zh-CN"/>
              </w:rPr>
            </w:pPr>
          </w:p>
        </w:tc>
      </w:tr>
      <w:tr w:rsidR="00B93F00" w:rsidRPr="00BD6F46" w14:paraId="3732EA70" w14:textId="77777777" w:rsidTr="0072030C">
        <w:tc>
          <w:tcPr>
            <w:tcW w:w="1964" w:type="pct"/>
            <w:tcMar>
              <w:top w:w="0" w:type="dxa"/>
              <w:left w:w="108" w:type="dxa"/>
              <w:bottom w:w="0" w:type="dxa"/>
              <w:right w:w="108" w:type="dxa"/>
            </w:tcMar>
          </w:tcPr>
          <w:p w14:paraId="74A544E9"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03519928"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6C6D4668" w14:textId="77777777" w:rsidR="00B93F00" w:rsidRPr="00BD6F46" w:rsidRDefault="00B93F00" w:rsidP="0072030C">
            <w:pPr>
              <w:pStyle w:val="TAL"/>
              <w:rPr>
                <w:rFonts w:cs="Arial"/>
                <w:szCs w:val="18"/>
                <w:lang w:eastAsia="zh-CN"/>
              </w:rPr>
            </w:pPr>
          </w:p>
        </w:tc>
      </w:tr>
      <w:tr w:rsidR="00B93F00" w:rsidRPr="00BD6F46" w14:paraId="78A6910E" w14:textId="77777777" w:rsidTr="0072030C">
        <w:tc>
          <w:tcPr>
            <w:tcW w:w="1964" w:type="pct"/>
            <w:tcMar>
              <w:top w:w="0" w:type="dxa"/>
              <w:left w:w="108" w:type="dxa"/>
              <w:bottom w:w="0" w:type="dxa"/>
              <w:right w:w="108" w:type="dxa"/>
            </w:tcMar>
          </w:tcPr>
          <w:p w14:paraId="37588F66"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5B82052F"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260DC0B4" w14:textId="77777777" w:rsidR="00B93F00" w:rsidRPr="00BD6F46" w:rsidRDefault="00B93F00" w:rsidP="0072030C">
            <w:pPr>
              <w:pStyle w:val="TAL"/>
              <w:rPr>
                <w:rFonts w:cs="Arial"/>
                <w:szCs w:val="18"/>
                <w:lang w:eastAsia="zh-CN"/>
              </w:rPr>
            </w:pPr>
          </w:p>
        </w:tc>
      </w:tr>
      <w:tr w:rsidR="00B93F00" w:rsidRPr="00BD6F46" w14:paraId="4082528B" w14:textId="77777777" w:rsidTr="0072030C">
        <w:tc>
          <w:tcPr>
            <w:tcW w:w="1964" w:type="pct"/>
            <w:tcMar>
              <w:top w:w="0" w:type="dxa"/>
              <w:left w:w="108" w:type="dxa"/>
              <w:bottom w:w="0" w:type="dxa"/>
              <w:right w:w="108" w:type="dxa"/>
            </w:tcMar>
          </w:tcPr>
          <w:p w14:paraId="2917B3DC"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0D5BB672"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272FD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607D430E" w14:textId="77777777" w:rsidR="00B93F00" w:rsidRPr="00BD6F46" w:rsidRDefault="00B93F00" w:rsidP="0072030C">
            <w:pPr>
              <w:pStyle w:val="TAL"/>
              <w:rPr>
                <w:rFonts w:cs="Arial"/>
                <w:szCs w:val="18"/>
                <w:lang w:eastAsia="zh-CN"/>
              </w:rPr>
            </w:pPr>
          </w:p>
        </w:tc>
      </w:tr>
      <w:tr w:rsidR="00B93F00" w:rsidRPr="00BD6F46" w14:paraId="1CD1C3B3" w14:textId="77777777" w:rsidTr="0072030C">
        <w:tc>
          <w:tcPr>
            <w:tcW w:w="1964" w:type="pct"/>
            <w:tcMar>
              <w:top w:w="0" w:type="dxa"/>
              <w:left w:w="108" w:type="dxa"/>
              <w:bottom w:w="0" w:type="dxa"/>
              <w:right w:w="108" w:type="dxa"/>
            </w:tcMar>
          </w:tcPr>
          <w:p w14:paraId="62A56BE5"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7F292261"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6818DC8C" w14:textId="77777777" w:rsidR="00B93F00" w:rsidRPr="00BD6F46" w:rsidRDefault="00B93F00" w:rsidP="0072030C">
            <w:pPr>
              <w:pStyle w:val="TAL"/>
              <w:rPr>
                <w:rFonts w:cs="Arial"/>
                <w:szCs w:val="18"/>
                <w:lang w:eastAsia="zh-CN"/>
              </w:rPr>
            </w:pPr>
          </w:p>
        </w:tc>
      </w:tr>
      <w:tr w:rsidR="00B93F00" w:rsidRPr="00BD6F46" w14:paraId="4D1C4C98" w14:textId="77777777" w:rsidTr="0072030C">
        <w:tc>
          <w:tcPr>
            <w:tcW w:w="1964" w:type="pct"/>
            <w:tcMar>
              <w:top w:w="0" w:type="dxa"/>
              <w:left w:w="108" w:type="dxa"/>
              <w:bottom w:w="0" w:type="dxa"/>
              <w:right w:w="108" w:type="dxa"/>
            </w:tcMar>
          </w:tcPr>
          <w:p w14:paraId="364D5F87"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51568C0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0475F36" w14:textId="77777777" w:rsidR="00B93F00" w:rsidRPr="00BD6F46" w:rsidRDefault="00B93F00" w:rsidP="0072030C">
            <w:pPr>
              <w:pStyle w:val="TAL"/>
              <w:rPr>
                <w:rFonts w:cs="Arial"/>
                <w:szCs w:val="18"/>
                <w:lang w:eastAsia="zh-CN"/>
              </w:rPr>
            </w:pPr>
          </w:p>
        </w:tc>
      </w:tr>
      <w:tr w:rsidR="00B93F00" w:rsidRPr="00BD6F46" w14:paraId="371A4FEB" w14:textId="77777777" w:rsidTr="0072030C">
        <w:tc>
          <w:tcPr>
            <w:tcW w:w="1964" w:type="pct"/>
            <w:tcMar>
              <w:top w:w="0" w:type="dxa"/>
              <w:left w:w="108" w:type="dxa"/>
              <w:bottom w:w="0" w:type="dxa"/>
              <w:right w:w="108" w:type="dxa"/>
            </w:tcMar>
          </w:tcPr>
          <w:p w14:paraId="51B342FA"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651D5E4A"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2B7252F" w14:textId="77777777" w:rsidR="00B93F00" w:rsidRPr="00BD6F46" w:rsidRDefault="00B93F00" w:rsidP="0072030C">
            <w:pPr>
              <w:pStyle w:val="TAL"/>
              <w:rPr>
                <w:rFonts w:cs="Arial"/>
                <w:szCs w:val="18"/>
                <w:lang w:eastAsia="zh-CN"/>
              </w:rPr>
            </w:pPr>
          </w:p>
        </w:tc>
      </w:tr>
      <w:tr w:rsidR="00B93F00" w:rsidRPr="00BD6F46" w14:paraId="45624B38" w14:textId="77777777" w:rsidTr="0072030C">
        <w:tc>
          <w:tcPr>
            <w:tcW w:w="1964" w:type="pct"/>
            <w:tcMar>
              <w:top w:w="0" w:type="dxa"/>
              <w:left w:w="108" w:type="dxa"/>
              <w:bottom w:w="0" w:type="dxa"/>
              <w:right w:w="108" w:type="dxa"/>
            </w:tcMar>
          </w:tcPr>
          <w:p w14:paraId="0778CE08"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084AC59"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3CD4A8F3" w14:textId="77777777" w:rsidR="00B93F00" w:rsidRPr="00BD6F46" w:rsidRDefault="00B93F00" w:rsidP="0072030C">
            <w:pPr>
              <w:pStyle w:val="TAL"/>
              <w:rPr>
                <w:rFonts w:cs="Arial"/>
                <w:szCs w:val="18"/>
                <w:lang w:eastAsia="zh-CN"/>
              </w:rPr>
            </w:pPr>
          </w:p>
        </w:tc>
      </w:tr>
      <w:tr w:rsidR="00D00A76" w:rsidRPr="00BD6F46" w14:paraId="656A6CC3" w14:textId="77777777" w:rsidTr="0072030C">
        <w:tc>
          <w:tcPr>
            <w:tcW w:w="1964" w:type="pct"/>
            <w:tcMar>
              <w:top w:w="0" w:type="dxa"/>
              <w:left w:w="108" w:type="dxa"/>
              <w:bottom w:w="0" w:type="dxa"/>
              <w:right w:w="108" w:type="dxa"/>
            </w:tcMar>
          </w:tcPr>
          <w:p w14:paraId="66EC6E1F"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17497FBE"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79B665C0" w14:textId="77777777" w:rsidR="00D00A76" w:rsidRPr="00BD6F46" w:rsidRDefault="00D00A76" w:rsidP="00D00A76">
            <w:pPr>
              <w:pStyle w:val="TAL"/>
              <w:rPr>
                <w:rFonts w:cs="Arial"/>
                <w:szCs w:val="18"/>
                <w:lang w:eastAsia="zh-CN"/>
              </w:rPr>
            </w:pPr>
          </w:p>
        </w:tc>
      </w:tr>
      <w:tr w:rsidR="00D00A76" w:rsidRPr="00BD6F46" w14:paraId="78757DFE" w14:textId="77777777" w:rsidTr="0072030C">
        <w:tc>
          <w:tcPr>
            <w:tcW w:w="1964" w:type="pct"/>
            <w:tcMar>
              <w:top w:w="0" w:type="dxa"/>
              <w:left w:w="108" w:type="dxa"/>
              <w:bottom w:w="0" w:type="dxa"/>
              <w:right w:w="108" w:type="dxa"/>
            </w:tcMar>
          </w:tcPr>
          <w:p w14:paraId="3EDB51F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7EE4B530"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2707FCAF" w14:textId="77777777" w:rsidR="00D00A76" w:rsidRPr="00BD6F46" w:rsidRDefault="00D00A76" w:rsidP="00D00A76">
            <w:pPr>
              <w:pStyle w:val="TAL"/>
              <w:rPr>
                <w:rFonts w:cs="Arial"/>
                <w:szCs w:val="18"/>
                <w:lang w:eastAsia="zh-CN"/>
              </w:rPr>
            </w:pPr>
          </w:p>
        </w:tc>
      </w:tr>
      <w:tr w:rsidR="00D00A76" w:rsidRPr="00BD6F46" w14:paraId="5187E3AA" w14:textId="77777777" w:rsidTr="0072030C">
        <w:tc>
          <w:tcPr>
            <w:tcW w:w="1964" w:type="pct"/>
            <w:tcMar>
              <w:top w:w="0" w:type="dxa"/>
              <w:left w:w="108" w:type="dxa"/>
              <w:bottom w:w="0" w:type="dxa"/>
              <w:right w:w="108" w:type="dxa"/>
            </w:tcMar>
          </w:tcPr>
          <w:p w14:paraId="4E6F70DC"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4497DDE"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326E6E3D" w14:textId="77777777" w:rsidR="00D00A76" w:rsidRPr="00BD6F46" w:rsidRDefault="00D00A76" w:rsidP="00D00A76">
            <w:pPr>
              <w:pStyle w:val="TAL"/>
              <w:rPr>
                <w:rFonts w:cs="Arial"/>
                <w:szCs w:val="18"/>
                <w:lang w:eastAsia="zh-CN"/>
              </w:rPr>
            </w:pPr>
          </w:p>
        </w:tc>
      </w:tr>
      <w:tr w:rsidR="009517BE" w:rsidRPr="00BD6F46" w14:paraId="3E871C42" w14:textId="77777777" w:rsidTr="0072030C">
        <w:tc>
          <w:tcPr>
            <w:tcW w:w="1964" w:type="pct"/>
            <w:tcMar>
              <w:top w:w="0" w:type="dxa"/>
              <w:left w:w="108" w:type="dxa"/>
              <w:bottom w:w="0" w:type="dxa"/>
              <w:right w:w="108" w:type="dxa"/>
            </w:tcMar>
          </w:tcPr>
          <w:p w14:paraId="6535D1DD" w14:textId="77777777" w:rsidR="009517BE" w:rsidRDefault="009517BE" w:rsidP="009517BE">
            <w:pPr>
              <w:pStyle w:val="TAL"/>
              <w:rPr>
                <w:lang w:eastAsia="zh-CN"/>
              </w:rPr>
            </w:pPr>
            <w:r>
              <w:rPr>
                <w:lang w:eastAsia="zh-CN"/>
              </w:rPr>
              <w:t>START_OF_SERVICE_DATA_FLOW</w:t>
            </w:r>
          </w:p>
        </w:tc>
        <w:tc>
          <w:tcPr>
            <w:tcW w:w="2369" w:type="pct"/>
            <w:tcMar>
              <w:top w:w="0" w:type="dxa"/>
              <w:left w:w="108" w:type="dxa"/>
              <w:bottom w:w="0" w:type="dxa"/>
              <w:right w:w="108" w:type="dxa"/>
            </w:tcMar>
          </w:tcPr>
          <w:p w14:paraId="5CC0F4B5" w14:textId="77777777" w:rsidR="009517BE" w:rsidRDefault="009517BE" w:rsidP="009517BE">
            <w:pPr>
              <w:pStyle w:val="TAL"/>
              <w:rPr>
                <w:lang w:eastAsia="zh-CN" w:bidi="ar-IQ"/>
              </w:rPr>
            </w:pPr>
            <w:r>
              <w:rPr>
                <w:lang w:eastAsia="zh-CN" w:bidi="ar-IQ"/>
              </w:rPr>
              <w:t>A service data flow has started</w:t>
            </w:r>
          </w:p>
        </w:tc>
        <w:tc>
          <w:tcPr>
            <w:tcW w:w="667" w:type="pct"/>
          </w:tcPr>
          <w:p w14:paraId="7178B365" w14:textId="77777777" w:rsidR="009517BE" w:rsidRPr="00BD6F46" w:rsidRDefault="009517BE" w:rsidP="009517BE">
            <w:pPr>
              <w:pStyle w:val="TAL"/>
              <w:rPr>
                <w:rFonts w:cs="Arial"/>
                <w:szCs w:val="18"/>
                <w:lang w:eastAsia="zh-CN"/>
              </w:rPr>
            </w:pPr>
          </w:p>
        </w:tc>
      </w:tr>
      <w:tr w:rsidR="009517BE" w:rsidRPr="00BD6F46" w14:paraId="2FD53068" w14:textId="77777777" w:rsidTr="0072030C">
        <w:tc>
          <w:tcPr>
            <w:tcW w:w="1964" w:type="pct"/>
            <w:tcMar>
              <w:top w:w="0" w:type="dxa"/>
              <w:left w:w="108" w:type="dxa"/>
              <w:bottom w:w="0" w:type="dxa"/>
              <w:right w:w="108" w:type="dxa"/>
            </w:tcMar>
          </w:tcPr>
          <w:p w14:paraId="6053DF79" w14:textId="77777777" w:rsidR="009517BE" w:rsidRDefault="009517BE" w:rsidP="009517BE">
            <w:pPr>
              <w:pStyle w:val="TAL"/>
              <w:rPr>
                <w:lang w:eastAsia="zh-CN"/>
              </w:rPr>
            </w:pPr>
            <w:r>
              <w:rPr>
                <w:lang w:eastAsia="zh-CN"/>
              </w:rPr>
              <w:t>GFBR_GUARANTEED_STATUS_CHANGE</w:t>
            </w:r>
          </w:p>
        </w:tc>
        <w:tc>
          <w:tcPr>
            <w:tcW w:w="2369" w:type="pct"/>
            <w:tcMar>
              <w:top w:w="0" w:type="dxa"/>
              <w:left w:w="108" w:type="dxa"/>
              <w:bottom w:w="0" w:type="dxa"/>
              <w:right w:w="108" w:type="dxa"/>
            </w:tcMar>
          </w:tcPr>
          <w:p w14:paraId="0CB11A73" w14:textId="77777777" w:rsidR="009517BE" w:rsidRDefault="009517BE" w:rsidP="009517BE">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01505A10" w14:textId="77777777" w:rsidR="009517BE" w:rsidRDefault="009517BE" w:rsidP="009517BE">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029BD8B4" w14:textId="77777777" w:rsidR="009517BE" w:rsidRPr="00BD6F46" w:rsidRDefault="009517BE" w:rsidP="009517BE">
            <w:pPr>
              <w:pStyle w:val="TAL"/>
              <w:rPr>
                <w:rFonts w:cs="Arial"/>
                <w:szCs w:val="18"/>
                <w:lang w:eastAsia="zh-CN"/>
              </w:rPr>
            </w:pPr>
          </w:p>
        </w:tc>
      </w:tr>
      <w:tr w:rsidR="00B93F00" w:rsidRPr="00BD6F46" w14:paraId="427F6392" w14:textId="77777777" w:rsidTr="0072030C">
        <w:tc>
          <w:tcPr>
            <w:tcW w:w="1964" w:type="pct"/>
            <w:tcMar>
              <w:top w:w="0" w:type="dxa"/>
              <w:left w:w="108" w:type="dxa"/>
              <w:bottom w:w="0" w:type="dxa"/>
              <w:right w:w="108" w:type="dxa"/>
            </w:tcMar>
          </w:tcPr>
          <w:p w14:paraId="20AEE1E8"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701D3D7C"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2CCCA915" w14:textId="77777777" w:rsidR="00B93F00" w:rsidRPr="00BD6F46" w:rsidRDefault="00B93F00" w:rsidP="0072030C">
            <w:pPr>
              <w:pStyle w:val="TAL"/>
              <w:rPr>
                <w:rFonts w:cs="Arial"/>
                <w:szCs w:val="18"/>
                <w:lang w:eastAsia="zh-CN"/>
              </w:rPr>
            </w:pPr>
          </w:p>
        </w:tc>
      </w:tr>
      <w:tr w:rsidR="00B93F00" w:rsidRPr="00BD6F46" w14:paraId="6737843D" w14:textId="77777777" w:rsidTr="0072030C">
        <w:tc>
          <w:tcPr>
            <w:tcW w:w="1964" w:type="pct"/>
            <w:tcMar>
              <w:top w:w="0" w:type="dxa"/>
              <w:left w:w="108" w:type="dxa"/>
              <w:bottom w:w="0" w:type="dxa"/>
              <w:right w:w="108" w:type="dxa"/>
            </w:tcMar>
          </w:tcPr>
          <w:p w14:paraId="2C1BA2D2"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3B421068"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07C2F82" w14:textId="77777777" w:rsidR="00B93F00" w:rsidRPr="00BD6F46" w:rsidRDefault="00B93F00" w:rsidP="0072030C">
            <w:pPr>
              <w:pStyle w:val="TAL"/>
              <w:rPr>
                <w:rFonts w:cs="Arial"/>
                <w:szCs w:val="18"/>
                <w:lang w:eastAsia="zh-CN"/>
              </w:rPr>
            </w:pPr>
          </w:p>
        </w:tc>
      </w:tr>
      <w:tr w:rsidR="00B93F00" w:rsidRPr="00BD6F46" w14:paraId="1197BE86" w14:textId="77777777" w:rsidTr="0072030C">
        <w:tc>
          <w:tcPr>
            <w:tcW w:w="1964" w:type="pct"/>
            <w:tcMar>
              <w:top w:w="0" w:type="dxa"/>
              <w:left w:w="108" w:type="dxa"/>
              <w:bottom w:w="0" w:type="dxa"/>
              <w:right w:w="108" w:type="dxa"/>
            </w:tcMar>
          </w:tcPr>
          <w:p w14:paraId="57D8F54B"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394735FB"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7BEEC20F" w14:textId="77777777" w:rsidR="00B93F00" w:rsidRPr="00BD6F46" w:rsidRDefault="00B93F00" w:rsidP="0072030C">
            <w:pPr>
              <w:pStyle w:val="TAL"/>
              <w:rPr>
                <w:rFonts w:cs="Arial"/>
                <w:szCs w:val="18"/>
                <w:lang w:eastAsia="zh-CN"/>
              </w:rPr>
            </w:pPr>
          </w:p>
        </w:tc>
      </w:tr>
      <w:tr w:rsidR="00F77735" w:rsidRPr="00BD6F46" w14:paraId="681BC018" w14:textId="77777777" w:rsidTr="009517BE">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E4F0"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7EE3"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6633B10A"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7D619EAD" w14:textId="77777777" w:rsidTr="009517BE">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5567"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0D7C"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274294F"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F108D61" w14:textId="77777777" w:rsidTr="009517BE">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5107"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4EE3"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51053008" w14:textId="77777777" w:rsidR="00F77735" w:rsidRPr="00BD6F46" w:rsidRDefault="00F77735" w:rsidP="00EB3F24">
            <w:pPr>
              <w:pStyle w:val="TAL"/>
              <w:rPr>
                <w:rFonts w:cs="Arial"/>
                <w:szCs w:val="18"/>
                <w:lang w:eastAsia="zh-CN"/>
              </w:rPr>
            </w:pPr>
            <w:r>
              <w:rPr>
                <w:rFonts w:cs="Arial"/>
                <w:szCs w:val="18"/>
                <w:lang w:eastAsia="zh-CN"/>
              </w:rPr>
              <w:t>ATSSS</w:t>
            </w:r>
          </w:p>
        </w:tc>
      </w:tr>
    </w:tbl>
    <w:p w14:paraId="490CA059" w14:textId="77777777" w:rsidR="00B93F00" w:rsidRPr="00BD6F46" w:rsidRDefault="00B93F00" w:rsidP="00B93F00">
      <w:pPr>
        <w:rPr>
          <w:lang w:eastAsia="zh-CN"/>
        </w:rPr>
      </w:pPr>
    </w:p>
    <w:p w14:paraId="04705592" w14:textId="77777777" w:rsidR="00B93F00" w:rsidRPr="00BD6F46" w:rsidRDefault="00B93F00" w:rsidP="00B93F00">
      <w:pPr>
        <w:pStyle w:val="Heading5"/>
      </w:pPr>
      <w:bookmarkStart w:id="1465" w:name="_Toc20227419"/>
      <w:bookmarkStart w:id="1466" w:name="_Toc27749664"/>
      <w:bookmarkStart w:id="1467" w:name="_Toc28709591"/>
      <w:bookmarkStart w:id="1468" w:name="_Toc44671211"/>
      <w:bookmarkStart w:id="1469" w:name="_Toc51919134"/>
      <w:bookmarkStart w:id="1470" w:name="_Toc178172052"/>
      <w:r w:rsidRPr="00BD6F46">
        <w:lastRenderedPageBreak/>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465"/>
      <w:bookmarkEnd w:id="1466"/>
      <w:bookmarkEnd w:id="1467"/>
      <w:bookmarkEnd w:id="1468"/>
      <w:bookmarkEnd w:id="1469"/>
      <w:bookmarkEnd w:id="1470"/>
    </w:p>
    <w:p w14:paraId="648F7058"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7AE14F00" w14:textId="77777777" w:rsidTr="0072030C">
        <w:tc>
          <w:tcPr>
            <w:tcW w:w="3225" w:type="pct"/>
            <w:shd w:val="clear" w:color="auto" w:fill="C0C0C0"/>
            <w:tcMar>
              <w:top w:w="0" w:type="dxa"/>
              <w:left w:w="108" w:type="dxa"/>
              <w:bottom w:w="0" w:type="dxa"/>
              <w:right w:w="108" w:type="dxa"/>
            </w:tcMar>
            <w:hideMark/>
          </w:tcPr>
          <w:p w14:paraId="6DD5C38C"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3CBBBB0F" w14:textId="77777777" w:rsidR="00B93F00" w:rsidRPr="00BD6F46" w:rsidRDefault="00B93F00" w:rsidP="0072030C">
            <w:pPr>
              <w:pStyle w:val="TAH"/>
            </w:pPr>
            <w:r w:rsidRPr="00BD6F46">
              <w:t>Description</w:t>
            </w:r>
          </w:p>
        </w:tc>
        <w:tc>
          <w:tcPr>
            <w:tcW w:w="634" w:type="pct"/>
            <w:shd w:val="clear" w:color="auto" w:fill="C0C0C0"/>
          </w:tcPr>
          <w:p w14:paraId="09040931" w14:textId="77777777" w:rsidR="00B93F00" w:rsidRPr="00BD6F46" w:rsidRDefault="00B93F00" w:rsidP="0072030C">
            <w:pPr>
              <w:pStyle w:val="TAH"/>
            </w:pPr>
            <w:r w:rsidRPr="00BD6F46">
              <w:t>Applicability</w:t>
            </w:r>
          </w:p>
        </w:tc>
      </w:tr>
      <w:tr w:rsidR="00B93F00" w:rsidRPr="00BD6F46" w14:paraId="6B8B8647" w14:textId="77777777" w:rsidTr="0072030C">
        <w:tc>
          <w:tcPr>
            <w:tcW w:w="3225" w:type="pct"/>
            <w:tcMar>
              <w:top w:w="0" w:type="dxa"/>
              <w:left w:w="108" w:type="dxa"/>
              <w:bottom w:w="0" w:type="dxa"/>
              <w:right w:w="108" w:type="dxa"/>
            </w:tcMar>
          </w:tcPr>
          <w:p w14:paraId="30A0A7AA"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E4CF78E" w14:textId="77777777" w:rsidR="00B93F00" w:rsidRPr="007A0188" w:rsidRDefault="00B93F00" w:rsidP="0072030C">
            <w:pPr>
              <w:pStyle w:val="TAL"/>
            </w:pPr>
            <w:r>
              <w:t>The CHF opens or updates CDR.</w:t>
            </w:r>
          </w:p>
        </w:tc>
        <w:tc>
          <w:tcPr>
            <w:tcW w:w="634" w:type="pct"/>
          </w:tcPr>
          <w:p w14:paraId="09C1D16A" w14:textId="77777777" w:rsidR="00B93F00" w:rsidRPr="00BD6F46" w:rsidRDefault="00B93F00" w:rsidP="0072030C">
            <w:pPr>
              <w:pStyle w:val="TAL"/>
            </w:pPr>
          </w:p>
        </w:tc>
      </w:tr>
    </w:tbl>
    <w:p w14:paraId="62AB4987" w14:textId="77777777" w:rsidR="00B93F00" w:rsidRDefault="00B93F00" w:rsidP="00B93F00">
      <w:pPr>
        <w:rPr>
          <w:lang w:eastAsia="zh-CN"/>
        </w:rPr>
      </w:pPr>
    </w:p>
    <w:p w14:paraId="6030A412" w14:textId="77777777" w:rsidR="00B93F00" w:rsidRPr="00BD6F46" w:rsidRDefault="00B93F00" w:rsidP="00B93F00">
      <w:pPr>
        <w:pStyle w:val="Heading5"/>
      </w:pPr>
      <w:bookmarkStart w:id="1471" w:name="_Toc20227420"/>
      <w:bookmarkStart w:id="1472" w:name="_Toc27749665"/>
      <w:bookmarkStart w:id="1473" w:name="_Toc28709592"/>
      <w:bookmarkStart w:id="1474" w:name="_Toc44671212"/>
      <w:bookmarkStart w:id="1475" w:name="_Toc51919135"/>
      <w:bookmarkStart w:id="1476" w:name="_Toc178172053"/>
      <w:r w:rsidRPr="00BD6F46">
        <w:t>6.</w:t>
      </w:r>
      <w:r>
        <w:t>2</w:t>
      </w:r>
      <w:r w:rsidRPr="00BD6F46">
        <w:t>.</w:t>
      </w:r>
      <w:r>
        <w:t>5</w:t>
      </w:r>
      <w:r w:rsidRPr="00BD6F46">
        <w:t>.</w:t>
      </w:r>
      <w:r>
        <w:t>3</w:t>
      </w:r>
      <w:r w:rsidRPr="00BD6F46">
        <w:t>.</w:t>
      </w:r>
      <w:r>
        <w:t>7</w:t>
      </w:r>
      <w:r w:rsidRPr="00BD6F46">
        <w:tab/>
        <w:t>Enumeration: 3GPPPSDataOffStatus</w:t>
      </w:r>
      <w:bookmarkEnd w:id="1471"/>
      <w:bookmarkEnd w:id="1472"/>
      <w:bookmarkEnd w:id="1473"/>
      <w:bookmarkEnd w:id="1474"/>
      <w:bookmarkEnd w:id="1475"/>
      <w:bookmarkEnd w:id="1476"/>
    </w:p>
    <w:p w14:paraId="4513332F"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FB4AF7" w:rsidRPr="00FB4AF7">
        <w:t>3GPPPSDataOffStatus</w:t>
      </w:r>
      <w:r w:rsidR="00FB4AF7" w:rsidRPr="00FB4AF7">
        <w:rPr>
          <w:rFonts w:hint="eastAsia"/>
        </w:rPr>
        <w:t xml:space="preserve"> </w:t>
      </w:r>
      <w:r>
        <w:rPr>
          <w:lang w:eastAsia="zh-CN"/>
        </w:rPr>
        <w:t xml:space="preserve"> is the same as definition in </w:t>
      </w:r>
      <w:r>
        <w:t>t</w:t>
      </w:r>
      <w:r w:rsidRPr="00BD6F46">
        <w:t>able 6.1.6.3.</w:t>
      </w:r>
      <w:r>
        <w:t>13</w:t>
      </w:r>
      <w:r w:rsidRPr="00BD6F46">
        <w:t>-1</w:t>
      </w:r>
      <w:r>
        <w:t>.</w:t>
      </w:r>
    </w:p>
    <w:p w14:paraId="0C9F7A74" w14:textId="77777777" w:rsidR="00B93F00" w:rsidRPr="00BD6F46" w:rsidRDefault="00B93F00" w:rsidP="00B93F00">
      <w:pPr>
        <w:pStyle w:val="Heading5"/>
      </w:pPr>
      <w:bookmarkStart w:id="1477" w:name="_Toc20227421"/>
      <w:bookmarkStart w:id="1478" w:name="_Toc27749666"/>
      <w:bookmarkStart w:id="1479" w:name="_Toc28709593"/>
      <w:bookmarkStart w:id="1480" w:name="_Toc44671213"/>
      <w:bookmarkStart w:id="1481" w:name="_Toc51919136"/>
      <w:bookmarkStart w:id="1482" w:name="_Toc178172054"/>
      <w:r w:rsidRPr="00BD6F46">
        <w:t>6.</w:t>
      </w:r>
      <w:r>
        <w:t>2</w:t>
      </w:r>
      <w:r w:rsidRPr="00BD6F46">
        <w:t>.</w:t>
      </w:r>
      <w:r>
        <w:t>5</w:t>
      </w:r>
      <w:r w:rsidRPr="00BD6F46">
        <w:t>.</w:t>
      </w:r>
      <w:r w:rsidR="002F386C">
        <w:t>3</w:t>
      </w:r>
      <w:r w:rsidRPr="00BD6F46">
        <w:t>.</w:t>
      </w:r>
      <w:r>
        <w:t>8</w:t>
      </w:r>
      <w:r w:rsidRPr="00BD6F46">
        <w:tab/>
        <w:t>Enumeration: PartialRecordMethod</w:t>
      </w:r>
      <w:bookmarkEnd w:id="1477"/>
      <w:bookmarkEnd w:id="1478"/>
      <w:bookmarkEnd w:id="1479"/>
      <w:bookmarkEnd w:id="1480"/>
      <w:bookmarkEnd w:id="1481"/>
      <w:bookmarkEnd w:id="1482"/>
    </w:p>
    <w:p w14:paraId="5D296897"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89E4864" w14:textId="77777777" w:rsidR="00B93F00" w:rsidRPr="00BD6F46" w:rsidRDefault="00B93F00" w:rsidP="00B93F00">
      <w:pPr>
        <w:pStyle w:val="Heading5"/>
      </w:pPr>
      <w:bookmarkStart w:id="1483" w:name="_Toc20227422"/>
      <w:bookmarkStart w:id="1484" w:name="_Toc27749667"/>
      <w:bookmarkStart w:id="1485" w:name="_Toc28709594"/>
      <w:bookmarkStart w:id="1486" w:name="_Toc44671214"/>
      <w:bookmarkStart w:id="1487" w:name="_Toc51919137"/>
      <w:bookmarkStart w:id="1488" w:name="_Toc178172055"/>
      <w:r w:rsidRPr="00BD6F46">
        <w:t>6.</w:t>
      </w:r>
      <w:r>
        <w:t>2</w:t>
      </w:r>
      <w:r w:rsidRPr="00BD6F46">
        <w:t>.</w:t>
      </w:r>
      <w:r>
        <w:t>5</w:t>
      </w:r>
      <w:r w:rsidRPr="00BD6F46">
        <w:t>.</w:t>
      </w:r>
      <w:r w:rsidR="002F386C">
        <w:t>3</w:t>
      </w:r>
      <w:r w:rsidRPr="00BD6F46">
        <w:t>.</w:t>
      </w:r>
      <w:r>
        <w:t>9</w:t>
      </w:r>
      <w:r w:rsidRPr="00BD6F46">
        <w:tab/>
        <w:t>Enumeration: RoamerInOut</w:t>
      </w:r>
      <w:bookmarkEnd w:id="1483"/>
      <w:bookmarkEnd w:id="1484"/>
      <w:bookmarkEnd w:id="1485"/>
      <w:bookmarkEnd w:id="1486"/>
      <w:bookmarkEnd w:id="1487"/>
      <w:bookmarkEnd w:id="1488"/>
    </w:p>
    <w:p w14:paraId="0B4BEE83"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FB4AF7" w:rsidRPr="00FB4AF7">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7B09C452" w14:textId="77777777" w:rsidR="00B93F00" w:rsidRPr="00BD6F46" w:rsidRDefault="00B93F00" w:rsidP="00B93F00">
      <w:pPr>
        <w:pStyle w:val="Heading5"/>
      </w:pPr>
      <w:bookmarkStart w:id="1489" w:name="_Toc20227423"/>
      <w:bookmarkStart w:id="1490" w:name="_Toc27749668"/>
      <w:bookmarkStart w:id="1491" w:name="_Toc28709595"/>
      <w:bookmarkStart w:id="1492" w:name="_Toc44671215"/>
      <w:bookmarkStart w:id="1493" w:name="_Toc51919138"/>
      <w:bookmarkStart w:id="1494" w:name="_Toc178172056"/>
      <w:r w:rsidRPr="00BD6F46">
        <w:t>6.</w:t>
      </w:r>
      <w:r>
        <w:t>2</w:t>
      </w:r>
      <w:r w:rsidRPr="00BD6F46">
        <w:t>.</w:t>
      </w:r>
      <w:r>
        <w:t>5</w:t>
      </w:r>
      <w:r w:rsidRPr="00BD6F46">
        <w:t>.</w:t>
      </w:r>
      <w:r w:rsidR="002F386C">
        <w:t>3.</w:t>
      </w:r>
      <w:r>
        <w:t>10</w:t>
      </w:r>
      <w:r w:rsidRPr="00BD6F46">
        <w:tab/>
      </w:r>
      <w:bookmarkEnd w:id="1489"/>
      <w:bookmarkEnd w:id="1490"/>
      <w:bookmarkEnd w:id="1491"/>
      <w:bookmarkEnd w:id="1492"/>
      <w:bookmarkEnd w:id="1493"/>
      <w:r w:rsidR="00FB4AF7">
        <w:t>Void</w:t>
      </w:r>
      <w:bookmarkEnd w:id="1494"/>
    </w:p>
    <w:p w14:paraId="40BD687D" w14:textId="77777777" w:rsidR="00B93F00" w:rsidRDefault="00B93F00" w:rsidP="004B5553"/>
    <w:p w14:paraId="3D5E5010" w14:textId="77777777" w:rsidR="00737470" w:rsidRDefault="00737470" w:rsidP="00737470">
      <w:pPr>
        <w:pStyle w:val="Heading3"/>
      </w:pPr>
      <w:bookmarkStart w:id="1495" w:name="_Toc20227424"/>
      <w:bookmarkStart w:id="1496" w:name="_Toc27749669"/>
      <w:bookmarkStart w:id="1497" w:name="_Toc28709596"/>
      <w:bookmarkStart w:id="1498" w:name="_Toc44671216"/>
      <w:bookmarkStart w:id="1499" w:name="_Toc51919139"/>
      <w:bookmarkStart w:id="1500" w:name="_Toc178172057"/>
      <w:r>
        <w:rPr>
          <w:rFonts w:hint="eastAsia"/>
        </w:rPr>
        <w:t>6.2.6</w:t>
      </w:r>
      <w:r w:rsidRPr="00BD6F46">
        <w:tab/>
        <w:t>Error handling</w:t>
      </w:r>
      <w:bookmarkEnd w:id="1495"/>
      <w:bookmarkEnd w:id="1496"/>
      <w:bookmarkEnd w:id="1497"/>
      <w:bookmarkEnd w:id="1498"/>
      <w:bookmarkEnd w:id="1499"/>
      <w:bookmarkEnd w:id="1500"/>
    </w:p>
    <w:p w14:paraId="663248AE" w14:textId="77777777" w:rsidR="00737470" w:rsidRPr="00BD6F46" w:rsidRDefault="00737470" w:rsidP="00737470">
      <w:pPr>
        <w:pStyle w:val="Heading4"/>
      </w:pPr>
      <w:bookmarkStart w:id="1501" w:name="_Toc20227425"/>
      <w:bookmarkStart w:id="1502" w:name="_Toc27749670"/>
      <w:bookmarkStart w:id="1503" w:name="_Toc28709597"/>
      <w:bookmarkStart w:id="1504" w:name="_Toc44671217"/>
      <w:bookmarkStart w:id="1505" w:name="_Toc51919140"/>
      <w:bookmarkStart w:id="1506" w:name="_Toc178172058"/>
      <w:r>
        <w:rPr>
          <w:rFonts w:hint="eastAsia"/>
        </w:rPr>
        <w:t>6.</w:t>
      </w:r>
      <w:r>
        <w:t>2</w:t>
      </w:r>
      <w:r w:rsidRPr="00BD6F46">
        <w:rPr>
          <w:rFonts w:hint="eastAsia"/>
        </w:rPr>
        <w:t>.</w:t>
      </w:r>
      <w:r>
        <w:t>6</w:t>
      </w:r>
      <w:r w:rsidRPr="00BD6F46">
        <w:t>.1</w:t>
      </w:r>
      <w:r w:rsidRPr="00BD6F46">
        <w:tab/>
        <w:t>General</w:t>
      </w:r>
      <w:bookmarkEnd w:id="1501"/>
      <w:bookmarkEnd w:id="1502"/>
      <w:bookmarkEnd w:id="1503"/>
      <w:bookmarkEnd w:id="1504"/>
      <w:bookmarkEnd w:id="1505"/>
      <w:bookmarkEnd w:id="1506"/>
    </w:p>
    <w:p w14:paraId="321B375E" w14:textId="77777777" w:rsidR="00737470" w:rsidRPr="00BD6F46" w:rsidRDefault="00737470" w:rsidP="00737470">
      <w:r w:rsidRPr="00BD6F46">
        <w:t>HTTP error handling shall be supported as specified in clause 5.2.4 of TS 29.500 [</w:t>
      </w:r>
      <w:r w:rsidR="006E25E5">
        <w:t>299</w:t>
      </w:r>
      <w:r w:rsidRPr="00BD6F46">
        <w:t>].</w:t>
      </w:r>
    </w:p>
    <w:p w14:paraId="5927EA29"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TS 29.500 [</w:t>
      </w:r>
      <w:r w:rsidR="006E25E5">
        <w:t>299</w:t>
      </w:r>
      <w:r w:rsidRPr="00BD6F46">
        <w:t>] shall be supported for an HTTP method if the corresponding HTTP status codes are specified as mandatory for that HTTP method in table 5.2.7.1-1 of TS 29.500 [</w:t>
      </w:r>
      <w:r w:rsidR="006E25E5">
        <w:t>299</w:t>
      </w:r>
      <w:r w:rsidRPr="00BD6F46">
        <w:t>]. In addition, the requirements in the following clauses shall apply.</w:t>
      </w:r>
    </w:p>
    <w:p w14:paraId="6B4F1F01" w14:textId="77777777" w:rsidR="00737470" w:rsidRPr="00BD6F46" w:rsidRDefault="00737470" w:rsidP="00737470">
      <w:pPr>
        <w:pStyle w:val="Heading4"/>
      </w:pPr>
      <w:bookmarkStart w:id="1507" w:name="_Toc20227426"/>
      <w:bookmarkStart w:id="1508" w:name="_Toc27749671"/>
      <w:bookmarkStart w:id="1509" w:name="_Toc28709598"/>
      <w:bookmarkStart w:id="1510" w:name="_Toc44671218"/>
      <w:bookmarkStart w:id="1511" w:name="_Toc51919141"/>
      <w:bookmarkStart w:id="1512" w:name="_Toc178172059"/>
      <w:r>
        <w:rPr>
          <w:rFonts w:hint="eastAsia"/>
        </w:rPr>
        <w:t>6.2</w:t>
      </w:r>
      <w:r w:rsidRPr="00BD6F46">
        <w:rPr>
          <w:rFonts w:hint="eastAsia"/>
        </w:rPr>
        <w:t>.</w:t>
      </w:r>
      <w:r>
        <w:t>6</w:t>
      </w:r>
      <w:r w:rsidRPr="00BD6F46">
        <w:t>.2</w:t>
      </w:r>
      <w:r w:rsidRPr="00BD6F46">
        <w:tab/>
        <w:t>Protocol Errors</w:t>
      </w:r>
      <w:bookmarkEnd w:id="1507"/>
      <w:bookmarkEnd w:id="1508"/>
      <w:bookmarkEnd w:id="1509"/>
      <w:bookmarkEnd w:id="1510"/>
      <w:bookmarkEnd w:id="1511"/>
      <w:bookmarkEnd w:id="1512"/>
    </w:p>
    <w:p w14:paraId="556549B8"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TS 29.500 [</w:t>
      </w:r>
      <w:r w:rsidR="006E25E5">
        <w:t>299</w:t>
      </w:r>
      <w:r w:rsidRPr="00BD6F46">
        <w:t>].</w:t>
      </w:r>
    </w:p>
    <w:p w14:paraId="29CA0876" w14:textId="77777777" w:rsidR="00737470" w:rsidRPr="00BD6F46" w:rsidRDefault="00737470" w:rsidP="00737470">
      <w:pPr>
        <w:pStyle w:val="Heading4"/>
      </w:pPr>
      <w:bookmarkStart w:id="1513" w:name="_Toc20227427"/>
      <w:bookmarkStart w:id="1514" w:name="_Toc27749672"/>
      <w:bookmarkStart w:id="1515" w:name="_Toc28709599"/>
      <w:bookmarkStart w:id="1516" w:name="_Toc44671219"/>
      <w:bookmarkStart w:id="1517" w:name="_Toc51919142"/>
      <w:bookmarkStart w:id="1518" w:name="_Toc178172060"/>
      <w:r w:rsidRPr="00BD6F46">
        <w:rPr>
          <w:rFonts w:hint="eastAsia"/>
        </w:rPr>
        <w:t>6.</w:t>
      </w:r>
      <w:r>
        <w:t>2.6</w:t>
      </w:r>
      <w:r w:rsidRPr="00BD6F46">
        <w:t>.3</w:t>
      </w:r>
      <w:r w:rsidRPr="00BD6F46">
        <w:tab/>
      </w:r>
      <w:bookmarkStart w:id="1519" w:name="OLE_LINK16"/>
      <w:r w:rsidRPr="003A3FD5">
        <w:t xml:space="preserve">Application </w:t>
      </w:r>
      <w:r>
        <w:t>e</w:t>
      </w:r>
      <w:r w:rsidRPr="003A3FD5">
        <w:t>rrors</w:t>
      </w:r>
      <w:bookmarkEnd w:id="1513"/>
      <w:bookmarkEnd w:id="1514"/>
      <w:bookmarkEnd w:id="1515"/>
      <w:bookmarkEnd w:id="1516"/>
      <w:bookmarkEnd w:id="1517"/>
      <w:bookmarkEnd w:id="1518"/>
      <w:bookmarkEnd w:id="1519"/>
    </w:p>
    <w:p w14:paraId="46B370EE"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6E25E5">
        <w:t>299</w:t>
      </w:r>
      <w:r w:rsidRPr="007F2678">
        <w:t>] may also be used for the N</w:t>
      </w:r>
      <w:r>
        <w:t>ch</w:t>
      </w:r>
      <w:r w:rsidRPr="007F2678">
        <w:t>f_</w:t>
      </w:r>
      <w:r>
        <w:t>OfflineOnly</w:t>
      </w:r>
      <w:r w:rsidRPr="007F2678">
        <w:t>Charging service</w:t>
      </w:r>
      <w:r w:rsidRPr="00BD6F46">
        <w:t>.</w:t>
      </w:r>
    </w:p>
    <w:p w14:paraId="6D004109"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179014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3DCBE9A9"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52CFC7BE"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82EAB94" w14:textId="77777777" w:rsidR="00737470" w:rsidRPr="00BD6F46" w:rsidRDefault="00737470" w:rsidP="0042629A">
            <w:pPr>
              <w:pStyle w:val="TAH"/>
            </w:pPr>
            <w:r w:rsidRPr="00BD6F46">
              <w:t>Description</w:t>
            </w:r>
          </w:p>
        </w:tc>
      </w:tr>
      <w:tr w:rsidR="00737470" w:rsidRPr="00BD6F46" w14:paraId="587B7697"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A335A63"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3F1F4E06"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2F011B27"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13816D61" w14:textId="77777777" w:rsidR="00737470" w:rsidRPr="00BD6F46" w:rsidRDefault="00737470" w:rsidP="00737470">
      <w:pPr>
        <w:pStyle w:val="Heading3"/>
      </w:pPr>
      <w:bookmarkStart w:id="1520" w:name="_Toc20227428"/>
      <w:bookmarkStart w:id="1521" w:name="_Toc27749673"/>
      <w:bookmarkStart w:id="1522" w:name="_Toc28709600"/>
      <w:bookmarkStart w:id="1523" w:name="_Toc44671220"/>
      <w:bookmarkStart w:id="1524" w:name="_Toc51919143"/>
      <w:bookmarkStart w:id="1525" w:name="_Toc178172061"/>
      <w:r>
        <w:rPr>
          <w:rFonts w:hint="eastAsia"/>
        </w:rPr>
        <w:t>6.2.7</w:t>
      </w:r>
      <w:r w:rsidRPr="00BD6F46">
        <w:tab/>
        <w:t>Feature negotiation</w:t>
      </w:r>
      <w:bookmarkEnd w:id="1520"/>
      <w:bookmarkEnd w:id="1521"/>
      <w:bookmarkEnd w:id="1522"/>
      <w:bookmarkEnd w:id="1523"/>
      <w:bookmarkEnd w:id="1524"/>
      <w:bookmarkEnd w:id="1525"/>
    </w:p>
    <w:p w14:paraId="674DD2A4"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96C475" w14:textId="77777777" w:rsidR="00737470" w:rsidRPr="00BD6F46" w:rsidRDefault="00737470" w:rsidP="00737470">
      <w:pPr>
        <w:pStyle w:val="TH"/>
      </w:pPr>
      <w:r w:rsidRPr="00BD6F46">
        <w:lastRenderedPageBreak/>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4A5E7C42"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5FB7F0A"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4587DC"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79EBF8" w14:textId="77777777" w:rsidR="00737470" w:rsidRPr="00BD6F46" w:rsidRDefault="00737470" w:rsidP="0042629A">
            <w:pPr>
              <w:pStyle w:val="TAH"/>
            </w:pPr>
            <w:r w:rsidRPr="00BD6F46">
              <w:t>Description</w:t>
            </w:r>
          </w:p>
        </w:tc>
      </w:tr>
      <w:tr w:rsidR="00737470" w:rsidRPr="00BD6F46" w14:paraId="5239E7D1"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25D1D0DC"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7D465C70"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0F5530B2"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bl>
    <w:p w14:paraId="127F1DE3" w14:textId="77777777" w:rsidR="00B97F60" w:rsidRPr="00BD6F46" w:rsidRDefault="00B97F60" w:rsidP="00B97F60"/>
    <w:p w14:paraId="31AA4297" w14:textId="77777777" w:rsidR="007C54F5" w:rsidRDefault="00C23DA6" w:rsidP="007F2678">
      <w:pPr>
        <w:pStyle w:val="Heading1"/>
      </w:pPr>
      <w:bookmarkStart w:id="1526" w:name="_Toc20227429"/>
      <w:bookmarkStart w:id="1527" w:name="_Toc27749674"/>
      <w:bookmarkStart w:id="1528" w:name="_Toc28709601"/>
      <w:bookmarkStart w:id="1529" w:name="_Toc44671221"/>
      <w:bookmarkStart w:id="1530" w:name="_Toc51919144"/>
      <w:bookmarkStart w:id="1531" w:name="_Toc178172062"/>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526"/>
      <w:bookmarkEnd w:id="1527"/>
      <w:bookmarkEnd w:id="1528"/>
      <w:bookmarkEnd w:id="1529"/>
      <w:bookmarkEnd w:id="1530"/>
      <w:bookmarkEnd w:id="1531"/>
    </w:p>
    <w:p w14:paraId="6BC96C60" w14:textId="77777777" w:rsidR="00A37719" w:rsidRPr="00A37719" w:rsidRDefault="00A37719" w:rsidP="008D79D4">
      <w:pPr>
        <w:pStyle w:val="Heading2"/>
      </w:pPr>
      <w:bookmarkStart w:id="1532" w:name="_Toc20227430"/>
      <w:bookmarkStart w:id="1533" w:name="_Toc27749675"/>
      <w:bookmarkStart w:id="1534" w:name="_Toc28709602"/>
      <w:bookmarkStart w:id="1535" w:name="_Toc44671222"/>
      <w:bookmarkStart w:id="1536" w:name="_Toc51919145"/>
      <w:bookmarkStart w:id="1537" w:name="_Toc178172063"/>
      <w:r>
        <w:t>7.0</w:t>
      </w:r>
      <w:r>
        <w:tab/>
        <w:t>General</w:t>
      </w:r>
      <w:bookmarkEnd w:id="1532"/>
      <w:bookmarkEnd w:id="1533"/>
      <w:bookmarkEnd w:id="1534"/>
      <w:bookmarkEnd w:id="1535"/>
      <w:bookmarkEnd w:id="1536"/>
      <w:bookmarkEnd w:id="1537"/>
    </w:p>
    <w:p w14:paraId="294F90B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6C6EACD7"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6CE9AC70" w14:textId="77777777" w:rsidR="00B63F55" w:rsidRPr="007F2678" w:rsidRDefault="00C23DA6" w:rsidP="00B63F55">
      <w:pPr>
        <w:pStyle w:val="Heading2"/>
      </w:pPr>
      <w:bookmarkStart w:id="1538" w:name="_Toc20227431"/>
      <w:bookmarkStart w:id="1539" w:name="_Toc27749676"/>
      <w:bookmarkStart w:id="1540" w:name="_Toc28709603"/>
      <w:bookmarkStart w:id="1541" w:name="_Toc44671223"/>
      <w:bookmarkStart w:id="1542" w:name="_Toc51919146"/>
      <w:bookmarkStart w:id="1543" w:name="_Toc178172064"/>
      <w:r w:rsidRPr="00BD6F46">
        <w:lastRenderedPageBreak/>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538"/>
      <w:bookmarkEnd w:id="1539"/>
      <w:bookmarkEnd w:id="1540"/>
      <w:bookmarkEnd w:id="1541"/>
      <w:bookmarkEnd w:id="1542"/>
      <w:bookmarkEnd w:id="1543"/>
      <w:r w:rsidR="00AE50ED" w:rsidRPr="00AE50ED" w:rsidDel="00AE50ED">
        <w:t xml:space="preserve"> </w:t>
      </w:r>
    </w:p>
    <w:p w14:paraId="5B893A19"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4D7073E8" w14:textId="77777777" w:rsidTr="00C82FE6">
        <w:trPr>
          <w:gridAfter w:val="1"/>
          <w:wAfter w:w="33" w:type="dxa"/>
          <w:tblHeader/>
          <w:jc w:val="center"/>
        </w:trPr>
        <w:tc>
          <w:tcPr>
            <w:tcW w:w="2899" w:type="dxa"/>
            <w:gridSpan w:val="2"/>
            <w:tcBorders>
              <w:bottom w:val="single" w:sz="4" w:space="0" w:color="auto"/>
            </w:tcBorders>
            <w:shd w:val="clear" w:color="auto" w:fill="D9D9D9"/>
          </w:tcPr>
          <w:p w14:paraId="3A86C333"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5EFB4781"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68F300BE"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0F1F0D47" w14:textId="77777777" w:rsidTr="00C82FE6">
        <w:trPr>
          <w:gridAfter w:val="1"/>
          <w:wAfter w:w="33" w:type="dxa"/>
          <w:tblHeader/>
          <w:jc w:val="center"/>
        </w:trPr>
        <w:tc>
          <w:tcPr>
            <w:tcW w:w="2899" w:type="dxa"/>
            <w:gridSpan w:val="2"/>
            <w:shd w:val="clear" w:color="auto" w:fill="auto"/>
          </w:tcPr>
          <w:p w14:paraId="6E1B60EC" w14:textId="77777777" w:rsidR="00AE50ED" w:rsidRPr="007F2678" w:rsidRDefault="00AE50ED" w:rsidP="007F2678">
            <w:pPr>
              <w:pStyle w:val="TAH"/>
              <w:jc w:val="left"/>
              <w:rPr>
                <w:b w:val="0"/>
              </w:rPr>
            </w:pPr>
            <w:r w:rsidRPr="007F2678">
              <w:rPr>
                <w:b w:val="0"/>
              </w:rPr>
              <w:t>Session Identifier</w:t>
            </w:r>
          </w:p>
        </w:tc>
        <w:tc>
          <w:tcPr>
            <w:tcW w:w="3192" w:type="dxa"/>
            <w:gridSpan w:val="2"/>
            <w:shd w:val="clear" w:color="auto" w:fill="auto"/>
          </w:tcPr>
          <w:p w14:paraId="2B622F2D"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shd w:val="clear" w:color="auto" w:fill="auto"/>
          </w:tcPr>
          <w:p w14:paraId="70B8AB7C"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7797A197" w14:textId="77777777" w:rsidR="00AE50ED" w:rsidRPr="00B3313B" w:rsidRDefault="0035608C" w:rsidP="0035608C">
            <w:pPr>
              <w:pStyle w:val="TAH"/>
              <w:rPr>
                <w:rFonts w:eastAsia="DengXian"/>
                <w:b w:val="0"/>
              </w:rPr>
            </w:pPr>
            <w:r>
              <w:rPr>
                <w:b w:val="0"/>
              </w:rPr>
              <w:t>/{OfflineChargingDataRef}/</w:t>
            </w:r>
          </w:p>
        </w:tc>
      </w:tr>
      <w:tr w:rsidR="00AE50ED" w:rsidRPr="00BD6F46" w14:paraId="65C3BF7D" w14:textId="77777777" w:rsidTr="00C82FE6">
        <w:trPr>
          <w:gridAfter w:val="1"/>
          <w:wAfter w:w="33" w:type="dxa"/>
          <w:tblHeader/>
          <w:jc w:val="center"/>
        </w:trPr>
        <w:tc>
          <w:tcPr>
            <w:tcW w:w="2899" w:type="dxa"/>
            <w:gridSpan w:val="2"/>
            <w:shd w:val="clear" w:color="auto" w:fill="DDDDDD"/>
          </w:tcPr>
          <w:p w14:paraId="354D142A" w14:textId="77777777" w:rsidR="00AE50ED" w:rsidRPr="00BD6F46" w:rsidRDefault="00AE50ED" w:rsidP="00AE50ED">
            <w:pPr>
              <w:pStyle w:val="TAC"/>
              <w:jc w:val="left"/>
            </w:pPr>
          </w:p>
        </w:tc>
        <w:tc>
          <w:tcPr>
            <w:tcW w:w="3192" w:type="dxa"/>
            <w:gridSpan w:val="2"/>
            <w:shd w:val="clear" w:color="auto" w:fill="DDDDDD"/>
          </w:tcPr>
          <w:p w14:paraId="690B7203" w14:textId="77777777" w:rsidR="00AE50ED" w:rsidRPr="00BD6F46" w:rsidRDefault="00AE50ED" w:rsidP="00AE50ED">
            <w:pPr>
              <w:pStyle w:val="TAL"/>
              <w:rPr>
                <w:rFonts w:eastAsia="DengXian"/>
              </w:rPr>
            </w:pPr>
          </w:p>
        </w:tc>
        <w:tc>
          <w:tcPr>
            <w:tcW w:w="3958" w:type="dxa"/>
            <w:gridSpan w:val="2"/>
            <w:shd w:val="clear" w:color="auto" w:fill="DDDDDD"/>
          </w:tcPr>
          <w:p w14:paraId="7721C65C"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6FF6EE11" w14:textId="77777777" w:rsidTr="00C82FE6">
        <w:trPr>
          <w:gridAfter w:val="1"/>
          <w:wAfter w:w="33" w:type="dxa"/>
          <w:tblHeader/>
          <w:jc w:val="center"/>
        </w:trPr>
        <w:tc>
          <w:tcPr>
            <w:tcW w:w="2899" w:type="dxa"/>
            <w:gridSpan w:val="2"/>
            <w:shd w:val="clear" w:color="auto" w:fill="FFFFFF"/>
          </w:tcPr>
          <w:p w14:paraId="21961938" w14:textId="77777777" w:rsidR="00AE50ED" w:rsidRPr="00BD6F46" w:rsidRDefault="00AE50ED" w:rsidP="00AE50ED">
            <w:pPr>
              <w:pStyle w:val="TAC"/>
              <w:jc w:val="left"/>
              <w:rPr>
                <w:rFonts w:eastAsia="DengXian"/>
                <w:lang w:eastAsia="zh-CN"/>
              </w:rPr>
            </w:pPr>
            <w:r w:rsidRPr="00BD6F46">
              <w:t>Subscriber Identifier</w:t>
            </w:r>
          </w:p>
        </w:tc>
        <w:tc>
          <w:tcPr>
            <w:tcW w:w="3192" w:type="dxa"/>
            <w:gridSpan w:val="2"/>
            <w:shd w:val="clear" w:color="auto" w:fill="FFFFFF"/>
          </w:tcPr>
          <w:p w14:paraId="16524805"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6DA1B703"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86003" w:rsidRPr="00BD6F46" w14:paraId="3413CA96" w14:textId="77777777" w:rsidTr="00C82FE6">
        <w:trPr>
          <w:gridAfter w:val="1"/>
          <w:wAfter w:w="33" w:type="dxa"/>
          <w:tblHeader/>
          <w:jc w:val="center"/>
        </w:trPr>
        <w:tc>
          <w:tcPr>
            <w:tcW w:w="2899" w:type="dxa"/>
            <w:gridSpan w:val="2"/>
            <w:shd w:val="clear" w:color="auto" w:fill="FFFFFF"/>
          </w:tcPr>
          <w:p w14:paraId="6F17E54E"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02C4C72B"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2196A67"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0D64496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64FACD0" w14:textId="77777777" w:rsidR="00AE50ED" w:rsidRPr="00BD6F46" w:rsidRDefault="00AE50ED" w:rsidP="00AE50ED">
            <w:pPr>
              <w:pStyle w:val="TAC"/>
              <w:jc w:val="left"/>
              <w:rPr>
                <w:rFonts w:eastAsia="DengXian"/>
              </w:rPr>
            </w:pPr>
            <w:r w:rsidRPr="00BD6F46">
              <w:rPr>
                <w:lang w:bidi="ar-IQ"/>
              </w:rPr>
              <w:t>Invocation Timestamp</w:t>
            </w:r>
          </w:p>
        </w:tc>
        <w:tc>
          <w:tcPr>
            <w:tcW w:w="3192" w:type="dxa"/>
            <w:gridSpan w:val="2"/>
            <w:tcBorders>
              <w:bottom w:val="single" w:sz="4" w:space="0" w:color="auto"/>
            </w:tcBorders>
            <w:shd w:val="clear" w:color="auto" w:fill="FFFFFF"/>
          </w:tcPr>
          <w:p w14:paraId="69A59CF9"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1183EE93"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7ADDD70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B5FEF1F" w14:textId="77777777" w:rsidR="00AE50ED" w:rsidRPr="00BD6F46" w:rsidRDefault="00AE50ED" w:rsidP="00AE50ED">
            <w:pPr>
              <w:pStyle w:val="TAC"/>
              <w:jc w:val="left"/>
              <w:rPr>
                <w:rFonts w:eastAsia="DengXian"/>
              </w:rPr>
            </w:pPr>
            <w:r w:rsidRPr="00BD6F46">
              <w:t>Invocation Sequence Number</w:t>
            </w:r>
          </w:p>
        </w:tc>
        <w:tc>
          <w:tcPr>
            <w:tcW w:w="3192" w:type="dxa"/>
            <w:gridSpan w:val="2"/>
            <w:tcBorders>
              <w:bottom w:val="single" w:sz="4" w:space="0" w:color="auto"/>
            </w:tcBorders>
            <w:shd w:val="clear" w:color="auto" w:fill="FFFFFF"/>
          </w:tcPr>
          <w:p w14:paraId="0A654CC9"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6B3F6A4C" w14:textId="77777777" w:rsidR="00AE50ED" w:rsidRPr="00BD6F46" w:rsidRDefault="00AE50ED" w:rsidP="00AE50ED">
            <w:pPr>
              <w:pStyle w:val="TAC"/>
              <w:jc w:val="left"/>
              <w:rPr>
                <w:rFonts w:eastAsia="DengXian"/>
              </w:rPr>
            </w:pPr>
            <w:r w:rsidRPr="00BD6F46">
              <w:t>/invocationSequenceNumber</w:t>
            </w:r>
          </w:p>
        </w:tc>
      </w:tr>
      <w:tr w:rsidR="00C82FE6" w:rsidRPr="00BD6F46" w14:paraId="340CEC1E" w14:textId="77777777" w:rsidTr="00C82FE6">
        <w:trPr>
          <w:gridBefore w:val="1"/>
          <w:wBefore w:w="33" w:type="dxa"/>
          <w:tblHeader/>
          <w:jc w:val="center"/>
        </w:trPr>
        <w:tc>
          <w:tcPr>
            <w:tcW w:w="2899" w:type="dxa"/>
            <w:gridSpan w:val="2"/>
            <w:tcBorders>
              <w:bottom w:val="single" w:sz="4" w:space="0" w:color="auto"/>
            </w:tcBorders>
            <w:shd w:val="clear" w:color="auto" w:fill="FFFFFF"/>
          </w:tcPr>
          <w:p w14:paraId="2B8FE7DD"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4ABED08B"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1553345F" w14:textId="77777777" w:rsidR="00C82FE6" w:rsidRPr="00BD6F46" w:rsidRDefault="00C82FE6" w:rsidP="008A3088">
            <w:pPr>
              <w:pStyle w:val="TAC"/>
              <w:jc w:val="left"/>
            </w:pPr>
            <w:r>
              <w:t>/r</w:t>
            </w:r>
            <w:r w:rsidRPr="00584DA8">
              <w:t>etransmissionIndicator</w:t>
            </w:r>
          </w:p>
        </w:tc>
      </w:tr>
      <w:tr w:rsidR="00415C5D" w:rsidRPr="00BD6F46" w14:paraId="5489F003"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ECAF8F0"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7BBCF84F" w14:textId="77777777" w:rsidR="00415C5D" w:rsidRPr="00BD6F46" w:rsidRDefault="00415C5D" w:rsidP="00415C5D">
            <w:pPr>
              <w:pStyle w:val="TAL"/>
              <w:jc w:val="center"/>
              <w:rPr>
                <w:rFonts w:eastAsia="DengXian"/>
                <w:lang w:eastAsia="zh-CN"/>
              </w:rPr>
            </w:pPr>
            <w:r>
              <w:rPr>
                <w:rFonts w:hint="eastAsia"/>
                <w:lang w:eastAsia="zh-CN" w:bidi="ar-IQ"/>
              </w:rPr>
              <w:t>-</w:t>
            </w:r>
          </w:p>
        </w:tc>
        <w:tc>
          <w:tcPr>
            <w:tcW w:w="3958" w:type="dxa"/>
            <w:gridSpan w:val="2"/>
            <w:tcBorders>
              <w:bottom w:val="single" w:sz="4" w:space="0" w:color="auto"/>
            </w:tcBorders>
            <w:shd w:val="clear" w:color="auto" w:fill="FFFFFF"/>
          </w:tcPr>
          <w:p w14:paraId="1B8EE8E9" w14:textId="77777777" w:rsidR="00415C5D" w:rsidRPr="00BD6F46" w:rsidRDefault="00415C5D" w:rsidP="00415C5D">
            <w:pPr>
              <w:pStyle w:val="TAC"/>
              <w:jc w:val="left"/>
            </w:pPr>
            <w:r>
              <w:t>/oneTimeEvent</w:t>
            </w:r>
          </w:p>
        </w:tc>
      </w:tr>
      <w:tr w:rsidR="00415C5D" w:rsidRPr="00BD6F46" w14:paraId="46CEB3B7" w14:textId="77777777" w:rsidTr="00C82FE6">
        <w:trPr>
          <w:gridAfter w:val="1"/>
          <w:wAfter w:w="33" w:type="dxa"/>
          <w:tblHeader/>
          <w:jc w:val="center"/>
        </w:trPr>
        <w:tc>
          <w:tcPr>
            <w:tcW w:w="2899" w:type="dxa"/>
            <w:gridSpan w:val="2"/>
            <w:tcBorders>
              <w:bottom w:val="single" w:sz="4" w:space="0" w:color="auto"/>
            </w:tcBorders>
            <w:shd w:val="clear" w:color="auto" w:fill="DDDDDD"/>
          </w:tcPr>
          <w:p w14:paraId="4AC973DD" w14:textId="77777777" w:rsidR="00415C5D" w:rsidRPr="00BD6F46" w:rsidRDefault="00415C5D" w:rsidP="00415C5D">
            <w:pPr>
              <w:pStyle w:val="TAC"/>
              <w:jc w:val="left"/>
              <w:rPr>
                <w:rFonts w:eastAsia="DengXian"/>
              </w:rPr>
            </w:pPr>
            <w:r w:rsidRPr="00BD6F46">
              <w:t>NF Consumer Identification</w:t>
            </w:r>
          </w:p>
        </w:tc>
        <w:tc>
          <w:tcPr>
            <w:tcW w:w="3192" w:type="dxa"/>
            <w:gridSpan w:val="2"/>
            <w:tcBorders>
              <w:bottom w:val="single" w:sz="4" w:space="0" w:color="auto"/>
            </w:tcBorders>
            <w:shd w:val="clear" w:color="auto" w:fill="DDDDDD"/>
          </w:tcPr>
          <w:p w14:paraId="2D6EB7C8"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0B8D4CF9" w14:textId="77777777" w:rsidR="00415C5D" w:rsidRPr="00BD6F46" w:rsidRDefault="00415C5D" w:rsidP="00415C5D">
            <w:pPr>
              <w:pStyle w:val="TAC"/>
              <w:jc w:val="left"/>
              <w:rPr>
                <w:rFonts w:eastAsia="DengXian"/>
              </w:rPr>
            </w:pPr>
            <w:r w:rsidRPr="00BD6F46">
              <w:t>/nfConsumerIdentification</w:t>
            </w:r>
          </w:p>
        </w:tc>
      </w:tr>
      <w:tr w:rsidR="00415C5D" w:rsidRPr="00BD6F46" w14:paraId="449C3A3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2D1435C"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gridSpan w:val="2"/>
            <w:tcBorders>
              <w:bottom w:val="single" w:sz="4" w:space="0" w:color="auto"/>
            </w:tcBorders>
            <w:shd w:val="clear" w:color="auto" w:fill="FFFFFF"/>
          </w:tcPr>
          <w:p w14:paraId="3111C5AA"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11D8C8CE" w14:textId="77777777" w:rsidR="00415C5D" w:rsidRPr="00BD6F46" w:rsidRDefault="00415C5D" w:rsidP="00415C5D">
            <w:pPr>
              <w:pStyle w:val="TAC"/>
              <w:jc w:val="left"/>
              <w:rPr>
                <w:rFonts w:eastAsia="DengXian"/>
              </w:rPr>
            </w:pPr>
            <w:r w:rsidRPr="00BD6F46">
              <w:t>/nfConsumerIdentification/nFName</w:t>
            </w:r>
          </w:p>
        </w:tc>
      </w:tr>
      <w:tr w:rsidR="00415C5D" w:rsidRPr="00BD6F46" w14:paraId="5EF0F9E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87300DD"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gridSpan w:val="2"/>
            <w:tcBorders>
              <w:bottom w:val="single" w:sz="4" w:space="0" w:color="auto"/>
            </w:tcBorders>
            <w:shd w:val="clear" w:color="auto" w:fill="FFFFFF"/>
          </w:tcPr>
          <w:p w14:paraId="2EF4FBCC"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076C8EF7" w14:textId="77777777" w:rsidR="00415C5D" w:rsidRPr="00BD6F46" w:rsidRDefault="00415C5D" w:rsidP="00415C5D">
            <w:pPr>
              <w:pStyle w:val="TAC"/>
              <w:jc w:val="left"/>
            </w:pPr>
            <w:r w:rsidRPr="00BD6F46">
              <w:t>/nfConsumerIdentification/nFIPv4</w:t>
            </w:r>
            <w:r w:rsidRPr="00BD6F46">
              <w:rPr>
                <w:rFonts w:hint="eastAsia"/>
              </w:rPr>
              <w:t>Address</w:t>
            </w:r>
          </w:p>
          <w:p w14:paraId="6AB542A4" w14:textId="77777777" w:rsidR="002B38B2" w:rsidRPr="00AA3D43" w:rsidRDefault="00415C5D" w:rsidP="002B38B2">
            <w:pPr>
              <w:pStyle w:val="TAC"/>
              <w:jc w:val="left"/>
            </w:pPr>
            <w:r w:rsidRPr="00BD6F46">
              <w:t>/nfConsumerIdentification/nFIPv6</w:t>
            </w:r>
            <w:r w:rsidRPr="00BD6F46">
              <w:rPr>
                <w:rFonts w:hint="eastAsia"/>
              </w:rPr>
              <w:t>Address</w:t>
            </w:r>
          </w:p>
          <w:p w14:paraId="46CA6E29" w14:textId="77777777" w:rsidR="00415C5D" w:rsidRPr="00BD6F46" w:rsidRDefault="002B38B2" w:rsidP="002B38B2">
            <w:pPr>
              <w:pStyle w:val="TAC"/>
              <w:jc w:val="left"/>
            </w:pPr>
            <w:r w:rsidRPr="00AA3D43">
              <w:t>/nfConsumerIdentification/nFFqdn</w:t>
            </w:r>
          </w:p>
        </w:tc>
      </w:tr>
      <w:tr w:rsidR="00415C5D" w:rsidRPr="00BD6F46" w14:paraId="745DCCA4"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DAFF90B" w14:textId="77777777" w:rsidR="00415C5D" w:rsidRPr="00BD6F46" w:rsidRDefault="00415C5D" w:rsidP="00415C5D">
            <w:pPr>
              <w:pStyle w:val="TAC"/>
              <w:ind w:firstLineChars="100" w:firstLine="180"/>
              <w:jc w:val="left"/>
              <w:rPr>
                <w:rFonts w:eastAsia="DengXian"/>
              </w:rPr>
            </w:pPr>
            <w:r w:rsidRPr="00BD6F46">
              <w:t>NF PLMN ID</w:t>
            </w:r>
          </w:p>
        </w:tc>
        <w:tc>
          <w:tcPr>
            <w:tcW w:w="3192" w:type="dxa"/>
            <w:gridSpan w:val="2"/>
            <w:tcBorders>
              <w:bottom w:val="single" w:sz="4" w:space="0" w:color="auto"/>
            </w:tcBorders>
            <w:shd w:val="clear" w:color="auto" w:fill="FFFFFF"/>
          </w:tcPr>
          <w:p w14:paraId="42F20AF0"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5A9A814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4ABFA899"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4D809F98"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A777956"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3476C065"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7D982993"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5B3E17B" w14:textId="77777777" w:rsidR="00415C5D" w:rsidRPr="00BD6F46" w:rsidRDefault="00415C5D" w:rsidP="00415C5D">
            <w:pPr>
              <w:pStyle w:val="TAC"/>
              <w:jc w:val="left"/>
              <w:rPr>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50DDF4B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6E02D451" w14:textId="77777777" w:rsidR="00415C5D" w:rsidRPr="00BD6F46" w:rsidRDefault="00415C5D" w:rsidP="00415C5D">
            <w:pPr>
              <w:pStyle w:val="TAC"/>
              <w:jc w:val="left"/>
              <w:rPr>
                <w:lang w:eastAsia="zh-CN"/>
              </w:rPr>
            </w:pPr>
            <w:r w:rsidRPr="00BD6F46">
              <w:rPr>
                <w:rFonts w:hint="eastAsia"/>
                <w:lang w:eastAsia="zh-CN"/>
              </w:rPr>
              <w:t>/</w:t>
            </w:r>
            <w:r w:rsidRPr="00BD6F46">
              <w:t>notifyUri</w:t>
            </w:r>
          </w:p>
        </w:tc>
      </w:tr>
      <w:tr w:rsidR="00851869" w:rsidRPr="00BD6F46" w14:paraId="5C0709D3"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17FD9DF" w14:textId="77777777" w:rsidR="00851869" w:rsidRPr="00BD6F46" w:rsidRDefault="00851869" w:rsidP="00851869">
            <w:pPr>
              <w:pStyle w:val="TAC"/>
              <w:jc w:val="left"/>
              <w:rPr>
                <w:lang w:eastAsia="zh-CN"/>
              </w:rPr>
            </w:pPr>
            <w:r>
              <w:rPr>
                <w:lang w:val="fr-FR"/>
              </w:rPr>
              <w:t>Service Specification Information</w:t>
            </w:r>
          </w:p>
        </w:tc>
        <w:tc>
          <w:tcPr>
            <w:tcW w:w="3192" w:type="dxa"/>
            <w:gridSpan w:val="2"/>
            <w:tcBorders>
              <w:bottom w:val="single" w:sz="4" w:space="0" w:color="auto"/>
            </w:tcBorders>
            <w:shd w:val="clear" w:color="auto" w:fill="FFFFFF"/>
          </w:tcPr>
          <w:p w14:paraId="30D6286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22D838C8" w14:textId="77777777" w:rsidR="00851869" w:rsidRPr="00BD6F46" w:rsidRDefault="00851869" w:rsidP="00851869">
            <w:pPr>
              <w:pStyle w:val="TAC"/>
              <w:jc w:val="left"/>
              <w:rPr>
                <w:lang w:eastAsia="zh-CN"/>
              </w:rPr>
            </w:pPr>
            <w:r>
              <w:rPr>
                <w:lang w:val="fr-FR"/>
              </w:rPr>
              <w:t>/serviceSpecificationInfo</w:t>
            </w:r>
          </w:p>
        </w:tc>
      </w:tr>
      <w:tr w:rsidR="00415C5D" w:rsidRPr="00BD6F46" w:rsidDel="00966B4C" w14:paraId="51B84C80" w14:textId="77777777" w:rsidTr="00C82FE6">
        <w:trPr>
          <w:gridAfter w:val="1"/>
          <w:wAfter w:w="33" w:type="dxa"/>
          <w:tblHeader/>
          <w:jc w:val="center"/>
        </w:trPr>
        <w:tc>
          <w:tcPr>
            <w:tcW w:w="2899" w:type="dxa"/>
            <w:gridSpan w:val="2"/>
            <w:shd w:val="clear" w:color="auto" w:fill="DDDDDD"/>
          </w:tcPr>
          <w:p w14:paraId="1510D433"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41A95542"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gridSpan w:val="2"/>
            <w:shd w:val="clear" w:color="auto" w:fill="DDDDDD"/>
          </w:tcPr>
          <w:p w14:paraId="1838AFAD"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03574672" w14:textId="77777777" w:rsidTr="00C82FE6">
        <w:trPr>
          <w:gridAfter w:val="1"/>
          <w:wAfter w:w="33" w:type="dxa"/>
          <w:tblHeader/>
          <w:jc w:val="center"/>
        </w:trPr>
        <w:tc>
          <w:tcPr>
            <w:tcW w:w="2899" w:type="dxa"/>
            <w:gridSpan w:val="2"/>
            <w:shd w:val="clear" w:color="auto" w:fill="FFFFFF"/>
          </w:tcPr>
          <w:p w14:paraId="265B9D5F"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23B11B4F"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gridSpan w:val="2"/>
            <w:shd w:val="clear" w:color="auto" w:fill="FFFFFF"/>
          </w:tcPr>
          <w:p w14:paraId="5C715859"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1CF9AFB2" w14:textId="77777777" w:rsidTr="00C82FE6">
        <w:trPr>
          <w:gridAfter w:val="1"/>
          <w:wAfter w:w="33" w:type="dxa"/>
          <w:tblHeader/>
          <w:jc w:val="center"/>
        </w:trPr>
        <w:tc>
          <w:tcPr>
            <w:tcW w:w="2899" w:type="dxa"/>
            <w:gridSpan w:val="2"/>
            <w:shd w:val="clear" w:color="auto" w:fill="FFFFFF"/>
          </w:tcPr>
          <w:p w14:paraId="46363D69"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gridSpan w:val="2"/>
            <w:shd w:val="clear" w:color="auto" w:fill="FFFFFF"/>
          </w:tcPr>
          <w:p w14:paraId="29DEAF4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5EF5F660"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4FA6CE6B" w14:textId="77777777" w:rsidTr="00C82FE6">
        <w:trPr>
          <w:gridAfter w:val="1"/>
          <w:wAfter w:w="33" w:type="dxa"/>
          <w:tblHeader/>
          <w:jc w:val="center"/>
        </w:trPr>
        <w:tc>
          <w:tcPr>
            <w:tcW w:w="2899" w:type="dxa"/>
            <w:gridSpan w:val="2"/>
            <w:shd w:val="clear" w:color="auto" w:fill="FFFFFF"/>
          </w:tcPr>
          <w:p w14:paraId="31D60BF1"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7B94F2F1"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C38F1F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59C9D0E8" w14:textId="77777777" w:rsidTr="00C82FE6">
        <w:trPr>
          <w:gridAfter w:val="1"/>
          <w:wAfter w:w="33" w:type="dxa"/>
          <w:tblHeader/>
          <w:jc w:val="center"/>
        </w:trPr>
        <w:tc>
          <w:tcPr>
            <w:tcW w:w="2899" w:type="dxa"/>
            <w:gridSpan w:val="2"/>
            <w:shd w:val="clear" w:color="auto" w:fill="FFFFFF"/>
          </w:tcPr>
          <w:p w14:paraId="4D49C23A"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21ACFF5E"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04CD79E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2EC34792" w14:textId="77777777" w:rsidTr="00C82FE6">
        <w:trPr>
          <w:gridAfter w:val="1"/>
          <w:wAfter w:w="33" w:type="dxa"/>
          <w:tblHeader/>
          <w:jc w:val="center"/>
        </w:trPr>
        <w:tc>
          <w:tcPr>
            <w:tcW w:w="2899" w:type="dxa"/>
            <w:gridSpan w:val="2"/>
            <w:shd w:val="clear" w:color="auto" w:fill="FFFFFF"/>
          </w:tcPr>
          <w:p w14:paraId="2E602D26"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3AB0CE9E"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2BF345A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CC3BEF4" w14:textId="77777777" w:rsidTr="00C82FE6">
        <w:trPr>
          <w:gridAfter w:val="1"/>
          <w:wAfter w:w="33" w:type="dxa"/>
          <w:tblHeader/>
          <w:jc w:val="center"/>
        </w:trPr>
        <w:tc>
          <w:tcPr>
            <w:tcW w:w="2899" w:type="dxa"/>
            <w:gridSpan w:val="2"/>
            <w:shd w:val="clear" w:color="auto" w:fill="FFFFFF"/>
          </w:tcPr>
          <w:p w14:paraId="149D7F36"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792605EB"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2BDF74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083979B6" w14:textId="77777777" w:rsidTr="00C82FE6">
        <w:trPr>
          <w:gridAfter w:val="1"/>
          <w:wAfter w:w="33" w:type="dxa"/>
          <w:tblHeader/>
          <w:jc w:val="center"/>
        </w:trPr>
        <w:tc>
          <w:tcPr>
            <w:tcW w:w="2899" w:type="dxa"/>
            <w:gridSpan w:val="2"/>
            <w:shd w:val="clear" w:color="auto" w:fill="FFFFFF"/>
          </w:tcPr>
          <w:p w14:paraId="4C81428C"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15E2DFA3"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3BAA1D79"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63B4AA2" w14:textId="77777777" w:rsidTr="00C82FE6">
        <w:trPr>
          <w:gridAfter w:val="1"/>
          <w:wAfter w:w="33" w:type="dxa"/>
          <w:trHeight w:val="463"/>
          <w:tblHeader/>
          <w:jc w:val="center"/>
        </w:trPr>
        <w:tc>
          <w:tcPr>
            <w:tcW w:w="2899" w:type="dxa"/>
            <w:gridSpan w:val="2"/>
            <w:shd w:val="clear" w:color="auto" w:fill="FFFFFF"/>
          </w:tcPr>
          <w:p w14:paraId="1FFEEAEC" w14:textId="77777777" w:rsidR="00415C5D" w:rsidRPr="00BD6F46" w:rsidRDefault="00415C5D" w:rsidP="00415C5D">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118735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0B11D594" w14:textId="77777777" w:rsidR="00415C5D" w:rsidRPr="00BD6F46" w:rsidDel="00966B4C"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6B7D6E83" w14:textId="77777777" w:rsidTr="00C82FE6">
        <w:trPr>
          <w:gridAfter w:val="1"/>
          <w:wAfter w:w="33" w:type="dxa"/>
          <w:trHeight w:val="253"/>
          <w:tblHeader/>
          <w:jc w:val="center"/>
        </w:trPr>
        <w:tc>
          <w:tcPr>
            <w:tcW w:w="2899" w:type="dxa"/>
            <w:gridSpan w:val="2"/>
            <w:shd w:val="clear" w:color="auto" w:fill="FFFFFF"/>
          </w:tcPr>
          <w:p w14:paraId="6BAB07B5" w14:textId="77777777" w:rsidR="00415C5D" w:rsidRPr="00BD6F46" w:rsidRDefault="00415C5D" w:rsidP="00415C5D">
            <w:pPr>
              <w:pStyle w:val="TAL"/>
              <w:ind w:firstLineChars="200" w:firstLine="360"/>
              <w:rPr>
                <w:lang w:bidi="ar-IQ"/>
              </w:rPr>
            </w:pPr>
            <w:r w:rsidRPr="00BD6F46">
              <w:rPr>
                <w:rFonts w:cs="Arial"/>
                <w:noProof/>
                <w:szCs w:val="18"/>
              </w:rPr>
              <w:t>Service Identifier</w:t>
            </w:r>
          </w:p>
        </w:tc>
        <w:tc>
          <w:tcPr>
            <w:tcW w:w="3192" w:type="dxa"/>
            <w:gridSpan w:val="2"/>
            <w:shd w:val="clear" w:color="auto" w:fill="FFFFFF"/>
          </w:tcPr>
          <w:p w14:paraId="1B53A94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73930D98"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2C17028E" w14:textId="77777777" w:rsidTr="00C82FE6">
        <w:trPr>
          <w:gridAfter w:val="1"/>
          <w:wAfter w:w="33" w:type="dxa"/>
          <w:trHeight w:val="463"/>
          <w:tblHeader/>
          <w:jc w:val="center"/>
        </w:trPr>
        <w:tc>
          <w:tcPr>
            <w:tcW w:w="2899" w:type="dxa"/>
            <w:gridSpan w:val="2"/>
            <w:shd w:val="clear" w:color="auto" w:fill="FFFFFF"/>
          </w:tcPr>
          <w:p w14:paraId="46057FD1"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5C0541E0"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50BD1D1E" w14:textId="77777777" w:rsidR="00415C5D" w:rsidRPr="0026330D" w:rsidRDefault="00F03FB1" w:rsidP="00F03FB1">
            <w:pPr>
              <w:pStyle w:val="TAL"/>
              <w:ind w:firstLineChars="146" w:firstLine="263"/>
              <w:rPr>
                <w:lang w:val="fr-FR" w:eastAsia="zh-CN" w:bidi="ar-IQ"/>
              </w:rPr>
            </w:pPr>
            <w:r w:rsidRPr="0026330D">
              <w:rPr>
                <w:lang w:val="fr-FR" w:eastAsia="zh-CN" w:bidi="ar-IQ"/>
              </w:rPr>
              <w:t>Quota management Indicator Ext</w:t>
            </w:r>
          </w:p>
        </w:tc>
        <w:tc>
          <w:tcPr>
            <w:tcW w:w="3958" w:type="dxa"/>
            <w:gridSpan w:val="2"/>
            <w:shd w:val="clear" w:color="auto" w:fill="FFFFFF"/>
          </w:tcPr>
          <w:p w14:paraId="0212F393"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1F96ED25" w14:textId="77777777" w:rsidTr="00C82FE6">
        <w:trPr>
          <w:gridAfter w:val="1"/>
          <w:wAfter w:w="33" w:type="dxa"/>
          <w:trHeight w:val="222"/>
          <w:tblHeader/>
          <w:jc w:val="center"/>
        </w:trPr>
        <w:tc>
          <w:tcPr>
            <w:tcW w:w="2899" w:type="dxa"/>
            <w:gridSpan w:val="2"/>
            <w:shd w:val="clear" w:color="auto" w:fill="FFFFFF"/>
          </w:tcPr>
          <w:p w14:paraId="09C9C541" w14:textId="77777777" w:rsidR="00415C5D" w:rsidRPr="00BD6F46" w:rsidRDefault="00415C5D" w:rsidP="00415C5D">
            <w:pPr>
              <w:pStyle w:val="TAL"/>
              <w:ind w:firstLineChars="200" w:firstLine="360"/>
              <w:rPr>
                <w:lang w:bidi="ar-IQ"/>
              </w:rPr>
            </w:pPr>
            <w:r w:rsidRPr="00BD6F46">
              <w:rPr>
                <w:rFonts w:hint="eastAsia"/>
                <w:noProof/>
                <w:szCs w:val="18"/>
                <w:lang w:eastAsia="zh-CN"/>
              </w:rPr>
              <w:t>Triggers</w:t>
            </w:r>
          </w:p>
        </w:tc>
        <w:tc>
          <w:tcPr>
            <w:tcW w:w="3192" w:type="dxa"/>
            <w:gridSpan w:val="2"/>
            <w:shd w:val="clear" w:color="auto" w:fill="FFFFFF"/>
          </w:tcPr>
          <w:p w14:paraId="1CA0F38E"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65AC571D"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6D7B2E65" w14:textId="77777777" w:rsidTr="00C82FE6">
        <w:trPr>
          <w:gridAfter w:val="1"/>
          <w:wAfter w:w="33" w:type="dxa"/>
          <w:trHeight w:val="282"/>
          <w:tblHeader/>
          <w:jc w:val="center"/>
        </w:trPr>
        <w:tc>
          <w:tcPr>
            <w:tcW w:w="2899" w:type="dxa"/>
            <w:gridSpan w:val="2"/>
            <w:shd w:val="clear" w:color="auto" w:fill="FFFFFF"/>
          </w:tcPr>
          <w:p w14:paraId="7C1476B6" w14:textId="77777777" w:rsidR="00415C5D" w:rsidRPr="00BD6F46" w:rsidRDefault="00415C5D" w:rsidP="00415C5D">
            <w:pPr>
              <w:pStyle w:val="TAL"/>
              <w:ind w:firstLineChars="200" w:firstLine="360"/>
              <w:rPr>
                <w:lang w:bidi="ar-IQ"/>
              </w:rPr>
            </w:pPr>
            <w:r w:rsidRPr="00BD6F46">
              <w:rPr>
                <w:rFonts w:cs="Arial"/>
                <w:szCs w:val="18"/>
              </w:rPr>
              <w:t>Trigger Timestamp</w:t>
            </w:r>
          </w:p>
        </w:tc>
        <w:tc>
          <w:tcPr>
            <w:tcW w:w="3192" w:type="dxa"/>
            <w:gridSpan w:val="2"/>
            <w:shd w:val="clear" w:color="auto" w:fill="FFFFFF"/>
          </w:tcPr>
          <w:p w14:paraId="381B0EE4"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1171487"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766FE809" w14:textId="77777777" w:rsidTr="00C82FE6">
        <w:trPr>
          <w:gridAfter w:val="1"/>
          <w:wAfter w:w="33" w:type="dxa"/>
          <w:trHeight w:val="276"/>
          <w:tblHeader/>
          <w:jc w:val="center"/>
        </w:trPr>
        <w:tc>
          <w:tcPr>
            <w:tcW w:w="2899" w:type="dxa"/>
            <w:gridSpan w:val="2"/>
            <w:shd w:val="clear" w:color="auto" w:fill="FFFFFF"/>
          </w:tcPr>
          <w:p w14:paraId="29AFD11B" w14:textId="77777777" w:rsidR="00415C5D" w:rsidRPr="00BD6F46" w:rsidRDefault="00415C5D" w:rsidP="00415C5D">
            <w:pPr>
              <w:pStyle w:val="TAL"/>
              <w:ind w:firstLineChars="200" w:firstLine="360"/>
              <w:rPr>
                <w:lang w:bidi="ar-IQ"/>
              </w:rPr>
            </w:pPr>
            <w:r w:rsidRPr="00BD6F46">
              <w:rPr>
                <w:lang w:val="en-US"/>
              </w:rPr>
              <w:t>Time</w:t>
            </w:r>
          </w:p>
        </w:tc>
        <w:tc>
          <w:tcPr>
            <w:tcW w:w="3192" w:type="dxa"/>
            <w:gridSpan w:val="2"/>
            <w:shd w:val="clear" w:color="auto" w:fill="FFFFFF"/>
          </w:tcPr>
          <w:p w14:paraId="58F5B3ED"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6504710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0C8A8EEA" w14:textId="77777777" w:rsidTr="00C82FE6">
        <w:trPr>
          <w:gridAfter w:val="1"/>
          <w:wAfter w:w="33" w:type="dxa"/>
          <w:trHeight w:val="279"/>
          <w:tblHeader/>
          <w:jc w:val="center"/>
        </w:trPr>
        <w:tc>
          <w:tcPr>
            <w:tcW w:w="2899" w:type="dxa"/>
            <w:gridSpan w:val="2"/>
            <w:shd w:val="clear" w:color="auto" w:fill="FFFFFF"/>
          </w:tcPr>
          <w:p w14:paraId="3E2595B5" w14:textId="77777777" w:rsidR="00415C5D" w:rsidRPr="00BD6F46" w:rsidRDefault="00415C5D" w:rsidP="00415C5D">
            <w:pPr>
              <w:pStyle w:val="TAL"/>
              <w:ind w:firstLineChars="200" w:firstLine="360"/>
              <w:rPr>
                <w:lang w:bidi="ar-IQ"/>
              </w:rPr>
            </w:pPr>
            <w:r w:rsidRPr="00BD6F46">
              <w:t>Total Volume</w:t>
            </w:r>
          </w:p>
        </w:tc>
        <w:tc>
          <w:tcPr>
            <w:tcW w:w="3192" w:type="dxa"/>
            <w:gridSpan w:val="2"/>
            <w:shd w:val="clear" w:color="auto" w:fill="FFFFFF"/>
          </w:tcPr>
          <w:p w14:paraId="42ED2515"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1EB478CA"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1AE736B7" w14:textId="77777777" w:rsidTr="00C82FE6">
        <w:trPr>
          <w:gridAfter w:val="1"/>
          <w:wAfter w:w="33" w:type="dxa"/>
          <w:trHeight w:val="269"/>
          <w:tblHeader/>
          <w:jc w:val="center"/>
        </w:trPr>
        <w:tc>
          <w:tcPr>
            <w:tcW w:w="2899" w:type="dxa"/>
            <w:gridSpan w:val="2"/>
            <w:shd w:val="clear" w:color="auto" w:fill="FFFFFF"/>
          </w:tcPr>
          <w:p w14:paraId="3A995CF5" w14:textId="77777777" w:rsidR="00415C5D" w:rsidRPr="00BD6F46" w:rsidRDefault="00415C5D" w:rsidP="00415C5D">
            <w:pPr>
              <w:pStyle w:val="TAL"/>
              <w:ind w:firstLineChars="200" w:firstLine="360"/>
              <w:rPr>
                <w:lang w:bidi="ar-IQ"/>
              </w:rPr>
            </w:pPr>
            <w:r w:rsidRPr="00BD6F46">
              <w:t>Uplink Volume</w:t>
            </w:r>
          </w:p>
        </w:tc>
        <w:tc>
          <w:tcPr>
            <w:tcW w:w="3192" w:type="dxa"/>
            <w:gridSpan w:val="2"/>
            <w:shd w:val="clear" w:color="auto" w:fill="FFFFFF"/>
          </w:tcPr>
          <w:p w14:paraId="288FF474"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35A1CAA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4276280A" w14:textId="77777777" w:rsidTr="00C82FE6">
        <w:trPr>
          <w:gridAfter w:val="1"/>
          <w:wAfter w:w="33" w:type="dxa"/>
          <w:trHeight w:val="287"/>
          <w:tblHeader/>
          <w:jc w:val="center"/>
        </w:trPr>
        <w:tc>
          <w:tcPr>
            <w:tcW w:w="2899" w:type="dxa"/>
            <w:gridSpan w:val="2"/>
            <w:shd w:val="clear" w:color="auto" w:fill="FFFFFF"/>
          </w:tcPr>
          <w:p w14:paraId="332AD51C" w14:textId="77777777" w:rsidR="00415C5D" w:rsidRPr="00BD6F46" w:rsidRDefault="00415C5D" w:rsidP="00415C5D">
            <w:pPr>
              <w:pStyle w:val="TAL"/>
              <w:ind w:firstLineChars="200" w:firstLine="360"/>
              <w:rPr>
                <w:lang w:bidi="ar-IQ"/>
              </w:rPr>
            </w:pPr>
            <w:r w:rsidRPr="00BD6F46">
              <w:t>Downlink Volume</w:t>
            </w:r>
          </w:p>
        </w:tc>
        <w:tc>
          <w:tcPr>
            <w:tcW w:w="3192" w:type="dxa"/>
            <w:gridSpan w:val="2"/>
            <w:shd w:val="clear" w:color="auto" w:fill="FFFFFF"/>
          </w:tcPr>
          <w:p w14:paraId="0D3E69B8"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2E6A6374"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0E7C16BF" w14:textId="77777777" w:rsidTr="00C82FE6">
        <w:trPr>
          <w:gridAfter w:val="1"/>
          <w:wAfter w:w="33" w:type="dxa"/>
          <w:trHeight w:val="264"/>
          <w:tblHeader/>
          <w:jc w:val="center"/>
        </w:trPr>
        <w:tc>
          <w:tcPr>
            <w:tcW w:w="2899" w:type="dxa"/>
            <w:gridSpan w:val="2"/>
            <w:shd w:val="clear" w:color="auto" w:fill="FFFFFF"/>
          </w:tcPr>
          <w:p w14:paraId="49EAEBBD" w14:textId="77777777" w:rsidR="00415C5D" w:rsidRPr="00BD6F46" w:rsidRDefault="00415C5D" w:rsidP="00415C5D">
            <w:pPr>
              <w:pStyle w:val="TAL"/>
              <w:ind w:firstLineChars="200" w:firstLine="360"/>
              <w:rPr>
                <w:lang w:bidi="ar-IQ"/>
              </w:rPr>
            </w:pPr>
            <w:r w:rsidRPr="00BD6F46">
              <w:t>Service Specific Unit</w:t>
            </w:r>
          </w:p>
        </w:tc>
        <w:tc>
          <w:tcPr>
            <w:tcW w:w="3192" w:type="dxa"/>
            <w:gridSpan w:val="2"/>
            <w:shd w:val="clear" w:color="auto" w:fill="FFFFFF"/>
          </w:tcPr>
          <w:p w14:paraId="54627EE9"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61AB94E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2EAC8DCD"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49815309" w14:textId="77777777" w:rsidR="00415C5D" w:rsidRPr="00BD6F46" w:rsidRDefault="00415C5D" w:rsidP="00415C5D">
            <w:pPr>
              <w:pStyle w:val="TAL"/>
              <w:ind w:firstLineChars="200" w:firstLine="360"/>
              <w:rPr>
                <w:lang w:bidi="ar-IQ"/>
              </w:rPr>
            </w:pPr>
            <w:r w:rsidRPr="00BD6F46">
              <w:t>Event Time Stamps</w:t>
            </w:r>
          </w:p>
        </w:tc>
        <w:tc>
          <w:tcPr>
            <w:tcW w:w="3192" w:type="dxa"/>
            <w:gridSpan w:val="2"/>
            <w:tcBorders>
              <w:bottom w:val="single" w:sz="4" w:space="0" w:color="auto"/>
            </w:tcBorders>
            <w:shd w:val="clear" w:color="auto" w:fill="FFFFFF"/>
          </w:tcPr>
          <w:p w14:paraId="015B5C36"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8ED3239"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5808B06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2CC8AF54"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9FAEE0A" w14:textId="77777777" w:rsidR="00415C5D" w:rsidRPr="00BD6F46" w:rsidRDefault="00415C5D" w:rsidP="00415C5D">
            <w:pPr>
              <w:pStyle w:val="TAL"/>
              <w:ind w:firstLineChars="146" w:firstLine="263"/>
              <w:rPr>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1A8AC087"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7AA48B3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606542B0"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27BC507A" w14:textId="77777777" w:rsidR="00415C5D" w:rsidRPr="00BD6F46" w:rsidRDefault="00415C5D" w:rsidP="00415C5D">
            <w:pPr>
              <w:pStyle w:val="TAL"/>
              <w:rPr>
                <w:lang w:eastAsia="zh-CN" w:bidi="ar-IQ"/>
              </w:rPr>
            </w:pPr>
            <w:r>
              <w:rPr>
                <w:lang w:bidi="ar-IQ"/>
              </w:rPr>
              <w:t>Triggers</w:t>
            </w:r>
          </w:p>
        </w:tc>
        <w:tc>
          <w:tcPr>
            <w:tcW w:w="3958" w:type="dxa"/>
            <w:gridSpan w:val="2"/>
            <w:tcBorders>
              <w:bottom w:val="single" w:sz="4" w:space="0" w:color="auto"/>
            </w:tcBorders>
            <w:shd w:val="clear" w:color="auto" w:fill="FFFFFF"/>
          </w:tcPr>
          <w:p w14:paraId="7E68196E" w14:textId="77777777" w:rsidR="00415C5D" w:rsidRPr="00BD6F46" w:rsidRDefault="00415C5D" w:rsidP="00415C5D">
            <w:pPr>
              <w:pStyle w:val="TAL"/>
              <w:rPr>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03FAABBB" w14:textId="77777777" w:rsidTr="00C82FE6">
        <w:trPr>
          <w:gridAfter w:val="1"/>
          <w:wAfter w:w="33" w:type="dxa"/>
          <w:trHeight w:val="281"/>
          <w:tblHeader/>
          <w:jc w:val="center"/>
        </w:trPr>
        <w:tc>
          <w:tcPr>
            <w:tcW w:w="2899" w:type="dxa"/>
            <w:gridSpan w:val="2"/>
            <w:shd w:val="clear" w:color="auto" w:fill="DDDDDD"/>
          </w:tcPr>
          <w:p w14:paraId="157EB426" w14:textId="77777777" w:rsidR="00415C5D" w:rsidRPr="00BD6F46" w:rsidRDefault="00415C5D" w:rsidP="00415C5D">
            <w:pPr>
              <w:pStyle w:val="TAL"/>
              <w:ind w:firstLineChars="200" w:firstLine="360"/>
            </w:pPr>
          </w:p>
        </w:tc>
        <w:tc>
          <w:tcPr>
            <w:tcW w:w="3192" w:type="dxa"/>
            <w:gridSpan w:val="2"/>
            <w:shd w:val="clear" w:color="auto" w:fill="DDDDDD"/>
          </w:tcPr>
          <w:p w14:paraId="38D1DB90" w14:textId="77777777" w:rsidR="00415C5D" w:rsidRPr="00BD6F46" w:rsidRDefault="00415C5D" w:rsidP="00415C5D">
            <w:pPr>
              <w:pStyle w:val="TAL"/>
              <w:jc w:val="center"/>
              <w:rPr>
                <w:lang w:eastAsia="zh-CN" w:bidi="ar-IQ"/>
              </w:rPr>
            </w:pPr>
          </w:p>
        </w:tc>
        <w:tc>
          <w:tcPr>
            <w:tcW w:w="3958" w:type="dxa"/>
            <w:gridSpan w:val="2"/>
            <w:shd w:val="clear" w:color="auto" w:fill="DDDDDD"/>
          </w:tcPr>
          <w:p w14:paraId="65E10145" w14:textId="77777777" w:rsidR="00415C5D" w:rsidRPr="00BD6F46" w:rsidRDefault="00415C5D" w:rsidP="00415C5D">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6E0955F6" w14:textId="77777777" w:rsidTr="00C82FE6">
        <w:trPr>
          <w:gridAfter w:val="1"/>
          <w:wAfter w:w="33" w:type="dxa"/>
          <w:tblHeader/>
          <w:jc w:val="center"/>
        </w:trPr>
        <w:tc>
          <w:tcPr>
            <w:tcW w:w="2899" w:type="dxa"/>
            <w:gridSpan w:val="2"/>
            <w:shd w:val="clear" w:color="auto" w:fill="FFFFFF"/>
          </w:tcPr>
          <w:p w14:paraId="429ADB7B" w14:textId="77777777" w:rsidR="00415C5D" w:rsidRPr="00BD6F46" w:rsidRDefault="00415C5D" w:rsidP="00415C5D">
            <w:pPr>
              <w:pStyle w:val="TAL"/>
              <w:rPr>
                <w:lang w:eastAsia="zh-CN" w:bidi="ar-IQ"/>
              </w:rPr>
            </w:pPr>
            <w:r w:rsidRPr="00BD6F46">
              <w:rPr>
                <w:lang w:bidi="ar-IQ"/>
              </w:rPr>
              <w:t>Invocation Timestamp</w:t>
            </w:r>
          </w:p>
        </w:tc>
        <w:tc>
          <w:tcPr>
            <w:tcW w:w="3192" w:type="dxa"/>
            <w:gridSpan w:val="2"/>
            <w:shd w:val="clear" w:color="auto" w:fill="FFFFFF"/>
          </w:tcPr>
          <w:p w14:paraId="49E2E084" w14:textId="77777777" w:rsidR="00415C5D" w:rsidRPr="00BD6F46" w:rsidRDefault="00415C5D" w:rsidP="00415C5D">
            <w:pPr>
              <w:pStyle w:val="TAL"/>
              <w:jc w:val="center"/>
              <w:rPr>
                <w:lang w:eastAsia="zh-CN" w:bidi="ar-IQ"/>
              </w:rPr>
            </w:pPr>
          </w:p>
        </w:tc>
        <w:tc>
          <w:tcPr>
            <w:tcW w:w="3958" w:type="dxa"/>
            <w:gridSpan w:val="2"/>
            <w:shd w:val="clear" w:color="auto" w:fill="FFFFFF"/>
          </w:tcPr>
          <w:p w14:paraId="1FCBF1D6" w14:textId="77777777" w:rsidR="00415C5D" w:rsidRPr="00BD6F46" w:rsidRDefault="00415C5D" w:rsidP="00415C5D">
            <w:pPr>
              <w:pStyle w:val="TAL"/>
              <w:rPr>
                <w:rFonts w:eastAsia="DengXian"/>
                <w:lang w:eastAsia="zh-CN"/>
              </w:rPr>
            </w:pPr>
            <w:r w:rsidRPr="00BD6F46">
              <w:t>/invocationT</w:t>
            </w:r>
            <w:r w:rsidRPr="00BD6F46">
              <w:rPr>
                <w:rFonts w:hint="eastAsia"/>
              </w:rPr>
              <w:t>imeStamp</w:t>
            </w:r>
          </w:p>
        </w:tc>
      </w:tr>
      <w:tr w:rsidR="00415C5D" w:rsidRPr="00BD6F46" w:rsidDel="00966B4C" w14:paraId="2471E6BD" w14:textId="77777777" w:rsidTr="00C82FE6">
        <w:trPr>
          <w:gridAfter w:val="1"/>
          <w:wAfter w:w="33" w:type="dxa"/>
          <w:tblHeader/>
          <w:jc w:val="center"/>
        </w:trPr>
        <w:tc>
          <w:tcPr>
            <w:tcW w:w="2899" w:type="dxa"/>
            <w:gridSpan w:val="2"/>
            <w:shd w:val="clear" w:color="auto" w:fill="FFFFFF"/>
          </w:tcPr>
          <w:p w14:paraId="7733B98C" w14:textId="77777777" w:rsidR="00415C5D" w:rsidRPr="00BD6F46" w:rsidRDefault="00415C5D" w:rsidP="00415C5D">
            <w:pPr>
              <w:pStyle w:val="TAL"/>
              <w:rPr>
                <w:lang w:eastAsia="zh-CN" w:bidi="ar-IQ"/>
              </w:rPr>
            </w:pPr>
            <w:r w:rsidRPr="00BD6F46">
              <w:t>Invocation Sequence Number</w:t>
            </w:r>
          </w:p>
        </w:tc>
        <w:tc>
          <w:tcPr>
            <w:tcW w:w="3192" w:type="dxa"/>
            <w:gridSpan w:val="2"/>
            <w:shd w:val="clear" w:color="auto" w:fill="FFFFFF"/>
          </w:tcPr>
          <w:p w14:paraId="16622161" w14:textId="77777777" w:rsidR="00415C5D" w:rsidRPr="00BD6F46" w:rsidRDefault="00415C5D" w:rsidP="00415C5D">
            <w:pPr>
              <w:pStyle w:val="TAL"/>
              <w:jc w:val="center"/>
              <w:rPr>
                <w:lang w:eastAsia="zh-CN" w:bidi="ar-IQ"/>
              </w:rPr>
            </w:pPr>
          </w:p>
        </w:tc>
        <w:tc>
          <w:tcPr>
            <w:tcW w:w="3958" w:type="dxa"/>
            <w:gridSpan w:val="2"/>
            <w:shd w:val="clear" w:color="auto" w:fill="FFFFFF"/>
          </w:tcPr>
          <w:p w14:paraId="4DA740E8" w14:textId="77777777" w:rsidR="00415C5D" w:rsidRPr="00BD6F46" w:rsidRDefault="00415C5D" w:rsidP="00415C5D">
            <w:pPr>
              <w:pStyle w:val="TAL"/>
              <w:rPr>
                <w:rFonts w:eastAsia="DengXian"/>
                <w:lang w:eastAsia="zh-CN"/>
              </w:rPr>
            </w:pPr>
            <w:r w:rsidRPr="00BD6F46">
              <w:t>/invocationSequenceNumber</w:t>
            </w:r>
          </w:p>
        </w:tc>
      </w:tr>
      <w:tr w:rsidR="00415C5D" w:rsidRPr="00BD6F46" w:rsidDel="00966B4C" w14:paraId="6749DE70"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40ADAE10" w14:textId="77777777" w:rsidR="00415C5D" w:rsidRPr="00BD6F46" w:rsidRDefault="00415C5D" w:rsidP="00415C5D">
            <w:pPr>
              <w:pStyle w:val="TAL"/>
              <w:rPr>
                <w:lang w:eastAsia="zh-CN" w:bidi="ar-IQ"/>
              </w:rPr>
            </w:pPr>
            <w:r w:rsidRPr="00BD6F46">
              <w:t>Session Failover</w:t>
            </w:r>
          </w:p>
        </w:tc>
        <w:tc>
          <w:tcPr>
            <w:tcW w:w="3192" w:type="dxa"/>
            <w:gridSpan w:val="2"/>
            <w:tcBorders>
              <w:bottom w:val="single" w:sz="4" w:space="0" w:color="auto"/>
            </w:tcBorders>
            <w:shd w:val="clear" w:color="auto" w:fill="FFFFFF"/>
          </w:tcPr>
          <w:p w14:paraId="61FB67A3"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04C3D187"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5893D8AB"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17E769F3"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23D83B0A" w14:textId="77777777" w:rsidR="00415C5D" w:rsidRPr="00BD6F46" w:rsidRDefault="00415C5D" w:rsidP="00415C5D">
            <w:pPr>
              <w:pStyle w:val="TAL"/>
              <w:jc w:val="center"/>
              <w:rPr>
                <w:lang w:val="fr-FR" w:eastAsia="zh-CN" w:bidi="ar-IQ"/>
              </w:rPr>
            </w:pPr>
            <w:r w:rsidRPr="00BD6F46">
              <w:rPr>
                <w:lang w:bidi="ar-IQ"/>
              </w:rPr>
              <w:t>-</w:t>
            </w:r>
          </w:p>
        </w:tc>
        <w:tc>
          <w:tcPr>
            <w:tcW w:w="3958" w:type="dxa"/>
            <w:gridSpan w:val="2"/>
            <w:tcBorders>
              <w:bottom w:val="single" w:sz="4" w:space="0" w:color="auto"/>
            </w:tcBorders>
            <w:shd w:val="clear" w:color="auto" w:fill="FFFFFF"/>
          </w:tcPr>
          <w:p w14:paraId="395DA51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571A0D2F" w14:textId="77777777" w:rsidTr="00C82FE6">
        <w:trPr>
          <w:gridAfter w:val="1"/>
          <w:wAfter w:w="33" w:type="dxa"/>
          <w:tblHeader/>
          <w:jc w:val="center"/>
        </w:trPr>
        <w:tc>
          <w:tcPr>
            <w:tcW w:w="2899" w:type="dxa"/>
            <w:gridSpan w:val="2"/>
            <w:shd w:val="clear" w:color="auto" w:fill="DDDDDD"/>
          </w:tcPr>
          <w:p w14:paraId="3AEC0C7C" w14:textId="77777777" w:rsidR="00415C5D" w:rsidRPr="00BD6F46" w:rsidRDefault="00415C5D" w:rsidP="00415C5D">
            <w:pPr>
              <w:pStyle w:val="TAL"/>
              <w:rPr>
                <w:lang w:eastAsia="zh-CN" w:bidi="ar-IQ"/>
              </w:rPr>
            </w:pPr>
            <w:r w:rsidRPr="00905A84">
              <w:rPr>
                <w:lang w:eastAsia="zh-CN"/>
              </w:rPr>
              <w:t>Multiple Unit Information</w:t>
            </w:r>
          </w:p>
        </w:tc>
        <w:tc>
          <w:tcPr>
            <w:tcW w:w="3192" w:type="dxa"/>
            <w:gridSpan w:val="2"/>
            <w:shd w:val="clear" w:color="auto" w:fill="DDDDDD"/>
          </w:tcPr>
          <w:p w14:paraId="0CA7CE43"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1CA09252"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2BA30F5E" w14:textId="77777777" w:rsidTr="00C82FE6">
        <w:trPr>
          <w:gridAfter w:val="1"/>
          <w:wAfter w:w="33" w:type="dxa"/>
          <w:tblHeader/>
          <w:jc w:val="center"/>
        </w:trPr>
        <w:tc>
          <w:tcPr>
            <w:tcW w:w="2899" w:type="dxa"/>
            <w:gridSpan w:val="2"/>
            <w:shd w:val="clear" w:color="auto" w:fill="FFFFFF"/>
          </w:tcPr>
          <w:p w14:paraId="1D78A329"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381822A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10F53FF3" w14:textId="77777777" w:rsidR="00415C5D" w:rsidRPr="00BD6F46" w:rsidDel="00966B4C" w:rsidRDefault="00415C5D" w:rsidP="00415C5D">
            <w:pPr>
              <w:pStyle w:val="TAL"/>
              <w:rPr>
                <w:rFonts w:eastAsia="DengXian"/>
              </w:rPr>
            </w:pPr>
            <w:r w:rsidRPr="00BD6F46">
              <w:rPr>
                <w:rFonts w:eastAsia="DengXian" w:hint="eastAsia"/>
                <w:lang w:eastAsia="zh-CN"/>
              </w:rPr>
              <w:t>/</w:t>
            </w:r>
            <w:r w:rsidRPr="00905A84">
              <w:rPr>
                <w:lang w:eastAsia="zh-CN"/>
              </w:rPr>
              <w:t>multipleUnitInformation</w:t>
            </w:r>
          </w:p>
        </w:tc>
      </w:tr>
      <w:tr w:rsidR="00415C5D" w:rsidRPr="00BD6F46" w:rsidDel="00966B4C" w14:paraId="72D9A037" w14:textId="77777777" w:rsidTr="00C82FE6">
        <w:trPr>
          <w:gridAfter w:val="1"/>
          <w:wAfter w:w="33" w:type="dxa"/>
          <w:tblHeader/>
          <w:jc w:val="center"/>
        </w:trPr>
        <w:tc>
          <w:tcPr>
            <w:tcW w:w="2899" w:type="dxa"/>
            <w:gridSpan w:val="2"/>
            <w:shd w:val="clear" w:color="auto" w:fill="FFFFFF"/>
          </w:tcPr>
          <w:p w14:paraId="29914491" w14:textId="77777777" w:rsidR="00415C5D" w:rsidRPr="00BD6F46" w:rsidRDefault="00415C5D" w:rsidP="00415C5D">
            <w:pPr>
              <w:pStyle w:val="TAL"/>
              <w:ind w:firstLineChars="100" w:firstLine="180"/>
              <w:rPr>
                <w:lang w:eastAsia="zh-CN" w:bidi="ar-IQ"/>
              </w:rPr>
            </w:pPr>
            <w:r w:rsidRPr="00BD6F46">
              <w:rPr>
                <w:rFonts w:hint="eastAsia"/>
                <w:lang w:eastAsia="zh-CN" w:bidi="ar-IQ"/>
              </w:rPr>
              <w:lastRenderedPageBreak/>
              <w:t>Rating</w:t>
            </w:r>
            <w:r w:rsidRPr="00BD6F46">
              <w:rPr>
                <w:lang w:eastAsia="zh-CN" w:bidi="ar-IQ"/>
              </w:rPr>
              <w:t xml:space="preserve"> Group</w:t>
            </w:r>
          </w:p>
        </w:tc>
        <w:tc>
          <w:tcPr>
            <w:tcW w:w="3192" w:type="dxa"/>
            <w:gridSpan w:val="2"/>
            <w:shd w:val="clear" w:color="auto" w:fill="FFFFFF"/>
          </w:tcPr>
          <w:p w14:paraId="45004A17"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37271EE9"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7538A46" w14:textId="77777777" w:rsidTr="00C82FE6">
        <w:trPr>
          <w:gridAfter w:val="1"/>
          <w:wAfter w:w="33" w:type="dxa"/>
          <w:tblHeader/>
          <w:jc w:val="center"/>
        </w:trPr>
        <w:tc>
          <w:tcPr>
            <w:tcW w:w="2899" w:type="dxa"/>
            <w:gridSpan w:val="2"/>
            <w:shd w:val="clear" w:color="auto" w:fill="FFFFFF"/>
          </w:tcPr>
          <w:p w14:paraId="21E45A70" w14:textId="77777777" w:rsidR="00415C5D" w:rsidRPr="00BD6F46" w:rsidRDefault="00415C5D" w:rsidP="00415C5D">
            <w:pPr>
              <w:pStyle w:val="TAL"/>
              <w:ind w:firstLineChars="100" w:firstLine="180"/>
              <w:rPr>
                <w:lang w:eastAsia="zh-CN" w:bidi="ar-IQ"/>
              </w:rPr>
            </w:pPr>
            <w:r w:rsidRPr="00BD6F46">
              <w:rPr>
                <w:lang w:eastAsia="zh-CN" w:bidi="ar-IQ"/>
              </w:rPr>
              <w:t>Granted Unit</w:t>
            </w:r>
          </w:p>
        </w:tc>
        <w:tc>
          <w:tcPr>
            <w:tcW w:w="3192" w:type="dxa"/>
            <w:gridSpan w:val="2"/>
            <w:shd w:val="clear" w:color="auto" w:fill="FFFFFF"/>
          </w:tcPr>
          <w:p w14:paraId="506E4949"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1FE641D"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0B416244" w14:textId="77777777" w:rsidTr="00C82FE6">
        <w:trPr>
          <w:gridAfter w:val="1"/>
          <w:wAfter w:w="33" w:type="dxa"/>
          <w:tblHeader/>
          <w:jc w:val="center"/>
        </w:trPr>
        <w:tc>
          <w:tcPr>
            <w:tcW w:w="2899" w:type="dxa"/>
            <w:gridSpan w:val="2"/>
            <w:shd w:val="clear" w:color="auto" w:fill="FFFFFF"/>
          </w:tcPr>
          <w:p w14:paraId="2AEC5BD3"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488B709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286A2605"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4D31F449" w14:textId="77777777" w:rsidTr="00C82FE6">
        <w:trPr>
          <w:gridAfter w:val="1"/>
          <w:wAfter w:w="33" w:type="dxa"/>
          <w:tblHeader/>
          <w:jc w:val="center"/>
        </w:trPr>
        <w:tc>
          <w:tcPr>
            <w:tcW w:w="2899" w:type="dxa"/>
            <w:gridSpan w:val="2"/>
            <w:shd w:val="clear" w:color="auto" w:fill="FFFFFF"/>
          </w:tcPr>
          <w:p w14:paraId="66637303"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10402FA8"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0970F349"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38EA13A3" w14:textId="77777777" w:rsidTr="00C82FE6">
        <w:trPr>
          <w:gridAfter w:val="1"/>
          <w:wAfter w:w="33" w:type="dxa"/>
          <w:tblHeader/>
          <w:jc w:val="center"/>
        </w:trPr>
        <w:tc>
          <w:tcPr>
            <w:tcW w:w="2899" w:type="dxa"/>
            <w:gridSpan w:val="2"/>
            <w:shd w:val="clear" w:color="auto" w:fill="FFFFFF"/>
          </w:tcPr>
          <w:p w14:paraId="10757A46"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05E09C89"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14E1E3BA"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95D05B9" w14:textId="77777777" w:rsidTr="00C82FE6">
        <w:trPr>
          <w:gridAfter w:val="1"/>
          <w:wAfter w:w="33" w:type="dxa"/>
          <w:tblHeader/>
          <w:jc w:val="center"/>
        </w:trPr>
        <w:tc>
          <w:tcPr>
            <w:tcW w:w="2899" w:type="dxa"/>
            <w:gridSpan w:val="2"/>
            <w:shd w:val="clear" w:color="auto" w:fill="FFFFFF"/>
          </w:tcPr>
          <w:p w14:paraId="07002F7B"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2D2A3E4D"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48A4E7CA"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2EE0FB57" w14:textId="77777777" w:rsidTr="00C82FE6">
        <w:trPr>
          <w:gridAfter w:val="1"/>
          <w:wAfter w:w="33" w:type="dxa"/>
          <w:tblHeader/>
          <w:jc w:val="center"/>
        </w:trPr>
        <w:tc>
          <w:tcPr>
            <w:tcW w:w="2899" w:type="dxa"/>
            <w:gridSpan w:val="2"/>
            <w:shd w:val="clear" w:color="auto" w:fill="FFFFFF"/>
          </w:tcPr>
          <w:p w14:paraId="00B18625"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3573D757"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818EA4A"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6D83A63D" w14:textId="77777777" w:rsidTr="00C82FE6">
        <w:trPr>
          <w:gridAfter w:val="1"/>
          <w:wAfter w:w="33" w:type="dxa"/>
          <w:tblHeader/>
          <w:jc w:val="center"/>
        </w:trPr>
        <w:tc>
          <w:tcPr>
            <w:tcW w:w="2899" w:type="dxa"/>
            <w:gridSpan w:val="2"/>
            <w:shd w:val="clear" w:color="auto" w:fill="FFFFFF"/>
          </w:tcPr>
          <w:p w14:paraId="08170603"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764E468D"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3F58888"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548C488B" w14:textId="77777777" w:rsidTr="00C82FE6">
        <w:trPr>
          <w:gridAfter w:val="1"/>
          <w:wAfter w:w="33" w:type="dxa"/>
          <w:tblHeader/>
          <w:jc w:val="center"/>
        </w:trPr>
        <w:tc>
          <w:tcPr>
            <w:tcW w:w="2899" w:type="dxa"/>
            <w:gridSpan w:val="2"/>
            <w:shd w:val="clear" w:color="auto" w:fill="FFFFFF"/>
          </w:tcPr>
          <w:p w14:paraId="6E8D7462"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43B6C81D"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5627EBC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4E8C422C" w14:textId="77777777" w:rsidTr="00C82FE6">
        <w:trPr>
          <w:gridAfter w:val="1"/>
          <w:wAfter w:w="33" w:type="dxa"/>
          <w:tblHeader/>
          <w:jc w:val="center"/>
        </w:trPr>
        <w:tc>
          <w:tcPr>
            <w:tcW w:w="2899" w:type="dxa"/>
            <w:gridSpan w:val="2"/>
            <w:shd w:val="clear" w:color="auto" w:fill="FFFFFF"/>
          </w:tcPr>
          <w:p w14:paraId="24C7D8E2"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1D82E85"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7D7D64AD"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792CA3FD" w14:textId="77777777" w:rsidTr="00C82FE6">
        <w:trPr>
          <w:gridAfter w:val="1"/>
          <w:wAfter w:w="33" w:type="dxa"/>
          <w:tblHeader/>
          <w:jc w:val="center"/>
        </w:trPr>
        <w:tc>
          <w:tcPr>
            <w:tcW w:w="2899" w:type="dxa"/>
            <w:gridSpan w:val="2"/>
            <w:shd w:val="clear" w:color="auto" w:fill="FFFFFF"/>
          </w:tcPr>
          <w:p w14:paraId="75D37F9A"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4DD32D2F"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9792FD4"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5E4B661E" w14:textId="77777777" w:rsidTr="00C82FE6">
        <w:trPr>
          <w:gridAfter w:val="1"/>
          <w:wAfter w:w="33" w:type="dxa"/>
          <w:tblHeader/>
          <w:jc w:val="center"/>
        </w:trPr>
        <w:tc>
          <w:tcPr>
            <w:tcW w:w="2899" w:type="dxa"/>
            <w:gridSpan w:val="2"/>
            <w:shd w:val="clear" w:color="auto" w:fill="FFFFFF"/>
          </w:tcPr>
          <w:p w14:paraId="409C2828"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41BD5B20"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185DB73D"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134D16B7" w14:textId="77777777" w:rsidTr="00C82FE6">
        <w:trPr>
          <w:gridAfter w:val="1"/>
          <w:wAfter w:w="33" w:type="dxa"/>
          <w:tblHeader/>
          <w:jc w:val="center"/>
        </w:trPr>
        <w:tc>
          <w:tcPr>
            <w:tcW w:w="2899" w:type="dxa"/>
            <w:gridSpan w:val="2"/>
            <w:shd w:val="clear" w:color="auto" w:fill="FFFFFF"/>
          </w:tcPr>
          <w:p w14:paraId="0D996744"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511B516D"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00FA581"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7F27A85E" w14:textId="77777777" w:rsidTr="00C82FE6">
        <w:trPr>
          <w:gridAfter w:val="1"/>
          <w:wAfter w:w="33" w:type="dxa"/>
          <w:tblHeader/>
          <w:jc w:val="center"/>
        </w:trPr>
        <w:tc>
          <w:tcPr>
            <w:tcW w:w="2899" w:type="dxa"/>
            <w:gridSpan w:val="2"/>
            <w:shd w:val="clear" w:color="auto" w:fill="FFFFFF"/>
          </w:tcPr>
          <w:p w14:paraId="0F6D1D96"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6814B25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7D09E1C8"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7BE69721" w14:textId="77777777" w:rsidTr="00C82FE6">
        <w:trPr>
          <w:gridAfter w:val="1"/>
          <w:wAfter w:w="33" w:type="dxa"/>
          <w:tblHeader/>
          <w:jc w:val="center"/>
        </w:trPr>
        <w:tc>
          <w:tcPr>
            <w:tcW w:w="2899" w:type="dxa"/>
            <w:gridSpan w:val="2"/>
            <w:shd w:val="clear" w:color="auto" w:fill="FFFFFF"/>
          </w:tcPr>
          <w:p w14:paraId="2F7321F3"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6EEA2E3B"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8FC8E2A"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53931FC5" w14:textId="77777777" w:rsidTr="00C82FE6">
        <w:trPr>
          <w:gridAfter w:val="1"/>
          <w:wAfter w:w="33" w:type="dxa"/>
          <w:tblHeader/>
          <w:jc w:val="center"/>
        </w:trPr>
        <w:tc>
          <w:tcPr>
            <w:tcW w:w="2899" w:type="dxa"/>
            <w:gridSpan w:val="2"/>
            <w:shd w:val="clear" w:color="auto" w:fill="DDDDDD"/>
          </w:tcPr>
          <w:p w14:paraId="5840BDD4"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46BF5D22"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3664C981" w14:textId="77777777" w:rsidR="00415C5D" w:rsidRPr="00BD6F46" w:rsidRDefault="00415C5D" w:rsidP="00415C5D">
            <w:pPr>
              <w:pStyle w:val="TAL"/>
              <w:rPr>
                <w:rFonts w:eastAsia="DengXian"/>
                <w:lang w:eastAsia="zh-CN"/>
              </w:rPr>
            </w:pPr>
            <w:r w:rsidRPr="00BD6F46">
              <w:rPr>
                <w:lang w:eastAsia="zh-CN"/>
              </w:rPr>
              <w:t>/</w:t>
            </w:r>
            <w:r w:rsidRPr="00BD6F46">
              <w:rPr>
                <w:rFonts w:hint="eastAsia"/>
                <w:lang w:eastAsia="zh-CN"/>
              </w:rPr>
              <w:t>i</w:t>
            </w:r>
            <w:r w:rsidRPr="00BD6F46">
              <w:t>nvocationResult</w:t>
            </w:r>
          </w:p>
        </w:tc>
      </w:tr>
      <w:tr w:rsidR="00415C5D" w:rsidRPr="00BD6F46" w14:paraId="62AF287F" w14:textId="77777777" w:rsidTr="00C82FE6">
        <w:trPr>
          <w:gridAfter w:val="1"/>
          <w:wAfter w:w="33" w:type="dxa"/>
          <w:tblHeader/>
          <w:jc w:val="center"/>
        </w:trPr>
        <w:tc>
          <w:tcPr>
            <w:tcW w:w="2899" w:type="dxa"/>
            <w:gridSpan w:val="2"/>
            <w:shd w:val="clear" w:color="auto" w:fill="FFFFFF"/>
          </w:tcPr>
          <w:p w14:paraId="4E36B476"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23B6024A"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1882882F" w14:textId="77777777" w:rsidR="00415C5D" w:rsidRPr="00BD6F46" w:rsidRDefault="00415C5D" w:rsidP="00415C5D">
            <w:pPr>
              <w:pStyle w:val="TAL"/>
              <w:rPr>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264E424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4B17D87"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5829ABBD"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51AE49B3"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029394C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3516700"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04E9303D"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00EC4159"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72BE6409" w14:textId="77777777" w:rsidR="0095604F" w:rsidRPr="00BD6F46" w:rsidRDefault="0095604F" w:rsidP="007C54F5">
      <w:pPr>
        <w:rPr>
          <w:lang w:eastAsia="zh-CN"/>
        </w:rPr>
      </w:pPr>
    </w:p>
    <w:p w14:paraId="0D10B441" w14:textId="77777777" w:rsidR="0095604F" w:rsidRPr="00BD6F46" w:rsidRDefault="00C23DA6" w:rsidP="007F2678">
      <w:pPr>
        <w:pStyle w:val="Heading2"/>
      </w:pPr>
      <w:bookmarkStart w:id="1544" w:name="_Toc20227432"/>
      <w:bookmarkStart w:id="1545" w:name="_Toc27749677"/>
      <w:bookmarkStart w:id="1546" w:name="_Toc28709604"/>
      <w:bookmarkStart w:id="1547" w:name="_Toc44671224"/>
      <w:bookmarkStart w:id="1548" w:name="_Toc51919147"/>
      <w:bookmarkStart w:id="1549" w:name="_Toc178172065"/>
      <w:r w:rsidRPr="00BD6F46">
        <w:lastRenderedPageBreak/>
        <w:t>7</w:t>
      </w:r>
      <w:r w:rsidR="0095604F" w:rsidRPr="00BD6F46">
        <w:rPr>
          <w:rFonts w:hint="eastAsia"/>
        </w:rPr>
        <w:t>.2</w:t>
      </w:r>
      <w:r w:rsidR="0095604F" w:rsidRPr="00BD6F46">
        <w:tab/>
        <w:t>Bindings for 5G data connectivity</w:t>
      </w:r>
      <w:bookmarkEnd w:id="1544"/>
      <w:bookmarkEnd w:id="1545"/>
      <w:bookmarkEnd w:id="1546"/>
      <w:bookmarkEnd w:id="1547"/>
      <w:bookmarkEnd w:id="1548"/>
      <w:bookmarkEnd w:id="1549"/>
    </w:p>
    <w:p w14:paraId="54DFDA09"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33"/>
      </w:tblGrid>
      <w:tr w:rsidR="0095604F" w:rsidRPr="00BD6F46" w14:paraId="05A50DD5" w14:textId="77777777" w:rsidTr="00E13C2E">
        <w:trPr>
          <w:gridAfter w:val="1"/>
          <w:wAfter w:w="33" w:type="dxa"/>
          <w:tblHeader/>
          <w:jc w:val="center"/>
        </w:trPr>
        <w:tc>
          <w:tcPr>
            <w:tcW w:w="3039" w:type="dxa"/>
            <w:gridSpan w:val="2"/>
            <w:shd w:val="clear" w:color="auto" w:fill="D9D9D9"/>
          </w:tcPr>
          <w:p w14:paraId="2ABC5C7E"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2"/>
            <w:shd w:val="clear" w:color="auto" w:fill="D9D9D9"/>
          </w:tcPr>
          <w:p w14:paraId="173523B8"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6CA80A6E"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53D9BEBF" w14:textId="77777777" w:rsidTr="00E13C2E">
        <w:trPr>
          <w:gridAfter w:val="1"/>
          <w:wAfter w:w="33" w:type="dxa"/>
          <w:tblHeader/>
          <w:jc w:val="center"/>
        </w:trPr>
        <w:tc>
          <w:tcPr>
            <w:tcW w:w="3039" w:type="dxa"/>
            <w:gridSpan w:val="2"/>
            <w:shd w:val="clear" w:color="auto" w:fill="DDDDDD"/>
          </w:tcPr>
          <w:p w14:paraId="28105F33" w14:textId="77777777" w:rsidR="0095604F" w:rsidRPr="00BD6F46" w:rsidRDefault="0095604F" w:rsidP="004C6D5A">
            <w:pPr>
              <w:pStyle w:val="TAC"/>
              <w:jc w:val="left"/>
            </w:pPr>
          </w:p>
        </w:tc>
        <w:tc>
          <w:tcPr>
            <w:tcW w:w="3052" w:type="dxa"/>
            <w:gridSpan w:val="2"/>
            <w:shd w:val="clear" w:color="auto" w:fill="DDDDDD"/>
          </w:tcPr>
          <w:p w14:paraId="1720F18F" w14:textId="77777777" w:rsidR="0095604F" w:rsidRPr="00BD6F46" w:rsidRDefault="0095604F" w:rsidP="004C6D5A">
            <w:pPr>
              <w:pStyle w:val="TAL"/>
              <w:rPr>
                <w:rFonts w:eastAsia="DengXian"/>
              </w:rPr>
            </w:pPr>
          </w:p>
        </w:tc>
        <w:tc>
          <w:tcPr>
            <w:tcW w:w="3958" w:type="dxa"/>
            <w:gridSpan w:val="2"/>
            <w:shd w:val="clear" w:color="auto" w:fill="DDDDDD"/>
          </w:tcPr>
          <w:p w14:paraId="65DFC01B"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6AE429E8" w14:textId="77777777" w:rsidTr="00E13C2E">
        <w:trPr>
          <w:gridAfter w:val="1"/>
          <w:wAfter w:w="33" w:type="dxa"/>
          <w:tblHeader/>
          <w:jc w:val="center"/>
        </w:trPr>
        <w:tc>
          <w:tcPr>
            <w:tcW w:w="3039" w:type="dxa"/>
            <w:gridSpan w:val="2"/>
            <w:shd w:val="clear" w:color="auto" w:fill="DDDDDD"/>
          </w:tcPr>
          <w:p w14:paraId="637797A7" w14:textId="77777777" w:rsidR="00375123" w:rsidRPr="00BD6F46" w:rsidRDefault="00375123" w:rsidP="00375123">
            <w:pPr>
              <w:pStyle w:val="TAL"/>
            </w:pPr>
            <w:r w:rsidRPr="00033D77">
              <w:t>Supported Features</w:t>
            </w:r>
          </w:p>
        </w:tc>
        <w:tc>
          <w:tcPr>
            <w:tcW w:w="3052" w:type="dxa"/>
            <w:gridSpan w:val="2"/>
            <w:shd w:val="clear" w:color="auto" w:fill="DDDDDD"/>
          </w:tcPr>
          <w:p w14:paraId="7E01BB94" w14:textId="77777777" w:rsidR="00375123" w:rsidRPr="00BD6F46" w:rsidRDefault="00375123" w:rsidP="00375123">
            <w:pPr>
              <w:pStyle w:val="TAL"/>
              <w:rPr>
                <w:lang w:bidi="ar-IQ"/>
              </w:rPr>
            </w:pPr>
            <w:r w:rsidRPr="00033D77">
              <w:t>-</w:t>
            </w:r>
          </w:p>
        </w:tc>
        <w:tc>
          <w:tcPr>
            <w:tcW w:w="3958" w:type="dxa"/>
            <w:gridSpan w:val="2"/>
            <w:shd w:val="clear" w:color="auto" w:fill="DDDDDD"/>
          </w:tcPr>
          <w:p w14:paraId="23861BC5" w14:textId="77777777" w:rsidR="00375123" w:rsidRPr="00BD6F46" w:rsidRDefault="00375123" w:rsidP="0037512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4324633F" w14:textId="77777777" w:rsidTr="00E13C2E">
        <w:trPr>
          <w:gridAfter w:val="1"/>
          <w:wAfter w:w="33" w:type="dxa"/>
          <w:tblHeader/>
          <w:jc w:val="center"/>
        </w:trPr>
        <w:tc>
          <w:tcPr>
            <w:tcW w:w="3039" w:type="dxa"/>
            <w:gridSpan w:val="2"/>
            <w:shd w:val="clear" w:color="auto" w:fill="DDDDDD"/>
          </w:tcPr>
          <w:p w14:paraId="4E28A536"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0856F33E"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2"/>
            <w:shd w:val="clear" w:color="auto" w:fill="DDDDDD"/>
          </w:tcPr>
          <w:p w14:paraId="0ABE5736"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293F5845" w14:textId="77777777" w:rsidTr="00E13C2E">
        <w:trPr>
          <w:gridAfter w:val="1"/>
          <w:wAfter w:w="33" w:type="dxa"/>
          <w:tblHeader/>
          <w:jc w:val="center"/>
        </w:trPr>
        <w:tc>
          <w:tcPr>
            <w:tcW w:w="3039" w:type="dxa"/>
            <w:gridSpan w:val="2"/>
            <w:shd w:val="clear" w:color="auto" w:fill="FFFFFF"/>
          </w:tcPr>
          <w:p w14:paraId="66003D4E"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323CB5E0"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E1A125D"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26A3FD13" w14:textId="77777777" w:rsidTr="00E13C2E">
        <w:trPr>
          <w:gridAfter w:val="1"/>
          <w:wAfter w:w="33" w:type="dxa"/>
          <w:tblHeader/>
          <w:jc w:val="center"/>
        </w:trPr>
        <w:tc>
          <w:tcPr>
            <w:tcW w:w="3039" w:type="dxa"/>
            <w:gridSpan w:val="2"/>
            <w:shd w:val="clear" w:color="auto" w:fill="FFFFFF"/>
          </w:tcPr>
          <w:p w14:paraId="7E2A2AC6" w14:textId="77777777" w:rsidR="001F6880" w:rsidRPr="00BD6F46" w:rsidRDefault="001F6880" w:rsidP="001F6880">
            <w:pPr>
              <w:pStyle w:val="TAL"/>
              <w:ind w:firstLineChars="100" w:firstLine="180"/>
              <w:rPr>
                <w:lang w:eastAsia="zh-CN"/>
              </w:rPr>
            </w:pPr>
            <w:r>
              <w:rPr>
                <w:lang w:eastAsia="zh-CN" w:bidi="ar-IQ"/>
              </w:rPr>
              <w:t>multi-homed PDU a</w:t>
            </w:r>
            <w:r w:rsidRPr="002F3ED2">
              <w:rPr>
                <w:lang w:eastAsia="zh-CN" w:bidi="ar-IQ"/>
              </w:rPr>
              <w:t>ddress</w:t>
            </w:r>
          </w:p>
        </w:tc>
        <w:tc>
          <w:tcPr>
            <w:tcW w:w="3052" w:type="dxa"/>
            <w:gridSpan w:val="2"/>
            <w:shd w:val="clear" w:color="auto" w:fill="FFFFFF"/>
          </w:tcPr>
          <w:p w14:paraId="32B7FAB9"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571A4A5F"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6EF3467E" w14:textId="77777777" w:rsidTr="00E13C2E">
        <w:trPr>
          <w:gridAfter w:val="1"/>
          <w:wAfter w:w="33" w:type="dxa"/>
          <w:trHeight w:val="463"/>
          <w:tblHeader/>
          <w:jc w:val="center"/>
        </w:trPr>
        <w:tc>
          <w:tcPr>
            <w:tcW w:w="3039" w:type="dxa"/>
            <w:gridSpan w:val="2"/>
            <w:shd w:val="clear" w:color="auto" w:fill="FFFFFF"/>
          </w:tcPr>
          <w:p w14:paraId="7C307E37" w14:textId="77777777" w:rsidR="001F6880" w:rsidRPr="00BD6F46" w:rsidRDefault="001F6880" w:rsidP="001F6880">
            <w:pPr>
              <w:pStyle w:val="TAL"/>
              <w:ind w:left="284"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6B670CA6" w14:textId="77777777" w:rsidR="001F6880" w:rsidRPr="00B54D35" w:rsidDel="00966B4C" w:rsidRDefault="001F6880" w:rsidP="001F6880">
            <w:pPr>
              <w:pStyle w:val="TAL"/>
              <w:ind w:firstLineChars="146" w:firstLine="263"/>
              <w:rPr>
                <w:lang w:bidi="ar-IQ"/>
              </w:rPr>
            </w:pPr>
            <w:r w:rsidRPr="00BD6F46">
              <w:rPr>
                <w:lang w:bidi="ar-IQ"/>
              </w:rPr>
              <w:t>Used Unit Container</w:t>
            </w:r>
            <w:r w:rsidRPr="00BD6F46" w:rsidDel="00E768B3">
              <w:rPr>
                <w:lang w:bidi="ar-IQ"/>
              </w:rPr>
              <w:t xml:space="preserve"> </w:t>
            </w:r>
          </w:p>
        </w:tc>
        <w:tc>
          <w:tcPr>
            <w:tcW w:w="3958" w:type="dxa"/>
            <w:gridSpan w:val="2"/>
            <w:shd w:val="clear" w:color="auto" w:fill="FFFFFF"/>
            <w:vAlign w:val="center"/>
          </w:tcPr>
          <w:p w14:paraId="6B5D2221"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491003C0" w14:textId="77777777" w:rsidTr="00E13C2E">
        <w:trPr>
          <w:gridAfter w:val="1"/>
          <w:wAfter w:w="33" w:type="dxa"/>
          <w:trHeight w:val="271"/>
          <w:tblHeader/>
          <w:jc w:val="center"/>
        </w:trPr>
        <w:tc>
          <w:tcPr>
            <w:tcW w:w="3039" w:type="dxa"/>
            <w:gridSpan w:val="2"/>
            <w:shd w:val="clear" w:color="auto" w:fill="FFFFFF"/>
          </w:tcPr>
          <w:p w14:paraId="05E44F61" w14:textId="77777777" w:rsidR="001F6880" w:rsidRPr="00BD6F46" w:rsidRDefault="001F6880" w:rsidP="001F6880">
            <w:pPr>
              <w:pStyle w:val="TAL"/>
              <w:ind w:firstLineChars="100" w:firstLine="180"/>
              <w:rPr>
                <w:lang w:eastAsia="zh-CN"/>
              </w:rPr>
            </w:pPr>
            <w:r w:rsidRPr="00BD6F46">
              <w:rPr>
                <w:lang w:eastAsia="zh-CN"/>
              </w:rPr>
              <w:t>PDU Container Information</w:t>
            </w:r>
          </w:p>
        </w:tc>
        <w:tc>
          <w:tcPr>
            <w:tcW w:w="3052" w:type="dxa"/>
            <w:gridSpan w:val="2"/>
            <w:shd w:val="clear" w:color="auto" w:fill="FFFFFF"/>
          </w:tcPr>
          <w:p w14:paraId="22C5FC9B"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20787AE9"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73F03BAE" w14:textId="77777777" w:rsidTr="00E13C2E">
        <w:trPr>
          <w:gridAfter w:val="1"/>
          <w:wAfter w:w="33" w:type="dxa"/>
          <w:trHeight w:val="271"/>
          <w:tblHeader/>
          <w:jc w:val="center"/>
        </w:trPr>
        <w:tc>
          <w:tcPr>
            <w:tcW w:w="3039" w:type="dxa"/>
            <w:gridSpan w:val="2"/>
            <w:shd w:val="clear" w:color="auto" w:fill="FFFFFF"/>
          </w:tcPr>
          <w:p w14:paraId="066CC50E"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15D05792" w14:textId="77777777" w:rsidR="001F6880" w:rsidRPr="00BD6F46" w:rsidRDefault="001F6880" w:rsidP="001F6880">
            <w:pPr>
              <w:pStyle w:val="TAL"/>
              <w:ind w:firstLineChars="146" w:firstLine="263"/>
              <w:rPr>
                <w:lang w:bidi="ar-IQ"/>
              </w:rPr>
            </w:pPr>
            <w:r w:rsidRPr="00BD6F46">
              <w:rPr>
                <w:lang w:bidi="ar-IQ"/>
              </w:rPr>
              <w:t>Time of First Usage</w:t>
            </w:r>
          </w:p>
        </w:tc>
        <w:tc>
          <w:tcPr>
            <w:tcW w:w="3958" w:type="dxa"/>
            <w:gridSpan w:val="2"/>
            <w:shd w:val="clear" w:color="auto" w:fill="FFFFFF"/>
          </w:tcPr>
          <w:p w14:paraId="74BC3954"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1F6880" w:rsidRPr="00BD6F46" w:rsidDel="00966B4C" w14:paraId="7017D90B" w14:textId="77777777" w:rsidTr="00E13C2E">
        <w:trPr>
          <w:gridAfter w:val="1"/>
          <w:wAfter w:w="33" w:type="dxa"/>
          <w:trHeight w:val="271"/>
          <w:tblHeader/>
          <w:jc w:val="center"/>
        </w:trPr>
        <w:tc>
          <w:tcPr>
            <w:tcW w:w="3039" w:type="dxa"/>
            <w:gridSpan w:val="2"/>
            <w:shd w:val="clear" w:color="auto" w:fill="FFFFFF"/>
          </w:tcPr>
          <w:p w14:paraId="622E7F44" w14:textId="77777777" w:rsidR="001F6880" w:rsidRPr="00BD6F46" w:rsidRDefault="001F6880" w:rsidP="001F6880">
            <w:pPr>
              <w:pStyle w:val="TAL"/>
              <w:ind w:firstLineChars="335" w:firstLine="603"/>
              <w:rPr>
                <w:lang w:bidi="ar-IQ"/>
              </w:rPr>
            </w:pPr>
            <w:r w:rsidRPr="00BD6F46">
              <w:rPr>
                <w:lang w:bidi="ar-IQ"/>
              </w:rPr>
              <w:t>Time of Last Usage</w:t>
            </w:r>
          </w:p>
        </w:tc>
        <w:tc>
          <w:tcPr>
            <w:tcW w:w="3052" w:type="dxa"/>
            <w:gridSpan w:val="2"/>
            <w:shd w:val="clear" w:color="auto" w:fill="FFFFFF"/>
          </w:tcPr>
          <w:p w14:paraId="2CD533B0" w14:textId="77777777" w:rsidR="001F6880" w:rsidRPr="00BD6F46" w:rsidRDefault="001F6880" w:rsidP="001F6880">
            <w:pPr>
              <w:pStyle w:val="TAL"/>
              <w:ind w:firstLineChars="146" w:firstLine="263"/>
              <w:rPr>
                <w:lang w:bidi="ar-IQ"/>
              </w:rPr>
            </w:pPr>
            <w:r w:rsidRPr="00BD6F46">
              <w:rPr>
                <w:lang w:bidi="ar-IQ"/>
              </w:rPr>
              <w:t>Time of Last Usage</w:t>
            </w:r>
          </w:p>
        </w:tc>
        <w:tc>
          <w:tcPr>
            <w:tcW w:w="3958" w:type="dxa"/>
            <w:gridSpan w:val="2"/>
            <w:shd w:val="clear" w:color="auto" w:fill="FFFFFF"/>
          </w:tcPr>
          <w:p w14:paraId="0A2CB49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rsidDel="00966B4C" w14:paraId="780ECB43" w14:textId="77777777" w:rsidTr="00E13C2E">
        <w:trPr>
          <w:gridAfter w:val="1"/>
          <w:wAfter w:w="33" w:type="dxa"/>
          <w:trHeight w:val="271"/>
          <w:tblHeader/>
          <w:jc w:val="center"/>
        </w:trPr>
        <w:tc>
          <w:tcPr>
            <w:tcW w:w="3039" w:type="dxa"/>
            <w:gridSpan w:val="2"/>
            <w:shd w:val="clear" w:color="auto" w:fill="FFFFFF"/>
          </w:tcPr>
          <w:p w14:paraId="5DEE67F1" w14:textId="77777777" w:rsidR="001F6880" w:rsidRPr="00BD6F46" w:rsidRDefault="001F6880" w:rsidP="001F6880">
            <w:pPr>
              <w:pStyle w:val="TAL"/>
              <w:ind w:firstLineChars="335" w:firstLine="603"/>
              <w:rPr>
                <w:lang w:bidi="ar-IQ"/>
              </w:rPr>
            </w:pPr>
            <w:r w:rsidRPr="00BD6F46">
              <w:rPr>
                <w:lang w:bidi="ar-IQ"/>
              </w:rPr>
              <w:t>QoS Information</w:t>
            </w:r>
          </w:p>
        </w:tc>
        <w:tc>
          <w:tcPr>
            <w:tcW w:w="3052" w:type="dxa"/>
            <w:gridSpan w:val="2"/>
            <w:shd w:val="clear" w:color="auto" w:fill="FFFFFF"/>
          </w:tcPr>
          <w:p w14:paraId="1E166697" w14:textId="77777777" w:rsidR="001F6880" w:rsidRPr="00BD6F46" w:rsidRDefault="001F6880" w:rsidP="001F6880">
            <w:pPr>
              <w:pStyle w:val="TAL"/>
              <w:ind w:firstLineChars="146" w:firstLine="263"/>
              <w:rPr>
                <w:lang w:bidi="ar-IQ"/>
              </w:rPr>
            </w:pPr>
            <w:r w:rsidRPr="00BD6F46">
              <w:rPr>
                <w:lang w:bidi="ar-IQ"/>
              </w:rPr>
              <w:t>QoS Information</w:t>
            </w:r>
          </w:p>
        </w:tc>
        <w:tc>
          <w:tcPr>
            <w:tcW w:w="3958" w:type="dxa"/>
            <w:gridSpan w:val="2"/>
            <w:shd w:val="clear" w:color="auto" w:fill="FFFFFF"/>
          </w:tcPr>
          <w:p w14:paraId="5C6A60C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1F6880" w14:paraId="0671ECAA" w14:textId="77777777" w:rsidTr="00E13C2E">
        <w:tblPrEx>
          <w:tblLook w:val="04A0" w:firstRow="1" w:lastRow="0" w:firstColumn="1" w:lastColumn="0" w:noHBand="0" w:noVBand="1"/>
        </w:tblPrEx>
        <w:trPr>
          <w:gridBefore w:val="1"/>
          <w:wBefore w:w="33" w:type="dxa"/>
          <w:trHeight w:val="271"/>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A98D2E8" w14:textId="77777777" w:rsidR="001F6880" w:rsidRDefault="001F6880" w:rsidP="001F6880">
            <w:pPr>
              <w:pStyle w:val="TAL"/>
              <w:ind w:firstLineChars="335" w:firstLine="603"/>
              <w:rPr>
                <w:lang w:bidi="ar-IQ"/>
              </w:rPr>
            </w:pPr>
            <w:r>
              <w:rPr>
                <w:noProof/>
              </w:rPr>
              <w:t xml:space="preserve">QoS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3DFFB02" w14:textId="77777777" w:rsidR="001F6880" w:rsidRDefault="001F6880" w:rsidP="001F6880">
            <w:pPr>
              <w:pStyle w:val="TAL"/>
              <w:ind w:firstLineChars="146" w:firstLine="263"/>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2AD1E58" w14:textId="77777777" w:rsidR="001F6880"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6DD20A32" w14:textId="77777777" w:rsidTr="00E13C2E">
        <w:trPr>
          <w:gridAfter w:val="1"/>
          <w:wAfter w:w="33" w:type="dxa"/>
          <w:trHeight w:val="271"/>
          <w:tblHeader/>
          <w:jc w:val="center"/>
        </w:trPr>
        <w:tc>
          <w:tcPr>
            <w:tcW w:w="3039" w:type="dxa"/>
            <w:gridSpan w:val="2"/>
            <w:shd w:val="clear" w:color="auto" w:fill="FFFFFF"/>
          </w:tcPr>
          <w:p w14:paraId="5B90EF4D"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623949FE" w14:textId="77777777" w:rsidR="001F6880" w:rsidRPr="00BD6F46" w:rsidRDefault="001F6880" w:rsidP="001F6880">
            <w:pPr>
              <w:pStyle w:val="TAL"/>
              <w:ind w:firstLineChars="146" w:firstLine="263"/>
              <w:rPr>
                <w:lang w:bidi="ar-IQ"/>
              </w:rPr>
            </w:pPr>
            <w:r w:rsidRPr="00BD6F46">
              <w:t xml:space="preserve">AF </w:t>
            </w:r>
            <w:r w:rsidRPr="00F701ED">
              <w:t>Charging Identifier</w:t>
            </w:r>
          </w:p>
        </w:tc>
        <w:tc>
          <w:tcPr>
            <w:tcW w:w="3958" w:type="dxa"/>
            <w:gridSpan w:val="2"/>
            <w:shd w:val="clear" w:color="auto" w:fill="FFFFFF"/>
          </w:tcPr>
          <w:p w14:paraId="4AD87A2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0EC28A1A" w14:textId="77777777" w:rsidTr="00E13C2E">
        <w:trPr>
          <w:gridAfter w:val="1"/>
          <w:wAfter w:w="33" w:type="dxa"/>
          <w:trHeight w:val="271"/>
          <w:tblHeader/>
          <w:jc w:val="center"/>
        </w:trPr>
        <w:tc>
          <w:tcPr>
            <w:tcW w:w="3039" w:type="dxa"/>
            <w:gridSpan w:val="2"/>
            <w:shd w:val="clear" w:color="auto" w:fill="FFFFFF"/>
          </w:tcPr>
          <w:p w14:paraId="2DDE0193"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38EF1CF9" w14:textId="77777777" w:rsidR="001F6880" w:rsidRPr="00BD6F46" w:rsidRDefault="001F6880" w:rsidP="001F6880">
            <w:pPr>
              <w:pStyle w:val="TAL"/>
              <w:ind w:firstLineChars="146" w:firstLine="263"/>
            </w:pPr>
            <w:r w:rsidRPr="00683190">
              <w:t>AF Charging Id</w:t>
            </w:r>
            <w:r>
              <w:t xml:space="preserve"> String</w:t>
            </w:r>
          </w:p>
        </w:tc>
        <w:tc>
          <w:tcPr>
            <w:tcW w:w="3958" w:type="dxa"/>
            <w:gridSpan w:val="2"/>
            <w:shd w:val="clear" w:color="auto" w:fill="FFFFFF"/>
          </w:tcPr>
          <w:p w14:paraId="48375B9E"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63FB37B8" w14:textId="77777777" w:rsidTr="00E13C2E">
        <w:trPr>
          <w:gridAfter w:val="1"/>
          <w:wAfter w:w="33" w:type="dxa"/>
          <w:trHeight w:val="271"/>
          <w:tblHeader/>
          <w:jc w:val="center"/>
        </w:trPr>
        <w:tc>
          <w:tcPr>
            <w:tcW w:w="3039" w:type="dxa"/>
            <w:gridSpan w:val="2"/>
            <w:shd w:val="clear" w:color="auto" w:fill="FFFFFF"/>
          </w:tcPr>
          <w:p w14:paraId="5838C8C8"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157B897C" w14:textId="77777777" w:rsidR="001F6880" w:rsidRPr="00BD6F46" w:rsidRDefault="001F6880" w:rsidP="001F6880">
            <w:pPr>
              <w:pStyle w:val="TAL"/>
              <w:ind w:firstLineChars="146" w:firstLine="263"/>
              <w:rPr>
                <w:lang w:bidi="ar-IQ"/>
              </w:rPr>
            </w:pPr>
            <w:r w:rsidRPr="00BD6F46">
              <w:rPr>
                <w:lang w:bidi="ar-IQ"/>
              </w:rPr>
              <w:t>User Location Information</w:t>
            </w:r>
          </w:p>
        </w:tc>
        <w:tc>
          <w:tcPr>
            <w:tcW w:w="3958" w:type="dxa"/>
            <w:gridSpan w:val="2"/>
            <w:shd w:val="clear" w:color="auto" w:fill="FFFFFF"/>
          </w:tcPr>
          <w:p w14:paraId="3F5611F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89A4DB1" w14:textId="77777777" w:rsidTr="00E13C2E">
        <w:trPr>
          <w:gridAfter w:val="1"/>
          <w:wAfter w:w="33" w:type="dxa"/>
          <w:trHeight w:val="271"/>
          <w:tblHeader/>
          <w:jc w:val="center"/>
        </w:trPr>
        <w:tc>
          <w:tcPr>
            <w:tcW w:w="3039" w:type="dxa"/>
            <w:gridSpan w:val="2"/>
            <w:shd w:val="clear" w:color="auto" w:fill="FFFFFF"/>
          </w:tcPr>
          <w:p w14:paraId="379580A2"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7D74AB2D" w14:textId="77777777" w:rsidR="001F6880" w:rsidRPr="00BD6F46" w:rsidRDefault="001F6880" w:rsidP="001F6880">
            <w:pPr>
              <w:pStyle w:val="TAL"/>
              <w:ind w:firstLineChars="146" w:firstLine="263"/>
              <w:rPr>
                <w:lang w:bidi="ar-IQ"/>
              </w:rPr>
            </w:pPr>
            <w:r w:rsidRPr="00BD6F46">
              <w:rPr>
                <w:lang w:bidi="ar-IQ"/>
              </w:rPr>
              <w:t>UE Time Zone</w:t>
            </w:r>
          </w:p>
        </w:tc>
        <w:tc>
          <w:tcPr>
            <w:tcW w:w="3958" w:type="dxa"/>
            <w:gridSpan w:val="2"/>
            <w:shd w:val="clear" w:color="auto" w:fill="FFFFFF"/>
          </w:tcPr>
          <w:p w14:paraId="7FD7E5DD"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16A85DEA" w14:textId="77777777" w:rsidTr="00E13C2E">
        <w:trPr>
          <w:gridAfter w:val="1"/>
          <w:wAfter w:w="33" w:type="dxa"/>
          <w:trHeight w:val="271"/>
          <w:tblHeader/>
          <w:jc w:val="center"/>
        </w:trPr>
        <w:tc>
          <w:tcPr>
            <w:tcW w:w="3039" w:type="dxa"/>
            <w:gridSpan w:val="2"/>
            <w:shd w:val="clear" w:color="auto" w:fill="FFFFFF"/>
          </w:tcPr>
          <w:p w14:paraId="72A34342"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7C583183" w14:textId="77777777" w:rsidR="001F6880" w:rsidRPr="00BD6F46" w:rsidRDefault="001F6880" w:rsidP="001F6880">
            <w:pPr>
              <w:pStyle w:val="TAL"/>
              <w:ind w:firstLineChars="146" w:firstLine="263"/>
              <w:rPr>
                <w:lang w:bidi="ar-IQ"/>
              </w:rPr>
            </w:pPr>
            <w:r w:rsidRPr="00BD6F46">
              <w:rPr>
                <w:lang w:eastAsia="zh-CN" w:bidi="ar-IQ"/>
              </w:rPr>
              <w:t>RAT Type</w:t>
            </w:r>
          </w:p>
        </w:tc>
        <w:tc>
          <w:tcPr>
            <w:tcW w:w="3958" w:type="dxa"/>
            <w:gridSpan w:val="2"/>
            <w:shd w:val="clear" w:color="auto" w:fill="FFFFFF"/>
          </w:tcPr>
          <w:p w14:paraId="5E70563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7964B8FE" w14:textId="77777777" w:rsidTr="00E13C2E">
        <w:trPr>
          <w:gridAfter w:val="1"/>
          <w:wAfter w:w="33" w:type="dxa"/>
          <w:trHeight w:val="271"/>
          <w:tblHeader/>
          <w:jc w:val="center"/>
        </w:trPr>
        <w:tc>
          <w:tcPr>
            <w:tcW w:w="3039" w:type="dxa"/>
            <w:gridSpan w:val="2"/>
            <w:shd w:val="clear" w:color="auto" w:fill="FFFFFF"/>
          </w:tcPr>
          <w:p w14:paraId="54279CF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0EBEA4F4" w14:textId="77777777" w:rsidR="001F6880" w:rsidRPr="00BD6F46" w:rsidRDefault="001F6880" w:rsidP="001F6880">
            <w:pPr>
              <w:pStyle w:val="TAL"/>
              <w:ind w:firstLineChars="146" w:firstLine="263"/>
              <w:rPr>
                <w:lang w:bidi="ar-IQ"/>
              </w:rPr>
            </w:pPr>
            <w:r w:rsidRPr="00BD6F46">
              <w:rPr>
                <w:lang w:bidi="ar-IQ"/>
              </w:rPr>
              <w:t>Serving Network Function ID</w:t>
            </w:r>
          </w:p>
        </w:tc>
        <w:tc>
          <w:tcPr>
            <w:tcW w:w="3958" w:type="dxa"/>
            <w:gridSpan w:val="2"/>
            <w:shd w:val="clear" w:color="auto" w:fill="FFFFFF"/>
            <w:vAlign w:val="center"/>
          </w:tcPr>
          <w:p w14:paraId="42CACE9A"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281DE6F8" w14:textId="77777777" w:rsidTr="00E13C2E">
        <w:trPr>
          <w:gridAfter w:val="1"/>
          <w:wAfter w:w="33" w:type="dxa"/>
          <w:trHeight w:val="271"/>
          <w:tblHeader/>
          <w:jc w:val="center"/>
        </w:trPr>
        <w:tc>
          <w:tcPr>
            <w:tcW w:w="3039" w:type="dxa"/>
            <w:gridSpan w:val="2"/>
            <w:shd w:val="clear" w:color="auto" w:fill="FFFFFF"/>
          </w:tcPr>
          <w:p w14:paraId="2819DA51"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02D91A97" w14:textId="77777777" w:rsidR="001F6880" w:rsidRDefault="001F6880" w:rsidP="001F6880">
            <w:pPr>
              <w:pStyle w:val="TAL"/>
              <w:ind w:firstLineChars="146" w:firstLine="263"/>
              <w:rPr>
                <w:lang w:bidi="ar-IQ"/>
              </w:rPr>
            </w:pPr>
            <w:r w:rsidRPr="00BD6F46">
              <w:rPr>
                <w:lang w:bidi="ar-IQ"/>
              </w:rPr>
              <w:t>Presence Reporting Area</w:t>
            </w:r>
          </w:p>
          <w:p w14:paraId="5DDDB911" w14:textId="77777777" w:rsidR="001F6880" w:rsidRPr="00BD6F46" w:rsidRDefault="001F6880" w:rsidP="001F6880">
            <w:pPr>
              <w:pStyle w:val="TAL"/>
              <w:ind w:firstLineChars="146" w:firstLine="263"/>
              <w:rPr>
                <w:lang w:bidi="ar-IQ"/>
              </w:rPr>
            </w:pPr>
            <w:r>
              <w:rPr>
                <w:lang w:bidi="ar-IQ"/>
              </w:rPr>
              <w:t>Information</w:t>
            </w:r>
          </w:p>
        </w:tc>
        <w:tc>
          <w:tcPr>
            <w:tcW w:w="3958" w:type="dxa"/>
            <w:gridSpan w:val="2"/>
            <w:shd w:val="clear" w:color="auto" w:fill="FFFFFF"/>
            <w:vAlign w:val="center"/>
          </w:tcPr>
          <w:p w14:paraId="1E11B37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2752E17E" w14:textId="77777777" w:rsidTr="00E13C2E">
        <w:trPr>
          <w:gridAfter w:val="1"/>
          <w:wAfter w:w="33" w:type="dxa"/>
          <w:trHeight w:val="271"/>
          <w:tblHeader/>
          <w:jc w:val="center"/>
        </w:trPr>
        <w:tc>
          <w:tcPr>
            <w:tcW w:w="3039" w:type="dxa"/>
            <w:gridSpan w:val="2"/>
            <w:shd w:val="clear" w:color="auto" w:fill="FFFFFF"/>
          </w:tcPr>
          <w:p w14:paraId="1E3287AC"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138B8137" w14:textId="77777777" w:rsidR="001F6880" w:rsidRPr="00BD6F46" w:rsidRDefault="001F6880" w:rsidP="001F6880">
            <w:pPr>
              <w:pStyle w:val="TAL"/>
              <w:ind w:firstLineChars="146" w:firstLine="263"/>
              <w:rPr>
                <w:lang w:eastAsia="zh-CN" w:bidi="ar-IQ"/>
              </w:rPr>
            </w:pPr>
            <w:r w:rsidRPr="00BD6F46">
              <w:rPr>
                <w:lang w:eastAsia="zh-CN"/>
              </w:rPr>
              <w:t>3GPP PS Data Off Status</w:t>
            </w:r>
          </w:p>
        </w:tc>
        <w:tc>
          <w:tcPr>
            <w:tcW w:w="3958" w:type="dxa"/>
            <w:gridSpan w:val="2"/>
            <w:shd w:val="clear" w:color="auto" w:fill="FFFFFF"/>
            <w:vAlign w:val="center"/>
          </w:tcPr>
          <w:p w14:paraId="69E8E98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023B5C8D" w14:textId="77777777" w:rsidTr="00E13C2E">
        <w:trPr>
          <w:gridAfter w:val="1"/>
          <w:wAfter w:w="33" w:type="dxa"/>
          <w:trHeight w:val="271"/>
          <w:tblHeader/>
          <w:jc w:val="center"/>
        </w:trPr>
        <w:tc>
          <w:tcPr>
            <w:tcW w:w="3039" w:type="dxa"/>
            <w:gridSpan w:val="2"/>
            <w:shd w:val="clear" w:color="auto" w:fill="FFFFFF"/>
          </w:tcPr>
          <w:p w14:paraId="31A15A45"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1610C516" w14:textId="77777777" w:rsidR="00B84614" w:rsidRPr="00BD6F46" w:rsidRDefault="00B84614" w:rsidP="00B84614">
            <w:pPr>
              <w:pStyle w:val="TAL"/>
              <w:ind w:firstLineChars="146" w:firstLine="263"/>
              <w:rPr>
                <w:lang w:eastAsia="zh-CN"/>
              </w:rPr>
            </w:pPr>
            <w:r>
              <w:rPr>
                <w:lang w:eastAsia="zh-CN"/>
              </w:rPr>
              <w:t>MA PDU Steering functionality</w:t>
            </w:r>
          </w:p>
        </w:tc>
        <w:tc>
          <w:tcPr>
            <w:tcW w:w="3958" w:type="dxa"/>
            <w:gridSpan w:val="2"/>
            <w:shd w:val="clear" w:color="auto" w:fill="FFFFFF"/>
            <w:vAlign w:val="center"/>
          </w:tcPr>
          <w:p w14:paraId="1C65A36D"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778D6BB9" w14:textId="77777777" w:rsidTr="00E13C2E">
        <w:trPr>
          <w:gridAfter w:val="1"/>
          <w:wAfter w:w="33" w:type="dxa"/>
          <w:trHeight w:val="271"/>
          <w:tblHeader/>
          <w:jc w:val="center"/>
        </w:trPr>
        <w:tc>
          <w:tcPr>
            <w:tcW w:w="3039" w:type="dxa"/>
            <w:gridSpan w:val="2"/>
            <w:shd w:val="clear" w:color="auto" w:fill="FFFFFF"/>
          </w:tcPr>
          <w:p w14:paraId="3A5A396E"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325A113F" w14:textId="77777777" w:rsidR="00B84614" w:rsidRPr="00BD6F46" w:rsidRDefault="00B84614" w:rsidP="00B84614">
            <w:pPr>
              <w:pStyle w:val="TAL"/>
              <w:ind w:firstLineChars="146" w:firstLine="263"/>
              <w:rPr>
                <w:lang w:eastAsia="zh-CN"/>
              </w:rPr>
            </w:pPr>
            <w:r>
              <w:rPr>
                <w:lang w:eastAsia="zh-CN"/>
              </w:rPr>
              <w:t>MA PDU Steering mode</w:t>
            </w:r>
          </w:p>
        </w:tc>
        <w:tc>
          <w:tcPr>
            <w:tcW w:w="3958" w:type="dxa"/>
            <w:gridSpan w:val="2"/>
            <w:shd w:val="clear" w:color="auto" w:fill="FFFFFF"/>
            <w:vAlign w:val="center"/>
          </w:tcPr>
          <w:p w14:paraId="44547807"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51C6D9B7" w14:textId="77777777" w:rsidTr="00E13C2E">
        <w:trPr>
          <w:gridAfter w:val="1"/>
          <w:wAfter w:w="33" w:type="dxa"/>
          <w:trHeight w:val="271"/>
          <w:tblHeader/>
          <w:jc w:val="center"/>
        </w:trPr>
        <w:tc>
          <w:tcPr>
            <w:tcW w:w="3039" w:type="dxa"/>
            <w:gridSpan w:val="2"/>
            <w:shd w:val="clear" w:color="auto" w:fill="FFFFFF"/>
          </w:tcPr>
          <w:p w14:paraId="076A877B"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1CDC231F" w14:textId="77777777" w:rsidR="001F6880" w:rsidRPr="00BD6F46" w:rsidRDefault="001F6880" w:rsidP="001F6880">
            <w:pPr>
              <w:pStyle w:val="TAL"/>
              <w:ind w:firstLineChars="146" w:firstLine="263"/>
              <w:rPr>
                <w:lang w:bidi="ar-IQ"/>
              </w:rPr>
            </w:pPr>
            <w:r w:rsidRPr="00BD6F46">
              <w:rPr>
                <w:lang w:bidi="ar-IQ"/>
              </w:rPr>
              <w:t>Sponsor Identity</w:t>
            </w:r>
          </w:p>
        </w:tc>
        <w:tc>
          <w:tcPr>
            <w:tcW w:w="3958" w:type="dxa"/>
            <w:gridSpan w:val="2"/>
            <w:shd w:val="clear" w:color="auto" w:fill="FFFFFF"/>
          </w:tcPr>
          <w:p w14:paraId="443C20E5"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44415A2C" w14:textId="77777777" w:rsidTr="00E13C2E">
        <w:trPr>
          <w:gridAfter w:val="1"/>
          <w:wAfter w:w="33" w:type="dxa"/>
          <w:trHeight w:val="271"/>
          <w:tblHeader/>
          <w:jc w:val="center"/>
        </w:trPr>
        <w:tc>
          <w:tcPr>
            <w:tcW w:w="3039" w:type="dxa"/>
            <w:gridSpan w:val="2"/>
            <w:shd w:val="clear" w:color="auto" w:fill="FFFFFF"/>
          </w:tcPr>
          <w:p w14:paraId="549B2A3B" w14:textId="77777777" w:rsidR="00375123" w:rsidRPr="00E22F28" w:rsidRDefault="00375123" w:rsidP="00E13C2E">
            <w:pPr>
              <w:pStyle w:val="TF"/>
              <w:spacing w:after="0"/>
              <w:ind w:firstLineChars="200" w:firstLine="360"/>
              <w:jc w:val="left"/>
              <w:rPr>
                <w:rFonts w:cs="Arial"/>
                <w:b w:val="0"/>
                <w:sz w:val="18"/>
                <w:szCs w:val="18"/>
              </w:rPr>
            </w:pPr>
            <w:r w:rsidRPr="00E22F28">
              <w:rPr>
                <w:rFonts w:cs="Arial"/>
                <w:b w:val="0"/>
                <w:sz w:val="18"/>
                <w:szCs w:val="18"/>
              </w:rPr>
              <w:t>Application Service Provider</w:t>
            </w:r>
          </w:p>
          <w:p w14:paraId="5FAFF0B9"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7BB2DA7F" w14:textId="77777777" w:rsidR="001F6880" w:rsidRDefault="001F6880" w:rsidP="001F6880">
            <w:pPr>
              <w:pStyle w:val="TAL"/>
              <w:ind w:firstLineChars="146" w:firstLine="263"/>
              <w:rPr>
                <w:lang w:bidi="ar-IQ"/>
              </w:rPr>
            </w:pPr>
            <w:r w:rsidRPr="00602A47">
              <w:rPr>
                <w:lang w:bidi="ar-IQ"/>
              </w:rPr>
              <w:t>Applicatio</w:t>
            </w:r>
            <w:r w:rsidRPr="000717B6">
              <w:rPr>
                <w:lang w:bidi="ar-IQ"/>
              </w:rPr>
              <w:t>n Service Provider</w:t>
            </w:r>
          </w:p>
          <w:p w14:paraId="17752C8E" w14:textId="77777777" w:rsidR="001F6880" w:rsidRPr="000717B6" w:rsidRDefault="001F6880" w:rsidP="001F6880">
            <w:pPr>
              <w:pStyle w:val="TAL"/>
              <w:ind w:firstLineChars="146" w:firstLine="263"/>
              <w:rPr>
                <w:lang w:bidi="ar-IQ"/>
              </w:rPr>
            </w:pPr>
            <w:r w:rsidRPr="000717B6">
              <w:rPr>
                <w:lang w:bidi="ar-IQ"/>
              </w:rPr>
              <w:t>Identity</w:t>
            </w:r>
          </w:p>
        </w:tc>
        <w:tc>
          <w:tcPr>
            <w:tcW w:w="3958" w:type="dxa"/>
            <w:gridSpan w:val="2"/>
            <w:shd w:val="clear" w:color="auto" w:fill="FFFFFF"/>
          </w:tcPr>
          <w:p w14:paraId="053B052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2A5B913B" w14:textId="77777777" w:rsidTr="00E13C2E">
        <w:trPr>
          <w:gridAfter w:val="1"/>
          <w:wAfter w:w="33" w:type="dxa"/>
          <w:trHeight w:val="271"/>
          <w:tblHeader/>
          <w:jc w:val="center"/>
        </w:trPr>
        <w:tc>
          <w:tcPr>
            <w:tcW w:w="3039" w:type="dxa"/>
            <w:gridSpan w:val="2"/>
            <w:shd w:val="clear" w:color="auto" w:fill="FFFFFF"/>
          </w:tcPr>
          <w:p w14:paraId="1A2D1BE2" w14:textId="77777777" w:rsidR="001F6880" w:rsidRPr="00BD6F46" w:rsidRDefault="001F6880" w:rsidP="001F6880">
            <w:pPr>
              <w:pStyle w:val="TAL"/>
              <w:ind w:firstLineChars="335" w:firstLine="603"/>
              <w:rPr>
                <w:lang w:bidi="ar-IQ"/>
              </w:rPr>
            </w:pPr>
            <w:r w:rsidRPr="00BD6F46">
              <w:rPr>
                <w:lang w:bidi="ar-IQ"/>
              </w:rPr>
              <w:lastRenderedPageBreak/>
              <w:t>Charging Rule Base Name</w:t>
            </w:r>
          </w:p>
        </w:tc>
        <w:tc>
          <w:tcPr>
            <w:tcW w:w="3052" w:type="dxa"/>
            <w:gridSpan w:val="2"/>
            <w:shd w:val="clear" w:color="auto" w:fill="FFFFFF"/>
          </w:tcPr>
          <w:p w14:paraId="4F937508" w14:textId="77777777" w:rsidR="001F6880" w:rsidRPr="00BD6F46" w:rsidRDefault="001F6880" w:rsidP="001F6880">
            <w:pPr>
              <w:pStyle w:val="TAL"/>
              <w:ind w:firstLineChars="146" w:firstLine="263"/>
              <w:rPr>
                <w:lang w:bidi="ar-IQ"/>
              </w:rPr>
            </w:pPr>
            <w:r w:rsidRPr="00BD6F46">
              <w:rPr>
                <w:lang w:bidi="ar-IQ"/>
              </w:rPr>
              <w:t>Charging Rule Base Name</w:t>
            </w:r>
          </w:p>
        </w:tc>
        <w:tc>
          <w:tcPr>
            <w:tcW w:w="3958" w:type="dxa"/>
            <w:gridSpan w:val="2"/>
            <w:shd w:val="clear" w:color="auto" w:fill="FFFFFF"/>
          </w:tcPr>
          <w:p w14:paraId="66FD9C2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1F6880" w:rsidRPr="00BD6F46" w14:paraId="0DB4A0DE" w14:textId="77777777" w:rsidTr="00E13C2E">
        <w:trPr>
          <w:gridAfter w:val="1"/>
          <w:wAfter w:w="33" w:type="dxa"/>
          <w:tblHeader/>
          <w:jc w:val="center"/>
        </w:trPr>
        <w:tc>
          <w:tcPr>
            <w:tcW w:w="3039" w:type="dxa"/>
            <w:gridSpan w:val="2"/>
            <w:shd w:val="clear" w:color="auto" w:fill="DDDDDD"/>
          </w:tcPr>
          <w:p w14:paraId="15DF45D9"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2"/>
            <w:shd w:val="clear" w:color="auto" w:fill="DDDDDD"/>
          </w:tcPr>
          <w:p w14:paraId="31875F43"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315E677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56644E37"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658C2D8D"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4DBC704F"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12D6ABA"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1F6880" w:rsidRPr="00BD6F46" w14:paraId="75633809"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61197C5B"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29C489E0"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73EA0F8B"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1F6880" w:rsidRPr="00BD6F46" w14:paraId="0BACF2E3" w14:textId="77777777" w:rsidTr="00E13C2E">
        <w:trPr>
          <w:gridAfter w:val="1"/>
          <w:wAfter w:w="33" w:type="dxa"/>
          <w:tblHeader/>
          <w:jc w:val="center"/>
        </w:trPr>
        <w:tc>
          <w:tcPr>
            <w:tcW w:w="3039" w:type="dxa"/>
            <w:gridSpan w:val="2"/>
            <w:shd w:val="clear" w:color="auto" w:fill="FFFFFF"/>
          </w:tcPr>
          <w:p w14:paraId="7A69AAE0"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42CD4C16"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58ECB372"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15F7A52A" w14:textId="77777777" w:rsidTr="00E13C2E">
        <w:trPr>
          <w:gridAfter w:val="1"/>
          <w:wAfter w:w="33" w:type="dxa"/>
          <w:tblHeader/>
          <w:jc w:val="center"/>
        </w:trPr>
        <w:tc>
          <w:tcPr>
            <w:tcW w:w="3039" w:type="dxa"/>
            <w:gridSpan w:val="2"/>
            <w:shd w:val="clear" w:color="auto" w:fill="FFFFFF"/>
          </w:tcPr>
          <w:p w14:paraId="04EE931C"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2"/>
            <w:shd w:val="clear" w:color="auto" w:fill="FFFFFF"/>
          </w:tcPr>
          <w:p w14:paraId="4F8E45D4"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2019B9BF"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68DD1679"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5887E864"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70EB1DA4"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06DD0A3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54B280BB"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04B418E5"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2"/>
            <w:tcBorders>
              <w:bottom w:val="single" w:sz="4" w:space="0" w:color="auto"/>
            </w:tcBorders>
            <w:shd w:val="clear" w:color="auto" w:fill="FFFFFF"/>
          </w:tcPr>
          <w:p w14:paraId="0C2BC31D"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05E8F2AD"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0732F23B"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5F017460"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55DA7D09" w14:textId="77777777" w:rsidR="001F6880" w:rsidRPr="00E12CDE" w:rsidRDefault="001F6880" w:rsidP="001F6880">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39FBAD4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1F6880" w:rsidRPr="00BD6F46" w14:paraId="4C71E480"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488383D2" w14:textId="77777777" w:rsidR="001F6880" w:rsidRPr="00BD6F46" w:rsidRDefault="001F6880" w:rsidP="001F6880">
            <w:pPr>
              <w:pStyle w:val="TAL"/>
              <w:ind w:firstLineChars="100" w:firstLine="180"/>
              <w:rPr>
                <w:rFonts w:cs="Arial"/>
                <w:szCs w:val="18"/>
              </w:rPr>
            </w:pPr>
            <w:r w:rsidRPr="00BD6F46">
              <w:rPr>
                <w:rFonts w:cs="Arial"/>
                <w:szCs w:val="18"/>
              </w:rPr>
              <w:t>User Location Info</w:t>
            </w:r>
          </w:p>
        </w:tc>
        <w:tc>
          <w:tcPr>
            <w:tcW w:w="3052" w:type="dxa"/>
            <w:gridSpan w:val="2"/>
            <w:tcBorders>
              <w:bottom w:val="single" w:sz="4" w:space="0" w:color="auto"/>
            </w:tcBorders>
            <w:shd w:val="clear" w:color="auto" w:fill="FFFFFF"/>
          </w:tcPr>
          <w:p w14:paraId="7864E694" w14:textId="77777777" w:rsidR="001F6880" w:rsidRPr="00602A47" w:rsidRDefault="001F6880"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tcBorders>
              <w:bottom w:val="single" w:sz="4" w:space="0" w:color="auto"/>
            </w:tcBorders>
            <w:shd w:val="clear" w:color="auto" w:fill="FFFFFF"/>
          </w:tcPr>
          <w:p w14:paraId="51EEAD0E"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DD32AB" w:rsidRPr="00BD6F46" w14:paraId="7C7C1737"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4857EA5A"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6FC64F17"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25D521BD"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8C6E80" w:rsidRPr="00BD6F46" w14:paraId="31A43DF2"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3F9384BA" w14:textId="77777777" w:rsidR="008C6E80" w:rsidRPr="001A7DE2" w:rsidRDefault="008C6E80" w:rsidP="008C6E80">
            <w:pPr>
              <w:pStyle w:val="TAL"/>
              <w:ind w:leftChars="100" w:left="200"/>
              <w:rPr>
                <w:rFonts w:cs="Arial"/>
                <w:szCs w:val="18"/>
                <w:lang w:val="fr-FR"/>
              </w:rPr>
            </w:pPr>
            <w:r>
              <w:rPr>
                <w:noProof/>
                <w:szCs w:val="18"/>
              </w:rPr>
              <w:t>N</w:t>
            </w:r>
            <w:r w:rsidRPr="0073594F">
              <w:rPr>
                <w:noProof/>
                <w:szCs w:val="18"/>
              </w:rPr>
              <w:t>on</w:t>
            </w:r>
            <w:r>
              <w:rPr>
                <w:noProof/>
                <w:szCs w:val="18"/>
              </w:rPr>
              <w:t xml:space="preserve"> </w:t>
            </w:r>
            <w:r w:rsidRPr="0073594F">
              <w:rPr>
                <w:noProof/>
                <w:szCs w:val="18"/>
              </w:rPr>
              <w:t>3GPP</w:t>
            </w:r>
            <w:r>
              <w:rPr>
                <w:noProof/>
                <w:szCs w:val="18"/>
              </w:rPr>
              <w:t xml:space="preserve"> </w:t>
            </w:r>
            <w:r>
              <w:t>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1957B534" w14:textId="77777777" w:rsidR="008C6E80" w:rsidRPr="00752CB5" w:rsidRDefault="008C6E80" w:rsidP="008C6E80">
            <w:pPr>
              <w:pStyle w:val="TAL"/>
              <w:ind w:leftChars="100" w:left="200"/>
              <w:rPr>
                <w:rFonts w:cs="Arial"/>
                <w:szCs w:val="18"/>
                <w:lang w:val="fr-FR"/>
              </w:rPr>
            </w:pPr>
            <w:r>
              <w:rPr>
                <w:noProof/>
                <w:szCs w:val="18"/>
              </w:rPr>
              <w:t>N</w:t>
            </w:r>
            <w:r w:rsidRPr="0073594F">
              <w:rPr>
                <w:noProof/>
                <w:szCs w:val="18"/>
              </w:rPr>
              <w:t>on</w:t>
            </w:r>
            <w:r>
              <w:rPr>
                <w:noProof/>
                <w:szCs w:val="18"/>
              </w:rPr>
              <w:t xml:space="preserve"> </w:t>
            </w:r>
            <w:r w:rsidRPr="0073594F">
              <w:rPr>
                <w:noProof/>
                <w:szCs w:val="18"/>
              </w:rPr>
              <w:t>3GPP</w:t>
            </w:r>
            <w:r>
              <w:rPr>
                <w:noProof/>
                <w:szCs w:val="18"/>
              </w:rPr>
              <w:t xml:space="preserve"> </w:t>
            </w:r>
            <w:r>
              <w:t>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54CF595E" w14:textId="77777777" w:rsidR="008C6E80" w:rsidRPr="00BD6F46" w:rsidRDefault="008C6E80" w:rsidP="008C6E80">
            <w:pPr>
              <w:pStyle w:val="TAC"/>
              <w:jc w:val="left"/>
              <w:rPr>
                <w:rFonts w:eastAsia="DengXian"/>
              </w:rPr>
            </w:pPr>
            <w:r w:rsidRPr="00BD6F46">
              <w:rPr>
                <w:rFonts w:eastAsia="DengXian"/>
              </w:rPr>
              <w:t>/pDUSessionChargingInformation</w:t>
            </w:r>
            <w:r>
              <w:rPr>
                <w:rFonts w:eastAsia="DengXian"/>
              </w:rPr>
              <w:t>/</w:t>
            </w:r>
            <w:r>
              <w:rPr>
                <w:noProof/>
                <w:szCs w:val="18"/>
              </w:rPr>
              <w:t>n</w:t>
            </w:r>
            <w:r w:rsidRPr="0073594F">
              <w:rPr>
                <w:noProof/>
                <w:szCs w:val="18"/>
              </w:rPr>
              <w:t>on3GPP</w:t>
            </w:r>
            <w:r>
              <w:rPr>
                <w:noProof/>
                <w:szCs w:val="18"/>
              </w:rPr>
              <w:t>U</w:t>
            </w:r>
            <w:r w:rsidRPr="009D5C94">
              <w:t>serLocationTime</w:t>
            </w:r>
          </w:p>
        </w:tc>
      </w:tr>
      <w:tr w:rsidR="008C6E80" w:rsidRPr="00BD6F46" w14:paraId="26435791"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04E93BBE" w14:textId="77777777" w:rsidR="008C6E80" w:rsidRPr="001A7DE2" w:rsidRDefault="008C6E80" w:rsidP="008C6E80">
            <w:pPr>
              <w:pStyle w:val="TAL"/>
              <w:ind w:leftChars="100" w:left="200"/>
              <w:rPr>
                <w:rFonts w:cs="Arial"/>
                <w:szCs w:val="18"/>
                <w:lang w:val="fr-FR"/>
              </w:rPr>
            </w:pPr>
            <w:r w:rsidRPr="00E01BBD">
              <w:rPr>
                <w:lang w:val="fr-FR"/>
              </w:rPr>
              <w:t>MA PDU Non 3GPP User Location Time</w:t>
            </w:r>
          </w:p>
        </w:tc>
        <w:tc>
          <w:tcPr>
            <w:tcW w:w="3052" w:type="dxa"/>
            <w:gridSpan w:val="2"/>
            <w:tcBorders>
              <w:bottom w:val="single" w:sz="4" w:space="0" w:color="auto"/>
            </w:tcBorders>
            <w:shd w:val="clear" w:color="auto" w:fill="FFFFFF"/>
          </w:tcPr>
          <w:p w14:paraId="02A59ECD" w14:textId="77777777" w:rsidR="008C6E80" w:rsidRPr="00752CB5" w:rsidRDefault="008C6E80" w:rsidP="008C6E80">
            <w:pPr>
              <w:pStyle w:val="TAL"/>
              <w:ind w:leftChars="100" w:left="200"/>
              <w:rPr>
                <w:rFonts w:cs="Arial"/>
                <w:szCs w:val="18"/>
                <w:lang w:val="fr-FR"/>
              </w:rPr>
            </w:pPr>
            <w:r w:rsidRPr="00E01BBD">
              <w:rPr>
                <w:lang w:val="fr-FR"/>
              </w:rPr>
              <w:t>MA PDU Non 3GPP User Location Time</w:t>
            </w:r>
          </w:p>
        </w:tc>
        <w:tc>
          <w:tcPr>
            <w:tcW w:w="3958" w:type="dxa"/>
            <w:gridSpan w:val="2"/>
            <w:tcBorders>
              <w:bottom w:val="single" w:sz="4" w:space="0" w:color="auto"/>
            </w:tcBorders>
            <w:shd w:val="clear" w:color="auto" w:fill="FFFFFF"/>
          </w:tcPr>
          <w:p w14:paraId="26C9C97C" w14:textId="77777777" w:rsidR="008C6E80" w:rsidRPr="00BD6F46" w:rsidRDefault="008C6E80" w:rsidP="008C6E80">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61EC7841"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00832507"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42303EBB"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FE366D2"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5741ED34" w14:textId="77777777" w:rsidTr="00E13C2E">
        <w:trPr>
          <w:gridAfter w:val="1"/>
          <w:wAfter w:w="33" w:type="dxa"/>
          <w:tblHeader/>
          <w:jc w:val="center"/>
        </w:trPr>
        <w:tc>
          <w:tcPr>
            <w:tcW w:w="3039" w:type="dxa"/>
            <w:gridSpan w:val="2"/>
            <w:shd w:val="clear" w:color="auto" w:fill="FFFFFF"/>
          </w:tcPr>
          <w:p w14:paraId="47CE3A04"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D949494"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5814C589"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2FEAF575"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63D7576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5F03FF59" w14:textId="77777777" w:rsidTr="00E13C2E">
        <w:trPr>
          <w:gridAfter w:val="1"/>
          <w:wAfter w:w="33" w:type="dxa"/>
          <w:tblHeader/>
          <w:jc w:val="center"/>
        </w:trPr>
        <w:tc>
          <w:tcPr>
            <w:tcW w:w="3039" w:type="dxa"/>
            <w:gridSpan w:val="2"/>
            <w:shd w:val="clear" w:color="auto" w:fill="FFFFFF"/>
          </w:tcPr>
          <w:p w14:paraId="1735C05B"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04211C15"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053F0DE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6A8A170D" w14:textId="77777777" w:rsidTr="00E13C2E">
        <w:trPr>
          <w:gridAfter w:val="1"/>
          <w:wAfter w:w="33" w:type="dxa"/>
          <w:tblHeader/>
          <w:jc w:val="center"/>
        </w:trPr>
        <w:tc>
          <w:tcPr>
            <w:tcW w:w="3039" w:type="dxa"/>
            <w:gridSpan w:val="2"/>
            <w:shd w:val="clear" w:color="auto" w:fill="FFFFFF"/>
          </w:tcPr>
          <w:p w14:paraId="3767E348"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278714DA"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2"/>
            <w:shd w:val="clear" w:color="auto" w:fill="FFFFFF"/>
          </w:tcPr>
          <w:p w14:paraId="0437C4E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14D4B1A2" w14:textId="77777777" w:rsidTr="00E13C2E">
        <w:trPr>
          <w:gridAfter w:val="1"/>
          <w:wAfter w:w="33" w:type="dxa"/>
          <w:tblHeader/>
          <w:jc w:val="center"/>
        </w:trPr>
        <w:tc>
          <w:tcPr>
            <w:tcW w:w="3039" w:type="dxa"/>
            <w:gridSpan w:val="2"/>
            <w:shd w:val="clear" w:color="auto" w:fill="FFFFFF"/>
          </w:tcPr>
          <w:p w14:paraId="4EA349F4"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6958F59F"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4D3C8C1"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2"/>
            <w:shd w:val="clear" w:color="auto" w:fill="FFFFFF"/>
          </w:tcPr>
          <w:p w14:paraId="1BC94E7C"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6BA82B30" w14:textId="77777777" w:rsidTr="00E13C2E">
        <w:trPr>
          <w:gridAfter w:val="1"/>
          <w:wAfter w:w="33" w:type="dxa"/>
          <w:tblHeader/>
          <w:jc w:val="center"/>
        </w:trPr>
        <w:tc>
          <w:tcPr>
            <w:tcW w:w="3039" w:type="dxa"/>
            <w:gridSpan w:val="2"/>
            <w:shd w:val="clear" w:color="auto" w:fill="FFFFFF"/>
          </w:tcPr>
          <w:p w14:paraId="3EAF4B60"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65EB6C34"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13A2E7ED"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76E8D708" w14:textId="77777777" w:rsidTr="00E13C2E">
        <w:trPr>
          <w:gridAfter w:val="1"/>
          <w:wAfter w:w="33" w:type="dxa"/>
          <w:tblHeader/>
          <w:jc w:val="center"/>
        </w:trPr>
        <w:tc>
          <w:tcPr>
            <w:tcW w:w="3039" w:type="dxa"/>
            <w:gridSpan w:val="2"/>
            <w:shd w:val="clear" w:color="auto" w:fill="FFFFFF"/>
          </w:tcPr>
          <w:p w14:paraId="2D8DC434"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32ACCACB"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29ECA7A9"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26B4A675" w14:textId="77777777" w:rsidTr="00E13C2E">
        <w:trPr>
          <w:gridAfter w:val="1"/>
          <w:wAfter w:w="33" w:type="dxa"/>
          <w:tblHeader/>
          <w:jc w:val="center"/>
        </w:trPr>
        <w:tc>
          <w:tcPr>
            <w:tcW w:w="3039" w:type="dxa"/>
            <w:gridSpan w:val="2"/>
            <w:shd w:val="clear" w:color="auto" w:fill="FFFFFF"/>
          </w:tcPr>
          <w:p w14:paraId="5D8E4989"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36A801E2"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665D1144"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1B6C5990" w14:textId="77777777" w:rsidR="001F6880" w:rsidRPr="00BD6F46" w:rsidRDefault="001F6880" w:rsidP="001F6880">
            <w:pPr>
              <w:pStyle w:val="TAL"/>
              <w:rPr>
                <w:rFonts w:eastAsia="DengXian"/>
              </w:rPr>
            </w:pPr>
          </w:p>
        </w:tc>
      </w:tr>
      <w:tr w:rsidR="001F6880" w:rsidRPr="00BD6F46" w14:paraId="0915FEBA" w14:textId="77777777" w:rsidTr="00E13C2E">
        <w:trPr>
          <w:gridBefore w:val="1"/>
          <w:wBefore w:w="33" w:type="dxa"/>
          <w:tblHeader/>
          <w:jc w:val="center"/>
        </w:trPr>
        <w:tc>
          <w:tcPr>
            <w:tcW w:w="3039" w:type="dxa"/>
            <w:gridSpan w:val="2"/>
            <w:shd w:val="clear" w:color="auto" w:fill="FFFFFF"/>
          </w:tcPr>
          <w:p w14:paraId="7B62925E" w14:textId="77777777" w:rsidR="001F6880" w:rsidRDefault="001F6880" w:rsidP="001F6880">
            <w:pPr>
              <w:pStyle w:val="TAL"/>
              <w:ind w:left="284" w:firstLineChars="200" w:firstLine="360"/>
              <w:rPr>
                <w:lang w:bidi="ar-IQ"/>
              </w:rPr>
            </w:pPr>
            <w:r w:rsidRPr="007143EB">
              <w:rPr>
                <w:lang w:bidi="ar-IQ"/>
              </w:rPr>
              <w:t>PDU IPv6 Address with</w:t>
            </w:r>
          </w:p>
          <w:p w14:paraId="0F962560"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2"/>
            <w:shd w:val="clear" w:color="auto" w:fill="FFFFFF"/>
          </w:tcPr>
          <w:p w14:paraId="0E2485DB"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2"/>
            <w:shd w:val="clear" w:color="auto" w:fill="FFFFFF"/>
          </w:tcPr>
          <w:p w14:paraId="2A2FDBF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27805CF3" w14:textId="77777777" w:rsidTr="00E13C2E">
        <w:trPr>
          <w:gridAfter w:val="1"/>
          <w:wAfter w:w="33" w:type="dxa"/>
          <w:tblHeader/>
          <w:jc w:val="center"/>
        </w:trPr>
        <w:tc>
          <w:tcPr>
            <w:tcW w:w="3039" w:type="dxa"/>
            <w:gridSpan w:val="2"/>
            <w:shd w:val="clear" w:color="auto" w:fill="FFFFFF"/>
          </w:tcPr>
          <w:p w14:paraId="2BD9EC4E"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624B31CB"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2"/>
            <w:shd w:val="clear" w:color="auto" w:fill="FFFFFF"/>
          </w:tcPr>
          <w:p w14:paraId="79C2213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39B066AE" w14:textId="77777777" w:rsidTr="00E13C2E">
        <w:trPr>
          <w:gridAfter w:val="1"/>
          <w:wAfter w:w="33" w:type="dxa"/>
          <w:tblHeader/>
          <w:jc w:val="center"/>
        </w:trPr>
        <w:tc>
          <w:tcPr>
            <w:tcW w:w="3039" w:type="dxa"/>
            <w:gridSpan w:val="2"/>
            <w:shd w:val="clear" w:color="auto" w:fill="FFFFFF"/>
          </w:tcPr>
          <w:p w14:paraId="027A8B68" w14:textId="77777777" w:rsidR="001F6880" w:rsidRDefault="001F6880" w:rsidP="001F6880">
            <w:pPr>
              <w:pStyle w:val="TAL"/>
              <w:ind w:left="284" w:firstLineChars="200" w:firstLine="360"/>
            </w:pPr>
            <w:r>
              <w:t>I</w:t>
            </w:r>
            <w:r w:rsidRPr="00BD6F46">
              <w:t>Pv4</w:t>
            </w:r>
            <w:r>
              <w:t xml:space="preserve"> </w:t>
            </w:r>
            <w:r w:rsidRPr="00BD6F46">
              <w:t>Dynamic Address</w:t>
            </w:r>
          </w:p>
          <w:p w14:paraId="3242BFF1" w14:textId="77777777" w:rsidR="001F6880" w:rsidRPr="00BD6F46" w:rsidRDefault="001F6880" w:rsidP="001F6880">
            <w:pPr>
              <w:pStyle w:val="TAL"/>
              <w:ind w:left="284" w:firstLineChars="200" w:firstLine="360"/>
              <w:rPr>
                <w:lang w:bidi="ar-IQ"/>
              </w:rPr>
            </w:pPr>
            <w:r w:rsidRPr="00BD6F46">
              <w:t>Flag</w:t>
            </w:r>
          </w:p>
        </w:tc>
        <w:tc>
          <w:tcPr>
            <w:tcW w:w="3052" w:type="dxa"/>
            <w:gridSpan w:val="2"/>
            <w:shd w:val="clear" w:color="auto" w:fill="FFFFFF"/>
          </w:tcPr>
          <w:p w14:paraId="45CA4C02"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7CD2AFD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F6880" w:rsidRPr="00BD6F46" w14:paraId="0F0D3AA3" w14:textId="77777777" w:rsidTr="00E13C2E">
        <w:trPr>
          <w:gridAfter w:val="1"/>
          <w:wAfter w:w="33" w:type="dxa"/>
          <w:tblHeader/>
          <w:jc w:val="center"/>
        </w:trPr>
        <w:tc>
          <w:tcPr>
            <w:tcW w:w="3039" w:type="dxa"/>
            <w:gridSpan w:val="2"/>
            <w:shd w:val="clear" w:color="auto" w:fill="FFFFFF"/>
          </w:tcPr>
          <w:p w14:paraId="3F5FF50E" w14:textId="77777777" w:rsidR="001F6880" w:rsidRPr="00BD6F46" w:rsidRDefault="001F6880" w:rsidP="001F6880">
            <w:pPr>
              <w:pStyle w:val="TAL"/>
              <w:ind w:left="284" w:firstLineChars="200" w:firstLine="360"/>
              <w:rPr>
                <w:rFonts w:cs="Arial"/>
                <w:szCs w:val="18"/>
              </w:rPr>
            </w:pPr>
            <w:r>
              <w:t>IPv6</w:t>
            </w:r>
            <w:r w:rsidR="00A8651B">
              <w:t xml:space="preserve"> </w:t>
            </w:r>
            <w:r w:rsidRPr="00BD6F46">
              <w:t>Dynamic Address Flag</w:t>
            </w:r>
          </w:p>
        </w:tc>
        <w:tc>
          <w:tcPr>
            <w:tcW w:w="3052" w:type="dxa"/>
            <w:gridSpan w:val="2"/>
            <w:shd w:val="clear" w:color="auto" w:fill="FFFFFF"/>
          </w:tcPr>
          <w:p w14:paraId="5F48FDBD" w14:textId="77777777" w:rsidR="001F6880" w:rsidRPr="00BD6F46" w:rsidRDefault="001F6880" w:rsidP="001F6880">
            <w:pPr>
              <w:pStyle w:val="TAL"/>
              <w:ind w:left="568"/>
              <w:rPr>
                <w:rFonts w:cs="Arial"/>
                <w:szCs w:val="18"/>
              </w:rPr>
            </w:pPr>
            <w:r>
              <w:t xml:space="preserve">IPv6 </w:t>
            </w:r>
            <w:r w:rsidRPr="00BD6F46">
              <w:t xml:space="preserve">Dynamic </w:t>
            </w:r>
            <w:r w:rsidR="00A8651B">
              <w:t>Prefix</w:t>
            </w:r>
            <w:r w:rsidR="00A8651B" w:rsidRPr="00BD6F46">
              <w:t xml:space="preserve"> </w:t>
            </w:r>
            <w:r w:rsidRPr="00BD6F46">
              <w:t>Flag</w:t>
            </w:r>
          </w:p>
        </w:tc>
        <w:tc>
          <w:tcPr>
            <w:tcW w:w="3958" w:type="dxa"/>
            <w:gridSpan w:val="2"/>
            <w:shd w:val="clear" w:color="auto" w:fill="FFFFFF"/>
          </w:tcPr>
          <w:p w14:paraId="0E3B2BD5" w14:textId="77777777" w:rsidR="001F6880" w:rsidRPr="00BD6F46" w:rsidRDefault="001F6880"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w:t>
            </w:r>
            <w:r w:rsidR="00A8651B">
              <w:t>i</w:t>
            </w:r>
            <w:r w:rsidR="00A8651B" w:rsidRPr="00BD6F46">
              <w:t>Pv</w:t>
            </w:r>
            <w:r w:rsidR="00A8651B">
              <w:t>6</w:t>
            </w:r>
            <w:r w:rsidR="00A8651B" w:rsidRPr="00BD6F46">
              <w:rPr>
                <w:rFonts w:hint="eastAsia"/>
                <w:lang w:eastAsia="zh-CN"/>
              </w:rPr>
              <w:t>d</w:t>
            </w:r>
            <w:r w:rsidR="00A8651B" w:rsidRPr="00BD6F46">
              <w:t>ynamic</w:t>
            </w:r>
            <w:r w:rsidR="00A8651B">
              <w:t>Prefix</w:t>
            </w:r>
            <w:r w:rsidR="00A8651B" w:rsidRPr="00BD6F46">
              <w:t>Flag</w:t>
            </w:r>
          </w:p>
        </w:tc>
      </w:tr>
      <w:tr w:rsidR="00A14E39" w:rsidRPr="00BD6F46" w14:paraId="02B7CFC7" w14:textId="77777777" w:rsidTr="00E13C2E">
        <w:trPr>
          <w:gridAfter w:val="1"/>
          <w:wAfter w:w="33" w:type="dxa"/>
          <w:tblHeader/>
          <w:jc w:val="center"/>
        </w:trPr>
        <w:tc>
          <w:tcPr>
            <w:tcW w:w="3039" w:type="dxa"/>
            <w:gridSpan w:val="2"/>
            <w:vMerge w:val="restart"/>
            <w:shd w:val="clear" w:color="auto" w:fill="FFFFFF"/>
          </w:tcPr>
          <w:p w14:paraId="098F31CC" w14:textId="77777777" w:rsidR="00A14E39" w:rsidRDefault="00A14E39" w:rsidP="00B94535">
            <w:pPr>
              <w:pStyle w:val="TAL"/>
              <w:ind w:left="284" w:firstLineChars="200" w:firstLine="360"/>
            </w:pPr>
            <w:r>
              <w:t xml:space="preserve">Additional </w:t>
            </w:r>
            <w:r w:rsidRPr="007143EB">
              <w:t>PDU IPv6</w:t>
            </w:r>
          </w:p>
          <w:p w14:paraId="55760386" w14:textId="77777777" w:rsidR="00A14E39" w:rsidRDefault="00A14E39" w:rsidP="00B94535">
            <w:pPr>
              <w:pStyle w:val="TAL"/>
              <w:ind w:left="284" w:firstLineChars="200" w:firstLine="360"/>
            </w:pPr>
            <w:r>
              <w:t>Prefixes</w:t>
            </w:r>
            <w:r w:rsidRPr="007143EB">
              <w:t xml:space="preserve"> </w:t>
            </w:r>
          </w:p>
        </w:tc>
        <w:tc>
          <w:tcPr>
            <w:tcW w:w="3052" w:type="dxa"/>
            <w:gridSpan w:val="2"/>
            <w:vMerge w:val="restart"/>
            <w:shd w:val="clear" w:color="auto" w:fill="FFFFFF"/>
          </w:tcPr>
          <w:p w14:paraId="2B721029" w14:textId="77777777" w:rsidR="00A14E39" w:rsidRDefault="00A14E39"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51E2BEA0" w14:textId="77777777" w:rsidR="00A14E39" w:rsidRPr="00BD6F46" w:rsidRDefault="00A14E39"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A14E39" w:rsidRPr="00BD6F46" w14:paraId="317FB077" w14:textId="77777777" w:rsidTr="00E13C2E">
        <w:trPr>
          <w:gridAfter w:val="1"/>
          <w:wAfter w:w="33" w:type="dxa"/>
          <w:tblHeader/>
          <w:jc w:val="center"/>
        </w:trPr>
        <w:tc>
          <w:tcPr>
            <w:tcW w:w="3039" w:type="dxa"/>
            <w:gridSpan w:val="2"/>
            <w:vMerge/>
            <w:shd w:val="clear" w:color="auto" w:fill="FFFFFF"/>
          </w:tcPr>
          <w:p w14:paraId="60AABBFD" w14:textId="77777777" w:rsidR="00A14E39" w:rsidRDefault="00A14E39" w:rsidP="00B94535">
            <w:pPr>
              <w:pStyle w:val="TAL"/>
              <w:ind w:left="284" w:firstLineChars="200" w:firstLine="360"/>
            </w:pPr>
          </w:p>
        </w:tc>
        <w:tc>
          <w:tcPr>
            <w:tcW w:w="3052" w:type="dxa"/>
            <w:gridSpan w:val="2"/>
            <w:vMerge/>
            <w:shd w:val="clear" w:color="auto" w:fill="FFFFFF"/>
          </w:tcPr>
          <w:p w14:paraId="10FAC9AF" w14:textId="77777777" w:rsidR="00A14E39" w:rsidRDefault="00A14E39" w:rsidP="00B94535">
            <w:pPr>
              <w:pStyle w:val="TAL"/>
              <w:ind w:left="568"/>
            </w:pPr>
          </w:p>
        </w:tc>
        <w:tc>
          <w:tcPr>
            <w:tcW w:w="3958" w:type="dxa"/>
            <w:gridSpan w:val="2"/>
            <w:shd w:val="clear" w:color="auto" w:fill="FFFFFF"/>
          </w:tcPr>
          <w:p w14:paraId="0017F0DB" w14:textId="77777777" w:rsidR="00A14E39" w:rsidRPr="00BD6F46" w:rsidRDefault="00A14E39"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1F6880" w:rsidRPr="00BD6F46" w14:paraId="3AC9B0B7" w14:textId="77777777" w:rsidTr="00E13C2E">
        <w:trPr>
          <w:gridAfter w:val="1"/>
          <w:wAfter w:w="33" w:type="dxa"/>
          <w:tblHeader/>
          <w:jc w:val="center"/>
        </w:trPr>
        <w:tc>
          <w:tcPr>
            <w:tcW w:w="3039" w:type="dxa"/>
            <w:gridSpan w:val="2"/>
            <w:shd w:val="clear" w:color="auto" w:fill="FFFFFF"/>
          </w:tcPr>
          <w:p w14:paraId="0AA193D6"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73B1283E"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2"/>
            <w:shd w:val="clear" w:color="auto" w:fill="FFFFFF"/>
          </w:tcPr>
          <w:p w14:paraId="6E61D8D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13C7391A" w14:textId="77777777" w:rsidTr="00E13C2E">
        <w:trPr>
          <w:gridAfter w:val="1"/>
          <w:wAfter w:w="33" w:type="dxa"/>
          <w:tblHeader/>
          <w:jc w:val="center"/>
        </w:trPr>
        <w:tc>
          <w:tcPr>
            <w:tcW w:w="3039" w:type="dxa"/>
            <w:gridSpan w:val="2"/>
            <w:shd w:val="clear" w:color="auto" w:fill="FFFFFF"/>
          </w:tcPr>
          <w:p w14:paraId="668D1DE4"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4EC0A39F"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2"/>
            <w:shd w:val="clear" w:color="auto" w:fill="FFFFFF"/>
          </w:tcPr>
          <w:p w14:paraId="4F51E4E6"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0C52BB34" w14:textId="77777777" w:rsidTr="00E13C2E">
        <w:trPr>
          <w:gridAfter w:val="1"/>
          <w:wAfter w:w="33" w:type="dxa"/>
          <w:tblHeader/>
          <w:jc w:val="center"/>
        </w:trPr>
        <w:tc>
          <w:tcPr>
            <w:tcW w:w="3039" w:type="dxa"/>
            <w:gridSpan w:val="2"/>
            <w:shd w:val="clear" w:color="auto" w:fill="FFFFFF"/>
          </w:tcPr>
          <w:p w14:paraId="5CE66359"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0D7E436C"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3FED43E7"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286395C6" w14:textId="77777777" w:rsidTr="00E13C2E">
        <w:trPr>
          <w:gridAfter w:val="1"/>
          <w:wAfter w:w="33" w:type="dxa"/>
          <w:tblHeader/>
          <w:jc w:val="center"/>
        </w:trPr>
        <w:tc>
          <w:tcPr>
            <w:tcW w:w="3039" w:type="dxa"/>
            <w:gridSpan w:val="2"/>
            <w:shd w:val="clear" w:color="auto" w:fill="FFFFFF"/>
          </w:tcPr>
          <w:p w14:paraId="5CE47BE7"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lastRenderedPageBreak/>
              <w:t>ATSSS capability</w:t>
            </w:r>
          </w:p>
        </w:tc>
        <w:tc>
          <w:tcPr>
            <w:tcW w:w="3052" w:type="dxa"/>
            <w:gridSpan w:val="2"/>
            <w:shd w:val="clear" w:color="auto" w:fill="FFFFFF"/>
          </w:tcPr>
          <w:p w14:paraId="447227BB"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6A6B1077"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154E3334" w14:textId="77777777" w:rsidTr="00E13C2E">
        <w:trPr>
          <w:gridAfter w:val="1"/>
          <w:wAfter w:w="33" w:type="dxa"/>
          <w:tblHeader/>
          <w:jc w:val="center"/>
        </w:trPr>
        <w:tc>
          <w:tcPr>
            <w:tcW w:w="3039" w:type="dxa"/>
            <w:gridSpan w:val="2"/>
            <w:shd w:val="clear" w:color="auto" w:fill="FFFFFF"/>
          </w:tcPr>
          <w:p w14:paraId="0F75A007"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2E88F0E1"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2"/>
            <w:shd w:val="clear" w:color="auto" w:fill="FFFFFF"/>
          </w:tcPr>
          <w:p w14:paraId="568DB464"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790ADB8F" w14:textId="77777777" w:rsidTr="00E13C2E">
        <w:trPr>
          <w:gridAfter w:val="1"/>
          <w:wAfter w:w="33" w:type="dxa"/>
          <w:tblHeader/>
          <w:jc w:val="center"/>
        </w:trPr>
        <w:tc>
          <w:tcPr>
            <w:tcW w:w="3039" w:type="dxa"/>
            <w:gridSpan w:val="2"/>
            <w:shd w:val="clear" w:color="auto" w:fill="FFFFFF"/>
          </w:tcPr>
          <w:p w14:paraId="740F0151"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7EB27FCD"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2"/>
            <w:shd w:val="clear" w:color="auto" w:fill="FFFFFF"/>
          </w:tcPr>
          <w:p w14:paraId="20DDD39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4CB2D16B" w14:textId="77777777" w:rsidTr="00E13C2E">
        <w:trPr>
          <w:gridAfter w:val="1"/>
          <w:wAfter w:w="33" w:type="dxa"/>
          <w:tblHeader/>
          <w:jc w:val="center"/>
        </w:trPr>
        <w:tc>
          <w:tcPr>
            <w:tcW w:w="3039" w:type="dxa"/>
            <w:gridSpan w:val="2"/>
            <w:shd w:val="clear" w:color="auto" w:fill="FFFFFF"/>
          </w:tcPr>
          <w:p w14:paraId="3095F463"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2"/>
            <w:shd w:val="clear" w:color="auto" w:fill="FFFFFF"/>
          </w:tcPr>
          <w:p w14:paraId="03CD4220" w14:textId="77777777" w:rsidR="001F6880" w:rsidRPr="00BD6F46" w:rsidRDefault="001F6880" w:rsidP="001F6880">
            <w:pPr>
              <w:pStyle w:val="TAL"/>
              <w:ind w:left="284"/>
              <w:rPr>
                <w:lang w:bidi="ar-IQ"/>
              </w:rPr>
            </w:pPr>
            <w:r>
              <w:rPr>
                <w:lang w:bidi="ar-IQ"/>
              </w:rPr>
              <w:t>Serving CN PLMN ID</w:t>
            </w:r>
          </w:p>
        </w:tc>
        <w:tc>
          <w:tcPr>
            <w:tcW w:w="3958" w:type="dxa"/>
            <w:gridSpan w:val="2"/>
            <w:shd w:val="clear" w:color="auto" w:fill="FFFFFF"/>
          </w:tcPr>
          <w:p w14:paraId="746E760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1D28DA1E"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0318DEDA"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6C29F0AA"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2"/>
            <w:tcBorders>
              <w:bottom w:val="single" w:sz="4" w:space="0" w:color="auto"/>
            </w:tcBorders>
            <w:shd w:val="clear" w:color="auto" w:fill="FFFFFF"/>
          </w:tcPr>
          <w:p w14:paraId="20028EB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71531A15"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4344851E"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36B3B008"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2674FE78"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2B4838AE"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1C1C8554"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0D3397FF"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0F5AD91F"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168384E0" w14:textId="77777777" w:rsidTr="00E13C2E">
        <w:trPr>
          <w:gridAfter w:val="1"/>
          <w:wAfter w:w="33" w:type="dxa"/>
          <w:tblHeader/>
          <w:jc w:val="center"/>
        </w:trPr>
        <w:tc>
          <w:tcPr>
            <w:tcW w:w="3039" w:type="dxa"/>
            <w:gridSpan w:val="2"/>
            <w:tcBorders>
              <w:bottom w:val="single" w:sz="4" w:space="0" w:color="auto"/>
            </w:tcBorders>
            <w:shd w:val="clear" w:color="auto" w:fill="FFFFFF"/>
          </w:tcPr>
          <w:p w14:paraId="0CB32A74"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5070634E"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029E85E6"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7A280B33" w14:textId="77777777" w:rsidTr="00E13C2E">
        <w:trPr>
          <w:gridAfter w:val="1"/>
          <w:wAfter w:w="33" w:type="dxa"/>
          <w:tblHeader/>
          <w:jc w:val="center"/>
        </w:trPr>
        <w:tc>
          <w:tcPr>
            <w:tcW w:w="3039" w:type="dxa"/>
            <w:gridSpan w:val="2"/>
            <w:shd w:val="clear" w:color="auto" w:fill="FFFFFF"/>
          </w:tcPr>
          <w:p w14:paraId="4E8D4152"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1C0FBD42"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2"/>
            <w:shd w:val="clear" w:color="auto" w:fill="FFFFFF"/>
          </w:tcPr>
          <w:p w14:paraId="22DC57FB"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61282AC7" w14:textId="77777777" w:rsidTr="00E13C2E">
        <w:trPr>
          <w:gridAfter w:val="1"/>
          <w:wAfter w:w="33" w:type="dxa"/>
          <w:tblHeader/>
          <w:jc w:val="center"/>
        </w:trPr>
        <w:tc>
          <w:tcPr>
            <w:tcW w:w="3039" w:type="dxa"/>
            <w:gridSpan w:val="2"/>
            <w:shd w:val="clear" w:color="auto" w:fill="FFFFFF"/>
          </w:tcPr>
          <w:p w14:paraId="6D42AD9E"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320B7D9C" w14:textId="77777777" w:rsidR="001F6880" w:rsidRDefault="001F6880" w:rsidP="001F6880">
            <w:pPr>
              <w:pStyle w:val="TAL"/>
              <w:ind w:left="284"/>
              <w:rPr>
                <w:lang w:bidi="ar-IQ"/>
              </w:rPr>
            </w:pPr>
            <w:r w:rsidRPr="00AF55DB">
              <w:rPr>
                <w:lang w:bidi="ar-IQ"/>
              </w:rPr>
              <w:t>Subscribed QoS Information</w:t>
            </w:r>
          </w:p>
        </w:tc>
        <w:tc>
          <w:tcPr>
            <w:tcW w:w="3958" w:type="dxa"/>
            <w:gridSpan w:val="2"/>
            <w:shd w:val="clear" w:color="auto" w:fill="FFFFFF"/>
          </w:tcPr>
          <w:p w14:paraId="7DDEA33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2F971E10" w14:textId="77777777" w:rsidTr="00E13C2E">
        <w:trPr>
          <w:gridAfter w:val="1"/>
          <w:wAfter w:w="33" w:type="dxa"/>
          <w:tblHeader/>
          <w:jc w:val="center"/>
        </w:trPr>
        <w:tc>
          <w:tcPr>
            <w:tcW w:w="3039" w:type="dxa"/>
            <w:gridSpan w:val="2"/>
            <w:shd w:val="clear" w:color="auto" w:fill="FFFFFF"/>
          </w:tcPr>
          <w:p w14:paraId="5CFDFE51"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2"/>
            <w:shd w:val="clear" w:color="auto" w:fill="FFFFFF"/>
          </w:tcPr>
          <w:p w14:paraId="17124418" w14:textId="77777777" w:rsidR="001F6880" w:rsidRDefault="001F6880" w:rsidP="001F6880">
            <w:pPr>
              <w:pStyle w:val="TAL"/>
              <w:ind w:left="284"/>
              <w:rPr>
                <w:lang w:bidi="ar-IQ"/>
              </w:rPr>
            </w:pPr>
            <w:r w:rsidRPr="00AF55DB">
              <w:rPr>
                <w:lang w:bidi="ar-IQ"/>
              </w:rPr>
              <w:t>Authorized Session-AMBR</w:t>
            </w:r>
          </w:p>
        </w:tc>
        <w:tc>
          <w:tcPr>
            <w:tcW w:w="3958" w:type="dxa"/>
            <w:gridSpan w:val="2"/>
            <w:shd w:val="clear" w:color="auto" w:fill="FFFFFF"/>
          </w:tcPr>
          <w:p w14:paraId="32CAF7F4"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2F7B1B97" w14:textId="77777777" w:rsidTr="00E13C2E">
        <w:trPr>
          <w:gridAfter w:val="1"/>
          <w:wAfter w:w="33" w:type="dxa"/>
          <w:tblHeader/>
          <w:jc w:val="center"/>
        </w:trPr>
        <w:tc>
          <w:tcPr>
            <w:tcW w:w="3039" w:type="dxa"/>
            <w:gridSpan w:val="2"/>
            <w:shd w:val="clear" w:color="auto" w:fill="FFFFFF"/>
          </w:tcPr>
          <w:p w14:paraId="53691E28"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2"/>
            <w:shd w:val="clear" w:color="auto" w:fill="FFFFFF"/>
          </w:tcPr>
          <w:p w14:paraId="02B6D647" w14:textId="77777777" w:rsidR="001F6880" w:rsidRDefault="001F6880" w:rsidP="001F6880">
            <w:pPr>
              <w:pStyle w:val="TAL"/>
              <w:ind w:left="284"/>
              <w:rPr>
                <w:lang w:bidi="ar-IQ"/>
              </w:rPr>
            </w:pPr>
            <w:r w:rsidRPr="009864A6">
              <w:rPr>
                <w:lang w:bidi="ar-IQ"/>
              </w:rPr>
              <w:t>Subscribed Session-AMBR</w:t>
            </w:r>
          </w:p>
        </w:tc>
        <w:tc>
          <w:tcPr>
            <w:tcW w:w="3958" w:type="dxa"/>
            <w:gridSpan w:val="2"/>
            <w:shd w:val="clear" w:color="auto" w:fill="FFFFFF"/>
          </w:tcPr>
          <w:p w14:paraId="3B470AE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59136F0B" w14:textId="77777777" w:rsidTr="00E13C2E">
        <w:trPr>
          <w:gridAfter w:val="1"/>
          <w:wAfter w:w="33" w:type="dxa"/>
          <w:tblHeader/>
          <w:jc w:val="center"/>
        </w:trPr>
        <w:tc>
          <w:tcPr>
            <w:tcW w:w="3039" w:type="dxa"/>
            <w:gridSpan w:val="2"/>
            <w:shd w:val="clear" w:color="auto" w:fill="FFFFFF"/>
          </w:tcPr>
          <w:p w14:paraId="20DE3325"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075CCA44"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2"/>
            <w:shd w:val="clear" w:color="auto" w:fill="FFFFFF"/>
          </w:tcPr>
          <w:p w14:paraId="0DC8528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FAD1C39" w14:textId="77777777" w:rsidTr="00E13C2E">
        <w:trPr>
          <w:gridAfter w:val="1"/>
          <w:wAfter w:w="33" w:type="dxa"/>
          <w:tblHeader/>
          <w:jc w:val="center"/>
        </w:trPr>
        <w:tc>
          <w:tcPr>
            <w:tcW w:w="3039" w:type="dxa"/>
            <w:gridSpan w:val="2"/>
            <w:shd w:val="clear" w:color="auto" w:fill="FFFFFF"/>
          </w:tcPr>
          <w:p w14:paraId="5997DCF3"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32043BF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77CEC22"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2"/>
            <w:shd w:val="clear" w:color="auto" w:fill="FFFFFF"/>
          </w:tcPr>
          <w:p w14:paraId="3E7BD52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6FCE1BB7" w14:textId="77777777" w:rsidTr="00E13C2E">
        <w:trPr>
          <w:gridAfter w:val="1"/>
          <w:wAfter w:w="33" w:type="dxa"/>
          <w:tblHeader/>
          <w:jc w:val="center"/>
        </w:trPr>
        <w:tc>
          <w:tcPr>
            <w:tcW w:w="3039" w:type="dxa"/>
            <w:gridSpan w:val="2"/>
            <w:shd w:val="clear" w:color="auto" w:fill="FFFFFF"/>
          </w:tcPr>
          <w:p w14:paraId="1F20957E"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4013D3FF"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53B8B394"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6E883BB4" w14:textId="77777777" w:rsidTr="00E13C2E">
        <w:trPr>
          <w:gridAfter w:val="1"/>
          <w:wAfter w:w="33" w:type="dxa"/>
          <w:tblHeader/>
          <w:jc w:val="center"/>
        </w:trPr>
        <w:tc>
          <w:tcPr>
            <w:tcW w:w="3039" w:type="dxa"/>
            <w:gridSpan w:val="2"/>
            <w:shd w:val="clear" w:color="auto" w:fill="FFFFFF"/>
          </w:tcPr>
          <w:p w14:paraId="510A2B5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0E2DD68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F8B4FF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2FD4654" w14:textId="77777777" w:rsidTr="00E13C2E">
        <w:trPr>
          <w:gridAfter w:val="1"/>
          <w:wAfter w:w="33" w:type="dxa"/>
          <w:tblHeader/>
          <w:jc w:val="center"/>
        </w:trPr>
        <w:tc>
          <w:tcPr>
            <w:tcW w:w="3039" w:type="dxa"/>
            <w:gridSpan w:val="2"/>
            <w:shd w:val="clear" w:color="auto" w:fill="FFFFFF"/>
          </w:tcPr>
          <w:p w14:paraId="7B675B54"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72797EE" w14:textId="77777777" w:rsidR="001F6880" w:rsidRPr="00B54D35" w:rsidRDefault="001F6880" w:rsidP="001F6880">
            <w:pPr>
              <w:pStyle w:val="TAL"/>
              <w:ind w:left="284"/>
              <w:rPr>
                <w:lang w:bidi="ar-IQ"/>
              </w:rPr>
            </w:pPr>
            <w:r w:rsidRPr="00384B5D">
              <w:rPr>
                <w:lang w:bidi="ar-IQ"/>
              </w:rPr>
              <w:t>Diagnostics</w:t>
            </w:r>
          </w:p>
        </w:tc>
        <w:tc>
          <w:tcPr>
            <w:tcW w:w="3958" w:type="dxa"/>
            <w:gridSpan w:val="2"/>
            <w:shd w:val="clear" w:color="auto" w:fill="FFFFFF"/>
          </w:tcPr>
          <w:p w14:paraId="54FC6D63"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4DB52776" w14:textId="77777777" w:rsidTr="00E13C2E">
        <w:trPr>
          <w:gridAfter w:val="1"/>
          <w:wAfter w:w="33" w:type="dxa"/>
          <w:tblHeader/>
          <w:jc w:val="center"/>
        </w:trPr>
        <w:tc>
          <w:tcPr>
            <w:tcW w:w="3039" w:type="dxa"/>
            <w:gridSpan w:val="2"/>
            <w:shd w:val="clear" w:color="auto" w:fill="FFFFFF"/>
          </w:tcPr>
          <w:p w14:paraId="797FFCC6"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E11264D"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2"/>
            <w:shd w:val="clear" w:color="auto" w:fill="FFFFFF"/>
          </w:tcPr>
          <w:p w14:paraId="32F720E1"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55E2C1B6" w14:textId="77777777" w:rsidTr="00E13C2E">
        <w:trPr>
          <w:gridAfter w:val="1"/>
          <w:wAfter w:w="33" w:type="dxa"/>
          <w:tblHeader/>
          <w:jc w:val="center"/>
        </w:trPr>
        <w:tc>
          <w:tcPr>
            <w:tcW w:w="3039" w:type="dxa"/>
            <w:gridSpan w:val="2"/>
            <w:shd w:val="clear" w:color="auto" w:fill="FFFFFF"/>
          </w:tcPr>
          <w:p w14:paraId="39B7BDE6"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58FCE6D6"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2"/>
            <w:shd w:val="clear" w:color="auto" w:fill="FFFFFF"/>
          </w:tcPr>
          <w:p w14:paraId="7930881D"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7E506389" w14:textId="77777777" w:rsidTr="00E13C2E">
        <w:trPr>
          <w:gridAfter w:val="1"/>
          <w:wAfter w:w="33" w:type="dxa"/>
          <w:tblHeader/>
          <w:jc w:val="center"/>
        </w:trPr>
        <w:tc>
          <w:tcPr>
            <w:tcW w:w="3039" w:type="dxa"/>
            <w:gridSpan w:val="2"/>
            <w:shd w:val="clear" w:color="auto" w:fill="FFFFFF"/>
          </w:tcPr>
          <w:p w14:paraId="772E42A6"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44BFCAD9"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2"/>
            <w:shd w:val="clear" w:color="auto" w:fill="FFFFFF"/>
          </w:tcPr>
          <w:p w14:paraId="0CD5BA1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1F6880" w:rsidRPr="00BD6F46" w14:paraId="64C7EE3B" w14:textId="77777777" w:rsidTr="00E13C2E">
        <w:trPr>
          <w:gridAfter w:val="1"/>
          <w:wAfter w:w="33" w:type="dxa"/>
          <w:tblHeader/>
          <w:jc w:val="center"/>
        </w:trPr>
        <w:tc>
          <w:tcPr>
            <w:tcW w:w="3039" w:type="dxa"/>
            <w:gridSpan w:val="2"/>
            <w:shd w:val="clear" w:color="auto" w:fill="FFFFFF"/>
          </w:tcPr>
          <w:p w14:paraId="6D07698A" w14:textId="77777777" w:rsidR="001F6880" w:rsidRPr="00BD6F46" w:rsidRDefault="001F6880" w:rsidP="001F6880">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068CD31" w14:textId="77777777" w:rsidR="001F6880" w:rsidRPr="00BD6F46" w:rsidDel="00966B4C" w:rsidRDefault="001F6880" w:rsidP="001F6880">
            <w:pPr>
              <w:pStyle w:val="TAL"/>
              <w:jc w:val="center"/>
              <w:rPr>
                <w:rFonts w:eastAsia="DengXian"/>
                <w:lang w:eastAsia="zh-CN"/>
              </w:rPr>
            </w:pPr>
            <w:r w:rsidRPr="00BD6F46">
              <w:rPr>
                <w:rFonts w:eastAsia="DengXian" w:hint="eastAsia"/>
                <w:lang w:eastAsia="zh-CN"/>
              </w:rPr>
              <w:t>-</w:t>
            </w:r>
          </w:p>
        </w:tc>
        <w:tc>
          <w:tcPr>
            <w:tcW w:w="3958" w:type="dxa"/>
            <w:gridSpan w:val="2"/>
            <w:shd w:val="clear" w:color="auto" w:fill="FFFFFF"/>
          </w:tcPr>
          <w:p w14:paraId="5F94A698" w14:textId="77777777" w:rsidR="001F6880" w:rsidRPr="00BD6F46" w:rsidDel="00966B4C" w:rsidRDefault="001F6880" w:rsidP="001F6880">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613441F5" w14:textId="77777777" w:rsidTr="00E13C2E">
        <w:trPr>
          <w:gridAfter w:val="1"/>
          <w:wAfter w:w="33" w:type="dxa"/>
          <w:tblHeader/>
          <w:jc w:val="center"/>
        </w:trPr>
        <w:tc>
          <w:tcPr>
            <w:tcW w:w="3039" w:type="dxa"/>
            <w:gridSpan w:val="2"/>
            <w:shd w:val="clear" w:color="auto" w:fill="FFFFFF"/>
          </w:tcPr>
          <w:p w14:paraId="650B458B"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2"/>
            <w:shd w:val="clear" w:color="auto" w:fill="FFFFFF"/>
          </w:tcPr>
          <w:p w14:paraId="7C77C5DA" w14:textId="77777777" w:rsidR="001F6880" w:rsidRPr="00BD6F46" w:rsidRDefault="001F6880" w:rsidP="001F6880">
            <w:pPr>
              <w:pStyle w:val="TAL"/>
              <w:jc w:val="center"/>
              <w:rPr>
                <w:rFonts w:eastAsia="DengXian"/>
                <w:lang w:eastAsia="zh-CN"/>
              </w:rPr>
            </w:pPr>
            <w:r w:rsidRPr="007621B3">
              <w:t>RAN Secondary RAT Usage Report</w:t>
            </w:r>
          </w:p>
        </w:tc>
        <w:tc>
          <w:tcPr>
            <w:tcW w:w="3958" w:type="dxa"/>
            <w:gridSpan w:val="2"/>
            <w:shd w:val="clear" w:color="auto" w:fill="FFFFFF"/>
          </w:tcPr>
          <w:p w14:paraId="19EE2CAA"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956BC73" w14:textId="77777777" w:rsidTr="00E13C2E">
        <w:trPr>
          <w:gridAfter w:val="1"/>
          <w:wAfter w:w="33" w:type="dxa"/>
          <w:tblHeader/>
          <w:jc w:val="center"/>
        </w:trPr>
        <w:tc>
          <w:tcPr>
            <w:tcW w:w="3039" w:type="dxa"/>
            <w:gridSpan w:val="2"/>
            <w:shd w:val="clear" w:color="auto" w:fill="FFFFFF"/>
          </w:tcPr>
          <w:p w14:paraId="2CD349CB"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40C2B8E7" w14:textId="77777777" w:rsidR="001F6880" w:rsidRPr="00BD6F46" w:rsidRDefault="001F6880" w:rsidP="001F6880">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093C4CB0"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143F8C98" w14:textId="77777777" w:rsidTr="00E13C2E">
        <w:trPr>
          <w:gridAfter w:val="1"/>
          <w:wAfter w:w="33" w:type="dxa"/>
          <w:tblHeader/>
          <w:jc w:val="center"/>
        </w:trPr>
        <w:tc>
          <w:tcPr>
            <w:tcW w:w="3039" w:type="dxa"/>
            <w:gridSpan w:val="2"/>
            <w:shd w:val="clear" w:color="auto" w:fill="FFFFFF"/>
          </w:tcPr>
          <w:p w14:paraId="3F8870AD"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2"/>
            <w:shd w:val="clear" w:color="auto" w:fill="FFFFFF"/>
          </w:tcPr>
          <w:p w14:paraId="70578213" w14:textId="77777777" w:rsidR="001F6880" w:rsidRPr="00602A47" w:rsidRDefault="001F6880" w:rsidP="001F6880">
            <w:pPr>
              <w:pStyle w:val="TAL"/>
              <w:ind w:left="284"/>
              <w:rPr>
                <w:lang w:eastAsia="zh-CN"/>
              </w:rPr>
            </w:pPr>
            <w:r w:rsidRPr="00F47953">
              <w:rPr>
                <w:lang w:eastAsia="zh-CN"/>
              </w:rPr>
              <w:t>Qos Flows Usage Reports</w:t>
            </w:r>
          </w:p>
        </w:tc>
        <w:tc>
          <w:tcPr>
            <w:tcW w:w="3958" w:type="dxa"/>
            <w:gridSpan w:val="2"/>
            <w:shd w:val="clear" w:color="auto" w:fill="FFFFFF"/>
          </w:tcPr>
          <w:p w14:paraId="6825FBF3"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FD065A7"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65016B99" w14:textId="77777777" w:rsidR="001F6880" w:rsidRPr="00BD6F46" w:rsidRDefault="001F6880" w:rsidP="001F6880">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0289B842"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786E7020"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p>
        </w:tc>
      </w:tr>
      <w:tr w:rsidR="001F6880" w:rsidRPr="00BD6F46" w14:paraId="2A66DBCE"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8D882F9"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52552FC"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3ED872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09BA2FFE"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70B323F" w14:textId="77777777" w:rsidR="001F6880" w:rsidRPr="00BD6F46" w:rsidRDefault="001F6880" w:rsidP="001F6880">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3936E82"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A033FF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58F84197"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CFD267" w14:textId="77777777" w:rsidR="001F6880" w:rsidRPr="00BD6F46" w:rsidRDefault="001F6880" w:rsidP="001F6880">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C79CED" w14:textId="77777777" w:rsidR="001F6880" w:rsidRPr="00BD6F46" w:rsidRDefault="001F6880" w:rsidP="001F6880">
            <w:pPr>
              <w:pStyle w:val="TAL"/>
              <w:ind w:firstLineChars="146" w:firstLine="263"/>
              <w:rPr>
                <w:rFonts w:eastAsia="DengXian"/>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DDBEBF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6AB4DD9D"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F9160C" w14:textId="77777777" w:rsidR="001F6880" w:rsidRPr="00BD6F46" w:rsidRDefault="001F6880" w:rsidP="001F6880">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CCF9C2E" w14:textId="77777777" w:rsidR="001F6880" w:rsidRPr="00BD6F46" w:rsidRDefault="001F6880" w:rsidP="001F6880">
            <w:pPr>
              <w:pStyle w:val="TAL"/>
              <w:ind w:firstLineChars="146" w:firstLine="263"/>
              <w:rPr>
                <w:rFonts w:eastAsia="DengXian"/>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3A7780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725630B2"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7A6C2E7" w14:textId="77777777" w:rsidR="001F6880" w:rsidRPr="00BD6F46" w:rsidDel="005808DB" w:rsidRDefault="001F6880" w:rsidP="001F6880">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38FDCDB"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118753C"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05C522DD"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F971BD1" w14:textId="77777777" w:rsidR="001F6880" w:rsidRPr="00BD6F46" w:rsidRDefault="001F6880" w:rsidP="001F6880">
            <w:pPr>
              <w:pStyle w:val="TAL"/>
              <w:ind w:firstLineChars="178" w:firstLine="320"/>
              <w:rPr>
                <w:lang w:eastAsia="zh-CN" w:bidi="ar-IQ"/>
              </w:rPr>
            </w:pPr>
            <w:r w:rsidRPr="00BD6F46">
              <w:lastRenderedPageBreak/>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3130435"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9532A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48E35B7F"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6D724DD"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AE3569"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443D230"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3C2524A"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539EBBB"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A15418C"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C805ED2"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39C4CF4C"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0DBBCF8"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ED5900"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47C25D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43EBD946"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E516BCD" w14:textId="77777777" w:rsidR="001F6880" w:rsidRPr="00BD6F46" w:rsidRDefault="001F6880" w:rsidP="001F6880">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4A18578"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38A18F2" w14:textId="77777777" w:rsidR="001F6880" w:rsidRPr="00BD6F46" w:rsidRDefault="001F6880" w:rsidP="001F6880">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5F06029B"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9FB38B5" w14:textId="77777777" w:rsidR="001F6880" w:rsidRPr="00BD6F46" w:rsidRDefault="001F6880" w:rsidP="001F6880">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5BB4F45"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DCE9E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49DE3B4D"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49EDD49" w14:textId="77777777" w:rsidR="001F6880" w:rsidRPr="00BD6F46" w:rsidRDefault="001F6880" w:rsidP="001F6880">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D9BFF5A"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4A004A0"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1FF342FE"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95D642" w14:textId="77777777" w:rsidR="001F6880" w:rsidRPr="00BD6F46" w:rsidRDefault="001F6880" w:rsidP="001F6880">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849814A"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6F1A92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4819BB01" w14:textId="77777777" w:rsidTr="00E13C2E">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5DCD7C"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A0E543"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8825A9"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45F7FF95"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E2803E3"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029CBDF"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7EEA8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7A2A6E73"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14C461" w14:textId="77777777" w:rsidR="001F6880" w:rsidRPr="00BD6F46" w:rsidRDefault="001F6880" w:rsidP="001F6880">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5BEA17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D4639F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4E793609"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8DC3B0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3D20C3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C2B26B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75A1C7F7"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B1AE557"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1DD0DEC"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86C165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71610517"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81500E" w14:textId="77777777" w:rsidR="001F6880" w:rsidRPr="00BD6F46" w:rsidRDefault="001F6880" w:rsidP="001F6880">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E916B5"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18EDA0"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487C0A2B"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20D27C3"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DBB269A"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C4B5B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73A83EAA"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9EE18C"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F3F8E1A"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43B57E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7751427C"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878E25E" w14:textId="77777777" w:rsidR="001F6880" w:rsidRDefault="001F6880" w:rsidP="001F6880">
            <w:pPr>
              <w:pStyle w:val="TAL"/>
              <w:ind w:firstLineChars="336" w:firstLine="605"/>
              <w:rPr>
                <w:lang w:eastAsia="zh-CN"/>
              </w:rPr>
            </w:pPr>
            <w:r>
              <w:rPr>
                <w:lang w:eastAsia="zh-CN"/>
              </w:rPr>
              <w:t>EPS bearer Charging Id</w:t>
            </w:r>
          </w:p>
          <w:p w14:paraId="7090E51F" w14:textId="77777777" w:rsidR="001F6880" w:rsidRPr="00BD6F46" w:rsidRDefault="001F6880" w:rsidP="001F6880">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1B2C037" w14:textId="77777777" w:rsidR="001F6880" w:rsidRDefault="001F6880" w:rsidP="001F6880">
            <w:pPr>
              <w:pStyle w:val="TAL"/>
              <w:ind w:firstLineChars="303" w:firstLine="545"/>
              <w:rPr>
                <w:lang w:eastAsia="zh-CN"/>
              </w:rPr>
            </w:pPr>
            <w:r>
              <w:rPr>
                <w:lang w:eastAsia="zh-CN"/>
              </w:rPr>
              <w:t>EPS bearer Charging Id</w:t>
            </w:r>
          </w:p>
          <w:p w14:paraId="4184AB76" w14:textId="77777777" w:rsidR="001F6880" w:rsidRPr="00BD6F46" w:rsidRDefault="001F6880" w:rsidP="001F6880">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9B2B187"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3A6D107D"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37082F7"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E5CF136"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E9E4FEE"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236AA693"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1E59A4"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8618DF7"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1902F12"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21713751"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D85117F"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4FD028B"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5733F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786E5538"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F63D4E7"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3EB576C" w14:textId="77777777" w:rsidR="001F6880" w:rsidRPr="00BD6F46" w:rsidRDefault="001F6880" w:rsidP="001F6880">
            <w:pPr>
              <w:pStyle w:val="TAL"/>
              <w:ind w:firstLineChars="67" w:firstLine="121"/>
              <w:rPr>
                <w:rFonts w:eastAsia="DengXian"/>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68571DE"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06201D2C"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BC8440C" w14:textId="77777777" w:rsidR="001F6880" w:rsidRPr="00BD6F46" w:rsidRDefault="001F6880" w:rsidP="001F6880">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CE7603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3621DD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1F6880" w:rsidRPr="00BD6F46" w14:paraId="5EAF53BB"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90BE6D2" w14:textId="77777777" w:rsidR="001F6880" w:rsidRPr="00BD6F46" w:rsidRDefault="001F6880" w:rsidP="001F6880">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8A2C4DA" w14:textId="77777777" w:rsidR="001F6880" w:rsidRPr="00BD6F46" w:rsidRDefault="001F6880" w:rsidP="001F6880">
            <w:pPr>
              <w:pStyle w:val="TAL"/>
              <w:ind w:firstLineChars="146" w:firstLine="263"/>
              <w:rPr>
                <w:rFonts w:eastAsia="DengXian"/>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766D2BD"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12BB31FD"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072C1A2F" w14:textId="77777777" w:rsidR="001F6880" w:rsidRPr="00161206" w:rsidRDefault="001F6880" w:rsidP="001F6880">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41F52A1B" w14:textId="77777777" w:rsidR="001F6880" w:rsidRPr="00161206" w:rsidRDefault="001F6880" w:rsidP="001F6880">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755D2E03"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13CC1903"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27964FE" w14:textId="77777777" w:rsidR="00AC72A1" w:rsidRPr="004B5553" w:rsidRDefault="00AC72A1" w:rsidP="00AC72A1">
            <w:pPr>
              <w:pStyle w:val="TAL"/>
              <w:rPr>
                <w:rFonts w:eastAsia="Times New Roman"/>
              </w:rPr>
            </w:pPr>
            <w:r w:rsidRPr="00176816">
              <w:t>Supported Features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62432F2" w14:textId="77777777" w:rsidR="00AC72A1" w:rsidRPr="00BD6F46" w:rsidRDefault="00AC72A1" w:rsidP="00AC72A1">
            <w:pPr>
              <w:pStyle w:val="TAL"/>
              <w:ind w:firstLineChars="67" w:firstLine="121"/>
              <w:rPr>
                <w:lang w:val="fr-FR" w:eastAsia="zh-CN" w:bidi="ar-IQ"/>
              </w:rPr>
            </w:pPr>
            <w:r w:rsidRPr="002544EF">
              <w:rPr>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5C36379"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C72A96E"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7E84BD4"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5B1BF49"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0420FF"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C28639E"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DAD627"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7564CF1"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28AED"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15605028"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825CBE" w14:textId="77777777" w:rsidR="00375123" w:rsidRPr="00BD6F46" w:rsidRDefault="00375123" w:rsidP="00E13C2E">
            <w:pPr>
              <w:pStyle w:val="TAL"/>
              <w:rPr>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82CD5A4"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0CCEA4" w14:textId="77777777" w:rsidR="00375123" w:rsidRPr="00BD6F46" w:rsidRDefault="00375123" w:rsidP="00375123">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375123" w:rsidRPr="00BD6F46" w14:paraId="6A9F6128"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EFDB8F" w14:textId="77777777" w:rsidR="00375123" w:rsidRPr="00E22F28" w:rsidRDefault="00375123" w:rsidP="00375123">
            <w:pPr>
              <w:pStyle w:val="TAL"/>
              <w:ind w:leftChars="100" w:left="200"/>
            </w:pPr>
            <w:r w:rsidRPr="00E22F28">
              <w:t>Presence Reporting Area</w:t>
            </w:r>
          </w:p>
          <w:p w14:paraId="4EC6CC4C" w14:textId="77777777" w:rsidR="00375123" w:rsidRPr="00BD6F46" w:rsidRDefault="00375123" w:rsidP="00E13C2E">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B986729"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0BA6AC8" w14:textId="77777777" w:rsidR="00375123" w:rsidRPr="00BD6F46" w:rsidRDefault="00375123" w:rsidP="00375123">
            <w:pPr>
              <w:pStyle w:val="TAL"/>
              <w:rPr>
                <w:rFonts w:eastAsia="DengXian"/>
                <w:lang w:eastAsia="zh-CN"/>
              </w:rPr>
            </w:pPr>
            <w:r>
              <w:rPr>
                <w:rFonts w:eastAsia="DengXian"/>
              </w:rPr>
              <w:t>/pDUSessionChargingInformation/ presenceReportingAreaInformation</w:t>
            </w:r>
          </w:p>
        </w:tc>
      </w:tr>
      <w:tr w:rsidR="00375123" w:rsidRPr="00BD6F46" w14:paraId="5EFB507C"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5F27F3" w14:textId="77777777" w:rsidR="00375123" w:rsidRPr="00BD6F46" w:rsidRDefault="00375123" w:rsidP="00E13C2E">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08C8F1D"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B5B0C80" w14:textId="77777777" w:rsidR="00375123" w:rsidRPr="00BD6F46" w:rsidRDefault="00375123" w:rsidP="00375123">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375123" w:rsidRPr="00BD6F46" w14:paraId="44369616"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A4B7D0C" w14:textId="77777777" w:rsidR="00375123" w:rsidRPr="00BD6F46" w:rsidRDefault="00375123" w:rsidP="00E13C2E">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D092F57"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46A11B9" w14:textId="77777777" w:rsidR="00375123" w:rsidRPr="00BD6F46" w:rsidRDefault="00375123" w:rsidP="00375123">
            <w:pPr>
              <w:pStyle w:val="TAL"/>
              <w:rPr>
                <w:rFonts w:eastAsia="DengXian"/>
                <w:lang w:eastAsia="zh-CN"/>
              </w:rPr>
            </w:pPr>
            <w:r>
              <w:rPr>
                <w:rFonts w:eastAsia="DengXian"/>
              </w:rPr>
              <w:t>/</w:t>
            </w:r>
            <w:r>
              <w:rPr>
                <w:lang w:bidi="ar-IQ"/>
              </w:rPr>
              <w:t>roamingQBC</w:t>
            </w:r>
            <w:r>
              <w:t>Information</w:t>
            </w:r>
          </w:p>
        </w:tc>
      </w:tr>
      <w:tr w:rsidR="00375123" w:rsidRPr="00BD6F46" w14:paraId="7FF7ADB9" w14:textId="77777777" w:rsidTr="00E13C2E">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D28A673" w14:textId="77777777" w:rsidR="00375123" w:rsidRPr="00BD6F46" w:rsidRDefault="00375123" w:rsidP="00E13C2E">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B868F87"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43CEA5D" w14:textId="77777777" w:rsidR="00375123" w:rsidRPr="00BD6F46" w:rsidRDefault="00375123" w:rsidP="00375123">
            <w:pPr>
              <w:pStyle w:val="TAL"/>
              <w:rPr>
                <w:rFonts w:eastAsia="DengXian"/>
                <w:lang w:eastAsia="zh-CN"/>
              </w:rPr>
            </w:pPr>
            <w:r w:rsidRPr="0049135E">
              <w:t>/roamingQBCInformation/roamingChargingProfile</w:t>
            </w:r>
          </w:p>
        </w:tc>
      </w:tr>
    </w:tbl>
    <w:p w14:paraId="5BD09E66" w14:textId="77777777" w:rsidR="0095604F" w:rsidRDefault="0095604F" w:rsidP="007C54F5">
      <w:pPr>
        <w:rPr>
          <w:lang w:eastAsia="zh-CN"/>
        </w:rPr>
      </w:pPr>
    </w:p>
    <w:p w14:paraId="6D598332" w14:textId="77777777" w:rsidR="0018231A" w:rsidRPr="00BD6F46" w:rsidRDefault="0018231A" w:rsidP="0018231A">
      <w:pPr>
        <w:pStyle w:val="Heading2"/>
      </w:pPr>
      <w:bookmarkStart w:id="1550" w:name="_Toc20227433"/>
      <w:bookmarkStart w:id="1551" w:name="_Toc27749678"/>
      <w:bookmarkStart w:id="1552" w:name="_Toc28709605"/>
      <w:bookmarkStart w:id="1553" w:name="_Toc44671225"/>
      <w:bookmarkStart w:id="1554" w:name="_Toc51919148"/>
      <w:bookmarkStart w:id="1555" w:name="_Toc178172066"/>
      <w:r w:rsidRPr="00BD6F46">
        <w:lastRenderedPageBreak/>
        <w:t>7</w:t>
      </w:r>
      <w:r>
        <w:rPr>
          <w:rFonts w:hint="eastAsia"/>
        </w:rPr>
        <w:t>.</w:t>
      </w:r>
      <w:r>
        <w:t>3</w:t>
      </w:r>
      <w:r w:rsidRPr="00BD6F46">
        <w:tab/>
        <w:t xml:space="preserve">Bindings for </w:t>
      </w:r>
      <w:r>
        <w:t>SMS charging</w:t>
      </w:r>
      <w:bookmarkEnd w:id="1550"/>
      <w:bookmarkEnd w:id="1551"/>
      <w:bookmarkEnd w:id="1552"/>
      <w:bookmarkEnd w:id="1553"/>
      <w:bookmarkEnd w:id="1554"/>
      <w:bookmarkEnd w:id="1555"/>
    </w:p>
    <w:p w14:paraId="1E0B14B2"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2AAA088" w14:textId="77777777" w:rsidTr="00DB3661">
        <w:trPr>
          <w:tblHeader/>
          <w:jc w:val="center"/>
        </w:trPr>
        <w:tc>
          <w:tcPr>
            <w:tcW w:w="2899" w:type="dxa"/>
            <w:shd w:val="clear" w:color="auto" w:fill="A6A6A6"/>
          </w:tcPr>
          <w:p w14:paraId="2A25AA23"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01FCC068"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86E1864"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2C17F875" w14:textId="77777777" w:rsidTr="00DB3661">
        <w:trPr>
          <w:jc w:val="center"/>
        </w:trPr>
        <w:tc>
          <w:tcPr>
            <w:tcW w:w="2899" w:type="dxa"/>
            <w:shd w:val="clear" w:color="auto" w:fill="DDDDDD"/>
          </w:tcPr>
          <w:p w14:paraId="36DD309D" w14:textId="77777777" w:rsidR="0018231A" w:rsidRPr="00BD6F46" w:rsidRDefault="0018231A" w:rsidP="00DB3661">
            <w:pPr>
              <w:pStyle w:val="TAC"/>
              <w:jc w:val="left"/>
            </w:pPr>
          </w:p>
        </w:tc>
        <w:tc>
          <w:tcPr>
            <w:tcW w:w="3192" w:type="dxa"/>
            <w:shd w:val="clear" w:color="auto" w:fill="DDDDDD"/>
          </w:tcPr>
          <w:p w14:paraId="5E9EBB25" w14:textId="77777777" w:rsidR="0018231A" w:rsidRPr="00BD6F46" w:rsidRDefault="0018231A" w:rsidP="00DB3661">
            <w:pPr>
              <w:pStyle w:val="TAL"/>
              <w:rPr>
                <w:rFonts w:eastAsia="DengXian"/>
              </w:rPr>
            </w:pPr>
          </w:p>
        </w:tc>
        <w:tc>
          <w:tcPr>
            <w:tcW w:w="3958" w:type="dxa"/>
            <w:shd w:val="clear" w:color="auto" w:fill="DDDDDD"/>
          </w:tcPr>
          <w:p w14:paraId="0A7E588E"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09E9C155" w14:textId="77777777" w:rsidTr="00DB3661">
        <w:trPr>
          <w:jc w:val="center"/>
        </w:trPr>
        <w:tc>
          <w:tcPr>
            <w:tcW w:w="2899" w:type="dxa"/>
            <w:shd w:val="clear" w:color="auto" w:fill="DDDDDD"/>
          </w:tcPr>
          <w:p w14:paraId="2EA3752D" w14:textId="77777777" w:rsidR="00153FB2" w:rsidRDefault="00153FB2" w:rsidP="00153FB2">
            <w:pPr>
              <w:pStyle w:val="TAL"/>
            </w:pPr>
            <w:r>
              <w:rPr>
                <w:lang w:val="fr-FR" w:bidi="ar-IQ"/>
              </w:rPr>
              <w:t>Invocation Timestamp</w:t>
            </w:r>
          </w:p>
        </w:tc>
        <w:tc>
          <w:tcPr>
            <w:tcW w:w="3192" w:type="dxa"/>
            <w:shd w:val="clear" w:color="auto" w:fill="DDDDDD"/>
          </w:tcPr>
          <w:p w14:paraId="4FD2FC9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6C300982" w14:textId="77777777" w:rsidR="00153FB2" w:rsidRPr="00BD6F46" w:rsidRDefault="00153FB2" w:rsidP="00153FB2">
            <w:pPr>
              <w:pStyle w:val="TAL"/>
              <w:rPr>
                <w:rFonts w:eastAsia="DengXian"/>
                <w:lang w:eastAsia="zh-CN"/>
              </w:rPr>
            </w:pPr>
            <w:r>
              <w:rPr>
                <w:lang w:val="fr-FR"/>
              </w:rPr>
              <w:t>/invocationTimeStamp</w:t>
            </w:r>
          </w:p>
        </w:tc>
      </w:tr>
      <w:tr w:rsidR="0018231A" w:rsidRPr="00BD6F46" w:rsidDel="00966B4C" w14:paraId="2C2D1322" w14:textId="77777777" w:rsidTr="00DB3661">
        <w:trPr>
          <w:jc w:val="center"/>
        </w:trPr>
        <w:tc>
          <w:tcPr>
            <w:tcW w:w="2899" w:type="dxa"/>
            <w:shd w:val="clear" w:color="auto" w:fill="DDDDDD"/>
          </w:tcPr>
          <w:p w14:paraId="67AA8C27" w14:textId="77777777" w:rsidR="0018231A" w:rsidRPr="00BD6F46" w:rsidRDefault="0018231A" w:rsidP="00DB3661">
            <w:pPr>
              <w:pStyle w:val="TAL"/>
              <w:rPr>
                <w:szCs w:val="18"/>
              </w:rPr>
            </w:pPr>
            <w:r>
              <w:t>SMS Charging Information</w:t>
            </w:r>
          </w:p>
        </w:tc>
        <w:tc>
          <w:tcPr>
            <w:tcW w:w="3192" w:type="dxa"/>
            <w:shd w:val="clear" w:color="auto" w:fill="DDDDDD"/>
          </w:tcPr>
          <w:p w14:paraId="14CFAFCD"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7E981A12"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C120C1B" w14:textId="77777777" w:rsidTr="00DB3661">
        <w:trPr>
          <w:jc w:val="center"/>
        </w:trPr>
        <w:tc>
          <w:tcPr>
            <w:tcW w:w="2899" w:type="dxa"/>
            <w:shd w:val="clear" w:color="auto" w:fill="FFFFFF"/>
          </w:tcPr>
          <w:p w14:paraId="5843DD16" w14:textId="77777777" w:rsidR="0018231A" w:rsidRPr="00BD6F46" w:rsidRDefault="0018231A" w:rsidP="00DB3661">
            <w:pPr>
              <w:pStyle w:val="TAL"/>
              <w:ind w:left="284"/>
            </w:pPr>
            <w:r w:rsidRPr="00B059A2">
              <w:t>Originator Info</w:t>
            </w:r>
          </w:p>
        </w:tc>
        <w:tc>
          <w:tcPr>
            <w:tcW w:w="3192" w:type="dxa"/>
            <w:shd w:val="clear" w:color="auto" w:fill="FFFFFF"/>
          </w:tcPr>
          <w:p w14:paraId="3E8577C0"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214FC3AA"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38363D6D" w14:textId="77777777" w:rsidTr="00DB3661">
        <w:trPr>
          <w:trHeight w:val="463"/>
          <w:jc w:val="center"/>
        </w:trPr>
        <w:tc>
          <w:tcPr>
            <w:tcW w:w="2899" w:type="dxa"/>
            <w:shd w:val="clear" w:color="auto" w:fill="FFFFFF"/>
          </w:tcPr>
          <w:p w14:paraId="2B6715E4" w14:textId="77777777" w:rsidR="0018231A" w:rsidRPr="00E459D6" w:rsidRDefault="0018231A" w:rsidP="00DB3661">
            <w:pPr>
              <w:pStyle w:val="TAL"/>
              <w:ind w:left="568"/>
            </w:pPr>
            <w:r w:rsidRPr="00586B50">
              <w:t>Originator SUPI</w:t>
            </w:r>
          </w:p>
        </w:tc>
        <w:tc>
          <w:tcPr>
            <w:tcW w:w="3192" w:type="dxa"/>
            <w:shd w:val="clear" w:color="auto" w:fill="FFFFFF"/>
          </w:tcPr>
          <w:p w14:paraId="2CBF9A81"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97161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73E84F01" w14:textId="77777777" w:rsidTr="00DB3661">
        <w:trPr>
          <w:trHeight w:val="271"/>
          <w:jc w:val="center"/>
        </w:trPr>
        <w:tc>
          <w:tcPr>
            <w:tcW w:w="2899" w:type="dxa"/>
            <w:shd w:val="clear" w:color="auto" w:fill="FFFFFF"/>
          </w:tcPr>
          <w:p w14:paraId="13DF61BB" w14:textId="77777777" w:rsidR="0018231A" w:rsidRPr="00E459D6" w:rsidRDefault="0018231A" w:rsidP="00DB3661">
            <w:pPr>
              <w:pStyle w:val="TAL"/>
              <w:ind w:left="568"/>
            </w:pPr>
            <w:r w:rsidRPr="00586B50">
              <w:t>Originator GPSI</w:t>
            </w:r>
          </w:p>
        </w:tc>
        <w:tc>
          <w:tcPr>
            <w:tcW w:w="3192" w:type="dxa"/>
            <w:shd w:val="clear" w:color="auto" w:fill="FFFFFF"/>
          </w:tcPr>
          <w:p w14:paraId="7BB50252"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6A26F740"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71C5986D" w14:textId="77777777" w:rsidTr="00DB3661">
        <w:trPr>
          <w:trHeight w:val="271"/>
          <w:jc w:val="center"/>
        </w:trPr>
        <w:tc>
          <w:tcPr>
            <w:tcW w:w="2899" w:type="dxa"/>
            <w:shd w:val="clear" w:color="auto" w:fill="FFFFFF"/>
          </w:tcPr>
          <w:p w14:paraId="322BC3C3" w14:textId="77777777" w:rsidR="0018231A" w:rsidRPr="00E459D6" w:rsidRDefault="0018231A" w:rsidP="00DB3661">
            <w:pPr>
              <w:pStyle w:val="TAL"/>
              <w:ind w:left="568"/>
            </w:pPr>
            <w:r w:rsidRPr="00586B50">
              <w:t>Originator Other Address</w:t>
            </w:r>
          </w:p>
        </w:tc>
        <w:tc>
          <w:tcPr>
            <w:tcW w:w="3192" w:type="dxa"/>
            <w:shd w:val="clear" w:color="auto" w:fill="FFFFFF"/>
          </w:tcPr>
          <w:p w14:paraId="5401E6FB"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68070E89"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2E5B34AE" w14:textId="77777777" w:rsidTr="00DB3661">
        <w:trPr>
          <w:trHeight w:val="271"/>
          <w:jc w:val="center"/>
        </w:trPr>
        <w:tc>
          <w:tcPr>
            <w:tcW w:w="2899" w:type="dxa"/>
            <w:shd w:val="clear" w:color="auto" w:fill="FFFFFF"/>
          </w:tcPr>
          <w:p w14:paraId="447574B3" w14:textId="77777777" w:rsidR="0018231A" w:rsidRPr="00E459D6" w:rsidRDefault="0018231A" w:rsidP="00DB3661">
            <w:pPr>
              <w:pStyle w:val="TAL"/>
              <w:ind w:left="568"/>
            </w:pPr>
            <w:r w:rsidRPr="00586B50">
              <w:t>Originator Received Address</w:t>
            </w:r>
          </w:p>
        </w:tc>
        <w:tc>
          <w:tcPr>
            <w:tcW w:w="3192" w:type="dxa"/>
            <w:shd w:val="clear" w:color="auto" w:fill="FFFFFF"/>
          </w:tcPr>
          <w:p w14:paraId="690ACE77"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E9FAA75"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4056A8DB" w14:textId="77777777" w:rsidTr="00DB3661">
        <w:trPr>
          <w:trHeight w:val="271"/>
          <w:jc w:val="center"/>
        </w:trPr>
        <w:tc>
          <w:tcPr>
            <w:tcW w:w="2899" w:type="dxa"/>
            <w:shd w:val="clear" w:color="auto" w:fill="FFFFFF"/>
          </w:tcPr>
          <w:p w14:paraId="7C00B972" w14:textId="77777777" w:rsidR="0018231A" w:rsidRPr="00E459D6" w:rsidRDefault="0018231A" w:rsidP="00DB3661">
            <w:pPr>
              <w:pStyle w:val="TAL"/>
              <w:ind w:left="568"/>
            </w:pPr>
            <w:r w:rsidRPr="00586B50">
              <w:t>Originator SCCP Address</w:t>
            </w:r>
          </w:p>
        </w:tc>
        <w:tc>
          <w:tcPr>
            <w:tcW w:w="3192" w:type="dxa"/>
            <w:shd w:val="clear" w:color="auto" w:fill="FFFFFF"/>
          </w:tcPr>
          <w:p w14:paraId="42D73A22"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55DDFD99"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4E20D29A" w14:textId="77777777" w:rsidTr="00DB3661">
        <w:trPr>
          <w:trHeight w:val="271"/>
          <w:jc w:val="center"/>
        </w:trPr>
        <w:tc>
          <w:tcPr>
            <w:tcW w:w="2899" w:type="dxa"/>
            <w:shd w:val="clear" w:color="auto" w:fill="FFFFFF"/>
          </w:tcPr>
          <w:p w14:paraId="57989DF8" w14:textId="77777777" w:rsidR="0018231A" w:rsidRPr="00E459D6" w:rsidRDefault="0018231A" w:rsidP="00DB3661">
            <w:pPr>
              <w:pStyle w:val="TAL"/>
              <w:ind w:left="568"/>
            </w:pPr>
            <w:r w:rsidRPr="00586B50">
              <w:t>SM Originator Interface</w:t>
            </w:r>
          </w:p>
        </w:tc>
        <w:tc>
          <w:tcPr>
            <w:tcW w:w="3192" w:type="dxa"/>
            <w:shd w:val="clear" w:color="auto" w:fill="FFFFFF"/>
          </w:tcPr>
          <w:p w14:paraId="14F106B7"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7D9B693A"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5CE8CF2B" w14:textId="77777777" w:rsidTr="00DB3661">
        <w:trPr>
          <w:trHeight w:val="271"/>
          <w:jc w:val="center"/>
        </w:trPr>
        <w:tc>
          <w:tcPr>
            <w:tcW w:w="2899" w:type="dxa"/>
            <w:shd w:val="clear" w:color="auto" w:fill="FFFFFF"/>
          </w:tcPr>
          <w:p w14:paraId="5C3C3396"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C93F2F0"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22DB94D1"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2A29F434" w14:textId="77777777" w:rsidTr="00DB3661">
        <w:trPr>
          <w:trHeight w:val="271"/>
          <w:jc w:val="center"/>
        </w:trPr>
        <w:tc>
          <w:tcPr>
            <w:tcW w:w="2899" w:type="dxa"/>
            <w:shd w:val="clear" w:color="auto" w:fill="FFFFFF"/>
          </w:tcPr>
          <w:p w14:paraId="6A609C21" w14:textId="77777777" w:rsidR="0018231A" w:rsidRPr="00E459D6" w:rsidRDefault="0018231A" w:rsidP="00DB3661">
            <w:pPr>
              <w:pStyle w:val="TAL"/>
              <w:ind w:left="284"/>
            </w:pPr>
            <w:r w:rsidRPr="00EB7A25">
              <w:t>Recipient Info</w:t>
            </w:r>
          </w:p>
        </w:tc>
        <w:tc>
          <w:tcPr>
            <w:tcW w:w="3192" w:type="dxa"/>
            <w:shd w:val="clear" w:color="auto" w:fill="FFFFFF"/>
          </w:tcPr>
          <w:p w14:paraId="17529354"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55EAC239"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182074A3" w14:textId="77777777" w:rsidTr="00DB3661">
        <w:trPr>
          <w:trHeight w:val="271"/>
          <w:jc w:val="center"/>
        </w:trPr>
        <w:tc>
          <w:tcPr>
            <w:tcW w:w="2899" w:type="dxa"/>
            <w:shd w:val="clear" w:color="auto" w:fill="FFFFFF"/>
          </w:tcPr>
          <w:p w14:paraId="268A2D28"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DF32F33"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15667EF0"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19B1461F" w14:textId="77777777" w:rsidTr="00DB3661">
        <w:trPr>
          <w:trHeight w:val="271"/>
          <w:jc w:val="center"/>
        </w:trPr>
        <w:tc>
          <w:tcPr>
            <w:tcW w:w="2899" w:type="dxa"/>
            <w:shd w:val="clear" w:color="auto" w:fill="FFFFFF"/>
          </w:tcPr>
          <w:p w14:paraId="30275494"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6FE4708E"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29BED9A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4C7779FE" w14:textId="77777777" w:rsidTr="00DB3661">
        <w:trPr>
          <w:trHeight w:val="271"/>
          <w:jc w:val="center"/>
        </w:trPr>
        <w:tc>
          <w:tcPr>
            <w:tcW w:w="2899" w:type="dxa"/>
            <w:shd w:val="clear" w:color="auto" w:fill="FFFFFF"/>
          </w:tcPr>
          <w:p w14:paraId="40DBD44D"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4C6C5AEC"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73E8FE7A"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372D6132" w14:textId="77777777" w:rsidTr="00DB3661">
        <w:trPr>
          <w:trHeight w:val="271"/>
          <w:jc w:val="center"/>
        </w:trPr>
        <w:tc>
          <w:tcPr>
            <w:tcW w:w="2899" w:type="dxa"/>
            <w:shd w:val="clear" w:color="auto" w:fill="FFFFFF"/>
          </w:tcPr>
          <w:p w14:paraId="1E8FDFDD"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108BEBEB"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62E6468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63B42F04" w14:textId="77777777" w:rsidTr="00DB3661">
        <w:trPr>
          <w:trHeight w:val="271"/>
          <w:jc w:val="center"/>
        </w:trPr>
        <w:tc>
          <w:tcPr>
            <w:tcW w:w="2899" w:type="dxa"/>
            <w:shd w:val="clear" w:color="auto" w:fill="FFFFFF"/>
          </w:tcPr>
          <w:p w14:paraId="62F68A10"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271B6BEB"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207E39F"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6AB516B6" w14:textId="77777777" w:rsidTr="00DB3661">
        <w:trPr>
          <w:trHeight w:val="271"/>
          <w:jc w:val="center"/>
        </w:trPr>
        <w:tc>
          <w:tcPr>
            <w:tcW w:w="2899" w:type="dxa"/>
            <w:shd w:val="clear" w:color="auto" w:fill="FFFFFF"/>
          </w:tcPr>
          <w:p w14:paraId="127C87A5"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4E6C7A97"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32A7CE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3B327F2D" w14:textId="77777777" w:rsidTr="00DB3661">
        <w:trPr>
          <w:trHeight w:val="271"/>
          <w:jc w:val="center"/>
        </w:trPr>
        <w:tc>
          <w:tcPr>
            <w:tcW w:w="2899" w:type="dxa"/>
            <w:shd w:val="clear" w:color="auto" w:fill="FFFFFF"/>
          </w:tcPr>
          <w:p w14:paraId="40354392"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566E10C1"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5785985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6AC754E6" w14:textId="77777777" w:rsidTr="00DB3661">
        <w:trPr>
          <w:trHeight w:val="271"/>
          <w:jc w:val="center"/>
        </w:trPr>
        <w:tc>
          <w:tcPr>
            <w:tcW w:w="2899" w:type="dxa"/>
            <w:shd w:val="clear" w:color="auto" w:fill="FFFFFF"/>
          </w:tcPr>
          <w:p w14:paraId="1B45A9F5"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5A95CFDA" w14:textId="77777777" w:rsidR="0018231A" w:rsidRPr="00A40E9A" w:rsidRDefault="0018231A" w:rsidP="00DB3661">
            <w:pPr>
              <w:pStyle w:val="TAL"/>
              <w:ind w:left="284"/>
            </w:pPr>
            <w:r w:rsidRPr="00A40E9A">
              <w:t>User Equipment Info</w:t>
            </w:r>
          </w:p>
        </w:tc>
        <w:tc>
          <w:tcPr>
            <w:tcW w:w="3958" w:type="dxa"/>
            <w:shd w:val="clear" w:color="auto" w:fill="FFFFFF"/>
          </w:tcPr>
          <w:p w14:paraId="4053D2B6"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61A045CA" w14:textId="77777777" w:rsidTr="00DB3661">
        <w:trPr>
          <w:trHeight w:val="271"/>
          <w:jc w:val="center"/>
        </w:trPr>
        <w:tc>
          <w:tcPr>
            <w:tcW w:w="2899" w:type="dxa"/>
            <w:shd w:val="clear" w:color="auto" w:fill="FFFFFF"/>
          </w:tcPr>
          <w:p w14:paraId="7C10F20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31216409"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9078C5A"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5D8AE560" w14:textId="77777777" w:rsidTr="00DB3661">
        <w:trPr>
          <w:trHeight w:val="271"/>
          <w:jc w:val="center"/>
        </w:trPr>
        <w:tc>
          <w:tcPr>
            <w:tcW w:w="2899" w:type="dxa"/>
            <w:shd w:val="clear" w:color="auto" w:fill="FFFFFF"/>
          </w:tcPr>
          <w:p w14:paraId="5CA24234" w14:textId="77777777" w:rsidR="0018231A" w:rsidRPr="00A40E9A" w:rsidRDefault="0018231A" w:rsidP="00DB3661">
            <w:pPr>
              <w:pStyle w:val="TAL"/>
              <w:ind w:left="284"/>
            </w:pPr>
            <w:r w:rsidRPr="00E459D6">
              <w:t>User Location Info</w:t>
            </w:r>
          </w:p>
        </w:tc>
        <w:tc>
          <w:tcPr>
            <w:tcW w:w="3192" w:type="dxa"/>
            <w:shd w:val="clear" w:color="auto" w:fill="FFFFFF"/>
          </w:tcPr>
          <w:p w14:paraId="57D2AD57" w14:textId="77777777" w:rsidR="0018231A" w:rsidRPr="00A40E9A" w:rsidRDefault="0018231A" w:rsidP="00DB3661">
            <w:pPr>
              <w:pStyle w:val="TAL"/>
              <w:ind w:left="284"/>
            </w:pPr>
            <w:r w:rsidRPr="00A40E9A">
              <w:t>User Location Info</w:t>
            </w:r>
          </w:p>
        </w:tc>
        <w:tc>
          <w:tcPr>
            <w:tcW w:w="3958" w:type="dxa"/>
            <w:shd w:val="clear" w:color="auto" w:fill="FFFFFF"/>
          </w:tcPr>
          <w:p w14:paraId="4850C46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1C51D6A1" w14:textId="77777777" w:rsidTr="00DB3661">
        <w:trPr>
          <w:trHeight w:val="271"/>
          <w:jc w:val="center"/>
        </w:trPr>
        <w:tc>
          <w:tcPr>
            <w:tcW w:w="2899" w:type="dxa"/>
            <w:shd w:val="clear" w:color="auto" w:fill="FFFFFF"/>
          </w:tcPr>
          <w:p w14:paraId="348E84CB" w14:textId="77777777" w:rsidR="0018231A" w:rsidRPr="00A40E9A" w:rsidRDefault="0018231A" w:rsidP="00DB3661">
            <w:pPr>
              <w:pStyle w:val="TAL"/>
              <w:ind w:left="284"/>
            </w:pPr>
            <w:r w:rsidRPr="00E459D6">
              <w:t>UE Time Zone</w:t>
            </w:r>
          </w:p>
        </w:tc>
        <w:tc>
          <w:tcPr>
            <w:tcW w:w="3192" w:type="dxa"/>
            <w:shd w:val="clear" w:color="auto" w:fill="FFFFFF"/>
          </w:tcPr>
          <w:p w14:paraId="5A892F52" w14:textId="77777777" w:rsidR="0018231A" w:rsidRPr="00A40E9A" w:rsidRDefault="0018231A" w:rsidP="00DB3661">
            <w:pPr>
              <w:pStyle w:val="TAL"/>
              <w:ind w:left="284"/>
            </w:pPr>
            <w:r w:rsidRPr="00A40E9A">
              <w:t>UE Time Zone</w:t>
            </w:r>
          </w:p>
        </w:tc>
        <w:tc>
          <w:tcPr>
            <w:tcW w:w="3958" w:type="dxa"/>
            <w:shd w:val="clear" w:color="auto" w:fill="FFFFFF"/>
          </w:tcPr>
          <w:p w14:paraId="5BE932E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16D6B2BC" w14:textId="77777777" w:rsidTr="00DB3661">
        <w:trPr>
          <w:trHeight w:val="271"/>
          <w:jc w:val="center"/>
        </w:trPr>
        <w:tc>
          <w:tcPr>
            <w:tcW w:w="2899" w:type="dxa"/>
            <w:shd w:val="clear" w:color="auto" w:fill="FFFFFF"/>
          </w:tcPr>
          <w:p w14:paraId="0AA39FC1" w14:textId="77777777" w:rsidR="0018231A" w:rsidRPr="00A40E9A" w:rsidRDefault="0018231A" w:rsidP="00DB3661">
            <w:pPr>
              <w:pStyle w:val="TAL"/>
              <w:ind w:left="284"/>
            </w:pPr>
            <w:r w:rsidRPr="00E459D6">
              <w:t>RAT Type</w:t>
            </w:r>
          </w:p>
        </w:tc>
        <w:tc>
          <w:tcPr>
            <w:tcW w:w="3192" w:type="dxa"/>
            <w:shd w:val="clear" w:color="auto" w:fill="FFFFFF"/>
          </w:tcPr>
          <w:p w14:paraId="42346A9B" w14:textId="77777777" w:rsidR="0018231A" w:rsidRPr="00A40E9A" w:rsidRDefault="0018231A" w:rsidP="00DB3661">
            <w:pPr>
              <w:pStyle w:val="TAL"/>
              <w:ind w:left="284"/>
            </w:pPr>
            <w:r w:rsidRPr="00A40E9A">
              <w:t>RAT Type</w:t>
            </w:r>
          </w:p>
        </w:tc>
        <w:tc>
          <w:tcPr>
            <w:tcW w:w="3958" w:type="dxa"/>
            <w:shd w:val="clear" w:color="auto" w:fill="FFFFFF"/>
          </w:tcPr>
          <w:p w14:paraId="6FEA9EB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312AA985" w14:textId="77777777" w:rsidTr="00DB3661">
        <w:trPr>
          <w:trHeight w:val="271"/>
          <w:jc w:val="center"/>
        </w:trPr>
        <w:tc>
          <w:tcPr>
            <w:tcW w:w="2899" w:type="dxa"/>
            <w:shd w:val="clear" w:color="auto" w:fill="FFFFFF"/>
          </w:tcPr>
          <w:p w14:paraId="4593A63F" w14:textId="77777777" w:rsidR="0018231A" w:rsidRPr="00A40E9A" w:rsidRDefault="0018231A" w:rsidP="00DB3661">
            <w:pPr>
              <w:pStyle w:val="TAL"/>
              <w:ind w:left="284"/>
            </w:pPr>
            <w:r w:rsidRPr="00A40E9A">
              <w:t>SMSC Address</w:t>
            </w:r>
          </w:p>
        </w:tc>
        <w:tc>
          <w:tcPr>
            <w:tcW w:w="3192" w:type="dxa"/>
            <w:shd w:val="clear" w:color="auto" w:fill="FFFFFF"/>
          </w:tcPr>
          <w:p w14:paraId="4C5D9175" w14:textId="77777777" w:rsidR="0018231A" w:rsidRPr="00A40E9A" w:rsidRDefault="0018231A" w:rsidP="00DB3661">
            <w:pPr>
              <w:pStyle w:val="TAL"/>
              <w:ind w:left="284"/>
            </w:pPr>
            <w:r w:rsidRPr="00A40E9A">
              <w:t>SMSC Address</w:t>
            </w:r>
          </w:p>
        </w:tc>
        <w:tc>
          <w:tcPr>
            <w:tcW w:w="3958" w:type="dxa"/>
            <w:shd w:val="clear" w:color="auto" w:fill="FFFFFF"/>
          </w:tcPr>
          <w:p w14:paraId="3CA215C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1AD3436F" w14:textId="77777777" w:rsidTr="00DB3661">
        <w:trPr>
          <w:trHeight w:val="271"/>
          <w:jc w:val="center"/>
        </w:trPr>
        <w:tc>
          <w:tcPr>
            <w:tcW w:w="2899" w:type="dxa"/>
            <w:shd w:val="clear" w:color="auto" w:fill="FFFFFF"/>
          </w:tcPr>
          <w:p w14:paraId="4CB62390" w14:textId="77777777" w:rsidR="0018231A" w:rsidRPr="00A40E9A" w:rsidRDefault="0018231A" w:rsidP="00DB3661">
            <w:pPr>
              <w:pStyle w:val="TAL"/>
              <w:ind w:left="284"/>
            </w:pPr>
            <w:r w:rsidRPr="00A40E9A">
              <w:t>SM Data Coding Scheme</w:t>
            </w:r>
          </w:p>
        </w:tc>
        <w:tc>
          <w:tcPr>
            <w:tcW w:w="3192" w:type="dxa"/>
            <w:shd w:val="clear" w:color="auto" w:fill="FFFFFF"/>
          </w:tcPr>
          <w:p w14:paraId="027F39C3" w14:textId="77777777" w:rsidR="0018231A" w:rsidRPr="00A40E9A" w:rsidRDefault="0018231A" w:rsidP="00DB3661">
            <w:pPr>
              <w:pStyle w:val="TAL"/>
              <w:ind w:left="284"/>
            </w:pPr>
            <w:r w:rsidRPr="00A40E9A">
              <w:t>SM Data Coding Scheme</w:t>
            </w:r>
          </w:p>
        </w:tc>
        <w:tc>
          <w:tcPr>
            <w:tcW w:w="3958" w:type="dxa"/>
            <w:shd w:val="clear" w:color="auto" w:fill="FFFFFF"/>
          </w:tcPr>
          <w:p w14:paraId="65D7974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457EF1C7" w14:textId="77777777" w:rsidTr="00DB3661">
        <w:trPr>
          <w:trHeight w:val="271"/>
          <w:jc w:val="center"/>
        </w:trPr>
        <w:tc>
          <w:tcPr>
            <w:tcW w:w="2899" w:type="dxa"/>
            <w:shd w:val="clear" w:color="auto" w:fill="FFFFFF"/>
          </w:tcPr>
          <w:p w14:paraId="35CEAC20"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4AE274F" w14:textId="77777777" w:rsidR="0018231A" w:rsidRPr="00A40E9A" w:rsidRDefault="0018231A" w:rsidP="00DB3661">
            <w:pPr>
              <w:pStyle w:val="TAL"/>
              <w:ind w:left="284"/>
            </w:pPr>
            <w:r w:rsidRPr="00A40E9A">
              <w:t>SM Message Type</w:t>
            </w:r>
          </w:p>
        </w:tc>
        <w:tc>
          <w:tcPr>
            <w:tcW w:w="3958" w:type="dxa"/>
            <w:shd w:val="clear" w:color="auto" w:fill="FFFFFF"/>
          </w:tcPr>
          <w:p w14:paraId="3826D9D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232A88EB" w14:textId="77777777" w:rsidTr="00DB3661">
        <w:trPr>
          <w:trHeight w:val="271"/>
          <w:jc w:val="center"/>
        </w:trPr>
        <w:tc>
          <w:tcPr>
            <w:tcW w:w="2899" w:type="dxa"/>
            <w:shd w:val="clear" w:color="auto" w:fill="FFFFFF"/>
          </w:tcPr>
          <w:p w14:paraId="320E4ABE" w14:textId="77777777" w:rsidR="0018231A" w:rsidRPr="00A40E9A" w:rsidRDefault="0018231A" w:rsidP="00DB3661">
            <w:pPr>
              <w:pStyle w:val="TAL"/>
              <w:ind w:left="284"/>
            </w:pPr>
            <w:r w:rsidRPr="00A40E9A">
              <w:t>SM Reply Path Requested</w:t>
            </w:r>
          </w:p>
        </w:tc>
        <w:tc>
          <w:tcPr>
            <w:tcW w:w="3192" w:type="dxa"/>
            <w:shd w:val="clear" w:color="auto" w:fill="FFFFFF"/>
          </w:tcPr>
          <w:p w14:paraId="695620A1" w14:textId="77777777" w:rsidR="0018231A" w:rsidRPr="00A40E9A" w:rsidRDefault="0018231A" w:rsidP="00DB3661">
            <w:pPr>
              <w:pStyle w:val="TAL"/>
              <w:ind w:left="284"/>
            </w:pPr>
            <w:r w:rsidRPr="00A40E9A">
              <w:t>SM Reply Path Requested</w:t>
            </w:r>
          </w:p>
        </w:tc>
        <w:tc>
          <w:tcPr>
            <w:tcW w:w="3958" w:type="dxa"/>
            <w:shd w:val="clear" w:color="auto" w:fill="FFFFFF"/>
          </w:tcPr>
          <w:p w14:paraId="282EB6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43201820" w14:textId="77777777" w:rsidTr="00DB3661">
        <w:trPr>
          <w:trHeight w:val="271"/>
          <w:jc w:val="center"/>
        </w:trPr>
        <w:tc>
          <w:tcPr>
            <w:tcW w:w="2899" w:type="dxa"/>
            <w:shd w:val="clear" w:color="auto" w:fill="FFFFFF"/>
          </w:tcPr>
          <w:p w14:paraId="31D3552C" w14:textId="77777777" w:rsidR="0018231A" w:rsidRPr="00A40E9A" w:rsidRDefault="0018231A" w:rsidP="00DB3661">
            <w:pPr>
              <w:pStyle w:val="TAL"/>
              <w:ind w:left="284"/>
            </w:pPr>
            <w:r w:rsidRPr="00A40E9A">
              <w:t>SM User Data Header</w:t>
            </w:r>
          </w:p>
        </w:tc>
        <w:tc>
          <w:tcPr>
            <w:tcW w:w="3192" w:type="dxa"/>
            <w:shd w:val="clear" w:color="auto" w:fill="FFFFFF"/>
          </w:tcPr>
          <w:p w14:paraId="13773C7F" w14:textId="77777777" w:rsidR="0018231A" w:rsidRPr="00A40E9A" w:rsidRDefault="0018231A" w:rsidP="00DB3661">
            <w:pPr>
              <w:pStyle w:val="TAL"/>
              <w:ind w:left="284"/>
            </w:pPr>
            <w:r w:rsidRPr="00A40E9A">
              <w:t>SM User Data Header</w:t>
            </w:r>
          </w:p>
        </w:tc>
        <w:tc>
          <w:tcPr>
            <w:tcW w:w="3958" w:type="dxa"/>
            <w:shd w:val="clear" w:color="auto" w:fill="FFFFFF"/>
          </w:tcPr>
          <w:p w14:paraId="6058A0D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6B3CE0D2" w14:textId="77777777" w:rsidTr="00DB3661">
        <w:trPr>
          <w:trHeight w:val="271"/>
          <w:jc w:val="center"/>
        </w:trPr>
        <w:tc>
          <w:tcPr>
            <w:tcW w:w="2899" w:type="dxa"/>
            <w:shd w:val="clear" w:color="auto" w:fill="FFFFFF"/>
          </w:tcPr>
          <w:p w14:paraId="414A554C" w14:textId="77777777" w:rsidR="0018231A" w:rsidRPr="00A40E9A" w:rsidRDefault="0018231A" w:rsidP="00DB3661">
            <w:pPr>
              <w:pStyle w:val="TAL"/>
              <w:ind w:left="284"/>
            </w:pPr>
            <w:r w:rsidRPr="00A40E9A">
              <w:t>SM Status</w:t>
            </w:r>
          </w:p>
        </w:tc>
        <w:tc>
          <w:tcPr>
            <w:tcW w:w="3192" w:type="dxa"/>
            <w:shd w:val="clear" w:color="auto" w:fill="FFFFFF"/>
          </w:tcPr>
          <w:p w14:paraId="5BB71DFF" w14:textId="77777777" w:rsidR="0018231A" w:rsidRPr="00A40E9A" w:rsidRDefault="0018231A" w:rsidP="00DB3661">
            <w:pPr>
              <w:pStyle w:val="TAL"/>
              <w:ind w:left="284"/>
            </w:pPr>
            <w:r w:rsidRPr="00A40E9A">
              <w:t>SM Status</w:t>
            </w:r>
          </w:p>
        </w:tc>
        <w:tc>
          <w:tcPr>
            <w:tcW w:w="3958" w:type="dxa"/>
            <w:shd w:val="clear" w:color="auto" w:fill="FFFFFF"/>
          </w:tcPr>
          <w:p w14:paraId="1B06B43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5941C454" w14:textId="77777777" w:rsidTr="00DB3661">
        <w:trPr>
          <w:trHeight w:val="271"/>
          <w:jc w:val="center"/>
        </w:trPr>
        <w:tc>
          <w:tcPr>
            <w:tcW w:w="2899" w:type="dxa"/>
            <w:shd w:val="clear" w:color="auto" w:fill="FFFFFF"/>
          </w:tcPr>
          <w:p w14:paraId="1989CAA2" w14:textId="77777777" w:rsidR="0018231A" w:rsidRPr="00A40E9A" w:rsidRDefault="0018231A" w:rsidP="00DB3661">
            <w:pPr>
              <w:pStyle w:val="TAL"/>
              <w:ind w:left="284"/>
            </w:pPr>
            <w:r w:rsidRPr="00A40E9A">
              <w:t>SM Discharge Time</w:t>
            </w:r>
          </w:p>
        </w:tc>
        <w:tc>
          <w:tcPr>
            <w:tcW w:w="3192" w:type="dxa"/>
            <w:shd w:val="clear" w:color="auto" w:fill="FFFFFF"/>
          </w:tcPr>
          <w:p w14:paraId="562F6385" w14:textId="77777777" w:rsidR="0018231A" w:rsidRPr="00A40E9A" w:rsidRDefault="0018231A" w:rsidP="00DB3661">
            <w:pPr>
              <w:pStyle w:val="TAL"/>
              <w:ind w:left="284"/>
            </w:pPr>
            <w:r w:rsidRPr="00A40E9A">
              <w:t>SM Discharge Time</w:t>
            </w:r>
          </w:p>
        </w:tc>
        <w:tc>
          <w:tcPr>
            <w:tcW w:w="3958" w:type="dxa"/>
            <w:shd w:val="clear" w:color="auto" w:fill="FFFFFF"/>
          </w:tcPr>
          <w:p w14:paraId="7309C7C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242FAB7B" w14:textId="77777777" w:rsidTr="00DB3661">
        <w:trPr>
          <w:trHeight w:val="271"/>
          <w:jc w:val="center"/>
        </w:trPr>
        <w:tc>
          <w:tcPr>
            <w:tcW w:w="2899" w:type="dxa"/>
            <w:shd w:val="clear" w:color="auto" w:fill="FFFFFF"/>
          </w:tcPr>
          <w:p w14:paraId="4B15BCC8" w14:textId="77777777" w:rsidR="0018231A" w:rsidRPr="00A40E9A" w:rsidRDefault="0018231A" w:rsidP="00DB3661">
            <w:pPr>
              <w:pStyle w:val="TAL"/>
              <w:ind w:left="284"/>
            </w:pPr>
            <w:r w:rsidRPr="00A40E9A">
              <w:t>Number of Messages Sent</w:t>
            </w:r>
          </w:p>
        </w:tc>
        <w:tc>
          <w:tcPr>
            <w:tcW w:w="3192" w:type="dxa"/>
            <w:shd w:val="clear" w:color="auto" w:fill="FFFFFF"/>
          </w:tcPr>
          <w:p w14:paraId="1BF81E93" w14:textId="77777777" w:rsidR="0018231A" w:rsidRPr="00A40E9A" w:rsidRDefault="0018231A" w:rsidP="00DB3661">
            <w:pPr>
              <w:pStyle w:val="TAL"/>
              <w:ind w:left="284"/>
            </w:pPr>
            <w:r w:rsidRPr="00A40E9A">
              <w:t>Number of Messages Sent</w:t>
            </w:r>
          </w:p>
        </w:tc>
        <w:tc>
          <w:tcPr>
            <w:tcW w:w="3958" w:type="dxa"/>
            <w:shd w:val="clear" w:color="auto" w:fill="FFFFFF"/>
          </w:tcPr>
          <w:p w14:paraId="18B99FA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6E4F2CE" w14:textId="77777777" w:rsidTr="00DB3661">
        <w:trPr>
          <w:trHeight w:val="271"/>
          <w:jc w:val="center"/>
        </w:trPr>
        <w:tc>
          <w:tcPr>
            <w:tcW w:w="2899" w:type="dxa"/>
            <w:shd w:val="clear" w:color="auto" w:fill="FFFFFF"/>
          </w:tcPr>
          <w:p w14:paraId="53D25C48" w14:textId="77777777" w:rsidR="0018231A" w:rsidRPr="00A40E9A" w:rsidRDefault="0018231A" w:rsidP="00DB3661">
            <w:pPr>
              <w:pStyle w:val="TAL"/>
              <w:ind w:left="284"/>
            </w:pPr>
            <w:r w:rsidRPr="00A40E9A">
              <w:t>SM Service Type</w:t>
            </w:r>
          </w:p>
        </w:tc>
        <w:tc>
          <w:tcPr>
            <w:tcW w:w="3192" w:type="dxa"/>
            <w:shd w:val="clear" w:color="auto" w:fill="FFFFFF"/>
          </w:tcPr>
          <w:p w14:paraId="482B24C0" w14:textId="77777777" w:rsidR="0018231A" w:rsidRPr="00A40E9A" w:rsidRDefault="0018231A" w:rsidP="00DB3661">
            <w:pPr>
              <w:pStyle w:val="TAL"/>
              <w:ind w:left="284"/>
            </w:pPr>
            <w:r w:rsidRPr="00A40E9A">
              <w:t>SM Service Type</w:t>
            </w:r>
          </w:p>
        </w:tc>
        <w:tc>
          <w:tcPr>
            <w:tcW w:w="3958" w:type="dxa"/>
            <w:shd w:val="clear" w:color="auto" w:fill="FFFFFF"/>
          </w:tcPr>
          <w:p w14:paraId="3A2DB77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65F5B301" w14:textId="77777777" w:rsidTr="00DB3661">
        <w:trPr>
          <w:trHeight w:val="271"/>
          <w:jc w:val="center"/>
        </w:trPr>
        <w:tc>
          <w:tcPr>
            <w:tcW w:w="2899" w:type="dxa"/>
            <w:shd w:val="clear" w:color="auto" w:fill="FFFFFF"/>
          </w:tcPr>
          <w:p w14:paraId="18438BC0" w14:textId="77777777" w:rsidR="0018231A" w:rsidRPr="00A40E9A" w:rsidRDefault="0018231A" w:rsidP="00DB3661">
            <w:pPr>
              <w:pStyle w:val="TAL"/>
              <w:ind w:left="284"/>
            </w:pPr>
            <w:r w:rsidRPr="00A40E9A">
              <w:t>SM Sequence Number</w:t>
            </w:r>
          </w:p>
        </w:tc>
        <w:tc>
          <w:tcPr>
            <w:tcW w:w="3192" w:type="dxa"/>
            <w:shd w:val="clear" w:color="auto" w:fill="FFFFFF"/>
          </w:tcPr>
          <w:p w14:paraId="72550017" w14:textId="77777777" w:rsidR="0018231A" w:rsidRPr="00A40E9A" w:rsidRDefault="0018231A" w:rsidP="00DB3661">
            <w:pPr>
              <w:pStyle w:val="TAL"/>
              <w:ind w:left="284"/>
            </w:pPr>
            <w:r w:rsidRPr="00A40E9A">
              <w:t>SM Sequence Number</w:t>
            </w:r>
          </w:p>
        </w:tc>
        <w:tc>
          <w:tcPr>
            <w:tcW w:w="3958" w:type="dxa"/>
            <w:shd w:val="clear" w:color="auto" w:fill="FFFFFF"/>
          </w:tcPr>
          <w:p w14:paraId="41F16D2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0140D80" w14:textId="77777777" w:rsidTr="00DB3661">
        <w:trPr>
          <w:trHeight w:val="271"/>
          <w:jc w:val="center"/>
        </w:trPr>
        <w:tc>
          <w:tcPr>
            <w:tcW w:w="2899" w:type="dxa"/>
            <w:shd w:val="clear" w:color="auto" w:fill="FFFFFF"/>
          </w:tcPr>
          <w:p w14:paraId="1DE129E6" w14:textId="77777777" w:rsidR="0018231A" w:rsidRPr="00A40E9A" w:rsidRDefault="0018231A" w:rsidP="00DB3661">
            <w:pPr>
              <w:pStyle w:val="TAL"/>
              <w:ind w:left="284"/>
            </w:pPr>
            <w:r w:rsidRPr="00A40E9A">
              <w:t>SMS result</w:t>
            </w:r>
          </w:p>
        </w:tc>
        <w:tc>
          <w:tcPr>
            <w:tcW w:w="3192" w:type="dxa"/>
            <w:shd w:val="clear" w:color="auto" w:fill="FFFFFF"/>
          </w:tcPr>
          <w:p w14:paraId="62110BAF" w14:textId="77777777" w:rsidR="0018231A" w:rsidRPr="00A40E9A" w:rsidRDefault="0018231A" w:rsidP="00DB3661">
            <w:pPr>
              <w:pStyle w:val="TAL"/>
              <w:ind w:left="284"/>
            </w:pPr>
            <w:r w:rsidRPr="00A40E9A">
              <w:t>SMS result</w:t>
            </w:r>
          </w:p>
        </w:tc>
        <w:tc>
          <w:tcPr>
            <w:tcW w:w="3958" w:type="dxa"/>
            <w:shd w:val="clear" w:color="auto" w:fill="FFFFFF"/>
          </w:tcPr>
          <w:p w14:paraId="42FA1C14"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6DFB6FF0" w14:textId="77777777" w:rsidTr="00DB3661">
        <w:trPr>
          <w:trHeight w:val="271"/>
          <w:jc w:val="center"/>
        </w:trPr>
        <w:tc>
          <w:tcPr>
            <w:tcW w:w="2899" w:type="dxa"/>
            <w:shd w:val="clear" w:color="auto" w:fill="FFFFFF"/>
          </w:tcPr>
          <w:p w14:paraId="6C569FFE" w14:textId="77777777" w:rsidR="0018231A" w:rsidRPr="00A40E9A" w:rsidRDefault="0018231A" w:rsidP="00DB3661">
            <w:pPr>
              <w:pStyle w:val="TAL"/>
              <w:ind w:left="284"/>
            </w:pPr>
            <w:r w:rsidRPr="00EB7A25">
              <w:t>Submission Time</w:t>
            </w:r>
          </w:p>
        </w:tc>
        <w:tc>
          <w:tcPr>
            <w:tcW w:w="3192" w:type="dxa"/>
            <w:shd w:val="clear" w:color="auto" w:fill="FFFFFF"/>
          </w:tcPr>
          <w:p w14:paraId="5244D1D4" w14:textId="77777777" w:rsidR="0018231A" w:rsidRPr="00A40E9A" w:rsidRDefault="0018231A" w:rsidP="00DB3661">
            <w:pPr>
              <w:pStyle w:val="TAL"/>
              <w:ind w:left="284"/>
            </w:pPr>
            <w:r w:rsidRPr="00A40E9A">
              <w:t>Submission Time</w:t>
            </w:r>
          </w:p>
        </w:tc>
        <w:tc>
          <w:tcPr>
            <w:tcW w:w="3958" w:type="dxa"/>
            <w:shd w:val="clear" w:color="auto" w:fill="FFFFFF"/>
          </w:tcPr>
          <w:p w14:paraId="353283E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59A4F88F" w14:textId="77777777" w:rsidTr="00DB3661">
        <w:trPr>
          <w:trHeight w:val="271"/>
          <w:jc w:val="center"/>
        </w:trPr>
        <w:tc>
          <w:tcPr>
            <w:tcW w:w="2899" w:type="dxa"/>
            <w:shd w:val="clear" w:color="auto" w:fill="FFFFFF"/>
          </w:tcPr>
          <w:p w14:paraId="62023269"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0954D97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17274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7691BC5E" w14:textId="77777777" w:rsidTr="00DB3661">
        <w:trPr>
          <w:trHeight w:val="271"/>
          <w:jc w:val="center"/>
        </w:trPr>
        <w:tc>
          <w:tcPr>
            <w:tcW w:w="2899" w:type="dxa"/>
            <w:shd w:val="clear" w:color="auto" w:fill="FFFFFF"/>
          </w:tcPr>
          <w:p w14:paraId="28E06077"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42E178E4" w14:textId="77777777" w:rsidR="0018231A" w:rsidRPr="00A40E9A" w:rsidRDefault="0018231A" w:rsidP="00DB3661">
            <w:pPr>
              <w:pStyle w:val="TAL"/>
              <w:ind w:left="284"/>
            </w:pPr>
            <w:r w:rsidRPr="00E459D6">
              <w:t>Message Reference</w:t>
            </w:r>
          </w:p>
        </w:tc>
        <w:tc>
          <w:tcPr>
            <w:tcW w:w="3958" w:type="dxa"/>
            <w:shd w:val="clear" w:color="auto" w:fill="FFFFFF"/>
          </w:tcPr>
          <w:p w14:paraId="5EE79D7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474736F" w14:textId="77777777" w:rsidTr="00DB3661">
        <w:trPr>
          <w:trHeight w:val="271"/>
          <w:jc w:val="center"/>
        </w:trPr>
        <w:tc>
          <w:tcPr>
            <w:tcW w:w="2899" w:type="dxa"/>
            <w:shd w:val="clear" w:color="auto" w:fill="FFFFFF"/>
          </w:tcPr>
          <w:p w14:paraId="4FF45AEF" w14:textId="77777777" w:rsidR="0018231A" w:rsidRPr="00A40E9A" w:rsidRDefault="0018231A" w:rsidP="00DB3661">
            <w:pPr>
              <w:pStyle w:val="TAL"/>
              <w:ind w:left="284"/>
            </w:pPr>
            <w:r w:rsidRPr="00EB7A25">
              <w:rPr>
                <w:szCs w:val="18"/>
              </w:rPr>
              <w:lastRenderedPageBreak/>
              <w:t>Message Size</w:t>
            </w:r>
          </w:p>
        </w:tc>
        <w:tc>
          <w:tcPr>
            <w:tcW w:w="3192" w:type="dxa"/>
            <w:shd w:val="clear" w:color="auto" w:fill="FFFFFF"/>
          </w:tcPr>
          <w:p w14:paraId="6C51552B" w14:textId="77777777" w:rsidR="0018231A" w:rsidRPr="00A40E9A" w:rsidRDefault="0018231A" w:rsidP="00DB3661">
            <w:pPr>
              <w:pStyle w:val="TAL"/>
              <w:ind w:left="284"/>
            </w:pPr>
            <w:r w:rsidRPr="00E459D6">
              <w:t>Message Size</w:t>
            </w:r>
          </w:p>
        </w:tc>
        <w:tc>
          <w:tcPr>
            <w:tcW w:w="3958" w:type="dxa"/>
            <w:shd w:val="clear" w:color="auto" w:fill="FFFFFF"/>
          </w:tcPr>
          <w:p w14:paraId="073D445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7087D423" w14:textId="77777777" w:rsidTr="00DB3661">
        <w:trPr>
          <w:trHeight w:val="271"/>
          <w:jc w:val="center"/>
        </w:trPr>
        <w:tc>
          <w:tcPr>
            <w:tcW w:w="2899" w:type="dxa"/>
            <w:shd w:val="clear" w:color="auto" w:fill="FFFFFF"/>
          </w:tcPr>
          <w:p w14:paraId="127D4663"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6B020E5E" w14:textId="77777777" w:rsidR="0018231A" w:rsidRPr="00A40E9A" w:rsidRDefault="0018231A" w:rsidP="00DB3661">
            <w:pPr>
              <w:pStyle w:val="TAL"/>
              <w:ind w:left="284"/>
            </w:pPr>
            <w:r w:rsidRPr="00E459D6">
              <w:t>Message Class</w:t>
            </w:r>
          </w:p>
        </w:tc>
        <w:tc>
          <w:tcPr>
            <w:tcW w:w="3958" w:type="dxa"/>
            <w:shd w:val="clear" w:color="auto" w:fill="FFFFFF"/>
          </w:tcPr>
          <w:p w14:paraId="48EE142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4D1F857A" w14:textId="77777777" w:rsidTr="00DB3661">
        <w:trPr>
          <w:trHeight w:val="271"/>
          <w:jc w:val="center"/>
        </w:trPr>
        <w:tc>
          <w:tcPr>
            <w:tcW w:w="2899" w:type="dxa"/>
            <w:shd w:val="clear" w:color="auto" w:fill="FFFFFF"/>
          </w:tcPr>
          <w:p w14:paraId="25E236DB"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725F3803" w14:textId="77777777" w:rsidR="0018231A" w:rsidRPr="00A40E9A" w:rsidRDefault="0018231A" w:rsidP="00DB3661">
            <w:pPr>
              <w:pStyle w:val="TAL"/>
              <w:ind w:left="284"/>
            </w:pPr>
            <w:r w:rsidRPr="00E459D6">
              <w:t>Delivery Report Requested</w:t>
            </w:r>
          </w:p>
        </w:tc>
        <w:tc>
          <w:tcPr>
            <w:tcW w:w="3958" w:type="dxa"/>
            <w:shd w:val="clear" w:color="auto" w:fill="FFFFFF"/>
          </w:tcPr>
          <w:p w14:paraId="49F4BD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2F359E1D" w14:textId="77777777" w:rsidTr="00DB3661">
        <w:trPr>
          <w:jc w:val="center"/>
        </w:trPr>
        <w:tc>
          <w:tcPr>
            <w:tcW w:w="2899" w:type="dxa"/>
            <w:shd w:val="clear" w:color="auto" w:fill="DDDDDD"/>
          </w:tcPr>
          <w:p w14:paraId="4D506B4B" w14:textId="77777777" w:rsidR="0018231A" w:rsidRPr="00BD6F46" w:rsidRDefault="0018231A" w:rsidP="00DB3661">
            <w:pPr>
              <w:pStyle w:val="TAL"/>
              <w:rPr>
                <w:lang w:eastAsia="zh-CN"/>
              </w:rPr>
            </w:pPr>
          </w:p>
        </w:tc>
        <w:tc>
          <w:tcPr>
            <w:tcW w:w="3192" w:type="dxa"/>
            <w:shd w:val="clear" w:color="auto" w:fill="DDDDDD"/>
          </w:tcPr>
          <w:p w14:paraId="2130EB26" w14:textId="77777777" w:rsidR="0018231A" w:rsidRPr="00BD6F46" w:rsidRDefault="0018231A" w:rsidP="00DB3661">
            <w:pPr>
              <w:pStyle w:val="TAL"/>
              <w:rPr>
                <w:lang w:bidi="ar-IQ"/>
              </w:rPr>
            </w:pPr>
          </w:p>
        </w:tc>
        <w:tc>
          <w:tcPr>
            <w:tcW w:w="3958" w:type="dxa"/>
            <w:shd w:val="clear" w:color="auto" w:fill="DDDDDD"/>
          </w:tcPr>
          <w:p w14:paraId="6CB9CE8B"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6471AA0C" w14:textId="77777777" w:rsidTr="00DB3661">
        <w:trPr>
          <w:jc w:val="center"/>
        </w:trPr>
        <w:tc>
          <w:tcPr>
            <w:tcW w:w="2899" w:type="dxa"/>
            <w:shd w:val="clear" w:color="auto" w:fill="FFFFFF"/>
          </w:tcPr>
          <w:p w14:paraId="36FF7C8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02581CA9"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095030ED" w14:textId="77777777" w:rsidR="0018231A" w:rsidRPr="00BD6F46" w:rsidDel="00966B4C" w:rsidRDefault="0018231A" w:rsidP="00DB3661">
            <w:pPr>
              <w:pStyle w:val="TAL"/>
              <w:jc w:val="center"/>
              <w:rPr>
                <w:rFonts w:eastAsia="DengXian"/>
              </w:rPr>
            </w:pPr>
            <w:r>
              <w:rPr>
                <w:rFonts w:eastAsia="DengXian"/>
                <w:lang w:eastAsia="zh-CN"/>
              </w:rPr>
              <w:t>-</w:t>
            </w:r>
          </w:p>
        </w:tc>
      </w:tr>
    </w:tbl>
    <w:p w14:paraId="779576CC" w14:textId="77777777" w:rsidR="0018231A" w:rsidRDefault="0018231A" w:rsidP="007C54F5">
      <w:pPr>
        <w:rPr>
          <w:lang w:eastAsia="zh-CN"/>
        </w:rPr>
      </w:pPr>
    </w:p>
    <w:p w14:paraId="3BFB68F8" w14:textId="77777777" w:rsidR="00A1006C" w:rsidRPr="00BD6F46" w:rsidRDefault="00A1006C" w:rsidP="00A1006C">
      <w:pPr>
        <w:pStyle w:val="Heading2"/>
      </w:pPr>
      <w:bookmarkStart w:id="1556" w:name="_Toc28709606"/>
      <w:bookmarkStart w:id="1557" w:name="_Toc44671226"/>
      <w:bookmarkStart w:id="1558" w:name="_Toc51919149"/>
      <w:bookmarkStart w:id="1559" w:name="_Toc178172067"/>
      <w:r w:rsidRPr="00BD6F46">
        <w:lastRenderedPageBreak/>
        <w:t>7</w:t>
      </w:r>
      <w:r w:rsidRPr="00BD6F46">
        <w:rPr>
          <w:rFonts w:hint="eastAsia"/>
        </w:rPr>
        <w:t>.</w:t>
      </w:r>
      <w:r>
        <w:t>4</w:t>
      </w:r>
      <w:r w:rsidRPr="00BD6F46">
        <w:tab/>
        <w:t xml:space="preserve">Bindings for 5G </w:t>
      </w:r>
      <w:r w:rsidRPr="002C4D40">
        <w:rPr>
          <w:lang w:eastAsia="zh-CN"/>
        </w:rPr>
        <w:t>connection and mobility</w:t>
      </w:r>
      <w:bookmarkEnd w:id="1556"/>
      <w:bookmarkEnd w:id="1557"/>
      <w:bookmarkEnd w:id="1558"/>
      <w:bookmarkEnd w:id="1559"/>
    </w:p>
    <w:p w14:paraId="36F6CB7C"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0178E9C2" w14:textId="77777777" w:rsidTr="00E42C91">
        <w:trPr>
          <w:tblHeader/>
          <w:jc w:val="center"/>
        </w:trPr>
        <w:tc>
          <w:tcPr>
            <w:tcW w:w="2899" w:type="dxa"/>
            <w:shd w:val="clear" w:color="auto" w:fill="D9D9D9"/>
          </w:tcPr>
          <w:p w14:paraId="34E92246"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6ED4A32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E850E0D"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2838627" w14:textId="77777777" w:rsidTr="00E42C91">
        <w:trPr>
          <w:tblHeader/>
          <w:jc w:val="center"/>
        </w:trPr>
        <w:tc>
          <w:tcPr>
            <w:tcW w:w="2899" w:type="dxa"/>
            <w:shd w:val="clear" w:color="auto" w:fill="DDDDDD"/>
          </w:tcPr>
          <w:p w14:paraId="16AC73A6" w14:textId="77777777" w:rsidR="00A1006C" w:rsidRPr="00BD6F46" w:rsidRDefault="00A1006C" w:rsidP="00E42C91">
            <w:pPr>
              <w:pStyle w:val="TAC"/>
              <w:jc w:val="left"/>
            </w:pPr>
          </w:p>
        </w:tc>
        <w:tc>
          <w:tcPr>
            <w:tcW w:w="3192" w:type="dxa"/>
            <w:shd w:val="clear" w:color="auto" w:fill="DDDDDD"/>
          </w:tcPr>
          <w:p w14:paraId="70DD554F" w14:textId="77777777" w:rsidR="00A1006C" w:rsidRPr="00BD6F46" w:rsidRDefault="00A1006C" w:rsidP="00E42C91">
            <w:pPr>
              <w:pStyle w:val="TAL"/>
              <w:rPr>
                <w:rFonts w:eastAsia="DengXian"/>
              </w:rPr>
            </w:pPr>
          </w:p>
        </w:tc>
        <w:tc>
          <w:tcPr>
            <w:tcW w:w="3958" w:type="dxa"/>
            <w:shd w:val="clear" w:color="auto" w:fill="DDDDDD"/>
          </w:tcPr>
          <w:p w14:paraId="761EB144"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1006C" w:rsidRPr="00BD6F46" w:rsidDel="00966B4C" w14:paraId="72BF4BE5" w14:textId="77777777" w:rsidTr="00E42C91">
        <w:trPr>
          <w:tblHeader/>
          <w:jc w:val="center"/>
        </w:trPr>
        <w:tc>
          <w:tcPr>
            <w:tcW w:w="2899" w:type="dxa"/>
            <w:shd w:val="clear" w:color="auto" w:fill="DDDDDD"/>
          </w:tcPr>
          <w:p w14:paraId="5ABE30CD"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4D630FE0"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6C64D153"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1A7A2850" w14:textId="77777777" w:rsidTr="00E42C91">
        <w:trPr>
          <w:tblHeader/>
          <w:jc w:val="center"/>
        </w:trPr>
        <w:tc>
          <w:tcPr>
            <w:tcW w:w="2899" w:type="dxa"/>
            <w:shd w:val="clear" w:color="auto" w:fill="FFFFFF"/>
          </w:tcPr>
          <w:p w14:paraId="2FCF7C04"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45D5679D"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26F4DAC9"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D7335E9" w14:textId="77777777" w:rsidTr="00E42C91">
        <w:trPr>
          <w:trHeight w:val="463"/>
          <w:tblHeader/>
          <w:jc w:val="center"/>
        </w:trPr>
        <w:tc>
          <w:tcPr>
            <w:tcW w:w="2899" w:type="dxa"/>
            <w:shd w:val="clear" w:color="auto" w:fill="FFFFFF"/>
          </w:tcPr>
          <w:p w14:paraId="5B694FFD"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722E8F53"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7F3D4B00"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76061C5B" w14:textId="77777777" w:rsidTr="00E42C91">
        <w:trPr>
          <w:trHeight w:val="271"/>
          <w:tblHeader/>
          <w:jc w:val="center"/>
        </w:trPr>
        <w:tc>
          <w:tcPr>
            <w:tcW w:w="2899" w:type="dxa"/>
            <w:shd w:val="clear" w:color="auto" w:fill="FFFFFF"/>
          </w:tcPr>
          <w:p w14:paraId="77E80FA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1CAE2635"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FFC884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75BF2F12" w14:textId="77777777" w:rsidTr="00E42C91">
        <w:trPr>
          <w:trHeight w:val="271"/>
          <w:tblHeader/>
          <w:jc w:val="center"/>
        </w:trPr>
        <w:tc>
          <w:tcPr>
            <w:tcW w:w="2899" w:type="dxa"/>
            <w:shd w:val="clear" w:color="auto" w:fill="FFFFFF"/>
          </w:tcPr>
          <w:p w14:paraId="637AD135"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9B8CBB9"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416C6082"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3CB1FED7" w14:textId="77777777" w:rsidTr="00E42C91">
        <w:trPr>
          <w:trHeight w:val="271"/>
          <w:tblHeader/>
          <w:jc w:val="center"/>
        </w:trPr>
        <w:tc>
          <w:tcPr>
            <w:tcW w:w="2899" w:type="dxa"/>
            <w:shd w:val="clear" w:color="auto" w:fill="FFFFFF"/>
          </w:tcPr>
          <w:p w14:paraId="427DA932"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69D0AD1E"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058E3C75"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2B1C2C9A" w14:textId="77777777" w:rsidTr="00E42C91">
        <w:trPr>
          <w:trHeight w:val="271"/>
          <w:tblHeader/>
          <w:jc w:val="center"/>
        </w:trPr>
        <w:tc>
          <w:tcPr>
            <w:tcW w:w="2899" w:type="dxa"/>
            <w:shd w:val="clear" w:color="auto" w:fill="FFFFFF"/>
          </w:tcPr>
          <w:p w14:paraId="138A49A3"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3B37A94A"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16642C3"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5FBDEDD0" w14:textId="77777777" w:rsidTr="00E42C91">
        <w:trPr>
          <w:trHeight w:val="271"/>
          <w:tblHeader/>
          <w:jc w:val="center"/>
        </w:trPr>
        <w:tc>
          <w:tcPr>
            <w:tcW w:w="2899" w:type="dxa"/>
            <w:shd w:val="clear" w:color="auto" w:fill="FFFFFF"/>
          </w:tcPr>
          <w:p w14:paraId="72E7C9C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41352CE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3008E174"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02DC36A4" w14:textId="77777777" w:rsidTr="00E42C91">
        <w:trPr>
          <w:trHeight w:val="271"/>
          <w:tblHeader/>
          <w:jc w:val="center"/>
        </w:trPr>
        <w:tc>
          <w:tcPr>
            <w:tcW w:w="2899" w:type="dxa"/>
            <w:shd w:val="clear" w:color="auto" w:fill="FFFFFF"/>
          </w:tcPr>
          <w:p w14:paraId="14593A2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3E17B73D"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2EDD824B"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383BDAB3" w14:textId="77777777" w:rsidTr="00E42C91">
        <w:trPr>
          <w:trHeight w:val="271"/>
          <w:tblHeader/>
          <w:jc w:val="center"/>
        </w:trPr>
        <w:tc>
          <w:tcPr>
            <w:tcW w:w="2899" w:type="dxa"/>
            <w:shd w:val="clear" w:color="auto" w:fill="FFFFFF"/>
          </w:tcPr>
          <w:p w14:paraId="5528D851"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AFF71C0"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54BB807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343690C7" w14:textId="77777777" w:rsidTr="00E42C91">
        <w:trPr>
          <w:trHeight w:val="271"/>
          <w:tblHeader/>
          <w:jc w:val="center"/>
        </w:trPr>
        <w:tc>
          <w:tcPr>
            <w:tcW w:w="2899" w:type="dxa"/>
            <w:shd w:val="clear" w:color="auto" w:fill="FFFFFF"/>
          </w:tcPr>
          <w:p w14:paraId="6B41E8D4"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5A8E0B1E"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164D72B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3EA9114C" w14:textId="77777777" w:rsidTr="00E42C91">
        <w:trPr>
          <w:trHeight w:val="271"/>
          <w:tblHeader/>
          <w:jc w:val="center"/>
        </w:trPr>
        <w:tc>
          <w:tcPr>
            <w:tcW w:w="2899" w:type="dxa"/>
            <w:shd w:val="clear" w:color="auto" w:fill="FFFFFF"/>
          </w:tcPr>
          <w:p w14:paraId="2C5CE1E9"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0253634B"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5414D7D6"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0777FD3C" w14:textId="77777777" w:rsidTr="00E42C91">
        <w:trPr>
          <w:trHeight w:val="271"/>
          <w:tblHeader/>
          <w:jc w:val="center"/>
        </w:trPr>
        <w:tc>
          <w:tcPr>
            <w:tcW w:w="2899" w:type="dxa"/>
            <w:shd w:val="clear" w:color="auto" w:fill="FFFFFF"/>
          </w:tcPr>
          <w:p w14:paraId="7709784F"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41595786"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B7F8E04"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30C99F85" w14:textId="77777777" w:rsidTr="00E42C91">
        <w:trPr>
          <w:trHeight w:val="271"/>
          <w:tblHeader/>
          <w:jc w:val="center"/>
        </w:trPr>
        <w:tc>
          <w:tcPr>
            <w:tcW w:w="2899" w:type="dxa"/>
            <w:shd w:val="clear" w:color="auto" w:fill="FFFFFF"/>
          </w:tcPr>
          <w:p w14:paraId="213A88BE"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D9C9F5D"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5C9A916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66065F24" w14:textId="77777777" w:rsidTr="00E42C91">
        <w:trPr>
          <w:trHeight w:val="271"/>
          <w:tblHeader/>
          <w:jc w:val="center"/>
        </w:trPr>
        <w:tc>
          <w:tcPr>
            <w:tcW w:w="2899" w:type="dxa"/>
            <w:shd w:val="clear" w:color="auto" w:fill="FFFFFF"/>
          </w:tcPr>
          <w:p w14:paraId="41F98F80" w14:textId="77777777" w:rsidR="00A1006C" w:rsidRDefault="00A1006C" w:rsidP="00E42C91">
            <w:pPr>
              <w:pStyle w:val="TAL"/>
              <w:ind w:left="284"/>
              <w:rPr>
                <w:lang w:bidi="ar-IQ"/>
              </w:rPr>
            </w:pPr>
            <w:r>
              <w:rPr>
                <w:lang w:bidi="ar-IQ"/>
              </w:rPr>
              <w:t>TAI List</w:t>
            </w:r>
          </w:p>
        </w:tc>
        <w:tc>
          <w:tcPr>
            <w:tcW w:w="3192" w:type="dxa"/>
            <w:shd w:val="clear" w:color="auto" w:fill="FFFFFF"/>
          </w:tcPr>
          <w:p w14:paraId="1E0307B4"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754B54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497FBDA2" w14:textId="77777777" w:rsidTr="00E42C91">
        <w:trPr>
          <w:trHeight w:val="271"/>
          <w:tblHeader/>
          <w:jc w:val="center"/>
        </w:trPr>
        <w:tc>
          <w:tcPr>
            <w:tcW w:w="2899" w:type="dxa"/>
            <w:shd w:val="clear" w:color="auto" w:fill="FFFFFF"/>
          </w:tcPr>
          <w:p w14:paraId="1D7CCDE8"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57F4115A"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494A7BE4"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474FAE61" w14:textId="77777777" w:rsidTr="00E42C91">
        <w:trPr>
          <w:trHeight w:val="271"/>
          <w:tblHeader/>
          <w:jc w:val="center"/>
        </w:trPr>
        <w:tc>
          <w:tcPr>
            <w:tcW w:w="2899" w:type="dxa"/>
            <w:shd w:val="clear" w:color="auto" w:fill="FFFFFF"/>
          </w:tcPr>
          <w:p w14:paraId="449AC798" w14:textId="77777777" w:rsidR="00A1006C" w:rsidRDefault="00A1006C" w:rsidP="00E42C91">
            <w:pPr>
              <w:pStyle w:val="TAL"/>
              <w:ind w:left="284"/>
              <w:rPr>
                <w:lang w:bidi="ar-IQ"/>
              </w:rPr>
            </w:pPr>
            <w:r w:rsidRPr="00050CA8">
              <w:t>Requested NSSAI</w:t>
            </w:r>
          </w:p>
        </w:tc>
        <w:tc>
          <w:tcPr>
            <w:tcW w:w="3192" w:type="dxa"/>
            <w:shd w:val="clear" w:color="auto" w:fill="FFFFFF"/>
          </w:tcPr>
          <w:p w14:paraId="00E7E099"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AA000E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33455D1A" w14:textId="77777777" w:rsidTr="00E42C91">
        <w:trPr>
          <w:trHeight w:val="271"/>
          <w:tblHeader/>
          <w:jc w:val="center"/>
        </w:trPr>
        <w:tc>
          <w:tcPr>
            <w:tcW w:w="2899" w:type="dxa"/>
            <w:shd w:val="clear" w:color="auto" w:fill="FFFFFF"/>
          </w:tcPr>
          <w:p w14:paraId="56E1AC55"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2A9D24B4"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6995CF7A"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316B8149" w14:textId="77777777" w:rsidTr="00E42C91">
        <w:trPr>
          <w:trHeight w:val="271"/>
          <w:tblHeader/>
          <w:jc w:val="center"/>
        </w:trPr>
        <w:tc>
          <w:tcPr>
            <w:tcW w:w="2899" w:type="dxa"/>
            <w:shd w:val="clear" w:color="auto" w:fill="FFFFFF"/>
          </w:tcPr>
          <w:p w14:paraId="071189DD" w14:textId="77777777" w:rsidR="00A1006C" w:rsidRDefault="00A1006C" w:rsidP="00E42C91">
            <w:pPr>
              <w:pStyle w:val="TAL"/>
              <w:ind w:left="284"/>
              <w:rPr>
                <w:lang w:bidi="ar-IQ"/>
              </w:rPr>
            </w:pPr>
            <w:r>
              <w:t>Rejected NSSAI</w:t>
            </w:r>
          </w:p>
        </w:tc>
        <w:tc>
          <w:tcPr>
            <w:tcW w:w="3192" w:type="dxa"/>
            <w:shd w:val="clear" w:color="auto" w:fill="FFFFFF"/>
          </w:tcPr>
          <w:p w14:paraId="46E2877A"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7B7422E4"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588461FB" w14:textId="77777777" w:rsidTr="00E42C91">
        <w:trPr>
          <w:trHeight w:val="271"/>
          <w:tblHeader/>
          <w:jc w:val="center"/>
        </w:trPr>
        <w:tc>
          <w:tcPr>
            <w:tcW w:w="2899" w:type="dxa"/>
            <w:shd w:val="clear" w:color="auto" w:fill="FFFFFF"/>
          </w:tcPr>
          <w:p w14:paraId="044B9C20" w14:textId="77777777" w:rsidR="000444BE" w:rsidRDefault="000444BE" w:rsidP="000444BE">
            <w:pPr>
              <w:pStyle w:val="TAL"/>
              <w:ind w:left="284"/>
            </w:pPr>
            <w:r>
              <w:rPr>
                <w:lang w:eastAsia="ko-KR"/>
              </w:rPr>
              <w:t>NSSAI mapping list</w:t>
            </w:r>
          </w:p>
        </w:tc>
        <w:tc>
          <w:tcPr>
            <w:tcW w:w="3192" w:type="dxa"/>
            <w:shd w:val="clear" w:color="auto" w:fill="FFFFFF"/>
          </w:tcPr>
          <w:p w14:paraId="63B1197E"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1C2BD483"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7B9AF97C" w14:textId="77777777" w:rsidTr="00E42C91">
        <w:trPr>
          <w:trHeight w:val="271"/>
          <w:tblHeader/>
          <w:jc w:val="center"/>
        </w:trPr>
        <w:tc>
          <w:tcPr>
            <w:tcW w:w="2899" w:type="dxa"/>
            <w:shd w:val="clear" w:color="auto" w:fill="FFFFFF"/>
          </w:tcPr>
          <w:p w14:paraId="69AFC375" w14:textId="77777777" w:rsidR="000444BE" w:rsidRDefault="000444BE" w:rsidP="000444BE">
            <w:pPr>
              <w:pStyle w:val="TAL"/>
              <w:ind w:left="284"/>
            </w:pPr>
            <w:r>
              <w:t>AMF UE NGAP ID</w:t>
            </w:r>
          </w:p>
        </w:tc>
        <w:tc>
          <w:tcPr>
            <w:tcW w:w="3192" w:type="dxa"/>
            <w:shd w:val="clear" w:color="auto" w:fill="FFFFFF"/>
          </w:tcPr>
          <w:p w14:paraId="16EA4137" w14:textId="77777777" w:rsidR="000444BE" w:rsidRDefault="000444BE" w:rsidP="000444BE">
            <w:pPr>
              <w:pStyle w:val="TAL"/>
              <w:ind w:firstLineChars="146" w:firstLine="263"/>
            </w:pPr>
            <w:r>
              <w:t>AMF UE NGAP ID</w:t>
            </w:r>
          </w:p>
        </w:tc>
        <w:tc>
          <w:tcPr>
            <w:tcW w:w="3958" w:type="dxa"/>
            <w:shd w:val="clear" w:color="auto" w:fill="FFFFFF"/>
          </w:tcPr>
          <w:p w14:paraId="33D48910"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0BCB5BF4" w14:textId="77777777" w:rsidTr="00E42C91">
        <w:trPr>
          <w:trHeight w:val="271"/>
          <w:tblHeader/>
          <w:jc w:val="center"/>
        </w:trPr>
        <w:tc>
          <w:tcPr>
            <w:tcW w:w="2899" w:type="dxa"/>
            <w:shd w:val="clear" w:color="auto" w:fill="FFFFFF"/>
          </w:tcPr>
          <w:p w14:paraId="0361FF9D" w14:textId="77777777" w:rsidR="000444BE" w:rsidRDefault="000444BE" w:rsidP="000444BE">
            <w:pPr>
              <w:pStyle w:val="TAL"/>
              <w:ind w:left="284"/>
            </w:pPr>
            <w:r>
              <w:t>RAN UE NGAP ID</w:t>
            </w:r>
          </w:p>
        </w:tc>
        <w:tc>
          <w:tcPr>
            <w:tcW w:w="3192" w:type="dxa"/>
            <w:shd w:val="clear" w:color="auto" w:fill="FFFFFF"/>
          </w:tcPr>
          <w:p w14:paraId="6197DD5C" w14:textId="77777777" w:rsidR="000444BE" w:rsidRDefault="000444BE" w:rsidP="000444BE">
            <w:pPr>
              <w:pStyle w:val="TAL"/>
              <w:ind w:firstLineChars="146" w:firstLine="263"/>
            </w:pPr>
            <w:r>
              <w:t>RAN UE NGAP ID</w:t>
            </w:r>
          </w:p>
        </w:tc>
        <w:tc>
          <w:tcPr>
            <w:tcW w:w="3958" w:type="dxa"/>
            <w:shd w:val="clear" w:color="auto" w:fill="FFFFFF"/>
          </w:tcPr>
          <w:p w14:paraId="1A13FC86"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1A8799BB" w14:textId="77777777" w:rsidTr="00E42C91">
        <w:trPr>
          <w:trHeight w:val="271"/>
          <w:tblHeader/>
          <w:jc w:val="center"/>
        </w:trPr>
        <w:tc>
          <w:tcPr>
            <w:tcW w:w="2899" w:type="dxa"/>
            <w:shd w:val="clear" w:color="auto" w:fill="FFFFFF"/>
          </w:tcPr>
          <w:p w14:paraId="139346C2" w14:textId="77777777" w:rsidR="000444BE" w:rsidRDefault="000444BE" w:rsidP="000444BE">
            <w:pPr>
              <w:pStyle w:val="TAL"/>
              <w:ind w:left="284"/>
            </w:pPr>
            <w:r>
              <w:rPr>
                <w:lang w:eastAsia="zh-CN"/>
              </w:rPr>
              <w:t>RAN Node Id</w:t>
            </w:r>
          </w:p>
        </w:tc>
        <w:tc>
          <w:tcPr>
            <w:tcW w:w="3192" w:type="dxa"/>
            <w:shd w:val="clear" w:color="auto" w:fill="FFFFFF"/>
          </w:tcPr>
          <w:p w14:paraId="140E2CE9"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7EDDB577"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6ADE1CC1" w14:textId="77777777" w:rsidTr="00E42C91">
        <w:trPr>
          <w:tblHeader/>
          <w:jc w:val="center"/>
        </w:trPr>
        <w:tc>
          <w:tcPr>
            <w:tcW w:w="2899" w:type="dxa"/>
            <w:shd w:val="clear" w:color="auto" w:fill="DDDDDD"/>
          </w:tcPr>
          <w:p w14:paraId="5F216C61"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2047B017"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793B1694"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2B229E4D" w14:textId="77777777" w:rsidTr="00E42C91">
        <w:trPr>
          <w:trHeight w:val="271"/>
          <w:tblHeader/>
          <w:jc w:val="center"/>
        </w:trPr>
        <w:tc>
          <w:tcPr>
            <w:tcW w:w="2899" w:type="dxa"/>
            <w:shd w:val="clear" w:color="auto" w:fill="FFFFFF"/>
          </w:tcPr>
          <w:p w14:paraId="66021504" w14:textId="77777777" w:rsidR="00A1006C" w:rsidRPr="00F637E1" w:rsidRDefault="00A1006C" w:rsidP="00E42C91">
            <w:pPr>
              <w:pStyle w:val="TAL"/>
              <w:ind w:left="284"/>
            </w:pPr>
            <w:r w:rsidRPr="00F637E1">
              <w:t>N2 Connection message type</w:t>
            </w:r>
          </w:p>
        </w:tc>
        <w:tc>
          <w:tcPr>
            <w:tcW w:w="3192" w:type="dxa"/>
            <w:shd w:val="clear" w:color="auto" w:fill="FFFFFF"/>
          </w:tcPr>
          <w:p w14:paraId="78ED32DC"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C51E2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20C1E154" w14:textId="77777777" w:rsidTr="00E42C91">
        <w:trPr>
          <w:trHeight w:val="463"/>
          <w:tblHeader/>
          <w:jc w:val="center"/>
        </w:trPr>
        <w:tc>
          <w:tcPr>
            <w:tcW w:w="2899" w:type="dxa"/>
            <w:shd w:val="clear" w:color="auto" w:fill="FFFFFF"/>
          </w:tcPr>
          <w:p w14:paraId="6A1FCB88"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0D01F42"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B4C14AC"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543B74B3" w14:textId="77777777" w:rsidTr="00E42C91">
        <w:trPr>
          <w:trHeight w:val="271"/>
          <w:tblHeader/>
          <w:jc w:val="center"/>
        </w:trPr>
        <w:tc>
          <w:tcPr>
            <w:tcW w:w="2899" w:type="dxa"/>
            <w:shd w:val="clear" w:color="auto" w:fill="FFFFFF"/>
          </w:tcPr>
          <w:p w14:paraId="48EE1AFF"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718E8D6A"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4D4011D"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FF87CB6" w14:textId="77777777" w:rsidTr="00E42C91">
        <w:trPr>
          <w:trHeight w:val="271"/>
          <w:tblHeader/>
          <w:jc w:val="center"/>
        </w:trPr>
        <w:tc>
          <w:tcPr>
            <w:tcW w:w="2899" w:type="dxa"/>
            <w:shd w:val="clear" w:color="auto" w:fill="FFFFFF"/>
          </w:tcPr>
          <w:p w14:paraId="07F8D597"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026BE2C"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195A804B"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FA95FC6" w14:textId="77777777" w:rsidTr="00E42C91">
        <w:trPr>
          <w:trHeight w:val="271"/>
          <w:tblHeader/>
          <w:jc w:val="center"/>
        </w:trPr>
        <w:tc>
          <w:tcPr>
            <w:tcW w:w="2899" w:type="dxa"/>
            <w:shd w:val="clear" w:color="auto" w:fill="FFFFFF"/>
          </w:tcPr>
          <w:p w14:paraId="3AD52630"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E26D1A3"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24517A8"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19C6606D" w14:textId="77777777" w:rsidTr="00E42C91">
        <w:trPr>
          <w:trHeight w:val="271"/>
          <w:tblHeader/>
          <w:jc w:val="center"/>
        </w:trPr>
        <w:tc>
          <w:tcPr>
            <w:tcW w:w="2899" w:type="dxa"/>
            <w:shd w:val="clear" w:color="auto" w:fill="FFFFFF"/>
          </w:tcPr>
          <w:p w14:paraId="5FCBFD4E"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2FC17307"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2B669748"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F835755" w14:textId="77777777" w:rsidTr="00E42C91">
        <w:trPr>
          <w:trHeight w:val="271"/>
          <w:tblHeader/>
          <w:jc w:val="center"/>
        </w:trPr>
        <w:tc>
          <w:tcPr>
            <w:tcW w:w="2899" w:type="dxa"/>
            <w:shd w:val="clear" w:color="auto" w:fill="FFFFFF"/>
          </w:tcPr>
          <w:p w14:paraId="6A6E0312"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1978C2B3"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48D21BDA"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52A08D48" w14:textId="77777777" w:rsidTr="00E42C91">
        <w:trPr>
          <w:trHeight w:val="271"/>
          <w:tblHeader/>
          <w:jc w:val="center"/>
        </w:trPr>
        <w:tc>
          <w:tcPr>
            <w:tcW w:w="2899" w:type="dxa"/>
            <w:shd w:val="clear" w:color="auto" w:fill="FFFFFF"/>
          </w:tcPr>
          <w:p w14:paraId="2CBA294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CCD602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6DEDB0B2"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2FF4C522" w14:textId="77777777" w:rsidTr="00E42C91">
        <w:trPr>
          <w:trHeight w:val="271"/>
          <w:tblHeader/>
          <w:jc w:val="center"/>
        </w:trPr>
        <w:tc>
          <w:tcPr>
            <w:tcW w:w="2899" w:type="dxa"/>
            <w:shd w:val="clear" w:color="auto" w:fill="FFFFFF"/>
          </w:tcPr>
          <w:p w14:paraId="7458DD4B"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02E73C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11CFBCD"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64F838E7" w14:textId="77777777" w:rsidTr="00E42C91">
        <w:trPr>
          <w:trHeight w:val="271"/>
          <w:tblHeader/>
          <w:jc w:val="center"/>
        </w:trPr>
        <w:tc>
          <w:tcPr>
            <w:tcW w:w="2899" w:type="dxa"/>
            <w:shd w:val="clear" w:color="auto" w:fill="FFFFFF"/>
          </w:tcPr>
          <w:p w14:paraId="5C3B8523"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726F7D1B"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A1F7C81"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600676CB" w14:textId="77777777" w:rsidTr="00E42C91">
        <w:trPr>
          <w:trHeight w:val="271"/>
          <w:tblHeader/>
          <w:jc w:val="center"/>
        </w:trPr>
        <w:tc>
          <w:tcPr>
            <w:tcW w:w="2899" w:type="dxa"/>
            <w:shd w:val="clear" w:color="auto" w:fill="FFFFFF"/>
          </w:tcPr>
          <w:p w14:paraId="21ABE02B" w14:textId="77777777" w:rsidR="00A1006C" w:rsidRPr="00602A47" w:rsidRDefault="00A1006C" w:rsidP="00E42C91">
            <w:pPr>
              <w:pStyle w:val="TAL"/>
              <w:ind w:left="284"/>
              <w:rPr>
                <w:szCs w:val="18"/>
              </w:rPr>
            </w:pPr>
            <w:r>
              <w:lastRenderedPageBreak/>
              <w:t>AMF UE NGAP ID</w:t>
            </w:r>
          </w:p>
        </w:tc>
        <w:tc>
          <w:tcPr>
            <w:tcW w:w="3192" w:type="dxa"/>
            <w:shd w:val="clear" w:color="auto" w:fill="FFFFFF"/>
          </w:tcPr>
          <w:p w14:paraId="59C39AD3"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40177C40"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4B90E45A" w14:textId="77777777" w:rsidTr="00E42C91">
        <w:trPr>
          <w:trHeight w:val="271"/>
          <w:tblHeader/>
          <w:jc w:val="center"/>
        </w:trPr>
        <w:tc>
          <w:tcPr>
            <w:tcW w:w="2899" w:type="dxa"/>
            <w:shd w:val="clear" w:color="auto" w:fill="FFFFFF"/>
          </w:tcPr>
          <w:p w14:paraId="730837E3" w14:textId="77777777" w:rsidR="00A1006C" w:rsidRPr="00602A47" w:rsidRDefault="00A1006C" w:rsidP="00E42C91">
            <w:pPr>
              <w:pStyle w:val="TAL"/>
              <w:ind w:left="284"/>
              <w:rPr>
                <w:szCs w:val="18"/>
              </w:rPr>
            </w:pPr>
            <w:r>
              <w:t>RAN UE NGAP ID</w:t>
            </w:r>
          </w:p>
        </w:tc>
        <w:tc>
          <w:tcPr>
            <w:tcW w:w="3192" w:type="dxa"/>
            <w:shd w:val="clear" w:color="auto" w:fill="FFFFFF"/>
          </w:tcPr>
          <w:p w14:paraId="1D55001F"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0F25417"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5B94B3C7" w14:textId="77777777" w:rsidTr="00E42C91">
        <w:trPr>
          <w:trHeight w:val="271"/>
          <w:tblHeader/>
          <w:jc w:val="center"/>
        </w:trPr>
        <w:tc>
          <w:tcPr>
            <w:tcW w:w="2899" w:type="dxa"/>
            <w:shd w:val="clear" w:color="auto" w:fill="FFFFFF"/>
          </w:tcPr>
          <w:p w14:paraId="10951D0D"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438832B8"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5B0EA31F"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6EB0E1A8" w14:textId="77777777" w:rsidTr="00E42C91">
        <w:trPr>
          <w:trHeight w:val="271"/>
          <w:tblHeader/>
          <w:jc w:val="center"/>
        </w:trPr>
        <w:tc>
          <w:tcPr>
            <w:tcW w:w="2899" w:type="dxa"/>
            <w:shd w:val="clear" w:color="auto" w:fill="FFFFFF"/>
          </w:tcPr>
          <w:p w14:paraId="72C1B920"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0CE7E6AE"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378963F9"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2CCD1B3A" w14:textId="77777777" w:rsidR="00A1006C" w:rsidRDefault="00A1006C" w:rsidP="00E42C91">
            <w:pPr>
              <w:pStyle w:val="TAL"/>
              <w:rPr>
                <w:noProof/>
              </w:rPr>
            </w:pPr>
            <w:r>
              <w:rPr>
                <w:noProof/>
              </w:rPr>
              <w:t>/n2ConnectionChargingInformation/forbiddenAreaList</w:t>
            </w:r>
          </w:p>
          <w:p w14:paraId="539A5CC1" w14:textId="77777777" w:rsidR="00A1006C" w:rsidRDefault="00A1006C" w:rsidP="00E42C91">
            <w:pPr>
              <w:pStyle w:val="TAL"/>
              <w:rPr>
                <w:noProof/>
              </w:rPr>
            </w:pPr>
            <w:r>
              <w:rPr>
                <w:noProof/>
              </w:rPr>
              <w:t>/n2ConnectionChargingInformation/serviceAreaRestriction</w:t>
            </w:r>
          </w:p>
          <w:p w14:paraId="63E54C66"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42A179A7" w14:textId="77777777" w:rsidTr="00E42C91">
        <w:trPr>
          <w:trHeight w:val="271"/>
          <w:tblHeader/>
          <w:jc w:val="center"/>
        </w:trPr>
        <w:tc>
          <w:tcPr>
            <w:tcW w:w="2899" w:type="dxa"/>
            <w:shd w:val="clear" w:color="auto" w:fill="FFFFFF"/>
          </w:tcPr>
          <w:p w14:paraId="12CDECDC"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1046D19"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21D9FBE6"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6689EF1F" w14:textId="77777777" w:rsidTr="00E42C91">
        <w:trPr>
          <w:trHeight w:val="271"/>
          <w:tblHeader/>
          <w:jc w:val="center"/>
        </w:trPr>
        <w:tc>
          <w:tcPr>
            <w:tcW w:w="2899" w:type="dxa"/>
            <w:shd w:val="clear" w:color="auto" w:fill="FFFFFF"/>
          </w:tcPr>
          <w:p w14:paraId="47C4CB81"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63BFEF20"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5545819B"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BC1C1C2" w14:textId="77777777" w:rsidTr="00E42C91">
        <w:trPr>
          <w:tblHeader/>
          <w:jc w:val="center"/>
        </w:trPr>
        <w:tc>
          <w:tcPr>
            <w:tcW w:w="2899" w:type="dxa"/>
            <w:shd w:val="clear" w:color="auto" w:fill="DDDDDD"/>
          </w:tcPr>
          <w:p w14:paraId="54A773F8"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3718C6AA"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4C8A2BDE"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1AF3C1AD" w14:textId="77777777" w:rsidTr="00E42C91">
        <w:trPr>
          <w:trHeight w:val="271"/>
          <w:tblHeader/>
          <w:jc w:val="center"/>
        </w:trPr>
        <w:tc>
          <w:tcPr>
            <w:tcW w:w="2899" w:type="dxa"/>
            <w:shd w:val="clear" w:color="auto" w:fill="FFFFFF"/>
          </w:tcPr>
          <w:p w14:paraId="03330EB7" w14:textId="77777777" w:rsidR="00A1006C" w:rsidRPr="00E21481" w:rsidRDefault="00A1006C" w:rsidP="00E42C91">
            <w:pPr>
              <w:pStyle w:val="TAL"/>
              <w:ind w:left="284"/>
            </w:pPr>
            <w:r w:rsidRPr="00E21481">
              <w:t>N2 Connection message type</w:t>
            </w:r>
          </w:p>
        </w:tc>
        <w:tc>
          <w:tcPr>
            <w:tcW w:w="3192" w:type="dxa"/>
            <w:shd w:val="clear" w:color="auto" w:fill="FFFFFF"/>
          </w:tcPr>
          <w:p w14:paraId="58C830DC"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1307527A"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08DF98F4" w14:textId="77777777" w:rsidTr="00E42C91">
        <w:trPr>
          <w:trHeight w:val="463"/>
          <w:tblHeader/>
          <w:jc w:val="center"/>
        </w:trPr>
        <w:tc>
          <w:tcPr>
            <w:tcW w:w="2899" w:type="dxa"/>
            <w:shd w:val="clear" w:color="auto" w:fill="FFFFFF"/>
          </w:tcPr>
          <w:p w14:paraId="1459DBE6"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5655B60F"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1363D6F"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4C34EAD7" w14:textId="77777777" w:rsidTr="00E42C91">
        <w:trPr>
          <w:trHeight w:val="271"/>
          <w:tblHeader/>
          <w:jc w:val="center"/>
        </w:trPr>
        <w:tc>
          <w:tcPr>
            <w:tcW w:w="2899" w:type="dxa"/>
            <w:shd w:val="clear" w:color="auto" w:fill="FFFFFF"/>
          </w:tcPr>
          <w:p w14:paraId="04FB8304"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3FDDD0AC"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B9B345F"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3480C2CB" w14:textId="77777777" w:rsidTr="00E42C91">
        <w:trPr>
          <w:trHeight w:val="271"/>
          <w:tblHeader/>
          <w:jc w:val="center"/>
        </w:trPr>
        <w:tc>
          <w:tcPr>
            <w:tcW w:w="2899" w:type="dxa"/>
            <w:shd w:val="clear" w:color="auto" w:fill="FFFFFF"/>
          </w:tcPr>
          <w:p w14:paraId="25221B24"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2877F02C"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1C45956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4AC456F3" w14:textId="77777777" w:rsidTr="00E42C91">
        <w:trPr>
          <w:trHeight w:val="271"/>
          <w:tblHeader/>
          <w:jc w:val="center"/>
        </w:trPr>
        <w:tc>
          <w:tcPr>
            <w:tcW w:w="2899" w:type="dxa"/>
            <w:shd w:val="clear" w:color="auto" w:fill="FFFFFF"/>
          </w:tcPr>
          <w:p w14:paraId="4ABDB8B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6B633B0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8DDA9B4"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679EE127" w14:textId="77777777" w:rsidTr="00E42C91">
        <w:trPr>
          <w:trHeight w:val="271"/>
          <w:tblHeader/>
          <w:jc w:val="center"/>
        </w:trPr>
        <w:tc>
          <w:tcPr>
            <w:tcW w:w="2899" w:type="dxa"/>
            <w:shd w:val="clear" w:color="auto" w:fill="FFFFFF"/>
          </w:tcPr>
          <w:p w14:paraId="69488C14"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1F32D95F"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7CC9DFE2" w14:textId="77777777" w:rsidR="000444BE" w:rsidRPr="00BD6F46" w:rsidRDefault="000444BE" w:rsidP="000444BE">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3C7B42D8" w14:textId="77777777" w:rsidTr="00E42C91">
        <w:trPr>
          <w:trHeight w:val="271"/>
          <w:tblHeader/>
          <w:jc w:val="center"/>
        </w:trPr>
        <w:tc>
          <w:tcPr>
            <w:tcW w:w="2899" w:type="dxa"/>
            <w:shd w:val="clear" w:color="auto" w:fill="FFFFFF"/>
          </w:tcPr>
          <w:p w14:paraId="55307F57"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40921535"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3F445B9C"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078427CF" w14:textId="77777777" w:rsidTr="00E42C91">
        <w:trPr>
          <w:trHeight w:val="271"/>
          <w:tblHeader/>
          <w:jc w:val="center"/>
        </w:trPr>
        <w:tc>
          <w:tcPr>
            <w:tcW w:w="2899" w:type="dxa"/>
            <w:shd w:val="clear" w:color="auto" w:fill="FFFFFF"/>
          </w:tcPr>
          <w:p w14:paraId="5FC023C5"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69292B75"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6B75211C" w14:textId="77777777" w:rsidR="000444BE" w:rsidRPr="00BD6F46" w:rsidRDefault="000444BE" w:rsidP="000444BE">
            <w:pPr>
              <w:pStyle w:val="TAL"/>
              <w:rPr>
                <w:rFonts w:eastAsia="DengXian"/>
                <w:lang w:eastAsia="zh-CN"/>
              </w:rPr>
            </w:pPr>
            <w:r>
              <w:t>locationReportingChargingInformation/p</w:t>
            </w:r>
            <w:r w:rsidRPr="007D0512">
              <w:t>SCellInformation</w:t>
            </w:r>
          </w:p>
        </w:tc>
      </w:tr>
      <w:tr w:rsidR="00A1006C" w:rsidRPr="00BD6F46" w:rsidDel="00966B4C" w14:paraId="777803F3" w14:textId="77777777" w:rsidTr="00E42C91">
        <w:trPr>
          <w:trHeight w:val="271"/>
          <w:tblHeader/>
          <w:jc w:val="center"/>
        </w:trPr>
        <w:tc>
          <w:tcPr>
            <w:tcW w:w="2899" w:type="dxa"/>
            <w:shd w:val="clear" w:color="auto" w:fill="FFFFFF"/>
          </w:tcPr>
          <w:p w14:paraId="73F7F4C1"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0A759809"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5C5657E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41112FC5" w14:textId="77777777" w:rsidTr="00E42C91">
        <w:trPr>
          <w:tblHeader/>
          <w:jc w:val="center"/>
        </w:trPr>
        <w:tc>
          <w:tcPr>
            <w:tcW w:w="2899" w:type="dxa"/>
            <w:shd w:val="clear" w:color="auto" w:fill="FFFFFF"/>
          </w:tcPr>
          <w:p w14:paraId="523C6DD9"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734EFF50"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38A585F7"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5E6587CC" w14:textId="77777777" w:rsidTr="00E42C91">
        <w:trPr>
          <w:trHeight w:val="271"/>
          <w:tblHeader/>
          <w:jc w:val="center"/>
        </w:trPr>
        <w:tc>
          <w:tcPr>
            <w:tcW w:w="2899" w:type="dxa"/>
            <w:shd w:val="clear" w:color="auto" w:fill="FFFFFF"/>
          </w:tcPr>
          <w:p w14:paraId="4B6266A4"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90885C3"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770037B1"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4106AAF4"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81778BE"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78016D9"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F94631"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7056A84E"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7D934B9"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2C86E22"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E35C86B"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1996205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783A6DB"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0A4F667" w14:textId="77777777" w:rsidR="00E40C7B" w:rsidRPr="00BD6F46" w:rsidRDefault="00E40C7B" w:rsidP="00E40C7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38D94E6"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89E8D3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F63428F"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DFD2E16"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4DDB611"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8E94259"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9CEF38" w14:textId="77777777" w:rsidR="00E40C7B" w:rsidRPr="00A53FD0" w:rsidRDefault="00E40C7B" w:rsidP="0062784C">
            <w:pPr>
              <w:pStyle w:val="TAL"/>
              <w:ind w:left="284"/>
              <w:rPr>
                <w:rFonts w:cs="Arial"/>
                <w:szCs w:val="18"/>
              </w:rPr>
            </w:pPr>
            <w:r w:rsidRPr="003F24EC">
              <w:rPr>
                <w:rFonts w:cs="Arial"/>
                <w:szCs w:val="18"/>
              </w:rPr>
              <w:t>Presence Reporting Area</w:t>
            </w:r>
          </w:p>
          <w:p w14:paraId="30920891"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5F789E"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2A32C5B"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37A33F61" w14:textId="77777777" w:rsidR="00A1006C" w:rsidRDefault="00A1006C" w:rsidP="007C54F5">
      <w:pPr>
        <w:rPr>
          <w:lang w:eastAsia="zh-CN"/>
        </w:rPr>
      </w:pPr>
    </w:p>
    <w:p w14:paraId="0CC33E10" w14:textId="77777777" w:rsidR="0083254E" w:rsidRPr="008C2E84" w:rsidRDefault="0083254E" w:rsidP="0083254E">
      <w:pPr>
        <w:pStyle w:val="Heading2"/>
      </w:pPr>
      <w:bookmarkStart w:id="1560" w:name="_Toc20218360"/>
      <w:bookmarkStart w:id="1561" w:name="_Toc27749679"/>
      <w:bookmarkStart w:id="1562" w:name="_Toc28709607"/>
      <w:bookmarkStart w:id="1563" w:name="_Toc44671227"/>
      <w:bookmarkStart w:id="1564" w:name="_Toc51919150"/>
      <w:bookmarkStart w:id="1565" w:name="_Toc178172068"/>
      <w:r w:rsidRPr="008C2E84">
        <w:lastRenderedPageBreak/>
        <w:t>7.</w:t>
      </w:r>
      <w:r w:rsidR="00A1006C">
        <w:t>5</w:t>
      </w:r>
      <w:r w:rsidRPr="008C2E84">
        <w:tab/>
        <w:t xml:space="preserve">Bindings for </w:t>
      </w:r>
      <w:r w:rsidRPr="008C2E84">
        <w:rPr>
          <w:lang w:eastAsia="zh-CN"/>
        </w:rPr>
        <w:t>Exposure Function Northbound API</w:t>
      </w:r>
      <w:r w:rsidRPr="008C2E84">
        <w:t xml:space="preserve"> charging</w:t>
      </w:r>
      <w:bookmarkEnd w:id="1560"/>
      <w:bookmarkEnd w:id="1561"/>
      <w:bookmarkEnd w:id="1562"/>
      <w:bookmarkEnd w:id="1563"/>
      <w:bookmarkEnd w:id="1564"/>
      <w:bookmarkEnd w:id="1565"/>
    </w:p>
    <w:p w14:paraId="3930ACC7"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83254E" w:rsidRPr="008C2E84" w14:paraId="08748E89" w14:textId="77777777" w:rsidTr="006858EC">
        <w:trPr>
          <w:tblHeader/>
          <w:jc w:val="center"/>
        </w:trPr>
        <w:tc>
          <w:tcPr>
            <w:tcW w:w="2899" w:type="dxa"/>
            <w:shd w:val="clear" w:color="auto" w:fill="A6A6A6"/>
          </w:tcPr>
          <w:p w14:paraId="1B611447"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7653B44B"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04388C8C"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413D571" w14:textId="77777777" w:rsidTr="006858EC">
        <w:trPr>
          <w:jc w:val="center"/>
        </w:trPr>
        <w:tc>
          <w:tcPr>
            <w:tcW w:w="2899" w:type="dxa"/>
            <w:shd w:val="clear" w:color="auto" w:fill="DDDDDD"/>
          </w:tcPr>
          <w:p w14:paraId="7A8CCFAB" w14:textId="77777777" w:rsidR="0083254E" w:rsidRPr="008C2E84" w:rsidRDefault="0083254E" w:rsidP="006858EC">
            <w:pPr>
              <w:pStyle w:val="TAC"/>
              <w:jc w:val="left"/>
            </w:pPr>
          </w:p>
        </w:tc>
        <w:tc>
          <w:tcPr>
            <w:tcW w:w="3192" w:type="dxa"/>
            <w:shd w:val="clear" w:color="auto" w:fill="DDDDDD"/>
          </w:tcPr>
          <w:p w14:paraId="0707D247" w14:textId="77777777" w:rsidR="0083254E" w:rsidRPr="008C2E84" w:rsidRDefault="0083254E" w:rsidP="006858EC">
            <w:pPr>
              <w:pStyle w:val="TAL"/>
              <w:rPr>
                <w:rFonts w:eastAsia="DengXian"/>
              </w:rPr>
            </w:pPr>
          </w:p>
        </w:tc>
        <w:tc>
          <w:tcPr>
            <w:tcW w:w="3958" w:type="dxa"/>
            <w:shd w:val="clear" w:color="auto" w:fill="DDDDDD"/>
          </w:tcPr>
          <w:p w14:paraId="521AAAB5"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32ACDC19" w14:textId="77777777" w:rsidTr="006858EC">
        <w:trPr>
          <w:jc w:val="center"/>
        </w:trPr>
        <w:tc>
          <w:tcPr>
            <w:tcW w:w="2899" w:type="dxa"/>
            <w:shd w:val="clear" w:color="auto" w:fill="DDDDDD"/>
          </w:tcPr>
          <w:p w14:paraId="67F03B45"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061EC380"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653EBB85"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79C5AF57" w14:textId="77777777" w:rsidTr="006858EC">
        <w:trPr>
          <w:jc w:val="center"/>
        </w:trPr>
        <w:tc>
          <w:tcPr>
            <w:tcW w:w="2899" w:type="dxa"/>
            <w:shd w:val="clear" w:color="auto" w:fill="FFFFFF"/>
          </w:tcPr>
          <w:p w14:paraId="2C846B7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6F1ACF60"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2928358"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83254E" w:rsidRPr="008C2E84" w:rsidDel="00966B4C" w14:paraId="6F35D05F" w14:textId="77777777" w:rsidTr="006858EC">
        <w:trPr>
          <w:jc w:val="center"/>
        </w:trPr>
        <w:tc>
          <w:tcPr>
            <w:tcW w:w="2899" w:type="dxa"/>
            <w:shd w:val="clear" w:color="auto" w:fill="FFFFFF"/>
          </w:tcPr>
          <w:p w14:paraId="2FE49DDC"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7088C1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496628BE"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5514D41E" w14:textId="77777777" w:rsidTr="006858EC">
        <w:trPr>
          <w:jc w:val="center"/>
        </w:trPr>
        <w:tc>
          <w:tcPr>
            <w:tcW w:w="2899" w:type="dxa"/>
            <w:shd w:val="clear" w:color="auto" w:fill="FFFFFF"/>
          </w:tcPr>
          <w:p w14:paraId="7E87B40F"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3713A4DA"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07A80D59"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52AF8EF" w14:textId="77777777" w:rsidTr="006858EC">
        <w:trPr>
          <w:trHeight w:val="183"/>
          <w:jc w:val="center"/>
        </w:trPr>
        <w:tc>
          <w:tcPr>
            <w:tcW w:w="2899" w:type="dxa"/>
            <w:shd w:val="clear" w:color="auto" w:fill="FFFFFF"/>
          </w:tcPr>
          <w:p w14:paraId="1B1A5300"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5BEEE125"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7640207B"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41DAEC50" w14:textId="77777777" w:rsidTr="006858EC">
        <w:trPr>
          <w:trHeight w:val="271"/>
          <w:jc w:val="center"/>
        </w:trPr>
        <w:tc>
          <w:tcPr>
            <w:tcW w:w="2899" w:type="dxa"/>
            <w:shd w:val="clear" w:color="auto" w:fill="FFFFFF"/>
          </w:tcPr>
          <w:p w14:paraId="2C9CB22E"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126C61E2"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62F3E667"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70660044" w14:textId="77777777" w:rsidTr="006858EC">
        <w:trPr>
          <w:trHeight w:val="271"/>
          <w:jc w:val="center"/>
        </w:trPr>
        <w:tc>
          <w:tcPr>
            <w:tcW w:w="2899" w:type="dxa"/>
            <w:shd w:val="clear" w:color="auto" w:fill="FFFFFF"/>
          </w:tcPr>
          <w:p w14:paraId="06A88C5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B1B84F9"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39C908DE"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7E7C7C29" w14:textId="77777777" w:rsidTr="006858EC">
        <w:trPr>
          <w:trHeight w:val="271"/>
          <w:jc w:val="center"/>
        </w:trPr>
        <w:tc>
          <w:tcPr>
            <w:tcW w:w="2899" w:type="dxa"/>
            <w:shd w:val="clear" w:color="auto" w:fill="FFFFFF"/>
          </w:tcPr>
          <w:p w14:paraId="142525D2"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7028992A"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6088E315"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16E8127F" w14:textId="77777777" w:rsidTr="006858EC">
        <w:trPr>
          <w:trHeight w:val="271"/>
          <w:jc w:val="center"/>
        </w:trPr>
        <w:tc>
          <w:tcPr>
            <w:tcW w:w="2899" w:type="dxa"/>
            <w:shd w:val="clear" w:color="auto" w:fill="FFFFFF"/>
          </w:tcPr>
          <w:p w14:paraId="08B42171"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017398F0"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4ABEDB1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60582DEF" w14:textId="77777777" w:rsidTr="006858EC">
        <w:trPr>
          <w:trHeight w:val="271"/>
          <w:jc w:val="center"/>
        </w:trPr>
        <w:tc>
          <w:tcPr>
            <w:tcW w:w="2899" w:type="dxa"/>
            <w:shd w:val="clear" w:color="auto" w:fill="FFFFFF"/>
          </w:tcPr>
          <w:p w14:paraId="601A4ADB"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6BB6A0A7"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583E127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57FD7645" w14:textId="77777777" w:rsidTr="0083254E">
        <w:trPr>
          <w:trHeight w:val="271"/>
          <w:jc w:val="center"/>
        </w:trPr>
        <w:tc>
          <w:tcPr>
            <w:tcW w:w="2899" w:type="dxa"/>
            <w:shd w:val="clear" w:color="auto" w:fill="D9D9D9"/>
          </w:tcPr>
          <w:p w14:paraId="31E71293" w14:textId="77777777" w:rsidR="0083254E" w:rsidRPr="008C2E84" w:rsidRDefault="0083254E" w:rsidP="006858EC">
            <w:pPr>
              <w:pStyle w:val="TAL"/>
              <w:ind w:left="284"/>
              <w:rPr>
                <w:lang w:eastAsia="zh-CN"/>
              </w:rPr>
            </w:pPr>
          </w:p>
        </w:tc>
        <w:tc>
          <w:tcPr>
            <w:tcW w:w="3192" w:type="dxa"/>
            <w:shd w:val="clear" w:color="auto" w:fill="D9D9D9"/>
          </w:tcPr>
          <w:p w14:paraId="08C068B3" w14:textId="77777777" w:rsidR="0083254E" w:rsidRPr="008C2E84" w:rsidRDefault="0083254E" w:rsidP="006858EC">
            <w:pPr>
              <w:pStyle w:val="TAL"/>
              <w:ind w:left="284"/>
              <w:rPr>
                <w:lang w:bidi="ar-IQ"/>
              </w:rPr>
            </w:pPr>
          </w:p>
        </w:tc>
        <w:tc>
          <w:tcPr>
            <w:tcW w:w="3958" w:type="dxa"/>
            <w:shd w:val="clear" w:color="auto" w:fill="D9D9D9"/>
          </w:tcPr>
          <w:p w14:paraId="587D3F97"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24345C0D" w14:textId="77777777" w:rsidTr="006858EC">
        <w:trPr>
          <w:trHeight w:val="271"/>
          <w:jc w:val="center"/>
        </w:trPr>
        <w:tc>
          <w:tcPr>
            <w:tcW w:w="2899" w:type="dxa"/>
            <w:shd w:val="clear" w:color="auto" w:fill="FFFFFF"/>
          </w:tcPr>
          <w:p w14:paraId="31AF1CE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25F533C5"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ACFE295" w14:textId="77777777" w:rsidR="0083254E" w:rsidRPr="000252B1" w:rsidRDefault="0083254E" w:rsidP="00B54D35">
            <w:pPr>
              <w:pStyle w:val="TAL"/>
              <w:jc w:val="center"/>
              <w:rPr>
                <w:rFonts w:eastAsia="DengXian"/>
              </w:rPr>
            </w:pPr>
            <w:r>
              <w:rPr>
                <w:rFonts w:eastAsia="DengXian"/>
              </w:rPr>
              <w:t>-</w:t>
            </w:r>
          </w:p>
        </w:tc>
      </w:tr>
    </w:tbl>
    <w:p w14:paraId="07BC241C" w14:textId="77777777" w:rsidR="0083254E" w:rsidRDefault="0083254E" w:rsidP="007C54F5">
      <w:pPr>
        <w:rPr>
          <w:lang w:eastAsia="zh-CN"/>
        </w:rPr>
      </w:pPr>
    </w:p>
    <w:p w14:paraId="57C2014A" w14:textId="77777777" w:rsidR="00C429E1" w:rsidRPr="008C2E84" w:rsidRDefault="00C429E1" w:rsidP="00C429E1">
      <w:pPr>
        <w:pStyle w:val="Heading2"/>
      </w:pPr>
      <w:bookmarkStart w:id="1566" w:name="_Toc51919151"/>
      <w:bookmarkStart w:id="1567" w:name="_Toc178172069"/>
      <w:r w:rsidRPr="008C2E84">
        <w:t>7.</w:t>
      </w:r>
      <w:r>
        <w:t>6</w:t>
      </w:r>
      <w:r w:rsidRPr="008C2E84">
        <w:tab/>
        <w:t xml:space="preserve">Bindings for </w:t>
      </w:r>
      <w:r>
        <w:rPr>
          <w:lang w:eastAsia="zh-CN"/>
        </w:rPr>
        <w:t xml:space="preserve">NS performance and Analytics </w:t>
      </w:r>
      <w:r w:rsidRPr="008C2E84">
        <w:t>charging</w:t>
      </w:r>
      <w:bookmarkEnd w:id="1566"/>
      <w:bookmarkEnd w:id="1567"/>
    </w:p>
    <w:p w14:paraId="48B859C9"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CD8A437" w14:textId="77777777" w:rsidTr="00F21EEB">
        <w:trPr>
          <w:tblHeader/>
          <w:jc w:val="center"/>
        </w:trPr>
        <w:tc>
          <w:tcPr>
            <w:tcW w:w="2972" w:type="dxa"/>
            <w:shd w:val="clear" w:color="auto" w:fill="A6A6A6"/>
          </w:tcPr>
          <w:p w14:paraId="63594F0E"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743AC086"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0CF8B8DD"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0E61A97" w14:textId="77777777" w:rsidTr="00F21EEB">
        <w:trPr>
          <w:jc w:val="center"/>
        </w:trPr>
        <w:tc>
          <w:tcPr>
            <w:tcW w:w="2972" w:type="dxa"/>
            <w:shd w:val="clear" w:color="auto" w:fill="DDDDDD"/>
          </w:tcPr>
          <w:p w14:paraId="5E20B915" w14:textId="77777777" w:rsidR="00C429E1" w:rsidRPr="008C2E84" w:rsidRDefault="00C429E1" w:rsidP="00F21EEB">
            <w:pPr>
              <w:pStyle w:val="TAC"/>
              <w:jc w:val="left"/>
            </w:pPr>
          </w:p>
        </w:tc>
        <w:tc>
          <w:tcPr>
            <w:tcW w:w="2835" w:type="dxa"/>
            <w:shd w:val="clear" w:color="auto" w:fill="DDDDDD"/>
          </w:tcPr>
          <w:p w14:paraId="28693212" w14:textId="77777777" w:rsidR="00C429E1" w:rsidRPr="008C2E84" w:rsidRDefault="00C429E1" w:rsidP="00F21EEB">
            <w:pPr>
              <w:pStyle w:val="TAL"/>
              <w:rPr>
                <w:rFonts w:eastAsia="DengXian"/>
              </w:rPr>
            </w:pPr>
          </w:p>
        </w:tc>
        <w:tc>
          <w:tcPr>
            <w:tcW w:w="4242" w:type="dxa"/>
            <w:shd w:val="clear" w:color="auto" w:fill="DDDDDD"/>
          </w:tcPr>
          <w:p w14:paraId="66B2B567"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187AA306" w14:textId="77777777" w:rsidTr="00F21EEB">
        <w:trPr>
          <w:jc w:val="center"/>
        </w:trPr>
        <w:tc>
          <w:tcPr>
            <w:tcW w:w="2972" w:type="dxa"/>
            <w:shd w:val="clear" w:color="auto" w:fill="auto"/>
          </w:tcPr>
          <w:p w14:paraId="4696FB75" w14:textId="77777777" w:rsidR="00C429E1" w:rsidRPr="008C2E84" w:rsidRDefault="00C429E1" w:rsidP="00F21EEB">
            <w:pPr>
              <w:pStyle w:val="TAC"/>
              <w:jc w:val="left"/>
            </w:pPr>
            <w:r>
              <w:t>Tenant Identifier</w:t>
            </w:r>
          </w:p>
        </w:tc>
        <w:tc>
          <w:tcPr>
            <w:tcW w:w="2835" w:type="dxa"/>
            <w:shd w:val="clear" w:color="auto" w:fill="auto"/>
          </w:tcPr>
          <w:p w14:paraId="293980DC" w14:textId="77777777" w:rsidR="00C429E1" w:rsidRPr="008C2E84" w:rsidRDefault="00C429E1" w:rsidP="00F21EEB">
            <w:pPr>
              <w:pStyle w:val="TAL"/>
              <w:rPr>
                <w:rFonts w:eastAsia="DengXian"/>
              </w:rPr>
            </w:pPr>
            <w:r>
              <w:t>Tenant Identifier</w:t>
            </w:r>
          </w:p>
        </w:tc>
        <w:tc>
          <w:tcPr>
            <w:tcW w:w="4242" w:type="dxa"/>
            <w:shd w:val="clear" w:color="auto" w:fill="auto"/>
          </w:tcPr>
          <w:p w14:paraId="1E114B1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556C97DC" w14:textId="77777777" w:rsidTr="00F21EEB">
        <w:trPr>
          <w:jc w:val="center"/>
        </w:trPr>
        <w:tc>
          <w:tcPr>
            <w:tcW w:w="2972" w:type="dxa"/>
            <w:shd w:val="clear" w:color="auto" w:fill="auto"/>
          </w:tcPr>
          <w:p w14:paraId="33CCE5B6"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56954A5D" w14:textId="77777777" w:rsidR="00C429E1" w:rsidRDefault="00C429E1" w:rsidP="00F21EEB">
            <w:pPr>
              <w:pStyle w:val="TAL"/>
            </w:pPr>
            <w:r w:rsidRPr="00BD6F46">
              <w:rPr>
                <w:lang w:bidi="ar-IQ"/>
              </w:rPr>
              <w:t>List of Multiple Unit Usage</w:t>
            </w:r>
          </w:p>
        </w:tc>
        <w:tc>
          <w:tcPr>
            <w:tcW w:w="4242" w:type="dxa"/>
            <w:shd w:val="clear" w:color="auto" w:fill="auto"/>
          </w:tcPr>
          <w:p w14:paraId="3852A40F"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6E55F294" w14:textId="77777777" w:rsidTr="00F21EEB">
        <w:trPr>
          <w:jc w:val="center"/>
        </w:trPr>
        <w:tc>
          <w:tcPr>
            <w:tcW w:w="2972" w:type="dxa"/>
            <w:shd w:val="clear" w:color="auto" w:fill="auto"/>
          </w:tcPr>
          <w:p w14:paraId="420AA68B"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2DA3F13F"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056AD40F"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568E55A7" w14:textId="77777777" w:rsidTr="00F21EEB">
        <w:trPr>
          <w:jc w:val="center"/>
        </w:trPr>
        <w:tc>
          <w:tcPr>
            <w:tcW w:w="2972" w:type="dxa"/>
            <w:shd w:val="clear" w:color="auto" w:fill="auto"/>
          </w:tcPr>
          <w:p w14:paraId="7247FB45"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4E7F684C"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08D10A8C"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29323A1C" w14:textId="77777777" w:rsidTr="00F21EEB">
        <w:trPr>
          <w:jc w:val="center"/>
        </w:trPr>
        <w:tc>
          <w:tcPr>
            <w:tcW w:w="2972" w:type="dxa"/>
            <w:shd w:val="clear" w:color="auto" w:fill="FFFFFF"/>
          </w:tcPr>
          <w:p w14:paraId="2D78DBBC" w14:textId="77777777" w:rsidR="00C429E1" w:rsidRPr="00F74600" w:rsidRDefault="00C429E1" w:rsidP="00F21EEB">
            <w:pPr>
              <w:pStyle w:val="TAL"/>
              <w:ind w:left="568"/>
            </w:pPr>
            <w:r w:rsidRPr="00F74600">
              <w:t>Latency</w:t>
            </w:r>
          </w:p>
        </w:tc>
        <w:tc>
          <w:tcPr>
            <w:tcW w:w="2835" w:type="dxa"/>
            <w:shd w:val="clear" w:color="auto" w:fill="FFFFFF"/>
          </w:tcPr>
          <w:p w14:paraId="10927CA3" w14:textId="77777777" w:rsidR="00C429E1" w:rsidRPr="00EF422B" w:rsidRDefault="00C429E1" w:rsidP="00F21EEB">
            <w:pPr>
              <w:pStyle w:val="TAL"/>
              <w:ind w:left="568"/>
            </w:pPr>
            <w:r w:rsidRPr="00F74600">
              <w:t>Latency</w:t>
            </w:r>
          </w:p>
        </w:tc>
        <w:tc>
          <w:tcPr>
            <w:tcW w:w="4242" w:type="dxa"/>
            <w:shd w:val="clear" w:color="auto" w:fill="FFFFFF"/>
          </w:tcPr>
          <w:p w14:paraId="5EC43BA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l</w:t>
            </w:r>
            <w:r w:rsidRPr="00F74600">
              <w:t>atency</w:t>
            </w:r>
          </w:p>
        </w:tc>
      </w:tr>
      <w:tr w:rsidR="00C429E1" w:rsidRPr="008C2E84" w:rsidDel="00966B4C" w14:paraId="0AFD9629" w14:textId="77777777" w:rsidTr="00F21EEB">
        <w:trPr>
          <w:jc w:val="center"/>
        </w:trPr>
        <w:tc>
          <w:tcPr>
            <w:tcW w:w="2972" w:type="dxa"/>
            <w:shd w:val="clear" w:color="auto" w:fill="FFFFFF"/>
          </w:tcPr>
          <w:p w14:paraId="06EC0AFC" w14:textId="77777777" w:rsidR="00C429E1" w:rsidRPr="00F74600" w:rsidRDefault="00C429E1" w:rsidP="00F21EEB">
            <w:pPr>
              <w:pStyle w:val="TAL"/>
              <w:ind w:left="568"/>
            </w:pPr>
            <w:r w:rsidRPr="00F74600">
              <w:t>Throughput</w:t>
            </w:r>
          </w:p>
        </w:tc>
        <w:tc>
          <w:tcPr>
            <w:tcW w:w="2835" w:type="dxa"/>
            <w:shd w:val="clear" w:color="auto" w:fill="FFFFFF"/>
          </w:tcPr>
          <w:p w14:paraId="286E0B9D" w14:textId="77777777" w:rsidR="00C429E1" w:rsidRPr="00EF422B" w:rsidRDefault="00C429E1" w:rsidP="00F21EEB">
            <w:pPr>
              <w:pStyle w:val="TAL"/>
              <w:ind w:left="568"/>
            </w:pPr>
            <w:r w:rsidRPr="00F74600">
              <w:t>Throughput</w:t>
            </w:r>
          </w:p>
        </w:tc>
        <w:tc>
          <w:tcPr>
            <w:tcW w:w="4242" w:type="dxa"/>
            <w:shd w:val="clear" w:color="auto" w:fill="FFFFFF"/>
          </w:tcPr>
          <w:p w14:paraId="20C04401"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t</w:t>
            </w:r>
            <w:r w:rsidRPr="00F74600">
              <w:t>hroughput</w:t>
            </w:r>
          </w:p>
        </w:tc>
      </w:tr>
      <w:tr w:rsidR="00C429E1" w:rsidRPr="008C2E84" w:rsidDel="00966B4C" w14:paraId="4B83FE42" w14:textId="77777777" w:rsidTr="00F21EEB">
        <w:trPr>
          <w:jc w:val="center"/>
        </w:trPr>
        <w:tc>
          <w:tcPr>
            <w:tcW w:w="2972" w:type="dxa"/>
            <w:shd w:val="clear" w:color="auto" w:fill="FFFFFF"/>
          </w:tcPr>
          <w:p w14:paraId="3D76546C" w14:textId="77777777" w:rsidR="00C429E1" w:rsidRPr="00F74600" w:rsidRDefault="00C429E1" w:rsidP="00F21EEB">
            <w:pPr>
              <w:pStyle w:val="TAL"/>
              <w:ind w:left="568"/>
            </w:pPr>
            <w:r w:rsidRPr="00F74600">
              <w:t>Maximum utilized bandwidth</w:t>
            </w:r>
          </w:p>
        </w:tc>
        <w:tc>
          <w:tcPr>
            <w:tcW w:w="2835" w:type="dxa"/>
            <w:shd w:val="clear" w:color="auto" w:fill="FFFFFF"/>
          </w:tcPr>
          <w:p w14:paraId="7F918F8B" w14:textId="77777777" w:rsidR="00C429E1" w:rsidRPr="00EF422B" w:rsidRDefault="00C429E1" w:rsidP="00F21EEB">
            <w:pPr>
              <w:pStyle w:val="TAL"/>
              <w:ind w:left="568"/>
            </w:pPr>
            <w:r w:rsidRPr="00F74600">
              <w:t>Maximum utilized bandwidth</w:t>
            </w:r>
          </w:p>
        </w:tc>
        <w:tc>
          <w:tcPr>
            <w:tcW w:w="4242" w:type="dxa"/>
            <w:shd w:val="clear" w:color="auto" w:fill="FFFFFF"/>
          </w:tcPr>
          <w:p w14:paraId="0E3CBF4F"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maximumUtilizedBandwidth</w:t>
            </w:r>
          </w:p>
        </w:tc>
      </w:tr>
      <w:tr w:rsidR="00C429E1" w:rsidRPr="008C2E84" w:rsidDel="00966B4C" w14:paraId="36D5DB91" w14:textId="77777777" w:rsidTr="00F21EEB">
        <w:trPr>
          <w:jc w:val="center"/>
        </w:trPr>
        <w:tc>
          <w:tcPr>
            <w:tcW w:w="2972" w:type="dxa"/>
            <w:shd w:val="clear" w:color="auto" w:fill="FFFFFF"/>
          </w:tcPr>
          <w:p w14:paraId="21BE0B89" w14:textId="77777777" w:rsidR="00C429E1" w:rsidRPr="00F74600" w:rsidRDefault="00C429E1" w:rsidP="00F21EEB">
            <w:pPr>
              <w:pStyle w:val="TAL"/>
              <w:ind w:left="568"/>
            </w:pPr>
            <w:r w:rsidRPr="00F74600">
              <w:t>Maximum packet loss rate</w:t>
            </w:r>
          </w:p>
        </w:tc>
        <w:tc>
          <w:tcPr>
            <w:tcW w:w="2835" w:type="dxa"/>
            <w:shd w:val="clear" w:color="auto" w:fill="FFFFFF"/>
          </w:tcPr>
          <w:p w14:paraId="12CD4D48" w14:textId="77777777" w:rsidR="00C429E1" w:rsidRPr="00EF422B" w:rsidRDefault="00C429E1" w:rsidP="00F21EEB">
            <w:pPr>
              <w:pStyle w:val="TAL"/>
              <w:ind w:left="568"/>
            </w:pPr>
            <w:r w:rsidRPr="00F74600">
              <w:t>Maximum packet loss rate</w:t>
            </w:r>
          </w:p>
        </w:tc>
        <w:tc>
          <w:tcPr>
            <w:tcW w:w="4242" w:type="dxa"/>
            <w:shd w:val="clear" w:color="auto" w:fill="FFFFFF"/>
          </w:tcPr>
          <w:p w14:paraId="691A73B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p>
        </w:tc>
      </w:tr>
      <w:tr w:rsidR="00C429E1" w:rsidRPr="008C2E84" w:rsidDel="00966B4C" w14:paraId="56828FA1" w14:textId="77777777" w:rsidTr="00F21EEB">
        <w:trPr>
          <w:jc w:val="center"/>
        </w:trPr>
        <w:tc>
          <w:tcPr>
            <w:tcW w:w="2972" w:type="dxa"/>
            <w:shd w:val="clear" w:color="auto" w:fill="FFFFFF"/>
          </w:tcPr>
          <w:p w14:paraId="45552A55"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6F45E4DB"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67698790"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64744B3C" w14:textId="77777777" w:rsidTr="00F21EEB">
        <w:trPr>
          <w:jc w:val="center"/>
        </w:trPr>
        <w:tc>
          <w:tcPr>
            <w:tcW w:w="2972" w:type="dxa"/>
            <w:shd w:val="clear" w:color="auto" w:fill="FFFFFF"/>
          </w:tcPr>
          <w:p w14:paraId="69CCF80A" w14:textId="77777777" w:rsidR="00C429E1" w:rsidRPr="00F74600" w:rsidRDefault="00C429E1" w:rsidP="00F21EEB">
            <w:pPr>
              <w:pStyle w:val="TAL"/>
              <w:ind w:left="568"/>
            </w:pPr>
            <w:r w:rsidRPr="00F74600">
              <w:t>The number of PDU sessions</w:t>
            </w:r>
          </w:p>
        </w:tc>
        <w:tc>
          <w:tcPr>
            <w:tcW w:w="2835" w:type="dxa"/>
            <w:shd w:val="clear" w:color="auto" w:fill="FFFFFF"/>
          </w:tcPr>
          <w:p w14:paraId="77548EB1" w14:textId="77777777" w:rsidR="00C429E1" w:rsidRPr="00EF422B" w:rsidRDefault="00C429E1" w:rsidP="00F21EEB">
            <w:pPr>
              <w:pStyle w:val="TAL"/>
              <w:ind w:left="568"/>
            </w:pPr>
            <w:r w:rsidRPr="00F74600">
              <w:t>The number of PDU sessions</w:t>
            </w:r>
          </w:p>
        </w:tc>
        <w:tc>
          <w:tcPr>
            <w:tcW w:w="4242" w:type="dxa"/>
            <w:shd w:val="clear" w:color="auto" w:fill="FFFFFF"/>
          </w:tcPr>
          <w:p w14:paraId="01F30E3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0F2F25BD" w14:textId="77777777" w:rsidTr="00F21EEB">
        <w:trPr>
          <w:jc w:val="center"/>
        </w:trPr>
        <w:tc>
          <w:tcPr>
            <w:tcW w:w="2972" w:type="dxa"/>
            <w:shd w:val="clear" w:color="auto" w:fill="FFFFFF"/>
          </w:tcPr>
          <w:p w14:paraId="5C772A0B"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6294D264"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025843D6"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6560B4B6" w14:textId="77777777" w:rsidTr="00F21EEB">
        <w:trPr>
          <w:jc w:val="center"/>
        </w:trPr>
        <w:tc>
          <w:tcPr>
            <w:tcW w:w="2972" w:type="dxa"/>
            <w:shd w:val="clear" w:color="auto" w:fill="FFFFFF"/>
          </w:tcPr>
          <w:p w14:paraId="1EC77199" w14:textId="77777777" w:rsidR="00C429E1" w:rsidRPr="00F74600" w:rsidRDefault="00C429E1" w:rsidP="00F21EEB">
            <w:pPr>
              <w:pStyle w:val="TAL"/>
              <w:ind w:left="568"/>
            </w:pPr>
            <w:r w:rsidRPr="00F74600">
              <w:t>Load level</w:t>
            </w:r>
          </w:p>
        </w:tc>
        <w:tc>
          <w:tcPr>
            <w:tcW w:w="2835" w:type="dxa"/>
            <w:shd w:val="clear" w:color="auto" w:fill="FFFFFF"/>
          </w:tcPr>
          <w:p w14:paraId="645DABF5" w14:textId="77777777" w:rsidR="00C429E1" w:rsidRPr="00EF422B" w:rsidRDefault="00C429E1" w:rsidP="00F21EEB">
            <w:pPr>
              <w:pStyle w:val="TAL"/>
              <w:ind w:left="568"/>
            </w:pPr>
            <w:r w:rsidRPr="00F74600">
              <w:t>Load level</w:t>
            </w:r>
          </w:p>
        </w:tc>
        <w:tc>
          <w:tcPr>
            <w:tcW w:w="4242" w:type="dxa"/>
            <w:shd w:val="clear" w:color="auto" w:fill="FFFFFF"/>
          </w:tcPr>
          <w:p w14:paraId="789ACAB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05378398" w14:textId="77777777" w:rsidTr="00F21EEB">
        <w:trPr>
          <w:jc w:val="center"/>
        </w:trPr>
        <w:tc>
          <w:tcPr>
            <w:tcW w:w="2972" w:type="dxa"/>
            <w:shd w:val="clear" w:color="auto" w:fill="FFFFFF"/>
          </w:tcPr>
          <w:p w14:paraId="4A01944A"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9A2C37C"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34323567"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06A1DCBE" w14:textId="77777777" w:rsidTr="00F21EEB">
        <w:trPr>
          <w:jc w:val="center"/>
        </w:trPr>
        <w:tc>
          <w:tcPr>
            <w:tcW w:w="2972" w:type="dxa"/>
            <w:shd w:val="clear" w:color="auto" w:fill="FFFFFF"/>
          </w:tcPr>
          <w:p w14:paraId="3DC00329"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0A46046E"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3B249CD8"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29468401" w14:textId="77777777" w:rsidTr="00F21EEB">
        <w:trPr>
          <w:trHeight w:val="271"/>
          <w:jc w:val="center"/>
        </w:trPr>
        <w:tc>
          <w:tcPr>
            <w:tcW w:w="2972" w:type="dxa"/>
            <w:shd w:val="clear" w:color="auto" w:fill="D9D9D9"/>
          </w:tcPr>
          <w:p w14:paraId="0A9E2970" w14:textId="77777777" w:rsidR="00C429E1" w:rsidRPr="008C2E84" w:rsidRDefault="00C429E1" w:rsidP="00F21EEB">
            <w:pPr>
              <w:pStyle w:val="TAL"/>
              <w:ind w:left="284"/>
              <w:rPr>
                <w:lang w:eastAsia="zh-CN"/>
              </w:rPr>
            </w:pPr>
          </w:p>
        </w:tc>
        <w:tc>
          <w:tcPr>
            <w:tcW w:w="2835" w:type="dxa"/>
            <w:shd w:val="clear" w:color="auto" w:fill="D9D9D9"/>
          </w:tcPr>
          <w:p w14:paraId="70A85AF1" w14:textId="77777777" w:rsidR="00C429E1" w:rsidRPr="008C2E84" w:rsidRDefault="00C429E1" w:rsidP="00F21EEB">
            <w:pPr>
              <w:pStyle w:val="TAL"/>
              <w:ind w:left="284"/>
              <w:rPr>
                <w:lang w:bidi="ar-IQ"/>
              </w:rPr>
            </w:pPr>
          </w:p>
        </w:tc>
        <w:tc>
          <w:tcPr>
            <w:tcW w:w="4242" w:type="dxa"/>
            <w:shd w:val="clear" w:color="auto" w:fill="D9D9D9"/>
          </w:tcPr>
          <w:p w14:paraId="05B5C4AB"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CEF2FE6" w14:textId="77777777" w:rsidTr="00F21EEB">
        <w:trPr>
          <w:trHeight w:val="271"/>
          <w:jc w:val="center"/>
        </w:trPr>
        <w:tc>
          <w:tcPr>
            <w:tcW w:w="2972" w:type="dxa"/>
            <w:shd w:val="clear" w:color="auto" w:fill="FFFFFF"/>
          </w:tcPr>
          <w:p w14:paraId="1142D077"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4B441E40"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F495FDC" w14:textId="77777777" w:rsidR="00C429E1" w:rsidRPr="000252B1" w:rsidRDefault="00C429E1" w:rsidP="00F21EEB">
            <w:pPr>
              <w:pStyle w:val="TAL"/>
              <w:jc w:val="center"/>
              <w:rPr>
                <w:rFonts w:eastAsia="DengXian"/>
              </w:rPr>
            </w:pPr>
            <w:r>
              <w:rPr>
                <w:rFonts w:eastAsia="DengXian"/>
              </w:rPr>
              <w:t>-</w:t>
            </w:r>
          </w:p>
        </w:tc>
      </w:tr>
    </w:tbl>
    <w:p w14:paraId="4F0D4E24" w14:textId="77777777" w:rsidR="00C429E1" w:rsidRDefault="00C429E1" w:rsidP="00C429E1"/>
    <w:p w14:paraId="4C7B8EC6" w14:textId="77777777" w:rsidR="000444BE" w:rsidRDefault="000444BE" w:rsidP="000444BE">
      <w:pPr>
        <w:pStyle w:val="Heading2"/>
      </w:pPr>
      <w:bookmarkStart w:id="1568" w:name="_Toc178172070"/>
      <w:r>
        <w:lastRenderedPageBreak/>
        <w:t>7.7</w:t>
      </w:r>
      <w:r>
        <w:tab/>
        <w:t xml:space="preserve">Bindings for </w:t>
      </w:r>
      <w:r>
        <w:rPr>
          <w:lang w:eastAsia="zh-CN"/>
        </w:rPr>
        <w:t xml:space="preserve">NS Management </w:t>
      </w:r>
      <w:r>
        <w:t>charging</w:t>
      </w:r>
      <w:bookmarkEnd w:id="1568"/>
    </w:p>
    <w:p w14:paraId="3B2117A6"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1F1FB7F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F950D59"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142E0B91"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57E7372" w14:textId="77777777" w:rsidR="000444BE" w:rsidRDefault="000444BE" w:rsidP="00D65182">
            <w:pPr>
              <w:pStyle w:val="TAH"/>
              <w:rPr>
                <w:rFonts w:eastAsia="DengXian"/>
              </w:rPr>
            </w:pPr>
            <w:r>
              <w:rPr>
                <w:rFonts w:eastAsia="DengXian"/>
              </w:rPr>
              <w:t>Resource Attribute</w:t>
            </w:r>
          </w:p>
        </w:tc>
      </w:tr>
      <w:tr w:rsidR="000444BE" w14:paraId="649F9A4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1EE1CA50"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571B2665"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79CC788"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EB4E0A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ED6E07"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04A2E826"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78B0B8F7"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C0C664A"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C1B497F"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DF7D60"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31D9CFFA"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7ADB020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2BCEEC3"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5208C6D"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3CB8066B"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5C0E1CB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E9812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0BF75B"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91D172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303966D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4717C3E"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0B81A7C"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1DCD7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6DC1243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52A5A36"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4D38DE0"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F6B66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29BDE23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5979A7E"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40E89F2"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CCEEF4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3599935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49B2739"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F3CA319"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49FDC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73E38C9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FB60E20"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48D131"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28E306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4422675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95B7B9"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9B63502"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E1C70D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60CCBAA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E23529"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F1E6293"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B884D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06ED098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921088F"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522DC3"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2B28D8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0D10662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E9264F1"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1374B8A"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159CCB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6898255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92C74F5"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98FC614"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EB66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46A7D4D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DC9275"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BEB59E9"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EE51D7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719F76D7"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9E0771"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9035C4"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6B977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557F8F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D9F0D8B"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9D755A7"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4FDBE6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065EDB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9A5806E"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3CBAD3"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DD819B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3C0EFE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11875B"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B824D01"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0D0F9E2"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3D1E517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347C2F"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68CD38B"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9C456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3D20728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F27F0AF"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A495B17"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B38624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2BC3E9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0D75CD2"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10B6B7"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3E367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56F75967"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ABAC1B5"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9A63132"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7BA08F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A25340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A2DA48C"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40E90C8"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DD54782"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01966BF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489B8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C832E03"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88E3C2"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14AADF7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B77D3B"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4BE5E6"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BF86F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1661209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A4AE729"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930C6D"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250873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3EAD496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2C8E16"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53A92C"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8DEC4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1C04B12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E62C38"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3B297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B2EB9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3139846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0D394C"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55C1CC8"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C90E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BEEDD2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698D290"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2FD296CF"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3CF05B64"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487E19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5A6E221"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2E3DF869"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A6FA79E" w14:textId="77777777" w:rsidR="000444BE" w:rsidRDefault="000444BE" w:rsidP="00D65182">
            <w:pPr>
              <w:pStyle w:val="TAL"/>
              <w:jc w:val="center"/>
              <w:rPr>
                <w:rFonts w:eastAsia="DengXian"/>
              </w:rPr>
            </w:pPr>
            <w:r>
              <w:rPr>
                <w:rFonts w:eastAsia="DengXian"/>
              </w:rPr>
              <w:t>-</w:t>
            </w:r>
          </w:p>
        </w:tc>
      </w:tr>
    </w:tbl>
    <w:p w14:paraId="289A0B07" w14:textId="77777777" w:rsidR="00F447FE" w:rsidRPr="00BD6F46" w:rsidRDefault="00F447FE" w:rsidP="007C54F5">
      <w:pPr>
        <w:rPr>
          <w:lang w:eastAsia="zh-CN"/>
        </w:rPr>
      </w:pPr>
    </w:p>
    <w:p w14:paraId="38A5E04A" w14:textId="77777777" w:rsidR="00004AF7" w:rsidRPr="00BD6F46" w:rsidRDefault="007A2DFF" w:rsidP="00004AF7">
      <w:pPr>
        <w:pStyle w:val="Heading1"/>
        <w:rPr>
          <w:lang w:eastAsia="zh-CN"/>
        </w:rPr>
      </w:pPr>
      <w:bookmarkStart w:id="1569" w:name="_Toc20227434"/>
      <w:bookmarkStart w:id="1570" w:name="_Toc27749681"/>
      <w:bookmarkStart w:id="1571" w:name="_Toc28709608"/>
      <w:bookmarkStart w:id="1572" w:name="_Toc44671228"/>
      <w:bookmarkStart w:id="1573" w:name="_Toc51919152"/>
      <w:bookmarkStart w:id="1574" w:name="_Toc178172071"/>
      <w:r w:rsidRPr="00BD6F46">
        <w:t>8</w:t>
      </w:r>
      <w:r w:rsidR="00004AF7" w:rsidRPr="00BD6F46">
        <w:rPr>
          <w:lang w:eastAsia="zh-CN"/>
        </w:rPr>
        <w:tab/>
        <w:t>Security</w:t>
      </w:r>
      <w:bookmarkEnd w:id="1569"/>
      <w:bookmarkEnd w:id="1570"/>
      <w:bookmarkEnd w:id="1571"/>
      <w:bookmarkEnd w:id="1572"/>
      <w:bookmarkEnd w:id="1573"/>
      <w:bookmarkEnd w:id="1574"/>
    </w:p>
    <w:p w14:paraId="4E9A3B11"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0DD8E042"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541FF8BA"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6995CC9D" w14:textId="77777777" w:rsidR="00AB30D8" w:rsidRDefault="00AB30D8" w:rsidP="00AB30D8">
      <w:pPr>
        <w:pStyle w:val="NO"/>
        <w:rPr>
          <w:lang w:val="en-US"/>
        </w:rPr>
      </w:pPr>
      <w:r>
        <w:rPr>
          <w:lang w:val="en-US"/>
        </w:rPr>
        <w:lastRenderedPageBreak/>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32D78318"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10CD0451"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242B4DAD" w14:textId="77777777" w:rsidR="00720405" w:rsidRPr="00BD6F46" w:rsidRDefault="00720405" w:rsidP="00720405">
      <w:pPr>
        <w:pStyle w:val="Heading8"/>
      </w:pPr>
      <w:bookmarkStart w:id="1575" w:name="_Toc20227435"/>
      <w:bookmarkStart w:id="1576" w:name="_Toc27749682"/>
      <w:bookmarkStart w:id="1577" w:name="_Toc28709609"/>
      <w:bookmarkStart w:id="1578" w:name="_Toc44671229"/>
      <w:bookmarkStart w:id="1579" w:name="_Toc51919153"/>
      <w:bookmarkStart w:id="1580" w:name="_Toc178172072"/>
      <w:r w:rsidRPr="00BD6F46">
        <w:t xml:space="preserve">Annex </w:t>
      </w:r>
      <w:r w:rsidR="0067467B" w:rsidRPr="00BD6F46">
        <w:t xml:space="preserve">A </w:t>
      </w:r>
      <w:r w:rsidRPr="00BD6F46">
        <w:t>(normative):</w:t>
      </w:r>
      <w:r w:rsidRPr="00BD6F46">
        <w:br/>
        <w:t>OpenAPI specification</w:t>
      </w:r>
      <w:bookmarkEnd w:id="1575"/>
      <w:bookmarkEnd w:id="1576"/>
      <w:bookmarkEnd w:id="1577"/>
      <w:bookmarkEnd w:id="1578"/>
      <w:bookmarkEnd w:id="1579"/>
      <w:bookmarkEnd w:id="1580"/>
    </w:p>
    <w:p w14:paraId="2C4FACCE" w14:textId="77777777" w:rsidR="00720405" w:rsidRPr="00BD6F46" w:rsidRDefault="0067467B" w:rsidP="00A21764">
      <w:pPr>
        <w:pStyle w:val="Heading2"/>
      </w:pPr>
      <w:bookmarkStart w:id="1581" w:name="_Toc20227436"/>
      <w:bookmarkStart w:id="1582" w:name="_Toc27749683"/>
      <w:bookmarkStart w:id="1583" w:name="_Toc28709610"/>
      <w:bookmarkStart w:id="1584" w:name="_Toc44671230"/>
      <w:bookmarkStart w:id="1585" w:name="_Toc51919154"/>
      <w:bookmarkStart w:id="1586" w:name="_Toc178172073"/>
      <w:r w:rsidRPr="00BD6F46">
        <w:t>A</w:t>
      </w:r>
      <w:r w:rsidR="00720405" w:rsidRPr="00BD6F46">
        <w:t>.1</w:t>
      </w:r>
      <w:r w:rsidR="00720405" w:rsidRPr="00BD6F46">
        <w:tab/>
        <w:t>General</w:t>
      </w:r>
      <w:bookmarkEnd w:id="1581"/>
      <w:bookmarkEnd w:id="1582"/>
      <w:bookmarkEnd w:id="1583"/>
      <w:bookmarkEnd w:id="1584"/>
      <w:bookmarkEnd w:id="1585"/>
      <w:bookmarkEnd w:id="1586"/>
      <w:r w:rsidR="00720405" w:rsidRPr="00BD6F46">
        <w:t xml:space="preserve"> </w:t>
      </w:r>
    </w:p>
    <w:p w14:paraId="07A53534"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67F6C19D"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06E86F2"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B3B9C66"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28EBCE86" w14:textId="77777777" w:rsidR="00C526EA" w:rsidRPr="00BD6F46" w:rsidRDefault="00895788" w:rsidP="007F2678">
      <w:pPr>
        <w:pStyle w:val="Heading2"/>
        <w:rPr>
          <w:noProof/>
        </w:rPr>
      </w:pPr>
      <w:bookmarkStart w:id="1587" w:name="_Toc20227437"/>
      <w:bookmarkStart w:id="1588" w:name="_Toc27749684"/>
      <w:bookmarkStart w:id="1589" w:name="_Toc28709611"/>
      <w:bookmarkStart w:id="1590" w:name="_Toc44671231"/>
      <w:bookmarkStart w:id="1591" w:name="_Toc51919155"/>
      <w:bookmarkStart w:id="1592" w:name="_Toc178172074"/>
      <w:r w:rsidRPr="00BD6F46">
        <w:t>A</w:t>
      </w:r>
      <w:r w:rsidR="00C526EA" w:rsidRPr="00BD6F46">
        <w:t>.2</w:t>
      </w:r>
      <w:r w:rsidR="00C526EA" w:rsidRPr="00BD6F46">
        <w:tab/>
        <w:t>Nchf_ConvergedCharging</w:t>
      </w:r>
      <w:r w:rsidR="00C526EA" w:rsidRPr="00BD6F46">
        <w:rPr>
          <w:noProof/>
        </w:rPr>
        <w:t xml:space="preserve"> API</w:t>
      </w:r>
      <w:bookmarkEnd w:id="1587"/>
      <w:bookmarkEnd w:id="1588"/>
      <w:bookmarkEnd w:id="1589"/>
      <w:bookmarkEnd w:id="1590"/>
      <w:bookmarkEnd w:id="1591"/>
      <w:bookmarkEnd w:id="1592"/>
    </w:p>
    <w:p w14:paraId="795EA502" w14:textId="77777777" w:rsidR="00C526EA" w:rsidRPr="00BD6F46" w:rsidRDefault="00C526EA" w:rsidP="00C526EA">
      <w:pPr>
        <w:pStyle w:val="PL"/>
      </w:pPr>
      <w:r w:rsidRPr="00BD6F46">
        <w:t>openapi: 3.0.0</w:t>
      </w:r>
    </w:p>
    <w:p w14:paraId="3EED3A5F" w14:textId="77777777" w:rsidR="00C526EA" w:rsidRPr="00BD6F46" w:rsidRDefault="00C526EA" w:rsidP="00C526EA">
      <w:pPr>
        <w:pStyle w:val="PL"/>
      </w:pPr>
      <w:r w:rsidRPr="00BD6F46">
        <w:t>info:</w:t>
      </w:r>
    </w:p>
    <w:p w14:paraId="2DE51B51" w14:textId="77777777" w:rsidR="00C526EA" w:rsidRDefault="00C526EA" w:rsidP="00C526EA">
      <w:pPr>
        <w:pStyle w:val="PL"/>
      </w:pPr>
      <w:r w:rsidRPr="00BD6F46">
        <w:t xml:space="preserve">  title: Nchf_ConvergedCharging</w:t>
      </w:r>
    </w:p>
    <w:p w14:paraId="4955ACDF" w14:textId="77777777" w:rsidR="00E803C7" w:rsidRDefault="00E803C7" w:rsidP="00E803C7">
      <w:pPr>
        <w:pStyle w:val="PL"/>
      </w:pPr>
      <w:r w:rsidRPr="00BD6F46">
        <w:t xml:space="preserve">  version: </w:t>
      </w:r>
      <w:r>
        <w:t>3</w:t>
      </w:r>
      <w:r w:rsidRPr="00BD6F46">
        <w:t>.0.</w:t>
      </w:r>
      <w:r w:rsidR="00200F32" w:rsidRPr="00200F32">
        <w:t>7</w:t>
      </w:r>
    </w:p>
    <w:p w14:paraId="76D5B48F" w14:textId="77777777" w:rsidR="00E803C7" w:rsidRDefault="00E803C7" w:rsidP="00E803C7">
      <w:pPr>
        <w:pStyle w:val="PL"/>
      </w:pPr>
      <w:r w:rsidRPr="00BD6F46">
        <w:t xml:space="preserve">  description:</w:t>
      </w:r>
      <w:r>
        <w:t xml:space="preserve"> |</w:t>
      </w:r>
    </w:p>
    <w:p w14:paraId="7F7CD213" w14:textId="77777777" w:rsidR="00E803C7" w:rsidRDefault="00E803C7" w:rsidP="00E803C7">
      <w:pPr>
        <w:pStyle w:val="PL"/>
      </w:pPr>
      <w:r>
        <w:t xml:space="preserve">    </w:t>
      </w:r>
      <w:r w:rsidRPr="00BD6F46">
        <w:t>ConvergedCharging Service</w:t>
      </w:r>
      <w:r>
        <w:t xml:space="preserve">    © </w:t>
      </w:r>
      <w:r w:rsidR="00200F32" w:rsidRPr="00200F32">
        <w:t>2023</w:t>
      </w:r>
      <w:r>
        <w:t>, 3GPP Organizational Partners (ARIB, ATIS, CCSA, ETSI, TSDSI, TTA, TTC).</w:t>
      </w:r>
    </w:p>
    <w:p w14:paraId="7294141E" w14:textId="77777777" w:rsidR="00E803C7" w:rsidRDefault="00E803C7" w:rsidP="00E803C7">
      <w:pPr>
        <w:pStyle w:val="PL"/>
      </w:pPr>
      <w:r>
        <w:t xml:space="preserve">    All rights reserved.</w:t>
      </w:r>
    </w:p>
    <w:p w14:paraId="35D4AE6C" w14:textId="77777777" w:rsidR="00C526EA" w:rsidRPr="00BD6F46" w:rsidRDefault="00C526EA" w:rsidP="00E803C7">
      <w:pPr>
        <w:pStyle w:val="PL"/>
      </w:pPr>
      <w:r w:rsidRPr="00BD6F46">
        <w:t>externalDocs:</w:t>
      </w:r>
    </w:p>
    <w:p w14:paraId="3B3431E3" w14:textId="77777777" w:rsidR="00C526EA" w:rsidRPr="00BD6F46" w:rsidRDefault="00C526EA" w:rsidP="00C526EA">
      <w:pPr>
        <w:pStyle w:val="PL"/>
      </w:pPr>
      <w:r w:rsidRPr="00BD6F46">
        <w:t xml:space="preserve">  description: </w:t>
      </w:r>
      <w:r w:rsidR="007C7F5B">
        <w:t>&gt;</w:t>
      </w:r>
    </w:p>
    <w:p w14:paraId="5C6AA456" w14:textId="77777777" w:rsidR="00203576" w:rsidRDefault="00C526EA" w:rsidP="00203576">
      <w:pPr>
        <w:pStyle w:val="PL"/>
      </w:pPr>
      <w:r w:rsidRPr="00BD6F46">
        <w:t xml:space="preserve">    3GPP TS 32.291 </w:t>
      </w:r>
      <w:r w:rsidR="0094734D">
        <w:t>V1</w:t>
      </w:r>
      <w:r w:rsidR="00F20D4D">
        <w:t>6</w:t>
      </w:r>
      <w:r w:rsidR="0094734D">
        <w:t>.</w:t>
      </w:r>
      <w:bookmarkStart w:id="1593" w:name="_Hlk20387219"/>
      <w:r w:rsidR="00200F32" w:rsidRPr="00200F32">
        <w:t>15</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22F4D0A"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6BAB2B48" w14:textId="77777777" w:rsidR="00C526EA" w:rsidRPr="00BD6F46" w:rsidRDefault="00C526EA" w:rsidP="00C526EA">
      <w:pPr>
        <w:pStyle w:val="PL"/>
      </w:pPr>
      <w:r w:rsidRPr="00BD6F46">
        <w:t xml:space="preserve">  url: 'http://www.3gpp.org/ftp/Specs/archive/32_series/32.291/'</w:t>
      </w:r>
    </w:p>
    <w:bookmarkEnd w:id="1593"/>
    <w:p w14:paraId="20A86145" w14:textId="77777777" w:rsidR="00C526EA" w:rsidRPr="00BD6F46" w:rsidRDefault="00C526EA" w:rsidP="00C526EA">
      <w:pPr>
        <w:pStyle w:val="PL"/>
      </w:pPr>
      <w:r w:rsidRPr="00BD6F46">
        <w:t>servers:</w:t>
      </w:r>
    </w:p>
    <w:p w14:paraId="76A86510"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3539FE37" w14:textId="77777777" w:rsidR="00C526EA" w:rsidRPr="00BD6F46" w:rsidRDefault="00C526EA" w:rsidP="00C526EA">
      <w:pPr>
        <w:pStyle w:val="PL"/>
      </w:pPr>
      <w:r w:rsidRPr="00BD6F46">
        <w:t xml:space="preserve">    variables:</w:t>
      </w:r>
    </w:p>
    <w:p w14:paraId="0CDA50EF" w14:textId="77777777" w:rsidR="00C526EA" w:rsidRPr="00BD6F46" w:rsidRDefault="00C526EA" w:rsidP="00C526EA">
      <w:pPr>
        <w:pStyle w:val="PL"/>
      </w:pPr>
      <w:r w:rsidRPr="00BD6F46">
        <w:t xml:space="preserve">      apiRoot:</w:t>
      </w:r>
    </w:p>
    <w:p w14:paraId="2E5FA935" w14:textId="77777777" w:rsidR="00C526EA" w:rsidRPr="00BD6F46" w:rsidRDefault="00C526EA" w:rsidP="00C526EA">
      <w:pPr>
        <w:pStyle w:val="PL"/>
      </w:pPr>
      <w:r w:rsidRPr="00BD6F46">
        <w:t xml:space="preserve">        default: </w:t>
      </w:r>
      <w:r w:rsidR="00203576">
        <w:t>https://</w:t>
      </w:r>
      <w:r w:rsidR="00203576" w:rsidRPr="00CA45AC">
        <w:t>example.com</w:t>
      </w:r>
    </w:p>
    <w:p w14:paraId="26EB1B90" w14:textId="77777777" w:rsidR="00C526EA" w:rsidRPr="00BD6F46" w:rsidRDefault="00C526EA" w:rsidP="00C526EA">
      <w:pPr>
        <w:pStyle w:val="PL"/>
      </w:pPr>
      <w:r w:rsidRPr="00BD6F46">
        <w:t xml:space="preserve">        description: apiRoot as defined in subclause 4.4 of 3GPP TS 29.501</w:t>
      </w:r>
      <w:r w:rsidR="00203576">
        <w:t>.</w:t>
      </w:r>
    </w:p>
    <w:p w14:paraId="248D3DD4" w14:textId="77777777" w:rsidR="00B85765" w:rsidRPr="002857AD" w:rsidRDefault="00B85765" w:rsidP="00B85765">
      <w:pPr>
        <w:pStyle w:val="PL"/>
        <w:rPr>
          <w:lang w:val="en-US"/>
        </w:rPr>
      </w:pPr>
      <w:r w:rsidRPr="002857AD">
        <w:rPr>
          <w:lang w:val="en-US"/>
        </w:rPr>
        <w:t>security:</w:t>
      </w:r>
    </w:p>
    <w:p w14:paraId="5989B1AD" w14:textId="77777777" w:rsidR="00B85765" w:rsidRPr="002857AD" w:rsidRDefault="00B85765" w:rsidP="00B85765">
      <w:pPr>
        <w:pStyle w:val="PL"/>
        <w:rPr>
          <w:lang w:val="en-US"/>
        </w:rPr>
      </w:pPr>
      <w:r w:rsidRPr="002857AD">
        <w:rPr>
          <w:lang w:val="en-US"/>
        </w:rPr>
        <w:t xml:space="preserve">  - {}</w:t>
      </w:r>
    </w:p>
    <w:p w14:paraId="12721484" w14:textId="77777777" w:rsidR="00B85765" w:rsidRPr="002857AD" w:rsidRDefault="00B85765" w:rsidP="00B85765">
      <w:pPr>
        <w:pStyle w:val="PL"/>
        <w:rPr>
          <w:lang w:val="en-US"/>
        </w:rPr>
      </w:pPr>
      <w:r>
        <w:rPr>
          <w:lang w:val="en-US"/>
        </w:rPr>
        <w:t xml:space="preserve">  - oAuth2ClientCredentials:</w:t>
      </w:r>
    </w:p>
    <w:p w14:paraId="3D89B730"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67457EDB" w14:textId="77777777" w:rsidR="00C526EA" w:rsidRPr="00BD6F46" w:rsidRDefault="00C526EA" w:rsidP="00C526EA">
      <w:pPr>
        <w:pStyle w:val="PL"/>
      </w:pPr>
      <w:r w:rsidRPr="00BD6F46">
        <w:t>paths:</w:t>
      </w:r>
    </w:p>
    <w:p w14:paraId="70209044" w14:textId="77777777" w:rsidR="00C526EA" w:rsidRPr="00BD6F46" w:rsidRDefault="00C526EA" w:rsidP="00C526EA">
      <w:pPr>
        <w:pStyle w:val="PL"/>
      </w:pPr>
      <w:r w:rsidRPr="00BD6F46">
        <w:t xml:space="preserve">  /chargingdata:</w:t>
      </w:r>
    </w:p>
    <w:p w14:paraId="2C4B7272" w14:textId="77777777" w:rsidR="00C526EA" w:rsidRPr="00BD6F46" w:rsidRDefault="00C526EA" w:rsidP="00C526EA">
      <w:pPr>
        <w:pStyle w:val="PL"/>
      </w:pPr>
      <w:r w:rsidRPr="00BD6F46">
        <w:t xml:space="preserve">    post:</w:t>
      </w:r>
    </w:p>
    <w:p w14:paraId="65724F10" w14:textId="77777777" w:rsidR="00C526EA" w:rsidRPr="00BD6F46" w:rsidRDefault="00C526EA" w:rsidP="00C526EA">
      <w:pPr>
        <w:pStyle w:val="PL"/>
      </w:pPr>
      <w:r w:rsidRPr="00BD6F46">
        <w:t xml:space="preserve">      requestBody:</w:t>
      </w:r>
    </w:p>
    <w:p w14:paraId="6D4FF5DF" w14:textId="77777777" w:rsidR="00C526EA" w:rsidRPr="00BD6F46" w:rsidRDefault="00C526EA" w:rsidP="00C526EA">
      <w:pPr>
        <w:pStyle w:val="PL"/>
      </w:pPr>
      <w:r w:rsidRPr="00BD6F46">
        <w:t xml:space="preserve">        required: true</w:t>
      </w:r>
    </w:p>
    <w:p w14:paraId="2F985CC8" w14:textId="77777777" w:rsidR="00C526EA" w:rsidRPr="00BD6F46" w:rsidRDefault="00C526EA" w:rsidP="00C526EA">
      <w:pPr>
        <w:pStyle w:val="PL"/>
      </w:pPr>
      <w:r w:rsidRPr="00BD6F46">
        <w:t xml:space="preserve">        content:</w:t>
      </w:r>
    </w:p>
    <w:p w14:paraId="032C265F" w14:textId="77777777" w:rsidR="00C526EA" w:rsidRPr="00BD6F46" w:rsidRDefault="00C526EA" w:rsidP="00C526EA">
      <w:pPr>
        <w:pStyle w:val="PL"/>
      </w:pPr>
      <w:r w:rsidRPr="00BD6F46">
        <w:t xml:space="preserve">          application/json:</w:t>
      </w:r>
    </w:p>
    <w:p w14:paraId="4FC8C973" w14:textId="77777777" w:rsidR="00C526EA" w:rsidRPr="00BD6F46" w:rsidRDefault="00C526EA" w:rsidP="00C526EA">
      <w:pPr>
        <w:pStyle w:val="PL"/>
      </w:pPr>
      <w:r w:rsidRPr="00BD6F46">
        <w:t xml:space="preserve">            schema:</w:t>
      </w:r>
    </w:p>
    <w:p w14:paraId="64E530CC" w14:textId="77777777" w:rsidR="00C526EA" w:rsidRPr="00BD6F46" w:rsidRDefault="00C526EA" w:rsidP="00C526EA">
      <w:pPr>
        <w:pStyle w:val="PL"/>
      </w:pPr>
      <w:r w:rsidRPr="00BD6F46">
        <w:t xml:space="preserve">              $ref: '#/components/schemas/ChargingDataRequest'</w:t>
      </w:r>
    </w:p>
    <w:p w14:paraId="478DE1CB" w14:textId="77777777" w:rsidR="00C526EA" w:rsidRPr="00BD6F46" w:rsidRDefault="00C526EA" w:rsidP="00C526EA">
      <w:pPr>
        <w:pStyle w:val="PL"/>
      </w:pPr>
      <w:r w:rsidRPr="00BD6F46">
        <w:t xml:space="preserve">      responses:</w:t>
      </w:r>
    </w:p>
    <w:p w14:paraId="291C00DD" w14:textId="77777777" w:rsidR="00C526EA" w:rsidRPr="00BD6F46" w:rsidRDefault="00C526EA" w:rsidP="00C526EA">
      <w:pPr>
        <w:pStyle w:val="PL"/>
      </w:pPr>
      <w:r w:rsidRPr="00BD6F46">
        <w:t xml:space="preserve">        '201':</w:t>
      </w:r>
    </w:p>
    <w:p w14:paraId="3259E924" w14:textId="77777777" w:rsidR="00C526EA" w:rsidRPr="00BD6F46" w:rsidRDefault="00C526EA" w:rsidP="00C526EA">
      <w:pPr>
        <w:pStyle w:val="PL"/>
      </w:pPr>
      <w:r w:rsidRPr="00BD6F46">
        <w:t xml:space="preserve">          description: Created</w:t>
      </w:r>
    </w:p>
    <w:p w14:paraId="3E51CF2A" w14:textId="77777777" w:rsidR="00C526EA" w:rsidRPr="00BD6F46" w:rsidRDefault="00C526EA" w:rsidP="00C526EA">
      <w:pPr>
        <w:pStyle w:val="PL"/>
      </w:pPr>
      <w:r w:rsidRPr="00BD6F46">
        <w:t xml:space="preserve">          content:</w:t>
      </w:r>
    </w:p>
    <w:p w14:paraId="638543DD" w14:textId="77777777" w:rsidR="00C526EA" w:rsidRPr="00BD6F46" w:rsidRDefault="00C526EA" w:rsidP="00C526EA">
      <w:pPr>
        <w:pStyle w:val="PL"/>
      </w:pPr>
      <w:r w:rsidRPr="00BD6F46">
        <w:lastRenderedPageBreak/>
        <w:t xml:space="preserve">            application/json:</w:t>
      </w:r>
    </w:p>
    <w:p w14:paraId="0A896BAD" w14:textId="77777777" w:rsidR="00C526EA" w:rsidRPr="00BD6F46" w:rsidRDefault="00C526EA" w:rsidP="00C526EA">
      <w:pPr>
        <w:pStyle w:val="PL"/>
      </w:pPr>
      <w:r w:rsidRPr="00BD6F46">
        <w:t xml:space="preserve">              schema:</w:t>
      </w:r>
    </w:p>
    <w:p w14:paraId="54F47F06" w14:textId="77777777" w:rsidR="00C526EA" w:rsidRPr="00BD6F46" w:rsidRDefault="00C526EA" w:rsidP="00C526EA">
      <w:pPr>
        <w:pStyle w:val="PL"/>
      </w:pPr>
      <w:r w:rsidRPr="00BD6F46">
        <w:t xml:space="preserve">                $ref: '#/components/schemas/ChargingDataResponse'</w:t>
      </w:r>
    </w:p>
    <w:p w14:paraId="42B9E557" w14:textId="77777777" w:rsidR="00C526EA" w:rsidRPr="00BD6F46" w:rsidRDefault="00C526EA" w:rsidP="00C526EA">
      <w:pPr>
        <w:pStyle w:val="PL"/>
      </w:pPr>
      <w:r w:rsidRPr="00BD6F46">
        <w:t xml:space="preserve">        '400':</w:t>
      </w:r>
    </w:p>
    <w:p w14:paraId="70A0247A" w14:textId="77777777" w:rsidR="00C526EA" w:rsidRPr="00BD6F46" w:rsidRDefault="00C526EA" w:rsidP="00C526EA">
      <w:pPr>
        <w:pStyle w:val="PL"/>
      </w:pPr>
      <w:r w:rsidRPr="00BD6F46">
        <w:t xml:space="preserve">          description: Bad request</w:t>
      </w:r>
    </w:p>
    <w:p w14:paraId="4AA44F69" w14:textId="77777777" w:rsidR="00C526EA" w:rsidRPr="00BD6F46" w:rsidRDefault="00C526EA" w:rsidP="00C526EA">
      <w:pPr>
        <w:pStyle w:val="PL"/>
      </w:pPr>
      <w:r w:rsidRPr="00BD6F46">
        <w:t xml:space="preserve">          content:</w:t>
      </w:r>
    </w:p>
    <w:p w14:paraId="1C8748FC" w14:textId="77777777" w:rsidR="00C526EA" w:rsidRPr="00BD6F46" w:rsidRDefault="00C526EA" w:rsidP="00C526EA">
      <w:pPr>
        <w:pStyle w:val="PL"/>
      </w:pPr>
      <w:r w:rsidRPr="00BD6F46">
        <w:t xml:space="preserve">            application/</w:t>
      </w:r>
      <w:r w:rsidR="005516A0" w:rsidRPr="00860CC6">
        <w:t>problem+</w:t>
      </w:r>
      <w:r w:rsidRPr="00BD6F46">
        <w:t>json:</w:t>
      </w:r>
    </w:p>
    <w:p w14:paraId="0D07BD39" w14:textId="77777777" w:rsidR="00C526EA" w:rsidRPr="00BD6F46" w:rsidRDefault="00C526EA" w:rsidP="00C526EA">
      <w:pPr>
        <w:pStyle w:val="PL"/>
      </w:pPr>
      <w:r w:rsidRPr="00BD6F46">
        <w:t xml:space="preserve">              schema:</w:t>
      </w:r>
    </w:p>
    <w:p w14:paraId="7CF2E6BB" w14:textId="77777777" w:rsidR="00C526EA" w:rsidRPr="00BD6F46" w:rsidRDefault="00C526EA" w:rsidP="00C526EA">
      <w:pPr>
        <w:pStyle w:val="PL"/>
      </w:pPr>
      <w:r w:rsidRPr="00BD6F46">
        <w:t xml:space="preserve">                $ref: 'TS29571_CommonData.yaml#/components/schemas/ProblemDetails'</w:t>
      </w:r>
    </w:p>
    <w:p w14:paraId="0D8A8887" w14:textId="77777777" w:rsidR="00C526EA" w:rsidRPr="00BD6F46" w:rsidRDefault="00C526EA" w:rsidP="00C526EA">
      <w:pPr>
        <w:pStyle w:val="PL"/>
      </w:pPr>
      <w:r w:rsidRPr="00BD6F46">
        <w:t xml:space="preserve">        '403':</w:t>
      </w:r>
    </w:p>
    <w:p w14:paraId="16A4486F" w14:textId="77777777" w:rsidR="00C526EA" w:rsidRPr="00BD6F46" w:rsidRDefault="00C526EA" w:rsidP="00C526EA">
      <w:pPr>
        <w:pStyle w:val="PL"/>
      </w:pPr>
      <w:r w:rsidRPr="00BD6F46">
        <w:t xml:space="preserve">          description: Forbidden</w:t>
      </w:r>
    </w:p>
    <w:p w14:paraId="377B964D" w14:textId="77777777" w:rsidR="00C526EA" w:rsidRPr="00BD6F46" w:rsidRDefault="00C526EA" w:rsidP="00C526EA">
      <w:pPr>
        <w:pStyle w:val="PL"/>
      </w:pPr>
      <w:r w:rsidRPr="00BD6F46">
        <w:t xml:space="preserve">          content:</w:t>
      </w:r>
    </w:p>
    <w:p w14:paraId="1B41E8DC" w14:textId="77777777" w:rsidR="00C526EA" w:rsidRPr="00BD6F46" w:rsidRDefault="00C526EA" w:rsidP="00C526EA">
      <w:pPr>
        <w:pStyle w:val="PL"/>
      </w:pPr>
      <w:r w:rsidRPr="00BD6F46">
        <w:t xml:space="preserve">            application/</w:t>
      </w:r>
      <w:r w:rsidR="005516A0" w:rsidRPr="00860CC6">
        <w:t>problem+</w:t>
      </w:r>
      <w:r w:rsidRPr="00BD6F46">
        <w:t>json:</w:t>
      </w:r>
    </w:p>
    <w:p w14:paraId="4A8EEE14" w14:textId="77777777" w:rsidR="00C526EA" w:rsidRPr="00BD6F46" w:rsidRDefault="00C526EA" w:rsidP="00C526EA">
      <w:pPr>
        <w:pStyle w:val="PL"/>
      </w:pPr>
      <w:r w:rsidRPr="00BD6F46">
        <w:t xml:space="preserve">              schema:</w:t>
      </w:r>
    </w:p>
    <w:p w14:paraId="68504AE8" w14:textId="77777777" w:rsidR="00C526EA" w:rsidRPr="00BD6F46" w:rsidRDefault="00C526EA" w:rsidP="00C526EA">
      <w:pPr>
        <w:pStyle w:val="PL"/>
      </w:pPr>
      <w:r w:rsidRPr="00BD6F46">
        <w:t xml:space="preserve">                $ref: 'TS29571_CommonData.yaml#/components/schemas/ProblemDetails'</w:t>
      </w:r>
    </w:p>
    <w:p w14:paraId="6B5697B8" w14:textId="77777777" w:rsidR="00C526EA" w:rsidRPr="00BD6F46" w:rsidRDefault="00C526EA" w:rsidP="00C526EA">
      <w:pPr>
        <w:pStyle w:val="PL"/>
      </w:pPr>
      <w:r w:rsidRPr="00BD6F46">
        <w:t xml:space="preserve">        '404':</w:t>
      </w:r>
    </w:p>
    <w:p w14:paraId="74076E31" w14:textId="77777777" w:rsidR="00C526EA" w:rsidRPr="00BD6F46" w:rsidRDefault="00C526EA" w:rsidP="00C526EA">
      <w:pPr>
        <w:pStyle w:val="PL"/>
      </w:pPr>
      <w:r w:rsidRPr="00BD6F46">
        <w:t xml:space="preserve">          description: Not Found</w:t>
      </w:r>
    </w:p>
    <w:p w14:paraId="5C1B53D9" w14:textId="77777777" w:rsidR="00C526EA" w:rsidRPr="00BD6F46" w:rsidRDefault="00C526EA" w:rsidP="00C526EA">
      <w:pPr>
        <w:pStyle w:val="PL"/>
      </w:pPr>
      <w:r w:rsidRPr="00BD6F46">
        <w:t xml:space="preserve">          content:</w:t>
      </w:r>
    </w:p>
    <w:p w14:paraId="1F6C8406" w14:textId="77777777" w:rsidR="00C526EA" w:rsidRPr="00BD6F46" w:rsidRDefault="00C526EA" w:rsidP="00C526EA">
      <w:pPr>
        <w:pStyle w:val="PL"/>
      </w:pPr>
      <w:r w:rsidRPr="00BD6F46">
        <w:t xml:space="preserve">            application/</w:t>
      </w:r>
      <w:r w:rsidR="005516A0" w:rsidRPr="00860CC6">
        <w:t>problem+</w:t>
      </w:r>
      <w:r w:rsidRPr="00BD6F46">
        <w:t>json:</w:t>
      </w:r>
    </w:p>
    <w:p w14:paraId="2111AC01" w14:textId="77777777" w:rsidR="00C526EA" w:rsidRPr="00BD6F46" w:rsidRDefault="00C526EA" w:rsidP="00C526EA">
      <w:pPr>
        <w:pStyle w:val="PL"/>
      </w:pPr>
      <w:r w:rsidRPr="00BD6F46">
        <w:t xml:space="preserve">              schema:</w:t>
      </w:r>
    </w:p>
    <w:p w14:paraId="3E006354" w14:textId="77777777" w:rsidR="00C526EA" w:rsidRPr="00BD6F46" w:rsidRDefault="00C526EA" w:rsidP="00C526EA">
      <w:pPr>
        <w:pStyle w:val="PL"/>
      </w:pPr>
      <w:r w:rsidRPr="00BD6F46">
        <w:t xml:space="preserve">                $ref: 'TS29571_CommonData.yaml#/components/schemas/ProblemDetails'</w:t>
      </w:r>
    </w:p>
    <w:p w14:paraId="2FEF5380" w14:textId="77777777" w:rsidR="00376A29" w:rsidRPr="00BD6F46" w:rsidRDefault="00376A29" w:rsidP="00376A29">
      <w:pPr>
        <w:pStyle w:val="PL"/>
      </w:pPr>
      <w:r>
        <w:t xml:space="preserve">        '401</w:t>
      </w:r>
      <w:r w:rsidRPr="00BD6F46">
        <w:t>':</w:t>
      </w:r>
    </w:p>
    <w:p w14:paraId="0B632201" w14:textId="77777777" w:rsidR="00376A29" w:rsidRPr="00BD6F46" w:rsidRDefault="00376A29" w:rsidP="00376A29">
      <w:pPr>
        <w:pStyle w:val="PL"/>
      </w:pPr>
      <w:r>
        <w:t xml:space="preserve">       </w:t>
      </w:r>
      <w:r w:rsidRPr="00BD6F46">
        <w:t xml:space="preserve">   $ref: 'TS29571_CommonData.yaml#/components/</w:t>
      </w:r>
      <w:r>
        <w:rPr>
          <w:lang w:val="en-US"/>
        </w:rPr>
        <w:t>responses/401</w:t>
      </w:r>
      <w:r w:rsidRPr="00BD6F46">
        <w:t>'</w:t>
      </w:r>
    </w:p>
    <w:p w14:paraId="751C454B" w14:textId="77777777" w:rsidR="00A93C6C" w:rsidRPr="00BD6F46" w:rsidRDefault="00A93C6C" w:rsidP="00A93C6C">
      <w:pPr>
        <w:pStyle w:val="PL"/>
      </w:pPr>
      <w:r>
        <w:t xml:space="preserve">        '410</w:t>
      </w:r>
      <w:r w:rsidRPr="00BD6F46">
        <w:t>':</w:t>
      </w:r>
    </w:p>
    <w:p w14:paraId="589B52A5" w14:textId="77777777" w:rsidR="00A93C6C" w:rsidRPr="00BD6F46" w:rsidRDefault="00A93C6C" w:rsidP="00A93C6C">
      <w:pPr>
        <w:pStyle w:val="PL"/>
      </w:pPr>
      <w:r>
        <w:t xml:space="preserve">       </w:t>
      </w:r>
      <w:r w:rsidRPr="00BD6F46">
        <w:t xml:space="preserve">   $ref: 'TS29571_CommonData.yaml#/components/</w:t>
      </w:r>
      <w:r>
        <w:rPr>
          <w:lang w:val="en-US"/>
        </w:rPr>
        <w:t>responses/410</w:t>
      </w:r>
      <w:r w:rsidRPr="00BD6F46">
        <w:t>'</w:t>
      </w:r>
    </w:p>
    <w:p w14:paraId="59BE5C48" w14:textId="77777777" w:rsidR="00376A29" w:rsidRPr="00BD6F46" w:rsidRDefault="00376A29" w:rsidP="00376A29">
      <w:pPr>
        <w:pStyle w:val="PL"/>
      </w:pPr>
      <w:r>
        <w:t xml:space="preserve">        '411</w:t>
      </w:r>
      <w:r w:rsidRPr="00BD6F46">
        <w:t>':</w:t>
      </w:r>
    </w:p>
    <w:p w14:paraId="76E715E9" w14:textId="77777777" w:rsidR="00376A29" w:rsidRPr="00BD6F46" w:rsidRDefault="00376A29" w:rsidP="00376A29">
      <w:pPr>
        <w:pStyle w:val="PL"/>
      </w:pPr>
      <w:r>
        <w:t xml:space="preserve">       </w:t>
      </w:r>
      <w:r w:rsidRPr="00BD6F46">
        <w:t xml:space="preserve">   $ref: 'TS29571_CommonData.yaml#/components/</w:t>
      </w:r>
      <w:r>
        <w:rPr>
          <w:lang w:val="en-US"/>
        </w:rPr>
        <w:t>responses/411</w:t>
      </w:r>
      <w:r w:rsidRPr="00BD6F46">
        <w:t>'</w:t>
      </w:r>
    </w:p>
    <w:p w14:paraId="1A409118" w14:textId="77777777" w:rsidR="00376A29" w:rsidRPr="00BD6F46" w:rsidRDefault="00376A29" w:rsidP="00376A29">
      <w:pPr>
        <w:pStyle w:val="PL"/>
      </w:pPr>
      <w:r>
        <w:t xml:space="preserve">        '413</w:t>
      </w:r>
      <w:r w:rsidRPr="00BD6F46">
        <w:t>':</w:t>
      </w:r>
    </w:p>
    <w:p w14:paraId="3A0B0C87" w14:textId="77777777" w:rsidR="00376A29" w:rsidRPr="00BD6F46" w:rsidRDefault="00376A29" w:rsidP="00376A29">
      <w:pPr>
        <w:pStyle w:val="PL"/>
      </w:pPr>
      <w:r>
        <w:t xml:space="preserve">       </w:t>
      </w:r>
      <w:r w:rsidRPr="00BD6F46">
        <w:t xml:space="preserve">   $ref: 'TS29571_CommonData.yaml#/components/</w:t>
      </w:r>
      <w:r>
        <w:rPr>
          <w:lang w:val="en-US"/>
        </w:rPr>
        <w:t>responses/413</w:t>
      </w:r>
      <w:r w:rsidRPr="00BD6F46">
        <w:t>'</w:t>
      </w:r>
    </w:p>
    <w:p w14:paraId="54EC6378" w14:textId="77777777" w:rsidR="00376A29" w:rsidRPr="00BD6F46" w:rsidRDefault="00376A29" w:rsidP="00376A29">
      <w:pPr>
        <w:pStyle w:val="PL"/>
      </w:pPr>
      <w:r>
        <w:t xml:space="preserve">        '500</w:t>
      </w:r>
      <w:r w:rsidRPr="00BD6F46">
        <w:t>':</w:t>
      </w:r>
    </w:p>
    <w:p w14:paraId="0BB0D6ED"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1A31FDE5" w14:textId="77777777" w:rsidR="00376A29" w:rsidRPr="00BD6F46" w:rsidRDefault="00376A29" w:rsidP="00376A29">
      <w:pPr>
        <w:pStyle w:val="PL"/>
      </w:pPr>
      <w:r>
        <w:t xml:space="preserve">        '503</w:t>
      </w:r>
      <w:r w:rsidRPr="00BD6F46">
        <w:t>':</w:t>
      </w:r>
    </w:p>
    <w:p w14:paraId="0AE5EBB9"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190CE28" w14:textId="77777777" w:rsidR="00C526EA" w:rsidRPr="00BD6F46" w:rsidRDefault="00C526EA" w:rsidP="00C526EA">
      <w:pPr>
        <w:pStyle w:val="PL"/>
      </w:pPr>
      <w:r w:rsidRPr="00BD6F46">
        <w:t xml:space="preserve">        default:</w:t>
      </w:r>
    </w:p>
    <w:p w14:paraId="1B41A5FB" w14:textId="77777777" w:rsidR="00C526EA" w:rsidRPr="00BD6F46" w:rsidRDefault="00C526EA" w:rsidP="00C526EA">
      <w:pPr>
        <w:pStyle w:val="PL"/>
      </w:pPr>
      <w:r w:rsidRPr="00BD6F46">
        <w:t xml:space="preserve">          $ref: 'TS29571_CommonData.yaml#/components/responses/default'</w:t>
      </w:r>
    </w:p>
    <w:p w14:paraId="408952AB" w14:textId="77777777" w:rsidR="00C526EA" w:rsidRPr="00BD6F46" w:rsidRDefault="00C526EA" w:rsidP="00C526EA">
      <w:pPr>
        <w:pStyle w:val="PL"/>
      </w:pPr>
      <w:r w:rsidRPr="00BD6F46">
        <w:t xml:space="preserve">      callbacks:</w:t>
      </w:r>
    </w:p>
    <w:p w14:paraId="6F3544B5"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6999C4BE" w14:textId="77777777" w:rsidR="00C526EA" w:rsidRPr="00BD6F46" w:rsidRDefault="00C526EA" w:rsidP="00C526EA">
      <w:pPr>
        <w:pStyle w:val="PL"/>
      </w:pPr>
      <w:r w:rsidRPr="00BD6F46">
        <w:t xml:space="preserve">          '{$request.body#/notifyUri}':</w:t>
      </w:r>
    </w:p>
    <w:p w14:paraId="4B1DA9EE" w14:textId="77777777" w:rsidR="00C526EA" w:rsidRPr="00BD6F46" w:rsidRDefault="00C526EA" w:rsidP="00C526EA">
      <w:pPr>
        <w:pStyle w:val="PL"/>
      </w:pPr>
      <w:r w:rsidRPr="00BD6F46">
        <w:t xml:space="preserve">            post:</w:t>
      </w:r>
    </w:p>
    <w:p w14:paraId="4C0CE16F" w14:textId="77777777" w:rsidR="00C526EA" w:rsidRPr="00BD6F46" w:rsidRDefault="00C526EA" w:rsidP="00C526EA">
      <w:pPr>
        <w:pStyle w:val="PL"/>
      </w:pPr>
      <w:r w:rsidRPr="00BD6F46">
        <w:t xml:space="preserve">              requestBody:</w:t>
      </w:r>
    </w:p>
    <w:p w14:paraId="25312E3A" w14:textId="77777777" w:rsidR="00C526EA" w:rsidRPr="00BD6F46" w:rsidRDefault="00C526EA" w:rsidP="00C526EA">
      <w:pPr>
        <w:pStyle w:val="PL"/>
      </w:pPr>
      <w:r w:rsidRPr="00BD6F46">
        <w:t xml:space="preserve">                required: true</w:t>
      </w:r>
    </w:p>
    <w:p w14:paraId="6AC724CF" w14:textId="77777777" w:rsidR="00C526EA" w:rsidRPr="00BD6F46" w:rsidRDefault="00C526EA" w:rsidP="00C526EA">
      <w:pPr>
        <w:pStyle w:val="PL"/>
      </w:pPr>
      <w:r w:rsidRPr="00BD6F46">
        <w:t xml:space="preserve">                content:</w:t>
      </w:r>
    </w:p>
    <w:p w14:paraId="74DC0CD0" w14:textId="77777777" w:rsidR="00C526EA" w:rsidRPr="00BD6F46" w:rsidRDefault="00C526EA" w:rsidP="00C526EA">
      <w:pPr>
        <w:pStyle w:val="PL"/>
      </w:pPr>
      <w:r w:rsidRPr="00BD6F46">
        <w:t xml:space="preserve">                  application/json:</w:t>
      </w:r>
    </w:p>
    <w:p w14:paraId="38E46BE4" w14:textId="77777777" w:rsidR="00C526EA" w:rsidRPr="00BD6F46" w:rsidRDefault="00C526EA" w:rsidP="00C526EA">
      <w:pPr>
        <w:pStyle w:val="PL"/>
      </w:pPr>
      <w:r w:rsidRPr="00BD6F46">
        <w:t xml:space="preserve">                    schema:</w:t>
      </w:r>
    </w:p>
    <w:p w14:paraId="2E0BEC0F" w14:textId="77777777" w:rsidR="00C526EA" w:rsidRPr="00BD6F46" w:rsidRDefault="00C526EA" w:rsidP="00C526EA">
      <w:pPr>
        <w:pStyle w:val="PL"/>
      </w:pPr>
      <w:r w:rsidRPr="00BD6F46">
        <w:t xml:space="preserve">                      $ref: '#/components/schemas/ChargingNotif</w:t>
      </w:r>
      <w:r w:rsidR="00A22426">
        <w:t>yRequest</w:t>
      </w:r>
      <w:r w:rsidRPr="00BD6F46">
        <w:t>'</w:t>
      </w:r>
    </w:p>
    <w:p w14:paraId="1A6BDA50" w14:textId="77777777" w:rsidR="00C526EA" w:rsidRPr="00BD6F46" w:rsidRDefault="00C526EA" w:rsidP="00C526EA">
      <w:pPr>
        <w:pStyle w:val="PL"/>
      </w:pPr>
      <w:r w:rsidRPr="00BD6F46">
        <w:t xml:space="preserve">              responses:</w:t>
      </w:r>
    </w:p>
    <w:p w14:paraId="36A2E0E4" w14:textId="77777777" w:rsidR="00C526EA" w:rsidRPr="00BD6F46" w:rsidRDefault="00C526EA" w:rsidP="00C526EA">
      <w:pPr>
        <w:pStyle w:val="PL"/>
      </w:pPr>
      <w:r w:rsidRPr="00BD6F46">
        <w:t xml:space="preserve">                '204':</w:t>
      </w:r>
    </w:p>
    <w:p w14:paraId="219A5CA7" w14:textId="77777777" w:rsidR="00C526EA" w:rsidRPr="00BD6F46" w:rsidRDefault="00C526EA" w:rsidP="00C526EA">
      <w:pPr>
        <w:pStyle w:val="PL"/>
      </w:pPr>
      <w:r w:rsidRPr="00BD6F46">
        <w:t xml:space="preserve">                  description: 'No Content, Notification was succesfull'</w:t>
      </w:r>
    </w:p>
    <w:p w14:paraId="39E133A2" w14:textId="77777777" w:rsidR="00C526EA" w:rsidRPr="00BD6F46" w:rsidRDefault="00C526EA" w:rsidP="00C526EA">
      <w:pPr>
        <w:pStyle w:val="PL"/>
      </w:pPr>
      <w:r w:rsidRPr="00BD6F46">
        <w:t xml:space="preserve">                '400':</w:t>
      </w:r>
    </w:p>
    <w:p w14:paraId="0F8693D6" w14:textId="77777777" w:rsidR="00C526EA" w:rsidRPr="00BD6F46" w:rsidRDefault="00C526EA" w:rsidP="00C526EA">
      <w:pPr>
        <w:pStyle w:val="PL"/>
      </w:pPr>
      <w:r w:rsidRPr="00BD6F46">
        <w:t xml:space="preserve">                  description: Bad request</w:t>
      </w:r>
    </w:p>
    <w:p w14:paraId="38E2453F" w14:textId="77777777" w:rsidR="00C526EA" w:rsidRPr="00BD6F46" w:rsidRDefault="00C526EA" w:rsidP="00C526EA">
      <w:pPr>
        <w:pStyle w:val="PL"/>
      </w:pPr>
      <w:r w:rsidRPr="00BD6F46">
        <w:t xml:space="preserve">                  content:</w:t>
      </w:r>
    </w:p>
    <w:p w14:paraId="5B8746D2" w14:textId="77777777" w:rsidR="00C526EA" w:rsidRPr="00BD6F46" w:rsidRDefault="00C526EA" w:rsidP="00C526EA">
      <w:pPr>
        <w:pStyle w:val="PL"/>
      </w:pPr>
      <w:r w:rsidRPr="00BD6F46">
        <w:t xml:space="preserve">                    application/</w:t>
      </w:r>
      <w:r w:rsidR="005516A0" w:rsidRPr="00860CC6">
        <w:t>problem+</w:t>
      </w:r>
      <w:r w:rsidRPr="00BD6F46">
        <w:t>json:</w:t>
      </w:r>
    </w:p>
    <w:p w14:paraId="6FB4C452" w14:textId="77777777" w:rsidR="00C526EA" w:rsidRPr="00BD6F46" w:rsidRDefault="00C526EA" w:rsidP="00C526EA">
      <w:pPr>
        <w:pStyle w:val="PL"/>
      </w:pPr>
      <w:r w:rsidRPr="00BD6F46">
        <w:t xml:space="preserve">                      schema:</w:t>
      </w:r>
    </w:p>
    <w:p w14:paraId="04DC7C6C" w14:textId="77777777" w:rsidR="00C526EA" w:rsidRPr="00BD6F46" w:rsidRDefault="00C526EA" w:rsidP="00C526EA">
      <w:pPr>
        <w:pStyle w:val="PL"/>
      </w:pPr>
      <w:r w:rsidRPr="00BD6F46">
        <w:t xml:space="preserve">                        $ref: &gt;-</w:t>
      </w:r>
    </w:p>
    <w:p w14:paraId="199DEDD0" w14:textId="77777777" w:rsidR="00C526EA" w:rsidRPr="00BD6F46" w:rsidRDefault="00C526EA" w:rsidP="00C526EA">
      <w:pPr>
        <w:pStyle w:val="PL"/>
      </w:pPr>
      <w:r w:rsidRPr="00BD6F46">
        <w:t xml:space="preserve">                          TS29571_CommonData.yaml#/components/schemas/ProblemDetails</w:t>
      </w:r>
    </w:p>
    <w:p w14:paraId="5AB90F57" w14:textId="77777777" w:rsidR="00C526EA" w:rsidRPr="00BD6F46" w:rsidRDefault="00C526EA" w:rsidP="00C526EA">
      <w:pPr>
        <w:pStyle w:val="PL"/>
      </w:pPr>
      <w:r w:rsidRPr="00BD6F46">
        <w:t xml:space="preserve">                default:</w:t>
      </w:r>
    </w:p>
    <w:p w14:paraId="088E6117" w14:textId="77777777" w:rsidR="00C526EA" w:rsidRPr="00BD6F46" w:rsidRDefault="00C526EA" w:rsidP="00C526EA">
      <w:pPr>
        <w:pStyle w:val="PL"/>
      </w:pPr>
      <w:r w:rsidRPr="00BD6F46">
        <w:t xml:space="preserve">                  $ref: 'TS29571_CommonData.yaml#/components/responses/default'</w:t>
      </w:r>
    </w:p>
    <w:p w14:paraId="592F52B8" w14:textId="77777777" w:rsidR="00C526EA" w:rsidRPr="00BD6F46" w:rsidRDefault="00C526EA" w:rsidP="00C526EA">
      <w:pPr>
        <w:pStyle w:val="PL"/>
      </w:pPr>
      <w:r w:rsidRPr="00BD6F46">
        <w:t xml:space="preserve">  '/chargingdata/{ChargingDataRef}/update':</w:t>
      </w:r>
    </w:p>
    <w:p w14:paraId="078552DC" w14:textId="77777777" w:rsidR="00C526EA" w:rsidRPr="00BD6F46" w:rsidRDefault="00C526EA" w:rsidP="00C526EA">
      <w:pPr>
        <w:pStyle w:val="PL"/>
      </w:pPr>
      <w:r w:rsidRPr="00BD6F46">
        <w:t xml:space="preserve">    post:</w:t>
      </w:r>
    </w:p>
    <w:p w14:paraId="20C8789F" w14:textId="77777777" w:rsidR="00C526EA" w:rsidRPr="00BD6F46" w:rsidRDefault="00C526EA" w:rsidP="00C526EA">
      <w:pPr>
        <w:pStyle w:val="PL"/>
      </w:pPr>
      <w:r w:rsidRPr="00BD6F46">
        <w:t xml:space="preserve">      requestBody:</w:t>
      </w:r>
    </w:p>
    <w:p w14:paraId="45C8362A" w14:textId="77777777" w:rsidR="00C526EA" w:rsidRPr="00BD6F46" w:rsidRDefault="00C526EA" w:rsidP="00C526EA">
      <w:pPr>
        <w:pStyle w:val="PL"/>
      </w:pPr>
      <w:r w:rsidRPr="00BD6F46">
        <w:t xml:space="preserve">        required: true</w:t>
      </w:r>
    </w:p>
    <w:p w14:paraId="2CD2D143" w14:textId="77777777" w:rsidR="00C526EA" w:rsidRPr="00BD6F46" w:rsidRDefault="00C526EA" w:rsidP="00C526EA">
      <w:pPr>
        <w:pStyle w:val="PL"/>
      </w:pPr>
      <w:r w:rsidRPr="00BD6F46">
        <w:t xml:space="preserve">        content:</w:t>
      </w:r>
    </w:p>
    <w:p w14:paraId="2EB2AF50" w14:textId="77777777" w:rsidR="00C526EA" w:rsidRPr="00BD6F46" w:rsidRDefault="00C526EA" w:rsidP="00C526EA">
      <w:pPr>
        <w:pStyle w:val="PL"/>
      </w:pPr>
      <w:r w:rsidRPr="00BD6F46">
        <w:t xml:space="preserve">          application/json:</w:t>
      </w:r>
    </w:p>
    <w:p w14:paraId="17FC5DD7" w14:textId="77777777" w:rsidR="00C526EA" w:rsidRPr="00BD6F46" w:rsidRDefault="00C526EA" w:rsidP="00C526EA">
      <w:pPr>
        <w:pStyle w:val="PL"/>
      </w:pPr>
      <w:r w:rsidRPr="00BD6F46">
        <w:t xml:space="preserve">            schema:</w:t>
      </w:r>
    </w:p>
    <w:p w14:paraId="47A8C969" w14:textId="77777777" w:rsidR="00C526EA" w:rsidRPr="00BD6F46" w:rsidRDefault="00C526EA" w:rsidP="00C526EA">
      <w:pPr>
        <w:pStyle w:val="PL"/>
      </w:pPr>
      <w:r w:rsidRPr="00BD6F46">
        <w:t xml:space="preserve">              $ref: '#/components/schemas/ChargingDataRequest'</w:t>
      </w:r>
    </w:p>
    <w:p w14:paraId="3143A5D9" w14:textId="77777777" w:rsidR="00C526EA" w:rsidRPr="00BD6F46" w:rsidRDefault="00C526EA" w:rsidP="00C526EA">
      <w:pPr>
        <w:pStyle w:val="PL"/>
      </w:pPr>
      <w:r w:rsidRPr="00BD6F46">
        <w:t xml:space="preserve">      parameters:</w:t>
      </w:r>
    </w:p>
    <w:p w14:paraId="0B3E5478" w14:textId="77777777" w:rsidR="00C526EA" w:rsidRPr="00BD6F46" w:rsidRDefault="00C526EA" w:rsidP="00C526EA">
      <w:pPr>
        <w:pStyle w:val="PL"/>
      </w:pPr>
      <w:r w:rsidRPr="00BD6F46">
        <w:t xml:space="preserve">        - name: ChargingDataRef</w:t>
      </w:r>
    </w:p>
    <w:p w14:paraId="713B42E0" w14:textId="77777777" w:rsidR="00C526EA" w:rsidRPr="00BD6F46" w:rsidRDefault="00C526EA" w:rsidP="00C526EA">
      <w:pPr>
        <w:pStyle w:val="PL"/>
      </w:pPr>
      <w:r w:rsidRPr="00BD6F46">
        <w:t xml:space="preserve">          in: path</w:t>
      </w:r>
    </w:p>
    <w:p w14:paraId="09818FED" w14:textId="77777777" w:rsidR="00C526EA" w:rsidRPr="00BD6F46" w:rsidRDefault="00C526EA" w:rsidP="00C526EA">
      <w:pPr>
        <w:pStyle w:val="PL"/>
      </w:pPr>
      <w:r w:rsidRPr="00BD6F46">
        <w:t xml:space="preserve">          description: a unique identifier for a charging data resource in a PLMN</w:t>
      </w:r>
    </w:p>
    <w:p w14:paraId="4A7B3703" w14:textId="77777777" w:rsidR="00C526EA" w:rsidRPr="00BD6F46" w:rsidRDefault="00C526EA" w:rsidP="00C526EA">
      <w:pPr>
        <w:pStyle w:val="PL"/>
      </w:pPr>
      <w:r w:rsidRPr="00BD6F46">
        <w:t xml:space="preserve">          required: true</w:t>
      </w:r>
    </w:p>
    <w:p w14:paraId="73FA459A" w14:textId="77777777" w:rsidR="00C526EA" w:rsidRPr="00BD6F46" w:rsidRDefault="00C526EA" w:rsidP="00C526EA">
      <w:pPr>
        <w:pStyle w:val="PL"/>
      </w:pPr>
      <w:r w:rsidRPr="00BD6F46">
        <w:t xml:space="preserve">          schema:</w:t>
      </w:r>
    </w:p>
    <w:p w14:paraId="634D2B24" w14:textId="77777777" w:rsidR="00C526EA" w:rsidRPr="00BD6F46" w:rsidRDefault="00C526EA" w:rsidP="00C526EA">
      <w:pPr>
        <w:pStyle w:val="PL"/>
      </w:pPr>
      <w:r w:rsidRPr="00BD6F46">
        <w:t xml:space="preserve">            type: string</w:t>
      </w:r>
    </w:p>
    <w:p w14:paraId="227CEA35" w14:textId="77777777" w:rsidR="00C526EA" w:rsidRPr="00BD6F46" w:rsidRDefault="00C526EA" w:rsidP="00C526EA">
      <w:pPr>
        <w:pStyle w:val="PL"/>
      </w:pPr>
      <w:r w:rsidRPr="00BD6F46">
        <w:t xml:space="preserve">      responses:</w:t>
      </w:r>
    </w:p>
    <w:p w14:paraId="2D31BCD6" w14:textId="77777777" w:rsidR="00C526EA" w:rsidRPr="00BD6F46" w:rsidRDefault="00C526EA" w:rsidP="00C526EA">
      <w:pPr>
        <w:pStyle w:val="PL"/>
      </w:pPr>
      <w:r w:rsidRPr="00BD6F46">
        <w:t xml:space="preserve">        '200':</w:t>
      </w:r>
    </w:p>
    <w:p w14:paraId="68261F74" w14:textId="77777777" w:rsidR="00C526EA" w:rsidRPr="00BD6F46" w:rsidRDefault="00C526EA" w:rsidP="00C526EA">
      <w:pPr>
        <w:pStyle w:val="PL"/>
      </w:pPr>
      <w:r w:rsidRPr="00BD6F46">
        <w:t xml:space="preserve">          description: OK. Updated Charging Data resource is returned</w:t>
      </w:r>
    </w:p>
    <w:p w14:paraId="19918A72" w14:textId="77777777" w:rsidR="00C526EA" w:rsidRPr="00BD6F46" w:rsidRDefault="00C526EA" w:rsidP="00C526EA">
      <w:pPr>
        <w:pStyle w:val="PL"/>
      </w:pPr>
      <w:r w:rsidRPr="00BD6F46">
        <w:t xml:space="preserve">          content:</w:t>
      </w:r>
    </w:p>
    <w:p w14:paraId="7F790111" w14:textId="77777777" w:rsidR="00C526EA" w:rsidRPr="00BD6F46" w:rsidRDefault="00C526EA" w:rsidP="00C526EA">
      <w:pPr>
        <w:pStyle w:val="PL"/>
      </w:pPr>
      <w:r w:rsidRPr="00BD6F46">
        <w:t xml:space="preserve">            application/json:</w:t>
      </w:r>
    </w:p>
    <w:p w14:paraId="602AD838" w14:textId="77777777" w:rsidR="00C526EA" w:rsidRPr="00BD6F46" w:rsidRDefault="00C526EA" w:rsidP="00C526EA">
      <w:pPr>
        <w:pStyle w:val="PL"/>
      </w:pPr>
      <w:r w:rsidRPr="00BD6F46">
        <w:t xml:space="preserve">              schema:</w:t>
      </w:r>
    </w:p>
    <w:p w14:paraId="66B5BDAC" w14:textId="77777777" w:rsidR="00C526EA" w:rsidRPr="00BD6F46" w:rsidRDefault="00C526EA" w:rsidP="00C526EA">
      <w:pPr>
        <w:pStyle w:val="PL"/>
      </w:pPr>
      <w:r w:rsidRPr="00BD6F46">
        <w:lastRenderedPageBreak/>
        <w:t xml:space="preserve">                $ref: '#/components/schemas/ChargingDataResponse'</w:t>
      </w:r>
    </w:p>
    <w:p w14:paraId="653A6DD0" w14:textId="77777777" w:rsidR="00C526EA" w:rsidRPr="00BD6F46" w:rsidRDefault="00C526EA" w:rsidP="00C526EA">
      <w:pPr>
        <w:pStyle w:val="PL"/>
      </w:pPr>
      <w:r w:rsidRPr="00BD6F46">
        <w:t xml:space="preserve">        '400':</w:t>
      </w:r>
    </w:p>
    <w:p w14:paraId="0D93A7D9" w14:textId="77777777" w:rsidR="00C526EA" w:rsidRPr="00BD6F46" w:rsidRDefault="00C526EA" w:rsidP="00C526EA">
      <w:pPr>
        <w:pStyle w:val="PL"/>
      </w:pPr>
      <w:r w:rsidRPr="00BD6F46">
        <w:t xml:space="preserve">          description: Bad request</w:t>
      </w:r>
    </w:p>
    <w:p w14:paraId="749AD6CB" w14:textId="77777777" w:rsidR="00C526EA" w:rsidRPr="00BD6F46" w:rsidRDefault="00C526EA" w:rsidP="00C526EA">
      <w:pPr>
        <w:pStyle w:val="PL"/>
      </w:pPr>
      <w:r w:rsidRPr="00BD6F46">
        <w:t xml:space="preserve">          content:</w:t>
      </w:r>
    </w:p>
    <w:p w14:paraId="732F14F7" w14:textId="77777777" w:rsidR="00C526EA" w:rsidRPr="00BD6F46" w:rsidRDefault="00C526EA" w:rsidP="00C526EA">
      <w:pPr>
        <w:pStyle w:val="PL"/>
      </w:pPr>
      <w:r w:rsidRPr="00BD6F46">
        <w:t xml:space="preserve">            application/</w:t>
      </w:r>
      <w:r w:rsidR="005516A0" w:rsidRPr="00860CC6">
        <w:t>problem+</w:t>
      </w:r>
      <w:r w:rsidRPr="00BD6F46">
        <w:t>json:</w:t>
      </w:r>
    </w:p>
    <w:p w14:paraId="7044453C" w14:textId="77777777" w:rsidR="00C526EA" w:rsidRPr="00BD6F46" w:rsidRDefault="00C526EA" w:rsidP="00C526EA">
      <w:pPr>
        <w:pStyle w:val="PL"/>
      </w:pPr>
      <w:r w:rsidRPr="00BD6F46">
        <w:t xml:space="preserve">              schema:</w:t>
      </w:r>
    </w:p>
    <w:p w14:paraId="0620F23B" w14:textId="77777777" w:rsidR="00C526EA" w:rsidRPr="00BD6F46" w:rsidRDefault="00C526EA" w:rsidP="00C526EA">
      <w:pPr>
        <w:pStyle w:val="PL"/>
      </w:pPr>
      <w:r w:rsidRPr="00BD6F46">
        <w:t xml:space="preserve">                $ref: 'TS29571_CommonData.yaml#/components/schemas/ProblemDetails'</w:t>
      </w:r>
    </w:p>
    <w:p w14:paraId="38F97669" w14:textId="77777777" w:rsidR="00C526EA" w:rsidRPr="00BD6F46" w:rsidRDefault="00C526EA" w:rsidP="00C526EA">
      <w:pPr>
        <w:pStyle w:val="PL"/>
      </w:pPr>
      <w:r w:rsidRPr="00BD6F46">
        <w:t xml:space="preserve">        '403':</w:t>
      </w:r>
    </w:p>
    <w:p w14:paraId="55405DBB" w14:textId="77777777" w:rsidR="00C526EA" w:rsidRPr="00BD6F46" w:rsidRDefault="00C526EA" w:rsidP="00C526EA">
      <w:pPr>
        <w:pStyle w:val="PL"/>
      </w:pPr>
      <w:r w:rsidRPr="00BD6F46">
        <w:t xml:space="preserve">          description: Forbidden</w:t>
      </w:r>
    </w:p>
    <w:p w14:paraId="2158A2A1" w14:textId="77777777" w:rsidR="00C526EA" w:rsidRPr="00BD6F46" w:rsidRDefault="00C526EA" w:rsidP="00C526EA">
      <w:pPr>
        <w:pStyle w:val="PL"/>
      </w:pPr>
      <w:r w:rsidRPr="00BD6F46">
        <w:t xml:space="preserve">          content:</w:t>
      </w:r>
    </w:p>
    <w:p w14:paraId="6063D034" w14:textId="77777777" w:rsidR="00C526EA" w:rsidRPr="00BD6F46" w:rsidRDefault="00C526EA" w:rsidP="00C526EA">
      <w:pPr>
        <w:pStyle w:val="PL"/>
      </w:pPr>
      <w:r w:rsidRPr="00BD6F46">
        <w:t xml:space="preserve">            application/</w:t>
      </w:r>
      <w:r w:rsidR="005516A0" w:rsidRPr="00860CC6">
        <w:t>problem+</w:t>
      </w:r>
      <w:r w:rsidRPr="00BD6F46">
        <w:t>json:</w:t>
      </w:r>
    </w:p>
    <w:p w14:paraId="7037534C" w14:textId="77777777" w:rsidR="00C526EA" w:rsidRPr="00BD6F46" w:rsidRDefault="00C526EA" w:rsidP="00C526EA">
      <w:pPr>
        <w:pStyle w:val="PL"/>
      </w:pPr>
      <w:r w:rsidRPr="00BD6F46">
        <w:t xml:space="preserve">              schema:</w:t>
      </w:r>
    </w:p>
    <w:p w14:paraId="158386D8" w14:textId="77777777" w:rsidR="00C526EA" w:rsidRPr="00BD6F46" w:rsidRDefault="00C526EA" w:rsidP="00C526EA">
      <w:pPr>
        <w:pStyle w:val="PL"/>
      </w:pPr>
      <w:r w:rsidRPr="00BD6F46">
        <w:t xml:space="preserve">                $ref: 'TS29571_CommonData.yaml#/components/schemas/ProblemDetails'</w:t>
      </w:r>
    </w:p>
    <w:p w14:paraId="71D8C63C" w14:textId="77777777" w:rsidR="00C526EA" w:rsidRPr="00BD6F46" w:rsidRDefault="00C526EA" w:rsidP="00C526EA">
      <w:pPr>
        <w:pStyle w:val="PL"/>
      </w:pPr>
      <w:r w:rsidRPr="00BD6F46">
        <w:t xml:space="preserve">        '404':</w:t>
      </w:r>
    </w:p>
    <w:p w14:paraId="2439EDB9" w14:textId="77777777" w:rsidR="00C526EA" w:rsidRPr="00BD6F46" w:rsidRDefault="00C526EA" w:rsidP="00C526EA">
      <w:pPr>
        <w:pStyle w:val="PL"/>
      </w:pPr>
      <w:r w:rsidRPr="00BD6F46">
        <w:t xml:space="preserve">          description: Not Found</w:t>
      </w:r>
    </w:p>
    <w:p w14:paraId="5D61AAD9" w14:textId="77777777" w:rsidR="00C526EA" w:rsidRPr="00BD6F46" w:rsidRDefault="00C526EA" w:rsidP="00C526EA">
      <w:pPr>
        <w:pStyle w:val="PL"/>
      </w:pPr>
      <w:r w:rsidRPr="00BD6F46">
        <w:t xml:space="preserve">          content:</w:t>
      </w:r>
    </w:p>
    <w:p w14:paraId="06E41C1B" w14:textId="77777777" w:rsidR="00C526EA" w:rsidRPr="00BD6F46" w:rsidRDefault="00C526EA" w:rsidP="00C526EA">
      <w:pPr>
        <w:pStyle w:val="PL"/>
      </w:pPr>
      <w:r w:rsidRPr="00BD6F46">
        <w:t xml:space="preserve">            application/</w:t>
      </w:r>
      <w:r w:rsidR="005516A0" w:rsidRPr="00860CC6">
        <w:t>problem+</w:t>
      </w:r>
      <w:r w:rsidRPr="00BD6F46">
        <w:t>json:</w:t>
      </w:r>
    </w:p>
    <w:p w14:paraId="7816E00B" w14:textId="77777777" w:rsidR="00C526EA" w:rsidRPr="00BD6F46" w:rsidRDefault="00C526EA" w:rsidP="00C526EA">
      <w:pPr>
        <w:pStyle w:val="PL"/>
      </w:pPr>
      <w:r w:rsidRPr="00BD6F46">
        <w:t xml:space="preserve">              schema:</w:t>
      </w:r>
    </w:p>
    <w:p w14:paraId="209DF498" w14:textId="77777777" w:rsidR="00C526EA" w:rsidRDefault="00C526EA" w:rsidP="00C526EA">
      <w:pPr>
        <w:pStyle w:val="PL"/>
      </w:pPr>
      <w:r w:rsidRPr="00BD6F46">
        <w:t xml:space="preserve">                $ref: 'TS29571_CommonData.yaml#/components/schemas/ProblemDetails'</w:t>
      </w:r>
    </w:p>
    <w:p w14:paraId="66BD2297" w14:textId="77777777" w:rsidR="00376A29" w:rsidRPr="00BD6F46" w:rsidRDefault="00376A29" w:rsidP="00376A29">
      <w:pPr>
        <w:pStyle w:val="PL"/>
      </w:pPr>
      <w:r>
        <w:t xml:space="preserve">        '401</w:t>
      </w:r>
      <w:r w:rsidRPr="00BD6F46">
        <w:t>':</w:t>
      </w:r>
    </w:p>
    <w:p w14:paraId="00E4DD9D" w14:textId="77777777" w:rsidR="00376A29" w:rsidRPr="00BD6F46" w:rsidRDefault="00376A29" w:rsidP="00376A29">
      <w:pPr>
        <w:pStyle w:val="PL"/>
      </w:pPr>
      <w:r>
        <w:t xml:space="preserve">       </w:t>
      </w:r>
      <w:r w:rsidRPr="00BD6F46">
        <w:t xml:space="preserve">   $ref: 'TS29571_CommonData.yaml#/components/</w:t>
      </w:r>
      <w:r>
        <w:rPr>
          <w:lang w:val="en-US"/>
        </w:rPr>
        <w:t>responses/401</w:t>
      </w:r>
      <w:r w:rsidRPr="00BD6F46">
        <w:t>'</w:t>
      </w:r>
    </w:p>
    <w:p w14:paraId="671692F2" w14:textId="77777777" w:rsidR="00A93C6C" w:rsidRPr="00BD6F46" w:rsidRDefault="00A93C6C" w:rsidP="00A93C6C">
      <w:pPr>
        <w:pStyle w:val="PL"/>
      </w:pPr>
      <w:r>
        <w:t xml:space="preserve">        '410</w:t>
      </w:r>
      <w:r w:rsidRPr="00BD6F46">
        <w:t>':</w:t>
      </w:r>
    </w:p>
    <w:p w14:paraId="68102F9F" w14:textId="77777777" w:rsidR="00A93C6C" w:rsidRPr="00BD6F46" w:rsidRDefault="00A93C6C" w:rsidP="00C526EA">
      <w:pPr>
        <w:pStyle w:val="PL"/>
      </w:pPr>
      <w:r>
        <w:t xml:space="preserve">       </w:t>
      </w:r>
      <w:r w:rsidRPr="00BD6F46">
        <w:t xml:space="preserve">   $ref: 'TS29571_CommonData.yaml#/components/</w:t>
      </w:r>
      <w:r>
        <w:rPr>
          <w:lang w:val="en-US"/>
        </w:rPr>
        <w:t>responses/410</w:t>
      </w:r>
      <w:r w:rsidRPr="00BD6F46">
        <w:t>'</w:t>
      </w:r>
    </w:p>
    <w:p w14:paraId="4FFFC6AB" w14:textId="77777777" w:rsidR="00376A29" w:rsidRPr="00BD6F46" w:rsidRDefault="00376A29" w:rsidP="00376A29">
      <w:pPr>
        <w:pStyle w:val="PL"/>
      </w:pPr>
      <w:r>
        <w:t xml:space="preserve">        '411</w:t>
      </w:r>
      <w:r w:rsidRPr="00BD6F46">
        <w:t>':</w:t>
      </w:r>
    </w:p>
    <w:p w14:paraId="22757B25" w14:textId="77777777" w:rsidR="00376A29" w:rsidRPr="00BD6F46" w:rsidRDefault="00376A29" w:rsidP="00376A29">
      <w:pPr>
        <w:pStyle w:val="PL"/>
      </w:pPr>
      <w:r>
        <w:t xml:space="preserve">       </w:t>
      </w:r>
      <w:r w:rsidRPr="00BD6F46">
        <w:t xml:space="preserve">   $ref: 'TS29571_CommonData.yaml#/components/</w:t>
      </w:r>
      <w:r>
        <w:rPr>
          <w:lang w:val="en-US"/>
        </w:rPr>
        <w:t>responses/411</w:t>
      </w:r>
      <w:r w:rsidRPr="00BD6F46">
        <w:t>'</w:t>
      </w:r>
    </w:p>
    <w:p w14:paraId="1001F8EF" w14:textId="77777777" w:rsidR="00376A29" w:rsidRPr="00BD6F46" w:rsidRDefault="00376A29" w:rsidP="00376A29">
      <w:pPr>
        <w:pStyle w:val="PL"/>
      </w:pPr>
      <w:r>
        <w:t xml:space="preserve">        '413</w:t>
      </w:r>
      <w:r w:rsidRPr="00BD6F46">
        <w:t>':</w:t>
      </w:r>
    </w:p>
    <w:p w14:paraId="36B7AF08" w14:textId="77777777" w:rsidR="00376A29" w:rsidRPr="00BD6F46" w:rsidRDefault="00376A29" w:rsidP="00376A29">
      <w:pPr>
        <w:pStyle w:val="PL"/>
      </w:pPr>
      <w:r>
        <w:t xml:space="preserve">       </w:t>
      </w:r>
      <w:r w:rsidRPr="00BD6F46">
        <w:t xml:space="preserve">   $ref: 'TS29571_CommonData.yaml#/components/</w:t>
      </w:r>
      <w:r>
        <w:rPr>
          <w:lang w:val="en-US"/>
        </w:rPr>
        <w:t>responses/413</w:t>
      </w:r>
      <w:r w:rsidRPr="00BD6F46">
        <w:t>'</w:t>
      </w:r>
    </w:p>
    <w:p w14:paraId="3FC2A750" w14:textId="77777777" w:rsidR="00376A29" w:rsidRPr="00BD6F46" w:rsidRDefault="00376A29" w:rsidP="00376A29">
      <w:pPr>
        <w:pStyle w:val="PL"/>
      </w:pPr>
      <w:r>
        <w:t xml:space="preserve">        '500</w:t>
      </w:r>
      <w:r w:rsidRPr="00BD6F46">
        <w:t>':</w:t>
      </w:r>
    </w:p>
    <w:p w14:paraId="29998700"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1DCC3CD" w14:textId="77777777" w:rsidR="00376A29" w:rsidRPr="00BD6F46" w:rsidRDefault="00376A29" w:rsidP="00376A29">
      <w:pPr>
        <w:pStyle w:val="PL"/>
      </w:pPr>
      <w:r>
        <w:t xml:space="preserve">        '503</w:t>
      </w:r>
      <w:r w:rsidRPr="00BD6F46">
        <w:t>':</w:t>
      </w:r>
    </w:p>
    <w:p w14:paraId="0D5036D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59538AE7" w14:textId="77777777" w:rsidR="00C526EA" w:rsidRPr="00BD6F46" w:rsidRDefault="00C526EA" w:rsidP="00C526EA">
      <w:pPr>
        <w:pStyle w:val="PL"/>
      </w:pPr>
      <w:r w:rsidRPr="00BD6F46">
        <w:t xml:space="preserve">        default:</w:t>
      </w:r>
    </w:p>
    <w:p w14:paraId="7504995F" w14:textId="77777777" w:rsidR="00C526EA" w:rsidRPr="00BD6F46" w:rsidRDefault="00C526EA" w:rsidP="00C526EA">
      <w:pPr>
        <w:pStyle w:val="PL"/>
      </w:pPr>
      <w:r w:rsidRPr="00BD6F46">
        <w:t xml:space="preserve">          $ref: 'TS29571_CommonData.yaml#/components/responses/default'</w:t>
      </w:r>
    </w:p>
    <w:p w14:paraId="4C7CBDC8" w14:textId="77777777" w:rsidR="00C526EA" w:rsidRPr="00BD6F46" w:rsidRDefault="00C526EA" w:rsidP="00C526EA">
      <w:pPr>
        <w:pStyle w:val="PL"/>
      </w:pPr>
      <w:r w:rsidRPr="00BD6F46">
        <w:t xml:space="preserve">  '/chargingdata/{ChargingDataRef}/release':</w:t>
      </w:r>
    </w:p>
    <w:p w14:paraId="68898DA0" w14:textId="77777777" w:rsidR="00C526EA" w:rsidRPr="00BD6F46" w:rsidRDefault="00C526EA" w:rsidP="00C526EA">
      <w:pPr>
        <w:pStyle w:val="PL"/>
      </w:pPr>
      <w:r w:rsidRPr="00BD6F46">
        <w:t xml:space="preserve">    post:</w:t>
      </w:r>
    </w:p>
    <w:p w14:paraId="000B2984" w14:textId="77777777" w:rsidR="00C526EA" w:rsidRPr="00BD6F46" w:rsidRDefault="00C526EA" w:rsidP="00C526EA">
      <w:pPr>
        <w:pStyle w:val="PL"/>
      </w:pPr>
      <w:r w:rsidRPr="00BD6F46">
        <w:t xml:space="preserve">      requestBody:</w:t>
      </w:r>
    </w:p>
    <w:p w14:paraId="47446021" w14:textId="77777777" w:rsidR="00C526EA" w:rsidRPr="00BD6F46" w:rsidRDefault="00C526EA" w:rsidP="00C526EA">
      <w:pPr>
        <w:pStyle w:val="PL"/>
      </w:pPr>
      <w:r w:rsidRPr="00BD6F46">
        <w:t xml:space="preserve">        required: true</w:t>
      </w:r>
    </w:p>
    <w:p w14:paraId="2528AE27" w14:textId="77777777" w:rsidR="00C526EA" w:rsidRPr="00BD6F46" w:rsidRDefault="00C526EA" w:rsidP="00C526EA">
      <w:pPr>
        <w:pStyle w:val="PL"/>
      </w:pPr>
      <w:r w:rsidRPr="00BD6F46">
        <w:t xml:space="preserve">        content:</w:t>
      </w:r>
    </w:p>
    <w:p w14:paraId="24ADDF51" w14:textId="77777777" w:rsidR="00C526EA" w:rsidRPr="00BD6F46" w:rsidRDefault="00C526EA" w:rsidP="00C526EA">
      <w:pPr>
        <w:pStyle w:val="PL"/>
      </w:pPr>
      <w:r w:rsidRPr="00BD6F46">
        <w:t xml:space="preserve">          application/json:</w:t>
      </w:r>
    </w:p>
    <w:p w14:paraId="3D5CF567" w14:textId="77777777" w:rsidR="00C526EA" w:rsidRPr="00BD6F46" w:rsidRDefault="00C526EA" w:rsidP="00C526EA">
      <w:pPr>
        <w:pStyle w:val="PL"/>
      </w:pPr>
      <w:r w:rsidRPr="00BD6F46">
        <w:t xml:space="preserve">            schema:</w:t>
      </w:r>
    </w:p>
    <w:p w14:paraId="323F3521" w14:textId="77777777" w:rsidR="00C526EA" w:rsidRPr="00BD6F46" w:rsidRDefault="00C526EA" w:rsidP="00C526EA">
      <w:pPr>
        <w:pStyle w:val="PL"/>
      </w:pPr>
      <w:r w:rsidRPr="00BD6F46">
        <w:t xml:space="preserve">              $ref: '#/components/schemas/ChargingDataRequest'</w:t>
      </w:r>
    </w:p>
    <w:p w14:paraId="3DE5FC1E" w14:textId="77777777" w:rsidR="00C526EA" w:rsidRPr="00BD6F46" w:rsidRDefault="00C526EA" w:rsidP="00C526EA">
      <w:pPr>
        <w:pStyle w:val="PL"/>
      </w:pPr>
      <w:r w:rsidRPr="00BD6F46">
        <w:t xml:space="preserve">      parameters:</w:t>
      </w:r>
    </w:p>
    <w:p w14:paraId="3B05EF87" w14:textId="77777777" w:rsidR="00C526EA" w:rsidRPr="00BD6F46" w:rsidRDefault="00C526EA" w:rsidP="00C526EA">
      <w:pPr>
        <w:pStyle w:val="PL"/>
      </w:pPr>
      <w:r w:rsidRPr="00BD6F46">
        <w:t xml:space="preserve">        - name: ChargingDataRef</w:t>
      </w:r>
    </w:p>
    <w:p w14:paraId="6DC2E5B5" w14:textId="77777777" w:rsidR="00C526EA" w:rsidRPr="00BD6F46" w:rsidRDefault="00C526EA" w:rsidP="00C526EA">
      <w:pPr>
        <w:pStyle w:val="PL"/>
      </w:pPr>
      <w:r w:rsidRPr="00BD6F46">
        <w:t xml:space="preserve">          in: path</w:t>
      </w:r>
    </w:p>
    <w:p w14:paraId="68F33E86" w14:textId="77777777" w:rsidR="00C526EA" w:rsidRPr="00BD6F46" w:rsidRDefault="00C526EA" w:rsidP="00C526EA">
      <w:pPr>
        <w:pStyle w:val="PL"/>
      </w:pPr>
      <w:r w:rsidRPr="00BD6F46">
        <w:t xml:space="preserve">          description: a unique identifier for a charging data resource in a PLMN</w:t>
      </w:r>
    </w:p>
    <w:p w14:paraId="56B27890" w14:textId="77777777" w:rsidR="00C526EA" w:rsidRPr="00BD6F46" w:rsidRDefault="00C526EA" w:rsidP="00C526EA">
      <w:pPr>
        <w:pStyle w:val="PL"/>
      </w:pPr>
      <w:r w:rsidRPr="00BD6F46">
        <w:t xml:space="preserve">          required: true</w:t>
      </w:r>
    </w:p>
    <w:p w14:paraId="17C81D02" w14:textId="77777777" w:rsidR="00C526EA" w:rsidRPr="00BD6F46" w:rsidRDefault="00C526EA" w:rsidP="00C526EA">
      <w:pPr>
        <w:pStyle w:val="PL"/>
      </w:pPr>
      <w:r w:rsidRPr="00BD6F46">
        <w:t xml:space="preserve">          schema:</w:t>
      </w:r>
    </w:p>
    <w:p w14:paraId="730D9065" w14:textId="77777777" w:rsidR="00C526EA" w:rsidRPr="00BD6F46" w:rsidRDefault="00C526EA" w:rsidP="00C526EA">
      <w:pPr>
        <w:pStyle w:val="PL"/>
      </w:pPr>
      <w:r w:rsidRPr="00BD6F46">
        <w:t xml:space="preserve">            type: string</w:t>
      </w:r>
    </w:p>
    <w:p w14:paraId="6A695525" w14:textId="77777777" w:rsidR="00C526EA" w:rsidRPr="00BD6F46" w:rsidRDefault="00C526EA" w:rsidP="00C526EA">
      <w:pPr>
        <w:pStyle w:val="PL"/>
      </w:pPr>
      <w:r w:rsidRPr="00BD6F46">
        <w:t xml:space="preserve">      responses:</w:t>
      </w:r>
    </w:p>
    <w:p w14:paraId="65F4605A" w14:textId="77777777" w:rsidR="00C526EA" w:rsidRPr="00BD6F46" w:rsidRDefault="00C526EA" w:rsidP="00C526EA">
      <w:pPr>
        <w:pStyle w:val="PL"/>
      </w:pPr>
      <w:r w:rsidRPr="00BD6F46">
        <w:t xml:space="preserve">        '204':</w:t>
      </w:r>
    </w:p>
    <w:p w14:paraId="6B215CD2" w14:textId="77777777" w:rsidR="00C526EA" w:rsidRPr="00BD6F46" w:rsidRDefault="00C526EA" w:rsidP="00C526EA">
      <w:pPr>
        <w:pStyle w:val="PL"/>
      </w:pPr>
      <w:r w:rsidRPr="00BD6F46">
        <w:t xml:space="preserve">          description: No Content.</w:t>
      </w:r>
    </w:p>
    <w:p w14:paraId="79F2D55A" w14:textId="77777777" w:rsidR="00C526EA" w:rsidRPr="00BD6F46" w:rsidRDefault="00C526EA" w:rsidP="00C526EA">
      <w:pPr>
        <w:pStyle w:val="PL"/>
      </w:pPr>
      <w:r w:rsidRPr="00BD6F46">
        <w:t xml:space="preserve">        '404':</w:t>
      </w:r>
    </w:p>
    <w:p w14:paraId="73EFE1A4" w14:textId="77777777" w:rsidR="00C526EA" w:rsidRPr="00BD6F46" w:rsidRDefault="00C526EA" w:rsidP="00C526EA">
      <w:pPr>
        <w:pStyle w:val="PL"/>
      </w:pPr>
      <w:r w:rsidRPr="00BD6F46">
        <w:t xml:space="preserve">          description: Not Found</w:t>
      </w:r>
    </w:p>
    <w:p w14:paraId="54B04BD6" w14:textId="77777777" w:rsidR="00C526EA" w:rsidRPr="00BD6F46" w:rsidRDefault="00C526EA" w:rsidP="00C526EA">
      <w:pPr>
        <w:pStyle w:val="PL"/>
      </w:pPr>
      <w:r w:rsidRPr="00BD6F46">
        <w:t xml:space="preserve">          content:</w:t>
      </w:r>
    </w:p>
    <w:p w14:paraId="0A5A22F1" w14:textId="77777777" w:rsidR="00C526EA" w:rsidRPr="00BD6F46" w:rsidRDefault="00C526EA" w:rsidP="00C526EA">
      <w:pPr>
        <w:pStyle w:val="PL"/>
      </w:pPr>
      <w:r w:rsidRPr="00BD6F46">
        <w:t xml:space="preserve">            application/</w:t>
      </w:r>
      <w:r w:rsidR="005516A0" w:rsidRPr="00860CC6">
        <w:t>problem+</w:t>
      </w:r>
      <w:r w:rsidRPr="00BD6F46">
        <w:t>json:</w:t>
      </w:r>
    </w:p>
    <w:p w14:paraId="3EFB34FE" w14:textId="77777777" w:rsidR="00C526EA" w:rsidRPr="00BD6F46" w:rsidRDefault="00C526EA" w:rsidP="00C526EA">
      <w:pPr>
        <w:pStyle w:val="PL"/>
      </w:pPr>
      <w:r w:rsidRPr="00BD6F46">
        <w:t xml:space="preserve">              schema:</w:t>
      </w:r>
    </w:p>
    <w:p w14:paraId="462CCC04" w14:textId="77777777" w:rsidR="00C526EA" w:rsidRPr="00BD6F46" w:rsidRDefault="00C526EA" w:rsidP="00C526EA">
      <w:pPr>
        <w:pStyle w:val="PL"/>
      </w:pPr>
      <w:r w:rsidRPr="00BD6F46">
        <w:t xml:space="preserve">                $ref: 'TS29571_CommonData.yaml#/components/schemas/ProblemDetails'</w:t>
      </w:r>
    </w:p>
    <w:p w14:paraId="3F9B83D4" w14:textId="77777777" w:rsidR="00376A29" w:rsidRPr="00BD6F46" w:rsidRDefault="00376A29" w:rsidP="00376A29">
      <w:pPr>
        <w:pStyle w:val="PL"/>
      </w:pPr>
      <w:r>
        <w:t xml:space="preserve">        '401</w:t>
      </w:r>
      <w:r w:rsidRPr="00BD6F46">
        <w:t>':</w:t>
      </w:r>
    </w:p>
    <w:p w14:paraId="4C1D35B4" w14:textId="77777777" w:rsidR="00376A29" w:rsidRPr="00BD6F46" w:rsidRDefault="00376A29" w:rsidP="00376A29">
      <w:pPr>
        <w:pStyle w:val="PL"/>
      </w:pPr>
      <w:r>
        <w:t xml:space="preserve">       </w:t>
      </w:r>
      <w:r w:rsidRPr="00BD6F46">
        <w:t xml:space="preserve">   $ref: 'TS29571_CommonData.yaml#/components/</w:t>
      </w:r>
      <w:r>
        <w:rPr>
          <w:lang w:val="en-US"/>
        </w:rPr>
        <w:t>responses/401</w:t>
      </w:r>
      <w:r w:rsidRPr="00BD6F46">
        <w:t>'</w:t>
      </w:r>
    </w:p>
    <w:p w14:paraId="17A2247E" w14:textId="77777777" w:rsidR="00407A58" w:rsidRPr="00BD6F46" w:rsidRDefault="00407A58" w:rsidP="00407A58">
      <w:pPr>
        <w:pStyle w:val="PL"/>
      </w:pPr>
      <w:r>
        <w:t xml:space="preserve">        '410</w:t>
      </w:r>
      <w:r w:rsidRPr="00BD6F46">
        <w:t>':</w:t>
      </w:r>
    </w:p>
    <w:p w14:paraId="425EB10B" w14:textId="77777777" w:rsidR="00407A58" w:rsidRPr="00BD6F46" w:rsidRDefault="00407A58" w:rsidP="00407A58">
      <w:pPr>
        <w:pStyle w:val="PL"/>
      </w:pPr>
      <w:r>
        <w:t xml:space="preserve">       </w:t>
      </w:r>
      <w:r w:rsidRPr="00BD6F46">
        <w:t xml:space="preserve">   $ref: 'TS29571_CommonData.yaml#/components/</w:t>
      </w:r>
      <w:r>
        <w:rPr>
          <w:lang w:val="en-US"/>
        </w:rPr>
        <w:t>responses/410</w:t>
      </w:r>
      <w:r w:rsidRPr="00BD6F46">
        <w:t>'</w:t>
      </w:r>
    </w:p>
    <w:p w14:paraId="45BAC079" w14:textId="77777777" w:rsidR="00376A29" w:rsidRPr="00BD6F46" w:rsidRDefault="00376A29" w:rsidP="00376A29">
      <w:pPr>
        <w:pStyle w:val="PL"/>
      </w:pPr>
      <w:r>
        <w:t xml:space="preserve">        '411</w:t>
      </w:r>
      <w:r w:rsidRPr="00BD6F46">
        <w:t>':</w:t>
      </w:r>
    </w:p>
    <w:p w14:paraId="2876B4C1" w14:textId="77777777" w:rsidR="00376A29" w:rsidRPr="00BD6F46" w:rsidRDefault="00376A29" w:rsidP="00376A29">
      <w:pPr>
        <w:pStyle w:val="PL"/>
      </w:pPr>
      <w:r>
        <w:t xml:space="preserve">       </w:t>
      </w:r>
      <w:r w:rsidRPr="00BD6F46">
        <w:t xml:space="preserve">   $ref: 'TS29571_CommonData.yaml#/components/</w:t>
      </w:r>
      <w:r>
        <w:rPr>
          <w:lang w:val="en-US"/>
        </w:rPr>
        <w:t>responses/411</w:t>
      </w:r>
      <w:r w:rsidRPr="00BD6F46">
        <w:t>'</w:t>
      </w:r>
    </w:p>
    <w:p w14:paraId="6D011EEF" w14:textId="77777777" w:rsidR="00376A29" w:rsidRPr="00BD6F46" w:rsidRDefault="00376A29" w:rsidP="00376A29">
      <w:pPr>
        <w:pStyle w:val="PL"/>
      </w:pPr>
      <w:r>
        <w:t xml:space="preserve">        '413</w:t>
      </w:r>
      <w:r w:rsidRPr="00BD6F46">
        <w:t>':</w:t>
      </w:r>
    </w:p>
    <w:p w14:paraId="5F0CBA52" w14:textId="77777777" w:rsidR="00376A29" w:rsidRPr="00BD6F46" w:rsidRDefault="00376A29" w:rsidP="00376A29">
      <w:pPr>
        <w:pStyle w:val="PL"/>
      </w:pPr>
      <w:r>
        <w:t xml:space="preserve">       </w:t>
      </w:r>
      <w:r w:rsidRPr="00BD6F46">
        <w:t xml:space="preserve">   $ref: 'TS29571_CommonData.yaml#/components/</w:t>
      </w:r>
      <w:r>
        <w:rPr>
          <w:lang w:val="en-US"/>
        </w:rPr>
        <w:t>responses/413</w:t>
      </w:r>
      <w:r w:rsidRPr="00BD6F46">
        <w:t>'</w:t>
      </w:r>
    </w:p>
    <w:p w14:paraId="0654D39A" w14:textId="77777777" w:rsidR="00376A29" w:rsidRPr="00BD6F46" w:rsidRDefault="00376A29" w:rsidP="00376A29">
      <w:pPr>
        <w:pStyle w:val="PL"/>
      </w:pPr>
      <w:r>
        <w:t xml:space="preserve">        '500</w:t>
      </w:r>
      <w:r w:rsidRPr="00BD6F46">
        <w:t>':</w:t>
      </w:r>
    </w:p>
    <w:p w14:paraId="7F467F6D"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4E93798C" w14:textId="77777777" w:rsidR="00376A29" w:rsidRPr="00BD6F46" w:rsidRDefault="00376A29" w:rsidP="00376A29">
      <w:pPr>
        <w:pStyle w:val="PL"/>
      </w:pPr>
      <w:r>
        <w:t xml:space="preserve">        '503</w:t>
      </w:r>
      <w:r w:rsidRPr="00BD6F46">
        <w:t>':</w:t>
      </w:r>
    </w:p>
    <w:p w14:paraId="0AAAE0EE"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5883C19B" w14:textId="77777777" w:rsidR="00C526EA" w:rsidRPr="00BD6F46" w:rsidRDefault="00C526EA" w:rsidP="00C526EA">
      <w:pPr>
        <w:pStyle w:val="PL"/>
      </w:pPr>
      <w:r w:rsidRPr="00BD6F46">
        <w:t xml:space="preserve">        default:</w:t>
      </w:r>
    </w:p>
    <w:p w14:paraId="51A74B86" w14:textId="77777777" w:rsidR="00C526EA" w:rsidRPr="00BD6F46" w:rsidRDefault="00C526EA" w:rsidP="00C526EA">
      <w:pPr>
        <w:pStyle w:val="PL"/>
      </w:pPr>
      <w:r w:rsidRPr="00BD6F46">
        <w:t xml:space="preserve">          $ref: 'TS29571_CommonData.yaml#/components/responses/default'</w:t>
      </w:r>
    </w:p>
    <w:p w14:paraId="1A0922F5" w14:textId="77777777" w:rsidR="002B606C" w:rsidRDefault="00C526EA" w:rsidP="002B606C">
      <w:pPr>
        <w:pStyle w:val="PL"/>
      </w:pPr>
      <w:r w:rsidRPr="00BD6F46">
        <w:t>components:</w:t>
      </w:r>
    </w:p>
    <w:p w14:paraId="6B8ECB39" w14:textId="77777777" w:rsidR="002B606C" w:rsidRPr="001E7573" w:rsidRDefault="002B606C" w:rsidP="002B606C">
      <w:pPr>
        <w:pStyle w:val="PL"/>
      </w:pPr>
      <w:r w:rsidRPr="001E7573">
        <w:t xml:space="preserve">  securitySchemes:</w:t>
      </w:r>
    </w:p>
    <w:p w14:paraId="601728B7" w14:textId="77777777" w:rsidR="002B606C" w:rsidRPr="001E7573" w:rsidRDefault="002B606C" w:rsidP="002B606C">
      <w:pPr>
        <w:pStyle w:val="PL"/>
      </w:pPr>
      <w:r w:rsidRPr="001E7573">
        <w:t xml:space="preserve">    oAuth2ClientCredentials:</w:t>
      </w:r>
    </w:p>
    <w:p w14:paraId="7381DA9B" w14:textId="77777777" w:rsidR="002B606C" w:rsidRPr="001E7573" w:rsidRDefault="002B606C" w:rsidP="002B606C">
      <w:pPr>
        <w:pStyle w:val="PL"/>
      </w:pPr>
      <w:r w:rsidRPr="001E7573">
        <w:t xml:space="preserve">      type: oauth2</w:t>
      </w:r>
    </w:p>
    <w:p w14:paraId="57AC5C40" w14:textId="77777777" w:rsidR="002B606C" w:rsidRPr="001E7573" w:rsidRDefault="002B606C" w:rsidP="002B606C">
      <w:pPr>
        <w:pStyle w:val="PL"/>
      </w:pPr>
      <w:r w:rsidRPr="001E7573">
        <w:t xml:space="preserve">      flows:</w:t>
      </w:r>
    </w:p>
    <w:p w14:paraId="0A5BEB7B" w14:textId="77777777" w:rsidR="002B606C" w:rsidRPr="001E7573" w:rsidRDefault="002B606C" w:rsidP="002B606C">
      <w:pPr>
        <w:pStyle w:val="PL"/>
      </w:pPr>
      <w:r w:rsidRPr="001E7573">
        <w:t xml:space="preserve">        clientCredentials:</w:t>
      </w:r>
    </w:p>
    <w:p w14:paraId="03657433"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662789F0" w14:textId="77777777" w:rsidR="002B606C" w:rsidRDefault="002B606C" w:rsidP="002B606C">
      <w:pPr>
        <w:pStyle w:val="PL"/>
      </w:pPr>
      <w:r w:rsidRPr="001E7573">
        <w:lastRenderedPageBreak/>
        <w:t xml:space="preserve">          scopes:</w:t>
      </w:r>
    </w:p>
    <w:p w14:paraId="15E3ABFC"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5A499652" w14:textId="77777777" w:rsidR="00C526EA" w:rsidRPr="00BD6F46" w:rsidRDefault="00C526EA" w:rsidP="00C526EA">
      <w:pPr>
        <w:pStyle w:val="PL"/>
      </w:pPr>
      <w:r w:rsidRPr="00BD6F46">
        <w:t xml:space="preserve">  schemas:</w:t>
      </w:r>
    </w:p>
    <w:p w14:paraId="5418B555" w14:textId="77777777" w:rsidR="00C526EA" w:rsidRPr="00BD6F46" w:rsidRDefault="00C526EA" w:rsidP="00C526EA">
      <w:pPr>
        <w:pStyle w:val="PL"/>
      </w:pPr>
      <w:r w:rsidRPr="00BD6F46">
        <w:t xml:space="preserve">    ChargingDataRequest:</w:t>
      </w:r>
    </w:p>
    <w:p w14:paraId="52F16D26" w14:textId="77777777" w:rsidR="00C526EA" w:rsidRPr="00BD6F46" w:rsidRDefault="00C526EA" w:rsidP="00C526EA">
      <w:pPr>
        <w:pStyle w:val="PL"/>
      </w:pPr>
      <w:r w:rsidRPr="00BD6F46">
        <w:t xml:space="preserve">      type: object</w:t>
      </w:r>
    </w:p>
    <w:p w14:paraId="12F51A88" w14:textId="77777777" w:rsidR="00C526EA" w:rsidRPr="00BD6F46" w:rsidRDefault="00C526EA" w:rsidP="00C526EA">
      <w:pPr>
        <w:pStyle w:val="PL"/>
      </w:pPr>
      <w:r w:rsidRPr="00BD6F46">
        <w:t xml:space="preserve">      properties:</w:t>
      </w:r>
    </w:p>
    <w:p w14:paraId="60079112" w14:textId="77777777" w:rsidR="00C526EA" w:rsidRPr="00BD6F46" w:rsidRDefault="00C526EA" w:rsidP="00C526EA">
      <w:pPr>
        <w:pStyle w:val="PL"/>
      </w:pPr>
      <w:r w:rsidRPr="00BD6F46">
        <w:t xml:space="preserve">        subscriberIdentifier:</w:t>
      </w:r>
    </w:p>
    <w:p w14:paraId="1D554C30" w14:textId="77777777" w:rsidR="00FB316B" w:rsidRDefault="00C526EA" w:rsidP="00FB316B">
      <w:pPr>
        <w:pStyle w:val="PL"/>
      </w:pPr>
      <w:r w:rsidRPr="00BD6F46">
        <w:t xml:space="preserve">          $ref: 'TS29571_CommonData.yaml#/components/schemas/Supi'</w:t>
      </w:r>
    </w:p>
    <w:p w14:paraId="6C588F72" w14:textId="77777777" w:rsidR="00FB316B" w:rsidRPr="00BD6F46" w:rsidRDefault="00FB316B" w:rsidP="00FB316B">
      <w:pPr>
        <w:pStyle w:val="PL"/>
      </w:pPr>
      <w:r w:rsidRPr="00BD6F46">
        <w:t xml:space="preserve">        </w:t>
      </w:r>
      <w:r>
        <w:t>tenantIdentifier</w:t>
      </w:r>
      <w:r w:rsidRPr="00BD6F46">
        <w:t>:</w:t>
      </w:r>
    </w:p>
    <w:p w14:paraId="1C840998" w14:textId="77777777" w:rsidR="00C526EA" w:rsidRDefault="00FB316B" w:rsidP="00FB316B">
      <w:pPr>
        <w:pStyle w:val="PL"/>
      </w:pPr>
      <w:r w:rsidRPr="00BD6F46">
        <w:t xml:space="preserve">          </w:t>
      </w:r>
      <w:r w:rsidRPr="00F267AF">
        <w:t>type: string</w:t>
      </w:r>
    </w:p>
    <w:p w14:paraId="1070C564" w14:textId="77777777" w:rsidR="00A86003" w:rsidRPr="00BD6F46" w:rsidRDefault="00FB316B" w:rsidP="00A86003">
      <w:pPr>
        <w:pStyle w:val="PL"/>
      </w:pPr>
      <w:r w:rsidRPr="00BD6F46">
        <w:t xml:space="preserve"> </w:t>
      </w:r>
      <w:r w:rsidR="00A86003" w:rsidRPr="00BD6F46">
        <w:t xml:space="preserve">       chargingId:</w:t>
      </w:r>
    </w:p>
    <w:p w14:paraId="51515782" w14:textId="77777777" w:rsidR="00A86003" w:rsidRDefault="00A86003" w:rsidP="00A86003">
      <w:pPr>
        <w:pStyle w:val="PL"/>
      </w:pPr>
      <w:r w:rsidRPr="00BD6F46">
        <w:t xml:space="preserve">          $ref: 'TS29571_CommonData.yaml#/components/schemas/</w:t>
      </w:r>
      <w:r>
        <w:t>ChargingId</w:t>
      </w:r>
      <w:r w:rsidRPr="00BD6F46">
        <w:t>'</w:t>
      </w:r>
    </w:p>
    <w:p w14:paraId="3896E953" w14:textId="77777777" w:rsidR="00FB316B" w:rsidRPr="00BD6F46" w:rsidRDefault="00FB316B" w:rsidP="00FB316B">
      <w:pPr>
        <w:pStyle w:val="PL"/>
      </w:pPr>
      <w:r w:rsidRPr="00BD6F46">
        <w:t xml:space="preserve">       </w:t>
      </w:r>
      <w:r w:rsidR="00A86003">
        <w:t xml:space="preserve"> </w:t>
      </w:r>
      <w:r>
        <w:t>mnSConsumerIdentifier</w:t>
      </w:r>
      <w:r w:rsidRPr="00BD6F46">
        <w:t>:</w:t>
      </w:r>
    </w:p>
    <w:p w14:paraId="1081D97D" w14:textId="77777777" w:rsidR="00FB316B" w:rsidRPr="00BD6F46" w:rsidRDefault="00FB316B" w:rsidP="00FB316B">
      <w:pPr>
        <w:pStyle w:val="PL"/>
      </w:pPr>
      <w:r w:rsidRPr="00BD6F46">
        <w:t xml:space="preserve">          </w:t>
      </w:r>
      <w:r w:rsidRPr="00F267AF">
        <w:t>type: string</w:t>
      </w:r>
    </w:p>
    <w:p w14:paraId="60815D0F" w14:textId="77777777" w:rsidR="00C526EA" w:rsidRPr="00BD6F46" w:rsidRDefault="00C526EA" w:rsidP="00C526EA">
      <w:pPr>
        <w:pStyle w:val="PL"/>
      </w:pPr>
      <w:r w:rsidRPr="00BD6F46">
        <w:t xml:space="preserve">        nfConsumerIdentification:</w:t>
      </w:r>
    </w:p>
    <w:p w14:paraId="5DDC01AF" w14:textId="77777777" w:rsidR="00C526EA" w:rsidRPr="00BD6F46" w:rsidRDefault="00C526EA" w:rsidP="00C526EA">
      <w:pPr>
        <w:pStyle w:val="PL"/>
      </w:pPr>
      <w:r w:rsidRPr="00BD6F46">
        <w:t xml:space="preserve">          $ref: '#/components/schemas/NFIdentification'</w:t>
      </w:r>
    </w:p>
    <w:p w14:paraId="5C396C5E" w14:textId="77777777" w:rsidR="00C526EA" w:rsidRPr="00BD6F46" w:rsidRDefault="00C526EA" w:rsidP="00C526EA">
      <w:pPr>
        <w:pStyle w:val="PL"/>
      </w:pPr>
      <w:r w:rsidRPr="00BD6F46">
        <w:t xml:space="preserve">        invocationTimeStamp:</w:t>
      </w:r>
    </w:p>
    <w:p w14:paraId="21FF2B2A" w14:textId="77777777" w:rsidR="00C526EA" w:rsidRPr="00BD6F46" w:rsidRDefault="00C526EA" w:rsidP="00C526EA">
      <w:pPr>
        <w:pStyle w:val="PL"/>
      </w:pPr>
      <w:r w:rsidRPr="00BD6F46">
        <w:t xml:space="preserve">          $ref: 'TS29571_CommonData.yaml#/components/schemas/DateTime'</w:t>
      </w:r>
    </w:p>
    <w:p w14:paraId="5527BC01" w14:textId="77777777" w:rsidR="00C526EA" w:rsidRPr="00BD6F46" w:rsidRDefault="00C526EA" w:rsidP="00C526EA">
      <w:pPr>
        <w:pStyle w:val="PL"/>
      </w:pPr>
      <w:r w:rsidRPr="00BD6F46">
        <w:t xml:space="preserve">        invocationSequenceNumber:</w:t>
      </w:r>
    </w:p>
    <w:p w14:paraId="706452B8" w14:textId="77777777" w:rsidR="00093E4C" w:rsidRDefault="00C526EA" w:rsidP="00093E4C">
      <w:pPr>
        <w:pStyle w:val="PL"/>
      </w:pPr>
      <w:r w:rsidRPr="00BD6F46">
        <w:t xml:space="preserve">          $ref: 'TS29571_CommonData.yaml#/components/schemas/Uint32'</w:t>
      </w:r>
    </w:p>
    <w:p w14:paraId="53C64D4F" w14:textId="77777777" w:rsidR="00093E4C" w:rsidRDefault="00093E4C" w:rsidP="00093E4C">
      <w:pPr>
        <w:pStyle w:val="PL"/>
        <w:rPr>
          <w:lang w:eastAsia="zh-CN"/>
        </w:rPr>
      </w:pPr>
      <w:r w:rsidRPr="00BD6F46">
        <w:t xml:space="preserve">        </w:t>
      </w:r>
      <w:r>
        <w:rPr>
          <w:lang w:eastAsia="zh-CN"/>
        </w:rPr>
        <w:t>retransmissionIndicator:</w:t>
      </w:r>
    </w:p>
    <w:p w14:paraId="7990C243" w14:textId="77777777" w:rsidR="00C526EA" w:rsidRDefault="00093E4C" w:rsidP="00093E4C">
      <w:pPr>
        <w:pStyle w:val="PL"/>
      </w:pPr>
      <w:r w:rsidRPr="00BD6F46">
        <w:t xml:space="preserve">          type: boolean</w:t>
      </w:r>
    </w:p>
    <w:p w14:paraId="41797A21" w14:textId="77777777" w:rsidR="00357F0F" w:rsidRPr="00BD6F46" w:rsidRDefault="00357F0F" w:rsidP="00357F0F">
      <w:pPr>
        <w:pStyle w:val="PL"/>
      </w:pPr>
      <w:r w:rsidRPr="00BD6F46">
        <w:t xml:space="preserve">        </w:t>
      </w:r>
      <w:r>
        <w:t>oneTimeEvent</w:t>
      </w:r>
      <w:r w:rsidRPr="00BD6F46">
        <w:t>:</w:t>
      </w:r>
    </w:p>
    <w:p w14:paraId="6C4F0C24" w14:textId="77777777" w:rsidR="00357F0F" w:rsidRPr="00BD6F46" w:rsidRDefault="00357F0F" w:rsidP="00C526EA">
      <w:pPr>
        <w:pStyle w:val="PL"/>
      </w:pPr>
      <w:r w:rsidRPr="00BD6F46">
        <w:t xml:space="preserve">          type: boolean</w:t>
      </w:r>
    </w:p>
    <w:p w14:paraId="2F91BE36" w14:textId="77777777" w:rsidR="0003306D" w:rsidRDefault="0003306D" w:rsidP="0003306D">
      <w:pPr>
        <w:pStyle w:val="PL"/>
      </w:pPr>
      <w:r>
        <w:t xml:space="preserve">        oneTimeEventType:</w:t>
      </w:r>
    </w:p>
    <w:p w14:paraId="053ADE49" w14:textId="77777777" w:rsidR="0003306D" w:rsidRDefault="0003306D" w:rsidP="0003306D">
      <w:pPr>
        <w:pStyle w:val="PL"/>
      </w:pPr>
      <w:r>
        <w:t xml:space="preserve">          $ref: '#/components/schemas/oneTimeEventType'</w:t>
      </w:r>
    </w:p>
    <w:p w14:paraId="3E6E40A1" w14:textId="77777777" w:rsidR="00C526EA" w:rsidRPr="00BD6F46" w:rsidRDefault="00C526EA" w:rsidP="0003306D">
      <w:pPr>
        <w:pStyle w:val="PL"/>
      </w:pPr>
      <w:r w:rsidRPr="00BD6F46">
        <w:t xml:space="preserve">        notifyUri:</w:t>
      </w:r>
    </w:p>
    <w:p w14:paraId="26B23D7A" w14:textId="77777777" w:rsidR="00C526EA" w:rsidRDefault="00C526EA" w:rsidP="00C526EA">
      <w:pPr>
        <w:pStyle w:val="PL"/>
      </w:pPr>
      <w:r w:rsidRPr="00BD6F46">
        <w:t xml:space="preserve">          $ref: 'TS29571_CommonData.yaml#/components/schemas/Uri'</w:t>
      </w:r>
    </w:p>
    <w:p w14:paraId="1EED34C2" w14:textId="77777777" w:rsidR="00AC26C7" w:rsidRDefault="00AC26C7" w:rsidP="00AC26C7">
      <w:pPr>
        <w:pStyle w:val="PL"/>
      </w:pPr>
      <w:r>
        <w:t xml:space="preserve">        supportedFeatures:</w:t>
      </w:r>
    </w:p>
    <w:p w14:paraId="0D0DBC3D" w14:textId="77777777" w:rsidR="00AC26C7" w:rsidRDefault="00AC26C7" w:rsidP="00AC26C7">
      <w:pPr>
        <w:pStyle w:val="PL"/>
      </w:pPr>
      <w:r>
        <w:t xml:space="preserve">          $ref: 'TS29571_CommonData.yaml#/components/schemas/SupportedFeatures'</w:t>
      </w:r>
    </w:p>
    <w:p w14:paraId="62FB27C1" w14:textId="77777777" w:rsidR="00A8405C" w:rsidRDefault="00A8405C" w:rsidP="00A8405C">
      <w:pPr>
        <w:pStyle w:val="PL"/>
      </w:pPr>
      <w:r>
        <w:t xml:space="preserve">        service</w:t>
      </w:r>
      <w:r>
        <w:rPr>
          <w:lang w:eastAsia="zh-CN"/>
        </w:rPr>
        <w:t>Specification</w:t>
      </w:r>
      <w:r>
        <w:t>Info:</w:t>
      </w:r>
    </w:p>
    <w:p w14:paraId="58310EC6" w14:textId="77777777" w:rsidR="00A8405C" w:rsidRPr="00BD6F46" w:rsidRDefault="00A8405C" w:rsidP="00A8405C">
      <w:pPr>
        <w:pStyle w:val="PL"/>
      </w:pPr>
      <w:r>
        <w:t xml:space="preserve">          type: string</w:t>
      </w:r>
    </w:p>
    <w:p w14:paraId="6D109ED7" w14:textId="77777777" w:rsidR="00C526EA" w:rsidRPr="00BD6F46" w:rsidRDefault="00C526EA" w:rsidP="00C526EA">
      <w:pPr>
        <w:pStyle w:val="PL"/>
      </w:pPr>
      <w:r w:rsidRPr="00BD6F46">
        <w:t xml:space="preserve">        multipleUnitUsage:</w:t>
      </w:r>
    </w:p>
    <w:p w14:paraId="31AA80F0" w14:textId="77777777" w:rsidR="00C526EA" w:rsidRPr="00BD6F46" w:rsidRDefault="00C526EA" w:rsidP="00C526EA">
      <w:pPr>
        <w:pStyle w:val="PL"/>
      </w:pPr>
      <w:r w:rsidRPr="00BD6F46">
        <w:t xml:space="preserve">          type: array</w:t>
      </w:r>
    </w:p>
    <w:p w14:paraId="75214124" w14:textId="77777777" w:rsidR="00C526EA" w:rsidRPr="00BD6F46" w:rsidRDefault="00C526EA" w:rsidP="00C526EA">
      <w:pPr>
        <w:pStyle w:val="PL"/>
      </w:pPr>
      <w:r w:rsidRPr="00BD6F46">
        <w:t xml:space="preserve">          items:</w:t>
      </w:r>
    </w:p>
    <w:p w14:paraId="17CCE6A2" w14:textId="77777777" w:rsidR="00C526EA" w:rsidRPr="00BD6F46" w:rsidRDefault="00C526EA" w:rsidP="00C526EA">
      <w:pPr>
        <w:pStyle w:val="PL"/>
      </w:pPr>
      <w:r w:rsidRPr="00BD6F46">
        <w:t xml:space="preserve">            $ref: '#/components/schemas/MultipleUnitUsage'</w:t>
      </w:r>
    </w:p>
    <w:p w14:paraId="2AB8A5B3" w14:textId="77777777" w:rsidR="00C526EA" w:rsidRPr="00BD6F46" w:rsidRDefault="00C526EA" w:rsidP="00C526EA">
      <w:pPr>
        <w:pStyle w:val="PL"/>
      </w:pPr>
      <w:r w:rsidRPr="00BD6F46">
        <w:t xml:space="preserve">          minItems: 0</w:t>
      </w:r>
    </w:p>
    <w:p w14:paraId="08B99D7F" w14:textId="77777777" w:rsidR="00C526EA" w:rsidRPr="00BD6F46" w:rsidRDefault="00C526EA" w:rsidP="00C526EA">
      <w:pPr>
        <w:pStyle w:val="PL"/>
      </w:pPr>
      <w:r w:rsidRPr="00BD6F46">
        <w:t xml:space="preserve">        triggers:</w:t>
      </w:r>
    </w:p>
    <w:p w14:paraId="53DBBFF7" w14:textId="77777777" w:rsidR="00C526EA" w:rsidRPr="00BD6F46" w:rsidRDefault="00C526EA" w:rsidP="00C526EA">
      <w:pPr>
        <w:pStyle w:val="PL"/>
      </w:pPr>
      <w:r w:rsidRPr="00BD6F46">
        <w:t xml:space="preserve">          type: array</w:t>
      </w:r>
    </w:p>
    <w:p w14:paraId="306054BA" w14:textId="77777777" w:rsidR="00C526EA" w:rsidRPr="00BD6F46" w:rsidRDefault="00C526EA" w:rsidP="00C526EA">
      <w:pPr>
        <w:pStyle w:val="PL"/>
      </w:pPr>
      <w:r w:rsidRPr="00BD6F46">
        <w:t xml:space="preserve">          items:</w:t>
      </w:r>
    </w:p>
    <w:p w14:paraId="7A9F2FEB" w14:textId="77777777" w:rsidR="00C526EA" w:rsidRPr="00BD6F46" w:rsidRDefault="00C526EA" w:rsidP="00C526EA">
      <w:pPr>
        <w:pStyle w:val="PL"/>
      </w:pPr>
      <w:r w:rsidRPr="00BD6F46">
        <w:t xml:space="preserve">            $ref: '#/components/schemas/Trigger'</w:t>
      </w:r>
    </w:p>
    <w:p w14:paraId="47FE4E18" w14:textId="77777777" w:rsidR="00C526EA" w:rsidRPr="00BD6F46" w:rsidRDefault="00C526EA" w:rsidP="00C526EA">
      <w:pPr>
        <w:pStyle w:val="PL"/>
      </w:pPr>
      <w:r w:rsidRPr="00BD6F46">
        <w:t xml:space="preserve">          minItems: 0</w:t>
      </w:r>
    </w:p>
    <w:p w14:paraId="0206D526" w14:textId="77777777" w:rsidR="00C526EA" w:rsidRPr="00BD6F46" w:rsidRDefault="00C526EA" w:rsidP="00C526EA">
      <w:pPr>
        <w:pStyle w:val="PL"/>
      </w:pPr>
      <w:r w:rsidRPr="00BD6F46">
        <w:t xml:space="preserve">        pDUSessionChargingInformation:</w:t>
      </w:r>
    </w:p>
    <w:p w14:paraId="5B2BD1E5" w14:textId="77777777" w:rsidR="00C526EA" w:rsidRPr="00BD6F46" w:rsidRDefault="00C526EA" w:rsidP="00C526EA">
      <w:pPr>
        <w:pStyle w:val="PL"/>
      </w:pPr>
      <w:r w:rsidRPr="00BD6F46">
        <w:t xml:space="preserve">          $ref: '#/components/schemas/PDUSessionChargingInformation'</w:t>
      </w:r>
    </w:p>
    <w:p w14:paraId="3B2015C9" w14:textId="77777777" w:rsidR="00C526EA" w:rsidRPr="00BD6F46" w:rsidRDefault="00C526EA" w:rsidP="00C526EA">
      <w:pPr>
        <w:pStyle w:val="PL"/>
      </w:pPr>
      <w:r w:rsidRPr="00BD6F46">
        <w:t xml:space="preserve">        roamingQBCInformation:</w:t>
      </w:r>
    </w:p>
    <w:p w14:paraId="58F09776" w14:textId="77777777" w:rsidR="00C561D5" w:rsidRDefault="00C526EA" w:rsidP="00C561D5">
      <w:pPr>
        <w:pStyle w:val="PL"/>
      </w:pPr>
      <w:r w:rsidRPr="00BD6F46">
        <w:t xml:space="preserve">          $ref: '#/components/schemas/RoamingQBCInformation'</w:t>
      </w:r>
    </w:p>
    <w:p w14:paraId="20EF62BC" w14:textId="77777777" w:rsidR="00C561D5" w:rsidRPr="00BD6F46" w:rsidRDefault="00C561D5" w:rsidP="00C561D5">
      <w:pPr>
        <w:pStyle w:val="PL"/>
      </w:pPr>
      <w:r w:rsidRPr="00BD6F46">
        <w:t xml:space="preserve">        </w:t>
      </w:r>
      <w:r>
        <w:t>sMS</w:t>
      </w:r>
      <w:r w:rsidRPr="00BD6F46">
        <w:t>ChargingInformation:</w:t>
      </w:r>
    </w:p>
    <w:p w14:paraId="1AAB8A1C" w14:textId="77777777" w:rsidR="00B24300" w:rsidRDefault="00C561D5" w:rsidP="00B24300">
      <w:pPr>
        <w:pStyle w:val="PL"/>
      </w:pPr>
      <w:r w:rsidRPr="00BD6F46">
        <w:t xml:space="preserve">          $ref: '#/components/schemas/</w:t>
      </w:r>
      <w:r>
        <w:t>SMS</w:t>
      </w:r>
      <w:r w:rsidRPr="00BD6F46">
        <w:t>ChargingInformation'</w:t>
      </w:r>
    </w:p>
    <w:p w14:paraId="41DE1669" w14:textId="77777777" w:rsidR="004B0280" w:rsidRPr="00BD6F46" w:rsidRDefault="004B0280" w:rsidP="004B0280">
      <w:pPr>
        <w:pStyle w:val="PL"/>
      </w:pPr>
      <w:r w:rsidRPr="00BD6F46">
        <w:t xml:space="preserve">        </w:t>
      </w:r>
      <w:r w:rsidRPr="009F66FB">
        <w:t>nEFChargingInformation</w:t>
      </w:r>
      <w:r w:rsidRPr="00BD6F46">
        <w:t>:</w:t>
      </w:r>
    </w:p>
    <w:p w14:paraId="000E8381" w14:textId="77777777" w:rsidR="004B0280" w:rsidRPr="00BD6F46" w:rsidRDefault="004B0280" w:rsidP="004B0280">
      <w:pPr>
        <w:pStyle w:val="PL"/>
      </w:pPr>
      <w:r w:rsidRPr="00BD6F46">
        <w:t xml:space="preserve">          $ref: '#/components/schemas/</w:t>
      </w:r>
      <w:r w:rsidRPr="00FB397A">
        <w:t>NEFChargingInformation</w:t>
      </w:r>
      <w:r w:rsidRPr="00BD6F46">
        <w:t>'</w:t>
      </w:r>
    </w:p>
    <w:p w14:paraId="47D798AC" w14:textId="77777777" w:rsidR="00C526EA" w:rsidRPr="00BD6F46" w:rsidRDefault="00B24300" w:rsidP="00B24300">
      <w:pPr>
        <w:pStyle w:val="PL"/>
      </w:pPr>
      <w:r>
        <w:t xml:space="preserve">        registration</w:t>
      </w:r>
      <w:r w:rsidRPr="002F3ED2">
        <w:t>ChargingInformation</w:t>
      </w:r>
      <w:r>
        <w:t>:</w:t>
      </w:r>
    </w:p>
    <w:p w14:paraId="3508C9CA" w14:textId="77777777" w:rsidR="00B24300" w:rsidRDefault="00B24300" w:rsidP="00B24300">
      <w:pPr>
        <w:pStyle w:val="PL"/>
      </w:pPr>
      <w:r w:rsidRPr="00BD6F46">
        <w:t xml:space="preserve">          $ref: '#/components/schemas/</w:t>
      </w:r>
      <w:r>
        <w:t>Registration</w:t>
      </w:r>
      <w:r w:rsidRPr="002F3ED2">
        <w:t>ChargingInformation</w:t>
      </w:r>
      <w:r w:rsidRPr="00BD6F46">
        <w:t>'</w:t>
      </w:r>
    </w:p>
    <w:p w14:paraId="2D32208D" w14:textId="77777777" w:rsidR="00B24300" w:rsidRPr="00BD6F46" w:rsidRDefault="00B24300" w:rsidP="00B24300">
      <w:pPr>
        <w:pStyle w:val="PL"/>
      </w:pPr>
      <w:r>
        <w:t xml:space="preserve">        n2Connection</w:t>
      </w:r>
      <w:r w:rsidRPr="002F3ED2">
        <w:t>ChargingInformation</w:t>
      </w:r>
      <w:r>
        <w:t>:</w:t>
      </w:r>
    </w:p>
    <w:p w14:paraId="771796B6" w14:textId="77777777" w:rsidR="00B24300" w:rsidRDefault="00B24300" w:rsidP="00B24300">
      <w:pPr>
        <w:pStyle w:val="PL"/>
      </w:pPr>
      <w:r w:rsidRPr="00BD6F46">
        <w:t xml:space="preserve">          $ref: '#/components/schemas/</w:t>
      </w:r>
      <w:r>
        <w:t>N2Connection</w:t>
      </w:r>
      <w:r w:rsidRPr="002F3ED2">
        <w:t>ChargingInformation</w:t>
      </w:r>
      <w:r w:rsidRPr="00BD6F46">
        <w:t>'</w:t>
      </w:r>
    </w:p>
    <w:p w14:paraId="5EFDCDFC" w14:textId="77777777" w:rsidR="00B24300" w:rsidRPr="00BD6F46" w:rsidRDefault="00B24300" w:rsidP="00B24300">
      <w:pPr>
        <w:pStyle w:val="PL"/>
      </w:pPr>
      <w:r>
        <w:t xml:space="preserve">        locationReportingChargingInformation:</w:t>
      </w:r>
    </w:p>
    <w:p w14:paraId="49D41EC7" w14:textId="77777777" w:rsidR="000B5128" w:rsidRDefault="00B24300" w:rsidP="000B5128">
      <w:pPr>
        <w:pStyle w:val="PL"/>
      </w:pPr>
      <w:r w:rsidRPr="00BD6F46">
        <w:t xml:space="preserve">          $ref: '#/components/schemas/</w:t>
      </w:r>
      <w:r>
        <w:t>LocationReportingChargingInformation</w:t>
      </w:r>
      <w:r w:rsidRPr="00BD6F46">
        <w:t>'</w:t>
      </w:r>
    </w:p>
    <w:p w14:paraId="69AD9726" w14:textId="77777777" w:rsidR="000B5128" w:rsidRDefault="000B5128" w:rsidP="000B5128">
      <w:pPr>
        <w:pStyle w:val="PL"/>
      </w:pPr>
      <w:r w:rsidRPr="00BD6F46">
        <w:t xml:space="preserve">        </w:t>
      </w:r>
      <w:r>
        <w:t>nSPACharging</w:t>
      </w:r>
      <w:r w:rsidRPr="00AD3544">
        <w:t>Information</w:t>
      </w:r>
      <w:r>
        <w:t>:</w:t>
      </w:r>
    </w:p>
    <w:p w14:paraId="438C8B5C" w14:textId="77777777" w:rsidR="00B24300" w:rsidRDefault="000B5128" w:rsidP="000B5128">
      <w:pPr>
        <w:pStyle w:val="PL"/>
      </w:pPr>
      <w:r w:rsidRPr="00BD6F46">
        <w:t xml:space="preserve">          $ref: '#/components/schemas/</w:t>
      </w:r>
      <w:r>
        <w:t>NSPACharging</w:t>
      </w:r>
      <w:r w:rsidRPr="00AD3544">
        <w:t>Information</w:t>
      </w:r>
      <w:r w:rsidRPr="00BD6F46">
        <w:t>'</w:t>
      </w:r>
    </w:p>
    <w:p w14:paraId="01CB1A3F" w14:textId="77777777" w:rsidR="00FB316B" w:rsidRPr="00BD6F46" w:rsidRDefault="00FB316B" w:rsidP="00FB316B">
      <w:pPr>
        <w:pStyle w:val="PL"/>
      </w:pPr>
      <w:r>
        <w:t xml:space="preserve">        nSMChargingInformation:</w:t>
      </w:r>
    </w:p>
    <w:p w14:paraId="67BAA3D9" w14:textId="77777777" w:rsidR="00FB316B" w:rsidRDefault="00FB316B" w:rsidP="00FB316B">
      <w:pPr>
        <w:pStyle w:val="PL"/>
      </w:pPr>
      <w:r w:rsidRPr="00BD6F46">
        <w:t xml:space="preserve">          $ref: '#/components/schemas/</w:t>
      </w:r>
      <w:r>
        <w:t>NSMChargingInformation</w:t>
      </w:r>
      <w:r w:rsidRPr="00BD6F46">
        <w:t>'</w:t>
      </w:r>
    </w:p>
    <w:p w14:paraId="7E2CA82D" w14:textId="77777777" w:rsidR="00C526EA" w:rsidRPr="00BD6F46" w:rsidRDefault="00C526EA" w:rsidP="00C526EA">
      <w:pPr>
        <w:pStyle w:val="PL"/>
      </w:pPr>
      <w:r w:rsidRPr="00BD6F46">
        <w:t xml:space="preserve">      required:</w:t>
      </w:r>
    </w:p>
    <w:p w14:paraId="123CD038"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420CB036" w14:textId="77777777" w:rsidR="00C526EA" w:rsidRPr="00BD6F46" w:rsidRDefault="00C526EA" w:rsidP="00C526EA">
      <w:pPr>
        <w:pStyle w:val="PL"/>
      </w:pPr>
      <w:r w:rsidRPr="00BD6F46">
        <w:t xml:space="preserve">        - invocationTimeStamp</w:t>
      </w:r>
    </w:p>
    <w:p w14:paraId="7BD0E679" w14:textId="77777777" w:rsidR="00C526EA" w:rsidRPr="00BD6F46" w:rsidRDefault="00C526EA" w:rsidP="00C526EA">
      <w:pPr>
        <w:pStyle w:val="PL"/>
      </w:pPr>
      <w:r w:rsidRPr="00BD6F46">
        <w:t xml:space="preserve">        - invocationSequenceNumber</w:t>
      </w:r>
    </w:p>
    <w:p w14:paraId="1826AE84" w14:textId="77777777" w:rsidR="00C526EA" w:rsidRPr="00BD6F46" w:rsidRDefault="00C526EA" w:rsidP="00C526EA">
      <w:pPr>
        <w:pStyle w:val="PL"/>
      </w:pPr>
      <w:r w:rsidRPr="00BD6F46">
        <w:t xml:space="preserve">    ChargingDataResponse:</w:t>
      </w:r>
    </w:p>
    <w:p w14:paraId="1F01A97D" w14:textId="77777777" w:rsidR="00C526EA" w:rsidRPr="00BD6F46" w:rsidRDefault="00C526EA" w:rsidP="00C526EA">
      <w:pPr>
        <w:pStyle w:val="PL"/>
      </w:pPr>
      <w:r w:rsidRPr="00BD6F46">
        <w:t xml:space="preserve">      type: object</w:t>
      </w:r>
    </w:p>
    <w:p w14:paraId="1DCFE858" w14:textId="77777777" w:rsidR="00C526EA" w:rsidRPr="00BD6F46" w:rsidRDefault="00C526EA" w:rsidP="00C526EA">
      <w:pPr>
        <w:pStyle w:val="PL"/>
      </w:pPr>
      <w:r w:rsidRPr="00BD6F46">
        <w:t xml:space="preserve">      properties:</w:t>
      </w:r>
    </w:p>
    <w:p w14:paraId="4C1139D5" w14:textId="77777777" w:rsidR="00C526EA" w:rsidRPr="00BD6F46" w:rsidRDefault="00C526EA" w:rsidP="00C526EA">
      <w:pPr>
        <w:pStyle w:val="PL"/>
      </w:pPr>
      <w:r w:rsidRPr="00BD6F46">
        <w:t xml:space="preserve">        invocationTimeStamp:</w:t>
      </w:r>
    </w:p>
    <w:p w14:paraId="4BE46D41" w14:textId="77777777" w:rsidR="00C526EA" w:rsidRPr="00BD6F46" w:rsidRDefault="00C526EA" w:rsidP="00C526EA">
      <w:pPr>
        <w:pStyle w:val="PL"/>
      </w:pPr>
      <w:r w:rsidRPr="00BD6F46">
        <w:t xml:space="preserve">          $ref: 'TS29571_CommonData.yaml#/components/schemas/DateTime'</w:t>
      </w:r>
    </w:p>
    <w:p w14:paraId="15403E64" w14:textId="77777777" w:rsidR="00C526EA" w:rsidRPr="00BD6F46" w:rsidRDefault="00C526EA" w:rsidP="00C526EA">
      <w:pPr>
        <w:pStyle w:val="PL"/>
      </w:pPr>
      <w:r w:rsidRPr="00BD6F46">
        <w:t xml:space="preserve">        invocationSequenceNumber:</w:t>
      </w:r>
    </w:p>
    <w:p w14:paraId="5CA64BC2" w14:textId="77777777" w:rsidR="00C526EA" w:rsidRPr="00BD6F46" w:rsidRDefault="00C526EA" w:rsidP="00C526EA">
      <w:pPr>
        <w:pStyle w:val="PL"/>
      </w:pPr>
      <w:r w:rsidRPr="00BD6F46">
        <w:t xml:space="preserve">          $ref: 'TS29571_CommonData.yaml#/components/schemas/Uint32'</w:t>
      </w:r>
    </w:p>
    <w:p w14:paraId="72B52B9D" w14:textId="77777777" w:rsidR="00C526EA" w:rsidRPr="00BD6F46" w:rsidRDefault="00C526EA" w:rsidP="00C526EA">
      <w:pPr>
        <w:pStyle w:val="PL"/>
      </w:pPr>
      <w:r w:rsidRPr="00BD6F46">
        <w:t xml:space="preserve">        invocationResult:</w:t>
      </w:r>
    </w:p>
    <w:p w14:paraId="2B571395" w14:textId="77777777" w:rsidR="00C526EA" w:rsidRPr="00BD6F46" w:rsidRDefault="00C526EA" w:rsidP="00C526EA">
      <w:pPr>
        <w:pStyle w:val="PL"/>
      </w:pPr>
      <w:r w:rsidRPr="00BD6F46">
        <w:t xml:space="preserve">          $ref: '#/components/schemas/InvocationResult'</w:t>
      </w:r>
    </w:p>
    <w:p w14:paraId="4697042F" w14:textId="77777777" w:rsidR="00C526EA" w:rsidRPr="00BD6F46" w:rsidRDefault="00C526EA" w:rsidP="00C526EA">
      <w:pPr>
        <w:pStyle w:val="PL"/>
      </w:pPr>
      <w:r w:rsidRPr="00BD6F46">
        <w:t xml:space="preserve">        sessionFailover:</w:t>
      </w:r>
    </w:p>
    <w:p w14:paraId="2A885CBC" w14:textId="77777777" w:rsidR="00C526EA" w:rsidRPr="00BD6F46" w:rsidRDefault="00C526EA" w:rsidP="00C526EA">
      <w:pPr>
        <w:pStyle w:val="PL"/>
      </w:pPr>
      <w:r w:rsidRPr="00BD6F46">
        <w:t xml:space="preserve">          $ref: '#/components/schemas/SessionFailover'</w:t>
      </w:r>
    </w:p>
    <w:p w14:paraId="4C5A7415" w14:textId="77777777" w:rsidR="00AC26C7" w:rsidRDefault="00AC26C7" w:rsidP="00AC26C7">
      <w:pPr>
        <w:pStyle w:val="PL"/>
      </w:pPr>
      <w:r>
        <w:t xml:space="preserve">        supportedFeatures:</w:t>
      </w:r>
    </w:p>
    <w:p w14:paraId="45243706" w14:textId="77777777" w:rsidR="00AC26C7" w:rsidRDefault="00AC26C7" w:rsidP="00AC26C7">
      <w:pPr>
        <w:pStyle w:val="PL"/>
      </w:pPr>
      <w:r>
        <w:t xml:space="preserve">          $ref: 'TS29571_CommonData.yaml#/components/schemas/SupportedFeatures'</w:t>
      </w:r>
    </w:p>
    <w:p w14:paraId="195FC284"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09B5F38F" w14:textId="77777777" w:rsidR="00C526EA" w:rsidRPr="00BD6F46" w:rsidRDefault="00C526EA" w:rsidP="00C526EA">
      <w:pPr>
        <w:pStyle w:val="PL"/>
      </w:pPr>
      <w:r w:rsidRPr="00BD6F46">
        <w:lastRenderedPageBreak/>
        <w:t xml:space="preserve">          type: array</w:t>
      </w:r>
    </w:p>
    <w:p w14:paraId="244D71DE" w14:textId="77777777" w:rsidR="00C526EA" w:rsidRPr="00BD6F46" w:rsidRDefault="00C526EA" w:rsidP="00C526EA">
      <w:pPr>
        <w:pStyle w:val="PL"/>
      </w:pPr>
      <w:r w:rsidRPr="00BD6F46">
        <w:t xml:space="preserve">          items:</w:t>
      </w:r>
    </w:p>
    <w:p w14:paraId="4A161EF9"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4DAF21AE" w14:textId="77777777" w:rsidR="00C526EA" w:rsidRPr="00BD6F46" w:rsidRDefault="00C526EA" w:rsidP="00C526EA">
      <w:pPr>
        <w:pStyle w:val="PL"/>
      </w:pPr>
      <w:r w:rsidRPr="00BD6F46">
        <w:t xml:space="preserve">          minItems: 0</w:t>
      </w:r>
    </w:p>
    <w:p w14:paraId="52ABE747" w14:textId="77777777" w:rsidR="00C526EA" w:rsidRPr="00BD6F46" w:rsidRDefault="00C526EA" w:rsidP="00C526EA">
      <w:pPr>
        <w:pStyle w:val="PL"/>
      </w:pPr>
      <w:r w:rsidRPr="00BD6F46">
        <w:t xml:space="preserve">        triggers:</w:t>
      </w:r>
    </w:p>
    <w:p w14:paraId="27D46B2E" w14:textId="77777777" w:rsidR="00C526EA" w:rsidRPr="00BD6F46" w:rsidRDefault="00C526EA" w:rsidP="00C526EA">
      <w:pPr>
        <w:pStyle w:val="PL"/>
      </w:pPr>
      <w:r w:rsidRPr="00BD6F46">
        <w:t xml:space="preserve">          type: array</w:t>
      </w:r>
    </w:p>
    <w:p w14:paraId="1B209C21" w14:textId="77777777" w:rsidR="00C526EA" w:rsidRPr="00BD6F46" w:rsidRDefault="00C526EA" w:rsidP="00C526EA">
      <w:pPr>
        <w:pStyle w:val="PL"/>
      </w:pPr>
      <w:r w:rsidRPr="00BD6F46">
        <w:t xml:space="preserve">          items:</w:t>
      </w:r>
    </w:p>
    <w:p w14:paraId="4D125E5A" w14:textId="77777777" w:rsidR="00C526EA" w:rsidRPr="00BD6F46" w:rsidRDefault="00C526EA" w:rsidP="00C526EA">
      <w:pPr>
        <w:pStyle w:val="PL"/>
      </w:pPr>
      <w:r w:rsidRPr="00BD6F46">
        <w:t xml:space="preserve">            $ref: '#/components/schemas/Trigger'</w:t>
      </w:r>
    </w:p>
    <w:p w14:paraId="54BA7DA8" w14:textId="77777777" w:rsidR="00C526EA" w:rsidRPr="00BD6F46" w:rsidRDefault="00C526EA" w:rsidP="00C526EA">
      <w:pPr>
        <w:pStyle w:val="PL"/>
      </w:pPr>
      <w:r w:rsidRPr="00BD6F46">
        <w:t xml:space="preserve">          minItems: 0</w:t>
      </w:r>
    </w:p>
    <w:p w14:paraId="11738381" w14:textId="77777777" w:rsidR="00C526EA" w:rsidRPr="00BD6F46" w:rsidRDefault="00C526EA" w:rsidP="00C526EA">
      <w:pPr>
        <w:pStyle w:val="PL"/>
      </w:pPr>
      <w:r w:rsidRPr="00BD6F46">
        <w:t xml:space="preserve">        pDUSessionChargingInformation:</w:t>
      </w:r>
    </w:p>
    <w:p w14:paraId="1788ADCE" w14:textId="77777777" w:rsidR="00C526EA" w:rsidRPr="00BD6F46" w:rsidRDefault="00C526EA" w:rsidP="00C526EA">
      <w:pPr>
        <w:pStyle w:val="PL"/>
      </w:pPr>
      <w:r w:rsidRPr="00BD6F46">
        <w:t xml:space="preserve">          $ref: '#/components/schemas/PDUSessionChargingInformation'</w:t>
      </w:r>
    </w:p>
    <w:p w14:paraId="71806551" w14:textId="77777777" w:rsidR="00C526EA" w:rsidRPr="00BD6F46" w:rsidRDefault="00C526EA" w:rsidP="00C526EA">
      <w:pPr>
        <w:pStyle w:val="PL"/>
      </w:pPr>
      <w:r w:rsidRPr="00BD6F46">
        <w:t xml:space="preserve">        roamingQBCInformation:</w:t>
      </w:r>
    </w:p>
    <w:p w14:paraId="65BBB814" w14:textId="77777777" w:rsidR="00B84614" w:rsidRDefault="00C526EA" w:rsidP="00B84614">
      <w:pPr>
        <w:pStyle w:val="PL"/>
      </w:pPr>
      <w:r w:rsidRPr="00BD6F46">
        <w:t xml:space="preserve">          $ref: '#/components/schemas/RoamingQBCInformation'</w:t>
      </w:r>
    </w:p>
    <w:p w14:paraId="6D91C795" w14:textId="77777777" w:rsidR="00B84614" w:rsidRDefault="00B84614" w:rsidP="00B84614">
      <w:pPr>
        <w:pStyle w:val="PL"/>
      </w:pPr>
      <w:r>
        <w:t xml:space="preserve">        locationReportingChargingInformation:</w:t>
      </w:r>
    </w:p>
    <w:p w14:paraId="0CA283B0" w14:textId="77777777" w:rsidR="00C526EA" w:rsidRPr="00BD6F46" w:rsidRDefault="00B84614" w:rsidP="00B84614">
      <w:pPr>
        <w:pStyle w:val="PL"/>
      </w:pPr>
      <w:r>
        <w:t xml:space="preserve">          $ref: '#/components/schemas/LocationReportingChargingInformation'</w:t>
      </w:r>
    </w:p>
    <w:p w14:paraId="51A2A16C" w14:textId="77777777" w:rsidR="00C526EA" w:rsidRPr="00BD6F46" w:rsidRDefault="00C526EA" w:rsidP="00C526EA">
      <w:pPr>
        <w:pStyle w:val="PL"/>
      </w:pPr>
      <w:r w:rsidRPr="00BD6F46">
        <w:t xml:space="preserve">      required:</w:t>
      </w:r>
    </w:p>
    <w:p w14:paraId="671785B2" w14:textId="77777777" w:rsidR="00C526EA" w:rsidRPr="00BD6F46" w:rsidRDefault="00C526EA" w:rsidP="00C526EA">
      <w:pPr>
        <w:pStyle w:val="PL"/>
      </w:pPr>
      <w:r w:rsidRPr="00BD6F46">
        <w:t xml:space="preserve">        - invocationTimeStamp</w:t>
      </w:r>
    </w:p>
    <w:p w14:paraId="0C70F939" w14:textId="77777777" w:rsidR="00C526EA" w:rsidRPr="00BD6F46" w:rsidRDefault="00C526EA" w:rsidP="00C526EA">
      <w:pPr>
        <w:pStyle w:val="PL"/>
      </w:pPr>
      <w:r w:rsidRPr="00BD6F46">
        <w:t xml:space="preserve">        - invocationSequenceNumber</w:t>
      </w:r>
    </w:p>
    <w:p w14:paraId="6515C756" w14:textId="77777777" w:rsidR="00C526EA" w:rsidRPr="00BD6F46" w:rsidRDefault="00C526EA" w:rsidP="00C526EA">
      <w:pPr>
        <w:pStyle w:val="PL"/>
      </w:pPr>
      <w:r w:rsidRPr="00BD6F46">
        <w:t xml:space="preserve">    ChargingNotif</w:t>
      </w:r>
      <w:r w:rsidR="00A22426">
        <w:t>yRequest</w:t>
      </w:r>
      <w:r w:rsidRPr="00BD6F46">
        <w:t>:</w:t>
      </w:r>
    </w:p>
    <w:p w14:paraId="0F8D20F6" w14:textId="77777777" w:rsidR="00C526EA" w:rsidRPr="00BD6F46" w:rsidRDefault="00C526EA" w:rsidP="00C526EA">
      <w:pPr>
        <w:pStyle w:val="PL"/>
      </w:pPr>
      <w:r w:rsidRPr="00BD6F46">
        <w:t xml:space="preserve">      type: object</w:t>
      </w:r>
    </w:p>
    <w:p w14:paraId="3436345E" w14:textId="77777777" w:rsidR="00C526EA" w:rsidRPr="00BD6F46" w:rsidRDefault="00C526EA" w:rsidP="00C526EA">
      <w:pPr>
        <w:pStyle w:val="PL"/>
      </w:pPr>
      <w:r w:rsidRPr="00BD6F46">
        <w:t xml:space="preserve">      properties:</w:t>
      </w:r>
    </w:p>
    <w:p w14:paraId="1E83BA11" w14:textId="77777777" w:rsidR="00C526EA" w:rsidRPr="00BD6F46" w:rsidRDefault="00C526EA" w:rsidP="00C526EA">
      <w:pPr>
        <w:pStyle w:val="PL"/>
      </w:pPr>
      <w:r w:rsidRPr="00BD6F46">
        <w:t xml:space="preserve">        notificationType:</w:t>
      </w:r>
    </w:p>
    <w:p w14:paraId="3E85CF54" w14:textId="77777777" w:rsidR="00C526EA" w:rsidRPr="00BD6F46" w:rsidRDefault="00C526EA" w:rsidP="00C526EA">
      <w:pPr>
        <w:pStyle w:val="PL"/>
      </w:pPr>
      <w:r w:rsidRPr="00BD6F46">
        <w:t xml:space="preserve">          $ref: '#/components/schemas/NotificationType'</w:t>
      </w:r>
    </w:p>
    <w:p w14:paraId="2E6FA95A" w14:textId="77777777" w:rsidR="00C526EA" w:rsidRPr="00BD6F46" w:rsidRDefault="00C526EA" w:rsidP="00C526EA">
      <w:pPr>
        <w:pStyle w:val="PL"/>
      </w:pPr>
      <w:r w:rsidRPr="00BD6F46">
        <w:t xml:space="preserve">        reauthorizationDetails:</w:t>
      </w:r>
    </w:p>
    <w:p w14:paraId="0CC0A163" w14:textId="77777777" w:rsidR="00C526EA" w:rsidRPr="00BD6F46" w:rsidRDefault="00C526EA" w:rsidP="00C526EA">
      <w:pPr>
        <w:pStyle w:val="PL"/>
      </w:pPr>
      <w:r w:rsidRPr="00BD6F46">
        <w:t xml:space="preserve">          type: array</w:t>
      </w:r>
    </w:p>
    <w:p w14:paraId="54FC1593" w14:textId="77777777" w:rsidR="00C526EA" w:rsidRPr="00BD6F46" w:rsidRDefault="00C526EA" w:rsidP="00C526EA">
      <w:pPr>
        <w:pStyle w:val="PL"/>
      </w:pPr>
      <w:r w:rsidRPr="00BD6F46">
        <w:t xml:space="preserve">          items:</w:t>
      </w:r>
    </w:p>
    <w:p w14:paraId="65D49499" w14:textId="77777777" w:rsidR="00C526EA" w:rsidRPr="00BD6F46" w:rsidRDefault="00C526EA" w:rsidP="00C526EA">
      <w:pPr>
        <w:pStyle w:val="PL"/>
      </w:pPr>
      <w:r w:rsidRPr="00BD6F46">
        <w:t xml:space="preserve">            $ref: '#/components/schemas/ReauthorizationDetails'</w:t>
      </w:r>
    </w:p>
    <w:p w14:paraId="27559683" w14:textId="77777777" w:rsidR="00C526EA" w:rsidRPr="00BD6F46" w:rsidRDefault="00C526EA" w:rsidP="00C526EA">
      <w:pPr>
        <w:pStyle w:val="PL"/>
      </w:pPr>
      <w:r w:rsidRPr="00BD6F46">
        <w:t xml:space="preserve">          minItems: 0</w:t>
      </w:r>
    </w:p>
    <w:p w14:paraId="197BECC5" w14:textId="77777777" w:rsidR="00C526EA" w:rsidRPr="00BD6F46" w:rsidRDefault="00C526EA" w:rsidP="00C526EA">
      <w:pPr>
        <w:pStyle w:val="PL"/>
      </w:pPr>
      <w:r w:rsidRPr="00BD6F46">
        <w:t xml:space="preserve">      required:</w:t>
      </w:r>
    </w:p>
    <w:p w14:paraId="4236F87D" w14:textId="77777777" w:rsidR="00941692" w:rsidRDefault="00C526EA" w:rsidP="00941692">
      <w:pPr>
        <w:pStyle w:val="PL"/>
      </w:pPr>
      <w:r w:rsidRPr="00BD6F46">
        <w:t xml:space="preserve">        - notificationType</w:t>
      </w:r>
    </w:p>
    <w:p w14:paraId="51E7B2B8" w14:textId="77777777" w:rsidR="00941692" w:rsidRDefault="00941692" w:rsidP="00941692">
      <w:pPr>
        <w:pStyle w:val="PL"/>
      </w:pPr>
      <w:r w:rsidRPr="00BD6F46">
        <w:t xml:space="preserve">    </w:t>
      </w:r>
      <w:r>
        <w:t>ChargingNotifyResponse:</w:t>
      </w:r>
    </w:p>
    <w:p w14:paraId="40C0187B" w14:textId="77777777" w:rsidR="00941692" w:rsidRDefault="00941692" w:rsidP="00941692">
      <w:pPr>
        <w:pStyle w:val="PL"/>
      </w:pPr>
      <w:r>
        <w:t xml:space="preserve">      type: object</w:t>
      </w:r>
    </w:p>
    <w:p w14:paraId="24780625" w14:textId="77777777" w:rsidR="00941692" w:rsidRDefault="00941692" w:rsidP="00941692">
      <w:pPr>
        <w:pStyle w:val="PL"/>
      </w:pPr>
      <w:r>
        <w:t xml:space="preserve">      properties:</w:t>
      </w:r>
    </w:p>
    <w:p w14:paraId="2B907CA7"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610AE9E2" w14:textId="77777777" w:rsidR="00C526EA" w:rsidRPr="00BD6F46" w:rsidRDefault="00941692" w:rsidP="00941692">
      <w:pPr>
        <w:pStyle w:val="PL"/>
      </w:pPr>
      <w:r>
        <w:t xml:space="preserve">          $ref: '#/components/schemas/InvocationResult'</w:t>
      </w:r>
    </w:p>
    <w:p w14:paraId="7ABB6D6C" w14:textId="77777777" w:rsidR="00C526EA" w:rsidRPr="00BD6F46" w:rsidRDefault="00C526EA" w:rsidP="00C526EA">
      <w:pPr>
        <w:pStyle w:val="PL"/>
      </w:pPr>
      <w:r w:rsidRPr="00BD6F46">
        <w:t xml:space="preserve">    NFIdentification:</w:t>
      </w:r>
    </w:p>
    <w:p w14:paraId="0361BEC6" w14:textId="77777777" w:rsidR="00C526EA" w:rsidRPr="00BD6F46" w:rsidRDefault="00C526EA" w:rsidP="00C526EA">
      <w:pPr>
        <w:pStyle w:val="PL"/>
      </w:pPr>
      <w:r w:rsidRPr="00BD6F46">
        <w:t xml:space="preserve">      type: object</w:t>
      </w:r>
    </w:p>
    <w:p w14:paraId="57E07331" w14:textId="77777777" w:rsidR="00C526EA" w:rsidRPr="00BD6F46" w:rsidRDefault="00C526EA" w:rsidP="00C526EA">
      <w:pPr>
        <w:pStyle w:val="PL"/>
      </w:pPr>
      <w:r w:rsidRPr="00BD6F46">
        <w:t xml:space="preserve">      properties:</w:t>
      </w:r>
    </w:p>
    <w:p w14:paraId="58B000A8" w14:textId="77777777" w:rsidR="00C526EA" w:rsidRPr="00BD6F46" w:rsidRDefault="00C526EA" w:rsidP="00C526EA">
      <w:pPr>
        <w:pStyle w:val="PL"/>
      </w:pPr>
      <w:r w:rsidRPr="00BD6F46">
        <w:t xml:space="preserve">        nFName:</w:t>
      </w:r>
    </w:p>
    <w:p w14:paraId="73160F69" w14:textId="77777777" w:rsidR="00C526EA" w:rsidRPr="00BD6F46" w:rsidRDefault="00C526EA" w:rsidP="00C526EA">
      <w:pPr>
        <w:pStyle w:val="PL"/>
      </w:pPr>
      <w:r w:rsidRPr="00BD6F46">
        <w:t xml:space="preserve">          $ref: 'TS29571_CommonData.yaml#/components/schemas/NfInstanceId'</w:t>
      </w:r>
    </w:p>
    <w:p w14:paraId="305A1BF1" w14:textId="77777777" w:rsidR="00C526EA" w:rsidRPr="00BD6F46" w:rsidRDefault="00C526EA" w:rsidP="00C526EA">
      <w:pPr>
        <w:pStyle w:val="PL"/>
      </w:pPr>
      <w:r w:rsidRPr="00BD6F46">
        <w:t xml:space="preserve">        nFIPv4Address:</w:t>
      </w:r>
    </w:p>
    <w:p w14:paraId="0BEEBC81" w14:textId="77777777" w:rsidR="00C526EA" w:rsidRPr="00BD6F46" w:rsidRDefault="00C526EA" w:rsidP="00C526EA">
      <w:pPr>
        <w:pStyle w:val="PL"/>
      </w:pPr>
      <w:r w:rsidRPr="00BD6F46">
        <w:t xml:space="preserve">          $ref: 'TS29571_CommonData.yaml#/components/schemas/Ipv4Addr'</w:t>
      </w:r>
    </w:p>
    <w:p w14:paraId="60C24D12" w14:textId="77777777" w:rsidR="00C526EA" w:rsidRPr="00BD6F46" w:rsidRDefault="00C526EA" w:rsidP="00C526EA">
      <w:pPr>
        <w:pStyle w:val="PL"/>
      </w:pPr>
      <w:r w:rsidRPr="00BD6F46">
        <w:t xml:space="preserve">        nFIPv6Address:</w:t>
      </w:r>
    </w:p>
    <w:p w14:paraId="19138BD3" w14:textId="77777777" w:rsidR="00C526EA" w:rsidRPr="00BD6F46" w:rsidRDefault="00C526EA" w:rsidP="00C526EA">
      <w:pPr>
        <w:pStyle w:val="PL"/>
      </w:pPr>
      <w:r w:rsidRPr="00BD6F46">
        <w:t xml:space="preserve">          $ref: 'TS29571_CommonData.yaml#/components/schemas/Ipv6Addr'</w:t>
      </w:r>
    </w:p>
    <w:p w14:paraId="1DE7E0CA" w14:textId="77777777" w:rsidR="00C526EA" w:rsidRPr="00BD6F46" w:rsidRDefault="00C526EA" w:rsidP="00C526EA">
      <w:pPr>
        <w:pStyle w:val="PL"/>
      </w:pPr>
      <w:r w:rsidRPr="00BD6F46">
        <w:t xml:space="preserve">        nFPLMNID:</w:t>
      </w:r>
    </w:p>
    <w:p w14:paraId="63A775A1" w14:textId="77777777" w:rsidR="00C526EA" w:rsidRPr="00BD6F46" w:rsidRDefault="00C526EA" w:rsidP="00C526EA">
      <w:pPr>
        <w:pStyle w:val="PL"/>
      </w:pPr>
      <w:r w:rsidRPr="00BD6F46">
        <w:t xml:space="preserve">          $ref: 'TS29571_CommonData.yaml#/components/schemas/PlmnId'</w:t>
      </w:r>
    </w:p>
    <w:p w14:paraId="2A588FEF" w14:textId="77777777" w:rsidR="00C526EA" w:rsidRPr="00BD6F46" w:rsidRDefault="00C526EA" w:rsidP="00C526EA">
      <w:pPr>
        <w:pStyle w:val="PL"/>
      </w:pPr>
      <w:r w:rsidRPr="00BD6F46">
        <w:t xml:space="preserve">        nodeFunctionality:</w:t>
      </w:r>
    </w:p>
    <w:p w14:paraId="229693A0" w14:textId="77777777" w:rsidR="008E2AD7" w:rsidRDefault="00C526EA" w:rsidP="008E2AD7">
      <w:pPr>
        <w:pStyle w:val="PL"/>
      </w:pPr>
      <w:r w:rsidRPr="00BD6F46">
        <w:t xml:space="preserve">          $ref: '#/components/schemas/NodeFunctionality'</w:t>
      </w:r>
    </w:p>
    <w:p w14:paraId="05AA25C3" w14:textId="77777777" w:rsidR="008E2AD7" w:rsidRPr="00BD6F46" w:rsidRDefault="008E2AD7" w:rsidP="008E2AD7">
      <w:pPr>
        <w:pStyle w:val="PL"/>
      </w:pPr>
      <w:r w:rsidRPr="00BD6F46">
        <w:t xml:space="preserve">        nF</w:t>
      </w:r>
      <w:r>
        <w:t>Fqdn</w:t>
      </w:r>
      <w:r w:rsidRPr="00BD6F46">
        <w:t>:</w:t>
      </w:r>
    </w:p>
    <w:p w14:paraId="6B776C00" w14:textId="77777777" w:rsidR="00C526EA" w:rsidRPr="00BD6F46" w:rsidRDefault="008E2AD7" w:rsidP="008E2AD7">
      <w:pPr>
        <w:pStyle w:val="PL"/>
      </w:pPr>
      <w:r w:rsidRPr="00BD6F46">
        <w:t xml:space="preserve">          </w:t>
      </w:r>
      <w:r w:rsidRPr="00F267AF">
        <w:t>type: string</w:t>
      </w:r>
    </w:p>
    <w:p w14:paraId="5F7724C0" w14:textId="77777777" w:rsidR="00C526EA" w:rsidRPr="00BD6F46" w:rsidRDefault="00C526EA" w:rsidP="00C526EA">
      <w:pPr>
        <w:pStyle w:val="PL"/>
      </w:pPr>
      <w:r w:rsidRPr="00BD6F46">
        <w:t xml:space="preserve">      required:</w:t>
      </w:r>
    </w:p>
    <w:p w14:paraId="78C9B130" w14:textId="77777777" w:rsidR="00C526EA" w:rsidRPr="00BD6F46" w:rsidRDefault="00C526EA" w:rsidP="00C526EA">
      <w:pPr>
        <w:pStyle w:val="PL"/>
      </w:pPr>
      <w:r w:rsidRPr="00BD6F46">
        <w:t xml:space="preserve">        - nodeFunctionality</w:t>
      </w:r>
    </w:p>
    <w:p w14:paraId="6C9F7DAA" w14:textId="77777777" w:rsidR="00C526EA" w:rsidRPr="00BD6F46" w:rsidRDefault="00C526EA" w:rsidP="00C526EA">
      <w:pPr>
        <w:pStyle w:val="PL"/>
      </w:pPr>
      <w:r w:rsidRPr="00BD6F46">
        <w:t xml:space="preserve">    MultipleUnitUsage:</w:t>
      </w:r>
    </w:p>
    <w:p w14:paraId="3DA4CD15" w14:textId="77777777" w:rsidR="00C526EA" w:rsidRPr="00BD6F46" w:rsidRDefault="00C526EA" w:rsidP="00C526EA">
      <w:pPr>
        <w:pStyle w:val="PL"/>
      </w:pPr>
      <w:r w:rsidRPr="00BD6F46">
        <w:t xml:space="preserve">      type: object</w:t>
      </w:r>
    </w:p>
    <w:p w14:paraId="765C6EE0" w14:textId="77777777" w:rsidR="00C526EA" w:rsidRPr="00BD6F46" w:rsidRDefault="00C526EA" w:rsidP="00C526EA">
      <w:pPr>
        <w:pStyle w:val="PL"/>
      </w:pPr>
      <w:r w:rsidRPr="00BD6F46">
        <w:t xml:space="preserve">      properties:</w:t>
      </w:r>
    </w:p>
    <w:p w14:paraId="531675D2" w14:textId="77777777" w:rsidR="00C526EA" w:rsidRPr="00BD6F46" w:rsidRDefault="00C526EA" w:rsidP="00C526EA">
      <w:pPr>
        <w:pStyle w:val="PL"/>
      </w:pPr>
      <w:r w:rsidRPr="00BD6F46">
        <w:t xml:space="preserve">        ratingGroup:</w:t>
      </w:r>
    </w:p>
    <w:p w14:paraId="1FB2C93D" w14:textId="77777777" w:rsidR="00FA55CD" w:rsidRPr="00BD6F46" w:rsidRDefault="00FA55CD" w:rsidP="00FA55CD">
      <w:pPr>
        <w:pStyle w:val="PL"/>
      </w:pPr>
      <w:r w:rsidRPr="00BD6F46">
        <w:t xml:space="preserve">          $ref: 'TS29571_CommonData.yaml#/components/schemas/</w:t>
      </w:r>
      <w:r>
        <w:t>RatingGroup</w:t>
      </w:r>
      <w:r w:rsidRPr="00BD6F46">
        <w:t>'</w:t>
      </w:r>
    </w:p>
    <w:p w14:paraId="28DEFBBC" w14:textId="77777777" w:rsidR="00C526EA" w:rsidRPr="00BD6F46" w:rsidRDefault="00C526EA" w:rsidP="00C526EA">
      <w:pPr>
        <w:pStyle w:val="PL"/>
      </w:pPr>
      <w:r w:rsidRPr="00BD6F46">
        <w:t xml:space="preserve">        requestedUnit:</w:t>
      </w:r>
    </w:p>
    <w:p w14:paraId="0D6C1538" w14:textId="77777777" w:rsidR="00C526EA" w:rsidRPr="00BD6F46" w:rsidRDefault="00C526EA" w:rsidP="00C526EA">
      <w:pPr>
        <w:pStyle w:val="PL"/>
      </w:pPr>
      <w:r w:rsidRPr="00BD6F46">
        <w:t xml:space="preserve">          $ref: '#/components/schemas/RequestedUnit'</w:t>
      </w:r>
    </w:p>
    <w:p w14:paraId="0676C87C"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15F5E6EF" w14:textId="77777777" w:rsidR="00C526EA" w:rsidRPr="00BD6F46" w:rsidRDefault="00C526EA" w:rsidP="00C526EA">
      <w:pPr>
        <w:pStyle w:val="PL"/>
      </w:pPr>
      <w:r w:rsidRPr="00BD6F46">
        <w:t xml:space="preserve">          type: array</w:t>
      </w:r>
    </w:p>
    <w:p w14:paraId="15A926E8" w14:textId="77777777" w:rsidR="00C526EA" w:rsidRPr="00BD6F46" w:rsidRDefault="00C526EA" w:rsidP="00C526EA">
      <w:pPr>
        <w:pStyle w:val="PL"/>
      </w:pPr>
      <w:r w:rsidRPr="00BD6F46">
        <w:t xml:space="preserve">          items:</w:t>
      </w:r>
    </w:p>
    <w:p w14:paraId="15466215" w14:textId="77777777" w:rsidR="00C526EA" w:rsidRPr="00BD6F46" w:rsidRDefault="00C526EA" w:rsidP="00C526EA">
      <w:pPr>
        <w:pStyle w:val="PL"/>
      </w:pPr>
      <w:r w:rsidRPr="00BD6F46">
        <w:t xml:space="preserve">            $ref: '#/components/schemas/UsedUnitContainer'</w:t>
      </w:r>
    </w:p>
    <w:p w14:paraId="482D8443" w14:textId="77777777" w:rsidR="00C526EA" w:rsidRPr="00BD6F46" w:rsidRDefault="00C526EA" w:rsidP="00C526EA">
      <w:pPr>
        <w:pStyle w:val="PL"/>
      </w:pPr>
      <w:r w:rsidRPr="00BD6F46">
        <w:t xml:space="preserve">          minItems: 0</w:t>
      </w:r>
    </w:p>
    <w:p w14:paraId="1537E6DE" w14:textId="77777777" w:rsidR="00C526EA" w:rsidRPr="00BD6F46" w:rsidRDefault="00C526EA" w:rsidP="00C526EA">
      <w:pPr>
        <w:pStyle w:val="PL"/>
      </w:pPr>
      <w:r w:rsidRPr="00BD6F46">
        <w:t xml:space="preserve">        uPFID:</w:t>
      </w:r>
    </w:p>
    <w:p w14:paraId="1CA0950A" w14:textId="77777777" w:rsidR="00C526EA" w:rsidRPr="00BD6F46" w:rsidRDefault="00C526EA" w:rsidP="00C526EA">
      <w:pPr>
        <w:pStyle w:val="PL"/>
      </w:pPr>
      <w:r w:rsidRPr="00BD6F46">
        <w:t xml:space="preserve">          $ref: 'TS29571_CommonData.yaml#/components/schemas/NfInstanceId'</w:t>
      </w:r>
    </w:p>
    <w:p w14:paraId="5782518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3D7FCC3E" w14:textId="77777777" w:rsidR="001F6880" w:rsidRDefault="001F6880" w:rsidP="001F6880">
      <w:pPr>
        <w:pStyle w:val="PL"/>
      </w:pPr>
      <w:r>
        <w:t xml:space="preserve">          $ref: '#/components/schemas/PDUAddress'</w:t>
      </w:r>
    </w:p>
    <w:p w14:paraId="6ACB3293" w14:textId="77777777" w:rsidR="00C526EA" w:rsidRPr="00BD6F46" w:rsidRDefault="00C526EA" w:rsidP="00C526EA">
      <w:pPr>
        <w:pStyle w:val="PL"/>
      </w:pPr>
      <w:r w:rsidRPr="00BD6F46">
        <w:t xml:space="preserve">      required:</w:t>
      </w:r>
    </w:p>
    <w:p w14:paraId="10601942" w14:textId="77777777" w:rsidR="00C526EA" w:rsidRPr="00BD6F46" w:rsidRDefault="00C526EA" w:rsidP="00C526EA">
      <w:pPr>
        <w:pStyle w:val="PL"/>
      </w:pPr>
      <w:r w:rsidRPr="00BD6F46">
        <w:t xml:space="preserve">        - ratingGroup</w:t>
      </w:r>
    </w:p>
    <w:p w14:paraId="51B5A329" w14:textId="77777777" w:rsidR="00C526EA" w:rsidRPr="00BD6F46" w:rsidRDefault="00C526EA" w:rsidP="00C526EA">
      <w:pPr>
        <w:pStyle w:val="PL"/>
      </w:pPr>
      <w:r w:rsidRPr="00BD6F46">
        <w:t xml:space="preserve">    InvocationResult:</w:t>
      </w:r>
    </w:p>
    <w:p w14:paraId="40413FD9" w14:textId="77777777" w:rsidR="00C526EA" w:rsidRPr="00BD6F46" w:rsidRDefault="00C526EA" w:rsidP="00C526EA">
      <w:pPr>
        <w:pStyle w:val="PL"/>
      </w:pPr>
      <w:r w:rsidRPr="00BD6F46">
        <w:t xml:space="preserve">      type: object</w:t>
      </w:r>
    </w:p>
    <w:p w14:paraId="223B4D83" w14:textId="77777777" w:rsidR="00C526EA" w:rsidRPr="00BD6F46" w:rsidRDefault="00C526EA" w:rsidP="00C526EA">
      <w:pPr>
        <w:pStyle w:val="PL"/>
      </w:pPr>
      <w:r w:rsidRPr="00BD6F46">
        <w:t xml:space="preserve">      properties:</w:t>
      </w:r>
    </w:p>
    <w:p w14:paraId="581960B9" w14:textId="77777777" w:rsidR="00C526EA" w:rsidRPr="00BD6F46" w:rsidRDefault="00C526EA" w:rsidP="00C526EA">
      <w:pPr>
        <w:pStyle w:val="PL"/>
      </w:pPr>
      <w:r w:rsidRPr="00BD6F46">
        <w:t xml:space="preserve">        error:</w:t>
      </w:r>
    </w:p>
    <w:p w14:paraId="60A073A5" w14:textId="77777777" w:rsidR="00C526EA" w:rsidRPr="00BD6F46" w:rsidRDefault="00C526EA" w:rsidP="00C526EA">
      <w:pPr>
        <w:pStyle w:val="PL"/>
      </w:pPr>
      <w:r w:rsidRPr="00BD6F46">
        <w:t xml:space="preserve">          $ref: 'TS29571_CommonData.yaml#/components/schemas/ProblemDetails'</w:t>
      </w:r>
    </w:p>
    <w:p w14:paraId="06816400" w14:textId="77777777" w:rsidR="00C526EA" w:rsidRPr="00BD6F46" w:rsidRDefault="00C526EA" w:rsidP="00C526EA">
      <w:pPr>
        <w:pStyle w:val="PL"/>
      </w:pPr>
      <w:r w:rsidRPr="00BD6F46">
        <w:t xml:space="preserve">        failureHandling:</w:t>
      </w:r>
    </w:p>
    <w:p w14:paraId="2CE60C6C" w14:textId="77777777" w:rsidR="00C526EA" w:rsidRPr="00BD6F46" w:rsidRDefault="00C526EA" w:rsidP="00C526EA">
      <w:pPr>
        <w:pStyle w:val="PL"/>
      </w:pPr>
      <w:r w:rsidRPr="00BD6F46">
        <w:t xml:space="preserve">          $ref: '#/components/schemas/FailureHandling'</w:t>
      </w:r>
    </w:p>
    <w:p w14:paraId="10775C76" w14:textId="77777777" w:rsidR="00C526EA" w:rsidRPr="00BD6F46" w:rsidRDefault="00C526EA" w:rsidP="00C526EA">
      <w:pPr>
        <w:pStyle w:val="PL"/>
      </w:pPr>
      <w:r w:rsidRPr="00BD6F46">
        <w:t xml:space="preserve">    Trigger:</w:t>
      </w:r>
    </w:p>
    <w:p w14:paraId="4E22CA72" w14:textId="77777777" w:rsidR="00C526EA" w:rsidRPr="00BD6F46" w:rsidRDefault="00C526EA" w:rsidP="00C526EA">
      <w:pPr>
        <w:pStyle w:val="PL"/>
      </w:pPr>
      <w:r w:rsidRPr="00BD6F46">
        <w:lastRenderedPageBreak/>
        <w:t xml:space="preserve">      type: object</w:t>
      </w:r>
    </w:p>
    <w:p w14:paraId="27BD5E5E" w14:textId="77777777" w:rsidR="00C526EA" w:rsidRPr="00BD6F46" w:rsidRDefault="00C526EA" w:rsidP="00C526EA">
      <w:pPr>
        <w:pStyle w:val="PL"/>
      </w:pPr>
      <w:r w:rsidRPr="00BD6F46">
        <w:t xml:space="preserve">      properties:</w:t>
      </w:r>
    </w:p>
    <w:p w14:paraId="26DA05A8" w14:textId="77777777" w:rsidR="00C526EA" w:rsidRPr="00BD6F46" w:rsidRDefault="00C526EA" w:rsidP="00C526EA">
      <w:pPr>
        <w:pStyle w:val="PL"/>
      </w:pPr>
      <w:r w:rsidRPr="00BD6F46">
        <w:t xml:space="preserve">        triggerType:</w:t>
      </w:r>
    </w:p>
    <w:p w14:paraId="1517B8C7" w14:textId="77777777" w:rsidR="00C526EA" w:rsidRPr="00BD6F46" w:rsidRDefault="00C526EA" w:rsidP="00C526EA">
      <w:pPr>
        <w:pStyle w:val="PL"/>
      </w:pPr>
      <w:r w:rsidRPr="00BD6F46">
        <w:t xml:space="preserve">          $ref: '#/components/schemas/TriggerType'</w:t>
      </w:r>
    </w:p>
    <w:p w14:paraId="4A186D5A"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26280557" w14:textId="77777777" w:rsidR="00C526EA" w:rsidRPr="00BD6F46" w:rsidRDefault="00C526EA" w:rsidP="00C526EA">
      <w:pPr>
        <w:pStyle w:val="PL"/>
      </w:pPr>
      <w:r w:rsidRPr="00BD6F46">
        <w:t xml:space="preserve">          $ref: '#/components/schemas/TriggerCategory'</w:t>
      </w:r>
    </w:p>
    <w:p w14:paraId="6861A6CE" w14:textId="77777777" w:rsidR="00C526EA" w:rsidRPr="00BD6F46" w:rsidRDefault="00C526EA" w:rsidP="00C526EA">
      <w:pPr>
        <w:pStyle w:val="PL"/>
      </w:pPr>
      <w:r w:rsidRPr="00BD6F46">
        <w:t xml:space="preserve">        timeLimit:</w:t>
      </w:r>
    </w:p>
    <w:p w14:paraId="054922A1" w14:textId="77777777" w:rsidR="00C526EA" w:rsidRPr="00BD6F46" w:rsidRDefault="00C526EA" w:rsidP="00C526EA">
      <w:pPr>
        <w:pStyle w:val="PL"/>
      </w:pPr>
      <w:r w:rsidRPr="00BD6F46">
        <w:t xml:space="preserve">          $ref: 'TS29571_CommonData.yaml#/components/schemas/DurationSec'</w:t>
      </w:r>
    </w:p>
    <w:p w14:paraId="61C21C47" w14:textId="77777777" w:rsidR="00C526EA" w:rsidRPr="00BD6F46" w:rsidRDefault="00C526EA" w:rsidP="00C526EA">
      <w:pPr>
        <w:pStyle w:val="PL"/>
      </w:pPr>
      <w:r w:rsidRPr="00BD6F46">
        <w:t xml:space="preserve">        volumeLimit:</w:t>
      </w:r>
    </w:p>
    <w:p w14:paraId="6EC3CCEC" w14:textId="77777777" w:rsidR="00C75241" w:rsidRDefault="00C526EA" w:rsidP="00C75241">
      <w:pPr>
        <w:pStyle w:val="PL"/>
      </w:pPr>
      <w:r w:rsidRPr="00BD6F46">
        <w:t xml:space="preserve">          $ref: 'TS29571_CommonData.yaml#/components/schemas/Uint32'</w:t>
      </w:r>
    </w:p>
    <w:p w14:paraId="6899609C" w14:textId="77777777" w:rsidR="00C75241" w:rsidRPr="00BD6F46" w:rsidRDefault="00C75241" w:rsidP="00C75241">
      <w:pPr>
        <w:pStyle w:val="PL"/>
      </w:pPr>
      <w:r w:rsidRPr="00BD6F46">
        <w:t xml:space="preserve">        volumeLimit</w:t>
      </w:r>
      <w:r>
        <w:t>64</w:t>
      </w:r>
      <w:r w:rsidRPr="00BD6F46">
        <w:t>:</w:t>
      </w:r>
    </w:p>
    <w:p w14:paraId="5F1C29A5" w14:textId="77777777" w:rsidR="006C2D63" w:rsidRDefault="00C75241" w:rsidP="006C2D63">
      <w:pPr>
        <w:pStyle w:val="PL"/>
      </w:pPr>
      <w:r w:rsidRPr="00BD6F46">
        <w:t xml:space="preserve">          $ref: 'TS29571_CommonData.yaml#/components/schemas/Uint</w:t>
      </w:r>
      <w:r>
        <w:t>64</w:t>
      </w:r>
      <w:r w:rsidRPr="00BD6F46">
        <w:t>'</w:t>
      </w:r>
    </w:p>
    <w:p w14:paraId="56768B23" w14:textId="77777777" w:rsidR="006C2D63" w:rsidRDefault="006C2D63" w:rsidP="006C2D63">
      <w:pPr>
        <w:pStyle w:val="PL"/>
      </w:pPr>
      <w:r>
        <w:t xml:space="preserve">        eventLimit:</w:t>
      </w:r>
    </w:p>
    <w:p w14:paraId="1CC4A2A5" w14:textId="77777777" w:rsidR="00C526EA" w:rsidRPr="00BD6F46" w:rsidRDefault="006C2D63" w:rsidP="006C2D63">
      <w:pPr>
        <w:pStyle w:val="PL"/>
      </w:pPr>
      <w:r>
        <w:t xml:space="preserve">          $ref: 'TS29571_CommonData.yaml#/components/schemas/Uint32'</w:t>
      </w:r>
    </w:p>
    <w:p w14:paraId="3EA0611E" w14:textId="77777777" w:rsidR="00C526EA" w:rsidRPr="00BD6F46" w:rsidRDefault="00C526EA" w:rsidP="00C526EA">
      <w:pPr>
        <w:pStyle w:val="PL"/>
      </w:pPr>
      <w:r w:rsidRPr="00BD6F46">
        <w:t xml:space="preserve">        maxNumberOfccc:</w:t>
      </w:r>
    </w:p>
    <w:p w14:paraId="29BA9930" w14:textId="77777777" w:rsidR="00EE01DF" w:rsidRPr="005F76DA" w:rsidRDefault="00C526EA" w:rsidP="00EE01DF">
      <w:pPr>
        <w:pStyle w:val="PL"/>
      </w:pPr>
      <w:r w:rsidRPr="00BD6F46">
        <w:t xml:space="preserve">          $ref: 'TS29571_CommonData.yaml#/components/schemas/Uint32'</w:t>
      </w:r>
    </w:p>
    <w:p w14:paraId="76937F61" w14:textId="77777777" w:rsidR="00EE01DF" w:rsidRPr="005F76DA" w:rsidRDefault="00EE01DF" w:rsidP="00EE01DF">
      <w:pPr>
        <w:pStyle w:val="PL"/>
      </w:pPr>
      <w:r w:rsidRPr="005F76DA">
        <w:t xml:space="preserve">        tariffTimeChange:</w:t>
      </w:r>
    </w:p>
    <w:p w14:paraId="138AAE3E" w14:textId="77777777" w:rsidR="00EE01DF" w:rsidRPr="005F76DA" w:rsidRDefault="00EE01DF" w:rsidP="00EE01DF">
      <w:pPr>
        <w:pStyle w:val="PL"/>
      </w:pPr>
      <w:r w:rsidRPr="005F76DA">
        <w:t xml:space="preserve">          $ref: 'TS29571_CommonData.yaml#/components/schemas/DateTime'</w:t>
      </w:r>
    </w:p>
    <w:p w14:paraId="4A4B39B2" w14:textId="77777777" w:rsidR="00C526EA" w:rsidRPr="00BD6F46" w:rsidRDefault="00C526EA" w:rsidP="00C526EA">
      <w:pPr>
        <w:pStyle w:val="PL"/>
      </w:pPr>
    </w:p>
    <w:p w14:paraId="42F12BD8" w14:textId="77777777" w:rsidR="00C526EA" w:rsidRPr="00BD6F46" w:rsidRDefault="00C526EA" w:rsidP="00C526EA">
      <w:pPr>
        <w:pStyle w:val="PL"/>
      </w:pPr>
      <w:r w:rsidRPr="00BD6F46">
        <w:t xml:space="preserve">      required:</w:t>
      </w:r>
    </w:p>
    <w:p w14:paraId="392BD091" w14:textId="77777777" w:rsidR="00C526EA" w:rsidRPr="00BD6F46" w:rsidRDefault="00C526EA" w:rsidP="00C526EA">
      <w:pPr>
        <w:pStyle w:val="PL"/>
      </w:pPr>
      <w:r w:rsidRPr="00BD6F46">
        <w:t xml:space="preserve">        - </w:t>
      </w:r>
      <w:r w:rsidR="00E217B6">
        <w:t>t</w:t>
      </w:r>
      <w:r w:rsidRPr="00BD6F46">
        <w:t>riggerCategory</w:t>
      </w:r>
    </w:p>
    <w:p w14:paraId="60ED0F0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0165B2BF" w14:textId="77777777" w:rsidR="00C526EA" w:rsidRPr="00BD6F46" w:rsidRDefault="00C526EA" w:rsidP="00C526EA">
      <w:pPr>
        <w:pStyle w:val="PL"/>
      </w:pPr>
      <w:r w:rsidRPr="00BD6F46">
        <w:t xml:space="preserve">      type: object</w:t>
      </w:r>
    </w:p>
    <w:p w14:paraId="3586F5E5" w14:textId="77777777" w:rsidR="00C526EA" w:rsidRPr="00BD6F46" w:rsidRDefault="00C526EA" w:rsidP="00C526EA">
      <w:pPr>
        <w:pStyle w:val="PL"/>
      </w:pPr>
      <w:r w:rsidRPr="00BD6F46">
        <w:t xml:space="preserve">      properties:</w:t>
      </w:r>
    </w:p>
    <w:p w14:paraId="159427FD" w14:textId="77777777" w:rsidR="00C526EA" w:rsidRPr="00BD6F46" w:rsidRDefault="00C526EA" w:rsidP="00C526EA">
      <w:pPr>
        <w:pStyle w:val="PL"/>
      </w:pPr>
      <w:r w:rsidRPr="00BD6F46">
        <w:t xml:space="preserve">        resultCode:</w:t>
      </w:r>
    </w:p>
    <w:p w14:paraId="6FCED306" w14:textId="77777777" w:rsidR="00C526EA" w:rsidRPr="00BD6F46" w:rsidRDefault="00C526EA" w:rsidP="00C526EA">
      <w:pPr>
        <w:pStyle w:val="PL"/>
      </w:pPr>
      <w:r w:rsidRPr="00BD6F46">
        <w:t xml:space="preserve">          $ref: '#/components/schemas/ResultCode'</w:t>
      </w:r>
    </w:p>
    <w:p w14:paraId="6C827D45" w14:textId="77777777" w:rsidR="00C526EA" w:rsidRPr="00BD6F46" w:rsidRDefault="00C526EA" w:rsidP="00C526EA">
      <w:pPr>
        <w:pStyle w:val="PL"/>
      </w:pPr>
      <w:r w:rsidRPr="00BD6F46">
        <w:t xml:space="preserve">        ratingGroup:</w:t>
      </w:r>
    </w:p>
    <w:p w14:paraId="650CB614" w14:textId="77777777" w:rsidR="00FA55CD" w:rsidRPr="00BD6F46" w:rsidRDefault="00FA55CD" w:rsidP="00FA55CD">
      <w:pPr>
        <w:pStyle w:val="PL"/>
      </w:pPr>
      <w:r w:rsidRPr="00BD6F46">
        <w:t xml:space="preserve">          $ref: 'TS29571_CommonData.yaml#/components/schemas/</w:t>
      </w:r>
      <w:r>
        <w:t>RatingGroup</w:t>
      </w:r>
      <w:r w:rsidRPr="00BD6F46">
        <w:t>'</w:t>
      </w:r>
    </w:p>
    <w:p w14:paraId="33B1FA67" w14:textId="77777777" w:rsidR="00C526EA" w:rsidRPr="00BD6F46" w:rsidRDefault="00C526EA" w:rsidP="00C526EA">
      <w:pPr>
        <w:pStyle w:val="PL"/>
      </w:pPr>
      <w:r w:rsidRPr="00BD6F46">
        <w:t xml:space="preserve">        grantedUnit:</w:t>
      </w:r>
    </w:p>
    <w:p w14:paraId="4DE012CA" w14:textId="77777777" w:rsidR="00C526EA" w:rsidRPr="00BD6F46" w:rsidRDefault="00C526EA" w:rsidP="00C526EA">
      <w:pPr>
        <w:pStyle w:val="PL"/>
      </w:pPr>
      <w:r w:rsidRPr="00BD6F46">
        <w:t xml:space="preserve">          $ref: '#/components/schemas/GrantedUnit'</w:t>
      </w:r>
    </w:p>
    <w:p w14:paraId="283DB344" w14:textId="77777777" w:rsidR="00C526EA" w:rsidRPr="00BD6F46" w:rsidRDefault="00C526EA" w:rsidP="00C526EA">
      <w:pPr>
        <w:pStyle w:val="PL"/>
      </w:pPr>
      <w:r w:rsidRPr="00BD6F46">
        <w:t xml:space="preserve">        triggers:</w:t>
      </w:r>
    </w:p>
    <w:p w14:paraId="6212F00C" w14:textId="77777777" w:rsidR="00C526EA" w:rsidRPr="00BD6F46" w:rsidRDefault="00C526EA" w:rsidP="00C526EA">
      <w:pPr>
        <w:pStyle w:val="PL"/>
      </w:pPr>
      <w:r w:rsidRPr="00BD6F46">
        <w:t xml:space="preserve">          type: array</w:t>
      </w:r>
    </w:p>
    <w:p w14:paraId="0B8FECFB" w14:textId="77777777" w:rsidR="00C526EA" w:rsidRPr="00BD6F46" w:rsidRDefault="00C526EA" w:rsidP="00C526EA">
      <w:pPr>
        <w:pStyle w:val="PL"/>
      </w:pPr>
      <w:r w:rsidRPr="00BD6F46">
        <w:t xml:space="preserve">          items:</w:t>
      </w:r>
    </w:p>
    <w:p w14:paraId="2B830CE3" w14:textId="77777777" w:rsidR="00C526EA" w:rsidRPr="00BD6F46" w:rsidRDefault="00C526EA" w:rsidP="00C526EA">
      <w:pPr>
        <w:pStyle w:val="PL"/>
      </w:pPr>
      <w:r w:rsidRPr="00BD6F46">
        <w:t xml:space="preserve">            $ref: '#/components/schemas/Trigger'</w:t>
      </w:r>
    </w:p>
    <w:p w14:paraId="5D9220AD" w14:textId="77777777" w:rsidR="00C526EA" w:rsidRPr="00BD6F46" w:rsidRDefault="00C526EA" w:rsidP="00C526EA">
      <w:pPr>
        <w:pStyle w:val="PL"/>
      </w:pPr>
      <w:r w:rsidRPr="00BD6F46">
        <w:t xml:space="preserve">          minItems: 0</w:t>
      </w:r>
    </w:p>
    <w:p w14:paraId="49FC803D" w14:textId="77777777" w:rsidR="00C526EA" w:rsidRPr="00BD6F46" w:rsidRDefault="00C526EA" w:rsidP="00C526EA">
      <w:pPr>
        <w:pStyle w:val="PL"/>
      </w:pPr>
      <w:r w:rsidRPr="00BD6F46">
        <w:t xml:space="preserve">        validityTime:</w:t>
      </w:r>
    </w:p>
    <w:p w14:paraId="76D07382"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35EC29C7" w14:textId="77777777" w:rsidR="00C526EA" w:rsidRPr="00BD6F46" w:rsidRDefault="00C526EA" w:rsidP="00C526EA">
      <w:pPr>
        <w:pStyle w:val="PL"/>
      </w:pPr>
      <w:r w:rsidRPr="00BD6F46">
        <w:t xml:space="preserve">        quotaHoldingTime:</w:t>
      </w:r>
    </w:p>
    <w:p w14:paraId="400B9255" w14:textId="77777777" w:rsidR="00C526EA" w:rsidRPr="00BD6F46" w:rsidRDefault="00C526EA" w:rsidP="00C526EA">
      <w:pPr>
        <w:pStyle w:val="PL"/>
      </w:pPr>
      <w:r w:rsidRPr="00BD6F46">
        <w:t xml:space="preserve">          $ref: 'TS29571_CommonData.yaml#/components/schemas/DurationSec'</w:t>
      </w:r>
    </w:p>
    <w:p w14:paraId="16F994F5" w14:textId="77777777" w:rsidR="00C526EA" w:rsidRPr="00BD6F46" w:rsidRDefault="00C526EA" w:rsidP="00C526EA">
      <w:pPr>
        <w:pStyle w:val="PL"/>
      </w:pPr>
      <w:r w:rsidRPr="00BD6F46">
        <w:t xml:space="preserve">        finalUnitIndication:</w:t>
      </w:r>
    </w:p>
    <w:p w14:paraId="7FD438D1" w14:textId="77777777" w:rsidR="00C526EA" w:rsidRPr="00BD6F46" w:rsidRDefault="00C526EA" w:rsidP="00C526EA">
      <w:pPr>
        <w:pStyle w:val="PL"/>
      </w:pPr>
      <w:r w:rsidRPr="00BD6F46">
        <w:t xml:space="preserve">          $ref: '#/components/schemas/FinalUnitIndication'</w:t>
      </w:r>
    </w:p>
    <w:p w14:paraId="0B94A483" w14:textId="77777777" w:rsidR="00C526EA" w:rsidRPr="00BD6F46" w:rsidRDefault="00C526EA" w:rsidP="00C526EA">
      <w:pPr>
        <w:pStyle w:val="PL"/>
      </w:pPr>
      <w:r w:rsidRPr="00BD6F46">
        <w:t xml:space="preserve">        timeQuotaThreshold:</w:t>
      </w:r>
    </w:p>
    <w:p w14:paraId="6077EF5C" w14:textId="77777777" w:rsidR="00C526EA" w:rsidRPr="00BD6F46" w:rsidRDefault="00C526EA" w:rsidP="00C526EA">
      <w:pPr>
        <w:pStyle w:val="PL"/>
      </w:pPr>
      <w:r w:rsidRPr="00BD6F46">
        <w:t xml:space="preserve">          type: integer</w:t>
      </w:r>
    </w:p>
    <w:p w14:paraId="742677FB" w14:textId="77777777" w:rsidR="00C526EA" w:rsidRPr="00BD6F46" w:rsidRDefault="00C526EA" w:rsidP="00C526EA">
      <w:pPr>
        <w:pStyle w:val="PL"/>
      </w:pPr>
      <w:r w:rsidRPr="00BD6F46">
        <w:t xml:space="preserve">        volumeQuotaThreshold:</w:t>
      </w:r>
    </w:p>
    <w:p w14:paraId="02D5D70B" w14:textId="77777777" w:rsidR="00C75241" w:rsidRPr="00BD6F46" w:rsidRDefault="00C75241" w:rsidP="00C75241">
      <w:pPr>
        <w:pStyle w:val="PL"/>
      </w:pPr>
      <w:r w:rsidRPr="00BD6F46">
        <w:t xml:space="preserve">          $ref: 'TS29571_CommonData.yaml#/components/schemas/Uint</w:t>
      </w:r>
      <w:r>
        <w:t>64</w:t>
      </w:r>
      <w:r w:rsidRPr="00BD6F46">
        <w:t>'</w:t>
      </w:r>
    </w:p>
    <w:p w14:paraId="60A7620A" w14:textId="77777777" w:rsidR="00C526EA" w:rsidRPr="00BD6F46" w:rsidRDefault="00C526EA" w:rsidP="00C526EA">
      <w:pPr>
        <w:pStyle w:val="PL"/>
      </w:pPr>
      <w:r w:rsidRPr="00BD6F46">
        <w:t xml:space="preserve">        unitQuotaThreshold:</w:t>
      </w:r>
    </w:p>
    <w:p w14:paraId="1068F773" w14:textId="77777777" w:rsidR="00C526EA" w:rsidRPr="00BD6F46" w:rsidRDefault="00C526EA" w:rsidP="00C526EA">
      <w:pPr>
        <w:pStyle w:val="PL"/>
      </w:pPr>
      <w:r w:rsidRPr="00BD6F46">
        <w:t xml:space="preserve">          type: integer</w:t>
      </w:r>
    </w:p>
    <w:p w14:paraId="25E9AAC8" w14:textId="77777777" w:rsidR="00C526EA" w:rsidRPr="00BD6F46" w:rsidRDefault="00C526EA" w:rsidP="00C526EA">
      <w:pPr>
        <w:pStyle w:val="PL"/>
      </w:pPr>
      <w:r w:rsidRPr="00BD6F46">
        <w:t xml:space="preserve">        uPFID:</w:t>
      </w:r>
    </w:p>
    <w:p w14:paraId="10497062" w14:textId="77777777" w:rsidR="00C526EA" w:rsidRPr="00BD6F46" w:rsidRDefault="00C526EA" w:rsidP="00C526EA">
      <w:pPr>
        <w:pStyle w:val="PL"/>
      </w:pPr>
      <w:r w:rsidRPr="00BD6F46">
        <w:t xml:space="preserve">          $ref: 'TS29571_CommonData.yaml#/components/schemas/NfInstanceId'</w:t>
      </w:r>
    </w:p>
    <w:p w14:paraId="6C691C24" w14:textId="77777777" w:rsidR="00C526EA" w:rsidRPr="00BD6F46" w:rsidRDefault="00C526EA" w:rsidP="00C526EA">
      <w:pPr>
        <w:pStyle w:val="PL"/>
      </w:pPr>
      <w:r w:rsidRPr="00BD6F46">
        <w:t xml:space="preserve">      required:</w:t>
      </w:r>
    </w:p>
    <w:p w14:paraId="1769884B" w14:textId="77777777" w:rsidR="00C526EA" w:rsidRPr="00BD6F46" w:rsidRDefault="00C526EA" w:rsidP="00C526EA">
      <w:pPr>
        <w:pStyle w:val="PL"/>
      </w:pPr>
      <w:r w:rsidRPr="00BD6F46">
        <w:t xml:space="preserve">        - ratingGroup</w:t>
      </w:r>
    </w:p>
    <w:p w14:paraId="469E586C" w14:textId="77777777" w:rsidR="00C526EA" w:rsidRPr="00BD6F46" w:rsidRDefault="00C526EA" w:rsidP="00C526EA">
      <w:pPr>
        <w:pStyle w:val="PL"/>
      </w:pPr>
      <w:r w:rsidRPr="00BD6F46">
        <w:t xml:space="preserve">    RequestedUnit:</w:t>
      </w:r>
    </w:p>
    <w:p w14:paraId="43B30365" w14:textId="77777777" w:rsidR="00C526EA" w:rsidRPr="00BD6F46" w:rsidRDefault="00C526EA" w:rsidP="00C526EA">
      <w:pPr>
        <w:pStyle w:val="PL"/>
      </w:pPr>
      <w:r w:rsidRPr="00BD6F46">
        <w:t xml:space="preserve">      type: object</w:t>
      </w:r>
    </w:p>
    <w:p w14:paraId="45962391" w14:textId="77777777" w:rsidR="00C526EA" w:rsidRPr="00BD6F46" w:rsidRDefault="00C526EA" w:rsidP="00C526EA">
      <w:pPr>
        <w:pStyle w:val="PL"/>
      </w:pPr>
      <w:r w:rsidRPr="00BD6F46">
        <w:t xml:space="preserve">      properties:</w:t>
      </w:r>
    </w:p>
    <w:p w14:paraId="2BDF3E67" w14:textId="77777777" w:rsidR="00C526EA" w:rsidRPr="00BD6F46" w:rsidRDefault="00C526EA" w:rsidP="00C526EA">
      <w:pPr>
        <w:pStyle w:val="PL"/>
      </w:pPr>
      <w:r w:rsidRPr="00BD6F46">
        <w:t xml:space="preserve">        time:</w:t>
      </w:r>
    </w:p>
    <w:p w14:paraId="2E69CF42" w14:textId="77777777" w:rsidR="00C526EA" w:rsidRPr="00BD6F46" w:rsidRDefault="00C526EA" w:rsidP="00C526EA">
      <w:pPr>
        <w:pStyle w:val="PL"/>
      </w:pPr>
      <w:r w:rsidRPr="00BD6F46">
        <w:t xml:space="preserve">          $ref: 'TS29571_CommonData.yaml#/components/schemas/Uint32'</w:t>
      </w:r>
    </w:p>
    <w:p w14:paraId="2C40E8A6" w14:textId="77777777" w:rsidR="00C526EA" w:rsidRPr="00BD6F46" w:rsidRDefault="00C526EA" w:rsidP="00C526EA">
      <w:pPr>
        <w:pStyle w:val="PL"/>
      </w:pPr>
      <w:r w:rsidRPr="00BD6F46">
        <w:t xml:space="preserve">        totalVolume:</w:t>
      </w:r>
    </w:p>
    <w:p w14:paraId="512A01B2" w14:textId="77777777" w:rsidR="00C526EA" w:rsidRPr="00BD6F46" w:rsidRDefault="00C526EA" w:rsidP="00C526EA">
      <w:pPr>
        <w:pStyle w:val="PL"/>
      </w:pPr>
      <w:r w:rsidRPr="00BD6F46">
        <w:t xml:space="preserve">          $ref: 'TS29571_CommonData.yaml#/components/schemas/Uint64'</w:t>
      </w:r>
    </w:p>
    <w:p w14:paraId="538FD7E3" w14:textId="77777777" w:rsidR="00C526EA" w:rsidRPr="00BD6F46" w:rsidRDefault="00C526EA" w:rsidP="00C526EA">
      <w:pPr>
        <w:pStyle w:val="PL"/>
      </w:pPr>
      <w:r w:rsidRPr="00BD6F46">
        <w:t xml:space="preserve">        uplinkVolume:</w:t>
      </w:r>
    </w:p>
    <w:p w14:paraId="505A1194" w14:textId="77777777" w:rsidR="00C526EA" w:rsidRPr="00BD6F46" w:rsidRDefault="00C526EA" w:rsidP="00C526EA">
      <w:pPr>
        <w:pStyle w:val="PL"/>
      </w:pPr>
      <w:r w:rsidRPr="00BD6F46">
        <w:t xml:space="preserve">          $ref: 'TS29571_CommonData.yaml#/components/schemas/Uint64'</w:t>
      </w:r>
    </w:p>
    <w:p w14:paraId="2A614D1C" w14:textId="77777777" w:rsidR="00C526EA" w:rsidRPr="00BD6F46" w:rsidRDefault="00C526EA" w:rsidP="00C526EA">
      <w:pPr>
        <w:pStyle w:val="PL"/>
      </w:pPr>
      <w:r w:rsidRPr="00BD6F46">
        <w:t xml:space="preserve">        downlinkVolume:</w:t>
      </w:r>
    </w:p>
    <w:p w14:paraId="71D7E5B0" w14:textId="77777777" w:rsidR="00C526EA" w:rsidRPr="00BD6F46" w:rsidRDefault="00C526EA" w:rsidP="00C526EA">
      <w:pPr>
        <w:pStyle w:val="PL"/>
      </w:pPr>
      <w:r w:rsidRPr="00BD6F46">
        <w:t xml:space="preserve">          $ref: 'TS29571_CommonData.yaml#/components/schemas/Uint64'</w:t>
      </w:r>
    </w:p>
    <w:p w14:paraId="02938BD3" w14:textId="77777777" w:rsidR="00C526EA" w:rsidRPr="00BD6F46" w:rsidRDefault="00C526EA" w:rsidP="00C526EA">
      <w:pPr>
        <w:pStyle w:val="PL"/>
      </w:pPr>
      <w:r w:rsidRPr="00BD6F46">
        <w:t xml:space="preserve">        serviceSpecificUnits:</w:t>
      </w:r>
    </w:p>
    <w:p w14:paraId="7167CCEE" w14:textId="77777777" w:rsidR="00C526EA" w:rsidRPr="00BD6F46" w:rsidRDefault="00C526EA" w:rsidP="00C526EA">
      <w:pPr>
        <w:pStyle w:val="PL"/>
      </w:pPr>
      <w:r w:rsidRPr="00BD6F46">
        <w:t xml:space="preserve">          $ref: 'TS29571_CommonData.yaml#/components/schemas/Uint64'</w:t>
      </w:r>
    </w:p>
    <w:p w14:paraId="362DB7E8" w14:textId="77777777" w:rsidR="00C526EA" w:rsidRPr="00BD6F46" w:rsidRDefault="00C526EA" w:rsidP="00C526EA">
      <w:pPr>
        <w:pStyle w:val="PL"/>
      </w:pPr>
      <w:r w:rsidRPr="00BD6F46">
        <w:t xml:space="preserve">    UsedUnitContainer:</w:t>
      </w:r>
    </w:p>
    <w:p w14:paraId="12F509FD" w14:textId="77777777" w:rsidR="00C526EA" w:rsidRPr="00BD6F46" w:rsidRDefault="00C526EA" w:rsidP="00C526EA">
      <w:pPr>
        <w:pStyle w:val="PL"/>
      </w:pPr>
      <w:r w:rsidRPr="00BD6F46">
        <w:t xml:space="preserve">      type: object</w:t>
      </w:r>
    </w:p>
    <w:p w14:paraId="5D8CE60E" w14:textId="77777777" w:rsidR="00C526EA" w:rsidRPr="00BD6F46" w:rsidRDefault="00C526EA" w:rsidP="00C526EA">
      <w:pPr>
        <w:pStyle w:val="PL"/>
      </w:pPr>
      <w:r w:rsidRPr="00BD6F46">
        <w:t xml:space="preserve">      properties:</w:t>
      </w:r>
    </w:p>
    <w:p w14:paraId="01629B4E" w14:textId="77777777" w:rsidR="00C526EA" w:rsidRPr="00BD6F46" w:rsidRDefault="00C526EA" w:rsidP="00C526EA">
      <w:pPr>
        <w:pStyle w:val="PL"/>
      </w:pPr>
      <w:r w:rsidRPr="00BD6F46">
        <w:t xml:space="preserve">        serviceId:</w:t>
      </w:r>
    </w:p>
    <w:p w14:paraId="3EECA83F" w14:textId="77777777" w:rsidR="00FA55CD" w:rsidRPr="00BD6F46" w:rsidRDefault="00FA55CD" w:rsidP="00FA55CD">
      <w:pPr>
        <w:pStyle w:val="PL"/>
      </w:pPr>
      <w:r w:rsidRPr="00BD6F46">
        <w:t xml:space="preserve">          $ref: 'TS29571_CommonData.yaml#/components/schemas/</w:t>
      </w:r>
      <w:r>
        <w:t>ServiceId</w:t>
      </w:r>
      <w:r w:rsidRPr="00BD6F46">
        <w:t>'</w:t>
      </w:r>
    </w:p>
    <w:p w14:paraId="17FF5979" w14:textId="77777777" w:rsidR="00C526EA" w:rsidRPr="007E77F7" w:rsidRDefault="00C526EA" w:rsidP="00C526EA">
      <w:pPr>
        <w:pStyle w:val="PL"/>
        <w:rPr>
          <w:lang w:val="fr-FR"/>
        </w:rPr>
      </w:pPr>
      <w:r w:rsidRPr="00BD6F46">
        <w:t xml:space="preserve">        </w:t>
      </w:r>
      <w:r w:rsidRPr="007E77F7">
        <w:rPr>
          <w:lang w:val="fr-FR"/>
        </w:rPr>
        <w:t>quotaManagementIndicator:</w:t>
      </w:r>
    </w:p>
    <w:p w14:paraId="3A183B11" w14:textId="77777777" w:rsidR="00C526EA" w:rsidRPr="007E77F7" w:rsidRDefault="00C526EA" w:rsidP="00C526EA">
      <w:pPr>
        <w:pStyle w:val="PL"/>
        <w:rPr>
          <w:lang w:val="fr-FR"/>
        </w:rPr>
      </w:pPr>
      <w:r w:rsidRPr="007E77F7">
        <w:rPr>
          <w:lang w:val="fr-FR"/>
        </w:rPr>
        <w:t xml:space="preserve">          $ref: '#/components/schemas/QuotaManagementIndicator'</w:t>
      </w:r>
    </w:p>
    <w:p w14:paraId="4E9ED949" w14:textId="77777777" w:rsidR="00C526EA" w:rsidRPr="00BD6F46" w:rsidRDefault="00C526EA" w:rsidP="00C526EA">
      <w:pPr>
        <w:pStyle w:val="PL"/>
      </w:pPr>
      <w:r w:rsidRPr="007E77F7">
        <w:rPr>
          <w:lang w:val="fr-FR"/>
        </w:rPr>
        <w:t xml:space="preserve">        </w:t>
      </w:r>
      <w:r w:rsidRPr="00BD6F46">
        <w:t>triggers:</w:t>
      </w:r>
    </w:p>
    <w:p w14:paraId="3F02A4C1" w14:textId="77777777" w:rsidR="00C526EA" w:rsidRPr="00BD6F46" w:rsidRDefault="00C526EA" w:rsidP="00C526EA">
      <w:pPr>
        <w:pStyle w:val="PL"/>
      </w:pPr>
      <w:r w:rsidRPr="00BD6F46">
        <w:t xml:space="preserve">          type: array</w:t>
      </w:r>
    </w:p>
    <w:p w14:paraId="637754C8" w14:textId="77777777" w:rsidR="00C526EA" w:rsidRPr="00BD6F46" w:rsidRDefault="00C526EA" w:rsidP="00C526EA">
      <w:pPr>
        <w:pStyle w:val="PL"/>
      </w:pPr>
      <w:r w:rsidRPr="00BD6F46">
        <w:t xml:space="preserve">          items:</w:t>
      </w:r>
    </w:p>
    <w:p w14:paraId="73FC603C" w14:textId="77777777" w:rsidR="00C526EA" w:rsidRPr="00BD6F46" w:rsidRDefault="00C526EA" w:rsidP="00C526EA">
      <w:pPr>
        <w:pStyle w:val="PL"/>
      </w:pPr>
      <w:r w:rsidRPr="00BD6F46">
        <w:t xml:space="preserve">            $ref: '#/components/schemas/Trigger'</w:t>
      </w:r>
    </w:p>
    <w:p w14:paraId="3404C6FF" w14:textId="77777777" w:rsidR="00C526EA" w:rsidRPr="00BD6F46" w:rsidRDefault="00C526EA" w:rsidP="00C526EA">
      <w:pPr>
        <w:pStyle w:val="PL"/>
      </w:pPr>
      <w:r w:rsidRPr="00BD6F46">
        <w:t xml:space="preserve">          minItems: 0</w:t>
      </w:r>
    </w:p>
    <w:p w14:paraId="3652FF60" w14:textId="77777777" w:rsidR="00C526EA" w:rsidRPr="00BD6F46" w:rsidRDefault="00C526EA" w:rsidP="00C526EA">
      <w:pPr>
        <w:pStyle w:val="PL"/>
      </w:pPr>
      <w:r w:rsidRPr="00BD6F46">
        <w:t xml:space="preserve">        triggerTimestamp:</w:t>
      </w:r>
    </w:p>
    <w:p w14:paraId="291BDE71" w14:textId="77777777" w:rsidR="00C526EA" w:rsidRPr="00BD6F46" w:rsidRDefault="00C526EA" w:rsidP="00C526EA">
      <w:pPr>
        <w:pStyle w:val="PL"/>
      </w:pPr>
      <w:r w:rsidRPr="00BD6F46">
        <w:t xml:space="preserve">          $ref: 'TS29571_CommonData.yaml#/components/schemas/DateTime'</w:t>
      </w:r>
    </w:p>
    <w:p w14:paraId="2D31635A" w14:textId="77777777" w:rsidR="00C526EA" w:rsidRPr="00BD6F46" w:rsidRDefault="00C526EA" w:rsidP="00C526EA">
      <w:pPr>
        <w:pStyle w:val="PL"/>
      </w:pPr>
      <w:r w:rsidRPr="00BD6F46">
        <w:lastRenderedPageBreak/>
        <w:t xml:space="preserve">        time:</w:t>
      </w:r>
    </w:p>
    <w:p w14:paraId="5ABD466A" w14:textId="77777777" w:rsidR="00C526EA" w:rsidRPr="00BD6F46" w:rsidRDefault="00C526EA" w:rsidP="00C526EA">
      <w:pPr>
        <w:pStyle w:val="PL"/>
      </w:pPr>
      <w:r w:rsidRPr="00BD6F46">
        <w:t xml:space="preserve">          $ref: 'TS29571_CommonData.yaml#/components/schemas/Uint32'</w:t>
      </w:r>
    </w:p>
    <w:p w14:paraId="2A433EBB" w14:textId="77777777" w:rsidR="00C526EA" w:rsidRPr="00BD6F46" w:rsidRDefault="00C526EA" w:rsidP="00C526EA">
      <w:pPr>
        <w:pStyle w:val="PL"/>
      </w:pPr>
      <w:r w:rsidRPr="00BD6F46">
        <w:t xml:space="preserve">        totalVolume:</w:t>
      </w:r>
    </w:p>
    <w:p w14:paraId="70CA46D3" w14:textId="77777777" w:rsidR="00C526EA" w:rsidRPr="00BD6F46" w:rsidRDefault="00C526EA" w:rsidP="00C526EA">
      <w:pPr>
        <w:pStyle w:val="PL"/>
      </w:pPr>
      <w:r w:rsidRPr="00BD6F46">
        <w:t xml:space="preserve">          $ref: 'TS29571_CommonData.yaml#/components/schemas/Uint64'</w:t>
      </w:r>
    </w:p>
    <w:p w14:paraId="1B0C0404" w14:textId="77777777" w:rsidR="00C526EA" w:rsidRPr="00BD6F46" w:rsidRDefault="00C526EA" w:rsidP="00C526EA">
      <w:pPr>
        <w:pStyle w:val="PL"/>
      </w:pPr>
      <w:r w:rsidRPr="00BD6F46">
        <w:t xml:space="preserve">        uplinkVolume:</w:t>
      </w:r>
    </w:p>
    <w:p w14:paraId="3702CE91" w14:textId="77777777" w:rsidR="00C526EA" w:rsidRPr="00BD6F46" w:rsidRDefault="00C526EA" w:rsidP="00C526EA">
      <w:pPr>
        <w:pStyle w:val="PL"/>
      </w:pPr>
      <w:r w:rsidRPr="00BD6F46">
        <w:t xml:space="preserve">          $ref: 'TS29571_CommonData.yaml#/components/schemas/Uint64'</w:t>
      </w:r>
    </w:p>
    <w:p w14:paraId="01BB6499" w14:textId="77777777" w:rsidR="00C526EA" w:rsidRPr="00BD6F46" w:rsidRDefault="00C526EA" w:rsidP="00C526EA">
      <w:pPr>
        <w:pStyle w:val="PL"/>
      </w:pPr>
      <w:r w:rsidRPr="00BD6F46">
        <w:t xml:space="preserve">        downlinkVolume:</w:t>
      </w:r>
    </w:p>
    <w:p w14:paraId="0D0F05D8" w14:textId="77777777" w:rsidR="00C526EA" w:rsidRPr="00BD6F46" w:rsidRDefault="00C526EA" w:rsidP="00C526EA">
      <w:pPr>
        <w:pStyle w:val="PL"/>
      </w:pPr>
      <w:r w:rsidRPr="00BD6F46">
        <w:t xml:space="preserve">          $ref: 'TS29571_CommonData.yaml#/components/schemas/Uint64'</w:t>
      </w:r>
    </w:p>
    <w:p w14:paraId="145FF528" w14:textId="77777777" w:rsidR="00C526EA" w:rsidRPr="00BD6F46" w:rsidRDefault="00C526EA" w:rsidP="00C526EA">
      <w:pPr>
        <w:pStyle w:val="PL"/>
      </w:pPr>
      <w:r w:rsidRPr="00BD6F46">
        <w:t xml:space="preserve">        serviceSpecificUnits:</w:t>
      </w:r>
    </w:p>
    <w:p w14:paraId="404CC727" w14:textId="77777777" w:rsidR="00C526EA" w:rsidRPr="00BD6F46" w:rsidRDefault="00C526EA" w:rsidP="00C526EA">
      <w:pPr>
        <w:pStyle w:val="PL"/>
      </w:pPr>
      <w:r w:rsidRPr="00BD6F46">
        <w:t xml:space="preserve">          $ref: 'TS29571_CommonData.yaml#/components/schemas/Uint64'</w:t>
      </w:r>
    </w:p>
    <w:p w14:paraId="5C8106A2" w14:textId="77777777" w:rsidR="00C526EA" w:rsidRPr="00BD6F46" w:rsidRDefault="00C526EA" w:rsidP="00C526EA">
      <w:pPr>
        <w:pStyle w:val="PL"/>
      </w:pPr>
      <w:r w:rsidRPr="00BD6F46">
        <w:t xml:space="preserve">        eventTimeStamps:</w:t>
      </w:r>
    </w:p>
    <w:p w14:paraId="5CE866BE" w14:textId="77777777" w:rsidR="00C526EA" w:rsidRPr="00BD6F46" w:rsidRDefault="00C526EA" w:rsidP="00C526EA">
      <w:pPr>
        <w:pStyle w:val="PL"/>
      </w:pPr>
      <w:r w:rsidRPr="00BD6F46">
        <w:t xml:space="preserve">          </w:t>
      </w:r>
    </w:p>
    <w:p w14:paraId="5ABA6475" w14:textId="77777777" w:rsidR="00453242" w:rsidRDefault="00453242" w:rsidP="00453242">
      <w:pPr>
        <w:pStyle w:val="PL"/>
      </w:pPr>
      <w:r>
        <w:t xml:space="preserve">          type: array</w:t>
      </w:r>
    </w:p>
    <w:p w14:paraId="3BACC9C0" w14:textId="77777777" w:rsidR="00453242" w:rsidRDefault="00453242" w:rsidP="00453242">
      <w:pPr>
        <w:pStyle w:val="PL"/>
      </w:pPr>
    </w:p>
    <w:p w14:paraId="6EC49E25" w14:textId="77777777" w:rsidR="00453242" w:rsidRDefault="00453242" w:rsidP="00453242">
      <w:pPr>
        <w:pStyle w:val="PL"/>
      </w:pPr>
      <w:r>
        <w:t xml:space="preserve">          items:</w:t>
      </w:r>
    </w:p>
    <w:p w14:paraId="07F3D1A7" w14:textId="77777777" w:rsidR="00453242" w:rsidRDefault="00453242" w:rsidP="00453242">
      <w:pPr>
        <w:pStyle w:val="PL"/>
      </w:pPr>
      <w:r>
        <w:t xml:space="preserve">            $ref: 'TS29571_CommonData.yaml#/components/schemas/DateTime'</w:t>
      </w:r>
    </w:p>
    <w:p w14:paraId="2FBEAFD6" w14:textId="77777777" w:rsidR="00453242" w:rsidRDefault="00453242" w:rsidP="00453242">
      <w:pPr>
        <w:pStyle w:val="PL"/>
      </w:pPr>
      <w:r>
        <w:t xml:space="preserve">          minItems: 0</w:t>
      </w:r>
    </w:p>
    <w:p w14:paraId="416C791D" w14:textId="77777777" w:rsidR="00C526EA" w:rsidRPr="00BD6F46" w:rsidRDefault="00C526EA" w:rsidP="00453242">
      <w:pPr>
        <w:pStyle w:val="PL"/>
      </w:pPr>
      <w:r w:rsidRPr="00BD6F46">
        <w:t xml:space="preserve">        localSequenceNumber:</w:t>
      </w:r>
    </w:p>
    <w:p w14:paraId="796F153D" w14:textId="77777777" w:rsidR="00C526EA" w:rsidRPr="00BD6F46" w:rsidRDefault="00C526EA" w:rsidP="00C526EA">
      <w:pPr>
        <w:pStyle w:val="PL"/>
      </w:pPr>
      <w:r w:rsidRPr="00BD6F46">
        <w:t xml:space="preserve">          type: integer</w:t>
      </w:r>
    </w:p>
    <w:p w14:paraId="358EBED8" w14:textId="77777777" w:rsidR="00C526EA" w:rsidRPr="00BD6F46" w:rsidRDefault="00C526EA" w:rsidP="00C526EA">
      <w:pPr>
        <w:pStyle w:val="PL"/>
      </w:pPr>
      <w:r w:rsidRPr="00BD6F46">
        <w:t xml:space="preserve">        pDUContainerInformation:</w:t>
      </w:r>
    </w:p>
    <w:p w14:paraId="403C3DB5" w14:textId="77777777" w:rsidR="000B5128" w:rsidRDefault="00C526EA" w:rsidP="000B5128">
      <w:pPr>
        <w:pStyle w:val="PL"/>
      </w:pPr>
      <w:r w:rsidRPr="00BD6F46">
        <w:t xml:space="preserve">          $ref: '#/components/schemas/PDUContainerInformation'</w:t>
      </w:r>
    </w:p>
    <w:p w14:paraId="62182F67" w14:textId="77777777" w:rsidR="000B5128" w:rsidRPr="00BD6F46" w:rsidRDefault="000B5128" w:rsidP="000B5128">
      <w:pPr>
        <w:pStyle w:val="PL"/>
      </w:pPr>
      <w:r w:rsidRPr="00BD6F46">
        <w:t xml:space="preserve">        </w:t>
      </w:r>
      <w:r>
        <w:t>n</w:t>
      </w:r>
      <w:r w:rsidRPr="00AD3544">
        <w:t>SPA</w:t>
      </w:r>
      <w:r w:rsidRPr="00BD6F46">
        <w:t>ContainerInformation:</w:t>
      </w:r>
    </w:p>
    <w:p w14:paraId="54DF7CC6" w14:textId="77777777" w:rsidR="00C526EA" w:rsidRPr="00BD6F46" w:rsidRDefault="000B5128" w:rsidP="000B5128">
      <w:pPr>
        <w:pStyle w:val="PL"/>
      </w:pPr>
      <w:r w:rsidRPr="00BD6F46">
        <w:t xml:space="preserve">          $ref: '#/components/schemas/</w:t>
      </w:r>
      <w:r>
        <w:t>NSPA</w:t>
      </w:r>
      <w:r w:rsidRPr="00BD6F46">
        <w:t>ContainerInformation'</w:t>
      </w:r>
    </w:p>
    <w:p w14:paraId="1CC2A986" w14:textId="77777777" w:rsidR="00C526EA" w:rsidRPr="00BD6F46" w:rsidRDefault="00C526EA" w:rsidP="00C526EA">
      <w:pPr>
        <w:pStyle w:val="PL"/>
      </w:pPr>
      <w:r w:rsidRPr="00BD6F46">
        <w:t xml:space="preserve">      required:</w:t>
      </w:r>
    </w:p>
    <w:p w14:paraId="72EE3B3D" w14:textId="77777777" w:rsidR="00C526EA" w:rsidRPr="00BD6F46" w:rsidRDefault="00C526EA" w:rsidP="00C526EA">
      <w:pPr>
        <w:pStyle w:val="PL"/>
      </w:pPr>
      <w:r w:rsidRPr="00BD6F46">
        <w:t xml:space="preserve">        - localSequenceNumber</w:t>
      </w:r>
    </w:p>
    <w:p w14:paraId="386390E4" w14:textId="77777777" w:rsidR="00C526EA" w:rsidRPr="00BD6F46" w:rsidRDefault="00C526EA" w:rsidP="00C526EA">
      <w:pPr>
        <w:pStyle w:val="PL"/>
      </w:pPr>
      <w:r w:rsidRPr="00BD6F46">
        <w:t xml:space="preserve">    GrantedUnit:</w:t>
      </w:r>
    </w:p>
    <w:p w14:paraId="5EBA4CE0" w14:textId="77777777" w:rsidR="00C526EA" w:rsidRPr="00BD6F46" w:rsidRDefault="00C526EA" w:rsidP="00C526EA">
      <w:pPr>
        <w:pStyle w:val="PL"/>
      </w:pPr>
      <w:r w:rsidRPr="00BD6F46">
        <w:t xml:space="preserve">      type: object</w:t>
      </w:r>
    </w:p>
    <w:p w14:paraId="2C24033F" w14:textId="77777777" w:rsidR="00C526EA" w:rsidRPr="00BD6F46" w:rsidRDefault="00C526EA" w:rsidP="00C526EA">
      <w:pPr>
        <w:pStyle w:val="PL"/>
      </w:pPr>
      <w:r w:rsidRPr="00BD6F46">
        <w:t xml:space="preserve">      properties:</w:t>
      </w:r>
    </w:p>
    <w:p w14:paraId="7C9D4181" w14:textId="77777777" w:rsidR="00C526EA" w:rsidRPr="00BD6F46" w:rsidRDefault="00C526EA" w:rsidP="00C526EA">
      <w:pPr>
        <w:pStyle w:val="PL"/>
      </w:pPr>
      <w:r w:rsidRPr="00BD6F46">
        <w:t xml:space="preserve">        tariffTimeChange:</w:t>
      </w:r>
    </w:p>
    <w:p w14:paraId="37E6E5DA" w14:textId="77777777" w:rsidR="00C526EA" w:rsidRPr="00BD6F46" w:rsidRDefault="00C526EA" w:rsidP="00C526EA">
      <w:pPr>
        <w:pStyle w:val="PL"/>
      </w:pPr>
      <w:r w:rsidRPr="00BD6F46">
        <w:t xml:space="preserve">          $ref: 'TS29571_CommonData.yaml#/components/schemas/DateTime'</w:t>
      </w:r>
    </w:p>
    <w:p w14:paraId="300CBCEE" w14:textId="77777777" w:rsidR="00C526EA" w:rsidRPr="00BD6F46" w:rsidRDefault="00C526EA" w:rsidP="00C526EA">
      <w:pPr>
        <w:pStyle w:val="PL"/>
      </w:pPr>
      <w:r w:rsidRPr="00BD6F46">
        <w:t xml:space="preserve">        time:</w:t>
      </w:r>
    </w:p>
    <w:p w14:paraId="73B8BD0A" w14:textId="77777777" w:rsidR="00C526EA" w:rsidRPr="00BD6F46" w:rsidRDefault="00C526EA" w:rsidP="00C526EA">
      <w:pPr>
        <w:pStyle w:val="PL"/>
      </w:pPr>
      <w:r w:rsidRPr="00BD6F46">
        <w:t xml:space="preserve">          $ref: 'TS29571_CommonData.yaml#/components/schemas/Uint32'</w:t>
      </w:r>
    </w:p>
    <w:p w14:paraId="11392CE2" w14:textId="77777777" w:rsidR="00C526EA" w:rsidRPr="00BD6F46" w:rsidRDefault="00C526EA" w:rsidP="00C526EA">
      <w:pPr>
        <w:pStyle w:val="PL"/>
      </w:pPr>
      <w:r w:rsidRPr="00BD6F46">
        <w:t xml:space="preserve">        totalVolume:</w:t>
      </w:r>
    </w:p>
    <w:p w14:paraId="597BA481" w14:textId="77777777" w:rsidR="00C526EA" w:rsidRPr="00BD6F46" w:rsidRDefault="00C526EA" w:rsidP="00C526EA">
      <w:pPr>
        <w:pStyle w:val="PL"/>
      </w:pPr>
      <w:r w:rsidRPr="00BD6F46">
        <w:t xml:space="preserve">          $ref: 'TS29571_CommonData.yaml#/components/schemas/Uint64'</w:t>
      </w:r>
    </w:p>
    <w:p w14:paraId="7762D0DC" w14:textId="77777777" w:rsidR="00C526EA" w:rsidRPr="00BD6F46" w:rsidRDefault="00C526EA" w:rsidP="00C526EA">
      <w:pPr>
        <w:pStyle w:val="PL"/>
      </w:pPr>
      <w:r w:rsidRPr="00BD6F46">
        <w:t xml:space="preserve">        uplinkVolume:</w:t>
      </w:r>
    </w:p>
    <w:p w14:paraId="24F38C9F" w14:textId="77777777" w:rsidR="00C526EA" w:rsidRPr="00BD6F46" w:rsidRDefault="00C526EA" w:rsidP="00C526EA">
      <w:pPr>
        <w:pStyle w:val="PL"/>
      </w:pPr>
      <w:r w:rsidRPr="00BD6F46">
        <w:t xml:space="preserve">          $ref: 'TS29571_CommonData.yaml#/components/schemas/Uint64'</w:t>
      </w:r>
    </w:p>
    <w:p w14:paraId="2E667D9D" w14:textId="77777777" w:rsidR="00C526EA" w:rsidRPr="00BD6F46" w:rsidRDefault="00C526EA" w:rsidP="00C526EA">
      <w:pPr>
        <w:pStyle w:val="PL"/>
      </w:pPr>
      <w:r w:rsidRPr="00BD6F46">
        <w:t xml:space="preserve">        downlinkVolume:</w:t>
      </w:r>
    </w:p>
    <w:p w14:paraId="2CEDBF50" w14:textId="77777777" w:rsidR="00C526EA" w:rsidRPr="00BD6F46" w:rsidRDefault="00C526EA" w:rsidP="00C526EA">
      <w:pPr>
        <w:pStyle w:val="PL"/>
      </w:pPr>
      <w:r w:rsidRPr="00BD6F46">
        <w:t xml:space="preserve">          $ref: 'TS29571_CommonData.yaml#/components/schemas/Uint64'</w:t>
      </w:r>
    </w:p>
    <w:p w14:paraId="37D11A48" w14:textId="77777777" w:rsidR="00C526EA" w:rsidRPr="00BD6F46" w:rsidRDefault="00C526EA" w:rsidP="00C526EA">
      <w:pPr>
        <w:pStyle w:val="PL"/>
      </w:pPr>
      <w:r w:rsidRPr="00BD6F46">
        <w:t xml:space="preserve">        serviceSpecificUnits:</w:t>
      </w:r>
    </w:p>
    <w:p w14:paraId="6BEA1B2A" w14:textId="77777777" w:rsidR="00C526EA" w:rsidRPr="00BD6F46" w:rsidRDefault="00C526EA" w:rsidP="00C526EA">
      <w:pPr>
        <w:pStyle w:val="PL"/>
      </w:pPr>
      <w:r w:rsidRPr="00BD6F46">
        <w:t xml:space="preserve">          $ref: 'TS29571_CommonData.yaml#/components/schemas/Uint64'</w:t>
      </w:r>
    </w:p>
    <w:p w14:paraId="0F210063" w14:textId="77777777" w:rsidR="00C526EA" w:rsidRPr="00BD6F46" w:rsidRDefault="00C526EA" w:rsidP="00C526EA">
      <w:pPr>
        <w:pStyle w:val="PL"/>
      </w:pPr>
      <w:r w:rsidRPr="00BD6F46">
        <w:t xml:space="preserve">    FinalUnitIndication:</w:t>
      </w:r>
    </w:p>
    <w:p w14:paraId="00189FA0" w14:textId="77777777" w:rsidR="00C526EA" w:rsidRPr="00BD6F46" w:rsidRDefault="00C526EA" w:rsidP="00C526EA">
      <w:pPr>
        <w:pStyle w:val="PL"/>
      </w:pPr>
      <w:r w:rsidRPr="00BD6F46">
        <w:t xml:space="preserve">      type: object</w:t>
      </w:r>
    </w:p>
    <w:p w14:paraId="4BB05F71" w14:textId="77777777" w:rsidR="00C526EA" w:rsidRPr="00BD6F46" w:rsidRDefault="00C526EA" w:rsidP="00C526EA">
      <w:pPr>
        <w:pStyle w:val="PL"/>
      </w:pPr>
      <w:r w:rsidRPr="00BD6F46">
        <w:t xml:space="preserve">      properties:</w:t>
      </w:r>
    </w:p>
    <w:p w14:paraId="484A533C" w14:textId="77777777" w:rsidR="00C526EA" w:rsidRPr="00BD6F46" w:rsidRDefault="00C526EA" w:rsidP="00C526EA">
      <w:pPr>
        <w:pStyle w:val="PL"/>
      </w:pPr>
      <w:r w:rsidRPr="00BD6F46">
        <w:t xml:space="preserve">        finalUnitAction:</w:t>
      </w:r>
    </w:p>
    <w:p w14:paraId="6667FC76" w14:textId="77777777" w:rsidR="00C526EA" w:rsidRPr="00BD6F46" w:rsidRDefault="00C526EA" w:rsidP="00C526EA">
      <w:pPr>
        <w:pStyle w:val="PL"/>
      </w:pPr>
      <w:r w:rsidRPr="00BD6F46">
        <w:t xml:space="preserve">          $ref: '#/components/schemas/FinalUnitAction'</w:t>
      </w:r>
    </w:p>
    <w:p w14:paraId="3E4D28A3" w14:textId="77777777" w:rsidR="00C526EA" w:rsidRPr="00BD6F46" w:rsidRDefault="00C526EA" w:rsidP="00C526EA">
      <w:pPr>
        <w:pStyle w:val="PL"/>
      </w:pPr>
      <w:r w:rsidRPr="00BD6F46">
        <w:t xml:space="preserve">        restrictionFilterRule:</w:t>
      </w:r>
    </w:p>
    <w:p w14:paraId="311CD307" w14:textId="77777777" w:rsidR="00C526EA" w:rsidRPr="00BD6F46" w:rsidRDefault="00C526EA" w:rsidP="00C526EA">
      <w:pPr>
        <w:pStyle w:val="PL"/>
      </w:pPr>
      <w:r w:rsidRPr="00BD6F46">
        <w:t xml:space="preserve">          $ref: '#/components/schemas/IPFilterRule'</w:t>
      </w:r>
    </w:p>
    <w:p w14:paraId="39D876E7" w14:textId="77777777" w:rsidR="00C526EA" w:rsidRPr="00BD6F46" w:rsidRDefault="00C526EA" w:rsidP="00C526EA">
      <w:pPr>
        <w:pStyle w:val="PL"/>
      </w:pPr>
      <w:r w:rsidRPr="00BD6F46">
        <w:t xml:space="preserve">        filterId:</w:t>
      </w:r>
    </w:p>
    <w:p w14:paraId="40566112" w14:textId="77777777" w:rsidR="00C526EA" w:rsidRPr="00BD6F46" w:rsidRDefault="00C526EA" w:rsidP="00C526EA">
      <w:pPr>
        <w:pStyle w:val="PL"/>
      </w:pPr>
      <w:r w:rsidRPr="00BD6F46">
        <w:t xml:space="preserve">          type: string</w:t>
      </w:r>
    </w:p>
    <w:p w14:paraId="4CD6D19F" w14:textId="77777777" w:rsidR="00C526EA" w:rsidRPr="00BD6F46" w:rsidRDefault="00C526EA" w:rsidP="00C526EA">
      <w:pPr>
        <w:pStyle w:val="PL"/>
      </w:pPr>
      <w:r w:rsidRPr="00BD6F46">
        <w:t xml:space="preserve">        redirectServer:</w:t>
      </w:r>
    </w:p>
    <w:p w14:paraId="683491AF" w14:textId="77777777" w:rsidR="00C526EA" w:rsidRPr="00BD6F46" w:rsidRDefault="00C526EA" w:rsidP="00C526EA">
      <w:pPr>
        <w:pStyle w:val="PL"/>
      </w:pPr>
      <w:r w:rsidRPr="00BD6F46">
        <w:t xml:space="preserve">          $ref: '#/components/schemas/RedirectServer'</w:t>
      </w:r>
    </w:p>
    <w:p w14:paraId="43C5C702" w14:textId="77777777" w:rsidR="00C526EA" w:rsidRPr="00BD6F46" w:rsidRDefault="00C526EA" w:rsidP="00C526EA">
      <w:pPr>
        <w:pStyle w:val="PL"/>
      </w:pPr>
      <w:r w:rsidRPr="00BD6F46">
        <w:t xml:space="preserve">      required:</w:t>
      </w:r>
    </w:p>
    <w:p w14:paraId="157068CD" w14:textId="77777777" w:rsidR="00C526EA" w:rsidRPr="00BD6F46" w:rsidRDefault="00C526EA" w:rsidP="00C526EA">
      <w:pPr>
        <w:pStyle w:val="PL"/>
      </w:pPr>
      <w:r w:rsidRPr="00BD6F46">
        <w:t xml:space="preserve">        - finalUnitAction</w:t>
      </w:r>
    </w:p>
    <w:p w14:paraId="1471487B" w14:textId="77777777" w:rsidR="00C526EA" w:rsidRPr="00BD6F46" w:rsidRDefault="00C526EA" w:rsidP="00C526EA">
      <w:pPr>
        <w:pStyle w:val="PL"/>
      </w:pPr>
      <w:r w:rsidRPr="00BD6F46">
        <w:t xml:space="preserve">    RedirectServer:</w:t>
      </w:r>
    </w:p>
    <w:p w14:paraId="58F65F83" w14:textId="77777777" w:rsidR="00C526EA" w:rsidRPr="00BD6F46" w:rsidRDefault="00C526EA" w:rsidP="00C526EA">
      <w:pPr>
        <w:pStyle w:val="PL"/>
      </w:pPr>
      <w:r w:rsidRPr="00BD6F46">
        <w:t xml:space="preserve">      type: object</w:t>
      </w:r>
    </w:p>
    <w:p w14:paraId="7EBB13B4" w14:textId="77777777" w:rsidR="00C526EA" w:rsidRPr="00BD6F46" w:rsidRDefault="00C526EA" w:rsidP="00C526EA">
      <w:pPr>
        <w:pStyle w:val="PL"/>
      </w:pPr>
      <w:r w:rsidRPr="00BD6F46">
        <w:t xml:space="preserve">      properties:</w:t>
      </w:r>
    </w:p>
    <w:p w14:paraId="69EFEEE7" w14:textId="77777777" w:rsidR="00C526EA" w:rsidRPr="00BD6F46" w:rsidRDefault="00C526EA" w:rsidP="00C526EA">
      <w:pPr>
        <w:pStyle w:val="PL"/>
      </w:pPr>
      <w:r w:rsidRPr="00BD6F46">
        <w:t xml:space="preserve">        redirectAddressType:</w:t>
      </w:r>
    </w:p>
    <w:p w14:paraId="34AD0057" w14:textId="77777777" w:rsidR="00C526EA" w:rsidRPr="00BD6F46" w:rsidRDefault="00C526EA" w:rsidP="00C526EA">
      <w:pPr>
        <w:pStyle w:val="PL"/>
      </w:pPr>
      <w:r w:rsidRPr="00BD6F46">
        <w:t xml:space="preserve">          $ref: '#/components/schemas/RedirectAddressType'</w:t>
      </w:r>
    </w:p>
    <w:p w14:paraId="6BF2DD13" w14:textId="77777777" w:rsidR="00C526EA" w:rsidRPr="00BD6F46" w:rsidRDefault="00C526EA" w:rsidP="00C526EA">
      <w:pPr>
        <w:pStyle w:val="PL"/>
      </w:pPr>
      <w:r w:rsidRPr="00BD6F46">
        <w:t xml:space="preserve">        redirectServerAddress:</w:t>
      </w:r>
    </w:p>
    <w:p w14:paraId="5F180914" w14:textId="77777777" w:rsidR="00C526EA" w:rsidRPr="00BD6F46" w:rsidRDefault="00C526EA" w:rsidP="00C526EA">
      <w:pPr>
        <w:pStyle w:val="PL"/>
      </w:pPr>
      <w:r w:rsidRPr="00BD6F46">
        <w:t xml:space="preserve">          type: string</w:t>
      </w:r>
    </w:p>
    <w:p w14:paraId="382122C0" w14:textId="77777777" w:rsidR="00C526EA" w:rsidRPr="00BD6F46" w:rsidRDefault="00C526EA" w:rsidP="00C526EA">
      <w:pPr>
        <w:pStyle w:val="PL"/>
      </w:pPr>
      <w:r w:rsidRPr="00BD6F46">
        <w:t xml:space="preserve">      required:</w:t>
      </w:r>
    </w:p>
    <w:p w14:paraId="6A3EFB76" w14:textId="77777777" w:rsidR="00C526EA" w:rsidRPr="00BD6F46" w:rsidRDefault="00C526EA" w:rsidP="00C526EA">
      <w:pPr>
        <w:pStyle w:val="PL"/>
      </w:pPr>
      <w:r w:rsidRPr="00BD6F46">
        <w:t xml:space="preserve">        - redirectAddressType</w:t>
      </w:r>
    </w:p>
    <w:p w14:paraId="0D41C44C" w14:textId="77777777" w:rsidR="00C526EA" w:rsidRPr="00BD6F46" w:rsidRDefault="00C526EA" w:rsidP="00C526EA">
      <w:pPr>
        <w:pStyle w:val="PL"/>
      </w:pPr>
      <w:r w:rsidRPr="00BD6F46">
        <w:t xml:space="preserve">        - redirectServerAddress</w:t>
      </w:r>
    </w:p>
    <w:p w14:paraId="2F1456B3" w14:textId="77777777" w:rsidR="00C526EA" w:rsidRPr="00BD6F46" w:rsidRDefault="00C526EA" w:rsidP="00C526EA">
      <w:pPr>
        <w:pStyle w:val="PL"/>
      </w:pPr>
      <w:r w:rsidRPr="00BD6F46">
        <w:t xml:space="preserve">    ReauthorizationDetails:</w:t>
      </w:r>
    </w:p>
    <w:p w14:paraId="3A4EE89F" w14:textId="77777777" w:rsidR="00C526EA" w:rsidRPr="00BD6F46" w:rsidRDefault="00C526EA" w:rsidP="00C526EA">
      <w:pPr>
        <w:pStyle w:val="PL"/>
      </w:pPr>
      <w:r w:rsidRPr="00BD6F46">
        <w:t xml:space="preserve">      type: object</w:t>
      </w:r>
    </w:p>
    <w:p w14:paraId="003EDC34" w14:textId="77777777" w:rsidR="00C526EA" w:rsidRPr="00BD6F46" w:rsidRDefault="00C526EA" w:rsidP="00C526EA">
      <w:pPr>
        <w:pStyle w:val="PL"/>
      </w:pPr>
      <w:r w:rsidRPr="00BD6F46">
        <w:t xml:space="preserve">      properties:</w:t>
      </w:r>
    </w:p>
    <w:p w14:paraId="06927276" w14:textId="77777777" w:rsidR="00C526EA" w:rsidRPr="00BD6F46" w:rsidRDefault="00C526EA" w:rsidP="00C526EA">
      <w:pPr>
        <w:pStyle w:val="PL"/>
      </w:pPr>
      <w:r w:rsidRPr="00BD6F46">
        <w:t xml:space="preserve">        serviceId:</w:t>
      </w:r>
    </w:p>
    <w:p w14:paraId="3B3DDBDB" w14:textId="77777777" w:rsidR="00FA55CD" w:rsidRPr="00BD6F46" w:rsidRDefault="00FA55CD" w:rsidP="00FA55CD">
      <w:pPr>
        <w:pStyle w:val="PL"/>
      </w:pPr>
      <w:r w:rsidRPr="00BD6F46">
        <w:t xml:space="preserve">          $ref: 'TS29571_CommonData.yaml#/components/schemas/</w:t>
      </w:r>
      <w:r>
        <w:t>ServiceId</w:t>
      </w:r>
      <w:r w:rsidRPr="00BD6F46">
        <w:t>'</w:t>
      </w:r>
    </w:p>
    <w:p w14:paraId="4F28313E" w14:textId="77777777" w:rsidR="00C526EA" w:rsidRPr="00BD6F46" w:rsidRDefault="00C526EA" w:rsidP="00C526EA">
      <w:pPr>
        <w:pStyle w:val="PL"/>
      </w:pPr>
      <w:r w:rsidRPr="00BD6F46">
        <w:t xml:space="preserve">        ratingGroup:</w:t>
      </w:r>
    </w:p>
    <w:p w14:paraId="53F5F28F" w14:textId="77777777" w:rsidR="00FA55CD" w:rsidRPr="00BD6F46" w:rsidRDefault="00FA55CD" w:rsidP="00FA55CD">
      <w:pPr>
        <w:pStyle w:val="PL"/>
      </w:pPr>
      <w:r w:rsidRPr="00BD6F46">
        <w:t xml:space="preserve">          $ref: 'TS29571_CommonData.yaml#/components/schemas/</w:t>
      </w:r>
      <w:r>
        <w:t>RatingGroup</w:t>
      </w:r>
      <w:r w:rsidRPr="00BD6F46">
        <w:t>'</w:t>
      </w:r>
    </w:p>
    <w:p w14:paraId="1D674C64" w14:textId="77777777" w:rsidR="00C526EA" w:rsidRPr="007E77F7" w:rsidRDefault="00C526EA" w:rsidP="00C526EA">
      <w:pPr>
        <w:pStyle w:val="PL"/>
        <w:rPr>
          <w:lang w:val="fr-FR"/>
        </w:rPr>
      </w:pPr>
      <w:r w:rsidRPr="00BD6F46">
        <w:t xml:space="preserve">        </w:t>
      </w:r>
      <w:r w:rsidRPr="007E77F7">
        <w:rPr>
          <w:lang w:val="fr-FR"/>
        </w:rPr>
        <w:t>quotaManagementIndicator:</w:t>
      </w:r>
    </w:p>
    <w:p w14:paraId="1EEA5625" w14:textId="77777777" w:rsidR="00C526EA" w:rsidRPr="007E77F7" w:rsidRDefault="00C526EA" w:rsidP="00C526EA">
      <w:pPr>
        <w:pStyle w:val="PL"/>
        <w:rPr>
          <w:lang w:val="fr-FR"/>
        </w:rPr>
      </w:pPr>
      <w:r w:rsidRPr="007E77F7">
        <w:rPr>
          <w:lang w:val="fr-FR"/>
        </w:rPr>
        <w:t xml:space="preserve">          $ref: '#/components/schemas/QuotaManagementIndicator'</w:t>
      </w:r>
    </w:p>
    <w:p w14:paraId="1EF79DAA" w14:textId="77777777" w:rsidR="00C526EA" w:rsidRPr="00BD6F46" w:rsidRDefault="00C526EA" w:rsidP="00C526EA">
      <w:pPr>
        <w:pStyle w:val="PL"/>
      </w:pPr>
      <w:r w:rsidRPr="007E77F7">
        <w:rPr>
          <w:lang w:val="fr-FR"/>
        </w:rPr>
        <w:t xml:space="preserve">    </w:t>
      </w:r>
      <w:r w:rsidRPr="00BD6F46">
        <w:t>PDUSessionChargingInformation:</w:t>
      </w:r>
    </w:p>
    <w:p w14:paraId="1C683C88" w14:textId="77777777" w:rsidR="00C526EA" w:rsidRPr="00BD6F46" w:rsidRDefault="00C526EA" w:rsidP="00C526EA">
      <w:pPr>
        <w:pStyle w:val="PL"/>
      </w:pPr>
      <w:r w:rsidRPr="00BD6F46">
        <w:t xml:space="preserve">      type: object</w:t>
      </w:r>
    </w:p>
    <w:p w14:paraId="65E6E29A" w14:textId="77777777" w:rsidR="00C526EA" w:rsidRPr="00BD6F46" w:rsidRDefault="00C526EA" w:rsidP="00C526EA">
      <w:pPr>
        <w:pStyle w:val="PL"/>
      </w:pPr>
      <w:r w:rsidRPr="00BD6F46">
        <w:t xml:space="preserve">      properties:</w:t>
      </w:r>
    </w:p>
    <w:p w14:paraId="65902CCC" w14:textId="77777777" w:rsidR="00FA55CD" w:rsidRPr="00BD6F46" w:rsidRDefault="00C526EA" w:rsidP="00C526EA">
      <w:pPr>
        <w:pStyle w:val="PL"/>
      </w:pPr>
      <w:r w:rsidRPr="00BD6F46">
        <w:t xml:space="preserve">        chargingId:</w:t>
      </w:r>
    </w:p>
    <w:p w14:paraId="67137BCD" w14:textId="77777777" w:rsidR="009D685A" w:rsidRDefault="00FA55CD" w:rsidP="009D685A">
      <w:pPr>
        <w:pStyle w:val="PL"/>
      </w:pPr>
      <w:r w:rsidRPr="00BD6F46">
        <w:t xml:space="preserve">          $ref: 'TS29571_CommonData.yaml#/components/schemas/</w:t>
      </w:r>
      <w:r>
        <w:t>ChargingId</w:t>
      </w:r>
      <w:r w:rsidRPr="00BD6F46">
        <w:t>'</w:t>
      </w:r>
    </w:p>
    <w:p w14:paraId="718164AD" w14:textId="77777777" w:rsidR="009D685A" w:rsidRDefault="00FA58F4" w:rsidP="009D685A">
      <w:pPr>
        <w:pStyle w:val="PL"/>
      </w:pPr>
      <w:r w:rsidRPr="008E7798">
        <w:t xml:space="preserve">        </w:t>
      </w:r>
      <w:r w:rsidR="009D685A">
        <w:t>homeProvidedCharging</w:t>
      </w:r>
      <w:r w:rsidR="009D685A" w:rsidRPr="00EF2721">
        <w:t>Id</w:t>
      </w:r>
      <w:r w:rsidR="0046016C">
        <w:t>:</w:t>
      </w:r>
    </w:p>
    <w:p w14:paraId="0C002EB2" w14:textId="77777777" w:rsidR="00FA55CD" w:rsidRPr="00BD6F46" w:rsidRDefault="009D685A" w:rsidP="009D685A">
      <w:pPr>
        <w:pStyle w:val="PL"/>
      </w:pPr>
      <w:r w:rsidRPr="00BD6F46">
        <w:lastRenderedPageBreak/>
        <w:t xml:space="preserve">          $ref: 'TS29571_CommonData.yaml#/components/schemas/</w:t>
      </w:r>
      <w:r w:rsidRPr="005E3D4B">
        <w:t>ChargingId</w:t>
      </w:r>
      <w:r w:rsidRPr="00BD6F46">
        <w:t>'</w:t>
      </w:r>
    </w:p>
    <w:p w14:paraId="7E0C213A" w14:textId="77777777" w:rsidR="00C526EA" w:rsidRPr="00BD6F46" w:rsidRDefault="00C526EA" w:rsidP="00C526EA">
      <w:pPr>
        <w:pStyle w:val="PL"/>
      </w:pPr>
      <w:r w:rsidRPr="00BD6F46">
        <w:t xml:space="preserve">        userInformation:</w:t>
      </w:r>
    </w:p>
    <w:p w14:paraId="3263A19C" w14:textId="77777777" w:rsidR="00C526EA" w:rsidRPr="00BD6F46" w:rsidRDefault="00C526EA" w:rsidP="00C526EA">
      <w:pPr>
        <w:pStyle w:val="PL"/>
      </w:pPr>
      <w:r w:rsidRPr="00BD6F46">
        <w:t xml:space="preserve">          $ref: '#/components/schemas/UserInformation'</w:t>
      </w:r>
    </w:p>
    <w:p w14:paraId="333BBB1C" w14:textId="77777777" w:rsidR="00C526EA" w:rsidRPr="00BD6F46" w:rsidRDefault="00C526EA" w:rsidP="00C526EA">
      <w:pPr>
        <w:pStyle w:val="PL"/>
      </w:pPr>
      <w:r w:rsidRPr="00BD6F46">
        <w:t xml:space="preserve">        userLocationinfo:</w:t>
      </w:r>
    </w:p>
    <w:p w14:paraId="1585E80F" w14:textId="77777777" w:rsidR="00F77735" w:rsidRDefault="00C526EA" w:rsidP="00F77735">
      <w:pPr>
        <w:pStyle w:val="PL"/>
      </w:pPr>
      <w:r w:rsidRPr="00BD6F46">
        <w:t xml:space="preserve">          $ref: 'TS29571_CommonData.yaml#/components/schemas/UserLocation'</w:t>
      </w:r>
    </w:p>
    <w:p w14:paraId="4D24347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00FE32E5" w14:textId="77777777" w:rsidR="008C6E80" w:rsidRDefault="00F77735" w:rsidP="008C6E80">
      <w:pPr>
        <w:pStyle w:val="PL"/>
      </w:pPr>
      <w:r w:rsidRPr="00BD6F46">
        <w:t xml:space="preserve">          $ref: 'TS29571_CommonData.yaml#/components/schemas/UserLocation'</w:t>
      </w:r>
    </w:p>
    <w:p w14:paraId="32F3375C" w14:textId="77777777" w:rsidR="008C6E80" w:rsidRDefault="008C6E80" w:rsidP="008C6E80">
      <w:pPr>
        <w:pStyle w:val="PL"/>
      </w:pPr>
      <w:r>
        <w:t xml:space="preserve">        non3GPPUserLocationTime:</w:t>
      </w:r>
    </w:p>
    <w:p w14:paraId="379F98CB" w14:textId="77777777" w:rsidR="008C6E80" w:rsidRDefault="008C6E80" w:rsidP="008C6E80">
      <w:pPr>
        <w:pStyle w:val="PL"/>
      </w:pPr>
      <w:r>
        <w:t xml:space="preserve">          $ref: 'TS29571_CommonData.yaml#/components/schemas/DateTime'</w:t>
      </w:r>
    </w:p>
    <w:p w14:paraId="00B576F5" w14:textId="77777777" w:rsidR="008C6E80" w:rsidRDefault="008C6E80" w:rsidP="008C6E80">
      <w:pPr>
        <w:pStyle w:val="PL"/>
      </w:pPr>
      <w:r>
        <w:t xml:space="preserve">        mAPDUNon3GPPUserLocationTime:</w:t>
      </w:r>
    </w:p>
    <w:p w14:paraId="4CA150A5" w14:textId="77777777" w:rsidR="00C526EA" w:rsidRPr="00BD6F46" w:rsidRDefault="008C6E80" w:rsidP="008C6E80">
      <w:pPr>
        <w:pStyle w:val="PL"/>
      </w:pPr>
      <w:r>
        <w:t xml:space="preserve">          $ref: 'TS29571_CommonData.yaml#/components/schemas/DateTime'</w:t>
      </w:r>
    </w:p>
    <w:p w14:paraId="639FBA42" w14:textId="77777777" w:rsidR="00C526EA" w:rsidRPr="00BD6F46" w:rsidRDefault="00C526EA" w:rsidP="00C526EA">
      <w:pPr>
        <w:pStyle w:val="PL"/>
      </w:pPr>
      <w:r w:rsidRPr="00BD6F46">
        <w:t xml:space="preserve">        presenceReportingAreaInformation:</w:t>
      </w:r>
    </w:p>
    <w:p w14:paraId="01B96600" w14:textId="77777777" w:rsidR="00C526EA" w:rsidRPr="00BD6F46" w:rsidRDefault="00C526EA" w:rsidP="00C526EA">
      <w:pPr>
        <w:pStyle w:val="PL"/>
      </w:pPr>
      <w:r w:rsidRPr="00BD6F46">
        <w:t xml:space="preserve">          type: object</w:t>
      </w:r>
    </w:p>
    <w:p w14:paraId="408AB051" w14:textId="77777777" w:rsidR="00C526EA" w:rsidRPr="00BD6F46" w:rsidRDefault="00C526EA" w:rsidP="00C526EA">
      <w:pPr>
        <w:pStyle w:val="PL"/>
      </w:pPr>
      <w:r w:rsidRPr="00BD6F46">
        <w:t xml:space="preserve">          additionalProperties:</w:t>
      </w:r>
    </w:p>
    <w:p w14:paraId="239AF49D"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0AA6E5B5" w14:textId="77777777" w:rsidR="00C526EA" w:rsidRPr="00BD6F46" w:rsidRDefault="00C526EA" w:rsidP="00C526EA">
      <w:pPr>
        <w:pStyle w:val="PL"/>
      </w:pPr>
      <w:r w:rsidRPr="00BD6F46">
        <w:t xml:space="preserve">          minProperties: 0</w:t>
      </w:r>
    </w:p>
    <w:p w14:paraId="3FC70CD9" w14:textId="77777777" w:rsidR="00C526EA" w:rsidRPr="00BD6F46" w:rsidRDefault="00C526EA" w:rsidP="00C526EA">
      <w:pPr>
        <w:pStyle w:val="PL"/>
      </w:pPr>
      <w:r w:rsidRPr="00BD6F46">
        <w:t xml:space="preserve">        uetimeZone:</w:t>
      </w:r>
    </w:p>
    <w:p w14:paraId="5244AE3B" w14:textId="77777777" w:rsidR="00C526EA" w:rsidRPr="00BD6F46" w:rsidRDefault="00C526EA" w:rsidP="00C526EA">
      <w:pPr>
        <w:pStyle w:val="PL"/>
      </w:pPr>
      <w:r w:rsidRPr="00BD6F46">
        <w:t xml:space="preserve">          $ref: 'TS29571_CommonData.yaml#/components/schemas/TimeZone'</w:t>
      </w:r>
    </w:p>
    <w:p w14:paraId="2FDCFFA0" w14:textId="77777777" w:rsidR="00C526EA" w:rsidRPr="00BD6F46" w:rsidRDefault="00C526EA" w:rsidP="00C526EA">
      <w:pPr>
        <w:pStyle w:val="PL"/>
      </w:pPr>
      <w:r w:rsidRPr="00BD6F46">
        <w:t xml:space="preserve">        pduSessionInformation:</w:t>
      </w:r>
    </w:p>
    <w:p w14:paraId="4C477012" w14:textId="77777777" w:rsidR="00C526EA" w:rsidRPr="00BD6F46" w:rsidRDefault="00C526EA" w:rsidP="00C526EA">
      <w:pPr>
        <w:pStyle w:val="PL"/>
      </w:pPr>
      <w:r w:rsidRPr="00BD6F46">
        <w:t xml:space="preserve">          $ref: '#/components/schemas/PDUSessionInformation'</w:t>
      </w:r>
    </w:p>
    <w:p w14:paraId="6BA33F4C"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C041DD"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AABB3D9"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481F4959" w14:textId="77777777" w:rsidR="00C526EA" w:rsidRPr="00BD6F46" w:rsidRDefault="00C526EA" w:rsidP="00C526EA">
      <w:pPr>
        <w:pStyle w:val="PL"/>
      </w:pPr>
      <w:r w:rsidRPr="00BD6F46">
        <w:t xml:space="preserve">    UserInformation:</w:t>
      </w:r>
    </w:p>
    <w:p w14:paraId="734DBA0A" w14:textId="77777777" w:rsidR="00C526EA" w:rsidRPr="00BD6F46" w:rsidRDefault="00C526EA" w:rsidP="00C526EA">
      <w:pPr>
        <w:pStyle w:val="PL"/>
      </w:pPr>
      <w:r w:rsidRPr="00BD6F46">
        <w:t xml:space="preserve">      type: object</w:t>
      </w:r>
    </w:p>
    <w:p w14:paraId="07E70241" w14:textId="77777777" w:rsidR="00C526EA" w:rsidRPr="00BD6F46" w:rsidRDefault="00C526EA" w:rsidP="00C526EA">
      <w:pPr>
        <w:pStyle w:val="PL"/>
      </w:pPr>
      <w:r w:rsidRPr="00BD6F46">
        <w:t xml:space="preserve">      properties:</w:t>
      </w:r>
    </w:p>
    <w:p w14:paraId="444E2B64" w14:textId="77777777" w:rsidR="00C526EA" w:rsidRPr="00BD6F46" w:rsidRDefault="00C526EA" w:rsidP="00C526EA">
      <w:pPr>
        <w:pStyle w:val="PL"/>
      </w:pPr>
      <w:r w:rsidRPr="00BD6F46">
        <w:t xml:space="preserve">        servedGPSI:</w:t>
      </w:r>
    </w:p>
    <w:p w14:paraId="05E36284" w14:textId="77777777" w:rsidR="00C526EA" w:rsidRPr="00BD6F46" w:rsidRDefault="00C526EA" w:rsidP="00C526EA">
      <w:pPr>
        <w:pStyle w:val="PL"/>
      </w:pPr>
      <w:r w:rsidRPr="00BD6F46">
        <w:t xml:space="preserve">          $ref: 'TS29571_CommonData.yaml#/components/schemas/Gpsi'</w:t>
      </w:r>
    </w:p>
    <w:p w14:paraId="7F47047E" w14:textId="77777777" w:rsidR="00C526EA" w:rsidRPr="00BD6F46" w:rsidRDefault="00C526EA" w:rsidP="00C526EA">
      <w:pPr>
        <w:pStyle w:val="PL"/>
      </w:pPr>
      <w:r w:rsidRPr="00BD6F46">
        <w:t xml:space="preserve">        servedPEI:</w:t>
      </w:r>
    </w:p>
    <w:p w14:paraId="62844BDC" w14:textId="77777777" w:rsidR="00C526EA" w:rsidRPr="00BD6F46" w:rsidRDefault="00C526EA" w:rsidP="00C526EA">
      <w:pPr>
        <w:pStyle w:val="PL"/>
      </w:pPr>
      <w:r w:rsidRPr="00BD6F46">
        <w:t xml:space="preserve">          $ref: 'TS29571_CommonData.yaml#/components/schemas/Pei'</w:t>
      </w:r>
    </w:p>
    <w:p w14:paraId="085F1AF4" w14:textId="77777777" w:rsidR="00C526EA" w:rsidRPr="00BD6F46" w:rsidRDefault="00C526EA" w:rsidP="00C526EA">
      <w:pPr>
        <w:pStyle w:val="PL"/>
      </w:pPr>
      <w:r w:rsidRPr="00BD6F46">
        <w:t xml:space="preserve">        unauthenticatedFlag:</w:t>
      </w:r>
    </w:p>
    <w:p w14:paraId="4399C8EC" w14:textId="77777777" w:rsidR="00C526EA" w:rsidRPr="00BD6F46" w:rsidRDefault="00C526EA" w:rsidP="00C526EA">
      <w:pPr>
        <w:pStyle w:val="PL"/>
      </w:pPr>
      <w:r w:rsidRPr="00BD6F46">
        <w:t xml:space="preserve">          type: boolean</w:t>
      </w:r>
    </w:p>
    <w:p w14:paraId="7DBDEE1B" w14:textId="77777777" w:rsidR="00C526EA" w:rsidRPr="00BD6F46" w:rsidRDefault="00C526EA" w:rsidP="00C526EA">
      <w:pPr>
        <w:pStyle w:val="PL"/>
      </w:pPr>
      <w:r w:rsidRPr="00BD6F46">
        <w:t xml:space="preserve">        roamerInOut:</w:t>
      </w:r>
    </w:p>
    <w:p w14:paraId="7A6482FB" w14:textId="77777777" w:rsidR="00C526EA" w:rsidRPr="00BD6F46" w:rsidRDefault="00C526EA" w:rsidP="00C526EA">
      <w:pPr>
        <w:pStyle w:val="PL"/>
      </w:pPr>
      <w:r w:rsidRPr="00BD6F46">
        <w:t xml:space="preserve">          $ref: '#/components/schemas/RoamerInOut'</w:t>
      </w:r>
    </w:p>
    <w:p w14:paraId="7D01DD14" w14:textId="77777777" w:rsidR="00C526EA" w:rsidRPr="00BD6F46" w:rsidRDefault="00C526EA" w:rsidP="00C526EA">
      <w:pPr>
        <w:pStyle w:val="PL"/>
      </w:pPr>
      <w:r w:rsidRPr="00BD6F46">
        <w:t xml:space="preserve">    PDUSessionInformation:</w:t>
      </w:r>
    </w:p>
    <w:p w14:paraId="4B8B38E2" w14:textId="77777777" w:rsidR="00C526EA" w:rsidRPr="00BD6F46" w:rsidRDefault="00C526EA" w:rsidP="00C526EA">
      <w:pPr>
        <w:pStyle w:val="PL"/>
      </w:pPr>
      <w:r w:rsidRPr="00BD6F46">
        <w:t xml:space="preserve">      type: object</w:t>
      </w:r>
    </w:p>
    <w:p w14:paraId="3712103E" w14:textId="77777777" w:rsidR="00C526EA" w:rsidRPr="00BD6F46" w:rsidRDefault="00C526EA" w:rsidP="00C526EA">
      <w:pPr>
        <w:pStyle w:val="PL"/>
      </w:pPr>
      <w:r w:rsidRPr="00BD6F46">
        <w:t xml:space="preserve">      properties:</w:t>
      </w:r>
    </w:p>
    <w:p w14:paraId="4B05E1B4" w14:textId="77777777" w:rsidR="00C526EA" w:rsidRPr="00BD6F46" w:rsidRDefault="00C526EA" w:rsidP="00C526EA">
      <w:pPr>
        <w:pStyle w:val="PL"/>
      </w:pPr>
      <w:r w:rsidRPr="00BD6F46">
        <w:t xml:space="preserve">        networkSlicingInfo:</w:t>
      </w:r>
    </w:p>
    <w:p w14:paraId="3BB0A5A9" w14:textId="77777777" w:rsidR="00C526EA" w:rsidRPr="00BD6F46" w:rsidRDefault="00C526EA" w:rsidP="00C526EA">
      <w:pPr>
        <w:pStyle w:val="PL"/>
      </w:pPr>
      <w:r w:rsidRPr="00BD6F46">
        <w:t xml:space="preserve">          $ref: '#/components/schemas/NetworkSlicingInfo'</w:t>
      </w:r>
    </w:p>
    <w:p w14:paraId="02D0141F" w14:textId="77777777" w:rsidR="00C526EA" w:rsidRPr="00BD6F46" w:rsidRDefault="00C526EA" w:rsidP="00C526EA">
      <w:pPr>
        <w:pStyle w:val="PL"/>
      </w:pPr>
      <w:r w:rsidRPr="00BD6F46">
        <w:t xml:space="preserve">        pduSessionID:</w:t>
      </w:r>
    </w:p>
    <w:p w14:paraId="03A0A6EF" w14:textId="77777777" w:rsidR="00C526EA" w:rsidRPr="00BD6F46" w:rsidRDefault="00C526EA" w:rsidP="00C526EA">
      <w:pPr>
        <w:pStyle w:val="PL"/>
      </w:pPr>
      <w:r w:rsidRPr="00BD6F46">
        <w:t xml:space="preserve">          $ref: 'TS29571_CommonData.yaml#/components/schemas/PduSessionId'</w:t>
      </w:r>
    </w:p>
    <w:p w14:paraId="4530BEBF" w14:textId="77777777" w:rsidR="00C526EA" w:rsidRPr="00BD6F46" w:rsidRDefault="00C526EA" w:rsidP="00C526EA">
      <w:pPr>
        <w:pStyle w:val="PL"/>
      </w:pPr>
      <w:r w:rsidRPr="00BD6F46">
        <w:t xml:space="preserve">        pduType:</w:t>
      </w:r>
    </w:p>
    <w:p w14:paraId="7A127E64" w14:textId="77777777" w:rsidR="00C526EA" w:rsidRPr="00BD6F46" w:rsidRDefault="00C526EA" w:rsidP="00C526EA">
      <w:pPr>
        <w:pStyle w:val="PL"/>
      </w:pPr>
      <w:r w:rsidRPr="00BD6F46">
        <w:t xml:space="preserve">          $ref: 'TS29571_CommonData.yaml#/components/schemas/PduSessionType'</w:t>
      </w:r>
    </w:p>
    <w:p w14:paraId="3287AB27" w14:textId="77777777" w:rsidR="00C526EA" w:rsidRPr="00BD6F46" w:rsidRDefault="00C526EA" w:rsidP="00C526EA">
      <w:pPr>
        <w:pStyle w:val="PL"/>
      </w:pPr>
      <w:r w:rsidRPr="00BD6F46">
        <w:t xml:space="preserve">        sscMode:</w:t>
      </w:r>
    </w:p>
    <w:p w14:paraId="19BDD581" w14:textId="77777777" w:rsidR="00C526EA" w:rsidRPr="00BD6F46" w:rsidRDefault="00C526EA" w:rsidP="00C526EA">
      <w:pPr>
        <w:pStyle w:val="PL"/>
      </w:pPr>
      <w:r w:rsidRPr="00BD6F46">
        <w:t xml:space="preserve">          $ref: 'TS29571_CommonData.yaml#/components/schemas/SscMode'</w:t>
      </w:r>
    </w:p>
    <w:p w14:paraId="22B483A4" w14:textId="77777777" w:rsidR="00C526EA" w:rsidRPr="00BD6F46" w:rsidRDefault="00C526EA" w:rsidP="00C526EA">
      <w:pPr>
        <w:pStyle w:val="PL"/>
      </w:pPr>
      <w:r w:rsidRPr="00BD6F46">
        <w:t xml:space="preserve">        hPlmnId:</w:t>
      </w:r>
    </w:p>
    <w:p w14:paraId="022AF2E3" w14:textId="77777777" w:rsidR="00C526EA" w:rsidRPr="00BD6F46" w:rsidRDefault="00C526EA" w:rsidP="00C526EA">
      <w:pPr>
        <w:pStyle w:val="PL"/>
      </w:pPr>
      <w:r w:rsidRPr="00BD6F46">
        <w:t xml:space="preserve">          $ref: 'TS29571_CommonData.yaml#/components/schemas/PlmnId'</w:t>
      </w:r>
    </w:p>
    <w:p w14:paraId="44B4ACCE" w14:textId="77777777" w:rsidR="00C526EA" w:rsidRPr="00BD6F46" w:rsidRDefault="00C526EA" w:rsidP="00C526EA">
      <w:pPr>
        <w:pStyle w:val="PL"/>
      </w:pPr>
      <w:r w:rsidRPr="00BD6F46">
        <w:t xml:space="preserve">        servingNetworkFunctionID:</w:t>
      </w:r>
    </w:p>
    <w:p w14:paraId="62563979"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20E7B13F" w14:textId="77777777" w:rsidR="00C526EA" w:rsidRPr="00BD6F46" w:rsidRDefault="00C526EA" w:rsidP="00C526EA">
      <w:pPr>
        <w:pStyle w:val="PL"/>
      </w:pPr>
      <w:r w:rsidRPr="00BD6F46">
        <w:t xml:space="preserve">        ratType:</w:t>
      </w:r>
    </w:p>
    <w:p w14:paraId="73879301" w14:textId="77777777" w:rsidR="00F77735" w:rsidRDefault="00C526EA" w:rsidP="00F77735">
      <w:pPr>
        <w:pStyle w:val="PL"/>
      </w:pPr>
      <w:r w:rsidRPr="00BD6F46">
        <w:t xml:space="preserve">          $ref: 'TS29571_CommonData.yaml#/components/schemas/RatType'</w:t>
      </w:r>
    </w:p>
    <w:p w14:paraId="331F7464"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58C0F0E0" w14:textId="77777777" w:rsidR="00C526EA" w:rsidRPr="00BD6F46" w:rsidRDefault="00F77735" w:rsidP="00F77735">
      <w:pPr>
        <w:pStyle w:val="PL"/>
      </w:pPr>
      <w:r w:rsidRPr="00BD6F46">
        <w:t xml:space="preserve">          $ref: 'TS29571_CommonData.yaml#/components/schemas/RatType'</w:t>
      </w:r>
    </w:p>
    <w:p w14:paraId="7CE5A553" w14:textId="77777777" w:rsidR="00C526EA" w:rsidRPr="00BD6F46" w:rsidRDefault="00C526EA" w:rsidP="00C526EA">
      <w:pPr>
        <w:pStyle w:val="PL"/>
      </w:pPr>
      <w:r w:rsidRPr="00BD6F46">
        <w:t xml:space="preserve">        dnnId:</w:t>
      </w:r>
    </w:p>
    <w:p w14:paraId="11046D32" w14:textId="77777777" w:rsidR="00771951" w:rsidRDefault="0014027D" w:rsidP="00771951">
      <w:pPr>
        <w:pStyle w:val="PL"/>
      </w:pPr>
      <w:r w:rsidRPr="00BD6F46">
        <w:t xml:space="preserve">          $ref: 'TS29571_CommonData.yaml#/components/schemas/</w:t>
      </w:r>
      <w:r>
        <w:t>Dnn</w:t>
      </w:r>
      <w:r w:rsidRPr="00BD6F46">
        <w:t>'</w:t>
      </w:r>
    </w:p>
    <w:p w14:paraId="71DDDD5F" w14:textId="77777777" w:rsidR="00771951" w:rsidRDefault="00771951" w:rsidP="00771951">
      <w:pPr>
        <w:pStyle w:val="PL"/>
      </w:pPr>
      <w:r>
        <w:t xml:space="preserve">        dnnSelectionMode:</w:t>
      </w:r>
    </w:p>
    <w:p w14:paraId="678266EB" w14:textId="77777777" w:rsidR="0014027D" w:rsidRPr="00BD6F46" w:rsidRDefault="00771951" w:rsidP="00771951">
      <w:pPr>
        <w:pStyle w:val="PL"/>
      </w:pPr>
      <w:r>
        <w:t xml:space="preserve">          $ref: '#/components/schemas/dnnSelectionMode'</w:t>
      </w:r>
    </w:p>
    <w:p w14:paraId="10B3244F" w14:textId="77777777" w:rsidR="00C526EA" w:rsidRPr="00BD6F46" w:rsidRDefault="00C526EA" w:rsidP="00C526EA">
      <w:pPr>
        <w:pStyle w:val="PL"/>
      </w:pPr>
      <w:r w:rsidRPr="00BD6F46">
        <w:t xml:space="preserve">        chargingCharacteristics:</w:t>
      </w:r>
    </w:p>
    <w:p w14:paraId="4384A37F" w14:textId="77777777" w:rsidR="00552D55" w:rsidRDefault="00C526EA" w:rsidP="00552D55">
      <w:pPr>
        <w:pStyle w:val="PL"/>
      </w:pPr>
      <w:r w:rsidRPr="00BD6F46">
        <w:t xml:space="preserve">          type: string</w:t>
      </w:r>
    </w:p>
    <w:p w14:paraId="52810CD6"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3BD65572" w14:textId="77777777" w:rsidR="00C526EA" w:rsidRPr="00BD6F46" w:rsidRDefault="00C526EA" w:rsidP="00C526EA">
      <w:pPr>
        <w:pStyle w:val="PL"/>
      </w:pPr>
      <w:r w:rsidRPr="00BD6F46">
        <w:t xml:space="preserve">        chargingCharacteristicsSelectionMode:</w:t>
      </w:r>
    </w:p>
    <w:p w14:paraId="2898B8E1" w14:textId="77777777" w:rsidR="00C526EA" w:rsidRPr="00BD6F46" w:rsidRDefault="00C526EA" w:rsidP="00C526EA">
      <w:pPr>
        <w:pStyle w:val="PL"/>
      </w:pPr>
      <w:r w:rsidRPr="00BD6F46">
        <w:t xml:space="preserve">          $ref: '#/components/schemas/ChargingCharacteristicsSelectionMode'</w:t>
      </w:r>
    </w:p>
    <w:p w14:paraId="05F947A3" w14:textId="77777777" w:rsidR="00C526EA" w:rsidRPr="00BD6F46" w:rsidRDefault="00C526EA" w:rsidP="00C526EA">
      <w:pPr>
        <w:pStyle w:val="PL"/>
      </w:pPr>
      <w:r w:rsidRPr="00BD6F46">
        <w:t xml:space="preserve">        startTime:</w:t>
      </w:r>
    </w:p>
    <w:p w14:paraId="473DFF06" w14:textId="77777777" w:rsidR="00C526EA" w:rsidRPr="00BD6F46" w:rsidRDefault="00C526EA" w:rsidP="00C526EA">
      <w:pPr>
        <w:pStyle w:val="PL"/>
      </w:pPr>
      <w:r w:rsidRPr="00BD6F46">
        <w:t xml:space="preserve">          $ref: 'TS29571_CommonData.yaml#/components/schemas/DateTime'</w:t>
      </w:r>
    </w:p>
    <w:p w14:paraId="306D559C" w14:textId="77777777" w:rsidR="00C526EA" w:rsidRPr="00BD6F46" w:rsidRDefault="00C526EA" w:rsidP="00C526EA">
      <w:pPr>
        <w:pStyle w:val="PL"/>
      </w:pPr>
      <w:r w:rsidRPr="00BD6F46">
        <w:t xml:space="preserve">        stopTime:</w:t>
      </w:r>
    </w:p>
    <w:p w14:paraId="6D79FFA3" w14:textId="77777777" w:rsidR="00C526EA" w:rsidRPr="00BD6F46" w:rsidRDefault="00C526EA" w:rsidP="00C526EA">
      <w:pPr>
        <w:pStyle w:val="PL"/>
      </w:pPr>
      <w:r w:rsidRPr="00BD6F46">
        <w:t xml:space="preserve">          $ref: 'TS29571_CommonData.yaml#/components/schemas/DateTime'</w:t>
      </w:r>
    </w:p>
    <w:p w14:paraId="7C50F25E" w14:textId="77777777" w:rsidR="00C526EA" w:rsidRPr="00BD6F46" w:rsidRDefault="00C526EA" w:rsidP="00C526EA">
      <w:pPr>
        <w:pStyle w:val="PL"/>
      </w:pPr>
      <w:r w:rsidRPr="00BD6F46">
        <w:t xml:space="preserve">        3gppPSDataOffStatus:</w:t>
      </w:r>
    </w:p>
    <w:p w14:paraId="486EFE8D" w14:textId="77777777" w:rsidR="00C526EA" w:rsidRPr="00BD6F46" w:rsidRDefault="00C526EA" w:rsidP="00C526EA">
      <w:pPr>
        <w:pStyle w:val="PL"/>
      </w:pPr>
      <w:r w:rsidRPr="00BD6F46">
        <w:t xml:space="preserve">          $ref: '#/components/schemas/3GPPPSDataOffStatus'</w:t>
      </w:r>
    </w:p>
    <w:p w14:paraId="6528518B" w14:textId="77777777" w:rsidR="00C526EA" w:rsidRPr="00BD6F46" w:rsidRDefault="00C526EA" w:rsidP="00C526EA">
      <w:pPr>
        <w:pStyle w:val="PL"/>
      </w:pPr>
      <w:r w:rsidRPr="00BD6F46">
        <w:t xml:space="preserve">        sessionStopIndicator:</w:t>
      </w:r>
    </w:p>
    <w:p w14:paraId="56CD3808" w14:textId="77777777" w:rsidR="00C526EA" w:rsidRPr="00BD6F46" w:rsidRDefault="00C526EA" w:rsidP="00C526EA">
      <w:pPr>
        <w:pStyle w:val="PL"/>
      </w:pPr>
      <w:r w:rsidRPr="00BD6F46">
        <w:t xml:space="preserve">          type: boolean</w:t>
      </w:r>
    </w:p>
    <w:p w14:paraId="19EB7263" w14:textId="77777777" w:rsidR="00C526EA" w:rsidRPr="00BD6F46" w:rsidRDefault="00C526EA" w:rsidP="00C526EA">
      <w:pPr>
        <w:pStyle w:val="PL"/>
      </w:pPr>
      <w:r w:rsidRPr="00BD6F46">
        <w:t xml:space="preserve">        pduAddress:</w:t>
      </w:r>
    </w:p>
    <w:p w14:paraId="788FED85" w14:textId="77777777" w:rsidR="00C526EA" w:rsidRPr="00BD6F46" w:rsidRDefault="00C526EA" w:rsidP="00C526EA">
      <w:pPr>
        <w:pStyle w:val="PL"/>
      </w:pPr>
      <w:r w:rsidRPr="00BD6F46">
        <w:t xml:space="preserve">          $ref: '#/components/schemas/PDUAddress'</w:t>
      </w:r>
    </w:p>
    <w:p w14:paraId="4497F1F0" w14:textId="77777777" w:rsidR="00C526EA" w:rsidRPr="00BD6F46" w:rsidRDefault="00C526EA" w:rsidP="00C526EA">
      <w:pPr>
        <w:pStyle w:val="PL"/>
      </w:pPr>
      <w:r w:rsidRPr="00BD6F46">
        <w:t xml:space="preserve">        diagnostics:</w:t>
      </w:r>
    </w:p>
    <w:p w14:paraId="14297050" w14:textId="77777777" w:rsidR="00C526EA" w:rsidRPr="00BD6F46" w:rsidRDefault="00C526EA" w:rsidP="00C526EA">
      <w:pPr>
        <w:pStyle w:val="PL"/>
      </w:pPr>
      <w:r w:rsidRPr="00BD6F46">
        <w:t xml:space="preserve">          $ref: '#/components/schemas/Diagnostics'</w:t>
      </w:r>
    </w:p>
    <w:p w14:paraId="14C664AA" w14:textId="77777777" w:rsidR="00C526EA" w:rsidRPr="00BD6F46" w:rsidRDefault="00C526EA" w:rsidP="00C526EA">
      <w:pPr>
        <w:pStyle w:val="PL"/>
      </w:pPr>
      <w:r w:rsidRPr="00BD6F46">
        <w:t xml:space="preserve">        </w:t>
      </w:r>
      <w:r w:rsidR="00480898">
        <w:t>authorizedQ</w:t>
      </w:r>
      <w:r w:rsidRPr="00BD6F46">
        <w:t>oSInformation:</w:t>
      </w:r>
    </w:p>
    <w:p w14:paraId="1A1078B2"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04F2FB37" w14:textId="77777777" w:rsidR="00480898" w:rsidRPr="00BD6F46" w:rsidRDefault="00480898" w:rsidP="00480898">
      <w:pPr>
        <w:pStyle w:val="PL"/>
      </w:pPr>
      <w:r w:rsidRPr="00BD6F46">
        <w:t xml:space="preserve">        </w:t>
      </w:r>
      <w:r>
        <w:t>subscribed</w:t>
      </w:r>
      <w:r w:rsidRPr="00B0590C">
        <w:t>QoSInformation</w:t>
      </w:r>
      <w:r w:rsidRPr="00BD6F46">
        <w:t>:</w:t>
      </w:r>
    </w:p>
    <w:p w14:paraId="789C2972" w14:textId="77777777" w:rsidR="00480898" w:rsidRDefault="00480898" w:rsidP="00480898">
      <w:pPr>
        <w:pStyle w:val="PL"/>
      </w:pPr>
      <w:r w:rsidRPr="00BD6F46">
        <w:lastRenderedPageBreak/>
        <w:t xml:space="preserve">          $ref: 'TS29571_CommonData.yaml#/components/schemas/</w:t>
      </w:r>
      <w:r>
        <w:t>SubscribedDefaultQos</w:t>
      </w:r>
      <w:r w:rsidRPr="00BD6F46">
        <w:t>'</w:t>
      </w:r>
    </w:p>
    <w:p w14:paraId="19EEEAA9" w14:textId="77777777" w:rsidR="00480898" w:rsidRPr="00BD6F46" w:rsidRDefault="00480898" w:rsidP="00480898">
      <w:pPr>
        <w:pStyle w:val="PL"/>
      </w:pPr>
      <w:r w:rsidRPr="00BD6F46">
        <w:t xml:space="preserve">        </w:t>
      </w:r>
      <w:r>
        <w:t>authorizedSession</w:t>
      </w:r>
      <w:r w:rsidRPr="00B0590C">
        <w:t>AMBR</w:t>
      </w:r>
      <w:r w:rsidRPr="00BD6F46">
        <w:t>:</w:t>
      </w:r>
    </w:p>
    <w:p w14:paraId="7DAD0CC3" w14:textId="77777777" w:rsidR="00480898" w:rsidRDefault="00480898" w:rsidP="00480898">
      <w:pPr>
        <w:pStyle w:val="PL"/>
      </w:pPr>
      <w:r w:rsidRPr="00BD6F46">
        <w:t xml:space="preserve">          $ref: 'TS29571_CommonData.yaml#/components/schemas/</w:t>
      </w:r>
      <w:r>
        <w:t>Ambr</w:t>
      </w:r>
      <w:r w:rsidRPr="00BD6F46">
        <w:t>'</w:t>
      </w:r>
    </w:p>
    <w:p w14:paraId="72CF9DF5" w14:textId="77777777" w:rsidR="00480898" w:rsidRPr="00BD6F46" w:rsidRDefault="00480898" w:rsidP="00480898">
      <w:pPr>
        <w:pStyle w:val="PL"/>
      </w:pPr>
      <w:r w:rsidRPr="00BD6F46">
        <w:t xml:space="preserve">        </w:t>
      </w:r>
      <w:r>
        <w:t>subscribedSession</w:t>
      </w:r>
      <w:r w:rsidRPr="00B0590C">
        <w:t>AMBR</w:t>
      </w:r>
      <w:r w:rsidRPr="00BD6F46">
        <w:t>:</w:t>
      </w:r>
    </w:p>
    <w:p w14:paraId="21EBA96E" w14:textId="77777777" w:rsidR="00480898" w:rsidRPr="00BD6F46" w:rsidRDefault="00480898" w:rsidP="00480898">
      <w:pPr>
        <w:pStyle w:val="PL"/>
      </w:pPr>
      <w:r w:rsidRPr="00BD6F46">
        <w:t xml:space="preserve">          $ref: 'TS29571_CommonData.yaml#/components/schemas/</w:t>
      </w:r>
      <w:r>
        <w:t>Ambr</w:t>
      </w:r>
      <w:r w:rsidRPr="00BD6F46">
        <w:t>'</w:t>
      </w:r>
    </w:p>
    <w:p w14:paraId="68CFAA50" w14:textId="77777777" w:rsidR="00C526EA" w:rsidRPr="00BD6F46" w:rsidRDefault="00C526EA" w:rsidP="00C526EA">
      <w:pPr>
        <w:pStyle w:val="PL"/>
      </w:pPr>
      <w:r w:rsidRPr="00BD6F46">
        <w:t xml:space="preserve">        servingCNPlmnId:</w:t>
      </w:r>
    </w:p>
    <w:p w14:paraId="01C5B89A" w14:textId="77777777" w:rsidR="00F77735" w:rsidRDefault="00C526EA" w:rsidP="00F77735">
      <w:pPr>
        <w:pStyle w:val="PL"/>
      </w:pPr>
      <w:r w:rsidRPr="00BD6F46">
        <w:t xml:space="preserve">          $ref: 'TS29571_CommonData.yaml#/components/schemas/PlmnId'</w:t>
      </w:r>
    </w:p>
    <w:p w14:paraId="194790E3" w14:textId="77777777" w:rsidR="00F77735" w:rsidRPr="00BD6F46" w:rsidRDefault="00F77735" w:rsidP="00F77735">
      <w:pPr>
        <w:pStyle w:val="PL"/>
      </w:pPr>
      <w:r w:rsidRPr="00BD6F46">
        <w:t xml:space="preserve">        </w:t>
      </w:r>
      <w:r>
        <w:t>mA</w:t>
      </w:r>
      <w:r w:rsidRPr="0026330D">
        <w:t>PDUSessionInformation</w:t>
      </w:r>
      <w:r w:rsidRPr="00BD6F46">
        <w:t>:</w:t>
      </w:r>
    </w:p>
    <w:p w14:paraId="698E1CFF"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0BFB4CE3" w14:textId="77777777" w:rsidR="00EA7A4E" w:rsidRDefault="00EA7A4E" w:rsidP="00EA7A4E">
      <w:pPr>
        <w:pStyle w:val="PL"/>
      </w:pPr>
      <w:r>
        <w:t xml:space="preserve">        enhancedDiagnostics:</w:t>
      </w:r>
    </w:p>
    <w:p w14:paraId="42C169AC" w14:textId="77777777" w:rsidR="00EA7A4E" w:rsidRDefault="00EA7A4E" w:rsidP="00EA7A4E">
      <w:pPr>
        <w:pStyle w:val="PL"/>
      </w:pPr>
      <w:r>
        <w:t xml:space="preserve">          </w:t>
      </w:r>
      <w:r w:rsidRPr="00BD6F46">
        <w:t>$ref: '#/components/schemas/</w:t>
      </w:r>
      <w:r>
        <w:t>Enhanced</w:t>
      </w:r>
      <w:r w:rsidRPr="00BD6F46">
        <w:t>Diagnostics</w:t>
      </w:r>
      <w:r>
        <w:t>5G</w:t>
      </w:r>
      <w:r w:rsidRPr="00BD6F46">
        <w:t>'</w:t>
      </w:r>
    </w:p>
    <w:p w14:paraId="10FFB0B9" w14:textId="77777777" w:rsidR="00C526EA" w:rsidRPr="00BD6F46" w:rsidRDefault="00C526EA" w:rsidP="00EA7A4E">
      <w:pPr>
        <w:pStyle w:val="PL"/>
      </w:pPr>
      <w:r w:rsidRPr="00BD6F46">
        <w:t xml:space="preserve">      required:</w:t>
      </w:r>
    </w:p>
    <w:p w14:paraId="3C2B5664" w14:textId="77777777" w:rsidR="00C526EA" w:rsidRPr="00BD6F46" w:rsidRDefault="00C526EA" w:rsidP="00C526EA">
      <w:pPr>
        <w:pStyle w:val="PL"/>
      </w:pPr>
      <w:r w:rsidRPr="00BD6F46">
        <w:t xml:space="preserve">        - pduSessionID</w:t>
      </w:r>
    </w:p>
    <w:p w14:paraId="659E021C" w14:textId="77777777" w:rsidR="00C526EA" w:rsidRPr="00BD6F46" w:rsidRDefault="00C526EA" w:rsidP="00C526EA">
      <w:pPr>
        <w:pStyle w:val="PL"/>
      </w:pPr>
      <w:r w:rsidRPr="00BD6F46">
        <w:t xml:space="preserve">        - dnnId</w:t>
      </w:r>
    </w:p>
    <w:p w14:paraId="79C3C675" w14:textId="77777777" w:rsidR="00C526EA" w:rsidRPr="00BD6F46" w:rsidRDefault="00C526EA" w:rsidP="00C526EA">
      <w:pPr>
        <w:pStyle w:val="PL"/>
      </w:pPr>
      <w:r w:rsidRPr="00BD6F46">
        <w:t xml:space="preserve">    PDUContainerInformation:</w:t>
      </w:r>
    </w:p>
    <w:p w14:paraId="66A171FC" w14:textId="77777777" w:rsidR="00C526EA" w:rsidRPr="00BD6F46" w:rsidRDefault="00C526EA" w:rsidP="00C526EA">
      <w:pPr>
        <w:pStyle w:val="PL"/>
      </w:pPr>
      <w:r w:rsidRPr="00BD6F46">
        <w:t xml:space="preserve">      type: object</w:t>
      </w:r>
    </w:p>
    <w:p w14:paraId="5A9EB792" w14:textId="77777777" w:rsidR="00C526EA" w:rsidRPr="00BD6F46" w:rsidRDefault="00C526EA" w:rsidP="00C526EA">
      <w:pPr>
        <w:pStyle w:val="PL"/>
      </w:pPr>
      <w:r w:rsidRPr="00BD6F46">
        <w:t xml:space="preserve">      properties:</w:t>
      </w:r>
    </w:p>
    <w:p w14:paraId="15F552E1" w14:textId="77777777" w:rsidR="00C526EA" w:rsidRPr="00BD6F46" w:rsidRDefault="00C526EA" w:rsidP="00C526EA">
      <w:pPr>
        <w:pStyle w:val="PL"/>
      </w:pPr>
      <w:r w:rsidRPr="00BD6F46">
        <w:t xml:space="preserve">        timeofFirstUsage:</w:t>
      </w:r>
    </w:p>
    <w:p w14:paraId="7F79385C" w14:textId="77777777" w:rsidR="00C526EA" w:rsidRPr="00BD6F46" w:rsidRDefault="00C526EA" w:rsidP="00C526EA">
      <w:pPr>
        <w:pStyle w:val="PL"/>
      </w:pPr>
      <w:r w:rsidRPr="00BD6F46">
        <w:t xml:space="preserve">          $ref: 'TS29571_CommonData.yaml#/components/schemas/DateTime'</w:t>
      </w:r>
    </w:p>
    <w:p w14:paraId="68740B38" w14:textId="77777777" w:rsidR="00C526EA" w:rsidRPr="00BD6F46" w:rsidRDefault="00C526EA" w:rsidP="00C526EA">
      <w:pPr>
        <w:pStyle w:val="PL"/>
      </w:pPr>
      <w:r w:rsidRPr="00BD6F46">
        <w:t xml:space="preserve">        timeofLastUsage:</w:t>
      </w:r>
    </w:p>
    <w:p w14:paraId="46DF4F77" w14:textId="77777777" w:rsidR="00C526EA" w:rsidRPr="00BD6F46" w:rsidRDefault="00C526EA" w:rsidP="00C526EA">
      <w:pPr>
        <w:pStyle w:val="PL"/>
      </w:pPr>
      <w:r w:rsidRPr="00BD6F46">
        <w:t xml:space="preserve">          $ref: 'TS29571_CommonData.yaml#/components/schemas/DateTime'</w:t>
      </w:r>
    </w:p>
    <w:p w14:paraId="7FF86630" w14:textId="77777777" w:rsidR="00C526EA" w:rsidRPr="00BD6F46" w:rsidRDefault="00C526EA" w:rsidP="00C526EA">
      <w:pPr>
        <w:pStyle w:val="PL"/>
      </w:pPr>
      <w:r w:rsidRPr="00BD6F46">
        <w:t xml:space="preserve">        qoSInformation:</w:t>
      </w:r>
    </w:p>
    <w:p w14:paraId="7775371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66CF9711" w14:textId="77777777" w:rsidR="008416E2" w:rsidRDefault="008416E2" w:rsidP="008416E2">
      <w:pPr>
        <w:pStyle w:val="PL"/>
      </w:pPr>
      <w:r>
        <w:t xml:space="preserve">        q</w:t>
      </w:r>
      <w:r w:rsidRPr="002113FD">
        <w:t>o</w:t>
      </w:r>
      <w:r>
        <w:t>S</w:t>
      </w:r>
      <w:r w:rsidRPr="002113FD">
        <w:t>Characteristics</w:t>
      </w:r>
      <w:r>
        <w:t>:</w:t>
      </w:r>
    </w:p>
    <w:p w14:paraId="44E3510D"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5FA92C73" w14:textId="77777777" w:rsidR="000E4736" w:rsidRPr="00F701ED" w:rsidRDefault="000E4736" w:rsidP="000E4736">
      <w:pPr>
        <w:pStyle w:val="PL"/>
      </w:pPr>
      <w:r w:rsidRPr="00F701ED">
        <w:t xml:space="preserve">        afChargingIdentifier:</w:t>
      </w:r>
    </w:p>
    <w:p w14:paraId="781B119D" w14:textId="77777777" w:rsidR="0012618D" w:rsidRDefault="000E4736" w:rsidP="0012618D">
      <w:pPr>
        <w:pStyle w:val="PL"/>
      </w:pPr>
      <w:r w:rsidRPr="00F701ED">
        <w:t xml:space="preserve">          $ref: 'TS29571_CommonData.yaml#/components/schemas/ChargingId'</w:t>
      </w:r>
    </w:p>
    <w:p w14:paraId="417FAC12" w14:textId="77777777" w:rsidR="0012618D" w:rsidRPr="00F701ED" w:rsidRDefault="0012618D" w:rsidP="0012618D">
      <w:pPr>
        <w:pStyle w:val="PL"/>
      </w:pPr>
      <w:r w:rsidRPr="00F701ED">
        <w:t xml:space="preserve">        a</w:t>
      </w:r>
      <w:r>
        <w:t>f</w:t>
      </w:r>
      <w:r w:rsidRPr="00F701ED">
        <w:t>ChargingId</w:t>
      </w:r>
      <w:r>
        <w:t>String</w:t>
      </w:r>
      <w:r w:rsidRPr="00F701ED">
        <w:t>:</w:t>
      </w:r>
    </w:p>
    <w:p w14:paraId="59F90814"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1B7C36D" w14:textId="77777777" w:rsidR="00C526EA" w:rsidRPr="00BD6F46" w:rsidRDefault="00C526EA" w:rsidP="00C526EA">
      <w:pPr>
        <w:pStyle w:val="PL"/>
      </w:pPr>
      <w:r w:rsidRPr="00BD6F46">
        <w:t xml:space="preserve">        userLocationInformation:</w:t>
      </w:r>
    </w:p>
    <w:p w14:paraId="41D11679" w14:textId="77777777" w:rsidR="00C526EA" w:rsidRPr="00BD6F46" w:rsidRDefault="00C526EA" w:rsidP="00C526EA">
      <w:pPr>
        <w:pStyle w:val="PL"/>
      </w:pPr>
      <w:r w:rsidRPr="00BD6F46">
        <w:t xml:space="preserve">          $ref: 'TS29571_CommonData.yaml#/components/schemas/UserLocation'</w:t>
      </w:r>
    </w:p>
    <w:p w14:paraId="0D57ECB0" w14:textId="77777777" w:rsidR="00C526EA" w:rsidRPr="00BD6F46" w:rsidRDefault="00C526EA" w:rsidP="00C526EA">
      <w:pPr>
        <w:pStyle w:val="PL"/>
      </w:pPr>
      <w:r w:rsidRPr="00BD6F46">
        <w:t xml:space="preserve">        uetimeZone:</w:t>
      </w:r>
    </w:p>
    <w:p w14:paraId="011FCF6B" w14:textId="77777777" w:rsidR="00C526EA" w:rsidRPr="00BD6F46" w:rsidRDefault="00C526EA" w:rsidP="00C526EA">
      <w:pPr>
        <w:pStyle w:val="PL"/>
      </w:pPr>
      <w:r w:rsidRPr="00BD6F46">
        <w:t xml:space="preserve">          $ref: 'TS29571_CommonData.yaml#/components/schemas/TimeZone'</w:t>
      </w:r>
    </w:p>
    <w:p w14:paraId="3C64E72E" w14:textId="77777777" w:rsidR="00C526EA" w:rsidRPr="00BD6F46" w:rsidRDefault="00C526EA" w:rsidP="00C526EA">
      <w:pPr>
        <w:pStyle w:val="PL"/>
      </w:pPr>
      <w:r w:rsidRPr="00BD6F46">
        <w:t xml:space="preserve">        rATType:</w:t>
      </w:r>
    </w:p>
    <w:p w14:paraId="0605A91B" w14:textId="77777777" w:rsidR="00C526EA" w:rsidRPr="00BD6F46" w:rsidRDefault="00C526EA" w:rsidP="00C526EA">
      <w:pPr>
        <w:pStyle w:val="PL"/>
      </w:pPr>
      <w:r w:rsidRPr="00BD6F46">
        <w:t xml:space="preserve">          $ref: 'TS29571_CommonData.yaml#/components/schemas/RatType'</w:t>
      </w:r>
    </w:p>
    <w:p w14:paraId="22352423" w14:textId="77777777" w:rsidR="00C526EA" w:rsidRPr="00BD6F46" w:rsidRDefault="00C526EA" w:rsidP="00C526EA">
      <w:pPr>
        <w:pStyle w:val="PL"/>
      </w:pPr>
      <w:r w:rsidRPr="00BD6F46">
        <w:t xml:space="preserve">        servingNodeID:</w:t>
      </w:r>
    </w:p>
    <w:p w14:paraId="6BB81673" w14:textId="77777777" w:rsidR="00C526EA" w:rsidRPr="00BD6F46" w:rsidRDefault="00C526EA" w:rsidP="00C526EA">
      <w:pPr>
        <w:pStyle w:val="PL"/>
      </w:pPr>
      <w:r w:rsidRPr="00BD6F46">
        <w:t xml:space="preserve">          type: array</w:t>
      </w:r>
    </w:p>
    <w:p w14:paraId="10421B6A" w14:textId="77777777" w:rsidR="00C526EA" w:rsidRPr="00BD6F46" w:rsidRDefault="00C526EA" w:rsidP="00C526EA">
      <w:pPr>
        <w:pStyle w:val="PL"/>
      </w:pPr>
      <w:r w:rsidRPr="00BD6F46">
        <w:t xml:space="preserve">          items:</w:t>
      </w:r>
    </w:p>
    <w:p w14:paraId="532258B2" w14:textId="77777777" w:rsidR="00C526EA" w:rsidRPr="00BD6F46" w:rsidRDefault="00C526EA" w:rsidP="00C526EA">
      <w:pPr>
        <w:pStyle w:val="PL"/>
      </w:pPr>
      <w:r w:rsidRPr="00BD6F46">
        <w:t xml:space="preserve">            $ref: '#/components/schemas/</w:t>
      </w:r>
      <w:r w:rsidR="008E2AD7">
        <w:t>ServingNetworkFunctionID</w:t>
      </w:r>
      <w:r w:rsidRPr="00BD6F46">
        <w:t>'</w:t>
      </w:r>
    </w:p>
    <w:p w14:paraId="67B17E6D" w14:textId="77777777" w:rsidR="00C526EA" w:rsidRPr="00BD6F46" w:rsidRDefault="00C526EA" w:rsidP="00C526EA">
      <w:pPr>
        <w:pStyle w:val="PL"/>
      </w:pPr>
      <w:r w:rsidRPr="00BD6F46">
        <w:t xml:space="preserve">          minItems: 0</w:t>
      </w:r>
    </w:p>
    <w:p w14:paraId="1F4C0CAB" w14:textId="77777777" w:rsidR="00C526EA" w:rsidRPr="00BD6F46" w:rsidRDefault="00C526EA" w:rsidP="00C526EA">
      <w:pPr>
        <w:pStyle w:val="PL"/>
      </w:pPr>
      <w:r w:rsidRPr="00BD6F46">
        <w:t xml:space="preserve">        presenceReportingAreaInformation:</w:t>
      </w:r>
    </w:p>
    <w:p w14:paraId="438EB345" w14:textId="77777777" w:rsidR="00C526EA" w:rsidRPr="00BD6F46" w:rsidRDefault="00C526EA" w:rsidP="00C526EA">
      <w:pPr>
        <w:pStyle w:val="PL"/>
      </w:pPr>
      <w:r w:rsidRPr="00BD6F46">
        <w:t xml:space="preserve">          type: object</w:t>
      </w:r>
    </w:p>
    <w:p w14:paraId="54802BEA" w14:textId="77777777" w:rsidR="00C526EA" w:rsidRPr="00BD6F46" w:rsidRDefault="00C526EA" w:rsidP="00C526EA">
      <w:pPr>
        <w:pStyle w:val="PL"/>
      </w:pPr>
      <w:r w:rsidRPr="00BD6F46">
        <w:t xml:space="preserve">          additionalProperties:</w:t>
      </w:r>
    </w:p>
    <w:p w14:paraId="5421A5A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29DC8B87" w14:textId="77777777" w:rsidR="00C526EA" w:rsidRPr="00BD6F46" w:rsidRDefault="00C526EA" w:rsidP="00C526EA">
      <w:pPr>
        <w:pStyle w:val="PL"/>
      </w:pPr>
      <w:r w:rsidRPr="00BD6F46">
        <w:t xml:space="preserve">          minProperties: 0</w:t>
      </w:r>
    </w:p>
    <w:p w14:paraId="0CE172B1" w14:textId="77777777" w:rsidR="00C526EA" w:rsidRPr="00BD6F46" w:rsidRDefault="00C526EA" w:rsidP="00C526EA">
      <w:pPr>
        <w:pStyle w:val="PL"/>
      </w:pPr>
      <w:r w:rsidRPr="00BD6F46">
        <w:t xml:space="preserve">        3gppPSDataOffStatus:</w:t>
      </w:r>
    </w:p>
    <w:p w14:paraId="3FF9B011" w14:textId="77777777" w:rsidR="00C526EA" w:rsidRPr="00BD6F46" w:rsidRDefault="00C526EA" w:rsidP="00C526EA">
      <w:pPr>
        <w:pStyle w:val="PL"/>
      </w:pPr>
      <w:r w:rsidRPr="00BD6F46">
        <w:t xml:space="preserve">          $ref: '#/components/schemas/3GPPPSDataOffStatus'</w:t>
      </w:r>
    </w:p>
    <w:p w14:paraId="68E445C1" w14:textId="77777777" w:rsidR="00C526EA" w:rsidRPr="00BD6F46" w:rsidRDefault="00C526EA" w:rsidP="00C526EA">
      <w:pPr>
        <w:pStyle w:val="PL"/>
      </w:pPr>
      <w:r w:rsidRPr="00BD6F46">
        <w:t xml:space="preserve">        sponsorIdentity:</w:t>
      </w:r>
    </w:p>
    <w:p w14:paraId="1854E531" w14:textId="77777777" w:rsidR="00C526EA" w:rsidRPr="00BD6F46" w:rsidRDefault="00C526EA" w:rsidP="00C526EA">
      <w:pPr>
        <w:pStyle w:val="PL"/>
      </w:pPr>
      <w:r w:rsidRPr="00BD6F46">
        <w:t xml:space="preserve">          type: string</w:t>
      </w:r>
    </w:p>
    <w:p w14:paraId="0BE947BE" w14:textId="77777777" w:rsidR="00C526EA" w:rsidRPr="00BD6F46" w:rsidRDefault="00C526EA" w:rsidP="00C526EA">
      <w:pPr>
        <w:pStyle w:val="PL"/>
      </w:pPr>
      <w:r w:rsidRPr="00BD6F46">
        <w:t xml:space="preserve">        applicationserviceProviderIdentity:</w:t>
      </w:r>
    </w:p>
    <w:p w14:paraId="0F720DAE" w14:textId="77777777" w:rsidR="00C526EA" w:rsidRPr="00BD6F46" w:rsidRDefault="00C526EA" w:rsidP="00C526EA">
      <w:pPr>
        <w:pStyle w:val="PL"/>
      </w:pPr>
      <w:r w:rsidRPr="00BD6F46">
        <w:t xml:space="preserve">          type: string</w:t>
      </w:r>
    </w:p>
    <w:p w14:paraId="258394E5" w14:textId="77777777" w:rsidR="00C526EA" w:rsidRPr="00BD6F46" w:rsidRDefault="00C526EA" w:rsidP="00C526EA">
      <w:pPr>
        <w:pStyle w:val="PL"/>
      </w:pPr>
      <w:r w:rsidRPr="00BD6F46">
        <w:t xml:space="preserve">        chargingRuleBaseName:</w:t>
      </w:r>
    </w:p>
    <w:p w14:paraId="43F3D003" w14:textId="77777777" w:rsidR="005121F9" w:rsidRDefault="00C526EA" w:rsidP="005121F9">
      <w:pPr>
        <w:pStyle w:val="PL"/>
      </w:pPr>
      <w:r w:rsidRPr="00BD6F46">
        <w:t xml:space="preserve">          type: string</w:t>
      </w:r>
    </w:p>
    <w:p w14:paraId="7B7FCD1E" w14:textId="77777777" w:rsidR="005121F9" w:rsidRDefault="005121F9" w:rsidP="005121F9">
      <w:pPr>
        <w:pStyle w:val="PL"/>
      </w:pPr>
      <w:r>
        <w:t xml:space="preserve">        </w:t>
      </w:r>
      <w:r w:rsidRPr="00BF1E48">
        <w:t>mAPDUSteeringFunctionality</w:t>
      </w:r>
      <w:r>
        <w:t>:</w:t>
      </w:r>
    </w:p>
    <w:p w14:paraId="70ECE36B" w14:textId="77777777" w:rsidR="005121F9" w:rsidRDefault="005121F9" w:rsidP="005121F9">
      <w:pPr>
        <w:pStyle w:val="PL"/>
      </w:pPr>
      <w:r>
        <w:t xml:space="preserve">          $ref: 'TS29512_Npcf_SMPolicyControl.yaml#/components/schemas/</w:t>
      </w:r>
      <w:r w:rsidRPr="00F252C4">
        <w:t>SteeringFunctionality</w:t>
      </w:r>
      <w:r>
        <w:t>'</w:t>
      </w:r>
    </w:p>
    <w:p w14:paraId="4ADD72E3" w14:textId="77777777" w:rsidR="005121F9" w:rsidRDefault="005121F9" w:rsidP="005121F9">
      <w:pPr>
        <w:pStyle w:val="PL"/>
      </w:pPr>
      <w:r>
        <w:t xml:space="preserve">        m</w:t>
      </w:r>
      <w:r w:rsidRPr="003B6557">
        <w:t>APDUSteering</w:t>
      </w:r>
      <w:r>
        <w:t>Mode:</w:t>
      </w:r>
    </w:p>
    <w:p w14:paraId="2C8D4169" w14:textId="77777777" w:rsidR="000B5128" w:rsidRDefault="005121F9" w:rsidP="005121F9">
      <w:pPr>
        <w:pStyle w:val="PL"/>
      </w:pPr>
      <w:r>
        <w:t xml:space="preserve">          $ref: 'TS29512_Npcf_SMPolicyControl.yaml#/components/schemas/SteeringMode'</w:t>
      </w:r>
    </w:p>
    <w:p w14:paraId="421335E8" w14:textId="77777777" w:rsidR="000B5128" w:rsidRDefault="000B5128" w:rsidP="000B5128">
      <w:pPr>
        <w:pStyle w:val="PL"/>
      </w:pPr>
      <w:r w:rsidRPr="00BD6F46">
        <w:t xml:space="preserve">    </w:t>
      </w:r>
      <w:r w:rsidRPr="00AD3544">
        <w:t>NSPAContainerInformation</w:t>
      </w:r>
      <w:r>
        <w:t>:</w:t>
      </w:r>
    </w:p>
    <w:p w14:paraId="7607DA2C" w14:textId="77777777" w:rsidR="000B5128" w:rsidRPr="00BD6F46" w:rsidRDefault="000B5128" w:rsidP="000B5128">
      <w:pPr>
        <w:pStyle w:val="PL"/>
      </w:pPr>
      <w:r w:rsidRPr="00BD6F46">
        <w:t xml:space="preserve">     </w:t>
      </w:r>
      <w:r>
        <w:t xml:space="preserve"> </w:t>
      </w:r>
      <w:r w:rsidRPr="00BD6F46">
        <w:t>type: object</w:t>
      </w:r>
    </w:p>
    <w:p w14:paraId="2649C279" w14:textId="77777777" w:rsidR="000B5128" w:rsidRPr="00BD6F46" w:rsidRDefault="000B5128" w:rsidP="000B5128">
      <w:pPr>
        <w:pStyle w:val="PL"/>
      </w:pPr>
      <w:r w:rsidRPr="00BD6F46">
        <w:t xml:space="preserve">      properties:</w:t>
      </w:r>
    </w:p>
    <w:p w14:paraId="76B6526D" w14:textId="77777777" w:rsidR="000B5128" w:rsidRPr="00BD6F46" w:rsidRDefault="000B5128" w:rsidP="000B5128">
      <w:pPr>
        <w:pStyle w:val="PL"/>
      </w:pPr>
      <w:r w:rsidRPr="00BD6F46">
        <w:t xml:space="preserve">        </w:t>
      </w:r>
      <w:r>
        <w:rPr>
          <w:rFonts w:eastAsia="Times New Roman"/>
          <w:lang w:val="x-none"/>
        </w:rPr>
        <w:t>latency</w:t>
      </w:r>
      <w:r w:rsidRPr="00BD6F46">
        <w:t>:</w:t>
      </w:r>
    </w:p>
    <w:p w14:paraId="4B8521D3" w14:textId="77777777" w:rsidR="000B5128" w:rsidRDefault="000B5128" w:rsidP="000B5128">
      <w:pPr>
        <w:pStyle w:val="PL"/>
      </w:pPr>
      <w:r w:rsidRPr="00BD6F46">
        <w:t xml:space="preserve">          type: </w:t>
      </w:r>
      <w:r>
        <w:t>integer</w:t>
      </w:r>
    </w:p>
    <w:p w14:paraId="4D6F69CD"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463AC89F" w14:textId="77777777" w:rsidR="000B5128" w:rsidRDefault="000B5128" w:rsidP="000B5128">
      <w:pPr>
        <w:pStyle w:val="PL"/>
      </w:pPr>
      <w:r w:rsidRPr="00BD6F46">
        <w:t xml:space="preserve">          $ref: '#/components/schemas/</w:t>
      </w:r>
      <w:r w:rsidRPr="002C5DEF">
        <w:rPr>
          <w:rFonts w:cs="Arial"/>
          <w:snapToGrid w:val="0"/>
          <w:szCs w:val="18"/>
        </w:rPr>
        <w:t>Throughput</w:t>
      </w:r>
      <w:r w:rsidRPr="00BD6F46">
        <w:t>'</w:t>
      </w:r>
    </w:p>
    <w:p w14:paraId="582F4BDC" w14:textId="77777777" w:rsidR="000B5128" w:rsidRPr="00BD6F46" w:rsidRDefault="000B5128" w:rsidP="000B5128">
      <w:pPr>
        <w:pStyle w:val="PL"/>
      </w:pPr>
      <w:r w:rsidRPr="00BD6F46">
        <w:t xml:space="preserve">        </w:t>
      </w:r>
      <w:r>
        <w:rPr>
          <w:rFonts w:eastAsia="Times New Roman"/>
          <w:lang w:val="x-none"/>
        </w:rPr>
        <w:t>maximumPacketLossRate</w:t>
      </w:r>
      <w:r w:rsidRPr="00BD6F46">
        <w:t>:</w:t>
      </w:r>
    </w:p>
    <w:p w14:paraId="297E176E" w14:textId="77777777" w:rsidR="000B5128" w:rsidRDefault="000B5128" w:rsidP="000B5128">
      <w:pPr>
        <w:pStyle w:val="PL"/>
      </w:pPr>
      <w:r w:rsidRPr="00BD6F46">
        <w:t xml:space="preserve">          type: string</w:t>
      </w:r>
    </w:p>
    <w:p w14:paraId="6555AF00"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23277D4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3CFCC975"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48C952BD" w14:textId="77777777" w:rsidR="000B5128" w:rsidRDefault="000B5128" w:rsidP="000B5128">
      <w:pPr>
        <w:pStyle w:val="PL"/>
      </w:pPr>
      <w:r w:rsidRPr="00BD6F46">
        <w:t xml:space="preserve">          type: </w:t>
      </w:r>
      <w:r>
        <w:t>integer</w:t>
      </w:r>
    </w:p>
    <w:p w14:paraId="6E77F034"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0A46E90A" w14:textId="77777777" w:rsidR="000B5128" w:rsidRDefault="000B5128" w:rsidP="000B5128">
      <w:pPr>
        <w:pStyle w:val="PL"/>
      </w:pPr>
      <w:r w:rsidRPr="00BD6F46">
        <w:t xml:space="preserve">          type: </w:t>
      </w:r>
      <w:r>
        <w:t>integer</w:t>
      </w:r>
    </w:p>
    <w:p w14:paraId="5D66D8B5"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4D947ACF"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543835FC" w14:textId="77777777" w:rsidR="000B5128" w:rsidRDefault="000B5128" w:rsidP="000B5128">
      <w:pPr>
        <w:pStyle w:val="PL"/>
      </w:pPr>
      <w:r w:rsidRPr="00BD6F46">
        <w:t xml:space="preserve">    </w:t>
      </w:r>
      <w:r>
        <w:t>NSPACharging</w:t>
      </w:r>
      <w:r w:rsidRPr="00AD3544">
        <w:t>Information</w:t>
      </w:r>
      <w:r>
        <w:t>:</w:t>
      </w:r>
    </w:p>
    <w:p w14:paraId="0B7BD5C6" w14:textId="77777777" w:rsidR="000B5128" w:rsidRPr="00BD6F46" w:rsidRDefault="000B5128" w:rsidP="000B5128">
      <w:pPr>
        <w:pStyle w:val="PL"/>
      </w:pPr>
      <w:r w:rsidRPr="00BD6F46">
        <w:t xml:space="preserve">      type: object</w:t>
      </w:r>
    </w:p>
    <w:p w14:paraId="28C4BC83" w14:textId="77777777" w:rsidR="000B5128" w:rsidRPr="00BD6F46" w:rsidRDefault="000B5128" w:rsidP="000B5128">
      <w:pPr>
        <w:pStyle w:val="PL"/>
      </w:pPr>
      <w:r w:rsidRPr="00BD6F46">
        <w:t xml:space="preserve">      properties:</w:t>
      </w:r>
    </w:p>
    <w:p w14:paraId="1E80AE2E" w14:textId="77777777" w:rsidR="000B5128" w:rsidRPr="00BD6F46" w:rsidRDefault="000B5128" w:rsidP="000B5128">
      <w:pPr>
        <w:pStyle w:val="PL"/>
      </w:pPr>
      <w:r w:rsidRPr="00BD6F46">
        <w:t xml:space="preserve">        s</w:t>
      </w:r>
      <w:r>
        <w:t>ingleN</w:t>
      </w:r>
      <w:r>
        <w:rPr>
          <w:color w:val="000000"/>
          <w:lang w:val="en-US"/>
        </w:rPr>
        <w:t>SSAI</w:t>
      </w:r>
      <w:r w:rsidRPr="00BD6F46">
        <w:t>:</w:t>
      </w:r>
    </w:p>
    <w:p w14:paraId="49A6E437" w14:textId="77777777" w:rsidR="000B5128" w:rsidRDefault="000B5128" w:rsidP="000B5128">
      <w:pPr>
        <w:pStyle w:val="PL"/>
      </w:pPr>
      <w:r w:rsidRPr="00BD6F46">
        <w:lastRenderedPageBreak/>
        <w:t xml:space="preserve">          $ref: 'TS29571_CommonData.yaml#/components/schemas/Snssai'</w:t>
      </w:r>
    </w:p>
    <w:p w14:paraId="228DF317" w14:textId="77777777" w:rsidR="000B5128" w:rsidRPr="00BD6F46" w:rsidRDefault="000B5128" w:rsidP="000B5128">
      <w:pPr>
        <w:pStyle w:val="PL"/>
      </w:pPr>
      <w:r w:rsidRPr="00BD6F46">
        <w:t xml:space="preserve">      required:</w:t>
      </w:r>
    </w:p>
    <w:p w14:paraId="3AB37C6B"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12B8DE27" w14:textId="77777777" w:rsidR="00C526EA" w:rsidRPr="00BD6F46" w:rsidRDefault="00C526EA" w:rsidP="00C526EA">
      <w:pPr>
        <w:pStyle w:val="PL"/>
      </w:pPr>
      <w:r w:rsidRPr="00BD6F46">
        <w:t xml:space="preserve">    NetworkSlicingInfo:</w:t>
      </w:r>
    </w:p>
    <w:p w14:paraId="592F4A5E" w14:textId="77777777" w:rsidR="00C526EA" w:rsidRPr="00BD6F46" w:rsidRDefault="00C526EA" w:rsidP="00C526EA">
      <w:pPr>
        <w:pStyle w:val="PL"/>
      </w:pPr>
      <w:r w:rsidRPr="00BD6F46">
        <w:t xml:space="preserve">      type: object</w:t>
      </w:r>
    </w:p>
    <w:p w14:paraId="0644EDF1" w14:textId="77777777" w:rsidR="00C526EA" w:rsidRPr="00BD6F46" w:rsidRDefault="00C526EA" w:rsidP="00C526EA">
      <w:pPr>
        <w:pStyle w:val="PL"/>
      </w:pPr>
      <w:r w:rsidRPr="00BD6F46">
        <w:t xml:space="preserve">      properties:</w:t>
      </w:r>
    </w:p>
    <w:p w14:paraId="1D68D859" w14:textId="77777777" w:rsidR="00C526EA" w:rsidRPr="00BD6F46" w:rsidRDefault="00C526EA" w:rsidP="00C526EA">
      <w:pPr>
        <w:pStyle w:val="PL"/>
      </w:pPr>
      <w:r w:rsidRPr="00BD6F46">
        <w:t xml:space="preserve">        sNSSAI:</w:t>
      </w:r>
    </w:p>
    <w:p w14:paraId="5A407EBC" w14:textId="77777777" w:rsidR="00C526EA" w:rsidRPr="00BD6F46" w:rsidRDefault="00C526EA" w:rsidP="00C526EA">
      <w:pPr>
        <w:pStyle w:val="PL"/>
      </w:pPr>
      <w:r w:rsidRPr="00BD6F46">
        <w:t xml:space="preserve">          $ref: 'TS29571_CommonData.yaml#/components/schemas/Snssai'</w:t>
      </w:r>
    </w:p>
    <w:p w14:paraId="774AD92C" w14:textId="77777777" w:rsidR="00C526EA" w:rsidRPr="00BD6F46" w:rsidRDefault="00C526EA" w:rsidP="00C526EA">
      <w:pPr>
        <w:pStyle w:val="PL"/>
      </w:pPr>
      <w:r w:rsidRPr="00BD6F46">
        <w:t xml:space="preserve">      required:</w:t>
      </w:r>
    </w:p>
    <w:p w14:paraId="0D7A55E3" w14:textId="77777777" w:rsidR="00C526EA" w:rsidRPr="00BD6F46" w:rsidRDefault="00C526EA" w:rsidP="00C526EA">
      <w:pPr>
        <w:pStyle w:val="PL"/>
      </w:pPr>
      <w:r w:rsidRPr="00BD6F46">
        <w:t xml:space="preserve">        - sNSSAI</w:t>
      </w:r>
    </w:p>
    <w:p w14:paraId="293DA455" w14:textId="77777777" w:rsidR="00C526EA" w:rsidRPr="00BD6F46" w:rsidRDefault="00C526EA" w:rsidP="00C526EA">
      <w:pPr>
        <w:pStyle w:val="PL"/>
      </w:pPr>
      <w:r w:rsidRPr="00BD6F46">
        <w:t xml:space="preserve">    PDUAddress:</w:t>
      </w:r>
    </w:p>
    <w:p w14:paraId="3CD61391" w14:textId="77777777" w:rsidR="00C526EA" w:rsidRPr="00BD6F46" w:rsidRDefault="00C526EA" w:rsidP="00C526EA">
      <w:pPr>
        <w:pStyle w:val="PL"/>
      </w:pPr>
      <w:r w:rsidRPr="00BD6F46">
        <w:t xml:space="preserve">      type: object</w:t>
      </w:r>
    </w:p>
    <w:p w14:paraId="7BB96E79" w14:textId="77777777" w:rsidR="00C526EA" w:rsidRPr="00BD6F46" w:rsidRDefault="00C526EA" w:rsidP="00C526EA">
      <w:pPr>
        <w:pStyle w:val="PL"/>
      </w:pPr>
      <w:r w:rsidRPr="00BD6F46">
        <w:t xml:space="preserve">      properties:</w:t>
      </w:r>
    </w:p>
    <w:p w14:paraId="13D01F21" w14:textId="77777777" w:rsidR="00C526EA" w:rsidRPr="00BD6F46" w:rsidRDefault="00C526EA" w:rsidP="00C526EA">
      <w:pPr>
        <w:pStyle w:val="PL"/>
      </w:pPr>
      <w:r w:rsidRPr="00BD6F46">
        <w:t xml:space="preserve">        pduIPv4Address:</w:t>
      </w:r>
    </w:p>
    <w:p w14:paraId="3247028A" w14:textId="77777777" w:rsidR="00C526EA" w:rsidRPr="00BD6F46" w:rsidRDefault="00C526EA" w:rsidP="00C526EA">
      <w:pPr>
        <w:pStyle w:val="PL"/>
      </w:pPr>
      <w:r w:rsidRPr="00BD6F46">
        <w:t xml:space="preserve">          $ref: 'TS295</w:t>
      </w:r>
      <w:r w:rsidR="00E217B6">
        <w:t>7</w:t>
      </w:r>
      <w:r w:rsidRPr="00BD6F46">
        <w:t>1_CommonData.yaml#/components/schemas/Ipv4Addr'</w:t>
      </w:r>
    </w:p>
    <w:p w14:paraId="693941E5" w14:textId="77777777" w:rsidR="00C526EA" w:rsidRPr="00BD6F46" w:rsidRDefault="00C526EA" w:rsidP="00C526EA">
      <w:pPr>
        <w:pStyle w:val="PL"/>
      </w:pPr>
      <w:r w:rsidRPr="00BD6F46">
        <w:t xml:space="preserve">        pduIPv6Address</w:t>
      </w:r>
      <w:r w:rsidR="00D23E8A">
        <w:t>withPrefix</w:t>
      </w:r>
      <w:r w:rsidRPr="00BD6F46">
        <w:t>:</w:t>
      </w:r>
    </w:p>
    <w:p w14:paraId="54A1DF42" w14:textId="77777777" w:rsidR="00C526EA" w:rsidRPr="00BD6F46" w:rsidRDefault="00C526EA" w:rsidP="00C526EA">
      <w:pPr>
        <w:pStyle w:val="PL"/>
      </w:pPr>
      <w:r w:rsidRPr="00BD6F46">
        <w:t xml:space="preserve">          $ref: 'TS29571_CommonData.yaml#/components/schemas/Ipv6Addr'</w:t>
      </w:r>
    </w:p>
    <w:p w14:paraId="60FEC47C" w14:textId="77777777" w:rsidR="00C526EA" w:rsidRPr="00BD6F46" w:rsidRDefault="00C526EA" w:rsidP="00C526EA">
      <w:pPr>
        <w:pStyle w:val="PL"/>
      </w:pPr>
      <w:r w:rsidRPr="00BD6F46">
        <w:t xml:space="preserve">        pduAddressprefixlength:</w:t>
      </w:r>
    </w:p>
    <w:p w14:paraId="28C4BD43" w14:textId="77777777" w:rsidR="00C526EA" w:rsidRPr="00BD6F46" w:rsidRDefault="00C526EA" w:rsidP="00C526EA">
      <w:pPr>
        <w:pStyle w:val="PL"/>
      </w:pPr>
      <w:r w:rsidRPr="00BD6F46">
        <w:t xml:space="preserve">          type: integer</w:t>
      </w:r>
    </w:p>
    <w:p w14:paraId="1E9D829E" w14:textId="77777777" w:rsidR="00C526EA" w:rsidRPr="00BD6F46" w:rsidRDefault="00C526EA" w:rsidP="00C526EA">
      <w:pPr>
        <w:pStyle w:val="PL"/>
      </w:pPr>
      <w:r w:rsidRPr="00BD6F46">
        <w:t xml:space="preserve">        </w:t>
      </w:r>
      <w:r w:rsidR="00D23E8A">
        <w:t>i</w:t>
      </w:r>
      <w:r w:rsidRPr="00BD6F46">
        <w:t>Pv4dynamicAddressFlag:</w:t>
      </w:r>
    </w:p>
    <w:p w14:paraId="1BA8A19F" w14:textId="77777777" w:rsidR="00C526EA" w:rsidRPr="00BD6F46" w:rsidRDefault="00C526EA" w:rsidP="00C526EA">
      <w:pPr>
        <w:pStyle w:val="PL"/>
      </w:pPr>
      <w:r w:rsidRPr="00BD6F46">
        <w:t xml:space="preserve">          type: boolean</w:t>
      </w:r>
    </w:p>
    <w:p w14:paraId="2F4D0969"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396EC0E9" w14:textId="77777777" w:rsidR="00937C7C" w:rsidRDefault="00C526EA" w:rsidP="00937C7C">
      <w:pPr>
        <w:pStyle w:val="PL"/>
      </w:pPr>
      <w:r w:rsidRPr="00BD6F46">
        <w:t xml:space="preserve">          type: boolean</w:t>
      </w:r>
    </w:p>
    <w:p w14:paraId="68EB7439" w14:textId="77777777" w:rsidR="00937C7C" w:rsidRDefault="00937C7C" w:rsidP="00937C7C">
      <w:pPr>
        <w:pStyle w:val="PL"/>
      </w:pPr>
      <w:r>
        <w:t xml:space="preserve">        addIpv6AddrPrefixes:</w:t>
      </w:r>
    </w:p>
    <w:p w14:paraId="2BD696C9" w14:textId="77777777" w:rsidR="00C526EA" w:rsidRPr="00BD6F46" w:rsidRDefault="00937C7C" w:rsidP="00937C7C">
      <w:pPr>
        <w:pStyle w:val="PL"/>
      </w:pPr>
      <w:r>
        <w:t xml:space="preserve">          $ref: 'TS29571_CommonData.yaml#/components/schemas/Ipv6Prefix'</w:t>
      </w:r>
    </w:p>
    <w:p w14:paraId="62635BF5" w14:textId="77777777" w:rsidR="00A14E39" w:rsidRDefault="00A14E39" w:rsidP="00A14E39">
      <w:pPr>
        <w:pStyle w:val="PL"/>
      </w:pPr>
      <w:r>
        <w:t xml:space="preserve">        addIpv6AddrPrefixList:</w:t>
      </w:r>
    </w:p>
    <w:p w14:paraId="18CBB606" w14:textId="77777777" w:rsidR="00A14E39" w:rsidRDefault="00A14E39" w:rsidP="00A14E39">
      <w:pPr>
        <w:pStyle w:val="PL"/>
      </w:pPr>
      <w:r>
        <w:t xml:space="preserve">          type: array</w:t>
      </w:r>
    </w:p>
    <w:p w14:paraId="5A12CCDC" w14:textId="77777777" w:rsidR="00A14E39" w:rsidRDefault="00A14E39" w:rsidP="00A14E39">
      <w:pPr>
        <w:pStyle w:val="PL"/>
      </w:pPr>
      <w:r>
        <w:t xml:space="preserve">          items:</w:t>
      </w:r>
    </w:p>
    <w:p w14:paraId="1E49F51B" w14:textId="77777777" w:rsidR="00A14E39" w:rsidRDefault="00A14E39" w:rsidP="00A14E39">
      <w:pPr>
        <w:pStyle w:val="PL"/>
      </w:pPr>
      <w:r>
        <w:t xml:space="preserve">            $ref: 'TS29571_CommonData.yaml#/components/schemas/Ipv6Prefix'</w:t>
      </w:r>
    </w:p>
    <w:p w14:paraId="164CD6D7" w14:textId="77777777" w:rsidR="00C526EA" w:rsidRPr="00BD6F46" w:rsidRDefault="00C526EA" w:rsidP="00A14E39">
      <w:pPr>
        <w:pStyle w:val="PL"/>
      </w:pPr>
      <w:r w:rsidRPr="00BD6F46">
        <w:t xml:space="preserve">    ServingNetworkFunctionID:</w:t>
      </w:r>
    </w:p>
    <w:p w14:paraId="1CDABB44" w14:textId="77777777" w:rsidR="00C526EA" w:rsidRPr="00BD6F46" w:rsidRDefault="00C526EA" w:rsidP="00C526EA">
      <w:pPr>
        <w:pStyle w:val="PL"/>
      </w:pPr>
      <w:r w:rsidRPr="00BD6F46">
        <w:t xml:space="preserve">      type: object</w:t>
      </w:r>
    </w:p>
    <w:p w14:paraId="0E4EEC48" w14:textId="77777777" w:rsidR="00C526EA" w:rsidRPr="00BD6F46" w:rsidRDefault="00C526EA" w:rsidP="00C526EA">
      <w:pPr>
        <w:pStyle w:val="PL"/>
      </w:pPr>
      <w:r w:rsidRPr="00BD6F46">
        <w:t xml:space="preserve">      properties:</w:t>
      </w:r>
    </w:p>
    <w:p w14:paraId="04CB5210" w14:textId="77777777" w:rsidR="00D82391" w:rsidRPr="00BD6F46" w:rsidRDefault="00D82391" w:rsidP="00D82391">
      <w:pPr>
        <w:pStyle w:val="PL"/>
      </w:pPr>
      <w:r w:rsidRPr="00BD6F46">
        <w:t xml:space="preserve">        servingNetworkFunction</w:t>
      </w:r>
      <w:r>
        <w:t>Information</w:t>
      </w:r>
      <w:r w:rsidRPr="00BD6F46">
        <w:t>:</w:t>
      </w:r>
    </w:p>
    <w:p w14:paraId="0717E35E" w14:textId="77777777" w:rsidR="00D82391" w:rsidRDefault="00D82391" w:rsidP="00D82391">
      <w:pPr>
        <w:pStyle w:val="PL"/>
      </w:pPr>
      <w:r>
        <w:t xml:space="preserve">          $ref: '</w:t>
      </w:r>
      <w:r w:rsidRPr="00BD6F46">
        <w:t>#/components/schemas/</w:t>
      </w:r>
      <w:r>
        <w:t>NFIdentification</w:t>
      </w:r>
      <w:r w:rsidRPr="00BD6F46">
        <w:t>'</w:t>
      </w:r>
    </w:p>
    <w:p w14:paraId="3A7A3F6D" w14:textId="77777777" w:rsidR="00D82391" w:rsidRPr="00BD6F46" w:rsidRDefault="00D82391" w:rsidP="00D82391">
      <w:pPr>
        <w:pStyle w:val="PL"/>
      </w:pPr>
      <w:r w:rsidRPr="00BD6F46">
        <w:t xml:space="preserve">        </w:t>
      </w:r>
      <w:r>
        <w:t>aMFId</w:t>
      </w:r>
      <w:r w:rsidRPr="00BD6F46">
        <w:t>:</w:t>
      </w:r>
    </w:p>
    <w:p w14:paraId="7EE00DDD" w14:textId="77777777" w:rsidR="00D82391" w:rsidRDefault="00D82391" w:rsidP="00D82391">
      <w:pPr>
        <w:pStyle w:val="PL"/>
      </w:pPr>
      <w:r>
        <w:t xml:space="preserve">          </w:t>
      </w:r>
      <w:r w:rsidRPr="00BD6F46">
        <w:t>$ref: 'TS29571_CommonData.yaml#/components/schemas/</w:t>
      </w:r>
      <w:r>
        <w:t>AmfId</w:t>
      </w:r>
      <w:r w:rsidRPr="00BD6F46">
        <w:t>'</w:t>
      </w:r>
    </w:p>
    <w:p w14:paraId="7480CC3F" w14:textId="77777777" w:rsidR="00D82391" w:rsidRPr="00BD6F46" w:rsidRDefault="00D82391" w:rsidP="00D82391">
      <w:pPr>
        <w:pStyle w:val="PL"/>
      </w:pPr>
      <w:r w:rsidRPr="00BD6F46">
        <w:t xml:space="preserve">      required:</w:t>
      </w:r>
    </w:p>
    <w:p w14:paraId="0C287B8F" w14:textId="77777777" w:rsidR="00D82391" w:rsidRPr="00BD6F46" w:rsidRDefault="00D82391" w:rsidP="00C526EA">
      <w:pPr>
        <w:pStyle w:val="PL"/>
      </w:pPr>
      <w:r w:rsidRPr="00BD6F46">
        <w:t xml:space="preserve">        - servingNetworkFunction</w:t>
      </w:r>
      <w:r>
        <w:t>Information</w:t>
      </w:r>
    </w:p>
    <w:p w14:paraId="0818DB5E" w14:textId="77777777" w:rsidR="00C526EA" w:rsidRPr="00BD6F46" w:rsidRDefault="00C526EA" w:rsidP="00C526EA">
      <w:pPr>
        <w:pStyle w:val="PL"/>
      </w:pPr>
      <w:r w:rsidRPr="00BD6F46">
        <w:t xml:space="preserve">    RoamingQBCInformation:</w:t>
      </w:r>
    </w:p>
    <w:p w14:paraId="3CA46463" w14:textId="77777777" w:rsidR="00C526EA" w:rsidRPr="00BD6F46" w:rsidRDefault="00C526EA" w:rsidP="00C526EA">
      <w:pPr>
        <w:pStyle w:val="PL"/>
      </w:pPr>
      <w:r w:rsidRPr="00BD6F46">
        <w:t xml:space="preserve">      type: object</w:t>
      </w:r>
    </w:p>
    <w:p w14:paraId="09AC0F7F" w14:textId="77777777" w:rsidR="00C526EA" w:rsidRPr="00BD6F46" w:rsidRDefault="00C526EA" w:rsidP="00C526EA">
      <w:pPr>
        <w:pStyle w:val="PL"/>
      </w:pPr>
      <w:r w:rsidRPr="00BD6F46">
        <w:t xml:space="preserve">      properties:</w:t>
      </w:r>
    </w:p>
    <w:p w14:paraId="28DB3356" w14:textId="77777777" w:rsidR="00C526EA" w:rsidRPr="00BD6F46" w:rsidRDefault="00C526EA" w:rsidP="00C526EA">
      <w:pPr>
        <w:pStyle w:val="PL"/>
      </w:pPr>
      <w:r w:rsidRPr="00BD6F46">
        <w:t xml:space="preserve">        multipleQFIcontainer:</w:t>
      </w:r>
    </w:p>
    <w:p w14:paraId="7C4D268E" w14:textId="77777777" w:rsidR="00C526EA" w:rsidRPr="00BD6F46" w:rsidRDefault="00C526EA" w:rsidP="00C526EA">
      <w:pPr>
        <w:pStyle w:val="PL"/>
      </w:pPr>
      <w:r w:rsidRPr="00BD6F46">
        <w:t xml:space="preserve">          type: array</w:t>
      </w:r>
    </w:p>
    <w:p w14:paraId="36CD1E42" w14:textId="77777777" w:rsidR="00C526EA" w:rsidRPr="00BD6F46" w:rsidRDefault="00C526EA" w:rsidP="00C526EA">
      <w:pPr>
        <w:pStyle w:val="PL"/>
      </w:pPr>
      <w:r w:rsidRPr="00BD6F46">
        <w:t xml:space="preserve">          items:</w:t>
      </w:r>
    </w:p>
    <w:p w14:paraId="760E8970" w14:textId="77777777" w:rsidR="00C526EA" w:rsidRPr="00BD6F46" w:rsidRDefault="00C526EA" w:rsidP="00C526EA">
      <w:pPr>
        <w:pStyle w:val="PL"/>
      </w:pPr>
      <w:r w:rsidRPr="00BD6F46">
        <w:t xml:space="preserve">            $ref: '#/components/schemas/MultipleQFIcontainer'</w:t>
      </w:r>
    </w:p>
    <w:p w14:paraId="26BB881F" w14:textId="77777777" w:rsidR="00C526EA" w:rsidRPr="00BD6F46" w:rsidRDefault="00C526EA" w:rsidP="00C526EA">
      <w:pPr>
        <w:pStyle w:val="PL"/>
      </w:pPr>
      <w:r w:rsidRPr="00BD6F46">
        <w:t xml:space="preserve">          minItems: 0</w:t>
      </w:r>
    </w:p>
    <w:p w14:paraId="0361DF9D" w14:textId="77777777" w:rsidR="00C526EA" w:rsidRPr="00BD6F46" w:rsidRDefault="00C526EA" w:rsidP="00C526EA">
      <w:pPr>
        <w:pStyle w:val="PL"/>
      </w:pPr>
      <w:r w:rsidRPr="00BD6F46">
        <w:t xml:space="preserve">        uPFID:</w:t>
      </w:r>
    </w:p>
    <w:p w14:paraId="5CCC2F0C" w14:textId="77777777" w:rsidR="00C526EA" w:rsidRPr="00BD6F46" w:rsidRDefault="00C526EA" w:rsidP="00C526EA">
      <w:pPr>
        <w:pStyle w:val="PL"/>
      </w:pPr>
      <w:r w:rsidRPr="00BD6F46">
        <w:t xml:space="preserve">          $ref: 'TS29571_CommonData.yaml#/components/schemas/NfInstanceId'</w:t>
      </w:r>
    </w:p>
    <w:p w14:paraId="2035D539" w14:textId="77777777" w:rsidR="00C526EA" w:rsidRPr="00BD6F46" w:rsidRDefault="00C526EA" w:rsidP="00C526EA">
      <w:pPr>
        <w:pStyle w:val="PL"/>
      </w:pPr>
      <w:r w:rsidRPr="00BD6F46">
        <w:t xml:space="preserve">        roamingChargingProfile:</w:t>
      </w:r>
    </w:p>
    <w:p w14:paraId="4C41BAD5" w14:textId="77777777" w:rsidR="00C526EA" w:rsidRPr="00BD6F46" w:rsidRDefault="00C526EA" w:rsidP="00C526EA">
      <w:pPr>
        <w:pStyle w:val="PL"/>
      </w:pPr>
      <w:r w:rsidRPr="00BD6F46">
        <w:t xml:space="preserve">          $ref: '#/components/schemas/RoamingChargingProfile'</w:t>
      </w:r>
    </w:p>
    <w:p w14:paraId="10A95007" w14:textId="77777777" w:rsidR="00C526EA" w:rsidRPr="00BD6F46" w:rsidRDefault="00C526EA" w:rsidP="00C526EA">
      <w:pPr>
        <w:pStyle w:val="PL"/>
      </w:pPr>
      <w:r w:rsidRPr="00BD6F46">
        <w:t xml:space="preserve">    MultipleQFIcontainer:</w:t>
      </w:r>
    </w:p>
    <w:p w14:paraId="4A6FDD6E" w14:textId="77777777" w:rsidR="00C526EA" w:rsidRPr="00BD6F46" w:rsidRDefault="00C526EA" w:rsidP="00C526EA">
      <w:pPr>
        <w:pStyle w:val="PL"/>
      </w:pPr>
      <w:r w:rsidRPr="00BD6F46">
        <w:t xml:space="preserve">      type: object</w:t>
      </w:r>
    </w:p>
    <w:p w14:paraId="408EAA57" w14:textId="77777777" w:rsidR="00C526EA" w:rsidRPr="00BD6F46" w:rsidRDefault="00C526EA" w:rsidP="00C526EA">
      <w:pPr>
        <w:pStyle w:val="PL"/>
      </w:pPr>
      <w:r w:rsidRPr="00BD6F46">
        <w:t xml:space="preserve">      properties:</w:t>
      </w:r>
    </w:p>
    <w:p w14:paraId="3C299C3B" w14:textId="77777777" w:rsidR="00C526EA" w:rsidRPr="00BD6F46" w:rsidRDefault="00C526EA" w:rsidP="00C526EA">
      <w:pPr>
        <w:pStyle w:val="PL"/>
      </w:pPr>
      <w:r w:rsidRPr="00BD6F46">
        <w:t xml:space="preserve">        triggers:</w:t>
      </w:r>
    </w:p>
    <w:p w14:paraId="235B47FF" w14:textId="77777777" w:rsidR="00C526EA" w:rsidRPr="00BD6F46" w:rsidRDefault="00C526EA" w:rsidP="00C526EA">
      <w:pPr>
        <w:pStyle w:val="PL"/>
      </w:pPr>
      <w:r w:rsidRPr="00BD6F46">
        <w:t xml:space="preserve">          type: array</w:t>
      </w:r>
    </w:p>
    <w:p w14:paraId="7FE5BCD4" w14:textId="77777777" w:rsidR="00C526EA" w:rsidRPr="00BD6F46" w:rsidRDefault="00C526EA" w:rsidP="00C526EA">
      <w:pPr>
        <w:pStyle w:val="PL"/>
      </w:pPr>
      <w:r w:rsidRPr="00BD6F46">
        <w:t xml:space="preserve">          items:</w:t>
      </w:r>
    </w:p>
    <w:p w14:paraId="2B89FDE3" w14:textId="77777777" w:rsidR="00C526EA" w:rsidRPr="00BD6F46" w:rsidRDefault="00C526EA" w:rsidP="00C526EA">
      <w:pPr>
        <w:pStyle w:val="PL"/>
      </w:pPr>
      <w:r w:rsidRPr="00BD6F46">
        <w:t xml:space="preserve">            $ref: '#/components/schemas/Trigger'</w:t>
      </w:r>
    </w:p>
    <w:p w14:paraId="67DDC474" w14:textId="77777777" w:rsidR="00C526EA" w:rsidRPr="00BD6F46" w:rsidRDefault="00C526EA" w:rsidP="00C526EA">
      <w:pPr>
        <w:pStyle w:val="PL"/>
      </w:pPr>
      <w:r w:rsidRPr="00BD6F46">
        <w:t xml:space="preserve">          minItems: 0</w:t>
      </w:r>
    </w:p>
    <w:p w14:paraId="41C691EC" w14:textId="77777777" w:rsidR="00C526EA" w:rsidRPr="00BD6F46" w:rsidRDefault="00C526EA" w:rsidP="00C526EA">
      <w:pPr>
        <w:pStyle w:val="PL"/>
      </w:pPr>
      <w:r w:rsidRPr="00BD6F46">
        <w:t xml:space="preserve">        triggerTimestamp:</w:t>
      </w:r>
    </w:p>
    <w:p w14:paraId="79D8E745" w14:textId="77777777" w:rsidR="00C526EA" w:rsidRPr="00BD6F46" w:rsidRDefault="00C526EA" w:rsidP="00C526EA">
      <w:pPr>
        <w:pStyle w:val="PL"/>
      </w:pPr>
      <w:r w:rsidRPr="00BD6F46">
        <w:t xml:space="preserve">          $ref: 'TS29571_CommonData.yaml#/components/schemas/DateTime'</w:t>
      </w:r>
    </w:p>
    <w:p w14:paraId="112D286C" w14:textId="77777777" w:rsidR="00C526EA" w:rsidRPr="00BD6F46" w:rsidRDefault="00C526EA" w:rsidP="00C526EA">
      <w:pPr>
        <w:pStyle w:val="PL"/>
      </w:pPr>
      <w:r w:rsidRPr="00BD6F46">
        <w:t xml:space="preserve">        time:</w:t>
      </w:r>
    </w:p>
    <w:p w14:paraId="0C746F82" w14:textId="77777777" w:rsidR="00C526EA" w:rsidRPr="00BD6F46" w:rsidRDefault="00C526EA" w:rsidP="00C526EA">
      <w:pPr>
        <w:pStyle w:val="PL"/>
      </w:pPr>
      <w:r w:rsidRPr="00BD6F46">
        <w:t xml:space="preserve">          $ref: 'TS29571_CommonData.yaml#/components/schemas/Uint32'</w:t>
      </w:r>
    </w:p>
    <w:p w14:paraId="69E69183" w14:textId="77777777" w:rsidR="00C526EA" w:rsidRPr="00BD6F46" w:rsidRDefault="00C526EA" w:rsidP="00C526EA">
      <w:pPr>
        <w:pStyle w:val="PL"/>
      </w:pPr>
      <w:r w:rsidRPr="00BD6F46">
        <w:t xml:space="preserve">        totalVolume:</w:t>
      </w:r>
    </w:p>
    <w:p w14:paraId="4D692CC6" w14:textId="77777777" w:rsidR="00C526EA" w:rsidRPr="00BD6F46" w:rsidRDefault="00C526EA" w:rsidP="00C526EA">
      <w:pPr>
        <w:pStyle w:val="PL"/>
      </w:pPr>
      <w:r w:rsidRPr="00BD6F46">
        <w:t xml:space="preserve">          $ref: 'TS29571_CommonData.yaml#/components/schemas/Uint64'</w:t>
      </w:r>
    </w:p>
    <w:p w14:paraId="56E78E21" w14:textId="77777777" w:rsidR="00C526EA" w:rsidRPr="00BD6F46" w:rsidRDefault="00C526EA" w:rsidP="00C526EA">
      <w:pPr>
        <w:pStyle w:val="PL"/>
      </w:pPr>
      <w:r w:rsidRPr="00BD6F46">
        <w:t xml:space="preserve">        uplinkVolume:</w:t>
      </w:r>
    </w:p>
    <w:p w14:paraId="0C447EE7" w14:textId="77777777" w:rsidR="00C526EA" w:rsidRPr="00BD6F46" w:rsidRDefault="00C526EA" w:rsidP="00C526EA">
      <w:pPr>
        <w:pStyle w:val="PL"/>
      </w:pPr>
      <w:r w:rsidRPr="00BD6F46">
        <w:t xml:space="preserve">          $ref: 'TS29571_CommonData.yaml#/components/schemas/Uint64'</w:t>
      </w:r>
    </w:p>
    <w:p w14:paraId="3AC52182" w14:textId="77777777" w:rsidR="00504BCD" w:rsidRPr="00BD6F46" w:rsidRDefault="00504BCD" w:rsidP="00504BCD">
      <w:pPr>
        <w:pStyle w:val="PL"/>
      </w:pPr>
      <w:r w:rsidRPr="00BD6F46">
        <w:t xml:space="preserve">        downlinkVolume:</w:t>
      </w:r>
    </w:p>
    <w:p w14:paraId="37A35DE8" w14:textId="77777777" w:rsidR="00504BCD" w:rsidRPr="00BD6F46" w:rsidRDefault="00504BCD" w:rsidP="00504BCD">
      <w:pPr>
        <w:pStyle w:val="PL"/>
      </w:pPr>
      <w:r w:rsidRPr="00BD6F46">
        <w:t xml:space="preserve">          $ref: 'TS29571_CommonData.yaml#/components/schemas/Uint64'</w:t>
      </w:r>
    </w:p>
    <w:p w14:paraId="1156536B" w14:textId="77777777" w:rsidR="00C526EA" w:rsidRPr="00BD6F46" w:rsidRDefault="00C526EA" w:rsidP="00C526EA">
      <w:pPr>
        <w:pStyle w:val="PL"/>
      </w:pPr>
      <w:r w:rsidRPr="00BD6F46">
        <w:t xml:space="preserve">        localSequenceNumber:</w:t>
      </w:r>
    </w:p>
    <w:p w14:paraId="37CAE3F2" w14:textId="77777777" w:rsidR="00C526EA" w:rsidRPr="00BD6F46" w:rsidRDefault="00C526EA" w:rsidP="00C526EA">
      <w:pPr>
        <w:pStyle w:val="PL"/>
      </w:pPr>
      <w:r w:rsidRPr="00BD6F46">
        <w:t xml:space="preserve">          type: integer</w:t>
      </w:r>
    </w:p>
    <w:p w14:paraId="7D979DF7" w14:textId="77777777" w:rsidR="00C526EA" w:rsidRPr="00BD6F46" w:rsidRDefault="00C526EA" w:rsidP="00C526EA">
      <w:pPr>
        <w:pStyle w:val="PL"/>
      </w:pPr>
      <w:r w:rsidRPr="00BD6F46">
        <w:t xml:space="preserve">        qFIContainerInformation:</w:t>
      </w:r>
    </w:p>
    <w:p w14:paraId="3C9411E1" w14:textId="77777777" w:rsidR="00C526EA" w:rsidRPr="00BD6F46" w:rsidRDefault="00C526EA" w:rsidP="00C526EA">
      <w:pPr>
        <w:pStyle w:val="PL"/>
      </w:pPr>
      <w:r w:rsidRPr="00BD6F46">
        <w:t xml:space="preserve">          $ref: '#/components/schemas/QFIContainerInformation'</w:t>
      </w:r>
    </w:p>
    <w:p w14:paraId="177EB60A" w14:textId="77777777" w:rsidR="00C526EA" w:rsidRPr="00BD6F46" w:rsidRDefault="00C526EA" w:rsidP="00C526EA">
      <w:pPr>
        <w:pStyle w:val="PL"/>
      </w:pPr>
      <w:r w:rsidRPr="00BD6F46">
        <w:t xml:space="preserve">      required:</w:t>
      </w:r>
    </w:p>
    <w:p w14:paraId="731A542E" w14:textId="77777777" w:rsidR="00C526EA" w:rsidRPr="00BD6F46" w:rsidRDefault="00C526EA" w:rsidP="00C526EA">
      <w:pPr>
        <w:pStyle w:val="PL"/>
      </w:pPr>
      <w:r w:rsidRPr="00BD6F46">
        <w:t xml:space="preserve">        - localSequenceNumber</w:t>
      </w:r>
    </w:p>
    <w:p w14:paraId="541C4B8A" w14:textId="77777777" w:rsidR="00C526EA" w:rsidRPr="00AA3D43" w:rsidRDefault="00C526EA" w:rsidP="00C526EA">
      <w:pPr>
        <w:pStyle w:val="PL"/>
        <w:rPr>
          <w:lang w:val="fr-FR"/>
        </w:rPr>
      </w:pPr>
      <w:r w:rsidRPr="00BD6F46">
        <w:t xml:space="preserve">    </w:t>
      </w:r>
      <w:r w:rsidRPr="00AA3D43">
        <w:rPr>
          <w:lang w:val="fr-FR"/>
        </w:rPr>
        <w:t>QFIContainerInformation:</w:t>
      </w:r>
    </w:p>
    <w:p w14:paraId="5C8ADD73" w14:textId="77777777" w:rsidR="00C526EA" w:rsidRPr="00AA3D43" w:rsidRDefault="00C526EA" w:rsidP="00C526EA">
      <w:pPr>
        <w:pStyle w:val="PL"/>
        <w:rPr>
          <w:lang w:val="fr-FR"/>
        </w:rPr>
      </w:pPr>
      <w:r w:rsidRPr="00AA3D43">
        <w:rPr>
          <w:lang w:val="fr-FR"/>
        </w:rPr>
        <w:t xml:space="preserve">      type: object</w:t>
      </w:r>
    </w:p>
    <w:p w14:paraId="565E6954" w14:textId="77777777" w:rsidR="00C526EA" w:rsidRPr="00AA3D43" w:rsidRDefault="00C526EA" w:rsidP="00C526EA">
      <w:pPr>
        <w:pStyle w:val="PL"/>
        <w:rPr>
          <w:lang w:val="fr-FR"/>
        </w:rPr>
      </w:pPr>
      <w:r w:rsidRPr="00AA3D43">
        <w:rPr>
          <w:lang w:val="fr-FR"/>
        </w:rPr>
        <w:t xml:space="preserve">      properties:</w:t>
      </w:r>
    </w:p>
    <w:p w14:paraId="7EFBB293" w14:textId="77777777" w:rsidR="00C526EA" w:rsidRPr="00AA3D43" w:rsidRDefault="00C526EA" w:rsidP="00C526EA">
      <w:pPr>
        <w:pStyle w:val="PL"/>
        <w:rPr>
          <w:lang w:val="fr-FR"/>
        </w:rPr>
      </w:pPr>
      <w:r w:rsidRPr="00AA3D43">
        <w:rPr>
          <w:lang w:val="fr-FR"/>
        </w:rPr>
        <w:t xml:space="preserve">        qFI:</w:t>
      </w:r>
    </w:p>
    <w:p w14:paraId="18FEA34C" w14:textId="77777777" w:rsidR="00C526EA" w:rsidRPr="00BD6F46" w:rsidRDefault="00C526EA" w:rsidP="00C526EA">
      <w:pPr>
        <w:pStyle w:val="PL"/>
      </w:pPr>
      <w:r w:rsidRPr="00AA3D43">
        <w:rPr>
          <w:lang w:val="fr-FR"/>
        </w:rPr>
        <w:lastRenderedPageBreak/>
        <w:t xml:space="preserve">          </w:t>
      </w:r>
      <w:r w:rsidRPr="00BD6F46">
        <w:t>$ref: 'TS29571_CommonData.yaml#/components/schemas/Qfi'</w:t>
      </w:r>
    </w:p>
    <w:p w14:paraId="7BCB51AE" w14:textId="77777777" w:rsidR="00833581" w:rsidRDefault="00833581" w:rsidP="00833581">
      <w:pPr>
        <w:pStyle w:val="PL"/>
      </w:pPr>
      <w:r>
        <w:t xml:space="preserve">        reportTime:</w:t>
      </w:r>
    </w:p>
    <w:p w14:paraId="42096D75" w14:textId="77777777" w:rsidR="00833581" w:rsidRDefault="00833581" w:rsidP="00833581">
      <w:pPr>
        <w:pStyle w:val="PL"/>
      </w:pPr>
      <w:r>
        <w:t xml:space="preserve">          $ref: 'TS29571_CommonData.yaml#/components/schemas/DateTime'</w:t>
      </w:r>
    </w:p>
    <w:p w14:paraId="7EB8F50C" w14:textId="77777777" w:rsidR="00C526EA" w:rsidRPr="00BD6F46" w:rsidRDefault="00C526EA" w:rsidP="00C526EA">
      <w:pPr>
        <w:pStyle w:val="PL"/>
      </w:pPr>
      <w:r w:rsidRPr="00BD6F46">
        <w:t xml:space="preserve">        timeofFirstUsage:</w:t>
      </w:r>
    </w:p>
    <w:p w14:paraId="189DBB82" w14:textId="77777777" w:rsidR="00C526EA" w:rsidRPr="00BD6F46" w:rsidRDefault="00C526EA" w:rsidP="00C526EA">
      <w:pPr>
        <w:pStyle w:val="PL"/>
      </w:pPr>
      <w:r w:rsidRPr="00BD6F46">
        <w:t xml:space="preserve">          $ref: 'TS29571_CommonData.yaml#/components/schemas/DateTime'</w:t>
      </w:r>
    </w:p>
    <w:p w14:paraId="762F1E4C" w14:textId="77777777" w:rsidR="00C526EA" w:rsidRPr="00BD6F46" w:rsidRDefault="00C526EA" w:rsidP="00C526EA">
      <w:pPr>
        <w:pStyle w:val="PL"/>
      </w:pPr>
      <w:r w:rsidRPr="00BD6F46">
        <w:t xml:space="preserve">        timeofLastUsage:</w:t>
      </w:r>
    </w:p>
    <w:p w14:paraId="08AA5308" w14:textId="77777777" w:rsidR="00C526EA" w:rsidRPr="00BD6F46" w:rsidRDefault="00C526EA" w:rsidP="00C526EA">
      <w:pPr>
        <w:pStyle w:val="PL"/>
      </w:pPr>
      <w:r w:rsidRPr="00BD6F46">
        <w:t xml:space="preserve">          $ref: 'TS29571_CommonData.yaml#/components/schemas/DateTime'</w:t>
      </w:r>
    </w:p>
    <w:p w14:paraId="0940127B" w14:textId="77777777" w:rsidR="00C526EA" w:rsidRPr="00BD6F46" w:rsidRDefault="00C526EA" w:rsidP="00C526EA">
      <w:pPr>
        <w:pStyle w:val="PL"/>
      </w:pPr>
      <w:r w:rsidRPr="00BD6F46">
        <w:t xml:space="preserve">        qoSInformation:</w:t>
      </w:r>
    </w:p>
    <w:p w14:paraId="7A11B17A"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13D28963" w14:textId="77777777" w:rsidR="008416E2" w:rsidRDefault="008416E2" w:rsidP="008416E2">
      <w:pPr>
        <w:pStyle w:val="PL"/>
      </w:pPr>
      <w:r>
        <w:t xml:space="preserve">        q</w:t>
      </w:r>
      <w:r w:rsidRPr="002113FD">
        <w:t>o</w:t>
      </w:r>
      <w:r>
        <w:t>S</w:t>
      </w:r>
      <w:r w:rsidRPr="002113FD">
        <w:t>Characteristics</w:t>
      </w:r>
      <w:r>
        <w:t>:</w:t>
      </w:r>
    </w:p>
    <w:p w14:paraId="0EED5C61" w14:textId="77777777" w:rsidR="00C526EA" w:rsidRPr="00BD6F46" w:rsidRDefault="008416E2" w:rsidP="008416E2">
      <w:pPr>
        <w:pStyle w:val="PL"/>
      </w:pPr>
      <w:r>
        <w:t xml:space="preserve">          $ref: 'TS29512_Npcf_SMPolicyControl.yaml#/components/schemas/Q</w:t>
      </w:r>
      <w:r w:rsidRPr="002113FD">
        <w:t>osCharacteristics</w:t>
      </w:r>
      <w:r>
        <w:t>'</w:t>
      </w:r>
    </w:p>
    <w:p w14:paraId="42FDBEAB" w14:textId="77777777" w:rsidR="00C526EA" w:rsidRPr="00BD6F46" w:rsidRDefault="00C526EA" w:rsidP="00C526EA">
      <w:pPr>
        <w:pStyle w:val="PL"/>
      </w:pPr>
      <w:r w:rsidRPr="00BD6F46">
        <w:t xml:space="preserve">        userLocationInformation:</w:t>
      </w:r>
    </w:p>
    <w:p w14:paraId="1B888043" w14:textId="77777777" w:rsidR="00C526EA" w:rsidRPr="00BD6F46" w:rsidRDefault="00C526EA" w:rsidP="00C526EA">
      <w:pPr>
        <w:pStyle w:val="PL"/>
      </w:pPr>
      <w:r w:rsidRPr="00BD6F46">
        <w:t xml:space="preserve">          $ref: 'TS29571_CommonData.yaml#/components/schemas/UserLocation'</w:t>
      </w:r>
    </w:p>
    <w:p w14:paraId="5EAD5185" w14:textId="77777777" w:rsidR="00C526EA" w:rsidRPr="00BD6F46" w:rsidRDefault="00C526EA" w:rsidP="00C526EA">
      <w:pPr>
        <w:pStyle w:val="PL"/>
      </w:pPr>
      <w:r w:rsidRPr="00BD6F46">
        <w:t xml:space="preserve">        uetimeZone:</w:t>
      </w:r>
    </w:p>
    <w:p w14:paraId="3A1D4A96" w14:textId="77777777" w:rsidR="00C526EA" w:rsidRPr="00BD6F46" w:rsidRDefault="00C526EA" w:rsidP="00C526EA">
      <w:pPr>
        <w:pStyle w:val="PL"/>
      </w:pPr>
      <w:r w:rsidRPr="00BD6F46">
        <w:t xml:space="preserve">          $ref: 'TS29571_CommonData.yaml#/components/schemas/TimeZone'</w:t>
      </w:r>
    </w:p>
    <w:p w14:paraId="10C32C38" w14:textId="77777777" w:rsidR="00C526EA" w:rsidRPr="00BD6F46" w:rsidRDefault="00C526EA" w:rsidP="00C526EA">
      <w:pPr>
        <w:pStyle w:val="PL"/>
      </w:pPr>
      <w:r w:rsidRPr="00BD6F46">
        <w:t xml:space="preserve">        presenceReportingAreaInformation:</w:t>
      </w:r>
    </w:p>
    <w:p w14:paraId="2A841E03" w14:textId="77777777" w:rsidR="00C526EA" w:rsidRPr="00BD6F46" w:rsidRDefault="00C526EA" w:rsidP="00C526EA">
      <w:pPr>
        <w:pStyle w:val="PL"/>
      </w:pPr>
      <w:r w:rsidRPr="00BD6F46">
        <w:t xml:space="preserve">          type: object</w:t>
      </w:r>
    </w:p>
    <w:p w14:paraId="29801F60" w14:textId="77777777" w:rsidR="00C526EA" w:rsidRPr="00BD6F46" w:rsidRDefault="00C526EA" w:rsidP="00C526EA">
      <w:pPr>
        <w:pStyle w:val="PL"/>
      </w:pPr>
      <w:r w:rsidRPr="00BD6F46">
        <w:t xml:space="preserve">          additionalProperties:</w:t>
      </w:r>
    </w:p>
    <w:p w14:paraId="334067E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8DE4A47" w14:textId="77777777" w:rsidR="00C526EA" w:rsidRPr="00BD6F46" w:rsidRDefault="00C526EA" w:rsidP="00C526EA">
      <w:pPr>
        <w:pStyle w:val="PL"/>
      </w:pPr>
      <w:r w:rsidRPr="00BD6F46">
        <w:t xml:space="preserve">          minProperties: 0</w:t>
      </w:r>
    </w:p>
    <w:p w14:paraId="12D46554" w14:textId="77777777" w:rsidR="00C526EA" w:rsidRPr="00BD6F46" w:rsidRDefault="00C526EA" w:rsidP="00C526EA">
      <w:pPr>
        <w:pStyle w:val="PL"/>
      </w:pPr>
      <w:r w:rsidRPr="00BD6F46">
        <w:t xml:space="preserve">        rATType:</w:t>
      </w:r>
    </w:p>
    <w:p w14:paraId="794011B1" w14:textId="77777777" w:rsidR="00C526EA" w:rsidRPr="00BD6F46" w:rsidRDefault="00C526EA" w:rsidP="00C526EA">
      <w:pPr>
        <w:pStyle w:val="PL"/>
      </w:pPr>
      <w:r w:rsidRPr="00BD6F46">
        <w:t xml:space="preserve">          $ref: 'TS29571_CommonData.yaml#/components/schemas/RatType'</w:t>
      </w:r>
    </w:p>
    <w:p w14:paraId="29F3ACC3" w14:textId="77777777" w:rsidR="00C526EA" w:rsidRPr="00BD6F46" w:rsidRDefault="00C526EA" w:rsidP="00C526EA">
      <w:pPr>
        <w:pStyle w:val="PL"/>
      </w:pPr>
      <w:r w:rsidRPr="00BD6F46">
        <w:t xml:space="preserve">        servingNetworkFunctionID:</w:t>
      </w:r>
    </w:p>
    <w:p w14:paraId="04377941" w14:textId="77777777" w:rsidR="00C526EA" w:rsidRPr="00BD6F46" w:rsidRDefault="00C526EA" w:rsidP="00C526EA">
      <w:pPr>
        <w:pStyle w:val="PL"/>
      </w:pPr>
      <w:r w:rsidRPr="00BD6F46">
        <w:t xml:space="preserve">          type: array</w:t>
      </w:r>
    </w:p>
    <w:p w14:paraId="5F335FDE" w14:textId="77777777" w:rsidR="00C526EA" w:rsidRPr="00BD6F46" w:rsidRDefault="00C526EA" w:rsidP="00C526EA">
      <w:pPr>
        <w:pStyle w:val="PL"/>
      </w:pPr>
      <w:r w:rsidRPr="00BD6F46">
        <w:t xml:space="preserve">          items:</w:t>
      </w:r>
    </w:p>
    <w:p w14:paraId="50F1BCC3" w14:textId="77777777" w:rsidR="00C526EA" w:rsidRPr="00BD6F46" w:rsidRDefault="00C526EA" w:rsidP="00C526EA">
      <w:pPr>
        <w:pStyle w:val="PL"/>
      </w:pPr>
      <w:r w:rsidRPr="00BD6F46">
        <w:t xml:space="preserve">            $ref: '#/components/schemas/</w:t>
      </w:r>
      <w:r w:rsidR="00D82391">
        <w:t>ServingNetworkFunctionID</w:t>
      </w:r>
      <w:r w:rsidRPr="00BD6F46">
        <w:t>'</w:t>
      </w:r>
    </w:p>
    <w:p w14:paraId="64E35B01" w14:textId="77777777" w:rsidR="00C526EA" w:rsidRPr="00BD6F46" w:rsidRDefault="00C526EA" w:rsidP="00C526EA">
      <w:pPr>
        <w:pStyle w:val="PL"/>
      </w:pPr>
      <w:r w:rsidRPr="00BD6F46">
        <w:t xml:space="preserve">          minItems: 0</w:t>
      </w:r>
    </w:p>
    <w:p w14:paraId="01273139" w14:textId="77777777" w:rsidR="00C526EA" w:rsidRPr="00BD6F46" w:rsidRDefault="00C526EA" w:rsidP="00C526EA">
      <w:pPr>
        <w:pStyle w:val="PL"/>
      </w:pPr>
      <w:r w:rsidRPr="00BD6F46">
        <w:t xml:space="preserve">        3gppPSDataOffStatus:</w:t>
      </w:r>
    </w:p>
    <w:p w14:paraId="579814D9" w14:textId="77777777" w:rsidR="009D685A" w:rsidRDefault="00C526EA" w:rsidP="009D685A">
      <w:pPr>
        <w:pStyle w:val="PL"/>
      </w:pPr>
      <w:r w:rsidRPr="00BD6F46">
        <w:t xml:space="preserve">          $ref: '#/components/schemas/3GPPPSDataOffStatus</w:t>
      </w:r>
      <w:r w:rsidR="006837FF">
        <w:t>'</w:t>
      </w:r>
    </w:p>
    <w:p w14:paraId="0064AB12" w14:textId="77777777" w:rsidR="009D685A" w:rsidRDefault="009D685A" w:rsidP="009D685A">
      <w:pPr>
        <w:pStyle w:val="PL"/>
      </w:pPr>
      <w:r>
        <w:t xml:space="preserve">        3gppChargingId:</w:t>
      </w:r>
    </w:p>
    <w:p w14:paraId="31036F23" w14:textId="77777777" w:rsidR="009D685A" w:rsidRDefault="009D685A" w:rsidP="009D685A">
      <w:pPr>
        <w:pStyle w:val="PL"/>
      </w:pPr>
      <w:r>
        <w:t xml:space="preserve">          $ref: 'TS29571_CommonData.yaml#/components/schemas/ChargingId'</w:t>
      </w:r>
    </w:p>
    <w:p w14:paraId="6BCB61E3" w14:textId="77777777" w:rsidR="009D685A" w:rsidRDefault="009D685A" w:rsidP="009D685A">
      <w:pPr>
        <w:pStyle w:val="PL"/>
      </w:pPr>
      <w:r>
        <w:t xml:space="preserve">        diagnostics:</w:t>
      </w:r>
    </w:p>
    <w:p w14:paraId="74773753" w14:textId="77777777" w:rsidR="009D685A" w:rsidRDefault="009D685A" w:rsidP="009D685A">
      <w:pPr>
        <w:pStyle w:val="PL"/>
      </w:pPr>
      <w:r>
        <w:t xml:space="preserve">          $ref: '#/components/schemas/Diagnostics'</w:t>
      </w:r>
    </w:p>
    <w:p w14:paraId="1C9260B8" w14:textId="77777777" w:rsidR="009D685A" w:rsidRDefault="009D685A" w:rsidP="009D685A">
      <w:pPr>
        <w:pStyle w:val="PL"/>
      </w:pPr>
      <w:r>
        <w:t xml:space="preserve">        enhancedDiagnostics:</w:t>
      </w:r>
    </w:p>
    <w:p w14:paraId="3695262C" w14:textId="77777777" w:rsidR="009D685A" w:rsidRDefault="009D685A" w:rsidP="009D685A">
      <w:pPr>
        <w:pStyle w:val="PL"/>
      </w:pPr>
      <w:r>
        <w:t xml:space="preserve">          type: array</w:t>
      </w:r>
    </w:p>
    <w:p w14:paraId="12E629B9" w14:textId="77777777" w:rsidR="009D685A" w:rsidRDefault="009D685A" w:rsidP="009D685A">
      <w:pPr>
        <w:pStyle w:val="PL"/>
      </w:pPr>
      <w:r>
        <w:t xml:space="preserve">          items:</w:t>
      </w:r>
    </w:p>
    <w:p w14:paraId="22DB597A" w14:textId="77777777" w:rsidR="00FA58F4" w:rsidRPr="008E7798" w:rsidRDefault="009D685A" w:rsidP="00FA58F4">
      <w:pPr>
        <w:pStyle w:val="PL"/>
      </w:pPr>
      <w:r>
        <w:t xml:space="preserve">            type: string</w:t>
      </w:r>
    </w:p>
    <w:p w14:paraId="54046ACC" w14:textId="77777777" w:rsidR="00FA58F4" w:rsidRPr="008E7798" w:rsidRDefault="00FA58F4" w:rsidP="00FA58F4">
      <w:pPr>
        <w:pStyle w:val="PL"/>
      </w:pPr>
      <w:r w:rsidRPr="008E7798">
        <w:t xml:space="preserve">      required:</w:t>
      </w:r>
    </w:p>
    <w:p w14:paraId="4881E6E8" w14:textId="77777777" w:rsidR="00C526EA" w:rsidRPr="00BD6F46" w:rsidRDefault="00FA58F4" w:rsidP="00FA58F4">
      <w:pPr>
        <w:pStyle w:val="PL"/>
      </w:pPr>
      <w:r w:rsidRPr="008E7798">
        <w:t xml:space="preserve">        - reportTime</w:t>
      </w:r>
    </w:p>
    <w:p w14:paraId="3A84211B" w14:textId="77777777" w:rsidR="00C526EA" w:rsidRPr="00BD6F46" w:rsidRDefault="00C526EA" w:rsidP="00C526EA">
      <w:pPr>
        <w:pStyle w:val="PL"/>
      </w:pPr>
      <w:r w:rsidRPr="00BD6F46">
        <w:t xml:space="preserve">    RoamingChargingProfile:</w:t>
      </w:r>
    </w:p>
    <w:p w14:paraId="79F6E5F1" w14:textId="77777777" w:rsidR="00C526EA" w:rsidRPr="00BD6F46" w:rsidRDefault="00C526EA" w:rsidP="00C526EA">
      <w:pPr>
        <w:pStyle w:val="PL"/>
      </w:pPr>
      <w:r w:rsidRPr="00BD6F46">
        <w:t xml:space="preserve">      type: object</w:t>
      </w:r>
    </w:p>
    <w:p w14:paraId="0FE0464A" w14:textId="77777777" w:rsidR="00C526EA" w:rsidRPr="00BD6F46" w:rsidRDefault="00C526EA" w:rsidP="00C526EA">
      <w:pPr>
        <w:pStyle w:val="PL"/>
      </w:pPr>
      <w:r w:rsidRPr="00BD6F46">
        <w:t xml:space="preserve">      properties:</w:t>
      </w:r>
    </w:p>
    <w:p w14:paraId="29F5428D" w14:textId="77777777" w:rsidR="00C526EA" w:rsidRPr="00BD6F46" w:rsidRDefault="00C526EA" w:rsidP="00C526EA">
      <w:pPr>
        <w:pStyle w:val="PL"/>
      </w:pPr>
      <w:r w:rsidRPr="00BD6F46">
        <w:t xml:space="preserve">        triggers:</w:t>
      </w:r>
    </w:p>
    <w:p w14:paraId="4106E181" w14:textId="77777777" w:rsidR="00C526EA" w:rsidRPr="00BD6F46" w:rsidRDefault="00C526EA" w:rsidP="00C526EA">
      <w:pPr>
        <w:pStyle w:val="PL"/>
      </w:pPr>
      <w:r w:rsidRPr="00BD6F46">
        <w:t xml:space="preserve">          type: array</w:t>
      </w:r>
    </w:p>
    <w:p w14:paraId="4005FA3D" w14:textId="77777777" w:rsidR="00C526EA" w:rsidRPr="00BD6F46" w:rsidRDefault="00C526EA" w:rsidP="00C526EA">
      <w:pPr>
        <w:pStyle w:val="PL"/>
      </w:pPr>
      <w:r w:rsidRPr="00BD6F46">
        <w:t xml:space="preserve">          items:</w:t>
      </w:r>
    </w:p>
    <w:p w14:paraId="405DD0F9" w14:textId="77777777" w:rsidR="00C526EA" w:rsidRPr="00BD6F46" w:rsidRDefault="00C526EA" w:rsidP="00C526EA">
      <w:pPr>
        <w:pStyle w:val="PL"/>
      </w:pPr>
      <w:r w:rsidRPr="00BD6F46">
        <w:t xml:space="preserve">            $ref: '#/components/schemas/Trigger'</w:t>
      </w:r>
    </w:p>
    <w:p w14:paraId="6A26BFFD" w14:textId="77777777" w:rsidR="00C526EA" w:rsidRPr="00BD6F46" w:rsidRDefault="00C526EA" w:rsidP="00C526EA">
      <w:pPr>
        <w:pStyle w:val="PL"/>
      </w:pPr>
      <w:r w:rsidRPr="00BD6F46">
        <w:t xml:space="preserve">          minItems: 0</w:t>
      </w:r>
    </w:p>
    <w:p w14:paraId="6BA03D73" w14:textId="77777777" w:rsidR="00C526EA" w:rsidRPr="00BD6F46" w:rsidRDefault="00C526EA" w:rsidP="00C526EA">
      <w:pPr>
        <w:pStyle w:val="PL"/>
      </w:pPr>
      <w:r w:rsidRPr="00BD6F46">
        <w:t xml:space="preserve">        partialRecordMethod:</w:t>
      </w:r>
    </w:p>
    <w:p w14:paraId="7D625E3C" w14:textId="77777777" w:rsidR="00C526EA" w:rsidRDefault="00C526EA" w:rsidP="00C526EA">
      <w:pPr>
        <w:pStyle w:val="PL"/>
      </w:pPr>
      <w:r w:rsidRPr="00BD6F46">
        <w:t xml:space="preserve">          $ref: '#/components/schemas/PartialRecordMethod'</w:t>
      </w:r>
    </w:p>
    <w:p w14:paraId="41C60E92" w14:textId="77777777" w:rsidR="00C561D5" w:rsidRPr="00BD6F46" w:rsidRDefault="00C561D5" w:rsidP="00C561D5">
      <w:pPr>
        <w:pStyle w:val="PL"/>
      </w:pPr>
      <w:r w:rsidRPr="00BD6F46">
        <w:t xml:space="preserve">    </w:t>
      </w:r>
      <w:r>
        <w:t>SMS</w:t>
      </w:r>
      <w:r w:rsidRPr="00BD6F46">
        <w:t>ChargingInformation:</w:t>
      </w:r>
    </w:p>
    <w:p w14:paraId="6629CABB" w14:textId="77777777" w:rsidR="00C561D5" w:rsidRPr="00BD6F46" w:rsidRDefault="00C561D5" w:rsidP="00C561D5">
      <w:pPr>
        <w:pStyle w:val="PL"/>
      </w:pPr>
      <w:r w:rsidRPr="00BD6F46">
        <w:t xml:space="preserve">      type: object</w:t>
      </w:r>
    </w:p>
    <w:p w14:paraId="6C536403" w14:textId="77777777" w:rsidR="00C561D5" w:rsidRPr="00BD6F46" w:rsidRDefault="00C561D5" w:rsidP="00C561D5">
      <w:pPr>
        <w:pStyle w:val="PL"/>
      </w:pPr>
      <w:r w:rsidRPr="00BD6F46">
        <w:t xml:space="preserve">      properties:</w:t>
      </w:r>
    </w:p>
    <w:p w14:paraId="5630BF80" w14:textId="77777777" w:rsidR="00C561D5" w:rsidRPr="00BD6F46" w:rsidRDefault="00C561D5" w:rsidP="00C561D5">
      <w:pPr>
        <w:pStyle w:val="PL"/>
      </w:pPr>
      <w:r w:rsidRPr="00BD6F46">
        <w:t xml:space="preserve">        </w:t>
      </w:r>
      <w:r>
        <w:t>o</w:t>
      </w:r>
      <w:r w:rsidRPr="008D6DC3">
        <w:t>riginatorInfo</w:t>
      </w:r>
      <w:r w:rsidRPr="00BD6F46">
        <w:t>:</w:t>
      </w:r>
    </w:p>
    <w:p w14:paraId="272F6772" w14:textId="77777777" w:rsidR="00C561D5" w:rsidRDefault="00C561D5" w:rsidP="00C561D5">
      <w:pPr>
        <w:pStyle w:val="PL"/>
      </w:pPr>
      <w:r w:rsidRPr="00BD6F46">
        <w:t xml:space="preserve">          $ref: '#/components/schemas/</w:t>
      </w:r>
      <w:r>
        <w:t>OriginatorInfo</w:t>
      </w:r>
      <w:r w:rsidRPr="00BD6F46">
        <w:t>'</w:t>
      </w:r>
    </w:p>
    <w:p w14:paraId="60A04100" w14:textId="77777777" w:rsidR="00C561D5" w:rsidRPr="00BD6F46" w:rsidRDefault="00C561D5" w:rsidP="00C561D5">
      <w:pPr>
        <w:pStyle w:val="PL"/>
      </w:pPr>
      <w:r w:rsidRPr="00BD6F46">
        <w:t xml:space="preserve">        </w:t>
      </w:r>
      <w:r w:rsidRPr="00A87ADE">
        <w:t>recipientInfo</w:t>
      </w:r>
      <w:r w:rsidRPr="00BD6F46">
        <w:t>:</w:t>
      </w:r>
    </w:p>
    <w:p w14:paraId="7EEA8CDD" w14:textId="77777777" w:rsidR="00C561D5" w:rsidRPr="00BD6F46" w:rsidRDefault="00C561D5" w:rsidP="00C561D5">
      <w:pPr>
        <w:pStyle w:val="PL"/>
      </w:pPr>
      <w:r w:rsidRPr="00BD6F46">
        <w:t xml:space="preserve">          type: array</w:t>
      </w:r>
    </w:p>
    <w:p w14:paraId="072B01C2" w14:textId="77777777" w:rsidR="00C561D5" w:rsidRPr="00BD6F46" w:rsidRDefault="00C561D5" w:rsidP="00C561D5">
      <w:pPr>
        <w:pStyle w:val="PL"/>
      </w:pPr>
      <w:r w:rsidRPr="00BD6F46">
        <w:t xml:space="preserve">          items:</w:t>
      </w:r>
    </w:p>
    <w:p w14:paraId="17EF328A"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4E72A16A" w14:textId="77777777" w:rsidR="00C561D5" w:rsidRDefault="00C561D5" w:rsidP="00C561D5">
      <w:pPr>
        <w:pStyle w:val="PL"/>
      </w:pPr>
      <w:r>
        <w:t xml:space="preserve">          minItems: 0</w:t>
      </w:r>
    </w:p>
    <w:p w14:paraId="1EA72BB6" w14:textId="77777777" w:rsidR="00C561D5" w:rsidRPr="00BD6F46" w:rsidRDefault="00C561D5" w:rsidP="00C561D5">
      <w:pPr>
        <w:pStyle w:val="PL"/>
      </w:pPr>
      <w:r w:rsidRPr="00BD6F46">
        <w:t xml:space="preserve">        </w:t>
      </w:r>
      <w:r>
        <w:t>userEquipmentInfo</w:t>
      </w:r>
      <w:r w:rsidRPr="00BD6F46">
        <w:t>:</w:t>
      </w:r>
    </w:p>
    <w:p w14:paraId="0E44B48B" w14:textId="77777777" w:rsidR="00C561D5" w:rsidRPr="00BD6F46" w:rsidRDefault="00C561D5" w:rsidP="00C561D5">
      <w:pPr>
        <w:pStyle w:val="PL"/>
      </w:pPr>
      <w:r w:rsidRPr="00BD6F46">
        <w:t xml:space="preserve">          $ref: 'TS29571_CommonDat</w:t>
      </w:r>
      <w:r>
        <w:t>a.yaml#/components/schemas/Pei'</w:t>
      </w:r>
    </w:p>
    <w:p w14:paraId="7CCF00A6" w14:textId="77777777" w:rsidR="00153FB2" w:rsidRPr="00BD6F46" w:rsidRDefault="00153FB2" w:rsidP="00153FB2">
      <w:pPr>
        <w:pStyle w:val="PL"/>
      </w:pPr>
      <w:r w:rsidRPr="00BD6F46">
        <w:t xml:space="preserve">        roamerInOut:</w:t>
      </w:r>
    </w:p>
    <w:p w14:paraId="2C58DD70" w14:textId="77777777" w:rsidR="00153FB2" w:rsidRPr="00BD6F46" w:rsidRDefault="00153FB2" w:rsidP="00153FB2">
      <w:pPr>
        <w:pStyle w:val="PL"/>
      </w:pPr>
      <w:r w:rsidRPr="00BD6F46">
        <w:t xml:space="preserve">          $ref: '#/components/schemas/RoamerInOut'</w:t>
      </w:r>
    </w:p>
    <w:p w14:paraId="6833D259" w14:textId="77777777" w:rsidR="00C561D5" w:rsidRPr="00BD6F46" w:rsidRDefault="00C561D5" w:rsidP="00C561D5">
      <w:pPr>
        <w:pStyle w:val="PL"/>
      </w:pPr>
      <w:r w:rsidRPr="00BD6F46">
        <w:t xml:space="preserve">        userLocationinfo:</w:t>
      </w:r>
    </w:p>
    <w:p w14:paraId="2719972C" w14:textId="77777777" w:rsidR="00C561D5" w:rsidRPr="00BD6F46" w:rsidRDefault="00C561D5" w:rsidP="00C561D5">
      <w:pPr>
        <w:pStyle w:val="PL"/>
      </w:pPr>
      <w:r w:rsidRPr="00BD6F46">
        <w:t xml:space="preserve">          $ref: 'TS29571_CommonData.yaml#/components/schemas/UserLocation'</w:t>
      </w:r>
    </w:p>
    <w:p w14:paraId="1BC9299C" w14:textId="77777777" w:rsidR="00C561D5" w:rsidRPr="00BD6F46" w:rsidRDefault="00C561D5" w:rsidP="00C561D5">
      <w:pPr>
        <w:pStyle w:val="PL"/>
      </w:pPr>
      <w:r w:rsidRPr="00BD6F46">
        <w:t xml:space="preserve">        uetimeZone:</w:t>
      </w:r>
    </w:p>
    <w:p w14:paraId="0F4E091C" w14:textId="77777777" w:rsidR="00C561D5" w:rsidRDefault="00C561D5" w:rsidP="00C561D5">
      <w:pPr>
        <w:pStyle w:val="PL"/>
      </w:pPr>
      <w:r w:rsidRPr="00BD6F46">
        <w:t xml:space="preserve">          $ref: 'TS29571_CommonData.yaml#/components/schemas/TimeZone'</w:t>
      </w:r>
    </w:p>
    <w:p w14:paraId="3FC03CEE" w14:textId="77777777" w:rsidR="00C561D5" w:rsidRPr="00BD6F46" w:rsidRDefault="00C561D5" w:rsidP="00C561D5">
      <w:pPr>
        <w:pStyle w:val="PL"/>
      </w:pPr>
      <w:r w:rsidRPr="00BD6F46">
        <w:t xml:space="preserve">        rATType:</w:t>
      </w:r>
    </w:p>
    <w:p w14:paraId="4CEE546C" w14:textId="77777777" w:rsidR="00C561D5" w:rsidRDefault="00C561D5" w:rsidP="00C561D5">
      <w:pPr>
        <w:pStyle w:val="PL"/>
      </w:pPr>
      <w:r w:rsidRPr="00BD6F46">
        <w:t xml:space="preserve">          $ref: 'TS29571_CommonData.ya</w:t>
      </w:r>
      <w:r>
        <w:t>ml#/components/schemas/RatType'</w:t>
      </w:r>
    </w:p>
    <w:p w14:paraId="6E298487" w14:textId="77777777" w:rsidR="00C561D5" w:rsidRPr="00BD6F46" w:rsidRDefault="00C561D5" w:rsidP="00C561D5">
      <w:pPr>
        <w:pStyle w:val="PL"/>
      </w:pPr>
      <w:r w:rsidRPr="00BD6F46">
        <w:t xml:space="preserve">        s</w:t>
      </w:r>
      <w:r>
        <w:t>MSCAddress</w:t>
      </w:r>
      <w:r w:rsidRPr="00BD6F46">
        <w:t>:</w:t>
      </w:r>
    </w:p>
    <w:p w14:paraId="49CE3251" w14:textId="77777777" w:rsidR="00C561D5" w:rsidRDefault="00C561D5" w:rsidP="00C561D5">
      <w:pPr>
        <w:pStyle w:val="PL"/>
      </w:pPr>
      <w:r w:rsidRPr="00BD6F46">
        <w:t xml:space="preserve">          typ</w:t>
      </w:r>
      <w:r>
        <w:t>e: string</w:t>
      </w:r>
    </w:p>
    <w:p w14:paraId="066D3043" w14:textId="77777777" w:rsidR="00C561D5" w:rsidRPr="00BD6F46" w:rsidRDefault="00C561D5" w:rsidP="00C561D5">
      <w:pPr>
        <w:pStyle w:val="PL"/>
      </w:pPr>
      <w:r w:rsidRPr="00BD6F46">
        <w:t xml:space="preserve">        </w:t>
      </w:r>
      <w:r w:rsidRPr="00A87ADE">
        <w:t>sMDataCodingScheme</w:t>
      </w:r>
      <w:r w:rsidRPr="00BD6F46">
        <w:t>:</w:t>
      </w:r>
    </w:p>
    <w:p w14:paraId="25E11DDC" w14:textId="77777777" w:rsidR="00C561D5" w:rsidRDefault="00C561D5" w:rsidP="00C561D5">
      <w:pPr>
        <w:pStyle w:val="PL"/>
      </w:pPr>
      <w:r w:rsidRPr="00BD6F46">
        <w:t xml:space="preserve">          typ</w:t>
      </w:r>
      <w:r>
        <w:t xml:space="preserve">e: </w:t>
      </w:r>
      <w:r w:rsidRPr="00BD6F46">
        <w:t>integer</w:t>
      </w:r>
    </w:p>
    <w:p w14:paraId="48433825" w14:textId="77777777" w:rsidR="00C561D5" w:rsidRPr="00BD6F46" w:rsidRDefault="00C561D5" w:rsidP="00C561D5">
      <w:pPr>
        <w:pStyle w:val="PL"/>
      </w:pPr>
      <w:r w:rsidRPr="00BD6F46">
        <w:t xml:space="preserve">        </w:t>
      </w:r>
      <w:r w:rsidRPr="00A87ADE">
        <w:t>sMMessageType</w:t>
      </w:r>
      <w:r w:rsidRPr="00BD6F46">
        <w:t>:</w:t>
      </w:r>
    </w:p>
    <w:p w14:paraId="55CDB842" w14:textId="77777777" w:rsidR="00C561D5" w:rsidRDefault="00C561D5" w:rsidP="00C561D5">
      <w:pPr>
        <w:pStyle w:val="PL"/>
      </w:pPr>
      <w:r w:rsidRPr="00BD6F46">
        <w:t xml:space="preserve">          $ref: '#/components/schemas/</w:t>
      </w:r>
      <w:r>
        <w:t>S</w:t>
      </w:r>
      <w:r w:rsidRPr="00A87ADE">
        <w:t>MMessageType</w:t>
      </w:r>
      <w:r w:rsidRPr="00BD6F46">
        <w:t>'</w:t>
      </w:r>
    </w:p>
    <w:p w14:paraId="5022AD7E" w14:textId="77777777" w:rsidR="00C561D5" w:rsidRPr="00BD6F46" w:rsidRDefault="00C561D5" w:rsidP="00C561D5">
      <w:pPr>
        <w:pStyle w:val="PL"/>
      </w:pPr>
      <w:r w:rsidRPr="00BD6F46">
        <w:t xml:space="preserve">        </w:t>
      </w:r>
      <w:r w:rsidRPr="00A87ADE">
        <w:t>sMReplyPathRequested</w:t>
      </w:r>
      <w:r w:rsidRPr="00BD6F46">
        <w:t>:</w:t>
      </w:r>
    </w:p>
    <w:p w14:paraId="5D669BBB" w14:textId="77777777" w:rsidR="00C561D5" w:rsidRDefault="00C561D5" w:rsidP="00C561D5">
      <w:pPr>
        <w:pStyle w:val="PL"/>
      </w:pPr>
      <w:r w:rsidRPr="00BD6F46">
        <w:t xml:space="preserve">          $ref: '#/components/schemas/</w:t>
      </w:r>
      <w:r w:rsidRPr="00A87ADE">
        <w:t>ReplyPathRequested</w:t>
      </w:r>
      <w:r w:rsidRPr="00BD6F46">
        <w:t>'</w:t>
      </w:r>
    </w:p>
    <w:p w14:paraId="4471306C" w14:textId="77777777" w:rsidR="00C561D5" w:rsidRPr="00BD6F46" w:rsidRDefault="00C561D5" w:rsidP="00C561D5">
      <w:pPr>
        <w:pStyle w:val="PL"/>
      </w:pPr>
      <w:r w:rsidRPr="00BD6F46">
        <w:t xml:space="preserve">        </w:t>
      </w:r>
      <w:r w:rsidRPr="00A87ADE">
        <w:t>sMUserDataHeader</w:t>
      </w:r>
      <w:r w:rsidRPr="00BD6F46">
        <w:t>:</w:t>
      </w:r>
    </w:p>
    <w:p w14:paraId="455B70C2" w14:textId="77777777" w:rsidR="00C561D5" w:rsidRDefault="00C561D5" w:rsidP="00C561D5">
      <w:pPr>
        <w:pStyle w:val="PL"/>
      </w:pPr>
      <w:r w:rsidRPr="00BD6F46">
        <w:lastRenderedPageBreak/>
        <w:t xml:space="preserve">          typ</w:t>
      </w:r>
      <w:r>
        <w:t>e: string</w:t>
      </w:r>
    </w:p>
    <w:p w14:paraId="60018DED" w14:textId="77777777" w:rsidR="00C561D5" w:rsidRPr="00BD6F46" w:rsidRDefault="00C561D5" w:rsidP="00C561D5">
      <w:pPr>
        <w:pStyle w:val="PL"/>
      </w:pPr>
      <w:r w:rsidRPr="00BD6F46">
        <w:t xml:space="preserve">        </w:t>
      </w:r>
      <w:r w:rsidRPr="00A87ADE">
        <w:t>sMStatus</w:t>
      </w:r>
      <w:r w:rsidRPr="00BD6F46">
        <w:t>:</w:t>
      </w:r>
    </w:p>
    <w:p w14:paraId="36AEB9EE" w14:textId="77777777" w:rsidR="007B35D8" w:rsidRDefault="00C561D5" w:rsidP="007B35D8">
      <w:pPr>
        <w:pStyle w:val="PL"/>
      </w:pPr>
      <w:r w:rsidRPr="00BD6F46">
        <w:t xml:space="preserve">          typ</w:t>
      </w:r>
      <w:r>
        <w:t>e: string</w:t>
      </w:r>
    </w:p>
    <w:p w14:paraId="681FAA76" w14:textId="77777777" w:rsidR="00C561D5" w:rsidRDefault="007B35D8" w:rsidP="007B35D8">
      <w:pPr>
        <w:pStyle w:val="PL"/>
      </w:pPr>
      <w:r>
        <w:rPr>
          <w:lang w:eastAsia="zh-CN"/>
        </w:rPr>
        <w:t xml:space="preserve">          pattern: '^[0-7]?[0-9a-fA-F]$'</w:t>
      </w:r>
    </w:p>
    <w:p w14:paraId="21DB6A41" w14:textId="77777777" w:rsidR="00C561D5" w:rsidRPr="00BD6F46" w:rsidRDefault="00C561D5" w:rsidP="00C561D5">
      <w:pPr>
        <w:pStyle w:val="PL"/>
      </w:pPr>
      <w:r w:rsidRPr="00BD6F46">
        <w:t xml:space="preserve">        </w:t>
      </w:r>
      <w:r w:rsidRPr="00A87ADE">
        <w:t>sMDischargeTime</w:t>
      </w:r>
      <w:r w:rsidRPr="00BD6F46">
        <w:t>:</w:t>
      </w:r>
    </w:p>
    <w:p w14:paraId="7987FCFA" w14:textId="77777777" w:rsidR="00C561D5" w:rsidRDefault="00C561D5" w:rsidP="00C561D5">
      <w:pPr>
        <w:pStyle w:val="PL"/>
      </w:pPr>
      <w:r w:rsidRPr="00BD6F46">
        <w:t xml:space="preserve">          $ref: 'TS29571_CommonData.yam</w:t>
      </w:r>
      <w:r>
        <w:t>l#/components/schemas/DateTime'</w:t>
      </w:r>
    </w:p>
    <w:p w14:paraId="7100F9F4" w14:textId="77777777" w:rsidR="00C561D5" w:rsidRPr="00BD6F46" w:rsidRDefault="00C561D5" w:rsidP="00C561D5">
      <w:pPr>
        <w:pStyle w:val="PL"/>
      </w:pPr>
      <w:r w:rsidRPr="00BD6F46">
        <w:t xml:space="preserve">        </w:t>
      </w:r>
      <w:r w:rsidRPr="00A87ADE">
        <w:t>numberofMessagesSent</w:t>
      </w:r>
      <w:r w:rsidRPr="00BD6F46">
        <w:t>:</w:t>
      </w:r>
    </w:p>
    <w:p w14:paraId="4D81FEA6" w14:textId="77777777" w:rsidR="00C561D5" w:rsidRDefault="00C561D5" w:rsidP="00C561D5">
      <w:pPr>
        <w:pStyle w:val="PL"/>
      </w:pPr>
      <w:r w:rsidRPr="00BD6F46">
        <w:t xml:space="preserve">          $ref: 'TS29571_CommonData.y</w:t>
      </w:r>
      <w:r>
        <w:t>aml#/components/schemas/Uint32'</w:t>
      </w:r>
    </w:p>
    <w:p w14:paraId="0F130DA2" w14:textId="77777777" w:rsidR="00C561D5" w:rsidRPr="00BD6F46" w:rsidRDefault="00C561D5" w:rsidP="00C561D5">
      <w:pPr>
        <w:pStyle w:val="PL"/>
      </w:pPr>
      <w:r w:rsidRPr="00BD6F46">
        <w:t xml:space="preserve">        </w:t>
      </w:r>
      <w:r w:rsidRPr="00A87ADE">
        <w:t>sMServiceType</w:t>
      </w:r>
      <w:r w:rsidRPr="00BD6F46">
        <w:t>:</w:t>
      </w:r>
    </w:p>
    <w:p w14:paraId="68FEC5D5" w14:textId="77777777" w:rsidR="00C561D5" w:rsidRDefault="00C561D5" w:rsidP="00C561D5">
      <w:pPr>
        <w:pStyle w:val="PL"/>
      </w:pPr>
      <w:r w:rsidRPr="00BD6F46">
        <w:t xml:space="preserve">          $ref: '#/components/schemas/</w:t>
      </w:r>
      <w:r>
        <w:t>S</w:t>
      </w:r>
      <w:r w:rsidRPr="00A87ADE">
        <w:t>MServiceType</w:t>
      </w:r>
      <w:r w:rsidRPr="00BD6F46">
        <w:t>'</w:t>
      </w:r>
    </w:p>
    <w:p w14:paraId="10F86F3F" w14:textId="77777777" w:rsidR="00C561D5" w:rsidRPr="00BD6F46" w:rsidRDefault="00C561D5" w:rsidP="00C561D5">
      <w:pPr>
        <w:pStyle w:val="PL"/>
      </w:pPr>
      <w:r w:rsidRPr="00BD6F46">
        <w:t xml:space="preserve">        </w:t>
      </w:r>
      <w:r w:rsidRPr="00A87ADE">
        <w:t>sMSequenceNumber</w:t>
      </w:r>
      <w:r w:rsidRPr="00BD6F46">
        <w:t>:</w:t>
      </w:r>
    </w:p>
    <w:p w14:paraId="25D088D3" w14:textId="77777777" w:rsidR="00C561D5" w:rsidRDefault="00C561D5" w:rsidP="00C561D5">
      <w:pPr>
        <w:pStyle w:val="PL"/>
      </w:pPr>
      <w:r w:rsidRPr="00BD6F46">
        <w:t xml:space="preserve">          $ref: 'TS29571_CommonData.y</w:t>
      </w:r>
      <w:r>
        <w:t>aml#/components/schemas/Uint32'</w:t>
      </w:r>
    </w:p>
    <w:p w14:paraId="4C1DBE53" w14:textId="77777777" w:rsidR="00C561D5" w:rsidRPr="00BD6F46" w:rsidRDefault="00C561D5" w:rsidP="00C561D5">
      <w:pPr>
        <w:pStyle w:val="PL"/>
      </w:pPr>
      <w:r w:rsidRPr="00BD6F46">
        <w:t xml:space="preserve">        </w:t>
      </w:r>
      <w:r w:rsidRPr="00A87ADE">
        <w:t>sMSresult</w:t>
      </w:r>
      <w:r w:rsidRPr="00BD6F46">
        <w:t>:</w:t>
      </w:r>
    </w:p>
    <w:p w14:paraId="2C1B4E6B" w14:textId="77777777" w:rsidR="00C561D5" w:rsidRDefault="00C561D5" w:rsidP="00C561D5">
      <w:pPr>
        <w:pStyle w:val="PL"/>
      </w:pPr>
      <w:r w:rsidRPr="00BD6F46">
        <w:t xml:space="preserve">          $ref: 'TS29571_CommonData.y</w:t>
      </w:r>
      <w:r>
        <w:t>aml#/components/schemas/Uint32'</w:t>
      </w:r>
    </w:p>
    <w:p w14:paraId="2E9C37AA" w14:textId="77777777" w:rsidR="00C561D5" w:rsidRPr="00BD6F46" w:rsidRDefault="00C561D5" w:rsidP="00C561D5">
      <w:pPr>
        <w:pStyle w:val="PL"/>
      </w:pPr>
      <w:r w:rsidRPr="00BD6F46">
        <w:t xml:space="preserve">        </w:t>
      </w:r>
      <w:r w:rsidRPr="00A87ADE">
        <w:t>submissionTime</w:t>
      </w:r>
      <w:r w:rsidRPr="00BD6F46">
        <w:t>:</w:t>
      </w:r>
    </w:p>
    <w:p w14:paraId="3A10319A" w14:textId="77777777" w:rsidR="00C561D5" w:rsidRDefault="00C561D5" w:rsidP="00C561D5">
      <w:pPr>
        <w:pStyle w:val="PL"/>
      </w:pPr>
      <w:r w:rsidRPr="00BD6F46">
        <w:t xml:space="preserve">          $ref: 'TS29571_CommonData.yam</w:t>
      </w:r>
      <w:r>
        <w:t>l#/components/schemas/DateTime'</w:t>
      </w:r>
    </w:p>
    <w:p w14:paraId="1A4BA74E" w14:textId="77777777" w:rsidR="00C561D5" w:rsidRPr="00BD6F46" w:rsidRDefault="00C561D5" w:rsidP="00C561D5">
      <w:pPr>
        <w:pStyle w:val="PL"/>
      </w:pPr>
      <w:r w:rsidRPr="00BD6F46">
        <w:t xml:space="preserve">        </w:t>
      </w:r>
      <w:r>
        <w:t>sMP</w:t>
      </w:r>
      <w:r w:rsidRPr="00A87ADE">
        <w:t>riority</w:t>
      </w:r>
      <w:r w:rsidRPr="00BD6F46">
        <w:t>:</w:t>
      </w:r>
    </w:p>
    <w:p w14:paraId="635E2450" w14:textId="77777777" w:rsidR="00C561D5" w:rsidRDefault="00C561D5" w:rsidP="00C561D5">
      <w:pPr>
        <w:pStyle w:val="PL"/>
      </w:pPr>
      <w:r w:rsidRPr="00BD6F46">
        <w:t xml:space="preserve">          $ref: '#/components/schemas/</w:t>
      </w:r>
      <w:r>
        <w:t>SMP</w:t>
      </w:r>
      <w:r w:rsidRPr="00A87ADE">
        <w:t>riority</w:t>
      </w:r>
      <w:r w:rsidRPr="00BD6F46">
        <w:t>'</w:t>
      </w:r>
    </w:p>
    <w:p w14:paraId="2DA40E1F" w14:textId="77777777" w:rsidR="00C561D5" w:rsidRPr="00BD6F46" w:rsidRDefault="00C561D5" w:rsidP="00C561D5">
      <w:pPr>
        <w:pStyle w:val="PL"/>
      </w:pPr>
      <w:r w:rsidRPr="00BD6F46">
        <w:t xml:space="preserve">        </w:t>
      </w:r>
      <w:r w:rsidRPr="00A87ADE">
        <w:rPr>
          <w:szCs w:val="18"/>
        </w:rPr>
        <w:t>messageReference</w:t>
      </w:r>
      <w:r w:rsidRPr="00BD6F46">
        <w:t>:</w:t>
      </w:r>
    </w:p>
    <w:p w14:paraId="09BE74CF" w14:textId="77777777" w:rsidR="00C561D5" w:rsidRDefault="00C561D5" w:rsidP="00C561D5">
      <w:pPr>
        <w:pStyle w:val="PL"/>
      </w:pPr>
      <w:r w:rsidRPr="00BD6F46">
        <w:t xml:space="preserve">          typ</w:t>
      </w:r>
      <w:r>
        <w:t>e: string</w:t>
      </w:r>
    </w:p>
    <w:p w14:paraId="6A93EFDB" w14:textId="77777777" w:rsidR="00C561D5" w:rsidRPr="00BD6F46" w:rsidRDefault="00C561D5" w:rsidP="00C561D5">
      <w:pPr>
        <w:pStyle w:val="PL"/>
      </w:pPr>
      <w:r w:rsidRPr="00BD6F46">
        <w:t xml:space="preserve">        </w:t>
      </w:r>
      <w:r w:rsidRPr="00A87ADE">
        <w:rPr>
          <w:szCs w:val="18"/>
        </w:rPr>
        <w:t>messageSize</w:t>
      </w:r>
      <w:r w:rsidRPr="00BD6F46">
        <w:t>:</w:t>
      </w:r>
    </w:p>
    <w:p w14:paraId="48658969" w14:textId="77777777" w:rsidR="00C561D5" w:rsidRDefault="00C561D5" w:rsidP="00C561D5">
      <w:pPr>
        <w:pStyle w:val="PL"/>
      </w:pPr>
      <w:r w:rsidRPr="00BD6F46">
        <w:t xml:space="preserve">          $ref: 'TS29571_CommonData.y</w:t>
      </w:r>
      <w:r>
        <w:t>aml#/components/schemas/Uint32'</w:t>
      </w:r>
    </w:p>
    <w:p w14:paraId="7A556DB6" w14:textId="77777777" w:rsidR="00C561D5" w:rsidRPr="00BD6F46" w:rsidRDefault="00C561D5" w:rsidP="00C561D5">
      <w:pPr>
        <w:pStyle w:val="PL"/>
      </w:pPr>
      <w:r w:rsidRPr="00BD6F46">
        <w:t xml:space="preserve">        </w:t>
      </w:r>
      <w:r w:rsidRPr="00434150">
        <w:t>messageClass</w:t>
      </w:r>
      <w:r w:rsidRPr="00BD6F46">
        <w:t>:</w:t>
      </w:r>
    </w:p>
    <w:p w14:paraId="3A5EE6E3" w14:textId="77777777" w:rsidR="00C561D5" w:rsidRDefault="00C561D5" w:rsidP="00C561D5">
      <w:pPr>
        <w:pStyle w:val="PL"/>
      </w:pPr>
      <w:r w:rsidRPr="00BD6F46">
        <w:t xml:space="preserve">          $ref: '#/components/schemas/</w:t>
      </w:r>
      <w:r>
        <w:t>M</w:t>
      </w:r>
      <w:r w:rsidRPr="00434150">
        <w:t>essageClass</w:t>
      </w:r>
      <w:r w:rsidRPr="00BD6F46">
        <w:t>'</w:t>
      </w:r>
    </w:p>
    <w:p w14:paraId="65CC7166" w14:textId="77777777" w:rsidR="00C561D5" w:rsidRPr="00BD6F46" w:rsidRDefault="00C561D5" w:rsidP="00C561D5">
      <w:pPr>
        <w:pStyle w:val="PL"/>
      </w:pPr>
      <w:r w:rsidRPr="00BD6F46">
        <w:t xml:space="preserve">        </w:t>
      </w:r>
      <w:r w:rsidRPr="00434150">
        <w:t>deliveryReportRequested</w:t>
      </w:r>
      <w:r w:rsidRPr="00BD6F46">
        <w:t>:</w:t>
      </w:r>
    </w:p>
    <w:p w14:paraId="6F273536" w14:textId="77777777" w:rsidR="00C561D5" w:rsidRDefault="00C561D5" w:rsidP="00C561D5">
      <w:pPr>
        <w:pStyle w:val="PL"/>
      </w:pPr>
      <w:r w:rsidRPr="00BD6F46">
        <w:t xml:space="preserve">          $ref: '#/components/schemas/</w:t>
      </w:r>
      <w:r>
        <w:t>D</w:t>
      </w:r>
      <w:r w:rsidRPr="00434150">
        <w:t>eliveryReportRequested</w:t>
      </w:r>
      <w:r w:rsidRPr="00BD6F46">
        <w:t>'</w:t>
      </w:r>
    </w:p>
    <w:p w14:paraId="4E314CAE" w14:textId="77777777" w:rsidR="00C561D5" w:rsidRPr="00BD6F46" w:rsidRDefault="00C561D5" w:rsidP="00C561D5">
      <w:pPr>
        <w:pStyle w:val="PL"/>
      </w:pPr>
      <w:r w:rsidRPr="00BD6F46">
        <w:t xml:space="preserve">    </w:t>
      </w:r>
      <w:r w:rsidRPr="00A87ADE">
        <w:t>OriginatorInfo</w:t>
      </w:r>
      <w:r w:rsidRPr="00BD6F46">
        <w:t>:</w:t>
      </w:r>
    </w:p>
    <w:p w14:paraId="545796FC" w14:textId="77777777" w:rsidR="00C561D5" w:rsidRPr="00BD6F46" w:rsidRDefault="00C561D5" w:rsidP="00C561D5">
      <w:pPr>
        <w:pStyle w:val="PL"/>
      </w:pPr>
      <w:r w:rsidRPr="00BD6F46">
        <w:t xml:space="preserve">      type: object</w:t>
      </w:r>
    </w:p>
    <w:p w14:paraId="3F483157" w14:textId="77777777" w:rsidR="00C561D5" w:rsidRDefault="00C561D5" w:rsidP="00C561D5">
      <w:pPr>
        <w:pStyle w:val="PL"/>
      </w:pPr>
      <w:r w:rsidRPr="00BD6F46">
        <w:t xml:space="preserve">      properties:</w:t>
      </w:r>
    </w:p>
    <w:p w14:paraId="4F99B0BE" w14:textId="77777777" w:rsidR="00C561D5" w:rsidRPr="00BD6F46" w:rsidRDefault="00C561D5" w:rsidP="00C561D5">
      <w:pPr>
        <w:pStyle w:val="PL"/>
      </w:pPr>
      <w:r w:rsidRPr="00BD6F46">
        <w:t xml:space="preserve">        </w:t>
      </w:r>
      <w:r>
        <w:t>originatorSUPI</w:t>
      </w:r>
      <w:r w:rsidRPr="00BD6F46">
        <w:t>:</w:t>
      </w:r>
    </w:p>
    <w:p w14:paraId="561E5691" w14:textId="77777777" w:rsidR="00C561D5" w:rsidRDefault="00C561D5" w:rsidP="00C561D5">
      <w:pPr>
        <w:pStyle w:val="PL"/>
      </w:pPr>
      <w:r w:rsidRPr="00BD6F46">
        <w:t xml:space="preserve">          $ref: 'TS29571_CommonData</w:t>
      </w:r>
      <w:r>
        <w:t>.yaml#/components/schemas/Supi'</w:t>
      </w:r>
    </w:p>
    <w:p w14:paraId="64EBE7F1" w14:textId="77777777" w:rsidR="00C561D5" w:rsidRPr="00BD6F46" w:rsidRDefault="00C561D5" w:rsidP="00C561D5">
      <w:pPr>
        <w:pStyle w:val="PL"/>
      </w:pPr>
      <w:r w:rsidRPr="00BD6F46">
        <w:t xml:space="preserve">        </w:t>
      </w:r>
      <w:r>
        <w:t>originatorGPSI</w:t>
      </w:r>
      <w:r w:rsidRPr="00BD6F46">
        <w:t>:</w:t>
      </w:r>
    </w:p>
    <w:p w14:paraId="492DFEA3" w14:textId="77777777" w:rsidR="00C561D5" w:rsidRDefault="00C561D5" w:rsidP="00C561D5">
      <w:pPr>
        <w:pStyle w:val="PL"/>
      </w:pPr>
      <w:r w:rsidRPr="00BD6F46">
        <w:t xml:space="preserve">          $ref: 'TS29571_CommonData</w:t>
      </w:r>
      <w:r>
        <w:t>.yaml#/components/schemas/Gpsi'</w:t>
      </w:r>
    </w:p>
    <w:p w14:paraId="048E9740" w14:textId="77777777" w:rsidR="00C561D5" w:rsidRPr="00BD6F46" w:rsidRDefault="00C561D5" w:rsidP="00C561D5">
      <w:pPr>
        <w:pStyle w:val="PL"/>
      </w:pPr>
      <w:r w:rsidRPr="00BD6F46">
        <w:t xml:space="preserve">        </w:t>
      </w:r>
      <w:r w:rsidRPr="00A87ADE">
        <w:t>originatorOtherAddress</w:t>
      </w:r>
      <w:r w:rsidRPr="00BD6F46">
        <w:t>:</w:t>
      </w:r>
    </w:p>
    <w:p w14:paraId="6D4D122B"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0BEE3FF" w14:textId="77777777" w:rsidR="00C561D5" w:rsidRPr="00BD6F46" w:rsidRDefault="00C561D5" w:rsidP="00C561D5">
      <w:pPr>
        <w:pStyle w:val="PL"/>
      </w:pPr>
      <w:r w:rsidRPr="00BD6F46">
        <w:t xml:space="preserve">        </w:t>
      </w:r>
      <w:r w:rsidRPr="00A87ADE">
        <w:t>originatorReceivedAddress</w:t>
      </w:r>
      <w:r w:rsidRPr="00BD6F46">
        <w:t>:</w:t>
      </w:r>
    </w:p>
    <w:p w14:paraId="763D8886"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31AB632F" w14:textId="77777777" w:rsidR="00C561D5" w:rsidRPr="00BD6F46" w:rsidRDefault="00C561D5" w:rsidP="00C561D5">
      <w:pPr>
        <w:pStyle w:val="PL"/>
      </w:pPr>
      <w:r w:rsidRPr="00BD6F46">
        <w:t xml:space="preserve">        </w:t>
      </w:r>
      <w:r>
        <w:t>originatorSCCP</w:t>
      </w:r>
      <w:r w:rsidRPr="00A87ADE">
        <w:t>Address</w:t>
      </w:r>
      <w:r w:rsidRPr="00BD6F46">
        <w:t>:</w:t>
      </w:r>
    </w:p>
    <w:p w14:paraId="1708C823" w14:textId="77777777" w:rsidR="00C561D5" w:rsidRDefault="00C561D5" w:rsidP="00C561D5">
      <w:pPr>
        <w:pStyle w:val="PL"/>
      </w:pPr>
      <w:r w:rsidRPr="00BD6F46">
        <w:t xml:space="preserve">          typ</w:t>
      </w:r>
      <w:r>
        <w:t>e: string</w:t>
      </w:r>
    </w:p>
    <w:p w14:paraId="46F293D2" w14:textId="77777777" w:rsidR="00C561D5" w:rsidRPr="00BD6F46" w:rsidRDefault="00C561D5" w:rsidP="00C561D5">
      <w:pPr>
        <w:pStyle w:val="PL"/>
      </w:pPr>
      <w:r w:rsidRPr="00BD6F46">
        <w:t xml:space="preserve">        </w:t>
      </w:r>
      <w:r w:rsidRPr="0072657E">
        <w:t>sMOriginatorInterface</w:t>
      </w:r>
      <w:r w:rsidRPr="00BD6F46">
        <w:t>:</w:t>
      </w:r>
    </w:p>
    <w:p w14:paraId="631DC677" w14:textId="77777777" w:rsidR="00C561D5" w:rsidRDefault="00C561D5" w:rsidP="00C561D5">
      <w:pPr>
        <w:pStyle w:val="PL"/>
      </w:pPr>
      <w:r w:rsidRPr="00BD6F46">
        <w:t xml:space="preserve">          $ref: '#/components/schemas/</w:t>
      </w:r>
      <w:r>
        <w:t>S</w:t>
      </w:r>
      <w:r w:rsidRPr="0072657E">
        <w:t>MInterface</w:t>
      </w:r>
      <w:r w:rsidRPr="00BD6F46">
        <w:t>'</w:t>
      </w:r>
    </w:p>
    <w:p w14:paraId="0853A1A5" w14:textId="77777777" w:rsidR="00C561D5" w:rsidRPr="00BD6F46" w:rsidRDefault="00C561D5" w:rsidP="00C561D5">
      <w:pPr>
        <w:pStyle w:val="PL"/>
      </w:pPr>
      <w:r w:rsidRPr="00BD6F46">
        <w:t xml:space="preserve">        </w:t>
      </w:r>
      <w:r w:rsidRPr="0072657E">
        <w:t>sMOriginatorProtocolId</w:t>
      </w:r>
      <w:r w:rsidRPr="00BD6F46">
        <w:t>:</w:t>
      </w:r>
    </w:p>
    <w:p w14:paraId="0B6CE553" w14:textId="77777777" w:rsidR="00C561D5" w:rsidRDefault="00C561D5" w:rsidP="00C561D5">
      <w:pPr>
        <w:pStyle w:val="PL"/>
      </w:pPr>
      <w:r w:rsidRPr="00BD6F46">
        <w:t xml:space="preserve">          typ</w:t>
      </w:r>
      <w:r>
        <w:t>e: string</w:t>
      </w:r>
    </w:p>
    <w:p w14:paraId="6BA66556" w14:textId="77777777" w:rsidR="00C561D5" w:rsidRPr="00BD6F46" w:rsidRDefault="00C561D5" w:rsidP="00C561D5">
      <w:pPr>
        <w:pStyle w:val="PL"/>
      </w:pPr>
      <w:r w:rsidRPr="00BD6F46">
        <w:t xml:space="preserve">    </w:t>
      </w:r>
      <w:r>
        <w:t>R</w:t>
      </w:r>
      <w:r w:rsidRPr="00A87ADE">
        <w:t>ecipientInfo</w:t>
      </w:r>
      <w:r w:rsidRPr="00BD6F46">
        <w:t>:</w:t>
      </w:r>
    </w:p>
    <w:p w14:paraId="698A7951" w14:textId="77777777" w:rsidR="00C561D5" w:rsidRPr="00BD6F46" w:rsidRDefault="00C561D5" w:rsidP="00C561D5">
      <w:pPr>
        <w:pStyle w:val="PL"/>
      </w:pPr>
      <w:r w:rsidRPr="00BD6F46">
        <w:t xml:space="preserve">      type: object</w:t>
      </w:r>
    </w:p>
    <w:p w14:paraId="005D19FB" w14:textId="77777777" w:rsidR="00C561D5" w:rsidRDefault="00C561D5" w:rsidP="00C561D5">
      <w:pPr>
        <w:pStyle w:val="PL"/>
      </w:pPr>
      <w:r w:rsidRPr="00BD6F46">
        <w:t xml:space="preserve">      properties:</w:t>
      </w:r>
    </w:p>
    <w:p w14:paraId="0EBA67D6" w14:textId="77777777" w:rsidR="00C561D5" w:rsidRPr="00BD6F46" w:rsidRDefault="00C561D5" w:rsidP="00C561D5">
      <w:pPr>
        <w:pStyle w:val="PL"/>
      </w:pPr>
      <w:r w:rsidRPr="00BD6F46">
        <w:t xml:space="preserve">        </w:t>
      </w:r>
      <w:r w:rsidRPr="00A87ADE">
        <w:t>recipient</w:t>
      </w:r>
      <w:r>
        <w:t>SUPI</w:t>
      </w:r>
      <w:r w:rsidRPr="00BD6F46">
        <w:t>:</w:t>
      </w:r>
    </w:p>
    <w:p w14:paraId="202E3252" w14:textId="77777777" w:rsidR="00C561D5" w:rsidRDefault="00C561D5" w:rsidP="00C561D5">
      <w:pPr>
        <w:pStyle w:val="PL"/>
      </w:pPr>
      <w:r w:rsidRPr="00BD6F46">
        <w:t xml:space="preserve">          $ref: 'TS29571_CommonData</w:t>
      </w:r>
      <w:r>
        <w:t>.yaml#/components/schemas/Supi'</w:t>
      </w:r>
    </w:p>
    <w:p w14:paraId="274D30C4" w14:textId="77777777" w:rsidR="00C561D5" w:rsidRPr="00BD6F46" w:rsidRDefault="00C561D5" w:rsidP="00C561D5">
      <w:pPr>
        <w:pStyle w:val="PL"/>
      </w:pPr>
      <w:r w:rsidRPr="00BD6F46">
        <w:t xml:space="preserve">        </w:t>
      </w:r>
      <w:r w:rsidRPr="00A87ADE">
        <w:t>recipient</w:t>
      </w:r>
      <w:r>
        <w:t>GPSI</w:t>
      </w:r>
      <w:r w:rsidRPr="00BD6F46">
        <w:t>:</w:t>
      </w:r>
    </w:p>
    <w:p w14:paraId="57548500" w14:textId="77777777" w:rsidR="00C561D5" w:rsidRDefault="00C561D5" w:rsidP="00C561D5">
      <w:pPr>
        <w:pStyle w:val="PL"/>
      </w:pPr>
      <w:r w:rsidRPr="00BD6F46">
        <w:t xml:space="preserve">          $ref: 'TS29571_CommonData</w:t>
      </w:r>
      <w:r>
        <w:t>.yaml#/components/schemas/Gpsi'</w:t>
      </w:r>
    </w:p>
    <w:p w14:paraId="607F3ADF" w14:textId="77777777" w:rsidR="00C561D5" w:rsidRPr="00BD6F46" w:rsidRDefault="00C561D5" w:rsidP="00C561D5">
      <w:pPr>
        <w:pStyle w:val="PL"/>
      </w:pPr>
      <w:r w:rsidRPr="00BD6F46">
        <w:t xml:space="preserve">        </w:t>
      </w:r>
      <w:r w:rsidRPr="00A87ADE">
        <w:t>recipientOtherAddress</w:t>
      </w:r>
      <w:r w:rsidRPr="00BD6F46">
        <w:t>:</w:t>
      </w:r>
    </w:p>
    <w:p w14:paraId="0C02701B"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54936F49" w14:textId="77777777" w:rsidR="00C561D5" w:rsidRPr="00BD6F46" w:rsidRDefault="00C561D5" w:rsidP="00C561D5">
      <w:pPr>
        <w:pStyle w:val="PL"/>
      </w:pPr>
      <w:r w:rsidRPr="00BD6F46">
        <w:t xml:space="preserve">        </w:t>
      </w:r>
      <w:r w:rsidRPr="00A87ADE">
        <w:t>recipientReceivedAddress</w:t>
      </w:r>
      <w:r w:rsidRPr="00BD6F46">
        <w:t>:</w:t>
      </w:r>
    </w:p>
    <w:p w14:paraId="37211531"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B36D232"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512A7006" w14:textId="77777777" w:rsidR="00C561D5" w:rsidRDefault="00C561D5" w:rsidP="00C561D5">
      <w:pPr>
        <w:pStyle w:val="PL"/>
      </w:pPr>
      <w:r w:rsidRPr="00BD6F46">
        <w:t xml:space="preserve">          typ</w:t>
      </w:r>
      <w:r>
        <w:t>e: string</w:t>
      </w:r>
    </w:p>
    <w:p w14:paraId="6418884B" w14:textId="77777777" w:rsidR="00C561D5" w:rsidRPr="00BD6F46" w:rsidRDefault="00C561D5" w:rsidP="00C561D5">
      <w:pPr>
        <w:pStyle w:val="PL"/>
      </w:pPr>
      <w:r w:rsidRPr="00BD6F46">
        <w:t xml:space="preserve">        </w:t>
      </w:r>
      <w:r>
        <w:t>sMDestination</w:t>
      </w:r>
      <w:r w:rsidRPr="0072657E">
        <w:t>Interface</w:t>
      </w:r>
      <w:r w:rsidRPr="00BD6F46">
        <w:t>:</w:t>
      </w:r>
    </w:p>
    <w:p w14:paraId="1C319797" w14:textId="77777777" w:rsidR="00C561D5" w:rsidRDefault="00C561D5" w:rsidP="00C561D5">
      <w:pPr>
        <w:pStyle w:val="PL"/>
      </w:pPr>
      <w:r w:rsidRPr="00BD6F46">
        <w:t xml:space="preserve">          $ref: '#/components/schemas/</w:t>
      </w:r>
      <w:r w:rsidRPr="00E154F6">
        <w:t>SMInterface'</w:t>
      </w:r>
    </w:p>
    <w:p w14:paraId="35913660"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1EDFD565" w14:textId="77777777" w:rsidR="00C561D5" w:rsidRDefault="00C561D5" w:rsidP="00C561D5">
      <w:pPr>
        <w:pStyle w:val="PL"/>
      </w:pPr>
      <w:r w:rsidRPr="00BD6F46">
        <w:t xml:space="preserve">          typ</w:t>
      </w:r>
      <w:r>
        <w:t>e: string</w:t>
      </w:r>
    </w:p>
    <w:p w14:paraId="0C0A5957" w14:textId="77777777" w:rsidR="00C561D5" w:rsidRPr="00BD6F46" w:rsidRDefault="00C561D5" w:rsidP="00C561D5">
      <w:pPr>
        <w:pStyle w:val="PL"/>
      </w:pPr>
      <w:r w:rsidRPr="00BD6F46">
        <w:t xml:space="preserve">    </w:t>
      </w:r>
      <w:r>
        <w:t>SMAddressInfo</w:t>
      </w:r>
      <w:r w:rsidRPr="00BD6F46">
        <w:t>:</w:t>
      </w:r>
    </w:p>
    <w:p w14:paraId="04120353" w14:textId="77777777" w:rsidR="00C561D5" w:rsidRPr="00BD6F46" w:rsidRDefault="00C561D5" w:rsidP="00C561D5">
      <w:pPr>
        <w:pStyle w:val="PL"/>
      </w:pPr>
      <w:r w:rsidRPr="00BD6F46">
        <w:t xml:space="preserve">      type: object</w:t>
      </w:r>
    </w:p>
    <w:p w14:paraId="42163AC7" w14:textId="77777777" w:rsidR="00C561D5" w:rsidRDefault="00C561D5" w:rsidP="00C561D5">
      <w:pPr>
        <w:pStyle w:val="PL"/>
      </w:pPr>
      <w:r w:rsidRPr="00BD6F46">
        <w:t xml:space="preserve">      properties:</w:t>
      </w:r>
    </w:p>
    <w:p w14:paraId="69D9C3E6" w14:textId="77777777" w:rsidR="00C561D5" w:rsidRPr="00BD6F46" w:rsidRDefault="00C561D5" w:rsidP="00C561D5">
      <w:pPr>
        <w:pStyle w:val="PL"/>
      </w:pPr>
      <w:r w:rsidRPr="00BD6F46">
        <w:t xml:space="preserve">        </w:t>
      </w:r>
      <w:r>
        <w:t>sM</w:t>
      </w:r>
      <w:r w:rsidRPr="00A87ADE">
        <w:t>addressType</w:t>
      </w:r>
      <w:r w:rsidRPr="00BD6F46">
        <w:t>:</w:t>
      </w:r>
    </w:p>
    <w:p w14:paraId="623D4610" w14:textId="77777777" w:rsidR="00C561D5" w:rsidRDefault="00C561D5" w:rsidP="00C561D5">
      <w:pPr>
        <w:pStyle w:val="PL"/>
      </w:pPr>
      <w:r w:rsidRPr="00BD6F46">
        <w:t xml:space="preserve">          $ref: '#/components/schemas/</w:t>
      </w:r>
      <w:r>
        <w:t>SMAddressType</w:t>
      </w:r>
      <w:r w:rsidRPr="00BD6F46">
        <w:t>'</w:t>
      </w:r>
    </w:p>
    <w:p w14:paraId="63B5C926" w14:textId="77777777" w:rsidR="00C561D5" w:rsidRPr="00BD6F46" w:rsidRDefault="00C561D5" w:rsidP="00C561D5">
      <w:pPr>
        <w:pStyle w:val="PL"/>
      </w:pPr>
      <w:r w:rsidRPr="00BD6F46">
        <w:t xml:space="preserve">        </w:t>
      </w:r>
      <w:r>
        <w:t>sMaddressData</w:t>
      </w:r>
      <w:r w:rsidRPr="00BD6F46">
        <w:t>:</w:t>
      </w:r>
    </w:p>
    <w:p w14:paraId="4FF2A1E0" w14:textId="77777777" w:rsidR="00C561D5" w:rsidRDefault="00C561D5" w:rsidP="00C561D5">
      <w:pPr>
        <w:pStyle w:val="PL"/>
      </w:pPr>
      <w:r w:rsidRPr="00BD6F46">
        <w:t xml:space="preserve">          typ</w:t>
      </w:r>
      <w:r>
        <w:t>e: string</w:t>
      </w:r>
    </w:p>
    <w:p w14:paraId="2A38FDDF" w14:textId="77777777" w:rsidR="00C561D5" w:rsidRPr="00BD6F46" w:rsidRDefault="00C561D5" w:rsidP="00C561D5">
      <w:pPr>
        <w:pStyle w:val="PL"/>
      </w:pPr>
      <w:r w:rsidRPr="00BD6F46">
        <w:t xml:space="preserve">        </w:t>
      </w:r>
      <w:r>
        <w:t>sM</w:t>
      </w:r>
      <w:r w:rsidRPr="00A87ADE">
        <w:t>address</w:t>
      </w:r>
      <w:r>
        <w:t>Domain</w:t>
      </w:r>
      <w:r w:rsidRPr="00BD6F46">
        <w:t>:</w:t>
      </w:r>
    </w:p>
    <w:p w14:paraId="67701246" w14:textId="77777777" w:rsidR="00C561D5" w:rsidRDefault="00C561D5" w:rsidP="00C561D5">
      <w:pPr>
        <w:pStyle w:val="PL"/>
      </w:pPr>
      <w:r w:rsidRPr="00BD6F46">
        <w:t xml:space="preserve">          $ref: '#/components/schemas/</w:t>
      </w:r>
      <w:r>
        <w:t>SMAddressDomain</w:t>
      </w:r>
      <w:r w:rsidRPr="00BD6F46">
        <w:t>'</w:t>
      </w:r>
    </w:p>
    <w:p w14:paraId="517A0575" w14:textId="77777777" w:rsidR="00C561D5" w:rsidRPr="00BD6F46" w:rsidRDefault="00C561D5" w:rsidP="00C561D5">
      <w:pPr>
        <w:pStyle w:val="PL"/>
      </w:pPr>
      <w:r w:rsidRPr="00BD6F46">
        <w:t xml:space="preserve">    </w:t>
      </w:r>
      <w:r>
        <w:t>Recipient</w:t>
      </w:r>
      <w:r w:rsidRPr="00A87ADE">
        <w:t>Address</w:t>
      </w:r>
      <w:r w:rsidRPr="00BD6F46">
        <w:t>:</w:t>
      </w:r>
    </w:p>
    <w:p w14:paraId="51304746" w14:textId="77777777" w:rsidR="00C561D5" w:rsidRPr="00BD6F46" w:rsidRDefault="00C561D5" w:rsidP="00C561D5">
      <w:pPr>
        <w:pStyle w:val="PL"/>
      </w:pPr>
      <w:r w:rsidRPr="00BD6F46">
        <w:t xml:space="preserve">      type: object</w:t>
      </w:r>
    </w:p>
    <w:p w14:paraId="442B263D" w14:textId="77777777" w:rsidR="00C561D5" w:rsidRDefault="00C561D5" w:rsidP="00C561D5">
      <w:pPr>
        <w:pStyle w:val="PL"/>
      </w:pPr>
      <w:r w:rsidRPr="00BD6F46">
        <w:t xml:space="preserve">      properties:</w:t>
      </w:r>
    </w:p>
    <w:p w14:paraId="4666DBE2" w14:textId="77777777" w:rsidR="00C561D5" w:rsidRPr="00BD6F46" w:rsidRDefault="00C561D5" w:rsidP="00C561D5">
      <w:pPr>
        <w:pStyle w:val="PL"/>
      </w:pPr>
      <w:r w:rsidRPr="00BD6F46">
        <w:t xml:space="preserve">        </w:t>
      </w:r>
      <w:r>
        <w:t>recipientAddressInfo</w:t>
      </w:r>
      <w:r w:rsidRPr="00BD6F46">
        <w:t>:</w:t>
      </w:r>
    </w:p>
    <w:p w14:paraId="730E5241" w14:textId="77777777" w:rsidR="00C561D5" w:rsidRDefault="00C561D5" w:rsidP="00C561D5">
      <w:pPr>
        <w:pStyle w:val="PL"/>
      </w:pPr>
      <w:r w:rsidRPr="00BD6F46">
        <w:t xml:space="preserve">          $ref: '#/components/schemas/</w:t>
      </w:r>
      <w:r>
        <w:t>SMAddressInfo</w:t>
      </w:r>
      <w:r w:rsidRPr="00BD6F46">
        <w:t>'</w:t>
      </w:r>
    </w:p>
    <w:p w14:paraId="077669B3" w14:textId="77777777" w:rsidR="00C561D5" w:rsidRPr="00BD6F46" w:rsidRDefault="00C561D5" w:rsidP="00C561D5">
      <w:pPr>
        <w:pStyle w:val="PL"/>
      </w:pPr>
      <w:r w:rsidRPr="00BD6F46">
        <w:t xml:space="preserve">        </w:t>
      </w:r>
      <w:r>
        <w:t>sM</w:t>
      </w:r>
      <w:r w:rsidRPr="00A87ADE">
        <w:t>address</w:t>
      </w:r>
      <w:r>
        <w:t>eeType</w:t>
      </w:r>
      <w:r w:rsidRPr="00BD6F46">
        <w:t>:</w:t>
      </w:r>
    </w:p>
    <w:p w14:paraId="64C1A2A9" w14:textId="77777777" w:rsidR="00C561D5" w:rsidRDefault="00C561D5" w:rsidP="00C561D5">
      <w:pPr>
        <w:pStyle w:val="PL"/>
      </w:pPr>
      <w:r w:rsidRPr="00BD6F46">
        <w:t xml:space="preserve">          $ref: '#/components/schemas/</w:t>
      </w:r>
      <w:r>
        <w:t>SMAddresseeType</w:t>
      </w:r>
      <w:r w:rsidRPr="00BD6F46">
        <w:t>'</w:t>
      </w:r>
    </w:p>
    <w:p w14:paraId="738A14CB"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134CA310" w14:textId="77777777" w:rsidR="00C561D5" w:rsidRPr="00BD6F46" w:rsidRDefault="00C561D5" w:rsidP="00C561D5">
      <w:pPr>
        <w:pStyle w:val="PL"/>
      </w:pPr>
      <w:r w:rsidRPr="00BD6F46">
        <w:t xml:space="preserve">      type: object</w:t>
      </w:r>
    </w:p>
    <w:p w14:paraId="7E186544" w14:textId="77777777" w:rsidR="00C561D5" w:rsidRDefault="00C561D5" w:rsidP="00C561D5">
      <w:pPr>
        <w:pStyle w:val="PL"/>
      </w:pPr>
      <w:r w:rsidRPr="00BD6F46">
        <w:lastRenderedPageBreak/>
        <w:t xml:space="preserve">      properties:</w:t>
      </w:r>
    </w:p>
    <w:p w14:paraId="08F1D459" w14:textId="77777777" w:rsidR="00C561D5" w:rsidRPr="00BD6F46" w:rsidRDefault="00C561D5" w:rsidP="00C561D5">
      <w:pPr>
        <w:pStyle w:val="PL"/>
      </w:pPr>
      <w:r w:rsidRPr="00BD6F46">
        <w:t xml:space="preserve">        </w:t>
      </w:r>
      <w:r w:rsidRPr="00A87ADE">
        <w:t>classIdentifier</w:t>
      </w:r>
      <w:r w:rsidRPr="00BD6F46">
        <w:t>:</w:t>
      </w:r>
    </w:p>
    <w:p w14:paraId="406C0A83" w14:textId="77777777" w:rsidR="00C561D5" w:rsidRDefault="00C561D5" w:rsidP="00C561D5">
      <w:pPr>
        <w:pStyle w:val="PL"/>
      </w:pPr>
      <w:r w:rsidRPr="00BD6F46">
        <w:t xml:space="preserve">          $ref: '#/components/schemas/</w:t>
      </w:r>
      <w:r>
        <w:t>C</w:t>
      </w:r>
      <w:r w:rsidRPr="00A87ADE">
        <w:t>lassIdentifier</w:t>
      </w:r>
      <w:r w:rsidRPr="00BD6F46">
        <w:t>'</w:t>
      </w:r>
    </w:p>
    <w:p w14:paraId="0BDC1591" w14:textId="77777777" w:rsidR="00C561D5" w:rsidRPr="00BD6F46" w:rsidRDefault="00C561D5" w:rsidP="00C561D5">
      <w:pPr>
        <w:pStyle w:val="PL"/>
      </w:pPr>
      <w:r w:rsidRPr="00BD6F46">
        <w:t xml:space="preserve">        </w:t>
      </w:r>
      <w:r w:rsidRPr="00A87ADE">
        <w:t>tokenText</w:t>
      </w:r>
      <w:r w:rsidRPr="00BD6F46">
        <w:t>:</w:t>
      </w:r>
    </w:p>
    <w:p w14:paraId="15340437" w14:textId="77777777" w:rsidR="00C561D5" w:rsidRDefault="00C561D5" w:rsidP="00C561D5">
      <w:pPr>
        <w:pStyle w:val="PL"/>
      </w:pPr>
      <w:r w:rsidRPr="00BD6F46">
        <w:t xml:space="preserve">          typ</w:t>
      </w:r>
      <w:r>
        <w:t>e: string</w:t>
      </w:r>
    </w:p>
    <w:p w14:paraId="07926FBA" w14:textId="77777777" w:rsidR="00C561D5" w:rsidRPr="00BD6F46" w:rsidRDefault="00C561D5" w:rsidP="00C561D5">
      <w:pPr>
        <w:pStyle w:val="PL"/>
      </w:pPr>
      <w:r w:rsidRPr="00BD6F46">
        <w:t xml:space="preserve">    </w:t>
      </w:r>
      <w:r>
        <w:t>SM</w:t>
      </w:r>
      <w:r w:rsidRPr="00A87ADE">
        <w:t>AddressDomain</w:t>
      </w:r>
      <w:r w:rsidRPr="00BD6F46">
        <w:t>:</w:t>
      </w:r>
    </w:p>
    <w:p w14:paraId="17D4D976" w14:textId="77777777" w:rsidR="00C561D5" w:rsidRPr="00BD6F46" w:rsidRDefault="00C561D5" w:rsidP="00C561D5">
      <w:pPr>
        <w:pStyle w:val="PL"/>
      </w:pPr>
      <w:r w:rsidRPr="00BD6F46">
        <w:t xml:space="preserve">      type: object</w:t>
      </w:r>
    </w:p>
    <w:p w14:paraId="5BA741C2" w14:textId="77777777" w:rsidR="00C561D5" w:rsidRDefault="00C561D5" w:rsidP="00C561D5">
      <w:pPr>
        <w:pStyle w:val="PL"/>
      </w:pPr>
      <w:r w:rsidRPr="00BD6F46">
        <w:t xml:space="preserve">      properties:</w:t>
      </w:r>
    </w:p>
    <w:p w14:paraId="3A928AAA" w14:textId="77777777" w:rsidR="00C561D5" w:rsidRPr="00BD6F46" w:rsidRDefault="00C561D5" w:rsidP="00C561D5">
      <w:pPr>
        <w:pStyle w:val="PL"/>
      </w:pPr>
      <w:r w:rsidRPr="00BD6F46">
        <w:t xml:space="preserve">        </w:t>
      </w:r>
      <w:r w:rsidRPr="00A87ADE">
        <w:t>domainName</w:t>
      </w:r>
      <w:r w:rsidRPr="00BD6F46">
        <w:t>:</w:t>
      </w:r>
    </w:p>
    <w:p w14:paraId="22DE77C6" w14:textId="77777777" w:rsidR="00C561D5" w:rsidRDefault="00C561D5" w:rsidP="00C561D5">
      <w:pPr>
        <w:pStyle w:val="PL"/>
      </w:pPr>
      <w:r w:rsidRPr="00BD6F46">
        <w:t xml:space="preserve">          typ</w:t>
      </w:r>
      <w:r>
        <w:t>e: string</w:t>
      </w:r>
    </w:p>
    <w:p w14:paraId="4BA59C81" w14:textId="77777777" w:rsidR="00C561D5" w:rsidRPr="00BD6F46" w:rsidRDefault="00C561D5" w:rsidP="00C561D5">
      <w:pPr>
        <w:pStyle w:val="PL"/>
      </w:pPr>
      <w:r w:rsidRPr="00BD6F46">
        <w:t xml:space="preserve">        </w:t>
      </w:r>
      <w:r w:rsidRPr="00A87ADE">
        <w:t>3GPPIMSIMCCMNC</w:t>
      </w:r>
      <w:r w:rsidRPr="00BD6F46">
        <w:t>:</w:t>
      </w:r>
    </w:p>
    <w:p w14:paraId="2B71D5D5" w14:textId="77777777" w:rsidR="00C561D5" w:rsidRDefault="00C561D5" w:rsidP="00C561D5">
      <w:pPr>
        <w:pStyle w:val="PL"/>
      </w:pPr>
      <w:r w:rsidRPr="00BD6F46">
        <w:t xml:space="preserve">          typ</w:t>
      </w:r>
      <w:r>
        <w:t>e: string</w:t>
      </w:r>
    </w:p>
    <w:p w14:paraId="49252578" w14:textId="77777777" w:rsidR="00C561D5" w:rsidRPr="00BD6F46" w:rsidRDefault="00C561D5" w:rsidP="00C561D5">
      <w:pPr>
        <w:pStyle w:val="PL"/>
      </w:pPr>
      <w:r w:rsidRPr="00BD6F46">
        <w:t xml:space="preserve">    </w:t>
      </w:r>
      <w:r w:rsidRPr="000459EC">
        <w:t>SMInterface</w:t>
      </w:r>
      <w:r w:rsidRPr="00BD6F46">
        <w:t>:</w:t>
      </w:r>
    </w:p>
    <w:p w14:paraId="311B454F" w14:textId="77777777" w:rsidR="00C561D5" w:rsidRPr="00BD6F46" w:rsidRDefault="00C561D5" w:rsidP="00C561D5">
      <w:pPr>
        <w:pStyle w:val="PL"/>
      </w:pPr>
      <w:r w:rsidRPr="00BD6F46">
        <w:t xml:space="preserve">      type: object</w:t>
      </w:r>
    </w:p>
    <w:p w14:paraId="7E3EC3EF" w14:textId="77777777" w:rsidR="00C561D5" w:rsidRDefault="00C561D5" w:rsidP="00C561D5">
      <w:pPr>
        <w:pStyle w:val="PL"/>
      </w:pPr>
      <w:r w:rsidRPr="00BD6F46">
        <w:t xml:space="preserve">      properties:</w:t>
      </w:r>
    </w:p>
    <w:p w14:paraId="48EF98AB" w14:textId="77777777" w:rsidR="00C561D5" w:rsidRPr="00BD6F46" w:rsidRDefault="00C561D5" w:rsidP="00C561D5">
      <w:pPr>
        <w:pStyle w:val="PL"/>
      </w:pPr>
      <w:r w:rsidRPr="00BD6F46">
        <w:t xml:space="preserve">        </w:t>
      </w:r>
      <w:r w:rsidRPr="00A87ADE">
        <w:t>interfaceId</w:t>
      </w:r>
      <w:r w:rsidRPr="00BD6F46">
        <w:t>:</w:t>
      </w:r>
    </w:p>
    <w:p w14:paraId="2AC0A0E1" w14:textId="77777777" w:rsidR="00C561D5" w:rsidRDefault="00C561D5" w:rsidP="00C561D5">
      <w:pPr>
        <w:pStyle w:val="PL"/>
      </w:pPr>
      <w:r w:rsidRPr="00BD6F46">
        <w:t xml:space="preserve">          typ</w:t>
      </w:r>
      <w:r>
        <w:t>e: string</w:t>
      </w:r>
    </w:p>
    <w:p w14:paraId="3AE89987" w14:textId="77777777" w:rsidR="00C561D5" w:rsidRPr="00BD6F46" w:rsidRDefault="00C561D5" w:rsidP="00C561D5">
      <w:pPr>
        <w:pStyle w:val="PL"/>
      </w:pPr>
      <w:r w:rsidRPr="00BD6F46">
        <w:t xml:space="preserve">        </w:t>
      </w:r>
      <w:r w:rsidRPr="00A87ADE">
        <w:t>interfaceText</w:t>
      </w:r>
      <w:r w:rsidRPr="00BD6F46">
        <w:t>:</w:t>
      </w:r>
    </w:p>
    <w:p w14:paraId="085695F4" w14:textId="77777777" w:rsidR="00C561D5" w:rsidRDefault="00C561D5" w:rsidP="00C561D5">
      <w:pPr>
        <w:pStyle w:val="PL"/>
      </w:pPr>
      <w:r w:rsidRPr="00BD6F46">
        <w:t xml:space="preserve">          typ</w:t>
      </w:r>
      <w:r>
        <w:t>e: string</w:t>
      </w:r>
    </w:p>
    <w:p w14:paraId="7CC3772C" w14:textId="77777777" w:rsidR="00C561D5" w:rsidRPr="00BD6F46" w:rsidRDefault="00C561D5" w:rsidP="00C561D5">
      <w:pPr>
        <w:pStyle w:val="PL"/>
      </w:pPr>
      <w:r w:rsidRPr="00BD6F46">
        <w:t xml:space="preserve">        </w:t>
      </w:r>
      <w:r w:rsidRPr="00A87ADE">
        <w:t>interface</w:t>
      </w:r>
      <w:r>
        <w:t>Port</w:t>
      </w:r>
      <w:r w:rsidRPr="00BD6F46">
        <w:t>:</w:t>
      </w:r>
    </w:p>
    <w:p w14:paraId="71BFC266" w14:textId="77777777" w:rsidR="00C561D5" w:rsidRDefault="00C561D5" w:rsidP="00C561D5">
      <w:pPr>
        <w:pStyle w:val="PL"/>
      </w:pPr>
      <w:r w:rsidRPr="00BD6F46">
        <w:t xml:space="preserve">          typ</w:t>
      </w:r>
      <w:r>
        <w:t>e: string</w:t>
      </w:r>
    </w:p>
    <w:p w14:paraId="6491C727" w14:textId="77777777" w:rsidR="00C561D5" w:rsidRPr="00BD6F46" w:rsidRDefault="00C561D5" w:rsidP="00C561D5">
      <w:pPr>
        <w:pStyle w:val="PL"/>
      </w:pPr>
      <w:r w:rsidRPr="00BD6F46">
        <w:t xml:space="preserve">        </w:t>
      </w:r>
      <w:r w:rsidRPr="00A87ADE">
        <w:t>interface</w:t>
      </w:r>
      <w:r>
        <w:t>Type</w:t>
      </w:r>
      <w:r w:rsidRPr="00BD6F46">
        <w:t>:</w:t>
      </w:r>
    </w:p>
    <w:p w14:paraId="47920600" w14:textId="77777777" w:rsidR="00C561D5" w:rsidRDefault="00C561D5" w:rsidP="00C561D5">
      <w:pPr>
        <w:pStyle w:val="PL"/>
      </w:pPr>
      <w:r w:rsidRPr="00BD6F46">
        <w:t xml:space="preserve">          $ref: '#/components/schemas/</w:t>
      </w:r>
      <w:r>
        <w:t>I</w:t>
      </w:r>
      <w:r w:rsidRPr="00A87ADE">
        <w:t>nterface</w:t>
      </w:r>
      <w:r>
        <w:t>Type</w:t>
      </w:r>
      <w:r w:rsidRPr="00BD6F46">
        <w:t>'</w:t>
      </w:r>
    </w:p>
    <w:p w14:paraId="47FCF7E1"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EBE5053" w14:textId="77777777" w:rsidR="00441020" w:rsidRPr="00BD6F46" w:rsidRDefault="00441020" w:rsidP="00441020">
      <w:pPr>
        <w:pStyle w:val="PL"/>
      </w:pPr>
      <w:r w:rsidRPr="00BD6F46">
        <w:t xml:space="preserve">      type: object</w:t>
      </w:r>
    </w:p>
    <w:p w14:paraId="761C54F8" w14:textId="77777777" w:rsidR="00441020" w:rsidRPr="00BD6F46" w:rsidRDefault="00441020" w:rsidP="00441020">
      <w:pPr>
        <w:pStyle w:val="PL"/>
      </w:pPr>
      <w:r w:rsidRPr="00BD6F46">
        <w:t xml:space="preserve">      properties:</w:t>
      </w:r>
    </w:p>
    <w:p w14:paraId="37F49F9C"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3E9C04B4" w14:textId="77777777" w:rsidR="00441020" w:rsidRDefault="00441020" w:rsidP="00441020">
      <w:pPr>
        <w:pStyle w:val="PL"/>
      </w:pPr>
      <w:r w:rsidRPr="00BD6F46">
        <w:t xml:space="preserve">          $ref: 'TS29571_CommonData.yaml#/components/schemas/RatType'</w:t>
      </w:r>
    </w:p>
    <w:p w14:paraId="026D4FDA" w14:textId="77777777" w:rsidR="00441020" w:rsidRDefault="00441020" w:rsidP="00441020">
      <w:pPr>
        <w:pStyle w:val="PL"/>
      </w:pPr>
      <w:r w:rsidRPr="00BD6F46">
        <w:t xml:space="preserve">        </w:t>
      </w:r>
      <w:r>
        <w:t>qosFlowsUsageReports</w:t>
      </w:r>
      <w:r w:rsidRPr="00BD6F46">
        <w:t>:</w:t>
      </w:r>
    </w:p>
    <w:p w14:paraId="369D053C" w14:textId="77777777" w:rsidR="00441020" w:rsidRPr="00BD6F46" w:rsidRDefault="00441020" w:rsidP="00441020">
      <w:pPr>
        <w:pStyle w:val="PL"/>
      </w:pPr>
      <w:r w:rsidRPr="00BD6F46">
        <w:t xml:space="preserve">          type: array</w:t>
      </w:r>
    </w:p>
    <w:p w14:paraId="40DE9AA0" w14:textId="77777777" w:rsidR="00441020" w:rsidRPr="00BD6F46" w:rsidRDefault="00441020" w:rsidP="00441020">
      <w:pPr>
        <w:pStyle w:val="PL"/>
      </w:pPr>
      <w:r w:rsidRPr="00BD6F46">
        <w:t xml:space="preserve">          items:</w:t>
      </w:r>
    </w:p>
    <w:p w14:paraId="36DED613"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1DC76A9A" w14:textId="77777777" w:rsidR="00C526EA" w:rsidRPr="00BD6F46" w:rsidRDefault="00C526EA" w:rsidP="00C526EA">
      <w:pPr>
        <w:pStyle w:val="PL"/>
      </w:pPr>
      <w:r w:rsidRPr="00BD6F46">
        <w:t xml:space="preserve">    Diagnostics:</w:t>
      </w:r>
    </w:p>
    <w:p w14:paraId="0651454E" w14:textId="77777777" w:rsidR="00C526EA" w:rsidRPr="00BD6F46" w:rsidRDefault="00C526EA" w:rsidP="00C526EA">
      <w:pPr>
        <w:pStyle w:val="PL"/>
      </w:pPr>
      <w:r w:rsidRPr="00BD6F46">
        <w:t xml:space="preserve">      type: integer</w:t>
      </w:r>
    </w:p>
    <w:p w14:paraId="76DC6D04" w14:textId="77777777" w:rsidR="00C526EA" w:rsidRPr="00BD6F46" w:rsidRDefault="00C526EA" w:rsidP="00C526EA">
      <w:pPr>
        <w:pStyle w:val="PL"/>
      </w:pPr>
      <w:r w:rsidRPr="00BD6F46">
        <w:t xml:space="preserve">    IPFilterRule:</w:t>
      </w:r>
    </w:p>
    <w:p w14:paraId="014F2EB0" w14:textId="77777777" w:rsidR="00C526EA" w:rsidRDefault="00C526EA" w:rsidP="00C526EA">
      <w:pPr>
        <w:pStyle w:val="PL"/>
      </w:pPr>
      <w:r w:rsidRPr="00BD6F46">
        <w:t xml:space="preserve">      type: string</w:t>
      </w:r>
    </w:p>
    <w:p w14:paraId="55BECFB5" w14:textId="77777777" w:rsidR="00441020" w:rsidRDefault="003E7958" w:rsidP="00441020">
      <w:pPr>
        <w:pStyle w:val="PL"/>
      </w:pPr>
      <w:r w:rsidRPr="00BD6F46">
        <w:t xml:space="preserve">    </w:t>
      </w:r>
      <w:r w:rsidR="00441020">
        <w:t>QosFlowsUsageReport:</w:t>
      </w:r>
    </w:p>
    <w:p w14:paraId="14332E52" w14:textId="77777777" w:rsidR="00441020" w:rsidRPr="00BD6F46" w:rsidRDefault="00441020" w:rsidP="00441020">
      <w:pPr>
        <w:pStyle w:val="PL"/>
      </w:pPr>
      <w:r w:rsidRPr="00BD6F46">
        <w:t xml:space="preserve">      type: object</w:t>
      </w:r>
    </w:p>
    <w:p w14:paraId="0A84BD62" w14:textId="77777777" w:rsidR="00441020" w:rsidRPr="00BD6F46" w:rsidRDefault="00441020" w:rsidP="00441020">
      <w:pPr>
        <w:pStyle w:val="PL"/>
      </w:pPr>
      <w:r w:rsidRPr="00BD6F46">
        <w:t xml:space="preserve">      properties:</w:t>
      </w:r>
    </w:p>
    <w:p w14:paraId="216217EB" w14:textId="77777777" w:rsidR="00441020" w:rsidRPr="00BD6F46" w:rsidRDefault="00441020" w:rsidP="00441020">
      <w:pPr>
        <w:pStyle w:val="PL"/>
      </w:pPr>
      <w:r w:rsidRPr="00BD6F46">
        <w:t xml:space="preserve">        </w:t>
      </w:r>
      <w:r>
        <w:t>qFI</w:t>
      </w:r>
      <w:r w:rsidRPr="00BD6F46">
        <w:t>:</w:t>
      </w:r>
    </w:p>
    <w:p w14:paraId="4B3C5881" w14:textId="77777777" w:rsidR="00441020" w:rsidRPr="00BD6F46" w:rsidRDefault="00441020" w:rsidP="00441020">
      <w:pPr>
        <w:pStyle w:val="PL"/>
      </w:pPr>
      <w:r w:rsidRPr="00BD6F46">
        <w:t xml:space="preserve">          $ref: 'TS29571_CommonData.yaml#/components/schemas/Qfi'</w:t>
      </w:r>
    </w:p>
    <w:p w14:paraId="651C274D" w14:textId="77777777" w:rsidR="00441020" w:rsidRPr="00BD6F46" w:rsidRDefault="00441020" w:rsidP="00441020">
      <w:pPr>
        <w:pStyle w:val="PL"/>
      </w:pPr>
      <w:r w:rsidRPr="00BD6F46">
        <w:t xml:space="preserve">        </w:t>
      </w:r>
      <w:r>
        <w:t>s</w:t>
      </w:r>
      <w:r w:rsidRPr="00A32ADF">
        <w:t>tartTimestamp</w:t>
      </w:r>
      <w:r w:rsidRPr="00BD6F46">
        <w:t>:</w:t>
      </w:r>
    </w:p>
    <w:p w14:paraId="041C9808" w14:textId="77777777" w:rsidR="00441020" w:rsidRPr="00BD6F46" w:rsidRDefault="00441020" w:rsidP="00441020">
      <w:pPr>
        <w:pStyle w:val="PL"/>
      </w:pPr>
      <w:r w:rsidRPr="00BD6F46">
        <w:t xml:space="preserve">          $ref: 'TS29571_CommonData.yaml#/components/schemas/DateTime'</w:t>
      </w:r>
    </w:p>
    <w:p w14:paraId="58012353" w14:textId="77777777" w:rsidR="00441020" w:rsidRPr="00BD6F46" w:rsidRDefault="00441020" w:rsidP="00441020">
      <w:pPr>
        <w:pStyle w:val="PL"/>
      </w:pPr>
      <w:r w:rsidRPr="00BD6F46">
        <w:t xml:space="preserve">        </w:t>
      </w:r>
      <w:r>
        <w:t>e</w:t>
      </w:r>
      <w:r w:rsidRPr="00A32ADF">
        <w:t>ndTimestamp</w:t>
      </w:r>
      <w:r w:rsidRPr="00BD6F46">
        <w:t>:</w:t>
      </w:r>
    </w:p>
    <w:p w14:paraId="3EB51EBD" w14:textId="77777777" w:rsidR="00441020" w:rsidRPr="00BD6F46" w:rsidRDefault="00441020" w:rsidP="00441020">
      <w:pPr>
        <w:pStyle w:val="PL"/>
      </w:pPr>
      <w:r w:rsidRPr="00BD6F46">
        <w:t xml:space="preserve">          $ref: 'TS29571_CommonData.yaml#/components/schemas/DateTime'</w:t>
      </w:r>
    </w:p>
    <w:p w14:paraId="45690E9A" w14:textId="77777777" w:rsidR="00441020" w:rsidRPr="00BD6F46" w:rsidRDefault="00441020" w:rsidP="00441020">
      <w:pPr>
        <w:pStyle w:val="PL"/>
      </w:pPr>
      <w:r w:rsidRPr="00BD6F46">
        <w:t xml:space="preserve">        </w:t>
      </w:r>
      <w:r w:rsidRPr="00A32ADF">
        <w:t>uplinkVolume</w:t>
      </w:r>
      <w:r w:rsidRPr="00BD6F46">
        <w:t>:</w:t>
      </w:r>
    </w:p>
    <w:p w14:paraId="6A6210E5" w14:textId="77777777" w:rsidR="00441020" w:rsidRPr="00BD6F46" w:rsidRDefault="00441020" w:rsidP="00441020">
      <w:pPr>
        <w:pStyle w:val="PL"/>
      </w:pPr>
      <w:r w:rsidRPr="00BD6F46">
        <w:t xml:space="preserve">          $ref: 'TS29571_CommonData.yaml#/components/schemas/Uint64'</w:t>
      </w:r>
    </w:p>
    <w:p w14:paraId="4F2F110F" w14:textId="77777777" w:rsidR="00441020" w:rsidRPr="00BD6F46" w:rsidRDefault="00441020" w:rsidP="00441020">
      <w:pPr>
        <w:pStyle w:val="PL"/>
      </w:pPr>
      <w:r w:rsidRPr="00BD6F46">
        <w:t xml:space="preserve">        </w:t>
      </w:r>
      <w:r>
        <w:t>down</w:t>
      </w:r>
      <w:r w:rsidRPr="00A32ADF">
        <w:t>linkVolume</w:t>
      </w:r>
      <w:r w:rsidRPr="00BD6F46">
        <w:t>:</w:t>
      </w:r>
    </w:p>
    <w:p w14:paraId="5BAE4D8E" w14:textId="77777777" w:rsidR="00441020" w:rsidRPr="00BD6F46" w:rsidRDefault="00441020" w:rsidP="00C526EA">
      <w:pPr>
        <w:pStyle w:val="PL"/>
      </w:pPr>
      <w:r w:rsidRPr="00BD6F46">
        <w:t xml:space="preserve">          $ref: 'TS29571_CommonData.yaml#/components/schemas/Uint64'</w:t>
      </w:r>
    </w:p>
    <w:p w14:paraId="48E22A03" w14:textId="77777777" w:rsidR="004B0280" w:rsidRDefault="004B0280" w:rsidP="004B0280">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27727E5F" w14:textId="77777777" w:rsidR="004B0280" w:rsidRPr="00BD6F46" w:rsidRDefault="004B0280" w:rsidP="004B0280">
      <w:pPr>
        <w:pStyle w:val="PL"/>
      </w:pPr>
      <w:r w:rsidRPr="00BD6F46">
        <w:t xml:space="preserve">      type: object</w:t>
      </w:r>
    </w:p>
    <w:p w14:paraId="6E66CEB6" w14:textId="77777777" w:rsidR="00F239C8" w:rsidRDefault="004B0280" w:rsidP="00F239C8">
      <w:pPr>
        <w:pStyle w:val="PL"/>
      </w:pPr>
      <w:r w:rsidRPr="00BD6F46">
        <w:t xml:space="preserve">      properties:</w:t>
      </w:r>
    </w:p>
    <w:p w14:paraId="791511E7" w14:textId="77777777" w:rsidR="00F239C8" w:rsidRDefault="00F239C8" w:rsidP="00F239C8">
      <w:pPr>
        <w:pStyle w:val="PL"/>
      </w:pPr>
      <w:r>
        <w:t xml:space="preserve">        externalIndividualIdentifier:</w:t>
      </w:r>
    </w:p>
    <w:p w14:paraId="385CB970" w14:textId="77777777" w:rsidR="00F239C8" w:rsidRDefault="00F239C8" w:rsidP="00F239C8">
      <w:pPr>
        <w:pStyle w:val="PL"/>
      </w:pPr>
      <w:r>
        <w:t xml:space="preserve">          $ref: 'TS29571_CommonData.yaml#/components/schemas/Gpsi'</w:t>
      </w:r>
    </w:p>
    <w:p w14:paraId="5842D487" w14:textId="77777777" w:rsidR="00F239C8" w:rsidRDefault="00F239C8" w:rsidP="00F239C8">
      <w:pPr>
        <w:pStyle w:val="PL"/>
      </w:pPr>
      <w:r>
        <w:t xml:space="preserve">        externalGroupIdentifier:</w:t>
      </w:r>
    </w:p>
    <w:p w14:paraId="16E02CE4" w14:textId="77777777" w:rsidR="004B0280" w:rsidRPr="00BD6F46" w:rsidRDefault="00F239C8" w:rsidP="00F239C8">
      <w:pPr>
        <w:pStyle w:val="PL"/>
      </w:pPr>
      <w:r>
        <w:t xml:space="preserve">          $ref: 'TS29571_CommonData.yaml#/components/schemas/ExternalGroupId'</w:t>
      </w:r>
    </w:p>
    <w:p w14:paraId="3126E53F" w14:textId="77777777" w:rsidR="004B0280" w:rsidRDefault="004B0280" w:rsidP="004B0280">
      <w:pPr>
        <w:pStyle w:val="PL"/>
        <w:rPr>
          <w:lang w:eastAsia="zh-CN"/>
        </w:rPr>
      </w:pPr>
      <w:r>
        <w:rPr>
          <w:lang w:eastAsia="zh-CN"/>
        </w:rPr>
        <w:t xml:space="preserve">        groupIdentifier:</w:t>
      </w:r>
    </w:p>
    <w:p w14:paraId="3C356120" w14:textId="77777777" w:rsidR="004B0280" w:rsidRPr="00BD6F46" w:rsidRDefault="004B0280" w:rsidP="004B0280">
      <w:pPr>
        <w:pStyle w:val="PL"/>
      </w:pPr>
      <w:r w:rsidRPr="00BD6F46">
        <w:t xml:space="preserve">          $ref: 'TS29571_CommonData.yaml#/components/schemas/</w:t>
      </w:r>
      <w:r>
        <w:t>GroupId</w:t>
      </w:r>
      <w:r w:rsidRPr="00BD6F46">
        <w:t>'</w:t>
      </w:r>
    </w:p>
    <w:p w14:paraId="66DBEE27" w14:textId="77777777" w:rsidR="004B0280" w:rsidRDefault="004B0280" w:rsidP="004B0280">
      <w:pPr>
        <w:pStyle w:val="PL"/>
        <w:rPr>
          <w:lang w:eastAsia="zh-CN"/>
        </w:rPr>
      </w:pPr>
      <w:r>
        <w:rPr>
          <w:lang w:eastAsia="zh-CN"/>
        </w:rPr>
        <w:t xml:space="preserve">        aPIDirection:</w:t>
      </w:r>
    </w:p>
    <w:p w14:paraId="1E4C2CBB" w14:textId="77777777" w:rsidR="004B0280" w:rsidRDefault="004B0280" w:rsidP="004B0280">
      <w:pPr>
        <w:pStyle w:val="PL"/>
      </w:pPr>
      <w:r w:rsidRPr="00BD6F46">
        <w:t xml:space="preserve">          $ref: '#/components/schemas/</w:t>
      </w:r>
      <w:r>
        <w:t>APIDirection</w:t>
      </w:r>
      <w:r w:rsidR="00804CE8" w:rsidRPr="00BD6F46">
        <w:t>'</w:t>
      </w:r>
    </w:p>
    <w:p w14:paraId="6B5CBE40" w14:textId="77777777" w:rsidR="004B0280" w:rsidRDefault="004B0280" w:rsidP="004B0280">
      <w:pPr>
        <w:pStyle w:val="PL"/>
        <w:rPr>
          <w:lang w:eastAsia="zh-CN"/>
        </w:rPr>
      </w:pPr>
      <w:r>
        <w:rPr>
          <w:lang w:eastAsia="zh-CN"/>
        </w:rPr>
        <w:t xml:space="preserve">        aPITargetNetworkFunction:</w:t>
      </w:r>
    </w:p>
    <w:p w14:paraId="5FFB7F8E" w14:textId="77777777" w:rsidR="004B0280" w:rsidRPr="00BD6F46" w:rsidRDefault="004B0280" w:rsidP="004B0280">
      <w:pPr>
        <w:pStyle w:val="PL"/>
      </w:pPr>
      <w:r w:rsidRPr="00BD6F46">
        <w:t xml:space="preserve">          $ref: '#/components/schemas/NFIdentification'</w:t>
      </w:r>
    </w:p>
    <w:p w14:paraId="4E59506A" w14:textId="77777777" w:rsidR="004B0280" w:rsidRDefault="004B0280" w:rsidP="004B0280">
      <w:pPr>
        <w:pStyle w:val="PL"/>
        <w:rPr>
          <w:lang w:eastAsia="zh-CN"/>
        </w:rPr>
      </w:pPr>
      <w:r>
        <w:rPr>
          <w:lang w:eastAsia="zh-CN"/>
        </w:rPr>
        <w:t xml:space="preserve">        aPIResultCode:</w:t>
      </w:r>
    </w:p>
    <w:p w14:paraId="536EC694" w14:textId="77777777" w:rsidR="004B0280" w:rsidRPr="00BD6F46" w:rsidRDefault="004B0280" w:rsidP="004B0280">
      <w:pPr>
        <w:pStyle w:val="PL"/>
      </w:pPr>
      <w:r w:rsidRPr="00BD6F46">
        <w:t xml:space="preserve">          $ref: 'TS29571_CommonData.yaml#/components/schemas/Uint</w:t>
      </w:r>
      <w:r>
        <w:t>32</w:t>
      </w:r>
      <w:r w:rsidRPr="00BD6F46">
        <w:t>'</w:t>
      </w:r>
    </w:p>
    <w:p w14:paraId="5BC4EDF6" w14:textId="77777777" w:rsidR="004B0280" w:rsidRDefault="004B0280" w:rsidP="004B0280">
      <w:pPr>
        <w:pStyle w:val="PL"/>
        <w:rPr>
          <w:lang w:eastAsia="zh-CN"/>
        </w:rPr>
      </w:pPr>
      <w:r>
        <w:rPr>
          <w:lang w:eastAsia="zh-CN"/>
        </w:rPr>
        <w:t xml:space="preserve">        aPIName:</w:t>
      </w:r>
    </w:p>
    <w:p w14:paraId="2CE9DA2C" w14:textId="77777777" w:rsidR="004B0280" w:rsidRPr="00BD6F46" w:rsidRDefault="004B0280" w:rsidP="004B0280">
      <w:pPr>
        <w:pStyle w:val="PL"/>
      </w:pPr>
      <w:r w:rsidRPr="00BD6F46">
        <w:t xml:space="preserve">          </w:t>
      </w:r>
      <w:r w:rsidRPr="00F267AF">
        <w:t>type: string</w:t>
      </w:r>
    </w:p>
    <w:p w14:paraId="2263A1BA" w14:textId="77777777" w:rsidR="004B0280" w:rsidRDefault="004B0280" w:rsidP="004B0280">
      <w:pPr>
        <w:pStyle w:val="PL"/>
        <w:rPr>
          <w:lang w:eastAsia="zh-CN"/>
        </w:rPr>
      </w:pPr>
      <w:r>
        <w:rPr>
          <w:lang w:eastAsia="zh-CN"/>
        </w:rPr>
        <w:t xml:space="preserve">        aPIReference:</w:t>
      </w:r>
    </w:p>
    <w:p w14:paraId="63402AF2" w14:textId="77777777" w:rsidR="004B0280" w:rsidRDefault="004B0280" w:rsidP="004B0280">
      <w:pPr>
        <w:pStyle w:val="PL"/>
      </w:pPr>
      <w:r>
        <w:t xml:space="preserve">          $ref: 'TS29571_CommonData.yaml#/components/schemas/Uri'</w:t>
      </w:r>
    </w:p>
    <w:p w14:paraId="2FBC5F9B" w14:textId="77777777" w:rsidR="004B0280" w:rsidRDefault="004B0280" w:rsidP="004B0280">
      <w:pPr>
        <w:pStyle w:val="PL"/>
        <w:rPr>
          <w:lang w:eastAsia="zh-CN"/>
        </w:rPr>
      </w:pPr>
      <w:r>
        <w:rPr>
          <w:lang w:eastAsia="zh-CN"/>
        </w:rPr>
        <w:t xml:space="preserve">        aPIContent:</w:t>
      </w:r>
    </w:p>
    <w:p w14:paraId="68AC810B" w14:textId="77777777" w:rsidR="004B0280" w:rsidRDefault="004B0280" w:rsidP="004B0280">
      <w:pPr>
        <w:pStyle w:val="PL"/>
      </w:pPr>
      <w:r w:rsidRPr="00BD6F46">
        <w:t xml:space="preserve">          </w:t>
      </w:r>
      <w:r w:rsidRPr="00F267AF">
        <w:t>type: string</w:t>
      </w:r>
    </w:p>
    <w:p w14:paraId="3CDF64A1" w14:textId="77777777" w:rsidR="004B0280" w:rsidRPr="00BD6F46" w:rsidRDefault="004B0280" w:rsidP="004B0280">
      <w:pPr>
        <w:pStyle w:val="PL"/>
      </w:pPr>
      <w:r w:rsidRPr="00BD6F46">
        <w:t xml:space="preserve">      required:</w:t>
      </w:r>
    </w:p>
    <w:p w14:paraId="612441F6" w14:textId="77777777" w:rsidR="004B0280" w:rsidRDefault="004B0280" w:rsidP="004B0280">
      <w:pPr>
        <w:pStyle w:val="PL"/>
      </w:pPr>
      <w:r w:rsidRPr="00BD6F46">
        <w:t xml:space="preserve">        - </w:t>
      </w:r>
      <w:r>
        <w:rPr>
          <w:lang w:eastAsia="zh-CN"/>
        </w:rPr>
        <w:t>aPIName</w:t>
      </w:r>
    </w:p>
    <w:p w14:paraId="47037387" w14:textId="77777777" w:rsidR="00B24300" w:rsidRPr="00BD6F46" w:rsidRDefault="00B24300" w:rsidP="004B0280">
      <w:pPr>
        <w:pStyle w:val="PL"/>
      </w:pPr>
      <w:r w:rsidRPr="00BD6F46">
        <w:t xml:space="preserve">    </w:t>
      </w:r>
      <w:r>
        <w:t>Registration</w:t>
      </w:r>
      <w:r w:rsidRPr="002F3ED2">
        <w:t>ChargingInformation</w:t>
      </w:r>
      <w:r w:rsidRPr="00BD6F46">
        <w:t>:</w:t>
      </w:r>
    </w:p>
    <w:p w14:paraId="6A73D0DE" w14:textId="77777777" w:rsidR="00B24300" w:rsidRPr="00BD6F46" w:rsidRDefault="00B24300" w:rsidP="00B24300">
      <w:pPr>
        <w:pStyle w:val="PL"/>
      </w:pPr>
      <w:r w:rsidRPr="00BD6F46">
        <w:t xml:space="preserve">      type: object</w:t>
      </w:r>
    </w:p>
    <w:p w14:paraId="7820B1C8" w14:textId="77777777" w:rsidR="00B24300" w:rsidRPr="00BD6F46" w:rsidRDefault="00B24300" w:rsidP="00B24300">
      <w:pPr>
        <w:pStyle w:val="PL"/>
      </w:pPr>
      <w:r w:rsidRPr="00BD6F46">
        <w:t xml:space="preserve">      properties:</w:t>
      </w:r>
    </w:p>
    <w:p w14:paraId="19513D65" w14:textId="77777777" w:rsidR="00B24300" w:rsidRPr="00BD6F46" w:rsidRDefault="00B24300" w:rsidP="00B24300">
      <w:pPr>
        <w:pStyle w:val="PL"/>
      </w:pPr>
      <w:r w:rsidRPr="00BD6F46">
        <w:t xml:space="preserve">        </w:t>
      </w:r>
      <w:r>
        <w:rPr>
          <w:lang w:eastAsia="zh-CN" w:bidi="ar-IQ"/>
        </w:rPr>
        <w:t>registrationMessagetype</w:t>
      </w:r>
      <w:r w:rsidRPr="00BD6F46">
        <w:t>:</w:t>
      </w:r>
    </w:p>
    <w:p w14:paraId="5CAD095B" w14:textId="77777777" w:rsidR="00B24300" w:rsidRPr="00BD6F46" w:rsidRDefault="00B24300" w:rsidP="00B24300">
      <w:pPr>
        <w:pStyle w:val="PL"/>
      </w:pPr>
      <w:r w:rsidRPr="00BD6F46">
        <w:t xml:space="preserve">          $ref: '#/components/schemas/</w:t>
      </w:r>
      <w:r w:rsidRPr="007770FE">
        <w:t>RegistrationMessageType</w:t>
      </w:r>
      <w:r w:rsidRPr="00BD6F46">
        <w:t>'</w:t>
      </w:r>
    </w:p>
    <w:p w14:paraId="754CD4B4" w14:textId="77777777" w:rsidR="00B24300" w:rsidRPr="00BD6F46" w:rsidRDefault="00B24300" w:rsidP="00B24300">
      <w:pPr>
        <w:pStyle w:val="PL"/>
      </w:pPr>
      <w:r w:rsidRPr="007770FE">
        <w:t xml:space="preserve">        userInformation:</w:t>
      </w:r>
    </w:p>
    <w:p w14:paraId="1F88E5C5" w14:textId="77777777" w:rsidR="00B24300" w:rsidRPr="00BD6F46" w:rsidRDefault="00B24300" w:rsidP="00B24300">
      <w:pPr>
        <w:pStyle w:val="PL"/>
      </w:pPr>
      <w:r w:rsidRPr="00BD6F46">
        <w:lastRenderedPageBreak/>
        <w:t xml:space="preserve">          $ref: '#/components/schemas/UserInformation'</w:t>
      </w:r>
    </w:p>
    <w:p w14:paraId="61E36B17" w14:textId="77777777" w:rsidR="00B24300" w:rsidRPr="00BD6F46" w:rsidRDefault="00B24300" w:rsidP="00B24300">
      <w:pPr>
        <w:pStyle w:val="PL"/>
      </w:pPr>
      <w:r w:rsidRPr="00BD6F46">
        <w:t xml:space="preserve">        userLocationinfo:</w:t>
      </w:r>
    </w:p>
    <w:p w14:paraId="6C9037DB" w14:textId="77777777" w:rsidR="000444BE" w:rsidRDefault="00B24300" w:rsidP="000444BE">
      <w:pPr>
        <w:pStyle w:val="PL"/>
      </w:pPr>
      <w:r w:rsidRPr="00BD6F46">
        <w:t xml:space="preserve">          $ref: 'TS29571_CommonData.yaml#/components/schemas/UserLocation'</w:t>
      </w:r>
    </w:p>
    <w:p w14:paraId="73BBB8FA" w14:textId="77777777" w:rsidR="000444BE" w:rsidRDefault="000444BE" w:rsidP="000444BE">
      <w:pPr>
        <w:pStyle w:val="PL"/>
      </w:pPr>
      <w:r>
        <w:t xml:space="preserve">        pSCellInformation:</w:t>
      </w:r>
    </w:p>
    <w:p w14:paraId="03B448BC" w14:textId="77777777" w:rsidR="00B24300" w:rsidRPr="00BD6F46" w:rsidRDefault="000444BE" w:rsidP="000444BE">
      <w:pPr>
        <w:pStyle w:val="PL"/>
      </w:pPr>
      <w:r>
        <w:t xml:space="preserve">          $ref: '#/components/schemas/PSCellInformation'</w:t>
      </w:r>
    </w:p>
    <w:p w14:paraId="3656F5CA" w14:textId="77777777" w:rsidR="00B24300" w:rsidRPr="00BD6F46" w:rsidRDefault="00B24300" w:rsidP="00B24300">
      <w:pPr>
        <w:pStyle w:val="PL"/>
      </w:pPr>
      <w:r w:rsidRPr="00BD6F46">
        <w:t xml:space="preserve">        uetimeZone:</w:t>
      </w:r>
    </w:p>
    <w:p w14:paraId="412027A4" w14:textId="77777777" w:rsidR="00B24300" w:rsidRDefault="00B24300" w:rsidP="00B24300">
      <w:pPr>
        <w:pStyle w:val="PL"/>
      </w:pPr>
      <w:r w:rsidRPr="00BD6F46">
        <w:t xml:space="preserve">          $ref: 'TS29571_CommonData.yaml#/components/schemas/TimeZone'</w:t>
      </w:r>
    </w:p>
    <w:p w14:paraId="099D8F94" w14:textId="77777777" w:rsidR="00B24300" w:rsidRPr="00BD6F46" w:rsidRDefault="00B24300" w:rsidP="00B24300">
      <w:pPr>
        <w:pStyle w:val="PL"/>
      </w:pPr>
      <w:r w:rsidRPr="00BD6F46">
        <w:t xml:space="preserve">        rATType:</w:t>
      </w:r>
    </w:p>
    <w:p w14:paraId="7C99E1CD" w14:textId="77777777" w:rsidR="00B24300" w:rsidRPr="00BD6F46" w:rsidRDefault="00B24300" w:rsidP="00B24300">
      <w:pPr>
        <w:pStyle w:val="PL"/>
      </w:pPr>
      <w:r w:rsidRPr="00BD6F46">
        <w:t xml:space="preserve">          $ref: 'TS29571_CommonData.ya</w:t>
      </w:r>
      <w:r>
        <w:t>ml#/components/schemas/RatType'</w:t>
      </w:r>
    </w:p>
    <w:p w14:paraId="367868CA"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4458D5D7" w14:textId="77777777" w:rsidR="00B24300" w:rsidRPr="003B2883" w:rsidRDefault="00B24300" w:rsidP="00B24300">
      <w:pPr>
        <w:pStyle w:val="PL"/>
      </w:pPr>
      <w:r w:rsidRPr="003B2883">
        <w:t xml:space="preserve">      </w:t>
      </w:r>
      <w:r>
        <w:t xml:space="preserve">    </w:t>
      </w:r>
      <w:r w:rsidRPr="003B2883">
        <w:t>$ref: 'TS29571_CommonData.yaml#/components/schemas/Bytes'</w:t>
      </w:r>
    </w:p>
    <w:p w14:paraId="1F106563"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530E36FE"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636098AB"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0BCDD5A1"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72893E7A" w14:textId="77777777" w:rsidR="00B24300" w:rsidRPr="00BD6F46" w:rsidRDefault="00B24300" w:rsidP="00B24300">
      <w:pPr>
        <w:pStyle w:val="PL"/>
      </w:pPr>
      <w:r w:rsidRPr="00BD6F46">
        <w:t xml:space="preserve">        </w:t>
      </w:r>
      <w:r w:rsidRPr="003B2883">
        <w:rPr>
          <w:lang w:eastAsia="zh-CN"/>
        </w:rPr>
        <w:t>taiList</w:t>
      </w:r>
      <w:r w:rsidRPr="00BD6F46">
        <w:t>:</w:t>
      </w:r>
    </w:p>
    <w:p w14:paraId="162EC8FB" w14:textId="77777777" w:rsidR="00B24300" w:rsidRPr="00BD6F46" w:rsidRDefault="00B24300" w:rsidP="00B24300">
      <w:pPr>
        <w:pStyle w:val="PL"/>
      </w:pPr>
      <w:r w:rsidRPr="00BD6F46">
        <w:t xml:space="preserve">          type: array</w:t>
      </w:r>
    </w:p>
    <w:p w14:paraId="1BE10600" w14:textId="77777777" w:rsidR="00B24300" w:rsidRDefault="00B24300" w:rsidP="00B24300">
      <w:pPr>
        <w:pStyle w:val="PL"/>
      </w:pPr>
      <w:r w:rsidRPr="00BD6F46">
        <w:t xml:space="preserve">          items:</w:t>
      </w:r>
    </w:p>
    <w:p w14:paraId="22AFE60C" w14:textId="77777777" w:rsidR="00B24300" w:rsidRPr="00BD6F46" w:rsidRDefault="00B24300" w:rsidP="00B24300">
      <w:pPr>
        <w:pStyle w:val="PL"/>
      </w:pPr>
      <w:r w:rsidRPr="003B2883">
        <w:t xml:space="preserve">            $ref: 'TS29571_CommonData.yaml#/components/schemas/</w:t>
      </w:r>
      <w:r>
        <w:t>Tai</w:t>
      </w:r>
      <w:r w:rsidRPr="003B2883">
        <w:t>'</w:t>
      </w:r>
    </w:p>
    <w:p w14:paraId="51192F1A" w14:textId="77777777" w:rsidR="00B24300" w:rsidRDefault="00B24300" w:rsidP="00B24300">
      <w:pPr>
        <w:pStyle w:val="PL"/>
      </w:pPr>
      <w:r>
        <w:t xml:space="preserve">          minItems: 0</w:t>
      </w:r>
    </w:p>
    <w:p w14:paraId="4E30E2FE" w14:textId="77777777" w:rsidR="00B24300" w:rsidRPr="00BD6F46" w:rsidRDefault="00B24300" w:rsidP="00B24300">
      <w:pPr>
        <w:pStyle w:val="PL"/>
      </w:pPr>
      <w:r w:rsidRPr="00BD6F46">
        <w:t xml:space="preserve">        </w:t>
      </w:r>
      <w:r w:rsidRPr="003B2883">
        <w:t>serviceAreaRestriction</w:t>
      </w:r>
      <w:r w:rsidRPr="00BD6F46">
        <w:t>:</w:t>
      </w:r>
    </w:p>
    <w:p w14:paraId="44810F5A" w14:textId="77777777" w:rsidR="00B24300" w:rsidRPr="00BD6F46" w:rsidRDefault="00B24300" w:rsidP="00B24300">
      <w:pPr>
        <w:pStyle w:val="PL"/>
      </w:pPr>
      <w:r w:rsidRPr="00BD6F46">
        <w:t xml:space="preserve">          type: array</w:t>
      </w:r>
    </w:p>
    <w:p w14:paraId="2636CACF" w14:textId="77777777" w:rsidR="00B24300" w:rsidRPr="00BD6F46" w:rsidRDefault="00B24300" w:rsidP="00B24300">
      <w:pPr>
        <w:pStyle w:val="PL"/>
      </w:pPr>
      <w:r w:rsidRPr="00BD6F46">
        <w:t xml:space="preserve">          items:</w:t>
      </w:r>
    </w:p>
    <w:p w14:paraId="1F0F3C3F" w14:textId="77777777" w:rsidR="00B24300" w:rsidRPr="00BD6F46" w:rsidRDefault="00B24300" w:rsidP="00B24300">
      <w:pPr>
        <w:pStyle w:val="PL"/>
      </w:pPr>
      <w:r w:rsidRPr="003B2883">
        <w:t xml:space="preserve">            $ref: 'TS29571_CommonData.yaml#/components/schemas/ServiceAreaRestriction'</w:t>
      </w:r>
    </w:p>
    <w:p w14:paraId="2686F695" w14:textId="77777777" w:rsidR="00B24300" w:rsidRDefault="00B24300" w:rsidP="00B24300">
      <w:pPr>
        <w:pStyle w:val="PL"/>
      </w:pPr>
      <w:r w:rsidRPr="00BD6F46">
        <w:t xml:space="preserve">          minItems: 0</w:t>
      </w:r>
    </w:p>
    <w:p w14:paraId="22AE86BA" w14:textId="77777777" w:rsidR="00B24300" w:rsidRPr="00BD6F46" w:rsidRDefault="00B24300" w:rsidP="00B24300">
      <w:pPr>
        <w:pStyle w:val="PL"/>
      </w:pPr>
      <w:r w:rsidRPr="00BD6F46">
        <w:t xml:space="preserve">        </w:t>
      </w:r>
      <w:r>
        <w:t>r</w:t>
      </w:r>
      <w:r w:rsidRPr="00050CA8">
        <w:t>equestedNSSAI</w:t>
      </w:r>
      <w:r w:rsidRPr="00BD6F46">
        <w:t>:</w:t>
      </w:r>
    </w:p>
    <w:p w14:paraId="1C7343D2" w14:textId="77777777" w:rsidR="00B24300" w:rsidRPr="00BD6F46" w:rsidRDefault="00B24300" w:rsidP="00B24300">
      <w:pPr>
        <w:pStyle w:val="PL"/>
      </w:pPr>
      <w:r w:rsidRPr="00BD6F46">
        <w:t xml:space="preserve">          type: array</w:t>
      </w:r>
    </w:p>
    <w:p w14:paraId="0CFD9640" w14:textId="77777777" w:rsidR="00B24300" w:rsidRDefault="00B24300" w:rsidP="00B24300">
      <w:pPr>
        <w:pStyle w:val="PL"/>
      </w:pPr>
      <w:r w:rsidRPr="00BD6F46">
        <w:t xml:space="preserve">          items:</w:t>
      </w:r>
    </w:p>
    <w:p w14:paraId="7779C93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162A7857" w14:textId="77777777" w:rsidR="00B24300" w:rsidRDefault="00B24300" w:rsidP="00B24300">
      <w:pPr>
        <w:pStyle w:val="PL"/>
      </w:pPr>
      <w:r>
        <w:t xml:space="preserve">          minItems: 0</w:t>
      </w:r>
    </w:p>
    <w:p w14:paraId="76575E38"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10C68887" w14:textId="77777777" w:rsidR="00B24300" w:rsidRPr="00BD6F46" w:rsidRDefault="00B24300" w:rsidP="00B24300">
      <w:pPr>
        <w:pStyle w:val="PL"/>
      </w:pPr>
      <w:r w:rsidRPr="00BD6F46">
        <w:t xml:space="preserve">          type: array</w:t>
      </w:r>
    </w:p>
    <w:p w14:paraId="2B705206" w14:textId="77777777" w:rsidR="00B24300" w:rsidRDefault="00B24300" w:rsidP="00B24300">
      <w:pPr>
        <w:pStyle w:val="PL"/>
      </w:pPr>
      <w:r w:rsidRPr="00BD6F46">
        <w:t xml:space="preserve">          items:</w:t>
      </w:r>
    </w:p>
    <w:p w14:paraId="0F0785C0"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2EA2DADC" w14:textId="77777777" w:rsidR="00B24300" w:rsidRPr="00BD6F46" w:rsidRDefault="00B24300" w:rsidP="00B24300">
      <w:pPr>
        <w:pStyle w:val="PL"/>
      </w:pPr>
      <w:r>
        <w:t xml:space="preserve">          minItems: 0</w:t>
      </w:r>
    </w:p>
    <w:p w14:paraId="38B30808" w14:textId="77777777" w:rsidR="00B24300" w:rsidRPr="00BD6F46" w:rsidRDefault="00B24300" w:rsidP="00B24300">
      <w:pPr>
        <w:pStyle w:val="PL"/>
      </w:pPr>
      <w:r w:rsidRPr="00BD6F46">
        <w:t xml:space="preserve">        </w:t>
      </w:r>
      <w:r>
        <w:t>rejected</w:t>
      </w:r>
      <w:r w:rsidRPr="00050CA8">
        <w:t>NSSAI</w:t>
      </w:r>
      <w:r w:rsidRPr="00BD6F46">
        <w:t>:</w:t>
      </w:r>
    </w:p>
    <w:p w14:paraId="4747FA24" w14:textId="77777777" w:rsidR="00B24300" w:rsidRPr="00BD6F46" w:rsidRDefault="00B24300" w:rsidP="00B24300">
      <w:pPr>
        <w:pStyle w:val="PL"/>
      </w:pPr>
      <w:r w:rsidRPr="00BD6F46">
        <w:t xml:space="preserve">          type: array</w:t>
      </w:r>
    </w:p>
    <w:p w14:paraId="2F540BC0" w14:textId="77777777" w:rsidR="00B24300" w:rsidRDefault="00B24300" w:rsidP="00B24300">
      <w:pPr>
        <w:pStyle w:val="PL"/>
      </w:pPr>
      <w:r w:rsidRPr="00BD6F46">
        <w:t xml:space="preserve">          items:</w:t>
      </w:r>
    </w:p>
    <w:p w14:paraId="465381F7"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0CADC9EF" w14:textId="77777777" w:rsidR="000444BE" w:rsidRDefault="00B24300" w:rsidP="000444BE">
      <w:pPr>
        <w:pStyle w:val="PL"/>
      </w:pPr>
      <w:r>
        <w:t xml:space="preserve">          minItems: 0</w:t>
      </w:r>
      <w:bookmarkStart w:id="1594" w:name="_Hlk68183573"/>
    </w:p>
    <w:p w14:paraId="02288A34"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684A9F17" w14:textId="77777777" w:rsidR="000444BE" w:rsidRPr="00BD6F46" w:rsidRDefault="000444BE" w:rsidP="000444BE">
      <w:pPr>
        <w:pStyle w:val="PL"/>
      </w:pPr>
      <w:r w:rsidRPr="00BD6F46">
        <w:t xml:space="preserve">          type: array</w:t>
      </w:r>
    </w:p>
    <w:p w14:paraId="11C62A06" w14:textId="77777777" w:rsidR="000444BE" w:rsidRDefault="000444BE" w:rsidP="000444BE">
      <w:pPr>
        <w:pStyle w:val="PL"/>
      </w:pPr>
      <w:r w:rsidRPr="00BD6F46">
        <w:t xml:space="preserve">          items:</w:t>
      </w:r>
    </w:p>
    <w:p w14:paraId="7A46EB89"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DC6F24A" w14:textId="77777777" w:rsidR="000444BE" w:rsidRPr="00BD6F46" w:rsidRDefault="000444BE" w:rsidP="000444BE">
      <w:pPr>
        <w:pStyle w:val="PL"/>
      </w:pPr>
      <w:r>
        <w:t xml:space="preserve">          minItems: 0</w:t>
      </w:r>
    </w:p>
    <w:p w14:paraId="2449BCC1" w14:textId="77777777" w:rsidR="000444BE" w:rsidRPr="003B2883" w:rsidRDefault="000444BE" w:rsidP="000444BE">
      <w:pPr>
        <w:pStyle w:val="PL"/>
      </w:pPr>
      <w:bookmarkStart w:id="1595" w:name="_Hlk68183587"/>
      <w:bookmarkEnd w:id="1594"/>
      <w:r w:rsidRPr="003B2883">
        <w:t xml:space="preserve">    </w:t>
      </w:r>
      <w:r>
        <w:t xml:space="preserve">    amfUeNgapId</w:t>
      </w:r>
      <w:r w:rsidRPr="003B2883">
        <w:t>:</w:t>
      </w:r>
    </w:p>
    <w:p w14:paraId="3BDAF09C" w14:textId="77777777" w:rsidR="000444BE" w:rsidRPr="00BD6F46" w:rsidRDefault="000444BE" w:rsidP="000444BE">
      <w:pPr>
        <w:pStyle w:val="PL"/>
      </w:pPr>
      <w:r w:rsidRPr="00BD6F46">
        <w:t xml:space="preserve">          type: integer</w:t>
      </w:r>
    </w:p>
    <w:p w14:paraId="594D68DC" w14:textId="77777777" w:rsidR="000444BE" w:rsidRPr="00BD6F46" w:rsidRDefault="000444BE" w:rsidP="000444BE">
      <w:pPr>
        <w:pStyle w:val="PL"/>
      </w:pPr>
      <w:r w:rsidRPr="00BD6F46">
        <w:t xml:space="preserve">        </w:t>
      </w:r>
      <w:r>
        <w:t>ranUeNgapId</w:t>
      </w:r>
      <w:r w:rsidRPr="00BD6F46">
        <w:t>:</w:t>
      </w:r>
    </w:p>
    <w:p w14:paraId="09BCB81C" w14:textId="77777777" w:rsidR="000444BE" w:rsidRPr="00BD6F46" w:rsidRDefault="000444BE" w:rsidP="000444BE">
      <w:pPr>
        <w:pStyle w:val="PL"/>
      </w:pPr>
      <w:r w:rsidRPr="00BD6F46">
        <w:t xml:space="preserve">          type: integer</w:t>
      </w:r>
    </w:p>
    <w:p w14:paraId="27EFCB23" w14:textId="77777777" w:rsidR="000444BE" w:rsidRPr="00BD6F46" w:rsidRDefault="000444BE" w:rsidP="000444BE">
      <w:pPr>
        <w:pStyle w:val="PL"/>
      </w:pPr>
      <w:r w:rsidRPr="00BD6F46">
        <w:t xml:space="preserve">        </w:t>
      </w:r>
      <w:r w:rsidRPr="003B2883">
        <w:t>ranNodeId</w:t>
      </w:r>
      <w:r w:rsidRPr="00BD6F46">
        <w:t>:</w:t>
      </w:r>
    </w:p>
    <w:p w14:paraId="3550C3B3"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595"/>
    <w:p w14:paraId="76707687" w14:textId="77777777" w:rsidR="000444BE" w:rsidRPr="003B2883" w:rsidRDefault="000444BE" w:rsidP="000444BE">
      <w:pPr>
        <w:pStyle w:val="PL"/>
      </w:pPr>
      <w:r w:rsidRPr="003B2883">
        <w:t xml:space="preserve">      required:</w:t>
      </w:r>
    </w:p>
    <w:p w14:paraId="53800457" w14:textId="77777777" w:rsidR="000444BE" w:rsidRDefault="000444BE" w:rsidP="000444BE">
      <w:pPr>
        <w:pStyle w:val="PL"/>
        <w:rPr>
          <w:lang w:eastAsia="zh-CN" w:bidi="ar-IQ"/>
        </w:rPr>
      </w:pPr>
      <w:r w:rsidRPr="003B2883">
        <w:t xml:space="preserve">        - </w:t>
      </w:r>
      <w:r>
        <w:rPr>
          <w:lang w:eastAsia="zh-CN" w:bidi="ar-IQ"/>
        </w:rPr>
        <w:t>registrationMessagetype</w:t>
      </w:r>
    </w:p>
    <w:p w14:paraId="71335BA3" w14:textId="77777777" w:rsidR="000444BE" w:rsidRPr="00BD6F46" w:rsidRDefault="000444BE" w:rsidP="000444BE">
      <w:pPr>
        <w:pStyle w:val="PL"/>
      </w:pPr>
      <w:r w:rsidRPr="00BD6F46">
        <w:t xml:space="preserve">    </w:t>
      </w:r>
      <w:r>
        <w:t>P</w:t>
      </w:r>
      <w:r w:rsidRPr="007D0512">
        <w:t>SCellInformation</w:t>
      </w:r>
      <w:r w:rsidRPr="00BD6F46">
        <w:t>:</w:t>
      </w:r>
    </w:p>
    <w:p w14:paraId="5A4F7AD8" w14:textId="77777777" w:rsidR="000444BE" w:rsidRPr="00BD6F46" w:rsidRDefault="000444BE" w:rsidP="000444BE">
      <w:pPr>
        <w:pStyle w:val="PL"/>
      </w:pPr>
      <w:r w:rsidRPr="00BD6F46">
        <w:t xml:space="preserve">      type: object</w:t>
      </w:r>
    </w:p>
    <w:p w14:paraId="36288969" w14:textId="77777777" w:rsidR="000444BE" w:rsidRPr="00BD6F46" w:rsidRDefault="000444BE" w:rsidP="000444BE">
      <w:pPr>
        <w:pStyle w:val="PL"/>
      </w:pPr>
      <w:r w:rsidRPr="00BD6F46">
        <w:t xml:space="preserve">      properties:</w:t>
      </w:r>
    </w:p>
    <w:p w14:paraId="4C2C4BEC" w14:textId="77777777" w:rsidR="000444BE" w:rsidRPr="00BD6F46" w:rsidRDefault="000444BE" w:rsidP="000444BE">
      <w:pPr>
        <w:pStyle w:val="PL"/>
      </w:pPr>
      <w:r w:rsidRPr="00BD6F46">
        <w:t xml:space="preserve">        </w:t>
      </w:r>
      <w:r>
        <w:rPr>
          <w:lang w:eastAsia="zh-CN"/>
        </w:rPr>
        <w:t>nrcgi</w:t>
      </w:r>
      <w:r w:rsidRPr="00BD6F46">
        <w:t>:</w:t>
      </w:r>
    </w:p>
    <w:p w14:paraId="5A698136" w14:textId="77777777" w:rsidR="000444BE" w:rsidRDefault="000444BE" w:rsidP="000444BE">
      <w:pPr>
        <w:pStyle w:val="PL"/>
      </w:pPr>
      <w:r w:rsidRPr="00BD6F46">
        <w:t xml:space="preserve">          $ref: 'TS29571_CommonData.yaml#/components/schemas/</w:t>
      </w:r>
      <w:r>
        <w:rPr>
          <w:lang w:eastAsia="zh-CN"/>
        </w:rPr>
        <w:t>Ncgi</w:t>
      </w:r>
      <w:r w:rsidRPr="00BD6F46">
        <w:t>'</w:t>
      </w:r>
    </w:p>
    <w:p w14:paraId="1C8EE4B6" w14:textId="77777777" w:rsidR="000444BE" w:rsidRPr="00BD6F46" w:rsidRDefault="000444BE" w:rsidP="000444BE">
      <w:pPr>
        <w:pStyle w:val="PL"/>
      </w:pPr>
      <w:r w:rsidRPr="00BD6F46">
        <w:t xml:space="preserve">        </w:t>
      </w:r>
      <w:r>
        <w:rPr>
          <w:lang w:eastAsia="zh-CN"/>
        </w:rPr>
        <w:t>ecgi</w:t>
      </w:r>
      <w:r w:rsidRPr="00BD6F46">
        <w:t>:</w:t>
      </w:r>
    </w:p>
    <w:p w14:paraId="30E8E9C4" w14:textId="77777777" w:rsidR="000444BE" w:rsidRDefault="000444BE" w:rsidP="000444BE">
      <w:pPr>
        <w:pStyle w:val="PL"/>
      </w:pPr>
      <w:r w:rsidRPr="00BD6F46">
        <w:t xml:space="preserve">          $ref: 'TS29571_CommonData.yaml#/components/schemas/</w:t>
      </w:r>
      <w:r>
        <w:t>Ecgi'</w:t>
      </w:r>
    </w:p>
    <w:p w14:paraId="725CE143" w14:textId="77777777" w:rsidR="000444BE" w:rsidRPr="00BD6F46" w:rsidRDefault="000444BE" w:rsidP="000444BE">
      <w:pPr>
        <w:pStyle w:val="PL"/>
      </w:pPr>
      <w:r w:rsidRPr="00BD6F46">
        <w:t xml:space="preserve">    </w:t>
      </w:r>
      <w:r w:rsidRPr="00A325D7">
        <w:t>N</w:t>
      </w:r>
      <w:r>
        <w:t>SSAI</w:t>
      </w:r>
      <w:r w:rsidRPr="00A325D7">
        <w:t>Map</w:t>
      </w:r>
      <w:r w:rsidRPr="00BD6F46">
        <w:t>:</w:t>
      </w:r>
    </w:p>
    <w:p w14:paraId="703AB81B" w14:textId="77777777" w:rsidR="000444BE" w:rsidRPr="00BD6F46" w:rsidRDefault="000444BE" w:rsidP="000444BE">
      <w:pPr>
        <w:pStyle w:val="PL"/>
      </w:pPr>
      <w:r w:rsidRPr="00BD6F46">
        <w:t xml:space="preserve">      type: object</w:t>
      </w:r>
    </w:p>
    <w:p w14:paraId="17B5CBE3" w14:textId="77777777" w:rsidR="000444BE" w:rsidRPr="00BD6F46" w:rsidRDefault="000444BE" w:rsidP="000444BE">
      <w:pPr>
        <w:pStyle w:val="PL"/>
      </w:pPr>
      <w:r w:rsidRPr="00BD6F46">
        <w:t xml:space="preserve">      properties:</w:t>
      </w:r>
    </w:p>
    <w:p w14:paraId="345B827B"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35A9794F" w14:textId="77777777" w:rsidR="000444BE" w:rsidRDefault="000444BE" w:rsidP="000444BE">
      <w:pPr>
        <w:pStyle w:val="PL"/>
      </w:pPr>
      <w:r w:rsidRPr="00BD6F46">
        <w:t xml:space="preserve">          $ref: 'TS29571_CommonData.yaml#/components/schemas/Snssai'</w:t>
      </w:r>
    </w:p>
    <w:p w14:paraId="419F9042"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216E1589" w14:textId="77777777" w:rsidR="000444BE" w:rsidRDefault="000444BE" w:rsidP="000444BE">
      <w:pPr>
        <w:pStyle w:val="PL"/>
      </w:pPr>
      <w:r w:rsidRPr="00BD6F46">
        <w:t xml:space="preserve">          $ref: 'TS29571_CommonData.yaml#/components/schemas/Snssai</w:t>
      </w:r>
      <w:r>
        <w:t>'</w:t>
      </w:r>
    </w:p>
    <w:p w14:paraId="173CEF48" w14:textId="77777777" w:rsidR="000444BE" w:rsidRPr="003B2883" w:rsidRDefault="000444BE" w:rsidP="000444BE">
      <w:pPr>
        <w:pStyle w:val="PL"/>
      </w:pPr>
      <w:r w:rsidRPr="003B2883">
        <w:t xml:space="preserve">      required:</w:t>
      </w:r>
    </w:p>
    <w:p w14:paraId="17B44DB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7B160D90"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18135456" w14:textId="77777777" w:rsidR="00B24300" w:rsidRPr="00BD6F46" w:rsidRDefault="00B24300" w:rsidP="00B24300">
      <w:pPr>
        <w:pStyle w:val="PL"/>
      </w:pPr>
      <w:r w:rsidRPr="00BD6F46">
        <w:t xml:space="preserve">    </w:t>
      </w:r>
      <w:r>
        <w:t>N2Connection</w:t>
      </w:r>
      <w:r w:rsidRPr="002F3ED2">
        <w:t>ChargingInformation</w:t>
      </w:r>
      <w:r w:rsidRPr="00BD6F46">
        <w:t>:</w:t>
      </w:r>
    </w:p>
    <w:p w14:paraId="38972702" w14:textId="77777777" w:rsidR="00B24300" w:rsidRPr="00BD6F46" w:rsidRDefault="00B24300" w:rsidP="00B24300">
      <w:pPr>
        <w:pStyle w:val="PL"/>
      </w:pPr>
      <w:r w:rsidRPr="00BD6F46">
        <w:t xml:space="preserve">      type: object</w:t>
      </w:r>
    </w:p>
    <w:p w14:paraId="19C0414F" w14:textId="77777777" w:rsidR="00B24300" w:rsidRPr="00BD6F46" w:rsidRDefault="00B24300" w:rsidP="00B24300">
      <w:pPr>
        <w:pStyle w:val="PL"/>
      </w:pPr>
      <w:r w:rsidRPr="00BD6F46">
        <w:t xml:space="preserve">      properties:</w:t>
      </w:r>
    </w:p>
    <w:p w14:paraId="7F963568" w14:textId="77777777" w:rsidR="00B24300" w:rsidRPr="00BD6F46" w:rsidRDefault="00B24300" w:rsidP="00B24300">
      <w:pPr>
        <w:pStyle w:val="PL"/>
      </w:pPr>
      <w:r w:rsidRPr="00BD6F46">
        <w:t xml:space="preserve">        </w:t>
      </w:r>
      <w:r>
        <w:rPr>
          <w:lang w:eastAsia="zh-CN" w:bidi="ar-IQ"/>
        </w:rPr>
        <w:t>n2ConnectionMessageType</w:t>
      </w:r>
      <w:r w:rsidRPr="00BD6F46">
        <w:t>:</w:t>
      </w:r>
    </w:p>
    <w:p w14:paraId="408BE273"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517B1F6E" w14:textId="77777777" w:rsidR="00B24300" w:rsidRPr="00BD6F46" w:rsidRDefault="00B24300" w:rsidP="00B24300">
      <w:pPr>
        <w:pStyle w:val="PL"/>
      </w:pPr>
      <w:r w:rsidRPr="00805E6E">
        <w:t xml:space="preserve">        userInformation:</w:t>
      </w:r>
    </w:p>
    <w:p w14:paraId="7B71AE00" w14:textId="77777777" w:rsidR="00B24300" w:rsidRPr="00BD6F46" w:rsidRDefault="00B24300" w:rsidP="00B24300">
      <w:pPr>
        <w:pStyle w:val="PL"/>
      </w:pPr>
      <w:r w:rsidRPr="00BD6F46">
        <w:t xml:space="preserve">          $ref: '#/components/schemas/UserInformation'</w:t>
      </w:r>
    </w:p>
    <w:p w14:paraId="532D3D8B" w14:textId="77777777" w:rsidR="00B24300" w:rsidRPr="00BD6F46" w:rsidRDefault="00B24300" w:rsidP="00B24300">
      <w:pPr>
        <w:pStyle w:val="PL"/>
      </w:pPr>
      <w:r w:rsidRPr="00BD6F46">
        <w:t xml:space="preserve">        userLocationinfo:</w:t>
      </w:r>
    </w:p>
    <w:p w14:paraId="099EEDF8" w14:textId="77777777" w:rsidR="000444BE" w:rsidRDefault="00B24300" w:rsidP="000444BE">
      <w:pPr>
        <w:pStyle w:val="PL"/>
      </w:pPr>
      <w:r w:rsidRPr="00BD6F46">
        <w:lastRenderedPageBreak/>
        <w:t xml:space="preserve">          $ref: 'TS29571_CommonData.yaml#/components/schemas/UserLocation'</w:t>
      </w:r>
    </w:p>
    <w:p w14:paraId="311BE8DC" w14:textId="77777777" w:rsidR="000444BE" w:rsidRDefault="000444BE" w:rsidP="000444BE">
      <w:pPr>
        <w:pStyle w:val="PL"/>
      </w:pPr>
      <w:r>
        <w:t xml:space="preserve">        pSCellInformation:</w:t>
      </w:r>
    </w:p>
    <w:p w14:paraId="16C10861" w14:textId="77777777" w:rsidR="00B24300" w:rsidRPr="00BD6F46" w:rsidRDefault="000444BE" w:rsidP="000444BE">
      <w:pPr>
        <w:pStyle w:val="PL"/>
      </w:pPr>
      <w:r>
        <w:t xml:space="preserve">          $ref: '#/components/schemas/PSCellInformation'</w:t>
      </w:r>
    </w:p>
    <w:p w14:paraId="066B3D85" w14:textId="77777777" w:rsidR="00B24300" w:rsidRPr="00BD6F46" w:rsidRDefault="00B24300" w:rsidP="00B24300">
      <w:pPr>
        <w:pStyle w:val="PL"/>
      </w:pPr>
      <w:r w:rsidRPr="00BD6F46">
        <w:t xml:space="preserve">        uetimeZone:</w:t>
      </w:r>
    </w:p>
    <w:p w14:paraId="5B23C758" w14:textId="77777777" w:rsidR="00B24300" w:rsidRDefault="00B24300" w:rsidP="00B24300">
      <w:pPr>
        <w:pStyle w:val="PL"/>
      </w:pPr>
      <w:r w:rsidRPr="00BD6F46">
        <w:t xml:space="preserve">          $ref: 'TS29571_CommonData.yaml#/components/schemas/TimeZone'</w:t>
      </w:r>
    </w:p>
    <w:p w14:paraId="06A3655F" w14:textId="77777777" w:rsidR="00B24300" w:rsidRPr="00BD6F46" w:rsidRDefault="00B24300" w:rsidP="00B24300">
      <w:pPr>
        <w:pStyle w:val="PL"/>
      </w:pPr>
      <w:r w:rsidRPr="00BD6F46">
        <w:t xml:space="preserve">        rATType:</w:t>
      </w:r>
    </w:p>
    <w:p w14:paraId="45749E4A" w14:textId="77777777" w:rsidR="00B24300" w:rsidRPr="00BD6F46" w:rsidRDefault="00B24300" w:rsidP="00B24300">
      <w:pPr>
        <w:pStyle w:val="PL"/>
      </w:pPr>
      <w:r w:rsidRPr="00BD6F46">
        <w:t xml:space="preserve">          $ref: 'TS29571_CommonData.ya</w:t>
      </w:r>
      <w:r>
        <w:t>ml#/components/schemas/RatType'</w:t>
      </w:r>
    </w:p>
    <w:p w14:paraId="25E9603D" w14:textId="77777777" w:rsidR="00B24300" w:rsidRPr="003B2883" w:rsidRDefault="00B24300" w:rsidP="00B24300">
      <w:pPr>
        <w:pStyle w:val="PL"/>
      </w:pPr>
      <w:r w:rsidRPr="003B2883">
        <w:t xml:space="preserve">    </w:t>
      </w:r>
      <w:r>
        <w:t xml:space="preserve">    amfUeNgapId</w:t>
      </w:r>
      <w:r w:rsidRPr="003B2883">
        <w:t>:</w:t>
      </w:r>
    </w:p>
    <w:p w14:paraId="051DD875" w14:textId="77777777" w:rsidR="00B24300" w:rsidRPr="00BD6F46" w:rsidRDefault="00B24300" w:rsidP="00B24300">
      <w:pPr>
        <w:pStyle w:val="PL"/>
      </w:pPr>
      <w:r w:rsidRPr="00BD6F46">
        <w:t xml:space="preserve">          type: integer</w:t>
      </w:r>
    </w:p>
    <w:p w14:paraId="6505C13D" w14:textId="77777777" w:rsidR="00B24300" w:rsidRPr="00BD6F46" w:rsidRDefault="00B24300" w:rsidP="00B24300">
      <w:pPr>
        <w:pStyle w:val="PL"/>
      </w:pPr>
      <w:r w:rsidRPr="00BD6F46">
        <w:t xml:space="preserve">        </w:t>
      </w:r>
      <w:r>
        <w:t>ranUeNgapId</w:t>
      </w:r>
      <w:r w:rsidRPr="00BD6F46">
        <w:t>:</w:t>
      </w:r>
    </w:p>
    <w:p w14:paraId="28D33EF7" w14:textId="77777777" w:rsidR="00B24300" w:rsidRPr="00BD6F46" w:rsidRDefault="00B24300" w:rsidP="00B24300">
      <w:pPr>
        <w:pStyle w:val="PL"/>
      </w:pPr>
      <w:r w:rsidRPr="00BD6F46">
        <w:t xml:space="preserve">          type: integer</w:t>
      </w:r>
    </w:p>
    <w:p w14:paraId="4B236298" w14:textId="77777777" w:rsidR="00B24300" w:rsidRPr="00BD6F46" w:rsidRDefault="00B24300" w:rsidP="00B24300">
      <w:pPr>
        <w:pStyle w:val="PL"/>
      </w:pPr>
      <w:r w:rsidRPr="00BD6F46">
        <w:t xml:space="preserve">        </w:t>
      </w:r>
      <w:r w:rsidRPr="003B2883">
        <w:t>ranNodeId</w:t>
      </w:r>
      <w:r w:rsidRPr="00BD6F46">
        <w:t>:</w:t>
      </w:r>
    </w:p>
    <w:p w14:paraId="278A4B65"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F7B23ED" w14:textId="77777777" w:rsidR="00B24300" w:rsidRPr="00BD6F46" w:rsidRDefault="00B24300" w:rsidP="00B24300">
      <w:pPr>
        <w:pStyle w:val="PL"/>
      </w:pPr>
      <w:r w:rsidRPr="00BD6F46">
        <w:t xml:space="preserve">        </w:t>
      </w:r>
      <w:r w:rsidRPr="003B2883">
        <w:t>restrictedRatList</w:t>
      </w:r>
      <w:r w:rsidRPr="00BD6F46">
        <w:t>:</w:t>
      </w:r>
    </w:p>
    <w:p w14:paraId="321E2AD1" w14:textId="77777777" w:rsidR="00B24300" w:rsidRPr="00BD6F46" w:rsidRDefault="00B24300" w:rsidP="00B24300">
      <w:pPr>
        <w:pStyle w:val="PL"/>
      </w:pPr>
      <w:r w:rsidRPr="00BD6F46">
        <w:t xml:space="preserve">          type: array</w:t>
      </w:r>
    </w:p>
    <w:p w14:paraId="4A5D672C" w14:textId="77777777" w:rsidR="00B24300" w:rsidRDefault="00B24300" w:rsidP="00B24300">
      <w:pPr>
        <w:pStyle w:val="PL"/>
      </w:pPr>
      <w:r w:rsidRPr="00BD6F46">
        <w:t xml:space="preserve">          items:</w:t>
      </w:r>
    </w:p>
    <w:p w14:paraId="7C4BD541" w14:textId="77777777" w:rsidR="00B24300" w:rsidRPr="00BD6F46" w:rsidRDefault="00B24300" w:rsidP="00B24300">
      <w:pPr>
        <w:pStyle w:val="PL"/>
      </w:pPr>
      <w:r w:rsidRPr="003B2883">
        <w:t xml:space="preserve">            $ref: 'TS29571_CommonData.yaml#/components/schemas/RatType'</w:t>
      </w:r>
    </w:p>
    <w:p w14:paraId="04410964" w14:textId="77777777" w:rsidR="00B24300" w:rsidRDefault="00B24300" w:rsidP="00B24300">
      <w:pPr>
        <w:pStyle w:val="PL"/>
      </w:pPr>
      <w:r>
        <w:t xml:space="preserve">          minItems: 0</w:t>
      </w:r>
    </w:p>
    <w:p w14:paraId="4E11EEA9" w14:textId="77777777" w:rsidR="00B24300" w:rsidRPr="00BD6F46" w:rsidRDefault="00B24300" w:rsidP="00B24300">
      <w:pPr>
        <w:pStyle w:val="PL"/>
      </w:pPr>
      <w:r w:rsidRPr="00BD6F46">
        <w:t xml:space="preserve">        </w:t>
      </w:r>
      <w:r w:rsidRPr="003B2883">
        <w:t>forbiddenAreaList</w:t>
      </w:r>
      <w:r w:rsidRPr="00BD6F46">
        <w:t>:</w:t>
      </w:r>
    </w:p>
    <w:p w14:paraId="20FD9F1D" w14:textId="77777777" w:rsidR="00B24300" w:rsidRPr="00BD6F46" w:rsidRDefault="00B24300" w:rsidP="00B24300">
      <w:pPr>
        <w:pStyle w:val="PL"/>
      </w:pPr>
      <w:r w:rsidRPr="00BD6F46">
        <w:t xml:space="preserve">          type: array</w:t>
      </w:r>
    </w:p>
    <w:p w14:paraId="3CCDED95" w14:textId="77777777" w:rsidR="00B24300" w:rsidRDefault="00B24300" w:rsidP="00B24300">
      <w:pPr>
        <w:pStyle w:val="PL"/>
      </w:pPr>
      <w:r w:rsidRPr="00BD6F46">
        <w:t xml:space="preserve">          items:</w:t>
      </w:r>
    </w:p>
    <w:p w14:paraId="432042FF" w14:textId="77777777" w:rsidR="00B24300" w:rsidRPr="00BD6F46" w:rsidRDefault="00B24300" w:rsidP="00B24300">
      <w:pPr>
        <w:pStyle w:val="PL"/>
      </w:pPr>
      <w:r w:rsidRPr="003B2883">
        <w:t xml:space="preserve">            $ref: 'TS29571_CommonData.yaml#/components/schemas/</w:t>
      </w:r>
      <w:r>
        <w:t>Area</w:t>
      </w:r>
      <w:r w:rsidRPr="003B2883">
        <w:t>'</w:t>
      </w:r>
    </w:p>
    <w:p w14:paraId="47B7109F" w14:textId="77777777" w:rsidR="00B24300" w:rsidRDefault="00B24300" w:rsidP="00B24300">
      <w:pPr>
        <w:pStyle w:val="PL"/>
      </w:pPr>
      <w:r>
        <w:t xml:space="preserve">          minItems: 0</w:t>
      </w:r>
    </w:p>
    <w:p w14:paraId="55057163" w14:textId="77777777" w:rsidR="00B24300" w:rsidRPr="00BD6F46" w:rsidRDefault="00B24300" w:rsidP="00B24300">
      <w:pPr>
        <w:pStyle w:val="PL"/>
      </w:pPr>
      <w:r w:rsidRPr="00BD6F46">
        <w:t xml:space="preserve">        </w:t>
      </w:r>
      <w:r w:rsidRPr="003B2883">
        <w:t>serviceAreaRestriction</w:t>
      </w:r>
      <w:r w:rsidRPr="00BD6F46">
        <w:t>:</w:t>
      </w:r>
    </w:p>
    <w:p w14:paraId="4CDBC3B2" w14:textId="77777777" w:rsidR="00B24300" w:rsidRPr="00BD6F46" w:rsidRDefault="00B24300" w:rsidP="00B24300">
      <w:pPr>
        <w:pStyle w:val="PL"/>
      </w:pPr>
      <w:r w:rsidRPr="00BD6F46">
        <w:t xml:space="preserve">          type: array</w:t>
      </w:r>
    </w:p>
    <w:p w14:paraId="25EF709D" w14:textId="77777777" w:rsidR="00B24300" w:rsidRPr="00BD6F46" w:rsidRDefault="00B24300" w:rsidP="00B24300">
      <w:pPr>
        <w:pStyle w:val="PL"/>
      </w:pPr>
      <w:r w:rsidRPr="00BD6F46">
        <w:t xml:space="preserve">          items:</w:t>
      </w:r>
    </w:p>
    <w:p w14:paraId="6DBFEE8E" w14:textId="77777777" w:rsidR="00B24300" w:rsidRPr="00BD6F46" w:rsidRDefault="00B24300" w:rsidP="00B24300">
      <w:pPr>
        <w:pStyle w:val="PL"/>
      </w:pPr>
      <w:r w:rsidRPr="003B2883">
        <w:t xml:space="preserve">            $ref: 'TS29571_CommonData.yaml#/components/schemas/ServiceAreaRestriction'</w:t>
      </w:r>
    </w:p>
    <w:p w14:paraId="772FAE46" w14:textId="77777777" w:rsidR="00B24300" w:rsidRDefault="00B24300" w:rsidP="00B24300">
      <w:pPr>
        <w:pStyle w:val="PL"/>
      </w:pPr>
      <w:r w:rsidRPr="00BD6F46">
        <w:t xml:space="preserve">          minItems: 0</w:t>
      </w:r>
    </w:p>
    <w:p w14:paraId="7B3DBAD2" w14:textId="77777777" w:rsidR="00B24300" w:rsidRPr="00BD6F46" w:rsidRDefault="00B24300" w:rsidP="00B24300">
      <w:pPr>
        <w:pStyle w:val="PL"/>
      </w:pPr>
      <w:r w:rsidRPr="00BD6F46">
        <w:t xml:space="preserve">        </w:t>
      </w:r>
      <w:r w:rsidRPr="003B2883">
        <w:t>restrictedCnList</w:t>
      </w:r>
      <w:r w:rsidRPr="00BD6F46">
        <w:t>:</w:t>
      </w:r>
    </w:p>
    <w:p w14:paraId="0A351330" w14:textId="77777777" w:rsidR="00B24300" w:rsidRPr="00BD6F46" w:rsidRDefault="00B24300" w:rsidP="00B24300">
      <w:pPr>
        <w:pStyle w:val="PL"/>
      </w:pPr>
      <w:r w:rsidRPr="00BD6F46">
        <w:t xml:space="preserve">          type: array</w:t>
      </w:r>
    </w:p>
    <w:p w14:paraId="312DC685" w14:textId="77777777" w:rsidR="00B24300" w:rsidRDefault="00B24300" w:rsidP="00B24300">
      <w:pPr>
        <w:pStyle w:val="PL"/>
      </w:pPr>
      <w:r w:rsidRPr="00BD6F46">
        <w:t xml:space="preserve">          items:</w:t>
      </w:r>
    </w:p>
    <w:p w14:paraId="4425AAFE" w14:textId="77777777" w:rsidR="00B24300" w:rsidRPr="00BD6F46" w:rsidRDefault="00B24300" w:rsidP="00B24300">
      <w:pPr>
        <w:pStyle w:val="PL"/>
      </w:pPr>
      <w:r w:rsidRPr="003B2883">
        <w:t xml:space="preserve">            $ref: 'TS29571_CommonData.yaml#/components/schemas/CoreNetworkType'</w:t>
      </w:r>
    </w:p>
    <w:p w14:paraId="741DA178" w14:textId="77777777" w:rsidR="00B24300" w:rsidRDefault="00B24300" w:rsidP="00B24300">
      <w:pPr>
        <w:pStyle w:val="PL"/>
      </w:pPr>
      <w:r>
        <w:t xml:space="preserve">          minItems: 0</w:t>
      </w:r>
    </w:p>
    <w:p w14:paraId="2FC87893"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38C65C2C" w14:textId="77777777" w:rsidR="00B24300" w:rsidRPr="00BD6F46" w:rsidRDefault="00B24300" w:rsidP="00B24300">
      <w:pPr>
        <w:pStyle w:val="PL"/>
      </w:pPr>
      <w:r w:rsidRPr="00BD6F46">
        <w:t xml:space="preserve">          type: array</w:t>
      </w:r>
    </w:p>
    <w:p w14:paraId="2CCAC360" w14:textId="77777777" w:rsidR="00B24300" w:rsidRDefault="00B24300" w:rsidP="00B24300">
      <w:pPr>
        <w:pStyle w:val="PL"/>
      </w:pPr>
      <w:r w:rsidRPr="00BD6F46">
        <w:t xml:space="preserve">          items:</w:t>
      </w:r>
    </w:p>
    <w:p w14:paraId="79B606F9"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367B23" w14:textId="77777777" w:rsidR="00B24300" w:rsidRDefault="00B24300" w:rsidP="00B24300">
      <w:pPr>
        <w:pStyle w:val="PL"/>
      </w:pPr>
      <w:r>
        <w:t xml:space="preserve">          minItems: 0</w:t>
      </w:r>
    </w:p>
    <w:p w14:paraId="601ED125" w14:textId="77777777" w:rsidR="00B24300" w:rsidRPr="003B2883" w:rsidRDefault="00B24300" w:rsidP="00B24300">
      <w:pPr>
        <w:pStyle w:val="PL"/>
      </w:pPr>
      <w:r w:rsidRPr="003B2883">
        <w:t xml:space="preserve">        rrcEstCause:</w:t>
      </w:r>
    </w:p>
    <w:p w14:paraId="194A53B5"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37A035F" w14:textId="77777777" w:rsidR="00B24300" w:rsidRDefault="00B24300" w:rsidP="00B24300">
      <w:pPr>
        <w:pStyle w:val="PL"/>
        <w:rPr>
          <w:lang w:eastAsia="zh-CN"/>
        </w:rPr>
      </w:pPr>
      <w:r w:rsidRPr="003B2883">
        <w:rPr>
          <w:lang w:eastAsia="zh-CN"/>
        </w:rPr>
        <w:t xml:space="preserve">          pattern: '^[0-9a-fA-F]+$'</w:t>
      </w:r>
    </w:p>
    <w:p w14:paraId="0AE02B55" w14:textId="77777777" w:rsidR="00B24300" w:rsidRPr="003B2883" w:rsidRDefault="00B24300" w:rsidP="00B24300">
      <w:pPr>
        <w:pStyle w:val="PL"/>
      </w:pPr>
      <w:r w:rsidRPr="003B2883">
        <w:t xml:space="preserve">      required:</w:t>
      </w:r>
    </w:p>
    <w:p w14:paraId="54EB0ADC" w14:textId="77777777" w:rsidR="00B24300" w:rsidRDefault="00B24300" w:rsidP="00B24300">
      <w:pPr>
        <w:pStyle w:val="PL"/>
      </w:pPr>
      <w:r w:rsidRPr="003B2883">
        <w:t xml:space="preserve">        - </w:t>
      </w:r>
      <w:r>
        <w:rPr>
          <w:lang w:eastAsia="zh-CN" w:bidi="ar-IQ"/>
        </w:rPr>
        <w:t>n2ConnectionMessageType</w:t>
      </w:r>
    </w:p>
    <w:p w14:paraId="580C6F7D" w14:textId="77777777" w:rsidR="00B24300" w:rsidRPr="00BD6F46" w:rsidRDefault="00B24300" w:rsidP="00B24300">
      <w:pPr>
        <w:pStyle w:val="PL"/>
      </w:pPr>
      <w:r w:rsidRPr="00BD6F46">
        <w:t xml:space="preserve">    </w:t>
      </w:r>
      <w:r>
        <w:t>LocationReportingChargingInformation</w:t>
      </w:r>
      <w:r w:rsidRPr="00BD6F46">
        <w:t>:</w:t>
      </w:r>
    </w:p>
    <w:p w14:paraId="701DF8E1" w14:textId="77777777" w:rsidR="00B24300" w:rsidRPr="00BD6F46" w:rsidRDefault="00B24300" w:rsidP="00B24300">
      <w:pPr>
        <w:pStyle w:val="PL"/>
      </w:pPr>
      <w:r w:rsidRPr="00BD6F46">
        <w:t xml:space="preserve">      type: object</w:t>
      </w:r>
    </w:p>
    <w:p w14:paraId="48E1D436" w14:textId="77777777" w:rsidR="00B24300" w:rsidRPr="00BD6F46" w:rsidRDefault="00B24300" w:rsidP="00B24300">
      <w:pPr>
        <w:pStyle w:val="PL"/>
      </w:pPr>
      <w:r w:rsidRPr="00BD6F46">
        <w:t xml:space="preserve">      properties:</w:t>
      </w:r>
    </w:p>
    <w:p w14:paraId="1A96FADB"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2D2251DE"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8AB6EDE" w14:textId="77777777" w:rsidR="00B24300" w:rsidRPr="00BD6F46" w:rsidRDefault="00B24300" w:rsidP="00B24300">
      <w:pPr>
        <w:pStyle w:val="PL"/>
      </w:pPr>
      <w:r w:rsidRPr="00805E6E">
        <w:t xml:space="preserve">        userInformation:</w:t>
      </w:r>
    </w:p>
    <w:p w14:paraId="03C8FD7D" w14:textId="77777777" w:rsidR="00B24300" w:rsidRPr="00BD6F46" w:rsidRDefault="00B24300" w:rsidP="00B24300">
      <w:pPr>
        <w:pStyle w:val="PL"/>
      </w:pPr>
      <w:r w:rsidRPr="00BD6F46">
        <w:t xml:space="preserve">          $ref: '#/components/schemas/UserInformation'</w:t>
      </w:r>
    </w:p>
    <w:p w14:paraId="50B158C9" w14:textId="77777777" w:rsidR="00B24300" w:rsidRPr="00BD6F46" w:rsidRDefault="00B24300" w:rsidP="00B24300">
      <w:pPr>
        <w:pStyle w:val="PL"/>
      </w:pPr>
      <w:r w:rsidRPr="00BD6F46">
        <w:t xml:space="preserve">        userLocationinfo:</w:t>
      </w:r>
    </w:p>
    <w:p w14:paraId="3EA7EF96" w14:textId="77777777" w:rsidR="000444BE" w:rsidRDefault="00B24300" w:rsidP="000444BE">
      <w:pPr>
        <w:pStyle w:val="PL"/>
      </w:pPr>
      <w:r w:rsidRPr="00BD6F46">
        <w:t xml:space="preserve">          $ref: 'TS29571_CommonData.yaml#/components/schemas/UserLocation'</w:t>
      </w:r>
    </w:p>
    <w:p w14:paraId="4B9F1BCB" w14:textId="77777777" w:rsidR="000444BE" w:rsidRDefault="000444BE" w:rsidP="000444BE">
      <w:pPr>
        <w:pStyle w:val="PL"/>
      </w:pPr>
      <w:r>
        <w:t xml:space="preserve">        pSCellInformation:</w:t>
      </w:r>
    </w:p>
    <w:p w14:paraId="31FA0D78" w14:textId="77777777" w:rsidR="00B24300" w:rsidRPr="00BD6F46" w:rsidRDefault="000444BE" w:rsidP="000444BE">
      <w:pPr>
        <w:pStyle w:val="PL"/>
      </w:pPr>
      <w:r>
        <w:t xml:space="preserve">          $ref: '#/components/schemas/PSCellInformation'</w:t>
      </w:r>
    </w:p>
    <w:p w14:paraId="60E37C73" w14:textId="77777777" w:rsidR="00B24300" w:rsidRPr="00BD6F46" w:rsidRDefault="00B24300" w:rsidP="00B24300">
      <w:pPr>
        <w:pStyle w:val="PL"/>
      </w:pPr>
      <w:r w:rsidRPr="00BD6F46">
        <w:t xml:space="preserve">        uetimeZone:</w:t>
      </w:r>
    </w:p>
    <w:p w14:paraId="122A290A" w14:textId="77777777" w:rsidR="00B24300" w:rsidRDefault="00B24300" w:rsidP="00B24300">
      <w:pPr>
        <w:pStyle w:val="PL"/>
      </w:pPr>
      <w:r w:rsidRPr="00BD6F46">
        <w:t xml:space="preserve">          $ref: 'TS29571_CommonData.yaml#/components/schemas/TimeZone'</w:t>
      </w:r>
    </w:p>
    <w:p w14:paraId="76750F44" w14:textId="77777777" w:rsidR="00B24300" w:rsidRPr="00BD6F46" w:rsidRDefault="00B24300" w:rsidP="00B24300">
      <w:pPr>
        <w:pStyle w:val="PL"/>
      </w:pPr>
      <w:r w:rsidRPr="00BD6F46">
        <w:t xml:space="preserve">        rATType:</w:t>
      </w:r>
    </w:p>
    <w:p w14:paraId="03D78B1C" w14:textId="77777777" w:rsidR="00B24300" w:rsidRPr="00BD6F46" w:rsidRDefault="00B24300" w:rsidP="00B24300">
      <w:pPr>
        <w:pStyle w:val="PL"/>
      </w:pPr>
      <w:r w:rsidRPr="00BD6F46">
        <w:t xml:space="preserve">          $ref: 'TS29571_CommonData.ya</w:t>
      </w:r>
      <w:r>
        <w:t>ml#/components/schemas/RatType'</w:t>
      </w:r>
    </w:p>
    <w:p w14:paraId="7F0057C2"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4B339C38" w14:textId="77777777" w:rsidR="00B24300" w:rsidRPr="00BD6F46" w:rsidRDefault="00B24300" w:rsidP="00B24300">
      <w:pPr>
        <w:pStyle w:val="PL"/>
      </w:pPr>
      <w:r w:rsidRPr="00BD6F46">
        <w:t xml:space="preserve">          type: object</w:t>
      </w:r>
    </w:p>
    <w:p w14:paraId="15FCFC2B" w14:textId="77777777" w:rsidR="00B24300" w:rsidRPr="00BD6F46" w:rsidRDefault="00B24300" w:rsidP="00B24300">
      <w:pPr>
        <w:pStyle w:val="PL"/>
      </w:pPr>
      <w:r w:rsidRPr="00BD6F46">
        <w:t xml:space="preserve">          additionalProperties:</w:t>
      </w:r>
    </w:p>
    <w:p w14:paraId="2562BFB6"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58616489" w14:textId="77777777" w:rsidR="00B24300" w:rsidRPr="00BD6F46" w:rsidRDefault="00B24300" w:rsidP="00B24300">
      <w:pPr>
        <w:pStyle w:val="PL"/>
      </w:pPr>
      <w:r w:rsidRPr="00BD6F46">
        <w:t xml:space="preserve">          minProperties: 0</w:t>
      </w:r>
    </w:p>
    <w:p w14:paraId="2B5AB72F" w14:textId="77777777" w:rsidR="00B24300" w:rsidRPr="003B2883" w:rsidRDefault="00B24300" w:rsidP="00B24300">
      <w:pPr>
        <w:pStyle w:val="PL"/>
      </w:pPr>
      <w:r w:rsidRPr="003B2883">
        <w:t xml:space="preserve">      required:</w:t>
      </w:r>
    </w:p>
    <w:p w14:paraId="523250A1"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6F4C000F"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51AB3BE8"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12601E2"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1A230356"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4C43B19D" w14:textId="77777777" w:rsidR="00FB316B" w:rsidRPr="00BD6F46" w:rsidRDefault="00FB316B" w:rsidP="00FB316B">
      <w:pPr>
        <w:pStyle w:val="PL"/>
      </w:pPr>
      <w:bookmarkStart w:id="1596" w:name="_Hlk47630990"/>
      <w:r w:rsidRPr="00BD6F46">
        <w:t xml:space="preserve">    </w:t>
      </w:r>
      <w:r w:rsidRPr="004F65F4">
        <w:t>NSMChargingInformation</w:t>
      </w:r>
      <w:r w:rsidRPr="00BD6F46">
        <w:t>:</w:t>
      </w:r>
    </w:p>
    <w:p w14:paraId="5C01B6CA" w14:textId="77777777" w:rsidR="00FB316B" w:rsidRPr="00BD6F46" w:rsidRDefault="00FB316B" w:rsidP="00FB316B">
      <w:pPr>
        <w:pStyle w:val="PL"/>
      </w:pPr>
      <w:r w:rsidRPr="00BD6F46">
        <w:t xml:space="preserve">      type: object</w:t>
      </w:r>
    </w:p>
    <w:p w14:paraId="48CE4CA8" w14:textId="77777777" w:rsidR="00FB316B" w:rsidRPr="00BD6F46" w:rsidRDefault="00FB316B" w:rsidP="00FB316B">
      <w:pPr>
        <w:pStyle w:val="PL"/>
      </w:pPr>
      <w:r w:rsidRPr="00BD6F46">
        <w:t xml:space="preserve">      properties:</w:t>
      </w:r>
    </w:p>
    <w:p w14:paraId="2D5FAABD" w14:textId="77777777" w:rsidR="00FB316B" w:rsidRPr="00BD6F46" w:rsidRDefault="00FB316B" w:rsidP="00FB316B">
      <w:pPr>
        <w:pStyle w:val="PL"/>
      </w:pPr>
      <w:r w:rsidRPr="00BD6F46">
        <w:t xml:space="preserve">        </w:t>
      </w:r>
      <w:r>
        <w:rPr>
          <w:lang w:eastAsia="zh-CN" w:bidi="ar-IQ"/>
        </w:rPr>
        <w:t>managementOperation</w:t>
      </w:r>
      <w:r w:rsidRPr="00BD6F46">
        <w:t>:</w:t>
      </w:r>
    </w:p>
    <w:p w14:paraId="4A25E91B"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2B6C7F7C" w14:textId="77777777" w:rsidR="00FB316B" w:rsidRPr="00BD6F46" w:rsidRDefault="00FB316B" w:rsidP="00FB316B">
      <w:pPr>
        <w:pStyle w:val="PL"/>
      </w:pPr>
      <w:r w:rsidRPr="00805E6E">
        <w:t xml:space="preserve">        </w:t>
      </w:r>
      <w:r w:rsidRPr="00FC587F">
        <w:t>idNetworkSliceInstance</w:t>
      </w:r>
      <w:r w:rsidRPr="00805E6E">
        <w:t>:</w:t>
      </w:r>
    </w:p>
    <w:p w14:paraId="7C63873E" w14:textId="77777777" w:rsidR="00FB316B" w:rsidRPr="00BD6F46" w:rsidRDefault="00FB316B" w:rsidP="00FB316B">
      <w:pPr>
        <w:pStyle w:val="PL"/>
      </w:pPr>
      <w:r>
        <w:t xml:space="preserve">          type: string</w:t>
      </w:r>
    </w:p>
    <w:p w14:paraId="11485581"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F04F2A2" w14:textId="77777777" w:rsidR="00FB316B" w:rsidRPr="00BD6F46" w:rsidRDefault="00FB316B" w:rsidP="00FB316B">
      <w:pPr>
        <w:pStyle w:val="PL"/>
      </w:pPr>
      <w:r w:rsidRPr="00BD6F46">
        <w:t xml:space="preserve">          type: array</w:t>
      </w:r>
    </w:p>
    <w:p w14:paraId="1BDCF03E" w14:textId="77777777" w:rsidR="00FB316B" w:rsidRDefault="00FB316B" w:rsidP="00FB316B">
      <w:pPr>
        <w:pStyle w:val="PL"/>
      </w:pPr>
      <w:r w:rsidRPr="00BD6F46">
        <w:lastRenderedPageBreak/>
        <w:t xml:space="preserve">          items:</w:t>
      </w:r>
    </w:p>
    <w:p w14:paraId="05F947A1"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73D9B71" w14:textId="77777777" w:rsidR="00FB316B" w:rsidRDefault="00FB316B" w:rsidP="00FB316B">
      <w:pPr>
        <w:pStyle w:val="PL"/>
      </w:pPr>
      <w:r>
        <w:t xml:space="preserve">          minItems: 0</w:t>
      </w:r>
    </w:p>
    <w:p w14:paraId="2181217C" w14:textId="77777777" w:rsidR="00FB316B" w:rsidRPr="00BD6F46" w:rsidRDefault="00FB316B" w:rsidP="00FB316B">
      <w:pPr>
        <w:pStyle w:val="PL"/>
      </w:pPr>
      <w:r w:rsidRPr="00BD6F46">
        <w:t xml:space="preserve">        </w:t>
      </w:r>
      <w:r>
        <w:rPr>
          <w:lang w:eastAsia="zh-CN"/>
        </w:rPr>
        <w:t>managementOperationStatus</w:t>
      </w:r>
      <w:r w:rsidRPr="00BD6F46">
        <w:t>:</w:t>
      </w:r>
    </w:p>
    <w:p w14:paraId="71EE46F2"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5D2494E5" w14:textId="77777777" w:rsidR="00FB316B" w:rsidRDefault="00FB316B" w:rsidP="00FB316B">
      <w:pPr>
        <w:pStyle w:val="PL"/>
      </w:pPr>
      <w:r>
        <w:t xml:space="preserve"># To be introduced once the reference to </w:t>
      </w:r>
      <w:r w:rsidRPr="007B05FD">
        <w:t>'</w:t>
      </w:r>
      <w:r>
        <w:t>generic</w:t>
      </w:r>
      <w:r w:rsidRPr="007B05FD">
        <w:t>.yaml is resolved</w:t>
      </w:r>
      <w:r>
        <w:t xml:space="preserve">    </w:t>
      </w:r>
    </w:p>
    <w:p w14:paraId="5F70ED15" w14:textId="77777777" w:rsidR="00FB316B" w:rsidRPr="00BD6F46" w:rsidRDefault="00FB316B" w:rsidP="00FB316B">
      <w:pPr>
        <w:pStyle w:val="PL"/>
      </w:pPr>
      <w:r>
        <w:t>#</w:t>
      </w:r>
      <w:r w:rsidRPr="00BD6F46">
        <w:t xml:space="preserve">        </w:t>
      </w:r>
      <w:r w:rsidRPr="00FC587F">
        <w:rPr>
          <w:lang w:eastAsia="zh-CN"/>
        </w:rPr>
        <w:t>managementOperationalState</w:t>
      </w:r>
      <w:r w:rsidRPr="00BD6F46">
        <w:t>:</w:t>
      </w:r>
    </w:p>
    <w:p w14:paraId="0A441AF2" w14:textId="77777777" w:rsidR="00FB316B" w:rsidRPr="00BD6F46" w:rsidRDefault="00FB316B" w:rsidP="00FB316B">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71CA60FF" w14:textId="77777777" w:rsidR="00FB316B" w:rsidRPr="00BD6F46" w:rsidRDefault="00FB316B" w:rsidP="00FB316B">
      <w:pPr>
        <w:pStyle w:val="PL"/>
      </w:pPr>
      <w:r>
        <w:t>#</w:t>
      </w:r>
      <w:r w:rsidRPr="00BD6F46">
        <w:t xml:space="preserve">        </w:t>
      </w:r>
      <w:r w:rsidRPr="00FC587F">
        <w:rPr>
          <w:lang w:eastAsia="zh-CN"/>
        </w:rPr>
        <w:t>managementAdministrativeState</w:t>
      </w:r>
      <w:r w:rsidRPr="00BD6F46">
        <w:t>:</w:t>
      </w:r>
    </w:p>
    <w:p w14:paraId="7BF8017B" w14:textId="77777777" w:rsidR="00FB316B" w:rsidRPr="00BD6F46" w:rsidRDefault="00FB316B" w:rsidP="00FB316B">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745DCCC8" w14:textId="77777777" w:rsidR="00FB316B" w:rsidRPr="003B2883" w:rsidRDefault="00FB316B" w:rsidP="00FB316B">
      <w:pPr>
        <w:pStyle w:val="PL"/>
      </w:pPr>
      <w:r w:rsidRPr="003B2883">
        <w:t xml:space="preserve">      required:</w:t>
      </w:r>
    </w:p>
    <w:p w14:paraId="4D8613A9" w14:textId="77777777" w:rsidR="00FB316B" w:rsidRDefault="00FB316B" w:rsidP="00FB316B">
      <w:pPr>
        <w:pStyle w:val="PL"/>
        <w:rPr>
          <w:lang w:eastAsia="zh-CN" w:bidi="ar-IQ"/>
        </w:rPr>
      </w:pPr>
      <w:r w:rsidRPr="003B2883">
        <w:t xml:space="preserve">        - </w:t>
      </w:r>
      <w:r>
        <w:rPr>
          <w:lang w:eastAsia="zh-CN" w:bidi="ar-IQ"/>
        </w:rPr>
        <w:t>managementOperation</w:t>
      </w:r>
    </w:p>
    <w:p w14:paraId="2BAD0FBD"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9419B3B" w14:textId="77777777" w:rsidR="00FB316B" w:rsidRPr="00BD6F46" w:rsidRDefault="00FB316B" w:rsidP="00FB316B">
      <w:pPr>
        <w:pStyle w:val="PL"/>
      </w:pPr>
      <w:r w:rsidRPr="00BD6F46">
        <w:t xml:space="preserve">      type: object</w:t>
      </w:r>
    </w:p>
    <w:p w14:paraId="54ECEA8B" w14:textId="77777777" w:rsidR="00FB316B" w:rsidRPr="00BD6F46" w:rsidRDefault="00FB316B" w:rsidP="00FB316B">
      <w:pPr>
        <w:pStyle w:val="PL"/>
      </w:pPr>
      <w:r w:rsidRPr="00BD6F46">
        <w:t xml:space="preserve">      properties:</w:t>
      </w:r>
    </w:p>
    <w:p w14:paraId="1FEEB49C" w14:textId="77777777" w:rsidR="00FB316B" w:rsidRPr="00BD6F46" w:rsidRDefault="00FB316B" w:rsidP="00FB316B">
      <w:pPr>
        <w:pStyle w:val="PL"/>
      </w:pPr>
      <w:r w:rsidRPr="00BD6F46">
        <w:t xml:space="preserve">        </w:t>
      </w:r>
      <w:r w:rsidRPr="008228B8">
        <w:t>serviceProfileId</w:t>
      </w:r>
      <w:r>
        <w:t>entifier</w:t>
      </w:r>
      <w:r w:rsidRPr="00BD6F46">
        <w:t>:</w:t>
      </w:r>
    </w:p>
    <w:p w14:paraId="23937D8B" w14:textId="77777777" w:rsidR="00FB316B" w:rsidRPr="00BD6F46" w:rsidRDefault="00FB316B" w:rsidP="00FB316B">
      <w:pPr>
        <w:pStyle w:val="PL"/>
      </w:pPr>
      <w:r>
        <w:t xml:space="preserve">            type: string</w:t>
      </w:r>
    </w:p>
    <w:p w14:paraId="6C44122A" w14:textId="77777777" w:rsidR="00FB316B" w:rsidRPr="00BD6F46" w:rsidRDefault="00FB316B" w:rsidP="00FB316B">
      <w:pPr>
        <w:pStyle w:val="PL"/>
      </w:pPr>
      <w:r w:rsidRPr="00805E6E">
        <w:t xml:space="preserve">        </w:t>
      </w:r>
      <w:r>
        <w:t>s</w:t>
      </w:r>
      <w:r w:rsidRPr="00050CA8">
        <w:t>NSSAI</w:t>
      </w:r>
      <w:r>
        <w:t>List</w:t>
      </w:r>
      <w:r w:rsidRPr="00805E6E">
        <w:t>:</w:t>
      </w:r>
    </w:p>
    <w:p w14:paraId="0A79B8D7" w14:textId="77777777" w:rsidR="00FB316B" w:rsidRPr="00BD6F46" w:rsidRDefault="00FB316B" w:rsidP="00FB316B">
      <w:pPr>
        <w:pStyle w:val="PL"/>
      </w:pPr>
      <w:r w:rsidRPr="00BD6F46">
        <w:t xml:space="preserve">          type: array</w:t>
      </w:r>
    </w:p>
    <w:p w14:paraId="7AB4D303" w14:textId="77777777" w:rsidR="00FB316B" w:rsidRDefault="00FB316B" w:rsidP="00FB316B">
      <w:pPr>
        <w:pStyle w:val="PL"/>
      </w:pPr>
      <w:r w:rsidRPr="00BD6F46">
        <w:t xml:space="preserve">          items:</w:t>
      </w:r>
    </w:p>
    <w:p w14:paraId="0610222A"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33FB5357" w14:textId="77777777" w:rsidR="00FB316B" w:rsidRDefault="00FB316B" w:rsidP="00FB316B">
      <w:pPr>
        <w:pStyle w:val="PL"/>
      </w:pPr>
      <w:r>
        <w:t xml:space="preserve">          minItems: 0</w:t>
      </w:r>
    </w:p>
    <w:p w14:paraId="4BB8FF48" w14:textId="77777777" w:rsidR="00FB316B" w:rsidRDefault="00FB316B" w:rsidP="00FB316B">
      <w:pPr>
        <w:pStyle w:val="PL"/>
      </w:pPr>
      <w:r>
        <w:t xml:space="preserve"># To be introduced once the reference to </w:t>
      </w:r>
      <w:r w:rsidRPr="0026330D">
        <w:t>'nrNrm.yaml</w:t>
      </w:r>
      <w:r w:rsidRPr="00D82186">
        <w:t xml:space="preserve"> is resolved</w:t>
      </w:r>
      <w:r>
        <w:t xml:space="preserve">    </w:t>
      </w:r>
    </w:p>
    <w:p w14:paraId="13263C5C" w14:textId="77777777" w:rsidR="00FB316B" w:rsidRPr="00BD6F46" w:rsidRDefault="00FB316B" w:rsidP="00FB316B">
      <w:pPr>
        <w:pStyle w:val="PL"/>
      </w:pPr>
      <w:r>
        <w:t xml:space="preserve"># </w:t>
      </w:r>
      <w:r w:rsidRPr="00BD6F46">
        <w:t xml:space="preserve">        </w:t>
      </w:r>
      <w:r>
        <w:t>sST</w:t>
      </w:r>
      <w:r w:rsidRPr="00BD6F46">
        <w:t>:</w:t>
      </w:r>
    </w:p>
    <w:p w14:paraId="3CE648AC" w14:textId="77777777" w:rsidR="00FB316B" w:rsidRDefault="00FB316B" w:rsidP="00FB316B">
      <w:pPr>
        <w:pStyle w:val="PL"/>
      </w:pPr>
      <w:r w:rsidRPr="00D82186">
        <w:t xml:space="preserve">#           </w:t>
      </w:r>
      <w:r w:rsidRPr="0026330D">
        <w:t>$ref: 'nrNrm.yaml#/components/schemas/Sst'</w:t>
      </w:r>
    </w:p>
    <w:p w14:paraId="697ED19D" w14:textId="77777777" w:rsidR="00FB316B" w:rsidRPr="00BD6F46" w:rsidRDefault="00FB316B" w:rsidP="00FB316B">
      <w:pPr>
        <w:pStyle w:val="PL"/>
      </w:pPr>
      <w:r w:rsidRPr="00BD6F46">
        <w:t xml:space="preserve">        </w:t>
      </w:r>
      <w:r>
        <w:t>latency</w:t>
      </w:r>
      <w:r w:rsidRPr="00BD6F46">
        <w:t>:</w:t>
      </w:r>
    </w:p>
    <w:p w14:paraId="413C59CA" w14:textId="77777777" w:rsidR="00FB316B" w:rsidRDefault="00FB316B" w:rsidP="00FB316B">
      <w:pPr>
        <w:pStyle w:val="PL"/>
      </w:pPr>
      <w:r>
        <w:t xml:space="preserve">          type: integer</w:t>
      </w:r>
    </w:p>
    <w:p w14:paraId="434D677C" w14:textId="77777777" w:rsidR="00FB316B" w:rsidRPr="00BD6F46" w:rsidRDefault="00FB316B" w:rsidP="00FB316B">
      <w:pPr>
        <w:pStyle w:val="PL"/>
      </w:pPr>
      <w:r w:rsidRPr="00BD6F46">
        <w:t xml:space="preserve">        </w:t>
      </w:r>
      <w:r>
        <w:t>a</w:t>
      </w:r>
      <w:r w:rsidRPr="00042C57">
        <w:t>vailability</w:t>
      </w:r>
      <w:r w:rsidRPr="00BD6F46">
        <w:t>:</w:t>
      </w:r>
    </w:p>
    <w:p w14:paraId="0B87D65E" w14:textId="77777777" w:rsidR="00FB316B" w:rsidRDefault="00FB316B" w:rsidP="00FB316B">
      <w:pPr>
        <w:pStyle w:val="PL"/>
      </w:pPr>
      <w:r>
        <w:t xml:space="preserve">          type: number</w:t>
      </w:r>
    </w:p>
    <w:p w14:paraId="75379136" w14:textId="77777777" w:rsidR="00FB316B" w:rsidRDefault="00FB316B" w:rsidP="00FB316B">
      <w:pPr>
        <w:pStyle w:val="PL"/>
      </w:pPr>
      <w:r>
        <w:t xml:space="preserve"># To be introduced once the reference to </w:t>
      </w:r>
      <w:r w:rsidRPr="0026330D">
        <w:t>sliceNrm.yaml</w:t>
      </w:r>
      <w:r w:rsidRPr="002C5DEF">
        <w:t xml:space="preserve"> is resolved</w:t>
      </w:r>
      <w:r>
        <w:t xml:space="preserve">    </w:t>
      </w:r>
    </w:p>
    <w:p w14:paraId="6FCAC63E" w14:textId="77777777" w:rsidR="00FB316B" w:rsidRPr="00BD6F46" w:rsidRDefault="00FB316B" w:rsidP="00FB316B">
      <w:pPr>
        <w:pStyle w:val="PL"/>
      </w:pPr>
      <w:r>
        <w:t xml:space="preserve"># </w:t>
      </w:r>
      <w:r w:rsidRPr="00BD6F46">
        <w:t xml:space="preserve">        </w:t>
      </w:r>
      <w:r w:rsidRPr="008228B8">
        <w:t>resourceSharingLevel</w:t>
      </w:r>
      <w:r w:rsidRPr="00BD6F46">
        <w:t>:</w:t>
      </w:r>
    </w:p>
    <w:p w14:paraId="51241BA7" w14:textId="77777777" w:rsidR="00FB316B" w:rsidRDefault="00FB316B" w:rsidP="00FB316B">
      <w:pPr>
        <w:pStyle w:val="PL"/>
      </w:pPr>
      <w:r>
        <w:t xml:space="preserve">#           </w:t>
      </w:r>
      <w:r w:rsidRPr="0026330D">
        <w:t>$ref: 'sliceNrm.yaml#/components/schemas/</w:t>
      </w:r>
      <w:r w:rsidRPr="00D82186">
        <w:t>SharingLevel</w:t>
      </w:r>
      <w:r w:rsidRPr="0026330D">
        <w:t>'</w:t>
      </w:r>
    </w:p>
    <w:p w14:paraId="7145BB7E" w14:textId="77777777" w:rsidR="00FB316B" w:rsidRPr="00BD6F46" w:rsidRDefault="00FB316B" w:rsidP="00FB316B">
      <w:pPr>
        <w:pStyle w:val="PL"/>
      </w:pPr>
      <w:r w:rsidRPr="00BD6F46">
        <w:t xml:space="preserve">        </w:t>
      </w:r>
      <w:r>
        <w:t>j</w:t>
      </w:r>
      <w:r w:rsidRPr="002C5DEF">
        <w:t>itter</w:t>
      </w:r>
      <w:r w:rsidRPr="00BD6F46">
        <w:t>:</w:t>
      </w:r>
    </w:p>
    <w:p w14:paraId="1B36CB35" w14:textId="77777777" w:rsidR="00FB316B" w:rsidRDefault="00FB316B" w:rsidP="00FB316B">
      <w:pPr>
        <w:pStyle w:val="PL"/>
      </w:pPr>
      <w:r>
        <w:t xml:space="preserve">          type: integer</w:t>
      </w:r>
    </w:p>
    <w:p w14:paraId="201E829A" w14:textId="77777777" w:rsidR="00FB316B" w:rsidRPr="00BD6F46" w:rsidRDefault="00FB316B" w:rsidP="00FB316B">
      <w:pPr>
        <w:pStyle w:val="PL"/>
      </w:pPr>
      <w:r w:rsidRPr="00BD6F46">
        <w:t xml:space="preserve">        </w:t>
      </w:r>
      <w:r>
        <w:t>r</w:t>
      </w:r>
      <w:r w:rsidRPr="00042C57">
        <w:t>eliability</w:t>
      </w:r>
      <w:r w:rsidRPr="00BD6F46">
        <w:t>:</w:t>
      </w:r>
    </w:p>
    <w:p w14:paraId="4D851953" w14:textId="77777777" w:rsidR="00FB316B" w:rsidRDefault="00FB316B" w:rsidP="00FB316B">
      <w:pPr>
        <w:pStyle w:val="PL"/>
      </w:pPr>
      <w:r>
        <w:t xml:space="preserve">          type: string</w:t>
      </w:r>
    </w:p>
    <w:p w14:paraId="062954A8" w14:textId="77777777" w:rsidR="00FB316B" w:rsidRPr="00BD6F46" w:rsidRDefault="00FB316B" w:rsidP="00FB316B">
      <w:pPr>
        <w:pStyle w:val="PL"/>
      </w:pPr>
      <w:r w:rsidRPr="00BD6F46">
        <w:t xml:space="preserve">        </w:t>
      </w:r>
      <w:r w:rsidRPr="008228B8">
        <w:t>maxNumberofUEs</w:t>
      </w:r>
      <w:r w:rsidRPr="00BD6F46">
        <w:t>:</w:t>
      </w:r>
    </w:p>
    <w:p w14:paraId="7AA159CA" w14:textId="77777777" w:rsidR="00FB316B" w:rsidRDefault="00FB316B" w:rsidP="00FB316B">
      <w:pPr>
        <w:pStyle w:val="PL"/>
      </w:pPr>
      <w:r>
        <w:t xml:space="preserve">          type: integer</w:t>
      </w:r>
    </w:p>
    <w:p w14:paraId="1AFE9365" w14:textId="77777777" w:rsidR="00FB316B" w:rsidRPr="00BD6F46" w:rsidRDefault="00FB316B" w:rsidP="00FB316B">
      <w:pPr>
        <w:pStyle w:val="PL"/>
      </w:pPr>
      <w:r w:rsidRPr="00BD6F46">
        <w:t xml:space="preserve">        </w:t>
      </w:r>
      <w:r>
        <w:t>coverageArea</w:t>
      </w:r>
      <w:r w:rsidRPr="00BD6F46">
        <w:t>:</w:t>
      </w:r>
    </w:p>
    <w:p w14:paraId="33694AA8" w14:textId="77777777" w:rsidR="00FB316B" w:rsidRDefault="00FB316B" w:rsidP="00FB316B">
      <w:pPr>
        <w:pStyle w:val="PL"/>
      </w:pPr>
      <w:r>
        <w:t xml:space="preserve">          type: string</w:t>
      </w:r>
    </w:p>
    <w:p w14:paraId="6961D503" w14:textId="77777777" w:rsidR="00FB316B" w:rsidRDefault="00FB316B" w:rsidP="00FB316B">
      <w:pPr>
        <w:pStyle w:val="PL"/>
      </w:pPr>
      <w:r>
        <w:t xml:space="preserve"># To be introduced once the reference to </w:t>
      </w:r>
      <w:r w:rsidRPr="002C5DEF">
        <w:t>sliceNrm.yaml is resolved</w:t>
      </w:r>
      <w:r>
        <w:t xml:space="preserve">    </w:t>
      </w:r>
    </w:p>
    <w:p w14:paraId="6935C6F4" w14:textId="77777777" w:rsidR="00FB316B" w:rsidRPr="00BD6F46" w:rsidRDefault="00FB316B" w:rsidP="00FB316B">
      <w:pPr>
        <w:pStyle w:val="PL"/>
      </w:pPr>
      <w:r>
        <w:t>#</w:t>
      </w:r>
      <w:r w:rsidRPr="00BD6F46">
        <w:t xml:space="preserve">        </w:t>
      </w:r>
      <w:r w:rsidRPr="008228B8">
        <w:t>uEMobilityLevel</w:t>
      </w:r>
      <w:r w:rsidRPr="00BD6F46">
        <w:t>:</w:t>
      </w:r>
    </w:p>
    <w:p w14:paraId="4F1E69F0" w14:textId="77777777" w:rsidR="00FB316B" w:rsidRPr="00D82186" w:rsidRDefault="00FB316B" w:rsidP="00FB316B">
      <w:pPr>
        <w:pStyle w:val="PL"/>
      </w:pPr>
      <w:r w:rsidRPr="00D82186">
        <w:t xml:space="preserve">#          </w:t>
      </w:r>
      <w:r w:rsidRPr="0026330D">
        <w:t>$ref: 'sliceNrm.yaml#/components/schemas/MobilityLevel'</w:t>
      </w:r>
    </w:p>
    <w:p w14:paraId="5CD2FA39" w14:textId="77777777" w:rsidR="00FB316B" w:rsidRPr="00D82186" w:rsidRDefault="00FB316B" w:rsidP="00FB316B">
      <w:pPr>
        <w:pStyle w:val="PL"/>
      </w:pPr>
      <w:r w:rsidRPr="00D82186">
        <w:t>#        delayToleranceIndicator:</w:t>
      </w:r>
    </w:p>
    <w:p w14:paraId="24D634F9" w14:textId="77777777" w:rsidR="00FB316B" w:rsidRDefault="00FB316B" w:rsidP="00FB316B">
      <w:pPr>
        <w:pStyle w:val="PL"/>
      </w:pPr>
      <w:r w:rsidRPr="00D82186">
        <w:t xml:space="preserve">#          </w:t>
      </w:r>
      <w:r w:rsidRPr="0026330D">
        <w:t>$ref: 'sliceNrm.yaml#/components/schemas/</w:t>
      </w:r>
      <w:r w:rsidRPr="00D82186">
        <w:t>Support</w:t>
      </w:r>
      <w:r w:rsidRPr="0026330D">
        <w:t>'</w:t>
      </w:r>
    </w:p>
    <w:p w14:paraId="48BB0D3F" w14:textId="77777777" w:rsidR="00FB316B" w:rsidRPr="00BD6F46" w:rsidRDefault="00FB316B" w:rsidP="00FB316B">
      <w:pPr>
        <w:pStyle w:val="PL"/>
      </w:pPr>
      <w:r w:rsidRPr="00BD6F46">
        <w:t xml:space="preserve">        </w:t>
      </w:r>
      <w:r>
        <w:t>d</w:t>
      </w:r>
      <w:r w:rsidRPr="00BD5D6C">
        <w:t>LThptPerSlice</w:t>
      </w:r>
      <w:r w:rsidRPr="00BD6F46">
        <w:t>:</w:t>
      </w:r>
    </w:p>
    <w:p w14:paraId="4AF80D17"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291B1814" w14:textId="77777777" w:rsidR="00FB316B" w:rsidRPr="00BD6F46" w:rsidRDefault="00FB316B" w:rsidP="00FB316B">
      <w:pPr>
        <w:pStyle w:val="PL"/>
      </w:pPr>
      <w:r w:rsidRPr="00BD6F46">
        <w:t xml:space="preserve">        </w:t>
      </w:r>
      <w:r w:rsidRPr="008228B8">
        <w:t>dLThptPerUE</w:t>
      </w:r>
      <w:r w:rsidRPr="00BD6F46">
        <w:t>:</w:t>
      </w:r>
    </w:p>
    <w:p w14:paraId="0F778040"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67FC793" w14:textId="77777777" w:rsidR="00FB316B" w:rsidRPr="00BD6F46" w:rsidRDefault="00FB316B" w:rsidP="00FB316B">
      <w:pPr>
        <w:pStyle w:val="PL"/>
      </w:pPr>
      <w:r w:rsidRPr="00BD6F46">
        <w:t xml:space="preserve">        </w:t>
      </w:r>
      <w:r>
        <w:t>u</w:t>
      </w:r>
      <w:r w:rsidRPr="00BD5D6C">
        <w:t>LThptPerSlice</w:t>
      </w:r>
      <w:r w:rsidRPr="00BD6F46">
        <w:t>:</w:t>
      </w:r>
    </w:p>
    <w:p w14:paraId="1F1858AD"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0EAB82" w14:textId="77777777" w:rsidR="00FB316B" w:rsidRPr="00BD6F46" w:rsidRDefault="00FB316B" w:rsidP="00FB316B">
      <w:pPr>
        <w:pStyle w:val="PL"/>
      </w:pPr>
      <w:r w:rsidRPr="00BD6F46">
        <w:t xml:space="preserve">        </w:t>
      </w:r>
      <w:r>
        <w:t>u</w:t>
      </w:r>
      <w:r w:rsidRPr="008228B8">
        <w:t>LThptPerUE</w:t>
      </w:r>
      <w:r w:rsidRPr="00BD6F46">
        <w:t>:</w:t>
      </w:r>
    </w:p>
    <w:p w14:paraId="41D658B8"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5716510D" w14:textId="77777777" w:rsidR="00FB316B" w:rsidRPr="00BD6F46" w:rsidRDefault="00FB316B" w:rsidP="00FB316B">
      <w:pPr>
        <w:pStyle w:val="PL"/>
      </w:pPr>
      <w:r w:rsidRPr="00BD6F46">
        <w:t xml:space="preserve">        </w:t>
      </w:r>
      <w:r w:rsidRPr="008228B8">
        <w:t>maxNumberof</w:t>
      </w:r>
      <w:r>
        <w:t>PDUsessions</w:t>
      </w:r>
      <w:r w:rsidRPr="00BD6F46">
        <w:t>:</w:t>
      </w:r>
    </w:p>
    <w:p w14:paraId="0E304122" w14:textId="77777777" w:rsidR="00FB316B" w:rsidRDefault="00FB316B" w:rsidP="00FB316B">
      <w:pPr>
        <w:pStyle w:val="PL"/>
      </w:pPr>
      <w:r>
        <w:t xml:space="preserve">          type: integer</w:t>
      </w:r>
    </w:p>
    <w:p w14:paraId="6C3F6DEC" w14:textId="77777777" w:rsidR="00FB316B" w:rsidRPr="00BD6F46" w:rsidRDefault="00FB316B" w:rsidP="00FB316B">
      <w:pPr>
        <w:pStyle w:val="PL"/>
      </w:pPr>
      <w:r w:rsidRPr="00BD6F46">
        <w:t xml:space="preserve">        </w:t>
      </w:r>
      <w:r>
        <w:t>kPIMonitoringList</w:t>
      </w:r>
      <w:r w:rsidRPr="00BD6F46">
        <w:t>:</w:t>
      </w:r>
    </w:p>
    <w:p w14:paraId="5868D5E4" w14:textId="77777777" w:rsidR="00FB316B" w:rsidRDefault="00FB316B" w:rsidP="00FB316B">
      <w:pPr>
        <w:pStyle w:val="PL"/>
      </w:pPr>
      <w:r>
        <w:t xml:space="preserve">          type: string</w:t>
      </w:r>
    </w:p>
    <w:p w14:paraId="48E2800B" w14:textId="77777777" w:rsidR="00FB316B" w:rsidRPr="00BD6F46" w:rsidRDefault="00FB316B" w:rsidP="00FB316B">
      <w:pPr>
        <w:pStyle w:val="PL"/>
      </w:pPr>
      <w:r w:rsidRPr="00BD6F46">
        <w:t xml:space="preserve">        </w:t>
      </w:r>
      <w:r>
        <w:t>s</w:t>
      </w:r>
      <w:r w:rsidRPr="00042C57">
        <w:t>upportedAccessTech</w:t>
      </w:r>
      <w:r>
        <w:t>nology</w:t>
      </w:r>
      <w:r w:rsidRPr="00BD6F46">
        <w:t>:</w:t>
      </w:r>
    </w:p>
    <w:p w14:paraId="3456F545" w14:textId="77777777" w:rsidR="00FB316B" w:rsidRDefault="00FB316B" w:rsidP="00FB316B">
      <w:pPr>
        <w:pStyle w:val="PL"/>
      </w:pPr>
      <w:r>
        <w:t xml:space="preserve">          type: integer</w:t>
      </w:r>
    </w:p>
    <w:p w14:paraId="070C38A7" w14:textId="77777777" w:rsidR="00FB316B" w:rsidRDefault="00FB316B" w:rsidP="00FB316B">
      <w:pPr>
        <w:pStyle w:val="PL"/>
      </w:pPr>
      <w:r>
        <w:t xml:space="preserve"># To be introduced once the reference to </w:t>
      </w:r>
      <w:r w:rsidRPr="002C5DEF">
        <w:t>sliceNrm.yaml is resolved</w:t>
      </w:r>
      <w:r>
        <w:t xml:space="preserve">    </w:t>
      </w:r>
    </w:p>
    <w:p w14:paraId="7AE6174F" w14:textId="77777777" w:rsidR="00FB316B" w:rsidRPr="00D82186" w:rsidRDefault="00FB316B" w:rsidP="00FB316B">
      <w:pPr>
        <w:pStyle w:val="PL"/>
      </w:pPr>
      <w:r w:rsidRPr="00D82186">
        <w:t>#        v2XCommunicationModeIndicator:</w:t>
      </w:r>
    </w:p>
    <w:p w14:paraId="68193E30" w14:textId="77777777" w:rsidR="00FB316B" w:rsidRDefault="00FB316B" w:rsidP="00FB316B">
      <w:pPr>
        <w:pStyle w:val="PL"/>
      </w:pPr>
      <w:r w:rsidRPr="00D82186">
        <w:t xml:space="preserve">#          </w:t>
      </w:r>
      <w:r w:rsidRPr="0026330D">
        <w:t>$ref: 'sliceNrm.yaml#/components/schemas/</w:t>
      </w:r>
      <w:r w:rsidRPr="00D82186">
        <w:t>Support</w:t>
      </w:r>
      <w:r w:rsidRPr="0026330D">
        <w:t>'</w:t>
      </w:r>
    </w:p>
    <w:p w14:paraId="2B73A775" w14:textId="77777777" w:rsidR="00FB316B" w:rsidRPr="00BD6F46" w:rsidRDefault="00FB316B" w:rsidP="00FB316B">
      <w:pPr>
        <w:pStyle w:val="PL"/>
      </w:pPr>
      <w:r w:rsidRPr="00BD6F46">
        <w:t xml:space="preserve">        </w:t>
      </w:r>
      <w:r>
        <w:t>addServiceProfileInfo</w:t>
      </w:r>
      <w:r w:rsidRPr="00BD6F46">
        <w:t>:</w:t>
      </w:r>
    </w:p>
    <w:p w14:paraId="0EEBFC30" w14:textId="77777777" w:rsidR="00FB316B" w:rsidRDefault="00FB316B" w:rsidP="00FB316B">
      <w:pPr>
        <w:pStyle w:val="PL"/>
      </w:pPr>
      <w:r>
        <w:t xml:space="preserve">          type: string</w:t>
      </w:r>
    </w:p>
    <w:bookmarkEnd w:id="1596"/>
    <w:p w14:paraId="0E367842" w14:textId="77777777" w:rsidR="00FB316B" w:rsidRDefault="00FB316B" w:rsidP="00FB316B">
      <w:pPr>
        <w:pStyle w:val="PL"/>
      </w:pPr>
      <w:r>
        <w:t xml:space="preserve">    </w:t>
      </w:r>
      <w:r w:rsidRPr="002C5DEF">
        <w:rPr>
          <w:rFonts w:cs="Arial"/>
          <w:snapToGrid w:val="0"/>
          <w:szCs w:val="18"/>
        </w:rPr>
        <w:t>Throughput</w:t>
      </w:r>
      <w:r>
        <w:t>:</w:t>
      </w:r>
    </w:p>
    <w:p w14:paraId="5AB04601" w14:textId="77777777" w:rsidR="00FB316B" w:rsidRDefault="00FB316B" w:rsidP="00FB316B">
      <w:pPr>
        <w:pStyle w:val="PL"/>
      </w:pPr>
      <w:r>
        <w:t xml:space="preserve">      type: object</w:t>
      </w:r>
    </w:p>
    <w:p w14:paraId="377A7FE3" w14:textId="77777777" w:rsidR="00FB316B" w:rsidRDefault="00FB316B" w:rsidP="00FB316B">
      <w:pPr>
        <w:pStyle w:val="PL"/>
      </w:pPr>
      <w:r>
        <w:t xml:space="preserve">      properties:</w:t>
      </w:r>
    </w:p>
    <w:p w14:paraId="7188F40A" w14:textId="77777777" w:rsidR="00FB316B" w:rsidRDefault="00FB316B" w:rsidP="00FB316B">
      <w:pPr>
        <w:pStyle w:val="PL"/>
      </w:pPr>
      <w:r>
        <w:t xml:space="preserve">        guaranteedThpt:</w:t>
      </w:r>
    </w:p>
    <w:p w14:paraId="2E0715E6"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60DFF28B" w14:textId="77777777" w:rsidR="00FB316B" w:rsidRPr="00D82186" w:rsidRDefault="00FB316B" w:rsidP="00FB316B">
      <w:pPr>
        <w:pStyle w:val="PL"/>
      </w:pPr>
      <w:r w:rsidRPr="00D82186">
        <w:t xml:space="preserve">        maximumThpt:</w:t>
      </w:r>
    </w:p>
    <w:p w14:paraId="0A689E1C" w14:textId="77777777" w:rsidR="00FB316B" w:rsidRDefault="00FB316B" w:rsidP="00F77735">
      <w:pPr>
        <w:pStyle w:val="PL"/>
        <w:rPr>
          <w:lang w:eastAsia="zh-CN"/>
        </w:rPr>
      </w:pPr>
      <w:r>
        <w:t xml:space="preserve">          $ref: </w:t>
      </w:r>
      <w:r w:rsidRPr="003B2883">
        <w:t>'TS29571_CommonData.yaml</w:t>
      </w:r>
      <w:r w:rsidRPr="002C5DEF">
        <w:t>#/components/schemas/Float'</w:t>
      </w:r>
    </w:p>
    <w:p w14:paraId="6A8642F4" w14:textId="77777777" w:rsidR="00F77735" w:rsidRPr="00BD6F46" w:rsidRDefault="00F77735" w:rsidP="00F77735">
      <w:pPr>
        <w:pStyle w:val="PL"/>
      </w:pPr>
      <w:r w:rsidRPr="00BD6F46">
        <w:t xml:space="preserve">    </w:t>
      </w:r>
      <w:r w:rsidRPr="00C5750B">
        <w:t>MAPDUSessionInformation</w:t>
      </w:r>
      <w:r w:rsidRPr="00BD6F46">
        <w:t>:</w:t>
      </w:r>
    </w:p>
    <w:p w14:paraId="3BC37FFB" w14:textId="77777777" w:rsidR="00F77735" w:rsidRPr="00BD6F46" w:rsidRDefault="00F77735" w:rsidP="00F77735">
      <w:pPr>
        <w:pStyle w:val="PL"/>
      </w:pPr>
      <w:r w:rsidRPr="00BD6F46">
        <w:t xml:space="preserve">      type: object</w:t>
      </w:r>
    </w:p>
    <w:p w14:paraId="561184E4" w14:textId="77777777" w:rsidR="00F77735" w:rsidRPr="00BD6F46" w:rsidRDefault="00F77735" w:rsidP="00F77735">
      <w:pPr>
        <w:pStyle w:val="PL"/>
      </w:pPr>
      <w:r w:rsidRPr="00BD6F46">
        <w:t xml:space="preserve">      properties:</w:t>
      </w:r>
    </w:p>
    <w:p w14:paraId="79240E51"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7746446A"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5DBB949C" w14:textId="77777777" w:rsidR="00F77735" w:rsidRPr="00BD6F46" w:rsidRDefault="00F77735" w:rsidP="00F77735">
      <w:pPr>
        <w:pStyle w:val="PL"/>
      </w:pPr>
      <w:r w:rsidRPr="00805E6E">
        <w:t xml:space="preserve">        </w:t>
      </w:r>
      <w:r w:rsidRPr="00C5750B">
        <w:t>aTSSSCapabilit</w:t>
      </w:r>
      <w:r>
        <w:t>y</w:t>
      </w:r>
      <w:r w:rsidRPr="00805E6E">
        <w:t>:</w:t>
      </w:r>
    </w:p>
    <w:p w14:paraId="0041197D" w14:textId="77777777" w:rsidR="00EA7A4E" w:rsidRDefault="00F77735" w:rsidP="00EA7A4E">
      <w:pPr>
        <w:pStyle w:val="PL"/>
      </w:pPr>
      <w:r w:rsidRPr="00BD6F46">
        <w:t xml:space="preserve">          $ref: 'TS29571_CommonData.yaml#/components/schemas/</w:t>
      </w:r>
      <w:r w:rsidRPr="00C5750B">
        <w:t>AtsssCapability</w:t>
      </w:r>
      <w:r w:rsidRPr="00BD6F46">
        <w:t>'</w:t>
      </w:r>
    </w:p>
    <w:p w14:paraId="5C7B8AB4" w14:textId="77777777" w:rsidR="00EA7A4E" w:rsidRDefault="00EA7A4E" w:rsidP="00EA7A4E">
      <w:pPr>
        <w:pStyle w:val="PL"/>
      </w:pPr>
      <w:r w:rsidRPr="00BD6F46">
        <w:lastRenderedPageBreak/>
        <w:t xml:space="preserve">    </w:t>
      </w:r>
      <w:r>
        <w:t>Enhanced</w:t>
      </w:r>
      <w:r w:rsidRPr="00BD6F46">
        <w:t>Diagnostics</w:t>
      </w:r>
      <w:r>
        <w:t>5G</w:t>
      </w:r>
      <w:r w:rsidRPr="00BD6F46">
        <w:t>:</w:t>
      </w:r>
    </w:p>
    <w:p w14:paraId="0A850160"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2B92638B" w14:textId="77777777" w:rsidR="00EA7A4E" w:rsidRDefault="00EA7A4E" w:rsidP="00EA7A4E">
      <w:pPr>
        <w:pStyle w:val="PL"/>
      </w:pPr>
      <w:r w:rsidRPr="00BD6F46">
        <w:t xml:space="preserve">    </w:t>
      </w:r>
      <w:r>
        <w:t>R</w:t>
      </w:r>
      <w:r>
        <w:rPr>
          <w:lang w:eastAsia="zh-CN"/>
        </w:rPr>
        <w:t>anNasCauseList</w:t>
      </w:r>
      <w:r w:rsidRPr="00BD6F46">
        <w:t>:</w:t>
      </w:r>
    </w:p>
    <w:p w14:paraId="2A0190A8" w14:textId="77777777" w:rsidR="00EA7A4E" w:rsidRDefault="00EA7A4E" w:rsidP="00EA7A4E">
      <w:pPr>
        <w:pStyle w:val="PL"/>
      </w:pPr>
      <w:r>
        <w:t xml:space="preserve">      type: array</w:t>
      </w:r>
    </w:p>
    <w:p w14:paraId="1917499C" w14:textId="77777777" w:rsidR="00EA7A4E" w:rsidRDefault="00EA7A4E" w:rsidP="00EA7A4E">
      <w:pPr>
        <w:pStyle w:val="PL"/>
      </w:pPr>
      <w:r>
        <w:t xml:space="preserve">      items:</w:t>
      </w:r>
    </w:p>
    <w:p w14:paraId="2D6FB193" w14:textId="77777777" w:rsidR="00EA7A4E" w:rsidRPr="003A6F10"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30FC2E51" w14:textId="77777777" w:rsidR="00C526EA" w:rsidRPr="00BD6F46" w:rsidRDefault="00D72280" w:rsidP="00C526EA">
      <w:pPr>
        <w:pStyle w:val="PL"/>
      </w:pPr>
      <w:r>
        <w:t xml:space="preserve">    </w:t>
      </w:r>
      <w:r w:rsidR="00C526EA" w:rsidRPr="00BD6F46">
        <w:t>NotificationType:</w:t>
      </w:r>
    </w:p>
    <w:p w14:paraId="5589B211" w14:textId="77777777" w:rsidR="00C526EA" w:rsidRPr="00BD6F46" w:rsidRDefault="00C526EA" w:rsidP="00C526EA">
      <w:pPr>
        <w:pStyle w:val="PL"/>
      </w:pPr>
      <w:r w:rsidRPr="00BD6F46">
        <w:t xml:space="preserve">      anyOf:</w:t>
      </w:r>
    </w:p>
    <w:p w14:paraId="1E810B72" w14:textId="77777777" w:rsidR="00C526EA" w:rsidRPr="00BD6F46" w:rsidRDefault="00C526EA" w:rsidP="00C526EA">
      <w:pPr>
        <w:pStyle w:val="PL"/>
      </w:pPr>
      <w:r w:rsidRPr="00BD6F46">
        <w:t xml:space="preserve">        - type: string</w:t>
      </w:r>
    </w:p>
    <w:p w14:paraId="57A0E303" w14:textId="77777777" w:rsidR="00C526EA" w:rsidRPr="00BD6F46" w:rsidRDefault="00C526EA" w:rsidP="00C526EA">
      <w:pPr>
        <w:pStyle w:val="PL"/>
      </w:pPr>
      <w:r w:rsidRPr="00BD6F46">
        <w:t xml:space="preserve">          enum:</w:t>
      </w:r>
    </w:p>
    <w:p w14:paraId="5231D8AF" w14:textId="77777777" w:rsidR="00C526EA" w:rsidRPr="00BD6F46" w:rsidRDefault="00C526EA" w:rsidP="00C526EA">
      <w:pPr>
        <w:pStyle w:val="PL"/>
      </w:pPr>
      <w:r w:rsidRPr="00BD6F46">
        <w:t xml:space="preserve">            - REAUTHORIZATION</w:t>
      </w:r>
    </w:p>
    <w:p w14:paraId="5D528F4F" w14:textId="77777777" w:rsidR="00C526EA" w:rsidRPr="00BD6F46" w:rsidRDefault="00C526EA" w:rsidP="00C526EA">
      <w:pPr>
        <w:pStyle w:val="PL"/>
      </w:pPr>
      <w:r w:rsidRPr="00BD6F46">
        <w:t xml:space="preserve">            - ABORT_CHARGING</w:t>
      </w:r>
    </w:p>
    <w:p w14:paraId="4350AC74" w14:textId="77777777" w:rsidR="00C526EA" w:rsidRPr="00BD6F46" w:rsidRDefault="00C526EA" w:rsidP="00C526EA">
      <w:pPr>
        <w:pStyle w:val="PL"/>
      </w:pPr>
      <w:r w:rsidRPr="00BD6F46">
        <w:t xml:space="preserve">        - type: string</w:t>
      </w:r>
    </w:p>
    <w:p w14:paraId="08F4C76B" w14:textId="77777777" w:rsidR="00C526EA" w:rsidRPr="00BD6F46" w:rsidRDefault="00C526EA" w:rsidP="00C526EA">
      <w:pPr>
        <w:pStyle w:val="PL"/>
      </w:pPr>
      <w:r w:rsidRPr="00BD6F46">
        <w:t xml:space="preserve">    NodeFunctionality:</w:t>
      </w:r>
    </w:p>
    <w:p w14:paraId="31930F37" w14:textId="77777777" w:rsidR="00C526EA" w:rsidRPr="00BD6F46" w:rsidRDefault="00C526EA" w:rsidP="00C526EA">
      <w:pPr>
        <w:pStyle w:val="PL"/>
      </w:pPr>
      <w:r w:rsidRPr="00BD6F46">
        <w:t xml:space="preserve">      anyOf:</w:t>
      </w:r>
    </w:p>
    <w:p w14:paraId="71BB856C" w14:textId="77777777" w:rsidR="00C526EA" w:rsidRPr="00BD6F46" w:rsidRDefault="00C526EA" w:rsidP="00C526EA">
      <w:pPr>
        <w:pStyle w:val="PL"/>
      </w:pPr>
      <w:r w:rsidRPr="00BD6F46">
        <w:t xml:space="preserve">        - type: string</w:t>
      </w:r>
    </w:p>
    <w:p w14:paraId="41FA7546" w14:textId="77777777" w:rsidR="00504BCD" w:rsidRDefault="00C526EA" w:rsidP="00504BCD">
      <w:pPr>
        <w:pStyle w:val="PL"/>
      </w:pPr>
      <w:r w:rsidRPr="00BD6F46">
        <w:t xml:space="preserve">          enum:</w:t>
      </w:r>
    </w:p>
    <w:p w14:paraId="4071CDC7" w14:textId="77777777" w:rsidR="00C526EA" w:rsidRPr="00BD6F46" w:rsidRDefault="00504BCD" w:rsidP="00504BCD">
      <w:pPr>
        <w:pStyle w:val="PL"/>
      </w:pPr>
      <w:r>
        <w:t xml:space="preserve">            - AMF</w:t>
      </w:r>
    </w:p>
    <w:p w14:paraId="68F032D7" w14:textId="77777777" w:rsidR="00F54F1C" w:rsidRDefault="00C526EA" w:rsidP="00F54F1C">
      <w:pPr>
        <w:pStyle w:val="PL"/>
      </w:pPr>
      <w:r w:rsidRPr="00BD6F46">
        <w:t xml:space="preserve">            - SMF</w:t>
      </w:r>
    </w:p>
    <w:p w14:paraId="61DB635B" w14:textId="77777777" w:rsidR="009517BE" w:rsidRDefault="00F54F1C" w:rsidP="009517BE">
      <w:pPr>
        <w:pStyle w:val="PL"/>
      </w:pPr>
      <w:r w:rsidRPr="00BD6F46">
        <w:t xml:space="preserve">            - SM</w:t>
      </w:r>
      <w:r>
        <w:t>S</w:t>
      </w:r>
      <w:r w:rsidR="009517BE">
        <w:t xml:space="preserve"> # Included for backwards compatibility, shall not be used</w:t>
      </w:r>
    </w:p>
    <w:p w14:paraId="387F8090" w14:textId="77777777" w:rsidR="00A86003" w:rsidRDefault="009517BE" w:rsidP="009517BE">
      <w:pPr>
        <w:pStyle w:val="PL"/>
      </w:pPr>
      <w:r>
        <w:t xml:space="preserve">            - SMSF</w:t>
      </w:r>
    </w:p>
    <w:p w14:paraId="0E73DA60" w14:textId="77777777" w:rsidR="00A86003" w:rsidRDefault="00A86003" w:rsidP="00A86003">
      <w:pPr>
        <w:pStyle w:val="PL"/>
      </w:pPr>
      <w:r w:rsidRPr="00BD6F46">
        <w:t xml:space="preserve">            - </w:t>
      </w:r>
      <w:r>
        <w:t>PGW_C_SMF</w:t>
      </w:r>
    </w:p>
    <w:p w14:paraId="0D8D41FC"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7F29215B" w14:textId="77777777" w:rsidR="00C526EA" w:rsidRDefault="00FA58F4" w:rsidP="009D685A">
      <w:pPr>
        <w:pStyle w:val="PL"/>
      </w:pPr>
      <w:r w:rsidRPr="008E7798">
        <w:t xml:space="preserve">            </w:t>
      </w:r>
      <w:r w:rsidR="009D685A" w:rsidRPr="00BD6F46">
        <w:t>- S</w:t>
      </w:r>
      <w:r w:rsidR="009D685A">
        <w:t>GW</w:t>
      </w:r>
    </w:p>
    <w:p w14:paraId="67F1A4D4" w14:textId="77777777" w:rsidR="0087478D" w:rsidRDefault="009C16D1" w:rsidP="0087478D">
      <w:pPr>
        <w:pStyle w:val="PL"/>
      </w:pPr>
      <w:r w:rsidRPr="00BD6F46">
        <w:t xml:space="preserve">            - </w:t>
      </w:r>
      <w:r>
        <w:t>I_</w:t>
      </w:r>
      <w:r w:rsidRPr="00BD6F46">
        <w:t>SM</w:t>
      </w:r>
      <w:r>
        <w:t>F</w:t>
      </w:r>
    </w:p>
    <w:p w14:paraId="3C4D5420" w14:textId="77777777" w:rsidR="000B5128" w:rsidRDefault="0087478D" w:rsidP="0087478D">
      <w:pPr>
        <w:pStyle w:val="PL"/>
      </w:pPr>
      <w:r w:rsidRPr="00BD6F46">
        <w:t xml:space="preserve">            </w:t>
      </w:r>
      <w:r>
        <w:t>- ePDG</w:t>
      </w:r>
    </w:p>
    <w:p w14:paraId="7DA113CE" w14:textId="77777777" w:rsidR="0072433F" w:rsidRDefault="000B5128" w:rsidP="0072433F">
      <w:pPr>
        <w:pStyle w:val="PL"/>
      </w:pPr>
      <w:r w:rsidRPr="008E7798">
        <w:t xml:space="preserve">            </w:t>
      </w:r>
      <w:r>
        <w:t>- CEF</w:t>
      </w:r>
    </w:p>
    <w:p w14:paraId="2781D148" w14:textId="77777777" w:rsidR="009C16D1" w:rsidRDefault="0072433F" w:rsidP="0072433F">
      <w:pPr>
        <w:pStyle w:val="PL"/>
      </w:pPr>
      <w:r>
        <w:t xml:space="preserve">            - NEF</w:t>
      </w:r>
    </w:p>
    <w:p w14:paraId="3A466BFB" w14:textId="77777777" w:rsidR="00F239C8" w:rsidRPr="00BD6F46" w:rsidRDefault="00F239C8" w:rsidP="0072433F">
      <w:pPr>
        <w:pStyle w:val="PL"/>
      </w:pPr>
      <w:r w:rsidRPr="008E7798">
        <w:t xml:space="preserve">           </w:t>
      </w:r>
      <w:r>
        <w:t xml:space="preserve"> </w:t>
      </w:r>
      <w:r>
        <w:rPr>
          <w:lang w:eastAsia="zh-CN"/>
        </w:rPr>
        <w:t>- MnS_Producer</w:t>
      </w:r>
    </w:p>
    <w:p w14:paraId="3AA95832" w14:textId="77777777" w:rsidR="00C526EA" w:rsidRPr="00BD6F46" w:rsidRDefault="00C526EA" w:rsidP="00C526EA">
      <w:pPr>
        <w:pStyle w:val="PL"/>
      </w:pPr>
      <w:r w:rsidRPr="00BD6F46">
        <w:t xml:space="preserve">        - type: string</w:t>
      </w:r>
    </w:p>
    <w:p w14:paraId="0DA9521B" w14:textId="77777777" w:rsidR="00C526EA" w:rsidRPr="00BD6F46" w:rsidRDefault="00C526EA" w:rsidP="00C526EA">
      <w:pPr>
        <w:pStyle w:val="PL"/>
      </w:pPr>
      <w:r w:rsidRPr="00BD6F46">
        <w:t xml:space="preserve">    ChargingCharacteristicsSelectionMode:</w:t>
      </w:r>
    </w:p>
    <w:p w14:paraId="33BF846A" w14:textId="77777777" w:rsidR="00C526EA" w:rsidRPr="00BD6F46" w:rsidRDefault="00C526EA" w:rsidP="00C526EA">
      <w:pPr>
        <w:pStyle w:val="PL"/>
      </w:pPr>
      <w:r w:rsidRPr="00BD6F46">
        <w:t xml:space="preserve">      anyOf:</w:t>
      </w:r>
    </w:p>
    <w:p w14:paraId="5547AF99" w14:textId="77777777" w:rsidR="00C526EA" w:rsidRPr="00BD6F46" w:rsidRDefault="00C526EA" w:rsidP="00C526EA">
      <w:pPr>
        <w:pStyle w:val="PL"/>
      </w:pPr>
      <w:r w:rsidRPr="00BD6F46">
        <w:t xml:space="preserve">        - type: string</w:t>
      </w:r>
    </w:p>
    <w:p w14:paraId="3A28594C" w14:textId="77777777" w:rsidR="00C526EA" w:rsidRPr="00BD6F46" w:rsidRDefault="00C526EA" w:rsidP="00C526EA">
      <w:pPr>
        <w:pStyle w:val="PL"/>
      </w:pPr>
      <w:r w:rsidRPr="00BD6F46">
        <w:t xml:space="preserve">          enum:</w:t>
      </w:r>
    </w:p>
    <w:p w14:paraId="38F694D9" w14:textId="77777777" w:rsidR="00C526EA" w:rsidRPr="00BD6F46" w:rsidRDefault="00C526EA" w:rsidP="00C526EA">
      <w:pPr>
        <w:pStyle w:val="PL"/>
      </w:pPr>
      <w:r w:rsidRPr="00BD6F46">
        <w:t xml:space="preserve">            - HOME_DEFAULT</w:t>
      </w:r>
    </w:p>
    <w:p w14:paraId="66B9134F" w14:textId="77777777" w:rsidR="00C526EA" w:rsidRPr="00BD6F46" w:rsidRDefault="00C526EA" w:rsidP="00C526EA">
      <w:pPr>
        <w:pStyle w:val="PL"/>
      </w:pPr>
      <w:r w:rsidRPr="00BD6F46">
        <w:t xml:space="preserve">            - ROAMING_DEFAULT</w:t>
      </w:r>
    </w:p>
    <w:p w14:paraId="6526ACAB" w14:textId="77777777" w:rsidR="00C526EA" w:rsidRPr="00BD6F46" w:rsidRDefault="00C526EA" w:rsidP="00C526EA">
      <w:pPr>
        <w:pStyle w:val="PL"/>
      </w:pPr>
      <w:r w:rsidRPr="00BD6F46">
        <w:t xml:space="preserve">            - VISITING_DEFAULT</w:t>
      </w:r>
    </w:p>
    <w:p w14:paraId="17BAF656" w14:textId="77777777" w:rsidR="00C526EA" w:rsidRPr="00BD6F46" w:rsidRDefault="00C526EA" w:rsidP="00C526EA">
      <w:pPr>
        <w:pStyle w:val="PL"/>
      </w:pPr>
      <w:r w:rsidRPr="00BD6F46">
        <w:t xml:space="preserve">        - type: string</w:t>
      </w:r>
    </w:p>
    <w:p w14:paraId="7A890F64" w14:textId="77777777" w:rsidR="00C526EA" w:rsidRPr="00BD6F46" w:rsidRDefault="00C526EA" w:rsidP="00C526EA">
      <w:pPr>
        <w:pStyle w:val="PL"/>
      </w:pPr>
      <w:r w:rsidRPr="00BD6F46">
        <w:t xml:space="preserve">    TriggerType:</w:t>
      </w:r>
    </w:p>
    <w:p w14:paraId="77205A79" w14:textId="77777777" w:rsidR="00C526EA" w:rsidRPr="00BD6F46" w:rsidRDefault="00C526EA" w:rsidP="00C526EA">
      <w:pPr>
        <w:pStyle w:val="PL"/>
      </w:pPr>
      <w:r w:rsidRPr="00BD6F46">
        <w:t xml:space="preserve">      anyOf:</w:t>
      </w:r>
    </w:p>
    <w:p w14:paraId="2F3BCA92" w14:textId="77777777" w:rsidR="00C526EA" w:rsidRPr="00BD6F46" w:rsidRDefault="00C526EA" w:rsidP="00C526EA">
      <w:pPr>
        <w:pStyle w:val="PL"/>
      </w:pPr>
      <w:r w:rsidRPr="00BD6F46">
        <w:t xml:space="preserve">        - type: string</w:t>
      </w:r>
    </w:p>
    <w:p w14:paraId="23D70B32" w14:textId="77777777" w:rsidR="00C526EA" w:rsidRPr="00BD6F46" w:rsidRDefault="00C526EA" w:rsidP="00C526EA">
      <w:pPr>
        <w:pStyle w:val="PL"/>
      </w:pPr>
      <w:r w:rsidRPr="00BD6F46">
        <w:t xml:space="preserve">          enum:</w:t>
      </w:r>
    </w:p>
    <w:p w14:paraId="0BD553EF" w14:textId="77777777" w:rsidR="00C526EA" w:rsidRPr="00BD6F46" w:rsidRDefault="00C526EA" w:rsidP="00C526EA">
      <w:pPr>
        <w:pStyle w:val="PL"/>
      </w:pPr>
      <w:r w:rsidRPr="00BD6F46">
        <w:t xml:space="preserve">            - QUOTA_THRESHOLD</w:t>
      </w:r>
    </w:p>
    <w:p w14:paraId="1201B857" w14:textId="77777777" w:rsidR="00C526EA" w:rsidRPr="00BD6F46" w:rsidRDefault="00C526EA" w:rsidP="00C526EA">
      <w:pPr>
        <w:pStyle w:val="PL"/>
      </w:pPr>
      <w:r w:rsidRPr="00BD6F46">
        <w:t xml:space="preserve">            - QHT</w:t>
      </w:r>
    </w:p>
    <w:p w14:paraId="6709A424" w14:textId="77777777" w:rsidR="00C526EA" w:rsidRPr="00BD6F46" w:rsidRDefault="00C526EA" w:rsidP="00C526EA">
      <w:pPr>
        <w:pStyle w:val="PL"/>
      </w:pPr>
      <w:r w:rsidRPr="00BD6F46">
        <w:t xml:space="preserve">            - FINAL</w:t>
      </w:r>
    </w:p>
    <w:p w14:paraId="77EADE4E" w14:textId="77777777" w:rsidR="00C526EA" w:rsidRPr="00BD6F46" w:rsidRDefault="00C526EA" w:rsidP="00C526EA">
      <w:pPr>
        <w:pStyle w:val="PL"/>
      </w:pPr>
      <w:r w:rsidRPr="00BD6F46">
        <w:t xml:space="preserve">            - QUOTA_EXHAUSTED</w:t>
      </w:r>
    </w:p>
    <w:p w14:paraId="085F3F64" w14:textId="77777777" w:rsidR="00C526EA" w:rsidRPr="00BD6F46" w:rsidRDefault="00C526EA" w:rsidP="00C526EA">
      <w:pPr>
        <w:pStyle w:val="PL"/>
      </w:pPr>
      <w:r w:rsidRPr="00BD6F46">
        <w:t xml:space="preserve">            - VALIDITY_TIME</w:t>
      </w:r>
    </w:p>
    <w:p w14:paraId="490F85EA" w14:textId="77777777" w:rsidR="00C526EA" w:rsidRPr="00BD6F46" w:rsidRDefault="00C526EA" w:rsidP="00C526EA">
      <w:pPr>
        <w:pStyle w:val="PL"/>
      </w:pPr>
      <w:r w:rsidRPr="00BD6F46">
        <w:t xml:space="preserve">            - OTHER_QUOTA_TYPE</w:t>
      </w:r>
    </w:p>
    <w:p w14:paraId="739150C0" w14:textId="77777777" w:rsidR="00C526EA" w:rsidRPr="00BD6F46" w:rsidRDefault="00C526EA" w:rsidP="00C526EA">
      <w:pPr>
        <w:pStyle w:val="PL"/>
      </w:pPr>
      <w:r w:rsidRPr="00BD6F46">
        <w:t xml:space="preserve">            - FORCED_REAUTHORISATION</w:t>
      </w:r>
    </w:p>
    <w:p w14:paraId="28D3C16C" w14:textId="77777777" w:rsidR="001B630D" w:rsidRDefault="00C526EA" w:rsidP="001B630D">
      <w:pPr>
        <w:pStyle w:val="PL"/>
      </w:pPr>
      <w:r w:rsidRPr="00BD6F46">
        <w:t xml:space="preserve">            - UNUSED_QUOTA_TIMER</w:t>
      </w:r>
      <w:r w:rsidR="001B630D">
        <w:t xml:space="preserve"> # Included for backwards compatibility, shall not be used</w:t>
      </w:r>
    </w:p>
    <w:p w14:paraId="5EB026D2" w14:textId="77777777" w:rsidR="001B630D" w:rsidRDefault="001B630D" w:rsidP="001B630D">
      <w:pPr>
        <w:pStyle w:val="PL"/>
      </w:pPr>
      <w:r>
        <w:t xml:space="preserve">            - </w:t>
      </w:r>
      <w:r w:rsidRPr="00BC031B">
        <w:t>UNIT_COUNT_INACTIVITY_TIMER</w:t>
      </w:r>
    </w:p>
    <w:p w14:paraId="26CE3748" w14:textId="77777777" w:rsidR="00C526EA" w:rsidRPr="00BD6F46" w:rsidRDefault="00C526EA" w:rsidP="001B630D">
      <w:pPr>
        <w:pStyle w:val="PL"/>
      </w:pPr>
      <w:r w:rsidRPr="00BD6F46">
        <w:t xml:space="preserve">            - ABNORMAL_RELEASE</w:t>
      </w:r>
    </w:p>
    <w:p w14:paraId="502B9BB3" w14:textId="77777777" w:rsidR="00C526EA" w:rsidRPr="00BD6F46" w:rsidRDefault="00C526EA" w:rsidP="00C526EA">
      <w:pPr>
        <w:pStyle w:val="PL"/>
      </w:pPr>
      <w:r w:rsidRPr="00BD6F46">
        <w:t xml:space="preserve">            - QOS_CHANGE</w:t>
      </w:r>
    </w:p>
    <w:p w14:paraId="3400F400" w14:textId="77777777" w:rsidR="00C526EA" w:rsidRPr="00BD6F46" w:rsidRDefault="00C526EA" w:rsidP="00C526EA">
      <w:pPr>
        <w:pStyle w:val="PL"/>
      </w:pPr>
      <w:r w:rsidRPr="00BD6F46">
        <w:t xml:space="preserve">            - VOLUME_LIMIT</w:t>
      </w:r>
    </w:p>
    <w:p w14:paraId="239D72E7" w14:textId="77777777" w:rsidR="00C526EA" w:rsidRPr="00BD6F46" w:rsidRDefault="00C526EA" w:rsidP="00C526EA">
      <w:pPr>
        <w:pStyle w:val="PL"/>
      </w:pPr>
      <w:r w:rsidRPr="00BD6F46">
        <w:t xml:space="preserve">            - TIME_LIMIT</w:t>
      </w:r>
    </w:p>
    <w:p w14:paraId="6A4DC5A8" w14:textId="77777777" w:rsidR="00504BCD" w:rsidRPr="00BD6F46" w:rsidRDefault="00504BCD" w:rsidP="00504BCD">
      <w:pPr>
        <w:pStyle w:val="PL"/>
      </w:pPr>
      <w:r>
        <w:t xml:space="preserve">            </w:t>
      </w:r>
      <w:r w:rsidRPr="00BD6F46">
        <w:t xml:space="preserve">- </w:t>
      </w:r>
      <w:r>
        <w:t>EVENT</w:t>
      </w:r>
      <w:r w:rsidRPr="00BD6F46">
        <w:t>_LIMIT</w:t>
      </w:r>
    </w:p>
    <w:p w14:paraId="44A4B1A5" w14:textId="77777777" w:rsidR="00C526EA" w:rsidRPr="00BD6F46" w:rsidRDefault="00C526EA" w:rsidP="00C526EA">
      <w:pPr>
        <w:pStyle w:val="PL"/>
      </w:pPr>
      <w:r w:rsidRPr="00BD6F46">
        <w:t xml:space="preserve">            - PLMN_CHANGE</w:t>
      </w:r>
    </w:p>
    <w:p w14:paraId="7D3FEB31" w14:textId="77777777" w:rsidR="00C526EA" w:rsidRPr="00BD6F46" w:rsidRDefault="00C526EA" w:rsidP="00C526EA">
      <w:pPr>
        <w:pStyle w:val="PL"/>
      </w:pPr>
      <w:r w:rsidRPr="00BD6F46">
        <w:t xml:space="preserve">            - USER_LOCATION_CHANGE</w:t>
      </w:r>
    </w:p>
    <w:p w14:paraId="182EB85B" w14:textId="77777777" w:rsidR="00C526EA" w:rsidRDefault="00C526EA" w:rsidP="00C526EA">
      <w:pPr>
        <w:pStyle w:val="PL"/>
      </w:pPr>
      <w:r w:rsidRPr="00BD6F46">
        <w:t xml:space="preserve">            - RAT_CHANGE</w:t>
      </w:r>
    </w:p>
    <w:p w14:paraId="536330C8" w14:textId="77777777" w:rsidR="00F832C9" w:rsidRPr="00BD6F46" w:rsidRDefault="00F832C9" w:rsidP="00C526EA">
      <w:pPr>
        <w:pStyle w:val="PL"/>
      </w:pPr>
      <w:r>
        <w:t xml:space="preserve">            - SESSION</w:t>
      </w:r>
      <w:r>
        <w:rPr>
          <w:lang w:eastAsia="zh-CN"/>
        </w:rPr>
        <w:t>_</w:t>
      </w:r>
      <w:r>
        <w:t>AMBR_CHANGE</w:t>
      </w:r>
    </w:p>
    <w:p w14:paraId="1F534B90" w14:textId="77777777" w:rsidR="00C526EA" w:rsidRPr="00BD6F46" w:rsidRDefault="00C526EA" w:rsidP="00C526EA">
      <w:pPr>
        <w:pStyle w:val="PL"/>
      </w:pPr>
      <w:r w:rsidRPr="00BD6F46">
        <w:t xml:space="preserve">            - UE_TIMEZONE_CHANGE</w:t>
      </w:r>
    </w:p>
    <w:p w14:paraId="5986A429" w14:textId="77777777" w:rsidR="00C526EA" w:rsidRPr="00BD6F46" w:rsidRDefault="00C526EA" w:rsidP="00C526EA">
      <w:pPr>
        <w:pStyle w:val="PL"/>
      </w:pPr>
      <w:r w:rsidRPr="00BD6F46">
        <w:t xml:space="preserve">            - TARIFF_TIME_CHANGE</w:t>
      </w:r>
    </w:p>
    <w:p w14:paraId="1D54925D"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507FA89D" w14:textId="77777777" w:rsidR="00C526EA" w:rsidRPr="00BD6F46" w:rsidRDefault="00C526EA" w:rsidP="00C526EA">
      <w:pPr>
        <w:pStyle w:val="PL"/>
      </w:pPr>
      <w:r w:rsidRPr="00BD6F46">
        <w:t xml:space="preserve">            - MANAGEMENT_INTERVENTION</w:t>
      </w:r>
    </w:p>
    <w:p w14:paraId="4C747D08"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2BED6842" w14:textId="77777777" w:rsidR="00C526EA" w:rsidRPr="00BD6F46" w:rsidRDefault="00C526EA" w:rsidP="00C526EA">
      <w:pPr>
        <w:pStyle w:val="PL"/>
      </w:pPr>
      <w:r w:rsidRPr="00BD6F46">
        <w:t xml:space="preserve">            - CHANGE_OF_3GPP_PS_DATA_OFF_STATUS</w:t>
      </w:r>
    </w:p>
    <w:p w14:paraId="4DC58956" w14:textId="77777777" w:rsidR="00C526EA" w:rsidRPr="00BD6F46" w:rsidRDefault="00C526EA" w:rsidP="00C526EA">
      <w:pPr>
        <w:pStyle w:val="PL"/>
      </w:pPr>
      <w:r w:rsidRPr="00BD6F46">
        <w:t xml:space="preserve">            - SERVING_NODE_CHANGE</w:t>
      </w:r>
    </w:p>
    <w:p w14:paraId="2E328E85" w14:textId="77777777" w:rsidR="00C526EA" w:rsidRPr="00BD6F46" w:rsidRDefault="00C526EA" w:rsidP="00C526EA">
      <w:pPr>
        <w:pStyle w:val="PL"/>
      </w:pPr>
      <w:r w:rsidRPr="00BD6F46">
        <w:t xml:space="preserve">            - REMOVAL_OF_UPF</w:t>
      </w:r>
    </w:p>
    <w:p w14:paraId="64925BD5" w14:textId="77777777" w:rsidR="00CB7B30" w:rsidRDefault="00C526EA" w:rsidP="00CB7B30">
      <w:pPr>
        <w:pStyle w:val="PL"/>
      </w:pPr>
      <w:r w:rsidRPr="00BD6F46">
        <w:t xml:space="preserve">            - ADDITION_OF_UPF</w:t>
      </w:r>
    </w:p>
    <w:p w14:paraId="5DD9DA36" w14:textId="77777777" w:rsidR="00CB7B30" w:rsidRDefault="004D1294" w:rsidP="00CB7B30">
      <w:pPr>
        <w:pStyle w:val="PL"/>
      </w:pPr>
      <w:r w:rsidRPr="00BD6F46">
        <w:t xml:space="preserve">            </w:t>
      </w:r>
      <w:r w:rsidR="00CB7B30">
        <w:t>- INSERTION_OF_ISMF</w:t>
      </w:r>
    </w:p>
    <w:p w14:paraId="09952FAC" w14:textId="77777777" w:rsidR="00CB7B30" w:rsidRDefault="004D1294" w:rsidP="00CB7B30">
      <w:pPr>
        <w:pStyle w:val="PL"/>
      </w:pPr>
      <w:r w:rsidRPr="00BD6F46">
        <w:t xml:space="preserve">            </w:t>
      </w:r>
      <w:r w:rsidR="00CB7B30">
        <w:t>- REMOVAL_OF_ISMF</w:t>
      </w:r>
    </w:p>
    <w:p w14:paraId="3B529C19" w14:textId="77777777" w:rsidR="004B3ACD" w:rsidRDefault="004D1294" w:rsidP="00CB7B30">
      <w:pPr>
        <w:pStyle w:val="PL"/>
      </w:pPr>
      <w:r w:rsidRPr="00BD6F46">
        <w:t xml:space="preserve">            </w:t>
      </w:r>
      <w:r w:rsidR="00CB7B30">
        <w:t>- CHANGE_OF_ISMF</w:t>
      </w:r>
    </w:p>
    <w:p w14:paraId="6B3B30EA" w14:textId="77777777" w:rsidR="009D685A" w:rsidRDefault="004B3ACD" w:rsidP="009D685A">
      <w:pPr>
        <w:pStyle w:val="PL"/>
      </w:pPr>
      <w:r>
        <w:t xml:space="preserve">            - </w:t>
      </w:r>
      <w:r w:rsidRPr="00746307">
        <w:t>START_OF_SERVICE_DATA_FLOW</w:t>
      </w:r>
    </w:p>
    <w:p w14:paraId="58D065EF" w14:textId="77777777" w:rsidR="009D685A" w:rsidRDefault="009D685A" w:rsidP="009D685A">
      <w:pPr>
        <w:pStyle w:val="PL"/>
      </w:pPr>
      <w:r>
        <w:t xml:space="preserve">            - ECGI_CHANGE</w:t>
      </w:r>
    </w:p>
    <w:p w14:paraId="4DE37570" w14:textId="77777777" w:rsidR="009D685A" w:rsidRDefault="009D685A" w:rsidP="009D685A">
      <w:pPr>
        <w:pStyle w:val="PL"/>
      </w:pPr>
      <w:r>
        <w:t xml:space="preserve">            - TAI_CHANGE</w:t>
      </w:r>
    </w:p>
    <w:p w14:paraId="2A1D2DF1" w14:textId="77777777" w:rsidR="009D685A" w:rsidRDefault="009D685A" w:rsidP="009D685A">
      <w:pPr>
        <w:pStyle w:val="PL"/>
      </w:pPr>
      <w:r>
        <w:t xml:space="preserve">            - HANDOVER_CANCEL</w:t>
      </w:r>
    </w:p>
    <w:p w14:paraId="3C7851BD" w14:textId="77777777" w:rsidR="009D685A" w:rsidRDefault="009D685A" w:rsidP="009D685A">
      <w:pPr>
        <w:pStyle w:val="PL"/>
      </w:pPr>
      <w:r>
        <w:t xml:space="preserve">            - HANDOVER_START</w:t>
      </w:r>
    </w:p>
    <w:p w14:paraId="6EE49BAB" w14:textId="77777777" w:rsidR="0041371B" w:rsidRDefault="009D685A" w:rsidP="0041371B">
      <w:pPr>
        <w:pStyle w:val="PL"/>
      </w:pPr>
      <w:r>
        <w:t xml:space="preserve">            - HANDOVER_COMPLETE</w:t>
      </w:r>
    </w:p>
    <w:p w14:paraId="5334F16C" w14:textId="77777777" w:rsidR="00F77735" w:rsidRDefault="0041371B" w:rsidP="00F77735">
      <w:pPr>
        <w:pStyle w:val="PL"/>
        <w:rPr>
          <w:rFonts w:eastAsia="DengXian"/>
          <w:lang w:eastAsia="zh-CN"/>
        </w:rPr>
      </w:pPr>
      <w:r>
        <w:lastRenderedPageBreak/>
        <w:t xml:space="preserve">            - </w:t>
      </w:r>
      <w:r>
        <w:rPr>
          <w:lang w:bidi="ar-IQ"/>
        </w:rPr>
        <w:t>GFBR_GUARANTEED_STATUS</w:t>
      </w:r>
      <w:r>
        <w:rPr>
          <w:rFonts w:eastAsia="DengXian"/>
          <w:lang w:eastAsia="zh-CN"/>
        </w:rPr>
        <w:t>_CHANGE</w:t>
      </w:r>
    </w:p>
    <w:p w14:paraId="311E9147" w14:textId="77777777" w:rsidR="00F77735" w:rsidRPr="00912527" w:rsidRDefault="00F77735" w:rsidP="00F77735">
      <w:pPr>
        <w:pStyle w:val="PL"/>
        <w:rPr>
          <w:rFonts w:eastAsia="Times New Roman"/>
        </w:rPr>
      </w:pPr>
      <w:r>
        <w:t xml:space="preserve">            - </w:t>
      </w:r>
      <w:r>
        <w:rPr>
          <w:lang w:bidi="ar-IQ"/>
        </w:rPr>
        <w:t>ADDITION_OF_ACCESS</w:t>
      </w:r>
    </w:p>
    <w:p w14:paraId="7CB830D9" w14:textId="77777777" w:rsidR="00F77735" w:rsidRDefault="00F77735" w:rsidP="00F77735">
      <w:pPr>
        <w:pStyle w:val="PL"/>
        <w:rPr>
          <w:lang w:bidi="ar-IQ"/>
        </w:rPr>
      </w:pPr>
      <w:r>
        <w:t xml:space="preserve">            - </w:t>
      </w:r>
      <w:r w:rsidRPr="00C45A73">
        <w:rPr>
          <w:lang w:bidi="ar-IQ"/>
        </w:rPr>
        <w:t>REMOVAL</w:t>
      </w:r>
      <w:r>
        <w:rPr>
          <w:lang w:bidi="ar-IQ"/>
        </w:rPr>
        <w:t>_OF_ACCESS</w:t>
      </w:r>
    </w:p>
    <w:p w14:paraId="4136EFCA" w14:textId="77777777" w:rsidR="00C526EA" w:rsidRPr="00BD6F46" w:rsidRDefault="00F77735" w:rsidP="00F77735">
      <w:pPr>
        <w:pStyle w:val="PL"/>
      </w:pPr>
      <w:r>
        <w:t xml:space="preserve">            - </w:t>
      </w:r>
      <w:r w:rsidRPr="00746307">
        <w:t>START_OF_S</w:t>
      </w:r>
      <w:r>
        <w:t>DF_ADDITIONAL_A</w:t>
      </w:r>
      <w:r>
        <w:rPr>
          <w:lang w:bidi="ar-IQ"/>
        </w:rPr>
        <w:t>CCESS</w:t>
      </w:r>
    </w:p>
    <w:p w14:paraId="7399F511" w14:textId="77777777" w:rsidR="00C526EA" w:rsidRPr="00BD6F46" w:rsidRDefault="00C526EA" w:rsidP="00C526EA">
      <w:pPr>
        <w:pStyle w:val="PL"/>
      </w:pPr>
      <w:r w:rsidRPr="00BD6F46">
        <w:t xml:space="preserve">        - type: string</w:t>
      </w:r>
    </w:p>
    <w:p w14:paraId="745B8176" w14:textId="77777777" w:rsidR="00C526EA" w:rsidRPr="00BD6F46" w:rsidRDefault="00C526EA" w:rsidP="00C526EA">
      <w:pPr>
        <w:pStyle w:val="PL"/>
      </w:pPr>
      <w:r w:rsidRPr="00BD6F46">
        <w:t xml:space="preserve">    FinalUnitAction:</w:t>
      </w:r>
    </w:p>
    <w:p w14:paraId="75828878" w14:textId="77777777" w:rsidR="00C526EA" w:rsidRPr="00BD6F46" w:rsidRDefault="00C526EA" w:rsidP="00C526EA">
      <w:pPr>
        <w:pStyle w:val="PL"/>
      </w:pPr>
      <w:r w:rsidRPr="00BD6F46">
        <w:t xml:space="preserve">      anyOf:</w:t>
      </w:r>
    </w:p>
    <w:p w14:paraId="2BBA667F" w14:textId="77777777" w:rsidR="00C526EA" w:rsidRPr="00BD6F46" w:rsidRDefault="00C526EA" w:rsidP="00C526EA">
      <w:pPr>
        <w:pStyle w:val="PL"/>
      </w:pPr>
      <w:r w:rsidRPr="00BD6F46">
        <w:t xml:space="preserve">        - type: string</w:t>
      </w:r>
    </w:p>
    <w:p w14:paraId="28FAD634" w14:textId="77777777" w:rsidR="00C526EA" w:rsidRPr="00BD6F46" w:rsidRDefault="00C526EA" w:rsidP="00C526EA">
      <w:pPr>
        <w:pStyle w:val="PL"/>
      </w:pPr>
      <w:r w:rsidRPr="00BD6F46">
        <w:t xml:space="preserve">          enum:</w:t>
      </w:r>
    </w:p>
    <w:p w14:paraId="39F847FB" w14:textId="77777777" w:rsidR="00C526EA" w:rsidRPr="00BD6F46" w:rsidRDefault="00C526EA" w:rsidP="00C526EA">
      <w:pPr>
        <w:pStyle w:val="PL"/>
      </w:pPr>
      <w:r w:rsidRPr="00BD6F46">
        <w:t xml:space="preserve">            - TERMINATE</w:t>
      </w:r>
    </w:p>
    <w:p w14:paraId="04EE3FC7" w14:textId="77777777" w:rsidR="00C526EA" w:rsidRPr="00BD6F46" w:rsidRDefault="00C526EA" w:rsidP="00C526EA">
      <w:pPr>
        <w:pStyle w:val="PL"/>
      </w:pPr>
      <w:r w:rsidRPr="00BD6F46">
        <w:t xml:space="preserve">            - REDIRECT</w:t>
      </w:r>
    </w:p>
    <w:p w14:paraId="431175BB" w14:textId="77777777" w:rsidR="00C526EA" w:rsidRPr="00BD6F46" w:rsidRDefault="00C526EA" w:rsidP="00C526EA">
      <w:pPr>
        <w:pStyle w:val="PL"/>
      </w:pPr>
      <w:r w:rsidRPr="00BD6F46">
        <w:t xml:space="preserve">            - RESTRICT_ACCESS</w:t>
      </w:r>
    </w:p>
    <w:p w14:paraId="0FDE68DE" w14:textId="77777777" w:rsidR="00C526EA" w:rsidRPr="00BD6F46" w:rsidRDefault="00C526EA" w:rsidP="00C526EA">
      <w:pPr>
        <w:pStyle w:val="PL"/>
      </w:pPr>
      <w:r w:rsidRPr="00BD6F46">
        <w:t xml:space="preserve">        - type: string</w:t>
      </w:r>
    </w:p>
    <w:p w14:paraId="6269CFA2" w14:textId="77777777" w:rsidR="00C526EA" w:rsidRPr="00BD6F46" w:rsidRDefault="00C526EA" w:rsidP="00C526EA">
      <w:pPr>
        <w:pStyle w:val="PL"/>
      </w:pPr>
      <w:r w:rsidRPr="00BD6F46">
        <w:t xml:space="preserve">    RedirectAddressType:</w:t>
      </w:r>
    </w:p>
    <w:p w14:paraId="104F6288" w14:textId="77777777" w:rsidR="00C526EA" w:rsidRPr="00BD6F46" w:rsidRDefault="00C526EA" w:rsidP="00C526EA">
      <w:pPr>
        <w:pStyle w:val="PL"/>
      </w:pPr>
      <w:r w:rsidRPr="00BD6F46">
        <w:t xml:space="preserve">      anyOf:</w:t>
      </w:r>
    </w:p>
    <w:p w14:paraId="5083A55E" w14:textId="77777777" w:rsidR="00C526EA" w:rsidRPr="00BD6F46" w:rsidRDefault="00C526EA" w:rsidP="00C526EA">
      <w:pPr>
        <w:pStyle w:val="PL"/>
      </w:pPr>
      <w:r w:rsidRPr="00BD6F46">
        <w:t xml:space="preserve">        - type: string</w:t>
      </w:r>
    </w:p>
    <w:p w14:paraId="656BD632" w14:textId="77777777" w:rsidR="00C526EA" w:rsidRPr="00BD6F46" w:rsidRDefault="00C526EA" w:rsidP="00C526EA">
      <w:pPr>
        <w:pStyle w:val="PL"/>
      </w:pPr>
      <w:r w:rsidRPr="00BD6F46">
        <w:t xml:space="preserve">          enum:</w:t>
      </w:r>
    </w:p>
    <w:p w14:paraId="75052E34" w14:textId="77777777" w:rsidR="00C526EA" w:rsidRPr="00BD6F46" w:rsidRDefault="00C526EA" w:rsidP="00C526EA">
      <w:pPr>
        <w:pStyle w:val="PL"/>
      </w:pPr>
      <w:r w:rsidRPr="00BD6F46">
        <w:t xml:space="preserve">            - IPV4</w:t>
      </w:r>
    </w:p>
    <w:p w14:paraId="62CA6C43" w14:textId="77777777" w:rsidR="00C526EA" w:rsidRPr="00BD6F46" w:rsidRDefault="00C526EA" w:rsidP="00C526EA">
      <w:pPr>
        <w:pStyle w:val="PL"/>
      </w:pPr>
      <w:r w:rsidRPr="00BD6F46">
        <w:t xml:space="preserve">            - IPV6</w:t>
      </w:r>
    </w:p>
    <w:p w14:paraId="0AA82B6C" w14:textId="77777777" w:rsidR="00C526EA" w:rsidRPr="00BD6F46" w:rsidRDefault="00C526EA" w:rsidP="00C526EA">
      <w:pPr>
        <w:pStyle w:val="PL"/>
      </w:pPr>
      <w:r w:rsidRPr="00BD6F46">
        <w:t xml:space="preserve">            - URL</w:t>
      </w:r>
    </w:p>
    <w:p w14:paraId="709682FB" w14:textId="77777777" w:rsidR="00C526EA" w:rsidRPr="00BD6F46" w:rsidRDefault="00C526EA" w:rsidP="00C526EA">
      <w:pPr>
        <w:pStyle w:val="PL"/>
      </w:pPr>
      <w:r w:rsidRPr="00BD6F46">
        <w:t xml:space="preserve">        - type: string</w:t>
      </w:r>
    </w:p>
    <w:p w14:paraId="592BD297" w14:textId="77777777" w:rsidR="00C526EA" w:rsidRPr="00BD6F46" w:rsidRDefault="00C526EA" w:rsidP="00C526EA">
      <w:pPr>
        <w:pStyle w:val="PL"/>
      </w:pPr>
      <w:r w:rsidRPr="00BD6F46">
        <w:t xml:space="preserve">    TriggerCategory:</w:t>
      </w:r>
    </w:p>
    <w:p w14:paraId="013ACAFE" w14:textId="77777777" w:rsidR="00C526EA" w:rsidRPr="00BD6F46" w:rsidRDefault="00C526EA" w:rsidP="00C526EA">
      <w:pPr>
        <w:pStyle w:val="PL"/>
      </w:pPr>
      <w:r w:rsidRPr="00BD6F46">
        <w:t xml:space="preserve">      anyOf:</w:t>
      </w:r>
    </w:p>
    <w:p w14:paraId="478A2779" w14:textId="77777777" w:rsidR="00C526EA" w:rsidRPr="00BD6F46" w:rsidRDefault="00C526EA" w:rsidP="00C526EA">
      <w:pPr>
        <w:pStyle w:val="PL"/>
      </w:pPr>
      <w:r w:rsidRPr="00BD6F46">
        <w:t xml:space="preserve">        - type: string</w:t>
      </w:r>
    </w:p>
    <w:p w14:paraId="1A192573" w14:textId="77777777" w:rsidR="00C526EA" w:rsidRPr="00BD6F46" w:rsidRDefault="00C526EA" w:rsidP="00C526EA">
      <w:pPr>
        <w:pStyle w:val="PL"/>
      </w:pPr>
      <w:r w:rsidRPr="00BD6F46">
        <w:t xml:space="preserve">          enum:</w:t>
      </w:r>
    </w:p>
    <w:p w14:paraId="51BE7F93" w14:textId="77777777" w:rsidR="00C526EA" w:rsidRPr="00BD6F46" w:rsidRDefault="00C526EA" w:rsidP="00C526EA">
      <w:pPr>
        <w:pStyle w:val="PL"/>
      </w:pPr>
      <w:r w:rsidRPr="00BD6F46">
        <w:t xml:space="preserve">            - IMMEDIATE_REPORT</w:t>
      </w:r>
    </w:p>
    <w:p w14:paraId="1430F93B" w14:textId="77777777" w:rsidR="00C526EA" w:rsidRPr="00BD6F46" w:rsidRDefault="00C526EA" w:rsidP="00C526EA">
      <w:pPr>
        <w:pStyle w:val="PL"/>
      </w:pPr>
      <w:r w:rsidRPr="00BD6F46">
        <w:t xml:space="preserve">            - DEFERRED_REPORT</w:t>
      </w:r>
    </w:p>
    <w:p w14:paraId="35D60335" w14:textId="77777777" w:rsidR="00C526EA" w:rsidRPr="00BD6F46" w:rsidRDefault="00C526EA" w:rsidP="00C526EA">
      <w:pPr>
        <w:pStyle w:val="PL"/>
      </w:pPr>
      <w:r w:rsidRPr="00BD6F46">
        <w:t xml:space="preserve">        - type: string</w:t>
      </w:r>
    </w:p>
    <w:p w14:paraId="6E45D9A0" w14:textId="77777777" w:rsidR="00C526EA" w:rsidRPr="00BD6F46" w:rsidRDefault="00C526EA" w:rsidP="00C526EA">
      <w:pPr>
        <w:pStyle w:val="PL"/>
      </w:pPr>
      <w:r w:rsidRPr="00BD6F46">
        <w:t xml:space="preserve">    QuotaManagementIndicator:</w:t>
      </w:r>
    </w:p>
    <w:p w14:paraId="08BAB302" w14:textId="77777777" w:rsidR="00C526EA" w:rsidRPr="00BD6F46" w:rsidRDefault="00C526EA" w:rsidP="00C526EA">
      <w:pPr>
        <w:pStyle w:val="PL"/>
      </w:pPr>
      <w:r w:rsidRPr="00BD6F46">
        <w:t xml:space="preserve">      anyOf:</w:t>
      </w:r>
    </w:p>
    <w:p w14:paraId="7D720C25" w14:textId="77777777" w:rsidR="00C526EA" w:rsidRPr="00BD6F46" w:rsidRDefault="00C526EA" w:rsidP="00C526EA">
      <w:pPr>
        <w:pStyle w:val="PL"/>
      </w:pPr>
      <w:r w:rsidRPr="00BD6F46">
        <w:t xml:space="preserve">        - type: string</w:t>
      </w:r>
    </w:p>
    <w:p w14:paraId="1B48DF08" w14:textId="77777777" w:rsidR="00C526EA" w:rsidRPr="00BD6F46" w:rsidRDefault="00C526EA" w:rsidP="00C526EA">
      <w:pPr>
        <w:pStyle w:val="PL"/>
      </w:pPr>
      <w:r w:rsidRPr="00BD6F46">
        <w:t xml:space="preserve">          enum:</w:t>
      </w:r>
    </w:p>
    <w:p w14:paraId="55A0E57C" w14:textId="77777777" w:rsidR="00C526EA" w:rsidRPr="00BD6F46" w:rsidRDefault="00C526EA" w:rsidP="00C526EA">
      <w:pPr>
        <w:pStyle w:val="PL"/>
      </w:pPr>
      <w:r w:rsidRPr="00BD6F46">
        <w:t xml:space="preserve">            - ONLINE_CHARGING</w:t>
      </w:r>
    </w:p>
    <w:p w14:paraId="1890AD00" w14:textId="77777777" w:rsidR="00F03FB1" w:rsidRDefault="00C526EA" w:rsidP="00F03FB1">
      <w:pPr>
        <w:pStyle w:val="PL"/>
      </w:pPr>
      <w:r w:rsidRPr="00BD6F46">
        <w:t xml:space="preserve">            - OFFLINE_CHARGING</w:t>
      </w:r>
    </w:p>
    <w:p w14:paraId="0149A282" w14:textId="77777777" w:rsidR="00C526EA" w:rsidRPr="00BD6F46" w:rsidRDefault="00F03FB1" w:rsidP="00F03FB1">
      <w:pPr>
        <w:pStyle w:val="PL"/>
      </w:pPr>
      <w:r>
        <w:t xml:space="preserve">            - </w:t>
      </w:r>
      <w:r w:rsidRPr="00024E79">
        <w:t>QUOTA_</w:t>
      </w:r>
      <w:r w:rsidRPr="00B46823">
        <w:t>MANAGEMENT</w:t>
      </w:r>
      <w:r w:rsidRPr="00024E79">
        <w:t>_SUSPENDED</w:t>
      </w:r>
    </w:p>
    <w:p w14:paraId="00EC0FF9" w14:textId="77777777" w:rsidR="00C526EA" w:rsidRPr="00BD6F46" w:rsidRDefault="00C526EA" w:rsidP="00C526EA">
      <w:pPr>
        <w:pStyle w:val="PL"/>
      </w:pPr>
      <w:r w:rsidRPr="00BD6F46">
        <w:t xml:space="preserve">        - type: string</w:t>
      </w:r>
    </w:p>
    <w:p w14:paraId="7B2D8684" w14:textId="77777777" w:rsidR="00C526EA" w:rsidRPr="00BD6F46" w:rsidRDefault="00C526EA" w:rsidP="00C526EA">
      <w:pPr>
        <w:pStyle w:val="PL"/>
      </w:pPr>
      <w:r w:rsidRPr="00BD6F46">
        <w:t xml:space="preserve">    FailureHandling:</w:t>
      </w:r>
    </w:p>
    <w:p w14:paraId="1C8E7119" w14:textId="77777777" w:rsidR="00C526EA" w:rsidRPr="00BD6F46" w:rsidRDefault="00C526EA" w:rsidP="00C526EA">
      <w:pPr>
        <w:pStyle w:val="PL"/>
      </w:pPr>
      <w:r w:rsidRPr="00BD6F46">
        <w:t xml:space="preserve">      anyOf:</w:t>
      </w:r>
    </w:p>
    <w:p w14:paraId="1F95900B" w14:textId="77777777" w:rsidR="00C526EA" w:rsidRPr="00BD6F46" w:rsidRDefault="00C526EA" w:rsidP="00C526EA">
      <w:pPr>
        <w:pStyle w:val="PL"/>
      </w:pPr>
      <w:r w:rsidRPr="00BD6F46">
        <w:t xml:space="preserve">        - type: string</w:t>
      </w:r>
    </w:p>
    <w:p w14:paraId="47C3C62B" w14:textId="77777777" w:rsidR="00C526EA" w:rsidRPr="00BD6F46" w:rsidRDefault="00C526EA" w:rsidP="00C526EA">
      <w:pPr>
        <w:pStyle w:val="PL"/>
      </w:pPr>
      <w:r w:rsidRPr="00BD6F46">
        <w:t xml:space="preserve">          enum:</w:t>
      </w:r>
    </w:p>
    <w:p w14:paraId="3C964719" w14:textId="77777777" w:rsidR="00C526EA" w:rsidRPr="00BD6F46" w:rsidRDefault="00C526EA" w:rsidP="00C526EA">
      <w:pPr>
        <w:pStyle w:val="PL"/>
      </w:pPr>
      <w:r w:rsidRPr="00BD6F46">
        <w:t xml:space="preserve">            - TERMINATE</w:t>
      </w:r>
    </w:p>
    <w:p w14:paraId="6C325E00" w14:textId="77777777" w:rsidR="00C526EA" w:rsidRPr="00BD6F46" w:rsidRDefault="00C526EA" w:rsidP="00C526EA">
      <w:pPr>
        <w:pStyle w:val="PL"/>
      </w:pPr>
      <w:r w:rsidRPr="00BD6F46">
        <w:t xml:space="preserve">            - CONTINUE</w:t>
      </w:r>
    </w:p>
    <w:p w14:paraId="634D109F" w14:textId="77777777" w:rsidR="00C526EA" w:rsidRPr="00BD6F46" w:rsidRDefault="00C526EA" w:rsidP="00C526EA">
      <w:pPr>
        <w:pStyle w:val="PL"/>
      </w:pPr>
      <w:r w:rsidRPr="00BD6F46">
        <w:t xml:space="preserve">            - RETRY_AND_TERMINATE</w:t>
      </w:r>
    </w:p>
    <w:p w14:paraId="1E838FE3" w14:textId="77777777" w:rsidR="00C526EA" w:rsidRPr="00BD6F46" w:rsidRDefault="00C526EA" w:rsidP="00C526EA">
      <w:pPr>
        <w:pStyle w:val="PL"/>
      </w:pPr>
      <w:r w:rsidRPr="00BD6F46">
        <w:t xml:space="preserve">        - type: string</w:t>
      </w:r>
    </w:p>
    <w:p w14:paraId="3833AF10" w14:textId="77777777" w:rsidR="00C526EA" w:rsidRPr="00BD6F46" w:rsidRDefault="00C526EA" w:rsidP="00C526EA">
      <w:pPr>
        <w:pStyle w:val="PL"/>
      </w:pPr>
      <w:r w:rsidRPr="00BD6F46">
        <w:t xml:space="preserve">    SessionFailover:</w:t>
      </w:r>
    </w:p>
    <w:p w14:paraId="31CFCA1C" w14:textId="77777777" w:rsidR="00C526EA" w:rsidRPr="00BD6F46" w:rsidRDefault="00C526EA" w:rsidP="00C526EA">
      <w:pPr>
        <w:pStyle w:val="PL"/>
      </w:pPr>
      <w:r w:rsidRPr="00BD6F46">
        <w:t xml:space="preserve">      anyOf:</w:t>
      </w:r>
    </w:p>
    <w:p w14:paraId="0B897116" w14:textId="77777777" w:rsidR="00C526EA" w:rsidRPr="00BD6F46" w:rsidRDefault="00C526EA" w:rsidP="00C526EA">
      <w:pPr>
        <w:pStyle w:val="PL"/>
      </w:pPr>
      <w:r w:rsidRPr="00BD6F46">
        <w:t xml:space="preserve">        - type: string</w:t>
      </w:r>
    </w:p>
    <w:p w14:paraId="32C41576" w14:textId="77777777" w:rsidR="00C526EA" w:rsidRPr="00BD6F46" w:rsidRDefault="00C526EA" w:rsidP="00C526EA">
      <w:pPr>
        <w:pStyle w:val="PL"/>
      </w:pPr>
      <w:r w:rsidRPr="00BD6F46">
        <w:t xml:space="preserve">          enum:</w:t>
      </w:r>
    </w:p>
    <w:p w14:paraId="277819C0" w14:textId="77777777" w:rsidR="00C526EA" w:rsidRPr="00BD6F46" w:rsidRDefault="00C526EA" w:rsidP="00C526EA">
      <w:pPr>
        <w:pStyle w:val="PL"/>
      </w:pPr>
      <w:r w:rsidRPr="00BD6F46">
        <w:t xml:space="preserve">            - FAILOVER_NOT_SUPPORTED</w:t>
      </w:r>
    </w:p>
    <w:p w14:paraId="458091F9" w14:textId="77777777" w:rsidR="00C526EA" w:rsidRPr="00BD6F46" w:rsidRDefault="00C526EA" w:rsidP="00C526EA">
      <w:pPr>
        <w:pStyle w:val="PL"/>
      </w:pPr>
      <w:r w:rsidRPr="00BD6F46">
        <w:t xml:space="preserve">            - FAILOVER_SUPPORTED</w:t>
      </w:r>
    </w:p>
    <w:p w14:paraId="706CD246" w14:textId="77777777" w:rsidR="00C526EA" w:rsidRPr="00BD6F46" w:rsidRDefault="00C526EA" w:rsidP="00C526EA">
      <w:pPr>
        <w:pStyle w:val="PL"/>
      </w:pPr>
      <w:r w:rsidRPr="00BD6F46">
        <w:t xml:space="preserve">        - type: string</w:t>
      </w:r>
    </w:p>
    <w:p w14:paraId="19CBB8F3" w14:textId="77777777" w:rsidR="00C526EA" w:rsidRPr="00BD6F46" w:rsidRDefault="00C526EA" w:rsidP="00C526EA">
      <w:pPr>
        <w:pStyle w:val="PL"/>
      </w:pPr>
      <w:r w:rsidRPr="00BD6F46">
        <w:t xml:space="preserve">    3GPPPSDataOffStatus:</w:t>
      </w:r>
    </w:p>
    <w:p w14:paraId="3782FCF2" w14:textId="77777777" w:rsidR="00C526EA" w:rsidRPr="00BD6F46" w:rsidRDefault="00C526EA" w:rsidP="00C526EA">
      <w:pPr>
        <w:pStyle w:val="PL"/>
      </w:pPr>
      <w:r w:rsidRPr="00BD6F46">
        <w:t xml:space="preserve">      anyOf:</w:t>
      </w:r>
    </w:p>
    <w:p w14:paraId="372EB25F" w14:textId="77777777" w:rsidR="00C526EA" w:rsidRPr="00BD6F46" w:rsidRDefault="00C526EA" w:rsidP="00C526EA">
      <w:pPr>
        <w:pStyle w:val="PL"/>
      </w:pPr>
      <w:r w:rsidRPr="00BD6F46">
        <w:t xml:space="preserve">        - type: string</w:t>
      </w:r>
    </w:p>
    <w:p w14:paraId="157DB3EA" w14:textId="77777777" w:rsidR="00C526EA" w:rsidRPr="00BD6F46" w:rsidRDefault="00C526EA" w:rsidP="00C526EA">
      <w:pPr>
        <w:pStyle w:val="PL"/>
      </w:pPr>
      <w:r w:rsidRPr="00BD6F46">
        <w:t xml:space="preserve">          enum:</w:t>
      </w:r>
    </w:p>
    <w:p w14:paraId="126BE3D7" w14:textId="77777777" w:rsidR="00C526EA" w:rsidRPr="00BD6F46" w:rsidRDefault="00C526EA" w:rsidP="00C526EA">
      <w:pPr>
        <w:pStyle w:val="PL"/>
      </w:pPr>
      <w:r w:rsidRPr="00BD6F46">
        <w:t xml:space="preserve">            - ACTIVE</w:t>
      </w:r>
    </w:p>
    <w:p w14:paraId="50105BB0" w14:textId="77777777" w:rsidR="00C526EA" w:rsidRPr="00BD6F46" w:rsidRDefault="00C526EA" w:rsidP="00C526EA">
      <w:pPr>
        <w:pStyle w:val="PL"/>
      </w:pPr>
      <w:r w:rsidRPr="00BD6F46">
        <w:t xml:space="preserve">            - INACTIVE</w:t>
      </w:r>
    </w:p>
    <w:p w14:paraId="1E9A4BB3" w14:textId="77777777" w:rsidR="00C526EA" w:rsidRPr="00BD6F46" w:rsidRDefault="00C526EA" w:rsidP="00C526EA">
      <w:pPr>
        <w:pStyle w:val="PL"/>
      </w:pPr>
      <w:r w:rsidRPr="00BD6F46">
        <w:t xml:space="preserve">        - type: string</w:t>
      </w:r>
    </w:p>
    <w:p w14:paraId="2056E6EC" w14:textId="77777777" w:rsidR="00C526EA" w:rsidRPr="00BD6F46" w:rsidRDefault="00C526EA" w:rsidP="00C526EA">
      <w:pPr>
        <w:pStyle w:val="PL"/>
      </w:pPr>
      <w:r w:rsidRPr="00BD6F46">
        <w:t xml:space="preserve">    ResultCode:</w:t>
      </w:r>
    </w:p>
    <w:p w14:paraId="40E5BDDB" w14:textId="77777777" w:rsidR="00C526EA" w:rsidRPr="00BD6F46" w:rsidRDefault="00C526EA" w:rsidP="00C526EA">
      <w:pPr>
        <w:pStyle w:val="PL"/>
      </w:pPr>
      <w:r w:rsidRPr="00BD6F46">
        <w:t xml:space="preserve">      anyOf:</w:t>
      </w:r>
    </w:p>
    <w:p w14:paraId="48B15765" w14:textId="77777777" w:rsidR="00C526EA" w:rsidRPr="00BD6F46" w:rsidRDefault="00C526EA" w:rsidP="00C526EA">
      <w:pPr>
        <w:pStyle w:val="PL"/>
      </w:pPr>
      <w:r w:rsidRPr="00BD6F46">
        <w:t xml:space="preserve">        - type: string</w:t>
      </w:r>
    </w:p>
    <w:p w14:paraId="5672998D" w14:textId="77777777" w:rsidR="006D35DD" w:rsidRDefault="00C526EA" w:rsidP="006D35DD">
      <w:pPr>
        <w:pStyle w:val="PL"/>
      </w:pPr>
      <w:r w:rsidRPr="00BD6F46">
        <w:t xml:space="preserve">          enum:</w:t>
      </w:r>
      <w:r w:rsidR="006D35DD" w:rsidRPr="006D35DD">
        <w:t xml:space="preserve"> </w:t>
      </w:r>
    </w:p>
    <w:p w14:paraId="0579AA97" w14:textId="77777777" w:rsidR="00C526EA" w:rsidRPr="00BD6F46" w:rsidRDefault="006D35DD" w:rsidP="006D35DD">
      <w:pPr>
        <w:pStyle w:val="PL"/>
      </w:pPr>
      <w:r>
        <w:t xml:space="preserve">            - SUCCESS</w:t>
      </w:r>
    </w:p>
    <w:p w14:paraId="279219B4" w14:textId="77777777" w:rsidR="00C526EA" w:rsidRPr="00BD6F46" w:rsidRDefault="00C526EA" w:rsidP="00C526EA">
      <w:pPr>
        <w:pStyle w:val="PL"/>
      </w:pPr>
      <w:r w:rsidRPr="00BD6F46">
        <w:t xml:space="preserve">            - END_USER_SERVICE_DENIED</w:t>
      </w:r>
    </w:p>
    <w:p w14:paraId="2AF0E6BC" w14:textId="77777777" w:rsidR="00C526EA" w:rsidRPr="00BD6F46" w:rsidRDefault="00C526EA" w:rsidP="00C526EA">
      <w:pPr>
        <w:pStyle w:val="PL"/>
      </w:pPr>
      <w:r w:rsidRPr="00BD6F46">
        <w:t xml:space="preserve">            - </w:t>
      </w:r>
      <w:r w:rsidR="00AC643B">
        <w:t>QUOTA_MANAGEMENT</w:t>
      </w:r>
      <w:r w:rsidRPr="00BD6F46">
        <w:t>_NOT_APPLICABLE</w:t>
      </w:r>
    </w:p>
    <w:p w14:paraId="76D073B0" w14:textId="77777777" w:rsidR="00C526EA" w:rsidRPr="00BD6F46" w:rsidRDefault="00C526EA" w:rsidP="00C526EA">
      <w:pPr>
        <w:pStyle w:val="PL"/>
      </w:pPr>
      <w:r w:rsidRPr="00BD6F46">
        <w:t xml:space="preserve">            - </w:t>
      </w:r>
      <w:r w:rsidR="00AC643B">
        <w:t>QUOTA_LIMIT</w:t>
      </w:r>
      <w:r w:rsidRPr="00BD6F46">
        <w:t>_REACHED</w:t>
      </w:r>
    </w:p>
    <w:p w14:paraId="35F32C63" w14:textId="77777777" w:rsidR="00C526EA" w:rsidRPr="00BD6F46" w:rsidRDefault="00C526EA" w:rsidP="00C526EA">
      <w:pPr>
        <w:pStyle w:val="PL"/>
      </w:pPr>
      <w:r w:rsidRPr="00BD6F46">
        <w:t xml:space="preserve">            - </w:t>
      </w:r>
      <w:r w:rsidR="00AC643B">
        <w:t>END_USER_SERVICE</w:t>
      </w:r>
      <w:r w:rsidRPr="00BD6F46">
        <w:t>_REJECTED</w:t>
      </w:r>
    </w:p>
    <w:p w14:paraId="4CFA98C6" w14:textId="77777777" w:rsidR="00C526EA" w:rsidRPr="00BD6F46" w:rsidRDefault="00C526EA" w:rsidP="00C526EA">
      <w:pPr>
        <w:pStyle w:val="PL"/>
      </w:pPr>
      <w:r w:rsidRPr="00BD6F46">
        <w:t xml:space="preserve">            - USER_UNKNOWN</w:t>
      </w:r>
    </w:p>
    <w:p w14:paraId="44C3B05B" w14:textId="77777777" w:rsidR="00F03FB1" w:rsidRDefault="00C526EA" w:rsidP="00F03FB1">
      <w:pPr>
        <w:pStyle w:val="PL"/>
      </w:pPr>
      <w:r w:rsidRPr="00BD6F46">
        <w:t xml:space="preserve">            - RATING_FAILED</w:t>
      </w:r>
    </w:p>
    <w:p w14:paraId="22517764" w14:textId="77777777" w:rsidR="00AC643B" w:rsidRPr="00BD6F46" w:rsidRDefault="00F03FB1" w:rsidP="00F03FB1">
      <w:pPr>
        <w:pStyle w:val="PL"/>
      </w:pPr>
      <w:r>
        <w:t xml:space="preserve">            - </w:t>
      </w:r>
      <w:r w:rsidRPr="00B46823">
        <w:t>QUOTA_MANAGEMENT</w:t>
      </w:r>
    </w:p>
    <w:p w14:paraId="2A5DF31F" w14:textId="77777777" w:rsidR="00C526EA" w:rsidRPr="00BD6F46" w:rsidRDefault="00C526EA" w:rsidP="00C526EA">
      <w:pPr>
        <w:pStyle w:val="PL"/>
      </w:pPr>
      <w:r w:rsidRPr="00BD6F46">
        <w:t xml:space="preserve">        - type: string</w:t>
      </w:r>
    </w:p>
    <w:p w14:paraId="7144C426" w14:textId="77777777" w:rsidR="00C526EA" w:rsidRPr="00BD6F46" w:rsidRDefault="00C526EA" w:rsidP="00C526EA">
      <w:pPr>
        <w:pStyle w:val="PL"/>
      </w:pPr>
      <w:r w:rsidRPr="00BD6F46">
        <w:t xml:space="preserve">    PartialRecordMethod:</w:t>
      </w:r>
    </w:p>
    <w:p w14:paraId="7625E87A" w14:textId="77777777" w:rsidR="00C526EA" w:rsidRPr="00BD6F46" w:rsidRDefault="00C526EA" w:rsidP="00C526EA">
      <w:pPr>
        <w:pStyle w:val="PL"/>
      </w:pPr>
      <w:r w:rsidRPr="00BD6F46">
        <w:t xml:space="preserve">      anyOf:</w:t>
      </w:r>
    </w:p>
    <w:p w14:paraId="27548822" w14:textId="77777777" w:rsidR="00C526EA" w:rsidRPr="00BD6F46" w:rsidRDefault="00C526EA" w:rsidP="00C526EA">
      <w:pPr>
        <w:pStyle w:val="PL"/>
      </w:pPr>
      <w:r w:rsidRPr="00BD6F46">
        <w:t xml:space="preserve">        - type: string</w:t>
      </w:r>
    </w:p>
    <w:p w14:paraId="70F744E9" w14:textId="77777777" w:rsidR="00C526EA" w:rsidRPr="00BD6F46" w:rsidRDefault="00C526EA" w:rsidP="00C526EA">
      <w:pPr>
        <w:pStyle w:val="PL"/>
      </w:pPr>
      <w:r w:rsidRPr="00BD6F46">
        <w:t xml:space="preserve">          enum:</w:t>
      </w:r>
    </w:p>
    <w:p w14:paraId="591B8033" w14:textId="77777777" w:rsidR="00C526EA" w:rsidRPr="00BD6F46" w:rsidRDefault="00C526EA" w:rsidP="00C526EA">
      <w:pPr>
        <w:pStyle w:val="PL"/>
      </w:pPr>
      <w:r w:rsidRPr="00BD6F46">
        <w:t xml:space="preserve">            - DEFAULT</w:t>
      </w:r>
    </w:p>
    <w:p w14:paraId="0F12118D" w14:textId="77777777" w:rsidR="00C526EA" w:rsidRPr="00BD6F46" w:rsidRDefault="00C526EA" w:rsidP="00C526EA">
      <w:pPr>
        <w:pStyle w:val="PL"/>
      </w:pPr>
      <w:r w:rsidRPr="00BD6F46">
        <w:t xml:space="preserve">            - INDIVIDUAL</w:t>
      </w:r>
    </w:p>
    <w:p w14:paraId="43380CB7" w14:textId="77777777" w:rsidR="00C526EA" w:rsidRPr="00BD6F46" w:rsidRDefault="00C526EA" w:rsidP="00C526EA">
      <w:pPr>
        <w:pStyle w:val="PL"/>
      </w:pPr>
      <w:r w:rsidRPr="00BD6F46">
        <w:t xml:space="preserve">        - type: string</w:t>
      </w:r>
    </w:p>
    <w:p w14:paraId="584C8EB0" w14:textId="77777777" w:rsidR="00C526EA" w:rsidRPr="00BD6F46" w:rsidRDefault="00C526EA" w:rsidP="00C526EA">
      <w:pPr>
        <w:pStyle w:val="PL"/>
      </w:pPr>
      <w:r w:rsidRPr="00BD6F46">
        <w:lastRenderedPageBreak/>
        <w:t xml:space="preserve">    RoamerInOut:</w:t>
      </w:r>
    </w:p>
    <w:p w14:paraId="0C0AD759" w14:textId="77777777" w:rsidR="00C526EA" w:rsidRPr="00BD6F46" w:rsidRDefault="00C526EA" w:rsidP="00C526EA">
      <w:pPr>
        <w:pStyle w:val="PL"/>
      </w:pPr>
      <w:r w:rsidRPr="00BD6F46">
        <w:t xml:space="preserve">      anyOf:</w:t>
      </w:r>
    </w:p>
    <w:p w14:paraId="16F429E8" w14:textId="77777777" w:rsidR="00C526EA" w:rsidRPr="00BD6F46" w:rsidRDefault="00C526EA" w:rsidP="00C526EA">
      <w:pPr>
        <w:pStyle w:val="PL"/>
      </w:pPr>
      <w:r w:rsidRPr="00BD6F46">
        <w:t xml:space="preserve">        - type: string</w:t>
      </w:r>
    </w:p>
    <w:p w14:paraId="2FF86214" w14:textId="77777777" w:rsidR="00C526EA" w:rsidRPr="00BD6F46" w:rsidRDefault="00C526EA" w:rsidP="00C526EA">
      <w:pPr>
        <w:pStyle w:val="PL"/>
      </w:pPr>
      <w:r w:rsidRPr="00BD6F46">
        <w:t xml:space="preserve">          enum:</w:t>
      </w:r>
    </w:p>
    <w:p w14:paraId="66D766F7" w14:textId="77777777" w:rsidR="00C526EA" w:rsidRPr="00BD6F46" w:rsidRDefault="00C526EA" w:rsidP="00C526EA">
      <w:pPr>
        <w:pStyle w:val="PL"/>
      </w:pPr>
      <w:r w:rsidRPr="00BD6F46">
        <w:t xml:space="preserve">            - IN_BOUND</w:t>
      </w:r>
    </w:p>
    <w:p w14:paraId="7095F96E" w14:textId="77777777" w:rsidR="00C526EA" w:rsidRPr="00BD6F46" w:rsidRDefault="00C526EA" w:rsidP="00C526EA">
      <w:pPr>
        <w:pStyle w:val="PL"/>
      </w:pPr>
      <w:r w:rsidRPr="00BD6F46">
        <w:t xml:space="preserve">            - OUT_BOUND</w:t>
      </w:r>
    </w:p>
    <w:p w14:paraId="448ED9C9" w14:textId="77777777" w:rsidR="00C526EA" w:rsidRPr="00BD6F46" w:rsidRDefault="00C526EA" w:rsidP="00C526EA">
      <w:pPr>
        <w:pStyle w:val="PL"/>
      </w:pPr>
      <w:r w:rsidRPr="00BD6F46">
        <w:t xml:space="preserve">        - type: string</w:t>
      </w:r>
    </w:p>
    <w:p w14:paraId="3745D25B" w14:textId="77777777" w:rsidR="00C561D5" w:rsidRPr="00BD6F46" w:rsidRDefault="00C561D5" w:rsidP="00C561D5">
      <w:pPr>
        <w:pStyle w:val="PL"/>
      </w:pPr>
      <w:r w:rsidRPr="00BD6F46">
        <w:t xml:space="preserve">    </w:t>
      </w:r>
      <w:r w:rsidRPr="00A87ADE">
        <w:t>SMMessageType</w:t>
      </w:r>
      <w:r w:rsidRPr="00BD6F46">
        <w:t>:</w:t>
      </w:r>
    </w:p>
    <w:p w14:paraId="0CA3BAD6" w14:textId="77777777" w:rsidR="00C561D5" w:rsidRPr="00BD6F46" w:rsidRDefault="00C561D5" w:rsidP="00C561D5">
      <w:pPr>
        <w:pStyle w:val="PL"/>
      </w:pPr>
      <w:r w:rsidRPr="00BD6F46">
        <w:t xml:space="preserve">      anyOf:</w:t>
      </w:r>
    </w:p>
    <w:p w14:paraId="00436C0D" w14:textId="77777777" w:rsidR="00C561D5" w:rsidRPr="00BD6F46" w:rsidRDefault="00C561D5" w:rsidP="00C561D5">
      <w:pPr>
        <w:pStyle w:val="PL"/>
      </w:pPr>
      <w:r w:rsidRPr="00BD6F46">
        <w:t xml:space="preserve">        - type: string</w:t>
      </w:r>
    </w:p>
    <w:p w14:paraId="3594ED10" w14:textId="77777777" w:rsidR="00C561D5" w:rsidRPr="00BD6F46" w:rsidRDefault="00C561D5" w:rsidP="00C561D5">
      <w:pPr>
        <w:pStyle w:val="PL"/>
      </w:pPr>
      <w:r w:rsidRPr="00BD6F46">
        <w:t xml:space="preserve">          enum:</w:t>
      </w:r>
    </w:p>
    <w:p w14:paraId="2D575D73" w14:textId="77777777" w:rsidR="00C561D5" w:rsidRPr="00BD6F46" w:rsidRDefault="00C561D5" w:rsidP="00C561D5">
      <w:pPr>
        <w:pStyle w:val="PL"/>
      </w:pPr>
      <w:r w:rsidRPr="00BD6F46">
        <w:t xml:space="preserve">            - </w:t>
      </w:r>
      <w:r w:rsidRPr="00A87ADE">
        <w:rPr>
          <w:lang w:eastAsia="zh-CN"/>
        </w:rPr>
        <w:t>SUBMISSION</w:t>
      </w:r>
    </w:p>
    <w:p w14:paraId="0BA8D674" w14:textId="77777777" w:rsidR="00C561D5" w:rsidRDefault="00C561D5" w:rsidP="00C561D5">
      <w:pPr>
        <w:pStyle w:val="PL"/>
        <w:rPr>
          <w:lang w:eastAsia="zh-CN"/>
        </w:rPr>
      </w:pPr>
      <w:r w:rsidRPr="00BD6F46">
        <w:t xml:space="preserve">            - </w:t>
      </w:r>
      <w:r w:rsidRPr="00A87ADE">
        <w:rPr>
          <w:lang w:eastAsia="zh-CN"/>
        </w:rPr>
        <w:t>DELIVERY_REPORT</w:t>
      </w:r>
    </w:p>
    <w:p w14:paraId="6737D32A" w14:textId="77777777" w:rsidR="00C561D5" w:rsidRPr="00BD6F46" w:rsidRDefault="00C561D5" w:rsidP="00C561D5">
      <w:pPr>
        <w:pStyle w:val="PL"/>
      </w:pPr>
      <w:r w:rsidRPr="00BD6F46">
        <w:t xml:space="preserve">            - </w:t>
      </w:r>
      <w:r w:rsidRPr="00A87ADE">
        <w:rPr>
          <w:lang w:eastAsia="zh-CN"/>
        </w:rPr>
        <w:t>SM_SERVICE_REQUEST</w:t>
      </w:r>
    </w:p>
    <w:p w14:paraId="63ACE6D8" w14:textId="77777777" w:rsidR="0058315A" w:rsidRDefault="0058315A" w:rsidP="0058315A">
      <w:pPr>
        <w:pStyle w:val="PL"/>
        <w:rPr>
          <w:lang w:eastAsia="zh-CN"/>
        </w:rPr>
      </w:pPr>
      <w:r w:rsidRPr="00BD6F46">
        <w:t xml:space="preserve">            - </w:t>
      </w:r>
      <w:r w:rsidRPr="00A87ADE">
        <w:rPr>
          <w:lang w:eastAsia="zh-CN"/>
        </w:rPr>
        <w:t>DELIVERY</w:t>
      </w:r>
    </w:p>
    <w:p w14:paraId="7B20DE95" w14:textId="77777777" w:rsidR="00C561D5" w:rsidRDefault="00C561D5" w:rsidP="00C561D5">
      <w:pPr>
        <w:pStyle w:val="PL"/>
      </w:pPr>
      <w:r w:rsidRPr="00BD6F46">
        <w:t xml:space="preserve">        - type: string</w:t>
      </w:r>
    </w:p>
    <w:p w14:paraId="3707EC78" w14:textId="77777777" w:rsidR="00C561D5" w:rsidRPr="00BD6F46" w:rsidRDefault="00C561D5" w:rsidP="00C561D5">
      <w:pPr>
        <w:pStyle w:val="PL"/>
      </w:pPr>
      <w:r w:rsidRPr="00BD6F46">
        <w:t xml:space="preserve">    </w:t>
      </w:r>
      <w:r>
        <w:t>SM</w:t>
      </w:r>
      <w:r w:rsidRPr="00A87ADE">
        <w:t>Priority</w:t>
      </w:r>
      <w:r w:rsidRPr="00BD6F46">
        <w:t>:</w:t>
      </w:r>
    </w:p>
    <w:p w14:paraId="460798A0" w14:textId="77777777" w:rsidR="00C561D5" w:rsidRPr="00BD6F46" w:rsidRDefault="00C561D5" w:rsidP="00C561D5">
      <w:pPr>
        <w:pStyle w:val="PL"/>
      </w:pPr>
      <w:r w:rsidRPr="00BD6F46">
        <w:t xml:space="preserve">      anyOf:</w:t>
      </w:r>
    </w:p>
    <w:p w14:paraId="2C771495" w14:textId="77777777" w:rsidR="00C561D5" w:rsidRPr="00BD6F46" w:rsidRDefault="00C561D5" w:rsidP="00C561D5">
      <w:pPr>
        <w:pStyle w:val="PL"/>
      </w:pPr>
      <w:r w:rsidRPr="00BD6F46">
        <w:t xml:space="preserve">        - type: string</w:t>
      </w:r>
    </w:p>
    <w:p w14:paraId="6F5D6587" w14:textId="77777777" w:rsidR="00C561D5" w:rsidRPr="00BD6F46" w:rsidRDefault="00C561D5" w:rsidP="00C561D5">
      <w:pPr>
        <w:pStyle w:val="PL"/>
      </w:pPr>
      <w:r w:rsidRPr="00BD6F46">
        <w:t xml:space="preserve">          enum:</w:t>
      </w:r>
    </w:p>
    <w:p w14:paraId="6D0CDE3B" w14:textId="77777777" w:rsidR="00C561D5" w:rsidRPr="00BD6F46" w:rsidRDefault="00C561D5" w:rsidP="00C561D5">
      <w:pPr>
        <w:pStyle w:val="PL"/>
      </w:pPr>
      <w:r w:rsidRPr="00BD6F46">
        <w:t xml:space="preserve">            - </w:t>
      </w:r>
      <w:r>
        <w:rPr>
          <w:lang w:eastAsia="zh-CN"/>
        </w:rPr>
        <w:t>LOW</w:t>
      </w:r>
    </w:p>
    <w:p w14:paraId="21B676BF" w14:textId="77777777" w:rsidR="00C561D5" w:rsidRDefault="00C561D5" w:rsidP="00C561D5">
      <w:pPr>
        <w:pStyle w:val="PL"/>
        <w:rPr>
          <w:lang w:eastAsia="zh-CN"/>
        </w:rPr>
      </w:pPr>
      <w:r w:rsidRPr="00BD6F46">
        <w:t xml:space="preserve">            - </w:t>
      </w:r>
      <w:r>
        <w:rPr>
          <w:lang w:eastAsia="zh-CN"/>
        </w:rPr>
        <w:t>NORMAL</w:t>
      </w:r>
    </w:p>
    <w:p w14:paraId="6FF633DB" w14:textId="77777777" w:rsidR="00C561D5" w:rsidRPr="00BD6F46" w:rsidRDefault="00C561D5" w:rsidP="00C561D5">
      <w:pPr>
        <w:pStyle w:val="PL"/>
      </w:pPr>
      <w:r w:rsidRPr="00BD6F46">
        <w:t xml:space="preserve">            - </w:t>
      </w:r>
      <w:r>
        <w:rPr>
          <w:lang w:eastAsia="zh-CN"/>
        </w:rPr>
        <w:t>HIGH</w:t>
      </w:r>
    </w:p>
    <w:p w14:paraId="53305AC8" w14:textId="77777777" w:rsidR="00C561D5" w:rsidRPr="00BD6F46" w:rsidRDefault="00C561D5" w:rsidP="00C561D5">
      <w:pPr>
        <w:pStyle w:val="PL"/>
      </w:pPr>
      <w:r w:rsidRPr="00BD6F46">
        <w:t xml:space="preserve">        - type: string</w:t>
      </w:r>
    </w:p>
    <w:p w14:paraId="01179F2D" w14:textId="77777777" w:rsidR="00C561D5" w:rsidRPr="00BD6F46" w:rsidRDefault="00C561D5" w:rsidP="00C561D5">
      <w:pPr>
        <w:pStyle w:val="PL"/>
      </w:pPr>
      <w:r w:rsidRPr="00BD6F46">
        <w:t xml:space="preserve">    </w:t>
      </w:r>
      <w:r w:rsidRPr="00A87ADE">
        <w:t>DeliveryReportRequested</w:t>
      </w:r>
      <w:r w:rsidRPr="00BD6F46">
        <w:t>:</w:t>
      </w:r>
    </w:p>
    <w:p w14:paraId="02421FC6" w14:textId="77777777" w:rsidR="00C561D5" w:rsidRPr="00BD6F46" w:rsidRDefault="00C561D5" w:rsidP="00C561D5">
      <w:pPr>
        <w:pStyle w:val="PL"/>
      </w:pPr>
      <w:r w:rsidRPr="00BD6F46">
        <w:t xml:space="preserve">      anyOf:</w:t>
      </w:r>
    </w:p>
    <w:p w14:paraId="3DC998AB" w14:textId="77777777" w:rsidR="00C561D5" w:rsidRPr="00BD6F46" w:rsidRDefault="00C561D5" w:rsidP="00C561D5">
      <w:pPr>
        <w:pStyle w:val="PL"/>
      </w:pPr>
      <w:r w:rsidRPr="00BD6F46">
        <w:t xml:space="preserve">        - type: string</w:t>
      </w:r>
    </w:p>
    <w:p w14:paraId="79F29DC3" w14:textId="77777777" w:rsidR="00C561D5" w:rsidRPr="00BD6F46" w:rsidRDefault="00C561D5" w:rsidP="00C561D5">
      <w:pPr>
        <w:pStyle w:val="PL"/>
      </w:pPr>
      <w:r w:rsidRPr="00BD6F46">
        <w:t xml:space="preserve">          enum:</w:t>
      </w:r>
    </w:p>
    <w:p w14:paraId="6B9B37ED" w14:textId="77777777" w:rsidR="00C561D5" w:rsidRPr="00BD6F46" w:rsidRDefault="00C561D5" w:rsidP="00C561D5">
      <w:pPr>
        <w:pStyle w:val="PL"/>
      </w:pPr>
      <w:r w:rsidRPr="00BD6F46">
        <w:t xml:space="preserve">            - </w:t>
      </w:r>
      <w:r>
        <w:rPr>
          <w:lang w:eastAsia="zh-CN"/>
        </w:rPr>
        <w:t>YES</w:t>
      </w:r>
    </w:p>
    <w:p w14:paraId="3CBD6321" w14:textId="77777777" w:rsidR="00C561D5" w:rsidRDefault="00C561D5" w:rsidP="00C561D5">
      <w:pPr>
        <w:pStyle w:val="PL"/>
        <w:rPr>
          <w:lang w:eastAsia="zh-CN"/>
        </w:rPr>
      </w:pPr>
      <w:r w:rsidRPr="00BD6F46">
        <w:t xml:space="preserve">            - </w:t>
      </w:r>
      <w:r>
        <w:rPr>
          <w:lang w:eastAsia="zh-CN"/>
        </w:rPr>
        <w:t>NO</w:t>
      </w:r>
    </w:p>
    <w:p w14:paraId="4890AF59" w14:textId="77777777" w:rsidR="00C561D5" w:rsidRDefault="00C561D5" w:rsidP="00C561D5">
      <w:pPr>
        <w:pStyle w:val="PL"/>
      </w:pPr>
      <w:r w:rsidRPr="00BD6F46">
        <w:t xml:space="preserve">        - type: string</w:t>
      </w:r>
    </w:p>
    <w:p w14:paraId="71A3B24F" w14:textId="77777777" w:rsidR="00C561D5" w:rsidRPr="00BD6F46" w:rsidRDefault="00C561D5" w:rsidP="00C561D5">
      <w:pPr>
        <w:pStyle w:val="PL"/>
      </w:pPr>
      <w:r>
        <w:t xml:space="preserve">    </w:t>
      </w:r>
      <w:r w:rsidRPr="00A87ADE">
        <w:t>InterfaceType</w:t>
      </w:r>
      <w:r w:rsidRPr="00BD6F46">
        <w:t>:</w:t>
      </w:r>
    </w:p>
    <w:p w14:paraId="2FFC7DC1" w14:textId="77777777" w:rsidR="00C561D5" w:rsidRPr="00BD6F46" w:rsidRDefault="00C561D5" w:rsidP="00C561D5">
      <w:pPr>
        <w:pStyle w:val="PL"/>
      </w:pPr>
      <w:r w:rsidRPr="00BD6F46">
        <w:t xml:space="preserve">      anyOf:</w:t>
      </w:r>
    </w:p>
    <w:p w14:paraId="0471351A" w14:textId="77777777" w:rsidR="00C561D5" w:rsidRPr="00BD6F46" w:rsidRDefault="00C561D5" w:rsidP="00C561D5">
      <w:pPr>
        <w:pStyle w:val="PL"/>
      </w:pPr>
      <w:r w:rsidRPr="00BD6F46">
        <w:t xml:space="preserve">        - type: string</w:t>
      </w:r>
    </w:p>
    <w:p w14:paraId="060ECDB6" w14:textId="77777777" w:rsidR="00C561D5" w:rsidRPr="00BD6F46" w:rsidRDefault="00C561D5" w:rsidP="00C561D5">
      <w:pPr>
        <w:pStyle w:val="PL"/>
      </w:pPr>
      <w:r w:rsidRPr="00BD6F46">
        <w:t xml:space="preserve">          enum:</w:t>
      </w:r>
    </w:p>
    <w:p w14:paraId="00F6797E" w14:textId="77777777" w:rsidR="00C561D5" w:rsidRPr="00BD6F46" w:rsidRDefault="00C561D5" w:rsidP="00C561D5">
      <w:pPr>
        <w:pStyle w:val="PL"/>
      </w:pPr>
      <w:r w:rsidRPr="00BD6F46">
        <w:t xml:space="preserve">            - </w:t>
      </w:r>
      <w:r w:rsidRPr="00A87ADE">
        <w:t>UNKNOWN</w:t>
      </w:r>
    </w:p>
    <w:p w14:paraId="0A9F76FF" w14:textId="77777777" w:rsidR="00C561D5" w:rsidRDefault="00C561D5" w:rsidP="00C561D5">
      <w:pPr>
        <w:pStyle w:val="PL"/>
      </w:pPr>
      <w:r w:rsidRPr="00BD6F46">
        <w:t xml:space="preserve">            - </w:t>
      </w:r>
      <w:r w:rsidRPr="00A87ADE">
        <w:t>MOBILE_ORIGINATING</w:t>
      </w:r>
    </w:p>
    <w:p w14:paraId="22A4CC29" w14:textId="77777777" w:rsidR="00C561D5" w:rsidRDefault="00C561D5" w:rsidP="00C561D5">
      <w:pPr>
        <w:pStyle w:val="PL"/>
        <w:rPr>
          <w:lang w:eastAsia="zh-CN"/>
        </w:rPr>
      </w:pPr>
      <w:r w:rsidRPr="00BD6F46">
        <w:t xml:space="preserve">            - </w:t>
      </w:r>
      <w:r w:rsidRPr="00A87ADE">
        <w:t>MOBILE_TERMINATING</w:t>
      </w:r>
    </w:p>
    <w:p w14:paraId="273916BA" w14:textId="77777777" w:rsidR="00C561D5" w:rsidRDefault="00C561D5" w:rsidP="00C561D5">
      <w:pPr>
        <w:pStyle w:val="PL"/>
      </w:pPr>
      <w:r w:rsidRPr="00BD6F46">
        <w:t xml:space="preserve">            - </w:t>
      </w:r>
      <w:r w:rsidRPr="00A87ADE">
        <w:t>APPLICATION_ORIGINATING</w:t>
      </w:r>
    </w:p>
    <w:p w14:paraId="5429A6E3" w14:textId="77777777" w:rsidR="00C561D5" w:rsidRDefault="00C561D5" w:rsidP="00C561D5">
      <w:pPr>
        <w:pStyle w:val="PL"/>
        <w:rPr>
          <w:lang w:eastAsia="zh-CN"/>
        </w:rPr>
      </w:pPr>
      <w:r w:rsidRPr="00BD6F46">
        <w:t xml:space="preserve">            - </w:t>
      </w:r>
      <w:r w:rsidRPr="00A87ADE">
        <w:t>APPLICATION_TERMINATING</w:t>
      </w:r>
    </w:p>
    <w:p w14:paraId="5CF43555" w14:textId="77777777" w:rsidR="00C561D5" w:rsidRDefault="00C561D5" w:rsidP="00C561D5">
      <w:pPr>
        <w:pStyle w:val="PL"/>
      </w:pPr>
      <w:r w:rsidRPr="00BD6F46">
        <w:t xml:space="preserve">        - type: string</w:t>
      </w:r>
    </w:p>
    <w:p w14:paraId="1FAEDE64" w14:textId="77777777" w:rsidR="00C561D5" w:rsidRPr="00BD6F46" w:rsidRDefault="00C561D5" w:rsidP="00C561D5">
      <w:pPr>
        <w:pStyle w:val="PL"/>
      </w:pPr>
      <w:r w:rsidRPr="00BD6F46">
        <w:t xml:space="preserve">    </w:t>
      </w:r>
      <w:r w:rsidRPr="00A87ADE">
        <w:t>ClassIdentifier</w:t>
      </w:r>
      <w:r w:rsidRPr="00BD6F46">
        <w:t>:</w:t>
      </w:r>
    </w:p>
    <w:p w14:paraId="12965402" w14:textId="77777777" w:rsidR="00C561D5" w:rsidRPr="00BD6F46" w:rsidRDefault="00C561D5" w:rsidP="00C561D5">
      <w:pPr>
        <w:pStyle w:val="PL"/>
      </w:pPr>
      <w:r w:rsidRPr="00BD6F46">
        <w:t xml:space="preserve">      anyOf:</w:t>
      </w:r>
    </w:p>
    <w:p w14:paraId="2C21949D" w14:textId="77777777" w:rsidR="00C561D5" w:rsidRPr="00BD6F46" w:rsidRDefault="00C561D5" w:rsidP="00C561D5">
      <w:pPr>
        <w:pStyle w:val="PL"/>
      </w:pPr>
      <w:r w:rsidRPr="00BD6F46">
        <w:t xml:space="preserve">        - type: string</w:t>
      </w:r>
    </w:p>
    <w:p w14:paraId="1F4F143E" w14:textId="77777777" w:rsidR="00C561D5" w:rsidRPr="00BD6F46" w:rsidRDefault="00C561D5" w:rsidP="00C561D5">
      <w:pPr>
        <w:pStyle w:val="PL"/>
      </w:pPr>
      <w:r w:rsidRPr="00BD6F46">
        <w:t xml:space="preserve">          enum:</w:t>
      </w:r>
    </w:p>
    <w:p w14:paraId="37C853C2" w14:textId="77777777" w:rsidR="00C561D5" w:rsidRPr="00BD6F46" w:rsidRDefault="00C561D5" w:rsidP="00C561D5">
      <w:pPr>
        <w:pStyle w:val="PL"/>
      </w:pPr>
      <w:r w:rsidRPr="00BD6F46">
        <w:t xml:space="preserve">            - </w:t>
      </w:r>
      <w:r w:rsidRPr="00A87ADE">
        <w:t>PERSONAL</w:t>
      </w:r>
    </w:p>
    <w:p w14:paraId="1B420D06" w14:textId="77777777" w:rsidR="00C561D5" w:rsidRDefault="00C561D5" w:rsidP="00C561D5">
      <w:pPr>
        <w:pStyle w:val="PL"/>
        <w:rPr>
          <w:lang w:eastAsia="zh-CN"/>
        </w:rPr>
      </w:pPr>
      <w:r w:rsidRPr="00BD6F46">
        <w:t xml:space="preserve">            - </w:t>
      </w:r>
      <w:r w:rsidRPr="00A87ADE">
        <w:t>ADVERTISEMENT</w:t>
      </w:r>
    </w:p>
    <w:p w14:paraId="4FFA66F6" w14:textId="77777777" w:rsidR="00C561D5" w:rsidRDefault="00C561D5" w:rsidP="00C561D5">
      <w:pPr>
        <w:pStyle w:val="PL"/>
      </w:pPr>
      <w:r w:rsidRPr="00BD6F46">
        <w:t xml:space="preserve">            - </w:t>
      </w:r>
      <w:r w:rsidRPr="00A87ADE">
        <w:t>INFORMATIONAL</w:t>
      </w:r>
    </w:p>
    <w:p w14:paraId="544CC5A8" w14:textId="77777777" w:rsidR="00C561D5" w:rsidRPr="00BD6F46" w:rsidRDefault="00C561D5" w:rsidP="00C561D5">
      <w:pPr>
        <w:pStyle w:val="PL"/>
      </w:pPr>
      <w:r w:rsidRPr="00BD6F46">
        <w:t xml:space="preserve">            - </w:t>
      </w:r>
      <w:r w:rsidRPr="00A87ADE">
        <w:t>AUTO</w:t>
      </w:r>
    </w:p>
    <w:p w14:paraId="20479327" w14:textId="77777777" w:rsidR="00C561D5" w:rsidRDefault="00C561D5" w:rsidP="00C561D5">
      <w:pPr>
        <w:pStyle w:val="PL"/>
      </w:pPr>
      <w:r w:rsidRPr="00BD6F46">
        <w:t xml:space="preserve">        - type: string</w:t>
      </w:r>
    </w:p>
    <w:p w14:paraId="74E4FFD4" w14:textId="77777777" w:rsidR="00C561D5" w:rsidRPr="00BD6F46" w:rsidRDefault="00C561D5" w:rsidP="00C561D5">
      <w:pPr>
        <w:pStyle w:val="PL"/>
      </w:pPr>
      <w:r>
        <w:t xml:space="preserve">    SM</w:t>
      </w:r>
      <w:r w:rsidRPr="00A87ADE">
        <w:t>AddressType</w:t>
      </w:r>
      <w:r w:rsidRPr="00BD6F46">
        <w:t>:</w:t>
      </w:r>
    </w:p>
    <w:p w14:paraId="10375EDB" w14:textId="77777777" w:rsidR="00C561D5" w:rsidRPr="00BD6F46" w:rsidRDefault="00C561D5" w:rsidP="00C561D5">
      <w:pPr>
        <w:pStyle w:val="PL"/>
      </w:pPr>
      <w:r w:rsidRPr="00BD6F46">
        <w:t xml:space="preserve">      anyOf:</w:t>
      </w:r>
    </w:p>
    <w:p w14:paraId="373EAE55" w14:textId="77777777" w:rsidR="00C561D5" w:rsidRPr="00BD6F46" w:rsidRDefault="00C561D5" w:rsidP="00C561D5">
      <w:pPr>
        <w:pStyle w:val="PL"/>
      </w:pPr>
      <w:r w:rsidRPr="00BD6F46">
        <w:t xml:space="preserve">        - type: string</w:t>
      </w:r>
    </w:p>
    <w:p w14:paraId="7AB2C43F" w14:textId="77777777" w:rsidR="00C561D5" w:rsidRPr="00BD6F46" w:rsidRDefault="00C561D5" w:rsidP="00C561D5">
      <w:pPr>
        <w:pStyle w:val="PL"/>
      </w:pPr>
      <w:r w:rsidRPr="00BD6F46">
        <w:t xml:space="preserve">          enum:</w:t>
      </w:r>
    </w:p>
    <w:p w14:paraId="371FAF21" w14:textId="77777777" w:rsidR="00C561D5" w:rsidRPr="00BD6F46" w:rsidRDefault="00C561D5" w:rsidP="00C561D5">
      <w:pPr>
        <w:pStyle w:val="PL"/>
      </w:pPr>
      <w:r w:rsidRPr="00BD6F46">
        <w:t xml:space="preserve">            - </w:t>
      </w:r>
      <w:r w:rsidRPr="00A87ADE">
        <w:t>EMAIL_ADDRESS</w:t>
      </w:r>
    </w:p>
    <w:p w14:paraId="558E63C6" w14:textId="77777777" w:rsidR="00C561D5" w:rsidRDefault="00C561D5" w:rsidP="00C561D5">
      <w:pPr>
        <w:pStyle w:val="PL"/>
      </w:pPr>
      <w:r w:rsidRPr="00BD6F46">
        <w:t xml:space="preserve">            - </w:t>
      </w:r>
      <w:r w:rsidRPr="00A87ADE">
        <w:t>MSISDN</w:t>
      </w:r>
    </w:p>
    <w:p w14:paraId="52967427" w14:textId="77777777" w:rsidR="00C561D5" w:rsidRDefault="00C561D5" w:rsidP="00C561D5">
      <w:pPr>
        <w:pStyle w:val="PL"/>
        <w:rPr>
          <w:lang w:eastAsia="zh-CN"/>
        </w:rPr>
      </w:pPr>
      <w:r w:rsidRPr="00BD6F46">
        <w:t xml:space="preserve">            - </w:t>
      </w:r>
      <w:r w:rsidRPr="00A87ADE">
        <w:t>IPV4_ADDRESS</w:t>
      </w:r>
    </w:p>
    <w:p w14:paraId="70F2D21C" w14:textId="77777777" w:rsidR="00C561D5" w:rsidRDefault="00C561D5" w:rsidP="00C561D5">
      <w:pPr>
        <w:pStyle w:val="PL"/>
      </w:pPr>
      <w:r w:rsidRPr="00BD6F46">
        <w:t xml:space="preserve">            - </w:t>
      </w:r>
      <w:r>
        <w:t>IPV6</w:t>
      </w:r>
      <w:r w:rsidRPr="00A87ADE">
        <w:t>_ADDRESS</w:t>
      </w:r>
    </w:p>
    <w:p w14:paraId="2E736320" w14:textId="77777777" w:rsidR="00C561D5" w:rsidRDefault="00C561D5" w:rsidP="00C561D5">
      <w:pPr>
        <w:pStyle w:val="PL"/>
      </w:pPr>
      <w:r w:rsidRPr="00BD6F46">
        <w:t xml:space="preserve">            - </w:t>
      </w:r>
      <w:r w:rsidRPr="00A87ADE">
        <w:t>NUMERIC_SHORTCODE</w:t>
      </w:r>
    </w:p>
    <w:p w14:paraId="1BAE8C48" w14:textId="77777777" w:rsidR="00C561D5" w:rsidRDefault="00C561D5" w:rsidP="00C561D5">
      <w:pPr>
        <w:pStyle w:val="PL"/>
      </w:pPr>
      <w:r w:rsidRPr="00BD6F46">
        <w:t xml:space="preserve">            - </w:t>
      </w:r>
      <w:r w:rsidRPr="00A87ADE">
        <w:t>ALPHANUMERIC_SHORTCODE</w:t>
      </w:r>
    </w:p>
    <w:p w14:paraId="12486ED7" w14:textId="77777777" w:rsidR="00C561D5" w:rsidRDefault="00C561D5" w:rsidP="00C561D5">
      <w:pPr>
        <w:pStyle w:val="PL"/>
      </w:pPr>
      <w:r w:rsidRPr="00BD6F46">
        <w:t xml:space="preserve">            - </w:t>
      </w:r>
      <w:r w:rsidRPr="00A87ADE">
        <w:t>OTHER</w:t>
      </w:r>
    </w:p>
    <w:p w14:paraId="7FD0E8EC" w14:textId="77777777" w:rsidR="00C561D5" w:rsidRDefault="00C561D5" w:rsidP="00C561D5">
      <w:pPr>
        <w:pStyle w:val="PL"/>
        <w:rPr>
          <w:lang w:eastAsia="zh-CN"/>
        </w:rPr>
      </w:pPr>
      <w:r w:rsidRPr="00BD6F46">
        <w:t xml:space="preserve">            - </w:t>
      </w:r>
      <w:r w:rsidRPr="00A87ADE">
        <w:rPr>
          <w:rFonts w:hint="eastAsia"/>
          <w:lang w:eastAsia="zh-CN"/>
        </w:rPr>
        <w:t>IMSI</w:t>
      </w:r>
    </w:p>
    <w:p w14:paraId="0C849621" w14:textId="77777777" w:rsidR="00C561D5" w:rsidRDefault="00C561D5" w:rsidP="00C561D5">
      <w:pPr>
        <w:pStyle w:val="PL"/>
      </w:pPr>
      <w:r w:rsidRPr="00BD6F46">
        <w:t xml:space="preserve">        - type: string</w:t>
      </w:r>
    </w:p>
    <w:p w14:paraId="55803525" w14:textId="77777777" w:rsidR="00C561D5" w:rsidRPr="00BD6F46" w:rsidRDefault="00C561D5" w:rsidP="00C561D5">
      <w:pPr>
        <w:pStyle w:val="PL"/>
      </w:pPr>
      <w:r>
        <w:t xml:space="preserve">    SM</w:t>
      </w:r>
      <w:r w:rsidRPr="00A87ADE">
        <w:t>AddresseeType</w:t>
      </w:r>
      <w:r w:rsidRPr="00BD6F46">
        <w:t>:</w:t>
      </w:r>
    </w:p>
    <w:p w14:paraId="3283BF62" w14:textId="77777777" w:rsidR="00C561D5" w:rsidRPr="00BD6F46" w:rsidRDefault="00C561D5" w:rsidP="00C561D5">
      <w:pPr>
        <w:pStyle w:val="PL"/>
      </w:pPr>
      <w:r w:rsidRPr="00BD6F46">
        <w:t xml:space="preserve">      anyOf:</w:t>
      </w:r>
    </w:p>
    <w:p w14:paraId="0351DE82" w14:textId="77777777" w:rsidR="00C561D5" w:rsidRPr="00BD6F46" w:rsidRDefault="00C561D5" w:rsidP="00C561D5">
      <w:pPr>
        <w:pStyle w:val="PL"/>
      </w:pPr>
      <w:r w:rsidRPr="00BD6F46">
        <w:t xml:space="preserve">        - type: string</w:t>
      </w:r>
    </w:p>
    <w:p w14:paraId="76D1D4C6" w14:textId="77777777" w:rsidR="00C561D5" w:rsidRPr="00BD6F46" w:rsidRDefault="00C561D5" w:rsidP="00C561D5">
      <w:pPr>
        <w:pStyle w:val="PL"/>
      </w:pPr>
      <w:r w:rsidRPr="00BD6F46">
        <w:t xml:space="preserve">          enum:</w:t>
      </w:r>
    </w:p>
    <w:p w14:paraId="6ADCAEEF" w14:textId="77777777" w:rsidR="00C561D5" w:rsidRPr="00BD6F46" w:rsidRDefault="00C561D5" w:rsidP="00C561D5">
      <w:pPr>
        <w:pStyle w:val="PL"/>
      </w:pPr>
      <w:r w:rsidRPr="00BD6F46">
        <w:t xml:space="preserve">            - </w:t>
      </w:r>
      <w:r>
        <w:t>TO</w:t>
      </w:r>
    </w:p>
    <w:p w14:paraId="2F2FF319" w14:textId="77777777" w:rsidR="00C561D5" w:rsidRDefault="00C561D5" w:rsidP="00C561D5">
      <w:pPr>
        <w:pStyle w:val="PL"/>
      </w:pPr>
      <w:r w:rsidRPr="00BD6F46">
        <w:t xml:space="preserve">            - </w:t>
      </w:r>
      <w:r>
        <w:t>CC</w:t>
      </w:r>
    </w:p>
    <w:p w14:paraId="5D8DCBB0" w14:textId="77777777" w:rsidR="00C561D5" w:rsidRDefault="00C561D5" w:rsidP="00C561D5">
      <w:pPr>
        <w:pStyle w:val="PL"/>
        <w:rPr>
          <w:lang w:eastAsia="zh-CN"/>
        </w:rPr>
      </w:pPr>
      <w:r w:rsidRPr="00BD6F46">
        <w:t xml:space="preserve">            - </w:t>
      </w:r>
      <w:r>
        <w:t>BCC</w:t>
      </w:r>
    </w:p>
    <w:p w14:paraId="23CC1554" w14:textId="77777777" w:rsidR="00C561D5" w:rsidRDefault="00C561D5" w:rsidP="00C561D5">
      <w:pPr>
        <w:pStyle w:val="PL"/>
      </w:pPr>
      <w:r w:rsidRPr="00BD6F46">
        <w:t xml:space="preserve">        - type: string</w:t>
      </w:r>
    </w:p>
    <w:p w14:paraId="675AEAB1" w14:textId="77777777" w:rsidR="00C561D5" w:rsidRPr="00BD6F46" w:rsidRDefault="00C561D5" w:rsidP="00C561D5">
      <w:pPr>
        <w:pStyle w:val="PL"/>
      </w:pPr>
      <w:r>
        <w:t xml:space="preserve">    </w:t>
      </w:r>
      <w:r w:rsidRPr="00A87ADE">
        <w:t>SMServiceType</w:t>
      </w:r>
      <w:r w:rsidRPr="00BD6F46">
        <w:t>:</w:t>
      </w:r>
    </w:p>
    <w:p w14:paraId="25EA6477" w14:textId="77777777" w:rsidR="00C561D5" w:rsidRPr="00BD6F46" w:rsidRDefault="00C561D5" w:rsidP="00C561D5">
      <w:pPr>
        <w:pStyle w:val="PL"/>
      </w:pPr>
      <w:r w:rsidRPr="00BD6F46">
        <w:t xml:space="preserve">      anyOf:</w:t>
      </w:r>
    </w:p>
    <w:p w14:paraId="2C1CECBE" w14:textId="77777777" w:rsidR="00C561D5" w:rsidRPr="00BD6F46" w:rsidRDefault="00C561D5" w:rsidP="00C561D5">
      <w:pPr>
        <w:pStyle w:val="PL"/>
      </w:pPr>
      <w:r w:rsidRPr="00BD6F46">
        <w:t xml:space="preserve">        - type: string</w:t>
      </w:r>
    </w:p>
    <w:p w14:paraId="6CB301BF" w14:textId="77777777" w:rsidR="00C561D5" w:rsidRPr="00BD6F46" w:rsidRDefault="00C561D5" w:rsidP="00C561D5">
      <w:pPr>
        <w:pStyle w:val="PL"/>
      </w:pPr>
      <w:r w:rsidRPr="00BD6F46">
        <w:t xml:space="preserve">          enum:</w:t>
      </w:r>
    </w:p>
    <w:p w14:paraId="2A56FC97"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6624FE9A" w14:textId="77777777" w:rsidR="00C561D5" w:rsidRDefault="00C561D5" w:rsidP="00C561D5">
      <w:pPr>
        <w:pStyle w:val="PL"/>
      </w:pPr>
      <w:r w:rsidRPr="00BD6F46">
        <w:t xml:space="preserve">            - </w:t>
      </w:r>
      <w:r w:rsidRPr="00A87ADE">
        <w:rPr>
          <w:lang w:eastAsia="zh-CN"/>
        </w:rPr>
        <w:t>VAS4SMS_SHORT_MESSAGE_FORWARDING</w:t>
      </w:r>
    </w:p>
    <w:p w14:paraId="34483A4E"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1F18C70" w14:textId="77777777" w:rsidR="00C561D5" w:rsidRDefault="00C561D5" w:rsidP="00C561D5">
      <w:pPr>
        <w:pStyle w:val="PL"/>
      </w:pPr>
      <w:r w:rsidRPr="00BD6F46">
        <w:lastRenderedPageBreak/>
        <w:t xml:space="preserve">            - </w:t>
      </w:r>
      <w:r w:rsidRPr="00A87ADE">
        <w:rPr>
          <w:lang w:eastAsia="zh-CN"/>
        </w:rPr>
        <w:t>VAS4SMS_SHORT_MESSAGE_FILTERING</w:t>
      </w:r>
    </w:p>
    <w:p w14:paraId="3AA5972E" w14:textId="77777777" w:rsidR="00C561D5" w:rsidRDefault="00C561D5" w:rsidP="00C561D5">
      <w:pPr>
        <w:pStyle w:val="PL"/>
      </w:pPr>
      <w:r w:rsidRPr="00BD6F46">
        <w:t xml:space="preserve">            - </w:t>
      </w:r>
      <w:r w:rsidRPr="00A87ADE">
        <w:rPr>
          <w:lang w:eastAsia="zh-CN"/>
        </w:rPr>
        <w:t>VAS4SMS_SHORT_MESSAGE_RECEIPT</w:t>
      </w:r>
    </w:p>
    <w:p w14:paraId="7DA5882A"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5265A5E6" w14:textId="77777777" w:rsidR="00C561D5" w:rsidRDefault="00C561D5" w:rsidP="00C561D5">
      <w:pPr>
        <w:pStyle w:val="PL"/>
      </w:pPr>
      <w:r w:rsidRPr="00BD6F46">
        <w:t xml:space="preserve">            - </w:t>
      </w:r>
      <w:r w:rsidRPr="00A87ADE">
        <w:rPr>
          <w:lang w:eastAsia="zh-CN"/>
        </w:rPr>
        <w:t>VAS4SMS_SHORT_MESSAGE_TO_MULTIPLE_DESTINATIONS</w:t>
      </w:r>
    </w:p>
    <w:p w14:paraId="209A3F1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873740D"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60380BFC"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6130A6A6"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227621EC" w14:textId="77777777" w:rsidR="00C561D5" w:rsidRDefault="00C561D5" w:rsidP="00C561D5">
      <w:pPr>
        <w:pStyle w:val="PL"/>
      </w:pPr>
      <w:r w:rsidRPr="00BD6F46">
        <w:t xml:space="preserve">        - type: string</w:t>
      </w:r>
    </w:p>
    <w:p w14:paraId="290018A0" w14:textId="77777777" w:rsidR="00C561D5" w:rsidRPr="00BD6F46" w:rsidRDefault="00C561D5" w:rsidP="00C561D5">
      <w:pPr>
        <w:pStyle w:val="PL"/>
      </w:pPr>
      <w:r>
        <w:t xml:space="preserve">    </w:t>
      </w:r>
      <w:r w:rsidRPr="00A87ADE">
        <w:t>ReplyPathRequested</w:t>
      </w:r>
      <w:r w:rsidRPr="00BD6F46">
        <w:t>:</w:t>
      </w:r>
    </w:p>
    <w:p w14:paraId="03BD8D51" w14:textId="77777777" w:rsidR="00C561D5" w:rsidRPr="00BD6F46" w:rsidRDefault="00C561D5" w:rsidP="00C561D5">
      <w:pPr>
        <w:pStyle w:val="PL"/>
      </w:pPr>
      <w:r w:rsidRPr="00BD6F46">
        <w:t xml:space="preserve">      anyOf:</w:t>
      </w:r>
    </w:p>
    <w:p w14:paraId="19E31214" w14:textId="77777777" w:rsidR="00C561D5" w:rsidRPr="00BD6F46" w:rsidRDefault="00C561D5" w:rsidP="00C561D5">
      <w:pPr>
        <w:pStyle w:val="PL"/>
      </w:pPr>
      <w:r w:rsidRPr="00BD6F46">
        <w:t xml:space="preserve">        - type: string</w:t>
      </w:r>
    </w:p>
    <w:p w14:paraId="37393ED7" w14:textId="77777777" w:rsidR="00C561D5" w:rsidRPr="00BD6F46" w:rsidRDefault="00C561D5" w:rsidP="00C561D5">
      <w:pPr>
        <w:pStyle w:val="PL"/>
      </w:pPr>
      <w:r w:rsidRPr="00BD6F46">
        <w:t xml:space="preserve">          enum:</w:t>
      </w:r>
    </w:p>
    <w:p w14:paraId="2A2C9313" w14:textId="77777777" w:rsidR="00C561D5" w:rsidRPr="00BD6F46" w:rsidRDefault="00C561D5" w:rsidP="00C561D5">
      <w:pPr>
        <w:pStyle w:val="PL"/>
      </w:pPr>
      <w:r w:rsidRPr="00BD6F46">
        <w:t xml:space="preserve">            - </w:t>
      </w:r>
      <w:r w:rsidRPr="00A87ADE">
        <w:t>NO_REPLY_PATH_SET</w:t>
      </w:r>
    </w:p>
    <w:p w14:paraId="0B1318FF" w14:textId="77777777" w:rsidR="00C561D5" w:rsidRDefault="00C561D5" w:rsidP="00C561D5">
      <w:pPr>
        <w:pStyle w:val="PL"/>
      </w:pPr>
      <w:r w:rsidRPr="00BD6F46">
        <w:t xml:space="preserve">            - </w:t>
      </w:r>
      <w:r w:rsidRPr="00A87ADE">
        <w:t>REPLY_PATH_SET</w:t>
      </w:r>
    </w:p>
    <w:p w14:paraId="76B2A0FC" w14:textId="77777777" w:rsidR="00C561D5" w:rsidRDefault="00C561D5" w:rsidP="00C561D5">
      <w:pPr>
        <w:pStyle w:val="PL"/>
      </w:pPr>
      <w:r w:rsidRPr="00BD6F46">
        <w:t xml:space="preserve">        - type: string</w:t>
      </w:r>
    </w:p>
    <w:p w14:paraId="3DD6E626" w14:textId="77777777" w:rsidR="00771951" w:rsidRDefault="00771951" w:rsidP="00771951">
      <w:pPr>
        <w:pStyle w:val="PL"/>
        <w:tabs>
          <w:tab w:val="clear" w:pos="384"/>
        </w:tabs>
      </w:pPr>
      <w:r>
        <w:t xml:space="preserve">    oneTimeEventType:</w:t>
      </w:r>
    </w:p>
    <w:p w14:paraId="78480A5B" w14:textId="77777777" w:rsidR="00771951" w:rsidRDefault="00771951" w:rsidP="00771951">
      <w:pPr>
        <w:pStyle w:val="PL"/>
        <w:tabs>
          <w:tab w:val="clear" w:pos="384"/>
        </w:tabs>
      </w:pPr>
      <w:r>
        <w:t xml:space="preserve">      anyOf:</w:t>
      </w:r>
    </w:p>
    <w:p w14:paraId="7EC23AFE" w14:textId="77777777" w:rsidR="00771951" w:rsidRDefault="00771951" w:rsidP="00771951">
      <w:pPr>
        <w:pStyle w:val="PL"/>
        <w:tabs>
          <w:tab w:val="clear" w:pos="384"/>
        </w:tabs>
      </w:pPr>
      <w:r>
        <w:t xml:space="preserve">        - type: string</w:t>
      </w:r>
    </w:p>
    <w:p w14:paraId="7C5E1EE0" w14:textId="77777777" w:rsidR="00771951" w:rsidRDefault="00771951" w:rsidP="00771951">
      <w:pPr>
        <w:pStyle w:val="PL"/>
        <w:tabs>
          <w:tab w:val="clear" w:pos="384"/>
        </w:tabs>
      </w:pPr>
      <w:r>
        <w:t xml:space="preserve">          enum:</w:t>
      </w:r>
    </w:p>
    <w:p w14:paraId="41D37A46" w14:textId="77777777" w:rsidR="00771951" w:rsidRDefault="00771951" w:rsidP="00771951">
      <w:pPr>
        <w:pStyle w:val="PL"/>
        <w:tabs>
          <w:tab w:val="clear" w:pos="384"/>
        </w:tabs>
      </w:pPr>
      <w:r>
        <w:t xml:space="preserve">            - IEC</w:t>
      </w:r>
    </w:p>
    <w:p w14:paraId="6906B5DB" w14:textId="77777777" w:rsidR="00771951" w:rsidRDefault="00771951" w:rsidP="00771951">
      <w:pPr>
        <w:pStyle w:val="PL"/>
        <w:tabs>
          <w:tab w:val="clear" w:pos="384"/>
        </w:tabs>
      </w:pPr>
      <w:r>
        <w:t xml:space="preserve">            - PEC</w:t>
      </w:r>
    </w:p>
    <w:p w14:paraId="417B7803" w14:textId="77777777" w:rsidR="00771951" w:rsidRDefault="00771951" w:rsidP="00771951">
      <w:pPr>
        <w:pStyle w:val="PL"/>
        <w:tabs>
          <w:tab w:val="clear" w:pos="384"/>
        </w:tabs>
      </w:pPr>
      <w:r>
        <w:t xml:space="preserve">        - type: string</w:t>
      </w:r>
    </w:p>
    <w:p w14:paraId="38B7E2AF" w14:textId="77777777" w:rsidR="00771951" w:rsidRDefault="00771951" w:rsidP="00771951">
      <w:pPr>
        <w:pStyle w:val="PL"/>
        <w:tabs>
          <w:tab w:val="clear" w:pos="384"/>
        </w:tabs>
      </w:pPr>
      <w:r>
        <w:t xml:space="preserve">    dnnSelectionMode:</w:t>
      </w:r>
    </w:p>
    <w:p w14:paraId="01801404" w14:textId="77777777" w:rsidR="00771951" w:rsidRDefault="00771951" w:rsidP="00771951">
      <w:pPr>
        <w:pStyle w:val="PL"/>
        <w:tabs>
          <w:tab w:val="clear" w:pos="384"/>
        </w:tabs>
      </w:pPr>
      <w:r>
        <w:t xml:space="preserve">      anyOf:</w:t>
      </w:r>
    </w:p>
    <w:p w14:paraId="298C9906" w14:textId="77777777" w:rsidR="00771951" w:rsidRDefault="00771951" w:rsidP="00771951">
      <w:pPr>
        <w:pStyle w:val="PL"/>
        <w:tabs>
          <w:tab w:val="clear" w:pos="384"/>
        </w:tabs>
      </w:pPr>
      <w:r>
        <w:t xml:space="preserve">        - type: string</w:t>
      </w:r>
    </w:p>
    <w:p w14:paraId="11D73E2B" w14:textId="77777777" w:rsidR="00771951" w:rsidRDefault="00771951" w:rsidP="00771951">
      <w:pPr>
        <w:pStyle w:val="PL"/>
        <w:tabs>
          <w:tab w:val="clear" w:pos="384"/>
        </w:tabs>
      </w:pPr>
      <w:r>
        <w:t xml:space="preserve">          enum:</w:t>
      </w:r>
    </w:p>
    <w:p w14:paraId="0978C570" w14:textId="77777777" w:rsidR="00771951" w:rsidRDefault="00771951" w:rsidP="00771951">
      <w:pPr>
        <w:pStyle w:val="PL"/>
        <w:tabs>
          <w:tab w:val="clear" w:pos="384"/>
        </w:tabs>
      </w:pPr>
      <w:r>
        <w:t xml:space="preserve">            - VERIFIED</w:t>
      </w:r>
    </w:p>
    <w:p w14:paraId="793B124B" w14:textId="77777777" w:rsidR="00771951" w:rsidRDefault="00771951" w:rsidP="00771951">
      <w:pPr>
        <w:pStyle w:val="PL"/>
        <w:tabs>
          <w:tab w:val="clear" w:pos="384"/>
        </w:tabs>
      </w:pPr>
      <w:r>
        <w:t xml:space="preserve">            - UE_DNN_NOT_VERIFIED</w:t>
      </w:r>
    </w:p>
    <w:p w14:paraId="6A39BD12" w14:textId="77777777" w:rsidR="00771951" w:rsidRDefault="00771951" w:rsidP="00771951">
      <w:pPr>
        <w:pStyle w:val="PL"/>
        <w:tabs>
          <w:tab w:val="clear" w:pos="384"/>
        </w:tabs>
      </w:pPr>
      <w:r>
        <w:t xml:space="preserve">            - NW_DNN_NOT_VERIFIED</w:t>
      </w:r>
    </w:p>
    <w:p w14:paraId="44173A79" w14:textId="77777777" w:rsidR="004B0280" w:rsidRDefault="00771951" w:rsidP="004B0280">
      <w:pPr>
        <w:pStyle w:val="PL"/>
        <w:tabs>
          <w:tab w:val="clear" w:pos="384"/>
        </w:tabs>
      </w:pPr>
      <w:r w:rsidRPr="00BD6F46">
        <w:t xml:space="preserve">        - type: string</w:t>
      </w:r>
    </w:p>
    <w:p w14:paraId="4A2B131E" w14:textId="77777777" w:rsidR="004B0280" w:rsidRDefault="004B0280" w:rsidP="004B0280">
      <w:pPr>
        <w:pStyle w:val="PL"/>
        <w:tabs>
          <w:tab w:val="clear" w:pos="384"/>
        </w:tabs>
      </w:pPr>
      <w:r>
        <w:t xml:space="preserve">    APIDirection:</w:t>
      </w:r>
    </w:p>
    <w:p w14:paraId="71893399" w14:textId="77777777" w:rsidR="004B0280" w:rsidRDefault="004B0280" w:rsidP="004B0280">
      <w:pPr>
        <w:pStyle w:val="PL"/>
        <w:tabs>
          <w:tab w:val="clear" w:pos="384"/>
        </w:tabs>
      </w:pPr>
      <w:r>
        <w:t xml:space="preserve">      anyOf:</w:t>
      </w:r>
    </w:p>
    <w:p w14:paraId="378D5C49" w14:textId="77777777" w:rsidR="004B0280" w:rsidRDefault="004B0280" w:rsidP="004B0280">
      <w:pPr>
        <w:pStyle w:val="PL"/>
        <w:tabs>
          <w:tab w:val="clear" w:pos="384"/>
        </w:tabs>
      </w:pPr>
      <w:r>
        <w:t xml:space="preserve">        - type: string</w:t>
      </w:r>
    </w:p>
    <w:p w14:paraId="451A1EFB" w14:textId="77777777" w:rsidR="004B0280" w:rsidRDefault="004B0280" w:rsidP="004B0280">
      <w:pPr>
        <w:pStyle w:val="PL"/>
        <w:tabs>
          <w:tab w:val="clear" w:pos="384"/>
        </w:tabs>
      </w:pPr>
      <w:r>
        <w:t xml:space="preserve">          enum:</w:t>
      </w:r>
    </w:p>
    <w:p w14:paraId="16236172" w14:textId="77777777" w:rsidR="004B0280" w:rsidRDefault="004B0280" w:rsidP="004B0280">
      <w:pPr>
        <w:pStyle w:val="PL"/>
      </w:pPr>
      <w:r>
        <w:t xml:space="preserve">            - INVOCATION</w:t>
      </w:r>
    </w:p>
    <w:p w14:paraId="665E1938" w14:textId="77777777" w:rsidR="004B0280" w:rsidRDefault="004B0280" w:rsidP="004B0280">
      <w:pPr>
        <w:pStyle w:val="PL"/>
        <w:tabs>
          <w:tab w:val="clear" w:pos="384"/>
        </w:tabs>
      </w:pPr>
      <w:r>
        <w:t xml:space="preserve">            - NOTIFICATION</w:t>
      </w:r>
    </w:p>
    <w:p w14:paraId="42FA6C22" w14:textId="77777777" w:rsidR="00B24300" w:rsidRDefault="004B0280" w:rsidP="00B24300">
      <w:pPr>
        <w:pStyle w:val="PL"/>
        <w:tabs>
          <w:tab w:val="clear" w:pos="384"/>
        </w:tabs>
      </w:pPr>
      <w:r w:rsidRPr="00BD6F46">
        <w:t xml:space="preserve">        - type: string</w:t>
      </w:r>
    </w:p>
    <w:p w14:paraId="1C1338AF" w14:textId="77777777" w:rsidR="00B24300" w:rsidRPr="00BD6F46" w:rsidRDefault="00B24300" w:rsidP="00B24300">
      <w:pPr>
        <w:pStyle w:val="PL"/>
      </w:pPr>
      <w:r>
        <w:t xml:space="preserve">    </w:t>
      </w:r>
      <w:r>
        <w:rPr>
          <w:lang w:bidi="ar-IQ"/>
        </w:rPr>
        <w:t>RegistrationMessageType</w:t>
      </w:r>
      <w:r w:rsidRPr="00BD6F46">
        <w:t>:</w:t>
      </w:r>
    </w:p>
    <w:p w14:paraId="28724D5E" w14:textId="77777777" w:rsidR="00B24300" w:rsidRPr="00BD6F46" w:rsidRDefault="00B24300" w:rsidP="00B24300">
      <w:pPr>
        <w:pStyle w:val="PL"/>
      </w:pPr>
      <w:r w:rsidRPr="00BD6F46">
        <w:t xml:space="preserve">      anyOf:</w:t>
      </w:r>
    </w:p>
    <w:p w14:paraId="440EE70A" w14:textId="77777777" w:rsidR="00B24300" w:rsidRPr="00BD6F46" w:rsidRDefault="00B24300" w:rsidP="00B24300">
      <w:pPr>
        <w:pStyle w:val="PL"/>
      </w:pPr>
      <w:r w:rsidRPr="00BD6F46">
        <w:t xml:space="preserve">        - type: string</w:t>
      </w:r>
    </w:p>
    <w:p w14:paraId="0AC246F3" w14:textId="77777777" w:rsidR="00B24300" w:rsidRPr="00BD6F46" w:rsidRDefault="00B24300" w:rsidP="00B24300">
      <w:pPr>
        <w:pStyle w:val="PL"/>
      </w:pPr>
      <w:r w:rsidRPr="00BD6F46">
        <w:t xml:space="preserve">          enum:</w:t>
      </w:r>
    </w:p>
    <w:p w14:paraId="5A28835C" w14:textId="77777777" w:rsidR="00B24300" w:rsidRPr="00BD6F46" w:rsidRDefault="00B24300" w:rsidP="00B24300">
      <w:pPr>
        <w:pStyle w:val="PL"/>
      </w:pPr>
      <w:r w:rsidRPr="00BD6F46">
        <w:t xml:space="preserve">            - </w:t>
      </w:r>
      <w:r>
        <w:t>INITIAL</w:t>
      </w:r>
    </w:p>
    <w:p w14:paraId="5F444B45" w14:textId="77777777" w:rsidR="00B24300" w:rsidRDefault="00B24300" w:rsidP="00B24300">
      <w:pPr>
        <w:pStyle w:val="PL"/>
      </w:pPr>
      <w:r w:rsidRPr="00BD6F46">
        <w:t xml:space="preserve">            - </w:t>
      </w:r>
      <w:r>
        <w:t>MOBILITY</w:t>
      </w:r>
    </w:p>
    <w:p w14:paraId="5A0870A7" w14:textId="77777777" w:rsidR="00B24300" w:rsidRDefault="00B24300" w:rsidP="00B24300">
      <w:pPr>
        <w:pStyle w:val="PL"/>
      </w:pPr>
      <w:r w:rsidRPr="00BD6F46">
        <w:t xml:space="preserve">            - </w:t>
      </w:r>
      <w:r w:rsidRPr="007770FE">
        <w:t>PERIODIC</w:t>
      </w:r>
    </w:p>
    <w:p w14:paraId="10D6A7AA" w14:textId="77777777" w:rsidR="00B24300" w:rsidRDefault="00B24300" w:rsidP="00B24300">
      <w:pPr>
        <w:pStyle w:val="PL"/>
      </w:pPr>
      <w:r w:rsidRPr="00BD6F46">
        <w:t xml:space="preserve">            - </w:t>
      </w:r>
      <w:r w:rsidRPr="007770FE">
        <w:t>EMERGENCY</w:t>
      </w:r>
    </w:p>
    <w:p w14:paraId="15EAD4F1" w14:textId="77777777" w:rsidR="00B24300" w:rsidRDefault="00B24300" w:rsidP="00B24300">
      <w:pPr>
        <w:pStyle w:val="PL"/>
      </w:pPr>
      <w:r w:rsidRPr="00BD6F46">
        <w:t xml:space="preserve">            - </w:t>
      </w:r>
      <w:r>
        <w:rPr>
          <w:lang w:eastAsia="zh-CN"/>
        </w:rPr>
        <w:t>DEREGISTRATION</w:t>
      </w:r>
    </w:p>
    <w:p w14:paraId="6CF7CD28" w14:textId="77777777" w:rsidR="00B24300" w:rsidRDefault="00B24300" w:rsidP="00B24300">
      <w:pPr>
        <w:pStyle w:val="PL"/>
      </w:pPr>
      <w:r w:rsidRPr="00BD6F46">
        <w:t xml:space="preserve">        - type: string</w:t>
      </w:r>
    </w:p>
    <w:p w14:paraId="79866CCA" w14:textId="77777777" w:rsidR="00B24300" w:rsidRPr="00BD6F46" w:rsidRDefault="00B24300" w:rsidP="00B24300">
      <w:pPr>
        <w:pStyle w:val="PL"/>
      </w:pPr>
      <w:r>
        <w:t xml:space="preserve">    </w:t>
      </w:r>
      <w:r w:rsidRPr="004106A7">
        <w:rPr>
          <w:lang w:eastAsia="zh-CN" w:bidi="ar-IQ"/>
        </w:rPr>
        <w:t>MICOModeIndication</w:t>
      </w:r>
      <w:r w:rsidRPr="00BD6F46">
        <w:t>:</w:t>
      </w:r>
    </w:p>
    <w:p w14:paraId="35088BED" w14:textId="77777777" w:rsidR="00B24300" w:rsidRPr="00BD6F46" w:rsidRDefault="00B24300" w:rsidP="00B24300">
      <w:pPr>
        <w:pStyle w:val="PL"/>
      </w:pPr>
      <w:r w:rsidRPr="00BD6F46">
        <w:t xml:space="preserve">      anyOf:</w:t>
      </w:r>
    </w:p>
    <w:p w14:paraId="23ECD765" w14:textId="77777777" w:rsidR="00B24300" w:rsidRPr="00BD6F46" w:rsidRDefault="00B24300" w:rsidP="00B24300">
      <w:pPr>
        <w:pStyle w:val="PL"/>
      </w:pPr>
      <w:r w:rsidRPr="00BD6F46">
        <w:t xml:space="preserve">        - type: string</w:t>
      </w:r>
    </w:p>
    <w:p w14:paraId="500FFE6E" w14:textId="77777777" w:rsidR="00B24300" w:rsidRPr="00BD6F46" w:rsidRDefault="00B24300" w:rsidP="00B24300">
      <w:pPr>
        <w:pStyle w:val="PL"/>
      </w:pPr>
      <w:r w:rsidRPr="00BD6F46">
        <w:t xml:space="preserve">          enum:</w:t>
      </w:r>
    </w:p>
    <w:p w14:paraId="10A09968" w14:textId="77777777" w:rsidR="00B24300" w:rsidRPr="00BD6F46" w:rsidRDefault="00B24300" w:rsidP="00B24300">
      <w:pPr>
        <w:pStyle w:val="PL"/>
      </w:pPr>
      <w:r w:rsidRPr="00BD6F46">
        <w:t xml:space="preserve">            - </w:t>
      </w:r>
      <w:r>
        <w:t>MICO_MODE</w:t>
      </w:r>
    </w:p>
    <w:p w14:paraId="7C29DD48" w14:textId="77777777" w:rsidR="00B24300" w:rsidRDefault="00B24300" w:rsidP="00B24300">
      <w:pPr>
        <w:pStyle w:val="PL"/>
      </w:pPr>
      <w:r w:rsidRPr="00BD6F46">
        <w:t xml:space="preserve">            - </w:t>
      </w:r>
      <w:r>
        <w:rPr>
          <w:lang w:eastAsia="zh-CN"/>
        </w:rPr>
        <w:t>NO_MICO_MODE</w:t>
      </w:r>
    </w:p>
    <w:p w14:paraId="6D1AFD54" w14:textId="77777777" w:rsidR="00B24300" w:rsidRDefault="00B24300" w:rsidP="00B24300">
      <w:pPr>
        <w:pStyle w:val="PL"/>
      </w:pPr>
      <w:r w:rsidRPr="00BD6F46">
        <w:t xml:space="preserve">        - type: string</w:t>
      </w:r>
    </w:p>
    <w:p w14:paraId="3F756831"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162AF034" w14:textId="77777777" w:rsidR="00B24300" w:rsidRPr="00BD6F46" w:rsidRDefault="00B24300" w:rsidP="00B24300">
      <w:pPr>
        <w:pStyle w:val="PL"/>
      </w:pPr>
      <w:r w:rsidRPr="00BD6F46">
        <w:t xml:space="preserve">      anyOf:</w:t>
      </w:r>
    </w:p>
    <w:p w14:paraId="084DAA8C" w14:textId="77777777" w:rsidR="00B24300" w:rsidRPr="00BD6F46" w:rsidRDefault="00B24300" w:rsidP="00B24300">
      <w:pPr>
        <w:pStyle w:val="PL"/>
      </w:pPr>
      <w:r w:rsidRPr="00BD6F46">
        <w:t xml:space="preserve">        - type: string</w:t>
      </w:r>
    </w:p>
    <w:p w14:paraId="2694846B" w14:textId="77777777" w:rsidR="00B24300" w:rsidRPr="00BD6F46" w:rsidRDefault="00B24300" w:rsidP="00B24300">
      <w:pPr>
        <w:pStyle w:val="PL"/>
      </w:pPr>
      <w:r w:rsidRPr="00BD6F46">
        <w:t xml:space="preserve">          enum:</w:t>
      </w:r>
    </w:p>
    <w:p w14:paraId="2AA8C242" w14:textId="77777777" w:rsidR="00B24300" w:rsidRPr="00BD6F46" w:rsidRDefault="00B24300" w:rsidP="00B24300">
      <w:pPr>
        <w:pStyle w:val="PL"/>
      </w:pPr>
      <w:r w:rsidRPr="00BD6F46">
        <w:t xml:space="preserve">            - </w:t>
      </w:r>
      <w:r>
        <w:t>SMS_SUPPORTED</w:t>
      </w:r>
    </w:p>
    <w:p w14:paraId="27311919" w14:textId="77777777" w:rsidR="00B24300" w:rsidRDefault="00B24300" w:rsidP="00B24300">
      <w:pPr>
        <w:pStyle w:val="PL"/>
      </w:pPr>
      <w:r w:rsidRPr="00BD6F46">
        <w:t xml:space="preserve">            - </w:t>
      </w:r>
      <w:r>
        <w:t>SMS_NOT_SUPPORTED</w:t>
      </w:r>
    </w:p>
    <w:p w14:paraId="219C93A0" w14:textId="77777777" w:rsidR="00B24300" w:rsidRDefault="00B24300" w:rsidP="00B24300">
      <w:pPr>
        <w:pStyle w:val="PL"/>
      </w:pPr>
      <w:r w:rsidRPr="00BD6F46">
        <w:t xml:space="preserve">        - type: string</w:t>
      </w:r>
    </w:p>
    <w:p w14:paraId="0ED815CE" w14:textId="77777777" w:rsidR="008007DF" w:rsidRPr="00BD6F46" w:rsidRDefault="008007DF" w:rsidP="008007DF">
      <w:pPr>
        <w:pStyle w:val="PL"/>
      </w:pPr>
      <w:r>
        <w:t xml:space="preserve">    </w:t>
      </w:r>
      <w:r>
        <w:rPr>
          <w:lang w:eastAsia="zh-CN" w:bidi="ar-IQ"/>
        </w:rPr>
        <w:t>ManagementOperation</w:t>
      </w:r>
      <w:r w:rsidRPr="00BD6F46">
        <w:t>:</w:t>
      </w:r>
    </w:p>
    <w:p w14:paraId="12C9278D" w14:textId="77777777" w:rsidR="008007DF" w:rsidRPr="00BD6F46" w:rsidRDefault="008007DF" w:rsidP="008007DF">
      <w:pPr>
        <w:pStyle w:val="PL"/>
      </w:pPr>
      <w:r w:rsidRPr="00BD6F46">
        <w:t xml:space="preserve">      anyOf:</w:t>
      </w:r>
    </w:p>
    <w:p w14:paraId="49FF0A0A" w14:textId="77777777" w:rsidR="008007DF" w:rsidRPr="00BD6F46" w:rsidRDefault="008007DF" w:rsidP="008007DF">
      <w:pPr>
        <w:pStyle w:val="PL"/>
      </w:pPr>
      <w:r w:rsidRPr="00BD6F46">
        <w:t xml:space="preserve">        - type: string</w:t>
      </w:r>
    </w:p>
    <w:p w14:paraId="5830F5DA" w14:textId="77777777" w:rsidR="008007DF" w:rsidRPr="00BD6F46" w:rsidRDefault="008007DF" w:rsidP="008007DF">
      <w:pPr>
        <w:pStyle w:val="PL"/>
      </w:pPr>
      <w:r w:rsidRPr="00BD6F46">
        <w:t xml:space="preserve">          enum:</w:t>
      </w:r>
    </w:p>
    <w:p w14:paraId="69548C53" w14:textId="77777777" w:rsidR="008007DF" w:rsidRPr="00BD6F46" w:rsidRDefault="008007DF" w:rsidP="008007DF">
      <w:pPr>
        <w:pStyle w:val="PL"/>
      </w:pPr>
      <w:r w:rsidRPr="00BD6F46">
        <w:t xml:space="preserve">            - </w:t>
      </w:r>
      <w:r w:rsidRPr="00F378C3">
        <w:t>CreateMOI</w:t>
      </w:r>
      <w:r w:rsidR="009517BE" w:rsidRPr="009517BE">
        <w:t xml:space="preserve">     #Included for backwards compatibility, shall not be used</w:t>
      </w:r>
    </w:p>
    <w:p w14:paraId="6B984E13" w14:textId="77777777" w:rsidR="008007DF" w:rsidRDefault="008007DF" w:rsidP="008007DF">
      <w:pPr>
        <w:pStyle w:val="PL"/>
      </w:pPr>
      <w:r w:rsidRPr="00BD6F46">
        <w:t xml:space="preserve">            - </w:t>
      </w:r>
      <w:r w:rsidRPr="00F378C3">
        <w:t>ModifyMOIAttribute</w:t>
      </w:r>
      <w:r>
        <w:t>s</w:t>
      </w:r>
      <w:r w:rsidR="009517BE" w:rsidRPr="009517BE">
        <w:t xml:space="preserve">  #Included for backwards compatibility, shall not be used</w:t>
      </w:r>
    </w:p>
    <w:p w14:paraId="4CF82DC1" w14:textId="77777777" w:rsidR="009517BE" w:rsidRDefault="008007DF" w:rsidP="009517BE">
      <w:pPr>
        <w:pStyle w:val="PL"/>
      </w:pPr>
      <w:r w:rsidRPr="00BD6F46">
        <w:t xml:space="preserve">            - </w:t>
      </w:r>
      <w:r w:rsidRPr="00C803A9">
        <w:t>DeleteMOI</w:t>
      </w:r>
      <w:r w:rsidR="009517BE">
        <w:t xml:space="preserve">     #Included for backwards compatibility, shall not be used</w:t>
      </w:r>
    </w:p>
    <w:p w14:paraId="680032E2" w14:textId="77777777" w:rsidR="009517BE" w:rsidRPr="009517BE" w:rsidRDefault="009517BE" w:rsidP="009517BE">
      <w:pPr>
        <w:pStyle w:val="PL"/>
        <w:rPr>
          <w:lang w:val="fr-FR"/>
        </w:rPr>
      </w:pPr>
      <w:r>
        <w:t xml:space="preserve">            </w:t>
      </w:r>
      <w:r w:rsidRPr="009517BE">
        <w:rPr>
          <w:lang w:val="fr-FR"/>
        </w:rPr>
        <w:t>- CREATE_MOI</w:t>
      </w:r>
    </w:p>
    <w:p w14:paraId="6AACE5E9" w14:textId="77777777" w:rsidR="009517BE" w:rsidRPr="009517BE" w:rsidRDefault="009517BE" w:rsidP="009517BE">
      <w:pPr>
        <w:pStyle w:val="PL"/>
        <w:rPr>
          <w:lang w:val="fr-FR"/>
        </w:rPr>
      </w:pPr>
      <w:r w:rsidRPr="009517BE">
        <w:rPr>
          <w:lang w:val="fr-FR"/>
        </w:rPr>
        <w:t xml:space="preserve">            - MODIFY_MOI_ATTR</w:t>
      </w:r>
    </w:p>
    <w:p w14:paraId="05FD055F" w14:textId="77777777" w:rsidR="008007DF" w:rsidRPr="009517BE" w:rsidRDefault="009517BE" w:rsidP="009517BE">
      <w:pPr>
        <w:pStyle w:val="PL"/>
        <w:rPr>
          <w:lang w:val="fr-FR"/>
        </w:rPr>
      </w:pPr>
      <w:r w:rsidRPr="009517BE">
        <w:rPr>
          <w:lang w:val="fr-FR"/>
        </w:rPr>
        <w:t xml:space="preserve">            - DELETE_MOI</w:t>
      </w:r>
    </w:p>
    <w:p w14:paraId="56C3CC4D" w14:textId="77777777" w:rsidR="008007DF" w:rsidRDefault="008007DF" w:rsidP="0026330D">
      <w:pPr>
        <w:pStyle w:val="PL"/>
      </w:pPr>
      <w:r w:rsidRPr="009517BE">
        <w:rPr>
          <w:lang w:val="fr-FR"/>
        </w:rPr>
        <w:t xml:space="preserve">        </w:t>
      </w:r>
      <w:r w:rsidRPr="00BD6F46">
        <w:t>- type: string</w:t>
      </w:r>
    </w:p>
    <w:p w14:paraId="3081880E" w14:textId="77777777" w:rsidR="008007DF" w:rsidRPr="00BD6F46" w:rsidRDefault="008007DF" w:rsidP="008007DF">
      <w:pPr>
        <w:pStyle w:val="PL"/>
      </w:pPr>
      <w:r>
        <w:t xml:space="preserve">    </w:t>
      </w:r>
      <w:r>
        <w:rPr>
          <w:lang w:eastAsia="zh-CN"/>
        </w:rPr>
        <w:t>ManagementOperationStatus</w:t>
      </w:r>
      <w:r w:rsidRPr="00BD6F46">
        <w:t>:</w:t>
      </w:r>
    </w:p>
    <w:p w14:paraId="744D5201" w14:textId="77777777" w:rsidR="008007DF" w:rsidRPr="00BD6F46" w:rsidRDefault="008007DF" w:rsidP="008007DF">
      <w:pPr>
        <w:pStyle w:val="PL"/>
      </w:pPr>
      <w:r w:rsidRPr="00BD6F46">
        <w:t xml:space="preserve">      anyOf:</w:t>
      </w:r>
    </w:p>
    <w:p w14:paraId="554FF729" w14:textId="77777777" w:rsidR="008007DF" w:rsidRPr="00BD6F46" w:rsidRDefault="008007DF" w:rsidP="008007DF">
      <w:pPr>
        <w:pStyle w:val="PL"/>
      </w:pPr>
      <w:r w:rsidRPr="00BD6F46">
        <w:t xml:space="preserve">        - type: string</w:t>
      </w:r>
    </w:p>
    <w:p w14:paraId="77C9B10A" w14:textId="77777777" w:rsidR="008007DF" w:rsidRPr="00BD6F46" w:rsidRDefault="008007DF" w:rsidP="008007DF">
      <w:pPr>
        <w:pStyle w:val="PL"/>
      </w:pPr>
      <w:r w:rsidRPr="00BD6F46">
        <w:t xml:space="preserve">          enum:</w:t>
      </w:r>
    </w:p>
    <w:p w14:paraId="0F99C1F9" w14:textId="77777777" w:rsidR="008007DF" w:rsidRPr="00BD6F46" w:rsidRDefault="008007DF" w:rsidP="008007DF">
      <w:pPr>
        <w:pStyle w:val="PL"/>
      </w:pPr>
      <w:r w:rsidRPr="00BD6F46">
        <w:t xml:space="preserve">            - </w:t>
      </w:r>
      <w:r w:rsidRPr="00C803A9">
        <w:t>OPERATION_SUCCEEDED</w:t>
      </w:r>
    </w:p>
    <w:p w14:paraId="18B33252" w14:textId="77777777" w:rsidR="008007DF" w:rsidRPr="00BD6F46" w:rsidRDefault="008007DF" w:rsidP="008007DF">
      <w:pPr>
        <w:pStyle w:val="PL"/>
      </w:pPr>
      <w:r w:rsidRPr="00BD6F46">
        <w:lastRenderedPageBreak/>
        <w:t xml:space="preserve">            - </w:t>
      </w:r>
      <w:r w:rsidRPr="00C803A9">
        <w:t>OPERATION_FAILED</w:t>
      </w:r>
    </w:p>
    <w:p w14:paraId="2D9E247E" w14:textId="77777777" w:rsidR="008007DF" w:rsidRDefault="008007DF" w:rsidP="008007DF">
      <w:pPr>
        <w:pStyle w:val="PL"/>
      </w:pPr>
      <w:r w:rsidRPr="00BD6F46">
        <w:t xml:space="preserve">        - type: string</w:t>
      </w:r>
    </w:p>
    <w:p w14:paraId="26EAD229" w14:textId="77777777" w:rsidR="00771951" w:rsidRDefault="00771951" w:rsidP="008007DF">
      <w:pPr>
        <w:pStyle w:val="PL"/>
        <w:tabs>
          <w:tab w:val="clear" w:pos="384"/>
        </w:tabs>
      </w:pPr>
    </w:p>
    <w:p w14:paraId="198D4750" w14:textId="77777777" w:rsidR="00771951" w:rsidRDefault="00771951" w:rsidP="00C561D5">
      <w:pPr>
        <w:pStyle w:val="PL"/>
      </w:pPr>
    </w:p>
    <w:p w14:paraId="5BF5886D" w14:textId="77777777" w:rsidR="00C526EA" w:rsidRPr="00BD6F46" w:rsidRDefault="00C526EA" w:rsidP="00C526EA">
      <w:pPr>
        <w:pStyle w:val="PL"/>
      </w:pPr>
    </w:p>
    <w:p w14:paraId="757F988F" w14:textId="77777777" w:rsidR="009A5CD6" w:rsidRPr="00BD6F46" w:rsidRDefault="009A5CD6" w:rsidP="009A5CD6">
      <w:pPr>
        <w:pStyle w:val="Heading2"/>
        <w:rPr>
          <w:noProof/>
        </w:rPr>
      </w:pPr>
      <w:bookmarkStart w:id="1597" w:name="_Toc20227438"/>
      <w:bookmarkStart w:id="1598" w:name="_Toc27749685"/>
      <w:bookmarkStart w:id="1599" w:name="_Toc28709612"/>
      <w:bookmarkStart w:id="1600" w:name="_Toc44671232"/>
      <w:bookmarkStart w:id="1601" w:name="_Toc51919156"/>
      <w:bookmarkStart w:id="1602" w:name="_Toc178172075"/>
      <w:r w:rsidRPr="00BD6F46">
        <w:t>A.</w:t>
      </w:r>
      <w:r>
        <w:t>3</w:t>
      </w:r>
      <w:r w:rsidRPr="00BD6F46">
        <w:tab/>
        <w:t>Nchf_</w:t>
      </w:r>
      <w:r>
        <w:t>OfflineOnlyCharging</w:t>
      </w:r>
      <w:r w:rsidRPr="00BD6F46">
        <w:rPr>
          <w:noProof/>
        </w:rPr>
        <w:t xml:space="preserve"> API</w:t>
      </w:r>
      <w:bookmarkEnd w:id="1597"/>
      <w:bookmarkEnd w:id="1598"/>
      <w:bookmarkEnd w:id="1599"/>
      <w:bookmarkEnd w:id="1600"/>
      <w:bookmarkEnd w:id="1601"/>
      <w:bookmarkEnd w:id="1602"/>
    </w:p>
    <w:p w14:paraId="3B0C936C" w14:textId="77777777" w:rsidR="009A5CD6" w:rsidRPr="00BD6F46" w:rsidRDefault="009A5CD6" w:rsidP="009A5CD6">
      <w:pPr>
        <w:pStyle w:val="PL"/>
      </w:pPr>
      <w:r w:rsidRPr="00BD6F46">
        <w:t>openapi: 3.0.0</w:t>
      </w:r>
      <w:r>
        <w:t xml:space="preserve"> </w:t>
      </w:r>
    </w:p>
    <w:p w14:paraId="6C80583E" w14:textId="77777777" w:rsidR="009A5CD6" w:rsidRPr="00BD6F46" w:rsidRDefault="009A5CD6" w:rsidP="009A5CD6">
      <w:pPr>
        <w:pStyle w:val="PL"/>
      </w:pPr>
      <w:r w:rsidRPr="00BD6F46">
        <w:t>info:</w:t>
      </w:r>
    </w:p>
    <w:p w14:paraId="12C643B4" w14:textId="77777777" w:rsidR="009A5CD6" w:rsidRDefault="009A5CD6" w:rsidP="009A5CD6">
      <w:pPr>
        <w:pStyle w:val="PL"/>
      </w:pPr>
      <w:r w:rsidRPr="00BD6F46">
        <w:t xml:space="preserve">  title: Nchf_</w:t>
      </w:r>
      <w:r>
        <w:t>OfflineOnlyCharging</w:t>
      </w:r>
    </w:p>
    <w:p w14:paraId="5B20098F" w14:textId="77777777" w:rsidR="00E803C7" w:rsidRDefault="00E803C7" w:rsidP="00E803C7">
      <w:pPr>
        <w:pStyle w:val="PL"/>
      </w:pPr>
      <w:r w:rsidRPr="00BD6F46">
        <w:t xml:space="preserve">  version: </w:t>
      </w:r>
      <w:r>
        <w:t>1</w:t>
      </w:r>
      <w:r w:rsidRPr="00BD6F46">
        <w:t>.0.</w:t>
      </w:r>
      <w:r w:rsidR="00CF49A7" w:rsidRPr="00CF49A7">
        <w:t>2</w:t>
      </w:r>
    </w:p>
    <w:p w14:paraId="771BA37D" w14:textId="77777777" w:rsidR="00E803C7" w:rsidRDefault="00E803C7" w:rsidP="00E803C7">
      <w:pPr>
        <w:pStyle w:val="PL"/>
      </w:pPr>
      <w:r w:rsidRPr="00BD6F46">
        <w:t xml:space="preserve">  description:</w:t>
      </w:r>
      <w:r>
        <w:t xml:space="preserve"> |</w:t>
      </w:r>
    </w:p>
    <w:p w14:paraId="7A5BEBDE" w14:textId="77777777" w:rsidR="00E803C7" w:rsidRDefault="00E803C7" w:rsidP="00E803C7">
      <w:pPr>
        <w:pStyle w:val="PL"/>
      </w:pPr>
      <w:r>
        <w:t xml:space="preserve">   </w:t>
      </w:r>
      <w:r w:rsidRPr="00BD6F46">
        <w:t xml:space="preserve"> </w:t>
      </w:r>
      <w:r>
        <w:t>OfflineOnlyCharging</w:t>
      </w:r>
      <w:r w:rsidRPr="00BD6F46">
        <w:t xml:space="preserve"> Service</w:t>
      </w:r>
    </w:p>
    <w:p w14:paraId="33748E6C" w14:textId="77777777" w:rsidR="00E803C7" w:rsidRDefault="00E803C7" w:rsidP="00E803C7">
      <w:pPr>
        <w:pStyle w:val="PL"/>
      </w:pPr>
      <w:r>
        <w:t xml:space="preserve">    © </w:t>
      </w:r>
      <w:r w:rsidR="00CF49A7" w:rsidRPr="00CF49A7">
        <w:t>2022</w:t>
      </w:r>
      <w:r>
        <w:t>, 3GPP Organizational Partners (ARIB, ATIS, CCSA, ETSI, TSDSI, TTA, TTC).</w:t>
      </w:r>
    </w:p>
    <w:p w14:paraId="198898EF" w14:textId="77777777" w:rsidR="00E803C7" w:rsidRPr="00BD6F46" w:rsidRDefault="00E803C7" w:rsidP="00E803C7">
      <w:pPr>
        <w:pStyle w:val="PL"/>
      </w:pPr>
      <w:r>
        <w:t xml:space="preserve">    All rights reserved.</w:t>
      </w:r>
    </w:p>
    <w:p w14:paraId="285FB82E" w14:textId="77777777" w:rsidR="009A5CD6" w:rsidRPr="00BD6F46" w:rsidRDefault="009A5CD6" w:rsidP="009A5CD6">
      <w:pPr>
        <w:pStyle w:val="PL"/>
      </w:pPr>
      <w:r w:rsidRPr="00BD6F46">
        <w:t>externalDocs:</w:t>
      </w:r>
    </w:p>
    <w:p w14:paraId="7B298EC1" w14:textId="77777777" w:rsidR="009A5CD6" w:rsidRPr="00BD6F46" w:rsidRDefault="009A5CD6" w:rsidP="009A5CD6">
      <w:pPr>
        <w:pStyle w:val="PL"/>
      </w:pPr>
      <w:r>
        <w:t xml:space="preserve">  description: &gt;</w:t>
      </w:r>
    </w:p>
    <w:p w14:paraId="04567E59" w14:textId="77777777" w:rsidR="009A5CD6" w:rsidRDefault="009A5CD6" w:rsidP="009A5CD6">
      <w:pPr>
        <w:pStyle w:val="PL"/>
      </w:pPr>
      <w:r w:rsidRPr="00BD6F46">
        <w:t xml:space="preserve">    3GPP TS 32.291</w:t>
      </w:r>
      <w:r>
        <w:t xml:space="preserve"> V16.</w:t>
      </w:r>
      <w:r w:rsidR="00CF49A7" w:rsidRPr="00CF49A7">
        <w:t>14</w:t>
      </w:r>
      <w:r>
        <w:t>.0:</w:t>
      </w:r>
      <w:r w:rsidRPr="00BD6F46">
        <w:t xml:space="preserve"> Telecommunication management; Charging management;</w:t>
      </w:r>
      <w:r w:rsidRPr="00203576">
        <w:t xml:space="preserve"> </w:t>
      </w:r>
    </w:p>
    <w:p w14:paraId="0539D61B"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16D77F03" w14:textId="77777777" w:rsidR="009A5CD6" w:rsidRPr="00BD6F46" w:rsidRDefault="009A5CD6" w:rsidP="009A5CD6">
      <w:pPr>
        <w:pStyle w:val="PL"/>
      </w:pPr>
      <w:r w:rsidRPr="00BD6F46">
        <w:t xml:space="preserve">  url: 'http://www.3gpp.org/ftp/Specs/archive/32_series/32.291/'</w:t>
      </w:r>
    </w:p>
    <w:p w14:paraId="64304837" w14:textId="77777777" w:rsidR="009A5CD6" w:rsidRPr="00BD6F46" w:rsidRDefault="009A5CD6" w:rsidP="009A5CD6">
      <w:pPr>
        <w:pStyle w:val="PL"/>
      </w:pPr>
      <w:r w:rsidRPr="00BD6F46">
        <w:t>servers:</w:t>
      </w:r>
    </w:p>
    <w:p w14:paraId="2B4F53AD"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1D49EAB1" w14:textId="77777777" w:rsidR="009A5CD6" w:rsidRPr="00BD6F46" w:rsidRDefault="009A5CD6" w:rsidP="009A5CD6">
      <w:pPr>
        <w:pStyle w:val="PL"/>
      </w:pPr>
      <w:r w:rsidRPr="00BD6F46">
        <w:t xml:space="preserve">    variables:</w:t>
      </w:r>
    </w:p>
    <w:p w14:paraId="37BD4FC9" w14:textId="77777777" w:rsidR="009A5CD6" w:rsidRPr="00BD6F46" w:rsidRDefault="009A5CD6" w:rsidP="009A5CD6">
      <w:pPr>
        <w:pStyle w:val="PL"/>
      </w:pPr>
      <w:r w:rsidRPr="00BD6F46">
        <w:t xml:space="preserve">      apiRoot:</w:t>
      </w:r>
    </w:p>
    <w:p w14:paraId="74AA906F" w14:textId="77777777" w:rsidR="009A5CD6" w:rsidRPr="00BD6F46" w:rsidRDefault="009A5CD6" w:rsidP="009A5CD6">
      <w:pPr>
        <w:pStyle w:val="PL"/>
      </w:pPr>
      <w:r w:rsidRPr="00BD6F46">
        <w:t xml:space="preserve">        default: </w:t>
      </w:r>
      <w:r>
        <w:t>https://</w:t>
      </w:r>
      <w:r w:rsidRPr="00CA45AC">
        <w:t>example.com</w:t>
      </w:r>
    </w:p>
    <w:p w14:paraId="4E73D7ED" w14:textId="77777777" w:rsidR="009A5CD6" w:rsidRPr="00BD6F46" w:rsidRDefault="009A5CD6" w:rsidP="009A5CD6">
      <w:pPr>
        <w:pStyle w:val="PL"/>
      </w:pPr>
      <w:r w:rsidRPr="00BD6F46">
        <w:t xml:space="preserve">        description: apiRoot as defined in subclause 4.4 of 3GPP TS 29.501</w:t>
      </w:r>
      <w:r>
        <w:t>.</w:t>
      </w:r>
    </w:p>
    <w:p w14:paraId="4D2F84A0" w14:textId="77777777" w:rsidR="002B606C" w:rsidRPr="002857AD" w:rsidRDefault="002B606C" w:rsidP="002B606C">
      <w:pPr>
        <w:pStyle w:val="PL"/>
        <w:rPr>
          <w:lang w:val="en-US"/>
        </w:rPr>
      </w:pPr>
      <w:r w:rsidRPr="002857AD">
        <w:rPr>
          <w:lang w:val="en-US"/>
        </w:rPr>
        <w:t>security:</w:t>
      </w:r>
    </w:p>
    <w:p w14:paraId="32FFCCB0" w14:textId="77777777" w:rsidR="002B606C" w:rsidRPr="002857AD" w:rsidRDefault="002B606C" w:rsidP="002B606C">
      <w:pPr>
        <w:pStyle w:val="PL"/>
        <w:rPr>
          <w:lang w:val="en-US"/>
        </w:rPr>
      </w:pPr>
      <w:r w:rsidRPr="002857AD">
        <w:rPr>
          <w:lang w:val="en-US"/>
        </w:rPr>
        <w:t xml:space="preserve">  - {}</w:t>
      </w:r>
    </w:p>
    <w:p w14:paraId="1A5C3842" w14:textId="77777777" w:rsidR="002B606C" w:rsidRPr="002857AD" w:rsidRDefault="002B606C" w:rsidP="002B606C">
      <w:pPr>
        <w:pStyle w:val="PL"/>
        <w:rPr>
          <w:lang w:val="en-US"/>
        </w:rPr>
      </w:pPr>
      <w:r>
        <w:rPr>
          <w:lang w:val="en-US"/>
        </w:rPr>
        <w:t xml:space="preserve">  - oAuth2ClientCredentials:</w:t>
      </w:r>
    </w:p>
    <w:p w14:paraId="5EE6F7EB" w14:textId="77777777" w:rsidR="002B606C" w:rsidRPr="0026330D" w:rsidRDefault="002B606C" w:rsidP="002B606C">
      <w:pPr>
        <w:pStyle w:val="PL"/>
        <w:rPr>
          <w:lang w:val="en-US"/>
        </w:rPr>
      </w:pPr>
      <w:r>
        <w:rPr>
          <w:lang w:val="en-US"/>
        </w:rPr>
        <w:t xml:space="preserve">    - </w:t>
      </w:r>
      <w:r>
        <w:t>nchf-offlineonlycharging</w:t>
      </w:r>
    </w:p>
    <w:p w14:paraId="5DC1D832" w14:textId="77777777" w:rsidR="009A5CD6" w:rsidRDefault="009A5CD6" w:rsidP="009A5CD6">
      <w:pPr>
        <w:pStyle w:val="PL"/>
      </w:pPr>
      <w:r>
        <w:t>paths:</w:t>
      </w:r>
    </w:p>
    <w:p w14:paraId="708FF098" w14:textId="77777777" w:rsidR="009A5CD6" w:rsidRDefault="009A5CD6" w:rsidP="009A5CD6">
      <w:pPr>
        <w:pStyle w:val="PL"/>
      </w:pPr>
      <w:r>
        <w:t xml:space="preserve">  /offlinechargingdata:</w:t>
      </w:r>
    </w:p>
    <w:p w14:paraId="5D0DEFC7" w14:textId="77777777" w:rsidR="009A5CD6" w:rsidRDefault="009A5CD6" w:rsidP="009A5CD6">
      <w:pPr>
        <w:pStyle w:val="PL"/>
      </w:pPr>
      <w:r>
        <w:t xml:space="preserve">    post:</w:t>
      </w:r>
    </w:p>
    <w:p w14:paraId="7AB4892B" w14:textId="77777777" w:rsidR="009A5CD6" w:rsidRDefault="009A5CD6" w:rsidP="009A5CD6">
      <w:pPr>
        <w:pStyle w:val="PL"/>
      </w:pPr>
      <w:r>
        <w:t xml:space="preserve">      requestBody:</w:t>
      </w:r>
    </w:p>
    <w:p w14:paraId="7AFF3BB1" w14:textId="77777777" w:rsidR="009A5CD6" w:rsidRDefault="009A5CD6" w:rsidP="009A5CD6">
      <w:pPr>
        <w:pStyle w:val="PL"/>
      </w:pPr>
      <w:r>
        <w:t xml:space="preserve">        required: true</w:t>
      </w:r>
    </w:p>
    <w:p w14:paraId="2CA1E5EB" w14:textId="77777777" w:rsidR="009A5CD6" w:rsidRDefault="009A5CD6" w:rsidP="009A5CD6">
      <w:pPr>
        <w:pStyle w:val="PL"/>
      </w:pPr>
      <w:r>
        <w:t xml:space="preserve">        content:</w:t>
      </w:r>
    </w:p>
    <w:p w14:paraId="59FE4282" w14:textId="77777777" w:rsidR="009A5CD6" w:rsidRDefault="009A5CD6" w:rsidP="009A5CD6">
      <w:pPr>
        <w:pStyle w:val="PL"/>
      </w:pPr>
      <w:r>
        <w:t xml:space="preserve">          application/json:</w:t>
      </w:r>
    </w:p>
    <w:p w14:paraId="0A4A62C6" w14:textId="77777777" w:rsidR="009A5CD6" w:rsidRDefault="009A5CD6" w:rsidP="009A5CD6">
      <w:pPr>
        <w:pStyle w:val="PL"/>
      </w:pPr>
      <w:r>
        <w:t xml:space="preserve">            schema:</w:t>
      </w:r>
    </w:p>
    <w:p w14:paraId="62BC0ED5" w14:textId="77777777" w:rsidR="009A5CD6" w:rsidRDefault="009A5CD6" w:rsidP="009A5CD6">
      <w:pPr>
        <w:pStyle w:val="PL"/>
      </w:pPr>
      <w:r>
        <w:t xml:space="preserve">              $ref: '#/components/schemas/ChargingDataRequest'</w:t>
      </w:r>
    </w:p>
    <w:p w14:paraId="6391F777" w14:textId="77777777" w:rsidR="009A5CD6" w:rsidRDefault="009A5CD6" w:rsidP="009A5CD6">
      <w:pPr>
        <w:pStyle w:val="PL"/>
      </w:pPr>
      <w:r>
        <w:t xml:space="preserve">      responses:</w:t>
      </w:r>
    </w:p>
    <w:p w14:paraId="71CF7442" w14:textId="77777777" w:rsidR="009A5CD6" w:rsidRDefault="009A5CD6" w:rsidP="009A5CD6">
      <w:pPr>
        <w:pStyle w:val="PL"/>
      </w:pPr>
      <w:r>
        <w:t xml:space="preserve">        '201':</w:t>
      </w:r>
    </w:p>
    <w:p w14:paraId="3EABF49F" w14:textId="77777777" w:rsidR="009A5CD6" w:rsidRDefault="009A5CD6" w:rsidP="009A5CD6">
      <w:pPr>
        <w:pStyle w:val="PL"/>
      </w:pPr>
      <w:r>
        <w:t xml:space="preserve">          description: Created</w:t>
      </w:r>
    </w:p>
    <w:p w14:paraId="65D46049" w14:textId="77777777" w:rsidR="009A5CD6" w:rsidRDefault="009A5CD6" w:rsidP="009A5CD6">
      <w:pPr>
        <w:pStyle w:val="PL"/>
      </w:pPr>
      <w:r>
        <w:t xml:space="preserve">          content:</w:t>
      </w:r>
    </w:p>
    <w:p w14:paraId="1F7EB946" w14:textId="77777777" w:rsidR="009A5CD6" w:rsidRDefault="009A5CD6" w:rsidP="009A5CD6">
      <w:pPr>
        <w:pStyle w:val="PL"/>
      </w:pPr>
      <w:r>
        <w:t xml:space="preserve">            application/json:</w:t>
      </w:r>
    </w:p>
    <w:p w14:paraId="5B96635B" w14:textId="77777777" w:rsidR="009A5CD6" w:rsidRDefault="009A5CD6" w:rsidP="009A5CD6">
      <w:pPr>
        <w:pStyle w:val="PL"/>
      </w:pPr>
      <w:r>
        <w:t xml:space="preserve">              schema:</w:t>
      </w:r>
    </w:p>
    <w:p w14:paraId="336E8B5A" w14:textId="77777777" w:rsidR="009A5CD6" w:rsidRDefault="009A5CD6" w:rsidP="009A5CD6">
      <w:pPr>
        <w:pStyle w:val="PL"/>
      </w:pPr>
      <w:r>
        <w:t xml:space="preserve">                $ref: '#/components/schemas/ChargingDataResponse'</w:t>
      </w:r>
    </w:p>
    <w:p w14:paraId="32E4C7C0" w14:textId="77777777" w:rsidR="009A5CD6" w:rsidRDefault="009A5CD6" w:rsidP="009A5CD6">
      <w:pPr>
        <w:pStyle w:val="PL"/>
      </w:pPr>
      <w:r>
        <w:t xml:space="preserve">        '400':</w:t>
      </w:r>
    </w:p>
    <w:p w14:paraId="0DCFD23E" w14:textId="77777777" w:rsidR="009A5CD6" w:rsidRDefault="009A5CD6" w:rsidP="009A5CD6">
      <w:pPr>
        <w:pStyle w:val="PL"/>
      </w:pPr>
      <w:r>
        <w:t xml:space="preserve">          description: Bad request</w:t>
      </w:r>
    </w:p>
    <w:p w14:paraId="78C13E8E" w14:textId="77777777" w:rsidR="009A5CD6" w:rsidRDefault="009A5CD6" w:rsidP="009A5CD6">
      <w:pPr>
        <w:pStyle w:val="PL"/>
      </w:pPr>
      <w:r>
        <w:t xml:space="preserve">          content:</w:t>
      </w:r>
    </w:p>
    <w:p w14:paraId="2889C9F8" w14:textId="77777777" w:rsidR="009A5CD6" w:rsidRDefault="009A5CD6" w:rsidP="009A5CD6">
      <w:pPr>
        <w:pStyle w:val="PL"/>
      </w:pPr>
      <w:r>
        <w:t xml:space="preserve">            application/json:</w:t>
      </w:r>
    </w:p>
    <w:p w14:paraId="4915F6A6" w14:textId="77777777" w:rsidR="009A5CD6" w:rsidRDefault="009A5CD6" w:rsidP="009A5CD6">
      <w:pPr>
        <w:pStyle w:val="PL"/>
      </w:pPr>
      <w:r>
        <w:t xml:space="preserve">              schema:</w:t>
      </w:r>
    </w:p>
    <w:p w14:paraId="6AA42A0D" w14:textId="77777777" w:rsidR="009A5CD6" w:rsidRDefault="009A5CD6" w:rsidP="009A5CD6">
      <w:pPr>
        <w:pStyle w:val="PL"/>
      </w:pPr>
      <w:r>
        <w:t xml:space="preserve">                $ref: 'TS29571_CommonData.yaml#/components/schemas/ProblemDetails'</w:t>
      </w:r>
    </w:p>
    <w:p w14:paraId="36EE1635" w14:textId="77777777" w:rsidR="009A5CD6" w:rsidRDefault="009A5CD6" w:rsidP="009A5CD6">
      <w:pPr>
        <w:pStyle w:val="PL"/>
      </w:pPr>
      <w:r>
        <w:t xml:space="preserve">        '403':</w:t>
      </w:r>
    </w:p>
    <w:p w14:paraId="66D6AECB" w14:textId="77777777" w:rsidR="009A5CD6" w:rsidRDefault="009A5CD6" w:rsidP="009A5CD6">
      <w:pPr>
        <w:pStyle w:val="PL"/>
      </w:pPr>
      <w:r>
        <w:t xml:space="preserve">          description: Forbidden</w:t>
      </w:r>
    </w:p>
    <w:p w14:paraId="54FC7CC8" w14:textId="77777777" w:rsidR="009A5CD6" w:rsidRDefault="009A5CD6" w:rsidP="009A5CD6">
      <w:pPr>
        <w:pStyle w:val="PL"/>
      </w:pPr>
      <w:r>
        <w:t xml:space="preserve">          content:</w:t>
      </w:r>
    </w:p>
    <w:p w14:paraId="754BF918" w14:textId="77777777" w:rsidR="009A5CD6" w:rsidRDefault="009A5CD6" w:rsidP="009A5CD6">
      <w:pPr>
        <w:pStyle w:val="PL"/>
      </w:pPr>
      <w:r>
        <w:t xml:space="preserve">            application/json:</w:t>
      </w:r>
    </w:p>
    <w:p w14:paraId="7E9FF1E5" w14:textId="77777777" w:rsidR="009A5CD6" w:rsidRDefault="009A5CD6" w:rsidP="009A5CD6">
      <w:pPr>
        <w:pStyle w:val="PL"/>
      </w:pPr>
      <w:r>
        <w:t xml:space="preserve">              schema:</w:t>
      </w:r>
    </w:p>
    <w:p w14:paraId="590FD8D9" w14:textId="77777777" w:rsidR="009A5CD6" w:rsidRDefault="009A5CD6" w:rsidP="009A5CD6">
      <w:pPr>
        <w:pStyle w:val="PL"/>
      </w:pPr>
      <w:r>
        <w:t xml:space="preserve">                $ref: 'TS29571_CommonData.yaml#/components/schemas/ProblemDetails'</w:t>
      </w:r>
    </w:p>
    <w:p w14:paraId="4FFEE402" w14:textId="77777777" w:rsidR="009A5CD6" w:rsidRDefault="009A5CD6" w:rsidP="009A5CD6">
      <w:pPr>
        <w:pStyle w:val="PL"/>
      </w:pPr>
      <w:r>
        <w:t xml:space="preserve">        '404':</w:t>
      </w:r>
    </w:p>
    <w:p w14:paraId="007DFF24" w14:textId="77777777" w:rsidR="009A5CD6" w:rsidRDefault="009A5CD6" w:rsidP="009A5CD6">
      <w:pPr>
        <w:pStyle w:val="PL"/>
      </w:pPr>
      <w:r>
        <w:t xml:space="preserve">          description: Not Found</w:t>
      </w:r>
    </w:p>
    <w:p w14:paraId="7CB1B675" w14:textId="77777777" w:rsidR="009A5CD6" w:rsidRDefault="009A5CD6" w:rsidP="009A5CD6">
      <w:pPr>
        <w:pStyle w:val="PL"/>
      </w:pPr>
      <w:r>
        <w:t xml:space="preserve">          content:</w:t>
      </w:r>
    </w:p>
    <w:p w14:paraId="48B1910E" w14:textId="77777777" w:rsidR="009A5CD6" w:rsidRDefault="009A5CD6" w:rsidP="009A5CD6">
      <w:pPr>
        <w:pStyle w:val="PL"/>
      </w:pPr>
      <w:r>
        <w:t xml:space="preserve">            application/json:</w:t>
      </w:r>
    </w:p>
    <w:p w14:paraId="5F169057" w14:textId="77777777" w:rsidR="009A5CD6" w:rsidRDefault="009A5CD6" w:rsidP="009A5CD6">
      <w:pPr>
        <w:pStyle w:val="PL"/>
      </w:pPr>
      <w:r>
        <w:t xml:space="preserve">              schema:</w:t>
      </w:r>
    </w:p>
    <w:p w14:paraId="7FAC33AA" w14:textId="77777777" w:rsidR="009A5CD6" w:rsidRDefault="009A5CD6" w:rsidP="009A5CD6">
      <w:pPr>
        <w:pStyle w:val="PL"/>
      </w:pPr>
      <w:r>
        <w:t xml:space="preserve">                $ref: 'TS29571_CommonData.yaml#/components/schemas/ProblemDetails'</w:t>
      </w:r>
    </w:p>
    <w:p w14:paraId="0C470DB4" w14:textId="77777777" w:rsidR="009A5CD6" w:rsidRPr="00BD6F46" w:rsidRDefault="009A5CD6" w:rsidP="009A5CD6">
      <w:pPr>
        <w:pStyle w:val="PL"/>
      </w:pPr>
      <w:r>
        <w:t xml:space="preserve">        '401</w:t>
      </w:r>
      <w:r w:rsidRPr="00BD6F46">
        <w:t>':</w:t>
      </w:r>
    </w:p>
    <w:p w14:paraId="1CE55922"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25991D4F" w14:textId="77777777" w:rsidR="009A5CD6" w:rsidRDefault="009A5CD6" w:rsidP="009A5CD6">
      <w:pPr>
        <w:pStyle w:val="PL"/>
      </w:pPr>
      <w:r>
        <w:t xml:space="preserve">        '410':</w:t>
      </w:r>
    </w:p>
    <w:p w14:paraId="7E061CC3" w14:textId="77777777" w:rsidR="009A5CD6" w:rsidRDefault="009A5CD6" w:rsidP="009A5CD6">
      <w:pPr>
        <w:pStyle w:val="PL"/>
      </w:pPr>
      <w:r>
        <w:t xml:space="preserve">          $ref: 'TS29571_CommonData.yaml#/components/</w:t>
      </w:r>
      <w:r>
        <w:rPr>
          <w:lang w:val="en-US"/>
        </w:rPr>
        <w:t>responses/410</w:t>
      </w:r>
      <w:r>
        <w:t>'</w:t>
      </w:r>
    </w:p>
    <w:p w14:paraId="4B8A6677" w14:textId="77777777" w:rsidR="009A5CD6" w:rsidRPr="00BD6F46" w:rsidRDefault="009A5CD6" w:rsidP="009A5CD6">
      <w:pPr>
        <w:pStyle w:val="PL"/>
      </w:pPr>
      <w:r>
        <w:t xml:space="preserve">        '411</w:t>
      </w:r>
      <w:r w:rsidRPr="00BD6F46">
        <w:t>':</w:t>
      </w:r>
    </w:p>
    <w:p w14:paraId="1789C65D"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1B8B9D2D" w14:textId="77777777" w:rsidR="009A5CD6" w:rsidRPr="00BD6F46" w:rsidRDefault="009A5CD6" w:rsidP="009A5CD6">
      <w:pPr>
        <w:pStyle w:val="PL"/>
      </w:pPr>
      <w:r>
        <w:t xml:space="preserve">        '413</w:t>
      </w:r>
      <w:r w:rsidRPr="00BD6F46">
        <w:t>':</w:t>
      </w:r>
    </w:p>
    <w:p w14:paraId="56199473"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2E60D619" w14:textId="77777777" w:rsidR="009A5CD6" w:rsidRPr="00BD6F46" w:rsidRDefault="009A5CD6" w:rsidP="009A5CD6">
      <w:pPr>
        <w:pStyle w:val="PL"/>
      </w:pPr>
      <w:r>
        <w:t xml:space="preserve">        '500</w:t>
      </w:r>
      <w:r w:rsidRPr="00BD6F46">
        <w:t>':</w:t>
      </w:r>
    </w:p>
    <w:p w14:paraId="54023A26"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7D9F11" w14:textId="77777777" w:rsidR="009A5CD6" w:rsidRPr="00BD6F46" w:rsidRDefault="009A5CD6" w:rsidP="009A5CD6">
      <w:pPr>
        <w:pStyle w:val="PL"/>
      </w:pPr>
      <w:r>
        <w:t xml:space="preserve">        '503</w:t>
      </w:r>
      <w:r w:rsidRPr="00BD6F46">
        <w:t>':</w:t>
      </w:r>
    </w:p>
    <w:p w14:paraId="124C322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02D006D" w14:textId="77777777" w:rsidR="009A5CD6" w:rsidRDefault="009A5CD6" w:rsidP="009A5CD6">
      <w:pPr>
        <w:pStyle w:val="PL"/>
      </w:pPr>
      <w:r>
        <w:lastRenderedPageBreak/>
        <w:t xml:space="preserve">        default:</w:t>
      </w:r>
    </w:p>
    <w:p w14:paraId="29760B8C" w14:textId="77777777" w:rsidR="009A5CD6" w:rsidRDefault="009A5CD6" w:rsidP="009A5CD6">
      <w:pPr>
        <w:pStyle w:val="PL"/>
      </w:pPr>
      <w:r>
        <w:t xml:space="preserve">          $ref: 'TS29571_CommonData.yaml#/components/responses/default'</w:t>
      </w:r>
    </w:p>
    <w:p w14:paraId="30A5CB4F" w14:textId="77777777" w:rsidR="009A5CD6" w:rsidRDefault="009A5CD6" w:rsidP="009A5CD6">
      <w:pPr>
        <w:pStyle w:val="PL"/>
      </w:pPr>
      <w:r>
        <w:t xml:space="preserve">  '/offlinechargingdata/{OfflineChargingDataRef}/update':</w:t>
      </w:r>
    </w:p>
    <w:p w14:paraId="63755A2F" w14:textId="77777777" w:rsidR="009A5CD6" w:rsidRDefault="009A5CD6" w:rsidP="009A5CD6">
      <w:pPr>
        <w:pStyle w:val="PL"/>
      </w:pPr>
      <w:r>
        <w:t xml:space="preserve">    post:</w:t>
      </w:r>
    </w:p>
    <w:p w14:paraId="281197AA" w14:textId="77777777" w:rsidR="009A5CD6" w:rsidRDefault="009A5CD6" w:rsidP="009A5CD6">
      <w:pPr>
        <w:pStyle w:val="PL"/>
      </w:pPr>
      <w:r>
        <w:t xml:space="preserve">      requestBody:</w:t>
      </w:r>
    </w:p>
    <w:p w14:paraId="45F41F63" w14:textId="77777777" w:rsidR="009A5CD6" w:rsidRDefault="009A5CD6" w:rsidP="009A5CD6">
      <w:pPr>
        <w:pStyle w:val="PL"/>
      </w:pPr>
      <w:r>
        <w:t xml:space="preserve">        required: true</w:t>
      </w:r>
    </w:p>
    <w:p w14:paraId="4164EF82" w14:textId="77777777" w:rsidR="009A5CD6" w:rsidRDefault="009A5CD6" w:rsidP="009A5CD6">
      <w:pPr>
        <w:pStyle w:val="PL"/>
      </w:pPr>
      <w:r>
        <w:t xml:space="preserve">        content:</w:t>
      </w:r>
    </w:p>
    <w:p w14:paraId="58452032" w14:textId="77777777" w:rsidR="009A5CD6" w:rsidRDefault="009A5CD6" w:rsidP="009A5CD6">
      <w:pPr>
        <w:pStyle w:val="PL"/>
      </w:pPr>
      <w:r>
        <w:t xml:space="preserve">          application/json:</w:t>
      </w:r>
    </w:p>
    <w:p w14:paraId="6EF1136D" w14:textId="77777777" w:rsidR="009A5CD6" w:rsidRDefault="009A5CD6" w:rsidP="009A5CD6">
      <w:pPr>
        <w:pStyle w:val="PL"/>
      </w:pPr>
      <w:r>
        <w:t xml:space="preserve">            schema:</w:t>
      </w:r>
    </w:p>
    <w:p w14:paraId="318320B4" w14:textId="77777777" w:rsidR="009A5CD6" w:rsidRDefault="009A5CD6" w:rsidP="009A5CD6">
      <w:pPr>
        <w:pStyle w:val="PL"/>
      </w:pPr>
      <w:r>
        <w:t xml:space="preserve">              $ref: '#/components/schemas/ChargingDataRequest'</w:t>
      </w:r>
    </w:p>
    <w:p w14:paraId="0E8A66A5" w14:textId="77777777" w:rsidR="009A5CD6" w:rsidRDefault="009A5CD6" w:rsidP="009A5CD6">
      <w:pPr>
        <w:pStyle w:val="PL"/>
      </w:pPr>
      <w:r>
        <w:t xml:space="preserve">      parameters:</w:t>
      </w:r>
    </w:p>
    <w:p w14:paraId="6E9085D4" w14:textId="77777777" w:rsidR="009A5CD6" w:rsidRDefault="009A5CD6" w:rsidP="009A5CD6">
      <w:pPr>
        <w:pStyle w:val="PL"/>
      </w:pPr>
      <w:r>
        <w:t xml:space="preserve">        - name: OfflineChargingDataRef</w:t>
      </w:r>
    </w:p>
    <w:p w14:paraId="396B1791" w14:textId="77777777" w:rsidR="009A5CD6" w:rsidRDefault="009A5CD6" w:rsidP="009A5CD6">
      <w:pPr>
        <w:pStyle w:val="PL"/>
      </w:pPr>
      <w:r>
        <w:t xml:space="preserve">          in: path</w:t>
      </w:r>
    </w:p>
    <w:p w14:paraId="5C73F1C3" w14:textId="77777777" w:rsidR="009A5CD6" w:rsidRDefault="009A5CD6" w:rsidP="009A5CD6">
      <w:pPr>
        <w:pStyle w:val="PL"/>
      </w:pPr>
      <w:r>
        <w:t xml:space="preserve">          description: a unique identifier for a charging data resource in a PLMN</w:t>
      </w:r>
    </w:p>
    <w:p w14:paraId="670EA8BE" w14:textId="77777777" w:rsidR="009A5CD6" w:rsidRDefault="009A5CD6" w:rsidP="009A5CD6">
      <w:pPr>
        <w:pStyle w:val="PL"/>
      </w:pPr>
      <w:r>
        <w:t xml:space="preserve">          required: true</w:t>
      </w:r>
    </w:p>
    <w:p w14:paraId="386C783C" w14:textId="77777777" w:rsidR="009A5CD6" w:rsidRDefault="009A5CD6" w:rsidP="009A5CD6">
      <w:pPr>
        <w:pStyle w:val="PL"/>
      </w:pPr>
      <w:r>
        <w:t xml:space="preserve">          schema:</w:t>
      </w:r>
    </w:p>
    <w:p w14:paraId="344D6F43" w14:textId="77777777" w:rsidR="009A5CD6" w:rsidRDefault="009A5CD6" w:rsidP="009A5CD6">
      <w:pPr>
        <w:pStyle w:val="PL"/>
      </w:pPr>
      <w:r>
        <w:t xml:space="preserve">            type: string</w:t>
      </w:r>
    </w:p>
    <w:p w14:paraId="19B23289" w14:textId="77777777" w:rsidR="009A5CD6" w:rsidRDefault="009A5CD6" w:rsidP="009A5CD6">
      <w:pPr>
        <w:pStyle w:val="PL"/>
      </w:pPr>
      <w:r>
        <w:t xml:space="preserve">      responses:</w:t>
      </w:r>
    </w:p>
    <w:p w14:paraId="64497966" w14:textId="77777777" w:rsidR="009A5CD6" w:rsidRDefault="009A5CD6" w:rsidP="009A5CD6">
      <w:pPr>
        <w:pStyle w:val="PL"/>
      </w:pPr>
      <w:r>
        <w:t xml:space="preserve">        '200':</w:t>
      </w:r>
    </w:p>
    <w:p w14:paraId="71C330C4" w14:textId="77777777" w:rsidR="009A5CD6" w:rsidRDefault="009A5CD6" w:rsidP="009A5CD6">
      <w:pPr>
        <w:pStyle w:val="PL"/>
      </w:pPr>
      <w:r>
        <w:t xml:space="preserve">          description: OK. Updated Charging Data resource is returned</w:t>
      </w:r>
    </w:p>
    <w:p w14:paraId="6832D2ED" w14:textId="77777777" w:rsidR="009A5CD6" w:rsidRDefault="009A5CD6" w:rsidP="009A5CD6">
      <w:pPr>
        <w:pStyle w:val="PL"/>
      </w:pPr>
      <w:r>
        <w:t xml:space="preserve">          content:</w:t>
      </w:r>
    </w:p>
    <w:p w14:paraId="00D2B487" w14:textId="77777777" w:rsidR="009A5CD6" w:rsidRDefault="009A5CD6" w:rsidP="009A5CD6">
      <w:pPr>
        <w:pStyle w:val="PL"/>
      </w:pPr>
      <w:r>
        <w:t xml:space="preserve">            application/json:</w:t>
      </w:r>
    </w:p>
    <w:p w14:paraId="2E645E22" w14:textId="77777777" w:rsidR="009A5CD6" w:rsidRDefault="009A5CD6" w:rsidP="009A5CD6">
      <w:pPr>
        <w:pStyle w:val="PL"/>
      </w:pPr>
      <w:r>
        <w:t xml:space="preserve">              schema:</w:t>
      </w:r>
    </w:p>
    <w:p w14:paraId="5B7C15F1" w14:textId="77777777" w:rsidR="009A5CD6" w:rsidRDefault="009A5CD6" w:rsidP="009A5CD6">
      <w:pPr>
        <w:pStyle w:val="PL"/>
      </w:pPr>
      <w:r>
        <w:t xml:space="preserve">                $ref: '#/components/schemas/ChargingDataResponse'</w:t>
      </w:r>
    </w:p>
    <w:p w14:paraId="4262B0DB" w14:textId="77777777" w:rsidR="009A5CD6" w:rsidRDefault="009A5CD6" w:rsidP="009A5CD6">
      <w:pPr>
        <w:pStyle w:val="PL"/>
      </w:pPr>
      <w:r>
        <w:t xml:space="preserve">        '400':</w:t>
      </w:r>
    </w:p>
    <w:p w14:paraId="5F278BBC" w14:textId="77777777" w:rsidR="009A5CD6" w:rsidRDefault="009A5CD6" w:rsidP="009A5CD6">
      <w:pPr>
        <w:pStyle w:val="PL"/>
      </w:pPr>
      <w:r>
        <w:t xml:space="preserve">          description: Bad request</w:t>
      </w:r>
    </w:p>
    <w:p w14:paraId="0B28A4C2" w14:textId="77777777" w:rsidR="009A5CD6" w:rsidRDefault="009A5CD6" w:rsidP="009A5CD6">
      <w:pPr>
        <w:pStyle w:val="PL"/>
      </w:pPr>
      <w:r>
        <w:t xml:space="preserve">          content:</w:t>
      </w:r>
    </w:p>
    <w:p w14:paraId="31456AD0" w14:textId="77777777" w:rsidR="009A5CD6" w:rsidRDefault="009A5CD6" w:rsidP="009A5CD6">
      <w:pPr>
        <w:pStyle w:val="PL"/>
      </w:pPr>
      <w:r>
        <w:t xml:space="preserve">            application/json:</w:t>
      </w:r>
    </w:p>
    <w:p w14:paraId="4F1F7A37" w14:textId="77777777" w:rsidR="009A5CD6" w:rsidRDefault="009A5CD6" w:rsidP="009A5CD6">
      <w:pPr>
        <w:pStyle w:val="PL"/>
      </w:pPr>
      <w:r>
        <w:t xml:space="preserve">              schema:</w:t>
      </w:r>
    </w:p>
    <w:p w14:paraId="05A062DB" w14:textId="77777777" w:rsidR="009A5CD6" w:rsidRDefault="009A5CD6" w:rsidP="009A5CD6">
      <w:pPr>
        <w:pStyle w:val="PL"/>
      </w:pPr>
      <w:r>
        <w:t xml:space="preserve">                $ref: 'TS29571_CommonData.yaml#/components/schemas/ProblemDetails'</w:t>
      </w:r>
    </w:p>
    <w:p w14:paraId="74FD1AFC" w14:textId="77777777" w:rsidR="009A5CD6" w:rsidRDefault="009A5CD6" w:rsidP="009A5CD6">
      <w:pPr>
        <w:pStyle w:val="PL"/>
      </w:pPr>
      <w:r>
        <w:t xml:space="preserve">        '403':</w:t>
      </w:r>
    </w:p>
    <w:p w14:paraId="2D0134ED" w14:textId="77777777" w:rsidR="009A5CD6" w:rsidRDefault="009A5CD6" w:rsidP="009A5CD6">
      <w:pPr>
        <w:pStyle w:val="PL"/>
      </w:pPr>
      <w:r>
        <w:t xml:space="preserve">          description: Forbidden</w:t>
      </w:r>
    </w:p>
    <w:p w14:paraId="225839D9" w14:textId="77777777" w:rsidR="009A5CD6" w:rsidRDefault="009A5CD6" w:rsidP="009A5CD6">
      <w:pPr>
        <w:pStyle w:val="PL"/>
      </w:pPr>
      <w:r>
        <w:t xml:space="preserve">          content:</w:t>
      </w:r>
    </w:p>
    <w:p w14:paraId="2DAFF3D4" w14:textId="77777777" w:rsidR="009A5CD6" w:rsidRDefault="009A5CD6" w:rsidP="009A5CD6">
      <w:pPr>
        <w:pStyle w:val="PL"/>
      </w:pPr>
      <w:r>
        <w:t xml:space="preserve">            application/json:</w:t>
      </w:r>
    </w:p>
    <w:p w14:paraId="5229D61E" w14:textId="77777777" w:rsidR="009A5CD6" w:rsidRDefault="009A5CD6" w:rsidP="009A5CD6">
      <w:pPr>
        <w:pStyle w:val="PL"/>
      </w:pPr>
      <w:r>
        <w:t xml:space="preserve">              schema:</w:t>
      </w:r>
    </w:p>
    <w:p w14:paraId="2A082F64" w14:textId="77777777" w:rsidR="009A5CD6" w:rsidRDefault="009A5CD6" w:rsidP="009A5CD6">
      <w:pPr>
        <w:pStyle w:val="PL"/>
      </w:pPr>
      <w:r>
        <w:t xml:space="preserve">                $ref: 'TS29571_CommonData.yaml#/components/schemas/ProblemDetails'</w:t>
      </w:r>
    </w:p>
    <w:p w14:paraId="170ED7C9" w14:textId="77777777" w:rsidR="009A5CD6" w:rsidRDefault="009A5CD6" w:rsidP="009A5CD6">
      <w:pPr>
        <w:pStyle w:val="PL"/>
      </w:pPr>
      <w:r>
        <w:t xml:space="preserve">        '404':</w:t>
      </w:r>
    </w:p>
    <w:p w14:paraId="2F79064C" w14:textId="77777777" w:rsidR="009A5CD6" w:rsidRDefault="009A5CD6" w:rsidP="009A5CD6">
      <w:pPr>
        <w:pStyle w:val="PL"/>
      </w:pPr>
      <w:r>
        <w:t xml:space="preserve">          description: Not Found</w:t>
      </w:r>
    </w:p>
    <w:p w14:paraId="50F36800" w14:textId="77777777" w:rsidR="009A5CD6" w:rsidRDefault="009A5CD6" w:rsidP="009A5CD6">
      <w:pPr>
        <w:pStyle w:val="PL"/>
      </w:pPr>
      <w:r>
        <w:t xml:space="preserve">          content:</w:t>
      </w:r>
    </w:p>
    <w:p w14:paraId="24E9B266" w14:textId="77777777" w:rsidR="009A5CD6" w:rsidRDefault="009A5CD6" w:rsidP="009A5CD6">
      <w:pPr>
        <w:pStyle w:val="PL"/>
      </w:pPr>
      <w:r>
        <w:t xml:space="preserve">            application/json:</w:t>
      </w:r>
    </w:p>
    <w:p w14:paraId="346DCA33" w14:textId="77777777" w:rsidR="009A5CD6" w:rsidRDefault="009A5CD6" w:rsidP="009A5CD6">
      <w:pPr>
        <w:pStyle w:val="PL"/>
      </w:pPr>
      <w:r>
        <w:t xml:space="preserve">              schema:</w:t>
      </w:r>
    </w:p>
    <w:p w14:paraId="72F2C384" w14:textId="77777777" w:rsidR="009A5CD6" w:rsidRDefault="009A5CD6" w:rsidP="009A5CD6">
      <w:pPr>
        <w:pStyle w:val="PL"/>
      </w:pPr>
      <w:r>
        <w:t xml:space="preserve">                $ref: 'TS29571_CommonData.yaml#/components/schemas/ProblemDetails'</w:t>
      </w:r>
    </w:p>
    <w:p w14:paraId="6643999C" w14:textId="77777777" w:rsidR="009A5CD6" w:rsidRPr="00BD6F46" w:rsidRDefault="009A5CD6" w:rsidP="009A5CD6">
      <w:pPr>
        <w:pStyle w:val="PL"/>
      </w:pPr>
      <w:r>
        <w:t xml:space="preserve">        '401</w:t>
      </w:r>
      <w:r w:rsidRPr="00BD6F46">
        <w:t>':</w:t>
      </w:r>
    </w:p>
    <w:p w14:paraId="4A68DCD9"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3ED4F3E" w14:textId="77777777" w:rsidR="009A5CD6" w:rsidRDefault="009A5CD6" w:rsidP="009A5CD6">
      <w:pPr>
        <w:pStyle w:val="PL"/>
      </w:pPr>
      <w:r>
        <w:t xml:space="preserve">        '410':</w:t>
      </w:r>
    </w:p>
    <w:p w14:paraId="3205D245" w14:textId="77777777" w:rsidR="009A5CD6" w:rsidRDefault="009A5CD6" w:rsidP="009A5CD6">
      <w:pPr>
        <w:pStyle w:val="PL"/>
      </w:pPr>
      <w:r>
        <w:t xml:space="preserve">          $ref: 'TS29571_CommonData.yaml#/components/</w:t>
      </w:r>
      <w:r>
        <w:rPr>
          <w:lang w:val="en-US"/>
        </w:rPr>
        <w:t>responses/410</w:t>
      </w:r>
      <w:r>
        <w:t>'</w:t>
      </w:r>
    </w:p>
    <w:p w14:paraId="24606541" w14:textId="77777777" w:rsidR="009A5CD6" w:rsidRPr="00BD6F46" w:rsidRDefault="009A5CD6" w:rsidP="009A5CD6">
      <w:pPr>
        <w:pStyle w:val="PL"/>
      </w:pPr>
      <w:r>
        <w:t xml:space="preserve">        '411</w:t>
      </w:r>
      <w:r w:rsidRPr="00BD6F46">
        <w:t>':</w:t>
      </w:r>
    </w:p>
    <w:p w14:paraId="21192D55"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5DECCAA0" w14:textId="77777777" w:rsidR="009A5CD6" w:rsidRPr="00BD6F46" w:rsidRDefault="009A5CD6" w:rsidP="009A5CD6">
      <w:pPr>
        <w:pStyle w:val="PL"/>
      </w:pPr>
      <w:r>
        <w:t xml:space="preserve">        '413</w:t>
      </w:r>
      <w:r w:rsidRPr="00BD6F46">
        <w:t>':</w:t>
      </w:r>
    </w:p>
    <w:p w14:paraId="60265788"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39F8DC77" w14:textId="77777777" w:rsidR="009A5CD6" w:rsidRPr="00BD6F46" w:rsidRDefault="009A5CD6" w:rsidP="009A5CD6">
      <w:pPr>
        <w:pStyle w:val="PL"/>
      </w:pPr>
      <w:r>
        <w:t xml:space="preserve">        '500</w:t>
      </w:r>
      <w:r w:rsidRPr="00BD6F46">
        <w:t>':</w:t>
      </w:r>
    </w:p>
    <w:p w14:paraId="1B2E95D4"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65369C43" w14:textId="77777777" w:rsidR="009A5CD6" w:rsidRPr="00BD6F46" w:rsidRDefault="009A5CD6" w:rsidP="009A5CD6">
      <w:pPr>
        <w:pStyle w:val="PL"/>
      </w:pPr>
      <w:r>
        <w:t xml:space="preserve">        '503</w:t>
      </w:r>
      <w:r w:rsidRPr="00BD6F46">
        <w:t>':</w:t>
      </w:r>
    </w:p>
    <w:p w14:paraId="7B15A3A8"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83464C3" w14:textId="77777777" w:rsidR="009A5CD6" w:rsidRDefault="009A5CD6" w:rsidP="009A5CD6">
      <w:pPr>
        <w:pStyle w:val="PL"/>
      </w:pPr>
      <w:r>
        <w:t xml:space="preserve">        default:</w:t>
      </w:r>
    </w:p>
    <w:p w14:paraId="5D0A42B6" w14:textId="77777777" w:rsidR="009A5CD6" w:rsidRDefault="009A5CD6" w:rsidP="009A5CD6">
      <w:pPr>
        <w:pStyle w:val="PL"/>
      </w:pPr>
      <w:r>
        <w:t xml:space="preserve">          $ref: 'TS29571_CommonData.yaml#/components/responses/default'</w:t>
      </w:r>
    </w:p>
    <w:p w14:paraId="6DAE30F5" w14:textId="77777777" w:rsidR="009A5CD6" w:rsidRDefault="009A5CD6" w:rsidP="009A5CD6">
      <w:pPr>
        <w:pStyle w:val="PL"/>
      </w:pPr>
      <w:r>
        <w:t xml:space="preserve">  '/offlinechargingdata/{OfflineChargingDataRef}/release':</w:t>
      </w:r>
    </w:p>
    <w:p w14:paraId="4E9915F9" w14:textId="77777777" w:rsidR="009A5CD6" w:rsidRDefault="009A5CD6" w:rsidP="009A5CD6">
      <w:pPr>
        <w:pStyle w:val="PL"/>
      </w:pPr>
      <w:r>
        <w:t xml:space="preserve">    post:</w:t>
      </w:r>
    </w:p>
    <w:p w14:paraId="61ECCBBE" w14:textId="77777777" w:rsidR="009A5CD6" w:rsidRDefault="009A5CD6" w:rsidP="009A5CD6">
      <w:pPr>
        <w:pStyle w:val="PL"/>
      </w:pPr>
      <w:r>
        <w:t xml:space="preserve">      requestBody:</w:t>
      </w:r>
    </w:p>
    <w:p w14:paraId="54513381" w14:textId="77777777" w:rsidR="009A5CD6" w:rsidRDefault="009A5CD6" w:rsidP="009A5CD6">
      <w:pPr>
        <w:pStyle w:val="PL"/>
      </w:pPr>
      <w:r>
        <w:t xml:space="preserve">        required: true</w:t>
      </w:r>
    </w:p>
    <w:p w14:paraId="4A31C2E4" w14:textId="77777777" w:rsidR="009A5CD6" w:rsidRDefault="009A5CD6" w:rsidP="009A5CD6">
      <w:pPr>
        <w:pStyle w:val="PL"/>
      </w:pPr>
      <w:r>
        <w:t xml:space="preserve">        content:</w:t>
      </w:r>
    </w:p>
    <w:p w14:paraId="720E754C" w14:textId="77777777" w:rsidR="009A5CD6" w:rsidRDefault="009A5CD6" w:rsidP="009A5CD6">
      <w:pPr>
        <w:pStyle w:val="PL"/>
      </w:pPr>
      <w:r>
        <w:t xml:space="preserve">          application/json:</w:t>
      </w:r>
    </w:p>
    <w:p w14:paraId="2FB6E7F6" w14:textId="77777777" w:rsidR="009A5CD6" w:rsidRDefault="009A5CD6" w:rsidP="009A5CD6">
      <w:pPr>
        <w:pStyle w:val="PL"/>
      </w:pPr>
      <w:r>
        <w:t xml:space="preserve">            schema:</w:t>
      </w:r>
    </w:p>
    <w:p w14:paraId="16ED8BE1" w14:textId="77777777" w:rsidR="009A5CD6" w:rsidRDefault="009A5CD6" w:rsidP="009A5CD6">
      <w:pPr>
        <w:pStyle w:val="PL"/>
      </w:pPr>
      <w:r>
        <w:t xml:space="preserve">              $ref: '#/components/schemas/ChargingDataRequest'</w:t>
      </w:r>
    </w:p>
    <w:p w14:paraId="321C0377" w14:textId="77777777" w:rsidR="009A5CD6" w:rsidRDefault="009A5CD6" w:rsidP="009A5CD6">
      <w:pPr>
        <w:pStyle w:val="PL"/>
      </w:pPr>
      <w:r>
        <w:t xml:space="preserve">      parameters:</w:t>
      </w:r>
    </w:p>
    <w:p w14:paraId="77BDC611" w14:textId="77777777" w:rsidR="009A5CD6" w:rsidRDefault="009A5CD6" w:rsidP="009A5CD6">
      <w:pPr>
        <w:pStyle w:val="PL"/>
      </w:pPr>
      <w:r>
        <w:t xml:space="preserve">        - name: OfflineChargingDataRef</w:t>
      </w:r>
    </w:p>
    <w:p w14:paraId="46647236" w14:textId="77777777" w:rsidR="009A5CD6" w:rsidRDefault="009A5CD6" w:rsidP="009A5CD6">
      <w:pPr>
        <w:pStyle w:val="PL"/>
      </w:pPr>
      <w:r>
        <w:t xml:space="preserve">          in: path</w:t>
      </w:r>
    </w:p>
    <w:p w14:paraId="167E5B29" w14:textId="77777777" w:rsidR="009A5CD6" w:rsidRDefault="009A5CD6" w:rsidP="009A5CD6">
      <w:pPr>
        <w:pStyle w:val="PL"/>
      </w:pPr>
      <w:r>
        <w:t xml:space="preserve">          description: a unique identifier for a charging data resource in a PLMN</w:t>
      </w:r>
    </w:p>
    <w:p w14:paraId="087BE9B2" w14:textId="77777777" w:rsidR="009A5CD6" w:rsidRDefault="009A5CD6" w:rsidP="009A5CD6">
      <w:pPr>
        <w:pStyle w:val="PL"/>
      </w:pPr>
      <w:r>
        <w:t xml:space="preserve">          required: true</w:t>
      </w:r>
    </w:p>
    <w:p w14:paraId="14C1152D" w14:textId="77777777" w:rsidR="009A5CD6" w:rsidRDefault="009A5CD6" w:rsidP="009A5CD6">
      <w:pPr>
        <w:pStyle w:val="PL"/>
      </w:pPr>
      <w:r>
        <w:t xml:space="preserve">          schema:</w:t>
      </w:r>
    </w:p>
    <w:p w14:paraId="4E562C13" w14:textId="77777777" w:rsidR="009A5CD6" w:rsidRDefault="009A5CD6" w:rsidP="009A5CD6">
      <w:pPr>
        <w:pStyle w:val="PL"/>
      </w:pPr>
      <w:r>
        <w:t xml:space="preserve">            type: string</w:t>
      </w:r>
    </w:p>
    <w:p w14:paraId="5AE5AEBD" w14:textId="77777777" w:rsidR="009A5CD6" w:rsidRDefault="009A5CD6" w:rsidP="009A5CD6">
      <w:pPr>
        <w:pStyle w:val="PL"/>
      </w:pPr>
      <w:r>
        <w:t xml:space="preserve">      responses:</w:t>
      </w:r>
    </w:p>
    <w:p w14:paraId="386D80B2" w14:textId="77777777" w:rsidR="009A5CD6" w:rsidRDefault="009A5CD6" w:rsidP="009A5CD6">
      <w:pPr>
        <w:pStyle w:val="PL"/>
      </w:pPr>
      <w:r>
        <w:t xml:space="preserve">        '204':</w:t>
      </w:r>
    </w:p>
    <w:p w14:paraId="5BEF060D" w14:textId="77777777" w:rsidR="009A5CD6" w:rsidRDefault="009A5CD6" w:rsidP="009A5CD6">
      <w:pPr>
        <w:pStyle w:val="PL"/>
      </w:pPr>
      <w:r>
        <w:t xml:space="preserve">          description: No Content.</w:t>
      </w:r>
    </w:p>
    <w:p w14:paraId="7BC8154F" w14:textId="77777777" w:rsidR="009A5CD6" w:rsidRDefault="009A5CD6" w:rsidP="009A5CD6">
      <w:pPr>
        <w:pStyle w:val="PL"/>
      </w:pPr>
      <w:r>
        <w:t xml:space="preserve">        '404':</w:t>
      </w:r>
    </w:p>
    <w:p w14:paraId="45E669D1" w14:textId="77777777" w:rsidR="009A5CD6" w:rsidRDefault="009A5CD6" w:rsidP="009A5CD6">
      <w:pPr>
        <w:pStyle w:val="PL"/>
      </w:pPr>
      <w:r>
        <w:t xml:space="preserve">          description: Not Found</w:t>
      </w:r>
    </w:p>
    <w:p w14:paraId="337642FB" w14:textId="77777777" w:rsidR="009A5CD6" w:rsidRDefault="009A5CD6" w:rsidP="009A5CD6">
      <w:pPr>
        <w:pStyle w:val="PL"/>
      </w:pPr>
      <w:r>
        <w:t xml:space="preserve">          content:</w:t>
      </w:r>
    </w:p>
    <w:p w14:paraId="5AF458AB" w14:textId="77777777" w:rsidR="009A5CD6" w:rsidRDefault="009A5CD6" w:rsidP="009A5CD6">
      <w:pPr>
        <w:pStyle w:val="PL"/>
      </w:pPr>
      <w:r>
        <w:t xml:space="preserve">            application/json:</w:t>
      </w:r>
    </w:p>
    <w:p w14:paraId="6AFA8EE1" w14:textId="77777777" w:rsidR="009A5CD6" w:rsidRDefault="009A5CD6" w:rsidP="009A5CD6">
      <w:pPr>
        <w:pStyle w:val="PL"/>
      </w:pPr>
      <w:r>
        <w:lastRenderedPageBreak/>
        <w:t xml:space="preserve">              schema:</w:t>
      </w:r>
    </w:p>
    <w:p w14:paraId="29484A1F" w14:textId="77777777" w:rsidR="009A5CD6" w:rsidRDefault="009A5CD6" w:rsidP="009A5CD6">
      <w:pPr>
        <w:pStyle w:val="PL"/>
      </w:pPr>
      <w:r>
        <w:t xml:space="preserve">                $ref: 'TS29571_CommonData.yaml#/components/schemas/ProblemDetails'</w:t>
      </w:r>
    </w:p>
    <w:p w14:paraId="55504ED1" w14:textId="77777777" w:rsidR="009A5CD6" w:rsidRPr="00BD6F46" w:rsidRDefault="009A5CD6" w:rsidP="009A5CD6">
      <w:pPr>
        <w:pStyle w:val="PL"/>
      </w:pPr>
      <w:r>
        <w:t xml:space="preserve">        '401</w:t>
      </w:r>
      <w:r w:rsidRPr="00BD6F46">
        <w:t>':</w:t>
      </w:r>
    </w:p>
    <w:p w14:paraId="04EC93AD"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02EA0EF8" w14:textId="77777777" w:rsidR="009A5CD6" w:rsidRDefault="009A5CD6" w:rsidP="009A5CD6">
      <w:pPr>
        <w:pStyle w:val="PL"/>
      </w:pPr>
      <w:r>
        <w:t xml:space="preserve">        '410':</w:t>
      </w:r>
    </w:p>
    <w:p w14:paraId="684CFFA1" w14:textId="77777777" w:rsidR="009A5CD6" w:rsidRDefault="009A5CD6" w:rsidP="009A5CD6">
      <w:pPr>
        <w:pStyle w:val="PL"/>
      </w:pPr>
      <w:r>
        <w:t xml:space="preserve">          $ref: 'TS29571_CommonData.yaml#/components/</w:t>
      </w:r>
      <w:r>
        <w:rPr>
          <w:lang w:val="en-US"/>
        </w:rPr>
        <w:t>responses/410</w:t>
      </w:r>
      <w:r>
        <w:t>'</w:t>
      </w:r>
    </w:p>
    <w:p w14:paraId="6CF7C4E4" w14:textId="77777777" w:rsidR="009A5CD6" w:rsidRPr="00BD6F46" w:rsidRDefault="009A5CD6" w:rsidP="009A5CD6">
      <w:pPr>
        <w:pStyle w:val="PL"/>
      </w:pPr>
      <w:r>
        <w:t xml:space="preserve">        '411</w:t>
      </w:r>
      <w:r w:rsidRPr="00BD6F46">
        <w:t>':</w:t>
      </w:r>
    </w:p>
    <w:p w14:paraId="784943E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2DBEF678" w14:textId="77777777" w:rsidR="009A5CD6" w:rsidRPr="00BD6F46" w:rsidRDefault="009A5CD6" w:rsidP="009A5CD6">
      <w:pPr>
        <w:pStyle w:val="PL"/>
      </w:pPr>
      <w:r>
        <w:t xml:space="preserve">        '413</w:t>
      </w:r>
      <w:r w:rsidRPr="00BD6F46">
        <w:t>':</w:t>
      </w:r>
    </w:p>
    <w:p w14:paraId="120235A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9D2371D" w14:textId="77777777" w:rsidR="009A5CD6" w:rsidRPr="00BD6F46" w:rsidRDefault="009A5CD6" w:rsidP="009A5CD6">
      <w:pPr>
        <w:pStyle w:val="PL"/>
      </w:pPr>
      <w:r>
        <w:t xml:space="preserve">        '500</w:t>
      </w:r>
      <w:r w:rsidRPr="00BD6F46">
        <w:t>':</w:t>
      </w:r>
    </w:p>
    <w:p w14:paraId="10994AC0"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63D55AED" w14:textId="77777777" w:rsidR="009A5CD6" w:rsidRPr="00BD6F46" w:rsidRDefault="009A5CD6" w:rsidP="009A5CD6">
      <w:pPr>
        <w:pStyle w:val="PL"/>
      </w:pPr>
      <w:r>
        <w:t xml:space="preserve">        '503</w:t>
      </w:r>
      <w:r w:rsidRPr="00BD6F46">
        <w:t>':</w:t>
      </w:r>
    </w:p>
    <w:p w14:paraId="0B0E1243"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35DF57DA" w14:textId="77777777" w:rsidR="009A5CD6" w:rsidRDefault="009A5CD6" w:rsidP="009A5CD6">
      <w:pPr>
        <w:pStyle w:val="PL"/>
      </w:pPr>
      <w:r>
        <w:t xml:space="preserve">        default:</w:t>
      </w:r>
    </w:p>
    <w:p w14:paraId="543A12EC" w14:textId="77777777" w:rsidR="009A5CD6" w:rsidRDefault="009A5CD6" w:rsidP="009A5CD6">
      <w:pPr>
        <w:pStyle w:val="PL"/>
      </w:pPr>
      <w:r>
        <w:t xml:space="preserve">          $ref: 'TS29571_CommonData.yaml#/components/responses/default'</w:t>
      </w:r>
    </w:p>
    <w:p w14:paraId="52F4C193" w14:textId="77777777" w:rsidR="002B606C" w:rsidRDefault="009A5CD6" w:rsidP="002B606C">
      <w:pPr>
        <w:pStyle w:val="PL"/>
      </w:pPr>
      <w:r>
        <w:t>components:</w:t>
      </w:r>
    </w:p>
    <w:p w14:paraId="12B2F614" w14:textId="77777777" w:rsidR="002B606C" w:rsidRPr="001E7573" w:rsidRDefault="002B606C" w:rsidP="002B606C">
      <w:pPr>
        <w:pStyle w:val="PL"/>
      </w:pPr>
      <w:r w:rsidRPr="001E7573">
        <w:t xml:space="preserve">  securitySchemes:</w:t>
      </w:r>
    </w:p>
    <w:p w14:paraId="7697104A" w14:textId="77777777" w:rsidR="002B606C" w:rsidRPr="001E7573" w:rsidRDefault="002B606C" w:rsidP="002B606C">
      <w:pPr>
        <w:pStyle w:val="PL"/>
      </w:pPr>
      <w:r w:rsidRPr="001E7573">
        <w:t xml:space="preserve">    oAuth2ClientCredentials:</w:t>
      </w:r>
    </w:p>
    <w:p w14:paraId="1C58DB79" w14:textId="77777777" w:rsidR="002B606C" w:rsidRPr="001E7573" w:rsidRDefault="002B606C" w:rsidP="002B606C">
      <w:pPr>
        <w:pStyle w:val="PL"/>
      </w:pPr>
      <w:r w:rsidRPr="001E7573">
        <w:t xml:space="preserve">      type: oauth2</w:t>
      </w:r>
    </w:p>
    <w:p w14:paraId="17E87CB6" w14:textId="77777777" w:rsidR="002B606C" w:rsidRPr="001E7573" w:rsidRDefault="002B606C" w:rsidP="002B606C">
      <w:pPr>
        <w:pStyle w:val="PL"/>
      </w:pPr>
      <w:r w:rsidRPr="001E7573">
        <w:t xml:space="preserve">      flows:</w:t>
      </w:r>
    </w:p>
    <w:p w14:paraId="4D051E18" w14:textId="77777777" w:rsidR="002B606C" w:rsidRPr="001E7573" w:rsidRDefault="002B606C" w:rsidP="002B606C">
      <w:pPr>
        <w:pStyle w:val="PL"/>
      </w:pPr>
      <w:r w:rsidRPr="001E7573">
        <w:t xml:space="preserve">        clientCredentials:</w:t>
      </w:r>
    </w:p>
    <w:p w14:paraId="58605F9A"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04406B78" w14:textId="77777777" w:rsidR="002B606C" w:rsidRDefault="002B606C" w:rsidP="002B606C">
      <w:pPr>
        <w:pStyle w:val="PL"/>
      </w:pPr>
      <w:r w:rsidRPr="001E7573">
        <w:t xml:space="preserve">          scopes:</w:t>
      </w:r>
    </w:p>
    <w:p w14:paraId="366789E0"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3D212174" w14:textId="77777777" w:rsidR="009A5CD6" w:rsidRDefault="009A5CD6" w:rsidP="009A5CD6">
      <w:pPr>
        <w:pStyle w:val="PL"/>
      </w:pPr>
      <w:r>
        <w:t xml:space="preserve">  schemas:</w:t>
      </w:r>
    </w:p>
    <w:p w14:paraId="3B0D3921" w14:textId="77777777" w:rsidR="009A5CD6" w:rsidRDefault="009A5CD6" w:rsidP="009A5CD6">
      <w:pPr>
        <w:pStyle w:val="PL"/>
      </w:pPr>
      <w:r>
        <w:t xml:space="preserve">    ChargingDataRequest:</w:t>
      </w:r>
    </w:p>
    <w:p w14:paraId="0555869A" w14:textId="77777777" w:rsidR="009A5CD6" w:rsidRDefault="009A5CD6" w:rsidP="009A5CD6">
      <w:pPr>
        <w:pStyle w:val="PL"/>
      </w:pPr>
      <w:r>
        <w:t xml:space="preserve">      type: object</w:t>
      </w:r>
    </w:p>
    <w:p w14:paraId="3D196CBB" w14:textId="77777777" w:rsidR="009A5CD6" w:rsidRDefault="009A5CD6" w:rsidP="009A5CD6">
      <w:pPr>
        <w:pStyle w:val="PL"/>
      </w:pPr>
      <w:r>
        <w:t xml:space="preserve">      properties:</w:t>
      </w:r>
    </w:p>
    <w:p w14:paraId="136D10E9" w14:textId="77777777" w:rsidR="009A5CD6" w:rsidRDefault="009A5CD6" w:rsidP="009A5CD6">
      <w:pPr>
        <w:pStyle w:val="PL"/>
      </w:pPr>
      <w:r>
        <w:t xml:space="preserve">        subscriberIdentifier:</w:t>
      </w:r>
    </w:p>
    <w:p w14:paraId="5A2E7F5A" w14:textId="77777777" w:rsidR="009A5CD6" w:rsidRDefault="009A5CD6" w:rsidP="009A5CD6">
      <w:pPr>
        <w:pStyle w:val="PL"/>
      </w:pPr>
      <w:r>
        <w:t xml:space="preserve">          $ref: 'TS29571_CommonData.yaml#/components/schemas/Supi'</w:t>
      </w:r>
    </w:p>
    <w:p w14:paraId="44D88F30" w14:textId="77777777" w:rsidR="009A5CD6" w:rsidRDefault="009A5CD6" w:rsidP="009A5CD6">
      <w:pPr>
        <w:pStyle w:val="PL"/>
      </w:pPr>
      <w:r>
        <w:t xml:space="preserve">        nfConsumerIdentification:</w:t>
      </w:r>
    </w:p>
    <w:p w14:paraId="42FA0911" w14:textId="77777777" w:rsidR="009A5CD6" w:rsidRDefault="009A5CD6" w:rsidP="009A5CD6">
      <w:pPr>
        <w:pStyle w:val="PL"/>
      </w:pPr>
      <w:r>
        <w:t xml:space="preserve">          $ref: '#/components/schemas/NFIdentification'</w:t>
      </w:r>
    </w:p>
    <w:p w14:paraId="0D3AA8D8" w14:textId="77777777" w:rsidR="009A5CD6" w:rsidRDefault="009A5CD6" w:rsidP="009A5CD6">
      <w:pPr>
        <w:pStyle w:val="PL"/>
      </w:pPr>
      <w:r>
        <w:t xml:space="preserve">        invocationTimeStamp:</w:t>
      </w:r>
    </w:p>
    <w:p w14:paraId="1E6C2DE1" w14:textId="77777777" w:rsidR="009A5CD6" w:rsidRDefault="009A5CD6" w:rsidP="009A5CD6">
      <w:pPr>
        <w:pStyle w:val="PL"/>
      </w:pPr>
      <w:r>
        <w:t xml:space="preserve">          $ref: 'TS29571_CommonData.yaml#/components/schemas/DateTime'</w:t>
      </w:r>
    </w:p>
    <w:p w14:paraId="3728C830" w14:textId="77777777" w:rsidR="009A5CD6" w:rsidRDefault="009A5CD6" w:rsidP="009A5CD6">
      <w:pPr>
        <w:pStyle w:val="PL"/>
      </w:pPr>
      <w:r>
        <w:t xml:space="preserve">        invocationSequenceNumber:</w:t>
      </w:r>
    </w:p>
    <w:p w14:paraId="32949CCD" w14:textId="77777777" w:rsidR="00093E4C" w:rsidRDefault="009A5CD6" w:rsidP="00093E4C">
      <w:pPr>
        <w:pStyle w:val="PL"/>
      </w:pPr>
      <w:r>
        <w:t xml:space="preserve">          $ref: 'TS29571_CommonData.yaml#/components/schemas/Uint32'</w:t>
      </w:r>
    </w:p>
    <w:p w14:paraId="0A502344" w14:textId="77777777" w:rsidR="00093E4C" w:rsidRDefault="00093E4C" w:rsidP="00093E4C">
      <w:pPr>
        <w:pStyle w:val="PL"/>
        <w:rPr>
          <w:lang w:eastAsia="zh-CN"/>
        </w:rPr>
      </w:pPr>
      <w:r w:rsidRPr="00BD6F46">
        <w:t xml:space="preserve">        </w:t>
      </w:r>
      <w:r>
        <w:rPr>
          <w:lang w:eastAsia="zh-CN"/>
        </w:rPr>
        <w:t>retransmissionIndicator:</w:t>
      </w:r>
    </w:p>
    <w:p w14:paraId="3F65A36C" w14:textId="77777777" w:rsidR="00EB68FB" w:rsidRDefault="00093E4C" w:rsidP="00EB68FB">
      <w:pPr>
        <w:pStyle w:val="PL"/>
      </w:pPr>
      <w:r w:rsidRPr="00BD6F46">
        <w:t xml:space="preserve">          type: boolean</w:t>
      </w:r>
    </w:p>
    <w:p w14:paraId="393B3728"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FBFD9F7" w14:textId="77777777" w:rsidR="009A5CD6" w:rsidRDefault="00EB68FB" w:rsidP="00EB68FB">
      <w:pPr>
        <w:pStyle w:val="PL"/>
      </w:pPr>
      <w:r w:rsidRPr="00BD6F46">
        <w:t xml:space="preserve">          </w:t>
      </w:r>
      <w:r w:rsidRPr="00F267AF">
        <w:t>type: string</w:t>
      </w:r>
    </w:p>
    <w:p w14:paraId="6E19A9CD" w14:textId="77777777" w:rsidR="009A5CD6" w:rsidRDefault="009A5CD6" w:rsidP="009A5CD6">
      <w:pPr>
        <w:pStyle w:val="PL"/>
      </w:pPr>
      <w:r>
        <w:t xml:space="preserve">        multipleUnitUsage:</w:t>
      </w:r>
    </w:p>
    <w:p w14:paraId="69940BD7" w14:textId="77777777" w:rsidR="009A5CD6" w:rsidRDefault="009A5CD6" w:rsidP="009A5CD6">
      <w:pPr>
        <w:pStyle w:val="PL"/>
      </w:pPr>
      <w:r>
        <w:t xml:space="preserve">          type: array</w:t>
      </w:r>
    </w:p>
    <w:p w14:paraId="6F97265F" w14:textId="77777777" w:rsidR="009A5CD6" w:rsidRDefault="009A5CD6" w:rsidP="009A5CD6">
      <w:pPr>
        <w:pStyle w:val="PL"/>
      </w:pPr>
      <w:r>
        <w:t xml:space="preserve">          items:</w:t>
      </w:r>
    </w:p>
    <w:p w14:paraId="14A8009A" w14:textId="77777777" w:rsidR="009A5CD6" w:rsidRDefault="009A5CD6" w:rsidP="009A5CD6">
      <w:pPr>
        <w:pStyle w:val="PL"/>
      </w:pPr>
      <w:r>
        <w:t xml:space="preserve">            $ref: '#/components/schemas/MultipleUnitUsage'</w:t>
      </w:r>
    </w:p>
    <w:p w14:paraId="0C2BD19D" w14:textId="77777777" w:rsidR="009A5CD6" w:rsidRDefault="009A5CD6" w:rsidP="009A5CD6">
      <w:pPr>
        <w:pStyle w:val="PL"/>
      </w:pPr>
      <w:r>
        <w:t xml:space="preserve">          minItems: 0</w:t>
      </w:r>
    </w:p>
    <w:p w14:paraId="08153A52" w14:textId="77777777" w:rsidR="009A5CD6" w:rsidRDefault="009A5CD6" w:rsidP="009A5CD6">
      <w:pPr>
        <w:pStyle w:val="PL"/>
      </w:pPr>
      <w:r>
        <w:t xml:space="preserve">        triggers:</w:t>
      </w:r>
    </w:p>
    <w:p w14:paraId="316B1DCD" w14:textId="77777777" w:rsidR="009A5CD6" w:rsidRDefault="009A5CD6" w:rsidP="009A5CD6">
      <w:pPr>
        <w:pStyle w:val="PL"/>
      </w:pPr>
      <w:r>
        <w:t xml:space="preserve">          type: array</w:t>
      </w:r>
    </w:p>
    <w:p w14:paraId="75631C48" w14:textId="77777777" w:rsidR="009A5CD6" w:rsidRDefault="009A5CD6" w:rsidP="009A5CD6">
      <w:pPr>
        <w:pStyle w:val="PL"/>
      </w:pPr>
      <w:r>
        <w:t xml:space="preserve">          items:</w:t>
      </w:r>
    </w:p>
    <w:p w14:paraId="7640FC0D" w14:textId="77777777" w:rsidR="009A5CD6" w:rsidRDefault="009A5CD6" w:rsidP="009A5CD6">
      <w:pPr>
        <w:pStyle w:val="PL"/>
      </w:pPr>
      <w:r>
        <w:t xml:space="preserve">            $ref: '#/components/schemas/Trigger'</w:t>
      </w:r>
    </w:p>
    <w:p w14:paraId="36126F57" w14:textId="77777777" w:rsidR="009A5CD6" w:rsidRDefault="009A5CD6" w:rsidP="009A5CD6">
      <w:pPr>
        <w:pStyle w:val="PL"/>
      </w:pPr>
      <w:r>
        <w:t xml:space="preserve">          minItems: 0</w:t>
      </w:r>
    </w:p>
    <w:p w14:paraId="7C4636BE" w14:textId="77777777" w:rsidR="009A5CD6" w:rsidRDefault="009A5CD6" w:rsidP="009A5CD6">
      <w:pPr>
        <w:pStyle w:val="PL"/>
      </w:pPr>
      <w:r>
        <w:t xml:space="preserve">        pDUSessionChargingInformation:</w:t>
      </w:r>
    </w:p>
    <w:p w14:paraId="2CAF0492" w14:textId="77777777" w:rsidR="009A5CD6" w:rsidRDefault="009A5CD6" w:rsidP="009A5CD6">
      <w:pPr>
        <w:pStyle w:val="PL"/>
      </w:pPr>
      <w:r>
        <w:t xml:space="preserve">          $ref: '#/components/schemas/PDUSessionChargingInformation'</w:t>
      </w:r>
    </w:p>
    <w:p w14:paraId="514F1E18" w14:textId="77777777" w:rsidR="009A5CD6" w:rsidRDefault="009A5CD6" w:rsidP="009A5CD6">
      <w:pPr>
        <w:pStyle w:val="PL"/>
      </w:pPr>
      <w:r>
        <w:t xml:space="preserve">        roamingQBCInformation:</w:t>
      </w:r>
    </w:p>
    <w:p w14:paraId="63425C61" w14:textId="77777777" w:rsidR="009A5CD6" w:rsidRDefault="009A5CD6" w:rsidP="009A5CD6">
      <w:pPr>
        <w:pStyle w:val="PL"/>
      </w:pPr>
      <w:r>
        <w:t xml:space="preserve">          $ref: '#/components/schemas/RoamingQBCInformation'</w:t>
      </w:r>
    </w:p>
    <w:p w14:paraId="03DED108" w14:textId="77777777" w:rsidR="009A5CD6" w:rsidRDefault="009A5CD6" w:rsidP="009A5CD6">
      <w:pPr>
        <w:pStyle w:val="PL"/>
      </w:pPr>
      <w:r>
        <w:t xml:space="preserve">      required:</w:t>
      </w:r>
    </w:p>
    <w:p w14:paraId="1605C094" w14:textId="77777777" w:rsidR="009A5CD6" w:rsidRDefault="009A5CD6" w:rsidP="009A5CD6">
      <w:pPr>
        <w:pStyle w:val="PL"/>
      </w:pPr>
      <w:r>
        <w:t xml:space="preserve">        - </w:t>
      </w:r>
      <w:r w:rsidR="00D263AC" w:rsidRPr="000320D9">
        <w:t>nfConsumerIdentificatio</w:t>
      </w:r>
      <w:r w:rsidR="004D272C">
        <w:t>n</w:t>
      </w:r>
    </w:p>
    <w:p w14:paraId="75B9A8BB" w14:textId="77777777" w:rsidR="009A5CD6" w:rsidRDefault="009A5CD6" w:rsidP="009A5CD6">
      <w:pPr>
        <w:pStyle w:val="PL"/>
      </w:pPr>
      <w:r>
        <w:t xml:space="preserve">        - invocationTimeStamp</w:t>
      </w:r>
    </w:p>
    <w:p w14:paraId="6E8B0C43" w14:textId="77777777" w:rsidR="009A5CD6" w:rsidRDefault="009A5CD6" w:rsidP="009A5CD6">
      <w:pPr>
        <w:pStyle w:val="PL"/>
      </w:pPr>
      <w:r>
        <w:t xml:space="preserve">        - invocationSequenceNumber</w:t>
      </w:r>
    </w:p>
    <w:p w14:paraId="676249C5" w14:textId="77777777" w:rsidR="009A5CD6" w:rsidRDefault="009A5CD6" w:rsidP="009A5CD6">
      <w:pPr>
        <w:pStyle w:val="PL"/>
      </w:pPr>
      <w:r>
        <w:t xml:space="preserve">    ChargingDataResponse:</w:t>
      </w:r>
    </w:p>
    <w:p w14:paraId="40B4E5E7" w14:textId="77777777" w:rsidR="009A5CD6" w:rsidRDefault="009A5CD6" w:rsidP="009A5CD6">
      <w:pPr>
        <w:pStyle w:val="PL"/>
      </w:pPr>
      <w:r>
        <w:t xml:space="preserve">      type: object</w:t>
      </w:r>
    </w:p>
    <w:p w14:paraId="76E4B8DD" w14:textId="77777777" w:rsidR="009A5CD6" w:rsidRDefault="009A5CD6" w:rsidP="009A5CD6">
      <w:pPr>
        <w:pStyle w:val="PL"/>
      </w:pPr>
      <w:r>
        <w:t xml:space="preserve">      properties:</w:t>
      </w:r>
    </w:p>
    <w:p w14:paraId="3F94F058" w14:textId="77777777" w:rsidR="009A5CD6" w:rsidRDefault="009A5CD6" w:rsidP="009A5CD6">
      <w:pPr>
        <w:pStyle w:val="PL"/>
      </w:pPr>
      <w:r>
        <w:t xml:space="preserve">        invocationTimeStamp:</w:t>
      </w:r>
    </w:p>
    <w:p w14:paraId="4FD535C3" w14:textId="77777777" w:rsidR="009A5CD6" w:rsidRDefault="009A5CD6" w:rsidP="009A5CD6">
      <w:pPr>
        <w:pStyle w:val="PL"/>
      </w:pPr>
      <w:r>
        <w:t xml:space="preserve">          $ref: 'TS29571_CommonData.yaml#/components/schemas/DateTime'</w:t>
      </w:r>
    </w:p>
    <w:p w14:paraId="417C52DB" w14:textId="77777777" w:rsidR="009A5CD6" w:rsidRDefault="009A5CD6" w:rsidP="009A5CD6">
      <w:pPr>
        <w:pStyle w:val="PL"/>
      </w:pPr>
      <w:r>
        <w:t xml:space="preserve">        invocationSequenceNumber:</w:t>
      </w:r>
    </w:p>
    <w:p w14:paraId="59836D4E" w14:textId="77777777" w:rsidR="009A5CD6" w:rsidRDefault="009A5CD6" w:rsidP="009A5CD6">
      <w:pPr>
        <w:pStyle w:val="PL"/>
      </w:pPr>
      <w:r>
        <w:t xml:space="preserve">          $ref: 'TS29571_CommonData.yaml#/components/schemas/Uint32'</w:t>
      </w:r>
    </w:p>
    <w:p w14:paraId="220529B2" w14:textId="77777777" w:rsidR="009A5CD6" w:rsidRDefault="009A5CD6" w:rsidP="009A5CD6">
      <w:pPr>
        <w:pStyle w:val="PL"/>
      </w:pPr>
      <w:r>
        <w:t xml:space="preserve">        invocationResult:</w:t>
      </w:r>
    </w:p>
    <w:p w14:paraId="3B1D5BC5" w14:textId="77777777" w:rsidR="009A5CD6" w:rsidRDefault="009A5CD6" w:rsidP="009A5CD6">
      <w:pPr>
        <w:pStyle w:val="PL"/>
      </w:pPr>
      <w:r>
        <w:t xml:space="preserve">          $ref: '#/components/schemas/InvocationResult'</w:t>
      </w:r>
    </w:p>
    <w:p w14:paraId="705660B1" w14:textId="77777777" w:rsidR="009A5CD6" w:rsidRDefault="009A5CD6" w:rsidP="009A5CD6">
      <w:pPr>
        <w:pStyle w:val="PL"/>
      </w:pPr>
      <w:r>
        <w:t xml:space="preserve">        sessionFailover:</w:t>
      </w:r>
    </w:p>
    <w:p w14:paraId="3CC8551F" w14:textId="77777777" w:rsidR="009A5CD6" w:rsidRDefault="009A5CD6" w:rsidP="009A5CD6">
      <w:pPr>
        <w:pStyle w:val="PL"/>
      </w:pPr>
      <w:r>
        <w:t xml:space="preserve">          $ref: '#/components/schemas/SessionFailover'</w:t>
      </w:r>
    </w:p>
    <w:p w14:paraId="6C76529C" w14:textId="77777777" w:rsidR="009A5CD6" w:rsidRDefault="009A5CD6" w:rsidP="009A5CD6">
      <w:pPr>
        <w:pStyle w:val="PL"/>
      </w:pPr>
      <w:r>
        <w:t xml:space="preserve">        triggers:</w:t>
      </w:r>
    </w:p>
    <w:p w14:paraId="124C2E66" w14:textId="77777777" w:rsidR="009A5CD6" w:rsidRDefault="009A5CD6" w:rsidP="009A5CD6">
      <w:pPr>
        <w:pStyle w:val="PL"/>
      </w:pPr>
      <w:r>
        <w:t xml:space="preserve">          type: array</w:t>
      </w:r>
    </w:p>
    <w:p w14:paraId="0F9CBF1F" w14:textId="77777777" w:rsidR="009A5CD6" w:rsidRDefault="009A5CD6" w:rsidP="009A5CD6">
      <w:pPr>
        <w:pStyle w:val="PL"/>
      </w:pPr>
      <w:r>
        <w:t xml:space="preserve">          items:</w:t>
      </w:r>
    </w:p>
    <w:p w14:paraId="0B5CC75B" w14:textId="77777777" w:rsidR="009A5CD6" w:rsidRDefault="009A5CD6" w:rsidP="009A5CD6">
      <w:pPr>
        <w:pStyle w:val="PL"/>
      </w:pPr>
      <w:r>
        <w:t xml:space="preserve">            $ref: '#/components/schemas/Trigger'</w:t>
      </w:r>
    </w:p>
    <w:p w14:paraId="01589F4A" w14:textId="77777777" w:rsidR="009A5CD6" w:rsidRDefault="009A5CD6" w:rsidP="009A5CD6">
      <w:pPr>
        <w:pStyle w:val="PL"/>
      </w:pPr>
      <w:r>
        <w:t xml:space="preserve">          minItems: 0</w:t>
      </w:r>
    </w:p>
    <w:p w14:paraId="3FE39A52" w14:textId="77777777" w:rsidR="009A5CD6" w:rsidRDefault="009A5CD6" w:rsidP="009A5CD6">
      <w:pPr>
        <w:pStyle w:val="PL"/>
      </w:pPr>
      <w:r>
        <w:t xml:space="preserve">        pDUSessionChargingInformation:</w:t>
      </w:r>
    </w:p>
    <w:p w14:paraId="19A41DB9" w14:textId="77777777" w:rsidR="009A5CD6" w:rsidRDefault="009A5CD6" w:rsidP="009A5CD6">
      <w:pPr>
        <w:pStyle w:val="PL"/>
      </w:pPr>
      <w:r>
        <w:t xml:space="preserve">          $ref: '#/components/schemas/PDUSessionChargingInformation'</w:t>
      </w:r>
    </w:p>
    <w:p w14:paraId="481510A8" w14:textId="77777777" w:rsidR="009A5CD6" w:rsidRDefault="009A5CD6" w:rsidP="009A5CD6">
      <w:pPr>
        <w:pStyle w:val="PL"/>
      </w:pPr>
      <w:r>
        <w:t xml:space="preserve">        roamingQBCInformation:</w:t>
      </w:r>
    </w:p>
    <w:p w14:paraId="6B2CDDB0" w14:textId="77777777" w:rsidR="009A5CD6" w:rsidRDefault="009A5CD6" w:rsidP="009A5CD6">
      <w:pPr>
        <w:pStyle w:val="PL"/>
      </w:pPr>
      <w:r>
        <w:lastRenderedPageBreak/>
        <w:t xml:space="preserve">          $ref: '#/components/schemas/RoamingQBCInformation'</w:t>
      </w:r>
    </w:p>
    <w:p w14:paraId="33418EEA" w14:textId="77777777" w:rsidR="009A5CD6" w:rsidRDefault="009A5CD6" w:rsidP="009A5CD6">
      <w:pPr>
        <w:pStyle w:val="PL"/>
      </w:pPr>
      <w:r>
        <w:t xml:space="preserve">      required:</w:t>
      </w:r>
    </w:p>
    <w:p w14:paraId="75148916" w14:textId="77777777" w:rsidR="009A5CD6" w:rsidRDefault="009A5CD6" w:rsidP="009A5CD6">
      <w:pPr>
        <w:pStyle w:val="PL"/>
      </w:pPr>
      <w:r>
        <w:t xml:space="preserve">        - invocationTimeStamp</w:t>
      </w:r>
    </w:p>
    <w:p w14:paraId="2FDC0848" w14:textId="77777777" w:rsidR="009A5CD6" w:rsidRDefault="009A5CD6" w:rsidP="009A5CD6">
      <w:pPr>
        <w:pStyle w:val="PL"/>
      </w:pPr>
      <w:r>
        <w:t xml:space="preserve">        - invocationSequenceNumber</w:t>
      </w:r>
    </w:p>
    <w:p w14:paraId="27366C3A" w14:textId="77777777" w:rsidR="009A5CD6" w:rsidRDefault="009A5CD6" w:rsidP="009A5CD6">
      <w:pPr>
        <w:pStyle w:val="PL"/>
      </w:pPr>
      <w:r>
        <w:t xml:space="preserve">    NFIdentification:</w:t>
      </w:r>
    </w:p>
    <w:p w14:paraId="6DE2BE24" w14:textId="77777777" w:rsidR="009A5CD6" w:rsidRDefault="009A5CD6" w:rsidP="009A5CD6">
      <w:pPr>
        <w:pStyle w:val="PL"/>
      </w:pPr>
      <w:r>
        <w:t xml:space="preserve">      type: object</w:t>
      </w:r>
    </w:p>
    <w:p w14:paraId="2EA55973" w14:textId="77777777" w:rsidR="009A5CD6" w:rsidRDefault="009A5CD6" w:rsidP="009A5CD6">
      <w:pPr>
        <w:pStyle w:val="PL"/>
      </w:pPr>
      <w:r>
        <w:t xml:space="preserve">      properties:</w:t>
      </w:r>
    </w:p>
    <w:p w14:paraId="186559AF" w14:textId="77777777" w:rsidR="009A5CD6" w:rsidRDefault="009A5CD6" w:rsidP="009A5CD6">
      <w:pPr>
        <w:pStyle w:val="PL"/>
      </w:pPr>
      <w:r>
        <w:t xml:space="preserve">        nFName:</w:t>
      </w:r>
    </w:p>
    <w:p w14:paraId="032E5E4D" w14:textId="77777777" w:rsidR="009A5CD6" w:rsidRDefault="009A5CD6" w:rsidP="009A5CD6">
      <w:pPr>
        <w:pStyle w:val="PL"/>
      </w:pPr>
      <w:r>
        <w:t xml:space="preserve">          $ref: 'TS29571_CommonData.yaml#/components/schemas/NfInstanceId'</w:t>
      </w:r>
    </w:p>
    <w:p w14:paraId="24E46DA4" w14:textId="77777777" w:rsidR="009A5CD6" w:rsidRDefault="009A5CD6" w:rsidP="009A5CD6">
      <w:pPr>
        <w:pStyle w:val="PL"/>
      </w:pPr>
      <w:r>
        <w:t xml:space="preserve">        nFIPv4Address:</w:t>
      </w:r>
    </w:p>
    <w:p w14:paraId="6A4EF2DC" w14:textId="77777777" w:rsidR="009A5CD6" w:rsidRDefault="009A5CD6" w:rsidP="009A5CD6">
      <w:pPr>
        <w:pStyle w:val="PL"/>
      </w:pPr>
      <w:r>
        <w:t xml:space="preserve">          $ref: 'TS29571_CommonData.yaml#/components/schemas/Ipv4Addr'</w:t>
      </w:r>
    </w:p>
    <w:p w14:paraId="71C7E14C" w14:textId="77777777" w:rsidR="009A5CD6" w:rsidRDefault="009A5CD6" w:rsidP="009A5CD6">
      <w:pPr>
        <w:pStyle w:val="PL"/>
      </w:pPr>
      <w:r>
        <w:t xml:space="preserve">        nFIPv6Address:</w:t>
      </w:r>
    </w:p>
    <w:p w14:paraId="1C1B18B9" w14:textId="77777777" w:rsidR="009A5CD6" w:rsidRDefault="009A5CD6" w:rsidP="009A5CD6">
      <w:pPr>
        <w:pStyle w:val="PL"/>
      </w:pPr>
      <w:r>
        <w:t xml:space="preserve">          $ref: 'TS29571_CommonData.yaml#/components/schemas/Ipv6Addr'</w:t>
      </w:r>
    </w:p>
    <w:p w14:paraId="56902B47" w14:textId="77777777" w:rsidR="009A5CD6" w:rsidRDefault="009A5CD6" w:rsidP="009A5CD6">
      <w:pPr>
        <w:pStyle w:val="PL"/>
      </w:pPr>
      <w:r>
        <w:t xml:space="preserve">        nFPLMNID:</w:t>
      </w:r>
    </w:p>
    <w:p w14:paraId="73D913DD" w14:textId="77777777" w:rsidR="009A5CD6" w:rsidRDefault="009A5CD6" w:rsidP="009A5CD6">
      <w:pPr>
        <w:pStyle w:val="PL"/>
      </w:pPr>
      <w:r>
        <w:t xml:space="preserve">          $ref: 'TS29571_CommonData.yaml#/components/schemas/PlmnId'</w:t>
      </w:r>
    </w:p>
    <w:p w14:paraId="69DBF3A7" w14:textId="77777777" w:rsidR="009A5CD6" w:rsidRDefault="009A5CD6" w:rsidP="009A5CD6">
      <w:pPr>
        <w:pStyle w:val="PL"/>
      </w:pPr>
      <w:r>
        <w:t xml:space="preserve">        nodeFunctionality:</w:t>
      </w:r>
    </w:p>
    <w:p w14:paraId="361F3CF0" w14:textId="77777777" w:rsidR="009A5CD6" w:rsidRDefault="009A5CD6" w:rsidP="009A5CD6">
      <w:pPr>
        <w:pStyle w:val="PL"/>
      </w:pPr>
      <w:r>
        <w:t xml:space="preserve">          $ref: '#/components/schemas/NodeFunctionality'</w:t>
      </w:r>
    </w:p>
    <w:p w14:paraId="677192E9" w14:textId="77777777" w:rsidR="009A5CD6" w:rsidRDefault="009A5CD6" w:rsidP="009A5CD6">
      <w:pPr>
        <w:pStyle w:val="PL"/>
      </w:pPr>
      <w:r>
        <w:t xml:space="preserve">        nFFqdn:</w:t>
      </w:r>
    </w:p>
    <w:p w14:paraId="0B1DD8AD" w14:textId="77777777" w:rsidR="009A5CD6" w:rsidRDefault="009A5CD6" w:rsidP="009A5CD6">
      <w:pPr>
        <w:pStyle w:val="PL"/>
      </w:pPr>
      <w:r>
        <w:t xml:space="preserve">          type: string</w:t>
      </w:r>
    </w:p>
    <w:p w14:paraId="130E2B22" w14:textId="77777777" w:rsidR="009A5CD6" w:rsidRDefault="009A5CD6" w:rsidP="009A5CD6">
      <w:pPr>
        <w:pStyle w:val="PL"/>
      </w:pPr>
      <w:r>
        <w:t xml:space="preserve">      required:</w:t>
      </w:r>
    </w:p>
    <w:p w14:paraId="2199795E" w14:textId="77777777" w:rsidR="009A5CD6" w:rsidRDefault="009A5CD6" w:rsidP="009A5CD6">
      <w:pPr>
        <w:pStyle w:val="PL"/>
      </w:pPr>
      <w:r>
        <w:t xml:space="preserve">        - nodeFunctionality</w:t>
      </w:r>
    </w:p>
    <w:p w14:paraId="17D1BF9A" w14:textId="77777777" w:rsidR="009A5CD6" w:rsidRDefault="009A5CD6" w:rsidP="009A5CD6">
      <w:pPr>
        <w:pStyle w:val="PL"/>
      </w:pPr>
      <w:r>
        <w:t xml:space="preserve">    MultipleUnitUsage:</w:t>
      </w:r>
    </w:p>
    <w:p w14:paraId="64B0301D" w14:textId="77777777" w:rsidR="009A5CD6" w:rsidRDefault="009A5CD6" w:rsidP="009A5CD6">
      <w:pPr>
        <w:pStyle w:val="PL"/>
      </w:pPr>
      <w:r>
        <w:t xml:space="preserve">      type: object</w:t>
      </w:r>
    </w:p>
    <w:p w14:paraId="5632B914" w14:textId="77777777" w:rsidR="009A5CD6" w:rsidRDefault="009A5CD6" w:rsidP="009A5CD6">
      <w:pPr>
        <w:pStyle w:val="PL"/>
      </w:pPr>
      <w:r>
        <w:t xml:space="preserve">      properties:</w:t>
      </w:r>
    </w:p>
    <w:p w14:paraId="72F3075C" w14:textId="77777777" w:rsidR="009A5CD6" w:rsidRDefault="009A5CD6" w:rsidP="009A5CD6">
      <w:pPr>
        <w:pStyle w:val="PL"/>
      </w:pPr>
      <w:r>
        <w:t xml:space="preserve">        ratingGroup:</w:t>
      </w:r>
    </w:p>
    <w:p w14:paraId="706E3F1E" w14:textId="77777777" w:rsidR="009A5CD6" w:rsidRDefault="009A5CD6" w:rsidP="009A5CD6">
      <w:pPr>
        <w:pStyle w:val="PL"/>
      </w:pPr>
      <w:r>
        <w:t xml:space="preserve">          $ref: 'TS29571_CommonData.yaml#/components/schemas/RatingGroup'</w:t>
      </w:r>
    </w:p>
    <w:p w14:paraId="507854EA" w14:textId="77777777" w:rsidR="009A5CD6" w:rsidRDefault="009A5CD6" w:rsidP="009A5CD6">
      <w:pPr>
        <w:pStyle w:val="PL"/>
      </w:pPr>
      <w:r>
        <w:t xml:space="preserve">        </w:t>
      </w:r>
      <w:r w:rsidR="007E4E8D">
        <w:t>usedUnitContainer</w:t>
      </w:r>
      <w:r>
        <w:t>:</w:t>
      </w:r>
    </w:p>
    <w:p w14:paraId="335E67F4" w14:textId="77777777" w:rsidR="009A5CD6" w:rsidRDefault="009A5CD6" w:rsidP="009A5CD6">
      <w:pPr>
        <w:pStyle w:val="PL"/>
      </w:pPr>
      <w:r>
        <w:t xml:space="preserve">          type: array</w:t>
      </w:r>
    </w:p>
    <w:p w14:paraId="47C6D867" w14:textId="77777777" w:rsidR="009A5CD6" w:rsidRDefault="009A5CD6" w:rsidP="009A5CD6">
      <w:pPr>
        <w:pStyle w:val="PL"/>
      </w:pPr>
      <w:r>
        <w:t xml:space="preserve">          items:</w:t>
      </w:r>
    </w:p>
    <w:p w14:paraId="3268BC50" w14:textId="77777777" w:rsidR="009A5CD6" w:rsidRDefault="009A5CD6" w:rsidP="009A5CD6">
      <w:pPr>
        <w:pStyle w:val="PL"/>
      </w:pPr>
      <w:r>
        <w:t xml:space="preserve">            $ref: '#/components/schemas/UsedUnitContainer'</w:t>
      </w:r>
    </w:p>
    <w:p w14:paraId="770D1B2E" w14:textId="77777777" w:rsidR="009A5CD6" w:rsidRDefault="009A5CD6" w:rsidP="009A5CD6">
      <w:pPr>
        <w:pStyle w:val="PL"/>
      </w:pPr>
      <w:r>
        <w:t xml:space="preserve">          minItems: 0</w:t>
      </w:r>
    </w:p>
    <w:p w14:paraId="4CD8B6E9" w14:textId="77777777" w:rsidR="009A5CD6" w:rsidRDefault="009A5CD6" w:rsidP="009A5CD6">
      <w:pPr>
        <w:pStyle w:val="PL"/>
      </w:pPr>
      <w:r>
        <w:t xml:space="preserve">        uPFID:</w:t>
      </w:r>
    </w:p>
    <w:p w14:paraId="30EDE495" w14:textId="77777777" w:rsidR="009A5CD6" w:rsidRDefault="009A5CD6" w:rsidP="009A5CD6">
      <w:pPr>
        <w:pStyle w:val="PL"/>
      </w:pPr>
      <w:r>
        <w:t xml:space="preserve">          $ref: 'TS29571_CommonData.yaml#/components/schemas/NfInstanceId'</w:t>
      </w:r>
    </w:p>
    <w:p w14:paraId="3166FD19"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5708812C" w14:textId="77777777" w:rsidR="001F6880" w:rsidRDefault="001F6880" w:rsidP="001F6880">
      <w:pPr>
        <w:pStyle w:val="PL"/>
      </w:pPr>
      <w:r>
        <w:t xml:space="preserve">          $ref: '#/components/schemas/PDUAddress'</w:t>
      </w:r>
    </w:p>
    <w:p w14:paraId="7C504DB2" w14:textId="77777777" w:rsidR="009A5CD6" w:rsidRDefault="009A5CD6" w:rsidP="009A5CD6">
      <w:pPr>
        <w:pStyle w:val="PL"/>
      </w:pPr>
      <w:r>
        <w:t xml:space="preserve">      required:</w:t>
      </w:r>
    </w:p>
    <w:p w14:paraId="2FC1A844" w14:textId="77777777" w:rsidR="009A5CD6" w:rsidRDefault="009A5CD6" w:rsidP="009A5CD6">
      <w:pPr>
        <w:pStyle w:val="PL"/>
      </w:pPr>
      <w:r>
        <w:t xml:space="preserve">        - ratingGroup</w:t>
      </w:r>
    </w:p>
    <w:p w14:paraId="33610342" w14:textId="77777777" w:rsidR="009A5CD6" w:rsidRDefault="009A5CD6" w:rsidP="009A5CD6">
      <w:pPr>
        <w:pStyle w:val="PL"/>
      </w:pPr>
      <w:r>
        <w:t xml:space="preserve">    InvocationResult:</w:t>
      </w:r>
    </w:p>
    <w:p w14:paraId="2BC6CA8D" w14:textId="77777777" w:rsidR="009A5CD6" w:rsidRDefault="009A5CD6" w:rsidP="009A5CD6">
      <w:pPr>
        <w:pStyle w:val="PL"/>
      </w:pPr>
      <w:r>
        <w:t xml:space="preserve">      type: object</w:t>
      </w:r>
    </w:p>
    <w:p w14:paraId="04555952" w14:textId="77777777" w:rsidR="009A5CD6" w:rsidRDefault="009A5CD6" w:rsidP="009A5CD6">
      <w:pPr>
        <w:pStyle w:val="PL"/>
      </w:pPr>
      <w:r>
        <w:t xml:space="preserve">      properties:</w:t>
      </w:r>
    </w:p>
    <w:p w14:paraId="595046F3" w14:textId="77777777" w:rsidR="009A5CD6" w:rsidRDefault="009A5CD6" w:rsidP="009A5CD6">
      <w:pPr>
        <w:pStyle w:val="PL"/>
      </w:pPr>
      <w:r>
        <w:t xml:space="preserve">        error:</w:t>
      </w:r>
    </w:p>
    <w:p w14:paraId="77BEBFE6" w14:textId="77777777" w:rsidR="009A5CD6" w:rsidRDefault="009A5CD6" w:rsidP="009A5CD6">
      <w:pPr>
        <w:pStyle w:val="PL"/>
      </w:pPr>
      <w:r>
        <w:t xml:space="preserve">          $ref: 'TS29571_CommonData.yaml#/components/schemas/ProblemDetails'</w:t>
      </w:r>
    </w:p>
    <w:p w14:paraId="6BD4E2C6" w14:textId="77777777" w:rsidR="009A5CD6" w:rsidRDefault="009A5CD6" w:rsidP="009A5CD6">
      <w:pPr>
        <w:pStyle w:val="PL"/>
      </w:pPr>
      <w:r>
        <w:t xml:space="preserve">        failureHandling:</w:t>
      </w:r>
    </w:p>
    <w:p w14:paraId="610CA875" w14:textId="77777777" w:rsidR="009A5CD6" w:rsidRDefault="009A5CD6" w:rsidP="009A5CD6">
      <w:pPr>
        <w:pStyle w:val="PL"/>
      </w:pPr>
      <w:r>
        <w:t xml:space="preserve">          $ref: '#/components/schemas/FailureHandling'</w:t>
      </w:r>
    </w:p>
    <w:p w14:paraId="3DA78B50" w14:textId="77777777" w:rsidR="009A5CD6" w:rsidRDefault="009A5CD6" w:rsidP="009A5CD6">
      <w:pPr>
        <w:pStyle w:val="PL"/>
      </w:pPr>
      <w:r>
        <w:t xml:space="preserve">    Trigger:</w:t>
      </w:r>
    </w:p>
    <w:p w14:paraId="5F984ABC" w14:textId="77777777" w:rsidR="009A5CD6" w:rsidRDefault="009A5CD6" w:rsidP="009A5CD6">
      <w:pPr>
        <w:pStyle w:val="PL"/>
      </w:pPr>
      <w:r>
        <w:t xml:space="preserve">      type: object</w:t>
      </w:r>
    </w:p>
    <w:p w14:paraId="707803DB" w14:textId="77777777" w:rsidR="009A5CD6" w:rsidRDefault="009A5CD6" w:rsidP="009A5CD6">
      <w:pPr>
        <w:pStyle w:val="PL"/>
      </w:pPr>
      <w:r>
        <w:t xml:space="preserve">      properties:</w:t>
      </w:r>
    </w:p>
    <w:p w14:paraId="4738E889" w14:textId="77777777" w:rsidR="009A5CD6" w:rsidRDefault="009A5CD6" w:rsidP="009A5CD6">
      <w:pPr>
        <w:pStyle w:val="PL"/>
      </w:pPr>
      <w:r>
        <w:t xml:space="preserve">        triggerType:</w:t>
      </w:r>
    </w:p>
    <w:p w14:paraId="6D3DB2E6" w14:textId="77777777" w:rsidR="009A5CD6" w:rsidRDefault="009A5CD6" w:rsidP="009A5CD6">
      <w:pPr>
        <w:pStyle w:val="PL"/>
      </w:pPr>
      <w:r>
        <w:t xml:space="preserve">          $ref: '#/components/schemas/TriggerType'</w:t>
      </w:r>
    </w:p>
    <w:p w14:paraId="7305074E" w14:textId="77777777" w:rsidR="009A5CD6" w:rsidRDefault="009A5CD6" w:rsidP="009A5CD6">
      <w:pPr>
        <w:pStyle w:val="PL"/>
      </w:pPr>
      <w:r>
        <w:t xml:space="preserve">        triggerCategory:</w:t>
      </w:r>
    </w:p>
    <w:p w14:paraId="22F62EF4" w14:textId="77777777" w:rsidR="009A5CD6" w:rsidRDefault="009A5CD6" w:rsidP="009A5CD6">
      <w:pPr>
        <w:pStyle w:val="PL"/>
      </w:pPr>
      <w:r>
        <w:t xml:space="preserve">          $ref: '#/components/schemas/TriggerCategory'</w:t>
      </w:r>
    </w:p>
    <w:p w14:paraId="5974049B" w14:textId="77777777" w:rsidR="009A5CD6" w:rsidRDefault="009A5CD6" w:rsidP="009A5CD6">
      <w:pPr>
        <w:pStyle w:val="PL"/>
      </w:pPr>
      <w:r>
        <w:t xml:space="preserve">        timeLimit:</w:t>
      </w:r>
    </w:p>
    <w:p w14:paraId="52E19077" w14:textId="77777777" w:rsidR="009A5CD6" w:rsidRDefault="009A5CD6" w:rsidP="009A5CD6">
      <w:pPr>
        <w:pStyle w:val="PL"/>
      </w:pPr>
      <w:r>
        <w:t xml:space="preserve">          $ref: 'TS29571_CommonData.yaml#/components/schemas/DurationSec'</w:t>
      </w:r>
    </w:p>
    <w:p w14:paraId="326FFD1F" w14:textId="77777777" w:rsidR="009A5CD6" w:rsidRDefault="009A5CD6" w:rsidP="009A5CD6">
      <w:pPr>
        <w:pStyle w:val="PL"/>
      </w:pPr>
      <w:r>
        <w:t xml:space="preserve">        volumeLimit:</w:t>
      </w:r>
    </w:p>
    <w:p w14:paraId="0D4E6A94" w14:textId="77777777" w:rsidR="009A5CD6" w:rsidRDefault="009A5CD6" w:rsidP="009A5CD6">
      <w:pPr>
        <w:pStyle w:val="PL"/>
      </w:pPr>
      <w:r>
        <w:t xml:space="preserve">          $ref: 'TS29571_CommonData.yaml#/components/schemas/Uint32'</w:t>
      </w:r>
    </w:p>
    <w:p w14:paraId="145B5ADA" w14:textId="77777777" w:rsidR="009A5CD6" w:rsidRDefault="009A5CD6" w:rsidP="009A5CD6">
      <w:pPr>
        <w:pStyle w:val="PL"/>
      </w:pPr>
      <w:r>
        <w:t xml:space="preserve">        volumeLimit64:</w:t>
      </w:r>
    </w:p>
    <w:p w14:paraId="0FB921AF" w14:textId="77777777" w:rsidR="006C2D63" w:rsidRDefault="009A5CD6" w:rsidP="006C2D63">
      <w:pPr>
        <w:pStyle w:val="PL"/>
      </w:pPr>
      <w:r>
        <w:t xml:space="preserve">          $ref: 'TS29571_CommonData.yaml#/components/schemas/Uint64'</w:t>
      </w:r>
    </w:p>
    <w:p w14:paraId="4C4DEACC" w14:textId="77777777" w:rsidR="006C2D63" w:rsidRDefault="006C2D63" w:rsidP="006C2D63">
      <w:pPr>
        <w:pStyle w:val="PL"/>
      </w:pPr>
      <w:r>
        <w:t xml:space="preserve">        eventLimit:</w:t>
      </w:r>
    </w:p>
    <w:p w14:paraId="64358519" w14:textId="77777777" w:rsidR="009A5CD6" w:rsidRDefault="006C2D63" w:rsidP="006C2D63">
      <w:pPr>
        <w:pStyle w:val="PL"/>
      </w:pPr>
      <w:r>
        <w:t xml:space="preserve">          $ref: 'TS29571_CommonData.yaml#/components/schemas/Uint32'</w:t>
      </w:r>
    </w:p>
    <w:p w14:paraId="74400CFC" w14:textId="77777777" w:rsidR="009A5CD6" w:rsidRDefault="009A5CD6" w:rsidP="009A5CD6">
      <w:pPr>
        <w:pStyle w:val="PL"/>
      </w:pPr>
      <w:r>
        <w:t xml:space="preserve">        maxNumberOfccc:</w:t>
      </w:r>
    </w:p>
    <w:p w14:paraId="583F17E1" w14:textId="77777777" w:rsidR="009A5CD6" w:rsidRDefault="009A5CD6" w:rsidP="009A5CD6">
      <w:pPr>
        <w:pStyle w:val="PL"/>
      </w:pPr>
      <w:r>
        <w:t xml:space="preserve">          $ref: 'TS29571_CommonData.yaml#/components/schemas/Uint32'</w:t>
      </w:r>
    </w:p>
    <w:p w14:paraId="07840828" w14:textId="77777777" w:rsidR="009A5CD6" w:rsidRDefault="009A5CD6" w:rsidP="009A5CD6">
      <w:pPr>
        <w:pStyle w:val="PL"/>
      </w:pPr>
      <w:r>
        <w:t xml:space="preserve">      required:</w:t>
      </w:r>
    </w:p>
    <w:p w14:paraId="6F398BD8" w14:textId="77777777" w:rsidR="009A5CD6" w:rsidRDefault="009A5CD6" w:rsidP="009A5CD6">
      <w:pPr>
        <w:pStyle w:val="PL"/>
      </w:pPr>
      <w:r>
        <w:t xml:space="preserve">        - triggerType</w:t>
      </w:r>
    </w:p>
    <w:p w14:paraId="0DB6C8D8" w14:textId="77777777" w:rsidR="009A5CD6" w:rsidRDefault="009A5CD6" w:rsidP="009A5CD6">
      <w:pPr>
        <w:pStyle w:val="PL"/>
      </w:pPr>
      <w:r>
        <w:t xml:space="preserve">        - triggerCategory</w:t>
      </w:r>
    </w:p>
    <w:p w14:paraId="3843C52F" w14:textId="77777777" w:rsidR="009A5CD6" w:rsidRDefault="009A5CD6" w:rsidP="009A5CD6">
      <w:pPr>
        <w:pStyle w:val="PL"/>
      </w:pPr>
      <w:r>
        <w:t xml:space="preserve">    UsedUnitContainer:</w:t>
      </w:r>
    </w:p>
    <w:p w14:paraId="1AF07731" w14:textId="77777777" w:rsidR="009A5CD6" w:rsidRDefault="009A5CD6" w:rsidP="009A5CD6">
      <w:pPr>
        <w:pStyle w:val="PL"/>
      </w:pPr>
      <w:r>
        <w:t xml:space="preserve">      type: object</w:t>
      </w:r>
    </w:p>
    <w:p w14:paraId="1619417C" w14:textId="77777777" w:rsidR="009A5CD6" w:rsidRDefault="009A5CD6" w:rsidP="009A5CD6">
      <w:pPr>
        <w:pStyle w:val="PL"/>
      </w:pPr>
      <w:r>
        <w:t xml:space="preserve">      properties:</w:t>
      </w:r>
    </w:p>
    <w:p w14:paraId="61F1EBBD" w14:textId="77777777" w:rsidR="009A5CD6" w:rsidRDefault="009A5CD6" w:rsidP="009A5CD6">
      <w:pPr>
        <w:pStyle w:val="PL"/>
      </w:pPr>
      <w:r>
        <w:t xml:space="preserve">        serviceId:</w:t>
      </w:r>
    </w:p>
    <w:p w14:paraId="18EDAC9F" w14:textId="77777777" w:rsidR="009A5CD6" w:rsidRDefault="009A5CD6" w:rsidP="009A5CD6">
      <w:pPr>
        <w:pStyle w:val="PL"/>
      </w:pPr>
      <w:r>
        <w:t xml:space="preserve">          $ref: 'TS29571_CommonData.yaml#/components/schemas/ServiceId'</w:t>
      </w:r>
    </w:p>
    <w:p w14:paraId="71040602" w14:textId="77777777" w:rsidR="009A5CD6" w:rsidRDefault="009A5CD6" w:rsidP="009A5CD6">
      <w:pPr>
        <w:pStyle w:val="PL"/>
      </w:pPr>
      <w:r>
        <w:t xml:space="preserve">        triggers:</w:t>
      </w:r>
    </w:p>
    <w:p w14:paraId="4267680C" w14:textId="77777777" w:rsidR="009A5CD6" w:rsidRDefault="009A5CD6" w:rsidP="009A5CD6">
      <w:pPr>
        <w:pStyle w:val="PL"/>
      </w:pPr>
      <w:r>
        <w:t xml:space="preserve">          type: array</w:t>
      </w:r>
    </w:p>
    <w:p w14:paraId="140F6ECD" w14:textId="77777777" w:rsidR="009A5CD6" w:rsidRDefault="009A5CD6" w:rsidP="009A5CD6">
      <w:pPr>
        <w:pStyle w:val="PL"/>
      </w:pPr>
      <w:r>
        <w:t xml:space="preserve">          items:</w:t>
      </w:r>
    </w:p>
    <w:p w14:paraId="2F1A6B2A" w14:textId="77777777" w:rsidR="009A5CD6" w:rsidRDefault="009A5CD6" w:rsidP="009A5CD6">
      <w:pPr>
        <w:pStyle w:val="PL"/>
      </w:pPr>
      <w:r>
        <w:t xml:space="preserve">            $ref: '#/components/schemas/Trigger'</w:t>
      </w:r>
    </w:p>
    <w:p w14:paraId="238E090B" w14:textId="77777777" w:rsidR="009A5CD6" w:rsidRDefault="009A5CD6" w:rsidP="009A5CD6">
      <w:pPr>
        <w:pStyle w:val="PL"/>
      </w:pPr>
      <w:r>
        <w:t xml:space="preserve">          minItems: 0</w:t>
      </w:r>
    </w:p>
    <w:p w14:paraId="1AFDBC39" w14:textId="77777777" w:rsidR="009A5CD6" w:rsidRDefault="009A5CD6" w:rsidP="009A5CD6">
      <w:pPr>
        <w:pStyle w:val="PL"/>
      </w:pPr>
      <w:r>
        <w:t xml:space="preserve">        triggerTimestamp:</w:t>
      </w:r>
    </w:p>
    <w:p w14:paraId="132A864A" w14:textId="77777777" w:rsidR="009A5CD6" w:rsidRDefault="009A5CD6" w:rsidP="009A5CD6">
      <w:pPr>
        <w:pStyle w:val="PL"/>
      </w:pPr>
      <w:r>
        <w:t xml:space="preserve">          $ref: 'TS29571_CommonData.yaml#/components/schemas/DateTime'</w:t>
      </w:r>
    </w:p>
    <w:p w14:paraId="616E8578" w14:textId="77777777" w:rsidR="009A5CD6" w:rsidRDefault="009A5CD6" w:rsidP="009A5CD6">
      <w:pPr>
        <w:pStyle w:val="PL"/>
      </w:pPr>
      <w:r>
        <w:t xml:space="preserve">        time:</w:t>
      </w:r>
    </w:p>
    <w:p w14:paraId="68033C76" w14:textId="77777777" w:rsidR="009A5CD6" w:rsidRDefault="009A5CD6" w:rsidP="009A5CD6">
      <w:pPr>
        <w:pStyle w:val="PL"/>
      </w:pPr>
      <w:r>
        <w:t xml:space="preserve">          $ref: 'TS29571_CommonData.yaml#/components/schemas/Uint32'</w:t>
      </w:r>
    </w:p>
    <w:p w14:paraId="5F335BF9" w14:textId="77777777" w:rsidR="009A5CD6" w:rsidRDefault="009A5CD6" w:rsidP="009A5CD6">
      <w:pPr>
        <w:pStyle w:val="PL"/>
      </w:pPr>
      <w:r>
        <w:lastRenderedPageBreak/>
        <w:t xml:space="preserve">        totalVolume:</w:t>
      </w:r>
    </w:p>
    <w:p w14:paraId="505C48E1" w14:textId="77777777" w:rsidR="009A5CD6" w:rsidRDefault="009A5CD6" w:rsidP="009A5CD6">
      <w:pPr>
        <w:pStyle w:val="PL"/>
      </w:pPr>
      <w:r>
        <w:t xml:space="preserve">          $ref: 'TS29571_CommonData.yaml#/components/schemas/Uint64'</w:t>
      </w:r>
    </w:p>
    <w:p w14:paraId="7F64CF61" w14:textId="77777777" w:rsidR="009A5CD6" w:rsidRDefault="009A5CD6" w:rsidP="009A5CD6">
      <w:pPr>
        <w:pStyle w:val="PL"/>
      </w:pPr>
      <w:r>
        <w:t xml:space="preserve">        uplinkVolume:</w:t>
      </w:r>
    </w:p>
    <w:p w14:paraId="5974AECD" w14:textId="77777777" w:rsidR="009A5CD6" w:rsidRDefault="009A5CD6" w:rsidP="009A5CD6">
      <w:pPr>
        <w:pStyle w:val="PL"/>
      </w:pPr>
      <w:r>
        <w:t xml:space="preserve">          $ref: 'TS29571_CommonData.yaml#/components/schemas/Uint64'</w:t>
      </w:r>
    </w:p>
    <w:p w14:paraId="6C62E455" w14:textId="77777777" w:rsidR="009A5CD6" w:rsidRDefault="009A5CD6" w:rsidP="009A5CD6">
      <w:pPr>
        <w:pStyle w:val="PL"/>
      </w:pPr>
      <w:r>
        <w:t xml:space="preserve">        downlinkVolume:</w:t>
      </w:r>
    </w:p>
    <w:p w14:paraId="28DE865E" w14:textId="77777777" w:rsidR="00453242" w:rsidRDefault="009A5CD6" w:rsidP="00453242">
      <w:pPr>
        <w:pStyle w:val="PL"/>
      </w:pPr>
      <w:r>
        <w:t xml:space="preserve">          $ref: 'TS29571_CommonData.yaml#/components/schemas/Uint64'</w:t>
      </w:r>
    </w:p>
    <w:p w14:paraId="7BD596CB" w14:textId="77777777" w:rsidR="00453242" w:rsidRPr="00BD6F46" w:rsidRDefault="00453242" w:rsidP="00453242">
      <w:pPr>
        <w:pStyle w:val="PL"/>
      </w:pPr>
      <w:r w:rsidRPr="00BD6F46">
        <w:t xml:space="preserve">        serviceSpecificUnits:</w:t>
      </w:r>
    </w:p>
    <w:p w14:paraId="4C06D0FF" w14:textId="77777777" w:rsidR="009A5CD6" w:rsidRDefault="00453242" w:rsidP="00453242">
      <w:pPr>
        <w:pStyle w:val="PL"/>
      </w:pPr>
      <w:r w:rsidRPr="00BD6F46">
        <w:t xml:space="preserve">          $ref: 'TS29571_CommonData.yaml#/components/schemas/Uint64'</w:t>
      </w:r>
    </w:p>
    <w:p w14:paraId="3C8CAC2A" w14:textId="77777777" w:rsidR="00453242" w:rsidRDefault="009A5CD6" w:rsidP="00453242">
      <w:pPr>
        <w:pStyle w:val="PL"/>
      </w:pPr>
      <w:r>
        <w:t xml:space="preserve">        eventTimeStamps:</w:t>
      </w:r>
    </w:p>
    <w:p w14:paraId="7BB5A5D0" w14:textId="77777777" w:rsidR="00453242" w:rsidRDefault="00453242" w:rsidP="00453242">
      <w:pPr>
        <w:pStyle w:val="PL"/>
      </w:pPr>
      <w:r>
        <w:t xml:space="preserve">          type: array</w:t>
      </w:r>
    </w:p>
    <w:p w14:paraId="02A7259C" w14:textId="77777777" w:rsidR="00453242" w:rsidRDefault="00453242" w:rsidP="00453242">
      <w:pPr>
        <w:pStyle w:val="PL"/>
      </w:pPr>
    </w:p>
    <w:p w14:paraId="615A8DB0" w14:textId="77777777" w:rsidR="00453242" w:rsidRDefault="00453242" w:rsidP="00453242">
      <w:pPr>
        <w:pStyle w:val="PL"/>
      </w:pPr>
      <w:r>
        <w:t xml:space="preserve">          items:</w:t>
      </w:r>
    </w:p>
    <w:p w14:paraId="69FA85BC" w14:textId="77777777" w:rsidR="00453242" w:rsidRDefault="00453242" w:rsidP="00453242">
      <w:pPr>
        <w:pStyle w:val="PL"/>
      </w:pPr>
      <w:r>
        <w:t xml:space="preserve">            $ref: 'TS29571_CommonData.yaml#/components/schemas/DateTime'</w:t>
      </w:r>
    </w:p>
    <w:p w14:paraId="4AE9643F" w14:textId="77777777" w:rsidR="009A5CD6" w:rsidRDefault="00453242" w:rsidP="00453242">
      <w:pPr>
        <w:pStyle w:val="PL"/>
      </w:pPr>
      <w:r>
        <w:t xml:space="preserve">          minItems: 0</w:t>
      </w:r>
    </w:p>
    <w:p w14:paraId="76B7B4C0" w14:textId="77777777" w:rsidR="009A5CD6" w:rsidRDefault="009A5CD6" w:rsidP="009A5CD6">
      <w:pPr>
        <w:pStyle w:val="PL"/>
      </w:pPr>
      <w:r>
        <w:t xml:space="preserve">        localSequenceNumber:</w:t>
      </w:r>
    </w:p>
    <w:p w14:paraId="009E3139" w14:textId="77777777" w:rsidR="009A5CD6" w:rsidRDefault="009A5CD6" w:rsidP="009A5CD6">
      <w:pPr>
        <w:pStyle w:val="PL"/>
      </w:pPr>
      <w:r>
        <w:t xml:space="preserve">          type: integer</w:t>
      </w:r>
    </w:p>
    <w:p w14:paraId="4FD31AC4" w14:textId="77777777" w:rsidR="009A5CD6" w:rsidRDefault="009A5CD6" w:rsidP="009A5CD6">
      <w:pPr>
        <w:pStyle w:val="PL"/>
      </w:pPr>
      <w:r>
        <w:t xml:space="preserve">        pDUContainerInformation:</w:t>
      </w:r>
    </w:p>
    <w:p w14:paraId="70B6C0D8" w14:textId="77777777" w:rsidR="009A5CD6" w:rsidRDefault="009A5CD6" w:rsidP="009A5CD6">
      <w:pPr>
        <w:pStyle w:val="PL"/>
      </w:pPr>
      <w:r>
        <w:t xml:space="preserve">          $ref: '#/components/schemas/PDUContainerInformation'</w:t>
      </w:r>
    </w:p>
    <w:p w14:paraId="2E111C80" w14:textId="77777777" w:rsidR="009A5CD6" w:rsidRDefault="009A5CD6" w:rsidP="009A5CD6">
      <w:pPr>
        <w:pStyle w:val="PL"/>
      </w:pPr>
      <w:r>
        <w:t xml:space="preserve">      required:</w:t>
      </w:r>
    </w:p>
    <w:p w14:paraId="617F220E" w14:textId="77777777" w:rsidR="009A5CD6" w:rsidRDefault="009A5CD6" w:rsidP="009A5CD6">
      <w:pPr>
        <w:pStyle w:val="PL"/>
      </w:pPr>
      <w:r>
        <w:t xml:space="preserve">        - localSequenceNumber</w:t>
      </w:r>
    </w:p>
    <w:p w14:paraId="654A5ED5" w14:textId="77777777" w:rsidR="009A5CD6" w:rsidRDefault="009A5CD6" w:rsidP="009A5CD6">
      <w:pPr>
        <w:pStyle w:val="PL"/>
      </w:pPr>
      <w:r>
        <w:t xml:space="preserve">    PDUSessionChargingInformation:</w:t>
      </w:r>
    </w:p>
    <w:p w14:paraId="7124F2DC" w14:textId="77777777" w:rsidR="009A5CD6" w:rsidRDefault="009A5CD6" w:rsidP="009A5CD6">
      <w:pPr>
        <w:pStyle w:val="PL"/>
      </w:pPr>
      <w:r>
        <w:t xml:space="preserve">      type: object</w:t>
      </w:r>
    </w:p>
    <w:p w14:paraId="3185C7D3" w14:textId="77777777" w:rsidR="009A5CD6" w:rsidRDefault="009A5CD6" w:rsidP="009A5CD6">
      <w:pPr>
        <w:pStyle w:val="PL"/>
      </w:pPr>
      <w:r>
        <w:t xml:space="preserve">      properties:</w:t>
      </w:r>
    </w:p>
    <w:p w14:paraId="744FC4B0" w14:textId="77777777" w:rsidR="009A5CD6" w:rsidRDefault="009A5CD6" w:rsidP="009A5CD6">
      <w:pPr>
        <w:pStyle w:val="PL"/>
      </w:pPr>
      <w:r>
        <w:t xml:space="preserve">        chargingId:</w:t>
      </w:r>
    </w:p>
    <w:p w14:paraId="33398861" w14:textId="77777777" w:rsidR="009A5CD6" w:rsidRDefault="009A5CD6" w:rsidP="009A5CD6">
      <w:pPr>
        <w:pStyle w:val="PL"/>
      </w:pPr>
      <w:r>
        <w:t xml:space="preserve">          $ref: 'TS29571_CommonData.yaml#/components/schemas/ChargingId'</w:t>
      </w:r>
    </w:p>
    <w:p w14:paraId="4131AF34" w14:textId="77777777" w:rsidR="009A5CD6" w:rsidRDefault="009A5CD6" w:rsidP="009A5CD6">
      <w:pPr>
        <w:pStyle w:val="PL"/>
      </w:pPr>
      <w:r>
        <w:t xml:space="preserve">        userInformation:</w:t>
      </w:r>
    </w:p>
    <w:p w14:paraId="2A1B400C" w14:textId="77777777" w:rsidR="009A5CD6" w:rsidRDefault="009A5CD6" w:rsidP="009A5CD6">
      <w:pPr>
        <w:pStyle w:val="PL"/>
      </w:pPr>
      <w:r>
        <w:t xml:space="preserve">          $ref: '#/components/schemas/UserInformation'</w:t>
      </w:r>
    </w:p>
    <w:p w14:paraId="7274E43F" w14:textId="77777777" w:rsidR="009A5CD6" w:rsidRDefault="009A5CD6" w:rsidP="009A5CD6">
      <w:pPr>
        <w:pStyle w:val="PL"/>
      </w:pPr>
      <w:r>
        <w:t xml:space="preserve">        userLocationinfo:</w:t>
      </w:r>
    </w:p>
    <w:p w14:paraId="09654791" w14:textId="77777777" w:rsidR="00F77735" w:rsidRDefault="009A5CD6" w:rsidP="00F77735">
      <w:pPr>
        <w:pStyle w:val="PL"/>
      </w:pPr>
      <w:r>
        <w:t xml:space="preserve">          $ref: 'TS29571_CommonData.yaml#/components/schemas/UserLocation'</w:t>
      </w:r>
    </w:p>
    <w:p w14:paraId="0D7730C3"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0966D53" w14:textId="77777777" w:rsidR="009A5CD6" w:rsidRDefault="00F77735" w:rsidP="00F77735">
      <w:pPr>
        <w:pStyle w:val="PL"/>
      </w:pPr>
      <w:r w:rsidRPr="00BD6F46">
        <w:t xml:space="preserve">          $ref: 'TS29571_CommonData.yaml#/components/schemas/UserLocation'</w:t>
      </w:r>
    </w:p>
    <w:p w14:paraId="15ECE3BE" w14:textId="77777777" w:rsidR="009A5CD6" w:rsidRDefault="009A5CD6" w:rsidP="009A5CD6">
      <w:pPr>
        <w:pStyle w:val="PL"/>
      </w:pPr>
      <w:r>
        <w:t xml:space="preserve">        userLocationTime:</w:t>
      </w:r>
    </w:p>
    <w:p w14:paraId="3BE9BAA7" w14:textId="77777777" w:rsidR="009A5CD6" w:rsidRDefault="009A5CD6" w:rsidP="009A5CD6">
      <w:pPr>
        <w:pStyle w:val="PL"/>
      </w:pPr>
      <w:r>
        <w:t xml:space="preserve">          $ref: 'TS29571_CommonData.yaml#/components/schemas/DateTime'</w:t>
      </w:r>
    </w:p>
    <w:p w14:paraId="10AA6F37" w14:textId="77777777" w:rsidR="009A5CD6" w:rsidRDefault="009A5CD6" w:rsidP="009A5CD6">
      <w:pPr>
        <w:pStyle w:val="PL"/>
      </w:pPr>
      <w:r>
        <w:t xml:space="preserve">        presenceReportingAreaInformation:</w:t>
      </w:r>
    </w:p>
    <w:p w14:paraId="75793C96" w14:textId="77777777" w:rsidR="009A5CD6" w:rsidRDefault="009A5CD6" w:rsidP="009A5CD6">
      <w:pPr>
        <w:pStyle w:val="PL"/>
      </w:pPr>
      <w:r>
        <w:t xml:space="preserve">          type: object</w:t>
      </w:r>
    </w:p>
    <w:p w14:paraId="47163BC1" w14:textId="77777777" w:rsidR="009A5CD6" w:rsidRDefault="009A5CD6" w:rsidP="009A5CD6">
      <w:pPr>
        <w:pStyle w:val="PL"/>
      </w:pPr>
      <w:r>
        <w:t xml:space="preserve">          additionalProperties:</w:t>
      </w:r>
    </w:p>
    <w:p w14:paraId="3AFF3F4B" w14:textId="77777777" w:rsidR="009A5CD6" w:rsidRDefault="009A5CD6" w:rsidP="009A5CD6">
      <w:pPr>
        <w:pStyle w:val="PL"/>
      </w:pPr>
      <w:r>
        <w:t xml:space="preserve">            $ref: 'TS29571_CommonData.yaml#/components/schemas/PresenceInfo'</w:t>
      </w:r>
    </w:p>
    <w:p w14:paraId="6D2BF477" w14:textId="77777777" w:rsidR="009A5CD6" w:rsidRDefault="009A5CD6" w:rsidP="009A5CD6">
      <w:pPr>
        <w:pStyle w:val="PL"/>
      </w:pPr>
      <w:r>
        <w:t xml:space="preserve">          minProperties: 0</w:t>
      </w:r>
    </w:p>
    <w:p w14:paraId="4A4E595D" w14:textId="77777777" w:rsidR="009A5CD6" w:rsidRDefault="009A5CD6" w:rsidP="009A5CD6">
      <w:pPr>
        <w:pStyle w:val="PL"/>
      </w:pPr>
      <w:r>
        <w:t xml:space="preserve">        uetimeZone:</w:t>
      </w:r>
    </w:p>
    <w:p w14:paraId="3AC7206C" w14:textId="77777777" w:rsidR="009A5CD6" w:rsidRDefault="009A5CD6" w:rsidP="009A5CD6">
      <w:pPr>
        <w:pStyle w:val="PL"/>
      </w:pPr>
      <w:r>
        <w:t xml:space="preserve">          $ref: 'TS29571_CommonData.yaml#/components/schemas/TimeZone'</w:t>
      </w:r>
    </w:p>
    <w:p w14:paraId="0433AEB2" w14:textId="77777777" w:rsidR="009A5CD6" w:rsidRDefault="009A5CD6" w:rsidP="009A5CD6">
      <w:pPr>
        <w:pStyle w:val="PL"/>
      </w:pPr>
      <w:r>
        <w:t xml:space="preserve">        pduSessionInformation:</w:t>
      </w:r>
    </w:p>
    <w:p w14:paraId="4DC1A5E0" w14:textId="77777777" w:rsidR="009A5CD6" w:rsidRDefault="009A5CD6" w:rsidP="009A5CD6">
      <w:pPr>
        <w:pStyle w:val="PL"/>
      </w:pPr>
      <w:r>
        <w:t xml:space="preserve">          $ref: '#/components/schemas/PDUSessionInformation'</w:t>
      </w:r>
    </w:p>
    <w:p w14:paraId="19055998" w14:textId="77777777" w:rsidR="009A5CD6" w:rsidRDefault="009A5CD6" w:rsidP="009A5CD6">
      <w:pPr>
        <w:pStyle w:val="PL"/>
      </w:pPr>
      <w:r>
        <w:t xml:space="preserve">        unitCountInactivityTimer:</w:t>
      </w:r>
    </w:p>
    <w:p w14:paraId="7D4AE02D"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3C8714E2" w14:textId="77777777" w:rsidR="009A5CD6" w:rsidRDefault="009A5CD6" w:rsidP="009A5CD6">
      <w:pPr>
        <w:pStyle w:val="PL"/>
      </w:pPr>
      <w:r>
        <w:t xml:space="preserve">          $ref: '#/components/schemas/</w:t>
      </w:r>
      <w:r>
        <w:rPr>
          <w:lang w:bidi="ar-IQ"/>
        </w:rPr>
        <w:t>RANSecondaryRATUsageReport</w:t>
      </w:r>
      <w:r>
        <w:t>'</w:t>
      </w:r>
    </w:p>
    <w:p w14:paraId="253909BB" w14:textId="77777777" w:rsidR="009A5CD6" w:rsidRDefault="009A5CD6" w:rsidP="009A5CD6">
      <w:pPr>
        <w:pStyle w:val="PL"/>
      </w:pPr>
      <w:r>
        <w:t xml:space="preserve">      required:</w:t>
      </w:r>
    </w:p>
    <w:p w14:paraId="1837066E" w14:textId="77777777" w:rsidR="009A5CD6" w:rsidRDefault="009A5CD6" w:rsidP="009A5CD6">
      <w:pPr>
        <w:pStyle w:val="PL"/>
      </w:pPr>
      <w:r>
        <w:t xml:space="preserve">        - pduSessionInformation</w:t>
      </w:r>
    </w:p>
    <w:p w14:paraId="11FE65FB" w14:textId="77777777" w:rsidR="009A5CD6" w:rsidRDefault="009A5CD6" w:rsidP="009A5CD6">
      <w:pPr>
        <w:pStyle w:val="PL"/>
      </w:pPr>
      <w:r>
        <w:t xml:space="preserve">    UserInformation:</w:t>
      </w:r>
    </w:p>
    <w:p w14:paraId="679B149D" w14:textId="77777777" w:rsidR="009A5CD6" w:rsidRDefault="009A5CD6" w:rsidP="009A5CD6">
      <w:pPr>
        <w:pStyle w:val="PL"/>
      </w:pPr>
      <w:r>
        <w:t xml:space="preserve">      type: object</w:t>
      </w:r>
    </w:p>
    <w:p w14:paraId="4372C159" w14:textId="77777777" w:rsidR="009A5CD6" w:rsidRDefault="009A5CD6" w:rsidP="009A5CD6">
      <w:pPr>
        <w:pStyle w:val="PL"/>
      </w:pPr>
      <w:r>
        <w:t xml:space="preserve">      properties:</w:t>
      </w:r>
    </w:p>
    <w:p w14:paraId="247045E8" w14:textId="77777777" w:rsidR="009A5CD6" w:rsidRDefault="009A5CD6" w:rsidP="009A5CD6">
      <w:pPr>
        <w:pStyle w:val="PL"/>
      </w:pPr>
      <w:r>
        <w:t xml:space="preserve">        servedGPSI:</w:t>
      </w:r>
    </w:p>
    <w:p w14:paraId="02368F34" w14:textId="77777777" w:rsidR="009A5CD6" w:rsidRDefault="009A5CD6" w:rsidP="009A5CD6">
      <w:pPr>
        <w:pStyle w:val="PL"/>
      </w:pPr>
      <w:r>
        <w:t xml:space="preserve">          $ref: 'TS29571_CommonData.yaml#/components/schemas/Gpsi'</w:t>
      </w:r>
    </w:p>
    <w:p w14:paraId="02208108" w14:textId="77777777" w:rsidR="009A5CD6" w:rsidRDefault="009A5CD6" w:rsidP="009A5CD6">
      <w:pPr>
        <w:pStyle w:val="PL"/>
      </w:pPr>
      <w:r>
        <w:t xml:space="preserve">        servedPEI:</w:t>
      </w:r>
    </w:p>
    <w:p w14:paraId="3402B9CB" w14:textId="77777777" w:rsidR="009A5CD6" w:rsidRDefault="009A5CD6" w:rsidP="009A5CD6">
      <w:pPr>
        <w:pStyle w:val="PL"/>
      </w:pPr>
      <w:r>
        <w:t xml:space="preserve">          $ref: 'TS29571_CommonData.yaml#/components/schemas/Pei'</w:t>
      </w:r>
    </w:p>
    <w:p w14:paraId="679E7FD3" w14:textId="77777777" w:rsidR="009A5CD6" w:rsidRDefault="009A5CD6" w:rsidP="009A5CD6">
      <w:pPr>
        <w:pStyle w:val="PL"/>
      </w:pPr>
      <w:r>
        <w:t xml:space="preserve">        unauthenticatedFlag:</w:t>
      </w:r>
    </w:p>
    <w:p w14:paraId="469AA71B" w14:textId="77777777" w:rsidR="009A5CD6" w:rsidRDefault="009A5CD6" w:rsidP="009A5CD6">
      <w:pPr>
        <w:pStyle w:val="PL"/>
      </w:pPr>
      <w:r>
        <w:t xml:space="preserve">          type: boolean</w:t>
      </w:r>
    </w:p>
    <w:p w14:paraId="36098E67" w14:textId="77777777" w:rsidR="009A5CD6" w:rsidRDefault="009A5CD6" w:rsidP="009A5CD6">
      <w:pPr>
        <w:pStyle w:val="PL"/>
      </w:pPr>
      <w:r>
        <w:t xml:space="preserve">        roamerInOut:</w:t>
      </w:r>
    </w:p>
    <w:p w14:paraId="27A8C5DC" w14:textId="77777777" w:rsidR="009A5CD6" w:rsidRDefault="009A5CD6" w:rsidP="009A5CD6">
      <w:pPr>
        <w:pStyle w:val="PL"/>
      </w:pPr>
      <w:r>
        <w:t xml:space="preserve">          $ref: '#/components/schemas/RoamerInOut'</w:t>
      </w:r>
    </w:p>
    <w:p w14:paraId="10BB447E" w14:textId="77777777" w:rsidR="009A5CD6" w:rsidRDefault="009A5CD6" w:rsidP="009A5CD6">
      <w:pPr>
        <w:pStyle w:val="PL"/>
      </w:pPr>
      <w:r>
        <w:t xml:space="preserve">    PDUSessionInformation:</w:t>
      </w:r>
    </w:p>
    <w:p w14:paraId="7B3F58C2" w14:textId="77777777" w:rsidR="009A5CD6" w:rsidRDefault="009A5CD6" w:rsidP="009A5CD6">
      <w:pPr>
        <w:pStyle w:val="PL"/>
      </w:pPr>
      <w:r>
        <w:t xml:space="preserve">      type: object</w:t>
      </w:r>
    </w:p>
    <w:p w14:paraId="483CF327" w14:textId="77777777" w:rsidR="009A5CD6" w:rsidRDefault="009A5CD6" w:rsidP="009A5CD6">
      <w:pPr>
        <w:pStyle w:val="PL"/>
      </w:pPr>
      <w:r>
        <w:t xml:space="preserve">      properties:</w:t>
      </w:r>
    </w:p>
    <w:p w14:paraId="6548EF90" w14:textId="77777777" w:rsidR="009A5CD6" w:rsidRDefault="009A5CD6" w:rsidP="009A5CD6">
      <w:pPr>
        <w:pStyle w:val="PL"/>
      </w:pPr>
      <w:r>
        <w:t xml:space="preserve">        networkSlicingInfo:</w:t>
      </w:r>
    </w:p>
    <w:p w14:paraId="3A1B63B2" w14:textId="77777777" w:rsidR="009A5CD6" w:rsidRDefault="009A5CD6" w:rsidP="009A5CD6">
      <w:pPr>
        <w:pStyle w:val="PL"/>
      </w:pPr>
      <w:r>
        <w:t xml:space="preserve">          $ref: '#/components/schemas/NetworkSlicingInfo'</w:t>
      </w:r>
    </w:p>
    <w:p w14:paraId="47CC6B38" w14:textId="77777777" w:rsidR="009A5CD6" w:rsidRDefault="009A5CD6" w:rsidP="009A5CD6">
      <w:pPr>
        <w:pStyle w:val="PL"/>
      </w:pPr>
      <w:r>
        <w:t xml:space="preserve">        pduSessionID:</w:t>
      </w:r>
    </w:p>
    <w:p w14:paraId="083A2F18" w14:textId="77777777" w:rsidR="009A5CD6" w:rsidRDefault="009A5CD6" w:rsidP="009A5CD6">
      <w:pPr>
        <w:pStyle w:val="PL"/>
      </w:pPr>
      <w:r>
        <w:t xml:space="preserve">          $ref: 'TS29571_CommonData.yaml#/components/schemas/PduSessionId'</w:t>
      </w:r>
    </w:p>
    <w:p w14:paraId="3B2D66D6" w14:textId="77777777" w:rsidR="009A5CD6" w:rsidRDefault="009A5CD6" w:rsidP="009A5CD6">
      <w:pPr>
        <w:pStyle w:val="PL"/>
      </w:pPr>
      <w:r>
        <w:t xml:space="preserve">        pduType:</w:t>
      </w:r>
    </w:p>
    <w:p w14:paraId="57CF05A5" w14:textId="77777777" w:rsidR="009A5CD6" w:rsidRDefault="009A5CD6" w:rsidP="009A5CD6">
      <w:pPr>
        <w:pStyle w:val="PL"/>
      </w:pPr>
      <w:r>
        <w:t xml:space="preserve">          $ref: 'TS29571_CommonData.yaml#/components/schemas/PduSessionType'</w:t>
      </w:r>
    </w:p>
    <w:p w14:paraId="3C1865FB" w14:textId="77777777" w:rsidR="009A5CD6" w:rsidRDefault="009A5CD6" w:rsidP="009A5CD6">
      <w:pPr>
        <w:pStyle w:val="PL"/>
      </w:pPr>
      <w:r>
        <w:t xml:space="preserve">        sscMode:</w:t>
      </w:r>
    </w:p>
    <w:p w14:paraId="0F0D1C43" w14:textId="77777777" w:rsidR="009A5CD6" w:rsidRDefault="009A5CD6" w:rsidP="009A5CD6">
      <w:pPr>
        <w:pStyle w:val="PL"/>
      </w:pPr>
      <w:r>
        <w:t xml:space="preserve">          $ref: 'TS29571_CommonData.yaml#/components/schemas/SscMode'</w:t>
      </w:r>
    </w:p>
    <w:p w14:paraId="0501F429" w14:textId="77777777" w:rsidR="009A5CD6" w:rsidRDefault="009A5CD6" w:rsidP="009A5CD6">
      <w:pPr>
        <w:pStyle w:val="PL"/>
      </w:pPr>
      <w:r>
        <w:t xml:space="preserve">        hPlmnId:</w:t>
      </w:r>
    </w:p>
    <w:p w14:paraId="370076C0" w14:textId="77777777" w:rsidR="009A5CD6" w:rsidRDefault="009A5CD6" w:rsidP="009A5CD6">
      <w:pPr>
        <w:pStyle w:val="PL"/>
      </w:pPr>
      <w:r>
        <w:t xml:space="preserve">          $ref: 'TS29571_CommonData.yaml#/components/schemas/PlmnId'</w:t>
      </w:r>
    </w:p>
    <w:p w14:paraId="27D883E3" w14:textId="77777777" w:rsidR="009A5CD6" w:rsidRDefault="009A5CD6" w:rsidP="009A5CD6">
      <w:pPr>
        <w:pStyle w:val="PL"/>
      </w:pPr>
      <w:r>
        <w:t xml:space="preserve">        servingNetworkFunctionID:</w:t>
      </w:r>
    </w:p>
    <w:p w14:paraId="384850AA" w14:textId="77777777" w:rsidR="009A5CD6" w:rsidRDefault="009A5CD6" w:rsidP="009A5CD6">
      <w:pPr>
        <w:pStyle w:val="PL"/>
      </w:pPr>
      <w:r>
        <w:t xml:space="preserve">          $ref: '#/components/schemas/ServingNetworkFunctionID'</w:t>
      </w:r>
    </w:p>
    <w:p w14:paraId="494B623F" w14:textId="77777777" w:rsidR="009A5CD6" w:rsidRDefault="009A5CD6" w:rsidP="009A5CD6">
      <w:pPr>
        <w:pStyle w:val="PL"/>
      </w:pPr>
      <w:r>
        <w:t xml:space="preserve">        ratType:</w:t>
      </w:r>
    </w:p>
    <w:p w14:paraId="6C04F894" w14:textId="77777777" w:rsidR="00F77735" w:rsidRDefault="009A5CD6" w:rsidP="00F77735">
      <w:pPr>
        <w:pStyle w:val="PL"/>
      </w:pPr>
      <w:r>
        <w:t xml:space="preserve">          $ref: 'TS29571_CommonData.yaml#/components/schemas/RatType'</w:t>
      </w:r>
    </w:p>
    <w:p w14:paraId="15C142F9"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32331204" w14:textId="77777777" w:rsidR="009A5CD6" w:rsidRDefault="00F77735" w:rsidP="00F77735">
      <w:pPr>
        <w:pStyle w:val="PL"/>
      </w:pPr>
      <w:r w:rsidRPr="00BD6F46">
        <w:t xml:space="preserve">          $ref: 'TS29571_CommonData.yaml#/components/schemas/RatType'</w:t>
      </w:r>
    </w:p>
    <w:p w14:paraId="6C46E8D6" w14:textId="77777777" w:rsidR="009A5CD6" w:rsidRDefault="009A5CD6" w:rsidP="009A5CD6">
      <w:pPr>
        <w:pStyle w:val="PL"/>
      </w:pPr>
      <w:r>
        <w:lastRenderedPageBreak/>
        <w:t xml:space="preserve">        dnnId:</w:t>
      </w:r>
    </w:p>
    <w:p w14:paraId="775F3B39" w14:textId="77777777" w:rsidR="009A5CD6" w:rsidRDefault="009A5CD6" w:rsidP="009A5CD6">
      <w:pPr>
        <w:pStyle w:val="PL"/>
      </w:pPr>
      <w:r>
        <w:t xml:space="preserve">          $ref: 'TS29571_CommonData.yaml#/components/schemas/Dnn'</w:t>
      </w:r>
    </w:p>
    <w:p w14:paraId="1B6FDFB0" w14:textId="77777777" w:rsidR="009A5CD6" w:rsidRDefault="009A5CD6" w:rsidP="009A5CD6">
      <w:pPr>
        <w:pStyle w:val="PL"/>
      </w:pPr>
      <w:r>
        <w:t xml:space="preserve">        chargingCharacteristics:</w:t>
      </w:r>
    </w:p>
    <w:p w14:paraId="2DE51EA8" w14:textId="77777777" w:rsidR="009A5CD6" w:rsidRDefault="009A5CD6" w:rsidP="009A5CD6">
      <w:pPr>
        <w:pStyle w:val="PL"/>
      </w:pPr>
      <w:r>
        <w:t xml:space="preserve">          type: string</w:t>
      </w:r>
    </w:p>
    <w:p w14:paraId="49D5E3F4" w14:textId="77777777" w:rsidR="009A5CD6" w:rsidRDefault="009A5CD6" w:rsidP="009A5CD6">
      <w:pPr>
        <w:pStyle w:val="PL"/>
      </w:pPr>
      <w:r>
        <w:t xml:space="preserve">        chargingCharacteristicsSelectionMode:</w:t>
      </w:r>
    </w:p>
    <w:p w14:paraId="2D96E813" w14:textId="77777777" w:rsidR="009A5CD6" w:rsidRDefault="009A5CD6" w:rsidP="009A5CD6">
      <w:pPr>
        <w:pStyle w:val="PL"/>
      </w:pPr>
      <w:r>
        <w:t xml:space="preserve">          $ref: '#/components/schemas/ChargingCharacteristicsSelectionMode'</w:t>
      </w:r>
    </w:p>
    <w:p w14:paraId="1151F1FA" w14:textId="77777777" w:rsidR="009A5CD6" w:rsidRDefault="009A5CD6" w:rsidP="009A5CD6">
      <w:pPr>
        <w:pStyle w:val="PL"/>
      </w:pPr>
      <w:r>
        <w:t xml:space="preserve">        startTime:</w:t>
      </w:r>
    </w:p>
    <w:p w14:paraId="0FBCCBD4" w14:textId="77777777" w:rsidR="009A5CD6" w:rsidRDefault="009A5CD6" w:rsidP="009A5CD6">
      <w:pPr>
        <w:pStyle w:val="PL"/>
      </w:pPr>
      <w:r>
        <w:t xml:space="preserve">          $ref: 'TS29571_CommonData.yaml#/components/schemas/DateTime'</w:t>
      </w:r>
    </w:p>
    <w:p w14:paraId="58E44CD8" w14:textId="77777777" w:rsidR="009A5CD6" w:rsidRDefault="009A5CD6" w:rsidP="009A5CD6">
      <w:pPr>
        <w:pStyle w:val="PL"/>
      </w:pPr>
      <w:r>
        <w:t xml:space="preserve">        stopTime:</w:t>
      </w:r>
    </w:p>
    <w:p w14:paraId="4964E996" w14:textId="77777777" w:rsidR="009A5CD6" w:rsidRDefault="009A5CD6" w:rsidP="009A5CD6">
      <w:pPr>
        <w:pStyle w:val="PL"/>
      </w:pPr>
      <w:r>
        <w:t xml:space="preserve">          $ref: 'TS29571_CommonData.yaml#/components/schemas/DateTime'</w:t>
      </w:r>
    </w:p>
    <w:p w14:paraId="3F6207A5" w14:textId="77777777" w:rsidR="009A5CD6" w:rsidRDefault="009A5CD6" w:rsidP="009A5CD6">
      <w:pPr>
        <w:pStyle w:val="PL"/>
      </w:pPr>
      <w:r>
        <w:t xml:space="preserve">        3gppPSDataOffStatus:</w:t>
      </w:r>
    </w:p>
    <w:p w14:paraId="2ECC0ADA" w14:textId="77777777" w:rsidR="009A5CD6" w:rsidRDefault="009A5CD6" w:rsidP="009A5CD6">
      <w:pPr>
        <w:pStyle w:val="PL"/>
      </w:pPr>
      <w:r>
        <w:t xml:space="preserve">          $ref: '#/components/schemas/3GPPPSDataOffStatus'</w:t>
      </w:r>
    </w:p>
    <w:p w14:paraId="64C912BA" w14:textId="77777777" w:rsidR="009A5CD6" w:rsidRDefault="009A5CD6" w:rsidP="009A5CD6">
      <w:pPr>
        <w:pStyle w:val="PL"/>
      </w:pPr>
      <w:r>
        <w:t xml:space="preserve">        sessionStopIndicator:</w:t>
      </w:r>
    </w:p>
    <w:p w14:paraId="10E058FE" w14:textId="77777777" w:rsidR="009A5CD6" w:rsidRDefault="009A5CD6" w:rsidP="009A5CD6">
      <w:pPr>
        <w:pStyle w:val="PL"/>
      </w:pPr>
      <w:r>
        <w:t xml:space="preserve">          type: boolean</w:t>
      </w:r>
    </w:p>
    <w:p w14:paraId="09C2BF93" w14:textId="77777777" w:rsidR="009A5CD6" w:rsidRDefault="009A5CD6" w:rsidP="009A5CD6">
      <w:pPr>
        <w:pStyle w:val="PL"/>
      </w:pPr>
      <w:r>
        <w:t xml:space="preserve">        pduAddress:</w:t>
      </w:r>
    </w:p>
    <w:p w14:paraId="0F3C1FD4" w14:textId="77777777" w:rsidR="009A5CD6" w:rsidRDefault="009A5CD6" w:rsidP="009A5CD6">
      <w:pPr>
        <w:pStyle w:val="PL"/>
      </w:pPr>
      <w:r>
        <w:t xml:space="preserve">          $ref: '#/components/schemas/PDUAddress'</w:t>
      </w:r>
    </w:p>
    <w:p w14:paraId="109DCF0D" w14:textId="77777777" w:rsidR="009A5CD6" w:rsidRDefault="009A5CD6" w:rsidP="009A5CD6">
      <w:pPr>
        <w:pStyle w:val="PL"/>
      </w:pPr>
      <w:r>
        <w:t xml:space="preserve">        diagnostics:</w:t>
      </w:r>
    </w:p>
    <w:p w14:paraId="111CE0B2" w14:textId="77777777" w:rsidR="009A5CD6" w:rsidRDefault="009A5CD6" w:rsidP="009A5CD6">
      <w:pPr>
        <w:pStyle w:val="PL"/>
      </w:pPr>
      <w:r>
        <w:t xml:space="preserve">          $ref: '#/components/schemas/Diagnostics'</w:t>
      </w:r>
    </w:p>
    <w:p w14:paraId="1BE4BE45" w14:textId="77777777" w:rsidR="009A5CD6" w:rsidRDefault="009A5CD6" w:rsidP="009A5CD6">
      <w:pPr>
        <w:pStyle w:val="PL"/>
      </w:pPr>
      <w:r>
        <w:t xml:space="preserve">        authorizedQoSInformation:</w:t>
      </w:r>
    </w:p>
    <w:p w14:paraId="316419FC" w14:textId="77777777" w:rsidR="009A5CD6" w:rsidRDefault="009A5CD6" w:rsidP="009A5CD6">
      <w:pPr>
        <w:pStyle w:val="PL"/>
      </w:pPr>
      <w:r>
        <w:t xml:space="preserve">          $ref: 'TS29512_Npcf_SMPolicyControl.yaml#/components/schemas/AuthorizedDefaultQos'</w:t>
      </w:r>
    </w:p>
    <w:p w14:paraId="6845A5DF" w14:textId="77777777" w:rsidR="009A5CD6" w:rsidRDefault="009A5CD6" w:rsidP="009A5CD6">
      <w:pPr>
        <w:pStyle w:val="PL"/>
      </w:pPr>
      <w:r>
        <w:t xml:space="preserve">        subscribedQoSInformation:</w:t>
      </w:r>
    </w:p>
    <w:p w14:paraId="52F9473C" w14:textId="77777777" w:rsidR="009A5CD6" w:rsidRDefault="009A5CD6" w:rsidP="009A5CD6">
      <w:pPr>
        <w:pStyle w:val="PL"/>
      </w:pPr>
      <w:r>
        <w:t xml:space="preserve">          $ref: 'TS29571_CommonData.yaml#/components/schemas/SubscribedDefaultQos'</w:t>
      </w:r>
    </w:p>
    <w:p w14:paraId="402E9FDD" w14:textId="77777777" w:rsidR="009A5CD6" w:rsidRDefault="009A5CD6" w:rsidP="009A5CD6">
      <w:pPr>
        <w:pStyle w:val="PL"/>
      </w:pPr>
      <w:r>
        <w:t xml:space="preserve">        authorizedSessionAMBR:</w:t>
      </w:r>
    </w:p>
    <w:p w14:paraId="57B7BDAC" w14:textId="77777777" w:rsidR="009A5CD6" w:rsidRDefault="009A5CD6" w:rsidP="009A5CD6">
      <w:pPr>
        <w:pStyle w:val="PL"/>
      </w:pPr>
      <w:r>
        <w:t xml:space="preserve">          $ref: 'TS29571_CommonData.yaml#/components/schemas/Ambr'</w:t>
      </w:r>
    </w:p>
    <w:p w14:paraId="3EF447E6" w14:textId="77777777" w:rsidR="009A5CD6" w:rsidRDefault="009A5CD6" w:rsidP="009A5CD6">
      <w:pPr>
        <w:pStyle w:val="PL"/>
      </w:pPr>
      <w:r>
        <w:t xml:space="preserve">        subscribedSessionAMBR:</w:t>
      </w:r>
    </w:p>
    <w:p w14:paraId="3C772948" w14:textId="77777777" w:rsidR="009A5CD6" w:rsidRDefault="009A5CD6" w:rsidP="009A5CD6">
      <w:pPr>
        <w:pStyle w:val="PL"/>
      </w:pPr>
      <w:r>
        <w:t xml:space="preserve">          $ref: 'TS29571_CommonData.yaml#/components/schemas/Ambr'</w:t>
      </w:r>
    </w:p>
    <w:p w14:paraId="42778A1F" w14:textId="77777777" w:rsidR="009A5CD6" w:rsidRDefault="009A5CD6" w:rsidP="009A5CD6">
      <w:pPr>
        <w:pStyle w:val="PL"/>
      </w:pPr>
      <w:r>
        <w:t xml:space="preserve">        servingCNPlmnId:</w:t>
      </w:r>
    </w:p>
    <w:p w14:paraId="7EFA8E5D" w14:textId="77777777" w:rsidR="004A100A" w:rsidRDefault="009A5CD6" w:rsidP="004A100A">
      <w:pPr>
        <w:pStyle w:val="PL"/>
      </w:pPr>
      <w:r>
        <w:t xml:space="preserve">          $ref: 'TS29571_CommonData.yaml#/components/schemas/PlmnId'</w:t>
      </w:r>
    </w:p>
    <w:p w14:paraId="6D349472" w14:textId="77777777" w:rsidR="004A100A" w:rsidRPr="00BD6F46" w:rsidRDefault="004A100A" w:rsidP="004A100A">
      <w:pPr>
        <w:pStyle w:val="PL"/>
      </w:pPr>
      <w:r w:rsidRPr="00BD6F46">
        <w:t xml:space="preserve">        </w:t>
      </w:r>
      <w:r>
        <w:t>mA</w:t>
      </w:r>
      <w:r w:rsidRPr="0026330D">
        <w:t>PDUSessionInformation</w:t>
      </w:r>
      <w:r w:rsidRPr="00BD6F46">
        <w:t>:</w:t>
      </w:r>
    </w:p>
    <w:p w14:paraId="152FD3A0" w14:textId="77777777" w:rsidR="009A5CD6" w:rsidRDefault="004A100A" w:rsidP="004A100A">
      <w:pPr>
        <w:pStyle w:val="PL"/>
      </w:pPr>
      <w:r w:rsidRPr="00BD6F46">
        <w:t xml:space="preserve">          $ref: '#/components/schemas/</w:t>
      </w:r>
      <w:r>
        <w:t>MA</w:t>
      </w:r>
      <w:r w:rsidRPr="0026330D">
        <w:t>PDUSessionInformation</w:t>
      </w:r>
      <w:r w:rsidRPr="00BD6F46">
        <w:t>'</w:t>
      </w:r>
    </w:p>
    <w:p w14:paraId="66D65E7D" w14:textId="77777777" w:rsidR="00EA7A4E" w:rsidRDefault="00EA7A4E" w:rsidP="00EA7A4E">
      <w:pPr>
        <w:pStyle w:val="PL"/>
      </w:pPr>
      <w:r>
        <w:t xml:space="preserve">        enhancedDiagnostics:</w:t>
      </w:r>
    </w:p>
    <w:p w14:paraId="48F3D88C"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4DC7455B" w14:textId="77777777" w:rsidR="009A5CD6" w:rsidRDefault="009A5CD6" w:rsidP="009A5CD6">
      <w:pPr>
        <w:pStyle w:val="PL"/>
      </w:pPr>
      <w:r>
        <w:t xml:space="preserve">      required:</w:t>
      </w:r>
    </w:p>
    <w:p w14:paraId="70BC8D5F" w14:textId="77777777" w:rsidR="009A5CD6" w:rsidRDefault="009A5CD6" w:rsidP="009A5CD6">
      <w:pPr>
        <w:pStyle w:val="PL"/>
      </w:pPr>
      <w:r>
        <w:t xml:space="preserve">        - pduSessionID</w:t>
      </w:r>
    </w:p>
    <w:p w14:paraId="0C886323" w14:textId="77777777" w:rsidR="009A5CD6" w:rsidRDefault="009A5CD6" w:rsidP="009A5CD6">
      <w:pPr>
        <w:pStyle w:val="PL"/>
      </w:pPr>
      <w:r>
        <w:t xml:space="preserve">        - dnnId</w:t>
      </w:r>
    </w:p>
    <w:p w14:paraId="674FDF4C" w14:textId="77777777" w:rsidR="009A5CD6" w:rsidRDefault="009A5CD6" w:rsidP="009A5CD6">
      <w:pPr>
        <w:pStyle w:val="PL"/>
      </w:pPr>
      <w:r>
        <w:t xml:space="preserve">    PDUContainerInformation:</w:t>
      </w:r>
    </w:p>
    <w:p w14:paraId="7E365F8A" w14:textId="77777777" w:rsidR="009A5CD6" w:rsidRDefault="009A5CD6" w:rsidP="009A5CD6">
      <w:pPr>
        <w:pStyle w:val="PL"/>
      </w:pPr>
      <w:r>
        <w:t xml:space="preserve">      type: object</w:t>
      </w:r>
    </w:p>
    <w:p w14:paraId="06FC37C8" w14:textId="77777777" w:rsidR="009A5CD6" w:rsidRDefault="009A5CD6" w:rsidP="009A5CD6">
      <w:pPr>
        <w:pStyle w:val="PL"/>
      </w:pPr>
      <w:r>
        <w:t xml:space="preserve">      properties:</w:t>
      </w:r>
    </w:p>
    <w:p w14:paraId="14F4B6DF" w14:textId="77777777" w:rsidR="009A5CD6" w:rsidRDefault="009A5CD6" w:rsidP="009A5CD6">
      <w:pPr>
        <w:pStyle w:val="PL"/>
      </w:pPr>
      <w:r>
        <w:t xml:space="preserve">        timeofFirstUsage:</w:t>
      </w:r>
    </w:p>
    <w:p w14:paraId="0B1839DE" w14:textId="77777777" w:rsidR="009A5CD6" w:rsidRDefault="009A5CD6" w:rsidP="009A5CD6">
      <w:pPr>
        <w:pStyle w:val="PL"/>
      </w:pPr>
      <w:r>
        <w:t xml:space="preserve">          $ref: 'TS29571_CommonData.yaml#/components/schemas/DateTime'</w:t>
      </w:r>
    </w:p>
    <w:p w14:paraId="3B70BD9C" w14:textId="77777777" w:rsidR="009A5CD6" w:rsidRDefault="009A5CD6" w:rsidP="009A5CD6">
      <w:pPr>
        <w:pStyle w:val="PL"/>
      </w:pPr>
      <w:r>
        <w:t xml:space="preserve">        timeofLastUsage:</w:t>
      </w:r>
    </w:p>
    <w:p w14:paraId="6F26D9D8" w14:textId="77777777" w:rsidR="009A5CD6" w:rsidRDefault="009A5CD6" w:rsidP="009A5CD6">
      <w:pPr>
        <w:pStyle w:val="PL"/>
      </w:pPr>
      <w:r>
        <w:t xml:space="preserve">          $ref: 'TS29571_CommonData.yaml#/components/schemas/DateTime'</w:t>
      </w:r>
    </w:p>
    <w:p w14:paraId="40801AF2" w14:textId="77777777" w:rsidR="009A5CD6" w:rsidRDefault="009A5CD6" w:rsidP="009A5CD6">
      <w:pPr>
        <w:pStyle w:val="PL"/>
      </w:pPr>
      <w:r>
        <w:t xml:space="preserve">        qoSInformation:</w:t>
      </w:r>
    </w:p>
    <w:p w14:paraId="0D9689E9" w14:textId="77777777" w:rsidR="009A5CD6" w:rsidRDefault="009A5CD6" w:rsidP="009A5CD6">
      <w:pPr>
        <w:pStyle w:val="PL"/>
      </w:pPr>
      <w:r>
        <w:t xml:space="preserve">          $ref: 'TS29512_Npcf_SMPolicyControl.yaml#/components/schemas/QosData'</w:t>
      </w:r>
    </w:p>
    <w:p w14:paraId="63357ADF" w14:textId="77777777" w:rsidR="008416E2" w:rsidRDefault="008416E2" w:rsidP="008416E2">
      <w:pPr>
        <w:pStyle w:val="PL"/>
      </w:pPr>
      <w:r>
        <w:t xml:space="preserve">        q</w:t>
      </w:r>
      <w:r w:rsidRPr="002113FD">
        <w:t>o</w:t>
      </w:r>
      <w:r>
        <w:t>S</w:t>
      </w:r>
      <w:r w:rsidRPr="002113FD">
        <w:t>Characteristics</w:t>
      </w:r>
      <w:r>
        <w:t>:</w:t>
      </w:r>
    </w:p>
    <w:p w14:paraId="15B7A4F1" w14:textId="77777777" w:rsidR="008416E2" w:rsidRDefault="008416E2" w:rsidP="008416E2">
      <w:pPr>
        <w:pStyle w:val="PL"/>
      </w:pPr>
      <w:r>
        <w:t xml:space="preserve">          $ref: 'TS29512_Npcf_SMPolicyControl.yaml#/components/schemas/Q</w:t>
      </w:r>
      <w:r w:rsidRPr="002113FD">
        <w:t>osCharacteristics</w:t>
      </w:r>
      <w:r>
        <w:t>'</w:t>
      </w:r>
    </w:p>
    <w:p w14:paraId="413F628E" w14:textId="77777777" w:rsidR="009A5CD6" w:rsidRDefault="009A5CD6" w:rsidP="009A5CD6">
      <w:pPr>
        <w:pStyle w:val="PL"/>
      </w:pPr>
      <w:r>
        <w:t xml:space="preserve">        aFCorrelationInformation:</w:t>
      </w:r>
    </w:p>
    <w:p w14:paraId="37B4B37C" w14:textId="77777777" w:rsidR="009A5CD6" w:rsidRDefault="009A5CD6" w:rsidP="009A5CD6">
      <w:pPr>
        <w:pStyle w:val="PL"/>
      </w:pPr>
      <w:r>
        <w:t xml:space="preserve">          type: string</w:t>
      </w:r>
    </w:p>
    <w:p w14:paraId="2A5663FB" w14:textId="77777777" w:rsidR="009A5CD6" w:rsidRDefault="009A5CD6" w:rsidP="009A5CD6">
      <w:pPr>
        <w:pStyle w:val="PL"/>
      </w:pPr>
      <w:r>
        <w:t xml:space="preserve">        userLocationInformation:</w:t>
      </w:r>
    </w:p>
    <w:p w14:paraId="4F46560C" w14:textId="77777777" w:rsidR="009A5CD6" w:rsidRDefault="009A5CD6" w:rsidP="009A5CD6">
      <w:pPr>
        <w:pStyle w:val="PL"/>
      </w:pPr>
      <w:r>
        <w:t xml:space="preserve">          $ref: 'TS29571_CommonData.yaml#/components/schemas/UserLocation'</w:t>
      </w:r>
    </w:p>
    <w:p w14:paraId="585FD73C" w14:textId="77777777" w:rsidR="009A5CD6" w:rsidRDefault="009A5CD6" w:rsidP="009A5CD6">
      <w:pPr>
        <w:pStyle w:val="PL"/>
      </w:pPr>
      <w:r>
        <w:t xml:space="preserve">        uetimeZone:</w:t>
      </w:r>
    </w:p>
    <w:p w14:paraId="6FD10092" w14:textId="77777777" w:rsidR="009A5CD6" w:rsidRDefault="009A5CD6" w:rsidP="009A5CD6">
      <w:pPr>
        <w:pStyle w:val="PL"/>
      </w:pPr>
      <w:r>
        <w:t xml:space="preserve">          $ref: 'TS29571_CommonData.yaml#/components/schemas/TimeZone'</w:t>
      </w:r>
    </w:p>
    <w:p w14:paraId="400FD0D5" w14:textId="77777777" w:rsidR="009A5CD6" w:rsidRDefault="009A5CD6" w:rsidP="009A5CD6">
      <w:pPr>
        <w:pStyle w:val="PL"/>
      </w:pPr>
      <w:r>
        <w:t xml:space="preserve">        rATType:</w:t>
      </w:r>
    </w:p>
    <w:p w14:paraId="39CB5585" w14:textId="77777777" w:rsidR="009A5CD6" w:rsidRDefault="009A5CD6" w:rsidP="009A5CD6">
      <w:pPr>
        <w:pStyle w:val="PL"/>
      </w:pPr>
      <w:r>
        <w:t xml:space="preserve">          $ref: 'TS29571_CommonData.yaml#/components/schemas/RatType'</w:t>
      </w:r>
    </w:p>
    <w:p w14:paraId="489C9680" w14:textId="77777777" w:rsidR="009A5CD6" w:rsidRDefault="009A5CD6" w:rsidP="009A5CD6">
      <w:pPr>
        <w:pStyle w:val="PL"/>
      </w:pPr>
      <w:r>
        <w:t xml:space="preserve">        servingNodeID:</w:t>
      </w:r>
    </w:p>
    <w:p w14:paraId="3A467568" w14:textId="77777777" w:rsidR="009A5CD6" w:rsidRDefault="009A5CD6" w:rsidP="009A5CD6">
      <w:pPr>
        <w:pStyle w:val="PL"/>
      </w:pPr>
      <w:r>
        <w:t xml:space="preserve">          type: array</w:t>
      </w:r>
    </w:p>
    <w:p w14:paraId="3C12E681" w14:textId="77777777" w:rsidR="009A5CD6" w:rsidRDefault="009A5CD6" w:rsidP="009A5CD6">
      <w:pPr>
        <w:pStyle w:val="PL"/>
      </w:pPr>
      <w:r>
        <w:t xml:space="preserve">          items:</w:t>
      </w:r>
    </w:p>
    <w:p w14:paraId="3C21C6E5" w14:textId="77777777" w:rsidR="009A5CD6" w:rsidRDefault="009A5CD6" w:rsidP="009A5CD6">
      <w:pPr>
        <w:pStyle w:val="PL"/>
      </w:pPr>
      <w:r>
        <w:t xml:space="preserve">            $ref: '#/components/schemas/ServingNetworkFunctionID'</w:t>
      </w:r>
    </w:p>
    <w:p w14:paraId="76D80579" w14:textId="77777777" w:rsidR="009A5CD6" w:rsidRDefault="009A5CD6" w:rsidP="009A5CD6">
      <w:pPr>
        <w:pStyle w:val="PL"/>
      </w:pPr>
      <w:r>
        <w:t xml:space="preserve">          minItems: 0</w:t>
      </w:r>
    </w:p>
    <w:p w14:paraId="5856DB55" w14:textId="77777777" w:rsidR="009A5CD6" w:rsidRDefault="009A5CD6" w:rsidP="009A5CD6">
      <w:pPr>
        <w:pStyle w:val="PL"/>
      </w:pPr>
      <w:r>
        <w:t xml:space="preserve">        presenceReportingAreaInformation:</w:t>
      </w:r>
    </w:p>
    <w:p w14:paraId="172926C5" w14:textId="77777777" w:rsidR="009A5CD6" w:rsidRDefault="009A5CD6" w:rsidP="009A5CD6">
      <w:pPr>
        <w:pStyle w:val="PL"/>
      </w:pPr>
      <w:r>
        <w:t xml:space="preserve">          type: object</w:t>
      </w:r>
    </w:p>
    <w:p w14:paraId="20C113B5" w14:textId="77777777" w:rsidR="009A5CD6" w:rsidRDefault="009A5CD6" w:rsidP="009A5CD6">
      <w:pPr>
        <w:pStyle w:val="PL"/>
      </w:pPr>
      <w:r>
        <w:t xml:space="preserve">          additionalProperties:</w:t>
      </w:r>
    </w:p>
    <w:p w14:paraId="2A1DCCD0" w14:textId="77777777" w:rsidR="009A5CD6" w:rsidRDefault="009A5CD6" w:rsidP="009A5CD6">
      <w:pPr>
        <w:pStyle w:val="PL"/>
      </w:pPr>
      <w:r>
        <w:t xml:space="preserve">            $ref: 'TS29571_CommonData.yaml#/components/schemas/PresenceInfo'</w:t>
      </w:r>
    </w:p>
    <w:p w14:paraId="54471B08" w14:textId="77777777" w:rsidR="009A5CD6" w:rsidRDefault="009A5CD6" w:rsidP="009A5CD6">
      <w:pPr>
        <w:pStyle w:val="PL"/>
      </w:pPr>
      <w:r>
        <w:t xml:space="preserve">          minProperties: 0</w:t>
      </w:r>
    </w:p>
    <w:p w14:paraId="46E4E915" w14:textId="77777777" w:rsidR="009A5CD6" w:rsidRDefault="009A5CD6" w:rsidP="009A5CD6">
      <w:pPr>
        <w:pStyle w:val="PL"/>
      </w:pPr>
      <w:r>
        <w:t xml:space="preserve">        3gppPSDataOffStatus:</w:t>
      </w:r>
    </w:p>
    <w:p w14:paraId="56CEA90A" w14:textId="77777777" w:rsidR="009A5CD6" w:rsidRDefault="009A5CD6" w:rsidP="009A5CD6">
      <w:pPr>
        <w:pStyle w:val="PL"/>
      </w:pPr>
      <w:r>
        <w:t xml:space="preserve">          $ref: '#/components/schemas/3GPPPSDataOffStatus'</w:t>
      </w:r>
    </w:p>
    <w:p w14:paraId="5137B960" w14:textId="77777777" w:rsidR="009A5CD6" w:rsidRDefault="009A5CD6" w:rsidP="009A5CD6">
      <w:pPr>
        <w:pStyle w:val="PL"/>
      </w:pPr>
      <w:r>
        <w:t xml:space="preserve">        sponsorIdentity:</w:t>
      </w:r>
    </w:p>
    <w:p w14:paraId="61CF826C" w14:textId="77777777" w:rsidR="009A5CD6" w:rsidRDefault="009A5CD6" w:rsidP="009A5CD6">
      <w:pPr>
        <w:pStyle w:val="PL"/>
      </w:pPr>
      <w:r>
        <w:t xml:space="preserve">          type: string</w:t>
      </w:r>
    </w:p>
    <w:p w14:paraId="70CB4E4F" w14:textId="77777777" w:rsidR="009A5CD6" w:rsidRDefault="009A5CD6" w:rsidP="009A5CD6">
      <w:pPr>
        <w:pStyle w:val="PL"/>
      </w:pPr>
      <w:r>
        <w:t xml:space="preserve">        applicationserviceProviderIdentity:</w:t>
      </w:r>
    </w:p>
    <w:p w14:paraId="42882E2D" w14:textId="77777777" w:rsidR="009A5CD6" w:rsidRDefault="009A5CD6" w:rsidP="009A5CD6">
      <w:pPr>
        <w:pStyle w:val="PL"/>
      </w:pPr>
      <w:r>
        <w:t xml:space="preserve">          type: string</w:t>
      </w:r>
    </w:p>
    <w:p w14:paraId="7D604963" w14:textId="77777777" w:rsidR="009A5CD6" w:rsidRDefault="009A5CD6" w:rsidP="009A5CD6">
      <w:pPr>
        <w:pStyle w:val="PL"/>
      </w:pPr>
      <w:r>
        <w:t xml:space="preserve">        chargingRuleBaseName:</w:t>
      </w:r>
    </w:p>
    <w:p w14:paraId="71EC6162" w14:textId="77777777" w:rsidR="004A100A" w:rsidRDefault="009A5CD6" w:rsidP="004A100A">
      <w:pPr>
        <w:pStyle w:val="PL"/>
      </w:pPr>
      <w:r>
        <w:t xml:space="preserve">          type: string</w:t>
      </w:r>
    </w:p>
    <w:p w14:paraId="1460E7B6" w14:textId="77777777" w:rsidR="004A100A" w:rsidRDefault="004A100A" w:rsidP="004A100A">
      <w:pPr>
        <w:pStyle w:val="PL"/>
      </w:pPr>
      <w:r>
        <w:t xml:space="preserve">        </w:t>
      </w:r>
      <w:r w:rsidRPr="00BF1E48">
        <w:t>mAPDUSteeringFunctionality</w:t>
      </w:r>
      <w:r>
        <w:t>:</w:t>
      </w:r>
    </w:p>
    <w:p w14:paraId="64A5F560" w14:textId="77777777" w:rsidR="004A100A" w:rsidRDefault="004A100A" w:rsidP="004A100A">
      <w:pPr>
        <w:pStyle w:val="PL"/>
      </w:pPr>
      <w:r>
        <w:t xml:space="preserve">          $ref: 'TS29512_Npcf_SMPolicyControl.yaml#/components/schemas/</w:t>
      </w:r>
      <w:r w:rsidRPr="00F252C4">
        <w:t>SteeringFunctionality</w:t>
      </w:r>
      <w:r>
        <w:t>'</w:t>
      </w:r>
    </w:p>
    <w:p w14:paraId="4DC34FEC" w14:textId="77777777" w:rsidR="004A100A" w:rsidRDefault="004A100A" w:rsidP="004A100A">
      <w:pPr>
        <w:pStyle w:val="PL"/>
      </w:pPr>
      <w:r>
        <w:t xml:space="preserve">        m</w:t>
      </w:r>
      <w:r w:rsidRPr="003B6557">
        <w:t>APDUSteering</w:t>
      </w:r>
      <w:r>
        <w:t>Mode:</w:t>
      </w:r>
    </w:p>
    <w:p w14:paraId="58DDE7BA" w14:textId="77777777" w:rsidR="009A5CD6" w:rsidRDefault="004A100A" w:rsidP="004A100A">
      <w:pPr>
        <w:pStyle w:val="PL"/>
      </w:pPr>
      <w:r>
        <w:t xml:space="preserve">          $ref: 'TS29512_Npcf_SMPolicyControl.yaml#/components/schemas/SteeringMode'</w:t>
      </w:r>
    </w:p>
    <w:p w14:paraId="540F9FFD" w14:textId="77777777" w:rsidR="009A5CD6" w:rsidRDefault="009A5CD6" w:rsidP="009A5CD6">
      <w:pPr>
        <w:pStyle w:val="PL"/>
      </w:pPr>
      <w:r>
        <w:t xml:space="preserve">    NetworkSlicingInfo:</w:t>
      </w:r>
    </w:p>
    <w:p w14:paraId="76798972" w14:textId="77777777" w:rsidR="009A5CD6" w:rsidRDefault="009A5CD6" w:rsidP="009A5CD6">
      <w:pPr>
        <w:pStyle w:val="PL"/>
      </w:pPr>
      <w:r>
        <w:t xml:space="preserve">      type: object</w:t>
      </w:r>
    </w:p>
    <w:p w14:paraId="2F9AC0C4" w14:textId="77777777" w:rsidR="009A5CD6" w:rsidRDefault="009A5CD6" w:rsidP="009A5CD6">
      <w:pPr>
        <w:pStyle w:val="PL"/>
      </w:pPr>
      <w:r>
        <w:lastRenderedPageBreak/>
        <w:t xml:space="preserve">      properties:</w:t>
      </w:r>
    </w:p>
    <w:p w14:paraId="5EE1FDD6" w14:textId="77777777" w:rsidR="009A5CD6" w:rsidRDefault="009A5CD6" w:rsidP="009A5CD6">
      <w:pPr>
        <w:pStyle w:val="PL"/>
      </w:pPr>
      <w:r>
        <w:t xml:space="preserve">        sNSSAI:</w:t>
      </w:r>
    </w:p>
    <w:p w14:paraId="1ED3E465" w14:textId="77777777" w:rsidR="009A5CD6" w:rsidRDefault="009A5CD6" w:rsidP="009A5CD6">
      <w:pPr>
        <w:pStyle w:val="PL"/>
      </w:pPr>
      <w:r>
        <w:t xml:space="preserve">          $ref: 'TS29571_CommonData.yaml#/components/schemas/Snssai'</w:t>
      </w:r>
    </w:p>
    <w:p w14:paraId="41EDAE83" w14:textId="77777777" w:rsidR="009A5CD6" w:rsidRDefault="009A5CD6" w:rsidP="009A5CD6">
      <w:pPr>
        <w:pStyle w:val="PL"/>
      </w:pPr>
      <w:r>
        <w:t xml:space="preserve">      required:</w:t>
      </w:r>
    </w:p>
    <w:p w14:paraId="564CBDCA" w14:textId="77777777" w:rsidR="009A5CD6" w:rsidRDefault="009A5CD6" w:rsidP="009A5CD6">
      <w:pPr>
        <w:pStyle w:val="PL"/>
      </w:pPr>
      <w:r>
        <w:t xml:space="preserve">        - sNSSAI</w:t>
      </w:r>
    </w:p>
    <w:p w14:paraId="5919E54B" w14:textId="77777777" w:rsidR="009A5CD6" w:rsidRDefault="009A5CD6" w:rsidP="009A5CD6">
      <w:pPr>
        <w:pStyle w:val="PL"/>
      </w:pPr>
      <w:r>
        <w:t xml:space="preserve">    PDUAddress:</w:t>
      </w:r>
    </w:p>
    <w:p w14:paraId="517E5233" w14:textId="77777777" w:rsidR="009A5CD6" w:rsidRDefault="009A5CD6" w:rsidP="009A5CD6">
      <w:pPr>
        <w:pStyle w:val="PL"/>
      </w:pPr>
      <w:r>
        <w:t xml:space="preserve">      type: object</w:t>
      </w:r>
    </w:p>
    <w:p w14:paraId="76245434" w14:textId="77777777" w:rsidR="009A5CD6" w:rsidRDefault="009A5CD6" w:rsidP="009A5CD6">
      <w:pPr>
        <w:pStyle w:val="PL"/>
      </w:pPr>
      <w:r>
        <w:t xml:space="preserve">      properties:</w:t>
      </w:r>
    </w:p>
    <w:p w14:paraId="6ABF3B62" w14:textId="77777777" w:rsidR="009A5CD6" w:rsidRDefault="009A5CD6" w:rsidP="009A5CD6">
      <w:pPr>
        <w:pStyle w:val="PL"/>
      </w:pPr>
      <w:r>
        <w:t xml:space="preserve">        pduIPv4Address:</w:t>
      </w:r>
    </w:p>
    <w:p w14:paraId="45561F67" w14:textId="77777777" w:rsidR="009A5CD6" w:rsidRDefault="009A5CD6" w:rsidP="009A5CD6">
      <w:pPr>
        <w:pStyle w:val="PL"/>
      </w:pPr>
      <w:r>
        <w:t xml:space="preserve">          $ref: 'TS29571_CommonData.yaml#/components/schemas/Ipv4Addr'</w:t>
      </w:r>
    </w:p>
    <w:p w14:paraId="13FF957A" w14:textId="77777777" w:rsidR="009A5CD6" w:rsidRDefault="009A5CD6" w:rsidP="009A5CD6">
      <w:pPr>
        <w:pStyle w:val="PL"/>
      </w:pPr>
      <w:r>
        <w:t xml:space="preserve">        pduIPv6AddresswithPrefix:</w:t>
      </w:r>
    </w:p>
    <w:p w14:paraId="4F1621BE" w14:textId="77777777" w:rsidR="009A5CD6" w:rsidRDefault="009A5CD6" w:rsidP="009A5CD6">
      <w:pPr>
        <w:pStyle w:val="PL"/>
      </w:pPr>
      <w:r>
        <w:t xml:space="preserve">          $ref: 'TS29571_CommonData.yaml#/components/schemas/Ipv6Addr'</w:t>
      </w:r>
    </w:p>
    <w:p w14:paraId="1F19473F" w14:textId="77777777" w:rsidR="009A5CD6" w:rsidRDefault="009A5CD6" w:rsidP="009A5CD6">
      <w:pPr>
        <w:pStyle w:val="PL"/>
      </w:pPr>
      <w:r>
        <w:t xml:space="preserve">        pduAddressprefixlength:</w:t>
      </w:r>
    </w:p>
    <w:p w14:paraId="27CF11D5" w14:textId="77777777" w:rsidR="009A5CD6" w:rsidRDefault="009A5CD6" w:rsidP="009A5CD6">
      <w:pPr>
        <w:pStyle w:val="PL"/>
      </w:pPr>
      <w:r>
        <w:t xml:space="preserve">          type: integer</w:t>
      </w:r>
    </w:p>
    <w:p w14:paraId="4DEBD8F7" w14:textId="77777777" w:rsidR="009A5CD6" w:rsidRDefault="009A5CD6" w:rsidP="009A5CD6">
      <w:pPr>
        <w:pStyle w:val="PL"/>
      </w:pPr>
      <w:r>
        <w:t xml:space="preserve">        iPv4dynamicAddressFlag:</w:t>
      </w:r>
    </w:p>
    <w:p w14:paraId="6BEF6B99" w14:textId="77777777" w:rsidR="009A5CD6" w:rsidRDefault="009A5CD6" w:rsidP="009A5CD6">
      <w:pPr>
        <w:pStyle w:val="PL"/>
      </w:pPr>
      <w:r>
        <w:t xml:space="preserve">          type: boolean</w:t>
      </w:r>
    </w:p>
    <w:p w14:paraId="5AFFADB0" w14:textId="77777777" w:rsidR="009A5CD6" w:rsidRDefault="009A5CD6" w:rsidP="009A5CD6">
      <w:pPr>
        <w:pStyle w:val="PL"/>
      </w:pPr>
      <w:r>
        <w:t xml:space="preserve">        iPv6dynamicPrefixFlag:</w:t>
      </w:r>
    </w:p>
    <w:p w14:paraId="1DB7225D" w14:textId="77777777" w:rsidR="009A5CD6" w:rsidRDefault="009A5CD6" w:rsidP="009A5CD6">
      <w:pPr>
        <w:pStyle w:val="PL"/>
      </w:pPr>
      <w:r>
        <w:t xml:space="preserve">          type: boolean</w:t>
      </w:r>
    </w:p>
    <w:p w14:paraId="15AE1311" w14:textId="77777777" w:rsidR="009A5CD6" w:rsidRDefault="009A5CD6" w:rsidP="009A5CD6">
      <w:pPr>
        <w:pStyle w:val="PL"/>
      </w:pPr>
      <w:r>
        <w:t xml:space="preserve">    ServingNetworkFunctionID:</w:t>
      </w:r>
    </w:p>
    <w:p w14:paraId="521E3F61" w14:textId="77777777" w:rsidR="009A5CD6" w:rsidRDefault="009A5CD6" w:rsidP="009A5CD6">
      <w:pPr>
        <w:pStyle w:val="PL"/>
      </w:pPr>
      <w:r>
        <w:t xml:space="preserve">      type: object</w:t>
      </w:r>
    </w:p>
    <w:p w14:paraId="6D723BA9" w14:textId="77777777" w:rsidR="009A5CD6" w:rsidRDefault="009A5CD6" w:rsidP="009A5CD6">
      <w:pPr>
        <w:pStyle w:val="PL"/>
      </w:pPr>
      <w:r>
        <w:t xml:space="preserve">      properties:          </w:t>
      </w:r>
    </w:p>
    <w:p w14:paraId="5267B0EA" w14:textId="77777777" w:rsidR="009A5CD6" w:rsidRDefault="009A5CD6" w:rsidP="009A5CD6">
      <w:pPr>
        <w:pStyle w:val="PL"/>
      </w:pPr>
      <w:r>
        <w:t xml:space="preserve">        servingNetworkFunctionInformation:</w:t>
      </w:r>
    </w:p>
    <w:p w14:paraId="6EFAD7D9" w14:textId="77777777" w:rsidR="009A5CD6" w:rsidRDefault="009A5CD6" w:rsidP="009A5CD6">
      <w:pPr>
        <w:pStyle w:val="PL"/>
      </w:pPr>
      <w:r>
        <w:t xml:space="preserve">          $ref: '#/components/schemas/NFIdentification'</w:t>
      </w:r>
    </w:p>
    <w:p w14:paraId="28378DAE" w14:textId="77777777" w:rsidR="009A5CD6" w:rsidRDefault="009A5CD6" w:rsidP="009A5CD6">
      <w:pPr>
        <w:pStyle w:val="PL"/>
      </w:pPr>
      <w:r>
        <w:t xml:space="preserve">        aMFId:</w:t>
      </w:r>
    </w:p>
    <w:p w14:paraId="76430AC6" w14:textId="77777777" w:rsidR="009A5CD6" w:rsidRDefault="009A5CD6" w:rsidP="009A5CD6">
      <w:pPr>
        <w:pStyle w:val="PL"/>
      </w:pPr>
      <w:r>
        <w:t xml:space="preserve">          $ref: 'TS29571_CommonData.yaml#/components/schemas/AmfId'</w:t>
      </w:r>
    </w:p>
    <w:p w14:paraId="05014179" w14:textId="77777777" w:rsidR="009A5CD6" w:rsidRDefault="009A5CD6" w:rsidP="009A5CD6">
      <w:pPr>
        <w:pStyle w:val="PL"/>
      </w:pPr>
      <w:r>
        <w:t xml:space="preserve">      required:</w:t>
      </w:r>
    </w:p>
    <w:p w14:paraId="1C397608" w14:textId="77777777" w:rsidR="009A5CD6" w:rsidRDefault="009A5CD6" w:rsidP="009A5CD6">
      <w:pPr>
        <w:pStyle w:val="PL"/>
      </w:pPr>
      <w:r>
        <w:t xml:space="preserve">        - servingNetworkFunctionInformation</w:t>
      </w:r>
    </w:p>
    <w:p w14:paraId="6371D7C9" w14:textId="77777777" w:rsidR="009A5CD6" w:rsidRDefault="009A5CD6" w:rsidP="009A5CD6">
      <w:pPr>
        <w:pStyle w:val="PL"/>
      </w:pPr>
      <w:r>
        <w:t xml:space="preserve">    RoamingQBCInformation:</w:t>
      </w:r>
    </w:p>
    <w:p w14:paraId="217033C8" w14:textId="77777777" w:rsidR="009A5CD6" w:rsidRDefault="009A5CD6" w:rsidP="009A5CD6">
      <w:pPr>
        <w:pStyle w:val="PL"/>
      </w:pPr>
      <w:r>
        <w:t xml:space="preserve">      type: object</w:t>
      </w:r>
    </w:p>
    <w:p w14:paraId="687F3980" w14:textId="77777777" w:rsidR="009A5CD6" w:rsidRDefault="009A5CD6" w:rsidP="009A5CD6">
      <w:pPr>
        <w:pStyle w:val="PL"/>
      </w:pPr>
      <w:r>
        <w:t xml:space="preserve">      properties:</w:t>
      </w:r>
    </w:p>
    <w:p w14:paraId="73CDC607" w14:textId="77777777" w:rsidR="009A5CD6" w:rsidRDefault="009A5CD6" w:rsidP="009A5CD6">
      <w:pPr>
        <w:pStyle w:val="PL"/>
      </w:pPr>
      <w:r>
        <w:t xml:space="preserve">        multipleQFIcontainer:</w:t>
      </w:r>
    </w:p>
    <w:p w14:paraId="3832F547" w14:textId="77777777" w:rsidR="009A5CD6" w:rsidRDefault="009A5CD6" w:rsidP="009A5CD6">
      <w:pPr>
        <w:pStyle w:val="PL"/>
      </w:pPr>
      <w:r>
        <w:t xml:space="preserve">          type: array</w:t>
      </w:r>
    </w:p>
    <w:p w14:paraId="15F86CA7" w14:textId="77777777" w:rsidR="009A5CD6" w:rsidRDefault="009A5CD6" w:rsidP="009A5CD6">
      <w:pPr>
        <w:pStyle w:val="PL"/>
      </w:pPr>
      <w:r>
        <w:t xml:space="preserve">          items:</w:t>
      </w:r>
    </w:p>
    <w:p w14:paraId="766CFD8F" w14:textId="77777777" w:rsidR="009A5CD6" w:rsidRDefault="009A5CD6" w:rsidP="009A5CD6">
      <w:pPr>
        <w:pStyle w:val="PL"/>
      </w:pPr>
      <w:r>
        <w:t xml:space="preserve">            $ref: '#/components/schemas/MultipleQFIcontainer'</w:t>
      </w:r>
    </w:p>
    <w:p w14:paraId="4E484E4F" w14:textId="77777777" w:rsidR="009A5CD6" w:rsidRDefault="009A5CD6" w:rsidP="009A5CD6">
      <w:pPr>
        <w:pStyle w:val="PL"/>
      </w:pPr>
      <w:r>
        <w:t xml:space="preserve">          minItems: 0</w:t>
      </w:r>
    </w:p>
    <w:p w14:paraId="46F1142D" w14:textId="77777777" w:rsidR="009A5CD6" w:rsidRDefault="009A5CD6" w:rsidP="009A5CD6">
      <w:pPr>
        <w:pStyle w:val="PL"/>
      </w:pPr>
      <w:r>
        <w:t xml:space="preserve">        uPFID:</w:t>
      </w:r>
    </w:p>
    <w:p w14:paraId="299FD645" w14:textId="77777777" w:rsidR="009A5CD6" w:rsidRDefault="009A5CD6" w:rsidP="009A5CD6">
      <w:pPr>
        <w:pStyle w:val="PL"/>
      </w:pPr>
      <w:r>
        <w:t xml:space="preserve">          $ref: 'TS29571_CommonData.yaml#/components/schemas/NfInstanceId'</w:t>
      </w:r>
    </w:p>
    <w:p w14:paraId="73EBD953" w14:textId="77777777" w:rsidR="009A5CD6" w:rsidRDefault="009A5CD6" w:rsidP="009A5CD6">
      <w:pPr>
        <w:pStyle w:val="PL"/>
      </w:pPr>
      <w:r>
        <w:t xml:space="preserve">        roamingChargingProfile:</w:t>
      </w:r>
    </w:p>
    <w:p w14:paraId="39FD3133" w14:textId="77777777" w:rsidR="009A5CD6" w:rsidRDefault="009A5CD6" w:rsidP="009A5CD6">
      <w:pPr>
        <w:pStyle w:val="PL"/>
      </w:pPr>
      <w:r>
        <w:t xml:space="preserve">          $ref: '#/components/schemas/RoamingChargingProfile'</w:t>
      </w:r>
    </w:p>
    <w:p w14:paraId="415548AB" w14:textId="77777777" w:rsidR="009A5CD6" w:rsidRDefault="009A5CD6" w:rsidP="009A5CD6">
      <w:pPr>
        <w:pStyle w:val="PL"/>
      </w:pPr>
      <w:r>
        <w:t xml:space="preserve">    MultipleQFIcontainer:</w:t>
      </w:r>
    </w:p>
    <w:p w14:paraId="7FD1AB79" w14:textId="77777777" w:rsidR="009A5CD6" w:rsidRDefault="009A5CD6" w:rsidP="009A5CD6">
      <w:pPr>
        <w:pStyle w:val="PL"/>
      </w:pPr>
      <w:r>
        <w:t xml:space="preserve">      type: object</w:t>
      </w:r>
    </w:p>
    <w:p w14:paraId="29AC3B9E" w14:textId="77777777" w:rsidR="009A5CD6" w:rsidRDefault="009A5CD6" w:rsidP="009A5CD6">
      <w:pPr>
        <w:pStyle w:val="PL"/>
      </w:pPr>
      <w:r>
        <w:t xml:space="preserve">      properties:</w:t>
      </w:r>
    </w:p>
    <w:p w14:paraId="4F77DD36" w14:textId="77777777" w:rsidR="009A5CD6" w:rsidRDefault="009A5CD6" w:rsidP="009A5CD6">
      <w:pPr>
        <w:pStyle w:val="PL"/>
      </w:pPr>
      <w:r>
        <w:t xml:space="preserve">        triggers:</w:t>
      </w:r>
    </w:p>
    <w:p w14:paraId="446E3F07" w14:textId="77777777" w:rsidR="009A5CD6" w:rsidRDefault="009A5CD6" w:rsidP="009A5CD6">
      <w:pPr>
        <w:pStyle w:val="PL"/>
      </w:pPr>
      <w:r>
        <w:t xml:space="preserve">          type: array</w:t>
      </w:r>
    </w:p>
    <w:p w14:paraId="5474C449" w14:textId="77777777" w:rsidR="009A5CD6" w:rsidRDefault="009A5CD6" w:rsidP="009A5CD6">
      <w:pPr>
        <w:pStyle w:val="PL"/>
      </w:pPr>
      <w:r>
        <w:t xml:space="preserve">          items:</w:t>
      </w:r>
    </w:p>
    <w:p w14:paraId="1E9B0F12" w14:textId="77777777" w:rsidR="009A5CD6" w:rsidRDefault="009A5CD6" w:rsidP="009A5CD6">
      <w:pPr>
        <w:pStyle w:val="PL"/>
      </w:pPr>
      <w:r>
        <w:t xml:space="preserve">            $ref: '#/components/schemas/Trigger'</w:t>
      </w:r>
    </w:p>
    <w:p w14:paraId="3D9DE441" w14:textId="77777777" w:rsidR="009A5CD6" w:rsidRDefault="009A5CD6" w:rsidP="009A5CD6">
      <w:pPr>
        <w:pStyle w:val="PL"/>
      </w:pPr>
      <w:r>
        <w:t xml:space="preserve">          minItems: 0</w:t>
      </w:r>
    </w:p>
    <w:p w14:paraId="6D4A6CB9" w14:textId="77777777" w:rsidR="009A5CD6" w:rsidRDefault="009A5CD6" w:rsidP="009A5CD6">
      <w:pPr>
        <w:pStyle w:val="PL"/>
      </w:pPr>
      <w:r>
        <w:t xml:space="preserve">        triggerTimestamp:</w:t>
      </w:r>
    </w:p>
    <w:p w14:paraId="5B39F09D" w14:textId="77777777" w:rsidR="009A5CD6" w:rsidRDefault="009A5CD6" w:rsidP="009A5CD6">
      <w:pPr>
        <w:pStyle w:val="PL"/>
      </w:pPr>
      <w:r>
        <w:t xml:space="preserve">          $ref: 'TS29571_CommonData.yaml#/components/schemas/DateTime'</w:t>
      </w:r>
    </w:p>
    <w:p w14:paraId="58D0972B" w14:textId="77777777" w:rsidR="009A5CD6" w:rsidRDefault="009A5CD6" w:rsidP="009A5CD6">
      <w:pPr>
        <w:pStyle w:val="PL"/>
      </w:pPr>
      <w:r>
        <w:t xml:space="preserve">        time:</w:t>
      </w:r>
    </w:p>
    <w:p w14:paraId="5544282F" w14:textId="77777777" w:rsidR="009A5CD6" w:rsidRDefault="009A5CD6" w:rsidP="009A5CD6">
      <w:pPr>
        <w:pStyle w:val="PL"/>
      </w:pPr>
      <w:r>
        <w:t xml:space="preserve">          $ref: 'TS29571_CommonData.yaml#/components/schemas/Uint32'</w:t>
      </w:r>
    </w:p>
    <w:p w14:paraId="32C66B91" w14:textId="77777777" w:rsidR="009A5CD6" w:rsidRDefault="009A5CD6" w:rsidP="009A5CD6">
      <w:pPr>
        <w:pStyle w:val="PL"/>
      </w:pPr>
      <w:r>
        <w:t xml:space="preserve">        totalVolume:</w:t>
      </w:r>
    </w:p>
    <w:p w14:paraId="01196103" w14:textId="77777777" w:rsidR="009A5CD6" w:rsidRDefault="009A5CD6" w:rsidP="009A5CD6">
      <w:pPr>
        <w:pStyle w:val="PL"/>
      </w:pPr>
      <w:r>
        <w:t xml:space="preserve">          $ref: 'TS29571_CommonData.yaml#/components/schemas/Uint64'</w:t>
      </w:r>
    </w:p>
    <w:p w14:paraId="45AB6092" w14:textId="77777777" w:rsidR="009A5CD6" w:rsidRDefault="009A5CD6" w:rsidP="009A5CD6">
      <w:pPr>
        <w:pStyle w:val="PL"/>
      </w:pPr>
      <w:r>
        <w:t xml:space="preserve">        uplinkVolume:</w:t>
      </w:r>
    </w:p>
    <w:p w14:paraId="5AA48885" w14:textId="77777777" w:rsidR="009A5CD6" w:rsidRDefault="009A5CD6" w:rsidP="009A5CD6">
      <w:pPr>
        <w:pStyle w:val="PL"/>
      </w:pPr>
      <w:r>
        <w:t xml:space="preserve">          $ref: 'TS29571_CommonData.yaml#/components/schemas/Uint64'</w:t>
      </w:r>
    </w:p>
    <w:p w14:paraId="7516468E" w14:textId="77777777" w:rsidR="009A5CD6" w:rsidRDefault="009A5CD6" w:rsidP="009A5CD6">
      <w:pPr>
        <w:pStyle w:val="PL"/>
      </w:pPr>
      <w:r>
        <w:t xml:space="preserve">        localSequenceNumber:</w:t>
      </w:r>
    </w:p>
    <w:p w14:paraId="729DB988" w14:textId="77777777" w:rsidR="009A5CD6" w:rsidRDefault="009A5CD6" w:rsidP="009A5CD6">
      <w:pPr>
        <w:pStyle w:val="PL"/>
      </w:pPr>
      <w:r>
        <w:t xml:space="preserve">          type: integer</w:t>
      </w:r>
    </w:p>
    <w:p w14:paraId="27E391AA" w14:textId="77777777" w:rsidR="009A5CD6" w:rsidRDefault="009A5CD6" w:rsidP="009A5CD6">
      <w:pPr>
        <w:pStyle w:val="PL"/>
      </w:pPr>
      <w:r>
        <w:t xml:space="preserve">        qFIContainerInformation:</w:t>
      </w:r>
    </w:p>
    <w:p w14:paraId="6057F8F4" w14:textId="77777777" w:rsidR="009A5CD6" w:rsidRDefault="009A5CD6" w:rsidP="009A5CD6">
      <w:pPr>
        <w:pStyle w:val="PL"/>
      </w:pPr>
      <w:r>
        <w:t xml:space="preserve">          $ref: '#/components/schemas/QFIContainerInformation'</w:t>
      </w:r>
    </w:p>
    <w:p w14:paraId="29F68C72" w14:textId="77777777" w:rsidR="009A5CD6" w:rsidRDefault="009A5CD6" w:rsidP="009A5CD6">
      <w:pPr>
        <w:pStyle w:val="PL"/>
      </w:pPr>
      <w:r>
        <w:t xml:space="preserve">      required:</w:t>
      </w:r>
    </w:p>
    <w:p w14:paraId="7276C927" w14:textId="77777777" w:rsidR="009A5CD6" w:rsidRDefault="009A5CD6" w:rsidP="009A5CD6">
      <w:pPr>
        <w:pStyle w:val="PL"/>
      </w:pPr>
      <w:r>
        <w:t xml:space="preserve">        - localSequenceNumber</w:t>
      </w:r>
    </w:p>
    <w:p w14:paraId="520FD1E8" w14:textId="77777777" w:rsidR="009A5CD6" w:rsidRPr="00AA3D43" w:rsidRDefault="009A5CD6" w:rsidP="009A5CD6">
      <w:pPr>
        <w:pStyle w:val="PL"/>
        <w:rPr>
          <w:lang w:val="fr-FR"/>
        </w:rPr>
      </w:pPr>
      <w:r>
        <w:t xml:space="preserve">    </w:t>
      </w:r>
      <w:r w:rsidRPr="00AA3D43">
        <w:rPr>
          <w:lang w:val="fr-FR"/>
        </w:rPr>
        <w:t>QFIContainerInformation:</w:t>
      </w:r>
    </w:p>
    <w:p w14:paraId="43F48B1F" w14:textId="77777777" w:rsidR="009A5CD6" w:rsidRPr="00AA3D43" w:rsidRDefault="009A5CD6" w:rsidP="009A5CD6">
      <w:pPr>
        <w:pStyle w:val="PL"/>
        <w:rPr>
          <w:lang w:val="fr-FR"/>
        </w:rPr>
      </w:pPr>
      <w:r w:rsidRPr="00AA3D43">
        <w:rPr>
          <w:lang w:val="fr-FR"/>
        </w:rPr>
        <w:t xml:space="preserve">      type: object</w:t>
      </w:r>
    </w:p>
    <w:p w14:paraId="1789F5F0" w14:textId="77777777" w:rsidR="009A5CD6" w:rsidRPr="00AA3D43" w:rsidRDefault="009A5CD6" w:rsidP="009A5CD6">
      <w:pPr>
        <w:pStyle w:val="PL"/>
        <w:rPr>
          <w:lang w:val="fr-FR"/>
        </w:rPr>
      </w:pPr>
      <w:r w:rsidRPr="00AA3D43">
        <w:rPr>
          <w:lang w:val="fr-FR"/>
        </w:rPr>
        <w:t xml:space="preserve">      properties:</w:t>
      </w:r>
    </w:p>
    <w:p w14:paraId="22ACAB37" w14:textId="77777777" w:rsidR="009A5CD6" w:rsidRPr="00AA3D43" w:rsidRDefault="009A5CD6" w:rsidP="009A5CD6">
      <w:pPr>
        <w:pStyle w:val="PL"/>
        <w:rPr>
          <w:lang w:val="fr-FR"/>
        </w:rPr>
      </w:pPr>
      <w:r w:rsidRPr="00AA3D43">
        <w:rPr>
          <w:lang w:val="fr-FR"/>
        </w:rPr>
        <w:t xml:space="preserve">        qFI:</w:t>
      </w:r>
    </w:p>
    <w:p w14:paraId="55312B34" w14:textId="77777777" w:rsidR="009A5CD6" w:rsidRDefault="009A5CD6" w:rsidP="009A5CD6">
      <w:pPr>
        <w:pStyle w:val="PL"/>
      </w:pPr>
      <w:r w:rsidRPr="00AA3D43">
        <w:rPr>
          <w:lang w:val="fr-FR"/>
        </w:rPr>
        <w:t xml:space="preserve">          </w:t>
      </w:r>
      <w:r>
        <w:t>$ref: 'TS29571_CommonData.yaml#/components/schemas/Qfi'</w:t>
      </w:r>
    </w:p>
    <w:p w14:paraId="5A535C01" w14:textId="77777777" w:rsidR="009A5CD6" w:rsidRDefault="009A5CD6" w:rsidP="009A5CD6">
      <w:pPr>
        <w:pStyle w:val="PL"/>
      </w:pPr>
      <w:r>
        <w:t xml:space="preserve">        timeofFirstUsage:</w:t>
      </w:r>
    </w:p>
    <w:p w14:paraId="4AFD84B4" w14:textId="77777777" w:rsidR="009A5CD6" w:rsidRDefault="009A5CD6" w:rsidP="009A5CD6">
      <w:pPr>
        <w:pStyle w:val="PL"/>
      </w:pPr>
      <w:r>
        <w:t xml:space="preserve">          $ref: 'TS29571_CommonData.yaml#/components/schemas/DateTime'</w:t>
      </w:r>
    </w:p>
    <w:p w14:paraId="7AD8CE45" w14:textId="77777777" w:rsidR="009A5CD6" w:rsidRDefault="009A5CD6" w:rsidP="009A5CD6">
      <w:pPr>
        <w:pStyle w:val="PL"/>
      </w:pPr>
      <w:r>
        <w:t xml:space="preserve">        timeofLastUsage:</w:t>
      </w:r>
    </w:p>
    <w:p w14:paraId="6A6E27F2" w14:textId="77777777" w:rsidR="009A5CD6" w:rsidRDefault="009A5CD6" w:rsidP="009A5CD6">
      <w:pPr>
        <w:pStyle w:val="PL"/>
      </w:pPr>
      <w:r>
        <w:t xml:space="preserve">          $ref: 'TS29571_CommonData.yaml#/components/schemas/DateTime'</w:t>
      </w:r>
    </w:p>
    <w:p w14:paraId="1EFF6AEC" w14:textId="77777777" w:rsidR="009A5CD6" w:rsidRDefault="009A5CD6" w:rsidP="009A5CD6">
      <w:pPr>
        <w:pStyle w:val="PL"/>
      </w:pPr>
      <w:r>
        <w:t xml:space="preserve">        qoSInformation:</w:t>
      </w:r>
    </w:p>
    <w:p w14:paraId="47B5AAD0" w14:textId="77777777" w:rsidR="008416E2" w:rsidRDefault="009A5CD6" w:rsidP="008416E2">
      <w:pPr>
        <w:pStyle w:val="PL"/>
      </w:pPr>
      <w:r>
        <w:t xml:space="preserve">          $ref: 'TS29512_Npcf_SMPolicyControl.yaml#/components/schemas/QosData'</w:t>
      </w:r>
    </w:p>
    <w:p w14:paraId="1F66C78E" w14:textId="77777777" w:rsidR="008416E2" w:rsidRDefault="008416E2" w:rsidP="008416E2">
      <w:pPr>
        <w:pStyle w:val="PL"/>
      </w:pPr>
      <w:r>
        <w:t xml:space="preserve">        q</w:t>
      </w:r>
      <w:r w:rsidRPr="002113FD">
        <w:t>o</w:t>
      </w:r>
      <w:r>
        <w:t>S</w:t>
      </w:r>
      <w:r w:rsidRPr="002113FD">
        <w:t>Characteristics</w:t>
      </w:r>
      <w:r>
        <w:t>:</w:t>
      </w:r>
    </w:p>
    <w:p w14:paraId="45024BD5" w14:textId="77777777" w:rsidR="009A5CD6" w:rsidRDefault="008416E2" w:rsidP="008416E2">
      <w:pPr>
        <w:pStyle w:val="PL"/>
      </w:pPr>
      <w:r>
        <w:t xml:space="preserve">          $ref: 'TS29512_Npcf_SMPolicyControl.yaml#/components/schemas/Q</w:t>
      </w:r>
      <w:r w:rsidRPr="002113FD">
        <w:t>osCharacteristics</w:t>
      </w:r>
      <w:r>
        <w:t>'</w:t>
      </w:r>
    </w:p>
    <w:p w14:paraId="0423FB88" w14:textId="77777777" w:rsidR="009A5CD6" w:rsidRDefault="009A5CD6" w:rsidP="009A5CD6">
      <w:pPr>
        <w:pStyle w:val="PL"/>
      </w:pPr>
      <w:r>
        <w:t xml:space="preserve">        userLocationInformation:</w:t>
      </w:r>
    </w:p>
    <w:p w14:paraId="73753904" w14:textId="77777777" w:rsidR="009A5CD6" w:rsidRDefault="009A5CD6" w:rsidP="009A5CD6">
      <w:pPr>
        <w:pStyle w:val="PL"/>
      </w:pPr>
      <w:r>
        <w:t xml:space="preserve">          $ref: 'TS29571_CommonData.yaml#/components/schemas/UserLocation'</w:t>
      </w:r>
    </w:p>
    <w:p w14:paraId="73193986" w14:textId="77777777" w:rsidR="009A5CD6" w:rsidRDefault="009A5CD6" w:rsidP="009A5CD6">
      <w:pPr>
        <w:pStyle w:val="PL"/>
      </w:pPr>
      <w:r>
        <w:t xml:space="preserve">        uetimeZone:</w:t>
      </w:r>
    </w:p>
    <w:p w14:paraId="29C0B940" w14:textId="77777777" w:rsidR="009A5CD6" w:rsidRDefault="009A5CD6" w:rsidP="009A5CD6">
      <w:pPr>
        <w:pStyle w:val="PL"/>
      </w:pPr>
      <w:r>
        <w:t xml:space="preserve">          $ref: 'TS29571_CommonData.yaml#/components/schemas/TimeZone'</w:t>
      </w:r>
    </w:p>
    <w:p w14:paraId="618F918F" w14:textId="77777777" w:rsidR="009A5CD6" w:rsidRDefault="009A5CD6" w:rsidP="009A5CD6">
      <w:pPr>
        <w:pStyle w:val="PL"/>
      </w:pPr>
      <w:r>
        <w:lastRenderedPageBreak/>
        <w:t xml:space="preserve">        presenceReportingAreaInformation:</w:t>
      </w:r>
    </w:p>
    <w:p w14:paraId="5BCFF576" w14:textId="77777777" w:rsidR="009A5CD6" w:rsidRDefault="009A5CD6" w:rsidP="009A5CD6">
      <w:pPr>
        <w:pStyle w:val="PL"/>
      </w:pPr>
      <w:r>
        <w:t xml:space="preserve">          type: object</w:t>
      </w:r>
    </w:p>
    <w:p w14:paraId="540899E4" w14:textId="77777777" w:rsidR="009A5CD6" w:rsidRDefault="009A5CD6" w:rsidP="009A5CD6">
      <w:pPr>
        <w:pStyle w:val="PL"/>
      </w:pPr>
      <w:r>
        <w:t xml:space="preserve">          additionalProperties:</w:t>
      </w:r>
    </w:p>
    <w:p w14:paraId="69049A7D" w14:textId="77777777" w:rsidR="009A5CD6" w:rsidRDefault="009A5CD6" w:rsidP="009A5CD6">
      <w:pPr>
        <w:pStyle w:val="PL"/>
      </w:pPr>
      <w:r>
        <w:t xml:space="preserve">            $ref: 'TS29571_CommonData.yaml#/components/schemas/PresenceInfo'</w:t>
      </w:r>
    </w:p>
    <w:p w14:paraId="70A7A55E" w14:textId="77777777" w:rsidR="009A5CD6" w:rsidRDefault="009A5CD6" w:rsidP="009A5CD6">
      <w:pPr>
        <w:pStyle w:val="PL"/>
      </w:pPr>
      <w:r>
        <w:t xml:space="preserve">          minProperties: 0</w:t>
      </w:r>
    </w:p>
    <w:p w14:paraId="6A7FFFEE" w14:textId="77777777" w:rsidR="009A5CD6" w:rsidRDefault="009A5CD6" w:rsidP="009A5CD6">
      <w:pPr>
        <w:pStyle w:val="PL"/>
      </w:pPr>
      <w:r>
        <w:t xml:space="preserve">        rATType:</w:t>
      </w:r>
    </w:p>
    <w:p w14:paraId="4B8A462C" w14:textId="77777777" w:rsidR="009A5CD6" w:rsidRDefault="009A5CD6" w:rsidP="009A5CD6">
      <w:pPr>
        <w:pStyle w:val="PL"/>
      </w:pPr>
      <w:r>
        <w:t xml:space="preserve">          $ref: 'TS29571_CommonData.yaml#/components/schemas/RatType'</w:t>
      </w:r>
    </w:p>
    <w:p w14:paraId="12B2D15E" w14:textId="77777777" w:rsidR="009A5CD6" w:rsidRDefault="009A5CD6" w:rsidP="009A5CD6">
      <w:pPr>
        <w:pStyle w:val="PL"/>
      </w:pPr>
      <w:r>
        <w:t xml:space="preserve">        servingNetworkFunctionID:</w:t>
      </w:r>
    </w:p>
    <w:p w14:paraId="7116AC48" w14:textId="77777777" w:rsidR="009A5CD6" w:rsidRDefault="009A5CD6" w:rsidP="009A5CD6">
      <w:pPr>
        <w:pStyle w:val="PL"/>
      </w:pPr>
      <w:r>
        <w:t xml:space="preserve">          type: array</w:t>
      </w:r>
    </w:p>
    <w:p w14:paraId="0DDC3BA6" w14:textId="77777777" w:rsidR="009A5CD6" w:rsidRDefault="009A5CD6" w:rsidP="009A5CD6">
      <w:pPr>
        <w:pStyle w:val="PL"/>
      </w:pPr>
      <w:r>
        <w:t xml:space="preserve">          items:</w:t>
      </w:r>
    </w:p>
    <w:p w14:paraId="54E8FB96" w14:textId="77777777" w:rsidR="009A5CD6" w:rsidRDefault="009A5CD6" w:rsidP="009A5CD6">
      <w:pPr>
        <w:pStyle w:val="PL"/>
      </w:pPr>
      <w:r>
        <w:t xml:space="preserve">            $ref: '#/components/schemas/ServingNetworkFunctionID'</w:t>
      </w:r>
    </w:p>
    <w:p w14:paraId="090890BF" w14:textId="77777777" w:rsidR="009A5CD6" w:rsidRDefault="009A5CD6" w:rsidP="009A5CD6">
      <w:pPr>
        <w:pStyle w:val="PL"/>
      </w:pPr>
      <w:r>
        <w:t xml:space="preserve">          minItems: 0</w:t>
      </w:r>
    </w:p>
    <w:p w14:paraId="28A5AE67" w14:textId="77777777" w:rsidR="009A5CD6" w:rsidRDefault="009A5CD6" w:rsidP="009A5CD6">
      <w:pPr>
        <w:pStyle w:val="PL"/>
      </w:pPr>
      <w:r>
        <w:t xml:space="preserve">        3gppPSDataOffStatus:</w:t>
      </w:r>
    </w:p>
    <w:p w14:paraId="7720760A" w14:textId="77777777" w:rsidR="009A5CD6" w:rsidRDefault="009A5CD6" w:rsidP="009A5CD6">
      <w:pPr>
        <w:pStyle w:val="PL"/>
      </w:pPr>
      <w:r>
        <w:t xml:space="preserve">          $ref: '#/components/schemas/3GPPPSDataOffStatus'</w:t>
      </w:r>
    </w:p>
    <w:p w14:paraId="335D488E" w14:textId="77777777" w:rsidR="009A5CD6" w:rsidRDefault="009A5CD6" w:rsidP="009A5CD6">
      <w:pPr>
        <w:pStyle w:val="PL"/>
      </w:pPr>
      <w:r>
        <w:t xml:space="preserve">    RoamingChargingProfile:</w:t>
      </w:r>
    </w:p>
    <w:p w14:paraId="1CB55138" w14:textId="77777777" w:rsidR="009A5CD6" w:rsidRDefault="009A5CD6" w:rsidP="009A5CD6">
      <w:pPr>
        <w:pStyle w:val="PL"/>
      </w:pPr>
      <w:r>
        <w:t xml:space="preserve">      type: object</w:t>
      </w:r>
    </w:p>
    <w:p w14:paraId="72F99ED1" w14:textId="77777777" w:rsidR="009A5CD6" w:rsidRDefault="009A5CD6" w:rsidP="009A5CD6">
      <w:pPr>
        <w:pStyle w:val="PL"/>
      </w:pPr>
      <w:r>
        <w:t xml:space="preserve">      properties:</w:t>
      </w:r>
    </w:p>
    <w:p w14:paraId="6D4EB115" w14:textId="77777777" w:rsidR="009A5CD6" w:rsidRDefault="009A5CD6" w:rsidP="009A5CD6">
      <w:pPr>
        <w:pStyle w:val="PL"/>
      </w:pPr>
      <w:r>
        <w:t xml:space="preserve">        triggers:</w:t>
      </w:r>
    </w:p>
    <w:p w14:paraId="7EEC67E3" w14:textId="77777777" w:rsidR="009A5CD6" w:rsidRDefault="009A5CD6" w:rsidP="009A5CD6">
      <w:pPr>
        <w:pStyle w:val="PL"/>
      </w:pPr>
      <w:r>
        <w:t xml:space="preserve">          type: array</w:t>
      </w:r>
    </w:p>
    <w:p w14:paraId="4E5A7A02" w14:textId="77777777" w:rsidR="009A5CD6" w:rsidRDefault="009A5CD6" w:rsidP="009A5CD6">
      <w:pPr>
        <w:pStyle w:val="PL"/>
      </w:pPr>
      <w:r>
        <w:t xml:space="preserve">          items:</w:t>
      </w:r>
    </w:p>
    <w:p w14:paraId="00077306" w14:textId="77777777" w:rsidR="009A5CD6" w:rsidRDefault="009A5CD6" w:rsidP="009A5CD6">
      <w:pPr>
        <w:pStyle w:val="PL"/>
      </w:pPr>
      <w:r>
        <w:t xml:space="preserve">            $ref: '#/components/schemas/Trigger'</w:t>
      </w:r>
    </w:p>
    <w:p w14:paraId="38D46DEB" w14:textId="77777777" w:rsidR="009A5CD6" w:rsidRDefault="009A5CD6" w:rsidP="009A5CD6">
      <w:pPr>
        <w:pStyle w:val="PL"/>
      </w:pPr>
      <w:r>
        <w:t xml:space="preserve">          minItems: 0</w:t>
      </w:r>
    </w:p>
    <w:p w14:paraId="4889A7D0" w14:textId="77777777" w:rsidR="009A5CD6" w:rsidRDefault="009A5CD6" w:rsidP="009A5CD6">
      <w:pPr>
        <w:pStyle w:val="PL"/>
      </w:pPr>
      <w:r>
        <w:t xml:space="preserve">        partialRecordMethod:</w:t>
      </w:r>
    </w:p>
    <w:p w14:paraId="63F7BD10" w14:textId="77777777" w:rsidR="009A5CD6" w:rsidRDefault="009A5CD6" w:rsidP="009A5CD6">
      <w:pPr>
        <w:pStyle w:val="PL"/>
      </w:pPr>
      <w:r>
        <w:t xml:space="preserve">          $ref: '#/components/schemas/PartialRecordMethod'</w:t>
      </w:r>
    </w:p>
    <w:p w14:paraId="321CFB3C" w14:textId="77777777" w:rsidR="009A5CD6" w:rsidRDefault="009A5CD6" w:rsidP="009A5CD6">
      <w:pPr>
        <w:pStyle w:val="PL"/>
      </w:pPr>
      <w:r>
        <w:t xml:space="preserve">    </w:t>
      </w:r>
      <w:r>
        <w:rPr>
          <w:lang w:bidi="ar-IQ"/>
        </w:rPr>
        <w:t>RANSecondaryRATUsageReport</w:t>
      </w:r>
      <w:r>
        <w:t>:</w:t>
      </w:r>
    </w:p>
    <w:p w14:paraId="1CDF0045" w14:textId="77777777" w:rsidR="009A5CD6" w:rsidRDefault="009A5CD6" w:rsidP="009A5CD6">
      <w:pPr>
        <w:pStyle w:val="PL"/>
      </w:pPr>
      <w:r>
        <w:t xml:space="preserve">      type: object</w:t>
      </w:r>
    </w:p>
    <w:p w14:paraId="321A17E1" w14:textId="77777777" w:rsidR="009A5CD6" w:rsidRDefault="009A5CD6" w:rsidP="009A5CD6">
      <w:pPr>
        <w:pStyle w:val="PL"/>
      </w:pPr>
      <w:r>
        <w:t xml:space="preserve">      properties:</w:t>
      </w:r>
    </w:p>
    <w:p w14:paraId="2E12F126" w14:textId="77777777" w:rsidR="009A5CD6" w:rsidRDefault="009A5CD6" w:rsidP="009A5CD6">
      <w:pPr>
        <w:pStyle w:val="PL"/>
      </w:pPr>
      <w:r>
        <w:t xml:space="preserve">        rANS</w:t>
      </w:r>
      <w:r>
        <w:rPr>
          <w:lang w:eastAsia="zh-CN"/>
        </w:rPr>
        <w:t>econdaryRATType</w:t>
      </w:r>
      <w:r>
        <w:t>:</w:t>
      </w:r>
    </w:p>
    <w:p w14:paraId="27BA138D" w14:textId="77777777" w:rsidR="009A5CD6" w:rsidRDefault="009A5CD6" w:rsidP="009A5CD6">
      <w:pPr>
        <w:pStyle w:val="PL"/>
      </w:pPr>
      <w:r>
        <w:t xml:space="preserve">          $ref: 'TS29571_CommonData.yaml#/components/schemas/RatType'</w:t>
      </w:r>
    </w:p>
    <w:p w14:paraId="288CCC69" w14:textId="77777777" w:rsidR="009A5CD6" w:rsidRDefault="009A5CD6" w:rsidP="009A5CD6">
      <w:pPr>
        <w:pStyle w:val="PL"/>
      </w:pPr>
      <w:r>
        <w:t xml:space="preserve">        qosFlowsUsageReports:</w:t>
      </w:r>
    </w:p>
    <w:p w14:paraId="3C8A96DC" w14:textId="77777777" w:rsidR="009A5CD6" w:rsidRDefault="009A5CD6" w:rsidP="009A5CD6">
      <w:pPr>
        <w:pStyle w:val="PL"/>
      </w:pPr>
      <w:r>
        <w:t xml:space="preserve">          type: array</w:t>
      </w:r>
    </w:p>
    <w:p w14:paraId="2BCA5109" w14:textId="77777777" w:rsidR="009A5CD6" w:rsidRDefault="009A5CD6" w:rsidP="009A5CD6">
      <w:pPr>
        <w:pStyle w:val="PL"/>
      </w:pPr>
      <w:r>
        <w:t xml:space="preserve">          items:</w:t>
      </w:r>
    </w:p>
    <w:p w14:paraId="0B939B51" w14:textId="77777777" w:rsidR="009A5CD6" w:rsidRDefault="009A5CD6" w:rsidP="009A5CD6">
      <w:pPr>
        <w:pStyle w:val="PL"/>
      </w:pPr>
      <w:r>
        <w:t xml:space="preserve">            $ref: '#/components/schemas/QosFlowsUsageReport'</w:t>
      </w:r>
    </w:p>
    <w:p w14:paraId="38BA2C1F" w14:textId="77777777" w:rsidR="009A5CD6" w:rsidRDefault="009A5CD6" w:rsidP="009A5CD6">
      <w:pPr>
        <w:pStyle w:val="PL"/>
      </w:pPr>
      <w:r>
        <w:t xml:space="preserve">    Diagnostics:</w:t>
      </w:r>
    </w:p>
    <w:p w14:paraId="593B75DB" w14:textId="77777777" w:rsidR="009A5CD6" w:rsidRDefault="009A5CD6" w:rsidP="009A5CD6">
      <w:pPr>
        <w:pStyle w:val="PL"/>
      </w:pPr>
      <w:r>
        <w:t xml:space="preserve">      type: integer</w:t>
      </w:r>
    </w:p>
    <w:p w14:paraId="59252F2B" w14:textId="77777777" w:rsidR="009A5CD6" w:rsidRDefault="009A5CD6" w:rsidP="009A5CD6">
      <w:pPr>
        <w:pStyle w:val="PL"/>
      </w:pPr>
      <w:r>
        <w:t xml:space="preserve">    IPFilterRule:</w:t>
      </w:r>
    </w:p>
    <w:p w14:paraId="028F71F2" w14:textId="77777777" w:rsidR="009A5CD6" w:rsidRDefault="009A5CD6" w:rsidP="009A5CD6">
      <w:pPr>
        <w:pStyle w:val="PL"/>
      </w:pPr>
      <w:r>
        <w:t xml:space="preserve">      type: string</w:t>
      </w:r>
    </w:p>
    <w:p w14:paraId="541304EA" w14:textId="77777777" w:rsidR="009A5CD6" w:rsidRDefault="009A5CD6" w:rsidP="009A5CD6">
      <w:pPr>
        <w:pStyle w:val="PL"/>
      </w:pPr>
      <w:r>
        <w:t xml:space="preserve">    QosFlowsUsageReport:</w:t>
      </w:r>
    </w:p>
    <w:p w14:paraId="78B06118" w14:textId="77777777" w:rsidR="009A5CD6" w:rsidRDefault="009A5CD6" w:rsidP="009A5CD6">
      <w:pPr>
        <w:pStyle w:val="PL"/>
      </w:pPr>
      <w:r>
        <w:t xml:space="preserve">      type: object</w:t>
      </w:r>
    </w:p>
    <w:p w14:paraId="2189CFA1" w14:textId="77777777" w:rsidR="009A5CD6" w:rsidRDefault="009A5CD6" w:rsidP="009A5CD6">
      <w:pPr>
        <w:pStyle w:val="PL"/>
      </w:pPr>
      <w:r>
        <w:t xml:space="preserve">      properties:</w:t>
      </w:r>
    </w:p>
    <w:p w14:paraId="3EEF1B58" w14:textId="77777777" w:rsidR="009A5CD6" w:rsidRDefault="009A5CD6" w:rsidP="009A5CD6">
      <w:pPr>
        <w:pStyle w:val="PL"/>
      </w:pPr>
      <w:r>
        <w:t xml:space="preserve">        qFI:</w:t>
      </w:r>
    </w:p>
    <w:p w14:paraId="75F8E039" w14:textId="77777777" w:rsidR="009A5CD6" w:rsidRDefault="009A5CD6" w:rsidP="009A5CD6">
      <w:pPr>
        <w:pStyle w:val="PL"/>
      </w:pPr>
      <w:r>
        <w:t xml:space="preserve">          $ref: 'TS29571_CommonData.yaml#/components/schemas/Qfi'</w:t>
      </w:r>
    </w:p>
    <w:p w14:paraId="67BEE211" w14:textId="77777777" w:rsidR="009A5CD6" w:rsidRDefault="009A5CD6" w:rsidP="009A5CD6">
      <w:pPr>
        <w:pStyle w:val="PL"/>
      </w:pPr>
      <w:r>
        <w:t xml:space="preserve">        startTimestamp:</w:t>
      </w:r>
    </w:p>
    <w:p w14:paraId="20F38DA7" w14:textId="77777777" w:rsidR="009A5CD6" w:rsidRDefault="009A5CD6" w:rsidP="009A5CD6">
      <w:pPr>
        <w:pStyle w:val="PL"/>
      </w:pPr>
      <w:r>
        <w:t xml:space="preserve">          $ref: 'TS29571_CommonData.yaml#/components/schemas/DateTime'</w:t>
      </w:r>
    </w:p>
    <w:p w14:paraId="3A8E1397" w14:textId="77777777" w:rsidR="009A5CD6" w:rsidRDefault="009A5CD6" w:rsidP="009A5CD6">
      <w:pPr>
        <w:pStyle w:val="PL"/>
      </w:pPr>
      <w:r>
        <w:t xml:space="preserve">        endTimestamp:</w:t>
      </w:r>
    </w:p>
    <w:p w14:paraId="77924C1D" w14:textId="77777777" w:rsidR="009A5CD6" w:rsidRDefault="009A5CD6" w:rsidP="009A5CD6">
      <w:pPr>
        <w:pStyle w:val="PL"/>
      </w:pPr>
      <w:r>
        <w:t xml:space="preserve">          $ref: 'TS29571_CommonData.yaml#/components/schemas/DateTime'</w:t>
      </w:r>
    </w:p>
    <w:p w14:paraId="427EE095" w14:textId="77777777" w:rsidR="009A5CD6" w:rsidRDefault="009A5CD6" w:rsidP="009A5CD6">
      <w:pPr>
        <w:pStyle w:val="PL"/>
      </w:pPr>
      <w:r>
        <w:t xml:space="preserve">        uplinkVolume:</w:t>
      </w:r>
    </w:p>
    <w:p w14:paraId="187A8B46" w14:textId="77777777" w:rsidR="009A5CD6" w:rsidRDefault="009A5CD6" w:rsidP="009A5CD6">
      <w:pPr>
        <w:pStyle w:val="PL"/>
      </w:pPr>
      <w:r>
        <w:t xml:space="preserve">          $ref: 'TS29571_CommonData.yaml#/components/schemas/Uint64'</w:t>
      </w:r>
    </w:p>
    <w:p w14:paraId="303DB96C" w14:textId="77777777" w:rsidR="009A5CD6" w:rsidRDefault="009A5CD6" w:rsidP="009A5CD6">
      <w:pPr>
        <w:pStyle w:val="PL"/>
      </w:pPr>
      <w:r>
        <w:t xml:space="preserve">        downlinkVolume:</w:t>
      </w:r>
    </w:p>
    <w:p w14:paraId="4AFF3887" w14:textId="77777777" w:rsidR="004A100A" w:rsidRDefault="009A5CD6" w:rsidP="004A100A">
      <w:pPr>
        <w:pStyle w:val="PL"/>
      </w:pPr>
      <w:r>
        <w:t xml:space="preserve">          $ref: 'TS29571_CommonData.yaml#/components/schemas/Uint64'</w:t>
      </w:r>
    </w:p>
    <w:p w14:paraId="3C287A25" w14:textId="77777777" w:rsidR="004A100A" w:rsidRPr="00BD6F46" w:rsidRDefault="004A100A" w:rsidP="004A100A">
      <w:pPr>
        <w:pStyle w:val="PL"/>
      </w:pPr>
      <w:r w:rsidRPr="00BD6F46">
        <w:t xml:space="preserve">    </w:t>
      </w:r>
      <w:r w:rsidRPr="00C5750B">
        <w:t>MAPDUSessionInformation</w:t>
      </w:r>
      <w:r w:rsidRPr="00BD6F46">
        <w:t>:</w:t>
      </w:r>
    </w:p>
    <w:p w14:paraId="77E2B4E1" w14:textId="77777777" w:rsidR="004A100A" w:rsidRPr="00BD6F46" w:rsidRDefault="004A100A" w:rsidP="004A100A">
      <w:pPr>
        <w:pStyle w:val="PL"/>
      </w:pPr>
      <w:r w:rsidRPr="00BD6F46">
        <w:t xml:space="preserve">      type: object</w:t>
      </w:r>
    </w:p>
    <w:p w14:paraId="4F421AF7" w14:textId="77777777" w:rsidR="004A100A" w:rsidRPr="00BD6F46" w:rsidRDefault="004A100A" w:rsidP="004A100A">
      <w:pPr>
        <w:pStyle w:val="PL"/>
      </w:pPr>
      <w:r w:rsidRPr="00BD6F46">
        <w:t xml:space="preserve">      properties:</w:t>
      </w:r>
    </w:p>
    <w:p w14:paraId="3611600E"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39EC942"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0D9BD075" w14:textId="77777777" w:rsidR="004A100A" w:rsidRPr="00BD6F46" w:rsidRDefault="004A100A" w:rsidP="004A100A">
      <w:pPr>
        <w:pStyle w:val="PL"/>
      </w:pPr>
      <w:r w:rsidRPr="00805E6E">
        <w:t xml:space="preserve">        </w:t>
      </w:r>
      <w:r w:rsidRPr="00C5750B">
        <w:t>aTSSSCapabilit</w:t>
      </w:r>
      <w:r>
        <w:t>y</w:t>
      </w:r>
      <w:r w:rsidRPr="00805E6E">
        <w:t>:</w:t>
      </w:r>
    </w:p>
    <w:p w14:paraId="2D98C610" w14:textId="77777777" w:rsidR="00EA7A4E" w:rsidRDefault="004A100A" w:rsidP="00EA7A4E">
      <w:pPr>
        <w:pStyle w:val="PL"/>
      </w:pPr>
      <w:r w:rsidRPr="00BD6F46">
        <w:t xml:space="preserve">          $ref: 'TS29571_CommonData.yaml#/components/schemas/</w:t>
      </w:r>
      <w:r w:rsidRPr="00C5750B">
        <w:t>AtsssCapability</w:t>
      </w:r>
      <w:r w:rsidRPr="00BD6F46">
        <w:t>'</w:t>
      </w:r>
    </w:p>
    <w:p w14:paraId="58F31812" w14:textId="77777777" w:rsidR="00EA7A4E" w:rsidRDefault="00EA7A4E" w:rsidP="00EA7A4E">
      <w:pPr>
        <w:pStyle w:val="PL"/>
      </w:pPr>
      <w:r w:rsidRPr="00BD6F46">
        <w:t xml:space="preserve">    </w:t>
      </w:r>
      <w:r>
        <w:t>Enhanced</w:t>
      </w:r>
      <w:r w:rsidRPr="00BD6F46">
        <w:t>Diagnostics</w:t>
      </w:r>
      <w:r>
        <w:t>5G</w:t>
      </w:r>
      <w:r w:rsidRPr="00BD6F46">
        <w:t>:</w:t>
      </w:r>
    </w:p>
    <w:p w14:paraId="00EF5697"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78D98F7B" w14:textId="77777777" w:rsidR="00EA7A4E" w:rsidRDefault="00EA7A4E" w:rsidP="00EA7A4E">
      <w:pPr>
        <w:pStyle w:val="PL"/>
      </w:pPr>
      <w:r w:rsidRPr="00BD6F46">
        <w:t xml:space="preserve">    </w:t>
      </w:r>
      <w:r>
        <w:t>R</w:t>
      </w:r>
      <w:r>
        <w:rPr>
          <w:lang w:eastAsia="zh-CN"/>
        </w:rPr>
        <w:t>anNasCauseList</w:t>
      </w:r>
      <w:r w:rsidRPr="00BD6F46">
        <w:t>:</w:t>
      </w:r>
    </w:p>
    <w:p w14:paraId="4D625D77" w14:textId="77777777" w:rsidR="00EA7A4E" w:rsidRDefault="00EA7A4E" w:rsidP="00EA7A4E">
      <w:pPr>
        <w:pStyle w:val="PL"/>
      </w:pPr>
      <w:r>
        <w:t xml:space="preserve">      type: array</w:t>
      </w:r>
    </w:p>
    <w:p w14:paraId="51A8864E" w14:textId="77777777" w:rsidR="00EA7A4E" w:rsidRDefault="00EA7A4E" w:rsidP="00EA7A4E">
      <w:pPr>
        <w:pStyle w:val="PL"/>
      </w:pPr>
      <w:r>
        <w:t xml:space="preserve">      items:</w:t>
      </w:r>
    </w:p>
    <w:p w14:paraId="493543A4"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B70B43C" w14:textId="77777777" w:rsidR="009A5CD6" w:rsidRDefault="00EA7A4E" w:rsidP="00EA7A4E">
      <w:pPr>
        <w:pStyle w:val="PL"/>
      </w:pPr>
      <w:r w:rsidRPr="00BD6F46">
        <w:t xml:space="preserve">    </w:t>
      </w:r>
      <w:r w:rsidR="009A5CD6">
        <w:t>NodeFunctionality:</w:t>
      </w:r>
    </w:p>
    <w:p w14:paraId="4DBF2A7A" w14:textId="77777777" w:rsidR="009A5CD6" w:rsidRDefault="009A5CD6" w:rsidP="009A5CD6">
      <w:pPr>
        <w:pStyle w:val="PL"/>
      </w:pPr>
      <w:r>
        <w:t xml:space="preserve">      anyOf:</w:t>
      </w:r>
    </w:p>
    <w:p w14:paraId="39CD6B81" w14:textId="77777777" w:rsidR="009A5CD6" w:rsidRDefault="009A5CD6" w:rsidP="009A5CD6">
      <w:pPr>
        <w:pStyle w:val="PL"/>
      </w:pPr>
      <w:r>
        <w:t xml:space="preserve">        - type: string</w:t>
      </w:r>
    </w:p>
    <w:p w14:paraId="18A1FDE5" w14:textId="77777777" w:rsidR="009A5CD6" w:rsidRDefault="009A5CD6" w:rsidP="009A5CD6">
      <w:pPr>
        <w:pStyle w:val="PL"/>
      </w:pPr>
      <w:r>
        <w:t xml:space="preserve">          enum:</w:t>
      </w:r>
    </w:p>
    <w:p w14:paraId="1995FF5A" w14:textId="77777777" w:rsidR="009A5CD6" w:rsidRDefault="009A5CD6" w:rsidP="009A5CD6">
      <w:pPr>
        <w:pStyle w:val="PL"/>
      </w:pPr>
      <w:r>
        <w:t xml:space="preserve">            - SMF</w:t>
      </w:r>
    </w:p>
    <w:p w14:paraId="2A71EC46" w14:textId="77777777" w:rsidR="00FB4AF7" w:rsidRDefault="009A5CD6" w:rsidP="00FB4AF7">
      <w:pPr>
        <w:pStyle w:val="PL"/>
      </w:pPr>
      <w:r>
        <w:t xml:space="preserve">            - SMSF</w:t>
      </w:r>
      <w:r w:rsidR="00FB4AF7">
        <w:t xml:space="preserve"> # Included for backwards compatibility, shall not be used</w:t>
      </w:r>
    </w:p>
    <w:p w14:paraId="6F820554" w14:textId="77777777" w:rsidR="009A5CD6" w:rsidRDefault="00FB4AF7" w:rsidP="00FB4AF7">
      <w:pPr>
        <w:pStyle w:val="PL"/>
      </w:pPr>
      <w:r>
        <w:t xml:space="preserve">            - I-SMF</w:t>
      </w:r>
    </w:p>
    <w:p w14:paraId="6A1367CA" w14:textId="77777777" w:rsidR="009A5CD6" w:rsidRDefault="009A5CD6" w:rsidP="009A5CD6">
      <w:pPr>
        <w:pStyle w:val="PL"/>
      </w:pPr>
      <w:r>
        <w:t xml:space="preserve">        - type: string</w:t>
      </w:r>
    </w:p>
    <w:p w14:paraId="0581AF64" w14:textId="77777777" w:rsidR="009A5CD6" w:rsidRDefault="009A5CD6" w:rsidP="009A5CD6">
      <w:pPr>
        <w:pStyle w:val="PL"/>
      </w:pPr>
      <w:r>
        <w:t xml:space="preserve">    ChargingCharacteristicsSelectionMode:</w:t>
      </w:r>
    </w:p>
    <w:p w14:paraId="5B323E3B" w14:textId="77777777" w:rsidR="009A5CD6" w:rsidRDefault="009A5CD6" w:rsidP="009A5CD6">
      <w:pPr>
        <w:pStyle w:val="PL"/>
      </w:pPr>
      <w:r>
        <w:t xml:space="preserve">      anyOf:</w:t>
      </w:r>
    </w:p>
    <w:p w14:paraId="318A5266" w14:textId="77777777" w:rsidR="009A5CD6" w:rsidRDefault="009A5CD6" w:rsidP="009A5CD6">
      <w:pPr>
        <w:pStyle w:val="PL"/>
      </w:pPr>
      <w:r>
        <w:t xml:space="preserve">        - type: string</w:t>
      </w:r>
    </w:p>
    <w:p w14:paraId="2287DB4A" w14:textId="77777777" w:rsidR="009A5CD6" w:rsidRDefault="009A5CD6" w:rsidP="009A5CD6">
      <w:pPr>
        <w:pStyle w:val="PL"/>
      </w:pPr>
      <w:r>
        <w:t xml:space="preserve">          enum:</w:t>
      </w:r>
    </w:p>
    <w:p w14:paraId="50F45D41" w14:textId="77777777" w:rsidR="009A5CD6" w:rsidRDefault="009A5CD6" w:rsidP="009A5CD6">
      <w:pPr>
        <w:pStyle w:val="PL"/>
      </w:pPr>
      <w:r>
        <w:t xml:space="preserve">            - HOME_DEFAULT</w:t>
      </w:r>
    </w:p>
    <w:p w14:paraId="49AA695E" w14:textId="77777777" w:rsidR="009A5CD6" w:rsidRDefault="009A5CD6" w:rsidP="009A5CD6">
      <w:pPr>
        <w:pStyle w:val="PL"/>
      </w:pPr>
      <w:r>
        <w:t xml:space="preserve">            - ROAMING_DEFAULT</w:t>
      </w:r>
    </w:p>
    <w:p w14:paraId="2999246D" w14:textId="77777777" w:rsidR="009A5CD6" w:rsidRDefault="009A5CD6" w:rsidP="009A5CD6">
      <w:pPr>
        <w:pStyle w:val="PL"/>
      </w:pPr>
      <w:r>
        <w:t xml:space="preserve">            - VISITING_DEFAULT</w:t>
      </w:r>
    </w:p>
    <w:p w14:paraId="731724F0" w14:textId="77777777" w:rsidR="009A5CD6" w:rsidRDefault="009A5CD6" w:rsidP="009A5CD6">
      <w:pPr>
        <w:pStyle w:val="PL"/>
      </w:pPr>
      <w:r>
        <w:lastRenderedPageBreak/>
        <w:t xml:space="preserve">        - type: string</w:t>
      </w:r>
    </w:p>
    <w:p w14:paraId="59F105FE" w14:textId="77777777" w:rsidR="009A5CD6" w:rsidRDefault="009A5CD6" w:rsidP="009A5CD6">
      <w:pPr>
        <w:pStyle w:val="PL"/>
      </w:pPr>
      <w:r>
        <w:t xml:space="preserve">    TriggerType:</w:t>
      </w:r>
    </w:p>
    <w:p w14:paraId="0E7FD664" w14:textId="77777777" w:rsidR="009A5CD6" w:rsidRDefault="009A5CD6" w:rsidP="009A5CD6">
      <w:pPr>
        <w:pStyle w:val="PL"/>
      </w:pPr>
      <w:r>
        <w:t xml:space="preserve">      anyOf:</w:t>
      </w:r>
    </w:p>
    <w:p w14:paraId="59506A22" w14:textId="77777777" w:rsidR="009A5CD6" w:rsidRDefault="009A5CD6" w:rsidP="009A5CD6">
      <w:pPr>
        <w:pStyle w:val="PL"/>
      </w:pPr>
      <w:r>
        <w:t xml:space="preserve">        - type: string</w:t>
      </w:r>
    </w:p>
    <w:p w14:paraId="7D046FD7" w14:textId="77777777" w:rsidR="009A5CD6" w:rsidRDefault="009A5CD6" w:rsidP="009A5CD6">
      <w:pPr>
        <w:pStyle w:val="PL"/>
      </w:pPr>
      <w:r>
        <w:t xml:space="preserve">          enum:</w:t>
      </w:r>
    </w:p>
    <w:p w14:paraId="2E4394FA" w14:textId="77777777" w:rsidR="009A5CD6" w:rsidRDefault="009A5CD6" w:rsidP="009A5CD6">
      <w:pPr>
        <w:pStyle w:val="PL"/>
      </w:pPr>
      <w:r>
        <w:t xml:space="preserve">            - FINAL</w:t>
      </w:r>
    </w:p>
    <w:p w14:paraId="71B6F6AF" w14:textId="77777777" w:rsidR="009A5CD6" w:rsidRDefault="009A5CD6" w:rsidP="009A5CD6">
      <w:pPr>
        <w:pStyle w:val="PL"/>
      </w:pPr>
      <w:r>
        <w:t xml:space="preserve">            - ABNORMAL_RELEASE</w:t>
      </w:r>
    </w:p>
    <w:p w14:paraId="13229CCD" w14:textId="77777777" w:rsidR="009A5CD6" w:rsidRDefault="009A5CD6" w:rsidP="009A5CD6">
      <w:pPr>
        <w:pStyle w:val="PL"/>
      </w:pPr>
      <w:r>
        <w:t xml:space="preserve">            - QOS_CHANGE</w:t>
      </w:r>
    </w:p>
    <w:p w14:paraId="31E61673" w14:textId="77777777" w:rsidR="009A5CD6" w:rsidRDefault="009A5CD6" w:rsidP="009A5CD6">
      <w:pPr>
        <w:pStyle w:val="PL"/>
      </w:pPr>
      <w:r>
        <w:t xml:space="preserve">            - VOLUME_LIMIT</w:t>
      </w:r>
    </w:p>
    <w:p w14:paraId="62F81989" w14:textId="77777777" w:rsidR="00D263AC" w:rsidRDefault="009A5CD6" w:rsidP="00D263AC">
      <w:pPr>
        <w:pStyle w:val="PL"/>
      </w:pPr>
      <w:r>
        <w:t xml:space="preserve">            - TIME_LIMIT</w:t>
      </w:r>
    </w:p>
    <w:p w14:paraId="62F87BDA" w14:textId="77777777" w:rsidR="009A5CD6" w:rsidRPr="00AA3D43" w:rsidRDefault="00D263AC" w:rsidP="00D263AC">
      <w:pPr>
        <w:pStyle w:val="PL"/>
        <w:rPr>
          <w:lang w:val="fr-FR"/>
        </w:rPr>
      </w:pPr>
      <w:r>
        <w:t xml:space="preserve">            </w:t>
      </w:r>
      <w:r w:rsidRPr="00AA3D43">
        <w:rPr>
          <w:lang w:val="fr-FR"/>
        </w:rPr>
        <w:t>- EVENT_LIMIT</w:t>
      </w:r>
    </w:p>
    <w:p w14:paraId="71B4474A" w14:textId="77777777" w:rsidR="009A5CD6" w:rsidRPr="00AA3D43" w:rsidRDefault="009A5CD6" w:rsidP="009A5CD6">
      <w:pPr>
        <w:pStyle w:val="PL"/>
        <w:rPr>
          <w:lang w:val="fr-FR"/>
        </w:rPr>
      </w:pPr>
      <w:r w:rsidRPr="00AA3D43">
        <w:rPr>
          <w:lang w:val="fr-FR"/>
        </w:rPr>
        <w:t xml:space="preserve">            - PLMN_CHANGE</w:t>
      </w:r>
    </w:p>
    <w:p w14:paraId="2C1FCDB5" w14:textId="77777777" w:rsidR="009A5CD6" w:rsidRPr="00AA3D43" w:rsidRDefault="009A5CD6" w:rsidP="009A5CD6">
      <w:pPr>
        <w:pStyle w:val="PL"/>
        <w:rPr>
          <w:lang w:val="fr-FR"/>
        </w:rPr>
      </w:pPr>
      <w:r w:rsidRPr="00AA3D43">
        <w:rPr>
          <w:lang w:val="fr-FR"/>
        </w:rPr>
        <w:t xml:space="preserve">            - USER_LOCATION_CHANGE</w:t>
      </w:r>
    </w:p>
    <w:p w14:paraId="5B235AEA" w14:textId="77777777" w:rsidR="009A5CD6" w:rsidRPr="00AA3D43" w:rsidRDefault="009A5CD6" w:rsidP="009A5CD6">
      <w:pPr>
        <w:pStyle w:val="PL"/>
        <w:rPr>
          <w:lang w:val="fr-FR"/>
        </w:rPr>
      </w:pPr>
      <w:r w:rsidRPr="00AA3D43">
        <w:rPr>
          <w:lang w:val="fr-FR"/>
        </w:rPr>
        <w:t xml:space="preserve">            - RAT_CHANGE</w:t>
      </w:r>
    </w:p>
    <w:p w14:paraId="7663ABC1" w14:textId="77777777" w:rsidR="00050D12" w:rsidRPr="00AA3D43" w:rsidRDefault="00050D12" w:rsidP="009A5CD6">
      <w:pPr>
        <w:pStyle w:val="PL"/>
        <w:rPr>
          <w:lang w:val="fr-FR"/>
        </w:rPr>
      </w:pPr>
      <w:r w:rsidRPr="00AA3D43">
        <w:rPr>
          <w:lang w:val="fr-FR"/>
        </w:rPr>
        <w:t xml:space="preserve">            - SESSION</w:t>
      </w:r>
      <w:r w:rsidRPr="00AA3D43">
        <w:rPr>
          <w:lang w:val="fr-FR" w:eastAsia="zh-CN"/>
        </w:rPr>
        <w:t>_</w:t>
      </w:r>
      <w:r w:rsidRPr="00AA3D43">
        <w:rPr>
          <w:lang w:val="fr-FR"/>
        </w:rPr>
        <w:t>AMBR_CHANGE</w:t>
      </w:r>
    </w:p>
    <w:p w14:paraId="68C108C4" w14:textId="77777777" w:rsidR="009A5CD6" w:rsidRPr="00AA3D43" w:rsidRDefault="009A5CD6" w:rsidP="009A5CD6">
      <w:pPr>
        <w:pStyle w:val="PL"/>
        <w:rPr>
          <w:lang w:val="fr-FR"/>
        </w:rPr>
      </w:pPr>
      <w:r w:rsidRPr="00AA3D43">
        <w:rPr>
          <w:lang w:val="fr-FR"/>
        </w:rPr>
        <w:t xml:space="preserve">            - UE_TIMEZONE_CHANGE</w:t>
      </w:r>
    </w:p>
    <w:p w14:paraId="507A3892" w14:textId="77777777" w:rsidR="009A5CD6" w:rsidRDefault="009A5CD6" w:rsidP="009A5CD6">
      <w:pPr>
        <w:pStyle w:val="PL"/>
      </w:pPr>
      <w:r w:rsidRPr="00AA3D43">
        <w:rPr>
          <w:lang w:val="fr-FR"/>
        </w:rPr>
        <w:t xml:space="preserve">            </w:t>
      </w:r>
      <w:r>
        <w:t>- TARIFF_TIME_CHANGE</w:t>
      </w:r>
    </w:p>
    <w:p w14:paraId="7BD90C0E" w14:textId="77777777" w:rsidR="009A5CD6" w:rsidRDefault="009A5CD6" w:rsidP="009A5CD6">
      <w:pPr>
        <w:pStyle w:val="PL"/>
      </w:pPr>
      <w:r>
        <w:t xml:space="preserve">            - MAX_NUMBER_OF_CHANGES_IN_CHARGING_CONDITIONS</w:t>
      </w:r>
    </w:p>
    <w:p w14:paraId="50B07F2E" w14:textId="77777777" w:rsidR="009A5CD6" w:rsidRDefault="009A5CD6" w:rsidP="009A5CD6">
      <w:pPr>
        <w:pStyle w:val="PL"/>
      </w:pPr>
      <w:r>
        <w:t xml:space="preserve">            - MANAGEMENT_INTERVENTION</w:t>
      </w:r>
    </w:p>
    <w:p w14:paraId="1E0BD890" w14:textId="77777777" w:rsidR="009A5CD6" w:rsidRDefault="009A5CD6" w:rsidP="009A5CD6">
      <w:pPr>
        <w:pStyle w:val="PL"/>
      </w:pPr>
      <w:r>
        <w:t xml:space="preserve">            - CHANGE_OF_UE_PRESENCE_IN_PRESENCE_REPORTING_AREA</w:t>
      </w:r>
    </w:p>
    <w:p w14:paraId="477FBF6A" w14:textId="77777777" w:rsidR="009A5CD6" w:rsidRDefault="009A5CD6" w:rsidP="009A5CD6">
      <w:pPr>
        <w:pStyle w:val="PL"/>
      </w:pPr>
      <w:r>
        <w:t xml:space="preserve">            - CHANGE_OF_3GPP_PS_DATA_OFF_STATUS</w:t>
      </w:r>
    </w:p>
    <w:p w14:paraId="0ADF1AB4" w14:textId="77777777" w:rsidR="009A5CD6" w:rsidRDefault="009A5CD6" w:rsidP="009A5CD6">
      <w:pPr>
        <w:pStyle w:val="PL"/>
      </w:pPr>
      <w:r>
        <w:t xml:space="preserve">            - SERVING_NODE_CHANGE</w:t>
      </w:r>
    </w:p>
    <w:p w14:paraId="2C103306" w14:textId="77777777" w:rsidR="009A5CD6" w:rsidRDefault="009A5CD6" w:rsidP="009A5CD6">
      <w:pPr>
        <w:pStyle w:val="PL"/>
      </w:pPr>
      <w:r>
        <w:t xml:space="preserve">            - REMOVAL_OF_UPF</w:t>
      </w:r>
    </w:p>
    <w:p w14:paraId="04823989" w14:textId="77777777" w:rsidR="009A5CD6" w:rsidRDefault="009A5CD6" w:rsidP="009A5CD6">
      <w:pPr>
        <w:pStyle w:val="PL"/>
      </w:pPr>
      <w:r>
        <w:t xml:space="preserve">            - ADDITION_OF_UPF</w:t>
      </w:r>
    </w:p>
    <w:p w14:paraId="12E5F3C5" w14:textId="77777777" w:rsidR="00CB7B30" w:rsidRDefault="004D1294" w:rsidP="00CB7B30">
      <w:pPr>
        <w:pStyle w:val="PL"/>
      </w:pPr>
      <w:r>
        <w:t xml:space="preserve">            </w:t>
      </w:r>
      <w:r w:rsidR="00CB7B30">
        <w:t>- INSERTION_OF_ISMF</w:t>
      </w:r>
    </w:p>
    <w:p w14:paraId="1AC58C7C" w14:textId="77777777" w:rsidR="00CB7B30" w:rsidRDefault="004D1294" w:rsidP="00CB7B30">
      <w:pPr>
        <w:pStyle w:val="PL"/>
      </w:pPr>
      <w:r>
        <w:t xml:space="preserve">            </w:t>
      </w:r>
      <w:r w:rsidR="00CB7B30">
        <w:t>- REMOVAL_OF_ISMF</w:t>
      </w:r>
    </w:p>
    <w:p w14:paraId="27AB2234" w14:textId="77777777" w:rsidR="00CB7B30" w:rsidRDefault="004D1294" w:rsidP="009A5CD6">
      <w:pPr>
        <w:pStyle w:val="PL"/>
      </w:pPr>
      <w:r>
        <w:t xml:space="preserve">            </w:t>
      </w:r>
      <w:r w:rsidR="00CB7B30">
        <w:t>- CHANGE_OF_ISMF</w:t>
      </w:r>
    </w:p>
    <w:p w14:paraId="6B4BDE5C" w14:textId="77777777" w:rsidR="009A5CD6" w:rsidRDefault="009A5CD6" w:rsidP="009A5CD6">
      <w:pPr>
        <w:pStyle w:val="PL"/>
      </w:pPr>
      <w:r>
        <w:t xml:space="preserve">            - </w:t>
      </w:r>
      <w:r w:rsidRPr="00746307">
        <w:t>START_OF_SERVICE_DATA_FLOW</w:t>
      </w:r>
    </w:p>
    <w:p w14:paraId="589E5579"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4D41EC15" w14:textId="77777777" w:rsidR="009517BE" w:rsidRDefault="009517BE" w:rsidP="009517BE">
      <w:pPr>
        <w:pStyle w:val="PL"/>
      </w:pPr>
      <w:r>
        <w:t xml:space="preserve">            - HANDOVER_CANCEL</w:t>
      </w:r>
    </w:p>
    <w:p w14:paraId="750AB565" w14:textId="77777777" w:rsidR="009517BE" w:rsidRDefault="009517BE" w:rsidP="009517BE">
      <w:pPr>
        <w:pStyle w:val="PL"/>
      </w:pPr>
      <w:r>
        <w:t xml:space="preserve">            - HANDOVER_START</w:t>
      </w:r>
    </w:p>
    <w:p w14:paraId="36DDE6BE" w14:textId="77777777" w:rsidR="009517BE" w:rsidRDefault="009517BE" w:rsidP="009517BE">
      <w:pPr>
        <w:pStyle w:val="PL"/>
      </w:pPr>
      <w:r>
        <w:t xml:space="preserve">            - HANDOVER_COMPLETE</w:t>
      </w:r>
    </w:p>
    <w:p w14:paraId="79E9D505" w14:textId="77777777" w:rsidR="004A100A" w:rsidRPr="002C5DEF" w:rsidRDefault="004A100A" w:rsidP="009517BE">
      <w:pPr>
        <w:pStyle w:val="PL"/>
      </w:pPr>
      <w:r>
        <w:t xml:space="preserve">            - </w:t>
      </w:r>
      <w:r>
        <w:rPr>
          <w:lang w:bidi="ar-IQ"/>
        </w:rPr>
        <w:t>ADDITION_OF_ACCESS</w:t>
      </w:r>
    </w:p>
    <w:p w14:paraId="1A9E2465" w14:textId="77777777" w:rsidR="004A100A" w:rsidRDefault="004A100A" w:rsidP="004A100A">
      <w:pPr>
        <w:pStyle w:val="PL"/>
        <w:rPr>
          <w:lang w:bidi="ar-IQ"/>
        </w:rPr>
      </w:pPr>
      <w:r>
        <w:t xml:space="preserve">            - </w:t>
      </w:r>
      <w:r w:rsidRPr="00C45A73">
        <w:rPr>
          <w:lang w:bidi="ar-IQ"/>
        </w:rPr>
        <w:t>REMOVAL</w:t>
      </w:r>
      <w:r>
        <w:rPr>
          <w:lang w:bidi="ar-IQ"/>
        </w:rPr>
        <w:t>_OF_ACCESS</w:t>
      </w:r>
    </w:p>
    <w:p w14:paraId="3FE6E8AB" w14:textId="77777777" w:rsidR="0041371B" w:rsidRDefault="004A100A" w:rsidP="004A100A">
      <w:pPr>
        <w:pStyle w:val="PL"/>
      </w:pPr>
      <w:r>
        <w:t xml:space="preserve">            - </w:t>
      </w:r>
      <w:r w:rsidRPr="00746307">
        <w:t>START_OF_S</w:t>
      </w:r>
      <w:r>
        <w:t>DF_ADDITIONAL_A</w:t>
      </w:r>
      <w:r>
        <w:rPr>
          <w:lang w:bidi="ar-IQ"/>
        </w:rPr>
        <w:t>CCESS</w:t>
      </w:r>
      <w:bookmarkStart w:id="1603" w:name="OLE_LINK9"/>
      <w:bookmarkStart w:id="1604" w:name="historyclause"/>
    </w:p>
    <w:p w14:paraId="1878C7E2" w14:textId="77777777" w:rsidR="009A5CD6" w:rsidRDefault="009A5CD6" w:rsidP="009A5CD6">
      <w:pPr>
        <w:pStyle w:val="PL"/>
      </w:pPr>
      <w:r>
        <w:t xml:space="preserve">        - type: string</w:t>
      </w:r>
    </w:p>
    <w:p w14:paraId="6C98E1D2" w14:textId="77777777" w:rsidR="009A5CD6" w:rsidRDefault="009A5CD6" w:rsidP="009A5CD6">
      <w:pPr>
        <w:pStyle w:val="PL"/>
      </w:pPr>
      <w:r>
        <w:t xml:space="preserve">    TriggerCategory:</w:t>
      </w:r>
    </w:p>
    <w:p w14:paraId="401C2263" w14:textId="77777777" w:rsidR="009A5CD6" w:rsidRDefault="009A5CD6" w:rsidP="009A5CD6">
      <w:pPr>
        <w:pStyle w:val="PL"/>
      </w:pPr>
      <w:r>
        <w:t xml:space="preserve">      anyOf:</w:t>
      </w:r>
    </w:p>
    <w:p w14:paraId="125FF56D" w14:textId="77777777" w:rsidR="009A5CD6" w:rsidRDefault="009A5CD6" w:rsidP="009A5CD6">
      <w:pPr>
        <w:pStyle w:val="PL"/>
      </w:pPr>
      <w:r>
        <w:t xml:space="preserve">        - type: string</w:t>
      </w:r>
    </w:p>
    <w:p w14:paraId="065718B0" w14:textId="77777777" w:rsidR="009A5CD6" w:rsidRDefault="009A5CD6" w:rsidP="009A5CD6">
      <w:pPr>
        <w:pStyle w:val="PL"/>
      </w:pPr>
      <w:r>
        <w:t xml:space="preserve">          enum:</w:t>
      </w:r>
    </w:p>
    <w:p w14:paraId="565AD35B" w14:textId="77777777" w:rsidR="009A5CD6" w:rsidRDefault="009A5CD6" w:rsidP="009A5CD6">
      <w:pPr>
        <w:pStyle w:val="PL"/>
      </w:pPr>
      <w:r>
        <w:t xml:space="preserve">            - IMMEDIATE_REPORT</w:t>
      </w:r>
    </w:p>
    <w:p w14:paraId="756B2578" w14:textId="77777777" w:rsidR="009A5CD6" w:rsidRDefault="009A5CD6" w:rsidP="009A5CD6">
      <w:pPr>
        <w:pStyle w:val="PL"/>
      </w:pPr>
      <w:r>
        <w:t xml:space="preserve">            - DEFERRED_REPORT</w:t>
      </w:r>
    </w:p>
    <w:p w14:paraId="2A895D83" w14:textId="77777777" w:rsidR="009A5CD6" w:rsidRDefault="009A5CD6" w:rsidP="009A5CD6">
      <w:pPr>
        <w:pStyle w:val="PL"/>
      </w:pPr>
      <w:r>
        <w:t xml:space="preserve">        - type: string</w:t>
      </w:r>
    </w:p>
    <w:p w14:paraId="72D53A3C" w14:textId="77777777" w:rsidR="009A5CD6" w:rsidRDefault="009A5CD6" w:rsidP="009A5CD6">
      <w:pPr>
        <w:pStyle w:val="PL"/>
      </w:pPr>
      <w:r>
        <w:t xml:space="preserve">    FailureHandling:</w:t>
      </w:r>
    </w:p>
    <w:p w14:paraId="79281338" w14:textId="77777777" w:rsidR="009A5CD6" w:rsidRDefault="009A5CD6" w:rsidP="009A5CD6">
      <w:pPr>
        <w:pStyle w:val="PL"/>
      </w:pPr>
      <w:r>
        <w:t xml:space="preserve">      anyOf:</w:t>
      </w:r>
    </w:p>
    <w:p w14:paraId="11763C44" w14:textId="77777777" w:rsidR="009A5CD6" w:rsidRDefault="009A5CD6" w:rsidP="009A5CD6">
      <w:pPr>
        <w:pStyle w:val="PL"/>
      </w:pPr>
      <w:r>
        <w:t xml:space="preserve">        - type: string</w:t>
      </w:r>
    </w:p>
    <w:p w14:paraId="7FF2A5FC" w14:textId="77777777" w:rsidR="009A5CD6" w:rsidRDefault="009A5CD6" w:rsidP="009A5CD6">
      <w:pPr>
        <w:pStyle w:val="PL"/>
      </w:pPr>
      <w:r>
        <w:t xml:space="preserve">          enum:</w:t>
      </w:r>
    </w:p>
    <w:p w14:paraId="1AD6B7F9" w14:textId="77777777" w:rsidR="009A5CD6" w:rsidRDefault="009A5CD6" w:rsidP="009A5CD6">
      <w:pPr>
        <w:pStyle w:val="PL"/>
      </w:pPr>
      <w:r>
        <w:t xml:space="preserve">            - TERMINATE</w:t>
      </w:r>
    </w:p>
    <w:p w14:paraId="3A5C9603" w14:textId="77777777" w:rsidR="009A5CD6" w:rsidRDefault="009A5CD6" w:rsidP="009A5CD6">
      <w:pPr>
        <w:pStyle w:val="PL"/>
      </w:pPr>
      <w:r>
        <w:t xml:space="preserve">            - CONTINUE</w:t>
      </w:r>
    </w:p>
    <w:p w14:paraId="0CF3C0AB" w14:textId="77777777" w:rsidR="009A5CD6" w:rsidRDefault="009A5CD6" w:rsidP="009A5CD6">
      <w:pPr>
        <w:pStyle w:val="PL"/>
      </w:pPr>
      <w:r>
        <w:t xml:space="preserve">            - RETRY_AND_TERMINATE</w:t>
      </w:r>
    </w:p>
    <w:p w14:paraId="7E330FD9" w14:textId="77777777" w:rsidR="009A5CD6" w:rsidRDefault="009A5CD6" w:rsidP="009A5CD6">
      <w:pPr>
        <w:pStyle w:val="PL"/>
      </w:pPr>
      <w:r>
        <w:t xml:space="preserve">        - type: string</w:t>
      </w:r>
    </w:p>
    <w:p w14:paraId="07F3ECB9" w14:textId="77777777" w:rsidR="009A5CD6" w:rsidRDefault="009A5CD6" w:rsidP="009A5CD6">
      <w:pPr>
        <w:pStyle w:val="PL"/>
      </w:pPr>
      <w:r>
        <w:t xml:space="preserve">    SessionFailover:</w:t>
      </w:r>
    </w:p>
    <w:p w14:paraId="33CD3678" w14:textId="77777777" w:rsidR="009A5CD6" w:rsidRDefault="009A5CD6" w:rsidP="009A5CD6">
      <w:pPr>
        <w:pStyle w:val="PL"/>
      </w:pPr>
      <w:r>
        <w:t xml:space="preserve">      anyOf:</w:t>
      </w:r>
    </w:p>
    <w:p w14:paraId="62AF7B73" w14:textId="77777777" w:rsidR="009A5CD6" w:rsidRDefault="009A5CD6" w:rsidP="009A5CD6">
      <w:pPr>
        <w:pStyle w:val="PL"/>
      </w:pPr>
      <w:r>
        <w:t xml:space="preserve">        - type: string</w:t>
      </w:r>
    </w:p>
    <w:p w14:paraId="011FCD2A" w14:textId="77777777" w:rsidR="009A5CD6" w:rsidRDefault="009A5CD6" w:rsidP="009A5CD6">
      <w:pPr>
        <w:pStyle w:val="PL"/>
      </w:pPr>
      <w:r>
        <w:t xml:space="preserve">          enum:</w:t>
      </w:r>
    </w:p>
    <w:p w14:paraId="3C0E6454" w14:textId="77777777" w:rsidR="009A5CD6" w:rsidRDefault="009A5CD6" w:rsidP="009A5CD6">
      <w:pPr>
        <w:pStyle w:val="PL"/>
      </w:pPr>
      <w:r>
        <w:t xml:space="preserve">            - FAILOVER_NOT_SUPPORTED</w:t>
      </w:r>
    </w:p>
    <w:p w14:paraId="0F2BBA78" w14:textId="77777777" w:rsidR="009A5CD6" w:rsidRDefault="009A5CD6" w:rsidP="009A5CD6">
      <w:pPr>
        <w:pStyle w:val="PL"/>
      </w:pPr>
      <w:r>
        <w:t xml:space="preserve">            - FAILOVER_SUPPORTED</w:t>
      </w:r>
    </w:p>
    <w:p w14:paraId="1B9D4545" w14:textId="77777777" w:rsidR="009A5CD6" w:rsidRDefault="009A5CD6" w:rsidP="009A5CD6">
      <w:pPr>
        <w:pStyle w:val="PL"/>
      </w:pPr>
      <w:r>
        <w:t xml:space="preserve">        - type: string</w:t>
      </w:r>
    </w:p>
    <w:p w14:paraId="7B7719F7" w14:textId="77777777" w:rsidR="009A5CD6" w:rsidRDefault="009A5CD6" w:rsidP="009A5CD6">
      <w:pPr>
        <w:pStyle w:val="PL"/>
      </w:pPr>
      <w:r>
        <w:t xml:space="preserve">    3GPPPSDataOffStatus:</w:t>
      </w:r>
    </w:p>
    <w:p w14:paraId="232C17E3" w14:textId="77777777" w:rsidR="009A5CD6" w:rsidRDefault="009A5CD6" w:rsidP="009A5CD6">
      <w:pPr>
        <w:pStyle w:val="PL"/>
      </w:pPr>
      <w:r>
        <w:t xml:space="preserve">      anyOf:</w:t>
      </w:r>
    </w:p>
    <w:p w14:paraId="6D9D1C61" w14:textId="77777777" w:rsidR="009A5CD6" w:rsidRDefault="009A5CD6" w:rsidP="009A5CD6">
      <w:pPr>
        <w:pStyle w:val="PL"/>
      </w:pPr>
      <w:r>
        <w:t xml:space="preserve">        - type: string</w:t>
      </w:r>
    </w:p>
    <w:p w14:paraId="3F56A8EE" w14:textId="77777777" w:rsidR="009A5CD6" w:rsidRDefault="009A5CD6" w:rsidP="009A5CD6">
      <w:pPr>
        <w:pStyle w:val="PL"/>
      </w:pPr>
      <w:r>
        <w:t xml:space="preserve">          enum:</w:t>
      </w:r>
    </w:p>
    <w:p w14:paraId="7A9B7751" w14:textId="77777777" w:rsidR="009A5CD6" w:rsidRDefault="009A5CD6" w:rsidP="009A5CD6">
      <w:pPr>
        <w:pStyle w:val="PL"/>
      </w:pPr>
      <w:r>
        <w:t xml:space="preserve">            - ACTIVE</w:t>
      </w:r>
    </w:p>
    <w:p w14:paraId="393D5BDB" w14:textId="77777777" w:rsidR="009A5CD6" w:rsidRDefault="009A5CD6" w:rsidP="009A5CD6">
      <w:pPr>
        <w:pStyle w:val="PL"/>
      </w:pPr>
      <w:r>
        <w:t xml:space="preserve">            - INACTIVE</w:t>
      </w:r>
    </w:p>
    <w:p w14:paraId="01F9BD19" w14:textId="77777777" w:rsidR="009A5CD6" w:rsidRDefault="009A5CD6" w:rsidP="009A5CD6">
      <w:pPr>
        <w:pStyle w:val="PL"/>
      </w:pPr>
      <w:r>
        <w:t xml:space="preserve">        - type: string</w:t>
      </w:r>
    </w:p>
    <w:p w14:paraId="64D82812" w14:textId="77777777" w:rsidR="009A5CD6" w:rsidRDefault="009A5CD6" w:rsidP="009A5CD6">
      <w:pPr>
        <w:pStyle w:val="PL"/>
      </w:pPr>
      <w:r>
        <w:t xml:space="preserve">    ResultCode:</w:t>
      </w:r>
    </w:p>
    <w:p w14:paraId="53861906" w14:textId="77777777" w:rsidR="009A5CD6" w:rsidRDefault="009A5CD6" w:rsidP="009A5CD6">
      <w:pPr>
        <w:pStyle w:val="PL"/>
      </w:pPr>
      <w:r>
        <w:t xml:space="preserve">      anyOf:</w:t>
      </w:r>
    </w:p>
    <w:p w14:paraId="5A7AEDE5" w14:textId="77777777" w:rsidR="009A5CD6" w:rsidRDefault="009A5CD6" w:rsidP="009A5CD6">
      <w:pPr>
        <w:pStyle w:val="PL"/>
      </w:pPr>
      <w:r>
        <w:t xml:space="preserve">        - type: string</w:t>
      </w:r>
    </w:p>
    <w:p w14:paraId="3905478E" w14:textId="77777777" w:rsidR="009A5CD6" w:rsidRDefault="009A5CD6" w:rsidP="009A5CD6">
      <w:pPr>
        <w:pStyle w:val="PL"/>
      </w:pPr>
      <w:r>
        <w:t xml:space="preserve">          enum: </w:t>
      </w:r>
    </w:p>
    <w:p w14:paraId="1A96D281" w14:textId="77777777" w:rsidR="009A5CD6" w:rsidRDefault="009A5CD6" w:rsidP="009A5CD6">
      <w:pPr>
        <w:pStyle w:val="PL"/>
      </w:pPr>
      <w:r>
        <w:t xml:space="preserve">            - SUCCESS</w:t>
      </w:r>
    </w:p>
    <w:p w14:paraId="27165005" w14:textId="77777777" w:rsidR="009A5CD6" w:rsidRDefault="009A5CD6" w:rsidP="009A5CD6">
      <w:pPr>
        <w:pStyle w:val="PL"/>
      </w:pPr>
      <w:r>
        <w:t xml:space="preserve">            - END_USER_SERVICE_DENIED</w:t>
      </w:r>
    </w:p>
    <w:p w14:paraId="1E08894A" w14:textId="77777777" w:rsidR="009A5CD6" w:rsidRDefault="009A5CD6" w:rsidP="009A5CD6">
      <w:pPr>
        <w:pStyle w:val="PL"/>
      </w:pPr>
      <w:r>
        <w:t xml:space="preserve">        - type: string</w:t>
      </w:r>
    </w:p>
    <w:p w14:paraId="48879B92" w14:textId="77777777" w:rsidR="009A5CD6" w:rsidRDefault="009A5CD6" w:rsidP="009A5CD6">
      <w:pPr>
        <w:pStyle w:val="PL"/>
      </w:pPr>
      <w:r>
        <w:t xml:space="preserve">    PartialRecordMethod:</w:t>
      </w:r>
    </w:p>
    <w:p w14:paraId="15681904" w14:textId="77777777" w:rsidR="009A5CD6" w:rsidRDefault="009A5CD6" w:rsidP="009A5CD6">
      <w:pPr>
        <w:pStyle w:val="PL"/>
      </w:pPr>
      <w:r>
        <w:t xml:space="preserve">      anyOf:</w:t>
      </w:r>
    </w:p>
    <w:p w14:paraId="55947449" w14:textId="77777777" w:rsidR="009A5CD6" w:rsidRDefault="009A5CD6" w:rsidP="009A5CD6">
      <w:pPr>
        <w:pStyle w:val="PL"/>
      </w:pPr>
      <w:r>
        <w:t xml:space="preserve">        - type: string</w:t>
      </w:r>
    </w:p>
    <w:p w14:paraId="3B3DF973" w14:textId="77777777" w:rsidR="009A5CD6" w:rsidRDefault="009A5CD6" w:rsidP="009A5CD6">
      <w:pPr>
        <w:pStyle w:val="PL"/>
      </w:pPr>
      <w:r>
        <w:t xml:space="preserve">          enum:</w:t>
      </w:r>
    </w:p>
    <w:p w14:paraId="53977DF4" w14:textId="77777777" w:rsidR="009A5CD6" w:rsidRDefault="009A5CD6" w:rsidP="009A5CD6">
      <w:pPr>
        <w:pStyle w:val="PL"/>
      </w:pPr>
      <w:r>
        <w:t xml:space="preserve">            - DEFAULT</w:t>
      </w:r>
    </w:p>
    <w:p w14:paraId="75C7D6EC" w14:textId="77777777" w:rsidR="009A5CD6" w:rsidRDefault="009A5CD6" w:rsidP="009A5CD6">
      <w:pPr>
        <w:pStyle w:val="PL"/>
      </w:pPr>
      <w:r>
        <w:t xml:space="preserve">            - INDIVIDUAL</w:t>
      </w:r>
    </w:p>
    <w:p w14:paraId="0E8D2169" w14:textId="77777777" w:rsidR="009A5CD6" w:rsidRDefault="009A5CD6" w:rsidP="009A5CD6">
      <w:pPr>
        <w:pStyle w:val="PL"/>
      </w:pPr>
      <w:r>
        <w:lastRenderedPageBreak/>
        <w:t xml:space="preserve">        - type: string</w:t>
      </w:r>
    </w:p>
    <w:p w14:paraId="57476E6B" w14:textId="77777777" w:rsidR="009A5CD6" w:rsidRDefault="009A5CD6" w:rsidP="009A5CD6">
      <w:pPr>
        <w:pStyle w:val="PL"/>
      </w:pPr>
      <w:r>
        <w:t xml:space="preserve">    RoamerInOut:</w:t>
      </w:r>
    </w:p>
    <w:p w14:paraId="6A63DE54" w14:textId="77777777" w:rsidR="009A5CD6" w:rsidRDefault="009A5CD6" w:rsidP="009A5CD6">
      <w:pPr>
        <w:pStyle w:val="PL"/>
      </w:pPr>
      <w:r>
        <w:t xml:space="preserve">      anyOf:</w:t>
      </w:r>
    </w:p>
    <w:p w14:paraId="14552618" w14:textId="77777777" w:rsidR="009A5CD6" w:rsidRDefault="009A5CD6" w:rsidP="009A5CD6">
      <w:pPr>
        <w:pStyle w:val="PL"/>
      </w:pPr>
      <w:r>
        <w:t xml:space="preserve">        - type: string</w:t>
      </w:r>
    </w:p>
    <w:p w14:paraId="21A31793" w14:textId="77777777" w:rsidR="009A5CD6" w:rsidRDefault="009A5CD6" w:rsidP="009A5CD6">
      <w:pPr>
        <w:pStyle w:val="PL"/>
      </w:pPr>
      <w:r>
        <w:t xml:space="preserve">          enum:</w:t>
      </w:r>
    </w:p>
    <w:p w14:paraId="08CC265E" w14:textId="77777777" w:rsidR="009A5CD6" w:rsidRDefault="009A5CD6" w:rsidP="009A5CD6">
      <w:pPr>
        <w:pStyle w:val="PL"/>
      </w:pPr>
      <w:r>
        <w:t xml:space="preserve">            - IN_BOUND</w:t>
      </w:r>
    </w:p>
    <w:p w14:paraId="1AE88DF6" w14:textId="77777777" w:rsidR="009A5CD6" w:rsidRDefault="009A5CD6" w:rsidP="009A5CD6">
      <w:pPr>
        <w:pStyle w:val="PL"/>
      </w:pPr>
      <w:r>
        <w:t xml:space="preserve">            - OUT_BOUND</w:t>
      </w:r>
    </w:p>
    <w:p w14:paraId="669AD77A" w14:textId="77777777" w:rsidR="009A5CD6" w:rsidRDefault="009A5CD6" w:rsidP="009A5CD6">
      <w:pPr>
        <w:pStyle w:val="PL"/>
      </w:pPr>
      <w:r>
        <w:t xml:space="preserve">        - type: string</w:t>
      </w:r>
    </w:p>
    <w:bookmarkEnd w:id="1603"/>
    <w:p w14:paraId="5D495D9A" w14:textId="77777777" w:rsidR="00720405" w:rsidRPr="00BD6F46" w:rsidRDefault="00720405" w:rsidP="00D4794D"/>
    <w:p w14:paraId="6298C791" w14:textId="77777777" w:rsidR="00DB3EC0" w:rsidRPr="00BD6F46" w:rsidRDefault="00594DA0" w:rsidP="00DB3EC0">
      <w:pPr>
        <w:pStyle w:val="Heading8"/>
      </w:pPr>
      <w:r w:rsidRPr="00BD6F46">
        <w:br w:type="page"/>
      </w:r>
      <w:bookmarkStart w:id="1605" w:name="_Toc20227439"/>
      <w:bookmarkStart w:id="1606" w:name="_Toc27749686"/>
      <w:bookmarkStart w:id="1607" w:name="_Toc28709613"/>
      <w:bookmarkStart w:id="1608" w:name="_Toc44671233"/>
      <w:bookmarkStart w:id="1609" w:name="_Toc51919157"/>
      <w:bookmarkStart w:id="1610" w:name="_Toc178172076"/>
      <w:r w:rsidR="00DB3EC0" w:rsidRPr="00BD6F46">
        <w:lastRenderedPageBreak/>
        <w:t xml:space="preserve">Annex </w:t>
      </w:r>
      <w:r w:rsidR="000C41BC" w:rsidRPr="00BD6F46">
        <w:t>B</w:t>
      </w:r>
      <w:r w:rsidR="00DB3EC0" w:rsidRPr="00BD6F46">
        <w:t xml:space="preserve"> (informative):Change history</w:t>
      </w:r>
      <w:bookmarkEnd w:id="1605"/>
      <w:bookmarkEnd w:id="1606"/>
      <w:bookmarkEnd w:id="1607"/>
      <w:bookmarkEnd w:id="1608"/>
      <w:bookmarkEnd w:id="1609"/>
      <w:bookmarkEnd w:id="16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49421D33" w14:textId="77777777" w:rsidTr="00FA212E">
        <w:trPr>
          <w:cantSplit/>
        </w:trPr>
        <w:tc>
          <w:tcPr>
            <w:tcW w:w="9639" w:type="dxa"/>
            <w:gridSpan w:val="8"/>
            <w:tcBorders>
              <w:bottom w:val="nil"/>
            </w:tcBorders>
            <w:shd w:val="solid" w:color="FFFFFF" w:fill="auto"/>
          </w:tcPr>
          <w:bookmarkEnd w:id="1604"/>
          <w:p w14:paraId="1A2CF1BA" w14:textId="77777777" w:rsidR="00DB3EC0" w:rsidRPr="00BD6F46" w:rsidRDefault="00DB3EC0" w:rsidP="00FA212E">
            <w:pPr>
              <w:pStyle w:val="TAL"/>
              <w:jc w:val="center"/>
              <w:rPr>
                <w:b/>
                <w:sz w:val="16"/>
              </w:rPr>
            </w:pPr>
            <w:r w:rsidRPr="00BD6F46">
              <w:rPr>
                <w:b/>
              </w:rPr>
              <w:t>Change history</w:t>
            </w:r>
          </w:p>
        </w:tc>
      </w:tr>
      <w:tr w:rsidR="00DB3EC0" w:rsidRPr="00BD6F46" w14:paraId="0A1F4649" w14:textId="77777777" w:rsidTr="008D79D4">
        <w:tc>
          <w:tcPr>
            <w:tcW w:w="800" w:type="dxa"/>
            <w:shd w:val="pct10" w:color="auto" w:fill="FFFFFF"/>
          </w:tcPr>
          <w:p w14:paraId="086702F3"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72E8DA73"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6A115421"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35D554A0"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541C4169"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5B06375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188577B8"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534E9E64" w14:textId="77777777" w:rsidR="00DB3EC0" w:rsidRPr="00BD6F46" w:rsidRDefault="00DB3EC0" w:rsidP="00FA212E">
            <w:pPr>
              <w:pStyle w:val="TAL"/>
              <w:rPr>
                <w:b/>
                <w:sz w:val="16"/>
              </w:rPr>
            </w:pPr>
            <w:r w:rsidRPr="00BD6F46">
              <w:rPr>
                <w:b/>
                <w:sz w:val="16"/>
              </w:rPr>
              <w:t>New version</w:t>
            </w:r>
          </w:p>
        </w:tc>
      </w:tr>
      <w:tr w:rsidR="00F11876" w:rsidRPr="00C012B0" w14:paraId="5D1CF1B9" w14:textId="77777777" w:rsidTr="008D79D4">
        <w:trPr>
          <w:trHeight w:val="383"/>
        </w:trPr>
        <w:tc>
          <w:tcPr>
            <w:tcW w:w="800" w:type="dxa"/>
            <w:shd w:val="solid" w:color="FFFFFF" w:fill="auto"/>
          </w:tcPr>
          <w:p w14:paraId="6CD81DD5"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39FD60E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487A4BD0" w14:textId="77777777" w:rsidR="00F11876" w:rsidRDefault="00F11876" w:rsidP="00222AAB">
            <w:pPr>
              <w:pStyle w:val="TAL"/>
              <w:rPr>
                <w:rFonts w:cs="Arial"/>
                <w:color w:val="000000"/>
                <w:sz w:val="16"/>
                <w:szCs w:val="16"/>
                <w:lang w:eastAsia="zh-CN"/>
              </w:rPr>
            </w:pPr>
          </w:p>
        </w:tc>
        <w:tc>
          <w:tcPr>
            <w:tcW w:w="567" w:type="dxa"/>
            <w:shd w:val="solid" w:color="FFFFFF" w:fill="auto"/>
          </w:tcPr>
          <w:p w14:paraId="16BB4D9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2A9D852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80B2D4B"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5FD5928D"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1F641240" w14:textId="77777777" w:rsidR="00F11876" w:rsidRDefault="00F11876" w:rsidP="00714670">
            <w:pPr>
              <w:pStyle w:val="TAC"/>
              <w:rPr>
                <w:sz w:val="16"/>
                <w:szCs w:val="16"/>
                <w:lang w:eastAsia="zh-CN"/>
              </w:rPr>
            </w:pPr>
            <w:r>
              <w:rPr>
                <w:sz w:val="16"/>
                <w:szCs w:val="16"/>
                <w:lang w:eastAsia="zh-CN"/>
              </w:rPr>
              <w:t>15.0.0</w:t>
            </w:r>
          </w:p>
        </w:tc>
      </w:tr>
      <w:tr w:rsidR="00EC0283" w:rsidRPr="00C012B0" w14:paraId="146F8687" w14:textId="77777777" w:rsidTr="008D79D4">
        <w:trPr>
          <w:trHeight w:val="383"/>
        </w:trPr>
        <w:tc>
          <w:tcPr>
            <w:tcW w:w="800" w:type="dxa"/>
            <w:shd w:val="solid" w:color="FFFFFF" w:fill="auto"/>
          </w:tcPr>
          <w:p w14:paraId="3A72233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7BCF89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99F1B4"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7DA645A"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048A1FF"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B6A2E"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A56FE9"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1FC2EFA0" w14:textId="77777777" w:rsidR="00EC0283" w:rsidRDefault="00EC0283" w:rsidP="00714670">
            <w:pPr>
              <w:pStyle w:val="TAC"/>
              <w:rPr>
                <w:sz w:val="16"/>
                <w:szCs w:val="16"/>
                <w:lang w:eastAsia="zh-CN"/>
              </w:rPr>
            </w:pPr>
            <w:r>
              <w:rPr>
                <w:sz w:val="16"/>
                <w:szCs w:val="16"/>
                <w:lang w:eastAsia="zh-CN"/>
              </w:rPr>
              <w:t>15.1.0</w:t>
            </w:r>
          </w:p>
        </w:tc>
      </w:tr>
      <w:tr w:rsidR="00B122B2" w:rsidRPr="00C012B0" w14:paraId="578BA740" w14:textId="77777777" w:rsidTr="00EC0283">
        <w:trPr>
          <w:trHeight w:val="383"/>
        </w:trPr>
        <w:tc>
          <w:tcPr>
            <w:tcW w:w="800" w:type="dxa"/>
            <w:shd w:val="solid" w:color="FFFFFF" w:fill="auto"/>
          </w:tcPr>
          <w:p w14:paraId="1588926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55D73"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BECB0F"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7C80E6D2"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78240776"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3F3FC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A7E0C75"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40B0BE91" w14:textId="77777777" w:rsidR="00B122B2" w:rsidRDefault="00B122B2" w:rsidP="00B122B2">
            <w:pPr>
              <w:pStyle w:val="TAC"/>
              <w:rPr>
                <w:sz w:val="16"/>
                <w:szCs w:val="16"/>
                <w:lang w:eastAsia="zh-CN"/>
              </w:rPr>
            </w:pPr>
            <w:r>
              <w:rPr>
                <w:sz w:val="16"/>
                <w:szCs w:val="16"/>
                <w:lang w:eastAsia="zh-CN"/>
              </w:rPr>
              <w:t>15.1.0</w:t>
            </w:r>
          </w:p>
        </w:tc>
      </w:tr>
      <w:tr w:rsidR="00FF63FD" w:rsidRPr="00C012B0" w14:paraId="0BA8EFF4" w14:textId="77777777" w:rsidTr="00EC0283">
        <w:trPr>
          <w:trHeight w:val="383"/>
        </w:trPr>
        <w:tc>
          <w:tcPr>
            <w:tcW w:w="800" w:type="dxa"/>
            <w:shd w:val="solid" w:color="FFFFFF" w:fill="auto"/>
          </w:tcPr>
          <w:p w14:paraId="239C35A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AC2A3EE"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817A2A6"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DC7953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0CB35F4E"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5BF96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7B6B29"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28CAEB13" w14:textId="77777777" w:rsidR="00FF63FD" w:rsidRDefault="00FF63FD" w:rsidP="00FF63FD">
            <w:pPr>
              <w:pStyle w:val="TAC"/>
              <w:rPr>
                <w:sz w:val="16"/>
                <w:szCs w:val="16"/>
                <w:lang w:eastAsia="zh-CN"/>
              </w:rPr>
            </w:pPr>
            <w:r>
              <w:rPr>
                <w:sz w:val="16"/>
                <w:szCs w:val="16"/>
                <w:lang w:eastAsia="zh-CN"/>
              </w:rPr>
              <w:t>15.1.0</w:t>
            </w:r>
          </w:p>
        </w:tc>
      </w:tr>
      <w:tr w:rsidR="00457BA0" w:rsidRPr="00C012B0" w14:paraId="227EA105" w14:textId="77777777" w:rsidTr="00EC0283">
        <w:trPr>
          <w:trHeight w:val="383"/>
        </w:trPr>
        <w:tc>
          <w:tcPr>
            <w:tcW w:w="800" w:type="dxa"/>
            <w:shd w:val="solid" w:color="FFFFFF" w:fill="auto"/>
          </w:tcPr>
          <w:p w14:paraId="6B0A120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C62345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E7FB903"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E991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6F74BEBF"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CC6A86F"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389EB1"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32CA339" w14:textId="77777777" w:rsidR="00457BA0" w:rsidRDefault="00457BA0" w:rsidP="00FF63FD">
            <w:pPr>
              <w:pStyle w:val="TAC"/>
              <w:rPr>
                <w:sz w:val="16"/>
                <w:szCs w:val="16"/>
                <w:lang w:eastAsia="zh-CN"/>
              </w:rPr>
            </w:pPr>
            <w:r>
              <w:rPr>
                <w:sz w:val="16"/>
                <w:szCs w:val="16"/>
                <w:lang w:eastAsia="zh-CN"/>
              </w:rPr>
              <w:t>15.1.0</w:t>
            </w:r>
          </w:p>
        </w:tc>
      </w:tr>
      <w:tr w:rsidR="00E217B6" w:rsidRPr="00C012B0" w14:paraId="69728740" w14:textId="77777777" w:rsidTr="00EC0283">
        <w:trPr>
          <w:trHeight w:val="383"/>
        </w:trPr>
        <w:tc>
          <w:tcPr>
            <w:tcW w:w="800" w:type="dxa"/>
            <w:shd w:val="solid" w:color="FFFFFF" w:fill="auto"/>
          </w:tcPr>
          <w:p w14:paraId="6EF3F21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9B3BD1"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152844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A9C9A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DAAAD9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D164AC"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1001E2"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6C252E6A" w14:textId="77777777" w:rsidR="00E217B6" w:rsidRDefault="00E217B6" w:rsidP="00E217B6">
            <w:pPr>
              <w:pStyle w:val="TAC"/>
              <w:rPr>
                <w:sz w:val="16"/>
                <w:szCs w:val="16"/>
                <w:lang w:eastAsia="zh-CN"/>
              </w:rPr>
            </w:pPr>
            <w:r>
              <w:rPr>
                <w:sz w:val="16"/>
                <w:szCs w:val="16"/>
                <w:lang w:eastAsia="zh-CN"/>
              </w:rPr>
              <w:t>15.1.0</w:t>
            </w:r>
          </w:p>
        </w:tc>
      </w:tr>
      <w:tr w:rsidR="00D15E51" w:rsidRPr="00C012B0" w14:paraId="61C0863D" w14:textId="77777777" w:rsidTr="00EC0283">
        <w:trPr>
          <w:trHeight w:val="383"/>
        </w:trPr>
        <w:tc>
          <w:tcPr>
            <w:tcW w:w="800" w:type="dxa"/>
            <w:shd w:val="solid" w:color="FFFFFF" w:fill="auto"/>
          </w:tcPr>
          <w:p w14:paraId="69BB8E12"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B4630FD"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D23BB1"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248D0B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E7BC70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8F73D7"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5BFB91"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7ACE91E9" w14:textId="77777777" w:rsidR="00D15E51" w:rsidRDefault="00D15E51" w:rsidP="00D15E51">
            <w:pPr>
              <w:pStyle w:val="TAC"/>
              <w:rPr>
                <w:sz w:val="16"/>
                <w:szCs w:val="16"/>
                <w:lang w:eastAsia="zh-CN"/>
              </w:rPr>
            </w:pPr>
            <w:r>
              <w:rPr>
                <w:sz w:val="16"/>
                <w:szCs w:val="16"/>
                <w:lang w:eastAsia="zh-CN"/>
              </w:rPr>
              <w:t>15.1.0</w:t>
            </w:r>
          </w:p>
        </w:tc>
      </w:tr>
      <w:tr w:rsidR="0097177D" w:rsidRPr="00C012B0" w14:paraId="0723CC2A" w14:textId="77777777" w:rsidTr="00EC0283">
        <w:trPr>
          <w:trHeight w:val="383"/>
        </w:trPr>
        <w:tc>
          <w:tcPr>
            <w:tcW w:w="800" w:type="dxa"/>
            <w:shd w:val="solid" w:color="FFFFFF" w:fill="auto"/>
          </w:tcPr>
          <w:p w14:paraId="31EAAFE6"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36AC6F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25F1B31"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5A2E226"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24CA79E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2DF2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275494"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5AE465D7" w14:textId="77777777" w:rsidR="0097177D" w:rsidRDefault="0097177D" w:rsidP="0097177D">
            <w:pPr>
              <w:pStyle w:val="TAC"/>
              <w:rPr>
                <w:sz w:val="16"/>
                <w:szCs w:val="16"/>
                <w:lang w:eastAsia="zh-CN"/>
              </w:rPr>
            </w:pPr>
            <w:r>
              <w:rPr>
                <w:sz w:val="16"/>
                <w:szCs w:val="16"/>
                <w:lang w:eastAsia="zh-CN"/>
              </w:rPr>
              <w:t>15.1.0</w:t>
            </w:r>
          </w:p>
        </w:tc>
      </w:tr>
      <w:tr w:rsidR="00712227" w:rsidRPr="00C012B0" w14:paraId="3D6DAB9B" w14:textId="77777777" w:rsidTr="00EC0283">
        <w:trPr>
          <w:trHeight w:val="383"/>
        </w:trPr>
        <w:tc>
          <w:tcPr>
            <w:tcW w:w="800" w:type="dxa"/>
            <w:shd w:val="solid" w:color="FFFFFF" w:fill="auto"/>
          </w:tcPr>
          <w:p w14:paraId="035C1FA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0382770"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54DA345"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7D4EA9"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783F5AE8"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F621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B1F81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1A86B8D6" w14:textId="77777777" w:rsidR="00712227" w:rsidRDefault="00712227" w:rsidP="00712227">
            <w:pPr>
              <w:pStyle w:val="TAC"/>
              <w:rPr>
                <w:sz w:val="16"/>
                <w:szCs w:val="16"/>
                <w:lang w:eastAsia="zh-CN"/>
              </w:rPr>
            </w:pPr>
            <w:r>
              <w:rPr>
                <w:sz w:val="16"/>
                <w:szCs w:val="16"/>
                <w:lang w:eastAsia="zh-CN"/>
              </w:rPr>
              <w:t>15.1.0</w:t>
            </w:r>
          </w:p>
        </w:tc>
      </w:tr>
      <w:tr w:rsidR="004650FD" w:rsidRPr="00C012B0" w14:paraId="4A3EB44C" w14:textId="77777777" w:rsidTr="00EC0283">
        <w:trPr>
          <w:trHeight w:val="383"/>
        </w:trPr>
        <w:tc>
          <w:tcPr>
            <w:tcW w:w="800" w:type="dxa"/>
            <w:shd w:val="solid" w:color="FFFFFF" w:fill="auto"/>
          </w:tcPr>
          <w:p w14:paraId="335D263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78EC0DA"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A8934A0"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4B843"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C0DCFE3"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ED005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340C3D"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2C63DD4" w14:textId="77777777" w:rsidR="004650FD" w:rsidRDefault="004650FD" w:rsidP="004650FD">
            <w:pPr>
              <w:pStyle w:val="TAC"/>
              <w:rPr>
                <w:sz w:val="16"/>
                <w:szCs w:val="16"/>
                <w:lang w:eastAsia="zh-CN"/>
              </w:rPr>
            </w:pPr>
            <w:r>
              <w:rPr>
                <w:sz w:val="16"/>
                <w:szCs w:val="16"/>
                <w:lang w:eastAsia="zh-CN"/>
              </w:rPr>
              <w:t>15.1.0</w:t>
            </w:r>
          </w:p>
        </w:tc>
      </w:tr>
      <w:tr w:rsidR="000C28E9" w:rsidRPr="00C012B0" w14:paraId="330894CE" w14:textId="77777777" w:rsidTr="00EC0283">
        <w:trPr>
          <w:trHeight w:val="383"/>
        </w:trPr>
        <w:tc>
          <w:tcPr>
            <w:tcW w:w="800" w:type="dxa"/>
            <w:shd w:val="solid" w:color="FFFFFF" w:fill="auto"/>
          </w:tcPr>
          <w:p w14:paraId="6297AFFC"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047315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D75F4"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EE3024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55DA781D"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93EDE1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BDA9489"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4B811B7E" w14:textId="77777777" w:rsidR="000C28E9" w:rsidRDefault="000C28E9" w:rsidP="000C28E9">
            <w:pPr>
              <w:pStyle w:val="TAC"/>
              <w:rPr>
                <w:sz w:val="16"/>
                <w:szCs w:val="16"/>
                <w:lang w:eastAsia="zh-CN"/>
              </w:rPr>
            </w:pPr>
            <w:r>
              <w:rPr>
                <w:sz w:val="16"/>
                <w:szCs w:val="16"/>
                <w:lang w:eastAsia="zh-CN"/>
              </w:rPr>
              <w:t>15.1.0</w:t>
            </w:r>
          </w:p>
        </w:tc>
      </w:tr>
      <w:tr w:rsidR="00A360D0" w:rsidRPr="00C012B0" w14:paraId="12EF9C26" w14:textId="77777777" w:rsidTr="00EC0283">
        <w:trPr>
          <w:trHeight w:val="383"/>
        </w:trPr>
        <w:tc>
          <w:tcPr>
            <w:tcW w:w="800" w:type="dxa"/>
            <w:shd w:val="solid" w:color="FFFFFF" w:fill="auto"/>
          </w:tcPr>
          <w:p w14:paraId="6B41691E"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76A8C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D943451"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9A7EDEE"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5A5F8985"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2B86C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DEB433"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8B3C093" w14:textId="77777777" w:rsidR="00A360D0" w:rsidRDefault="00A360D0" w:rsidP="00A360D0">
            <w:pPr>
              <w:pStyle w:val="TAC"/>
              <w:rPr>
                <w:sz w:val="16"/>
                <w:szCs w:val="16"/>
                <w:lang w:eastAsia="zh-CN"/>
              </w:rPr>
            </w:pPr>
            <w:r>
              <w:rPr>
                <w:sz w:val="16"/>
                <w:szCs w:val="16"/>
                <w:lang w:eastAsia="zh-CN"/>
              </w:rPr>
              <w:t>15.1.0</w:t>
            </w:r>
          </w:p>
        </w:tc>
      </w:tr>
      <w:tr w:rsidR="00AD1071" w:rsidRPr="00C012B0" w14:paraId="46EAF983" w14:textId="77777777" w:rsidTr="00EC0283">
        <w:trPr>
          <w:trHeight w:val="383"/>
        </w:trPr>
        <w:tc>
          <w:tcPr>
            <w:tcW w:w="800" w:type="dxa"/>
            <w:shd w:val="solid" w:color="FFFFFF" w:fill="auto"/>
          </w:tcPr>
          <w:p w14:paraId="0D4621FE"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692CBFD"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8A8840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3DDAF39"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7A97FDC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EF1CC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309ACB"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1EAF520A" w14:textId="77777777" w:rsidR="00AD1071" w:rsidRDefault="00AD1071" w:rsidP="00AD1071">
            <w:pPr>
              <w:pStyle w:val="TAC"/>
              <w:rPr>
                <w:sz w:val="16"/>
                <w:szCs w:val="16"/>
                <w:lang w:eastAsia="zh-CN"/>
              </w:rPr>
            </w:pPr>
            <w:r>
              <w:rPr>
                <w:sz w:val="16"/>
                <w:szCs w:val="16"/>
                <w:lang w:eastAsia="zh-CN"/>
              </w:rPr>
              <w:t>15.1.0</w:t>
            </w:r>
          </w:p>
        </w:tc>
      </w:tr>
      <w:tr w:rsidR="00FC3C1D" w:rsidRPr="00C012B0" w14:paraId="0D223488" w14:textId="77777777" w:rsidTr="00EC0283">
        <w:trPr>
          <w:trHeight w:val="383"/>
        </w:trPr>
        <w:tc>
          <w:tcPr>
            <w:tcW w:w="800" w:type="dxa"/>
            <w:shd w:val="solid" w:color="FFFFFF" w:fill="auto"/>
          </w:tcPr>
          <w:p w14:paraId="3F72F30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7E3191B"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47036B"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55AD4D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28A44C6B"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14789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6622865"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1EB47CBE" w14:textId="77777777" w:rsidR="00FC3C1D" w:rsidRDefault="00FC3C1D" w:rsidP="00FC3C1D">
            <w:pPr>
              <w:pStyle w:val="TAC"/>
              <w:rPr>
                <w:sz w:val="16"/>
                <w:szCs w:val="16"/>
                <w:lang w:eastAsia="zh-CN"/>
              </w:rPr>
            </w:pPr>
            <w:r>
              <w:rPr>
                <w:sz w:val="16"/>
                <w:szCs w:val="16"/>
                <w:lang w:eastAsia="zh-CN"/>
              </w:rPr>
              <w:t>15.1.0</w:t>
            </w:r>
          </w:p>
        </w:tc>
      </w:tr>
      <w:tr w:rsidR="00AD40EE" w:rsidRPr="00C012B0" w14:paraId="4A5E95FB" w14:textId="77777777" w:rsidTr="00EC0283">
        <w:trPr>
          <w:trHeight w:val="383"/>
        </w:trPr>
        <w:tc>
          <w:tcPr>
            <w:tcW w:w="800" w:type="dxa"/>
            <w:shd w:val="solid" w:color="FFFFFF" w:fill="auto"/>
          </w:tcPr>
          <w:p w14:paraId="7445FF06"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C557D2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6AFBB5B"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B358A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115C697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46C490"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EF82F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2980B9A4" w14:textId="77777777" w:rsidR="00AD40EE" w:rsidRDefault="00AD40EE" w:rsidP="00AD40EE">
            <w:pPr>
              <w:pStyle w:val="TAC"/>
              <w:rPr>
                <w:sz w:val="16"/>
                <w:szCs w:val="16"/>
                <w:lang w:eastAsia="zh-CN"/>
              </w:rPr>
            </w:pPr>
            <w:r>
              <w:rPr>
                <w:sz w:val="16"/>
                <w:szCs w:val="16"/>
                <w:lang w:eastAsia="zh-CN"/>
              </w:rPr>
              <w:t>15.1.0</w:t>
            </w:r>
          </w:p>
        </w:tc>
      </w:tr>
      <w:tr w:rsidR="004F1D30" w:rsidRPr="00C012B0" w14:paraId="12B66B60" w14:textId="77777777" w:rsidTr="00EC0283">
        <w:trPr>
          <w:trHeight w:val="383"/>
        </w:trPr>
        <w:tc>
          <w:tcPr>
            <w:tcW w:w="800" w:type="dxa"/>
            <w:shd w:val="solid" w:color="FFFFFF" w:fill="auto"/>
          </w:tcPr>
          <w:p w14:paraId="29AC8A03"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B376809"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79EFE07"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9844DC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A983AB"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2D1A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6ECDD7"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FDB7F7B" w14:textId="77777777" w:rsidR="004F1D30" w:rsidRDefault="004F1D30" w:rsidP="004F1D30">
            <w:pPr>
              <w:pStyle w:val="TAC"/>
              <w:rPr>
                <w:sz w:val="16"/>
                <w:szCs w:val="16"/>
                <w:lang w:eastAsia="zh-CN"/>
              </w:rPr>
            </w:pPr>
            <w:r>
              <w:rPr>
                <w:sz w:val="16"/>
                <w:szCs w:val="16"/>
                <w:lang w:eastAsia="zh-CN"/>
              </w:rPr>
              <w:t>15.1.0</w:t>
            </w:r>
          </w:p>
        </w:tc>
      </w:tr>
      <w:tr w:rsidR="005B2AB3" w:rsidRPr="00C012B0" w14:paraId="2C1888BF" w14:textId="77777777" w:rsidTr="00EC0283">
        <w:trPr>
          <w:trHeight w:val="383"/>
        </w:trPr>
        <w:tc>
          <w:tcPr>
            <w:tcW w:w="800" w:type="dxa"/>
            <w:shd w:val="solid" w:color="FFFFFF" w:fill="auto"/>
          </w:tcPr>
          <w:p w14:paraId="7B42059B"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EDE134E"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89764E4"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306323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1FC1CC2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C1383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96EDE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432634E" w14:textId="77777777" w:rsidR="005B2AB3" w:rsidRDefault="005B2AB3" w:rsidP="005B2AB3">
            <w:pPr>
              <w:pStyle w:val="TAC"/>
              <w:rPr>
                <w:sz w:val="16"/>
                <w:szCs w:val="16"/>
                <w:lang w:eastAsia="zh-CN"/>
              </w:rPr>
            </w:pPr>
            <w:r>
              <w:rPr>
                <w:sz w:val="16"/>
                <w:szCs w:val="16"/>
                <w:lang w:eastAsia="zh-CN"/>
              </w:rPr>
              <w:t>15.1.0</w:t>
            </w:r>
          </w:p>
        </w:tc>
      </w:tr>
      <w:tr w:rsidR="00A93C6C" w:rsidRPr="00C012B0" w14:paraId="38BB9F99" w14:textId="77777777" w:rsidTr="00EC0283">
        <w:trPr>
          <w:trHeight w:val="383"/>
        </w:trPr>
        <w:tc>
          <w:tcPr>
            <w:tcW w:w="800" w:type="dxa"/>
            <w:shd w:val="solid" w:color="FFFFFF" w:fill="auto"/>
          </w:tcPr>
          <w:p w14:paraId="4442BFF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FCAF92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C58DF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DE3D7B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78D6FD36"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BD053D"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7EE27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4EC3630C" w14:textId="77777777" w:rsidR="00A93C6C" w:rsidRDefault="00A93C6C" w:rsidP="00A93C6C">
            <w:pPr>
              <w:pStyle w:val="TAC"/>
              <w:rPr>
                <w:sz w:val="16"/>
                <w:szCs w:val="16"/>
                <w:lang w:eastAsia="zh-CN"/>
              </w:rPr>
            </w:pPr>
            <w:r>
              <w:rPr>
                <w:sz w:val="16"/>
                <w:szCs w:val="16"/>
                <w:lang w:eastAsia="zh-CN"/>
              </w:rPr>
              <w:t>15.1.0</w:t>
            </w:r>
          </w:p>
        </w:tc>
      </w:tr>
      <w:tr w:rsidR="00001238" w:rsidRPr="00C012B0" w14:paraId="486D6617" w14:textId="77777777" w:rsidTr="00EC0283">
        <w:trPr>
          <w:trHeight w:val="383"/>
        </w:trPr>
        <w:tc>
          <w:tcPr>
            <w:tcW w:w="800" w:type="dxa"/>
            <w:shd w:val="solid" w:color="FFFFFF" w:fill="auto"/>
          </w:tcPr>
          <w:p w14:paraId="10E67B10"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50BDD6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3A2C1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49BA1624"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02F04E3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F5D7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4C6D22"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48037A08" w14:textId="77777777" w:rsidR="00001238" w:rsidRDefault="00001238" w:rsidP="00001238">
            <w:pPr>
              <w:pStyle w:val="TAC"/>
              <w:rPr>
                <w:sz w:val="16"/>
                <w:szCs w:val="16"/>
                <w:lang w:eastAsia="zh-CN"/>
              </w:rPr>
            </w:pPr>
            <w:r>
              <w:rPr>
                <w:sz w:val="16"/>
                <w:szCs w:val="16"/>
                <w:lang w:eastAsia="zh-CN"/>
              </w:rPr>
              <w:t>15.1.0</w:t>
            </w:r>
          </w:p>
        </w:tc>
      </w:tr>
      <w:tr w:rsidR="00E443FD" w:rsidRPr="00C012B0" w14:paraId="5A4885C1" w14:textId="77777777" w:rsidTr="00EC0283">
        <w:trPr>
          <w:trHeight w:val="383"/>
        </w:trPr>
        <w:tc>
          <w:tcPr>
            <w:tcW w:w="800" w:type="dxa"/>
            <w:shd w:val="solid" w:color="FFFFFF" w:fill="auto"/>
          </w:tcPr>
          <w:p w14:paraId="27F24A63"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51C7D2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0F9013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6BAFF3CA"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58288CA9"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A91393"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F60C29F"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7E172DE4" w14:textId="77777777" w:rsidR="00E443FD" w:rsidRDefault="00E443FD" w:rsidP="00E443FD">
            <w:pPr>
              <w:pStyle w:val="TAC"/>
              <w:rPr>
                <w:sz w:val="16"/>
                <w:szCs w:val="16"/>
                <w:lang w:eastAsia="zh-CN"/>
              </w:rPr>
            </w:pPr>
            <w:r>
              <w:rPr>
                <w:sz w:val="16"/>
                <w:szCs w:val="16"/>
                <w:lang w:eastAsia="zh-CN"/>
              </w:rPr>
              <w:t>15.1.0</w:t>
            </w:r>
          </w:p>
        </w:tc>
      </w:tr>
      <w:tr w:rsidR="00404F1F" w:rsidRPr="00C012B0" w14:paraId="35BCC4E6" w14:textId="77777777" w:rsidTr="00EC0283">
        <w:trPr>
          <w:trHeight w:val="383"/>
        </w:trPr>
        <w:tc>
          <w:tcPr>
            <w:tcW w:w="800" w:type="dxa"/>
            <w:shd w:val="solid" w:color="FFFFFF" w:fill="auto"/>
          </w:tcPr>
          <w:p w14:paraId="2B4015C1"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48F6261"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BBE18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6B34B1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0755C200"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003665"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33839B"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0A4C8CA8" w14:textId="77777777" w:rsidR="00404F1F" w:rsidRDefault="00404F1F" w:rsidP="00404F1F">
            <w:pPr>
              <w:pStyle w:val="TAC"/>
              <w:rPr>
                <w:sz w:val="16"/>
                <w:szCs w:val="16"/>
                <w:lang w:eastAsia="zh-CN"/>
              </w:rPr>
            </w:pPr>
            <w:r>
              <w:rPr>
                <w:sz w:val="16"/>
                <w:szCs w:val="16"/>
                <w:lang w:eastAsia="zh-CN"/>
              </w:rPr>
              <w:t>15.1.0</w:t>
            </w:r>
          </w:p>
        </w:tc>
      </w:tr>
      <w:tr w:rsidR="00A22426" w:rsidRPr="00C012B0" w14:paraId="18730567" w14:textId="77777777" w:rsidTr="00EC0283">
        <w:trPr>
          <w:trHeight w:val="383"/>
        </w:trPr>
        <w:tc>
          <w:tcPr>
            <w:tcW w:w="800" w:type="dxa"/>
            <w:shd w:val="solid" w:color="FFFFFF" w:fill="auto"/>
          </w:tcPr>
          <w:p w14:paraId="25DA8A6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BFCDCB3"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AB90D9"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6E0BC28"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069F36E2"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09223E"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A736975"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68A18B89" w14:textId="77777777" w:rsidR="00A22426" w:rsidRDefault="00A22426" w:rsidP="00A22426">
            <w:pPr>
              <w:pStyle w:val="TAC"/>
              <w:rPr>
                <w:sz w:val="16"/>
                <w:szCs w:val="16"/>
                <w:lang w:eastAsia="zh-CN"/>
              </w:rPr>
            </w:pPr>
            <w:r>
              <w:rPr>
                <w:sz w:val="16"/>
                <w:szCs w:val="16"/>
                <w:lang w:eastAsia="zh-CN"/>
              </w:rPr>
              <w:t>15.1.0</w:t>
            </w:r>
          </w:p>
        </w:tc>
      </w:tr>
      <w:tr w:rsidR="000C5A2D" w:rsidRPr="00C012B0" w14:paraId="28847B13" w14:textId="77777777" w:rsidTr="00EC0283">
        <w:trPr>
          <w:trHeight w:val="383"/>
        </w:trPr>
        <w:tc>
          <w:tcPr>
            <w:tcW w:w="800" w:type="dxa"/>
            <w:shd w:val="solid" w:color="FFFFFF" w:fill="auto"/>
          </w:tcPr>
          <w:p w14:paraId="0FA2F2D9"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94B2BAC"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3D75234"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6798450"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7ED5A85B"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A8AD35"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9B7BA"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76DA1C81" w14:textId="77777777" w:rsidR="000C5A2D" w:rsidRDefault="000C5A2D" w:rsidP="000C5A2D">
            <w:pPr>
              <w:pStyle w:val="TAC"/>
              <w:rPr>
                <w:sz w:val="16"/>
                <w:szCs w:val="16"/>
                <w:lang w:eastAsia="zh-CN"/>
              </w:rPr>
            </w:pPr>
            <w:r>
              <w:rPr>
                <w:sz w:val="16"/>
                <w:szCs w:val="16"/>
                <w:lang w:eastAsia="zh-CN"/>
              </w:rPr>
              <w:t>15.1.0</w:t>
            </w:r>
          </w:p>
        </w:tc>
      </w:tr>
      <w:tr w:rsidR="003B4106" w:rsidRPr="00C012B0" w14:paraId="1EC4F20E" w14:textId="77777777" w:rsidTr="00EC0283">
        <w:trPr>
          <w:trHeight w:val="383"/>
        </w:trPr>
        <w:tc>
          <w:tcPr>
            <w:tcW w:w="800" w:type="dxa"/>
            <w:shd w:val="solid" w:color="FFFFFF" w:fill="auto"/>
          </w:tcPr>
          <w:p w14:paraId="7D72454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3D838D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90962C1"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81E47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7C96B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F949DD"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59367D8"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303AB06" w14:textId="77777777" w:rsidR="003B4106" w:rsidRDefault="003B4106" w:rsidP="003B4106">
            <w:pPr>
              <w:pStyle w:val="TAC"/>
              <w:rPr>
                <w:sz w:val="16"/>
                <w:szCs w:val="16"/>
                <w:lang w:eastAsia="zh-CN"/>
              </w:rPr>
            </w:pPr>
            <w:r>
              <w:rPr>
                <w:sz w:val="16"/>
                <w:szCs w:val="16"/>
                <w:lang w:eastAsia="zh-CN"/>
              </w:rPr>
              <w:t>15.1.0</w:t>
            </w:r>
          </w:p>
        </w:tc>
      </w:tr>
      <w:tr w:rsidR="003B4106" w:rsidRPr="00C012B0" w14:paraId="22B612E0" w14:textId="77777777" w:rsidTr="00EC0283">
        <w:trPr>
          <w:trHeight w:val="383"/>
        </w:trPr>
        <w:tc>
          <w:tcPr>
            <w:tcW w:w="800" w:type="dxa"/>
            <w:shd w:val="solid" w:color="FFFFFF" w:fill="auto"/>
          </w:tcPr>
          <w:p w14:paraId="0486B3A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A6690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118123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637F148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D427AD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A7086F8"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9F69648"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33F03F38" w14:textId="77777777" w:rsidR="003B4106" w:rsidRDefault="003B4106" w:rsidP="003B4106">
            <w:pPr>
              <w:pStyle w:val="TAC"/>
              <w:rPr>
                <w:sz w:val="16"/>
                <w:szCs w:val="16"/>
                <w:lang w:eastAsia="zh-CN"/>
              </w:rPr>
            </w:pPr>
            <w:r>
              <w:rPr>
                <w:sz w:val="16"/>
                <w:szCs w:val="16"/>
                <w:lang w:eastAsia="zh-CN"/>
              </w:rPr>
              <w:t>15.1.0</w:t>
            </w:r>
          </w:p>
        </w:tc>
      </w:tr>
      <w:tr w:rsidR="005B7F9C" w:rsidRPr="00C012B0" w14:paraId="136E24BB" w14:textId="77777777" w:rsidTr="00EC0283">
        <w:trPr>
          <w:trHeight w:val="383"/>
        </w:trPr>
        <w:tc>
          <w:tcPr>
            <w:tcW w:w="800" w:type="dxa"/>
            <w:shd w:val="solid" w:color="FFFFFF" w:fill="auto"/>
          </w:tcPr>
          <w:p w14:paraId="3DFED27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3DC4CA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75C2C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71BE9FA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9002642"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5C88239"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0838B328"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23DAEF8" w14:textId="77777777" w:rsidR="005B7F9C" w:rsidRDefault="005B7F9C" w:rsidP="003B4106">
            <w:pPr>
              <w:pStyle w:val="TAC"/>
              <w:rPr>
                <w:sz w:val="16"/>
                <w:szCs w:val="16"/>
                <w:lang w:eastAsia="zh-CN"/>
              </w:rPr>
            </w:pPr>
            <w:r>
              <w:rPr>
                <w:sz w:val="16"/>
                <w:szCs w:val="16"/>
                <w:lang w:eastAsia="zh-CN"/>
              </w:rPr>
              <w:t>15.1.0</w:t>
            </w:r>
          </w:p>
        </w:tc>
      </w:tr>
      <w:tr w:rsidR="00C561D5" w:rsidRPr="00C012B0" w14:paraId="24ACDB3B" w14:textId="77777777" w:rsidTr="00EC0283">
        <w:trPr>
          <w:trHeight w:val="383"/>
        </w:trPr>
        <w:tc>
          <w:tcPr>
            <w:tcW w:w="800" w:type="dxa"/>
            <w:shd w:val="solid" w:color="FFFFFF" w:fill="auto"/>
          </w:tcPr>
          <w:p w14:paraId="0383DC1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49F8478"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6A9E42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5EA3AAD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47DD52FE"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C5BB29"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0CA9C20E"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786425D" w14:textId="77777777" w:rsidR="00C561D5" w:rsidRDefault="00C561D5" w:rsidP="00C561D5">
            <w:pPr>
              <w:pStyle w:val="TAC"/>
              <w:rPr>
                <w:sz w:val="16"/>
                <w:szCs w:val="16"/>
                <w:lang w:eastAsia="zh-CN"/>
              </w:rPr>
            </w:pPr>
            <w:r>
              <w:rPr>
                <w:sz w:val="16"/>
                <w:szCs w:val="16"/>
                <w:lang w:eastAsia="zh-CN"/>
              </w:rPr>
              <w:t>15.1.0</w:t>
            </w:r>
          </w:p>
        </w:tc>
      </w:tr>
      <w:tr w:rsidR="00463B8F" w:rsidRPr="00C012B0" w14:paraId="58F456F1" w14:textId="77777777" w:rsidTr="00EC0283">
        <w:trPr>
          <w:trHeight w:val="383"/>
        </w:trPr>
        <w:tc>
          <w:tcPr>
            <w:tcW w:w="800" w:type="dxa"/>
            <w:shd w:val="solid" w:color="FFFFFF" w:fill="auto"/>
          </w:tcPr>
          <w:p w14:paraId="16631A1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2EB910E"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28BD99"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FFE65A1"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5D8DC38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292FD91"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167040"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03DD3985" w14:textId="77777777" w:rsidR="00463B8F" w:rsidRDefault="00463B8F" w:rsidP="00463B8F">
            <w:pPr>
              <w:pStyle w:val="TAC"/>
              <w:rPr>
                <w:sz w:val="16"/>
                <w:szCs w:val="16"/>
                <w:lang w:eastAsia="zh-CN"/>
              </w:rPr>
            </w:pPr>
            <w:r>
              <w:rPr>
                <w:sz w:val="16"/>
                <w:szCs w:val="16"/>
                <w:lang w:eastAsia="zh-CN"/>
              </w:rPr>
              <w:t>15.1.0</w:t>
            </w:r>
          </w:p>
        </w:tc>
      </w:tr>
      <w:tr w:rsidR="00167888" w:rsidRPr="00C012B0" w14:paraId="7EA5D6BF" w14:textId="77777777" w:rsidTr="00EC0283">
        <w:trPr>
          <w:trHeight w:val="383"/>
        </w:trPr>
        <w:tc>
          <w:tcPr>
            <w:tcW w:w="800" w:type="dxa"/>
            <w:shd w:val="solid" w:color="FFFFFF" w:fill="auto"/>
          </w:tcPr>
          <w:p w14:paraId="30B83B2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6C2650B"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AB25F9"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2DC862A"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113E8C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D4F261"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634AE8"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B3D6DAF" w14:textId="77777777" w:rsidR="00167888" w:rsidRDefault="00167888" w:rsidP="00167888">
            <w:pPr>
              <w:pStyle w:val="TAC"/>
              <w:rPr>
                <w:sz w:val="16"/>
                <w:szCs w:val="16"/>
                <w:lang w:eastAsia="zh-CN"/>
              </w:rPr>
            </w:pPr>
            <w:r>
              <w:rPr>
                <w:sz w:val="16"/>
                <w:szCs w:val="16"/>
                <w:lang w:eastAsia="zh-CN"/>
              </w:rPr>
              <w:t>15.1.0</w:t>
            </w:r>
          </w:p>
        </w:tc>
      </w:tr>
      <w:tr w:rsidR="008A5C32" w:rsidRPr="00C012B0" w14:paraId="249A6A0A" w14:textId="77777777" w:rsidTr="00EC0283">
        <w:trPr>
          <w:trHeight w:val="383"/>
        </w:trPr>
        <w:tc>
          <w:tcPr>
            <w:tcW w:w="800" w:type="dxa"/>
            <w:shd w:val="solid" w:color="FFFFFF" w:fill="auto"/>
          </w:tcPr>
          <w:p w14:paraId="3B2C471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CB0E26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8EA4C1B"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F76749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2E64657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95ED3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BAF08F"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64AB8F04" w14:textId="77777777" w:rsidR="008A5C32" w:rsidRDefault="008A5C32" w:rsidP="00167888">
            <w:pPr>
              <w:pStyle w:val="TAC"/>
              <w:rPr>
                <w:sz w:val="16"/>
                <w:szCs w:val="16"/>
                <w:lang w:eastAsia="zh-CN"/>
              </w:rPr>
            </w:pPr>
            <w:r>
              <w:rPr>
                <w:sz w:val="16"/>
                <w:szCs w:val="16"/>
                <w:lang w:eastAsia="zh-CN"/>
              </w:rPr>
              <w:t>15.2.0</w:t>
            </w:r>
          </w:p>
        </w:tc>
      </w:tr>
      <w:tr w:rsidR="00C75241" w:rsidRPr="00C012B0" w14:paraId="0BA5BF12" w14:textId="77777777" w:rsidTr="00EC0283">
        <w:trPr>
          <w:trHeight w:val="383"/>
        </w:trPr>
        <w:tc>
          <w:tcPr>
            <w:tcW w:w="800" w:type="dxa"/>
            <w:shd w:val="solid" w:color="FFFFFF" w:fill="auto"/>
          </w:tcPr>
          <w:p w14:paraId="52E2D673"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349EB4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5D47D35"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3D40F6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95ECDC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087D4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BB7CB6"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20AC437C" w14:textId="77777777" w:rsidR="00C75241" w:rsidRDefault="00C75241" w:rsidP="00167888">
            <w:pPr>
              <w:pStyle w:val="TAC"/>
              <w:rPr>
                <w:sz w:val="16"/>
                <w:szCs w:val="16"/>
                <w:lang w:eastAsia="zh-CN"/>
              </w:rPr>
            </w:pPr>
            <w:r>
              <w:rPr>
                <w:sz w:val="16"/>
                <w:szCs w:val="16"/>
                <w:lang w:eastAsia="zh-CN"/>
              </w:rPr>
              <w:t>15.2.0</w:t>
            </w:r>
          </w:p>
        </w:tc>
      </w:tr>
      <w:tr w:rsidR="002A582E" w:rsidRPr="00C012B0" w14:paraId="7BE3DDC3" w14:textId="77777777" w:rsidTr="00EC0283">
        <w:trPr>
          <w:trHeight w:val="383"/>
        </w:trPr>
        <w:tc>
          <w:tcPr>
            <w:tcW w:w="800" w:type="dxa"/>
            <w:shd w:val="solid" w:color="FFFFFF" w:fill="auto"/>
          </w:tcPr>
          <w:p w14:paraId="709FD2E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E6ADF0E"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FBEEBC"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7002632F"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26A3E77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78F31DD6"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CC8CA3"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3F3C004A" w14:textId="77777777" w:rsidR="002A582E" w:rsidRDefault="002A582E" w:rsidP="00167888">
            <w:pPr>
              <w:pStyle w:val="TAC"/>
              <w:rPr>
                <w:sz w:val="16"/>
                <w:szCs w:val="16"/>
                <w:lang w:eastAsia="zh-CN"/>
              </w:rPr>
            </w:pPr>
            <w:r>
              <w:rPr>
                <w:sz w:val="16"/>
                <w:szCs w:val="16"/>
                <w:lang w:eastAsia="zh-CN"/>
              </w:rPr>
              <w:t>15.2.0</w:t>
            </w:r>
          </w:p>
        </w:tc>
      </w:tr>
      <w:tr w:rsidR="00AC0D3E" w:rsidRPr="00C012B0" w14:paraId="4983E3BD" w14:textId="77777777" w:rsidTr="00EC0283">
        <w:trPr>
          <w:trHeight w:val="383"/>
        </w:trPr>
        <w:tc>
          <w:tcPr>
            <w:tcW w:w="800" w:type="dxa"/>
            <w:shd w:val="solid" w:color="FFFFFF" w:fill="auto"/>
          </w:tcPr>
          <w:p w14:paraId="6FBF7B9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lastRenderedPageBreak/>
              <w:t>2019-03</w:t>
            </w:r>
          </w:p>
        </w:tc>
        <w:tc>
          <w:tcPr>
            <w:tcW w:w="800" w:type="dxa"/>
            <w:shd w:val="solid" w:color="FFFFFF" w:fill="auto"/>
          </w:tcPr>
          <w:p w14:paraId="1FF57CDE"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7C413DC"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3AB624"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F6A470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41ACE"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F53875"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7283E8B9" w14:textId="77777777" w:rsidR="00AC0D3E" w:rsidRDefault="00AC0D3E" w:rsidP="00AC0D3E">
            <w:pPr>
              <w:pStyle w:val="TAC"/>
              <w:rPr>
                <w:sz w:val="16"/>
                <w:szCs w:val="16"/>
                <w:lang w:eastAsia="zh-CN"/>
              </w:rPr>
            </w:pPr>
            <w:r>
              <w:rPr>
                <w:sz w:val="16"/>
                <w:szCs w:val="16"/>
                <w:lang w:eastAsia="zh-CN"/>
              </w:rPr>
              <w:t>15.2.0</w:t>
            </w:r>
          </w:p>
        </w:tc>
      </w:tr>
      <w:tr w:rsidR="007A4B6F" w:rsidRPr="00C012B0" w14:paraId="1408F67C" w14:textId="77777777" w:rsidTr="00EC0283">
        <w:trPr>
          <w:trHeight w:val="383"/>
        </w:trPr>
        <w:tc>
          <w:tcPr>
            <w:tcW w:w="800" w:type="dxa"/>
            <w:shd w:val="solid" w:color="FFFFFF" w:fill="auto"/>
          </w:tcPr>
          <w:p w14:paraId="63C49E1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2407D"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A0A43F"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DC9DE80"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0469B7A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B6813D"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88F4A1"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5B1D7471" w14:textId="77777777" w:rsidR="007A4B6F" w:rsidRDefault="007A4B6F" w:rsidP="007A4B6F">
            <w:pPr>
              <w:pStyle w:val="TAC"/>
              <w:rPr>
                <w:sz w:val="16"/>
                <w:szCs w:val="16"/>
                <w:lang w:eastAsia="zh-CN"/>
              </w:rPr>
            </w:pPr>
            <w:r>
              <w:rPr>
                <w:sz w:val="16"/>
                <w:szCs w:val="16"/>
                <w:lang w:eastAsia="zh-CN"/>
              </w:rPr>
              <w:t>15.2.0</w:t>
            </w:r>
          </w:p>
        </w:tc>
      </w:tr>
      <w:tr w:rsidR="00F92591" w:rsidRPr="00C012B0" w14:paraId="4052931C" w14:textId="77777777" w:rsidTr="00EC0283">
        <w:trPr>
          <w:trHeight w:val="383"/>
        </w:trPr>
        <w:tc>
          <w:tcPr>
            <w:tcW w:w="800" w:type="dxa"/>
            <w:shd w:val="solid" w:color="FFFFFF" w:fill="auto"/>
          </w:tcPr>
          <w:p w14:paraId="36E4BEF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07E4A32"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7F11272"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465D4E52"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049279E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25AF6C0"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B8CBD5"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2A70B167" w14:textId="77777777" w:rsidR="00F92591" w:rsidRDefault="00F92591" w:rsidP="007A4B6F">
            <w:pPr>
              <w:pStyle w:val="TAC"/>
              <w:rPr>
                <w:sz w:val="16"/>
                <w:szCs w:val="16"/>
                <w:lang w:eastAsia="zh-CN"/>
              </w:rPr>
            </w:pPr>
            <w:r>
              <w:rPr>
                <w:sz w:val="16"/>
                <w:szCs w:val="16"/>
                <w:lang w:eastAsia="zh-CN"/>
              </w:rPr>
              <w:t>15.2.0</w:t>
            </w:r>
          </w:p>
        </w:tc>
      </w:tr>
      <w:tr w:rsidR="008F1D6D" w:rsidRPr="00C012B0" w14:paraId="0A738531" w14:textId="77777777" w:rsidTr="00EC0283">
        <w:trPr>
          <w:trHeight w:val="383"/>
        </w:trPr>
        <w:tc>
          <w:tcPr>
            <w:tcW w:w="800" w:type="dxa"/>
            <w:shd w:val="solid" w:color="FFFFFF" w:fill="auto"/>
          </w:tcPr>
          <w:p w14:paraId="3AE2791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D4BE14A"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30E9261"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112331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123E8E0B"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4DBE53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F4F85A"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0AE83CDC" w14:textId="77777777" w:rsidR="008F1D6D" w:rsidRDefault="008F1D6D" w:rsidP="008F1D6D">
            <w:pPr>
              <w:pStyle w:val="TAC"/>
              <w:rPr>
                <w:sz w:val="16"/>
                <w:szCs w:val="16"/>
                <w:lang w:eastAsia="zh-CN"/>
              </w:rPr>
            </w:pPr>
            <w:r>
              <w:rPr>
                <w:sz w:val="16"/>
                <w:szCs w:val="16"/>
                <w:lang w:eastAsia="zh-CN"/>
              </w:rPr>
              <w:t>15.2.0</w:t>
            </w:r>
          </w:p>
        </w:tc>
      </w:tr>
      <w:tr w:rsidR="0094734D" w:rsidRPr="00C012B0" w14:paraId="6F0952CA" w14:textId="77777777" w:rsidTr="00EC0283">
        <w:trPr>
          <w:trHeight w:val="383"/>
        </w:trPr>
        <w:tc>
          <w:tcPr>
            <w:tcW w:w="800" w:type="dxa"/>
            <w:shd w:val="solid" w:color="FFFFFF" w:fill="auto"/>
          </w:tcPr>
          <w:p w14:paraId="0CC954E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CBD228"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04A151A"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18431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7ED30490"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62FD2B"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970541"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6CB17603" w14:textId="77777777" w:rsidR="0094734D" w:rsidRDefault="0094734D" w:rsidP="0094734D">
            <w:pPr>
              <w:pStyle w:val="TAC"/>
              <w:rPr>
                <w:sz w:val="16"/>
                <w:szCs w:val="16"/>
                <w:lang w:eastAsia="zh-CN"/>
              </w:rPr>
            </w:pPr>
            <w:r>
              <w:rPr>
                <w:sz w:val="16"/>
                <w:szCs w:val="16"/>
                <w:lang w:eastAsia="zh-CN"/>
              </w:rPr>
              <w:t>15.2.0</w:t>
            </w:r>
          </w:p>
        </w:tc>
      </w:tr>
      <w:tr w:rsidR="00072B07" w:rsidRPr="00C012B0" w14:paraId="4EA208E3" w14:textId="77777777" w:rsidTr="00EC0283">
        <w:trPr>
          <w:trHeight w:val="383"/>
        </w:trPr>
        <w:tc>
          <w:tcPr>
            <w:tcW w:w="800" w:type="dxa"/>
            <w:shd w:val="solid" w:color="FFFFFF" w:fill="auto"/>
          </w:tcPr>
          <w:p w14:paraId="53B9F968"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A1E58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DEEF7E1"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53A86767"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7E93AD3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268E5C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44ECF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2843DDD5" w14:textId="77777777" w:rsidR="00072B07" w:rsidRDefault="00072B07" w:rsidP="0094734D">
            <w:pPr>
              <w:pStyle w:val="TAC"/>
              <w:rPr>
                <w:sz w:val="16"/>
                <w:szCs w:val="16"/>
                <w:lang w:eastAsia="zh-CN"/>
              </w:rPr>
            </w:pPr>
            <w:r>
              <w:rPr>
                <w:sz w:val="16"/>
                <w:szCs w:val="16"/>
                <w:lang w:eastAsia="zh-CN"/>
              </w:rPr>
              <w:t>15.2.0</w:t>
            </w:r>
          </w:p>
        </w:tc>
      </w:tr>
      <w:tr w:rsidR="00FD5792" w:rsidRPr="00C012B0" w14:paraId="612B1CF8" w14:textId="77777777" w:rsidTr="00EC0283">
        <w:trPr>
          <w:trHeight w:val="383"/>
        </w:trPr>
        <w:tc>
          <w:tcPr>
            <w:tcW w:w="800" w:type="dxa"/>
            <w:shd w:val="solid" w:color="FFFFFF" w:fill="auto"/>
          </w:tcPr>
          <w:p w14:paraId="393BD939"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8093F51"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5CED79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B30F161"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6FA8DAF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E4656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132B6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E7532D0" w14:textId="77777777" w:rsidR="00FD5792" w:rsidRDefault="00FD5792" w:rsidP="00FD5792">
            <w:pPr>
              <w:pStyle w:val="TAC"/>
              <w:rPr>
                <w:sz w:val="16"/>
                <w:szCs w:val="16"/>
                <w:lang w:eastAsia="zh-CN"/>
              </w:rPr>
            </w:pPr>
            <w:r>
              <w:rPr>
                <w:sz w:val="16"/>
                <w:szCs w:val="16"/>
                <w:lang w:eastAsia="zh-CN"/>
              </w:rPr>
              <w:t>15.2.0</w:t>
            </w:r>
          </w:p>
        </w:tc>
      </w:tr>
      <w:tr w:rsidR="000621ED" w:rsidRPr="00C012B0" w14:paraId="659CAAD4" w14:textId="77777777" w:rsidTr="00EC0283">
        <w:trPr>
          <w:trHeight w:val="383"/>
        </w:trPr>
        <w:tc>
          <w:tcPr>
            <w:tcW w:w="800" w:type="dxa"/>
            <w:shd w:val="solid" w:color="FFFFFF" w:fill="auto"/>
          </w:tcPr>
          <w:p w14:paraId="4E0333E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BEB0EA4"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9D8EB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E797E2A"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55E9F01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AAD871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244F2D"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11FE58AD" w14:textId="77777777" w:rsidR="000621ED" w:rsidRDefault="000621ED" w:rsidP="000621ED">
            <w:pPr>
              <w:pStyle w:val="TAC"/>
              <w:rPr>
                <w:sz w:val="16"/>
                <w:szCs w:val="16"/>
                <w:lang w:eastAsia="zh-CN"/>
              </w:rPr>
            </w:pPr>
            <w:r>
              <w:rPr>
                <w:sz w:val="16"/>
                <w:szCs w:val="16"/>
                <w:lang w:eastAsia="zh-CN"/>
              </w:rPr>
              <w:t>15.2.0</w:t>
            </w:r>
          </w:p>
        </w:tc>
      </w:tr>
      <w:tr w:rsidR="0032674A" w:rsidRPr="00C012B0" w14:paraId="273596D6" w14:textId="77777777" w:rsidTr="00EC0283">
        <w:trPr>
          <w:trHeight w:val="383"/>
        </w:trPr>
        <w:tc>
          <w:tcPr>
            <w:tcW w:w="800" w:type="dxa"/>
            <w:shd w:val="solid" w:color="FFFFFF" w:fill="auto"/>
          </w:tcPr>
          <w:p w14:paraId="465279E1"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51A9809"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476F4E"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785DB99"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467BBC"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05BE93"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36D0117"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67CFBA93" w14:textId="77777777" w:rsidR="0032674A" w:rsidRDefault="0032674A" w:rsidP="000621ED">
            <w:pPr>
              <w:pStyle w:val="TAC"/>
              <w:rPr>
                <w:sz w:val="16"/>
                <w:szCs w:val="16"/>
                <w:lang w:eastAsia="zh-CN"/>
              </w:rPr>
            </w:pPr>
            <w:r>
              <w:rPr>
                <w:sz w:val="16"/>
                <w:szCs w:val="16"/>
                <w:lang w:eastAsia="zh-CN"/>
              </w:rPr>
              <w:t>15.2.0</w:t>
            </w:r>
          </w:p>
        </w:tc>
      </w:tr>
      <w:tr w:rsidR="0048084E" w:rsidRPr="00C012B0" w14:paraId="48A2CFC5" w14:textId="77777777" w:rsidTr="00EC0283">
        <w:trPr>
          <w:trHeight w:val="383"/>
        </w:trPr>
        <w:tc>
          <w:tcPr>
            <w:tcW w:w="800" w:type="dxa"/>
            <w:shd w:val="solid" w:color="FFFFFF" w:fill="auto"/>
          </w:tcPr>
          <w:p w14:paraId="4DE845C4"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2C9489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EF3BC20"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784F29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525B51F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6432A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F89DF7"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76D0F062" w14:textId="77777777" w:rsidR="0048084E" w:rsidRDefault="0048084E" w:rsidP="0048084E">
            <w:pPr>
              <w:pStyle w:val="TAC"/>
              <w:rPr>
                <w:sz w:val="16"/>
                <w:szCs w:val="16"/>
                <w:lang w:eastAsia="zh-CN"/>
              </w:rPr>
            </w:pPr>
            <w:r>
              <w:rPr>
                <w:sz w:val="16"/>
                <w:szCs w:val="16"/>
                <w:lang w:eastAsia="zh-CN"/>
              </w:rPr>
              <w:t>15.2.0</w:t>
            </w:r>
          </w:p>
        </w:tc>
      </w:tr>
      <w:tr w:rsidR="00B11C9F" w:rsidRPr="00C012B0" w14:paraId="17E8273B" w14:textId="77777777" w:rsidTr="00EC0283">
        <w:trPr>
          <w:trHeight w:val="383"/>
        </w:trPr>
        <w:tc>
          <w:tcPr>
            <w:tcW w:w="800" w:type="dxa"/>
            <w:shd w:val="solid" w:color="FFFFFF" w:fill="auto"/>
          </w:tcPr>
          <w:p w14:paraId="29098F4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EC9B6E2"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B79E91F"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1EF12F31"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25AC37F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5AEC4F1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A39E1E"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3DF5C089" w14:textId="77777777" w:rsidR="00B11C9F" w:rsidRDefault="00B11C9F" w:rsidP="0048084E">
            <w:pPr>
              <w:pStyle w:val="TAC"/>
              <w:rPr>
                <w:sz w:val="16"/>
                <w:szCs w:val="16"/>
                <w:lang w:eastAsia="zh-CN"/>
              </w:rPr>
            </w:pPr>
            <w:r>
              <w:rPr>
                <w:sz w:val="16"/>
                <w:szCs w:val="16"/>
                <w:lang w:eastAsia="zh-CN"/>
              </w:rPr>
              <w:t>15.2.0</w:t>
            </w:r>
          </w:p>
        </w:tc>
      </w:tr>
      <w:tr w:rsidR="00BD20C1" w:rsidRPr="00C012B0" w14:paraId="12872561" w14:textId="77777777" w:rsidTr="00EC0283">
        <w:trPr>
          <w:trHeight w:val="383"/>
        </w:trPr>
        <w:tc>
          <w:tcPr>
            <w:tcW w:w="800" w:type="dxa"/>
            <w:shd w:val="solid" w:color="FFFFFF" w:fill="auto"/>
          </w:tcPr>
          <w:p w14:paraId="4035C5A5"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9EC222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2E742DB"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CFC9B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21EF3C69"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ED5C1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F1BC70"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09D6DA73" w14:textId="77777777" w:rsidR="00BD20C1" w:rsidRDefault="00BD20C1" w:rsidP="00BD20C1">
            <w:pPr>
              <w:pStyle w:val="TAC"/>
              <w:rPr>
                <w:sz w:val="16"/>
                <w:szCs w:val="16"/>
                <w:lang w:eastAsia="zh-CN"/>
              </w:rPr>
            </w:pPr>
            <w:r>
              <w:rPr>
                <w:sz w:val="16"/>
                <w:szCs w:val="16"/>
                <w:lang w:eastAsia="zh-CN"/>
              </w:rPr>
              <w:t>15.2.0</w:t>
            </w:r>
          </w:p>
        </w:tc>
      </w:tr>
      <w:tr w:rsidR="00CF01F7" w:rsidRPr="00C012B0" w14:paraId="53EF820A" w14:textId="77777777" w:rsidTr="00EC0283">
        <w:trPr>
          <w:trHeight w:val="383"/>
        </w:trPr>
        <w:tc>
          <w:tcPr>
            <w:tcW w:w="800" w:type="dxa"/>
            <w:shd w:val="solid" w:color="FFFFFF" w:fill="auto"/>
          </w:tcPr>
          <w:p w14:paraId="65B1A52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B1A65E5"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EC3E505"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35E12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6A0AB9F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8DA9ED"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BCB779"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3BD776A6" w14:textId="77777777" w:rsidR="00CF01F7" w:rsidRDefault="00CF01F7" w:rsidP="00CF01F7">
            <w:pPr>
              <w:pStyle w:val="TAC"/>
              <w:rPr>
                <w:sz w:val="16"/>
                <w:szCs w:val="16"/>
                <w:lang w:eastAsia="zh-CN"/>
              </w:rPr>
            </w:pPr>
            <w:r>
              <w:rPr>
                <w:sz w:val="16"/>
                <w:szCs w:val="16"/>
                <w:lang w:eastAsia="zh-CN"/>
              </w:rPr>
              <w:t>15.2.0</w:t>
            </w:r>
          </w:p>
        </w:tc>
      </w:tr>
      <w:tr w:rsidR="00CF5DA5" w:rsidRPr="00C012B0" w14:paraId="7FCC46B2" w14:textId="77777777" w:rsidTr="00EC0283">
        <w:trPr>
          <w:trHeight w:val="383"/>
        </w:trPr>
        <w:tc>
          <w:tcPr>
            <w:tcW w:w="800" w:type="dxa"/>
            <w:shd w:val="solid" w:color="FFFFFF" w:fill="auto"/>
          </w:tcPr>
          <w:p w14:paraId="265C9B4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9BD4D2E"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E46B08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8EE3A0C"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635E1DB"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686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FDAEFF"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1B2F473A" w14:textId="77777777" w:rsidR="00CF5DA5" w:rsidRDefault="00CF5DA5" w:rsidP="00CF5DA5">
            <w:pPr>
              <w:pStyle w:val="TAC"/>
              <w:rPr>
                <w:sz w:val="16"/>
                <w:szCs w:val="16"/>
                <w:lang w:eastAsia="zh-CN"/>
              </w:rPr>
            </w:pPr>
            <w:r>
              <w:rPr>
                <w:sz w:val="16"/>
                <w:szCs w:val="16"/>
                <w:lang w:eastAsia="zh-CN"/>
              </w:rPr>
              <w:t>15.2.0</w:t>
            </w:r>
          </w:p>
        </w:tc>
      </w:tr>
      <w:tr w:rsidR="003373AA" w:rsidRPr="00C012B0" w14:paraId="446E27EF" w14:textId="77777777" w:rsidTr="00EC0283">
        <w:trPr>
          <w:trHeight w:val="383"/>
        </w:trPr>
        <w:tc>
          <w:tcPr>
            <w:tcW w:w="800" w:type="dxa"/>
            <w:shd w:val="solid" w:color="FFFFFF" w:fill="auto"/>
          </w:tcPr>
          <w:p w14:paraId="5AC11791"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CB20E16"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5D337DD"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312D2E7"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431DBE8"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CE340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AE4408"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474EB27" w14:textId="77777777" w:rsidR="003373AA" w:rsidRDefault="003373AA" w:rsidP="003373AA">
            <w:pPr>
              <w:pStyle w:val="TAC"/>
              <w:rPr>
                <w:sz w:val="16"/>
                <w:szCs w:val="16"/>
                <w:lang w:eastAsia="zh-CN"/>
              </w:rPr>
            </w:pPr>
            <w:r>
              <w:rPr>
                <w:sz w:val="16"/>
                <w:szCs w:val="16"/>
                <w:lang w:eastAsia="zh-CN"/>
              </w:rPr>
              <w:t>15.2.0</w:t>
            </w:r>
          </w:p>
        </w:tc>
      </w:tr>
      <w:tr w:rsidR="00391B05" w:rsidRPr="00C012B0" w14:paraId="55A32213" w14:textId="77777777" w:rsidTr="00EC0283">
        <w:trPr>
          <w:trHeight w:val="383"/>
        </w:trPr>
        <w:tc>
          <w:tcPr>
            <w:tcW w:w="800" w:type="dxa"/>
            <w:shd w:val="solid" w:color="FFFFFF" w:fill="auto"/>
          </w:tcPr>
          <w:p w14:paraId="50FEE3E6"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79D3D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5C16894"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07D5BE7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2DF7FC99"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439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508A331"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676981BD" w14:textId="77777777" w:rsidR="00391B05" w:rsidRDefault="00391B05" w:rsidP="00391B05">
            <w:pPr>
              <w:pStyle w:val="TAC"/>
              <w:rPr>
                <w:sz w:val="16"/>
                <w:szCs w:val="16"/>
                <w:lang w:eastAsia="zh-CN"/>
              </w:rPr>
            </w:pPr>
            <w:r>
              <w:rPr>
                <w:sz w:val="16"/>
                <w:szCs w:val="16"/>
                <w:lang w:eastAsia="zh-CN"/>
              </w:rPr>
              <w:t>15.2.0</w:t>
            </w:r>
          </w:p>
        </w:tc>
      </w:tr>
      <w:tr w:rsidR="00176736" w:rsidRPr="00C012B0" w14:paraId="4190B444" w14:textId="77777777" w:rsidTr="00EC0283">
        <w:trPr>
          <w:trHeight w:val="383"/>
        </w:trPr>
        <w:tc>
          <w:tcPr>
            <w:tcW w:w="800" w:type="dxa"/>
            <w:shd w:val="solid" w:color="FFFFFF" w:fill="auto"/>
          </w:tcPr>
          <w:p w14:paraId="6E5F1A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1922E83"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00F2DAE"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158611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0691E3B6"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5D9789D"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2F4DB0E"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26846E85" w14:textId="77777777" w:rsidR="00176736" w:rsidRDefault="00176736" w:rsidP="00176736">
            <w:pPr>
              <w:pStyle w:val="TAC"/>
              <w:rPr>
                <w:sz w:val="16"/>
                <w:szCs w:val="16"/>
                <w:lang w:eastAsia="zh-CN"/>
              </w:rPr>
            </w:pPr>
            <w:r>
              <w:rPr>
                <w:sz w:val="16"/>
                <w:szCs w:val="16"/>
                <w:lang w:eastAsia="zh-CN"/>
              </w:rPr>
              <w:t>15.2.0</w:t>
            </w:r>
          </w:p>
        </w:tc>
      </w:tr>
      <w:tr w:rsidR="00BC3492" w:rsidRPr="00C012B0" w14:paraId="455BE958" w14:textId="77777777" w:rsidTr="00EC0283">
        <w:trPr>
          <w:trHeight w:val="383"/>
        </w:trPr>
        <w:tc>
          <w:tcPr>
            <w:tcW w:w="800" w:type="dxa"/>
            <w:shd w:val="solid" w:color="FFFFFF" w:fill="auto"/>
          </w:tcPr>
          <w:p w14:paraId="6760674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866C8B6"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A2ED79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121298A6"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6E76E062"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618B05C3"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2D68F4EA"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2E887E24" w14:textId="77777777" w:rsidR="00BC3492" w:rsidRDefault="00BC3492" w:rsidP="00BC3492">
            <w:pPr>
              <w:pStyle w:val="TAC"/>
              <w:rPr>
                <w:sz w:val="16"/>
                <w:szCs w:val="16"/>
                <w:lang w:eastAsia="zh-CN"/>
              </w:rPr>
            </w:pPr>
            <w:r>
              <w:rPr>
                <w:sz w:val="16"/>
                <w:szCs w:val="16"/>
                <w:lang w:eastAsia="zh-CN"/>
              </w:rPr>
              <w:t>15.2.1</w:t>
            </w:r>
          </w:p>
        </w:tc>
      </w:tr>
      <w:tr w:rsidR="00661671" w:rsidRPr="00C012B0" w14:paraId="1FD65789" w14:textId="77777777" w:rsidTr="00EC0283">
        <w:trPr>
          <w:trHeight w:val="383"/>
        </w:trPr>
        <w:tc>
          <w:tcPr>
            <w:tcW w:w="800" w:type="dxa"/>
            <w:shd w:val="solid" w:color="FFFFFF" w:fill="auto"/>
          </w:tcPr>
          <w:p w14:paraId="7213ACA2"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7D2B09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8CEA1A5"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A1C27B5"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052C32C2"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A3F474"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E5AD8E"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253FE8E5" w14:textId="77777777" w:rsidR="00661671" w:rsidRDefault="00661671" w:rsidP="00BC3492">
            <w:pPr>
              <w:pStyle w:val="TAC"/>
              <w:rPr>
                <w:sz w:val="16"/>
                <w:szCs w:val="16"/>
                <w:lang w:eastAsia="zh-CN"/>
              </w:rPr>
            </w:pPr>
            <w:r>
              <w:rPr>
                <w:sz w:val="16"/>
                <w:szCs w:val="16"/>
                <w:lang w:eastAsia="zh-CN"/>
              </w:rPr>
              <w:t>15.3.0</w:t>
            </w:r>
          </w:p>
        </w:tc>
      </w:tr>
      <w:tr w:rsidR="009E4043" w:rsidRPr="00C012B0" w14:paraId="28CA4C28" w14:textId="77777777" w:rsidTr="00EC0283">
        <w:trPr>
          <w:trHeight w:val="383"/>
        </w:trPr>
        <w:tc>
          <w:tcPr>
            <w:tcW w:w="800" w:type="dxa"/>
            <w:shd w:val="solid" w:color="FFFFFF" w:fill="auto"/>
          </w:tcPr>
          <w:p w14:paraId="7CE8DB0A"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27F849"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6CC07D"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0B216F8D"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1CC13CAE"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41AB7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5CB0CE"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F792E0" w14:textId="77777777" w:rsidR="009E4043" w:rsidRDefault="009E4043" w:rsidP="009E4043">
            <w:pPr>
              <w:pStyle w:val="TAC"/>
              <w:rPr>
                <w:sz w:val="16"/>
                <w:szCs w:val="16"/>
                <w:lang w:eastAsia="zh-CN"/>
              </w:rPr>
            </w:pPr>
            <w:r>
              <w:rPr>
                <w:sz w:val="16"/>
                <w:szCs w:val="16"/>
                <w:lang w:eastAsia="zh-CN"/>
              </w:rPr>
              <w:t>15.3.0</w:t>
            </w:r>
          </w:p>
        </w:tc>
      </w:tr>
      <w:tr w:rsidR="00B5772A" w:rsidRPr="00C012B0" w14:paraId="38C5241B" w14:textId="77777777" w:rsidTr="00EC0283">
        <w:trPr>
          <w:trHeight w:val="383"/>
        </w:trPr>
        <w:tc>
          <w:tcPr>
            <w:tcW w:w="800" w:type="dxa"/>
            <w:shd w:val="solid" w:color="FFFFFF" w:fill="auto"/>
          </w:tcPr>
          <w:p w14:paraId="73D85785"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DA283F9"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EADCEA1"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CDCFB44"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64A00E15"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49262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4A716C"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72EE3DC8" w14:textId="77777777" w:rsidR="00B5772A" w:rsidRDefault="00B5772A" w:rsidP="00B5772A">
            <w:pPr>
              <w:pStyle w:val="TAC"/>
              <w:rPr>
                <w:sz w:val="16"/>
                <w:szCs w:val="16"/>
                <w:lang w:eastAsia="zh-CN"/>
              </w:rPr>
            </w:pPr>
            <w:r>
              <w:rPr>
                <w:sz w:val="16"/>
                <w:szCs w:val="16"/>
                <w:lang w:eastAsia="zh-CN"/>
              </w:rPr>
              <w:t>15.3.0</w:t>
            </w:r>
          </w:p>
        </w:tc>
      </w:tr>
      <w:tr w:rsidR="00683DB2" w:rsidRPr="00C012B0" w14:paraId="6317534D" w14:textId="77777777" w:rsidTr="00EC0283">
        <w:trPr>
          <w:trHeight w:val="383"/>
        </w:trPr>
        <w:tc>
          <w:tcPr>
            <w:tcW w:w="800" w:type="dxa"/>
            <w:shd w:val="solid" w:color="FFFFFF" w:fill="auto"/>
          </w:tcPr>
          <w:p w14:paraId="7E0702C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E02D73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0694DE"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D8A04A7"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12E16C30"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D002807"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0C9665"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0FF2724B" w14:textId="77777777" w:rsidR="00683DB2" w:rsidRDefault="00683DB2" w:rsidP="00683DB2">
            <w:pPr>
              <w:pStyle w:val="TAC"/>
              <w:rPr>
                <w:sz w:val="16"/>
                <w:szCs w:val="16"/>
                <w:lang w:eastAsia="zh-CN"/>
              </w:rPr>
            </w:pPr>
            <w:r>
              <w:rPr>
                <w:sz w:val="16"/>
                <w:szCs w:val="16"/>
                <w:lang w:eastAsia="zh-CN"/>
              </w:rPr>
              <w:t>15.3.0</w:t>
            </w:r>
          </w:p>
        </w:tc>
      </w:tr>
      <w:tr w:rsidR="00683DB2" w:rsidRPr="00C012B0" w14:paraId="321665F2" w14:textId="77777777" w:rsidTr="00EC0283">
        <w:trPr>
          <w:trHeight w:val="383"/>
        </w:trPr>
        <w:tc>
          <w:tcPr>
            <w:tcW w:w="800" w:type="dxa"/>
            <w:shd w:val="solid" w:color="FFFFFF" w:fill="auto"/>
          </w:tcPr>
          <w:p w14:paraId="10E3A9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F169F5"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07A8524"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7528533"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3CCEE8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E7E505"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649D632"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9AB0CC9" w14:textId="77777777" w:rsidR="00683DB2" w:rsidRDefault="00683DB2" w:rsidP="00683DB2">
            <w:pPr>
              <w:pStyle w:val="TAC"/>
              <w:rPr>
                <w:sz w:val="16"/>
                <w:szCs w:val="16"/>
                <w:lang w:eastAsia="zh-CN"/>
              </w:rPr>
            </w:pPr>
            <w:r>
              <w:rPr>
                <w:sz w:val="16"/>
                <w:szCs w:val="16"/>
                <w:lang w:eastAsia="zh-CN"/>
              </w:rPr>
              <w:t>15.3.0</w:t>
            </w:r>
          </w:p>
        </w:tc>
      </w:tr>
      <w:tr w:rsidR="007F2D0E" w:rsidRPr="00C012B0" w14:paraId="7C6768EF" w14:textId="77777777" w:rsidTr="00EC0283">
        <w:trPr>
          <w:trHeight w:val="383"/>
        </w:trPr>
        <w:tc>
          <w:tcPr>
            <w:tcW w:w="800" w:type="dxa"/>
            <w:shd w:val="solid" w:color="FFFFFF" w:fill="auto"/>
          </w:tcPr>
          <w:p w14:paraId="2051B02F"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8E0C88C"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27A9C04"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14C03AB8"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2D996296"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67E1BE"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4C1A47"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6E98F121" w14:textId="77777777" w:rsidR="007F2D0E" w:rsidRDefault="007F2D0E" w:rsidP="007F2D0E">
            <w:pPr>
              <w:pStyle w:val="TAC"/>
              <w:rPr>
                <w:sz w:val="16"/>
                <w:szCs w:val="16"/>
                <w:lang w:eastAsia="zh-CN"/>
              </w:rPr>
            </w:pPr>
            <w:r>
              <w:rPr>
                <w:sz w:val="16"/>
                <w:szCs w:val="16"/>
                <w:lang w:eastAsia="zh-CN"/>
              </w:rPr>
              <w:t>15.3.0</w:t>
            </w:r>
          </w:p>
        </w:tc>
      </w:tr>
      <w:tr w:rsidR="004B3ACD" w:rsidRPr="00C012B0" w14:paraId="08889324" w14:textId="77777777" w:rsidTr="00EC0283">
        <w:trPr>
          <w:trHeight w:val="383"/>
        </w:trPr>
        <w:tc>
          <w:tcPr>
            <w:tcW w:w="800" w:type="dxa"/>
            <w:shd w:val="solid" w:color="FFFFFF" w:fill="auto"/>
          </w:tcPr>
          <w:p w14:paraId="26319309"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6E27DA2"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FAA6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FE50A68"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0CD111A"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615B356"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8DE07C"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2E9A5BF" w14:textId="77777777" w:rsidR="004B3ACD" w:rsidRDefault="004B3ACD" w:rsidP="004B3ACD">
            <w:pPr>
              <w:pStyle w:val="TAC"/>
              <w:rPr>
                <w:sz w:val="16"/>
                <w:szCs w:val="16"/>
                <w:lang w:eastAsia="zh-CN"/>
              </w:rPr>
            </w:pPr>
            <w:r>
              <w:rPr>
                <w:sz w:val="16"/>
                <w:szCs w:val="16"/>
                <w:lang w:eastAsia="zh-CN"/>
              </w:rPr>
              <w:t>15.3.0</w:t>
            </w:r>
          </w:p>
        </w:tc>
      </w:tr>
      <w:tr w:rsidR="001B630D" w:rsidRPr="00C012B0" w14:paraId="143DF493" w14:textId="77777777" w:rsidTr="00EC0283">
        <w:trPr>
          <w:trHeight w:val="383"/>
        </w:trPr>
        <w:tc>
          <w:tcPr>
            <w:tcW w:w="800" w:type="dxa"/>
            <w:shd w:val="solid" w:color="FFFFFF" w:fill="auto"/>
          </w:tcPr>
          <w:p w14:paraId="7A817E34"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4D37E96"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C1755"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50805B9"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4FD06EFC"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A3E9F3A"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F6F3A35"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0918B755" w14:textId="77777777" w:rsidR="001B630D" w:rsidRDefault="001B630D" w:rsidP="001B630D">
            <w:pPr>
              <w:pStyle w:val="TAC"/>
              <w:rPr>
                <w:sz w:val="16"/>
                <w:szCs w:val="16"/>
                <w:lang w:eastAsia="zh-CN"/>
              </w:rPr>
            </w:pPr>
            <w:r>
              <w:rPr>
                <w:sz w:val="16"/>
                <w:szCs w:val="16"/>
                <w:lang w:eastAsia="zh-CN"/>
              </w:rPr>
              <w:t>15.3.0</w:t>
            </w:r>
          </w:p>
        </w:tc>
      </w:tr>
      <w:tr w:rsidR="00531F10" w:rsidRPr="00C012B0" w14:paraId="5CAB091A" w14:textId="77777777" w:rsidTr="00EC0283">
        <w:trPr>
          <w:trHeight w:val="383"/>
        </w:trPr>
        <w:tc>
          <w:tcPr>
            <w:tcW w:w="800" w:type="dxa"/>
            <w:shd w:val="solid" w:color="FFFFFF" w:fill="auto"/>
          </w:tcPr>
          <w:p w14:paraId="27DC63D3"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EE66E0"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0ED7551"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0BA8B60"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F81D1E4"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5E06D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C3A7A58"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7A7459EE" w14:textId="77777777" w:rsidR="00531F10" w:rsidRDefault="00531F10" w:rsidP="00531F10">
            <w:pPr>
              <w:pStyle w:val="TAC"/>
              <w:rPr>
                <w:sz w:val="16"/>
                <w:szCs w:val="16"/>
                <w:lang w:eastAsia="zh-CN"/>
              </w:rPr>
            </w:pPr>
            <w:r>
              <w:rPr>
                <w:sz w:val="16"/>
                <w:szCs w:val="16"/>
                <w:lang w:eastAsia="zh-CN"/>
              </w:rPr>
              <w:t>15.3.0</w:t>
            </w:r>
          </w:p>
        </w:tc>
      </w:tr>
      <w:tr w:rsidR="00376A29" w:rsidRPr="00C012B0" w14:paraId="5705531F" w14:textId="77777777" w:rsidTr="00EC0283">
        <w:trPr>
          <w:trHeight w:val="383"/>
        </w:trPr>
        <w:tc>
          <w:tcPr>
            <w:tcW w:w="800" w:type="dxa"/>
            <w:shd w:val="solid" w:color="FFFFFF" w:fill="auto"/>
          </w:tcPr>
          <w:p w14:paraId="28891E36"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F58C97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C34ED5B"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1582BF30"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3ED431E"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4B5F5"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354C9A"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44C86632" w14:textId="77777777" w:rsidR="00376A29" w:rsidRDefault="00376A29" w:rsidP="00376A29">
            <w:pPr>
              <w:pStyle w:val="TAC"/>
              <w:rPr>
                <w:sz w:val="16"/>
                <w:szCs w:val="16"/>
                <w:lang w:eastAsia="zh-CN"/>
              </w:rPr>
            </w:pPr>
            <w:r>
              <w:rPr>
                <w:sz w:val="16"/>
                <w:szCs w:val="16"/>
                <w:lang w:eastAsia="zh-CN"/>
              </w:rPr>
              <w:t>15.3.0</w:t>
            </w:r>
          </w:p>
        </w:tc>
      </w:tr>
      <w:tr w:rsidR="0011791D" w:rsidRPr="00C012B0" w14:paraId="02648F83" w14:textId="77777777" w:rsidTr="00EC0283">
        <w:trPr>
          <w:trHeight w:val="383"/>
        </w:trPr>
        <w:tc>
          <w:tcPr>
            <w:tcW w:w="800" w:type="dxa"/>
            <w:shd w:val="solid" w:color="FFFFFF" w:fill="auto"/>
          </w:tcPr>
          <w:p w14:paraId="0252A6A1"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CF2436"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0AD0E87"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2A13128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38BABBCE"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EC3A3DA"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271D01D"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4349D45B" w14:textId="77777777" w:rsidR="0011791D" w:rsidRDefault="0011791D" w:rsidP="00376A29">
            <w:pPr>
              <w:pStyle w:val="TAC"/>
              <w:rPr>
                <w:sz w:val="16"/>
                <w:szCs w:val="16"/>
                <w:lang w:eastAsia="zh-CN"/>
              </w:rPr>
            </w:pPr>
            <w:r>
              <w:rPr>
                <w:sz w:val="16"/>
                <w:szCs w:val="16"/>
                <w:lang w:eastAsia="zh-CN"/>
              </w:rPr>
              <w:t>15.3.0</w:t>
            </w:r>
          </w:p>
        </w:tc>
      </w:tr>
      <w:tr w:rsidR="00B70D3E" w:rsidRPr="00C012B0" w14:paraId="630BDC79" w14:textId="77777777" w:rsidTr="00EC0283">
        <w:trPr>
          <w:trHeight w:val="383"/>
        </w:trPr>
        <w:tc>
          <w:tcPr>
            <w:tcW w:w="800" w:type="dxa"/>
            <w:shd w:val="solid" w:color="FFFFFF" w:fill="auto"/>
          </w:tcPr>
          <w:p w14:paraId="66E2500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32438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8A9EA2"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33F499B9"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49BA253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1EAF3"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70F2273"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4AA97C21" w14:textId="77777777" w:rsidR="00B70D3E" w:rsidRDefault="00B70D3E" w:rsidP="00B70D3E">
            <w:pPr>
              <w:pStyle w:val="TAC"/>
              <w:rPr>
                <w:sz w:val="16"/>
                <w:szCs w:val="16"/>
                <w:lang w:eastAsia="zh-CN"/>
              </w:rPr>
            </w:pPr>
            <w:r>
              <w:rPr>
                <w:sz w:val="16"/>
                <w:szCs w:val="16"/>
                <w:lang w:eastAsia="zh-CN"/>
              </w:rPr>
              <w:t>16.0.0</w:t>
            </w:r>
          </w:p>
        </w:tc>
      </w:tr>
      <w:tr w:rsidR="00625D2E" w:rsidRPr="00C012B0" w14:paraId="1B641CAB" w14:textId="77777777" w:rsidTr="00EC0283">
        <w:trPr>
          <w:trHeight w:val="383"/>
        </w:trPr>
        <w:tc>
          <w:tcPr>
            <w:tcW w:w="800" w:type="dxa"/>
            <w:shd w:val="solid" w:color="FFFFFF" w:fill="auto"/>
          </w:tcPr>
          <w:p w14:paraId="5915E9AB"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8B22B8D"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63D7F50"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9F7A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50AEA878"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81E586"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4F2F08"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51CC0838" w14:textId="77777777" w:rsidR="00625D2E" w:rsidRDefault="00625D2E" w:rsidP="00625D2E">
            <w:pPr>
              <w:pStyle w:val="TAC"/>
              <w:rPr>
                <w:sz w:val="16"/>
                <w:szCs w:val="16"/>
                <w:lang w:eastAsia="zh-CN"/>
              </w:rPr>
            </w:pPr>
            <w:r>
              <w:rPr>
                <w:sz w:val="16"/>
                <w:szCs w:val="16"/>
                <w:lang w:eastAsia="zh-CN"/>
              </w:rPr>
              <w:t>16.0.0</w:t>
            </w:r>
          </w:p>
        </w:tc>
      </w:tr>
      <w:tr w:rsidR="005944AE" w:rsidRPr="00C012B0" w14:paraId="4151B428" w14:textId="77777777" w:rsidTr="00EC0283">
        <w:trPr>
          <w:trHeight w:val="383"/>
        </w:trPr>
        <w:tc>
          <w:tcPr>
            <w:tcW w:w="800" w:type="dxa"/>
            <w:shd w:val="solid" w:color="FFFFFF" w:fill="auto"/>
          </w:tcPr>
          <w:p w14:paraId="6AAC9B2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AC9B2A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6D7E8C5"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44098C48"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3D578145"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07091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5F5573A"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10204708" w14:textId="77777777" w:rsidR="005944AE" w:rsidRDefault="005944AE" w:rsidP="005944AE">
            <w:pPr>
              <w:pStyle w:val="TAC"/>
              <w:rPr>
                <w:sz w:val="16"/>
                <w:szCs w:val="16"/>
                <w:lang w:eastAsia="zh-CN"/>
              </w:rPr>
            </w:pPr>
            <w:r>
              <w:rPr>
                <w:sz w:val="16"/>
                <w:szCs w:val="16"/>
                <w:lang w:eastAsia="zh-CN"/>
              </w:rPr>
              <w:t>16.0.0</w:t>
            </w:r>
          </w:p>
        </w:tc>
      </w:tr>
      <w:tr w:rsidR="00682017" w:rsidRPr="00C012B0" w14:paraId="33FB0F4C" w14:textId="77777777" w:rsidTr="00EC0283">
        <w:trPr>
          <w:trHeight w:val="383"/>
        </w:trPr>
        <w:tc>
          <w:tcPr>
            <w:tcW w:w="800" w:type="dxa"/>
            <w:shd w:val="solid" w:color="FFFFFF" w:fill="auto"/>
          </w:tcPr>
          <w:p w14:paraId="7679297C"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1397AC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527DA2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54E96E19"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A31A40E"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6F60EF"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E6A557"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F61BF78" w14:textId="77777777" w:rsidR="00682017" w:rsidRDefault="00682017" w:rsidP="00682017">
            <w:pPr>
              <w:pStyle w:val="TAC"/>
              <w:rPr>
                <w:sz w:val="16"/>
                <w:szCs w:val="16"/>
                <w:lang w:eastAsia="zh-CN"/>
              </w:rPr>
            </w:pPr>
            <w:r>
              <w:rPr>
                <w:sz w:val="16"/>
                <w:szCs w:val="16"/>
                <w:lang w:eastAsia="zh-CN"/>
              </w:rPr>
              <w:t>16.0.0</w:t>
            </w:r>
          </w:p>
        </w:tc>
      </w:tr>
      <w:tr w:rsidR="00737470" w:rsidRPr="00C012B0" w14:paraId="49F249E0" w14:textId="77777777" w:rsidTr="00EC0283">
        <w:trPr>
          <w:trHeight w:val="383"/>
        </w:trPr>
        <w:tc>
          <w:tcPr>
            <w:tcW w:w="800" w:type="dxa"/>
            <w:shd w:val="solid" w:color="FFFFFF" w:fill="auto"/>
          </w:tcPr>
          <w:p w14:paraId="4186B2FF"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78DB90D"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3010E73"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A942CBE"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1853C21"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0A64A"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9D838BB"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67051B39" w14:textId="77777777" w:rsidR="00737470" w:rsidRDefault="00737470" w:rsidP="00737470">
            <w:pPr>
              <w:pStyle w:val="TAC"/>
              <w:rPr>
                <w:sz w:val="16"/>
                <w:szCs w:val="16"/>
                <w:lang w:eastAsia="zh-CN"/>
              </w:rPr>
            </w:pPr>
            <w:r>
              <w:rPr>
                <w:sz w:val="16"/>
                <w:szCs w:val="16"/>
                <w:lang w:eastAsia="zh-CN"/>
              </w:rPr>
              <w:t>16.0.0</w:t>
            </w:r>
          </w:p>
        </w:tc>
      </w:tr>
      <w:tr w:rsidR="009F552C" w:rsidRPr="00C012B0" w14:paraId="334D1906" w14:textId="77777777" w:rsidTr="00EC0283">
        <w:trPr>
          <w:trHeight w:val="383"/>
        </w:trPr>
        <w:tc>
          <w:tcPr>
            <w:tcW w:w="800" w:type="dxa"/>
            <w:shd w:val="solid" w:color="FFFFFF" w:fill="auto"/>
          </w:tcPr>
          <w:p w14:paraId="6F08ECFD"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478A537"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366F9D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08B4BD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7AE8C99F"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F8BCF26"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196C9E2"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50CBBE37" w14:textId="77777777" w:rsidR="009F552C" w:rsidRDefault="009F552C" w:rsidP="009F552C">
            <w:pPr>
              <w:pStyle w:val="TAC"/>
              <w:rPr>
                <w:sz w:val="16"/>
                <w:szCs w:val="16"/>
                <w:lang w:eastAsia="zh-CN"/>
              </w:rPr>
            </w:pPr>
            <w:r>
              <w:rPr>
                <w:sz w:val="16"/>
                <w:szCs w:val="16"/>
                <w:lang w:eastAsia="zh-CN"/>
              </w:rPr>
              <w:t>16.0.0</w:t>
            </w:r>
          </w:p>
        </w:tc>
      </w:tr>
      <w:tr w:rsidR="00BF47DF" w:rsidRPr="00C012B0" w14:paraId="6353DFAD" w14:textId="77777777" w:rsidTr="00EC0283">
        <w:trPr>
          <w:trHeight w:val="383"/>
        </w:trPr>
        <w:tc>
          <w:tcPr>
            <w:tcW w:w="800" w:type="dxa"/>
            <w:shd w:val="solid" w:color="FFFFFF" w:fill="auto"/>
          </w:tcPr>
          <w:p w14:paraId="2FC5DB3D"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lastRenderedPageBreak/>
              <w:t>2019-09</w:t>
            </w:r>
          </w:p>
        </w:tc>
        <w:tc>
          <w:tcPr>
            <w:tcW w:w="800" w:type="dxa"/>
            <w:shd w:val="solid" w:color="FFFFFF" w:fill="auto"/>
          </w:tcPr>
          <w:p w14:paraId="547887C1"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EFCD3BA"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34534D87"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7AD20E67"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7F87DE"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8C32A1"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777F224D" w14:textId="77777777" w:rsidR="00BF47DF" w:rsidRDefault="00BF47DF" w:rsidP="009F552C">
            <w:pPr>
              <w:pStyle w:val="TAC"/>
              <w:rPr>
                <w:sz w:val="16"/>
                <w:szCs w:val="16"/>
                <w:lang w:eastAsia="zh-CN"/>
              </w:rPr>
            </w:pPr>
            <w:r>
              <w:rPr>
                <w:sz w:val="16"/>
                <w:szCs w:val="16"/>
                <w:lang w:eastAsia="zh-CN"/>
              </w:rPr>
              <w:t>16.1.0</w:t>
            </w:r>
          </w:p>
        </w:tc>
      </w:tr>
      <w:tr w:rsidR="009F0E9A" w:rsidRPr="00C012B0" w14:paraId="7FA443B3" w14:textId="77777777" w:rsidTr="00EC0283">
        <w:trPr>
          <w:trHeight w:val="383"/>
        </w:trPr>
        <w:tc>
          <w:tcPr>
            <w:tcW w:w="800" w:type="dxa"/>
            <w:shd w:val="solid" w:color="FFFFFF" w:fill="auto"/>
          </w:tcPr>
          <w:p w14:paraId="23B8EBDB"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83CFBA4"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68E7635"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42598880"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FD667A5"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531A47"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240105"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0A47CD86" w14:textId="77777777" w:rsidR="009F0E9A" w:rsidRDefault="009F0E9A" w:rsidP="009F0E9A">
            <w:pPr>
              <w:pStyle w:val="TAC"/>
              <w:rPr>
                <w:sz w:val="16"/>
                <w:szCs w:val="16"/>
                <w:lang w:eastAsia="zh-CN"/>
              </w:rPr>
            </w:pPr>
            <w:r>
              <w:rPr>
                <w:sz w:val="16"/>
                <w:szCs w:val="16"/>
                <w:lang w:eastAsia="zh-CN"/>
              </w:rPr>
              <w:t>16.1.0</w:t>
            </w:r>
          </w:p>
        </w:tc>
      </w:tr>
      <w:tr w:rsidR="000042AA" w:rsidRPr="00C012B0" w14:paraId="5DEB0D72" w14:textId="77777777" w:rsidTr="00EC0283">
        <w:trPr>
          <w:trHeight w:val="383"/>
        </w:trPr>
        <w:tc>
          <w:tcPr>
            <w:tcW w:w="800" w:type="dxa"/>
            <w:shd w:val="solid" w:color="FFFFFF" w:fill="auto"/>
          </w:tcPr>
          <w:p w14:paraId="5BC628C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C184D90"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B646847"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60132E6"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370A89DB"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576A68"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99D512"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069003B6" w14:textId="77777777" w:rsidR="000042AA" w:rsidRDefault="000042AA" w:rsidP="009F0E9A">
            <w:pPr>
              <w:pStyle w:val="TAC"/>
              <w:rPr>
                <w:sz w:val="16"/>
                <w:szCs w:val="16"/>
                <w:lang w:eastAsia="zh-CN"/>
              </w:rPr>
            </w:pPr>
            <w:r>
              <w:rPr>
                <w:sz w:val="16"/>
                <w:szCs w:val="16"/>
                <w:lang w:eastAsia="zh-CN"/>
              </w:rPr>
              <w:t>16.1.0</w:t>
            </w:r>
          </w:p>
        </w:tc>
      </w:tr>
      <w:tr w:rsidR="00767A3D" w:rsidRPr="00C012B0" w14:paraId="287E8CF8" w14:textId="77777777" w:rsidTr="00EC0283">
        <w:trPr>
          <w:trHeight w:val="383"/>
        </w:trPr>
        <w:tc>
          <w:tcPr>
            <w:tcW w:w="800" w:type="dxa"/>
            <w:shd w:val="solid" w:color="FFFFFF" w:fill="auto"/>
          </w:tcPr>
          <w:p w14:paraId="1D6FAE53"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07F6CCF"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37E260E"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986AD4B"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6EB2F7A6"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D3A09A"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BC5132D"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27DA062" w14:textId="77777777" w:rsidR="00767A3D" w:rsidRDefault="00767A3D" w:rsidP="00767A3D">
            <w:pPr>
              <w:pStyle w:val="TAC"/>
              <w:rPr>
                <w:sz w:val="16"/>
                <w:szCs w:val="16"/>
                <w:lang w:eastAsia="zh-CN"/>
              </w:rPr>
            </w:pPr>
            <w:r>
              <w:rPr>
                <w:sz w:val="16"/>
                <w:szCs w:val="16"/>
                <w:lang w:eastAsia="zh-CN"/>
              </w:rPr>
              <w:t>16.1.0</w:t>
            </w:r>
          </w:p>
        </w:tc>
      </w:tr>
      <w:tr w:rsidR="00370C40" w:rsidRPr="00C012B0" w14:paraId="77B603BC" w14:textId="77777777" w:rsidTr="00EC0283">
        <w:trPr>
          <w:trHeight w:val="383"/>
        </w:trPr>
        <w:tc>
          <w:tcPr>
            <w:tcW w:w="800" w:type="dxa"/>
            <w:shd w:val="solid" w:color="FFFFFF" w:fill="auto"/>
          </w:tcPr>
          <w:p w14:paraId="19F2D6DF"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429EC27"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7553E0E"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C3A672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3794AC6C"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DA76FD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7B802C"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BF100BC" w14:textId="77777777" w:rsidR="00370C40" w:rsidRDefault="00370C40" w:rsidP="00370C40">
            <w:pPr>
              <w:pStyle w:val="TAC"/>
              <w:rPr>
                <w:sz w:val="16"/>
                <w:szCs w:val="16"/>
                <w:lang w:eastAsia="zh-CN"/>
              </w:rPr>
            </w:pPr>
            <w:r>
              <w:rPr>
                <w:sz w:val="16"/>
                <w:szCs w:val="16"/>
                <w:lang w:eastAsia="zh-CN"/>
              </w:rPr>
              <w:t>16.1.0</w:t>
            </w:r>
          </w:p>
        </w:tc>
      </w:tr>
      <w:tr w:rsidR="0035608C" w:rsidRPr="00C012B0" w14:paraId="790AF1E6" w14:textId="77777777" w:rsidTr="00EC0283">
        <w:trPr>
          <w:trHeight w:val="383"/>
        </w:trPr>
        <w:tc>
          <w:tcPr>
            <w:tcW w:w="800" w:type="dxa"/>
            <w:shd w:val="solid" w:color="FFFFFF" w:fill="auto"/>
          </w:tcPr>
          <w:p w14:paraId="1CBA428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096F90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DB6B8A"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3EB94E3F"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65FB9ACE"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6EBB77"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31A638D"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1669EF38" w14:textId="77777777" w:rsidR="0035608C" w:rsidRDefault="0035608C" w:rsidP="0035608C">
            <w:pPr>
              <w:pStyle w:val="TAC"/>
              <w:rPr>
                <w:sz w:val="16"/>
                <w:szCs w:val="16"/>
                <w:lang w:eastAsia="zh-CN"/>
              </w:rPr>
            </w:pPr>
            <w:r>
              <w:rPr>
                <w:sz w:val="16"/>
                <w:szCs w:val="16"/>
                <w:lang w:eastAsia="zh-CN"/>
              </w:rPr>
              <w:t>16.1.0</w:t>
            </w:r>
          </w:p>
        </w:tc>
      </w:tr>
      <w:tr w:rsidR="009A5CD6" w:rsidRPr="00C012B0" w14:paraId="67A02B86" w14:textId="77777777" w:rsidTr="00EC0283">
        <w:trPr>
          <w:trHeight w:val="383"/>
        </w:trPr>
        <w:tc>
          <w:tcPr>
            <w:tcW w:w="800" w:type="dxa"/>
            <w:shd w:val="solid" w:color="FFFFFF" w:fill="auto"/>
          </w:tcPr>
          <w:p w14:paraId="33EEEFB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700C89"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59DCCAC"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1C1A159"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C57BC61"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E2C868"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32EF83A"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0BF596A0" w14:textId="77777777" w:rsidR="009A5CD6" w:rsidRDefault="009A5CD6" w:rsidP="009A5CD6">
            <w:pPr>
              <w:pStyle w:val="TAC"/>
              <w:rPr>
                <w:sz w:val="16"/>
                <w:szCs w:val="16"/>
                <w:lang w:eastAsia="zh-CN"/>
              </w:rPr>
            </w:pPr>
            <w:r>
              <w:rPr>
                <w:sz w:val="16"/>
                <w:szCs w:val="16"/>
                <w:lang w:eastAsia="zh-CN"/>
              </w:rPr>
              <w:t>16.1.0</w:t>
            </w:r>
          </w:p>
        </w:tc>
      </w:tr>
      <w:tr w:rsidR="009D685A" w:rsidRPr="00C012B0" w14:paraId="1A79428C" w14:textId="77777777" w:rsidTr="00EC0283">
        <w:trPr>
          <w:trHeight w:val="383"/>
        </w:trPr>
        <w:tc>
          <w:tcPr>
            <w:tcW w:w="800" w:type="dxa"/>
            <w:shd w:val="solid" w:color="FFFFFF" w:fill="auto"/>
          </w:tcPr>
          <w:p w14:paraId="06B2A4C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E6710E7"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3001568"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5542060E"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60EF27AB"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51D1AA21"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3789A1D"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74BD3A7A" w14:textId="77777777" w:rsidR="009D685A" w:rsidRDefault="009D685A" w:rsidP="009A5CD6">
            <w:pPr>
              <w:pStyle w:val="TAC"/>
              <w:rPr>
                <w:sz w:val="16"/>
                <w:szCs w:val="16"/>
                <w:lang w:eastAsia="zh-CN"/>
              </w:rPr>
            </w:pPr>
            <w:r>
              <w:rPr>
                <w:sz w:val="16"/>
                <w:szCs w:val="16"/>
                <w:lang w:eastAsia="zh-CN"/>
              </w:rPr>
              <w:t>16.1.0</w:t>
            </w:r>
          </w:p>
        </w:tc>
      </w:tr>
      <w:tr w:rsidR="002E60BE" w:rsidRPr="00C012B0" w14:paraId="104AB5FA" w14:textId="77777777" w:rsidTr="00EC0283">
        <w:trPr>
          <w:trHeight w:val="383"/>
        </w:trPr>
        <w:tc>
          <w:tcPr>
            <w:tcW w:w="800" w:type="dxa"/>
            <w:shd w:val="solid" w:color="FFFFFF" w:fill="auto"/>
          </w:tcPr>
          <w:p w14:paraId="38FAC1D0"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6EA10F2"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C98D93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6ED23A38"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1210605F"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4DD0E4"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9536D07"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08A9A34" w14:textId="77777777" w:rsidR="002E60BE" w:rsidRDefault="002E60BE" w:rsidP="009A5CD6">
            <w:pPr>
              <w:pStyle w:val="TAC"/>
              <w:rPr>
                <w:sz w:val="16"/>
                <w:szCs w:val="16"/>
                <w:lang w:eastAsia="zh-CN"/>
              </w:rPr>
            </w:pPr>
            <w:r>
              <w:rPr>
                <w:sz w:val="16"/>
                <w:szCs w:val="16"/>
                <w:lang w:eastAsia="zh-CN"/>
              </w:rPr>
              <w:t>16.1.0</w:t>
            </w:r>
          </w:p>
        </w:tc>
      </w:tr>
      <w:tr w:rsidR="0072030C" w:rsidRPr="00C012B0" w14:paraId="46C04B23" w14:textId="77777777" w:rsidTr="00EC0283">
        <w:trPr>
          <w:trHeight w:val="383"/>
        </w:trPr>
        <w:tc>
          <w:tcPr>
            <w:tcW w:w="800" w:type="dxa"/>
            <w:shd w:val="solid" w:color="FFFFFF" w:fill="auto"/>
          </w:tcPr>
          <w:p w14:paraId="1D33FFA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E4711A"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CD3E9CE"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8BD6B4F"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15CAAFFC"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CE1ACF"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CE73CE2"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5E178118" w14:textId="77777777" w:rsidR="0072030C" w:rsidRDefault="0072030C" w:rsidP="009A5CD6">
            <w:pPr>
              <w:pStyle w:val="TAC"/>
              <w:rPr>
                <w:sz w:val="16"/>
                <w:szCs w:val="16"/>
                <w:lang w:eastAsia="zh-CN"/>
              </w:rPr>
            </w:pPr>
            <w:r>
              <w:rPr>
                <w:sz w:val="16"/>
                <w:szCs w:val="16"/>
                <w:lang w:eastAsia="zh-CN"/>
              </w:rPr>
              <w:t>16.1.0</w:t>
            </w:r>
          </w:p>
        </w:tc>
      </w:tr>
      <w:tr w:rsidR="0046255F" w:rsidRPr="00C012B0" w14:paraId="12FEF574" w14:textId="77777777" w:rsidTr="00EC0283">
        <w:trPr>
          <w:trHeight w:val="383"/>
        </w:trPr>
        <w:tc>
          <w:tcPr>
            <w:tcW w:w="800" w:type="dxa"/>
            <w:shd w:val="solid" w:color="FFFFFF" w:fill="auto"/>
          </w:tcPr>
          <w:p w14:paraId="5A0F5A40"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A062F9B"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A5D056D"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DA628AC"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A7334E9"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C1B419"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226FAAC"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0C6B7F4A" w14:textId="77777777" w:rsidR="0046255F" w:rsidRDefault="0046255F" w:rsidP="0046255F">
            <w:pPr>
              <w:pStyle w:val="TAC"/>
              <w:rPr>
                <w:sz w:val="16"/>
                <w:szCs w:val="16"/>
                <w:lang w:eastAsia="zh-CN"/>
              </w:rPr>
            </w:pPr>
            <w:r>
              <w:rPr>
                <w:sz w:val="16"/>
                <w:szCs w:val="16"/>
                <w:lang w:eastAsia="zh-CN"/>
              </w:rPr>
              <w:t>16.1.0</w:t>
            </w:r>
          </w:p>
        </w:tc>
      </w:tr>
      <w:tr w:rsidR="009020EB" w:rsidRPr="00C012B0" w14:paraId="2CCDBE59" w14:textId="77777777" w:rsidTr="00EC0283">
        <w:trPr>
          <w:trHeight w:val="383"/>
        </w:trPr>
        <w:tc>
          <w:tcPr>
            <w:tcW w:w="800" w:type="dxa"/>
            <w:shd w:val="solid" w:color="FFFFFF" w:fill="auto"/>
          </w:tcPr>
          <w:p w14:paraId="5A1B2620"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92824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59D944C"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94EF6A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5597D12"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200710"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8BBBD64"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455D713B" w14:textId="77777777" w:rsidR="009020EB" w:rsidRDefault="009020EB" w:rsidP="009020EB">
            <w:pPr>
              <w:pStyle w:val="TAC"/>
              <w:rPr>
                <w:sz w:val="16"/>
                <w:szCs w:val="16"/>
                <w:lang w:eastAsia="zh-CN"/>
              </w:rPr>
            </w:pPr>
            <w:r>
              <w:rPr>
                <w:sz w:val="16"/>
                <w:szCs w:val="16"/>
                <w:lang w:eastAsia="zh-CN"/>
              </w:rPr>
              <w:t>16.1.0</w:t>
            </w:r>
          </w:p>
        </w:tc>
      </w:tr>
      <w:tr w:rsidR="00AD13E6" w:rsidRPr="00C012B0" w14:paraId="4C6169D8" w14:textId="77777777" w:rsidTr="00EC0283">
        <w:trPr>
          <w:trHeight w:val="383"/>
        </w:trPr>
        <w:tc>
          <w:tcPr>
            <w:tcW w:w="800" w:type="dxa"/>
            <w:shd w:val="solid" w:color="FFFFFF" w:fill="auto"/>
          </w:tcPr>
          <w:p w14:paraId="6C0C34F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5909BA"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D6F353"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E4166F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E179A80"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8EDDB7"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DC9EAE"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6BC053F2" w14:textId="77777777" w:rsidR="00AD13E6" w:rsidRDefault="00AD13E6" w:rsidP="00AD13E6">
            <w:pPr>
              <w:pStyle w:val="TAC"/>
              <w:rPr>
                <w:sz w:val="16"/>
                <w:szCs w:val="16"/>
                <w:lang w:eastAsia="zh-CN"/>
              </w:rPr>
            </w:pPr>
            <w:r>
              <w:rPr>
                <w:sz w:val="16"/>
                <w:szCs w:val="16"/>
                <w:lang w:eastAsia="zh-CN"/>
              </w:rPr>
              <w:t>16.1.0</w:t>
            </w:r>
          </w:p>
        </w:tc>
      </w:tr>
      <w:tr w:rsidR="00AD13E6" w:rsidRPr="00C012B0" w14:paraId="3F34A9D7" w14:textId="77777777" w:rsidTr="00EC0283">
        <w:trPr>
          <w:trHeight w:val="383"/>
        </w:trPr>
        <w:tc>
          <w:tcPr>
            <w:tcW w:w="800" w:type="dxa"/>
            <w:shd w:val="solid" w:color="FFFFFF" w:fill="auto"/>
          </w:tcPr>
          <w:p w14:paraId="502651E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218507"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5F94385"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06A0275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911651B"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0A15D"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1B3D7D"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01128994" w14:textId="77777777" w:rsidR="00AD13E6" w:rsidRDefault="00AD13E6" w:rsidP="00AD13E6">
            <w:pPr>
              <w:pStyle w:val="TAC"/>
              <w:rPr>
                <w:sz w:val="16"/>
                <w:szCs w:val="16"/>
                <w:lang w:eastAsia="zh-CN"/>
              </w:rPr>
            </w:pPr>
            <w:r>
              <w:rPr>
                <w:sz w:val="16"/>
                <w:szCs w:val="16"/>
                <w:lang w:eastAsia="zh-CN"/>
              </w:rPr>
              <w:t>16.1.0</w:t>
            </w:r>
          </w:p>
        </w:tc>
      </w:tr>
      <w:tr w:rsidR="0017284E" w:rsidRPr="00C012B0" w14:paraId="0449E0E1" w14:textId="77777777" w:rsidTr="00EC0283">
        <w:trPr>
          <w:trHeight w:val="383"/>
        </w:trPr>
        <w:tc>
          <w:tcPr>
            <w:tcW w:w="800" w:type="dxa"/>
            <w:shd w:val="solid" w:color="FFFFFF" w:fill="auto"/>
          </w:tcPr>
          <w:p w14:paraId="626463F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05CBFC5"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135C0C2"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630A44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531BDEE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F44632B"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D9D5B7D"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08CB8F6C" w14:textId="77777777" w:rsidR="0017284E" w:rsidRDefault="0017284E" w:rsidP="0017284E">
            <w:pPr>
              <w:pStyle w:val="TAC"/>
              <w:rPr>
                <w:sz w:val="16"/>
                <w:szCs w:val="16"/>
                <w:lang w:eastAsia="zh-CN"/>
              </w:rPr>
            </w:pPr>
            <w:r>
              <w:rPr>
                <w:sz w:val="16"/>
                <w:szCs w:val="16"/>
                <w:lang w:eastAsia="zh-CN"/>
              </w:rPr>
              <w:t>16.1.0</w:t>
            </w:r>
          </w:p>
        </w:tc>
      </w:tr>
      <w:tr w:rsidR="008809F1" w:rsidRPr="00C012B0" w14:paraId="794FC160" w14:textId="77777777" w:rsidTr="00EC0283">
        <w:trPr>
          <w:trHeight w:val="383"/>
        </w:trPr>
        <w:tc>
          <w:tcPr>
            <w:tcW w:w="800" w:type="dxa"/>
            <w:shd w:val="solid" w:color="FFFFFF" w:fill="auto"/>
          </w:tcPr>
          <w:p w14:paraId="2144C586"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65A587B"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301465E"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2F55C43"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29E1678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4E9E08"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1184E1"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71237BC2" w14:textId="77777777" w:rsidR="008809F1" w:rsidRDefault="008809F1" w:rsidP="008809F1">
            <w:pPr>
              <w:pStyle w:val="TAC"/>
              <w:rPr>
                <w:sz w:val="16"/>
                <w:szCs w:val="16"/>
                <w:lang w:eastAsia="zh-CN"/>
              </w:rPr>
            </w:pPr>
            <w:r>
              <w:rPr>
                <w:sz w:val="16"/>
                <w:szCs w:val="16"/>
                <w:lang w:eastAsia="zh-CN"/>
              </w:rPr>
              <w:t>16.1.0</w:t>
            </w:r>
          </w:p>
        </w:tc>
      </w:tr>
      <w:tr w:rsidR="0063519C" w:rsidRPr="00C012B0" w14:paraId="5A4FE137" w14:textId="77777777" w:rsidTr="00EC0283">
        <w:trPr>
          <w:trHeight w:val="383"/>
        </w:trPr>
        <w:tc>
          <w:tcPr>
            <w:tcW w:w="800" w:type="dxa"/>
            <w:shd w:val="solid" w:color="FFFFFF" w:fill="auto"/>
          </w:tcPr>
          <w:p w14:paraId="03BA827B"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52C4CE0"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8DFCF3"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52DCC5E"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79062709"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146BE4"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67C1220"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50D018AF" w14:textId="77777777" w:rsidR="0063519C" w:rsidRDefault="0063519C" w:rsidP="0063519C">
            <w:pPr>
              <w:pStyle w:val="TAC"/>
              <w:rPr>
                <w:sz w:val="16"/>
                <w:szCs w:val="16"/>
                <w:lang w:eastAsia="zh-CN"/>
              </w:rPr>
            </w:pPr>
            <w:r>
              <w:rPr>
                <w:sz w:val="16"/>
                <w:szCs w:val="16"/>
                <w:lang w:eastAsia="zh-CN"/>
              </w:rPr>
              <w:t>16.1.0</w:t>
            </w:r>
          </w:p>
        </w:tc>
      </w:tr>
      <w:tr w:rsidR="00415C5D" w:rsidRPr="00C012B0" w14:paraId="51C305C7" w14:textId="77777777" w:rsidTr="00EC0283">
        <w:trPr>
          <w:trHeight w:val="383"/>
        </w:trPr>
        <w:tc>
          <w:tcPr>
            <w:tcW w:w="800" w:type="dxa"/>
            <w:shd w:val="solid" w:color="FFFFFF" w:fill="auto"/>
          </w:tcPr>
          <w:p w14:paraId="457FED8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C8E348"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0C42FAD"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165D69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AE72BEA"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8C728B"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1323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4D4E5942" w14:textId="77777777" w:rsidR="00415C5D" w:rsidRDefault="00415C5D" w:rsidP="0063519C">
            <w:pPr>
              <w:pStyle w:val="TAC"/>
              <w:rPr>
                <w:sz w:val="16"/>
                <w:szCs w:val="16"/>
                <w:lang w:eastAsia="zh-CN"/>
              </w:rPr>
            </w:pPr>
            <w:r>
              <w:rPr>
                <w:sz w:val="16"/>
                <w:szCs w:val="16"/>
                <w:lang w:eastAsia="zh-CN"/>
              </w:rPr>
              <w:t>16.1.0</w:t>
            </w:r>
          </w:p>
        </w:tc>
      </w:tr>
      <w:tr w:rsidR="00C44219" w:rsidRPr="00C012B0" w14:paraId="71270BE5" w14:textId="77777777" w:rsidTr="00EC0283">
        <w:trPr>
          <w:trHeight w:val="383"/>
        </w:trPr>
        <w:tc>
          <w:tcPr>
            <w:tcW w:w="800" w:type="dxa"/>
            <w:shd w:val="solid" w:color="FFFFFF" w:fill="auto"/>
          </w:tcPr>
          <w:p w14:paraId="41C1841A"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7F5A6FF"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6145E66"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3676601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65262C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A413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97AF02"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3C21A0EA" w14:textId="77777777" w:rsidR="00C44219" w:rsidRDefault="00C44219" w:rsidP="00C44219">
            <w:pPr>
              <w:pStyle w:val="TAC"/>
              <w:rPr>
                <w:sz w:val="16"/>
                <w:szCs w:val="16"/>
                <w:lang w:eastAsia="zh-CN"/>
              </w:rPr>
            </w:pPr>
            <w:r>
              <w:rPr>
                <w:sz w:val="16"/>
                <w:szCs w:val="16"/>
                <w:lang w:eastAsia="zh-CN"/>
              </w:rPr>
              <w:t>16.1.0</w:t>
            </w:r>
          </w:p>
        </w:tc>
      </w:tr>
      <w:tr w:rsidR="005034E9" w:rsidRPr="00C012B0" w14:paraId="505CC383" w14:textId="77777777" w:rsidTr="00EC0283">
        <w:trPr>
          <w:trHeight w:val="383"/>
        </w:trPr>
        <w:tc>
          <w:tcPr>
            <w:tcW w:w="800" w:type="dxa"/>
            <w:shd w:val="solid" w:color="FFFFFF" w:fill="auto"/>
          </w:tcPr>
          <w:p w14:paraId="020036B3"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D3F10B8"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7715CAE"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32FD570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C007CE3"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C3E608"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B5CAB6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5D27866C" w14:textId="77777777" w:rsidR="005034E9" w:rsidRDefault="005034E9" w:rsidP="005034E9">
            <w:pPr>
              <w:pStyle w:val="TAC"/>
              <w:rPr>
                <w:sz w:val="16"/>
                <w:szCs w:val="16"/>
                <w:lang w:eastAsia="zh-CN"/>
              </w:rPr>
            </w:pPr>
            <w:r>
              <w:rPr>
                <w:sz w:val="16"/>
                <w:szCs w:val="16"/>
                <w:lang w:eastAsia="zh-CN"/>
              </w:rPr>
              <w:t>16.1.0</w:t>
            </w:r>
          </w:p>
        </w:tc>
      </w:tr>
      <w:tr w:rsidR="005034E9" w:rsidRPr="00C012B0" w14:paraId="1FAE97E0" w14:textId="77777777" w:rsidTr="00EC0283">
        <w:trPr>
          <w:trHeight w:val="383"/>
        </w:trPr>
        <w:tc>
          <w:tcPr>
            <w:tcW w:w="800" w:type="dxa"/>
            <w:shd w:val="solid" w:color="FFFFFF" w:fill="auto"/>
          </w:tcPr>
          <w:p w14:paraId="11C5501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99EFBA4"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328A8A1"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09DA11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DDCC811"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F3F2BD"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B4303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71A9F1CF" w14:textId="77777777" w:rsidR="005034E9" w:rsidRDefault="005034E9" w:rsidP="005034E9">
            <w:pPr>
              <w:pStyle w:val="TAC"/>
              <w:rPr>
                <w:sz w:val="16"/>
                <w:szCs w:val="16"/>
                <w:lang w:eastAsia="zh-CN"/>
              </w:rPr>
            </w:pPr>
            <w:r>
              <w:rPr>
                <w:sz w:val="16"/>
                <w:szCs w:val="16"/>
                <w:lang w:eastAsia="zh-CN"/>
              </w:rPr>
              <w:t>16.1.0</w:t>
            </w:r>
          </w:p>
        </w:tc>
      </w:tr>
      <w:tr w:rsidR="00BC6593" w:rsidRPr="00C012B0" w14:paraId="0DA347AD" w14:textId="77777777" w:rsidTr="00EC0283">
        <w:trPr>
          <w:trHeight w:val="383"/>
        </w:trPr>
        <w:tc>
          <w:tcPr>
            <w:tcW w:w="800" w:type="dxa"/>
            <w:shd w:val="solid" w:color="FFFFFF" w:fill="auto"/>
          </w:tcPr>
          <w:p w14:paraId="080521A7"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7E8BCC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69E6E6A"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6FEAFB9"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33A83688"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740CF94"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68483D"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77A84671" w14:textId="77777777" w:rsidR="00BC6593" w:rsidRDefault="00BC6593" w:rsidP="00BC6593">
            <w:pPr>
              <w:pStyle w:val="TAC"/>
              <w:rPr>
                <w:sz w:val="16"/>
                <w:szCs w:val="16"/>
                <w:lang w:eastAsia="zh-CN"/>
              </w:rPr>
            </w:pPr>
            <w:r>
              <w:rPr>
                <w:sz w:val="16"/>
                <w:szCs w:val="16"/>
                <w:lang w:eastAsia="zh-CN"/>
              </w:rPr>
              <w:t>16.1.0</w:t>
            </w:r>
          </w:p>
        </w:tc>
      </w:tr>
      <w:tr w:rsidR="002022D4" w:rsidRPr="00C012B0" w14:paraId="398FFF3E" w14:textId="77777777" w:rsidTr="00EC0283">
        <w:trPr>
          <w:trHeight w:val="383"/>
        </w:trPr>
        <w:tc>
          <w:tcPr>
            <w:tcW w:w="800" w:type="dxa"/>
            <w:shd w:val="solid" w:color="FFFFFF" w:fill="auto"/>
          </w:tcPr>
          <w:p w14:paraId="4C017D9B"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3C8144"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C38055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C329DC5"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CDB785D"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A573E8"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5C6950"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0C4120B2" w14:textId="77777777" w:rsidR="002022D4" w:rsidRDefault="002022D4" w:rsidP="00BC6593">
            <w:pPr>
              <w:pStyle w:val="TAC"/>
              <w:rPr>
                <w:sz w:val="16"/>
                <w:szCs w:val="16"/>
                <w:lang w:eastAsia="zh-CN"/>
              </w:rPr>
            </w:pPr>
            <w:r>
              <w:rPr>
                <w:sz w:val="16"/>
                <w:szCs w:val="16"/>
                <w:lang w:eastAsia="zh-CN"/>
              </w:rPr>
              <w:t>16.1.0</w:t>
            </w:r>
          </w:p>
        </w:tc>
      </w:tr>
      <w:tr w:rsidR="00B146E4" w:rsidRPr="00C012B0" w14:paraId="3BC2308D" w14:textId="77777777" w:rsidTr="00EC0283">
        <w:trPr>
          <w:trHeight w:val="383"/>
        </w:trPr>
        <w:tc>
          <w:tcPr>
            <w:tcW w:w="800" w:type="dxa"/>
            <w:shd w:val="solid" w:color="FFFFFF" w:fill="auto"/>
          </w:tcPr>
          <w:p w14:paraId="643FB84D"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8E4673"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C3199DF"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35E8CFA9"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3F736375"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8BB49E8"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40F3148"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65E2757D" w14:textId="77777777" w:rsidR="00B146E4" w:rsidRDefault="00B146E4" w:rsidP="00B146E4">
            <w:pPr>
              <w:pStyle w:val="TAC"/>
              <w:rPr>
                <w:sz w:val="16"/>
                <w:szCs w:val="16"/>
                <w:lang w:eastAsia="zh-CN"/>
              </w:rPr>
            </w:pPr>
            <w:r>
              <w:rPr>
                <w:sz w:val="16"/>
                <w:szCs w:val="16"/>
                <w:lang w:eastAsia="zh-CN"/>
              </w:rPr>
              <w:t>16.1.0</w:t>
            </w:r>
          </w:p>
        </w:tc>
      </w:tr>
      <w:tr w:rsidR="00B146E4" w:rsidRPr="00C012B0" w14:paraId="38C48BBD" w14:textId="77777777" w:rsidTr="00EC0283">
        <w:trPr>
          <w:trHeight w:val="383"/>
        </w:trPr>
        <w:tc>
          <w:tcPr>
            <w:tcW w:w="800" w:type="dxa"/>
            <w:shd w:val="solid" w:color="FFFFFF" w:fill="auto"/>
          </w:tcPr>
          <w:p w14:paraId="23CD5988"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F074C0"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BBA205"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7F4383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5C174A90"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4946A88"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C78C5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1E5EE003" w14:textId="77777777" w:rsidR="00B146E4" w:rsidRDefault="00B146E4" w:rsidP="00B146E4">
            <w:pPr>
              <w:pStyle w:val="TAC"/>
              <w:rPr>
                <w:sz w:val="16"/>
                <w:szCs w:val="16"/>
                <w:lang w:eastAsia="zh-CN"/>
              </w:rPr>
            </w:pPr>
            <w:r>
              <w:rPr>
                <w:sz w:val="16"/>
                <w:szCs w:val="16"/>
                <w:lang w:eastAsia="zh-CN"/>
              </w:rPr>
              <w:t>16.1.0</w:t>
            </w:r>
          </w:p>
        </w:tc>
      </w:tr>
      <w:tr w:rsidR="001727C0" w:rsidRPr="00C012B0" w14:paraId="069F40EE" w14:textId="77777777" w:rsidTr="00EC0283">
        <w:trPr>
          <w:trHeight w:val="383"/>
        </w:trPr>
        <w:tc>
          <w:tcPr>
            <w:tcW w:w="800" w:type="dxa"/>
            <w:shd w:val="solid" w:color="FFFFFF" w:fill="auto"/>
          </w:tcPr>
          <w:p w14:paraId="6731916C"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3A4CC2D"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439C26D"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06E48E9E"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093FEDA9"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48D30F3"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79BE232"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241852F" w14:textId="77777777" w:rsidR="001727C0" w:rsidRDefault="001727C0" w:rsidP="00B146E4">
            <w:pPr>
              <w:pStyle w:val="TAC"/>
              <w:rPr>
                <w:sz w:val="16"/>
                <w:szCs w:val="16"/>
                <w:lang w:eastAsia="zh-CN"/>
              </w:rPr>
            </w:pPr>
            <w:r>
              <w:rPr>
                <w:sz w:val="16"/>
                <w:szCs w:val="16"/>
                <w:lang w:eastAsia="zh-CN"/>
              </w:rPr>
              <w:t>16.1.0</w:t>
            </w:r>
          </w:p>
        </w:tc>
      </w:tr>
      <w:tr w:rsidR="001E3DC1" w:rsidRPr="00C012B0" w14:paraId="63A301D1" w14:textId="77777777" w:rsidTr="00EC0283">
        <w:trPr>
          <w:trHeight w:val="383"/>
        </w:trPr>
        <w:tc>
          <w:tcPr>
            <w:tcW w:w="800" w:type="dxa"/>
            <w:shd w:val="solid" w:color="FFFFFF" w:fill="auto"/>
          </w:tcPr>
          <w:p w14:paraId="268AB0AC"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1A87187"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61826FB" w14:textId="77777777" w:rsidR="001E3DC1" w:rsidRDefault="001E3DC1" w:rsidP="001E3DC1">
            <w:pPr>
              <w:pStyle w:val="TAC"/>
              <w:rPr>
                <w:rFonts w:cs="Arial"/>
                <w:color w:val="000000"/>
                <w:sz w:val="16"/>
                <w:szCs w:val="16"/>
                <w:lang w:eastAsia="zh-CN"/>
              </w:rPr>
            </w:pPr>
          </w:p>
        </w:tc>
        <w:tc>
          <w:tcPr>
            <w:tcW w:w="567" w:type="dxa"/>
            <w:shd w:val="solid" w:color="FFFFFF" w:fill="auto"/>
          </w:tcPr>
          <w:p w14:paraId="079C23FC"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0C1D21E3"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54A9C2CD"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0FA31B4D"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7F5B10DE" w14:textId="77777777" w:rsidR="001E3DC1" w:rsidRDefault="001E3DC1" w:rsidP="001E3DC1">
            <w:pPr>
              <w:pStyle w:val="TAC"/>
              <w:rPr>
                <w:sz w:val="16"/>
                <w:szCs w:val="16"/>
                <w:lang w:eastAsia="zh-CN"/>
              </w:rPr>
            </w:pPr>
            <w:r>
              <w:rPr>
                <w:sz w:val="16"/>
                <w:szCs w:val="16"/>
                <w:lang w:eastAsia="zh-CN"/>
              </w:rPr>
              <w:t>16.1.1</w:t>
            </w:r>
          </w:p>
        </w:tc>
      </w:tr>
      <w:tr w:rsidR="00BB4290" w:rsidRPr="00C012B0" w14:paraId="4393485E" w14:textId="77777777" w:rsidTr="00EC0283">
        <w:trPr>
          <w:trHeight w:val="383"/>
        </w:trPr>
        <w:tc>
          <w:tcPr>
            <w:tcW w:w="800" w:type="dxa"/>
            <w:shd w:val="solid" w:color="FFFFFF" w:fill="auto"/>
          </w:tcPr>
          <w:p w14:paraId="7F89A1CA"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0ADAE"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E3CA3F"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DD2AB26"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15FCCFF6"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C2CD49"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24A36D9"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6426E7B0" w14:textId="77777777" w:rsidR="00BB4290" w:rsidRDefault="00876842" w:rsidP="001E3DC1">
            <w:pPr>
              <w:pStyle w:val="TAC"/>
              <w:rPr>
                <w:sz w:val="16"/>
                <w:szCs w:val="16"/>
                <w:lang w:eastAsia="zh-CN"/>
              </w:rPr>
            </w:pPr>
            <w:r>
              <w:rPr>
                <w:sz w:val="16"/>
                <w:szCs w:val="16"/>
                <w:lang w:eastAsia="zh-CN"/>
              </w:rPr>
              <w:t>16.2.0</w:t>
            </w:r>
          </w:p>
        </w:tc>
      </w:tr>
      <w:tr w:rsidR="005F4F84" w:rsidRPr="00C012B0" w14:paraId="5B6DBAF9" w14:textId="77777777" w:rsidTr="00EC0283">
        <w:trPr>
          <w:trHeight w:val="383"/>
        </w:trPr>
        <w:tc>
          <w:tcPr>
            <w:tcW w:w="800" w:type="dxa"/>
            <w:shd w:val="solid" w:color="FFFFFF" w:fill="auto"/>
          </w:tcPr>
          <w:p w14:paraId="044C1A8A"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6A2D22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F663BCD"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70110282"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579A29AA"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D4316"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438526"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0E57DAB3" w14:textId="77777777" w:rsidR="005F4F84" w:rsidRDefault="005F4F84" w:rsidP="001E3DC1">
            <w:pPr>
              <w:pStyle w:val="TAC"/>
              <w:rPr>
                <w:sz w:val="16"/>
                <w:szCs w:val="16"/>
                <w:lang w:eastAsia="zh-CN"/>
              </w:rPr>
            </w:pPr>
            <w:r>
              <w:rPr>
                <w:sz w:val="16"/>
                <w:szCs w:val="16"/>
                <w:lang w:eastAsia="zh-CN"/>
              </w:rPr>
              <w:t>16.2.0</w:t>
            </w:r>
          </w:p>
        </w:tc>
      </w:tr>
      <w:tr w:rsidR="006065A0" w:rsidRPr="00C012B0" w14:paraId="1EDE5F5B" w14:textId="77777777" w:rsidTr="00EC0283">
        <w:trPr>
          <w:trHeight w:val="383"/>
        </w:trPr>
        <w:tc>
          <w:tcPr>
            <w:tcW w:w="800" w:type="dxa"/>
            <w:shd w:val="solid" w:color="FFFFFF" w:fill="auto"/>
          </w:tcPr>
          <w:p w14:paraId="1BAADA4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4844D8E"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9FF4CF"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D7F9A3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134B2059"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24A1F1"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C656973"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698B44E1" w14:textId="77777777" w:rsidR="006065A0" w:rsidRDefault="006065A0" w:rsidP="001E3DC1">
            <w:pPr>
              <w:pStyle w:val="TAC"/>
              <w:rPr>
                <w:sz w:val="16"/>
                <w:szCs w:val="16"/>
                <w:lang w:eastAsia="zh-CN"/>
              </w:rPr>
            </w:pPr>
            <w:r>
              <w:rPr>
                <w:sz w:val="16"/>
                <w:szCs w:val="16"/>
                <w:lang w:eastAsia="zh-CN"/>
              </w:rPr>
              <w:t>16.2.0</w:t>
            </w:r>
          </w:p>
        </w:tc>
      </w:tr>
      <w:tr w:rsidR="002D7831" w:rsidRPr="00C012B0" w14:paraId="09ACF17C" w14:textId="77777777" w:rsidTr="00EC0283">
        <w:trPr>
          <w:trHeight w:val="383"/>
        </w:trPr>
        <w:tc>
          <w:tcPr>
            <w:tcW w:w="800" w:type="dxa"/>
            <w:shd w:val="solid" w:color="FFFFFF" w:fill="auto"/>
          </w:tcPr>
          <w:p w14:paraId="53FCE3F3"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7C1BC78"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E67FD3E"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66B0F7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543CF6D6"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41D648D5"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4B4EC18"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BD230F5" w14:textId="77777777" w:rsidR="002D7831" w:rsidRDefault="002D7831" w:rsidP="002D7831">
            <w:pPr>
              <w:pStyle w:val="TAC"/>
              <w:rPr>
                <w:sz w:val="16"/>
                <w:szCs w:val="16"/>
                <w:lang w:eastAsia="zh-CN"/>
              </w:rPr>
            </w:pPr>
            <w:r>
              <w:rPr>
                <w:sz w:val="16"/>
                <w:szCs w:val="16"/>
                <w:lang w:eastAsia="zh-CN"/>
              </w:rPr>
              <w:t>16.2.0</w:t>
            </w:r>
          </w:p>
        </w:tc>
      </w:tr>
      <w:tr w:rsidR="008C5F2B" w:rsidRPr="00C012B0" w14:paraId="2C5D40D6" w14:textId="77777777" w:rsidTr="00EC0283">
        <w:trPr>
          <w:trHeight w:val="383"/>
        </w:trPr>
        <w:tc>
          <w:tcPr>
            <w:tcW w:w="800" w:type="dxa"/>
            <w:shd w:val="solid" w:color="FFFFFF" w:fill="auto"/>
          </w:tcPr>
          <w:p w14:paraId="4AB8EAA7"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0EE2E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22C640"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1C7066"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5010C927"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01BDAD"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D66DE3"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6D4287B6" w14:textId="77777777" w:rsidR="008C5F2B" w:rsidRDefault="008C5F2B" w:rsidP="008C5F2B">
            <w:pPr>
              <w:pStyle w:val="TAC"/>
              <w:rPr>
                <w:sz w:val="16"/>
                <w:szCs w:val="16"/>
                <w:lang w:eastAsia="zh-CN"/>
              </w:rPr>
            </w:pPr>
            <w:r>
              <w:rPr>
                <w:sz w:val="16"/>
                <w:szCs w:val="16"/>
                <w:lang w:eastAsia="zh-CN"/>
              </w:rPr>
              <w:t>16.2.0</w:t>
            </w:r>
          </w:p>
        </w:tc>
      </w:tr>
      <w:tr w:rsidR="00E42D6B" w:rsidRPr="00C012B0" w14:paraId="4579C6CB" w14:textId="77777777" w:rsidTr="00EC0283">
        <w:trPr>
          <w:trHeight w:val="383"/>
        </w:trPr>
        <w:tc>
          <w:tcPr>
            <w:tcW w:w="800" w:type="dxa"/>
            <w:shd w:val="solid" w:color="FFFFFF" w:fill="auto"/>
          </w:tcPr>
          <w:p w14:paraId="108D24FE"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1D0D02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2CF5F7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88EEBAB"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5DF3CDD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D2DBA2D"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4C4C35"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20144A79" w14:textId="77777777" w:rsidR="00E42D6B" w:rsidRDefault="00E42D6B" w:rsidP="00E42D6B">
            <w:pPr>
              <w:pStyle w:val="TAC"/>
              <w:rPr>
                <w:sz w:val="16"/>
                <w:szCs w:val="16"/>
                <w:lang w:eastAsia="zh-CN"/>
              </w:rPr>
            </w:pPr>
            <w:r>
              <w:rPr>
                <w:sz w:val="16"/>
                <w:szCs w:val="16"/>
                <w:lang w:eastAsia="zh-CN"/>
              </w:rPr>
              <w:t>16.2.0</w:t>
            </w:r>
          </w:p>
        </w:tc>
      </w:tr>
      <w:tr w:rsidR="007C2D39" w:rsidRPr="00C012B0" w14:paraId="38A80BA5" w14:textId="77777777" w:rsidTr="00EC0283">
        <w:trPr>
          <w:trHeight w:val="383"/>
        </w:trPr>
        <w:tc>
          <w:tcPr>
            <w:tcW w:w="800" w:type="dxa"/>
            <w:shd w:val="solid" w:color="FFFFFF" w:fill="auto"/>
          </w:tcPr>
          <w:p w14:paraId="6BCC347B"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40651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175C27C"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DB2EFB5"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44A2B25E"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A1A228"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D6A27C"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1C24539A" w14:textId="77777777" w:rsidR="007C2D39" w:rsidRDefault="007C2D39" w:rsidP="00E42D6B">
            <w:pPr>
              <w:pStyle w:val="TAC"/>
              <w:rPr>
                <w:sz w:val="16"/>
                <w:szCs w:val="16"/>
                <w:lang w:eastAsia="zh-CN"/>
              </w:rPr>
            </w:pPr>
            <w:r>
              <w:rPr>
                <w:sz w:val="16"/>
                <w:szCs w:val="16"/>
                <w:lang w:eastAsia="zh-CN"/>
              </w:rPr>
              <w:t>16.2.0</w:t>
            </w:r>
          </w:p>
        </w:tc>
      </w:tr>
      <w:tr w:rsidR="007E4E8D" w:rsidRPr="00C012B0" w14:paraId="4A2B60D2" w14:textId="77777777" w:rsidTr="00EC0283">
        <w:trPr>
          <w:trHeight w:val="383"/>
        </w:trPr>
        <w:tc>
          <w:tcPr>
            <w:tcW w:w="800" w:type="dxa"/>
            <w:shd w:val="solid" w:color="FFFFFF" w:fill="auto"/>
          </w:tcPr>
          <w:p w14:paraId="21D38479"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8DCD07"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CFF72CA"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2EE382C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691CEC80"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5A9CD09"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2B8047"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55E4EB80" w14:textId="77777777" w:rsidR="007E4E8D" w:rsidRDefault="007E4E8D" w:rsidP="00E42D6B">
            <w:pPr>
              <w:pStyle w:val="TAC"/>
              <w:rPr>
                <w:sz w:val="16"/>
                <w:szCs w:val="16"/>
                <w:lang w:eastAsia="zh-CN"/>
              </w:rPr>
            </w:pPr>
            <w:r>
              <w:rPr>
                <w:sz w:val="16"/>
                <w:szCs w:val="16"/>
                <w:lang w:eastAsia="zh-CN"/>
              </w:rPr>
              <w:t>16.2.0</w:t>
            </w:r>
          </w:p>
        </w:tc>
      </w:tr>
      <w:tr w:rsidR="00C82FE6" w:rsidRPr="00C012B0" w14:paraId="78CC21E6" w14:textId="77777777" w:rsidTr="00EC0283">
        <w:trPr>
          <w:trHeight w:val="383"/>
        </w:trPr>
        <w:tc>
          <w:tcPr>
            <w:tcW w:w="800" w:type="dxa"/>
            <w:shd w:val="solid" w:color="FFFFFF" w:fill="auto"/>
          </w:tcPr>
          <w:p w14:paraId="7D2E3186"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lastRenderedPageBreak/>
              <w:t>2019-12</w:t>
            </w:r>
          </w:p>
        </w:tc>
        <w:tc>
          <w:tcPr>
            <w:tcW w:w="800" w:type="dxa"/>
            <w:shd w:val="solid" w:color="FFFFFF" w:fill="auto"/>
          </w:tcPr>
          <w:p w14:paraId="702EEEB1"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87F6C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2143C7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D5F7B56"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0B8C99"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D1DBB3F"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78A54EC7" w14:textId="77777777" w:rsidR="00C82FE6" w:rsidRDefault="00C82FE6" w:rsidP="00C82FE6">
            <w:pPr>
              <w:pStyle w:val="TAC"/>
              <w:rPr>
                <w:sz w:val="16"/>
                <w:szCs w:val="16"/>
                <w:lang w:eastAsia="zh-CN"/>
              </w:rPr>
            </w:pPr>
            <w:r>
              <w:rPr>
                <w:sz w:val="16"/>
                <w:szCs w:val="16"/>
                <w:lang w:eastAsia="zh-CN"/>
              </w:rPr>
              <w:t>16.2.0</w:t>
            </w:r>
          </w:p>
        </w:tc>
      </w:tr>
      <w:tr w:rsidR="007C74D5" w:rsidRPr="00C012B0" w14:paraId="556CCB92" w14:textId="77777777" w:rsidTr="00EC0283">
        <w:trPr>
          <w:trHeight w:val="383"/>
        </w:trPr>
        <w:tc>
          <w:tcPr>
            <w:tcW w:w="800" w:type="dxa"/>
            <w:shd w:val="solid" w:color="FFFFFF" w:fill="auto"/>
          </w:tcPr>
          <w:p w14:paraId="4A3D6D44"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959528"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7F5FF"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4F52901"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0C32DE63"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8A395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FC642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03F7D32B" w14:textId="77777777" w:rsidR="007C74D5" w:rsidRDefault="007C74D5" w:rsidP="007C74D5">
            <w:pPr>
              <w:pStyle w:val="TAC"/>
              <w:rPr>
                <w:sz w:val="16"/>
                <w:szCs w:val="16"/>
                <w:lang w:eastAsia="zh-CN"/>
              </w:rPr>
            </w:pPr>
            <w:r>
              <w:rPr>
                <w:sz w:val="16"/>
                <w:szCs w:val="16"/>
                <w:lang w:eastAsia="zh-CN"/>
              </w:rPr>
              <w:t>16.2.0</w:t>
            </w:r>
          </w:p>
        </w:tc>
      </w:tr>
      <w:tr w:rsidR="00FA58F4" w:rsidRPr="00C012B0" w14:paraId="21ECCA4D" w14:textId="77777777" w:rsidTr="00EC0283">
        <w:trPr>
          <w:trHeight w:val="383"/>
        </w:trPr>
        <w:tc>
          <w:tcPr>
            <w:tcW w:w="800" w:type="dxa"/>
            <w:shd w:val="solid" w:color="FFFFFF" w:fill="auto"/>
          </w:tcPr>
          <w:p w14:paraId="49CA8DA9"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AA95C44"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E458EAB"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D7F1A99"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702C4FAC"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F96F7E"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37384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4B76A6E0" w14:textId="77777777" w:rsidR="00FA58F4" w:rsidRDefault="00FA58F4" w:rsidP="00FA58F4">
            <w:pPr>
              <w:pStyle w:val="TAC"/>
              <w:rPr>
                <w:sz w:val="16"/>
                <w:szCs w:val="16"/>
                <w:lang w:eastAsia="zh-CN"/>
              </w:rPr>
            </w:pPr>
            <w:r>
              <w:rPr>
                <w:sz w:val="16"/>
                <w:szCs w:val="16"/>
                <w:lang w:eastAsia="zh-CN"/>
              </w:rPr>
              <w:t>16.2.0</w:t>
            </w:r>
          </w:p>
        </w:tc>
      </w:tr>
      <w:tr w:rsidR="002F4A1A" w:rsidRPr="00C012B0" w14:paraId="4855D2C3" w14:textId="77777777" w:rsidTr="00EC0283">
        <w:trPr>
          <w:trHeight w:val="383"/>
        </w:trPr>
        <w:tc>
          <w:tcPr>
            <w:tcW w:w="800" w:type="dxa"/>
            <w:shd w:val="solid" w:color="FFFFFF" w:fill="auto"/>
          </w:tcPr>
          <w:p w14:paraId="1419A72B"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72EE321"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CCC3FE8"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BC75BB"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72FD6797"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7BF1D4"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F95A75"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401031DD" w14:textId="77777777" w:rsidR="002F4A1A" w:rsidRDefault="002F4A1A" w:rsidP="002F4A1A">
            <w:pPr>
              <w:pStyle w:val="TAC"/>
              <w:rPr>
                <w:sz w:val="16"/>
                <w:szCs w:val="16"/>
                <w:lang w:eastAsia="zh-CN"/>
              </w:rPr>
            </w:pPr>
            <w:r>
              <w:rPr>
                <w:sz w:val="16"/>
                <w:szCs w:val="16"/>
                <w:lang w:eastAsia="zh-CN"/>
              </w:rPr>
              <w:t>16.2.0</w:t>
            </w:r>
          </w:p>
        </w:tc>
      </w:tr>
      <w:tr w:rsidR="00F52C76" w:rsidRPr="00C012B0" w14:paraId="5BADF3D3" w14:textId="77777777" w:rsidTr="00EC0283">
        <w:trPr>
          <w:trHeight w:val="383"/>
        </w:trPr>
        <w:tc>
          <w:tcPr>
            <w:tcW w:w="800" w:type="dxa"/>
            <w:shd w:val="solid" w:color="FFFFFF" w:fill="auto"/>
          </w:tcPr>
          <w:p w14:paraId="1F8356C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CA43B1A"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37C1A2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B033AFC"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65FA849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BDE47B"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F32909"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047A1CC2" w14:textId="77777777" w:rsidR="00F52C76" w:rsidRDefault="00F52C76" w:rsidP="002F4A1A">
            <w:pPr>
              <w:pStyle w:val="TAC"/>
              <w:rPr>
                <w:sz w:val="16"/>
                <w:szCs w:val="16"/>
                <w:lang w:eastAsia="zh-CN"/>
              </w:rPr>
            </w:pPr>
            <w:r>
              <w:rPr>
                <w:sz w:val="16"/>
                <w:szCs w:val="16"/>
                <w:lang w:eastAsia="zh-CN"/>
              </w:rPr>
              <w:t>16.2.0</w:t>
            </w:r>
          </w:p>
        </w:tc>
      </w:tr>
      <w:tr w:rsidR="00B574FC" w:rsidRPr="00C012B0" w14:paraId="473624A2" w14:textId="77777777" w:rsidTr="00EC0283">
        <w:trPr>
          <w:trHeight w:val="383"/>
        </w:trPr>
        <w:tc>
          <w:tcPr>
            <w:tcW w:w="800" w:type="dxa"/>
            <w:shd w:val="solid" w:color="FFFFFF" w:fill="auto"/>
          </w:tcPr>
          <w:p w14:paraId="3B6FCC1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F500B8"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296A70"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3E50B20"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74E8AC8E"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30ACF0"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6735A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6581FF90" w14:textId="77777777" w:rsidR="00B574FC" w:rsidRDefault="00B574FC" w:rsidP="00B574FC">
            <w:pPr>
              <w:pStyle w:val="TAC"/>
              <w:rPr>
                <w:sz w:val="16"/>
                <w:szCs w:val="16"/>
                <w:lang w:eastAsia="zh-CN"/>
              </w:rPr>
            </w:pPr>
            <w:r>
              <w:rPr>
                <w:sz w:val="16"/>
                <w:szCs w:val="16"/>
                <w:lang w:eastAsia="zh-CN"/>
              </w:rPr>
              <w:t>16.2.0</w:t>
            </w:r>
          </w:p>
        </w:tc>
      </w:tr>
      <w:tr w:rsidR="00B24300" w:rsidRPr="00C012B0" w14:paraId="147EC49B" w14:textId="77777777" w:rsidTr="00EC0283">
        <w:trPr>
          <w:trHeight w:val="383"/>
        </w:trPr>
        <w:tc>
          <w:tcPr>
            <w:tcW w:w="800" w:type="dxa"/>
            <w:shd w:val="solid" w:color="FFFFFF" w:fill="auto"/>
          </w:tcPr>
          <w:p w14:paraId="0328353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88E5B1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8487E15"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2019D37B"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9D2E616"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AD189A5"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39A6CDC"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364F1FAB" w14:textId="77777777" w:rsidR="00B24300" w:rsidRDefault="00B24300" w:rsidP="00B24300">
            <w:pPr>
              <w:pStyle w:val="TAC"/>
              <w:rPr>
                <w:sz w:val="16"/>
                <w:szCs w:val="16"/>
                <w:lang w:eastAsia="zh-CN"/>
              </w:rPr>
            </w:pPr>
            <w:r>
              <w:rPr>
                <w:sz w:val="16"/>
                <w:szCs w:val="16"/>
                <w:lang w:eastAsia="zh-CN"/>
              </w:rPr>
              <w:t>16.2.0</w:t>
            </w:r>
          </w:p>
        </w:tc>
      </w:tr>
      <w:tr w:rsidR="000C76AE" w:rsidRPr="00C012B0" w14:paraId="56D8215C" w14:textId="77777777" w:rsidTr="00EC0283">
        <w:trPr>
          <w:trHeight w:val="383"/>
        </w:trPr>
        <w:tc>
          <w:tcPr>
            <w:tcW w:w="800" w:type="dxa"/>
            <w:shd w:val="solid" w:color="FFFFFF" w:fill="auto"/>
          </w:tcPr>
          <w:p w14:paraId="5E492DD9"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870B8DF"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7711116"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7A95D2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27683535"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CDEC06"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E47DB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71B8BA83" w14:textId="77777777" w:rsidR="000C76AE" w:rsidRDefault="000C76AE" w:rsidP="000C76AE">
            <w:pPr>
              <w:pStyle w:val="TAC"/>
              <w:rPr>
                <w:sz w:val="16"/>
                <w:szCs w:val="16"/>
                <w:lang w:eastAsia="zh-CN"/>
              </w:rPr>
            </w:pPr>
            <w:r>
              <w:rPr>
                <w:sz w:val="16"/>
                <w:szCs w:val="16"/>
                <w:lang w:eastAsia="zh-CN"/>
              </w:rPr>
              <w:t>16.2.0</w:t>
            </w:r>
          </w:p>
        </w:tc>
      </w:tr>
      <w:tr w:rsidR="00FC1626" w:rsidRPr="00C012B0" w14:paraId="5C926F97" w14:textId="77777777" w:rsidTr="00EC0283">
        <w:trPr>
          <w:trHeight w:val="383"/>
        </w:trPr>
        <w:tc>
          <w:tcPr>
            <w:tcW w:w="800" w:type="dxa"/>
            <w:shd w:val="solid" w:color="FFFFFF" w:fill="auto"/>
          </w:tcPr>
          <w:p w14:paraId="3C84A44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A03507"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1F2E93"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0F4A9FD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3CE38853"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FF1A3F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42CA720"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701479D2" w14:textId="77777777" w:rsidR="00FC1626" w:rsidRDefault="00FC1626" w:rsidP="000C76AE">
            <w:pPr>
              <w:pStyle w:val="TAC"/>
              <w:rPr>
                <w:sz w:val="16"/>
                <w:szCs w:val="16"/>
                <w:lang w:eastAsia="zh-CN"/>
              </w:rPr>
            </w:pPr>
            <w:r>
              <w:rPr>
                <w:sz w:val="16"/>
                <w:szCs w:val="16"/>
                <w:lang w:eastAsia="zh-CN"/>
              </w:rPr>
              <w:t>16.2.0</w:t>
            </w:r>
          </w:p>
        </w:tc>
      </w:tr>
      <w:tr w:rsidR="009A0573" w:rsidRPr="00C012B0" w14:paraId="3B5D0D5B" w14:textId="77777777" w:rsidTr="00EC0283">
        <w:trPr>
          <w:trHeight w:val="383"/>
        </w:trPr>
        <w:tc>
          <w:tcPr>
            <w:tcW w:w="800" w:type="dxa"/>
            <w:shd w:val="solid" w:color="FFFFFF" w:fill="auto"/>
          </w:tcPr>
          <w:p w14:paraId="78CFC8E5"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5AFF9D"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C0CFEC7"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99702D8"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5154D75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5C0EE"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573744"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11EFE626" w14:textId="77777777" w:rsidR="009A0573" w:rsidRDefault="009A0573" w:rsidP="009A0573">
            <w:pPr>
              <w:pStyle w:val="TAC"/>
              <w:rPr>
                <w:sz w:val="16"/>
                <w:szCs w:val="16"/>
                <w:lang w:eastAsia="zh-CN"/>
              </w:rPr>
            </w:pPr>
            <w:r>
              <w:rPr>
                <w:sz w:val="16"/>
                <w:szCs w:val="16"/>
                <w:lang w:eastAsia="zh-CN"/>
              </w:rPr>
              <w:t>16.2.0</w:t>
            </w:r>
          </w:p>
        </w:tc>
      </w:tr>
      <w:tr w:rsidR="009A0573" w:rsidRPr="00C012B0" w14:paraId="06EA946F" w14:textId="77777777" w:rsidTr="00EC0283">
        <w:trPr>
          <w:trHeight w:val="383"/>
        </w:trPr>
        <w:tc>
          <w:tcPr>
            <w:tcW w:w="800" w:type="dxa"/>
            <w:shd w:val="solid" w:color="FFFFFF" w:fill="auto"/>
          </w:tcPr>
          <w:p w14:paraId="7BD635D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3DBAA5B"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D2342A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CC088C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14B6BF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7AD03C"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9342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637B2941" w14:textId="77777777" w:rsidR="009A0573" w:rsidRDefault="009A0573" w:rsidP="009A0573">
            <w:pPr>
              <w:pStyle w:val="TAC"/>
              <w:rPr>
                <w:sz w:val="16"/>
                <w:szCs w:val="16"/>
                <w:lang w:eastAsia="zh-CN"/>
              </w:rPr>
            </w:pPr>
            <w:r>
              <w:rPr>
                <w:sz w:val="16"/>
                <w:szCs w:val="16"/>
                <w:lang w:eastAsia="zh-CN"/>
              </w:rPr>
              <w:t>16.2.0</w:t>
            </w:r>
          </w:p>
        </w:tc>
      </w:tr>
      <w:tr w:rsidR="00095529" w:rsidRPr="00C012B0" w14:paraId="76DF2588" w14:textId="77777777" w:rsidTr="00EC0283">
        <w:trPr>
          <w:trHeight w:val="383"/>
        </w:trPr>
        <w:tc>
          <w:tcPr>
            <w:tcW w:w="800" w:type="dxa"/>
            <w:shd w:val="solid" w:color="FFFFFF" w:fill="auto"/>
          </w:tcPr>
          <w:p w14:paraId="704D166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86244F7"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CFC8AD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F66AB5B"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70C86858"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57F13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FCD2DD5"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D642B55" w14:textId="77777777" w:rsidR="00095529" w:rsidRDefault="00095529" w:rsidP="00095529">
            <w:pPr>
              <w:pStyle w:val="TAC"/>
              <w:rPr>
                <w:sz w:val="16"/>
                <w:szCs w:val="16"/>
                <w:lang w:eastAsia="zh-CN"/>
              </w:rPr>
            </w:pPr>
            <w:r>
              <w:rPr>
                <w:sz w:val="16"/>
                <w:szCs w:val="16"/>
                <w:lang w:eastAsia="zh-CN"/>
              </w:rPr>
              <w:t>16.2.0</w:t>
            </w:r>
          </w:p>
        </w:tc>
      </w:tr>
      <w:tr w:rsidR="00526DDC" w:rsidRPr="00C012B0" w14:paraId="284B6EE4" w14:textId="77777777" w:rsidTr="00EC0283">
        <w:trPr>
          <w:trHeight w:val="383"/>
        </w:trPr>
        <w:tc>
          <w:tcPr>
            <w:tcW w:w="800" w:type="dxa"/>
            <w:shd w:val="solid" w:color="FFFFFF" w:fill="auto"/>
          </w:tcPr>
          <w:p w14:paraId="69AFC173"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9D3A1D"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CB1C24"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3034DF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0D3FCF8"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5F9C5497"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65FBED"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627E7495" w14:textId="77777777" w:rsidR="00526DDC" w:rsidRDefault="00526DDC" w:rsidP="00095529">
            <w:pPr>
              <w:pStyle w:val="TAC"/>
              <w:rPr>
                <w:sz w:val="16"/>
                <w:szCs w:val="16"/>
                <w:lang w:eastAsia="zh-CN"/>
              </w:rPr>
            </w:pPr>
            <w:r>
              <w:rPr>
                <w:sz w:val="16"/>
                <w:szCs w:val="16"/>
                <w:lang w:eastAsia="zh-CN"/>
              </w:rPr>
              <w:t>16.2.0</w:t>
            </w:r>
          </w:p>
        </w:tc>
      </w:tr>
      <w:tr w:rsidR="0083254E" w:rsidRPr="00C012B0" w14:paraId="57B7AA6E" w14:textId="77777777" w:rsidTr="00EC0283">
        <w:trPr>
          <w:trHeight w:val="383"/>
        </w:trPr>
        <w:tc>
          <w:tcPr>
            <w:tcW w:w="800" w:type="dxa"/>
            <w:shd w:val="solid" w:color="FFFFFF" w:fill="auto"/>
          </w:tcPr>
          <w:p w14:paraId="70E9F6D8"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AAFAA63"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02883CA"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D549E78"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4250436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35954A"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AD0270"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5E435243" w14:textId="77777777" w:rsidR="0083254E" w:rsidRDefault="0083254E" w:rsidP="0083254E">
            <w:pPr>
              <w:pStyle w:val="TAC"/>
              <w:rPr>
                <w:sz w:val="16"/>
                <w:szCs w:val="16"/>
                <w:lang w:eastAsia="zh-CN"/>
              </w:rPr>
            </w:pPr>
            <w:r>
              <w:rPr>
                <w:sz w:val="16"/>
                <w:szCs w:val="16"/>
                <w:lang w:eastAsia="zh-CN"/>
              </w:rPr>
              <w:t>16.2.0</w:t>
            </w:r>
          </w:p>
        </w:tc>
      </w:tr>
      <w:tr w:rsidR="004B0280" w:rsidRPr="00C012B0" w14:paraId="6DC5C15D" w14:textId="77777777" w:rsidTr="00EC0283">
        <w:trPr>
          <w:trHeight w:val="383"/>
        </w:trPr>
        <w:tc>
          <w:tcPr>
            <w:tcW w:w="800" w:type="dxa"/>
            <w:shd w:val="solid" w:color="FFFFFF" w:fill="auto"/>
          </w:tcPr>
          <w:p w14:paraId="3C1232D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1359676"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FD9E85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05B3F3CE"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639CEC44"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20E305"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6B1E307"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715F3D76" w14:textId="77777777" w:rsidR="004B0280" w:rsidRDefault="004B0280" w:rsidP="004B0280">
            <w:pPr>
              <w:pStyle w:val="TAC"/>
              <w:rPr>
                <w:sz w:val="16"/>
                <w:szCs w:val="16"/>
                <w:lang w:eastAsia="zh-CN"/>
              </w:rPr>
            </w:pPr>
            <w:r>
              <w:rPr>
                <w:sz w:val="16"/>
                <w:szCs w:val="16"/>
                <w:lang w:eastAsia="zh-CN"/>
              </w:rPr>
              <w:t>16.2.0</w:t>
            </w:r>
          </w:p>
        </w:tc>
      </w:tr>
      <w:tr w:rsidR="006C268B" w:rsidRPr="00C012B0" w14:paraId="72322E56" w14:textId="77777777" w:rsidTr="00EC0283">
        <w:trPr>
          <w:trHeight w:val="383"/>
        </w:trPr>
        <w:tc>
          <w:tcPr>
            <w:tcW w:w="800" w:type="dxa"/>
            <w:shd w:val="solid" w:color="FFFFFF" w:fill="auto"/>
          </w:tcPr>
          <w:p w14:paraId="5698036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0C72836"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35E7663"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9F0747B"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08B15539"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1F2A93"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B10C17"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57299B28" w14:textId="77777777" w:rsidR="006C268B" w:rsidRDefault="006C268B" w:rsidP="006C268B">
            <w:pPr>
              <w:pStyle w:val="TAC"/>
              <w:rPr>
                <w:sz w:val="16"/>
                <w:szCs w:val="16"/>
                <w:lang w:eastAsia="zh-CN"/>
              </w:rPr>
            </w:pPr>
            <w:r>
              <w:rPr>
                <w:sz w:val="16"/>
                <w:szCs w:val="16"/>
                <w:lang w:eastAsia="zh-CN"/>
              </w:rPr>
              <w:t>16.2.0</w:t>
            </w:r>
          </w:p>
        </w:tc>
      </w:tr>
      <w:tr w:rsidR="002B38B2" w:rsidRPr="00C012B0" w14:paraId="693FAAF0" w14:textId="77777777" w:rsidTr="00EC0283">
        <w:trPr>
          <w:trHeight w:val="383"/>
        </w:trPr>
        <w:tc>
          <w:tcPr>
            <w:tcW w:w="800" w:type="dxa"/>
            <w:shd w:val="solid" w:color="FFFFFF" w:fill="auto"/>
          </w:tcPr>
          <w:p w14:paraId="0A288D29"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0BC115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F33B2F"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332537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CB8CA75"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3BB641"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5CBCDF5"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6A8EAAD" w14:textId="77777777" w:rsidR="002B38B2" w:rsidRDefault="002B38B2" w:rsidP="002B38B2">
            <w:pPr>
              <w:pStyle w:val="TAC"/>
              <w:rPr>
                <w:sz w:val="16"/>
                <w:szCs w:val="16"/>
                <w:lang w:eastAsia="zh-CN"/>
              </w:rPr>
            </w:pPr>
            <w:r>
              <w:rPr>
                <w:sz w:val="16"/>
                <w:szCs w:val="16"/>
                <w:lang w:eastAsia="zh-CN"/>
              </w:rPr>
              <w:t>16.2.0</w:t>
            </w:r>
          </w:p>
        </w:tc>
      </w:tr>
      <w:tr w:rsidR="006837FF" w:rsidRPr="00C012B0" w14:paraId="291FB9E1" w14:textId="77777777" w:rsidTr="00EC0283">
        <w:trPr>
          <w:trHeight w:val="383"/>
        </w:trPr>
        <w:tc>
          <w:tcPr>
            <w:tcW w:w="800" w:type="dxa"/>
            <w:shd w:val="solid" w:color="FFFFFF" w:fill="auto"/>
          </w:tcPr>
          <w:p w14:paraId="4A8DACF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830D878"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ED468A"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DB7F8E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75D43E15"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A5EA41D"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CAC95F"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3D9C1D60" w14:textId="77777777" w:rsidR="006837FF" w:rsidRDefault="006837FF" w:rsidP="006837FF">
            <w:pPr>
              <w:pStyle w:val="TAC"/>
              <w:rPr>
                <w:sz w:val="16"/>
                <w:szCs w:val="16"/>
                <w:lang w:eastAsia="zh-CN"/>
              </w:rPr>
            </w:pPr>
            <w:r>
              <w:rPr>
                <w:sz w:val="16"/>
                <w:szCs w:val="16"/>
                <w:lang w:eastAsia="zh-CN"/>
              </w:rPr>
              <w:t>16.2.0</w:t>
            </w:r>
          </w:p>
        </w:tc>
      </w:tr>
      <w:tr w:rsidR="00F447FE" w:rsidRPr="00C012B0" w14:paraId="0C1C2B4A" w14:textId="77777777" w:rsidTr="00EC0283">
        <w:trPr>
          <w:trHeight w:val="383"/>
        </w:trPr>
        <w:tc>
          <w:tcPr>
            <w:tcW w:w="800" w:type="dxa"/>
            <w:shd w:val="solid" w:color="FFFFFF" w:fill="auto"/>
          </w:tcPr>
          <w:p w14:paraId="412AA39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BD289D6"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6FE902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EEC6DCD"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6F3D1847"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D94E96"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A88E7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96E00A8" w14:textId="77777777" w:rsidR="00F447FE" w:rsidRDefault="00F447FE" w:rsidP="00F447FE">
            <w:pPr>
              <w:pStyle w:val="TAC"/>
              <w:rPr>
                <w:sz w:val="16"/>
                <w:szCs w:val="16"/>
                <w:lang w:eastAsia="zh-CN"/>
              </w:rPr>
            </w:pPr>
            <w:r>
              <w:rPr>
                <w:sz w:val="16"/>
                <w:szCs w:val="16"/>
                <w:lang w:eastAsia="zh-CN"/>
              </w:rPr>
              <w:t>16.2.0</w:t>
            </w:r>
          </w:p>
        </w:tc>
      </w:tr>
      <w:tr w:rsidR="002A3B3C" w:rsidRPr="00C012B0" w14:paraId="015A2C6A" w14:textId="77777777" w:rsidTr="00EC0283">
        <w:trPr>
          <w:trHeight w:val="383"/>
        </w:trPr>
        <w:tc>
          <w:tcPr>
            <w:tcW w:w="800" w:type="dxa"/>
            <w:shd w:val="solid" w:color="FFFFFF" w:fill="auto"/>
          </w:tcPr>
          <w:p w14:paraId="2FB56BE8"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F97BB2"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70B426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5FED14B"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6BAFF15A"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CAF1FF"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FB2977C"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216A2D57" w14:textId="77777777" w:rsidR="002A3B3C" w:rsidRDefault="002A3B3C" w:rsidP="00F447FE">
            <w:pPr>
              <w:pStyle w:val="TAC"/>
              <w:rPr>
                <w:sz w:val="16"/>
                <w:szCs w:val="16"/>
                <w:lang w:eastAsia="zh-CN"/>
              </w:rPr>
            </w:pPr>
            <w:r>
              <w:rPr>
                <w:sz w:val="16"/>
                <w:szCs w:val="16"/>
                <w:lang w:eastAsia="zh-CN"/>
              </w:rPr>
              <w:t>16.2.0</w:t>
            </w:r>
          </w:p>
        </w:tc>
      </w:tr>
      <w:tr w:rsidR="00487EA5" w:rsidRPr="00C012B0" w14:paraId="4A9D027D" w14:textId="77777777" w:rsidTr="00EC0283">
        <w:trPr>
          <w:trHeight w:val="383"/>
        </w:trPr>
        <w:tc>
          <w:tcPr>
            <w:tcW w:w="800" w:type="dxa"/>
            <w:shd w:val="solid" w:color="FFFFFF" w:fill="auto"/>
          </w:tcPr>
          <w:p w14:paraId="7B668EC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7FA7C8"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547A0C"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77DB08C1"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8EBD19F"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D57DD3"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490948"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2F5CBED" w14:textId="77777777" w:rsidR="00487EA5" w:rsidRDefault="00487EA5" w:rsidP="00F447FE">
            <w:pPr>
              <w:pStyle w:val="TAC"/>
              <w:rPr>
                <w:sz w:val="16"/>
                <w:szCs w:val="16"/>
                <w:lang w:eastAsia="zh-CN"/>
              </w:rPr>
            </w:pPr>
            <w:r>
              <w:rPr>
                <w:sz w:val="16"/>
                <w:szCs w:val="16"/>
                <w:lang w:eastAsia="zh-CN"/>
              </w:rPr>
              <w:t>16.2.0</w:t>
            </w:r>
          </w:p>
        </w:tc>
      </w:tr>
      <w:tr w:rsidR="006309AA" w:rsidRPr="00C012B0" w14:paraId="563F020B" w14:textId="77777777" w:rsidTr="00EC0283">
        <w:trPr>
          <w:trHeight w:val="383"/>
        </w:trPr>
        <w:tc>
          <w:tcPr>
            <w:tcW w:w="800" w:type="dxa"/>
            <w:shd w:val="solid" w:color="FFFFFF" w:fill="auto"/>
          </w:tcPr>
          <w:p w14:paraId="04754284"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18571E9"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76FB4B7"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33748562"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182DBD39"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DC0E529"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242B3D"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729B98BA" w14:textId="77777777" w:rsidR="006309AA" w:rsidRDefault="006309AA" w:rsidP="00F447FE">
            <w:pPr>
              <w:pStyle w:val="TAC"/>
              <w:rPr>
                <w:sz w:val="16"/>
                <w:szCs w:val="16"/>
                <w:lang w:eastAsia="zh-CN"/>
              </w:rPr>
            </w:pPr>
            <w:r>
              <w:rPr>
                <w:sz w:val="16"/>
                <w:szCs w:val="16"/>
                <w:lang w:eastAsia="zh-CN"/>
              </w:rPr>
              <w:t>16.3.0</w:t>
            </w:r>
          </w:p>
        </w:tc>
      </w:tr>
      <w:tr w:rsidR="004D1294" w:rsidRPr="00C012B0" w14:paraId="2A6BC470" w14:textId="77777777" w:rsidTr="00EC0283">
        <w:trPr>
          <w:trHeight w:val="383"/>
        </w:trPr>
        <w:tc>
          <w:tcPr>
            <w:tcW w:w="800" w:type="dxa"/>
            <w:shd w:val="solid" w:color="FFFFFF" w:fill="auto"/>
          </w:tcPr>
          <w:p w14:paraId="4A3E3E2E"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E450EA"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200F18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593FB88A"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C976BC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0FD0B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6171A"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57712380" w14:textId="77777777" w:rsidR="004D1294" w:rsidRDefault="004D1294" w:rsidP="004D1294">
            <w:pPr>
              <w:pStyle w:val="TAC"/>
              <w:rPr>
                <w:sz w:val="16"/>
                <w:szCs w:val="16"/>
                <w:lang w:eastAsia="zh-CN"/>
              </w:rPr>
            </w:pPr>
            <w:r>
              <w:rPr>
                <w:sz w:val="16"/>
                <w:szCs w:val="16"/>
                <w:lang w:eastAsia="zh-CN"/>
              </w:rPr>
              <w:t>16.3.0</w:t>
            </w:r>
          </w:p>
        </w:tc>
      </w:tr>
      <w:tr w:rsidR="008903B2" w:rsidRPr="00C012B0" w14:paraId="37F661AD" w14:textId="77777777" w:rsidTr="00EC0283">
        <w:trPr>
          <w:trHeight w:val="383"/>
        </w:trPr>
        <w:tc>
          <w:tcPr>
            <w:tcW w:w="800" w:type="dxa"/>
            <w:shd w:val="solid" w:color="FFFFFF" w:fill="auto"/>
          </w:tcPr>
          <w:p w14:paraId="035BB57D"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704E23BF"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0BE3E17"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1D60BAD2"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22EBC23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9857DBF"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35E37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B640A93" w14:textId="77777777" w:rsidR="008903B2" w:rsidRDefault="008903B2" w:rsidP="004D1294">
            <w:pPr>
              <w:pStyle w:val="TAC"/>
              <w:rPr>
                <w:sz w:val="16"/>
                <w:szCs w:val="16"/>
                <w:lang w:eastAsia="zh-CN"/>
              </w:rPr>
            </w:pPr>
            <w:r>
              <w:rPr>
                <w:sz w:val="16"/>
                <w:szCs w:val="16"/>
                <w:lang w:eastAsia="zh-CN"/>
              </w:rPr>
              <w:t>16.3.0</w:t>
            </w:r>
          </w:p>
        </w:tc>
      </w:tr>
      <w:tr w:rsidR="00504BCD" w:rsidRPr="00C012B0" w14:paraId="083C4E0B" w14:textId="77777777" w:rsidTr="00EC0283">
        <w:trPr>
          <w:trHeight w:val="383"/>
        </w:trPr>
        <w:tc>
          <w:tcPr>
            <w:tcW w:w="800" w:type="dxa"/>
            <w:shd w:val="solid" w:color="FFFFFF" w:fill="auto"/>
          </w:tcPr>
          <w:p w14:paraId="020DED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6B4F0F89"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313E0F9"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CAA9815"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77993F7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D255A6D"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D0AF47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18517683" w14:textId="77777777" w:rsidR="00504BCD" w:rsidRDefault="00504BCD" w:rsidP="004D1294">
            <w:pPr>
              <w:pStyle w:val="TAC"/>
              <w:rPr>
                <w:sz w:val="16"/>
                <w:szCs w:val="16"/>
                <w:lang w:eastAsia="zh-CN"/>
              </w:rPr>
            </w:pPr>
            <w:r>
              <w:rPr>
                <w:sz w:val="16"/>
                <w:szCs w:val="16"/>
                <w:lang w:eastAsia="zh-CN"/>
              </w:rPr>
              <w:t>16.4.0</w:t>
            </w:r>
          </w:p>
        </w:tc>
      </w:tr>
      <w:tr w:rsidR="00AA3D43" w:rsidRPr="00C012B0" w14:paraId="2667E720" w14:textId="77777777" w:rsidTr="00EC0283">
        <w:trPr>
          <w:trHeight w:val="383"/>
        </w:trPr>
        <w:tc>
          <w:tcPr>
            <w:tcW w:w="800" w:type="dxa"/>
            <w:shd w:val="solid" w:color="FFFFFF" w:fill="auto"/>
          </w:tcPr>
          <w:p w14:paraId="0C8AB64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0801AD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D934B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6D4B36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08F3CE1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350C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2DC91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9896155" w14:textId="77777777" w:rsidR="00AA3D43" w:rsidRDefault="00AA3D43" w:rsidP="00AA3D43">
            <w:pPr>
              <w:pStyle w:val="TAC"/>
              <w:rPr>
                <w:sz w:val="16"/>
                <w:szCs w:val="16"/>
                <w:lang w:eastAsia="zh-CN"/>
              </w:rPr>
            </w:pPr>
            <w:r>
              <w:rPr>
                <w:sz w:val="16"/>
                <w:szCs w:val="16"/>
                <w:lang w:eastAsia="zh-CN"/>
              </w:rPr>
              <w:t>16.4.0</w:t>
            </w:r>
          </w:p>
        </w:tc>
      </w:tr>
      <w:tr w:rsidR="00AA3D43" w:rsidRPr="00C012B0" w14:paraId="5DB1208E" w14:textId="77777777" w:rsidTr="00EC0283">
        <w:trPr>
          <w:trHeight w:val="383"/>
        </w:trPr>
        <w:tc>
          <w:tcPr>
            <w:tcW w:w="800" w:type="dxa"/>
            <w:shd w:val="solid" w:color="FFFFFF" w:fill="auto"/>
          </w:tcPr>
          <w:p w14:paraId="7B1A8A2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43381C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0616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F9F74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734A49A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F7C37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1175A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5FDA8870" w14:textId="77777777" w:rsidR="00AA3D43" w:rsidRDefault="00AA3D43" w:rsidP="00AA3D43">
            <w:pPr>
              <w:pStyle w:val="TAC"/>
              <w:rPr>
                <w:sz w:val="16"/>
                <w:szCs w:val="16"/>
                <w:lang w:eastAsia="zh-CN"/>
              </w:rPr>
            </w:pPr>
            <w:r>
              <w:rPr>
                <w:sz w:val="16"/>
                <w:szCs w:val="16"/>
                <w:lang w:eastAsia="zh-CN"/>
              </w:rPr>
              <w:t>16.4.0</w:t>
            </w:r>
          </w:p>
        </w:tc>
      </w:tr>
      <w:tr w:rsidR="00AA3D43" w:rsidRPr="00C012B0" w14:paraId="1D5F3485" w14:textId="77777777" w:rsidTr="00EC0283">
        <w:trPr>
          <w:trHeight w:val="383"/>
        </w:trPr>
        <w:tc>
          <w:tcPr>
            <w:tcW w:w="800" w:type="dxa"/>
            <w:shd w:val="solid" w:color="FFFFFF" w:fill="auto"/>
          </w:tcPr>
          <w:p w14:paraId="6F3AC8B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D3217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5C50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32346E4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2077185F"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EEBD0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8D7223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04976CD" w14:textId="77777777" w:rsidR="00AA3D43" w:rsidRDefault="00AA3D43" w:rsidP="00AA3D43">
            <w:pPr>
              <w:pStyle w:val="TAC"/>
              <w:rPr>
                <w:sz w:val="16"/>
                <w:szCs w:val="16"/>
                <w:lang w:eastAsia="zh-CN"/>
              </w:rPr>
            </w:pPr>
            <w:r>
              <w:rPr>
                <w:sz w:val="16"/>
                <w:szCs w:val="16"/>
                <w:lang w:eastAsia="zh-CN"/>
              </w:rPr>
              <w:t>16.4.0</w:t>
            </w:r>
          </w:p>
        </w:tc>
      </w:tr>
      <w:tr w:rsidR="00AA3D43" w:rsidRPr="00C012B0" w14:paraId="253E7F69" w14:textId="77777777" w:rsidTr="00EC0283">
        <w:trPr>
          <w:trHeight w:val="383"/>
        </w:trPr>
        <w:tc>
          <w:tcPr>
            <w:tcW w:w="800" w:type="dxa"/>
            <w:shd w:val="solid" w:color="FFFFFF" w:fill="auto"/>
          </w:tcPr>
          <w:p w14:paraId="686EA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E0C55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FED287"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EDF42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160F066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59755F6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DAD9C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14E16077" w14:textId="77777777" w:rsidR="00AA3D43" w:rsidRDefault="00AA3D43" w:rsidP="00AA3D43">
            <w:pPr>
              <w:pStyle w:val="TAC"/>
              <w:rPr>
                <w:sz w:val="16"/>
                <w:szCs w:val="16"/>
                <w:lang w:eastAsia="zh-CN"/>
              </w:rPr>
            </w:pPr>
            <w:r>
              <w:rPr>
                <w:sz w:val="16"/>
                <w:szCs w:val="16"/>
                <w:lang w:eastAsia="zh-CN"/>
              </w:rPr>
              <w:t>16.4.0</w:t>
            </w:r>
          </w:p>
        </w:tc>
      </w:tr>
      <w:tr w:rsidR="00AA3D43" w:rsidRPr="00C012B0" w14:paraId="143B893F" w14:textId="77777777" w:rsidTr="00EC0283">
        <w:trPr>
          <w:trHeight w:val="383"/>
        </w:trPr>
        <w:tc>
          <w:tcPr>
            <w:tcW w:w="800" w:type="dxa"/>
            <w:shd w:val="solid" w:color="FFFFFF" w:fill="auto"/>
          </w:tcPr>
          <w:p w14:paraId="69AAB23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484B8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2B49C9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5E7864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7E17013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96D7B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DEC35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8F82F4D" w14:textId="77777777" w:rsidR="00AA3D43" w:rsidRDefault="00AA3D43" w:rsidP="00AA3D43">
            <w:pPr>
              <w:pStyle w:val="TAC"/>
              <w:rPr>
                <w:sz w:val="16"/>
                <w:szCs w:val="16"/>
                <w:lang w:eastAsia="zh-CN"/>
              </w:rPr>
            </w:pPr>
            <w:r>
              <w:rPr>
                <w:sz w:val="16"/>
                <w:szCs w:val="16"/>
                <w:lang w:eastAsia="zh-CN"/>
              </w:rPr>
              <w:t>16.4.0</w:t>
            </w:r>
          </w:p>
        </w:tc>
      </w:tr>
      <w:tr w:rsidR="00AA3D43" w:rsidRPr="00C012B0" w14:paraId="59D95530" w14:textId="77777777" w:rsidTr="00EC0283">
        <w:trPr>
          <w:trHeight w:val="383"/>
        </w:trPr>
        <w:tc>
          <w:tcPr>
            <w:tcW w:w="800" w:type="dxa"/>
            <w:shd w:val="solid" w:color="FFFFFF" w:fill="auto"/>
          </w:tcPr>
          <w:p w14:paraId="4B0CFB6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C16274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EE1F8C"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323CF3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74DFE8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2B488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58B478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3B44CF81" w14:textId="77777777" w:rsidR="00AA3D43" w:rsidRDefault="00AA3D43" w:rsidP="00AA3D43">
            <w:pPr>
              <w:pStyle w:val="TAC"/>
              <w:rPr>
                <w:sz w:val="16"/>
                <w:szCs w:val="16"/>
                <w:lang w:eastAsia="zh-CN"/>
              </w:rPr>
            </w:pPr>
            <w:r>
              <w:rPr>
                <w:sz w:val="16"/>
                <w:szCs w:val="16"/>
                <w:lang w:eastAsia="zh-CN"/>
              </w:rPr>
              <w:t>16.4.0</w:t>
            </w:r>
          </w:p>
        </w:tc>
      </w:tr>
      <w:tr w:rsidR="00AA3D43" w:rsidRPr="00C012B0" w14:paraId="0DBD82F0" w14:textId="77777777" w:rsidTr="00EC0283">
        <w:trPr>
          <w:trHeight w:val="383"/>
        </w:trPr>
        <w:tc>
          <w:tcPr>
            <w:tcW w:w="800" w:type="dxa"/>
            <w:shd w:val="solid" w:color="FFFFFF" w:fill="auto"/>
          </w:tcPr>
          <w:p w14:paraId="01A5FDA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801137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C54724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0EB00B7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2B5BF7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FC24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D4DDE0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2F4BE5D9" w14:textId="77777777" w:rsidR="00AA3D43" w:rsidRDefault="00AA3D43" w:rsidP="00AA3D43">
            <w:pPr>
              <w:pStyle w:val="TAC"/>
              <w:rPr>
                <w:sz w:val="16"/>
                <w:szCs w:val="16"/>
                <w:lang w:eastAsia="zh-CN"/>
              </w:rPr>
            </w:pPr>
            <w:r>
              <w:rPr>
                <w:sz w:val="16"/>
                <w:szCs w:val="16"/>
                <w:lang w:eastAsia="zh-CN"/>
              </w:rPr>
              <w:t>16.4.0</w:t>
            </w:r>
          </w:p>
        </w:tc>
      </w:tr>
      <w:tr w:rsidR="00AA3D43" w:rsidRPr="00C012B0" w14:paraId="610AB5BF" w14:textId="77777777" w:rsidTr="00EC0283">
        <w:trPr>
          <w:trHeight w:val="383"/>
        </w:trPr>
        <w:tc>
          <w:tcPr>
            <w:tcW w:w="800" w:type="dxa"/>
            <w:shd w:val="solid" w:color="FFFFFF" w:fill="auto"/>
          </w:tcPr>
          <w:p w14:paraId="3A54E12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54E058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36277C"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195C96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A5BD93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A915A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1B09F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FE2F62C" w14:textId="77777777" w:rsidR="00AA3D43" w:rsidRDefault="00AA3D43" w:rsidP="00AA3D43">
            <w:pPr>
              <w:pStyle w:val="TAC"/>
              <w:rPr>
                <w:sz w:val="16"/>
                <w:szCs w:val="16"/>
                <w:lang w:eastAsia="zh-CN"/>
              </w:rPr>
            </w:pPr>
            <w:r>
              <w:rPr>
                <w:sz w:val="16"/>
                <w:szCs w:val="16"/>
                <w:lang w:eastAsia="zh-CN"/>
              </w:rPr>
              <w:t>16.4.0</w:t>
            </w:r>
          </w:p>
        </w:tc>
      </w:tr>
      <w:tr w:rsidR="00AA3D43" w:rsidRPr="00C012B0" w14:paraId="5BF3B532" w14:textId="77777777" w:rsidTr="00EC0283">
        <w:trPr>
          <w:trHeight w:val="383"/>
        </w:trPr>
        <w:tc>
          <w:tcPr>
            <w:tcW w:w="800" w:type="dxa"/>
            <w:shd w:val="solid" w:color="FFFFFF" w:fill="auto"/>
          </w:tcPr>
          <w:p w14:paraId="72EB505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8758E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0EC1C3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D03FA6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7CAAC5C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2DE4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71CF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0CB02121" w14:textId="77777777" w:rsidR="00AA3D43" w:rsidRDefault="00AA3D43" w:rsidP="00AA3D43">
            <w:pPr>
              <w:pStyle w:val="TAC"/>
              <w:rPr>
                <w:sz w:val="16"/>
                <w:szCs w:val="16"/>
                <w:lang w:eastAsia="zh-CN"/>
              </w:rPr>
            </w:pPr>
            <w:r>
              <w:rPr>
                <w:sz w:val="16"/>
                <w:szCs w:val="16"/>
                <w:lang w:eastAsia="zh-CN"/>
              </w:rPr>
              <w:t>16.4.0</w:t>
            </w:r>
          </w:p>
        </w:tc>
      </w:tr>
      <w:tr w:rsidR="00AA3D43" w:rsidRPr="00C012B0" w14:paraId="148DFFA3" w14:textId="77777777" w:rsidTr="00EC0283">
        <w:trPr>
          <w:trHeight w:val="383"/>
        </w:trPr>
        <w:tc>
          <w:tcPr>
            <w:tcW w:w="800" w:type="dxa"/>
            <w:shd w:val="solid" w:color="FFFFFF" w:fill="auto"/>
          </w:tcPr>
          <w:p w14:paraId="2F7B209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19D5F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D77B2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40C25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40F817C8"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B53C7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DE18F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26FC2BA" w14:textId="77777777" w:rsidR="00AA3D43" w:rsidRDefault="00AA3D43" w:rsidP="00AA3D43">
            <w:pPr>
              <w:pStyle w:val="TAC"/>
              <w:rPr>
                <w:sz w:val="16"/>
                <w:szCs w:val="16"/>
                <w:lang w:eastAsia="zh-CN"/>
              </w:rPr>
            </w:pPr>
            <w:r>
              <w:rPr>
                <w:sz w:val="16"/>
                <w:szCs w:val="16"/>
                <w:lang w:eastAsia="zh-CN"/>
              </w:rPr>
              <w:t>16.4.0</w:t>
            </w:r>
          </w:p>
        </w:tc>
      </w:tr>
      <w:tr w:rsidR="00AA3D43" w:rsidRPr="00C012B0" w14:paraId="79B9441F" w14:textId="77777777" w:rsidTr="00EC0283">
        <w:trPr>
          <w:trHeight w:val="383"/>
        </w:trPr>
        <w:tc>
          <w:tcPr>
            <w:tcW w:w="800" w:type="dxa"/>
            <w:shd w:val="solid" w:color="FFFFFF" w:fill="auto"/>
          </w:tcPr>
          <w:p w14:paraId="2694CE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lastRenderedPageBreak/>
              <w:t>2020-07</w:t>
            </w:r>
          </w:p>
        </w:tc>
        <w:tc>
          <w:tcPr>
            <w:tcW w:w="800" w:type="dxa"/>
            <w:shd w:val="solid" w:color="FFFFFF" w:fill="auto"/>
          </w:tcPr>
          <w:p w14:paraId="35B6B3D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D1F40D6"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73072EE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759E3F1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2E7F93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50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210C8E3B" w14:textId="77777777" w:rsidR="00AA3D43" w:rsidRDefault="00AA3D43" w:rsidP="00AA3D43">
            <w:pPr>
              <w:pStyle w:val="TAC"/>
              <w:rPr>
                <w:sz w:val="16"/>
                <w:szCs w:val="16"/>
                <w:lang w:eastAsia="zh-CN"/>
              </w:rPr>
            </w:pPr>
            <w:r>
              <w:rPr>
                <w:sz w:val="16"/>
                <w:szCs w:val="16"/>
                <w:lang w:eastAsia="zh-CN"/>
              </w:rPr>
              <w:t>16.4.0</w:t>
            </w:r>
          </w:p>
        </w:tc>
      </w:tr>
      <w:tr w:rsidR="00AA3D43" w:rsidRPr="00C012B0" w14:paraId="5EFAFD68" w14:textId="77777777" w:rsidTr="00EC0283">
        <w:trPr>
          <w:trHeight w:val="383"/>
        </w:trPr>
        <w:tc>
          <w:tcPr>
            <w:tcW w:w="800" w:type="dxa"/>
            <w:shd w:val="solid" w:color="FFFFFF" w:fill="auto"/>
          </w:tcPr>
          <w:p w14:paraId="53775F8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598D16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2A7277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1A153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75075ED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CD377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D5AB4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15184425" w14:textId="77777777" w:rsidR="00AA3D43" w:rsidRDefault="00AA3D43" w:rsidP="00AA3D43">
            <w:pPr>
              <w:pStyle w:val="TAC"/>
              <w:rPr>
                <w:sz w:val="16"/>
                <w:szCs w:val="16"/>
                <w:lang w:eastAsia="zh-CN"/>
              </w:rPr>
            </w:pPr>
            <w:r>
              <w:rPr>
                <w:sz w:val="16"/>
                <w:szCs w:val="16"/>
                <w:lang w:eastAsia="zh-CN"/>
              </w:rPr>
              <w:t>16.4.0</w:t>
            </w:r>
          </w:p>
        </w:tc>
      </w:tr>
      <w:tr w:rsidR="00AA3D43" w:rsidRPr="00C012B0" w14:paraId="0CB5B5E0" w14:textId="77777777" w:rsidTr="00EC0283">
        <w:trPr>
          <w:trHeight w:val="383"/>
        </w:trPr>
        <w:tc>
          <w:tcPr>
            <w:tcW w:w="800" w:type="dxa"/>
            <w:shd w:val="solid" w:color="FFFFFF" w:fill="auto"/>
          </w:tcPr>
          <w:p w14:paraId="5DD860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10BAF1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8486E9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1DC6F5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4BA037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23C6D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8F30F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22575DC9" w14:textId="77777777" w:rsidR="00AA3D43" w:rsidRDefault="00AA3D43" w:rsidP="00AA3D43">
            <w:pPr>
              <w:pStyle w:val="TAC"/>
              <w:rPr>
                <w:sz w:val="16"/>
                <w:szCs w:val="16"/>
                <w:lang w:eastAsia="zh-CN"/>
              </w:rPr>
            </w:pPr>
            <w:r>
              <w:rPr>
                <w:sz w:val="16"/>
                <w:szCs w:val="16"/>
                <w:lang w:eastAsia="zh-CN"/>
              </w:rPr>
              <w:t>16.4.0</w:t>
            </w:r>
          </w:p>
        </w:tc>
      </w:tr>
      <w:tr w:rsidR="00AA3D43" w:rsidRPr="00C012B0" w14:paraId="08533AED" w14:textId="77777777" w:rsidTr="00EC0283">
        <w:trPr>
          <w:trHeight w:val="383"/>
        </w:trPr>
        <w:tc>
          <w:tcPr>
            <w:tcW w:w="800" w:type="dxa"/>
            <w:shd w:val="solid" w:color="FFFFFF" w:fill="auto"/>
          </w:tcPr>
          <w:p w14:paraId="320EFB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3CB001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DCFC47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46B07C4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B9C2CA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1699E0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BDFE4D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175A9001" w14:textId="77777777" w:rsidR="00AA3D43" w:rsidRDefault="00AA3D43" w:rsidP="00AA3D43">
            <w:pPr>
              <w:pStyle w:val="TAC"/>
              <w:rPr>
                <w:sz w:val="16"/>
                <w:szCs w:val="16"/>
                <w:lang w:eastAsia="zh-CN"/>
              </w:rPr>
            </w:pPr>
            <w:r>
              <w:rPr>
                <w:sz w:val="16"/>
                <w:szCs w:val="16"/>
                <w:lang w:eastAsia="zh-CN"/>
              </w:rPr>
              <w:t>16.4.0</w:t>
            </w:r>
          </w:p>
        </w:tc>
      </w:tr>
      <w:tr w:rsidR="00AA3D43" w:rsidRPr="00C012B0" w14:paraId="16E54735" w14:textId="77777777" w:rsidTr="00EC0283">
        <w:trPr>
          <w:trHeight w:val="383"/>
        </w:trPr>
        <w:tc>
          <w:tcPr>
            <w:tcW w:w="800" w:type="dxa"/>
            <w:shd w:val="solid" w:color="FFFFFF" w:fill="auto"/>
          </w:tcPr>
          <w:p w14:paraId="7C08514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62370C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8A9731A" w14:textId="77777777" w:rsidR="00AA3D43" w:rsidRDefault="00AA3D43" w:rsidP="00AA3D43">
            <w:pPr>
              <w:pStyle w:val="TAC"/>
              <w:rPr>
                <w:rFonts w:cs="Arial"/>
                <w:color w:val="000000"/>
                <w:sz w:val="16"/>
                <w:szCs w:val="16"/>
                <w:lang w:eastAsia="zh-CN"/>
              </w:rPr>
            </w:pPr>
          </w:p>
        </w:tc>
        <w:tc>
          <w:tcPr>
            <w:tcW w:w="567" w:type="dxa"/>
            <w:shd w:val="solid" w:color="FFFFFF" w:fill="auto"/>
          </w:tcPr>
          <w:p w14:paraId="17B1A83B"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158F959C"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406B41A9"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6DC2CEE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65876973" w14:textId="77777777" w:rsidR="00AA3D43" w:rsidRDefault="00AA3D43" w:rsidP="00AA3D43">
            <w:pPr>
              <w:pStyle w:val="TAC"/>
              <w:rPr>
                <w:sz w:val="16"/>
                <w:szCs w:val="16"/>
                <w:lang w:eastAsia="zh-CN"/>
              </w:rPr>
            </w:pPr>
            <w:r>
              <w:rPr>
                <w:sz w:val="16"/>
                <w:szCs w:val="16"/>
                <w:lang w:eastAsia="zh-CN"/>
              </w:rPr>
              <w:t>16.4.1</w:t>
            </w:r>
          </w:p>
        </w:tc>
      </w:tr>
      <w:tr w:rsidR="00351C87" w:rsidRPr="00C012B0" w14:paraId="2376B3DA" w14:textId="77777777" w:rsidTr="00EC0283">
        <w:trPr>
          <w:trHeight w:val="383"/>
        </w:trPr>
        <w:tc>
          <w:tcPr>
            <w:tcW w:w="800" w:type="dxa"/>
            <w:shd w:val="solid" w:color="FFFFFF" w:fill="auto"/>
          </w:tcPr>
          <w:p w14:paraId="74E97B57"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2DB68F"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0C172D3" w14:textId="77777777" w:rsidR="00351C87" w:rsidRDefault="00351C87" w:rsidP="00351C87">
            <w:pPr>
              <w:pStyle w:val="TAC"/>
              <w:rPr>
                <w:rFonts w:cs="Arial"/>
                <w:color w:val="000000"/>
                <w:sz w:val="16"/>
                <w:szCs w:val="16"/>
                <w:lang w:eastAsia="zh-CN"/>
              </w:rPr>
            </w:pPr>
          </w:p>
        </w:tc>
        <w:tc>
          <w:tcPr>
            <w:tcW w:w="567" w:type="dxa"/>
            <w:shd w:val="solid" w:color="FFFFFF" w:fill="auto"/>
          </w:tcPr>
          <w:p w14:paraId="585EF18D"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4D659373"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CD68BD4"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5DBF10D1"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05F502BD" w14:textId="77777777" w:rsidR="00351C87" w:rsidRDefault="00351C87" w:rsidP="00351C87">
            <w:pPr>
              <w:pStyle w:val="TAC"/>
              <w:rPr>
                <w:sz w:val="16"/>
                <w:szCs w:val="16"/>
                <w:lang w:eastAsia="zh-CN"/>
              </w:rPr>
            </w:pPr>
            <w:r>
              <w:rPr>
                <w:sz w:val="16"/>
                <w:szCs w:val="16"/>
                <w:lang w:eastAsia="zh-CN"/>
              </w:rPr>
              <w:t>16.4.2</w:t>
            </w:r>
          </w:p>
        </w:tc>
      </w:tr>
      <w:tr w:rsidR="00BB4B6A" w:rsidRPr="00C012B0" w14:paraId="37743C5D" w14:textId="77777777" w:rsidTr="00EC0283">
        <w:trPr>
          <w:trHeight w:val="383"/>
        </w:trPr>
        <w:tc>
          <w:tcPr>
            <w:tcW w:w="800" w:type="dxa"/>
            <w:shd w:val="solid" w:color="FFFFFF" w:fill="auto"/>
          </w:tcPr>
          <w:p w14:paraId="1BDE6599"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DEC694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18FF308"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7A6B47C1"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00ACACC1"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B6C227B"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73B5A1"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380BCAEA" w14:textId="77777777" w:rsidR="00BB4B6A" w:rsidRDefault="00BB4B6A" w:rsidP="00351C87">
            <w:pPr>
              <w:pStyle w:val="TAC"/>
              <w:rPr>
                <w:sz w:val="16"/>
                <w:szCs w:val="16"/>
                <w:lang w:eastAsia="zh-CN"/>
              </w:rPr>
            </w:pPr>
            <w:r>
              <w:rPr>
                <w:sz w:val="16"/>
                <w:szCs w:val="16"/>
                <w:lang w:eastAsia="zh-CN"/>
              </w:rPr>
              <w:t>16.5.0</w:t>
            </w:r>
          </w:p>
        </w:tc>
      </w:tr>
      <w:tr w:rsidR="00BB61BC" w:rsidRPr="00C012B0" w14:paraId="32FA5B3C" w14:textId="77777777" w:rsidTr="00EC0283">
        <w:trPr>
          <w:trHeight w:val="383"/>
        </w:trPr>
        <w:tc>
          <w:tcPr>
            <w:tcW w:w="800" w:type="dxa"/>
            <w:shd w:val="solid" w:color="FFFFFF" w:fill="auto"/>
          </w:tcPr>
          <w:p w14:paraId="013C8EF6"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B45184F"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4C2573A"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E99512E"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ACC32BE"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6C3857B"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5E48D15"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3C0550D2" w14:textId="77777777" w:rsidR="00BB61BC" w:rsidRDefault="00BB61BC" w:rsidP="00351C87">
            <w:pPr>
              <w:pStyle w:val="TAC"/>
              <w:rPr>
                <w:sz w:val="16"/>
                <w:szCs w:val="16"/>
                <w:lang w:eastAsia="zh-CN"/>
              </w:rPr>
            </w:pPr>
            <w:r>
              <w:rPr>
                <w:sz w:val="16"/>
                <w:szCs w:val="16"/>
                <w:lang w:eastAsia="zh-CN"/>
              </w:rPr>
              <w:t>16.5.0</w:t>
            </w:r>
          </w:p>
        </w:tc>
      </w:tr>
      <w:tr w:rsidR="00A534EA" w:rsidRPr="00C012B0" w14:paraId="7117C4F0" w14:textId="77777777" w:rsidTr="00EC0283">
        <w:trPr>
          <w:trHeight w:val="383"/>
        </w:trPr>
        <w:tc>
          <w:tcPr>
            <w:tcW w:w="800" w:type="dxa"/>
            <w:shd w:val="solid" w:color="FFFFFF" w:fill="auto"/>
          </w:tcPr>
          <w:p w14:paraId="498AE98F"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12EE7D7"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F811B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70C4CB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7DE6FE2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B15F43"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A04444"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B679DA7" w14:textId="77777777" w:rsidR="00A534EA" w:rsidRDefault="00A534EA" w:rsidP="00A534EA">
            <w:pPr>
              <w:pStyle w:val="TAC"/>
              <w:rPr>
                <w:sz w:val="16"/>
                <w:szCs w:val="16"/>
                <w:lang w:eastAsia="zh-CN"/>
              </w:rPr>
            </w:pPr>
            <w:r>
              <w:rPr>
                <w:sz w:val="16"/>
                <w:szCs w:val="16"/>
                <w:lang w:eastAsia="zh-CN"/>
              </w:rPr>
              <w:t>16.5.0</w:t>
            </w:r>
          </w:p>
        </w:tc>
      </w:tr>
      <w:tr w:rsidR="005E171C" w:rsidRPr="00C012B0" w14:paraId="7A9542A4" w14:textId="77777777" w:rsidTr="00EC0283">
        <w:trPr>
          <w:trHeight w:val="383"/>
        </w:trPr>
        <w:tc>
          <w:tcPr>
            <w:tcW w:w="800" w:type="dxa"/>
            <w:shd w:val="solid" w:color="FFFFFF" w:fill="auto"/>
          </w:tcPr>
          <w:p w14:paraId="37EB3103"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4C40373"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EC537ED"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6EFF878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5BFFB07E"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B22B9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E29A02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1DF27C3F" w14:textId="77777777" w:rsidR="005E171C" w:rsidRDefault="005E171C" w:rsidP="00A534EA">
            <w:pPr>
              <w:pStyle w:val="TAC"/>
              <w:rPr>
                <w:sz w:val="16"/>
                <w:szCs w:val="16"/>
                <w:lang w:eastAsia="zh-CN"/>
              </w:rPr>
            </w:pPr>
            <w:r>
              <w:rPr>
                <w:sz w:val="16"/>
                <w:szCs w:val="16"/>
                <w:lang w:eastAsia="zh-CN"/>
              </w:rPr>
              <w:t>16.5.0</w:t>
            </w:r>
          </w:p>
        </w:tc>
      </w:tr>
      <w:tr w:rsidR="004D74BE" w:rsidRPr="00C012B0" w14:paraId="5E54B1B1" w14:textId="77777777" w:rsidTr="00EC0283">
        <w:trPr>
          <w:trHeight w:val="383"/>
        </w:trPr>
        <w:tc>
          <w:tcPr>
            <w:tcW w:w="800" w:type="dxa"/>
            <w:shd w:val="solid" w:color="FFFFFF" w:fill="auto"/>
          </w:tcPr>
          <w:p w14:paraId="4B2A91E7"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B2C1C5E"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64906A3"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5A904F70"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6D446CAD"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0A25C0"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572F29"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28B90DD7" w14:textId="77777777" w:rsidR="004D74BE" w:rsidRDefault="004D74BE" w:rsidP="00A534EA">
            <w:pPr>
              <w:pStyle w:val="TAC"/>
              <w:rPr>
                <w:sz w:val="16"/>
                <w:szCs w:val="16"/>
                <w:lang w:eastAsia="zh-CN"/>
              </w:rPr>
            </w:pPr>
            <w:r>
              <w:rPr>
                <w:sz w:val="16"/>
                <w:szCs w:val="16"/>
                <w:lang w:eastAsia="zh-CN"/>
              </w:rPr>
              <w:t>16.5.0</w:t>
            </w:r>
          </w:p>
        </w:tc>
      </w:tr>
      <w:tr w:rsidR="00552D55" w:rsidRPr="00C012B0" w14:paraId="79F93388" w14:textId="77777777" w:rsidTr="00EC0283">
        <w:trPr>
          <w:trHeight w:val="383"/>
        </w:trPr>
        <w:tc>
          <w:tcPr>
            <w:tcW w:w="800" w:type="dxa"/>
            <w:shd w:val="solid" w:color="FFFFFF" w:fill="auto"/>
          </w:tcPr>
          <w:p w14:paraId="7231C32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A1929BA"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62ADFF"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EB9D8FF"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0AC65B73"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6AEEFB7"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2F2E60"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1D12EC1F" w14:textId="77777777" w:rsidR="00552D55" w:rsidRDefault="00552D55" w:rsidP="00A534EA">
            <w:pPr>
              <w:pStyle w:val="TAC"/>
              <w:rPr>
                <w:sz w:val="16"/>
                <w:szCs w:val="16"/>
                <w:lang w:eastAsia="zh-CN"/>
              </w:rPr>
            </w:pPr>
            <w:r>
              <w:rPr>
                <w:sz w:val="16"/>
                <w:szCs w:val="16"/>
                <w:lang w:eastAsia="zh-CN"/>
              </w:rPr>
              <w:t>16.5.0</w:t>
            </w:r>
          </w:p>
        </w:tc>
      </w:tr>
      <w:tr w:rsidR="00E3323F" w:rsidRPr="00C012B0" w14:paraId="04DDA148" w14:textId="77777777" w:rsidTr="00EC0283">
        <w:trPr>
          <w:trHeight w:val="383"/>
        </w:trPr>
        <w:tc>
          <w:tcPr>
            <w:tcW w:w="800" w:type="dxa"/>
            <w:shd w:val="solid" w:color="FFFFFF" w:fill="auto"/>
          </w:tcPr>
          <w:p w14:paraId="683AD32D"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3C45F68"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8CEE81"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CA6768C"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091EAEBB"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21F58D"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6D61637"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7E1EF659" w14:textId="77777777" w:rsidR="00E3323F" w:rsidRDefault="00E3323F" w:rsidP="00A534EA">
            <w:pPr>
              <w:pStyle w:val="TAC"/>
              <w:rPr>
                <w:sz w:val="16"/>
                <w:szCs w:val="16"/>
                <w:lang w:eastAsia="zh-CN"/>
              </w:rPr>
            </w:pPr>
            <w:r>
              <w:rPr>
                <w:sz w:val="16"/>
                <w:szCs w:val="16"/>
                <w:lang w:eastAsia="zh-CN"/>
              </w:rPr>
              <w:t>16.5.0</w:t>
            </w:r>
          </w:p>
        </w:tc>
      </w:tr>
      <w:tr w:rsidR="00EB3F24" w:rsidRPr="00C012B0" w14:paraId="02661072" w14:textId="77777777" w:rsidTr="00EC0283">
        <w:trPr>
          <w:trHeight w:val="383"/>
        </w:trPr>
        <w:tc>
          <w:tcPr>
            <w:tcW w:w="800" w:type="dxa"/>
            <w:shd w:val="solid" w:color="FFFFFF" w:fill="auto"/>
          </w:tcPr>
          <w:p w14:paraId="4580FED4"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0BCE34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96819F2"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9B83C1E"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0BE74316"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20563F5"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D873F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01E67D6B" w14:textId="77777777" w:rsidR="00EB3F24" w:rsidRDefault="00EB3F24" w:rsidP="00EB3F24">
            <w:pPr>
              <w:pStyle w:val="TAC"/>
              <w:rPr>
                <w:sz w:val="16"/>
                <w:szCs w:val="16"/>
                <w:lang w:eastAsia="zh-CN"/>
              </w:rPr>
            </w:pPr>
            <w:r>
              <w:rPr>
                <w:sz w:val="16"/>
                <w:szCs w:val="16"/>
                <w:lang w:eastAsia="zh-CN"/>
              </w:rPr>
              <w:t>16.5.0</w:t>
            </w:r>
          </w:p>
        </w:tc>
      </w:tr>
      <w:tr w:rsidR="003B25F0" w:rsidRPr="00C012B0" w14:paraId="2A3A110D" w14:textId="77777777" w:rsidTr="00EC0283">
        <w:trPr>
          <w:trHeight w:val="383"/>
        </w:trPr>
        <w:tc>
          <w:tcPr>
            <w:tcW w:w="800" w:type="dxa"/>
            <w:shd w:val="solid" w:color="FFFFFF" w:fill="auto"/>
          </w:tcPr>
          <w:p w14:paraId="20919D17"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D444442"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EFB6010"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CA0EF3F"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5072EE3"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9E7CA1"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FEEE1"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4A1BDEAB" w14:textId="77777777" w:rsidR="003B25F0" w:rsidRDefault="003B25F0" w:rsidP="00EB3F24">
            <w:pPr>
              <w:pStyle w:val="TAC"/>
              <w:rPr>
                <w:sz w:val="16"/>
                <w:szCs w:val="16"/>
                <w:lang w:eastAsia="zh-CN"/>
              </w:rPr>
            </w:pPr>
            <w:r>
              <w:rPr>
                <w:sz w:val="16"/>
                <w:szCs w:val="16"/>
                <w:lang w:eastAsia="zh-CN"/>
              </w:rPr>
              <w:t>16.5.0</w:t>
            </w:r>
          </w:p>
        </w:tc>
      </w:tr>
      <w:tr w:rsidR="00BF3DA3" w:rsidRPr="00C012B0" w14:paraId="0DB2ED0F" w14:textId="77777777" w:rsidTr="00EC0283">
        <w:trPr>
          <w:trHeight w:val="383"/>
        </w:trPr>
        <w:tc>
          <w:tcPr>
            <w:tcW w:w="800" w:type="dxa"/>
            <w:shd w:val="solid" w:color="FFFFFF" w:fill="auto"/>
          </w:tcPr>
          <w:p w14:paraId="10ACEBC7"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4DDF2C8"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1B7B30D"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5F5CF61A"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0C5A315E"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B24A88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624AE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7DDFCC70" w14:textId="77777777" w:rsidR="00BF3DA3" w:rsidRDefault="00BF3DA3" w:rsidP="00EB3F24">
            <w:pPr>
              <w:pStyle w:val="TAC"/>
              <w:rPr>
                <w:sz w:val="16"/>
                <w:szCs w:val="16"/>
                <w:lang w:eastAsia="zh-CN"/>
              </w:rPr>
            </w:pPr>
            <w:r>
              <w:rPr>
                <w:sz w:val="16"/>
                <w:szCs w:val="16"/>
                <w:lang w:eastAsia="zh-CN"/>
              </w:rPr>
              <w:t>16.5.0</w:t>
            </w:r>
          </w:p>
        </w:tc>
      </w:tr>
      <w:tr w:rsidR="00AF0490" w:rsidRPr="00C012B0" w14:paraId="1FC187D3" w14:textId="77777777" w:rsidTr="00EC0283">
        <w:trPr>
          <w:trHeight w:val="383"/>
        </w:trPr>
        <w:tc>
          <w:tcPr>
            <w:tcW w:w="800" w:type="dxa"/>
            <w:shd w:val="solid" w:color="FFFFFF" w:fill="auto"/>
          </w:tcPr>
          <w:p w14:paraId="243D2268"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85DADF8"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CE7FA28"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A749C1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693C8E3"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E8E7358"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EBF0BB"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0B7EEFC8" w14:textId="77777777" w:rsidR="00AF0490" w:rsidRDefault="00AF0490" w:rsidP="00EB3F24">
            <w:pPr>
              <w:pStyle w:val="TAC"/>
              <w:rPr>
                <w:sz w:val="16"/>
                <w:szCs w:val="16"/>
                <w:lang w:eastAsia="zh-CN"/>
              </w:rPr>
            </w:pPr>
            <w:r>
              <w:rPr>
                <w:sz w:val="16"/>
                <w:szCs w:val="16"/>
                <w:lang w:eastAsia="zh-CN"/>
              </w:rPr>
              <w:t>16.5.0</w:t>
            </w:r>
          </w:p>
        </w:tc>
      </w:tr>
      <w:tr w:rsidR="00AE7750" w:rsidRPr="00C012B0" w14:paraId="3B4516CB" w14:textId="77777777" w:rsidTr="00EC0283">
        <w:trPr>
          <w:trHeight w:val="383"/>
        </w:trPr>
        <w:tc>
          <w:tcPr>
            <w:tcW w:w="800" w:type="dxa"/>
            <w:shd w:val="solid" w:color="FFFFFF" w:fill="auto"/>
          </w:tcPr>
          <w:p w14:paraId="5E847E05"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BE373E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FE19EC8"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D955E43"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364DF0B4"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18045A"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F6BDE2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0836D990" w14:textId="77777777" w:rsidR="00AE7750" w:rsidRDefault="00AE7750" w:rsidP="00EB3F24">
            <w:pPr>
              <w:pStyle w:val="TAC"/>
              <w:rPr>
                <w:sz w:val="16"/>
                <w:szCs w:val="16"/>
                <w:lang w:eastAsia="zh-CN"/>
              </w:rPr>
            </w:pPr>
            <w:r>
              <w:rPr>
                <w:sz w:val="16"/>
                <w:szCs w:val="16"/>
                <w:lang w:eastAsia="zh-CN"/>
              </w:rPr>
              <w:t>16.5.0</w:t>
            </w:r>
          </w:p>
        </w:tc>
      </w:tr>
      <w:tr w:rsidR="00E37A7F" w:rsidRPr="00C012B0" w14:paraId="41736D47" w14:textId="77777777" w:rsidTr="00EC0283">
        <w:trPr>
          <w:trHeight w:val="383"/>
        </w:trPr>
        <w:tc>
          <w:tcPr>
            <w:tcW w:w="800" w:type="dxa"/>
            <w:shd w:val="solid" w:color="FFFFFF" w:fill="auto"/>
          </w:tcPr>
          <w:p w14:paraId="64884D66"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C0E323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A98B53"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2E52C818"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38D30B7F"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6CEB9E"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497D620"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FFE7FA3" w14:textId="77777777" w:rsidR="00E37A7F" w:rsidRDefault="00E37A7F" w:rsidP="00EB3F24">
            <w:pPr>
              <w:pStyle w:val="TAC"/>
              <w:rPr>
                <w:sz w:val="16"/>
                <w:szCs w:val="16"/>
                <w:lang w:eastAsia="zh-CN"/>
              </w:rPr>
            </w:pPr>
            <w:r>
              <w:rPr>
                <w:sz w:val="16"/>
                <w:szCs w:val="16"/>
                <w:lang w:eastAsia="zh-CN"/>
              </w:rPr>
              <w:t>16.5.0</w:t>
            </w:r>
          </w:p>
        </w:tc>
      </w:tr>
      <w:tr w:rsidR="00B44E72" w:rsidRPr="00C012B0" w14:paraId="6776C5F4" w14:textId="77777777" w:rsidTr="00EC0283">
        <w:trPr>
          <w:trHeight w:val="383"/>
        </w:trPr>
        <w:tc>
          <w:tcPr>
            <w:tcW w:w="800" w:type="dxa"/>
            <w:shd w:val="solid" w:color="FFFFFF" w:fill="auto"/>
          </w:tcPr>
          <w:p w14:paraId="0434073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B04F12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7A4B697"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FDB2FF"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03C8A8F2"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4060A41"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C43E40"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2194E08A" w14:textId="77777777" w:rsidR="00B44E72" w:rsidRDefault="00B44E72" w:rsidP="00EB3F24">
            <w:pPr>
              <w:pStyle w:val="TAC"/>
              <w:rPr>
                <w:sz w:val="16"/>
                <w:szCs w:val="16"/>
                <w:lang w:eastAsia="zh-CN"/>
              </w:rPr>
            </w:pPr>
            <w:r>
              <w:rPr>
                <w:sz w:val="16"/>
                <w:szCs w:val="16"/>
                <w:lang w:eastAsia="zh-CN"/>
              </w:rPr>
              <w:t>16.5.0</w:t>
            </w:r>
          </w:p>
        </w:tc>
      </w:tr>
      <w:tr w:rsidR="00AD4751" w:rsidRPr="00C012B0" w14:paraId="5700CDDB" w14:textId="77777777" w:rsidTr="00EC0283">
        <w:trPr>
          <w:trHeight w:val="383"/>
        </w:trPr>
        <w:tc>
          <w:tcPr>
            <w:tcW w:w="800" w:type="dxa"/>
            <w:shd w:val="solid" w:color="FFFFFF" w:fill="auto"/>
          </w:tcPr>
          <w:p w14:paraId="529507D8"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A5ABA04"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59F0F68"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21EEE77"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7AEEAFF"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7A397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A77B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6ED0B01A" w14:textId="77777777" w:rsidR="00AD4751" w:rsidRDefault="00AD4751" w:rsidP="00AD4751">
            <w:pPr>
              <w:pStyle w:val="TAC"/>
              <w:rPr>
                <w:sz w:val="16"/>
                <w:szCs w:val="16"/>
                <w:lang w:eastAsia="zh-CN"/>
              </w:rPr>
            </w:pPr>
            <w:r>
              <w:rPr>
                <w:sz w:val="16"/>
                <w:szCs w:val="16"/>
                <w:lang w:eastAsia="zh-CN"/>
              </w:rPr>
              <w:t>16.5.0</w:t>
            </w:r>
          </w:p>
        </w:tc>
      </w:tr>
      <w:tr w:rsidR="008D4199" w:rsidRPr="00C012B0" w14:paraId="6CA1DEDD" w14:textId="77777777" w:rsidTr="00EC0283">
        <w:trPr>
          <w:trHeight w:val="383"/>
        </w:trPr>
        <w:tc>
          <w:tcPr>
            <w:tcW w:w="800" w:type="dxa"/>
            <w:shd w:val="solid" w:color="FFFFFF" w:fill="auto"/>
          </w:tcPr>
          <w:p w14:paraId="54E62080"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B79B574"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32ECA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67AD570C"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7FF150C8"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67B4F84C"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4A66E5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1FE34384" w14:textId="77777777" w:rsidR="008D4199" w:rsidRDefault="008D4199" w:rsidP="008D4199">
            <w:pPr>
              <w:pStyle w:val="TAC"/>
              <w:rPr>
                <w:sz w:val="16"/>
                <w:szCs w:val="16"/>
                <w:lang w:eastAsia="zh-CN"/>
              </w:rPr>
            </w:pPr>
            <w:r>
              <w:rPr>
                <w:sz w:val="16"/>
                <w:szCs w:val="16"/>
                <w:lang w:eastAsia="zh-CN"/>
              </w:rPr>
              <w:t>16.5.1</w:t>
            </w:r>
          </w:p>
        </w:tc>
      </w:tr>
      <w:tr w:rsidR="00CE183B" w:rsidRPr="00C012B0" w14:paraId="69D3FB4D" w14:textId="77777777" w:rsidTr="00EC0283">
        <w:trPr>
          <w:trHeight w:val="383"/>
        </w:trPr>
        <w:tc>
          <w:tcPr>
            <w:tcW w:w="800" w:type="dxa"/>
            <w:shd w:val="solid" w:color="FFFFFF" w:fill="auto"/>
          </w:tcPr>
          <w:p w14:paraId="18EFC22B"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0F8A517"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DE24969"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0D2703C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2CC7EF50"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348EA2"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45083AA"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0FD7EE0C" w14:textId="77777777" w:rsidR="00CE183B" w:rsidRDefault="00CE183B" w:rsidP="008D4199">
            <w:pPr>
              <w:pStyle w:val="TAC"/>
              <w:rPr>
                <w:sz w:val="16"/>
                <w:szCs w:val="16"/>
                <w:lang w:eastAsia="zh-CN"/>
              </w:rPr>
            </w:pPr>
            <w:r>
              <w:rPr>
                <w:sz w:val="16"/>
                <w:szCs w:val="16"/>
                <w:lang w:eastAsia="zh-CN"/>
              </w:rPr>
              <w:t>16.6.0</w:t>
            </w:r>
          </w:p>
        </w:tc>
      </w:tr>
      <w:tr w:rsidR="001F6880" w:rsidRPr="00C012B0" w14:paraId="4D5A0B48" w14:textId="77777777" w:rsidTr="00EC0283">
        <w:trPr>
          <w:trHeight w:val="383"/>
        </w:trPr>
        <w:tc>
          <w:tcPr>
            <w:tcW w:w="800" w:type="dxa"/>
            <w:shd w:val="solid" w:color="FFFFFF" w:fill="auto"/>
          </w:tcPr>
          <w:p w14:paraId="045CBAFA"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47DC1EA"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7851796"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7E6866B"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11BFA82A"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A31F50"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F5018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E494EA0" w14:textId="77777777" w:rsidR="001F6880" w:rsidRDefault="001F6880" w:rsidP="008D4199">
            <w:pPr>
              <w:pStyle w:val="TAC"/>
              <w:rPr>
                <w:sz w:val="16"/>
                <w:szCs w:val="16"/>
                <w:lang w:eastAsia="zh-CN"/>
              </w:rPr>
            </w:pPr>
            <w:r>
              <w:rPr>
                <w:sz w:val="16"/>
                <w:szCs w:val="16"/>
                <w:lang w:eastAsia="zh-CN"/>
              </w:rPr>
              <w:t>16.6.0</w:t>
            </w:r>
          </w:p>
        </w:tc>
      </w:tr>
      <w:tr w:rsidR="00A9095D" w:rsidRPr="00C012B0" w14:paraId="189E6ACE" w14:textId="77777777" w:rsidTr="00EC0283">
        <w:trPr>
          <w:trHeight w:val="383"/>
        </w:trPr>
        <w:tc>
          <w:tcPr>
            <w:tcW w:w="800" w:type="dxa"/>
            <w:shd w:val="solid" w:color="FFFFFF" w:fill="auto"/>
          </w:tcPr>
          <w:p w14:paraId="126F9F5D"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41789E"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6DBD2A53"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D0DA5B2"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5F9A54B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B19D8B"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F5B0E4"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728FFB09" w14:textId="77777777" w:rsidR="00A9095D" w:rsidRDefault="00A9095D" w:rsidP="00A9095D">
            <w:pPr>
              <w:pStyle w:val="TAC"/>
              <w:rPr>
                <w:sz w:val="16"/>
                <w:szCs w:val="16"/>
                <w:lang w:eastAsia="zh-CN"/>
              </w:rPr>
            </w:pPr>
            <w:r>
              <w:rPr>
                <w:sz w:val="16"/>
                <w:szCs w:val="16"/>
                <w:lang w:eastAsia="zh-CN"/>
              </w:rPr>
              <w:t>16.6.0</w:t>
            </w:r>
          </w:p>
        </w:tc>
      </w:tr>
      <w:tr w:rsidR="00952902" w:rsidRPr="00C012B0" w14:paraId="1DDE694C" w14:textId="77777777" w:rsidTr="00EC0283">
        <w:trPr>
          <w:trHeight w:val="383"/>
        </w:trPr>
        <w:tc>
          <w:tcPr>
            <w:tcW w:w="800" w:type="dxa"/>
            <w:shd w:val="solid" w:color="FFFFFF" w:fill="auto"/>
          </w:tcPr>
          <w:p w14:paraId="10740EE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F6D1C0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7D9C78F"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8C99290"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18088172"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5AB1CE"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63F8F0"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6151E581" w14:textId="77777777" w:rsidR="00952902" w:rsidRDefault="00952902" w:rsidP="00A9095D">
            <w:pPr>
              <w:pStyle w:val="TAC"/>
              <w:rPr>
                <w:sz w:val="16"/>
                <w:szCs w:val="16"/>
                <w:lang w:eastAsia="zh-CN"/>
              </w:rPr>
            </w:pPr>
            <w:r>
              <w:rPr>
                <w:sz w:val="16"/>
                <w:szCs w:val="16"/>
                <w:lang w:eastAsia="zh-CN"/>
              </w:rPr>
              <w:t>16.6.0</w:t>
            </w:r>
          </w:p>
        </w:tc>
      </w:tr>
      <w:tr w:rsidR="00A80CFF" w:rsidRPr="00C012B0" w14:paraId="308EFC85" w14:textId="77777777" w:rsidTr="00EC0283">
        <w:trPr>
          <w:trHeight w:val="383"/>
        </w:trPr>
        <w:tc>
          <w:tcPr>
            <w:tcW w:w="800" w:type="dxa"/>
            <w:shd w:val="solid" w:color="FFFFFF" w:fill="auto"/>
          </w:tcPr>
          <w:p w14:paraId="787A3D81"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4968736"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DCDD426"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C506BC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34429C90"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A7D04D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30C092"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4E5867B2" w14:textId="77777777" w:rsidR="00A80CFF" w:rsidRDefault="00A80CFF" w:rsidP="00A9095D">
            <w:pPr>
              <w:pStyle w:val="TAC"/>
              <w:rPr>
                <w:sz w:val="16"/>
                <w:szCs w:val="16"/>
                <w:lang w:eastAsia="zh-CN"/>
              </w:rPr>
            </w:pPr>
            <w:r>
              <w:rPr>
                <w:sz w:val="16"/>
                <w:szCs w:val="16"/>
                <w:lang w:eastAsia="zh-CN"/>
              </w:rPr>
              <w:t>16.6.0</w:t>
            </w:r>
          </w:p>
        </w:tc>
      </w:tr>
      <w:tr w:rsidR="00D61CBC" w:rsidRPr="00C012B0" w14:paraId="2214D129" w14:textId="77777777" w:rsidTr="00EC0283">
        <w:trPr>
          <w:trHeight w:val="383"/>
        </w:trPr>
        <w:tc>
          <w:tcPr>
            <w:tcW w:w="800" w:type="dxa"/>
            <w:shd w:val="solid" w:color="FFFFFF" w:fill="auto"/>
          </w:tcPr>
          <w:p w14:paraId="787A4085"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50A3617"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3C9C8EC"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F2E0B42"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472B0D4"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F68449"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23DEB77"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2C7F1351" w14:textId="77777777" w:rsidR="00D61CBC" w:rsidRDefault="00D61CBC" w:rsidP="00D61CBC">
            <w:pPr>
              <w:pStyle w:val="TAC"/>
              <w:rPr>
                <w:sz w:val="16"/>
                <w:szCs w:val="16"/>
                <w:lang w:eastAsia="zh-CN"/>
              </w:rPr>
            </w:pPr>
            <w:r>
              <w:rPr>
                <w:sz w:val="16"/>
                <w:szCs w:val="16"/>
                <w:lang w:eastAsia="zh-CN"/>
              </w:rPr>
              <w:t>16.6.0</w:t>
            </w:r>
          </w:p>
        </w:tc>
      </w:tr>
      <w:tr w:rsidR="00A86003" w:rsidRPr="00C012B0" w14:paraId="27D57CA7" w14:textId="77777777" w:rsidTr="00EC0283">
        <w:trPr>
          <w:trHeight w:val="383"/>
        </w:trPr>
        <w:tc>
          <w:tcPr>
            <w:tcW w:w="800" w:type="dxa"/>
            <w:shd w:val="solid" w:color="FFFFFF" w:fill="auto"/>
          </w:tcPr>
          <w:p w14:paraId="13A8D75B"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F5A8025"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DF2ED39"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B837F1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EB092D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FD2B80"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AA39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0E2CCBE" w14:textId="77777777" w:rsidR="00A86003" w:rsidRDefault="00A86003" w:rsidP="00A86003">
            <w:pPr>
              <w:pStyle w:val="TAC"/>
              <w:rPr>
                <w:sz w:val="16"/>
                <w:szCs w:val="16"/>
                <w:lang w:eastAsia="zh-CN"/>
              </w:rPr>
            </w:pPr>
            <w:r>
              <w:rPr>
                <w:sz w:val="16"/>
                <w:szCs w:val="16"/>
                <w:lang w:eastAsia="zh-CN"/>
              </w:rPr>
              <w:t>16.6.0</w:t>
            </w:r>
          </w:p>
        </w:tc>
      </w:tr>
      <w:tr w:rsidR="00A86003" w:rsidRPr="00C012B0" w14:paraId="22905137" w14:textId="77777777" w:rsidTr="00EC0283">
        <w:trPr>
          <w:trHeight w:val="383"/>
        </w:trPr>
        <w:tc>
          <w:tcPr>
            <w:tcW w:w="800" w:type="dxa"/>
            <w:shd w:val="solid" w:color="FFFFFF" w:fill="auto"/>
          </w:tcPr>
          <w:p w14:paraId="441BCE29"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9C0DD46"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6F5B339"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AE9880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7C13FA7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7C68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B32C6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4BC3028" w14:textId="77777777" w:rsidR="00A86003" w:rsidRDefault="00A86003" w:rsidP="00A86003">
            <w:pPr>
              <w:pStyle w:val="TAC"/>
              <w:rPr>
                <w:sz w:val="16"/>
                <w:szCs w:val="16"/>
                <w:lang w:eastAsia="zh-CN"/>
              </w:rPr>
            </w:pPr>
            <w:r>
              <w:rPr>
                <w:sz w:val="16"/>
                <w:szCs w:val="16"/>
                <w:lang w:eastAsia="zh-CN"/>
              </w:rPr>
              <w:t>16.6.0</w:t>
            </w:r>
          </w:p>
        </w:tc>
      </w:tr>
      <w:tr w:rsidR="00A86003" w:rsidRPr="00C012B0" w14:paraId="4CE71F60" w14:textId="77777777" w:rsidTr="00EC0283">
        <w:trPr>
          <w:trHeight w:val="383"/>
        </w:trPr>
        <w:tc>
          <w:tcPr>
            <w:tcW w:w="800" w:type="dxa"/>
            <w:shd w:val="solid" w:color="FFFFFF" w:fill="auto"/>
          </w:tcPr>
          <w:p w14:paraId="158866E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CE15190"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B02D561"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16C0E2C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00C98FE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A2DBC0"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D5232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4CB167C7" w14:textId="77777777" w:rsidR="00A86003" w:rsidRDefault="00A86003" w:rsidP="00A86003">
            <w:pPr>
              <w:pStyle w:val="TAC"/>
              <w:rPr>
                <w:sz w:val="16"/>
                <w:szCs w:val="16"/>
                <w:lang w:eastAsia="zh-CN"/>
              </w:rPr>
            </w:pPr>
            <w:r>
              <w:rPr>
                <w:sz w:val="16"/>
                <w:szCs w:val="16"/>
                <w:lang w:eastAsia="zh-CN"/>
              </w:rPr>
              <w:t>16.6.0</w:t>
            </w:r>
          </w:p>
        </w:tc>
      </w:tr>
      <w:tr w:rsidR="00CA1DC2" w:rsidRPr="00C012B0" w14:paraId="49BC63D0" w14:textId="77777777" w:rsidTr="00EC0283">
        <w:trPr>
          <w:trHeight w:val="383"/>
        </w:trPr>
        <w:tc>
          <w:tcPr>
            <w:tcW w:w="800" w:type="dxa"/>
            <w:shd w:val="solid" w:color="FFFFFF" w:fill="auto"/>
          </w:tcPr>
          <w:p w14:paraId="59AB76C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F9508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493B591"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61A96A0B"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3B561744"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C75B6D"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B48A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6AEE0ED8" w14:textId="77777777" w:rsidR="00CA1DC2" w:rsidRDefault="00CA1DC2" w:rsidP="00A86003">
            <w:pPr>
              <w:pStyle w:val="TAC"/>
              <w:rPr>
                <w:sz w:val="16"/>
                <w:szCs w:val="16"/>
                <w:lang w:eastAsia="zh-CN"/>
              </w:rPr>
            </w:pPr>
            <w:r>
              <w:rPr>
                <w:sz w:val="16"/>
                <w:szCs w:val="16"/>
                <w:lang w:eastAsia="zh-CN"/>
              </w:rPr>
              <w:t>16.6.0</w:t>
            </w:r>
          </w:p>
        </w:tc>
      </w:tr>
      <w:tr w:rsidR="00153FB2" w:rsidRPr="00C012B0" w14:paraId="6DE55538" w14:textId="77777777" w:rsidTr="00EC0283">
        <w:trPr>
          <w:trHeight w:val="383"/>
        </w:trPr>
        <w:tc>
          <w:tcPr>
            <w:tcW w:w="800" w:type="dxa"/>
            <w:shd w:val="solid" w:color="FFFFFF" w:fill="auto"/>
          </w:tcPr>
          <w:p w14:paraId="5B4DF96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65D24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240391F"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4DC198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ACB2907"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F1D01B"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C9584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604C65AC" w14:textId="77777777" w:rsidR="00153FB2" w:rsidRDefault="00153FB2" w:rsidP="00153FB2">
            <w:pPr>
              <w:pStyle w:val="TAC"/>
              <w:rPr>
                <w:sz w:val="16"/>
                <w:szCs w:val="16"/>
                <w:lang w:eastAsia="zh-CN"/>
              </w:rPr>
            </w:pPr>
            <w:r>
              <w:rPr>
                <w:sz w:val="16"/>
                <w:szCs w:val="16"/>
                <w:lang w:eastAsia="zh-CN"/>
              </w:rPr>
              <w:t>16.6.0</w:t>
            </w:r>
          </w:p>
        </w:tc>
      </w:tr>
      <w:tr w:rsidR="00153FB2" w:rsidRPr="00C012B0" w14:paraId="55F634C5" w14:textId="77777777" w:rsidTr="00EC0283">
        <w:trPr>
          <w:trHeight w:val="383"/>
        </w:trPr>
        <w:tc>
          <w:tcPr>
            <w:tcW w:w="800" w:type="dxa"/>
            <w:shd w:val="solid" w:color="FFFFFF" w:fill="auto"/>
          </w:tcPr>
          <w:p w14:paraId="120328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E263082"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FB48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D5CAB6D"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17296A6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AE3201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541C0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43C41F6B" w14:textId="77777777" w:rsidR="00153FB2" w:rsidRDefault="00153FB2" w:rsidP="00153FB2">
            <w:pPr>
              <w:pStyle w:val="TAC"/>
              <w:rPr>
                <w:sz w:val="16"/>
                <w:szCs w:val="16"/>
                <w:lang w:eastAsia="zh-CN"/>
              </w:rPr>
            </w:pPr>
            <w:r>
              <w:rPr>
                <w:sz w:val="16"/>
                <w:szCs w:val="16"/>
                <w:lang w:eastAsia="zh-CN"/>
              </w:rPr>
              <w:t>16.6.0</w:t>
            </w:r>
          </w:p>
        </w:tc>
      </w:tr>
      <w:tr w:rsidR="00153FB2" w:rsidRPr="00C012B0" w14:paraId="62985A19" w14:textId="77777777" w:rsidTr="00EC0283">
        <w:trPr>
          <w:trHeight w:val="383"/>
        </w:trPr>
        <w:tc>
          <w:tcPr>
            <w:tcW w:w="800" w:type="dxa"/>
            <w:shd w:val="solid" w:color="FFFFFF" w:fill="auto"/>
          </w:tcPr>
          <w:p w14:paraId="61534ECB"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402AACB"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55F20EA"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D7E6B74"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65ED0EB0"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59761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1334E1"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4E0793F" w14:textId="77777777" w:rsidR="00153FB2" w:rsidRDefault="00153FB2" w:rsidP="00153FB2">
            <w:pPr>
              <w:pStyle w:val="TAC"/>
              <w:rPr>
                <w:sz w:val="16"/>
                <w:szCs w:val="16"/>
                <w:lang w:eastAsia="zh-CN"/>
              </w:rPr>
            </w:pPr>
            <w:r>
              <w:rPr>
                <w:sz w:val="16"/>
                <w:szCs w:val="16"/>
                <w:lang w:eastAsia="zh-CN"/>
              </w:rPr>
              <w:t>16.6.0</w:t>
            </w:r>
          </w:p>
        </w:tc>
      </w:tr>
      <w:tr w:rsidR="00C74B09" w:rsidRPr="00C012B0" w14:paraId="59C6328B" w14:textId="77777777" w:rsidTr="00EC0283">
        <w:trPr>
          <w:trHeight w:val="383"/>
        </w:trPr>
        <w:tc>
          <w:tcPr>
            <w:tcW w:w="800" w:type="dxa"/>
            <w:shd w:val="solid" w:color="FFFFFF" w:fill="auto"/>
          </w:tcPr>
          <w:p w14:paraId="09C566CC"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lastRenderedPageBreak/>
              <w:t>2020-12</w:t>
            </w:r>
          </w:p>
        </w:tc>
        <w:tc>
          <w:tcPr>
            <w:tcW w:w="800" w:type="dxa"/>
            <w:shd w:val="solid" w:color="FFFFFF" w:fill="auto"/>
          </w:tcPr>
          <w:p w14:paraId="7505614B"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6A727B7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4F89DB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10C74283"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4F449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06A2F4"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64A64587" w14:textId="77777777" w:rsidR="00C74B09" w:rsidRDefault="00C74B09" w:rsidP="00C74B09">
            <w:pPr>
              <w:pStyle w:val="TAC"/>
              <w:rPr>
                <w:sz w:val="16"/>
                <w:szCs w:val="16"/>
                <w:lang w:eastAsia="zh-CN"/>
              </w:rPr>
            </w:pPr>
            <w:r>
              <w:rPr>
                <w:sz w:val="16"/>
                <w:szCs w:val="16"/>
                <w:lang w:eastAsia="zh-CN"/>
              </w:rPr>
              <w:t>16.6.0</w:t>
            </w:r>
          </w:p>
        </w:tc>
      </w:tr>
      <w:tr w:rsidR="00EE01DF" w:rsidRPr="00C012B0" w14:paraId="32AFE03E" w14:textId="77777777" w:rsidTr="00EC0283">
        <w:trPr>
          <w:trHeight w:val="383"/>
        </w:trPr>
        <w:tc>
          <w:tcPr>
            <w:tcW w:w="800" w:type="dxa"/>
            <w:shd w:val="solid" w:color="FFFFFF" w:fill="auto"/>
          </w:tcPr>
          <w:p w14:paraId="238DEAEB"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67A0CD8"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634B7B48"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61C55790"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6ABD2A6B"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611356B"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3B2EF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3284FB77" w14:textId="77777777" w:rsidR="00EE01DF" w:rsidRDefault="00EE01DF" w:rsidP="00EE01DF">
            <w:pPr>
              <w:pStyle w:val="TAC"/>
              <w:rPr>
                <w:sz w:val="16"/>
                <w:szCs w:val="16"/>
                <w:lang w:eastAsia="zh-CN"/>
              </w:rPr>
            </w:pPr>
            <w:r>
              <w:rPr>
                <w:sz w:val="16"/>
                <w:szCs w:val="16"/>
                <w:lang w:eastAsia="zh-CN"/>
              </w:rPr>
              <w:t>16.6.0</w:t>
            </w:r>
          </w:p>
        </w:tc>
      </w:tr>
      <w:tr w:rsidR="0075797E" w:rsidRPr="00C012B0" w14:paraId="7FF2744C" w14:textId="77777777" w:rsidTr="00EC0283">
        <w:trPr>
          <w:trHeight w:val="383"/>
        </w:trPr>
        <w:tc>
          <w:tcPr>
            <w:tcW w:w="800" w:type="dxa"/>
            <w:shd w:val="solid" w:color="FFFFFF" w:fill="auto"/>
          </w:tcPr>
          <w:p w14:paraId="203A867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04531D7"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995B7D4" w14:textId="77777777" w:rsidR="0075797E" w:rsidRDefault="0075797E" w:rsidP="0075797E">
            <w:pPr>
              <w:pStyle w:val="TAC"/>
              <w:rPr>
                <w:rFonts w:cs="Arial"/>
                <w:color w:val="000000"/>
                <w:sz w:val="16"/>
                <w:szCs w:val="16"/>
                <w:lang w:eastAsia="zh-CN"/>
              </w:rPr>
            </w:pPr>
          </w:p>
        </w:tc>
        <w:tc>
          <w:tcPr>
            <w:tcW w:w="567" w:type="dxa"/>
            <w:shd w:val="solid" w:color="FFFFFF" w:fill="auto"/>
          </w:tcPr>
          <w:p w14:paraId="7FBA3F18"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27136658"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2E4A03BA"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687DD487"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3E4F36B4" w14:textId="77777777" w:rsidR="0075797E" w:rsidRDefault="0075797E" w:rsidP="0075797E">
            <w:pPr>
              <w:pStyle w:val="TAC"/>
              <w:rPr>
                <w:sz w:val="16"/>
                <w:szCs w:val="16"/>
                <w:lang w:eastAsia="zh-CN"/>
              </w:rPr>
            </w:pPr>
            <w:r>
              <w:rPr>
                <w:sz w:val="16"/>
                <w:szCs w:val="16"/>
                <w:lang w:eastAsia="zh-CN"/>
              </w:rPr>
              <w:t>16.6.1</w:t>
            </w:r>
          </w:p>
        </w:tc>
      </w:tr>
      <w:tr w:rsidR="00245809" w:rsidRPr="00C012B0" w14:paraId="10C712E7" w14:textId="77777777" w:rsidTr="00EC0283">
        <w:trPr>
          <w:trHeight w:val="383"/>
        </w:trPr>
        <w:tc>
          <w:tcPr>
            <w:tcW w:w="800" w:type="dxa"/>
            <w:shd w:val="solid" w:color="FFFFFF" w:fill="auto"/>
          </w:tcPr>
          <w:p w14:paraId="136490CE"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413F8C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5D3C41EF"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6BBA64E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68BD23FE"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AA4B6"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2DA101"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59865065" w14:textId="77777777" w:rsidR="00245809" w:rsidRDefault="00245809" w:rsidP="0075797E">
            <w:pPr>
              <w:pStyle w:val="TAC"/>
              <w:rPr>
                <w:sz w:val="16"/>
                <w:szCs w:val="16"/>
                <w:lang w:eastAsia="zh-CN"/>
              </w:rPr>
            </w:pPr>
            <w:r>
              <w:rPr>
                <w:sz w:val="16"/>
                <w:szCs w:val="16"/>
                <w:lang w:eastAsia="zh-CN"/>
              </w:rPr>
              <w:t>16.7.0</w:t>
            </w:r>
          </w:p>
        </w:tc>
      </w:tr>
      <w:tr w:rsidR="00F078E1" w:rsidRPr="00C012B0" w14:paraId="2E93177E" w14:textId="77777777" w:rsidTr="00EC0283">
        <w:trPr>
          <w:trHeight w:val="383"/>
        </w:trPr>
        <w:tc>
          <w:tcPr>
            <w:tcW w:w="800" w:type="dxa"/>
            <w:shd w:val="solid" w:color="FFFFFF" w:fill="auto"/>
          </w:tcPr>
          <w:p w14:paraId="402CE416"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536F45D"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8495B7D"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147C41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293AA5F6"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FD8EA8"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569707"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57ECB2C5" w14:textId="77777777" w:rsidR="00F078E1" w:rsidRDefault="00F078E1" w:rsidP="0075797E">
            <w:pPr>
              <w:pStyle w:val="TAC"/>
              <w:rPr>
                <w:sz w:val="16"/>
                <w:szCs w:val="16"/>
                <w:lang w:eastAsia="zh-CN"/>
              </w:rPr>
            </w:pPr>
            <w:r>
              <w:rPr>
                <w:sz w:val="16"/>
                <w:szCs w:val="16"/>
                <w:lang w:eastAsia="zh-CN"/>
              </w:rPr>
              <w:t>16.7.0</w:t>
            </w:r>
          </w:p>
        </w:tc>
      </w:tr>
      <w:tr w:rsidR="0072433F" w:rsidRPr="00C012B0" w14:paraId="1AA83FBA" w14:textId="77777777" w:rsidTr="00EC0283">
        <w:trPr>
          <w:trHeight w:val="383"/>
        </w:trPr>
        <w:tc>
          <w:tcPr>
            <w:tcW w:w="800" w:type="dxa"/>
            <w:shd w:val="solid" w:color="FFFFFF" w:fill="auto"/>
          </w:tcPr>
          <w:p w14:paraId="5BF9142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7D867AF9"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B2890C1"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4E45FDF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6E2D2CB2"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618907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6A088F"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09D710B2" w14:textId="77777777" w:rsidR="0072433F" w:rsidRDefault="0072433F" w:rsidP="0072433F">
            <w:pPr>
              <w:pStyle w:val="TAC"/>
              <w:rPr>
                <w:sz w:val="16"/>
                <w:szCs w:val="16"/>
                <w:lang w:eastAsia="zh-CN"/>
              </w:rPr>
            </w:pPr>
            <w:r>
              <w:rPr>
                <w:sz w:val="16"/>
                <w:szCs w:val="16"/>
                <w:lang w:eastAsia="zh-CN"/>
              </w:rPr>
              <w:t>16.7.0</w:t>
            </w:r>
          </w:p>
        </w:tc>
      </w:tr>
      <w:tr w:rsidR="0072433F" w:rsidRPr="00C012B0" w14:paraId="61F55923" w14:textId="77777777" w:rsidTr="00EC0283">
        <w:trPr>
          <w:trHeight w:val="383"/>
        </w:trPr>
        <w:tc>
          <w:tcPr>
            <w:tcW w:w="800" w:type="dxa"/>
            <w:shd w:val="solid" w:color="FFFFFF" w:fill="auto"/>
          </w:tcPr>
          <w:p w14:paraId="43A18BD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7EF666"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CBF767A"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683114D6"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3DF952DF"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ED1BE4"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53BC5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7E6E2103" w14:textId="77777777" w:rsidR="0072433F" w:rsidRDefault="0072433F" w:rsidP="0072433F">
            <w:pPr>
              <w:pStyle w:val="TAC"/>
              <w:rPr>
                <w:sz w:val="16"/>
                <w:szCs w:val="16"/>
                <w:lang w:eastAsia="zh-CN"/>
              </w:rPr>
            </w:pPr>
            <w:r>
              <w:rPr>
                <w:sz w:val="16"/>
                <w:szCs w:val="16"/>
                <w:lang w:eastAsia="zh-CN"/>
              </w:rPr>
              <w:t>16.7.0</w:t>
            </w:r>
          </w:p>
        </w:tc>
      </w:tr>
      <w:tr w:rsidR="00F239C8" w:rsidRPr="00C012B0" w14:paraId="6487ADFD" w14:textId="77777777" w:rsidTr="00EC0283">
        <w:trPr>
          <w:trHeight w:val="383"/>
        </w:trPr>
        <w:tc>
          <w:tcPr>
            <w:tcW w:w="800" w:type="dxa"/>
            <w:shd w:val="solid" w:color="FFFFFF" w:fill="auto"/>
          </w:tcPr>
          <w:p w14:paraId="1C698708"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76E064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2F40A30"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1737D451"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53D8EB16"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BF85A8"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774FA1"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6D36A5E8" w14:textId="77777777" w:rsidR="00F239C8" w:rsidRDefault="00F239C8" w:rsidP="0072433F">
            <w:pPr>
              <w:pStyle w:val="TAC"/>
              <w:rPr>
                <w:sz w:val="16"/>
                <w:szCs w:val="16"/>
                <w:lang w:eastAsia="zh-CN"/>
              </w:rPr>
            </w:pPr>
            <w:r>
              <w:rPr>
                <w:sz w:val="16"/>
                <w:szCs w:val="16"/>
                <w:lang w:eastAsia="zh-CN"/>
              </w:rPr>
              <w:t>16.7.0</w:t>
            </w:r>
          </w:p>
        </w:tc>
      </w:tr>
      <w:tr w:rsidR="004716FC" w:rsidRPr="00C012B0" w14:paraId="73F8987A" w14:textId="77777777" w:rsidTr="00EC0283">
        <w:trPr>
          <w:trHeight w:val="383"/>
        </w:trPr>
        <w:tc>
          <w:tcPr>
            <w:tcW w:w="800" w:type="dxa"/>
            <w:shd w:val="solid" w:color="FFFFFF" w:fill="auto"/>
          </w:tcPr>
          <w:p w14:paraId="442AB4B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5641A0A"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C47BCA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471C8C3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2D3CBD87"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E3FB4D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D08886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66708D" w14:textId="77777777" w:rsidR="004716FC" w:rsidRDefault="004716FC" w:rsidP="0072433F">
            <w:pPr>
              <w:pStyle w:val="TAC"/>
              <w:rPr>
                <w:sz w:val="16"/>
                <w:szCs w:val="16"/>
                <w:lang w:eastAsia="zh-CN"/>
              </w:rPr>
            </w:pPr>
            <w:r>
              <w:rPr>
                <w:sz w:val="16"/>
                <w:szCs w:val="16"/>
                <w:lang w:eastAsia="zh-CN"/>
              </w:rPr>
              <w:t>16.7.0</w:t>
            </w:r>
          </w:p>
        </w:tc>
      </w:tr>
      <w:tr w:rsidR="000444BE" w:rsidRPr="00C012B0" w14:paraId="09A056C0" w14:textId="77777777" w:rsidTr="00EC0283">
        <w:trPr>
          <w:trHeight w:val="383"/>
        </w:trPr>
        <w:tc>
          <w:tcPr>
            <w:tcW w:w="800" w:type="dxa"/>
            <w:shd w:val="solid" w:color="FFFFFF" w:fill="auto"/>
          </w:tcPr>
          <w:p w14:paraId="22FE768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71717B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BF5205E"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35E79708"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099E281"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93251C"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A03907D"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5CB0C35" w14:textId="77777777" w:rsidR="000444BE" w:rsidRDefault="000444BE" w:rsidP="000444BE">
            <w:pPr>
              <w:pStyle w:val="TAC"/>
              <w:rPr>
                <w:sz w:val="16"/>
                <w:szCs w:val="16"/>
                <w:lang w:eastAsia="zh-CN"/>
              </w:rPr>
            </w:pPr>
            <w:r>
              <w:rPr>
                <w:sz w:val="16"/>
                <w:szCs w:val="16"/>
                <w:lang w:eastAsia="zh-CN"/>
              </w:rPr>
              <w:t>16.7.0</w:t>
            </w:r>
          </w:p>
        </w:tc>
      </w:tr>
      <w:tr w:rsidR="00AF5803" w:rsidRPr="00C012B0" w14:paraId="5B896355" w14:textId="77777777" w:rsidTr="00EC0283">
        <w:trPr>
          <w:trHeight w:val="383"/>
        </w:trPr>
        <w:tc>
          <w:tcPr>
            <w:tcW w:w="800" w:type="dxa"/>
            <w:shd w:val="solid" w:color="FFFFFF" w:fill="auto"/>
          </w:tcPr>
          <w:p w14:paraId="672CC336"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B49E90D"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D7E69E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B2402E"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7254D616"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BA5FEBB"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2A25C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6DF7EE99" w14:textId="77777777" w:rsidR="00AF5803" w:rsidRDefault="00AF5803" w:rsidP="00AF5803">
            <w:pPr>
              <w:pStyle w:val="TAC"/>
              <w:rPr>
                <w:sz w:val="16"/>
                <w:szCs w:val="16"/>
                <w:lang w:eastAsia="zh-CN"/>
              </w:rPr>
            </w:pPr>
            <w:r>
              <w:rPr>
                <w:sz w:val="16"/>
                <w:szCs w:val="16"/>
                <w:lang w:eastAsia="zh-CN"/>
              </w:rPr>
              <w:t>16.7.0</w:t>
            </w:r>
          </w:p>
        </w:tc>
      </w:tr>
      <w:tr w:rsidR="000662F6" w:rsidRPr="00C012B0" w14:paraId="65139B0B" w14:textId="77777777" w:rsidTr="00EC0283">
        <w:trPr>
          <w:trHeight w:val="383"/>
        </w:trPr>
        <w:tc>
          <w:tcPr>
            <w:tcW w:w="800" w:type="dxa"/>
            <w:shd w:val="solid" w:color="FFFFFF" w:fill="auto"/>
          </w:tcPr>
          <w:p w14:paraId="40B4A88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DB2AF3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F8BF32"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3CBE8DC"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30B117F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4F1229E"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1C9D09C"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36548F8B" w14:textId="77777777" w:rsidR="000662F6" w:rsidRDefault="000662F6" w:rsidP="000662F6">
            <w:pPr>
              <w:pStyle w:val="TAC"/>
              <w:rPr>
                <w:sz w:val="16"/>
                <w:szCs w:val="16"/>
                <w:lang w:eastAsia="zh-CN"/>
              </w:rPr>
            </w:pPr>
            <w:r>
              <w:rPr>
                <w:sz w:val="16"/>
                <w:szCs w:val="16"/>
                <w:lang w:eastAsia="zh-CN"/>
              </w:rPr>
              <w:t>16.7.0</w:t>
            </w:r>
          </w:p>
        </w:tc>
      </w:tr>
      <w:tr w:rsidR="00761E72" w:rsidRPr="00C012B0" w14:paraId="38F9A7AB" w14:textId="77777777" w:rsidTr="00EC0283">
        <w:trPr>
          <w:trHeight w:val="383"/>
        </w:trPr>
        <w:tc>
          <w:tcPr>
            <w:tcW w:w="800" w:type="dxa"/>
            <w:shd w:val="solid" w:color="FFFFFF" w:fill="auto"/>
          </w:tcPr>
          <w:p w14:paraId="3C2FD3C8"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1DC70E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0E33DA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38C2232A"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ACBCBC4"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54D8F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13A557"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15BAC3E3" w14:textId="77777777" w:rsidR="00761E72" w:rsidRDefault="00761E72" w:rsidP="00761E72">
            <w:pPr>
              <w:pStyle w:val="TAC"/>
              <w:rPr>
                <w:sz w:val="16"/>
                <w:szCs w:val="16"/>
                <w:lang w:eastAsia="zh-CN"/>
              </w:rPr>
            </w:pPr>
            <w:r>
              <w:rPr>
                <w:sz w:val="16"/>
                <w:szCs w:val="16"/>
                <w:lang w:eastAsia="zh-CN"/>
              </w:rPr>
              <w:t>16.8.0</w:t>
            </w:r>
          </w:p>
        </w:tc>
      </w:tr>
      <w:tr w:rsidR="00761E72" w:rsidRPr="00C012B0" w14:paraId="684E8CFA" w14:textId="77777777" w:rsidTr="00EC0283">
        <w:trPr>
          <w:trHeight w:val="383"/>
        </w:trPr>
        <w:tc>
          <w:tcPr>
            <w:tcW w:w="800" w:type="dxa"/>
            <w:shd w:val="solid" w:color="FFFFFF" w:fill="auto"/>
          </w:tcPr>
          <w:p w14:paraId="5CA21A8B"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1E13504"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7BBB13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068A9839"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0DFE853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4A80C0"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3A2EC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1C223B6D" w14:textId="77777777" w:rsidR="00761E72" w:rsidRDefault="00761E72" w:rsidP="00761E72">
            <w:pPr>
              <w:pStyle w:val="TAC"/>
              <w:rPr>
                <w:sz w:val="16"/>
                <w:szCs w:val="16"/>
                <w:lang w:eastAsia="zh-CN"/>
              </w:rPr>
            </w:pPr>
            <w:r>
              <w:rPr>
                <w:sz w:val="16"/>
                <w:szCs w:val="16"/>
                <w:lang w:eastAsia="zh-CN"/>
              </w:rPr>
              <w:t>16.8.0</w:t>
            </w:r>
          </w:p>
        </w:tc>
      </w:tr>
      <w:tr w:rsidR="00F37ABD" w:rsidRPr="00C012B0" w14:paraId="3A571698" w14:textId="77777777" w:rsidTr="00EC0283">
        <w:trPr>
          <w:trHeight w:val="383"/>
        </w:trPr>
        <w:tc>
          <w:tcPr>
            <w:tcW w:w="800" w:type="dxa"/>
            <w:shd w:val="solid" w:color="FFFFFF" w:fill="auto"/>
          </w:tcPr>
          <w:p w14:paraId="28833E7E"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1424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158D48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67DEB328"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658BFD7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6889D32"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035984"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558DC1F7" w14:textId="77777777" w:rsidR="00F37ABD" w:rsidRDefault="00F37ABD" w:rsidP="00761E72">
            <w:pPr>
              <w:pStyle w:val="TAC"/>
              <w:rPr>
                <w:sz w:val="16"/>
                <w:szCs w:val="16"/>
                <w:lang w:eastAsia="zh-CN"/>
              </w:rPr>
            </w:pPr>
            <w:r>
              <w:rPr>
                <w:sz w:val="16"/>
                <w:szCs w:val="16"/>
                <w:lang w:eastAsia="zh-CN"/>
              </w:rPr>
              <w:t>16.8.0</w:t>
            </w:r>
          </w:p>
        </w:tc>
      </w:tr>
      <w:tr w:rsidR="00B84614" w:rsidRPr="00C012B0" w14:paraId="1DA7ABB4" w14:textId="77777777" w:rsidTr="00EC0283">
        <w:trPr>
          <w:trHeight w:val="383"/>
        </w:trPr>
        <w:tc>
          <w:tcPr>
            <w:tcW w:w="800" w:type="dxa"/>
            <w:shd w:val="solid" w:color="FFFFFF" w:fill="auto"/>
          </w:tcPr>
          <w:p w14:paraId="3A0AAB59"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65C3EE9"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BE658B8"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EE67026"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9692B75"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2B5168C"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2EDA0A"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86FA206" w14:textId="77777777" w:rsidR="00B84614" w:rsidRDefault="00B84614" w:rsidP="00B84614">
            <w:pPr>
              <w:pStyle w:val="TAC"/>
              <w:rPr>
                <w:sz w:val="16"/>
                <w:szCs w:val="16"/>
                <w:lang w:eastAsia="zh-CN"/>
              </w:rPr>
            </w:pPr>
            <w:r>
              <w:rPr>
                <w:sz w:val="16"/>
                <w:szCs w:val="16"/>
                <w:lang w:eastAsia="zh-CN"/>
              </w:rPr>
              <w:t>16.8.0</w:t>
            </w:r>
          </w:p>
        </w:tc>
      </w:tr>
      <w:tr w:rsidR="00B94535" w:rsidRPr="00C012B0" w14:paraId="79FF0150" w14:textId="77777777" w:rsidTr="00EC0283">
        <w:trPr>
          <w:trHeight w:val="383"/>
        </w:trPr>
        <w:tc>
          <w:tcPr>
            <w:tcW w:w="800" w:type="dxa"/>
            <w:shd w:val="solid" w:color="FFFFFF" w:fill="auto"/>
          </w:tcPr>
          <w:p w14:paraId="4472E4F8"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6C6CA00"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340158E"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C879ADE"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94CE58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0F4730"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32AC4AC"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1AC7B1DC" w14:textId="77777777" w:rsidR="00B94535" w:rsidRDefault="00B94535" w:rsidP="00B84614">
            <w:pPr>
              <w:pStyle w:val="TAC"/>
              <w:rPr>
                <w:sz w:val="16"/>
                <w:szCs w:val="16"/>
                <w:lang w:eastAsia="zh-CN"/>
              </w:rPr>
            </w:pPr>
            <w:r>
              <w:rPr>
                <w:sz w:val="16"/>
                <w:szCs w:val="16"/>
                <w:lang w:eastAsia="zh-CN"/>
              </w:rPr>
              <w:t>16.8.0</w:t>
            </w:r>
          </w:p>
        </w:tc>
      </w:tr>
      <w:tr w:rsidR="00937C7C" w:rsidRPr="00C012B0" w14:paraId="455C54CD" w14:textId="77777777" w:rsidTr="00EC0283">
        <w:trPr>
          <w:trHeight w:val="383"/>
        </w:trPr>
        <w:tc>
          <w:tcPr>
            <w:tcW w:w="800" w:type="dxa"/>
            <w:shd w:val="solid" w:color="FFFFFF" w:fill="auto"/>
          </w:tcPr>
          <w:p w14:paraId="46E25A57"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4B0943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35340A28"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8766F48"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6297F352"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5E8CA4"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467973"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62ADECA5" w14:textId="77777777" w:rsidR="00937C7C" w:rsidRDefault="00937C7C" w:rsidP="00B84614">
            <w:pPr>
              <w:pStyle w:val="TAC"/>
              <w:rPr>
                <w:sz w:val="16"/>
                <w:szCs w:val="16"/>
                <w:lang w:eastAsia="zh-CN"/>
              </w:rPr>
            </w:pPr>
            <w:r>
              <w:rPr>
                <w:sz w:val="16"/>
                <w:szCs w:val="16"/>
                <w:lang w:eastAsia="zh-CN"/>
              </w:rPr>
              <w:t>16.8.0</w:t>
            </w:r>
          </w:p>
        </w:tc>
      </w:tr>
      <w:tr w:rsidR="00982CD8" w:rsidRPr="00C012B0" w14:paraId="5C50C976" w14:textId="77777777" w:rsidTr="00EC0283">
        <w:trPr>
          <w:trHeight w:val="383"/>
        </w:trPr>
        <w:tc>
          <w:tcPr>
            <w:tcW w:w="800" w:type="dxa"/>
            <w:shd w:val="solid" w:color="FFFFFF" w:fill="auto"/>
          </w:tcPr>
          <w:p w14:paraId="022E14AB"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3CDB8F94"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E200818"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DE35DB5" w14:textId="77777777" w:rsidR="00982CD8" w:rsidRDefault="00982CD8" w:rsidP="00982CD8">
            <w:pPr>
              <w:pStyle w:val="TAL"/>
              <w:rPr>
                <w:rFonts w:cs="Arial"/>
                <w:color w:val="000000"/>
                <w:sz w:val="16"/>
                <w:szCs w:val="16"/>
                <w:lang w:eastAsia="zh-CN"/>
              </w:rPr>
            </w:pPr>
          </w:p>
        </w:tc>
        <w:tc>
          <w:tcPr>
            <w:tcW w:w="425" w:type="dxa"/>
            <w:shd w:val="solid" w:color="FFFFFF" w:fill="auto"/>
          </w:tcPr>
          <w:p w14:paraId="568EAC3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3A70998F"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0CBFE0EA"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38241BF1" w14:textId="77777777" w:rsidR="00982CD8" w:rsidRDefault="00982CD8" w:rsidP="00982CD8">
            <w:pPr>
              <w:pStyle w:val="TAC"/>
              <w:rPr>
                <w:sz w:val="16"/>
                <w:szCs w:val="16"/>
                <w:lang w:eastAsia="zh-CN"/>
              </w:rPr>
            </w:pPr>
            <w:r>
              <w:rPr>
                <w:sz w:val="16"/>
                <w:szCs w:val="16"/>
                <w:lang w:eastAsia="zh-CN"/>
              </w:rPr>
              <w:t>16.8.1</w:t>
            </w:r>
          </w:p>
        </w:tc>
      </w:tr>
      <w:tr w:rsidR="00B70B4D" w:rsidRPr="00C012B0" w14:paraId="7C6D0D16" w14:textId="77777777" w:rsidTr="00EC0283">
        <w:trPr>
          <w:trHeight w:val="383"/>
        </w:trPr>
        <w:tc>
          <w:tcPr>
            <w:tcW w:w="800" w:type="dxa"/>
            <w:shd w:val="solid" w:color="FFFFFF" w:fill="auto"/>
          </w:tcPr>
          <w:p w14:paraId="224D96B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59B1AE9"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A6413DD"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6C5B0077"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A2DC6BE"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2E6E6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4EE168"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0E2A00CA" w14:textId="77777777" w:rsidR="00B70B4D" w:rsidRDefault="00B70B4D" w:rsidP="00982CD8">
            <w:pPr>
              <w:pStyle w:val="TAC"/>
              <w:rPr>
                <w:sz w:val="16"/>
                <w:szCs w:val="16"/>
                <w:lang w:eastAsia="zh-CN"/>
              </w:rPr>
            </w:pPr>
            <w:r>
              <w:rPr>
                <w:sz w:val="16"/>
                <w:szCs w:val="16"/>
                <w:lang w:eastAsia="zh-CN"/>
              </w:rPr>
              <w:t>16.9.0</w:t>
            </w:r>
          </w:p>
        </w:tc>
      </w:tr>
      <w:tr w:rsidR="009153F5" w:rsidRPr="00C012B0" w14:paraId="4270E09D" w14:textId="77777777" w:rsidTr="00EC0283">
        <w:trPr>
          <w:trHeight w:val="383"/>
        </w:trPr>
        <w:tc>
          <w:tcPr>
            <w:tcW w:w="800" w:type="dxa"/>
            <w:shd w:val="solid" w:color="FFFFFF" w:fill="auto"/>
          </w:tcPr>
          <w:p w14:paraId="7E9BFEA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1860C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E8A8EB8"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349203CF"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0A8E34E"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250FA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AD5B41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4369871B" w14:textId="77777777" w:rsidR="009153F5" w:rsidRDefault="009153F5" w:rsidP="009153F5">
            <w:pPr>
              <w:pStyle w:val="TAC"/>
              <w:rPr>
                <w:sz w:val="16"/>
                <w:szCs w:val="16"/>
                <w:lang w:eastAsia="zh-CN"/>
              </w:rPr>
            </w:pPr>
            <w:r>
              <w:rPr>
                <w:sz w:val="16"/>
                <w:szCs w:val="16"/>
                <w:lang w:eastAsia="zh-CN"/>
              </w:rPr>
              <w:t>16.9.0</w:t>
            </w:r>
          </w:p>
        </w:tc>
      </w:tr>
      <w:tr w:rsidR="00344722" w:rsidRPr="00C012B0" w14:paraId="2FCCE4F2" w14:textId="77777777" w:rsidTr="00EC0283">
        <w:trPr>
          <w:trHeight w:val="383"/>
        </w:trPr>
        <w:tc>
          <w:tcPr>
            <w:tcW w:w="800" w:type="dxa"/>
            <w:shd w:val="solid" w:color="FFFFFF" w:fill="auto"/>
          </w:tcPr>
          <w:p w14:paraId="7F65BDA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D29889B"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6A938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3CAA673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70460277"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8D9817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B49BF2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37360E3C" w14:textId="77777777" w:rsidR="00344722" w:rsidRDefault="00344722" w:rsidP="00344722">
            <w:pPr>
              <w:pStyle w:val="TAC"/>
              <w:rPr>
                <w:sz w:val="16"/>
                <w:szCs w:val="16"/>
                <w:lang w:eastAsia="zh-CN"/>
              </w:rPr>
            </w:pPr>
            <w:r>
              <w:rPr>
                <w:sz w:val="16"/>
                <w:szCs w:val="16"/>
                <w:lang w:eastAsia="zh-CN"/>
              </w:rPr>
              <w:t>16.9.0</w:t>
            </w:r>
          </w:p>
        </w:tc>
      </w:tr>
      <w:tr w:rsidR="00344722" w:rsidRPr="00C012B0" w14:paraId="2DEF7E32" w14:textId="77777777" w:rsidTr="00EC0283">
        <w:trPr>
          <w:trHeight w:val="383"/>
        </w:trPr>
        <w:tc>
          <w:tcPr>
            <w:tcW w:w="800" w:type="dxa"/>
            <w:shd w:val="solid" w:color="FFFFFF" w:fill="auto"/>
          </w:tcPr>
          <w:p w14:paraId="6277E6E3"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CE17D8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199E043"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673D4EF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360B57C3"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C329B3E"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7A9DB2"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7009F64" w14:textId="77777777" w:rsidR="00344722" w:rsidRDefault="00344722" w:rsidP="00344722">
            <w:pPr>
              <w:pStyle w:val="TAC"/>
              <w:rPr>
                <w:sz w:val="16"/>
                <w:szCs w:val="16"/>
                <w:lang w:eastAsia="zh-CN"/>
              </w:rPr>
            </w:pPr>
            <w:r>
              <w:rPr>
                <w:sz w:val="16"/>
                <w:szCs w:val="16"/>
                <w:lang w:eastAsia="zh-CN"/>
              </w:rPr>
              <w:t>16.9.0</w:t>
            </w:r>
          </w:p>
        </w:tc>
      </w:tr>
      <w:tr w:rsidR="008C6E80" w:rsidRPr="00C012B0" w14:paraId="00A7BC02" w14:textId="77777777" w:rsidTr="00EC0283">
        <w:trPr>
          <w:trHeight w:val="383"/>
        </w:trPr>
        <w:tc>
          <w:tcPr>
            <w:tcW w:w="800" w:type="dxa"/>
            <w:shd w:val="solid" w:color="FFFFFF" w:fill="auto"/>
          </w:tcPr>
          <w:p w14:paraId="57C906D9" w14:textId="77777777" w:rsidR="008C6E80" w:rsidRDefault="008C6E80" w:rsidP="00344722">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618A5FF" w14:textId="77777777" w:rsidR="008C6E80" w:rsidRDefault="008C6E80" w:rsidP="00344722">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AA50873" w14:textId="77777777" w:rsidR="008C6E80" w:rsidRDefault="008C6E80" w:rsidP="00344722">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7841CAF6" w14:textId="77777777" w:rsidR="008C6E80" w:rsidRDefault="008C6E80" w:rsidP="00344722">
            <w:pPr>
              <w:pStyle w:val="TAL"/>
              <w:rPr>
                <w:rFonts w:cs="Arial"/>
                <w:color w:val="000000"/>
                <w:sz w:val="16"/>
                <w:szCs w:val="16"/>
                <w:lang w:eastAsia="zh-CN"/>
              </w:rPr>
            </w:pPr>
            <w:r>
              <w:rPr>
                <w:rFonts w:cs="Arial"/>
                <w:color w:val="000000"/>
                <w:sz w:val="16"/>
                <w:szCs w:val="16"/>
                <w:lang w:eastAsia="zh-CN"/>
              </w:rPr>
              <w:t>0352</w:t>
            </w:r>
          </w:p>
        </w:tc>
        <w:tc>
          <w:tcPr>
            <w:tcW w:w="425" w:type="dxa"/>
            <w:shd w:val="solid" w:color="FFFFFF" w:fill="auto"/>
          </w:tcPr>
          <w:p w14:paraId="0F143F7F" w14:textId="77777777" w:rsidR="008C6E80" w:rsidRDefault="008C6E80" w:rsidP="00344722">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16D4B5FE" w14:textId="77777777" w:rsidR="008C6E80" w:rsidRDefault="008C6E80"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56965B" w14:textId="77777777" w:rsidR="008C6E80" w:rsidRDefault="008C6E80" w:rsidP="00344722">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09D30D09" w14:textId="77777777" w:rsidR="008C6E80" w:rsidRDefault="008C6E80" w:rsidP="00344722">
            <w:pPr>
              <w:pStyle w:val="TAC"/>
              <w:rPr>
                <w:sz w:val="16"/>
                <w:szCs w:val="16"/>
                <w:lang w:eastAsia="zh-CN"/>
              </w:rPr>
            </w:pPr>
            <w:r>
              <w:rPr>
                <w:sz w:val="16"/>
                <w:szCs w:val="16"/>
                <w:lang w:eastAsia="zh-CN"/>
              </w:rPr>
              <w:t>16.10.0</w:t>
            </w:r>
          </w:p>
        </w:tc>
      </w:tr>
      <w:tr w:rsidR="00120DE2" w:rsidRPr="00C012B0" w14:paraId="15178FC0" w14:textId="77777777" w:rsidTr="00EC0283">
        <w:trPr>
          <w:trHeight w:val="383"/>
        </w:trPr>
        <w:tc>
          <w:tcPr>
            <w:tcW w:w="800" w:type="dxa"/>
            <w:shd w:val="solid" w:color="FFFFFF" w:fill="auto"/>
          </w:tcPr>
          <w:p w14:paraId="3DE452DF" w14:textId="77777777" w:rsidR="00120DE2" w:rsidRDefault="00120DE2" w:rsidP="00120DE2">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B4C0D0D" w14:textId="77777777" w:rsidR="00120DE2" w:rsidRDefault="00120DE2" w:rsidP="00120DE2">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F9DA170" w14:textId="77777777" w:rsidR="00120DE2" w:rsidRDefault="00120DE2" w:rsidP="00120DE2">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4D4706F3" w14:textId="77777777" w:rsidR="00120DE2" w:rsidRDefault="00120DE2" w:rsidP="00120DE2">
            <w:pPr>
              <w:pStyle w:val="TAL"/>
              <w:rPr>
                <w:rFonts w:cs="Arial"/>
                <w:color w:val="000000"/>
                <w:sz w:val="16"/>
                <w:szCs w:val="16"/>
                <w:lang w:eastAsia="zh-CN"/>
              </w:rPr>
            </w:pPr>
            <w:r>
              <w:rPr>
                <w:rFonts w:cs="Arial"/>
                <w:color w:val="000000"/>
                <w:sz w:val="16"/>
                <w:szCs w:val="16"/>
                <w:lang w:eastAsia="zh-CN"/>
              </w:rPr>
              <w:t>0359</w:t>
            </w:r>
          </w:p>
        </w:tc>
        <w:tc>
          <w:tcPr>
            <w:tcW w:w="425" w:type="dxa"/>
            <w:shd w:val="solid" w:color="FFFFFF" w:fill="auto"/>
          </w:tcPr>
          <w:p w14:paraId="38E27A22" w14:textId="77777777" w:rsidR="00120DE2" w:rsidRDefault="00120DE2" w:rsidP="00120DE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744CBB" w14:textId="77777777" w:rsidR="00120DE2" w:rsidRDefault="00120DE2"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08EBA" w14:textId="77777777" w:rsidR="00120DE2" w:rsidRDefault="00120DE2" w:rsidP="00120DE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3606BE2" w14:textId="77777777" w:rsidR="00120DE2" w:rsidRDefault="00120DE2" w:rsidP="00120DE2">
            <w:pPr>
              <w:pStyle w:val="TAC"/>
              <w:rPr>
                <w:sz w:val="16"/>
                <w:szCs w:val="16"/>
                <w:lang w:eastAsia="zh-CN"/>
              </w:rPr>
            </w:pPr>
            <w:r>
              <w:rPr>
                <w:sz w:val="16"/>
                <w:szCs w:val="16"/>
                <w:lang w:eastAsia="zh-CN"/>
              </w:rPr>
              <w:t>16.10.0</w:t>
            </w:r>
          </w:p>
        </w:tc>
      </w:tr>
      <w:tr w:rsidR="00DA725F" w:rsidRPr="00C012B0" w14:paraId="63F072B6" w14:textId="77777777" w:rsidTr="00EC0283">
        <w:trPr>
          <w:trHeight w:val="383"/>
        </w:trPr>
        <w:tc>
          <w:tcPr>
            <w:tcW w:w="800" w:type="dxa"/>
            <w:shd w:val="solid" w:color="FFFFFF" w:fill="auto"/>
          </w:tcPr>
          <w:p w14:paraId="43F279A3" w14:textId="77777777" w:rsidR="00DA725F" w:rsidRDefault="00DA725F" w:rsidP="00120DE2">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8314798" w14:textId="77777777" w:rsidR="00DA725F" w:rsidRDefault="00DA725F" w:rsidP="00120DE2">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9462D8" w14:textId="77777777" w:rsidR="00DA725F" w:rsidRDefault="00DA725F" w:rsidP="00120DE2">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48A0BD07" w14:textId="77777777" w:rsidR="00DA725F" w:rsidRDefault="00DA725F" w:rsidP="00120DE2">
            <w:pPr>
              <w:pStyle w:val="TAL"/>
              <w:rPr>
                <w:rFonts w:cs="Arial"/>
                <w:color w:val="000000"/>
                <w:sz w:val="16"/>
                <w:szCs w:val="16"/>
                <w:lang w:eastAsia="zh-CN"/>
              </w:rPr>
            </w:pPr>
            <w:r>
              <w:rPr>
                <w:rFonts w:cs="Arial"/>
                <w:color w:val="000000"/>
                <w:sz w:val="16"/>
                <w:szCs w:val="16"/>
                <w:lang w:eastAsia="zh-CN"/>
              </w:rPr>
              <w:t>0366</w:t>
            </w:r>
          </w:p>
        </w:tc>
        <w:tc>
          <w:tcPr>
            <w:tcW w:w="425" w:type="dxa"/>
            <w:shd w:val="solid" w:color="FFFFFF" w:fill="auto"/>
          </w:tcPr>
          <w:p w14:paraId="59809719" w14:textId="77777777" w:rsidR="00DA725F" w:rsidRDefault="00DA725F" w:rsidP="00120DE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53186F4" w14:textId="77777777" w:rsidR="00DA725F" w:rsidRDefault="00DA725F"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13158F" w14:textId="77777777" w:rsidR="00DA725F" w:rsidRDefault="00DA725F" w:rsidP="00120DE2">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1F2EDD67" w14:textId="77777777" w:rsidR="00DA725F" w:rsidRDefault="00DA725F" w:rsidP="00120DE2">
            <w:pPr>
              <w:pStyle w:val="TAC"/>
              <w:rPr>
                <w:sz w:val="16"/>
                <w:szCs w:val="16"/>
                <w:lang w:eastAsia="zh-CN"/>
              </w:rPr>
            </w:pPr>
            <w:r>
              <w:rPr>
                <w:sz w:val="16"/>
                <w:szCs w:val="16"/>
                <w:lang w:eastAsia="zh-CN"/>
              </w:rPr>
              <w:t>16.11.0</w:t>
            </w:r>
          </w:p>
        </w:tc>
      </w:tr>
      <w:tr w:rsidR="00C23F92" w:rsidRPr="00C012B0" w14:paraId="5455A4FA" w14:textId="77777777" w:rsidTr="00EC0283">
        <w:trPr>
          <w:trHeight w:val="383"/>
        </w:trPr>
        <w:tc>
          <w:tcPr>
            <w:tcW w:w="800" w:type="dxa"/>
            <w:shd w:val="solid" w:color="FFFFFF" w:fill="auto"/>
          </w:tcPr>
          <w:p w14:paraId="1A6D9619" w14:textId="77777777" w:rsidR="00C23F92" w:rsidRDefault="00C23F92" w:rsidP="00120DE2">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923F8B9" w14:textId="77777777" w:rsidR="00C23F92" w:rsidRDefault="00C23F92" w:rsidP="00120DE2">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409C186" w14:textId="77777777" w:rsidR="00C23F92" w:rsidRDefault="00C23F92" w:rsidP="00120DE2">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552164F" w14:textId="77777777" w:rsidR="00C23F92" w:rsidRDefault="00C23F92" w:rsidP="00120DE2">
            <w:pPr>
              <w:pStyle w:val="TAL"/>
              <w:rPr>
                <w:rFonts w:cs="Arial"/>
                <w:color w:val="000000"/>
                <w:sz w:val="16"/>
                <w:szCs w:val="16"/>
                <w:lang w:eastAsia="zh-CN"/>
              </w:rPr>
            </w:pPr>
            <w:r>
              <w:rPr>
                <w:rFonts w:cs="Arial"/>
                <w:color w:val="000000"/>
                <w:sz w:val="16"/>
                <w:szCs w:val="16"/>
                <w:lang w:eastAsia="zh-CN"/>
              </w:rPr>
              <w:t>0373</w:t>
            </w:r>
          </w:p>
        </w:tc>
        <w:tc>
          <w:tcPr>
            <w:tcW w:w="425" w:type="dxa"/>
            <w:shd w:val="solid" w:color="FFFFFF" w:fill="auto"/>
          </w:tcPr>
          <w:p w14:paraId="292EAC71" w14:textId="77777777" w:rsidR="00C23F92" w:rsidRDefault="00C23F92" w:rsidP="00120DE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9A396C" w14:textId="77777777" w:rsidR="00C23F92" w:rsidRDefault="00C23F92"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99E449" w14:textId="77777777" w:rsidR="00C23F92" w:rsidRDefault="00C23F92" w:rsidP="00120DE2">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13D7AEB2" w14:textId="77777777" w:rsidR="00C23F92" w:rsidRDefault="00C23F92" w:rsidP="00120DE2">
            <w:pPr>
              <w:pStyle w:val="TAC"/>
              <w:rPr>
                <w:sz w:val="16"/>
                <w:szCs w:val="16"/>
                <w:lang w:eastAsia="zh-CN"/>
              </w:rPr>
            </w:pPr>
            <w:r>
              <w:rPr>
                <w:sz w:val="16"/>
                <w:szCs w:val="16"/>
                <w:lang w:eastAsia="zh-CN"/>
              </w:rPr>
              <w:t>16.11.0</w:t>
            </w:r>
          </w:p>
        </w:tc>
      </w:tr>
      <w:tr w:rsidR="00BC786D" w:rsidRPr="00C012B0" w14:paraId="76AEEA89" w14:textId="77777777" w:rsidTr="00EC0283">
        <w:trPr>
          <w:trHeight w:val="383"/>
        </w:trPr>
        <w:tc>
          <w:tcPr>
            <w:tcW w:w="800" w:type="dxa"/>
            <w:shd w:val="solid" w:color="FFFFFF" w:fill="auto"/>
          </w:tcPr>
          <w:p w14:paraId="74A6DB24" w14:textId="77777777" w:rsidR="00BC786D" w:rsidRDefault="00BC786D" w:rsidP="00120DE2">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031E97E" w14:textId="77777777" w:rsidR="00BC786D" w:rsidRDefault="00BC786D" w:rsidP="00120DE2">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5D75286" w14:textId="77777777" w:rsidR="00BC786D" w:rsidRDefault="00BC786D" w:rsidP="00120DE2">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085D105" w14:textId="77777777" w:rsidR="00BC786D" w:rsidRDefault="00BC786D" w:rsidP="00120DE2">
            <w:pPr>
              <w:pStyle w:val="TAL"/>
              <w:rPr>
                <w:rFonts w:cs="Arial"/>
                <w:color w:val="000000"/>
                <w:sz w:val="16"/>
                <w:szCs w:val="16"/>
                <w:lang w:eastAsia="zh-CN"/>
              </w:rPr>
            </w:pPr>
            <w:r>
              <w:rPr>
                <w:rFonts w:cs="Arial"/>
                <w:color w:val="000000"/>
                <w:sz w:val="16"/>
                <w:szCs w:val="16"/>
                <w:lang w:eastAsia="zh-CN"/>
              </w:rPr>
              <w:t>0384</w:t>
            </w:r>
          </w:p>
        </w:tc>
        <w:tc>
          <w:tcPr>
            <w:tcW w:w="425" w:type="dxa"/>
            <w:shd w:val="solid" w:color="FFFFFF" w:fill="auto"/>
          </w:tcPr>
          <w:p w14:paraId="68B08DB2" w14:textId="77777777" w:rsidR="00BC786D" w:rsidRDefault="00BC786D" w:rsidP="00120DE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38E08C" w14:textId="77777777" w:rsidR="00BC786D" w:rsidRDefault="00BC786D"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0B3081" w14:textId="77777777" w:rsidR="00BC786D" w:rsidRDefault="00BC786D" w:rsidP="00120DE2">
            <w:pPr>
              <w:pStyle w:val="TAL"/>
              <w:rPr>
                <w:rFonts w:cs="Arial"/>
                <w:color w:val="000000"/>
                <w:sz w:val="16"/>
                <w:szCs w:val="16"/>
                <w:lang w:eastAsia="zh-CN"/>
              </w:rPr>
            </w:pPr>
            <w:r w:rsidRPr="00664BBA">
              <w:rPr>
                <w:rFonts w:cs="Arial"/>
                <w:color w:val="000000"/>
                <w:sz w:val="16"/>
                <w:szCs w:val="16"/>
                <w:lang w:eastAsia="zh-CN"/>
              </w:rPr>
              <w:t>Correction on the identifiers for NEF API Charging information</w:t>
            </w:r>
          </w:p>
        </w:tc>
        <w:tc>
          <w:tcPr>
            <w:tcW w:w="708" w:type="dxa"/>
            <w:shd w:val="solid" w:color="FFFFFF" w:fill="auto"/>
          </w:tcPr>
          <w:p w14:paraId="5D508FF1" w14:textId="77777777" w:rsidR="00BC786D" w:rsidRDefault="00BC786D" w:rsidP="00120DE2">
            <w:pPr>
              <w:pStyle w:val="TAC"/>
              <w:rPr>
                <w:sz w:val="16"/>
                <w:szCs w:val="16"/>
                <w:lang w:eastAsia="zh-CN"/>
              </w:rPr>
            </w:pPr>
            <w:r>
              <w:rPr>
                <w:sz w:val="16"/>
                <w:szCs w:val="16"/>
                <w:lang w:eastAsia="zh-CN"/>
              </w:rPr>
              <w:t>16.12.0</w:t>
            </w:r>
          </w:p>
        </w:tc>
      </w:tr>
      <w:tr w:rsidR="006E25E5" w:rsidRPr="00C012B0" w14:paraId="53FC2A58" w14:textId="77777777" w:rsidTr="00EC0283">
        <w:trPr>
          <w:trHeight w:val="383"/>
        </w:trPr>
        <w:tc>
          <w:tcPr>
            <w:tcW w:w="800" w:type="dxa"/>
            <w:shd w:val="solid" w:color="FFFFFF" w:fill="auto"/>
          </w:tcPr>
          <w:p w14:paraId="2F688FBE" w14:textId="77777777" w:rsidR="006E25E5" w:rsidRDefault="006E25E5" w:rsidP="00120DE2">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95F3D2B" w14:textId="77777777" w:rsidR="006E25E5" w:rsidRDefault="006E25E5" w:rsidP="00120DE2">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5BA8FF6" w14:textId="77777777" w:rsidR="006E25E5" w:rsidRDefault="006E25E5" w:rsidP="00120DE2">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51319513" w14:textId="77777777" w:rsidR="006E25E5" w:rsidRDefault="006E25E5" w:rsidP="00120DE2">
            <w:pPr>
              <w:pStyle w:val="TAL"/>
              <w:rPr>
                <w:rFonts w:cs="Arial"/>
                <w:color w:val="000000"/>
                <w:sz w:val="16"/>
                <w:szCs w:val="16"/>
                <w:lang w:eastAsia="zh-CN"/>
              </w:rPr>
            </w:pPr>
            <w:r>
              <w:rPr>
                <w:rFonts w:cs="Arial"/>
                <w:color w:val="000000"/>
                <w:sz w:val="16"/>
                <w:szCs w:val="16"/>
                <w:lang w:eastAsia="zh-CN"/>
              </w:rPr>
              <w:t>0399</w:t>
            </w:r>
          </w:p>
        </w:tc>
        <w:tc>
          <w:tcPr>
            <w:tcW w:w="425" w:type="dxa"/>
            <w:shd w:val="solid" w:color="FFFFFF" w:fill="auto"/>
          </w:tcPr>
          <w:p w14:paraId="7630E965" w14:textId="77777777" w:rsidR="006E25E5" w:rsidRDefault="006E25E5" w:rsidP="00120DE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D76AC52" w14:textId="77777777" w:rsidR="006E25E5" w:rsidRDefault="006E25E5" w:rsidP="00120DE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BD9D87" w14:textId="77777777" w:rsidR="006E25E5" w:rsidRPr="006E25E5" w:rsidRDefault="006E25E5" w:rsidP="00120DE2">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715138C7" w14:textId="77777777" w:rsidR="006E25E5" w:rsidRDefault="006E25E5" w:rsidP="00120DE2">
            <w:pPr>
              <w:pStyle w:val="TAC"/>
              <w:rPr>
                <w:sz w:val="16"/>
                <w:szCs w:val="16"/>
                <w:lang w:eastAsia="zh-CN"/>
              </w:rPr>
            </w:pPr>
            <w:r>
              <w:rPr>
                <w:sz w:val="16"/>
                <w:szCs w:val="16"/>
                <w:lang w:eastAsia="zh-CN"/>
              </w:rPr>
              <w:t>16.12.0</w:t>
            </w:r>
          </w:p>
        </w:tc>
      </w:tr>
      <w:tr w:rsidR="00136E58" w:rsidRPr="00C012B0" w14:paraId="33D4C989" w14:textId="77777777" w:rsidTr="00EC0283">
        <w:trPr>
          <w:trHeight w:val="383"/>
        </w:trPr>
        <w:tc>
          <w:tcPr>
            <w:tcW w:w="800" w:type="dxa"/>
            <w:shd w:val="solid" w:color="FFFFFF" w:fill="auto"/>
          </w:tcPr>
          <w:p w14:paraId="0BF15C25" w14:textId="77777777" w:rsidR="00136E58" w:rsidRDefault="00136E58" w:rsidP="00136E5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68B9AE" w14:textId="77777777" w:rsidR="00136E58" w:rsidRDefault="00136E58" w:rsidP="00136E5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DA81190" w14:textId="77777777" w:rsidR="00136E58" w:rsidRDefault="00136E58" w:rsidP="00136E58">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13B6BAD9" w14:textId="77777777" w:rsidR="00136E58" w:rsidRDefault="00136E58" w:rsidP="00136E58">
            <w:pPr>
              <w:pStyle w:val="TAL"/>
              <w:rPr>
                <w:rFonts w:cs="Arial"/>
                <w:color w:val="000000"/>
                <w:sz w:val="16"/>
                <w:szCs w:val="16"/>
                <w:lang w:eastAsia="zh-CN"/>
              </w:rPr>
            </w:pPr>
            <w:r>
              <w:rPr>
                <w:rFonts w:cs="Arial"/>
                <w:color w:val="000000"/>
                <w:sz w:val="16"/>
                <w:szCs w:val="16"/>
                <w:lang w:eastAsia="zh-CN"/>
              </w:rPr>
              <w:t>0406</w:t>
            </w:r>
          </w:p>
        </w:tc>
        <w:tc>
          <w:tcPr>
            <w:tcW w:w="425" w:type="dxa"/>
            <w:shd w:val="solid" w:color="FFFFFF" w:fill="auto"/>
          </w:tcPr>
          <w:p w14:paraId="642AE222" w14:textId="77777777" w:rsidR="00136E58" w:rsidRDefault="00136E58" w:rsidP="00136E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C32213E" w14:textId="77777777" w:rsidR="00136E58" w:rsidRDefault="00136E58" w:rsidP="00136E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A324123" w14:textId="77777777" w:rsidR="00136E58" w:rsidRDefault="00136E58" w:rsidP="00136E5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4F9879F" w14:textId="77777777" w:rsidR="00136E58" w:rsidRDefault="00136E58" w:rsidP="00136E58">
            <w:pPr>
              <w:pStyle w:val="TAC"/>
              <w:rPr>
                <w:sz w:val="16"/>
                <w:szCs w:val="16"/>
                <w:lang w:eastAsia="zh-CN"/>
              </w:rPr>
            </w:pPr>
            <w:r>
              <w:rPr>
                <w:sz w:val="16"/>
                <w:szCs w:val="16"/>
                <w:lang w:eastAsia="zh-CN"/>
              </w:rPr>
              <w:t>16.12.0</w:t>
            </w:r>
          </w:p>
        </w:tc>
      </w:tr>
      <w:tr w:rsidR="00864965" w:rsidRPr="00C012B0" w14:paraId="1EC06B64" w14:textId="77777777" w:rsidTr="00EC0283">
        <w:trPr>
          <w:trHeight w:val="383"/>
        </w:trPr>
        <w:tc>
          <w:tcPr>
            <w:tcW w:w="800" w:type="dxa"/>
            <w:shd w:val="solid" w:color="FFFFFF" w:fill="auto"/>
          </w:tcPr>
          <w:p w14:paraId="05446065" w14:textId="77777777" w:rsidR="00864965" w:rsidRDefault="00864965" w:rsidP="00136E5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B32AB14" w14:textId="77777777" w:rsidR="00864965" w:rsidRDefault="00864965" w:rsidP="00136E5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1D9F46F" w14:textId="77777777" w:rsidR="00864965" w:rsidRDefault="00864965" w:rsidP="00136E58">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31831BD2" w14:textId="77777777" w:rsidR="00864965" w:rsidRDefault="00864965" w:rsidP="00136E58">
            <w:pPr>
              <w:pStyle w:val="TAL"/>
              <w:rPr>
                <w:rFonts w:cs="Arial"/>
                <w:color w:val="000000"/>
                <w:sz w:val="16"/>
                <w:szCs w:val="16"/>
                <w:lang w:eastAsia="zh-CN"/>
              </w:rPr>
            </w:pPr>
            <w:r>
              <w:rPr>
                <w:rFonts w:cs="Arial"/>
                <w:color w:val="000000"/>
                <w:sz w:val="16"/>
                <w:szCs w:val="16"/>
                <w:lang w:eastAsia="zh-CN"/>
              </w:rPr>
              <w:t>0412</w:t>
            </w:r>
          </w:p>
        </w:tc>
        <w:tc>
          <w:tcPr>
            <w:tcW w:w="425" w:type="dxa"/>
            <w:shd w:val="solid" w:color="FFFFFF" w:fill="auto"/>
          </w:tcPr>
          <w:p w14:paraId="0DCF046F" w14:textId="77777777" w:rsidR="00864965" w:rsidRDefault="00864965" w:rsidP="00136E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9E9D231" w14:textId="77777777" w:rsidR="00864965" w:rsidRDefault="00864965" w:rsidP="00136E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A3180A8" w14:textId="77777777" w:rsidR="00864965" w:rsidRDefault="00864965" w:rsidP="00136E58">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5821AB96" w14:textId="77777777" w:rsidR="00864965" w:rsidRDefault="00864965" w:rsidP="00136E58">
            <w:pPr>
              <w:pStyle w:val="TAC"/>
              <w:rPr>
                <w:sz w:val="16"/>
                <w:szCs w:val="16"/>
                <w:lang w:eastAsia="zh-CN"/>
              </w:rPr>
            </w:pPr>
            <w:r>
              <w:rPr>
                <w:sz w:val="16"/>
                <w:szCs w:val="16"/>
                <w:lang w:eastAsia="zh-CN"/>
              </w:rPr>
              <w:t>16.13.0</w:t>
            </w:r>
          </w:p>
        </w:tc>
      </w:tr>
      <w:tr w:rsidR="00A666BF" w:rsidRPr="00C012B0" w14:paraId="08E29A5D" w14:textId="77777777" w:rsidTr="00EC0283">
        <w:trPr>
          <w:trHeight w:val="383"/>
        </w:trPr>
        <w:tc>
          <w:tcPr>
            <w:tcW w:w="800" w:type="dxa"/>
            <w:shd w:val="solid" w:color="FFFFFF" w:fill="auto"/>
          </w:tcPr>
          <w:p w14:paraId="56E4A342" w14:textId="77777777" w:rsidR="00A666BF" w:rsidRDefault="00A666BF" w:rsidP="00A666B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C580334" w14:textId="77777777" w:rsidR="00A666BF" w:rsidRDefault="00A666BF" w:rsidP="00A666B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77FAEC4" w14:textId="77777777" w:rsidR="00A666BF" w:rsidRDefault="00A666BF" w:rsidP="00A666BF">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8607CFA" w14:textId="77777777" w:rsidR="00A666BF" w:rsidRDefault="00A666BF" w:rsidP="00A666BF">
            <w:pPr>
              <w:pStyle w:val="TAL"/>
              <w:rPr>
                <w:rFonts w:cs="Arial"/>
                <w:color w:val="000000"/>
                <w:sz w:val="16"/>
                <w:szCs w:val="16"/>
                <w:lang w:eastAsia="zh-CN"/>
              </w:rPr>
            </w:pPr>
            <w:r>
              <w:rPr>
                <w:rFonts w:cs="Arial"/>
                <w:color w:val="000000"/>
                <w:sz w:val="16"/>
                <w:szCs w:val="16"/>
                <w:lang w:eastAsia="zh-CN"/>
              </w:rPr>
              <w:t>0428</w:t>
            </w:r>
          </w:p>
        </w:tc>
        <w:tc>
          <w:tcPr>
            <w:tcW w:w="425" w:type="dxa"/>
            <w:shd w:val="solid" w:color="FFFFFF" w:fill="auto"/>
          </w:tcPr>
          <w:p w14:paraId="28A772B1" w14:textId="77777777" w:rsidR="00A666BF" w:rsidRDefault="00A666BF" w:rsidP="00A666B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AE7AB1F" w14:textId="77777777" w:rsidR="00A666BF" w:rsidRDefault="00A666BF" w:rsidP="00A666B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9C8E4A" w14:textId="77777777" w:rsidR="00A666BF" w:rsidRDefault="00A666BF" w:rsidP="00A666B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50B9867" w14:textId="77777777" w:rsidR="00A666BF" w:rsidRDefault="00A666BF" w:rsidP="00A666BF">
            <w:pPr>
              <w:pStyle w:val="TAC"/>
              <w:rPr>
                <w:sz w:val="16"/>
                <w:szCs w:val="16"/>
                <w:lang w:eastAsia="zh-CN"/>
              </w:rPr>
            </w:pPr>
            <w:r>
              <w:rPr>
                <w:sz w:val="16"/>
                <w:szCs w:val="16"/>
                <w:lang w:eastAsia="zh-CN"/>
              </w:rPr>
              <w:t>16.13.0</w:t>
            </w:r>
          </w:p>
        </w:tc>
      </w:tr>
      <w:tr w:rsidR="009517BE" w:rsidRPr="00C012B0" w14:paraId="1F6D352B" w14:textId="77777777" w:rsidTr="00EC0283">
        <w:trPr>
          <w:trHeight w:val="383"/>
        </w:trPr>
        <w:tc>
          <w:tcPr>
            <w:tcW w:w="800" w:type="dxa"/>
            <w:shd w:val="solid" w:color="FFFFFF" w:fill="auto"/>
          </w:tcPr>
          <w:p w14:paraId="78488752" w14:textId="77777777" w:rsidR="009517BE" w:rsidRDefault="009517BE" w:rsidP="00A666B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7C5512" w14:textId="77777777" w:rsidR="009517BE" w:rsidRDefault="009517BE" w:rsidP="00A666B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9D845D0" w14:textId="77777777" w:rsidR="009517BE" w:rsidRDefault="009517BE" w:rsidP="00A666B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8FB3832" w14:textId="77777777" w:rsidR="009517BE" w:rsidRDefault="009517BE" w:rsidP="00A666BF">
            <w:pPr>
              <w:pStyle w:val="TAL"/>
              <w:rPr>
                <w:rFonts w:cs="Arial"/>
                <w:color w:val="000000"/>
                <w:sz w:val="16"/>
                <w:szCs w:val="16"/>
                <w:lang w:eastAsia="zh-CN"/>
              </w:rPr>
            </w:pPr>
            <w:r>
              <w:rPr>
                <w:rFonts w:cs="Arial"/>
                <w:color w:val="000000"/>
                <w:sz w:val="16"/>
                <w:szCs w:val="16"/>
                <w:lang w:eastAsia="zh-CN"/>
              </w:rPr>
              <w:t>0433</w:t>
            </w:r>
          </w:p>
        </w:tc>
        <w:tc>
          <w:tcPr>
            <w:tcW w:w="425" w:type="dxa"/>
            <w:shd w:val="solid" w:color="FFFFFF" w:fill="auto"/>
          </w:tcPr>
          <w:p w14:paraId="48A7A4C3" w14:textId="77777777" w:rsidR="009517BE" w:rsidRDefault="009517BE" w:rsidP="00A666B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268BB6F" w14:textId="77777777" w:rsidR="009517BE" w:rsidRDefault="009517BE" w:rsidP="00A666B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EB6F0F" w14:textId="77777777" w:rsidR="009517BE" w:rsidRDefault="009517BE" w:rsidP="00A666BF">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71107534" w14:textId="77777777" w:rsidR="009517BE" w:rsidRDefault="009517BE" w:rsidP="00A666BF">
            <w:pPr>
              <w:pStyle w:val="TAC"/>
              <w:rPr>
                <w:sz w:val="16"/>
                <w:szCs w:val="16"/>
                <w:lang w:eastAsia="zh-CN"/>
              </w:rPr>
            </w:pPr>
            <w:r>
              <w:rPr>
                <w:sz w:val="16"/>
                <w:szCs w:val="16"/>
                <w:lang w:eastAsia="zh-CN"/>
              </w:rPr>
              <w:t>16.14.0</w:t>
            </w:r>
          </w:p>
        </w:tc>
      </w:tr>
      <w:tr w:rsidR="009517BE" w:rsidRPr="00C012B0" w14:paraId="565538B7" w14:textId="77777777" w:rsidTr="00EC0283">
        <w:trPr>
          <w:trHeight w:val="383"/>
        </w:trPr>
        <w:tc>
          <w:tcPr>
            <w:tcW w:w="800" w:type="dxa"/>
            <w:shd w:val="solid" w:color="FFFFFF" w:fill="auto"/>
          </w:tcPr>
          <w:p w14:paraId="3B9D6E0A"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193510C"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9903EA"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837F795"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0441</w:t>
            </w:r>
          </w:p>
        </w:tc>
        <w:tc>
          <w:tcPr>
            <w:tcW w:w="425" w:type="dxa"/>
            <w:shd w:val="solid" w:color="FFFFFF" w:fill="auto"/>
          </w:tcPr>
          <w:p w14:paraId="0621E53A" w14:textId="77777777" w:rsidR="009517BE" w:rsidRDefault="009517BE" w:rsidP="009517BE">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638A3B"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EBAE10F"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Correction of Trigger Types in Offline Charging</w:t>
            </w:r>
          </w:p>
        </w:tc>
        <w:tc>
          <w:tcPr>
            <w:tcW w:w="708" w:type="dxa"/>
            <w:shd w:val="solid" w:color="FFFFFF" w:fill="auto"/>
          </w:tcPr>
          <w:p w14:paraId="7258DE4E" w14:textId="77777777" w:rsidR="009517BE" w:rsidRDefault="009517BE" w:rsidP="009517BE">
            <w:pPr>
              <w:pStyle w:val="TAC"/>
              <w:rPr>
                <w:sz w:val="16"/>
                <w:szCs w:val="16"/>
                <w:lang w:eastAsia="zh-CN"/>
              </w:rPr>
            </w:pPr>
            <w:r>
              <w:rPr>
                <w:sz w:val="16"/>
                <w:szCs w:val="16"/>
                <w:lang w:eastAsia="zh-CN"/>
              </w:rPr>
              <w:t>16.14.0</w:t>
            </w:r>
          </w:p>
        </w:tc>
      </w:tr>
      <w:tr w:rsidR="009517BE" w:rsidRPr="00C012B0" w14:paraId="7BA4C99F" w14:textId="77777777" w:rsidTr="00EC0283">
        <w:trPr>
          <w:trHeight w:val="383"/>
        </w:trPr>
        <w:tc>
          <w:tcPr>
            <w:tcW w:w="800" w:type="dxa"/>
            <w:shd w:val="solid" w:color="FFFFFF" w:fill="auto"/>
          </w:tcPr>
          <w:p w14:paraId="1E6DB15B"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139A09C"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AD3757C"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D4EF6C8"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0443</w:t>
            </w:r>
          </w:p>
        </w:tc>
        <w:tc>
          <w:tcPr>
            <w:tcW w:w="425" w:type="dxa"/>
            <w:shd w:val="solid" w:color="FFFFFF" w:fill="auto"/>
          </w:tcPr>
          <w:p w14:paraId="495E1D3D" w14:textId="77777777" w:rsidR="009517BE" w:rsidRDefault="009517BE" w:rsidP="009517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948B0C" w14:textId="77777777" w:rsidR="009517BE" w:rsidRDefault="009517BE" w:rsidP="009517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FA715B0" w14:textId="77777777" w:rsidR="009517BE" w:rsidRDefault="009517BE" w:rsidP="009517BE">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7F7E1F7" w14:textId="77777777" w:rsidR="009517BE" w:rsidRDefault="009517BE" w:rsidP="009517BE">
            <w:pPr>
              <w:pStyle w:val="TAC"/>
              <w:rPr>
                <w:sz w:val="16"/>
                <w:szCs w:val="16"/>
                <w:lang w:eastAsia="zh-CN"/>
              </w:rPr>
            </w:pPr>
            <w:r>
              <w:rPr>
                <w:sz w:val="16"/>
                <w:szCs w:val="16"/>
                <w:lang w:eastAsia="zh-CN"/>
              </w:rPr>
              <w:t>16.14.0</w:t>
            </w:r>
          </w:p>
        </w:tc>
      </w:tr>
      <w:tr w:rsidR="00FB4AF7" w:rsidRPr="00C012B0" w14:paraId="32BD6B66" w14:textId="77777777" w:rsidTr="00EC0283">
        <w:trPr>
          <w:trHeight w:val="383"/>
        </w:trPr>
        <w:tc>
          <w:tcPr>
            <w:tcW w:w="800" w:type="dxa"/>
            <w:shd w:val="solid" w:color="FFFFFF" w:fill="auto"/>
          </w:tcPr>
          <w:p w14:paraId="7BD7D391" w14:textId="77777777" w:rsidR="00FB4AF7" w:rsidRDefault="00FB4AF7" w:rsidP="009517BE">
            <w:pPr>
              <w:pStyle w:val="TAL"/>
              <w:rPr>
                <w:rFonts w:cs="Arial"/>
                <w:color w:val="000000"/>
                <w:sz w:val="16"/>
                <w:szCs w:val="16"/>
                <w:lang w:eastAsia="zh-CN"/>
              </w:rPr>
            </w:pPr>
            <w:r>
              <w:rPr>
                <w:rFonts w:cs="Arial"/>
                <w:color w:val="000000"/>
                <w:sz w:val="16"/>
                <w:szCs w:val="16"/>
                <w:lang w:eastAsia="zh-CN"/>
              </w:rPr>
              <w:lastRenderedPageBreak/>
              <w:t>2022-09</w:t>
            </w:r>
          </w:p>
        </w:tc>
        <w:tc>
          <w:tcPr>
            <w:tcW w:w="800" w:type="dxa"/>
            <w:shd w:val="solid" w:color="FFFFFF" w:fill="auto"/>
          </w:tcPr>
          <w:p w14:paraId="21DC56CA" w14:textId="77777777" w:rsidR="00FB4AF7" w:rsidRDefault="00FB4AF7" w:rsidP="009517BE">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CFA59A1" w14:textId="77777777" w:rsidR="00FB4AF7" w:rsidRDefault="00FB4AF7" w:rsidP="009517BE">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4B4D2B96" w14:textId="77777777" w:rsidR="00FB4AF7" w:rsidRDefault="00FB4AF7" w:rsidP="009517BE">
            <w:pPr>
              <w:pStyle w:val="TAL"/>
              <w:rPr>
                <w:rFonts w:cs="Arial"/>
                <w:color w:val="000000"/>
                <w:sz w:val="16"/>
                <w:szCs w:val="16"/>
                <w:lang w:eastAsia="zh-CN"/>
              </w:rPr>
            </w:pPr>
            <w:r>
              <w:rPr>
                <w:rFonts w:cs="Arial"/>
                <w:color w:val="000000"/>
                <w:sz w:val="16"/>
                <w:szCs w:val="16"/>
                <w:lang w:eastAsia="zh-CN"/>
              </w:rPr>
              <w:t>0447</w:t>
            </w:r>
          </w:p>
        </w:tc>
        <w:tc>
          <w:tcPr>
            <w:tcW w:w="425" w:type="dxa"/>
            <w:shd w:val="solid" w:color="FFFFFF" w:fill="auto"/>
          </w:tcPr>
          <w:p w14:paraId="6A8DF8E0" w14:textId="77777777" w:rsidR="00FB4AF7" w:rsidRDefault="00FB4AF7" w:rsidP="009517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3918BFB" w14:textId="77777777" w:rsidR="00FB4AF7" w:rsidRDefault="00FB4AF7" w:rsidP="009517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B3F785" w14:textId="77777777" w:rsidR="00FB4AF7" w:rsidRDefault="00FB4AF7" w:rsidP="009517BE">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502B9344" w14:textId="77777777" w:rsidR="00FB4AF7" w:rsidRDefault="00FB4AF7" w:rsidP="009517BE">
            <w:pPr>
              <w:pStyle w:val="TAC"/>
              <w:rPr>
                <w:sz w:val="16"/>
                <w:szCs w:val="16"/>
                <w:lang w:eastAsia="zh-CN"/>
              </w:rPr>
            </w:pPr>
            <w:r>
              <w:rPr>
                <w:sz w:val="16"/>
                <w:szCs w:val="16"/>
                <w:lang w:eastAsia="zh-CN"/>
              </w:rPr>
              <w:t>16.14.0</w:t>
            </w:r>
          </w:p>
        </w:tc>
      </w:tr>
      <w:tr w:rsidR="00CF49A7" w:rsidRPr="00C012B0" w14:paraId="6FDACEA3" w14:textId="77777777" w:rsidTr="00EC0283">
        <w:trPr>
          <w:trHeight w:val="383"/>
        </w:trPr>
        <w:tc>
          <w:tcPr>
            <w:tcW w:w="800" w:type="dxa"/>
            <w:shd w:val="solid" w:color="FFFFFF" w:fill="auto"/>
          </w:tcPr>
          <w:p w14:paraId="27CDFDC6" w14:textId="77777777" w:rsidR="00CF49A7" w:rsidRDefault="00CF49A7" w:rsidP="00CF49A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8D66FA" w14:textId="77777777" w:rsidR="00CF49A7" w:rsidRDefault="00CF49A7" w:rsidP="00CF49A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B45AB0" w14:textId="77777777" w:rsidR="00CF49A7" w:rsidRDefault="00CF49A7" w:rsidP="00CF49A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07F1EC" w14:textId="77777777" w:rsidR="00CF49A7" w:rsidRDefault="00CF49A7" w:rsidP="00CF49A7">
            <w:pPr>
              <w:pStyle w:val="TAL"/>
              <w:rPr>
                <w:rFonts w:cs="Arial"/>
                <w:color w:val="000000"/>
                <w:sz w:val="16"/>
                <w:szCs w:val="16"/>
                <w:lang w:eastAsia="zh-CN"/>
              </w:rPr>
            </w:pPr>
            <w:r>
              <w:rPr>
                <w:rFonts w:cs="Arial"/>
                <w:color w:val="000000"/>
                <w:sz w:val="16"/>
                <w:szCs w:val="16"/>
                <w:lang w:eastAsia="zh-CN"/>
              </w:rPr>
              <w:t>0449</w:t>
            </w:r>
          </w:p>
        </w:tc>
        <w:tc>
          <w:tcPr>
            <w:tcW w:w="425" w:type="dxa"/>
            <w:shd w:val="solid" w:color="FFFFFF" w:fill="auto"/>
          </w:tcPr>
          <w:p w14:paraId="3CD8B85C" w14:textId="77777777" w:rsidR="00CF49A7" w:rsidRDefault="00CF49A7" w:rsidP="00CF49A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1258227" w14:textId="77777777" w:rsidR="00CF49A7" w:rsidRDefault="00CF49A7" w:rsidP="00CF49A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FEFF1C" w14:textId="77777777" w:rsidR="00CF49A7" w:rsidRDefault="00CF49A7" w:rsidP="00CF49A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2F8DD96C" w14:textId="77777777" w:rsidR="00CF49A7" w:rsidRDefault="00CF49A7" w:rsidP="00CF49A7">
            <w:pPr>
              <w:pStyle w:val="TAC"/>
              <w:rPr>
                <w:sz w:val="16"/>
                <w:szCs w:val="16"/>
                <w:lang w:eastAsia="zh-CN"/>
              </w:rPr>
            </w:pPr>
            <w:r>
              <w:rPr>
                <w:sz w:val="16"/>
                <w:szCs w:val="16"/>
                <w:lang w:eastAsia="zh-CN"/>
              </w:rPr>
              <w:t>16.14.0</w:t>
            </w:r>
          </w:p>
        </w:tc>
      </w:tr>
      <w:tr w:rsidR="00200F32" w:rsidRPr="00C012B0" w14:paraId="390A8205" w14:textId="77777777" w:rsidTr="00EC0283">
        <w:trPr>
          <w:trHeight w:val="383"/>
        </w:trPr>
        <w:tc>
          <w:tcPr>
            <w:tcW w:w="800" w:type="dxa"/>
            <w:shd w:val="solid" w:color="FFFFFF" w:fill="auto"/>
          </w:tcPr>
          <w:p w14:paraId="38362B37" w14:textId="77777777" w:rsidR="00200F32" w:rsidRDefault="00200F32" w:rsidP="00CF49A7">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1124BB52" w14:textId="77777777" w:rsidR="00200F32" w:rsidRDefault="00200F32" w:rsidP="00CF49A7">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932E033" w14:textId="77777777" w:rsidR="00200F32" w:rsidRDefault="00200F32" w:rsidP="00CF49A7">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FCFF332" w14:textId="77777777" w:rsidR="00200F32" w:rsidRDefault="00200F32" w:rsidP="00CF49A7">
            <w:pPr>
              <w:pStyle w:val="TAL"/>
              <w:rPr>
                <w:rFonts w:cs="Arial"/>
                <w:color w:val="000000"/>
                <w:sz w:val="16"/>
                <w:szCs w:val="16"/>
                <w:lang w:eastAsia="zh-CN"/>
              </w:rPr>
            </w:pPr>
            <w:r>
              <w:rPr>
                <w:rFonts w:cs="Arial"/>
                <w:color w:val="000000"/>
                <w:sz w:val="16"/>
                <w:szCs w:val="16"/>
                <w:lang w:eastAsia="zh-CN"/>
              </w:rPr>
              <w:t>0496</w:t>
            </w:r>
          </w:p>
        </w:tc>
        <w:tc>
          <w:tcPr>
            <w:tcW w:w="425" w:type="dxa"/>
            <w:shd w:val="solid" w:color="FFFFFF" w:fill="auto"/>
          </w:tcPr>
          <w:p w14:paraId="27B1A9DF" w14:textId="77777777" w:rsidR="00200F32" w:rsidRDefault="00200F32" w:rsidP="00CF49A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5CE8848" w14:textId="77777777" w:rsidR="00200F32" w:rsidRDefault="00200F32" w:rsidP="00CF49A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F4F1BCE" w14:textId="77777777" w:rsidR="00200F32" w:rsidRDefault="00200F32" w:rsidP="00CF49A7">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58EA8C05" w14:textId="77777777" w:rsidR="00200F32" w:rsidRDefault="00200F32" w:rsidP="00CF49A7">
            <w:pPr>
              <w:pStyle w:val="TAC"/>
              <w:rPr>
                <w:sz w:val="16"/>
                <w:szCs w:val="16"/>
                <w:lang w:eastAsia="zh-CN"/>
              </w:rPr>
            </w:pPr>
            <w:r>
              <w:rPr>
                <w:sz w:val="16"/>
                <w:szCs w:val="16"/>
                <w:lang w:eastAsia="zh-CN"/>
              </w:rPr>
              <w:t>16.15.0</w:t>
            </w:r>
          </w:p>
        </w:tc>
      </w:tr>
      <w:tr w:rsidR="00200F32" w:rsidRPr="00C012B0" w14:paraId="575EA371" w14:textId="77777777" w:rsidTr="00EC0283">
        <w:trPr>
          <w:trHeight w:val="383"/>
        </w:trPr>
        <w:tc>
          <w:tcPr>
            <w:tcW w:w="800" w:type="dxa"/>
            <w:shd w:val="solid" w:color="FFFFFF" w:fill="auto"/>
          </w:tcPr>
          <w:p w14:paraId="632ACA5D" w14:textId="77777777" w:rsidR="00200F32" w:rsidRDefault="00200F32" w:rsidP="00200F32">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A235BC" w14:textId="77777777" w:rsidR="00200F32" w:rsidRDefault="00200F32" w:rsidP="00200F32">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8F47957" w14:textId="77777777" w:rsidR="00200F32" w:rsidRDefault="00200F32" w:rsidP="00200F32">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75DFC4CF" w14:textId="77777777" w:rsidR="00200F32" w:rsidRDefault="00200F32" w:rsidP="00200F32">
            <w:pPr>
              <w:pStyle w:val="TAL"/>
              <w:rPr>
                <w:rFonts w:cs="Arial"/>
                <w:color w:val="000000"/>
                <w:sz w:val="16"/>
                <w:szCs w:val="16"/>
                <w:lang w:eastAsia="zh-CN"/>
              </w:rPr>
            </w:pPr>
            <w:r>
              <w:rPr>
                <w:rFonts w:cs="Arial"/>
                <w:color w:val="000000"/>
                <w:sz w:val="16"/>
                <w:szCs w:val="16"/>
                <w:lang w:eastAsia="zh-CN"/>
              </w:rPr>
              <w:t>0500</w:t>
            </w:r>
          </w:p>
        </w:tc>
        <w:tc>
          <w:tcPr>
            <w:tcW w:w="425" w:type="dxa"/>
            <w:shd w:val="solid" w:color="FFFFFF" w:fill="auto"/>
          </w:tcPr>
          <w:p w14:paraId="248E40F9" w14:textId="77777777" w:rsidR="00200F32" w:rsidRDefault="00200F32" w:rsidP="00200F3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05F4908" w14:textId="77777777" w:rsidR="00200F32" w:rsidRDefault="00200F32" w:rsidP="00200F3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28170B3" w14:textId="77777777" w:rsidR="00200F32" w:rsidRDefault="00200F32" w:rsidP="00200F32">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ACD7718" w14:textId="77777777" w:rsidR="00200F32" w:rsidRDefault="00200F32" w:rsidP="00200F32">
            <w:pPr>
              <w:pStyle w:val="TAC"/>
              <w:rPr>
                <w:sz w:val="16"/>
                <w:szCs w:val="16"/>
                <w:lang w:eastAsia="zh-CN"/>
              </w:rPr>
            </w:pPr>
            <w:r>
              <w:rPr>
                <w:sz w:val="16"/>
                <w:szCs w:val="16"/>
                <w:lang w:eastAsia="zh-CN"/>
              </w:rPr>
              <w:t>16.15.0</w:t>
            </w:r>
          </w:p>
        </w:tc>
      </w:tr>
      <w:tr w:rsidR="002A1584" w:rsidRPr="00C012B0" w14:paraId="65486A39" w14:textId="77777777" w:rsidTr="00EC0283">
        <w:trPr>
          <w:trHeight w:val="383"/>
        </w:trPr>
        <w:tc>
          <w:tcPr>
            <w:tcW w:w="800" w:type="dxa"/>
            <w:shd w:val="solid" w:color="FFFFFF" w:fill="auto"/>
          </w:tcPr>
          <w:p w14:paraId="64B10A14" w14:textId="77777777" w:rsidR="002A1584" w:rsidRDefault="002A1584" w:rsidP="00200F3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6DC8DE9" w14:textId="77777777" w:rsidR="002A1584" w:rsidRDefault="002A1584" w:rsidP="00200F3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3D0C06" w14:textId="77777777" w:rsidR="002A1584" w:rsidRDefault="002A1584" w:rsidP="00200F32">
            <w:pPr>
              <w:pStyle w:val="TAC"/>
              <w:rPr>
                <w:rFonts w:cs="Arial"/>
                <w:color w:val="000000"/>
                <w:sz w:val="16"/>
                <w:szCs w:val="16"/>
                <w:lang w:eastAsia="zh-CN"/>
              </w:rPr>
            </w:pPr>
            <w:r w:rsidRPr="002A1584">
              <w:rPr>
                <w:rFonts w:cs="Arial"/>
                <w:color w:val="000000"/>
                <w:sz w:val="16"/>
                <w:szCs w:val="16"/>
                <w:lang w:eastAsia="zh-CN"/>
              </w:rPr>
              <w:t>SP-231488</w:t>
            </w:r>
          </w:p>
        </w:tc>
        <w:tc>
          <w:tcPr>
            <w:tcW w:w="567" w:type="dxa"/>
            <w:shd w:val="solid" w:color="FFFFFF" w:fill="auto"/>
          </w:tcPr>
          <w:p w14:paraId="6F02F6B4" w14:textId="77777777" w:rsidR="002A1584" w:rsidRDefault="002A1584" w:rsidP="00200F32">
            <w:pPr>
              <w:pStyle w:val="TAL"/>
              <w:rPr>
                <w:rFonts w:cs="Arial"/>
                <w:color w:val="000000"/>
                <w:sz w:val="16"/>
                <w:szCs w:val="16"/>
                <w:lang w:eastAsia="zh-CN"/>
              </w:rPr>
            </w:pPr>
            <w:r>
              <w:rPr>
                <w:rFonts w:cs="Arial"/>
                <w:color w:val="000000"/>
                <w:sz w:val="16"/>
                <w:szCs w:val="16"/>
                <w:lang w:eastAsia="zh-CN"/>
              </w:rPr>
              <w:t>0516</w:t>
            </w:r>
          </w:p>
        </w:tc>
        <w:tc>
          <w:tcPr>
            <w:tcW w:w="425" w:type="dxa"/>
            <w:shd w:val="solid" w:color="FFFFFF" w:fill="auto"/>
          </w:tcPr>
          <w:p w14:paraId="5FBF3DE4" w14:textId="77777777" w:rsidR="002A1584" w:rsidRDefault="002A1584" w:rsidP="00200F3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6B64040" w14:textId="77777777" w:rsidR="002A1584" w:rsidRDefault="002A1584" w:rsidP="00200F3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8CBAAB8" w14:textId="77777777" w:rsidR="002A1584" w:rsidRDefault="002A1584" w:rsidP="00200F32">
            <w:pPr>
              <w:pStyle w:val="TAL"/>
              <w:rPr>
                <w:rFonts w:cs="Arial"/>
                <w:color w:val="000000"/>
                <w:sz w:val="16"/>
                <w:szCs w:val="16"/>
                <w:lang w:eastAsia="zh-CN"/>
              </w:rPr>
            </w:pPr>
            <w:r>
              <w:rPr>
                <w:rFonts w:cs="Arial"/>
                <w:color w:val="000000"/>
                <w:sz w:val="16"/>
                <w:szCs w:val="16"/>
                <w:lang w:eastAsia="zh-CN"/>
              </w:rPr>
              <w:t>Rel-16 CR 32.291 Correction of NEF identifiers as a list</w:t>
            </w:r>
          </w:p>
        </w:tc>
        <w:tc>
          <w:tcPr>
            <w:tcW w:w="708" w:type="dxa"/>
            <w:shd w:val="solid" w:color="FFFFFF" w:fill="auto"/>
          </w:tcPr>
          <w:p w14:paraId="18613C06" w14:textId="77777777" w:rsidR="002A1584" w:rsidRDefault="002A1584" w:rsidP="00200F32">
            <w:pPr>
              <w:pStyle w:val="TAC"/>
              <w:rPr>
                <w:sz w:val="16"/>
                <w:szCs w:val="16"/>
                <w:lang w:eastAsia="zh-CN"/>
              </w:rPr>
            </w:pPr>
            <w:r>
              <w:rPr>
                <w:sz w:val="16"/>
                <w:szCs w:val="16"/>
                <w:lang w:eastAsia="zh-CN"/>
              </w:rPr>
              <w:t>16.16.0</w:t>
            </w:r>
          </w:p>
        </w:tc>
      </w:tr>
      <w:tr w:rsidR="00E64CAD" w:rsidRPr="00C012B0" w14:paraId="20DCC733" w14:textId="77777777" w:rsidTr="00EC0283">
        <w:trPr>
          <w:trHeight w:val="383"/>
        </w:trPr>
        <w:tc>
          <w:tcPr>
            <w:tcW w:w="800" w:type="dxa"/>
            <w:shd w:val="solid" w:color="FFFFFF" w:fill="auto"/>
          </w:tcPr>
          <w:p w14:paraId="17E6DFE3" w14:textId="50D2A9E5" w:rsidR="00E64CAD" w:rsidRDefault="00E64CAD" w:rsidP="00200F32">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0F27C103" w14:textId="3CCCA323" w:rsidR="00E64CAD" w:rsidRDefault="00E64CAD" w:rsidP="00200F32">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032456C0" w14:textId="73FFE073" w:rsidR="00E64CAD" w:rsidRPr="002A1584" w:rsidRDefault="00E64CAD" w:rsidP="00200F32">
            <w:pPr>
              <w:pStyle w:val="TAC"/>
              <w:rPr>
                <w:rFonts w:cs="Arial"/>
                <w:color w:val="000000"/>
                <w:sz w:val="16"/>
                <w:szCs w:val="16"/>
                <w:lang w:eastAsia="zh-CN"/>
              </w:rPr>
            </w:pPr>
            <w:r w:rsidRPr="00E64CAD">
              <w:rPr>
                <w:rFonts w:cs="Arial"/>
                <w:color w:val="000000"/>
                <w:sz w:val="16"/>
                <w:szCs w:val="16"/>
                <w:lang w:eastAsia="zh-CN"/>
              </w:rPr>
              <w:t>SP-241170</w:t>
            </w:r>
          </w:p>
        </w:tc>
        <w:tc>
          <w:tcPr>
            <w:tcW w:w="567" w:type="dxa"/>
            <w:shd w:val="solid" w:color="FFFFFF" w:fill="auto"/>
          </w:tcPr>
          <w:p w14:paraId="2420C23E" w14:textId="119B539A" w:rsidR="00E64CAD" w:rsidRDefault="00E64CAD" w:rsidP="00200F32">
            <w:pPr>
              <w:pStyle w:val="TAL"/>
              <w:rPr>
                <w:rFonts w:cs="Arial"/>
                <w:color w:val="000000"/>
                <w:sz w:val="16"/>
                <w:szCs w:val="16"/>
                <w:lang w:eastAsia="zh-CN"/>
              </w:rPr>
            </w:pPr>
            <w:r>
              <w:rPr>
                <w:rFonts w:cs="Arial"/>
                <w:color w:val="000000"/>
                <w:sz w:val="16"/>
                <w:szCs w:val="16"/>
                <w:lang w:eastAsia="zh-CN"/>
              </w:rPr>
              <w:t>0574</w:t>
            </w:r>
          </w:p>
        </w:tc>
        <w:tc>
          <w:tcPr>
            <w:tcW w:w="425" w:type="dxa"/>
            <w:shd w:val="solid" w:color="FFFFFF" w:fill="auto"/>
          </w:tcPr>
          <w:p w14:paraId="17C88ABD" w14:textId="0EE30547" w:rsidR="00E64CAD" w:rsidRDefault="00E64CAD" w:rsidP="00200F3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7F2059" w14:textId="364E2F76" w:rsidR="00E64CAD" w:rsidRDefault="00E64CAD" w:rsidP="00200F3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F08A5D6" w14:textId="707FA452" w:rsidR="00E64CAD" w:rsidRDefault="00E64CAD" w:rsidP="00200F32">
            <w:pPr>
              <w:pStyle w:val="TAL"/>
              <w:rPr>
                <w:rFonts w:cs="Arial"/>
                <w:color w:val="000000"/>
                <w:sz w:val="16"/>
                <w:szCs w:val="16"/>
                <w:lang w:eastAsia="zh-CN"/>
              </w:rPr>
            </w:pPr>
            <w:r>
              <w:rPr>
                <w:rFonts w:cs="Arial"/>
                <w:color w:val="000000"/>
                <w:sz w:val="16"/>
                <w:szCs w:val="16"/>
                <w:lang w:eastAsia="zh-CN"/>
              </w:rPr>
              <w:t>Rel-16 CR 32.291 Correction of SMSChargingInformation</w:t>
            </w:r>
          </w:p>
        </w:tc>
        <w:tc>
          <w:tcPr>
            <w:tcW w:w="708" w:type="dxa"/>
            <w:shd w:val="solid" w:color="FFFFFF" w:fill="auto"/>
          </w:tcPr>
          <w:p w14:paraId="49CEE2BA" w14:textId="6BCFD18D" w:rsidR="00E64CAD" w:rsidRDefault="00E64CAD" w:rsidP="00200F32">
            <w:pPr>
              <w:pStyle w:val="TAC"/>
              <w:rPr>
                <w:sz w:val="16"/>
                <w:szCs w:val="16"/>
                <w:lang w:eastAsia="zh-CN"/>
              </w:rPr>
            </w:pPr>
            <w:r>
              <w:rPr>
                <w:sz w:val="16"/>
                <w:szCs w:val="16"/>
                <w:lang w:eastAsia="zh-CN"/>
              </w:rPr>
              <w:t>16.17.0</w:t>
            </w:r>
          </w:p>
        </w:tc>
      </w:tr>
    </w:tbl>
    <w:p w14:paraId="262007D1" w14:textId="77777777" w:rsidR="003C3971" w:rsidRPr="004D3578" w:rsidRDefault="003C3971"/>
    <w:sectPr w:rsidR="003C3971" w:rsidRPr="004D3578">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F96FD" w14:textId="77777777" w:rsidR="005A5117" w:rsidRDefault="005A5117">
      <w:r>
        <w:separator/>
      </w:r>
    </w:p>
  </w:endnote>
  <w:endnote w:type="continuationSeparator" w:id="0">
    <w:p w14:paraId="0044F20B" w14:textId="77777777" w:rsidR="005A5117" w:rsidRDefault="005A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2C65" w14:textId="77777777" w:rsidR="00F078E1" w:rsidRDefault="00F078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FF730" w14:textId="77777777" w:rsidR="005A5117" w:rsidRDefault="005A5117">
      <w:r>
        <w:separator/>
      </w:r>
    </w:p>
  </w:footnote>
  <w:footnote w:type="continuationSeparator" w:id="0">
    <w:p w14:paraId="3CB59F87" w14:textId="77777777" w:rsidR="005A5117" w:rsidRDefault="005A5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94831" w14:textId="5DAF2E4A" w:rsidR="00F078E1" w:rsidRDefault="00F078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8FB">
      <w:rPr>
        <w:rFonts w:ascii="Arial" w:hAnsi="Arial" w:cs="Arial"/>
        <w:b/>
        <w:noProof/>
        <w:sz w:val="18"/>
        <w:szCs w:val="18"/>
      </w:rPr>
      <w:t>3GPP TS 32.291 V16.17.0 (2024-09)</w:t>
    </w:r>
    <w:r>
      <w:rPr>
        <w:rFonts w:ascii="Arial" w:hAnsi="Arial" w:cs="Arial"/>
        <w:b/>
        <w:sz w:val="18"/>
        <w:szCs w:val="18"/>
      </w:rPr>
      <w:fldChar w:fldCharType="end"/>
    </w:r>
  </w:p>
  <w:p w14:paraId="0CB3585F" w14:textId="77777777" w:rsidR="00F078E1" w:rsidRDefault="00F078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5751DC73" w14:textId="3B00BF12" w:rsidR="00F078E1" w:rsidRDefault="00F078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8FB">
      <w:rPr>
        <w:rFonts w:ascii="Arial" w:hAnsi="Arial" w:cs="Arial"/>
        <w:b/>
        <w:noProof/>
        <w:sz w:val="18"/>
        <w:szCs w:val="18"/>
      </w:rPr>
      <w:t>Release 16</w:t>
    </w:r>
    <w:r>
      <w:rPr>
        <w:rFonts w:ascii="Arial" w:hAnsi="Arial" w:cs="Arial"/>
        <w:b/>
        <w:sz w:val="18"/>
        <w:szCs w:val="18"/>
      </w:rPr>
      <w:fldChar w:fldCharType="end"/>
    </w:r>
  </w:p>
  <w:p w14:paraId="7A82FA7F" w14:textId="77777777" w:rsidR="00F078E1" w:rsidRDefault="00F078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0F2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D298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D4B2A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9608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2062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1432830">
    <w:abstractNumId w:val="11"/>
  </w:num>
  <w:num w:numId="4" w16cid:durableId="1774744529">
    <w:abstractNumId w:val="23"/>
  </w:num>
  <w:num w:numId="5" w16cid:durableId="1710841539">
    <w:abstractNumId w:val="21"/>
  </w:num>
  <w:num w:numId="6" w16cid:durableId="456290842">
    <w:abstractNumId w:val="14"/>
  </w:num>
  <w:num w:numId="7" w16cid:durableId="737705461">
    <w:abstractNumId w:val="18"/>
  </w:num>
  <w:num w:numId="8" w16cid:durableId="1743406530">
    <w:abstractNumId w:val="17"/>
  </w:num>
  <w:num w:numId="9" w16cid:durableId="1568419984">
    <w:abstractNumId w:val="12"/>
  </w:num>
  <w:num w:numId="10" w16cid:durableId="995649513">
    <w:abstractNumId w:val="13"/>
  </w:num>
  <w:num w:numId="11" w16cid:durableId="463158988">
    <w:abstractNumId w:val="24"/>
  </w:num>
  <w:num w:numId="12" w16cid:durableId="1495295635">
    <w:abstractNumId w:val="20"/>
  </w:num>
  <w:num w:numId="13" w16cid:durableId="1526750363">
    <w:abstractNumId w:val="22"/>
  </w:num>
  <w:num w:numId="14" w16cid:durableId="1690063507">
    <w:abstractNumId w:val="15"/>
  </w:num>
  <w:num w:numId="15" w16cid:durableId="566233019">
    <w:abstractNumId w:val="19"/>
  </w:num>
  <w:num w:numId="16" w16cid:durableId="1298606798">
    <w:abstractNumId w:val="9"/>
  </w:num>
  <w:num w:numId="17" w16cid:durableId="1859419716">
    <w:abstractNumId w:val="7"/>
  </w:num>
  <w:num w:numId="18" w16cid:durableId="1085758452">
    <w:abstractNumId w:val="6"/>
  </w:num>
  <w:num w:numId="19" w16cid:durableId="1968318431">
    <w:abstractNumId w:val="5"/>
  </w:num>
  <w:num w:numId="20" w16cid:durableId="1500928810">
    <w:abstractNumId w:val="4"/>
  </w:num>
  <w:num w:numId="21" w16cid:durableId="566304638">
    <w:abstractNumId w:val="8"/>
  </w:num>
  <w:num w:numId="22" w16cid:durableId="1237204634">
    <w:abstractNumId w:val="3"/>
  </w:num>
  <w:num w:numId="23" w16cid:durableId="1289555944">
    <w:abstractNumId w:val="16"/>
  </w:num>
  <w:num w:numId="24" w16cid:durableId="1958028911">
    <w:abstractNumId w:val="2"/>
  </w:num>
  <w:num w:numId="25" w16cid:durableId="918908166">
    <w:abstractNumId w:val="1"/>
  </w:num>
  <w:num w:numId="26" w16cid:durableId="1368676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2sbA0tDS3NLE0NjVR0lEKTi0uzszPAykwqgUArg36GiwAAAA="/>
  </w:docVars>
  <w:rsids>
    <w:rsidRoot w:val="004E213A"/>
    <w:rsid w:val="00000B93"/>
    <w:rsid w:val="00001238"/>
    <w:rsid w:val="00001388"/>
    <w:rsid w:val="000015A4"/>
    <w:rsid w:val="000024D7"/>
    <w:rsid w:val="000036C2"/>
    <w:rsid w:val="000042AA"/>
    <w:rsid w:val="00004AF7"/>
    <w:rsid w:val="00005EDE"/>
    <w:rsid w:val="00006ABB"/>
    <w:rsid w:val="00011A63"/>
    <w:rsid w:val="00012B2F"/>
    <w:rsid w:val="000160B5"/>
    <w:rsid w:val="00021850"/>
    <w:rsid w:val="00022BA4"/>
    <w:rsid w:val="00030F40"/>
    <w:rsid w:val="00032E45"/>
    <w:rsid w:val="0003306D"/>
    <w:rsid w:val="00033397"/>
    <w:rsid w:val="000344DC"/>
    <w:rsid w:val="0003480F"/>
    <w:rsid w:val="000365F8"/>
    <w:rsid w:val="00037898"/>
    <w:rsid w:val="00040095"/>
    <w:rsid w:val="00041593"/>
    <w:rsid w:val="00042933"/>
    <w:rsid w:val="000444BE"/>
    <w:rsid w:val="00044961"/>
    <w:rsid w:val="00044E37"/>
    <w:rsid w:val="00050D12"/>
    <w:rsid w:val="000517AE"/>
    <w:rsid w:val="00051834"/>
    <w:rsid w:val="00054A22"/>
    <w:rsid w:val="00056573"/>
    <w:rsid w:val="000608A6"/>
    <w:rsid w:val="00060B4D"/>
    <w:rsid w:val="000621ED"/>
    <w:rsid w:val="00062623"/>
    <w:rsid w:val="00062B88"/>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87DDF"/>
    <w:rsid w:val="00093E4C"/>
    <w:rsid w:val="00095529"/>
    <w:rsid w:val="000A4082"/>
    <w:rsid w:val="000B104E"/>
    <w:rsid w:val="000B199F"/>
    <w:rsid w:val="000B2506"/>
    <w:rsid w:val="000B371F"/>
    <w:rsid w:val="000B5128"/>
    <w:rsid w:val="000B60BD"/>
    <w:rsid w:val="000B62E5"/>
    <w:rsid w:val="000C28E9"/>
    <w:rsid w:val="000C41BC"/>
    <w:rsid w:val="000C461E"/>
    <w:rsid w:val="000C4922"/>
    <w:rsid w:val="000C5A2D"/>
    <w:rsid w:val="000C76AE"/>
    <w:rsid w:val="000D58AB"/>
    <w:rsid w:val="000D626B"/>
    <w:rsid w:val="000E0A89"/>
    <w:rsid w:val="000E4037"/>
    <w:rsid w:val="000E4736"/>
    <w:rsid w:val="000E4F03"/>
    <w:rsid w:val="000E5235"/>
    <w:rsid w:val="000E64D0"/>
    <w:rsid w:val="000F399D"/>
    <w:rsid w:val="000F4171"/>
    <w:rsid w:val="000F5C91"/>
    <w:rsid w:val="000F77CD"/>
    <w:rsid w:val="00100029"/>
    <w:rsid w:val="00102B3A"/>
    <w:rsid w:val="001032DD"/>
    <w:rsid w:val="00103EC6"/>
    <w:rsid w:val="00110AEE"/>
    <w:rsid w:val="00111512"/>
    <w:rsid w:val="00114BBA"/>
    <w:rsid w:val="00116131"/>
    <w:rsid w:val="0011627C"/>
    <w:rsid w:val="00117855"/>
    <w:rsid w:val="0011791D"/>
    <w:rsid w:val="00120DE2"/>
    <w:rsid w:val="00121745"/>
    <w:rsid w:val="001239DF"/>
    <w:rsid w:val="0012618D"/>
    <w:rsid w:val="00135352"/>
    <w:rsid w:val="00136E58"/>
    <w:rsid w:val="0014027D"/>
    <w:rsid w:val="00141BBE"/>
    <w:rsid w:val="00142DB1"/>
    <w:rsid w:val="001437C7"/>
    <w:rsid w:val="001458D4"/>
    <w:rsid w:val="00145EAC"/>
    <w:rsid w:val="00146894"/>
    <w:rsid w:val="001530EC"/>
    <w:rsid w:val="00153A4C"/>
    <w:rsid w:val="00153FB2"/>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464"/>
    <w:rsid w:val="001A27BD"/>
    <w:rsid w:val="001A5CEA"/>
    <w:rsid w:val="001B086C"/>
    <w:rsid w:val="001B28F9"/>
    <w:rsid w:val="001B54E1"/>
    <w:rsid w:val="001B5916"/>
    <w:rsid w:val="001B5C1D"/>
    <w:rsid w:val="001B630D"/>
    <w:rsid w:val="001B656B"/>
    <w:rsid w:val="001D02C2"/>
    <w:rsid w:val="001D2EA5"/>
    <w:rsid w:val="001D4C2A"/>
    <w:rsid w:val="001D4D64"/>
    <w:rsid w:val="001D5F11"/>
    <w:rsid w:val="001D650B"/>
    <w:rsid w:val="001E0FD2"/>
    <w:rsid w:val="001E1EFD"/>
    <w:rsid w:val="001E1FE0"/>
    <w:rsid w:val="001E369D"/>
    <w:rsid w:val="001E3DC1"/>
    <w:rsid w:val="001E4968"/>
    <w:rsid w:val="001E6824"/>
    <w:rsid w:val="001E79DB"/>
    <w:rsid w:val="001F168B"/>
    <w:rsid w:val="001F1D85"/>
    <w:rsid w:val="001F321A"/>
    <w:rsid w:val="001F356C"/>
    <w:rsid w:val="001F3AFA"/>
    <w:rsid w:val="001F4995"/>
    <w:rsid w:val="001F6880"/>
    <w:rsid w:val="00200F32"/>
    <w:rsid w:val="002022D4"/>
    <w:rsid w:val="0020290B"/>
    <w:rsid w:val="00203576"/>
    <w:rsid w:val="00212D78"/>
    <w:rsid w:val="00220491"/>
    <w:rsid w:val="00220F84"/>
    <w:rsid w:val="00221154"/>
    <w:rsid w:val="00221819"/>
    <w:rsid w:val="0022195A"/>
    <w:rsid w:val="002223E5"/>
    <w:rsid w:val="00222AAB"/>
    <w:rsid w:val="00224A30"/>
    <w:rsid w:val="00227AFD"/>
    <w:rsid w:val="00230695"/>
    <w:rsid w:val="00231364"/>
    <w:rsid w:val="002347A2"/>
    <w:rsid w:val="00236176"/>
    <w:rsid w:val="0024544D"/>
    <w:rsid w:val="00245809"/>
    <w:rsid w:val="0025075C"/>
    <w:rsid w:val="00251FF1"/>
    <w:rsid w:val="00252F99"/>
    <w:rsid w:val="00253110"/>
    <w:rsid w:val="002532CD"/>
    <w:rsid w:val="0025387F"/>
    <w:rsid w:val="002542E0"/>
    <w:rsid w:val="0025562D"/>
    <w:rsid w:val="00257038"/>
    <w:rsid w:val="00257A59"/>
    <w:rsid w:val="00257ED9"/>
    <w:rsid w:val="00261F2F"/>
    <w:rsid w:val="0026330D"/>
    <w:rsid w:val="00264132"/>
    <w:rsid w:val="00264889"/>
    <w:rsid w:val="00264CA6"/>
    <w:rsid w:val="00270909"/>
    <w:rsid w:val="002710FF"/>
    <w:rsid w:val="002751FD"/>
    <w:rsid w:val="00282F41"/>
    <w:rsid w:val="00283724"/>
    <w:rsid w:val="00283845"/>
    <w:rsid w:val="00287775"/>
    <w:rsid w:val="00287DAA"/>
    <w:rsid w:val="00297038"/>
    <w:rsid w:val="002A1584"/>
    <w:rsid w:val="002A17EB"/>
    <w:rsid w:val="002A3B3C"/>
    <w:rsid w:val="002A582E"/>
    <w:rsid w:val="002A5CEA"/>
    <w:rsid w:val="002A6A39"/>
    <w:rsid w:val="002B0260"/>
    <w:rsid w:val="002B05A4"/>
    <w:rsid w:val="002B1823"/>
    <w:rsid w:val="002B23D1"/>
    <w:rsid w:val="002B38B2"/>
    <w:rsid w:val="002B4C46"/>
    <w:rsid w:val="002B606C"/>
    <w:rsid w:val="002B74AD"/>
    <w:rsid w:val="002C6B37"/>
    <w:rsid w:val="002C6BA0"/>
    <w:rsid w:val="002D1427"/>
    <w:rsid w:val="002D4253"/>
    <w:rsid w:val="002D4A85"/>
    <w:rsid w:val="002D7831"/>
    <w:rsid w:val="002E21EA"/>
    <w:rsid w:val="002E2AF6"/>
    <w:rsid w:val="002E2FAE"/>
    <w:rsid w:val="002E60BE"/>
    <w:rsid w:val="002F3132"/>
    <w:rsid w:val="002F386C"/>
    <w:rsid w:val="002F4727"/>
    <w:rsid w:val="002F4A1A"/>
    <w:rsid w:val="00300F0B"/>
    <w:rsid w:val="0030521F"/>
    <w:rsid w:val="003058BE"/>
    <w:rsid w:val="0030678E"/>
    <w:rsid w:val="00313001"/>
    <w:rsid w:val="00314161"/>
    <w:rsid w:val="00316884"/>
    <w:rsid w:val="003172DC"/>
    <w:rsid w:val="0032674A"/>
    <w:rsid w:val="00332F04"/>
    <w:rsid w:val="00333807"/>
    <w:rsid w:val="00334B91"/>
    <w:rsid w:val="00336B6F"/>
    <w:rsid w:val="003373AA"/>
    <w:rsid w:val="00340C6C"/>
    <w:rsid w:val="003419FD"/>
    <w:rsid w:val="00344722"/>
    <w:rsid w:val="00346D70"/>
    <w:rsid w:val="003476F7"/>
    <w:rsid w:val="003517B2"/>
    <w:rsid w:val="00351C87"/>
    <w:rsid w:val="00352B30"/>
    <w:rsid w:val="0035462D"/>
    <w:rsid w:val="00354E8F"/>
    <w:rsid w:val="0035608C"/>
    <w:rsid w:val="003561F0"/>
    <w:rsid w:val="00356DBD"/>
    <w:rsid w:val="00357576"/>
    <w:rsid w:val="00357F0F"/>
    <w:rsid w:val="003631DB"/>
    <w:rsid w:val="00367D50"/>
    <w:rsid w:val="00370C40"/>
    <w:rsid w:val="00371A69"/>
    <w:rsid w:val="003722C6"/>
    <w:rsid w:val="0037423F"/>
    <w:rsid w:val="0037441B"/>
    <w:rsid w:val="00374FCF"/>
    <w:rsid w:val="00375123"/>
    <w:rsid w:val="00375427"/>
    <w:rsid w:val="00375DD8"/>
    <w:rsid w:val="00376027"/>
    <w:rsid w:val="00376A29"/>
    <w:rsid w:val="003813CB"/>
    <w:rsid w:val="0038260E"/>
    <w:rsid w:val="00384B5D"/>
    <w:rsid w:val="00384E89"/>
    <w:rsid w:val="00391B05"/>
    <w:rsid w:val="00394D93"/>
    <w:rsid w:val="003978DF"/>
    <w:rsid w:val="003A1796"/>
    <w:rsid w:val="003A3FD5"/>
    <w:rsid w:val="003A6449"/>
    <w:rsid w:val="003A6594"/>
    <w:rsid w:val="003A7133"/>
    <w:rsid w:val="003A7775"/>
    <w:rsid w:val="003A7FA9"/>
    <w:rsid w:val="003B25F0"/>
    <w:rsid w:val="003B4106"/>
    <w:rsid w:val="003B4CC4"/>
    <w:rsid w:val="003C3971"/>
    <w:rsid w:val="003C3B11"/>
    <w:rsid w:val="003C5D38"/>
    <w:rsid w:val="003C68B6"/>
    <w:rsid w:val="003D2A58"/>
    <w:rsid w:val="003D33B6"/>
    <w:rsid w:val="003D444C"/>
    <w:rsid w:val="003D5024"/>
    <w:rsid w:val="003D5060"/>
    <w:rsid w:val="003D78FA"/>
    <w:rsid w:val="003E3766"/>
    <w:rsid w:val="003E5932"/>
    <w:rsid w:val="003E7958"/>
    <w:rsid w:val="003F0739"/>
    <w:rsid w:val="003F4AA0"/>
    <w:rsid w:val="00400551"/>
    <w:rsid w:val="0040201E"/>
    <w:rsid w:val="00403B21"/>
    <w:rsid w:val="00403D62"/>
    <w:rsid w:val="00404F1F"/>
    <w:rsid w:val="0040566B"/>
    <w:rsid w:val="00407A58"/>
    <w:rsid w:val="00412974"/>
    <w:rsid w:val="00412EC9"/>
    <w:rsid w:val="0041371B"/>
    <w:rsid w:val="00414D0A"/>
    <w:rsid w:val="00415224"/>
    <w:rsid w:val="00415C5D"/>
    <w:rsid w:val="00416F3F"/>
    <w:rsid w:val="00423251"/>
    <w:rsid w:val="004249DC"/>
    <w:rsid w:val="004253FF"/>
    <w:rsid w:val="00426152"/>
    <w:rsid w:val="0042629A"/>
    <w:rsid w:val="00427439"/>
    <w:rsid w:val="00427800"/>
    <w:rsid w:val="00427E61"/>
    <w:rsid w:val="00437607"/>
    <w:rsid w:val="00441020"/>
    <w:rsid w:val="00441A29"/>
    <w:rsid w:val="00445548"/>
    <w:rsid w:val="0044670F"/>
    <w:rsid w:val="00447690"/>
    <w:rsid w:val="004505C3"/>
    <w:rsid w:val="004524A1"/>
    <w:rsid w:val="00453242"/>
    <w:rsid w:val="00457BA0"/>
    <w:rsid w:val="0046016C"/>
    <w:rsid w:val="0046255F"/>
    <w:rsid w:val="00463B8F"/>
    <w:rsid w:val="004650FD"/>
    <w:rsid w:val="004652C6"/>
    <w:rsid w:val="00465EAE"/>
    <w:rsid w:val="004716FC"/>
    <w:rsid w:val="0047380C"/>
    <w:rsid w:val="00476C08"/>
    <w:rsid w:val="004772C4"/>
    <w:rsid w:val="0048084E"/>
    <w:rsid w:val="00480898"/>
    <w:rsid w:val="004827E9"/>
    <w:rsid w:val="004828FB"/>
    <w:rsid w:val="004835AF"/>
    <w:rsid w:val="00487EA5"/>
    <w:rsid w:val="0049045D"/>
    <w:rsid w:val="00494FCA"/>
    <w:rsid w:val="004A100A"/>
    <w:rsid w:val="004A2CA6"/>
    <w:rsid w:val="004B0280"/>
    <w:rsid w:val="004B23AB"/>
    <w:rsid w:val="004B35F6"/>
    <w:rsid w:val="004B3ACD"/>
    <w:rsid w:val="004B465B"/>
    <w:rsid w:val="004B5553"/>
    <w:rsid w:val="004B61F0"/>
    <w:rsid w:val="004C4CF2"/>
    <w:rsid w:val="004C6D5A"/>
    <w:rsid w:val="004D03A6"/>
    <w:rsid w:val="004D1294"/>
    <w:rsid w:val="004D272C"/>
    <w:rsid w:val="004D283E"/>
    <w:rsid w:val="004D3578"/>
    <w:rsid w:val="004D4190"/>
    <w:rsid w:val="004D5190"/>
    <w:rsid w:val="004D74BE"/>
    <w:rsid w:val="004E0CD1"/>
    <w:rsid w:val="004E213A"/>
    <w:rsid w:val="004E2C21"/>
    <w:rsid w:val="004E484E"/>
    <w:rsid w:val="004E4C62"/>
    <w:rsid w:val="004F1D30"/>
    <w:rsid w:val="004F2063"/>
    <w:rsid w:val="004F29B6"/>
    <w:rsid w:val="004F336B"/>
    <w:rsid w:val="004F6FB6"/>
    <w:rsid w:val="005029FB"/>
    <w:rsid w:val="005034E9"/>
    <w:rsid w:val="0050375B"/>
    <w:rsid w:val="00504BCD"/>
    <w:rsid w:val="00505F97"/>
    <w:rsid w:val="00507A6B"/>
    <w:rsid w:val="00510832"/>
    <w:rsid w:val="00511816"/>
    <w:rsid w:val="005121F9"/>
    <w:rsid w:val="0051434C"/>
    <w:rsid w:val="00515264"/>
    <w:rsid w:val="005164D4"/>
    <w:rsid w:val="00522057"/>
    <w:rsid w:val="00526DDC"/>
    <w:rsid w:val="00527343"/>
    <w:rsid w:val="00531431"/>
    <w:rsid w:val="00531F10"/>
    <w:rsid w:val="0053263C"/>
    <w:rsid w:val="00532F23"/>
    <w:rsid w:val="00534148"/>
    <w:rsid w:val="00537D68"/>
    <w:rsid w:val="00540D0F"/>
    <w:rsid w:val="005427A0"/>
    <w:rsid w:val="00543E6C"/>
    <w:rsid w:val="0054405B"/>
    <w:rsid w:val="00546359"/>
    <w:rsid w:val="00547FDC"/>
    <w:rsid w:val="005516A0"/>
    <w:rsid w:val="00551FF9"/>
    <w:rsid w:val="00552D55"/>
    <w:rsid w:val="00552F2F"/>
    <w:rsid w:val="00556E24"/>
    <w:rsid w:val="00560F1E"/>
    <w:rsid w:val="00565087"/>
    <w:rsid w:val="005652C3"/>
    <w:rsid w:val="0057228C"/>
    <w:rsid w:val="00572ED6"/>
    <w:rsid w:val="00573804"/>
    <w:rsid w:val="00575237"/>
    <w:rsid w:val="00582795"/>
    <w:rsid w:val="0058315A"/>
    <w:rsid w:val="00584ACD"/>
    <w:rsid w:val="00590031"/>
    <w:rsid w:val="00593563"/>
    <w:rsid w:val="00593711"/>
    <w:rsid w:val="0059417A"/>
    <w:rsid w:val="005944AE"/>
    <w:rsid w:val="00594DA0"/>
    <w:rsid w:val="00594F7A"/>
    <w:rsid w:val="005A1610"/>
    <w:rsid w:val="005A22E1"/>
    <w:rsid w:val="005A3A87"/>
    <w:rsid w:val="005A5117"/>
    <w:rsid w:val="005A72FF"/>
    <w:rsid w:val="005B2AB3"/>
    <w:rsid w:val="005B31CA"/>
    <w:rsid w:val="005B56C2"/>
    <w:rsid w:val="005B7F9C"/>
    <w:rsid w:val="005C2728"/>
    <w:rsid w:val="005C7A86"/>
    <w:rsid w:val="005D2C86"/>
    <w:rsid w:val="005D2E01"/>
    <w:rsid w:val="005D3943"/>
    <w:rsid w:val="005D7CA5"/>
    <w:rsid w:val="005E0551"/>
    <w:rsid w:val="005E171C"/>
    <w:rsid w:val="005E7622"/>
    <w:rsid w:val="005F1140"/>
    <w:rsid w:val="005F4005"/>
    <w:rsid w:val="005F4F84"/>
    <w:rsid w:val="005F5147"/>
    <w:rsid w:val="005F6604"/>
    <w:rsid w:val="00600A3E"/>
    <w:rsid w:val="006028BF"/>
    <w:rsid w:val="00602A47"/>
    <w:rsid w:val="00602D20"/>
    <w:rsid w:val="0060442F"/>
    <w:rsid w:val="006065A0"/>
    <w:rsid w:val="0061099D"/>
    <w:rsid w:val="0061499D"/>
    <w:rsid w:val="00614FDF"/>
    <w:rsid w:val="006159FB"/>
    <w:rsid w:val="0062091A"/>
    <w:rsid w:val="0062554A"/>
    <w:rsid w:val="00625D2E"/>
    <w:rsid w:val="0062784C"/>
    <w:rsid w:val="006309AA"/>
    <w:rsid w:val="006314EA"/>
    <w:rsid w:val="00631D15"/>
    <w:rsid w:val="00633EB0"/>
    <w:rsid w:val="0063519C"/>
    <w:rsid w:val="00635A81"/>
    <w:rsid w:val="00640E23"/>
    <w:rsid w:val="00641A03"/>
    <w:rsid w:val="00647570"/>
    <w:rsid w:val="00650B48"/>
    <w:rsid w:val="00652C77"/>
    <w:rsid w:val="00655E36"/>
    <w:rsid w:val="0066004B"/>
    <w:rsid w:val="00661671"/>
    <w:rsid w:val="00664BBA"/>
    <w:rsid w:val="00664E50"/>
    <w:rsid w:val="006660A9"/>
    <w:rsid w:val="0067373F"/>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47CB"/>
    <w:rsid w:val="006B5358"/>
    <w:rsid w:val="006B6A9D"/>
    <w:rsid w:val="006B6C3F"/>
    <w:rsid w:val="006C029F"/>
    <w:rsid w:val="006C224B"/>
    <w:rsid w:val="006C268B"/>
    <w:rsid w:val="006C2D63"/>
    <w:rsid w:val="006C3E81"/>
    <w:rsid w:val="006C4CDA"/>
    <w:rsid w:val="006D0AD1"/>
    <w:rsid w:val="006D2A81"/>
    <w:rsid w:val="006D35DD"/>
    <w:rsid w:val="006E09D0"/>
    <w:rsid w:val="006E239C"/>
    <w:rsid w:val="006E25E5"/>
    <w:rsid w:val="006E415C"/>
    <w:rsid w:val="006E576A"/>
    <w:rsid w:val="006E5AD7"/>
    <w:rsid w:val="006E5C86"/>
    <w:rsid w:val="006F1440"/>
    <w:rsid w:val="006F54B9"/>
    <w:rsid w:val="006F6D49"/>
    <w:rsid w:val="006F7383"/>
    <w:rsid w:val="00701784"/>
    <w:rsid w:val="00703EAE"/>
    <w:rsid w:val="007053CE"/>
    <w:rsid w:val="0070787D"/>
    <w:rsid w:val="007112F8"/>
    <w:rsid w:val="00712227"/>
    <w:rsid w:val="00714670"/>
    <w:rsid w:val="00716432"/>
    <w:rsid w:val="0072030C"/>
    <w:rsid w:val="00720405"/>
    <w:rsid w:val="00720F9A"/>
    <w:rsid w:val="00722E26"/>
    <w:rsid w:val="0072433F"/>
    <w:rsid w:val="00730EB5"/>
    <w:rsid w:val="00734A5B"/>
    <w:rsid w:val="0073556D"/>
    <w:rsid w:val="00736B11"/>
    <w:rsid w:val="00737470"/>
    <w:rsid w:val="00740CC2"/>
    <w:rsid w:val="00741400"/>
    <w:rsid w:val="007439B6"/>
    <w:rsid w:val="00744CD4"/>
    <w:rsid w:val="00744E76"/>
    <w:rsid w:val="0074770D"/>
    <w:rsid w:val="00747FDB"/>
    <w:rsid w:val="0075064C"/>
    <w:rsid w:val="00752CB5"/>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636F"/>
    <w:rsid w:val="00776BE8"/>
    <w:rsid w:val="007772A0"/>
    <w:rsid w:val="00777A4B"/>
    <w:rsid w:val="00777BFE"/>
    <w:rsid w:val="0078180A"/>
    <w:rsid w:val="00781F0F"/>
    <w:rsid w:val="00784B77"/>
    <w:rsid w:val="00790418"/>
    <w:rsid w:val="007A2DFF"/>
    <w:rsid w:val="007A3408"/>
    <w:rsid w:val="007A4B6F"/>
    <w:rsid w:val="007A79EF"/>
    <w:rsid w:val="007B0C4C"/>
    <w:rsid w:val="007B13EC"/>
    <w:rsid w:val="007B22F0"/>
    <w:rsid w:val="007B30A1"/>
    <w:rsid w:val="007B35D8"/>
    <w:rsid w:val="007B3962"/>
    <w:rsid w:val="007B396B"/>
    <w:rsid w:val="007B3EFD"/>
    <w:rsid w:val="007B4D96"/>
    <w:rsid w:val="007B4F2A"/>
    <w:rsid w:val="007C00B8"/>
    <w:rsid w:val="007C0CEB"/>
    <w:rsid w:val="007C2D39"/>
    <w:rsid w:val="007C3C42"/>
    <w:rsid w:val="007C54F5"/>
    <w:rsid w:val="007C7086"/>
    <w:rsid w:val="007C74BB"/>
    <w:rsid w:val="007C74D5"/>
    <w:rsid w:val="007C7F5B"/>
    <w:rsid w:val="007D42E9"/>
    <w:rsid w:val="007D4F62"/>
    <w:rsid w:val="007D676C"/>
    <w:rsid w:val="007E08F6"/>
    <w:rsid w:val="007E0A8C"/>
    <w:rsid w:val="007E2FE9"/>
    <w:rsid w:val="007E4E8D"/>
    <w:rsid w:val="007E77F7"/>
    <w:rsid w:val="007E7911"/>
    <w:rsid w:val="007E7B30"/>
    <w:rsid w:val="007F2678"/>
    <w:rsid w:val="007F2D0E"/>
    <w:rsid w:val="007F31EE"/>
    <w:rsid w:val="007F4368"/>
    <w:rsid w:val="008007DF"/>
    <w:rsid w:val="008028A4"/>
    <w:rsid w:val="00803040"/>
    <w:rsid w:val="00804CE8"/>
    <w:rsid w:val="00806C4C"/>
    <w:rsid w:val="008071B1"/>
    <w:rsid w:val="00807E2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40CA"/>
    <w:rsid w:val="008563FF"/>
    <w:rsid w:val="00856552"/>
    <w:rsid w:val="0086096F"/>
    <w:rsid w:val="008627BD"/>
    <w:rsid w:val="008645E3"/>
    <w:rsid w:val="00864965"/>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C54"/>
    <w:rsid w:val="00897175"/>
    <w:rsid w:val="008971D8"/>
    <w:rsid w:val="008A3088"/>
    <w:rsid w:val="008A5C32"/>
    <w:rsid w:val="008A78DC"/>
    <w:rsid w:val="008B0717"/>
    <w:rsid w:val="008B0DC4"/>
    <w:rsid w:val="008B0EF7"/>
    <w:rsid w:val="008B11C9"/>
    <w:rsid w:val="008B485B"/>
    <w:rsid w:val="008B4DA1"/>
    <w:rsid w:val="008B77EC"/>
    <w:rsid w:val="008C3EEF"/>
    <w:rsid w:val="008C46B7"/>
    <w:rsid w:val="008C516E"/>
    <w:rsid w:val="008C5C6D"/>
    <w:rsid w:val="008C5EFF"/>
    <w:rsid w:val="008C5F2B"/>
    <w:rsid w:val="008C6E80"/>
    <w:rsid w:val="008D4199"/>
    <w:rsid w:val="008D58A1"/>
    <w:rsid w:val="008D7574"/>
    <w:rsid w:val="008D7793"/>
    <w:rsid w:val="008D79D4"/>
    <w:rsid w:val="008D7B75"/>
    <w:rsid w:val="008E2AD7"/>
    <w:rsid w:val="008E4D49"/>
    <w:rsid w:val="008E669D"/>
    <w:rsid w:val="008F1D6D"/>
    <w:rsid w:val="00900064"/>
    <w:rsid w:val="009020EB"/>
    <w:rsid w:val="0090271F"/>
    <w:rsid w:val="00902E23"/>
    <w:rsid w:val="009053EA"/>
    <w:rsid w:val="009072C1"/>
    <w:rsid w:val="0091348E"/>
    <w:rsid w:val="009153F5"/>
    <w:rsid w:val="00915D9F"/>
    <w:rsid w:val="00917CCB"/>
    <w:rsid w:val="00920C65"/>
    <w:rsid w:val="00923A2E"/>
    <w:rsid w:val="00924936"/>
    <w:rsid w:val="00930F31"/>
    <w:rsid w:val="00937C7C"/>
    <w:rsid w:val="00941692"/>
    <w:rsid w:val="00942CBE"/>
    <w:rsid w:val="00942EC2"/>
    <w:rsid w:val="0094734D"/>
    <w:rsid w:val="009517BE"/>
    <w:rsid w:val="00952902"/>
    <w:rsid w:val="009544C5"/>
    <w:rsid w:val="0095604F"/>
    <w:rsid w:val="00967E06"/>
    <w:rsid w:val="0097177D"/>
    <w:rsid w:val="00973A80"/>
    <w:rsid w:val="00974A1B"/>
    <w:rsid w:val="00975D4E"/>
    <w:rsid w:val="009822E1"/>
    <w:rsid w:val="00982CD8"/>
    <w:rsid w:val="00984713"/>
    <w:rsid w:val="0099004A"/>
    <w:rsid w:val="009922A9"/>
    <w:rsid w:val="009934B2"/>
    <w:rsid w:val="00993EDB"/>
    <w:rsid w:val="00994756"/>
    <w:rsid w:val="00994C5D"/>
    <w:rsid w:val="00996B70"/>
    <w:rsid w:val="009A0573"/>
    <w:rsid w:val="009A211A"/>
    <w:rsid w:val="009A3473"/>
    <w:rsid w:val="009A4A2B"/>
    <w:rsid w:val="009A5058"/>
    <w:rsid w:val="009A5CD6"/>
    <w:rsid w:val="009A654F"/>
    <w:rsid w:val="009A6A97"/>
    <w:rsid w:val="009B00EF"/>
    <w:rsid w:val="009B0539"/>
    <w:rsid w:val="009B353B"/>
    <w:rsid w:val="009B4DA2"/>
    <w:rsid w:val="009B7C98"/>
    <w:rsid w:val="009B7F41"/>
    <w:rsid w:val="009C16D1"/>
    <w:rsid w:val="009C44E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1006C"/>
    <w:rsid w:val="00A10F02"/>
    <w:rsid w:val="00A111FE"/>
    <w:rsid w:val="00A11593"/>
    <w:rsid w:val="00A141A3"/>
    <w:rsid w:val="00A14E39"/>
    <w:rsid w:val="00A164B4"/>
    <w:rsid w:val="00A17201"/>
    <w:rsid w:val="00A20D72"/>
    <w:rsid w:val="00A21764"/>
    <w:rsid w:val="00A22426"/>
    <w:rsid w:val="00A22901"/>
    <w:rsid w:val="00A25681"/>
    <w:rsid w:val="00A27659"/>
    <w:rsid w:val="00A30C58"/>
    <w:rsid w:val="00A322A1"/>
    <w:rsid w:val="00A322B9"/>
    <w:rsid w:val="00A333C5"/>
    <w:rsid w:val="00A35323"/>
    <w:rsid w:val="00A360D0"/>
    <w:rsid w:val="00A37719"/>
    <w:rsid w:val="00A37812"/>
    <w:rsid w:val="00A4395C"/>
    <w:rsid w:val="00A46B20"/>
    <w:rsid w:val="00A508CC"/>
    <w:rsid w:val="00A5247B"/>
    <w:rsid w:val="00A534EA"/>
    <w:rsid w:val="00A5365B"/>
    <w:rsid w:val="00A53724"/>
    <w:rsid w:val="00A623CA"/>
    <w:rsid w:val="00A64146"/>
    <w:rsid w:val="00A64ABB"/>
    <w:rsid w:val="00A64FFA"/>
    <w:rsid w:val="00A666BF"/>
    <w:rsid w:val="00A668F1"/>
    <w:rsid w:val="00A80CFF"/>
    <w:rsid w:val="00A82346"/>
    <w:rsid w:val="00A8405C"/>
    <w:rsid w:val="00A85789"/>
    <w:rsid w:val="00A85A2D"/>
    <w:rsid w:val="00A85E65"/>
    <w:rsid w:val="00A86003"/>
    <w:rsid w:val="00A864B2"/>
    <w:rsid w:val="00A8651B"/>
    <w:rsid w:val="00A9095D"/>
    <w:rsid w:val="00A91ABD"/>
    <w:rsid w:val="00A921FC"/>
    <w:rsid w:val="00A93C6C"/>
    <w:rsid w:val="00A97FEB"/>
    <w:rsid w:val="00AA1D13"/>
    <w:rsid w:val="00AA3D43"/>
    <w:rsid w:val="00AA5BE3"/>
    <w:rsid w:val="00AA6628"/>
    <w:rsid w:val="00AB18DC"/>
    <w:rsid w:val="00AB1E10"/>
    <w:rsid w:val="00AB30D8"/>
    <w:rsid w:val="00AB492A"/>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384"/>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4319"/>
    <w:rsid w:val="00B04E56"/>
    <w:rsid w:val="00B109E7"/>
    <w:rsid w:val="00B11C9F"/>
    <w:rsid w:val="00B122B2"/>
    <w:rsid w:val="00B146E4"/>
    <w:rsid w:val="00B15449"/>
    <w:rsid w:val="00B1798D"/>
    <w:rsid w:val="00B219EC"/>
    <w:rsid w:val="00B22640"/>
    <w:rsid w:val="00B22B19"/>
    <w:rsid w:val="00B23D40"/>
    <w:rsid w:val="00B240BE"/>
    <w:rsid w:val="00B24300"/>
    <w:rsid w:val="00B27069"/>
    <w:rsid w:val="00B3199D"/>
    <w:rsid w:val="00B31E1D"/>
    <w:rsid w:val="00B3313B"/>
    <w:rsid w:val="00B334CE"/>
    <w:rsid w:val="00B379AB"/>
    <w:rsid w:val="00B405A7"/>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AD"/>
    <w:rsid w:val="00B748D5"/>
    <w:rsid w:val="00B81206"/>
    <w:rsid w:val="00B81F1E"/>
    <w:rsid w:val="00B84614"/>
    <w:rsid w:val="00B85765"/>
    <w:rsid w:val="00B87898"/>
    <w:rsid w:val="00B908E2"/>
    <w:rsid w:val="00B93F00"/>
    <w:rsid w:val="00B94535"/>
    <w:rsid w:val="00B94B64"/>
    <w:rsid w:val="00B97F60"/>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C786D"/>
    <w:rsid w:val="00BD20C1"/>
    <w:rsid w:val="00BD55A4"/>
    <w:rsid w:val="00BD5D79"/>
    <w:rsid w:val="00BD6006"/>
    <w:rsid w:val="00BD6F46"/>
    <w:rsid w:val="00BE2A56"/>
    <w:rsid w:val="00BE3403"/>
    <w:rsid w:val="00BE39D3"/>
    <w:rsid w:val="00BE5C1F"/>
    <w:rsid w:val="00BE5DB1"/>
    <w:rsid w:val="00BE6A0F"/>
    <w:rsid w:val="00BF0AFC"/>
    <w:rsid w:val="00BF0B14"/>
    <w:rsid w:val="00BF3DA3"/>
    <w:rsid w:val="00BF47DF"/>
    <w:rsid w:val="00C006ED"/>
    <w:rsid w:val="00C012B0"/>
    <w:rsid w:val="00C03BAC"/>
    <w:rsid w:val="00C11E83"/>
    <w:rsid w:val="00C146FF"/>
    <w:rsid w:val="00C149A2"/>
    <w:rsid w:val="00C16C1A"/>
    <w:rsid w:val="00C17247"/>
    <w:rsid w:val="00C17ECD"/>
    <w:rsid w:val="00C214FB"/>
    <w:rsid w:val="00C23DA6"/>
    <w:rsid w:val="00C23F92"/>
    <w:rsid w:val="00C241F2"/>
    <w:rsid w:val="00C258D9"/>
    <w:rsid w:val="00C27EEE"/>
    <w:rsid w:val="00C33079"/>
    <w:rsid w:val="00C36084"/>
    <w:rsid w:val="00C37B13"/>
    <w:rsid w:val="00C37DA6"/>
    <w:rsid w:val="00C411E5"/>
    <w:rsid w:val="00C429E1"/>
    <w:rsid w:val="00C44219"/>
    <w:rsid w:val="00C44E06"/>
    <w:rsid w:val="00C45231"/>
    <w:rsid w:val="00C452C2"/>
    <w:rsid w:val="00C526EA"/>
    <w:rsid w:val="00C5325D"/>
    <w:rsid w:val="00C5340A"/>
    <w:rsid w:val="00C55E09"/>
    <w:rsid w:val="00C561D5"/>
    <w:rsid w:val="00C570EF"/>
    <w:rsid w:val="00C601ED"/>
    <w:rsid w:val="00C62F49"/>
    <w:rsid w:val="00C65909"/>
    <w:rsid w:val="00C67158"/>
    <w:rsid w:val="00C702B6"/>
    <w:rsid w:val="00C720A2"/>
    <w:rsid w:val="00C72833"/>
    <w:rsid w:val="00C72A98"/>
    <w:rsid w:val="00C738A2"/>
    <w:rsid w:val="00C74519"/>
    <w:rsid w:val="00C74589"/>
    <w:rsid w:val="00C74B09"/>
    <w:rsid w:val="00C75241"/>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090"/>
    <w:rsid w:val="00CA650F"/>
    <w:rsid w:val="00CB21C3"/>
    <w:rsid w:val="00CB616E"/>
    <w:rsid w:val="00CB7B30"/>
    <w:rsid w:val="00CC576B"/>
    <w:rsid w:val="00CC7B82"/>
    <w:rsid w:val="00CD0527"/>
    <w:rsid w:val="00CD20DE"/>
    <w:rsid w:val="00CE12A4"/>
    <w:rsid w:val="00CE183B"/>
    <w:rsid w:val="00CE69F5"/>
    <w:rsid w:val="00CF01F7"/>
    <w:rsid w:val="00CF0DCA"/>
    <w:rsid w:val="00CF2226"/>
    <w:rsid w:val="00CF49A7"/>
    <w:rsid w:val="00CF5DA5"/>
    <w:rsid w:val="00D00A76"/>
    <w:rsid w:val="00D038E8"/>
    <w:rsid w:val="00D06D4C"/>
    <w:rsid w:val="00D07A7A"/>
    <w:rsid w:val="00D102C4"/>
    <w:rsid w:val="00D15E51"/>
    <w:rsid w:val="00D1665C"/>
    <w:rsid w:val="00D23E8A"/>
    <w:rsid w:val="00D24BB2"/>
    <w:rsid w:val="00D263AC"/>
    <w:rsid w:val="00D27A16"/>
    <w:rsid w:val="00D27CFB"/>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71F0C"/>
    <w:rsid w:val="00D72280"/>
    <w:rsid w:val="00D738AF"/>
    <w:rsid w:val="00D738D6"/>
    <w:rsid w:val="00D755EB"/>
    <w:rsid w:val="00D7698C"/>
    <w:rsid w:val="00D80AAC"/>
    <w:rsid w:val="00D82391"/>
    <w:rsid w:val="00D838E3"/>
    <w:rsid w:val="00D84C6C"/>
    <w:rsid w:val="00D87E00"/>
    <w:rsid w:val="00D90696"/>
    <w:rsid w:val="00D9134D"/>
    <w:rsid w:val="00D9151A"/>
    <w:rsid w:val="00D94786"/>
    <w:rsid w:val="00D949D9"/>
    <w:rsid w:val="00D97057"/>
    <w:rsid w:val="00D97743"/>
    <w:rsid w:val="00DA2CB8"/>
    <w:rsid w:val="00DA2EC3"/>
    <w:rsid w:val="00DA40FE"/>
    <w:rsid w:val="00DA50C9"/>
    <w:rsid w:val="00DA53D3"/>
    <w:rsid w:val="00DA5870"/>
    <w:rsid w:val="00DA5911"/>
    <w:rsid w:val="00DA725F"/>
    <w:rsid w:val="00DA7A03"/>
    <w:rsid w:val="00DB10F0"/>
    <w:rsid w:val="00DB1818"/>
    <w:rsid w:val="00DB1F21"/>
    <w:rsid w:val="00DB3661"/>
    <w:rsid w:val="00DB3EC0"/>
    <w:rsid w:val="00DB3F38"/>
    <w:rsid w:val="00DB44AB"/>
    <w:rsid w:val="00DB6B08"/>
    <w:rsid w:val="00DC309B"/>
    <w:rsid w:val="00DC3AD0"/>
    <w:rsid w:val="00DC3B34"/>
    <w:rsid w:val="00DC4DA2"/>
    <w:rsid w:val="00DD1F98"/>
    <w:rsid w:val="00DD32AB"/>
    <w:rsid w:val="00DE4879"/>
    <w:rsid w:val="00DE58C8"/>
    <w:rsid w:val="00DF02BF"/>
    <w:rsid w:val="00DF19C4"/>
    <w:rsid w:val="00DF22EA"/>
    <w:rsid w:val="00DF27D9"/>
    <w:rsid w:val="00DF2B1F"/>
    <w:rsid w:val="00DF2EA5"/>
    <w:rsid w:val="00DF3934"/>
    <w:rsid w:val="00DF54A3"/>
    <w:rsid w:val="00DF62CD"/>
    <w:rsid w:val="00DF7DDF"/>
    <w:rsid w:val="00E01BBD"/>
    <w:rsid w:val="00E029D2"/>
    <w:rsid w:val="00E044F2"/>
    <w:rsid w:val="00E12CDE"/>
    <w:rsid w:val="00E13C2E"/>
    <w:rsid w:val="00E15F72"/>
    <w:rsid w:val="00E161D0"/>
    <w:rsid w:val="00E16E59"/>
    <w:rsid w:val="00E21750"/>
    <w:rsid w:val="00E217B6"/>
    <w:rsid w:val="00E21DA5"/>
    <w:rsid w:val="00E273AA"/>
    <w:rsid w:val="00E27CD7"/>
    <w:rsid w:val="00E30177"/>
    <w:rsid w:val="00E32843"/>
    <w:rsid w:val="00E32973"/>
    <w:rsid w:val="00E3323F"/>
    <w:rsid w:val="00E37A7F"/>
    <w:rsid w:val="00E37F55"/>
    <w:rsid w:val="00E40A78"/>
    <w:rsid w:val="00E40C7B"/>
    <w:rsid w:val="00E42BD9"/>
    <w:rsid w:val="00E42C91"/>
    <w:rsid w:val="00E42D6B"/>
    <w:rsid w:val="00E443FD"/>
    <w:rsid w:val="00E44411"/>
    <w:rsid w:val="00E52D7D"/>
    <w:rsid w:val="00E5659B"/>
    <w:rsid w:val="00E61763"/>
    <w:rsid w:val="00E6279D"/>
    <w:rsid w:val="00E64A11"/>
    <w:rsid w:val="00E64CAD"/>
    <w:rsid w:val="00E64F9C"/>
    <w:rsid w:val="00E66C86"/>
    <w:rsid w:val="00E717AE"/>
    <w:rsid w:val="00E77645"/>
    <w:rsid w:val="00E803C7"/>
    <w:rsid w:val="00E81036"/>
    <w:rsid w:val="00E811CD"/>
    <w:rsid w:val="00E81AEE"/>
    <w:rsid w:val="00E83083"/>
    <w:rsid w:val="00E83ACF"/>
    <w:rsid w:val="00E869BF"/>
    <w:rsid w:val="00E90E7D"/>
    <w:rsid w:val="00E91280"/>
    <w:rsid w:val="00E91D71"/>
    <w:rsid w:val="00E9447D"/>
    <w:rsid w:val="00EA6D45"/>
    <w:rsid w:val="00EA748C"/>
    <w:rsid w:val="00EA7A4E"/>
    <w:rsid w:val="00EB25B9"/>
    <w:rsid w:val="00EB3EBE"/>
    <w:rsid w:val="00EB3F24"/>
    <w:rsid w:val="00EB640B"/>
    <w:rsid w:val="00EB68FB"/>
    <w:rsid w:val="00EC0283"/>
    <w:rsid w:val="00EC0724"/>
    <w:rsid w:val="00EC20B9"/>
    <w:rsid w:val="00EC4A25"/>
    <w:rsid w:val="00EC7675"/>
    <w:rsid w:val="00ED0A55"/>
    <w:rsid w:val="00ED145E"/>
    <w:rsid w:val="00ED4045"/>
    <w:rsid w:val="00ED4EFC"/>
    <w:rsid w:val="00ED7920"/>
    <w:rsid w:val="00EE01DF"/>
    <w:rsid w:val="00EE0E11"/>
    <w:rsid w:val="00EE0EF8"/>
    <w:rsid w:val="00EE1B74"/>
    <w:rsid w:val="00EE6F02"/>
    <w:rsid w:val="00EE7262"/>
    <w:rsid w:val="00EF6036"/>
    <w:rsid w:val="00F0122B"/>
    <w:rsid w:val="00F025A2"/>
    <w:rsid w:val="00F03FB1"/>
    <w:rsid w:val="00F04712"/>
    <w:rsid w:val="00F05BB3"/>
    <w:rsid w:val="00F078E1"/>
    <w:rsid w:val="00F1082A"/>
    <w:rsid w:val="00F11876"/>
    <w:rsid w:val="00F12F10"/>
    <w:rsid w:val="00F160FD"/>
    <w:rsid w:val="00F20D4D"/>
    <w:rsid w:val="00F21EEB"/>
    <w:rsid w:val="00F22EC7"/>
    <w:rsid w:val="00F236DA"/>
    <w:rsid w:val="00F239C8"/>
    <w:rsid w:val="00F24A57"/>
    <w:rsid w:val="00F26070"/>
    <w:rsid w:val="00F2667A"/>
    <w:rsid w:val="00F3480A"/>
    <w:rsid w:val="00F3694B"/>
    <w:rsid w:val="00F37ABD"/>
    <w:rsid w:val="00F42BF0"/>
    <w:rsid w:val="00F447FE"/>
    <w:rsid w:val="00F47903"/>
    <w:rsid w:val="00F52C76"/>
    <w:rsid w:val="00F53DB3"/>
    <w:rsid w:val="00F54F1C"/>
    <w:rsid w:val="00F5525E"/>
    <w:rsid w:val="00F55B16"/>
    <w:rsid w:val="00F56143"/>
    <w:rsid w:val="00F56AA2"/>
    <w:rsid w:val="00F61258"/>
    <w:rsid w:val="00F653B8"/>
    <w:rsid w:val="00F65A2C"/>
    <w:rsid w:val="00F65E98"/>
    <w:rsid w:val="00F668F7"/>
    <w:rsid w:val="00F701B9"/>
    <w:rsid w:val="00F72E36"/>
    <w:rsid w:val="00F73D93"/>
    <w:rsid w:val="00F748CA"/>
    <w:rsid w:val="00F75780"/>
    <w:rsid w:val="00F77735"/>
    <w:rsid w:val="00F81017"/>
    <w:rsid w:val="00F82454"/>
    <w:rsid w:val="00F828C1"/>
    <w:rsid w:val="00F832C9"/>
    <w:rsid w:val="00F86360"/>
    <w:rsid w:val="00F87674"/>
    <w:rsid w:val="00F92591"/>
    <w:rsid w:val="00F95456"/>
    <w:rsid w:val="00F9616A"/>
    <w:rsid w:val="00F97A66"/>
    <w:rsid w:val="00FA0301"/>
    <w:rsid w:val="00FA0EC9"/>
    <w:rsid w:val="00FA1266"/>
    <w:rsid w:val="00FA212E"/>
    <w:rsid w:val="00FA2777"/>
    <w:rsid w:val="00FA55CD"/>
    <w:rsid w:val="00FA58F4"/>
    <w:rsid w:val="00FA7EAB"/>
    <w:rsid w:val="00FB0319"/>
    <w:rsid w:val="00FB0C5A"/>
    <w:rsid w:val="00FB316B"/>
    <w:rsid w:val="00FB4AF7"/>
    <w:rsid w:val="00FB56CE"/>
    <w:rsid w:val="00FB618B"/>
    <w:rsid w:val="00FC0D0A"/>
    <w:rsid w:val="00FC1192"/>
    <w:rsid w:val="00FC1626"/>
    <w:rsid w:val="00FC2BD5"/>
    <w:rsid w:val="00FC3C1D"/>
    <w:rsid w:val="00FD5792"/>
    <w:rsid w:val="00FD5B48"/>
    <w:rsid w:val="00FE2352"/>
    <w:rsid w:val="00FE4A95"/>
    <w:rsid w:val="00FE5DDC"/>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2CF2195F"/>
  <w15:chartTrackingRefBased/>
  <w15:docId w15:val="{6FDF7552-8ACA-473E-8D4E-EDB26CA7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style>
  <w:style w:type="character" w:customStyle="1" w:styleId="CommentTextChar">
    <w:name w:val="Comment Text Char"/>
    <w:link w:val="CommentTex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
    <w:link w:val="Heading3"/>
    <w:uiPriority w:val="9"/>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rsid w:val="00DB3EC0"/>
    <w:rPr>
      <w:rFonts w:ascii="Arial" w:hAnsi="Arial"/>
      <w:sz w:val="18"/>
      <w:lang w:eastAsia="en-US"/>
    </w:rPr>
  </w:style>
  <w:style w:type="character" w:customStyle="1" w:styleId="B1Char">
    <w:name w:val="B1 Char"/>
    <w:link w:val="B1"/>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BC786D"/>
  </w:style>
  <w:style w:type="paragraph" w:styleId="BlockText">
    <w:name w:val="Block Text"/>
    <w:basedOn w:val="Normal"/>
    <w:rsid w:val="00BC786D"/>
    <w:pPr>
      <w:spacing w:after="120"/>
      <w:ind w:left="1440" w:right="1440"/>
    </w:pPr>
  </w:style>
  <w:style w:type="paragraph" w:styleId="BodyText">
    <w:name w:val="Body Text"/>
    <w:basedOn w:val="Normal"/>
    <w:link w:val="BodyTextChar"/>
    <w:rsid w:val="00BC786D"/>
    <w:pPr>
      <w:spacing w:after="120"/>
    </w:pPr>
  </w:style>
  <w:style w:type="character" w:customStyle="1" w:styleId="BodyTextChar">
    <w:name w:val="Body Text Char"/>
    <w:link w:val="BodyText"/>
    <w:rsid w:val="00BC786D"/>
    <w:rPr>
      <w:lang w:eastAsia="en-US"/>
    </w:rPr>
  </w:style>
  <w:style w:type="paragraph" w:styleId="BodyText2">
    <w:name w:val="Body Text 2"/>
    <w:basedOn w:val="Normal"/>
    <w:link w:val="BodyText2Char"/>
    <w:rsid w:val="00BC786D"/>
    <w:pPr>
      <w:spacing w:after="120" w:line="480" w:lineRule="auto"/>
    </w:pPr>
  </w:style>
  <w:style w:type="character" w:customStyle="1" w:styleId="BodyText2Char">
    <w:name w:val="Body Text 2 Char"/>
    <w:link w:val="BodyText2"/>
    <w:rsid w:val="00BC786D"/>
    <w:rPr>
      <w:lang w:eastAsia="en-US"/>
    </w:rPr>
  </w:style>
  <w:style w:type="paragraph" w:styleId="BodyText3">
    <w:name w:val="Body Text 3"/>
    <w:basedOn w:val="Normal"/>
    <w:link w:val="BodyText3Char"/>
    <w:rsid w:val="00BC786D"/>
    <w:pPr>
      <w:spacing w:after="120"/>
    </w:pPr>
    <w:rPr>
      <w:sz w:val="16"/>
      <w:szCs w:val="16"/>
    </w:rPr>
  </w:style>
  <w:style w:type="character" w:customStyle="1" w:styleId="BodyText3Char">
    <w:name w:val="Body Text 3 Char"/>
    <w:link w:val="BodyText3"/>
    <w:rsid w:val="00BC786D"/>
    <w:rPr>
      <w:sz w:val="16"/>
      <w:szCs w:val="16"/>
      <w:lang w:eastAsia="en-US"/>
    </w:rPr>
  </w:style>
  <w:style w:type="paragraph" w:styleId="BodyTextFirstIndent">
    <w:name w:val="Body Text First Indent"/>
    <w:basedOn w:val="BodyText"/>
    <w:link w:val="BodyTextFirstIndentChar"/>
    <w:rsid w:val="00BC786D"/>
    <w:pPr>
      <w:ind w:firstLine="210"/>
    </w:pPr>
  </w:style>
  <w:style w:type="character" w:customStyle="1" w:styleId="BodyTextFirstIndentChar">
    <w:name w:val="Body Text First Indent Char"/>
    <w:link w:val="BodyTextFirstIndent"/>
    <w:rsid w:val="00BC786D"/>
    <w:rPr>
      <w:lang w:eastAsia="en-US"/>
    </w:rPr>
  </w:style>
  <w:style w:type="paragraph" w:styleId="BodyTextIndent">
    <w:name w:val="Body Text Indent"/>
    <w:basedOn w:val="Normal"/>
    <w:link w:val="BodyTextIndentChar"/>
    <w:rsid w:val="00BC786D"/>
    <w:pPr>
      <w:spacing w:after="120"/>
      <w:ind w:left="283"/>
    </w:pPr>
  </w:style>
  <w:style w:type="character" w:customStyle="1" w:styleId="BodyTextIndentChar">
    <w:name w:val="Body Text Indent Char"/>
    <w:link w:val="BodyTextIndent"/>
    <w:rsid w:val="00BC786D"/>
    <w:rPr>
      <w:lang w:eastAsia="en-US"/>
    </w:rPr>
  </w:style>
  <w:style w:type="paragraph" w:styleId="BodyTextFirstIndent2">
    <w:name w:val="Body Text First Indent 2"/>
    <w:basedOn w:val="BodyTextIndent"/>
    <w:link w:val="BodyTextFirstIndent2Char"/>
    <w:rsid w:val="00BC786D"/>
    <w:pPr>
      <w:ind w:firstLine="210"/>
    </w:pPr>
  </w:style>
  <w:style w:type="character" w:customStyle="1" w:styleId="BodyTextFirstIndent2Char">
    <w:name w:val="Body Text First Indent 2 Char"/>
    <w:link w:val="BodyTextFirstIndent2"/>
    <w:rsid w:val="00BC786D"/>
    <w:rPr>
      <w:lang w:eastAsia="en-US"/>
    </w:rPr>
  </w:style>
  <w:style w:type="paragraph" w:styleId="BodyTextIndent2">
    <w:name w:val="Body Text Indent 2"/>
    <w:basedOn w:val="Normal"/>
    <w:link w:val="BodyTextIndent2Char"/>
    <w:rsid w:val="00BC786D"/>
    <w:pPr>
      <w:spacing w:after="120" w:line="480" w:lineRule="auto"/>
      <w:ind w:left="283"/>
    </w:pPr>
  </w:style>
  <w:style w:type="character" w:customStyle="1" w:styleId="BodyTextIndent2Char">
    <w:name w:val="Body Text Indent 2 Char"/>
    <w:link w:val="BodyTextIndent2"/>
    <w:rsid w:val="00BC786D"/>
    <w:rPr>
      <w:lang w:eastAsia="en-US"/>
    </w:rPr>
  </w:style>
  <w:style w:type="paragraph" w:styleId="BodyTextIndent3">
    <w:name w:val="Body Text Indent 3"/>
    <w:basedOn w:val="Normal"/>
    <w:link w:val="BodyTextIndent3Char"/>
    <w:rsid w:val="00BC786D"/>
    <w:pPr>
      <w:spacing w:after="120"/>
      <w:ind w:left="283"/>
    </w:pPr>
    <w:rPr>
      <w:sz w:val="16"/>
      <w:szCs w:val="16"/>
    </w:rPr>
  </w:style>
  <w:style w:type="character" w:customStyle="1" w:styleId="BodyTextIndent3Char">
    <w:name w:val="Body Text Indent 3 Char"/>
    <w:link w:val="BodyTextIndent3"/>
    <w:rsid w:val="00BC786D"/>
    <w:rPr>
      <w:sz w:val="16"/>
      <w:szCs w:val="16"/>
      <w:lang w:eastAsia="en-US"/>
    </w:rPr>
  </w:style>
  <w:style w:type="paragraph" w:styleId="Caption">
    <w:name w:val="caption"/>
    <w:basedOn w:val="Normal"/>
    <w:next w:val="Normal"/>
    <w:semiHidden/>
    <w:unhideWhenUsed/>
    <w:qFormat/>
    <w:rsid w:val="00BC786D"/>
    <w:rPr>
      <w:b/>
      <w:bCs/>
    </w:rPr>
  </w:style>
  <w:style w:type="paragraph" w:styleId="Closing">
    <w:name w:val="Closing"/>
    <w:basedOn w:val="Normal"/>
    <w:link w:val="ClosingChar"/>
    <w:rsid w:val="00BC786D"/>
    <w:pPr>
      <w:ind w:left="4252"/>
    </w:pPr>
  </w:style>
  <w:style w:type="character" w:customStyle="1" w:styleId="ClosingChar">
    <w:name w:val="Closing Char"/>
    <w:link w:val="Closing"/>
    <w:rsid w:val="00BC786D"/>
    <w:rPr>
      <w:lang w:eastAsia="en-US"/>
    </w:rPr>
  </w:style>
  <w:style w:type="paragraph" w:styleId="Date">
    <w:name w:val="Date"/>
    <w:basedOn w:val="Normal"/>
    <w:next w:val="Normal"/>
    <w:link w:val="DateChar"/>
    <w:rsid w:val="00BC786D"/>
  </w:style>
  <w:style w:type="character" w:customStyle="1" w:styleId="DateChar">
    <w:name w:val="Date Char"/>
    <w:link w:val="Date"/>
    <w:rsid w:val="00BC786D"/>
    <w:rPr>
      <w:lang w:eastAsia="en-US"/>
    </w:rPr>
  </w:style>
  <w:style w:type="paragraph" w:styleId="E-mailSignature">
    <w:name w:val="E-mail Signature"/>
    <w:basedOn w:val="Normal"/>
    <w:link w:val="E-mailSignatureChar"/>
    <w:rsid w:val="00BC786D"/>
  </w:style>
  <w:style w:type="character" w:customStyle="1" w:styleId="E-mailSignatureChar">
    <w:name w:val="E-mail Signature Char"/>
    <w:link w:val="E-mailSignature"/>
    <w:rsid w:val="00BC786D"/>
    <w:rPr>
      <w:lang w:eastAsia="en-US"/>
    </w:rPr>
  </w:style>
  <w:style w:type="paragraph" w:styleId="EndnoteText">
    <w:name w:val="endnote text"/>
    <w:basedOn w:val="Normal"/>
    <w:link w:val="EndnoteTextChar"/>
    <w:rsid w:val="00BC786D"/>
  </w:style>
  <w:style w:type="character" w:customStyle="1" w:styleId="EndnoteTextChar">
    <w:name w:val="Endnote Text Char"/>
    <w:link w:val="EndnoteText"/>
    <w:rsid w:val="00BC786D"/>
    <w:rPr>
      <w:lang w:eastAsia="en-US"/>
    </w:rPr>
  </w:style>
  <w:style w:type="paragraph" w:styleId="EnvelopeAddress">
    <w:name w:val="envelope address"/>
    <w:basedOn w:val="Normal"/>
    <w:rsid w:val="00BC786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C786D"/>
    <w:rPr>
      <w:rFonts w:ascii="Calibri Light" w:eastAsia="Times New Roman" w:hAnsi="Calibri Light"/>
    </w:rPr>
  </w:style>
  <w:style w:type="paragraph" w:styleId="HTMLAddress">
    <w:name w:val="HTML Address"/>
    <w:basedOn w:val="Normal"/>
    <w:link w:val="HTMLAddressChar"/>
    <w:rsid w:val="00BC786D"/>
    <w:rPr>
      <w:i/>
      <w:iCs/>
    </w:rPr>
  </w:style>
  <w:style w:type="character" w:customStyle="1" w:styleId="HTMLAddressChar">
    <w:name w:val="HTML Address Char"/>
    <w:link w:val="HTMLAddress"/>
    <w:rsid w:val="00BC786D"/>
    <w:rPr>
      <w:i/>
      <w:iCs/>
      <w:lang w:eastAsia="en-US"/>
    </w:rPr>
  </w:style>
  <w:style w:type="paragraph" w:styleId="HTMLPreformatted">
    <w:name w:val="HTML Preformatted"/>
    <w:basedOn w:val="Normal"/>
    <w:link w:val="HTMLPreformattedChar"/>
    <w:rsid w:val="00BC786D"/>
    <w:rPr>
      <w:rFonts w:ascii="Courier New" w:hAnsi="Courier New" w:cs="Courier New"/>
    </w:rPr>
  </w:style>
  <w:style w:type="character" w:customStyle="1" w:styleId="HTMLPreformattedChar">
    <w:name w:val="HTML Preformatted Char"/>
    <w:link w:val="HTMLPreformatted"/>
    <w:rsid w:val="00BC786D"/>
    <w:rPr>
      <w:rFonts w:ascii="Courier New" w:hAnsi="Courier New" w:cs="Courier New"/>
      <w:lang w:eastAsia="en-US"/>
    </w:rPr>
  </w:style>
  <w:style w:type="paragraph" w:styleId="Index3">
    <w:name w:val="index 3"/>
    <w:basedOn w:val="Normal"/>
    <w:next w:val="Normal"/>
    <w:rsid w:val="00BC786D"/>
    <w:pPr>
      <w:ind w:left="600" w:hanging="200"/>
    </w:pPr>
  </w:style>
  <w:style w:type="paragraph" w:styleId="Index4">
    <w:name w:val="index 4"/>
    <w:basedOn w:val="Normal"/>
    <w:next w:val="Normal"/>
    <w:rsid w:val="00BC786D"/>
    <w:pPr>
      <w:ind w:left="800" w:hanging="200"/>
    </w:pPr>
  </w:style>
  <w:style w:type="paragraph" w:styleId="Index5">
    <w:name w:val="index 5"/>
    <w:basedOn w:val="Normal"/>
    <w:next w:val="Normal"/>
    <w:rsid w:val="00BC786D"/>
    <w:pPr>
      <w:ind w:left="1000" w:hanging="200"/>
    </w:pPr>
  </w:style>
  <w:style w:type="paragraph" w:styleId="Index6">
    <w:name w:val="index 6"/>
    <w:basedOn w:val="Normal"/>
    <w:next w:val="Normal"/>
    <w:rsid w:val="00BC786D"/>
    <w:pPr>
      <w:ind w:left="1200" w:hanging="200"/>
    </w:pPr>
  </w:style>
  <w:style w:type="paragraph" w:styleId="Index7">
    <w:name w:val="index 7"/>
    <w:basedOn w:val="Normal"/>
    <w:next w:val="Normal"/>
    <w:rsid w:val="00BC786D"/>
    <w:pPr>
      <w:ind w:left="1400" w:hanging="200"/>
    </w:pPr>
  </w:style>
  <w:style w:type="paragraph" w:styleId="Index8">
    <w:name w:val="index 8"/>
    <w:basedOn w:val="Normal"/>
    <w:next w:val="Normal"/>
    <w:rsid w:val="00BC786D"/>
    <w:pPr>
      <w:ind w:left="1600" w:hanging="200"/>
    </w:pPr>
  </w:style>
  <w:style w:type="paragraph" w:styleId="Index9">
    <w:name w:val="index 9"/>
    <w:basedOn w:val="Normal"/>
    <w:next w:val="Normal"/>
    <w:rsid w:val="00BC786D"/>
    <w:pPr>
      <w:ind w:left="1800" w:hanging="200"/>
    </w:pPr>
  </w:style>
  <w:style w:type="paragraph" w:styleId="IndexHeading">
    <w:name w:val="index heading"/>
    <w:basedOn w:val="Normal"/>
    <w:next w:val="Index1"/>
    <w:rsid w:val="00BC786D"/>
    <w:rPr>
      <w:rFonts w:ascii="Calibri Light" w:eastAsia="Times New Roman" w:hAnsi="Calibri Light"/>
      <w:b/>
      <w:bCs/>
    </w:rPr>
  </w:style>
  <w:style w:type="paragraph" w:styleId="IntenseQuote">
    <w:name w:val="Intense Quote"/>
    <w:basedOn w:val="Normal"/>
    <w:next w:val="Normal"/>
    <w:link w:val="IntenseQuoteChar"/>
    <w:uiPriority w:val="30"/>
    <w:qFormat/>
    <w:rsid w:val="00BC786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C786D"/>
    <w:rPr>
      <w:i/>
      <w:iCs/>
      <w:color w:val="4472C4"/>
      <w:lang w:eastAsia="en-US"/>
    </w:rPr>
  </w:style>
  <w:style w:type="paragraph" w:styleId="ListContinue">
    <w:name w:val="List Continue"/>
    <w:basedOn w:val="Normal"/>
    <w:rsid w:val="00BC786D"/>
    <w:pPr>
      <w:spacing w:after="120"/>
      <w:ind w:left="283"/>
      <w:contextualSpacing/>
    </w:pPr>
  </w:style>
  <w:style w:type="paragraph" w:styleId="ListContinue2">
    <w:name w:val="List Continue 2"/>
    <w:basedOn w:val="Normal"/>
    <w:rsid w:val="00BC786D"/>
    <w:pPr>
      <w:spacing w:after="120"/>
      <w:ind w:left="566"/>
      <w:contextualSpacing/>
    </w:pPr>
  </w:style>
  <w:style w:type="paragraph" w:styleId="ListContinue3">
    <w:name w:val="List Continue 3"/>
    <w:basedOn w:val="Normal"/>
    <w:rsid w:val="00BC786D"/>
    <w:pPr>
      <w:spacing w:after="120"/>
      <w:ind w:left="849"/>
      <w:contextualSpacing/>
    </w:pPr>
  </w:style>
  <w:style w:type="paragraph" w:styleId="ListContinue4">
    <w:name w:val="List Continue 4"/>
    <w:basedOn w:val="Normal"/>
    <w:rsid w:val="00BC786D"/>
    <w:pPr>
      <w:spacing w:after="120"/>
      <w:ind w:left="1132"/>
      <w:contextualSpacing/>
    </w:pPr>
  </w:style>
  <w:style w:type="paragraph" w:styleId="ListContinue5">
    <w:name w:val="List Continue 5"/>
    <w:basedOn w:val="Normal"/>
    <w:rsid w:val="00BC786D"/>
    <w:pPr>
      <w:spacing w:after="120"/>
      <w:ind w:left="1415"/>
      <w:contextualSpacing/>
    </w:pPr>
  </w:style>
  <w:style w:type="paragraph" w:styleId="ListNumber3">
    <w:name w:val="List Number 3"/>
    <w:basedOn w:val="Normal"/>
    <w:rsid w:val="00BC786D"/>
    <w:pPr>
      <w:numPr>
        <w:numId w:val="24"/>
      </w:numPr>
      <w:contextualSpacing/>
    </w:pPr>
  </w:style>
  <w:style w:type="paragraph" w:styleId="ListNumber4">
    <w:name w:val="List Number 4"/>
    <w:basedOn w:val="Normal"/>
    <w:rsid w:val="00BC786D"/>
    <w:pPr>
      <w:numPr>
        <w:numId w:val="25"/>
      </w:numPr>
      <w:contextualSpacing/>
    </w:pPr>
  </w:style>
  <w:style w:type="paragraph" w:styleId="ListNumber5">
    <w:name w:val="List Number 5"/>
    <w:basedOn w:val="Normal"/>
    <w:rsid w:val="00BC786D"/>
    <w:pPr>
      <w:numPr>
        <w:numId w:val="26"/>
      </w:numPr>
      <w:contextualSpacing/>
    </w:pPr>
  </w:style>
  <w:style w:type="paragraph" w:styleId="ListParagraph">
    <w:name w:val="List Paragraph"/>
    <w:basedOn w:val="Normal"/>
    <w:uiPriority w:val="34"/>
    <w:qFormat/>
    <w:rsid w:val="00BC786D"/>
    <w:pPr>
      <w:ind w:left="720"/>
    </w:pPr>
  </w:style>
  <w:style w:type="paragraph" w:styleId="MacroText">
    <w:name w:val="macro"/>
    <w:link w:val="MacroTextChar"/>
    <w:rsid w:val="00BC786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C786D"/>
    <w:rPr>
      <w:rFonts w:ascii="Courier New" w:hAnsi="Courier New" w:cs="Courier New"/>
      <w:lang w:eastAsia="en-US"/>
    </w:rPr>
  </w:style>
  <w:style w:type="paragraph" w:styleId="MessageHeader">
    <w:name w:val="Message Header"/>
    <w:basedOn w:val="Normal"/>
    <w:link w:val="MessageHeaderChar"/>
    <w:rsid w:val="00BC786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BC786D"/>
    <w:rPr>
      <w:rFonts w:ascii="Calibri Light" w:eastAsia="Times New Roman" w:hAnsi="Calibri Light"/>
      <w:sz w:val="24"/>
      <w:szCs w:val="24"/>
      <w:shd w:val="pct20" w:color="auto" w:fill="auto"/>
      <w:lang w:eastAsia="en-US"/>
    </w:rPr>
  </w:style>
  <w:style w:type="paragraph" w:styleId="NoSpacing">
    <w:name w:val="No Spacing"/>
    <w:uiPriority w:val="1"/>
    <w:qFormat/>
    <w:rsid w:val="00BC786D"/>
    <w:rPr>
      <w:lang w:eastAsia="en-US"/>
    </w:rPr>
  </w:style>
  <w:style w:type="paragraph" w:styleId="NormalWeb">
    <w:name w:val="Normal (Web)"/>
    <w:basedOn w:val="Normal"/>
    <w:rsid w:val="00BC786D"/>
    <w:rPr>
      <w:sz w:val="24"/>
      <w:szCs w:val="24"/>
    </w:rPr>
  </w:style>
  <w:style w:type="paragraph" w:styleId="NormalIndent">
    <w:name w:val="Normal Indent"/>
    <w:basedOn w:val="Normal"/>
    <w:rsid w:val="00BC786D"/>
    <w:pPr>
      <w:ind w:left="720"/>
    </w:pPr>
  </w:style>
  <w:style w:type="paragraph" w:styleId="NoteHeading">
    <w:name w:val="Note Heading"/>
    <w:basedOn w:val="Normal"/>
    <w:next w:val="Normal"/>
    <w:link w:val="NoteHeadingChar"/>
    <w:rsid w:val="00BC786D"/>
  </w:style>
  <w:style w:type="character" w:customStyle="1" w:styleId="NoteHeadingChar">
    <w:name w:val="Note Heading Char"/>
    <w:link w:val="NoteHeading"/>
    <w:rsid w:val="00BC786D"/>
    <w:rPr>
      <w:lang w:eastAsia="en-US"/>
    </w:rPr>
  </w:style>
  <w:style w:type="paragraph" w:styleId="PlainText">
    <w:name w:val="Plain Text"/>
    <w:basedOn w:val="Normal"/>
    <w:link w:val="PlainTextChar"/>
    <w:rsid w:val="00BC786D"/>
    <w:rPr>
      <w:rFonts w:ascii="Courier New" w:hAnsi="Courier New" w:cs="Courier New"/>
    </w:rPr>
  </w:style>
  <w:style w:type="character" w:customStyle="1" w:styleId="PlainTextChar">
    <w:name w:val="Plain Text Char"/>
    <w:link w:val="PlainText"/>
    <w:rsid w:val="00BC786D"/>
    <w:rPr>
      <w:rFonts w:ascii="Courier New" w:hAnsi="Courier New" w:cs="Courier New"/>
      <w:lang w:eastAsia="en-US"/>
    </w:rPr>
  </w:style>
  <w:style w:type="paragraph" w:styleId="Quote">
    <w:name w:val="Quote"/>
    <w:basedOn w:val="Normal"/>
    <w:next w:val="Normal"/>
    <w:link w:val="QuoteChar"/>
    <w:uiPriority w:val="29"/>
    <w:qFormat/>
    <w:rsid w:val="00BC786D"/>
    <w:pPr>
      <w:spacing w:before="200" w:after="160"/>
      <w:ind w:left="864" w:right="864"/>
      <w:jc w:val="center"/>
    </w:pPr>
    <w:rPr>
      <w:i/>
      <w:iCs/>
      <w:color w:val="404040"/>
    </w:rPr>
  </w:style>
  <w:style w:type="character" w:customStyle="1" w:styleId="QuoteChar">
    <w:name w:val="Quote Char"/>
    <w:link w:val="Quote"/>
    <w:uiPriority w:val="29"/>
    <w:rsid w:val="00BC786D"/>
    <w:rPr>
      <w:i/>
      <w:iCs/>
      <w:color w:val="404040"/>
      <w:lang w:eastAsia="en-US"/>
    </w:rPr>
  </w:style>
  <w:style w:type="paragraph" w:styleId="Salutation">
    <w:name w:val="Salutation"/>
    <w:basedOn w:val="Normal"/>
    <w:next w:val="Normal"/>
    <w:link w:val="SalutationChar"/>
    <w:rsid w:val="00BC786D"/>
  </w:style>
  <w:style w:type="character" w:customStyle="1" w:styleId="SalutationChar">
    <w:name w:val="Salutation Char"/>
    <w:link w:val="Salutation"/>
    <w:rsid w:val="00BC786D"/>
    <w:rPr>
      <w:lang w:eastAsia="en-US"/>
    </w:rPr>
  </w:style>
  <w:style w:type="paragraph" w:styleId="Signature">
    <w:name w:val="Signature"/>
    <w:basedOn w:val="Normal"/>
    <w:link w:val="SignatureChar"/>
    <w:rsid w:val="00BC786D"/>
    <w:pPr>
      <w:ind w:left="4252"/>
    </w:pPr>
  </w:style>
  <w:style w:type="character" w:customStyle="1" w:styleId="SignatureChar">
    <w:name w:val="Signature Char"/>
    <w:link w:val="Signature"/>
    <w:rsid w:val="00BC786D"/>
    <w:rPr>
      <w:lang w:eastAsia="en-US"/>
    </w:rPr>
  </w:style>
  <w:style w:type="paragraph" w:styleId="Subtitle">
    <w:name w:val="Subtitle"/>
    <w:basedOn w:val="Normal"/>
    <w:next w:val="Normal"/>
    <w:link w:val="SubtitleChar"/>
    <w:qFormat/>
    <w:rsid w:val="00BC786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BC786D"/>
    <w:rPr>
      <w:rFonts w:ascii="Calibri Light" w:eastAsia="Times New Roman" w:hAnsi="Calibri Light"/>
      <w:sz w:val="24"/>
      <w:szCs w:val="24"/>
      <w:lang w:eastAsia="en-US"/>
    </w:rPr>
  </w:style>
  <w:style w:type="paragraph" w:styleId="TableofAuthorities">
    <w:name w:val="table of authorities"/>
    <w:basedOn w:val="Normal"/>
    <w:next w:val="Normal"/>
    <w:rsid w:val="00BC786D"/>
    <w:pPr>
      <w:ind w:left="200" w:hanging="200"/>
    </w:pPr>
  </w:style>
  <w:style w:type="paragraph" w:styleId="TableofFigures">
    <w:name w:val="table of figures"/>
    <w:basedOn w:val="Normal"/>
    <w:next w:val="Normal"/>
    <w:rsid w:val="00BC786D"/>
  </w:style>
  <w:style w:type="paragraph" w:styleId="Title">
    <w:name w:val="Title"/>
    <w:basedOn w:val="Normal"/>
    <w:next w:val="Normal"/>
    <w:link w:val="TitleChar"/>
    <w:qFormat/>
    <w:rsid w:val="00BC786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BC786D"/>
    <w:rPr>
      <w:rFonts w:ascii="Calibri Light" w:eastAsia="Times New Roman" w:hAnsi="Calibri Light"/>
      <w:b/>
      <w:bCs/>
      <w:kern w:val="28"/>
      <w:sz w:val="32"/>
      <w:szCs w:val="32"/>
      <w:lang w:eastAsia="en-US"/>
    </w:rPr>
  </w:style>
  <w:style w:type="paragraph" w:styleId="TOAHeading">
    <w:name w:val="toa heading"/>
    <w:basedOn w:val="Normal"/>
    <w:next w:val="Normal"/>
    <w:rsid w:val="00BC786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BC786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137</Pages>
  <Words>42840</Words>
  <Characters>244191</Characters>
  <Application>Microsoft Office Word</Application>
  <DocSecurity>0</DocSecurity>
  <Lines>2034</Lines>
  <Paragraphs>572</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286459</CharactersWithSpaces>
  <SharedDoc>false</SharedDoc>
  <HyperlinkBase/>
  <HLinks>
    <vt:vector size="6" baseType="variant">
      <vt:variant>
        <vt:i4>2818153</vt:i4>
      </vt:variant>
      <vt:variant>
        <vt:i4>810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rev2</cp:lastModifiedBy>
  <cp:revision>6</cp:revision>
  <dcterms:created xsi:type="dcterms:W3CDTF">2024-09-09T09:48:00Z</dcterms:created>
  <dcterms:modified xsi:type="dcterms:W3CDTF">2024-09-25T13:50:00Z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ies>
</file>