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A44E80D"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r w:rsidRPr="001A498F">
              <w:t>V</w:t>
            </w:r>
            <w:bookmarkStart w:id="3" w:name="specVersion"/>
            <w:r w:rsidR="001A498F" w:rsidRPr="001A498F">
              <w:t>0</w:t>
            </w:r>
            <w:r w:rsidRPr="001A498F">
              <w:t>.</w:t>
            </w:r>
            <w:r w:rsidR="00F40FB3">
              <w:rPr>
                <w:rFonts w:hint="eastAsia"/>
                <w:lang w:eastAsia="zh-CN"/>
              </w:rPr>
              <w:t>4</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5B5CAC">
              <w:rPr>
                <w:sz w:val="32"/>
              </w:rPr>
              <w:t>4</w:t>
            </w:r>
            <w:r w:rsidRPr="001A498F">
              <w:rPr>
                <w:sz w:val="32"/>
              </w:rPr>
              <w:t>-</w:t>
            </w:r>
            <w:bookmarkEnd w:id="4"/>
            <w:r w:rsidR="00F40FB3">
              <w:rPr>
                <w:rFonts w:hint="eastAsia"/>
                <w:sz w:val="32"/>
                <w:lang w:eastAsia="zh-CN"/>
              </w:rPr>
              <w:t>10</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6"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5GS </w:t>
            </w:r>
            <w:r w:rsidRPr="004C67AB">
              <w:rPr>
                <w:sz w:val="32"/>
                <w:szCs w:val="34"/>
              </w:rPr>
              <w:t>Phase 3</w:t>
            </w:r>
            <w:r w:rsidR="004F0988" w:rsidRPr="001736BA">
              <w:t>;</w:t>
            </w:r>
          </w:p>
          <w:bookmarkEnd w:id="6"/>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2" w:name="copyrightDate"/>
            <w:r w:rsidRPr="00C83825">
              <w:rPr>
                <w:noProof/>
                <w:sz w:val="18"/>
              </w:rPr>
              <w:t>202</w:t>
            </w:r>
            <w:bookmarkEnd w:id="12"/>
            <w:r>
              <w:rPr>
                <w:noProof/>
                <w:sz w:val="18"/>
              </w:rPr>
              <w:t>4</w:t>
            </w:r>
            <w:r w:rsidRPr="00133525">
              <w:rPr>
                <w:noProof/>
                <w:sz w:val="18"/>
              </w:rPr>
              <w:t>, 3GPP Organizational Partners (ARIB, ATIS, CCSA, ETSI, TSDSI, TTA, TTC).</w:t>
            </w:r>
            <w:bookmarkStart w:id="13" w:name="copyrightaddon"/>
            <w:bookmarkEnd w:id="13"/>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B92928E" w14:textId="257B71AE" w:rsidR="000C3CE8"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0C3CE8">
        <w:t>Foreword</w:t>
      </w:r>
      <w:r w:rsidR="000C3CE8">
        <w:tab/>
      </w:r>
      <w:r w:rsidR="000C3CE8">
        <w:fldChar w:fldCharType="begin"/>
      </w:r>
      <w:r w:rsidR="000C3CE8">
        <w:instrText xml:space="preserve"> PAGEREF _Toc180683579 \h </w:instrText>
      </w:r>
      <w:r w:rsidR="000C3CE8">
        <w:fldChar w:fldCharType="separate"/>
      </w:r>
      <w:r w:rsidR="000C3CE8">
        <w:t>6</w:t>
      </w:r>
      <w:r w:rsidR="000C3CE8">
        <w:fldChar w:fldCharType="end"/>
      </w:r>
    </w:p>
    <w:p w14:paraId="110CF5DB" w14:textId="2DF3DF66" w:rsidR="000C3CE8" w:rsidRDefault="000C3CE8">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_Toc180683580 \h </w:instrText>
      </w:r>
      <w:r>
        <w:fldChar w:fldCharType="separate"/>
      </w:r>
      <w:r>
        <w:t>9</w:t>
      </w:r>
      <w:r>
        <w:fldChar w:fldCharType="end"/>
      </w:r>
    </w:p>
    <w:p w14:paraId="394082BD" w14:textId="53289442" w:rsidR="000C3CE8" w:rsidRDefault="000C3CE8">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_Toc180683581 \h </w:instrText>
      </w:r>
      <w:r>
        <w:fldChar w:fldCharType="separate"/>
      </w:r>
      <w:r>
        <w:t>9</w:t>
      </w:r>
      <w:r>
        <w:fldChar w:fldCharType="end"/>
      </w:r>
    </w:p>
    <w:p w14:paraId="7AE45EA1" w14:textId="4C360DE7" w:rsidR="000C3CE8" w:rsidRDefault="000C3CE8">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_Toc180683582 \h </w:instrText>
      </w:r>
      <w:r>
        <w:fldChar w:fldCharType="separate"/>
      </w:r>
      <w:r>
        <w:t>9</w:t>
      </w:r>
      <w:r>
        <w:fldChar w:fldCharType="end"/>
      </w:r>
    </w:p>
    <w:p w14:paraId="260F3BC1" w14:textId="631490F7" w:rsidR="000C3CE8" w:rsidRDefault="000C3CE8">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_Toc180683583 \h </w:instrText>
      </w:r>
      <w:r>
        <w:fldChar w:fldCharType="separate"/>
      </w:r>
      <w:r>
        <w:t>9</w:t>
      </w:r>
      <w:r>
        <w:fldChar w:fldCharType="end"/>
      </w:r>
    </w:p>
    <w:p w14:paraId="317418EE" w14:textId="6A18B371" w:rsidR="000C3CE8" w:rsidRDefault="000C3CE8">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_Toc180683584 \h </w:instrText>
      </w:r>
      <w:r>
        <w:fldChar w:fldCharType="separate"/>
      </w:r>
      <w:r>
        <w:t>9</w:t>
      </w:r>
      <w:r>
        <w:fldChar w:fldCharType="end"/>
      </w:r>
    </w:p>
    <w:p w14:paraId="4DED36AE" w14:textId="71AAAE8C" w:rsidR="000C3CE8" w:rsidRDefault="000C3CE8">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_Toc180683585 \h </w:instrText>
      </w:r>
      <w:r>
        <w:fldChar w:fldCharType="separate"/>
      </w:r>
      <w:r>
        <w:t>10</w:t>
      </w:r>
      <w:r>
        <w:fldChar w:fldCharType="end"/>
      </w:r>
    </w:p>
    <w:p w14:paraId="20579159" w14:textId="1E5F733D" w:rsidR="000C3CE8" w:rsidRDefault="000C3CE8">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Overview and Security Assumptions</w:t>
      </w:r>
      <w:r>
        <w:tab/>
      </w:r>
      <w:r>
        <w:fldChar w:fldCharType="begin"/>
      </w:r>
      <w:r>
        <w:instrText xml:space="preserve"> PAGEREF _Toc180683586 \h </w:instrText>
      </w:r>
      <w:r>
        <w:fldChar w:fldCharType="separate"/>
      </w:r>
      <w:r>
        <w:t>10</w:t>
      </w:r>
      <w:r>
        <w:fldChar w:fldCharType="end"/>
      </w:r>
    </w:p>
    <w:p w14:paraId="5A6FB888" w14:textId="5DA96184" w:rsidR="000C3CE8" w:rsidRDefault="000C3CE8">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Key issues</w:t>
      </w:r>
      <w:r>
        <w:tab/>
      </w:r>
      <w:r>
        <w:fldChar w:fldCharType="begin"/>
      </w:r>
      <w:r>
        <w:instrText xml:space="preserve"> PAGEREF _Toc180683587 \h </w:instrText>
      </w:r>
      <w:r>
        <w:fldChar w:fldCharType="separate"/>
      </w:r>
      <w:r>
        <w:t>11</w:t>
      </w:r>
      <w:r>
        <w:fldChar w:fldCharType="end"/>
      </w:r>
    </w:p>
    <w:p w14:paraId="0B0711E6" w14:textId="4CC92281" w:rsidR="000C3CE8" w:rsidRDefault="000C3CE8">
      <w:pPr>
        <w:pStyle w:val="TOC2"/>
        <w:rPr>
          <w:rFonts w:asciiTheme="minorHAnsi" w:hAnsiTheme="minorHAnsi" w:cstheme="minorBidi"/>
          <w:kern w:val="2"/>
          <w:sz w:val="22"/>
          <w:szCs w:val="24"/>
          <w:lang w:val="en-US" w:eastAsia="zh-CN"/>
          <w14:ligatures w14:val="standardContextual"/>
        </w:rPr>
      </w:pPr>
      <w:r w:rsidRPr="00EF567A">
        <w:rPr>
          <w:rFonts w:eastAsia="Times New Roman"/>
        </w:rPr>
        <w:t>5.1</w:t>
      </w:r>
      <w:r>
        <w:rPr>
          <w:rFonts w:asciiTheme="minorHAnsi" w:hAnsiTheme="minorHAnsi" w:cstheme="minorBidi"/>
          <w:kern w:val="2"/>
          <w:sz w:val="22"/>
          <w:szCs w:val="24"/>
          <w:lang w:val="en-US" w:eastAsia="zh-CN"/>
          <w14:ligatures w14:val="standardContextual"/>
        </w:rPr>
        <w:tab/>
      </w:r>
      <w:r w:rsidRPr="00EF567A">
        <w:rPr>
          <w:rFonts w:eastAsia="Times New Roman"/>
        </w:rPr>
        <w:t>Key issue #1: Security for multi-hop UE-to-Network Relay</w:t>
      </w:r>
      <w:r>
        <w:tab/>
      </w:r>
      <w:r>
        <w:fldChar w:fldCharType="begin"/>
      </w:r>
      <w:r>
        <w:instrText xml:space="preserve"> PAGEREF _Toc180683588 \h </w:instrText>
      </w:r>
      <w:r>
        <w:fldChar w:fldCharType="separate"/>
      </w:r>
      <w:r>
        <w:t>11</w:t>
      </w:r>
      <w:r>
        <w:fldChar w:fldCharType="end"/>
      </w:r>
    </w:p>
    <w:p w14:paraId="29466BE3" w14:textId="7EC60754" w:rsidR="000C3CE8" w:rsidRDefault="000C3CE8">
      <w:pPr>
        <w:pStyle w:val="TOC3"/>
        <w:rPr>
          <w:rFonts w:asciiTheme="minorHAnsi" w:hAnsiTheme="minorHAnsi" w:cstheme="minorBidi"/>
          <w:kern w:val="2"/>
          <w:sz w:val="22"/>
          <w:szCs w:val="24"/>
          <w:lang w:val="en-US" w:eastAsia="zh-CN"/>
          <w14:ligatures w14:val="standardContextual"/>
        </w:rPr>
      </w:pPr>
      <w:r w:rsidRPr="00EF567A">
        <w:rPr>
          <w:rFonts w:eastAsia="Times New Roman"/>
        </w:rPr>
        <w:t>5.1.1</w:t>
      </w:r>
      <w:r>
        <w:rPr>
          <w:rFonts w:asciiTheme="minorHAnsi" w:hAnsiTheme="minorHAnsi" w:cstheme="minorBidi"/>
          <w:kern w:val="2"/>
          <w:sz w:val="22"/>
          <w:szCs w:val="24"/>
          <w:lang w:val="en-US" w:eastAsia="zh-CN"/>
          <w14:ligatures w14:val="standardContextual"/>
        </w:rPr>
        <w:tab/>
      </w:r>
      <w:r w:rsidRPr="00EF567A">
        <w:rPr>
          <w:rFonts w:eastAsia="Times New Roman"/>
        </w:rPr>
        <w:t>Key issue details</w:t>
      </w:r>
      <w:r>
        <w:tab/>
      </w:r>
      <w:r>
        <w:fldChar w:fldCharType="begin"/>
      </w:r>
      <w:r>
        <w:instrText xml:space="preserve"> PAGEREF _Toc180683589 \h </w:instrText>
      </w:r>
      <w:r>
        <w:fldChar w:fldCharType="separate"/>
      </w:r>
      <w:r>
        <w:t>11</w:t>
      </w:r>
      <w:r>
        <w:fldChar w:fldCharType="end"/>
      </w:r>
    </w:p>
    <w:p w14:paraId="0DA5BA4F" w14:textId="1A633EEC" w:rsidR="000C3CE8" w:rsidRDefault="000C3CE8">
      <w:pPr>
        <w:pStyle w:val="TOC3"/>
        <w:rPr>
          <w:rFonts w:asciiTheme="minorHAnsi" w:hAnsiTheme="minorHAnsi" w:cstheme="minorBidi"/>
          <w:kern w:val="2"/>
          <w:sz w:val="22"/>
          <w:szCs w:val="24"/>
          <w:lang w:val="en-US" w:eastAsia="zh-CN"/>
          <w14:ligatures w14:val="standardContextual"/>
        </w:rPr>
      </w:pPr>
      <w:r w:rsidRPr="00EF567A">
        <w:rPr>
          <w:rFonts w:eastAsia="Times New Roman"/>
        </w:rPr>
        <w:t>5.1.2</w:t>
      </w:r>
      <w:r>
        <w:rPr>
          <w:rFonts w:asciiTheme="minorHAnsi" w:hAnsiTheme="minorHAnsi" w:cstheme="minorBidi"/>
          <w:kern w:val="2"/>
          <w:sz w:val="22"/>
          <w:szCs w:val="24"/>
          <w:lang w:val="en-US" w:eastAsia="zh-CN"/>
          <w14:ligatures w14:val="standardContextual"/>
        </w:rPr>
        <w:tab/>
      </w:r>
      <w:r w:rsidRPr="00EF567A">
        <w:rPr>
          <w:rFonts w:eastAsia="Times New Roman"/>
        </w:rPr>
        <w:t>Threats</w:t>
      </w:r>
      <w:r>
        <w:tab/>
      </w:r>
      <w:r>
        <w:fldChar w:fldCharType="begin"/>
      </w:r>
      <w:r>
        <w:instrText xml:space="preserve"> PAGEREF _Toc180683590 \h </w:instrText>
      </w:r>
      <w:r>
        <w:fldChar w:fldCharType="separate"/>
      </w:r>
      <w:r>
        <w:t>11</w:t>
      </w:r>
      <w:r>
        <w:fldChar w:fldCharType="end"/>
      </w:r>
    </w:p>
    <w:p w14:paraId="29E9302F" w14:textId="7F03B221" w:rsidR="000C3CE8" w:rsidRDefault="000C3CE8">
      <w:pPr>
        <w:pStyle w:val="TOC3"/>
        <w:rPr>
          <w:rFonts w:asciiTheme="minorHAnsi" w:hAnsiTheme="minorHAnsi" w:cstheme="minorBidi"/>
          <w:kern w:val="2"/>
          <w:sz w:val="22"/>
          <w:szCs w:val="24"/>
          <w:lang w:val="en-US" w:eastAsia="zh-CN"/>
          <w14:ligatures w14:val="standardContextual"/>
        </w:rPr>
      </w:pPr>
      <w:r w:rsidRPr="00EF567A">
        <w:rPr>
          <w:rFonts w:eastAsia="Times New Roman"/>
        </w:rPr>
        <w:t>5.1.3</w:t>
      </w:r>
      <w:r>
        <w:rPr>
          <w:rFonts w:asciiTheme="minorHAnsi" w:hAnsiTheme="minorHAnsi" w:cstheme="minorBidi"/>
          <w:kern w:val="2"/>
          <w:sz w:val="22"/>
          <w:szCs w:val="24"/>
          <w:lang w:val="en-US" w:eastAsia="zh-CN"/>
          <w14:ligatures w14:val="standardContextual"/>
        </w:rPr>
        <w:tab/>
      </w:r>
      <w:r w:rsidRPr="00EF567A">
        <w:rPr>
          <w:rFonts w:eastAsia="Times New Roman"/>
        </w:rPr>
        <w:t>Potential security requirements</w:t>
      </w:r>
      <w:r>
        <w:tab/>
      </w:r>
      <w:r>
        <w:fldChar w:fldCharType="begin"/>
      </w:r>
      <w:r>
        <w:instrText xml:space="preserve"> PAGEREF _Toc180683591 \h </w:instrText>
      </w:r>
      <w:r>
        <w:fldChar w:fldCharType="separate"/>
      </w:r>
      <w:r>
        <w:t>11</w:t>
      </w:r>
      <w:r>
        <w:fldChar w:fldCharType="end"/>
      </w:r>
    </w:p>
    <w:p w14:paraId="71EA397D" w14:textId="02DCA443" w:rsidR="000C3CE8" w:rsidRDefault="000C3CE8">
      <w:pPr>
        <w:pStyle w:val="TOC2"/>
        <w:rPr>
          <w:rFonts w:asciiTheme="minorHAnsi" w:hAnsiTheme="minorHAnsi" w:cstheme="minorBidi"/>
          <w:kern w:val="2"/>
          <w:sz w:val="22"/>
          <w:szCs w:val="24"/>
          <w:lang w:val="en-US" w:eastAsia="zh-CN"/>
          <w14:ligatures w14:val="standardContextual"/>
        </w:rPr>
      </w:pPr>
      <w:r>
        <w:t>5.2</w:t>
      </w:r>
      <w:r>
        <w:rPr>
          <w:rFonts w:asciiTheme="minorHAnsi" w:hAnsiTheme="minorHAnsi" w:cstheme="minorBidi"/>
          <w:kern w:val="2"/>
          <w:sz w:val="22"/>
          <w:szCs w:val="24"/>
          <w:lang w:val="en-US" w:eastAsia="zh-CN"/>
          <w14:ligatures w14:val="standardContextual"/>
        </w:rPr>
        <w:tab/>
      </w:r>
      <w:r>
        <w:t>Key Issue #2: S</w:t>
      </w:r>
      <w:r>
        <w:rPr>
          <w:lang w:eastAsia="zh-CN"/>
        </w:rPr>
        <w:t>ecurity</w:t>
      </w:r>
      <w:r>
        <w:t xml:space="preserve"> for Multi-hop UE-to-UE Relay</w:t>
      </w:r>
      <w:r>
        <w:tab/>
      </w:r>
      <w:r>
        <w:fldChar w:fldCharType="begin"/>
      </w:r>
      <w:r>
        <w:instrText xml:space="preserve"> PAGEREF _Toc180683592 \h </w:instrText>
      </w:r>
      <w:r>
        <w:fldChar w:fldCharType="separate"/>
      </w:r>
      <w:r>
        <w:t>12</w:t>
      </w:r>
      <w:r>
        <w:fldChar w:fldCharType="end"/>
      </w:r>
    </w:p>
    <w:p w14:paraId="41AC5603" w14:textId="4B3B01CF" w:rsidR="000C3CE8" w:rsidRDefault="000C3CE8">
      <w:pPr>
        <w:pStyle w:val="TOC3"/>
        <w:rPr>
          <w:rFonts w:asciiTheme="minorHAnsi" w:hAnsiTheme="minorHAnsi" w:cstheme="minorBidi"/>
          <w:kern w:val="2"/>
          <w:sz w:val="22"/>
          <w:szCs w:val="24"/>
          <w:lang w:val="en-US" w:eastAsia="zh-CN"/>
          <w14:ligatures w14:val="standardContextual"/>
        </w:rPr>
      </w:pPr>
      <w:r>
        <w:t>5.2.1</w:t>
      </w:r>
      <w:r>
        <w:rPr>
          <w:rFonts w:asciiTheme="minorHAnsi" w:hAnsiTheme="minorHAnsi" w:cstheme="minorBidi"/>
          <w:kern w:val="2"/>
          <w:sz w:val="22"/>
          <w:szCs w:val="24"/>
          <w:lang w:val="en-US" w:eastAsia="zh-CN"/>
          <w14:ligatures w14:val="standardContextual"/>
        </w:rPr>
        <w:tab/>
      </w:r>
      <w:r>
        <w:t>Key issue</w:t>
      </w:r>
      <w:r>
        <w:rPr>
          <w:lang w:eastAsia="zh-CN"/>
        </w:rPr>
        <w:t xml:space="preserve"> </w:t>
      </w:r>
      <w:r>
        <w:t>details</w:t>
      </w:r>
      <w:r>
        <w:tab/>
      </w:r>
      <w:r>
        <w:fldChar w:fldCharType="begin"/>
      </w:r>
      <w:r>
        <w:instrText xml:space="preserve"> PAGEREF _Toc180683593 \h </w:instrText>
      </w:r>
      <w:r>
        <w:fldChar w:fldCharType="separate"/>
      </w:r>
      <w:r>
        <w:t>12</w:t>
      </w:r>
      <w:r>
        <w:fldChar w:fldCharType="end"/>
      </w:r>
    </w:p>
    <w:p w14:paraId="0B6C969F" w14:textId="48186423" w:rsidR="000C3CE8" w:rsidRDefault="000C3CE8">
      <w:pPr>
        <w:pStyle w:val="TOC3"/>
        <w:rPr>
          <w:rFonts w:asciiTheme="minorHAnsi" w:hAnsiTheme="minorHAnsi" w:cstheme="minorBidi"/>
          <w:kern w:val="2"/>
          <w:sz w:val="22"/>
          <w:szCs w:val="24"/>
          <w:lang w:val="en-US" w:eastAsia="zh-CN"/>
          <w14:ligatures w14:val="standardContextual"/>
        </w:rPr>
      </w:pPr>
      <w:r>
        <w:t>5.2.2</w:t>
      </w:r>
      <w:r>
        <w:rPr>
          <w:rFonts w:asciiTheme="minorHAnsi" w:hAnsiTheme="minorHAnsi" w:cstheme="minorBidi"/>
          <w:kern w:val="2"/>
          <w:sz w:val="22"/>
          <w:szCs w:val="24"/>
          <w:lang w:val="en-US" w:eastAsia="zh-CN"/>
          <w14:ligatures w14:val="standardContextual"/>
        </w:rPr>
        <w:tab/>
      </w:r>
      <w:r>
        <w:t>Security threats</w:t>
      </w:r>
      <w:r>
        <w:tab/>
      </w:r>
      <w:r>
        <w:fldChar w:fldCharType="begin"/>
      </w:r>
      <w:r>
        <w:instrText xml:space="preserve"> PAGEREF _Toc180683594 \h </w:instrText>
      </w:r>
      <w:r>
        <w:fldChar w:fldCharType="separate"/>
      </w:r>
      <w:r>
        <w:t>12</w:t>
      </w:r>
      <w:r>
        <w:fldChar w:fldCharType="end"/>
      </w:r>
    </w:p>
    <w:p w14:paraId="5FDB09F5" w14:textId="420C506F" w:rsidR="000C3CE8" w:rsidRDefault="000C3CE8">
      <w:pPr>
        <w:pStyle w:val="TOC3"/>
        <w:rPr>
          <w:rFonts w:asciiTheme="minorHAnsi" w:hAnsiTheme="minorHAnsi" w:cstheme="minorBidi"/>
          <w:kern w:val="2"/>
          <w:sz w:val="22"/>
          <w:szCs w:val="24"/>
          <w:lang w:val="en-US" w:eastAsia="zh-CN"/>
          <w14:ligatures w14:val="standardContextual"/>
        </w:rPr>
      </w:pPr>
      <w:r>
        <w:t>5.2.3</w:t>
      </w:r>
      <w:r>
        <w:rPr>
          <w:rFonts w:asciiTheme="minorHAnsi" w:hAnsiTheme="minorHAnsi" w:cstheme="minorBidi"/>
          <w:kern w:val="2"/>
          <w:sz w:val="22"/>
          <w:szCs w:val="24"/>
          <w:lang w:val="en-US" w:eastAsia="zh-CN"/>
          <w14:ligatures w14:val="standardContextual"/>
        </w:rPr>
        <w:tab/>
      </w:r>
      <w:r>
        <w:t>Potential security requirements</w:t>
      </w:r>
      <w:r>
        <w:tab/>
      </w:r>
      <w:r>
        <w:fldChar w:fldCharType="begin"/>
      </w:r>
      <w:r>
        <w:instrText xml:space="preserve"> PAGEREF _Toc180683595 \h </w:instrText>
      </w:r>
      <w:r>
        <w:fldChar w:fldCharType="separate"/>
      </w:r>
      <w:r>
        <w:t>12</w:t>
      </w:r>
      <w:r>
        <w:fldChar w:fldCharType="end"/>
      </w:r>
    </w:p>
    <w:p w14:paraId="7119DEAF" w14:textId="09B0E0A0" w:rsidR="000C3CE8" w:rsidRDefault="000C3CE8">
      <w:pPr>
        <w:pStyle w:val="TOC2"/>
        <w:rPr>
          <w:rFonts w:asciiTheme="minorHAnsi" w:hAnsiTheme="minorHAnsi" w:cstheme="minorBidi"/>
          <w:kern w:val="2"/>
          <w:sz w:val="22"/>
          <w:szCs w:val="24"/>
          <w:lang w:val="en-US" w:eastAsia="zh-CN"/>
          <w14:ligatures w14:val="standardContextual"/>
        </w:rPr>
      </w:pPr>
      <w:r>
        <w:t>5.X</w:t>
      </w:r>
      <w:r>
        <w:rPr>
          <w:rFonts w:asciiTheme="minorHAnsi" w:hAnsiTheme="minorHAnsi" w:cstheme="minorBidi"/>
          <w:kern w:val="2"/>
          <w:sz w:val="22"/>
          <w:szCs w:val="24"/>
          <w:lang w:val="en-US" w:eastAsia="zh-CN"/>
          <w14:ligatures w14:val="standardContextual"/>
        </w:rPr>
        <w:tab/>
      </w:r>
      <w:r>
        <w:t>Key Issue #X: &lt;Key Issue Name&gt;</w:t>
      </w:r>
      <w:r>
        <w:tab/>
      </w:r>
      <w:r>
        <w:fldChar w:fldCharType="begin"/>
      </w:r>
      <w:r>
        <w:instrText xml:space="preserve"> PAGEREF _Toc180683596 \h </w:instrText>
      </w:r>
      <w:r>
        <w:fldChar w:fldCharType="separate"/>
      </w:r>
      <w:r>
        <w:t>12</w:t>
      </w:r>
      <w:r>
        <w:fldChar w:fldCharType="end"/>
      </w:r>
    </w:p>
    <w:p w14:paraId="0880C1E2" w14:textId="46DA98FB" w:rsidR="000C3CE8" w:rsidRDefault="000C3CE8">
      <w:pPr>
        <w:pStyle w:val="TOC3"/>
        <w:rPr>
          <w:rFonts w:asciiTheme="minorHAnsi" w:hAnsiTheme="minorHAnsi" w:cstheme="minorBidi"/>
          <w:kern w:val="2"/>
          <w:sz w:val="22"/>
          <w:szCs w:val="24"/>
          <w:lang w:val="en-US" w:eastAsia="zh-CN"/>
          <w14:ligatures w14:val="standardContextual"/>
        </w:rPr>
      </w:pPr>
      <w:r>
        <w:t>5.X.1</w:t>
      </w:r>
      <w:r>
        <w:rPr>
          <w:rFonts w:asciiTheme="minorHAnsi" w:hAnsiTheme="minorHAnsi" w:cstheme="minorBidi"/>
          <w:kern w:val="2"/>
          <w:sz w:val="22"/>
          <w:szCs w:val="24"/>
          <w:lang w:val="en-US" w:eastAsia="zh-CN"/>
          <w14:ligatures w14:val="standardContextual"/>
        </w:rPr>
        <w:tab/>
      </w:r>
      <w:r>
        <w:t>Key issue details</w:t>
      </w:r>
      <w:r>
        <w:tab/>
      </w:r>
      <w:r>
        <w:fldChar w:fldCharType="begin"/>
      </w:r>
      <w:r>
        <w:instrText xml:space="preserve"> PAGEREF _Toc180683597 \h </w:instrText>
      </w:r>
      <w:r>
        <w:fldChar w:fldCharType="separate"/>
      </w:r>
      <w:r>
        <w:t>12</w:t>
      </w:r>
      <w:r>
        <w:fldChar w:fldCharType="end"/>
      </w:r>
    </w:p>
    <w:p w14:paraId="4E9ABA91" w14:textId="19E3DE79" w:rsidR="000C3CE8" w:rsidRDefault="000C3CE8">
      <w:pPr>
        <w:pStyle w:val="TOC3"/>
        <w:rPr>
          <w:rFonts w:asciiTheme="minorHAnsi" w:hAnsiTheme="minorHAnsi" w:cstheme="minorBidi"/>
          <w:kern w:val="2"/>
          <w:sz w:val="22"/>
          <w:szCs w:val="24"/>
          <w:lang w:val="en-US" w:eastAsia="zh-CN"/>
          <w14:ligatures w14:val="standardContextual"/>
        </w:rPr>
      </w:pPr>
      <w:r>
        <w:t>5.X.2</w:t>
      </w:r>
      <w:r>
        <w:rPr>
          <w:rFonts w:asciiTheme="minorHAnsi" w:hAnsiTheme="minorHAnsi" w:cstheme="minorBidi"/>
          <w:kern w:val="2"/>
          <w:sz w:val="22"/>
          <w:szCs w:val="24"/>
          <w:lang w:val="en-US" w:eastAsia="zh-CN"/>
          <w14:ligatures w14:val="standardContextual"/>
        </w:rPr>
        <w:tab/>
      </w:r>
      <w:r>
        <w:t>Security threats</w:t>
      </w:r>
      <w:r>
        <w:tab/>
      </w:r>
      <w:r>
        <w:fldChar w:fldCharType="begin"/>
      </w:r>
      <w:r>
        <w:instrText xml:space="preserve"> PAGEREF _Toc180683598 \h </w:instrText>
      </w:r>
      <w:r>
        <w:fldChar w:fldCharType="separate"/>
      </w:r>
      <w:r>
        <w:t>12</w:t>
      </w:r>
      <w:r>
        <w:fldChar w:fldCharType="end"/>
      </w:r>
    </w:p>
    <w:p w14:paraId="20F420BF" w14:textId="1AAE3472" w:rsidR="000C3CE8" w:rsidRDefault="000C3CE8">
      <w:pPr>
        <w:pStyle w:val="TOC3"/>
        <w:rPr>
          <w:rFonts w:asciiTheme="minorHAnsi" w:hAnsiTheme="minorHAnsi" w:cstheme="minorBidi"/>
          <w:kern w:val="2"/>
          <w:sz w:val="22"/>
          <w:szCs w:val="24"/>
          <w:lang w:val="en-US" w:eastAsia="zh-CN"/>
          <w14:ligatures w14:val="standardContextual"/>
        </w:rPr>
      </w:pPr>
      <w:r w:rsidRPr="00EF567A">
        <w:rPr>
          <w:color w:val="000000" w:themeColor="text1"/>
        </w:rPr>
        <w:t>5</w:t>
      </w:r>
      <w:r>
        <w:t>.X.3</w:t>
      </w:r>
      <w:r>
        <w:rPr>
          <w:rFonts w:asciiTheme="minorHAnsi" w:hAnsiTheme="minorHAnsi" w:cstheme="minorBidi"/>
          <w:kern w:val="2"/>
          <w:sz w:val="22"/>
          <w:szCs w:val="24"/>
          <w:lang w:val="en-US" w:eastAsia="zh-CN"/>
          <w14:ligatures w14:val="standardContextual"/>
        </w:rPr>
        <w:tab/>
      </w:r>
      <w:r>
        <w:t>Potential security requirements</w:t>
      </w:r>
      <w:r>
        <w:tab/>
      </w:r>
      <w:r>
        <w:fldChar w:fldCharType="begin"/>
      </w:r>
      <w:r>
        <w:instrText xml:space="preserve"> PAGEREF _Toc180683599 \h </w:instrText>
      </w:r>
      <w:r>
        <w:fldChar w:fldCharType="separate"/>
      </w:r>
      <w:r>
        <w:t>12</w:t>
      </w:r>
      <w:r>
        <w:fldChar w:fldCharType="end"/>
      </w:r>
    </w:p>
    <w:p w14:paraId="50991195" w14:textId="0D30E6E0" w:rsidR="000C3CE8" w:rsidRDefault="000C3CE8">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t>Solutions</w:t>
      </w:r>
      <w:r>
        <w:tab/>
      </w:r>
      <w:r>
        <w:fldChar w:fldCharType="begin"/>
      </w:r>
      <w:r>
        <w:instrText xml:space="preserve"> PAGEREF _Toc180683600 \h </w:instrText>
      </w:r>
      <w:r>
        <w:fldChar w:fldCharType="separate"/>
      </w:r>
      <w:r>
        <w:t>12</w:t>
      </w:r>
      <w:r>
        <w:fldChar w:fldCharType="end"/>
      </w:r>
    </w:p>
    <w:p w14:paraId="1B4464F0" w14:textId="641919EC"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w:t>
      </w:r>
      <w:r>
        <w:rPr>
          <w:rFonts w:asciiTheme="minorHAnsi" w:hAnsiTheme="minorHAnsi" w:cstheme="minorBidi"/>
          <w:kern w:val="2"/>
          <w:sz w:val="22"/>
          <w:szCs w:val="24"/>
          <w:lang w:val="en-US" w:eastAsia="zh-CN"/>
          <w14:ligatures w14:val="standardContextual"/>
        </w:rPr>
        <w:tab/>
      </w:r>
      <w:r>
        <w:t>Solution #</w:t>
      </w:r>
      <w:r>
        <w:rPr>
          <w:lang w:eastAsia="zh-CN"/>
        </w:rPr>
        <w:t>1</w:t>
      </w:r>
      <w:r>
        <w:t>: Security for multi-hop UE-to-Network Relay using an intermediate key</w:t>
      </w:r>
      <w:r>
        <w:tab/>
      </w:r>
      <w:r>
        <w:fldChar w:fldCharType="begin"/>
      </w:r>
      <w:r>
        <w:instrText xml:space="preserve"> PAGEREF _Toc180683601 \h </w:instrText>
      </w:r>
      <w:r>
        <w:fldChar w:fldCharType="separate"/>
      </w:r>
      <w:r>
        <w:t>13</w:t>
      </w:r>
      <w:r>
        <w:fldChar w:fldCharType="end"/>
      </w:r>
    </w:p>
    <w:p w14:paraId="29E0FC91" w14:textId="557C3586"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_Toc180683602 \h </w:instrText>
      </w:r>
      <w:r>
        <w:fldChar w:fldCharType="separate"/>
      </w:r>
      <w:r>
        <w:t>13</w:t>
      </w:r>
      <w:r>
        <w:fldChar w:fldCharType="end"/>
      </w:r>
    </w:p>
    <w:p w14:paraId="3746150D" w14:textId="295B0D3F"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_Toc180683603 \h </w:instrText>
      </w:r>
      <w:r>
        <w:fldChar w:fldCharType="separate"/>
      </w:r>
      <w:r>
        <w:t>13</w:t>
      </w:r>
      <w:r>
        <w:fldChar w:fldCharType="end"/>
      </w:r>
    </w:p>
    <w:p w14:paraId="16A26D6A" w14:textId="127B1E8E"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1</w:t>
      </w:r>
      <w:r>
        <w:t>.2.1</w:t>
      </w:r>
      <w:r>
        <w:rPr>
          <w:rFonts w:asciiTheme="minorHAnsi" w:hAnsiTheme="minorHAnsi" w:cstheme="minorBidi"/>
          <w:kern w:val="2"/>
          <w:sz w:val="22"/>
          <w:szCs w:val="24"/>
          <w:lang w:val="en-US" w:eastAsia="zh-CN"/>
          <w14:ligatures w14:val="standardContextual"/>
        </w:rPr>
        <w:tab/>
      </w:r>
      <w:r>
        <w:rPr>
          <w:lang w:eastAsia="zh-CN"/>
        </w:rPr>
        <w:t>Security procedure over User Plane</w:t>
      </w:r>
      <w:r>
        <w:tab/>
      </w:r>
      <w:r>
        <w:fldChar w:fldCharType="begin"/>
      </w:r>
      <w:r>
        <w:instrText xml:space="preserve"> PAGEREF _Toc180683604 \h </w:instrText>
      </w:r>
      <w:r>
        <w:fldChar w:fldCharType="separate"/>
      </w:r>
      <w:r>
        <w:t>13</w:t>
      </w:r>
      <w:r>
        <w:fldChar w:fldCharType="end"/>
      </w:r>
    </w:p>
    <w:p w14:paraId="704C3F3E" w14:textId="42315A97"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1</w:t>
      </w:r>
      <w:r>
        <w:t>.2.2</w:t>
      </w:r>
      <w:r>
        <w:rPr>
          <w:rFonts w:asciiTheme="minorHAnsi" w:hAnsiTheme="minorHAnsi" w:cstheme="minorBidi"/>
          <w:kern w:val="2"/>
          <w:sz w:val="22"/>
          <w:szCs w:val="24"/>
          <w:lang w:val="en-US" w:eastAsia="zh-CN"/>
          <w14:ligatures w14:val="standardContextual"/>
        </w:rPr>
        <w:tab/>
      </w:r>
      <w:r>
        <w:rPr>
          <w:lang w:eastAsia="zh-CN"/>
        </w:rPr>
        <w:t>Security procedure over Control Plane</w:t>
      </w:r>
      <w:r>
        <w:tab/>
      </w:r>
      <w:r>
        <w:fldChar w:fldCharType="begin"/>
      </w:r>
      <w:r>
        <w:instrText xml:space="preserve"> PAGEREF _Toc180683605 \h </w:instrText>
      </w:r>
      <w:r>
        <w:fldChar w:fldCharType="separate"/>
      </w:r>
      <w:r>
        <w:t>15</w:t>
      </w:r>
      <w:r>
        <w:fldChar w:fldCharType="end"/>
      </w:r>
    </w:p>
    <w:p w14:paraId="38230F28" w14:textId="52492272"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1</w:t>
      </w:r>
      <w:r>
        <w:t>.2.3</w:t>
      </w:r>
      <w:r>
        <w:rPr>
          <w:rFonts w:asciiTheme="minorHAnsi" w:hAnsiTheme="minorHAnsi" w:cstheme="minorBidi"/>
          <w:kern w:val="2"/>
          <w:sz w:val="22"/>
          <w:szCs w:val="24"/>
          <w:lang w:val="en-US" w:eastAsia="zh-CN"/>
          <w14:ligatures w14:val="standardContextual"/>
        </w:rPr>
        <w:tab/>
      </w:r>
      <w:r>
        <w:t>Key Hierarchy</w:t>
      </w:r>
      <w:r>
        <w:tab/>
      </w:r>
      <w:r>
        <w:fldChar w:fldCharType="begin"/>
      </w:r>
      <w:r>
        <w:instrText xml:space="preserve"> PAGEREF _Toc180683606 \h </w:instrText>
      </w:r>
      <w:r>
        <w:fldChar w:fldCharType="separate"/>
      </w:r>
      <w:r>
        <w:t>15</w:t>
      </w:r>
      <w:r>
        <w:fldChar w:fldCharType="end"/>
      </w:r>
    </w:p>
    <w:p w14:paraId="34093F15" w14:textId="323F0360"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_Toc180683607 \h </w:instrText>
      </w:r>
      <w:r>
        <w:fldChar w:fldCharType="separate"/>
      </w:r>
      <w:r>
        <w:t>15</w:t>
      </w:r>
      <w:r>
        <w:fldChar w:fldCharType="end"/>
      </w:r>
    </w:p>
    <w:p w14:paraId="61C5E264" w14:textId="01FAB8C4"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2</w:t>
      </w:r>
      <w:r>
        <w:rPr>
          <w:rFonts w:asciiTheme="minorHAnsi" w:hAnsiTheme="minorHAnsi" w:cstheme="minorBidi"/>
          <w:kern w:val="2"/>
          <w:sz w:val="22"/>
          <w:szCs w:val="24"/>
          <w:lang w:val="en-US" w:eastAsia="zh-CN"/>
          <w14:ligatures w14:val="standardContextual"/>
        </w:rPr>
        <w:tab/>
      </w:r>
      <w:r>
        <w:t>Solution #</w:t>
      </w:r>
      <w:r>
        <w:rPr>
          <w:lang w:eastAsia="zh-CN"/>
        </w:rPr>
        <w:t>2</w:t>
      </w:r>
      <w:r>
        <w:t xml:space="preserve">: </w:t>
      </w:r>
      <w:r>
        <w:rPr>
          <w:lang w:eastAsia="ko-KR"/>
        </w:rPr>
        <w:t>Security of multi-hop UE-to-Network Relay discovery Model A</w:t>
      </w:r>
      <w:r>
        <w:tab/>
      </w:r>
      <w:r>
        <w:fldChar w:fldCharType="begin"/>
      </w:r>
      <w:r>
        <w:instrText xml:space="preserve"> PAGEREF _Toc180683608 \h </w:instrText>
      </w:r>
      <w:r>
        <w:fldChar w:fldCharType="separate"/>
      </w:r>
      <w:r>
        <w:t>16</w:t>
      </w:r>
      <w:r>
        <w:fldChar w:fldCharType="end"/>
      </w:r>
    </w:p>
    <w:p w14:paraId="7F8B0764" w14:textId="30F20E88"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2</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_Toc180683609 \h </w:instrText>
      </w:r>
      <w:r>
        <w:fldChar w:fldCharType="separate"/>
      </w:r>
      <w:r>
        <w:t>16</w:t>
      </w:r>
      <w:r>
        <w:fldChar w:fldCharType="end"/>
      </w:r>
    </w:p>
    <w:p w14:paraId="13A78B34" w14:textId="0362C5FB"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2</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_Toc180683610 \h </w:instrText>
      </w:r>
      <w:r>
        <w:fldChar w:fldCharType="separate"/>
      </w:r>
      <w:r>
        <w:t>16</w:t>
      </w:r>
      <w:r>
        <w:fldChar w:fldCharType="end"/>
      </w:r>
    </w:p>
    <w:p w14:paraId="1D9417BE" w14:textId="7CE66D24"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2</w:t>
      </w:r>
      <w:r>
        <w:t>.2.1</w:t>
      </w:r>
      <w:r>
        <w:rPr>
          <w:rFonts w:asciiTheme="minorHAnsi" w:hAnsiTheme="minorHAnsi" w:cstheme="minorBidi"/>
          <w:kern w:val="2"/>
          <w:sz w:val="22"/>
          <w:szCs w:val="24"/>
          <w:lang w:val="en-US" w:eastAsia="zh-CN"/>
          <w14:ligatures w14:val="standardContextual"/>
        </w:rPr>
        <w:tab/>
      </w:r>
      <w:r>
        <w:t xml:space="preserve">Provisioning </w:t>
      </w:r>
      <w:r w:rsidRPr="00EF567A">
        <w:rPr>
          <w:rFonts w:eastAsia="Malgun Gothic"/>
        </w:rPr>
        <w:t>the intermediate relay discovery security material</w:t>
      </w:r>
      <w:r>
        <w:tab/>
      </w:r>
      <w:r>
        <w:fldChar w:fldCharType="begin"/>
      </w:r>
      <w:r>
        <w:instrText xml:space="preserve"> PAGEREF _Toc180683611 \h </w:instrText>
      </w:r>
      <w:r>
        <w:fldChar w:fldCharType="separate"/>
      </w:r>
      <w:r>
        <w:t>19</w:t>
      </w:r>
      <w:r>
        <w:fldChar w:fldCharType="end"/>
      </w:r>
    </w:p>
    <w:p w14:paraId="555FA34C" w14:textId="41C80D4A"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2</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_Toc180683612 \h </w:instrText>
      </w:r>
      <w:r>
        <w:fldChar w:fldCharType="separate"/>
      </w:r>
      <w:r>
        <w:t>20</w:t>
      </w:r>
      <w:r>
        <w:fldChar w:fldCharType="end"/>
      </w:r>
    </w:p>
    <w:p w14:paraId="51087B31" w14:textId="4D7C6678"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3</w:t>
      </w:r>
      <w:r>
        <w:rPr>
          <w:rFonts w:asciiTheme="minorHAnsi" w:hAnsiTheme="minorHAnsi" w:cstheme="minorBidi"/>
          <w:kern w:val="2"/>
          <w:sz w:val="22"/>
          <w:szCs w:val="24"/>
          <w:lang w:val="en-US" w:eastAsia="zh-CN"/>
          <w14:ligatures w14:val="standardContextual"/>
        </w:rPr>
        <w:tab/>
      </w:r>
      <w:r>
        <w:t>Solution #</w:t>
      </w:r>
      <w:r>
        <w:rPr>
          <w:lang w:eastAsia="zh-CN"/>
        </w:rPr>
        <w:t>3</w:t>
      </w:r>
      <w:r>
        <w:t xml:space="preserve">: </w:t>
      </w:r>
      <w:r>
        <w:rPr>
          <w:lang w:eastAsia="ko-KR"/>
        </w:rPr>
        <w:t>Security of multi-hop UE-to-Network Relay discovery Model B</w:t>
      </w:r>
      <w:r>
        <w:tab/>
      </w:r>
      <w:r>
        <w:fldChar w:fldCharType="begin"/>
      </w:r>
      <w:r>
        <w:instrText xml:space="preserve"> PAGEREF _Toc180683613 \h </w:instrText>
      </w:r>
      <w:r>
        <w:fldChar w:fldCharType="separate"/>
      </w:r>
      <w:r>
        <w:t>20</w:t>
      </w:r>
      <w:r>
        <w:fldChar w:fldCharType="end"/>
      </w:r>
    </w:p>
    <w:p w14:paraId="4D6AE5CF" w14:textId="6EF9C8B3"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3</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_Toc180683614 \h </w:instrText>
      </w:r>
      <w:r>
        <w:fldChar w:fldCharType="separate"/>
      </w:r>
      <w:r>
        <w:t>20</w:t>
      </w:r>
      <w:r>
        <w:fldChar w:fldCharType="end"/>
      </w:r>
    </w:p>
    <w:p w14:paraId="18FF1C54" w14:textId="72E36971"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3</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_Toc180683615 \h </w:instrText>
      </w:r>
      <w:r>
        <w:fldChar w:fldCharType="separate"/>
      </w:r>
      <w:r>
        <w:t>21</w:t>
      </w:r>
      <w:r>
        <w:fldChar w:fldCharType="end"/>
      </w:r>
    </w:p>
    <w:p w14:paraId="0DEE8C19" w14:textId="23AC8101"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3</w:t>
      </w:r>
      <w:r>
        <w:t>.2.1</w:t>
      </w:r>
      <w:r>
        <w:rPr>
          <w:rFonts w:asciiTheme="minorHAnsi" w:hAnsiTheme="minorHAnsi" w:cstheme="minorBidi"/>
          <w:kern w:val="2"/>
          <w:sz w:val="22"/>
          <w:szCs w:val="24"/>
          <w:lang w:val="en-US" w:eastAsia="zh-CN"/>
          <w14:ligatures w14:val="standardContextual"/>
        </w:rPr>
        <w:tab/>
      </w:r>
      <w:r>
        <w:t xml:space="preserve">Provisioning </w:t>
      </w:r>
      <w:r w:rsidRPr="00EF567A">
        <w:rPr>
          <w:rFonts w:eastAsia="Malgun Gothic"/>
        </w:rPr>
        <w:t>the intermediate relay discovery security material</w:t>
      </w:r>
      <w:r>
        <w:tab/>
      </w:r>
      <w:r>
        <w:fldChar w:fldCharType="begin"/>
      </w:r>
      <w:r>
        <w:instrText xml:space="preserve"> PAGEREF _Toc180683616 \h </w:instrText>
      </w:r>
      <w:r>
        <w:fldChar w:fldCharType="separate"/>
      </w:r>
      <w:r>
        <w:t>23</w:t>
      </w:r>
      <w:r>
        <w:fldChar w:fldCharType="end"/>
      </w:r>
    </w:p>
    <w:p w14:paraId="13815CCC" w14:textId="02762378"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3</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_Toc180683617 \h </w:instrText>
      </w:r>
      <w:r>
        <w:fldChar w:fldCharType="separate"/>
      </w:r>
      <w:r>
        <w:t>24</w:t>
      </w:r>
      <w:r>
        <w:fldChar w:fldCharType="end"/>
      </w:r>
    </w:p>
    <w:p w14:paraId="64D1BD0C" w14:textId="41A9DEC2"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4</w:t>
      </w:r>
      <w:r>
        <w:rPr>
          <w:rFonts w:asciiTheme="minorHAnsi" w:hAnsiTheme="minorHAnsi" w:cstheme="minorBidi"/>
          <w:kern w:val="2"/>
          <w:sz w:val="22"/>
          <w:szCs w:val="24"/>
          <w:lang w:val="en-US" w:eastAsia="zh-CN"/>
          <w14:ligatures w14:val="standardContextual"/>
        </w:rPr>
        <w:tab/>
      </w:r>
      <w:r>
        <w:t>Solution #</w:t>
      </w:r>
      <w:r>
        <w:rPr>
          <w:lang w:eastAsia="zh-CN"/>
        </w:rPr>
        <w:t>4</w:t>
      </w:r>
      <w:r>
        <w:t xml:space="preserve">: </w:t>
      </w:r>
      <w:r>
        <w:rPr>
          <w:lang w:eastAsia="ko-KR"/>
        </w:rPr>
        <w:t>Security of multi-hop UE-to-Network Relay communication</w:t>
      </w:r>
      <w:r>
        <w:tab/>
      </w:r>
      <w:r>
        <w:fldChar w:fldCharType="begin"/>
      </w:r>
      <w:r>
        <w:instrText xml:space="preserve"> PAGEREF _Toc180683618 \h </w:instrText>
      </w:r>
      <w:r>
        <w:fldChar w:fldCharType="separate"/>
      </w:r>
      <w:r>
        <w:t>24</w:t>
      </w:r>
      <w:r>
        <w:fldChar w:fldCharType="end"/>
      </w:r>
    </w:p>
    <w:p w14:paraId="5D4E6560" w14:textId="3B98E7B8"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4</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_Toc180683619 \h </w:instrText>
      </w:r>
      <w:r>
        <w:fldChar w:fldCharType="separate"/>
      </w:r>
      <w:r>
        <w:t>24</w:t>
      </w:r>
      <w:r>
        <w:fldChar w:fldCharType="end"/>
      </w:r>
    </w:p>
    <w:p w14:paraId="239402EC" w14:textId="13FEA08D"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4</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_Toc180683620 \h </w:instrText>
      </w:r>
      <w:r>
        <w:fldChar w:fldCharType="separate"/>
      </w:r>
      <w:r>
        <w:t>25</w:t>
      </w:r>
      <w:r>
        <w:fldChar w:fldCharType="end"/>
      </w:r>
    </w:p>
    <w:p w14:paraId="0040D28F" w14:textId="18A5521B"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4</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_Toc180683621 \h </w:instrText>
      </w:r>
      <w:r>
        <w:fldChar w:fldCharType="separate"/>
      </w:r>
      <w:r>
        <w:t>26</w:t>
      </w:r>
      <w:r>
        <w:fldChar w:fldCharType="end"/>
      </w:r>
    </w:p>
    <w:p w14:paraId="51DA5B9D" w14:textId="19A35B96"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5</w:t>
      </w:r>
      <w:r>
        <w:rPr>
          <w:rFonts w:asciiTheme="minorHAnsi" w:hAnsiTheme="minorHAnsi" w:cstheme="minorBidi"/>
          <w:kern w:val="2"/>
          <w:sz w:val="22"/>
          <w:szCs w:val="24"/>
          <w:lang w:val="en-US" w:eastAsia="zh-CN"/>
          <w14:ligatures w14:val="standardContextual"/>
        </w:rPr>
        <w:tab/>
      </w:r>
      <w:r>
        <w:t>Solution #</w:t>
      </w:r>
      <w:r>
        <w:rPr>
          <w:lang w:eastAsia="zh-CN"/>
        </w:rPr>
        <w:t>5</w:t>
      </w:r>
      <w:r>
        <w:t xml:space="preserve">: </w:t>
      </w:r>
      <w:r w:rsidRPr="00EF567A">
        <w:rPr>
          <w:rFonts w:eastAsia="Times New Roman"/>
        </w:rPr>
        <w:t>Security establishment for multi-hop UE-to-Network Relay</w:t>
      </w:r>
      <w:r>
        <w:tab/>
      </w:r>
      <w:r>
        <w:fldChar w:fldCharType="begin"/>
      </w:r>
      <w:r>
        <w:instrText xml:space="preserve"> PAGEREF _Toc180683622 \h </w:instrText>
      </w:r>
      <w:r>
        <w:fldChar w:fldCharType="separate"/>
      </w:r>
      <w:r>
        <w:t>27</w:t>
      </w:r>
      <w:r>
        <w:fldChar w:fldCharType="end"/>
      </w:r>
    </w:p>
    <w:p w14:paraId="40F9818F" w14:textId="0BEB7BD0"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5</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_Toc180683623 \h </w:instrText>
      </w:r>
      <w:r>
        <w:fldChar w:fldCharType="separate"/>
      </w:r>
      <w:r>
        <w:t>27</w:t>
      </w:r>
      <w:r>
        <w:fldChar w:fldCharType="end"/>
      </w:r>
    </w:p>
    <w:p w14:paraId="3EEC25EA" w14:textId="51D80C01"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5</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_Toc180683624 \h </w:instrText>
      </w:r>
      <w:r>
        <w:fldChar w:fldCharType="separate"/>
      </w:r>
      <w:r>
        <w:t>28</w:t>
      </w:r>
      <w:r>
        <w:fldChar w:fldCharType="end"/>
      </w:r>
    </w:p>
    <w:p w14:paraId="0477491E" w14:textId="36CA5EF6"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5</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_Toc180683625 \h </w:instrText>
      </w:r>
      <w:r>
        <w:fldChar w:fldCharType="separate"/>
      </w:r>
      <w:r>
        <w:t>29</w:t>
      </w:r>
      <w:r>
        <w:fldChar w:fldCharType="end"/>
      </w:r>
    </w:p>
    <w:p w14:paraId="6F3CC5D5" w14:textId="62D2DDAF"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6</w:t>
      </w:r>
      <w:r>
        <w:rPr>
          <w:rFonts w:asciiTheme="minorHAnsi" w:hAnsiTheme="minorHAnsi" w:cstheme="minorBidi"/>
          <w:kern w:val="2"/>
          <w:sz w:val="22"/>
          <w:szCs w:val="24"/>
          <w:lang w:val="en-US" w:eastAsia="zh-CN"/>
          <w14:ligatures w14:val="standardContextual"/>
        </w:rPr>
        <w:tab/>
      </w:r>
      <w:r>
        <w:t>Solution #</w:t>
      </w:r>
      <w:r>
        <w:rPr>
          <w:lang w:eastAsia="zh-CN"/>
        </w:rPr>
        <w:t>6</w:t>
      </w:r>
      <w:r>
        <w:t xml:space="preserve">: </w:t>
      </w:r>
      <w:r w:rsidRPr="00EF567A">
        <w:rPr>
          <w:lang w:val="en-US" w:eastAsia="zh-CN"/>
        </w:rPr>
        <w:t>Security for</w:t>
      </w:r>
      <w:r>
        <w:t xml:space="preserve"> </w:t>
      </w:r>
      <w:r w:rsidRPr="00EF567A">
        <w:rPr>
          <w:lang w:val="en-US" w:eastAsia="zh-CN"/>
        </w:rPr>
        <w:t>multi-hop UE-to-Network Relay Communication</w:t>
      </w:r>
      <w:r>
        <w:tab/>
      </w:r>
      <w:r>
        <w:fldChar w:fldCharType="begin"/>
      </w:r>
      <w:r>
        <w:instrText xml:space="preserve"> PAGEREF _Toc180683626 \h </w:instrText>
      </w:r>
      <w:r>
        <w:fldChar w:fldCharType="separate"/>
      </w:r>
      <w:r>
        <w:t>30</w:t>
      </w:r>
      <w:r>
        <w:fldChar w:fldCharType="end"/>
      </w:r>
    </w:p>
    <w:p w14:paraId="097E7697" w14:textId="54905713"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6</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_Toc180683627 \h </w:instrText>
      </w:r>
      <w:r>
        <w:fldChar w:fldCharType="separate"/>
      </w:r>
      <w:r>
        <w:t>30</w:t>
      </w:r>
      <w:r>
        <w:fldChar w:fldCharType="end"/>
      </w:r>
    </w:p>
    <w:p w14:paraId="53983C39" w14:textId="3DC63EC0" w:rsidR="000C3CE8" w:rsidRDefault="000C3CE8">
      <w:pPr>
        <w:pStyle w:val="TOC3"/>
        <w:rPr>
          <w:rFonts w:asciiTheme="minorHAnsi" w:hAnsiTheme="minorHAnsi" w:cstheme="minorBidi"/>
          <w:kern w:val="2"/>
          <w:sz w:val="22"/>
          <w:szCs w:val="24"/>
          <w:lang w:val="en-US" w:eastAsia="zh-CN"/>
          <w14:ligatures w14:val="standardContextual"/>
        </w:rPr>
      </w:pPr>
      <w:r>
        <w:t>6.</w:t>
      </w:r>
      <w:r w:rsidRPr="00EF567A">
        <w:rPr>
          <w:lang w:val="en-US" w:eastAsia="zh-CN"/>
        </w:rPr>
        <w:t>6</w:t>
      </w:r>
      <w:r>
        <w:t>.2</w:t>
      </w:r>
      <w:r>
        <w:rPr>
          <w:rFonts w:asciiTheme="minorHAnsi" w:hAnsiTheme="minorHAnsi" w:cstheme="minorBidi"/>
          <w:kern w:val="2"/>
          <w:sz w:val="22"/>
          <w:szCs w:val="24"/>
          <w:lang w:val="en-US" w:eastAsia="zh-CN"/>
          <w14:ligatures w14:val="standardContextual"/>
        </w:rPr>
        <w:tab/>
      </w:r>
      <w:r>
        <w:t xml:space="preserve">Security </w:t>
      </w:r>
      <w:r w:rsidRPr="00EF567A">
        <w:rPr>
          <w:lang w:val="en-US" w:eastAsia="zh-CN"/>
        </w:rPr>
        <w:t xml:space="preserve">procedure </w:t>
      </w:r>
      <w:r>
        <w:t>for each hop PC5 Link</w:t>
      </w:r>
      <w:r>
        <w:tab/>
      </w:r>
      <w:r>
        <w:fldChar w:fldCharType="begin"/>
      </w:r>
      <w:r>
        <w:instrText xml:space="preserve"> PAGEREF _Toc180683628 \h </w:instrText>
      </w:r>
      <w:r>
        <w:fldChar w:fldCharType="separate"/>
      </w:r>
      <w:r>
        <w:t>30</w:t>
      </w:r>
      <w:r>
        <w:fldChar w:fldCharType="end"/>
      </w:r>
    </w:p>
    <w:p w14:paraId="124B277C" w14:textId="1A91C6E5" w:rsidR="000C3CE8" w:rsidRDefault="000C3CE8">
      <w:pPr>
        <w:pStyle w:val="TOC3"/>
        <w:rPr>
          <w:rFonts w:asciiTheme="minorHAnsi" w:hAnsiTheme="minorHAnsi" w:cstheme="minorBidi"/>
          <w:kern w:val="2"/>
          <w:sz w:val="22"/>
          <w:szCs w:val="24"/>
          <w:lang w:val="en-US" w:eastAsia="zh-CN"/>
          <w14:ligatures w14:val="standardContextual"/>
        </w:rPr>
      </w:pPr>
      <w:r>
        <w:t>6.</w:t>
      </w:r>
      <w:r w:rsidRPr="00EF567A">
        <w:rPr>
          <w:lang w:val="en-US" w:eastAsia="zh-CN"/>
        </w:rPr>
        <w:t>6</w:t>
      </w:r>
      <w:r>
        <w:t>.</w:t>
      </w:r>
      <w:r w:rsidRPr="00EF567A">
        <w:rPr>
          <w:lang w:val="en-US" w:eastAsia="zh-CN"/>
        </w:rPr>
        <w:t>3</w:t>
      </w:r>
      <w:r>
        <w:rPr>
          <w:rFonts w:asciiTheme="minorHAnsi" w:hAnsiTheme="minorHAnsi" w:cstheme="minorBidi"/>
          <w:kern w:val="2"/>
          <w:sz w:val="22"/>
          <w:szCs w:val="24"/>
          <w:lang w:val="en-US" w:eastAsia="zh-CN"/>
          <w14:ligatures w14:val="standardContextual"/>
        </w:rPr>
        <w:tab/>
      </w:r>
      <w:r w:rsidRPr="00EF567A">
        <w:rPr>
          <w:lang w:val="en-US" w:eastAsia="zh-CN"/>
        </w:rPr>
        <w:t>Security procedure for 5G ProSe Multi-hop Layer-3 UE-to-Network Relay Communication with N3IWF support</w:t>
      </w:r>
      <w:r>
        <w:tab/>
      </w:r>
      <w:r>
        <w:fldChar w:fldCharType="begin"/>
      </w:r>
      <w:r>
        <w:instrText xml:space="preserve"> PAGEREF _Toc180683629 \h </w:instrText>
      </w:r>
      <w:r>
        <w:fldChar w:fldCharType="separate"/>
      </w:r>
      <w:r>
        <w:t>31</w:t>
      </w:r>
      <w:r>
        <w:fldChar w:fldCharType="end"/>
      </w:r>
    </w:p>
    <w:p w14:paraId="68366C2D" w14:textId="403E67E0" w:rsidR="000C3CE8" w:rsidRDefault="000C3CE8">
      <w:pPr>
        <w:pStyle w:val="TOC3"/>
        <w:rPr>
          <w:rFonts w:asciiTheme="minorHAnsi" w:hAnsiTheme="minorHAnsi" w:cstheme="minorBidi"/>
          <w:kern w:val="2"/>
          <w:sz w:val="22"/>
          <w:szCs w:val="24"/>
          <w:lang w:val="en-US" w:eastAsia="zh-CN"/>
          <w14:ligatures w14:val="standardContextual"/>
        </w:rPr>
      </w:pPr>
      <w:r>
        <w:t>6.</w:t>
      </w:r>
      <w:r w:rsidRPr="00EF567A">
        <w:rPr>
          <w:lang w:val="en-US" w:eastAsia="zh-CN"/>
        </w:rPr>
        <w:t>6</w:t>
      </w:r>
      <w:r>
        <w:t>.</w:t>
      </w:r>
      <w:r w:rsidRPr="00EF567A">
        <w:rPr>
          <w:lang w:val="en-US" w:eastAsia="zh-CN"/>
        </w:rPr>
        <w:t>4</w:t>
      </w:r>
      <w:r>
        <w:rPr>
          <w:rFonts w:asciiTheme="minorHAnsi" w:hAnsiTheme="minorHAnsi" w:cstheme="minorBidi"/>
          <w:kern w:val="2"/>
          <w:sz w:val="22"/>
          <w:szCs w:val="24"/>
          <w:lang w:val="en-US" w:eastAsia="zh-CN"/>
          <w14:ligatures w14:val="standardContextual"/>
        </w:rPr>
        <w:tab/>
      </w:r>
      <w:r w:rsidRPr="00EF567A">
        <w:rPr>
          <w:lang w:val="en-US" w:eastAsia="zh-CN"/>
        </w:rPr>
        <w:t>Security procedure for 5G ProSe Multi-hop Layer-3 UE-to-Network Relay Communication without N3IWF support</w:t>
      </w:r>
      <w:r>
        <w:tab/>
      </w:r>
      <w:r>
        <w:fldChar w:fldCharType="begin"/>
      </w:r>
      <w:r>
        <w:instrText xml:space="preserve"> PAGEREF _Toc180683630 \h </w:instrText>
      </w:r>
      <w:r>
        <w:fldChar w:fldCharType="separate"/>
      </w:r>
      <w:r>
        <w:t>31</w:t>
      </w:r>
      <w:r>
        <w:fldChar w:fldCharType="end"/>
      </w:r>
    </w:p>
    <w:p w14:paraId="0AE0FA07" w14:textId="485CD6B0" w:rsidR="000C3CE8" w:rsidRDefault="000C3CE8">
      <w:pPr>
        <w:pStyle w:val="TOC3"/>
        <w:rPr>
          <w:rFonts w:asciiTheme="minorHAnsi" w:hAnsiTheme="minorHAnsi" w:cstheme="minorBidi"/>
          <w:kern w:val="2"/>
          <w:sz w:val="22"/>
          <w:szCs w:val="24"/>
          <w:lang w:val="en-US" w:eastAsia="zh-CN"/>
          <w14:ligatures w14:val="standardContextual"/>
        </w:rPr>
      </w:pPr>
      <w:r>
        <w:lastRenderedPageBreak/>
        <w:t>6.</w:t>
      </w:r>
      <w:r w:rsidRPr="00EF567A">
        <w:rPr>
          <w:lang w:val="en-US" w:eastAsia="zh-CN"/>
        </w:rPr>
        <w:t>6</w:t>
      </w:r>
      <w:r>
        <w:t>.</w:t>
      </w:r>
      <w:r w:rsidRPr="00EF567A">
        <w:rPr>
          <w:lang w:val="en-US" w:eastAsia="zh-CN"/>
        </w:rPr>
        <w:t>5</w:t>
      </w:r>
      <w:r>
        <w:rPr>
          <w:rFonts w:asciiTheme="minorHAnsi" w:hAnsiTheme="minorHAnsi" w:cstheme="minorBidi"/>
          <w:kern w:val="2"/>
          <w:sz w:val="22"/>
          <w:szCs w:val="24"/>
          <w:lang w:val="en-US" w:eastAsia="zh-CN"/>
          <w14:ligatures w14:val="standardContextual"/>
        </w:rPr>
        <w:tab/>
      </w:r>
      <w:r w:rsidRPr="00EF567A">
        <w:rPr>
          <w:lang w:val="en-US" w:eastAsia="zh-CN"/>
        </w:rPr>
        <w:t>Security procedure for 5G ProSe Multi-hop Layer-2 UE-to-Network Relay Communication</w:t>
      </w:r>
      <w:r>
        <w:tab/>
      </w:r>
      <w:r>
        <w:fldChar w:fldCharType="begin"/>
      </w:r>
      <w:r>
        <w:instrText xml:space="preserve"> PAGEREF _Toc180683631 \h </w:instrText>
      </w:r>
      <w:r>
        <w:fldChar w:fldCharType="separate"/>
      </w:r>
      <w:r>
        <w:t>32</w:t>
      </w:r>
      <w:r>
        <w:fldChar w:fldCharType="end"/>
      </w:r>
    </w:p>
    <w:p w14:paraId="73E4A5CC" w14:textId="74579234"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6</w:t>
      </w:r>
      <w:r>
        <w:t>.</w:t>
      </w:r>
      <w:r>
        <w:rPr>
          <w:lang w:eastAsia="zh-CN"/>
        </w:rPr>
        <w:t>6</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_Toc180683632 \h </w:instrText>
      </w:r>
      <w:r>
        <w:fldChar w:fldCharType="separate"/>
      </w:r>
      <w:r>
        <w:t>32</w:t>
      </w:r>
      <w:r>
        <w:fldChar w:fldCharType="end"/>
      </w:r>
    </w:p>
    <w:p w14:paraId="25B97959" w14:textId="356B92EC"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7</w:t>
      </w:r>
      <w:r>
        <w:rPr>
          <w:rFonts w:asciiTheme="minorHAnsi" w:hAnsiTheme="minorHAnsi" w:cstheme="minorBidi"/>
          <w:kern w:val="2"/>
          <w:sz w:val="22"/>
          <w:szCs w:val="24"/>
          <w:lang w:val="en-US" w:eastAsia="zh-CN"/>
          <w14:ligatures w14:val="standardContextual"/>
        </w:rPr>
        <w:tab/>
      </w:r>
      <w:r>
        <w:t>Solution #</w:t>
      </w:r>
      <w:r>
        <w:rPr>
          <w:lang w:eastAsia="zh-CN"/>
        </w:rPr>
        <w:t>7</w:t>
      </w:r>
      <w:r>
        <w:t xml:space="preserve">: </w:t>
      </w:r>
      <w:r>
        <w:rPr>
          <w:lang w:eastAsia="zh-CN"/>
        </w:rPr>
        <w:t>M</w:t>
      </w:r>
      <w:r>
        <w:t>ulti-hop UE-to-network Relay discovery security procedure</w:t>
      </w:r>
      <w:r>
        <w:tab/>
      </w:r>
      <w:r>
        <w:fldChar w:fldCharType="begin"/>
      </w:r>
      <w:r>
        <w:instrText xml:space="preserve"> PAGEREF _Toc180683633 \h </w:instrText>
      </w:r>
      <w:r>
        <w:fldChar w:fldCharType="separate"/>
      </w:r>
      <w:r>
        <w:t>32</w:t>
      </w:r>
      <w:r>
        <w:fldChar w:fldCharType="end"/>
      </w:r>
    </w:p>
    <w:p w14:paraId="57711715" w14:textId="6D71A31E"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7</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_Toc180683634 \h </w:instrText>
      </w:r>
      <w:r>
        <w:fldChar w:fldCharType="separate"/>
      </w:r>
      <w:r>
        <w:t>32</w:t>
      </w:r>
      <w:r>
        <w:fldChar w:fldCharType="end"/>
      </w:r>
    </w:p>
    <w:p w14:paraId="288F72F9" w14:textId="7644C316"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7</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_Toc180683635 \h </w:instrText>
      </w:r>
      <w:r>
        <w:fldChar w:fldCharType="separate"/>
      </w:r>
      <w:r>
        <w:t>33</w:t>
      </w:r>
      <w:r>
        <w:fldChar w:fldCharType="end"/>
      </w:r>
    </w:p>
    <w:p w14:paraId="223A74FA" w14:textId="78C85170"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7</w:t>
      </w:r>
      <w:r>
        <w:t>.2.1</w:t>
      </w:r>
      <w:r>
        <w:rPr>
          <w:rFonts w:asciiTheme="minorHAnsi" w:hAnsiTheme="minorHAnsi" w:cstheme="minorBidi"/>
          <w:kern w:val="2"/>
          <w:sz w:val="22"/>
          <w:szCs w:val="24"/>
          <w:lang w:val="en-US" w:eastAsia="zh-CN"/>
          <w14:ligatures w14:val="standardContextual"/>
        </w:rPr>
        <w:tab/>
      </w:r>
      <w:r>
        <w:t xml:space="preserve"> Multi-hop UE-to-Network Relay Discovery security procedure with Model A</w:t>
      </w:r>
      <w:r>
        <w:tab/>
      </w:r>
      <w:r>
        <w:fldChar w:fldCharType="begin"/>
      </w:r>
      <w:r>
        <w:instrText xml:space="preserve"> PAGEREF _Toc180683636 \h </w:instrText>
      </w:r>
      <w:r>
        <w:fldChar w:fldCharType="separate"/>
      </w:r>
      <w:r>
        <w:t>33</w:t>
      </w:r>
      <w:r>
        <w:fldChar w:fldCharType="end"/>
      </w:r>
    </w:p>
    <w:p w14:paraId="37A66F57" w14:textId="5B21C1B0"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7</w:t>
      </w:r>
      <w:r>
        <w:t>.2.2</w:t>
      </w:r>
      <w:r>
        <w:rPr>
          <w:rFonts w:asciiTheme="minorHAnsi" w:hAnsiTheme="minorHAnsi" w:cstheme="minorBidi"/>
          <w:kern w:val="2"/>
          <w:sz w:val="22"/>
          <w:szCs w:val="24"/>
          <w:lang w:val="en-US" w:eastAsia="zh-CN"/>
          <w14:ligatures w14:val="standardContextual"/>
        </w:rPr>
        <w:tab/>
      </w:r>
      <w:r>
        <w:t xml:space="preserve"> Multi-hop UE-to-Network Relay Discovery security procedure with Model B</w:t>
      </w:r>
      <w:r>
        <w:tab/>
      </w:r>
      <w:r>
        <w:fldChar w:fldCharType="begin"/>
      </w:r>
      <w:r>
        <w:instrText xml:space="preserve"> PAGEREF _Toc180683637 \h </w:instrText>
      </w:r>
      <w:r>
        <w:fldChar w:fldCharType="separate"/>
      </w:r>
      <w:r>
        <w:t>34</w:t>
      </w:r>
      <w:r>
        <w:fldChar w:fldCharType="end"/>
      </w:r>
    </w:p>
    <w:p w14:paraId="070A3241" w14:textId="745B89C8"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7</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_Toc180683638 \h </w:instrText>
      </w:r>
      <w:r>
        <w:fldChar w:fldCharType="separate"/>
      </w:r>
      <w:r>
        <w:t>35</w:t>
      </w:r>
      <w:r>
        <w:fldChar w:fldCharType="end"/>
      </w:r>
    </w:p>
    <w:p w14:paraId="2D368C54" w14:textId="4DCACBA6"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8</w:t>
      </w:r>
      <w:r>
        <w:rPr>
          <w:rFonts w:asciiTheme="minorHAnsi" w:hAnsiTheme="minorHAnsi" w:cstheme="minorBidi"/>
          <w:kern w:val="2"/>
          <w:sz w:val="22"/>
          <w:szCs w:val="24"/>
          <w:lang w:val="en-US" w:eastAsia="zh-CN"/>
          <w14:ligatures w14:val="standardContextual"/>
        </w:rPr>
        <w:tab/>
      </w:r>
      <w:r>
        <w:t>Solution #</w:t>
      </w:r>
      <w:r>
        <w:rPr>
          <w:lang w:eastAsia="zh-CN"/>
        </w:rPr>
        <w:t>8</w:t>
      </w:r>
      <w:r>
        <w:t xml:space="preserve">: </w:t>
      </w:r>
      <w:r>
        <w:rPr>
          <w:lang w:eastAsia="zh-CN"/>
        </w:rPr>
        <w:t>M</w:t>
      </w:r>
      <w:r>
        <w:t>ulti-hop UE-to-network Relay security establishment procedure</w:t>
      </w:r>
      <w:r>
        <w:tab/>
      </w:r>
      <w:r>
        <w:fldChar w:fldCharType="begin"/>
      </w:r>
      <w:r>
        <w:instrText xml:space="preserve"> PAGEREF _Toc180683639 \h </w:instrText>
      </w:r>
      <w:r>
        <w:fldChar w:fldCharType="separate"/>
      </w:r>
      <w:r>
        <w:t>35</w:t>
      </w:r>
      <w:r>
        <w:fldChar w:fldCharType="end"/>
      </w:r>
    </w:p>
    <w:p w14:paraId="20B24C82" w14:textId="110B9EF5"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8</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_Toc180683640 \h </w:instrText>
      </w:r>
      <w:r>
        <w:fldChar w:fldCharType="separate"/>
      </w:r>
      <w:r>
        <w:t>35</w:t>
      </w:r>
      <w:r>
        <w:fldChar w:fldCharType="end"/>
      </w:r>
    </w:p>
    <w:p w14:paraId="732DD078" w14:textId="6968456F"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8</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_Toc180683641 \h </w:instrText>
      </w:r>
      <w:r>
        <w:fldChar w:fldCharType="separate"/>
      </w:r>
      <w:r>
        <w:t>36</w:t>
      </w:r>
      <w:r>
        <w:fldChar w:fldCharType="end"/>
      </w:r>
    </w:p>
    <w:p w14:paraId="3FA3831B" w14:textId="46F364BE"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8</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_Toc180683642 \h </w:instrText>
      </w:r>
      <w:r>
        <w:fldChar w:fldCharType="separate"/>
      </w:r>
      <w:r>
        <w:t>36</w:t>
      </w:r>
      <w:r>
        <w:fldChar w:fldCharType="end"/>
      </w:r>
    </w:p>
    <w:p w14:paraId="7EE971DB" w14:textId="79647BB8"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9</w:t>
      </w:r>
      <w:r>
        <w:rPr>
          <w:rFonts w:asciiTheme="minorHAnsi" w:hAnsiTheme="minorHAnsi" w:cstheme="minorBidi"/>
          <w:kern w:val="2"/>
          <w:sz w:val="22"/>
          <w:szCs w:val="24"/>
          <w:lang w:val="en-US" w:eastAsia="zh-CN"/>
          <w14:ligatures w14:val="standardContextual"/>
        </w:rPr>
        <w:tab/>
      </w:r>
      <w:r>
        <w:t>Solution #</w:t>
      </w:r>
      <w:r>
        <w:rPr>
          <w:lang w:eastAsia="zh-CN"/>
        </w:rPr>
        <w:t>9</w:t>
      </w:r>
      <w:r>
        <w:t>: Multi-hop UE-to-Network Relay discovery security</w:t>
      </w:r>
      <w:r>
        <w:tab/>
      </w:r>
      <w:r>
        <w:fldChar w:fldCharType="begin"/>
      </w:r>
      <w:r>
        <w:instrText xml:space="preserve"> PAGEREF _Toc180683643 \h </w:instrText>
      </w:r>
      <w:r>
        <w:fldChar w:fldCharType="separate"/>
      </w:r>
      <w:r>
        <w:t>37</w:t>
      </w:r>
      <w:r>
        <w:fldChar w:fldCharType="end"/>
      </w:r>
    </w:p>
    <w:p w14:paraId="5CC1D099" w14:textId="52F0EF51"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9</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_Toc180683644 \h </w:instrText>
      </w:r>
      <w:r>
        <w:fldChar w:fldCharType="separate"/>
      </w:r>
      <w:r>
        <w:t>37</w:t>
      </w:r>
      <w:r>
        <w:fldChar w:fldCharType="end"/>
      </w:r>
    </w:p>
    <w:p w14:paraId="126C691B" w14:textId="708AB84C"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9</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_Toc180683645 \h </w:instrText>
      </w:r>
      <w:r>
        <w:fldChar w:fldCharType="separate"/>
      </w:r>
      <w:r>
        <w:t>37</w:t>
      </w:r>
      <w:r>
        <w:fldChar w:fldCharType="end"/>
      </w:r>
    </w:p>
    <w:p w14:paraId="6408FD62" w14:textId="27F4FA23"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9</w:t>
      </w:r>
      <w:r>
        <w:t>.2.1</w:t>
      </w:r>
      <w:r>
        <w:rPr>
          <w:rFonts w:asciiTheme="minorHAnsi" w:hAnsiTheme="minorHAnsi" w:cstheme="minorBidi"/>
          <w:kern w:val="2"/>
          <w:sz w:val="22"/>
          <w:szCs w:val="24"/>
          <w:lang w:val="en-US" w:eastAsia="zh-CN"/>
          <w14:ligatures w14:val="standardContextual"/>
        </w:rPr>
        <w:tab/>
      </w:r>
      <w:r w:rsidRPr="00EF567A">
        <w:rPr>
          <w:rFonts w:eastAsia="Malgun Gothic"/>
        </w:rPr>
        <w:t>Discovery with Model A</w:t>
      </w:r>
      <w:r>
        <w:tab/>
      </w:r>
      <w:r>
        <w:fldChar w:fldCharType="begin"/>
      </w:r>
      <w:r>
        <w:instrText xml:space="preserve"> PAGEREF _Toc180683646 \h </w:instrText>
      </w:r>
      <w:r>
        <w:fldChar w:fldCharType="separate"/>
      </w:r>
      <w:r>
        <w:t>37</w:t>
      </w:r>
      <w:r>
        <w:fldChar w:fldCharType="end"/>
      </w:r>
    </w:p>
    <w:p w14:paraId="47ED8ADE" w14:textId="67E6F2F2"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9</w:t>
      </w:r>
      <w:r>
        <w:t>.2.2</w:t>
      </w:r>
      <w:r>
        <w:rPr>
          <w:rFonts w:asciiTheme="minorHAnsi" w:hAnsiTheme="minorHAnsi" w:cstheme="minorBidi"/>
          <w:kern w:val="2"/>
          <w:sz w:val="22"/>
          <w:szCs w:val="24"/>
          <w:lang w:val="en-US" w:eastAsia="zh-CN"/>
          <w14:ligatures w14:val="standardContextual"/>
        </w:rPr>
        <w:tab/>
      </w:r>
      <w:r w:rsidRPr="00EF567A">
        <w:rPr>
          <w:rFonts w:eastAsia="Malgun Gothic"/>
        </w:rPr>
        <w:t>Discovery with Model B</w:t>
      </w:r>
      <w:r>
        <w:tab/>
      </w:r>
      <w:r>
        <w:fldChar w:fldCharType="begin"/>
      </w:r>
      <w:r>
        <w:instrText xml:space="preserve"> PAGEREF _Toc180683647 \h </w:instrText>
      </w:r>
      <w:r>
        <w:fldChar w:fldCharType="separate"/>
      </w:r>
      <w:r>
        <w:t>38</w:t>
      </w:r>
      <w:r>
        <w:fldChar w:fldCharType="end"/>
      </w:r>
    </w:p>
    <w:p w14:paraId="7EF5408F" w14:textId="7B938338"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9</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_Toc180683648 \h </w:instrText>
      </w:r>
      <w:r>
        <w:fldChar w:fldCharType="separate"/>
      </w:r>
      <w:r>
        <w:t>39</w:t>
      </w:r>
      <w:r>
        <w:fldChar w:fldCharType="end"/>
      </w:r>
    </w:p>
    <w:p w14:paraId="21BAACF4" w14:textId="0FD5FA99"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10</w:t>
      </w:r>
      <w:r>
        <w:rPr>
          <w:rFonts w:asciiTheme="minorHAnsi" w:hAnsiTheme="minorHAnsi" w:cstheme="minorBidi"/>
          <w:kern w:val="2"/>
          <w:sz w:val="22"/>
          <w:szCs w:val="24"/>
          <w:lang w:val="en-US" w:eastAsia="zh-CN"/>
          <w14:ligatures w14:val="standardContextual"/>
        </w:rPr>
        <w:tab/>
      </w:r>
      <w:r>
        <w:t>Solution #</w:t>
      </w:r>
      <w:r>
        <w:rPr>
          <w:lang w:eastAsia="zh-CN"/>
        </w:rPr>
        <w:t>10</w:t>
      </w:r>
      <w:r>
        <w:t>: Multi-hop UE-to-Network Relay communication security</w:t>
      </w:r>
      <w:r>
        <w:tab/>
      </w:r>
      <w:r>
        <w:fldChar w:fldCharType="begin"/>
      </w:r>
      <w:r>
        <w:instrText xml:space="preserve"> PAGEREF _Toc180683649 \h </w:instrText>
      </w:r>
      <w:r>
        <w:fldChar w:fldCharType="separate"/>
      </w:r>
      <w:r>
        <w:t>39</w:t>
      </w:r>
      <w:r>
        <w:fldChar w:fldCharType="end"/>
      </w:r>
    </w:p>
    <w:p w14:paraId="1189E1FD" w14:textId="0F8DE651"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10</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_Toc180683650 \h </w:instrText>
      </w:r>
      <w:r>
        <w:fldChar w:fldCharType="separate"/>
      </w:r>
      <w:r>
        <w:t>39</w:t>
      </w:r>
      <w:r>
        <w:fldChar w:fldCharType="end"/>
      </w:r>
    </w:p>
    <w:p w14:paraId="71AF561D" w14:textId="52231A7D"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10</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_Toc180683651 \h </w:instrText>
      </w:r>
      <w:r>
        <w:fldChar w:fldCharType="separate"/>
      </w:r>
      <w:r>
        <w:t>39</w:t>
      </w:r>
      <w:r>
        <w:fldChar w:fldCharType="end"/>
      </w:r>
    </w:p>
    <w:p w14:paraId="6E878101" w14:textId="17F8BF42"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10</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_Toc180683652 \h </w:instrText>
      </w:r>
      <w:r>
        <w:fldChar w:fldCharType="separate"/>
      </w:r>
      <w:r>
        <w:t>40</w:t>
      </w:r>
      <w:r>
        <w:fldChar w:fldCharType="end"/>
      </w:r>
    </w:p>
    <w:p w14:paraId="5F6D07E9" w14:textId="4DDBA06C"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11</w:t>
      </w:r>
      <w:r>
        <w:rPr>
          <w:rFonts w:asciiTheme="minorHAnsi" w:hAnsiTheme="minorHAnsi" w:cstheme="minorBidi"/>
          <w:kern w:val="2"/>
          <w:sz w:val="22"/>
          <w:szCs w:val="24"/>
          <w:lang w:val="en-US" w:eastAsia="zh-CN"/>
          <w14:ligatures w14:val="standardContextual"/>
        </w:rPr>
        <w:tab/>
      </w:r>
      <w:r>
        <w:t>Solution #</w:t>
      </w:r>
      <w:r>
        <w:rPr>
          <w:lang w:eastAsia="zh-CN"/>
        </w:rPr>
        <w:t>11</w:t>
      </w:r>
      <w:r>
        <w:t xml:space="preserve">: </w:t>
      </w:r>
      <w:r w:rsidRPr="00EF567A">
        <w:rPr>
          <w:rFonts w:eastAsia="Times New Roman"/>
        </w:rPr>
        <w:t>Security establishment for multi-hop UE-to-UE Relay</w:t>
      </w:r>
      <w:r>
        <w:tab/>
      </w:r>
      <w:r>
        <w:fldChar w:fldCharType="begin"/>
      </w:r>
      <w:r>
        <w:instrText xml:space="preserve"> PAGEREF _Toc180683653 \h </w:instrText>
      </w:r>
      <w:r>
        <w:fldChar w:fldCharType="separate"/>
      </w:r>
      <w:r>
        <w:t>41</w:t>
      </w:r>
      <w:r>
        <w:fldChar w:fldCharType="end"/>
      </w:r>
    </w:p>
    <w:p w14:paraId="74D55BEB" w14:textId="1069AB2A"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11</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_Toc180683654 \h </w:instrText>
      </w:r>
      <w:r>
        <w:fldChar w:fldCharType="separate"/>
      </w:r>
      <w:r>
        <w:t>41</w:t>
      </w:r>
      <w:r>
        <w:fldChar w:fldCharType="end"/>
      </w:r>
    </w:p>
    <w:p w14:paraId="38344440" w14:textId="6D9C08BF"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11</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_Toc180683655 \h </w:instrText>
      </w:r>
      <w:r>
        <w:fldChar w:fldCharType="separate"/>
      </w:r>
      <w:r>
        <w:t>41</w:t>
      </w:r>
      <w:r>
        <w:fldChar w:fldCharType="end"/>
      </w:r>
    </w:p>
    <w:p w14:paraId="482B2B15" w14:textId="1F0CF496"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11</w:t>
      </w:r>
      <w:r>
        <w:t>.2.1</w:t>
      </w:r>
      <w:r>
        <w:rPr>
          <w:rFonts w:asciiTheme="minorHAnsi" w:hAnsiTheme="minorHAnsi" w:cstheme="minorBidi"/>
          <w:kern w:val="2"/>
          <w:sz w:val="22"/>
          <w:szCs w:val="24"/>
          <w:lang w:val="en-US" w:eastAsia="zh-CN"/>
          <w14:ligatures w14:val="standardContextual"/>
        </w:rPr>
        <w:tab/>
      </w:r>
      <w:r>
        <w:t>Security mechanism with network assistance</w:t>
      </w:r>
      <w:r>
        <w:tab/>
      </w:r>
      <w:r>
        <w:fldChar w:fldCharType="begin"/>
      </w:r>
      <w:r>
        <w:instrText xml:space="preserve"> PAGEREF _Toc180683656 \h </w:instrText>
      </w:r>
      <w:r>
        <w:fldChar w:fldCharType="separate"/>
      </w:r>
      <w:r>
        <w:t>41</w:t>
      </w:r>
      <w:r>
        <w:fldChar w:fldCharType="end"/>
      </w:r>
    </w:p>
    <w:p w14:paraId="3B20AAAF" w14:textId="111B5FFA" w:rsidR="000C3CE8" w:rsidRDefault="000C3CE8">
      <w:pPr>
        <w:pStyle w:val="TOC4"/>
        <w:rPr>
          <w:rFonts w:asciiTheme="minorHAnsi" w:hAnsiTheme="minorHAnsi" w:cstheme="minorBidi"/>
          <w:kern w:val="2"/>
          <w:sz w:val="22"/>
          <w:szCs w:val="24"/>
          <w:lang w:val="en-US" w:eastAsia="zh-CN"/>
          <w14:ligatures w14:val="standardContextual"/>
        </w:rPr>
      </w:pPr>
      <w:r>
        <w:t>6.</w:t>
      </w:r>
      <w:r>
        <w:rPr>
          <w:lang w:eastAsia="zh-CN"/>
        </w:rPr>
        <w:t>11</w:t>
      </w:r>
      <w:r>
        <w:t>.2.2</w:t>
      </w:r>
      <w:r>
        <w:rPr>
          <w:rFonts w:asciiTheme="minorHAnsi" w:hAnsiTheme="minorHAnsi" w:cstheme="minorBidi"/>
          <w:kern w:val="2"/>
          <w:sz w:val="22"/>
          <w:szCs w:val="24"/>
          <w:lang w:val="en-US" w:eastAsia="zh-CN"/>
          <w14:ligatures w14:val="standardContextual"/>
        </w:rPr>
        <w:tab/>
      </w:r>
      <w:r>
        <w:t>Security mechanism without network assistance</w:t>
      </w:r>
      <w:r>
        <w:tab/>
      </w:r>
      <w:r>
        <w:fldChar w:fldCharType="begin"/>
      </w:r>
      <w:r>
        <w:instrText xml:space="preserve"> PAGEREF _Toc180683657 \h </w:instrText>
      </w:r>
      <w:r>
        <w:fldChar w:fldCharType="separate"/>
      </w:r>
      <w:r>
        <w:t>42</w:t>
      </w:r>
      <w:r>
        <w:fldChar w:fldCharType="end"/>
      </w:r>
    </w:p>
    <w:p w14:paraId="6F40BE2F" w14:textId="587B3160"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11</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_Toc180683658 \h </w:instrText>
      </w:r>
      <w:r>
        <w:fldChar w:fldCharType="separate"/>
      </w:r>
      <w:r>
        <w:t>42</w:t>
      </w:r>
      <w:r>
        <w:fldChar w:fldCharType="end"/>
      </w:r>
    </w:p>
    <w:p w14:paraId="21CCFD46" w14:textId="5B145671"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12</w:t>
      </w:r>
      <w:r>
        <w:rPr>
          <w:rFonts w:asciiTheme="minorHAnsi" w:hAnsiTheme="minorHAnsi" w:cstheme="minorBidi"/>
          <w:kern w:val="2"/>
          <w:sz w:val="22"/>
          <w:szCs w:val="24"/>
          <w:lang w:val="en-US" w:eastAsia="zh-CN"/>
          <w14:ligatures w14:val="standardContextual"/>
        </w:rPr>
        <w:tab/>
      </w:r>
      <w:r>
        <w:t>Solution #</w:t>
      </w:r>
      <w:r>
        <w:rPr>
          <w:lang w:eastAsia="zh-CN"/>
        </w:rPr>
        <w:t>12</w:t>
      </w:r>
      <w:r>
        <w:t xml:space="preserve">: </w:t>
      </w:r>
      <w:r>
        <w:rPr>
          <w:lang w:eastAsia="zh-CN"/>
        </w:rPr>
        <w:t>Solution of multi-hop UE-to-UE Relay Communication</w:t>
      </w:r>
      <w:r>
        <w:tab/>
      </w:r>
      <w:r>
        <w:fldChar w:fldCharType="begin"/>
      </w:r>
      <w:r>
        <w:instrText xml:space="preserve"> PAGEREF _Toc180683659 \h </w:instrText>
      </w:r>
      <w:r>
        <w:fldChar w:fldCharType="separate"/>
      </w:r>
      <w:r>
        <w:t>42</w:t>
      </w:r>
      <w:r>
        <w:fldChar w:fldCharType="end"/>
      </w:r>
    </w:p>
    <w:p w14:paraId="501D24FF" w14:textId="0D4B4C20"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12</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_Toc180683660 \h </w:instrText>
      </w:r>
      <w:r>
        <w:fldChar w:fldCharType="separate"/>
      </w:r>
      <w:r>
        <w:t>42</w:t>
      </w:r>
      <w:r>
        <w:fldChar w:fldCharType="end"/>
      </w:r>
    </w:p>
    <w:p w14:paraId="092117D1" w14:textId="67E29C57"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12</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_Toc180683661 \h </w:instrText>
      </w:r>
      <w:r>
        <w:fldChar w:fldCharType="separate"/>
      </w:r>
      <w:r>
        <w:t>42</w:t>
      </w:r>
      <w:r>
        <w:fldChar w:fldCharType="end"/>
      </w:r>
    </w:p>
    <w:p w14:paraId="559B63D9" w14:textId="292760BD"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12</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_Toc180683662 \h </w:instrText>
      </w:r>
      <w:r>
        <w:fldChar w:fldCharType="separate"/>
      </w:r>
      <w:r>
        <w:t>42</w:t>
      </w:r>
      <w:r>
        <w:fldChar w:fldCharType="end"/>
      </w:r>
    </w:p>
    <w:p w14:paraId="45525B24" w14:textId="6248F5E7"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13</w:t>
      </w:r>
      <w:r>
        <w:rPr>
          <w:rFonts w:asciiTheme="minorHAnsi" w:hAnsiTheme="minorHAnsi" w:cstheme="minorBidi"/>
          <w:kern w:val="2"/>
          <w:sz w:val="22"/>
          <w:szCs w:val="24"/>
          <w:lang w:val="en-US" w:eastAsia="zh-CN"/>
          <w14:ligatures w14:val="standardContextual"/>
        </w:rPr>
        <w:tab/>
      </w:r>
      <w:r>
        <w:t>Solution #</w:t>
      </w:r>
      <w:r>
        <w:rPr>
          <w:lang w:eastAsia="zh-CN"/>
        </w:rPr>
        <w:t>13</w:t>
      </w:r>
      <w:r>
        <w:t xml:space="preserve">: </w:t>
      </w:r>
      <w:r>
        <w:rPr>
          <w:lang w:eastAsia="zh-CN"/>
        </w:rPr>
        <w:t>Solution of multi-hop UE-to-UE Relays Discovery Model B</w:t>
      </w:r>
      <w:r>
        <w:tab/>
      </w:r>
      <w:r>
        <w:fldChar w:fldCharType="begin"/>
      </w:r>
      <w:r>
        <w:instrText xml:space="preserve"> PAGEREF _Toc180683663 \h </w:instrText>
      </w:r>
      <w:r>
        <w:fldChar w:fldCharType="separate"/>
      </w:r>
      <w:r>
        <w:t>43</w:t>
      </w:r>
      <w:r>
        <w:fldChar w:fldCharType="end"/>
      </w:r>
    </w:p>
    <w:p w14:paraId="037F4FB8" w14:textId="5D9CDCE6"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13</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_Toc180683664 \h </w:instrText>
      </w:r>
      <w:r>
        <w:fldChar w:fldCharType="separate"/>
      </w:r>
      <w:r>
        <w:t>43</w:t>
      </w:r>
      <w:r>
        <w:fldChar w:fldCharType="end"/>
      </w:r>
    </w:p>
    <w:p w14:paraId="4621FEF0" w14:textId="4D0C7192"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13</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_Toc180683665 \h </w:instrText>
      </w:r>
      <w:r>
        <w:fldChar w:fldCharType="separate"/>
      </w:r>
      <w:r>
        <w:t>43</w:t>
      </w:r>
      <w:r>
        <w:fldChar w:fldCharType="end"/>
      </w:r>
    </w:p>
    <w:p w14:paraId="213E26C3" w14:textId="6DF4255D"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13</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_Toc180683666 \h </w:instrText>
      </w:r>
      <w:r>
        <w:fldChar w:fldCharType="separate"/>
      </w:r>
      <w:r>
        <w:t>45</w:t>
      </w:r>
      <w:r>
        <w:fldChar w:fldCharType="end"/>
      </w:r>
    </w:p>
    <w:p w14:paraId="6861DE0E" w14:textId="196C914C"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14</w:t>
      </w:r>
      <w:r>
        <w:rPr>
          <w:rFonts w:asciiTheme="minorHAnsi" w:hAnsiTheme="minorHAnsi" w:cstheme="minorBidi"/>
          <w:kern w:val="2"/>
          <w:sz w:val="22"/>
          <w:szCs w:val="24"/>
          <w:lang w:val="en-US" w:eastAsia="zh-CN"/>
          <w14:ligatures w14:val="standardContextual"/>
        </w:rPr>
        <w:tab/>
      </w:r>
      <w:r>
        <w:t>Solution #</w:t>
      </w:r>
      <w:r>
        <w:rPr>
          <w:lang w:eastAsia="zh-CN"/>
        </w:rPr>
        <w:t>14</w:t>
      </w:r>
      <w:r>
        <w:t>: Multi-hop UE-to-UE Relay discovery security</w:t>
      </w:r>
      <w:r>
        <w:tab/>
      </w:r>
      <w:r>
        <w:fldChar w:fldCharType="begin"/>
      </w:r>
      <w:r>
        <w:instrText xml:space="preserve"> PAGEREF _Toc180683667 \h </w:instrText>
      </w:r>
      <w:r>
        <w:fldChar w:fldCharType="separate"/>
      </w:r>
      <w:r>
        <w:t>45</w:t>
      </w:r>
      <w:r>
        <w:fldChar w:fldCharType="end"/>
      </w:r>
    </w:p>
    <w:p w14:paraId="0D90A96A" w14:textId="030DEC5F"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14</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_Toc180683668 \h </w:instrText>
      </w:r>
      <w:r>
        <w:fldChar w:fldCharType="separate"/>
      </w:r>
      <w:r>
        <w:t>45</w:t>
      </w:r>
      <w:r>
        <w:fldChar w:fldCharType="end"/>
      </w:r>
    </w:p>
    <w:p w14:paraId="01BFF152" w14:textId="602F368F"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14</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_Toc180683669 \h </w:instrText>
      </w:r>
      <w:r>
        <w:fldChar w:fldCharType="separate"/>
      </w:r>
      <w:r>
        <w:t>45</w:t>
      </w:r>
      <w:r>
        <w:fldChar w:fldCharType="end"/>
      </w:r>
    </w:p>
    <w:p w14:paraId="3B9997E7" w14:textId="1B3708EB"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14</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_Toc180683670 \h </w:instrText>
      </w:r>
      <w:r>
        <w:fldChar w:fldCharType="separate"/>
      </w:r>
      <w:r>
        <w:t>46</w:t>
      </w:r>
      <w:r>
        <w:fldChar w:fldCharType="end"/>
      </w:r>
    </w:p>
    <w:p w14:paraId="0E654CD8" w14:textId="125CB951"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15</w:t>
      </w:r>
      <w:r>
        <w:rPr>
          <w:rFonts w:asciiTheme="minorHAnsi" w:hAnsiTheme="minorHAnsi" w:cstheme="minorBidi"/>
          <w:kern w:val="2"/>
          <w:sz w:val="22"/>
          <w:szCs w:val="24"/>
          <w:lang w:val="en-US" w:eastAsia="zh-CN"/>
          <w14:ligatures w14:val="standardContextual"/>
        </w:rPr>
        <w:tab/>
      </w:r>
      <w:r>
        <w:t>Solution #</w:t>
      </w:r>
      <w:r>
        <w:rPr>
          <w:lang w:eastAsia="zh-CN"/>
        </w:rPr>
        <w:t>15</w:t>
      </w:r>
      <w:r>
        <w:t>: Multi-hop UE-to-UE Relay communication security</w:t>
      </w:r>
      <w:r>
        <w:tab/>
      </w:r>
      <w:r>
        <w:fldChar w:fldCharType="begin"/>
      </w:r>
      <w:r>
        <w:instrText xml:space="preserve"> PAGEREF _Toc180683671 \h </w:instrText>
      </w:r>
      <w:r>
        <w:fldChar w:fldCharType="separate"/>
      </w:r>
      <w:r>
        <w:t>46</w:t>
      </w:r>
      <w:r>
        <w:fldChar w:fldCharType="end"/>
      </w:r>
    </w:p>
    <w:p w14:paraId="5F41AF5E" w14:textId="0D5E3286"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15</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_Toc180683672 \h </w:instrText>
      </w:r>
      <w:r>
        <w:fldChar w:fldCharType="separate"/>
      </w:r>
      <w:r>
        <w:t>46</w:t>
      </w:r>
      <w:r>
        <w:fldChar w:fldCharType="end"/>
      </w:r>
    </w:p>
    <w:p w14:paraId="75F18C20" w14:textId="063B5490"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15</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_Toc180683673 \h </w:instrText>
      </w:r>
      <w:r>
        <w:fldChar w:fldCharType="separate"/>
      </w:r>
      <w:r>
        <w:t>46</w:t>
      </w:r>
      <w:r>
        <w:fldChar w:fldCharType="end"/>
      </w:r>
    </w:p>
    <w:p w14:paraId="4E99A5CE" w14:textId="7C28F2D4"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15</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_Toc180683674 \h </w:instrText>
      </w:r>
      <w:r>
        <w:fldChar w:fldCharType="separate"/>
      </w:r>
      <w:r>
        <w:t>47</w:t>
      </w:r>
      <w:r>
        <w:fldChar w:fldCharType="end"/>
      </w:r>
    </w:p>
    <w:p w14:paraId="777AA52D" w14:textId="3D074E75" w:rsidR="000C3CE8" w:rsidRDefault="000C3CE8">
      <w:pPr>
        <w:pStyle w:val="TOC2"/>
        <w:rPr>
          <w:rFonts w:asciiTheme="minorHAnsi" w:hAnsiTheme="minorHAnsi" w:cstheme="minorBidi"/>
          <w:kern w:val="2"/>
          <w:sz w:val="22"/>
          <w:szCs w:val="24"/>
          <w:lang w:val="en-US" w:eastAsia="zh-CN"/>
          <w14:ligatures w14:val="standardContextual"/>
        </w:rPr>
      </w:pPr>
      <w:r>
        <w:t>6.</w:t>
      </w:r>
      <w:r>
        <w:rPr>
          <w:lang w:eastAsia="zh-CN"/>
        </w:rPr>
        <w:t>16</w:t>
      </w:r>
      <w:r>
        <w:rPr>
          <w:rFonts w:asciiTheme="minorHAnsi" w:hAnsiTheme="minorHAnsi" w:cstheme="minorBidi"/>
          <w:kern w:val="2"/>
          <w:sz w:val="22"/>
          <w:szCs w:val="24"/>
          <w:lang w:val="en-US" w:eastAsia="zh-CN"/>
          <w14:ligatures w14:val="standardContextual"/>
        </w:rPr>
        <w:tab/>
      </w:r>
      <w:r>
        <w:t>Solution #</w:t>
      </w:r>
      <w:r>
        <w:rPr>
          <w:lang w:eastAsia="zh-CN"/>
        </w:rPr>
        <w:t>16</w:t>
      </w:r>
      <w:r>
        <w:t>: Multi-hop UE-to-Network Relay communication security after discovery with Model B</w:t>
      </w:r>
      <w:r>
        <w:tab/>
      </w:r>
      <w:r>
        <w:fldChar w:fldCharType="begin"/>
      </w:r>
      <w:r>
        <w:instrText xml:space="preserve"> PAGEREF _Toc180683675 \h </w:instrText>
      </w:r>
      <w:r>
        <w:fldChar w:fldCharType="separate"/>
      </w:r>
      <w:r>
        <w:t>47</w:t>
      </w:r>
      <w:r>
        <w:fldChar w:fldCharType="end"/>
      </w:r>
    </w:p>
    <w:p w14:paraId="371FAB48" w14:textId="7CDDC6AD"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16</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_Toc180683676 \h </w:instrText>
      </w:r>
      <w:r>
        <w:fldChar w:fldCharType="separate"/>
      </w:r>
      <w:r>
        <w:t>47</w:t>
      </w:r>
      <w:r>
        <w:fldChar w:fldCharType="end"/>
      </w:r>
    </w:p>
    <w:p w14:paraId="54FAAD6A" w14:textId="679E7761"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16</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_Toc180683677 \h </w:instrText>
      </w:r>
      <w:r>
        <w:fldChar w:fldCharType="separate"/>
      </w:r>
      <w:r>
        <w:t>47</w:t>
      </w:r>
      <w:r>
        <w:fldChar w:fldCharType="end"/>
      </w:r>
    </w:p>
    <w:p w14:paraId="2FDBA78E" w14:textId="419E2FBC" w:rsidR="000C3CE8" w:rsidRDefault="000C3CE8">
      <w:pPr>
        <w:pStyle w:val="TOC3"/>
        <w:rPr>
          <w:rFonts w:asciiTheme="minorHAnsi" w:hAnsiTheme="minorHAnsi" w:cstheme="minorBidi"/>
          <w:kern w:val="2"/>
          <w:sz w:val="22"/>
          <w:szCs w:val="24"/>
          <w:lang w:val="en-US" w:eastAsia="zh-CN"/>
          <w14:ligatures w14:val="standardContextual"/>
        </w:rPr>
      </w:pPr>
      <w:r>
        <w:t>6.</w:t>
      </w:r>
      <w:r>
        <w:rPr>
          <w:lang w:eastAsia="zh-CN"/>
        </w:rPr>
        <w:t>16</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_Toc180683678 \h </w:instrText>
      </w:r>
      <w:r>
        <w:fldChar w:fldCharType="separate"/>
      </w:r>
      <w:r>
        <w:t>48</w:t>
      </w:r>
      <w:r>
        <w:fldChar w:fldCharType="end"/>
      </w:r>
    </w:p>
    <w:p w14:paraId="18B7C995" w14:textId="0A9DC92B" w:rsidR="000C3CE8" w:rsidRDefault="000C3CE8">
      <w:pPr>
        <w:pStyle w:val="TOC2"/>
        <w:rPr>
          <w:rFonts w:asciiTheme="minorHAnsi" w:hAnsiTheme="minorHAnsi" w:cstheme="minorBidi"/>
          <w:kern w:val="2"/>
          <w:sz w:val="22"/>
          <w:szCs w:val="24"/>
          <w:lang w:val="en-US" w:eastAsia="zh-CN"/>
          <w14:ligatures w14:val="standardContextual"/>
        </w:rPr>
      </w:pPr>
      <w:r>
        <w:t>6.Y</w:t>
      </w:r>
      <w:r>
        <w:rPr>
          <w:rFonts w:asciiTheme="minorHAnsi" w:hAnsiTheme="minorHAnsi" w:cstheme="minorBidi"/>
          <w:kern w:val="2"/>
          <w:sz w:val="22"/>
          <w:szCs w:val="24"/>
          <w:lang w:val="en-US" w:eastAsia="zh-CN"/>
          <w14:ligatures w14:val="standardContextual"/>
        </w:rPr>
        <w:tab/>
      </w:r>
      <w:r>
        <w:t>Solution #Y: &lt;Solution Name&gt;</w:t>
      </w:r>
      <w:r>
        <w:tab/>
      </w:r>
      <w:r>
        <w:fldChar w:fldCharType="begin"/>
      </w:r>
      <w:r>
        <w:instrText xml:space="preserve"> PAGEREF _Toc180683679 \h </w:instrText>
      </w:r>
      <w:r>
        <w:fldChar w:fldCharType="separate"/>
      </w:r>
      <w:r>
        <w:t>48</w:t>
      </w:r>
      <w:r>
        <w:fldChar w:fldCharType="end"/>
      </w:r>
    </w:p>
    <w:p w14:paraId="5DBD082F" w14:textId="6ADB1FD6" w:rsidR="000C3CE8" w:rsidRDefault="000C3CE8">
      <w:pPr>
        <w:pStyle w:val="TOC3"/>
        <w:rPr>
          <w:rFonts w:asciiTheme="minorHAnsi" w:hAnsiTheme="minorHAnsi" w:cstheme="minorBidi"/>
          <w:kern w:val="2"/>
          <w:sz w:val="22"/>
          <w:szCs w:val="24"/>
          <w:lang w:val="en-US" w:eastAsia="zh-CN"/>
          <w14:ligatures w14:val="standardContextual"/>
        </w:rPr>
      </w:pPr>
      <w:r>
        <w:t>6.Y.1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_Toc180683680 \h </w:instrText>
      </w:r>
      <w:r>
        <w:fldChar w:fldCharType="separate"/>
      </w:r>
      <w:r>
        <w:t>48</w:t>
      </w:r>
      <w:r>
        <w:fldChar w:fldCharType="end"/>
      </w:r>
    </w:p>
    <w:p w14:paraId="37EFCF9D" w14:textId="1CC36D5F" w:rsidR="000C3CE8" w:rsidRDefault="000C3CE8">
      <w:pPr>
        <w:pStyle w:val="TOC3"/>
        <w:rPr>
          <w:rFonts w:asciiTheme="minorHAnsi" w:hAnsiTheme="minorHAnsi" w:cstheme="minorBidi"/>
          <w:kern w:val="2"/>
          <w:sz w:val="22"/>
          <w:szCs w:val="24"/>
          <w:lang w:val="en-US" w:eastAsia="zh-CN"/>
          <w14:ligatures w14:val="standardContextual"/>
        </w:rPr>
      </w:pPr>
      <w:r>
        <w:t>6.Y.2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_Toc180683681 \h </w:instrText>
      </w:r>
      <w:r>
        <w:fldChar w:fldCharType="separate"/>
      </w:r>
      <w:r>
        <w:t>48</w:t>
      </w:r>
      <w:r>
        <w:fldChar w:fldCharType="end"/>
      </w:r>
    </w:p>
    <w:p w14:paraId="05FC7A07" w14:textId="15CBC896" w:rsidR="000C3CE8" w:rsidRDefault="000C3CE8">
      <w:pPr>
        <w:pStyle w:val="TOC3"/>
        <w:rPr>
          <w:rFonts w:asciiTheme="minorHAnsi" w:hAnsiTheme="minorHAnsi" w:cstheme="minorBidi"/>
          <w:kern w:val="2"/>
          <w:sz w:val="22"/>
          <w:szCs w:val="24"/>
          <w:lang w:val="en-US" w:eastAsia="zh-CN"/>
          <w14:ligatures w14:val="standardContextual"/>
        </w:rPr>
      </w:pPr>
      <w:r>
        <w:t>6.Y.3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_Toc180683682 \h </w:instrText>
      </w:r>
      <w:r>
        <w:fldChar w:fldCharType="separate"/>
      </w:r>
      <w:r>
        <w:t>48</w:t>
      </w:r>
      <w:r>
        <w:fldChar w:fldCharType="end"/>
      </w:r>
    </w:p>
    <w:p w14:paraId="41E216AA" w14:textId="7F86FBDB" w:rsidR="000C3CE8" w:rsidRDefault="000C3CE8">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Conclusions</w:t>
      </w:r>
      <w:r>
        <w:tab/>
      </w:r>
      <w:r>
        <w:fldChar w:fldCharType="begin"/>
      </w:r>
      <w:r>
        <w:instrText xml:space="preserve"> PAGEREF _Toc180683683 \h </w:instrText>
      </w:r>
      <w:r>
        <w:fldChar w:fldCharType="separate"/>
      </w:r>
      <w:r>
        <w:t>48</w:t>
      </w:r>
      <w:r>
        <w:fldChar w:fldCharType="end"/>
      </w:r>
    </w:p>
    <w:p w14:paraId="198C5379" w14:textId="133267FD" w:rsidR="000C3CE8" w:rsidRDefault="000C3CE8">
      <w:pPr>
        <w:pStyle w:val="TOC2"/>
        <w:rPr>
          <w:rFonts w:asciiTheme="minorHAnsi" w:hAnsiTheme="minorHAnsi" w:cstheme="minorBidi"/>
          <w:kern w:val="2"/>
          <w:sz w:val="22"/>
          <w:szCs w:val="24"/>
          <w:lang w:val="en-US" w:eastAsia="zh-CN"/>
          <w14:ligatures w14:val="standardContextual"/>
        </w:rPr>
      </w:pPr>
      <w:r>
        <w:rPr>
          <w:lang w:eastAsia="zh-CN"/>
        </w:rPr>
        <w:t>7</w:t>
      </w:r>
      <w:r>
        <w:t>.</w:t>
      </w:r>
      <w:r>
        <w:rPr>
          <w:lang w:eastAsia="zh-CN"/>
        </w:rPr>
        <w:t>1</w:t>
      </w:r>
      <w:r>
        <w:rPr>
          <w:rFonts w:asciiTheme="minorHAnsi" w:hAnsiTheme="minorHAnsi" w:cstheme="minorBidi"/>
          <w:kern w:val="2"/>
          <w:sz w:val="22"/>
          <w:szCs w:val="24"/>
          <w:lang w:val="en-US" w:eastAsia="zh-CN"/>
          <w14:ligatures w14:val="standardContextual"/>
        </w:rPr>
        <w:tab/>
      </w:r>
      <w:r>
        <w:t>Key Issue #2: S</w:t>
      </w:r>
      <w:r>
        <w:rPr>
          <w:lang w:eastAsia="zh-CN"/>
        </w:rPr>
        <w:t>ecurity</w:t>
      </w:r>
      <w:r>
        <w:t xml:space="preserve"> for Multi-hop UE-to-UE Relay</w:t>
      </w:r>
      <w:r>
        <w:tab/>
      </w:r>
      <w:r>
        <w:fldChar w:fldCharType="begin"/>
      </w:r>
      <w:r>
        <w:instrText xml:space="preserve"> PAGEREF _Toc180683684 \h </w:instrText>
      </w:r>
      <w:r>
        <w:fldChar w:fldCharType="separate"/>
      </w:r>
      <w:r>
        <w:t>48</w:t>
      </w:r>
      <w:r>
        <w:fldChar w:fldCharType="end"/>
      </w:r>
    </w:p>
    <w:p w14:paraId="376B0906" w14:textId="6838B3B9" w:rsidR="000C3CE8" w:rsidRDefault="000C3CE8">
      <w:pPr>
        <w:pStyle w:val="TOC8"/>
        <w:rPr>
          <w:rFonts w:asciiTheme="minorHAnsi" w:hAnsiTheme="minorHAnsi" w:cstheme="minorBidi"/>
          <w:b w:val="0"/>
          <w:kern w:val="2"/>
          <w:szCs w:val="24"/>
          <w:lang w:val="en-US" w:eastAsia="zh-CN"/>
          <w14:ligatures w14:val="standardContextual"/>
        </w:rPr>
      </w:pPr>
      <w:r>
        <w:t>Annex A (informative): Change history</w:t>
      </w:r>
      <w:r>
        <w:tab/>
      </w:r>
      <w:r>
        <w:fldChar w:fldCharType="begin"/>
      </w:r>
      <w:r>
        <w:instrText xml:space="preserve"> PAGEREF _Toc180683685 \h </w:instrText>
      </w:r>
      <w:r>
        <w:fldChar w:fldCharType="separate"/>
      </w:r>
      <w:r>
        <w:t>50</w:t>
      </w:r>
      <w:r>
        <w:fldChar w:fldCharType="end"/>
      </w:r>
    </w:p>
    <w:p w14:paraId="0707AAF7" w14:textId="4EEB74E5"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80683579"/>
      <w:bookmarkEnd w:id="15"/>
      <w:r w:rsidRPr="004D3578">
        <w:lastRenderedPageBreak/>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80683580"/>
      <w:bookmarkEnd w:id="19"/>
      <w:r w:rsidRPr="004D3578">
        <w:lastRenderedPageBreak/>
        <w:t>1</w:t>
      </w:r>
      <w:r w:rsidRPr="004D3578">
        <w:tab/>
        <w:t>Scope</w:t>
      </w:r>
      <w:bookmarkEnd w:id="20"/>
    </w:p>
    <w:p w14:paraId="73DDF730" w14:textId="5E65CBB7" w:rsidR="003920B6" w:rsidRDefault="003920B6" w:rsidP="003920B6">
      <w:bookmarkStart w:id="21"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t xml:space="preserve">23.700-03 </w:t>
      </w:r>
      <w:r w:rsidRPr="00E14F76">
        <w:t>[</w:t>
      </w:r>
      <w:r w:rsidR="00331EEE" w:rsidRPr="00E14F76">
        <w:t>1</w:t>
      </w:r>
      <w:r w:rsidRPr="00E14F76">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r>
        <w:t>ProSe multi-hop UE-</w:t>
      </w:r>
      <w:r>
        <w:rPr>
          <w:rFonts w:hint="eastAsia"/>
          <w:lang w:eastAsia="zh-CN"/>
        </w:rPr>
        <w:t>to-</w:t>
      </w:r>
      <w:r>
        <w:t>UE Relay (Layer-3 Relay only).</w:t>
      </w:r>
      <w:r>
        <w:tab/>
      </w:r>
      <w:bookmarkEnd w:id="21"/>
    </w:p>
    <w:p w14:paraId="1F056EDF" w14:textId="77777777" w:rsidR="00080512" w:rsidRPr="004D3578" w:rsidRDefault="00080512">
      <w:pPr>
        <w:pStyle w:val="Heading1"/>
      </w:pPr>
      <w:bookmarkStart w:id="22" w:name="references"/>
      <w:bookmarkStart w:id="23" w:name="_Toc180683581"/>
      <w:bookmarkEnd w:id="22"/>
      <w:r w:rsidRPr="004D3578">
        <w:t>2</w:t>
      </w:r>
      <w:r w:rsidRPr="004D3578">
        <w:tab/>
        <w:t>References</w:t>
      </w:r>
      <w:bookmarkEnd w:id="2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Heading1"/>
      </w:pPr>
      <w:bookmarkStart w:id="24" w:name="definitions"/>
      <w:bookmarkStart w:id="25" w:name="_Toc180683582"/>
      <w:bookmarkEnd w:id="24"/>
      <w:r w:rsidRPr="004D3578">
        <w:t>3</w:t>
      </w:r>
      <w:r w:rsidRPr="004D3578">
        <w:tab/>
        <w:t>Definitions</w:t>
      </w:r>
      <w:r w:rsidR="00602AEA">
        <w:t xml:space="preserve"> of terms, symbols and abbreviations</w:t>
      </w:r>
      <w:bookmarkEnd w:id="25"/>
    </w:p>
    <w:p w14:paraId="316CB486" w14:textId="77777777" w:rsidR="00080512" w:rsidRPr="004D3578" w:rsidRDefault="00080512">
      <w:pPr>
        <w:pStyle w:val="Heading2"/>
      </w:pPr>
      <w:bookmarkStart w:id="26" w:name="_Toc180683583"/>
      <w:r w:rsidRPr="004D3578">
        <w:t>3.1</w:t>
      </w:r>
      <w:r w:rsidRPr="004D3578">
        <w:tab/>
      </w:r>
      <w:r w:rsidR="002B6339">
        <w:t>Terms</w:t>
      </w:r>
      <w:bookmarkEnd w:id="26"/>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7" w:name="_Toc180683584"/>
      <w:r w:rsidRPr="004D3578">
        <w:t>3.2</w:t>
      </w:r>
      <w:r w:rsidRPr="004D3578">
        <w:tab/>
        <w:t>Symbols</w:t>
      </w:r>
      <w:bookmarkEnd w:id="27"/>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8" w:name="_Toc180683585"/>
      <w:r w:rsidRPr="004D3578">
        <w:lastRenderedPageBreak/>
        <w:t>3.3</w:t>
      </w:r>
      <w:r w:rsidRPr="004D3578">
        <w:tab/>
        <w:t>Abbreviations</w:t>
      </w:r>
      <w:bookmarkEnd w:id="28"/>
    </w:p>
    <w:p w14:paraId="73B21D4E" w14:textId="126E5EB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Heading1"/>
      </w:pPr>
      <w:bookmarkStart w:id="29" w:name="clause4"/>
      <w:bookmarkStart w:id="30" w:name="tsgNames"/>
      <w:bookmarkStart w:id="31" w:name="_Toc48930850"/>
      <w:bookmarkStart w:id="32" w:name="_Toc49376099"/>
      <w:bookmarkStart w:id="33" w:name="_Toc56501548"/>
      <w:bookmarkStart w:id="34" w:name="_Toc180683586"/>
      <w:bookmarkEnd w:id="29"/>
      <w:bookmarkEnd w:id="30"/>
      <w:r>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688AEA4A" w:rsidR="00D31D77" w:rsidRDefault="00F40FB3" w:rsidP="00D31D77">
      <w:pPr>
        <w:pStyle w:val="TH"/>
        <w:rPr>
          <w:lang w:eastAsia="ko-KR"/>
        </w:rPr>
      </w:pPr>
      <w:r w:rsidRPr="00316996">
        <w:rPr>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772773" w:rsidRDefault="00EF6AD4" w:rsidP="00EF6AD4">
      <w:pPr>
        <w:pStyle w:val="TH"/>
      </w:pPr>
      <w:r w:rsidRPr="00772773">
        <w:t xml:space="preserve">Figure </w:t>
      </w:r>
      <w:r>
        <w:t>4</w:t>
      </w:r>
      <w:r w:rsidRPr="00772773">
        <w:t xml:space="preserve">-1: Example scenario of </w:t>
      </w:r>
      <w:r>
        <w:t>5</w:t>
      </w:r>
      <w:r>
        <w:rPr>
          <w:rFonts w:hint="eastAsia"/>
          <w:lang w:eastAsia="zh-CN"/>
        </w:rPr>
        <w:t>G</w:t>
      </w:r>
      <w:r>
        <w:t xml:space="preserve"> ProSe </w:t>
      </w:r>
      <w:r w:rsidRPr="00772773">
        <w:t>multi-hop UE-to-Network Relay</w:t>
      </w:r>
    </w:p>
    <w:p w14:paraId="1D437C6D" w14:textId="344B1A49" w:rsidR="00EF6AD4" w:rsidRDefault="00EF6AD4" w:rsidP="00EF6AD4">
      <w:r>
        <w:t xml:space="preserve">As shown in the figure 4-1 above, the Layer-2 and Layer-3 5G ProSe multi-hop UE-to-Network Relay allow the Remote UE to communicate with the network via </w:t>
      </w:r>
      <w:r>
        <w:rPr>
          <w:rFonts w:hint="eastAsia"/>
          <w:lang w:eastAsia="zh-CN"/>
        </w:rPr>
        <w:t>5G ProSe Intermediate</w:t>
      </w:r>
      <w:r>
        <w:t xml:space="preserve"> UE-to-Network Relay(s) and UE-to-Network Relay, and vi</w:t>
      </w:r>
      <w:r>
        <w:rPr>
          <w:rFonts w:hint="eastAsia"/>
          <w:lang w:eastAsia="zh-CN"/>
        </w:rPr>
        <w:t>c</w:t>
      </w:r>
      <w:r>
        <w:t xml:space="preserve">e versa. </w:t>
      </w:r>
    </w:p>
    <w:p w14:paraId="0CA69BE2" w14:textId="0D473DBD" w:rsidR="00EF6AD4" w:rsidRDefault="00EF6AD4" w:rsidP="00EF6AD4">
      <w:pPr>
        <w:ind w:firstLineChars="213" w:firstLine="426"/>
        <w:rPr>
          <w:lang w:eastAsia="zh-CN"/>
        </w:rPr>
      </w:pPr>
      <w:r>
        <w:rPr>
          <w:lang w:eastAsia="zh-CN"/>
        </w:rPr>
        <w:t xml:space="preserve">NOTE </w:t>
      </w:r>
      <w:r>
        <w:rPr>
          <w:rFonts w:hint="eastAsia"/>
          <w:lang w:eastAsia="zh-CN"/>
        </w:rPr>
        <w:t xml:space="preserve">1: </w:t>
      </w:r>
      <w:r>
        <w:rPr>
          <w:lang w:eastAsia="zh-CN"/>
        </w:rPr>
        <w:t>void</w:t>
      </w:r>
      <w:r>
        <w:rPr>
          <w:rFonts w:hint="eastAsia"/>
          <w:lang w:eastAsia="zh-CN"/>
        </w:rPr>
        <w:t xml:space="preserve">. </w:t>
      </w:r>
    </w:p>
    <w:p w14:paraId="00F49DA7" w14:textId="28152DED" w:rsidR="00D31D77" w:rsidRDefault="00EF6AD4" w:rsidP="00D31D77">
      <w:pPr>
        <w:pStyle w:val="TH"/>
      </w:pPr>
      <w:r>
        <w:rPr>
          <w:rFonts w:eastAsia="Times New Roman"/>
        </w:rPr>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4.5pt;height:101.5pt" o:ole="">
            <v:imagedata r:id="rId12" o:title=""/>
          </v:shape>
          <o:OLEObject Type="Embed" ProgID="Visio.Drawing.11" ShapeID="_x0000_i1027" DrawAspect="Content" ObjectID="_1791296595" r:id="rId13"/>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lastRenderedPageBreak/>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Heading1"/>
      </w:pPr>
      <w:bookmarkStart w:id="35" w:name="_Toc180683587"/>
      <w:r>
        <w:t>5</w:t>
      </w:r>
      <w:r>
        <w:tab/>
        <w:t>Key issues</w:t>
      </w:r>
      <w:bookmarkEnd w:id="35"/>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Heading2"/>
        <w:jc w:val="both"/>
        <w:rPr>
          <w:rFonts w:eastAsia="Times New Roman" w:cs="Arial"/>
          <w:sz w:val="28"/>
          <w:szCs w:val="28"/>
        </w:rPr>
      </w:pPr>
      <w:bookmarkStart w:id="36" w:name="_Toc180683588"/>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6"/>
    </w:p>
    <w:p w14:paraId="12ED8E4A" w14:textId="0FF041B2" w:rsidR="00D31D77" w:rsidRDefault="003F3F6D" w:rsidP="00D31D77">
      <w:pPr>
        <w:pStyle w:val="Heading3"/>
        <w:jc w:val="both"/>
        <w:rPr>
          <w:rFonts w:eastAsia="Times New Roman"/>
        </w:rPr>
      </w:pPr>
      <w:bookmarkStart w:id="37" w:name="_Toc180683589"/>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7"/>
    </w:p>
    <w:p w14:paraId="7C151CD1" w14:textId="77777777" w:rsidR="002079A0" w:rsidRDefault="002079A0" w:rsidP="002079A0">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296F10F2" w14:textId="77777777" w:rsidR="002079A0" w:rsidRDefault="002079A0" w:rsidP="002079A0">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Heading3"/>
        <w:jc w:val="both"/>
        <w:rPr>
          <w:rFonts w:eastAsia="Times New Roman"/>
        </w:rPr>
      </w:pPr>
      <w:bookmarkStart w:id="38" w:name="_Toc180683590"/>
      <w:r w:rsidRPr="003F3F6D">
        <w:rPr>
          <w:rFonts w:eastAsia="Times New Roman"/>
        </w:rPr>
        <w:t>5.1</w:t>
      </w:r>
      <w:r w:rsidR="00D31D77" w:rsidRPr="009B2F81">
        <w:rPr>
          <w:rFonts w:eastAsia="Times New Roman"/>
        </w:rPr>
        <w:t>.2</w:t>
      </w:r>
      <w:r w:rsidR="00D31D77" w:rsidRPr="009B2F81">
        <w:rPr>
          <w:rFonts w:eastAsia="Times New Roman"/>
        </w:rPr>
        <w:tab/>
        <w:t>Threats</w:t>
      </w:r>
      <w:bookmarkEnd w:id="38"/>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028FF73" w14:textId="77777777" w:rsidR="002079A0" w:rsidRPr="00D31D77" w:rsidRDefault="002079A0" w:rsidP="002079A0">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05A122A7" w14:textId="38E3EDEB" w:rsidR="00D31D77" w:rsidRPr="009B2F81" w:rsidRDefault="003F3F6D" w:rsidP="00D31D77">
      <w:pPr>
        <w:pStyle w:val="Heading3"/>
        <w:jc w:val="both"/>
        <w:rPr>
          <w:rFonts w:eastAsia="Times New Roman"/>
        </w:rPr>
      </w:pPr>
      <w:bookmarkStart w:id="39" w:name="_Toc180683591"/>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39"/>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Heading2"/>
      </w:pPr>
      <w:bookmarkStart w:id="40" w:name="_Toc513475447"/>
      <w:bookmarkStart w:id="41" w:name="_Toc48930863"/>
      <w:bookmarkStart w:id="42" w:name="_Toc49376112"/>
      <w:bookmarkStart w:id="43" w:name="_Toc56501565"/>
      <w:bookmarkStart w:id="44" w:name="_Toc101349996"/>
      <w:bookmarkStart w:id="45" w:name="_Toc180683592"/>
      <w:r>
        <w:lastRenderedPageBreak/>
        <w:t>5.</w:t>
      </w:r>
      <w:r w:rsidR="003F3F6D">
        <w:t>2</w:t>
      </w:r>
      <w:r>
        <w:tab/>
        <w:t>Key Issue #</w:t>
      </w:r>
      <w:r w:rsidR="003F3F6D">
        <w:t>2</w:t>
      </w:r>
      <w:r>
        <w:t xml:space="preserve">: </w:t>
      </w:r>
      <w:bookmarkEnd w:id="40"/>
      <w:bookmarkEnd w:id="41"/>
      <w:bookmarkEnd w:id="42"/>
      <w:bookmarkEnd w:id="43"/>
      <w:bookmarkEnd w:id="44"/>
      <w:r>
        <w:t>S</w:t>
      </w:r>
      <w:r>
        <w:rPr>
          <w:rFonts w:hint="eastAsia"/>
          <w:lang w:eastAsia="zh-CN"/>
        </w:rPr>
        <w:t>ecurity</w:t>
      </w:r>
      <w:r>
        <w:t xml:space="preserve"> for Multi-hop UE-to-UE Relay</w:t>
      </w:r>
      <w:bookmarkEnd w:id="45"/>
    </w:p>
    <w:p w14:paraId="53F430F7" w14:textId="1A1E2950" w:rsidR="0016310F" w:rsidRDefault="0016310F" w:rsidP="0016310F">
      <w:pPr>
        <w:pStyle w:val="Heading3"/>
      </w:pPr>
      <w:bookmarkStart w:id="46" w:name="_Toc513475448"/>
      <w:bookmarkStart w:id="47" w:name="_Toc48930864"/>
      <w:bookmarkStart w:id="48" w:name="_Toc49376113"/>
      <w:bookmarkStart w:id="49" w:name="_Toc56501566"/>
      <w:bookmarkStart w:id="50" w:name="_Toc101349997"/>
      <w:bookmarkStart w:id="51" w:name="_Toc180683593"/>
      <w:r>
        <w:t>5.</w:t>
      </w:r>
      <w:r w:rsidR="003F3F6D">
        <w:t>2</w:t>
      </w:r>
      <w:r>
        <w:t>.1</w:t>
      </w:r>
      <w:r>
        <w:tab/>
        <w:t>Key issue</w:t>
      </w:r>
      <w:r>
        <w:rPr>
          <w:rFonts w:hint="eastAsia"/>
          <w:lang w:eastAsia="zh-CN"/>
        </w:rPr>
        <w:t xml:space="preserve"> </w:t>
      </w:r>
      <w:r>
        <w:t>details</w:t>
      </w:r>
      <w:bookmarkEnd w:id="46"/>
      <w:bookmarkEnd w:id="47"/>
      <w:bookmarkEnd w:id="48"/>
      <w:bookmarkEnd w:id="49"/>
      <w:bookmarkEnd w:id="50"/>
      <w:bookmarkEnd w:id="51"/>
    </w:p>
    <w:p w14:paraId="10AA6BA1" w14:textId="0AF12937" w:rsidR="002079A0" w:rsidRPr="00DE5D20" w:rsidRDefault="002079A0" w:rsidP="002079A0">
      <w:pPr>
        <w:rPr>
          <w:lang w:val="en-US" w:eastAsia="zh-CN"/>
        </w:rPr>
      </w:pPr>
      <w:bookmarkStart w:id="52" w:name="_Toc513475449"/>
      <w:bookmarkStart w:id="53" w:name="_Toc48930865"/>
      <w:bookmarkStart w:id="54" w:name="_Toc49376114"/>
      <w:bookmarkStart w:id="55" w:name="_Toc56501567"/>
      <w:bookmarkStart w:id="56"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multi-hop UE-to-UE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[1].</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Heading3"/>
      </w:pPr>
      <w:bookmarkStart w:id="57" w:name="_Toc180683594"/>
      <w:r>
        <w:t>5.</w:t>
      </w:r>
      <w:r w:rsidR="003F3F6D">
        <w:t>2</w:t>
      </w:r>
      <w:r>
        <w:t>.2</w:t>
      </w:r>
      <w:r>
        <w:tab/>
        <w:t>Security threats</w:t>
      </w:r>
      <w:bookmarkStart w:id="58" w:name="_Toc513475450"/>
      <w:bookmarkStart w:id="59" w:name="_Toc48930866"/>
      <w:bookmarkStart w:id="60" w:name="_Toc49376115"/>
      <w:bookmarkStart w:id="61" w:name="_Toc56501568"/>
      <w:bookmarkStart w:id="62" w:name="_Toc101349999"/>
      <w:bookmarkEnd w:id="52"/>
      <w:bookmarkEnd w:id="53"/>
      <w:bookmarkEnd w:id="54"/>
      <w:bookmarkEnd w:id="55"/>
      <w:bookmarkEnd w:id="56"/>
      <w:bookmarkEnd w:id="57"/>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Heading3"/>
      </w:pPr>
      <w:bookmarkStart w:id="63" w:name="_Toc180683595"/>
      <w:r>
        <w:t>5.</w:t>
      </w:r>
      <w:r w:rsidR="003F3F6D">
        <w:t>2</w:t>
      </w:r>
      <w:r>
        <w:t>.3</w:t>
      </w:r>
      <w:r>
        <w:tab/>
        <w:t>Potential security requirements</w:t>
      </w:r>
      <w:bookmarkEnd w:id="58"/>
      <w:bookmarkEnd w:id="59"/>
      <w:bookmarkEnd w:id="60"/>
      <w:bookmarkEnd w:id="61"/>
      <w:bookmarkEnd w:id="62"/>
      <w:bookmarkEnd w:id="63"/>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Heading2"/>
      </w:pPr>
      <w:bookmarkStart w:id="64" w:name="_Toc180683596"/>
      <w:r>
        <w:t>5</w:t>
      </w:r>
      <w:r w:rsidR="00F00BF9">
        <w:t>.</w:t>
      </w:r>
      <w:bookmarkStart w:id="65" w:name="_Toc63690071"/>
      <w:r w:rsidR="00A71C1C">
        <w:t>X</w:t>
      </w:r>
      <w:r w:rsidR="00F00BF9">
        <w:tab/>
        <w:t xml:space="preserve">Key Issue </w:t>
      </w:r>
      <w:r w:rsidR="00A71C1C">
        <w:t>#X</w:t>
      </w:r>
      <w:r w:rsidR="00F00BF9">
        <w:t xml:space="preserve">: </w:t>
      </w:r>
      <w:bookmarkEnd w:id="65"/>
      <w:r w:rsidR="00A71C1C">
        <w:t>&lt;Key Issue Name&gt;</w:t>
      </w:r>
      <w:bookmarkEnd w:id="64"/>
    </w:p>
    <w:p w14:paraId="46A61EF1" w14:textId="2624F4F2" w:rsidR="00F00BF9" w:rsidRDefault="003C5BD4" w:rsidP="00F00BF9">
      <w:pPr>
        <w:pStyle w:val="Heading3"/>
      </w:pPr>
      <w:bookmarkStart w:id="66" w:name="_Toc63690072"/>
      <w:bookmarkStart w:id="67" w:name="_Toc180683597"/>
      <w:r>
        <w:t>5</w:t>
      </w:r>
      <w:r w:rsidR="00F00BF9">
        <w:t>.</w:t>
      </w:r>
      <w:r w:rsidR="00A71C1C">
        <w:t>X</w:t>
      </w:r>
      <w:r w:rsidR="00F00BF9">
        <w:t>.1</w:t>
      </w:r>
      <w:r w:rsidR="00F00BF9">
        <w:tab/>
        <w:t>Key issue details</w:t>
      </w:r>
      <w:bookmarkEnd w:id="66"/>
      <w:bookmarkEnd w:id="67"/>
    </w:p>
    <w:p w14:paraId="7C9F1840" w14:textId="1E917D65" w:rsidR="00F00BF9" w:rsidRDefault="003C5BD4" w:rsidP="00F00BF9">
      <w:pPr>
        <w:pStyle w:val="Heading3"/>
      </w:pPr>
      <w:bookmarkStart w:id="68" w:name="_Toc180683598"/>
      <w:r>
        <w:t>5</w:t>
      </w:r>
      <w:r w:rsidR="00F00BF9">
        <w:t>.</w:t>
      </w:r>
      <w:r w:rsidR="00A71C1C">
        <w:t>X</w:t>
      </w:r>
      <w:r w:rsidR="00F00BF9">
        <w:t>.2</w:t>
      </w:r>
      <w:r w:rsidR="00F00BF9">
        <w:tab/>
        <w:t>Security threats</w:t>
      </w:r>
      <w:bookmarkEnd w:id="68"/>
    </w:p>
    <w:p w14:paraId="627A3299" w14:textId="406ABB70" w:rsidR="00F00BF9" w:rsidRDefault="003C5BD4" w:rsidP="00F00BF9">
      <w:pPr>
        <w:pStyle w:val="Heading3"/>
      </w:pPr>
      <w:bookmarkStart w:id="69" w:name="_Toc180683599"/>
      <w:r>
        <w:rPr>
          <w:color w:val="000000" w:themeColor="text1"/>
        </w:rPr>
        <w:t>5</w:t>
      </w:r>
      <w:r w:rsidR="00F00BF9">
        <w:t>.</w:t>
      </w:r>
      <w:r w:rsidR="00A71C1C">
        <w:t>X</w:t>
      </w:r>
      <w:r w:rsidR="00F00BF9">
        <w:t>.3</w:t>
      </w:r>
      <w:r w:rsidR="00F00BF9">
        <w:tab/>
        <w:t>Potential security requirements</w:t>
      </w:r>
      <w:bookmarkEnd w:id="69"/>
    </w:p>
    <w:p w14:paraId="07A6E394" w14:textId="6DFD352A" w:rsidR="004A0D3A" w:rsidRDefault="003C5BD4" w:rsidP="004A0D3A">
      <w:pPr>
        <w:pStyle w:val="Heading1"/>
      </w:pPr>
      <w:bookmarkStart w:id="70" w:name="_Toc180683600"/>
      <w:r>
        <w:t>6</w:t>
      </w:r>
      <w:r w:rsidR="004A0D3A">
        <w:tab/>
        <w:t>Solutions</w:t>
      </w:r>
      <w:bookmarkEnd w:id="70"/>
    </w:p>
    <w:p w14:paraId="23D5D991" w14:textId="77777777" w:rsidR="00A71C1C" w:rsidRPr="008040EA" w:rsidRDefault="00A71C1C" w:rsidP="00A71C1C">
      <w:pPr>
        <w:pStyle w:val="EditorsNote"/>
      </w:pPr>
      <w:r>
        <w:t>Editor’s Note: This clause contains the proposed solutions addressing the identified key issues.</w:t>
      </w:r>
    </w:p>
    <w:p w14:paraId="36868CA9" w14:textId="703A2CDB" w:rsidR="008363DF" w:rsidRDefault="008363DF" w:rsidP="008363DF">
      <w:pPr>
        <w:pStyle w:val="Heading2"/>
      </w:pPr>
      <w:bookmarkStart w:id="71" w:name="_Toc513475452"/>
      <w:bookmarkStart w:id="72" w:name="_Toc48930869"/>
      <w:bookmarkStart w:id="73" w:name="_Toc49376118"/>
      <w:bookmarkStart w:id="74" w:name="_Toc56501632"/>
      <w:bookmarkStart w:id="75" w:name="_Toc180683601"/>
      <w:r>
        <w:lastRenderedPageBreak/>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75"/>
    </w:p>
    <w:p w14:paraId="62CF0D81" w14:textId="3B9232EA" w:rsidR="008363DF" w:rsidRDefault="008363DF" w:rsidP="008363DF">
      <w:pPr>
        <w:pStyle w:val="Heading3"/>
      </w:pPr>
      <w:bookmarkStart w:id="76" w:name="_Toc180683602"/>
      <w:r>
        <w:t>6.</w:t>
      </w:r>
      <w:r w:rsidR="00E72474">
        <w:rPr>
          <w:rFonts w:hint="eastAsia"/>
          <w:lang w:eastAsia="zh-CN"/>
        </w:rPr>
        <w:t>1</w:t>
      </w:r>
      <w:r>
        <w:t>.1</w:t>
      </w:r>
      <w:r>
        <w:tab/>
        <w:t>Introduction</w:t>
      </w:r>
      <w:bookmarkEnd w:id="76"/>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Heading3"/>
      </w:pPr>
      <w:bookmarkStart w:id="77" w:name="_Toc180683603"/>
      <w:r>
        <w:t>6.</w:t>
      </w:r>
      <w:r>
        <w:rPr>
          <w:rFonts w:hint="eastAsia"/>
          <w:lang w:eastAsia="zh-CN"/>
        </w:rPr>
        <w:t>1</w:t>
      </w:r>
      <w:r>
        <w:t>.2</w:t>
      </w:r>
      <w:r>
        <w:tab/>
        <w:t>Solution details</w:t>
      </w:r>
      <w:bookmarkEnd w:id="77"/>
    </w:p>
    <w:p w14:paraId="6B4355C9" w14:textId="1866BCDA" w:rsidR="008363DF" w:rsidRDefault="008363DF" w:rsidP="008363DF">
      <w:pPr>
        <w:pStyle w:val="Heading4"/>
      </w:pPr>
      <w:bookmarkStart w:id="78" w:name="_Toc180683604"/>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8"/>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8" type="#_x0000_t75" style="width:319.5pt;height:345pt" o:ole="">
            <v:imagedata r:id="rId14" o:title="" croptop="965f" cropbottom="3815f" cropleft="1442f" cropright="1476f"/>
          </v:shape>
          <o:OLEObject Type="Embed" ProgID="Visio.Drawing.15" ShapeID="_x0000_i1028" DrawAspect="Content" ObjectID="_1791296596" r:id="rId15"/>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ListParagraph"/>
        <w:numPr>
          <w:ilvl w:val="0"/>
          <w:numId w:val="9"/>
        </w:numPr>
        <w:overflowPunct w:val="0"/>
        <w:autoSpaceDE w:val="0"/>
        <w:autoSpaceDN w:val="0"/>
        <w:spacing w:after="120"/>
        <w:rPr>
          <w:lang w:val="en-CA"/>
        </w:rPr>
      </w:pPr>
      <w:r>
        <w:rPr>
          <w:lang w:val="en-CA"/>
        </w:rPr>
        <w:lastRenderedPageBreak/>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ListParagraph"/>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ListParagraph"/>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0D097160"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ListParagraph"/>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ListParagraph"/>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ListParagraph"/>
        <w:spacing w:after="120"/>
        <w:rPr>
          <w:lang w:val="en-CA"/>
        </w:rPr>
      </w:pPr>
      <w:r>
        <w:rPr>
          <w:lang w:val="en-CA"/>
        </w:rPr>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ListParagraph"/>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ListParagraph"/>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ListParagraph"/>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ListParagraph"/>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ListParagraph"/>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ListParagraph"/>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ListParagraph"/>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ListParagraph"/>
        <w:spacing w:after="120"/>
        <w:rPr>
          <w:lang w:val="en-CA"/>
        </w:rPr>
      </w:pPr>
      <w:r>
        <w:rPr>
          <w:lang w:val="en-CA"/>
        </w:rPr>
        <w:lastRenderedPageBreak/>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ListParagraph"/>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Heading4"/>
      </w:pPr>
      <w:bookmarkStart w:id="79" w:name="_Toc180683605"/>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79"/>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ListParagraph"/>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ListParagraph"/>
        <w:numPr>
          <w:ilvl w:val="0"/>
          <w:numId w:val="10"/>
        </w:numPr>
        <w:overflowPunct w:val="0"/>
        <w:autoSpaceDE w:val="0"/>
        <w:autoSpaceDN w:val="0"/>
        <w:spacing w:after="60"/>
        <w:rPr>
          <w:lang w:val="en-CA"/>
        </w:rPr>
      </w:pPr>
      <w:r>
        <w:rPr>
          <w:lang w:val="en-CA"/>
        </w:rPr>
        <w:t xml:space="preserve">The last hop Intermediate Relay derives </w:t>
      </w:r>
      <w:r>
        <w:rPr>
          <w:rFonts w:ascii="Calibri" w:hAnsi="Calibri" w:cs="Calibri"/>
          <w:color w:val="000000"/>
          <w:lang w:val="sv-SE"/>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ListParagraph"/>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Heading4"/>
      </w:pPr>
      <w:bookmarkStart w:id="80" w:name="_Toc180683606"/>
      <w:r>
        <w:t>6.</w:t>
      </w:r>
      <w:r>
        <w:rPr>
          <w:rFonts w:hint="eastAsia"/>
          <w:lang w:eastAsia="zh-CN"/>
        </w:rPr>
        <w:t>1</w:t>
      </w:r>
      <w:r>
        <w:t>.2.3</w:t>
      </w:r>
      <w:r>
        <w:tab/>
        <w:t>Key Hierarchy</w:t>
      </w:r>
      <w:bookmarkEnd w:id="80"/>
      <w:r>
        <w:t xml:space="preserve"> </w:t>
      </w:r>
    </w:p>
    <w:p w14:paraId="6FD64A03" w14:textId="77777777" w:rsidR="008363DF" w:rsidRDefault="008363DF" w:rsidP="008363DF">
      <w:pPr>
        <w:keepNext/>
        <w:spacing w:after="60"/>
        <w:jc w:val="center"/>
      </w:pPr>
      <w:r>
        <w:object w:dxaOrig="13260" w:dyaOrig="5700" w14:anchorId="21BEE8C9">
          <v:shape id="_x0000_i1029" type="#_x0000_t75" style="width:457pt;height:177pt" o:ole="">
            <v:imagedata r:id="rId16" o:title="" croptop="3923f" cropbottom="4039f" cropleft="981f" cropright="1705f"/>
          </v:shape>
          <o:OLEObject Type="Embed" ProgID="Visio.Drawing.15" ShapeID="_x0000_i1029" DrawAspect="Content" ObjectID="_1791296597" r:id="rId17"/>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Heading3"/>
      </w:pPr>
      <w:bookmarkStart w:id="81" w:name="_Toc180683607"/>
      <w:r>
        <w:t>6.</w:t>
      </w:r>
      <w:r>
        <w:rPr>
          <w:rFonts w:hint="eastAsia"/>
          <w:lang w:eastAsia="zh-CN"/>
        </w:rPr>
        <w:t>1</w:t>
      </w:r>
      <w:r>
        <w:t>.3</w:t>
      </w:r>
      <w:r>
        <w:tab/>
        <w:t>Evaluation</w:t>
      </w:r>
      <w:bookmarkEnd w:id="81"/>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lastRenderedPageBreak/>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2EBEE051" w14:textId="5B5A20A7" w:rsidR="008363DF" w:rsidRDefault="008363DF" w:rsidP="008363DF">
      <w:pPr>
        <w:pStyle w:val="Heading2"/>
      </w:pPr>
      <w:bookmarkStart w:id="82" w:name="_Toc180683608"/>
      <w:r>
        <w:t>6.</w:t>
      </w:r>
      <w:r w:rsidR="00362DC0">
        <w:rPr>
          <w:rFonts w:hint="eastAsia"/>
          <w:lang w:eastAsia="zh-CN"/>
        </w:rPr>
        <w:t>2</w:t>
      </w:r>
      <w:r>
        <w:tab/>
        <w:t>Solution #</w:t>
      </w:r>
      <w:r w:rsidR="003017AE">
        <w:rPr>
          <w:rFonts w:hint="eastAsia"/>
          <w:lang w:eastAsia="zh-CN"/>
        </w:rPr>
        <w:t>2</w:t>
      </w:r>
      <w:r>
        <w:t xml:space="preserve">: </w:t>
      </w:r>
      <w:r w:rsidR="003017AE">
        <w:rPr>
          <w:lang w:eastAsia="ko-KR"/>
        </w:rPr>
        <w:t xml:space="preserve">Security of </w:t>
      </w:r>
      <w:r w:rsidR="003017AE" w:rsidRPr="00233754">
        <w:rPr>
          <w:lang w:eastAsia="ko-KR"/>
        </w:rPr>
        <w:t>multi</w:t>
      </w:r>
      <w:r w:rsidR="003017AE">
        <w:rPr>
          <w:lang w:eastAsia="ko-KR"/>
        </w:rPr>
        <w:t>-</w:t>
      </w:r>
      <w:r w:rsidR="003017AE" w:rsidRPr="00233754">
        <w:rPr>
          <w:lang w:eastAsia="ko-KR"/>
        </w:rPr>
        <w:t>hop UE-to-Network Relay discovery</w:t>
      </w:r>
      <w:r w:rsidR="003017AE">
        <w:rPr>
          <w:lang w:eastAsia="ko-KR"/>
        </w:rPr>
        <w:t xml:space="preserve"> Model A</w:t>
      </w:r>
      <w:bookmarkEnd w:id="82"/>
    </w:p>
    <w:p w14:paraId="6BB047AF" w14:textId="0C54C51F" w:rsidR="008363DF" w:rsidRDefault="008363DF" w:rsidP="008363DF">
      <w:pPr>
        <w:pStyle w:val="Heading3"/>
      </w:pPr>
      <w:bookmarkStart w:id="83" w:name="_Toc180683609"/>
      <w:r>
        <w:t>6.</w:t>
      </w:r>
      <w:r w:rsidR="00362DC0">
        <w:rPr>
          <w:rFonts w:hint="eastAsia"/>
          <w:lang w:eastAsia="zh-CN"/>
        </w:rPr>
        <w:t>2</w:t>
      </w:r>
      <w:r>
        <w:t>.1</w:t>
      </w:r>
      <w:r>
        <w:tab/>
        <w:t>Introduction</w:t>
      </w:r>
      <w:bookmarkEnd w:id="83"/>
    </w:p>
    <w:p w14:paraId="72E1328C" w14:textId="77777777" w:rsidR="00362DC0" w:rsidRDefault="00362DC0" w:rsidP="00362DC0">
      <w:r w:rsidRPr="008B3261">
        <w:t>This solution addresses key issue</w:t>
      </w:r>
      <w:r>
        <w:t xml:space="preserve"> </w:t>
      </w:r>
      <w:r w:rsidRPr="005A2618">
        <w:t>#1: Security for multi-hop UE-to-Network Relay</w:t>
      </w:r>
      <w:r w:rsidRPr="008B3261">
        <w:rPr>
          <w:lang w:eastAsia="zh-CN"/>
        </w:rPr>
        <w:t>.</w:t>
      </w:r>
      <w:r w:rsidRPr="008B3261">
        <w:t xml:space="preserve"> </w:t>
      </w:r>
    </w:p>
    <w:p w14:paraId="445D2549" w14:textId="683EBFA1" w:rsidR="00362DC0" w:rsidRDefault="00362DC0" w:rsidP="00362DC0">
      <w:r>
        <w:t>The announcing 5G ProSe U2N and the monitoring 5G ProSe Remote UE performs protected relay discovery as specified in clause 6.3.2.3.2 of TS 23.304 [4] and clause 6.1.3.2.2</w:t>
      </w:r>
      <w:r w:rsidRPr="00781D71">
        <w:t>.1</w:t>
      </w:r>
      <w:r>
        <w:t xml:space="preserve"> of TS 33.503 [5].  </w:t>
      </w:r>
      <w:r w:rsidR="00C1289D">
        <w:t xml:space="preserve">The information included by the original announcing </w:t>
      </w:r>
      <w:r w:rsidR="00C1289D" w:rsidRPr="00F320AB">
        <w:t>5G ProSe U2N</w:t>
      </w:r>
      <w:r w:rsidR="00C1289D">
        <w:t xml:space="preserve"> e.g. RSC, User info of the announcing 5G ProSe U2N, Accumulated QoS is protected by the relay discovery security material.</w:t>
      </w:r>
    </w:p>
    <w:p w14:paraId="446C483F" w14:textId="74D1F148" w:rsidR="00362DC0" w:rsidRDefault="00362DC0" w:rsidP="00362DC0">
      <w:r>
        <w:t xml:space="preserve">The intermediate U2N can relay and forward the discovery Announcement message sent by the announcing 5G ProSe U2N. The intermediate U2N can additionally insert necessary information </w:t>
      </w:r>
      <w:r w:rsidRPr="001C7DAB">
        <w:t>(e.g. hop count</w:t>
      </w:r>
      <w:r w:rsidR="00C1289D">
        <w:t>,</w:t>
      </w:r>
      <w:r w:rsidR="00C1289D" w:rsidRPr="00512C20">
        <w:t xml:space="preserve"> </w:t>
      </w:r>
      <w:r w:rsidR="00C1289D">
        <w:t>Announcer Info (User info of the intermediate U2N)</w:t>
      </w:r>
      <w:r w:rsidRPr="001C7DAB">
        <w:t xml:space="preserve">) </w:t>
      </w:r>
      <w:r>
        <w:t xml:space="preserve">required to support multi-hop U2N relay in the forwarded messages. </w:t>
      </w:r>
    </w:p>
    <w:p w14:paraId="6B97A29F" w14:textId="77777777" w:rsidR="0012131B" w:rsidRDefault="0012131B" w:rsidP="0012131B">
      <w:r>
        <w:t xml:space="preserve">To protect </w:t>
      </w:r>
      <w:r w:rsidRPr="005F7806">
        <w:t>the integrity and/or confidentiality of the information inserted/updated by the intermediate U2N, the intermediate U2N needs to obtain also a set of relay discovery security material from its own HPLMN, called as intermediate relay discovery security material in this solution</w:t>
      </w:r>
      <w:r w:rsidRPr="00EB163E">
        <w:t xml:space="preserve"> for brevity</w:t>
      </w:r>
      <w:r>
        <w:t>.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w:t>
      </w:r>
      <w:r w:rsidRPr="00FA6CC9">
        <w:t xml:space="preserve"> </w:t>
      </w:r>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p>
    <w:p w14:paraId="33469E01" w14:textId="6F162A77" w:rsidR="0012131B" w:rsidRPr="004F710E" w:rsidRDefault="0012131B" w:rsidP="0012131B">
      <w:pPr>
        <w:pStyle w:val="NO"/>
      </w:pPr>
      <w:r w:rsidRPr="004F710E">
        <w:t>NOTE</w:t>
      </w:r>
      <w:r>
        <w:t xml:space="preserve"> 1</w:t>
      </w:r>
      <w:r w:rsidRPr="004F710E">
        <w:t>:</w:t>
      </w:r>
      <w:r>
        <w:tab/>
      </w:r>
      <w:r w:rsidRPr="004F710E">
        <w:t>The complete additional information (e.g. hop count) updated by the intermediate U2N that is required for multi-hop U2N relay discovery is to be defined by SA2.</w:t>
      </w:r>
    </w:p>
    <w:p w14:paraId="37286A19" w14:textId="4E05FDB5" w:rsidR="0012131B" w:rsidRDefault="0012131B" w:rsidP="0012131B">
      <w:pPr>
        <w:pStyle w:val="NO"/>
      </w:pPr>
      <w:r w:rsidRPr="004F710E">
        <w:t>NOTE</w:t>
      </w:r>
      <w:r>
        <w:t xml:space="preserve"> 2</w:t>
      </w:r>
      <w:r w:rsidRPr="004F710E">
        <w:t>:</w:t>
      </w:r>
      <w:r>
        <w:tab/>
      </w:r>
      <w:r w:rsidRPr="004F710E">
        <w:t xml:space="preserve">There could be one or more intermediate U2Ns in the </w:t>
      </w:r>
      <w:bookmarkStart w:id="84" w:name="_Hlk161656956"/>
      <w:r w:rsidRPr="004F710E">
        <w:t xml:space="preserve">discovery message </w:t>
      </w:r>
      <w:bookmarkEnd w:id="84"/>
      <w:r w:rsidRPr="004F710E">
        <w:t>path. The maximum number of intermediate U2N</w:t>
      </w:r>
      <w:r>
        <w:t>(s) in the path is to be defined by SA2. This solution shows only two i</w:t>
      </w:r>
      <w:r w:rsidRPr="0038256B">
        <w:t>ntermediate U2N</w:t>
      </w:r>
      <w:r>
        <w:t>s as example.</w:t>
      </w:r>
    </w:p>
    <w:p w14:paraId="522C2529" w14:textId="77777777" w:rsidR="0012131B" w:rsidRPr="00C1289D" w:rsidRDefault="0012131B" w:rsidP="0012131B">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5217863" w14:textId="77777777" w:rsidR="0012131B" w:rsidRDefault="0012131B" w:rsidP="0012131B">
      <w:pPr>
        <w:pStyle w:val="Heading3"/>
      </w:pPr>
      <w:bookmarkStart w:id="85" w:name="_Toc180683610"/>
      <w:r>
        <w:t>6.</w:t>
      </w:r>
      <w:r>
        <w:rPr>
          <w:rFonts w:hint="eastAsia"/>
          <w:lang w:eastAsia="zh-CN"/>
        </w:rPr>
        <w:t>2</w:t>
      </w:r>
      <w:r>
        <w:t>.2</w:t>
      </w:r>
      <w:r>
        <w:tab/>
        <w:t>Solution details</w:t>
      </w:r>
      <w:bookmarkEnd w:id="85"/>
    </w:p>
    <w:p w14:paraId="50146CBE" w14:textId="77777777" w:rsidR="0012131B" w:rsidRDefault="0012131B" w:rsidP="0012131B">
      <w:pPr>
        <w:rPr>
          <w:lang w:eastAsia="zh-CN"/>
        </w:rPr>
      </w:pPr>
      <w:r>
        <w:rPr>
          <w:lang w:eastAsia="zh-CN"/>
        </w:rPr>
        <w:t>The security procedure for multiple hop 5G ProSe UE-to-Network Relay Discovery with Model A is described as follows.</w:t>
      </w:r>
      <w:bookmarkStart w:id="86" w:name="_Hlk180401459"/>
    </w:p>
    <w:p w14:paraId="3A9C9BC0" w14:textId="61976C7C" w:rsidR="0012131B" w:rsidRDefault="0012131B" w:rsidP="0012131B">
      <w:pPr>
        <w:pStyle w:val="TH"/>
      </w:pPr>
    </w:p>
    <w:p w14:paraId="250FEFB7" w14:textId="77777777" w:rsidR="0012131B" w:rsidRDefault="0012131B" w:rsidP="0012131B">
      <w:pPr>
        <w:pStyle w:val="TF"/>
      </w:pPr>
      <w:r w:rsidRPr="009C5779">
        <w:object w:dxaOrig="14814" w:dyaOrig="6384" w14:anchorId="7D9A3744">
          <v:shape id="_x0000_i1031" type="#_x0000_t75" style="width:460pt;height:196.5pt" o:ole="">
            <v:imagedata r:id="rId18" o:title=""/>
          </v:shape>
          <o:OLEObject Type="Embed" ProgID="Visio.Drawing.11" ShapeID="_x0000_i1031" DrawAspect="Content" ObjectID="_1791296598" r:id="rId19"/>
        </w:object>
      </w:r>
    </w:p>
    <w:p w14:paraId="6F6C0696" w14:textId="77777777" w:rsidR="0012131B" w:rsidRPr="00BC5BED" w:rsidRDefault="0012131B" w:rsidP="0012131B">
      <w:pPr>
        <w:pStyle w:val="TF"/>
      </w:pPr>
      <w:r w:rsidRPr="00BC5BED">
        <w:t>Figure 6.</w:t>
      </w:r>
      <w:r>
        <w:rPr>
          <w:rFonts w:hint="eastAsia"/>
          <w:lang w:eastAsia="zh-CN"/>
        </w:rPr>
        <w:t>2</w:t>
      </w:r>
      <w:r>
        <w:t>.2</w:t>
      </w:r>
      <w:r w:rsidRPr="00BC5BED">
        <w:t>-1: Example Model A Discovery operation supporting multi-hop UE-to-Network Relay</w:t>
      </w:r>
    </w:p>
    <w:p w14:paraId="1E4590CB" w14:textId="77777777" w:rsidR="0012131B" w:rsidRDefault="0012131B" w:rsidP="0012131B">
      <w:pPr>
        <w:pStyle w:val="B1"/>
      </w:pPr>
      <w:r>
        <w:t>0a.</w:t>
      </w:r>
      <w:r>
        <w:tab/>
        <w:t>The announcing 5G ProSe U2N is provisioned with the relay discovery security materials</w:t>
      </w:r>
      <w:r w:rsidRPr="00781D71">
        <w:t xml:space="preserve"> </w:t>
      </w:r>
      <w:r>
        <w:t xml:space="preserve">from its HPLMN </w:t>
      </w:r>
      <w:r w:rsidRPr="00781D71">
        <w:t xml:space="preserve">as </w:t>
      </w:r>
      <w:r>
        <w:t>acting as Announcing UE specified in clause 6.1.3.2.2</w:t>
      </w:r>
      <w:r w:rsidRPr="00781D71">
        <w:t>.1</w:t>
      </w:r>
      <w:r>
        <w:t xml:space="preserve"> of TS 33.503[5]. </w:t>
      </w:r>
    </w:p>
    <w:p w14:paraId="6DD08F97" w14:textId="77777777" w:rsidR="0012131B" w:rsidRDefault="0012131B" w:rsidP="0012131B">
      <w:pPr>
        <w:pStyle w:val="B1"/>
        <w:ind w:firstLine="0"/>
      </w:pPr>
      <w:r>
        <w:rPr>
          <w:rFonts w:hint="eastAsia"/>
          <w:lang w:eastAsia="zh-CN"/>
        </w:rPr>
        <w:t>Each</w:t>
      </w:r>
      <w:r>
        <w:t xml:space="preserve"> intermediate 5G ProSe U2N(s) and the remote UE are provisioned with the relay discovery security materials associated with announcing U2N acting as Monitoring UE</w:t>
      </w:r>
      <w:r w:rsidRPr="00781D71">
        <w:t xml:space="preserve"> as </w:t>
      </w:r>
      <w:r>
        <w:t>specified in clause 6.1.3.2.2</w:t>
      </w:r>
      <w:r w:rsidRPr="00781D71">
        <w:t>.1</w:t>
      </w:r>
      <w:r>
        <w:t xml:space="preserve"> of TS 33.503[5].</w:t>
      </w:r>
    </w:p>
    <w:p w14:paraId="75217782" w14:textId="77777777" w:rsidR="0012131B" w:rsidRPr="00EB163E" w:rsidRDefault="0012131B" w:rsidP="0012131B">
      <w:pPr>
        <w:pStyle w:val="B1"/>
        <w:ind w:left="644"/>
      </w:pPr>
      <w:r w:rsidRPr="004F710E">
        <w:t>NOTE</w:t>
      </w:r>
      <w:r>
        <w:t xml:space="preserve"> 1</w:t>
      </w:r>
      <w:r w:rsidRPr="004F710E">
        <w:t>: The intermediate U2N</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announced by the 5G ProSe U2N, e.g. RSC, User info of the 5G ProSe U2N, </w:t>
      </w:r>
      <w:r w:rsidRPr="00F62766">
        <w:t>Accumulated QoS</w:t>
      </w:r>
      <w:r>
        <w:t xml:space="preserve"> if available etc</w:t>
      </w:r>
      <w:r w:rsidRPr="001C7DAB">
        <w:t>.</w:t>
      </w:r>
    </w:p>
    <w:p w14:paraId="1FF2A68C" w14:textId="77777777" w:rsidR="0012131B" w:rsidRDefault="0012131B" w:rsidP="0012131B">
      <w:pPr>
        <w:pStyle w:val="B1"/>
      </w:pPr>
      <w:r w:rsidRPr="00EB163E">
        <w:t>0b.</w:t>
      </w:r>
      <w:r w:rsidRPr="00EB163E">
        <w:tab/>
      </w:r>
      <w:r>
        <w:t>Each</w:t>
      </w:r>
      <w:r w:rsidRPr="00EB163E">
        <w:t xml:space="preserve"> 5G ProSe intermediate U2N UE (e.g. U2N #1,  U2N #2) </w:t>
      </w:r>
      <w:r>
        <w:t>is</w:t>
      </w:r>
      <w:r w:rsidRPr="00EB163E">
        <w:t xml:space="preserve"> also provisioned with the</w:t>
      </w:r>
      <w:r>
        <w:t xml:space="preserve"> </w:t>
      </w:r>
      <w:r w:rsidRPr="00DA4191">
        <w:t xml:space="preserve">intermediate </w:t>
      </w:r>
      <w:r w:rsidRPr="00EB163E">
        <w:t xml:space="preserve">relay discovery security material used for </w:t>
      </w:r>
      <w:r>
        <w:t>protection of the forwarded</w:t>
      </w:r>
      <w:r w:rsidRPr="00EB163E">
        <w:t xml:space="preserve"> announcement message from its own HPLMN, acting as announcing UE as specified in clause 6.1.3.2.2.1 of TS 33.503</w:t>
      </w:r>
      <w:r>
        <w:t xml:space="preserve"> [5]</w:t>
      </w:r>
      <w:r w:rsidRPr="00EB163E">
        <w:t xml:space="preserve">. </w:t>
      </w:r>
    </w:p>
    <w:p w14:paraId="3AEC0720" w14:textId="77777777" w:rsidR="0012131B" w:rsidRDefault="0012131B" w:rsidP="0012131B">
      <w:pPr>
        <w:pStyle w:val="B1"/>
        <w:ind w:firstLine="0"/>
      </w:pPr>
      <w:r>
        <w:t xml:space="preserve">The </w:t>
      </w:r>
      <w:r w:rsidRPr="00F62766">
        <w:t>neighbor</w:t>
      </w:r>
      <w:r>
        <w:t xml:space="preserve">s of this </w:t>
      </w:r>
      <w:r w:rsidRPr="00303C12">
        <w:t>intermediate</w:t>
      </w:r>
      <w:r>
        <w:t xml:space="preserve"> 5G ProSe U2N(other </w:t>
      </w:r>
      <w:r w:rsidRPr="00F62766">
        <w:t xml:space="preserve"> </w:t>
      </w:r>
      <w:r w:rsidRPr="00303C12">
        <w:t>intermediate 5G ProSe U2N(s)</w:t>
      </w:r>
      <w:r>
        <w:t xml:space="preserve">, the remote UE or the 5G ProSe U2N) </w:t>
      </w:r>
      <w:r w:rsidRPr="00EB163E">
        <w:t xml:space="preserve">are also provisioned with the intermediate relay discovery security materials associated with </w:t>
      </w:r>
      <w:r>
        <w:t>this</w:t>
      </w:r>
      <w:r w:rsidRPr="00EB163E">
        <w:t xml:space="preserve"> </w:t>
      </w:r>
      <w:r>
        <w:t>i</w:t>
      </w:r>
      <w:r w:rsidRPr="00EB163E">
        <w:t>ntermediate U2N, acting as Monitoring UE as specified in clause 6.1.3.2.2.1 of TS 33.503</w:t>
      </w:r>
      <w:r>
        <w:t xml:space="preserve"> [5]</w:t>
      </w:r>
      <w:r w:rsidRPr="00EB163E">
        <w:t>.</w:t>
      </w:r>
    </w:p>
    <w:p w14:paraId="0BDA2E4B" w14:textId="77777777" w:rsidR="0012131B" w:rsidRDefault="0012131B" w:rsidP="0012131B">
      <w:pPr>
        <w:pStyle w:val="B1"/>
        <w:ind w:firstLine="0"/>
      </w:pPr>
      <w:r>
        <w:t>See clause 6.2.2.1 for p</w:t>
      </w:r>
      <w:r w:rsidRPr="00CB4246">
        <w:t xml:space="preserve">rovisioning </w:t>
      </w:r>
      <w:r>
        <w:t xml:space="preserve">of </w:t>
      </w:r>
      <w:r w:rsidRPr="00CB4246">
        <w:t>the intermediate relay discovery security material for Model A</w:t>
      </w:r>
      <w:r>
        <w:t>.</w:t>
      </w:r>
    </w:p>
    <w:p w14:paraId="37BB767B" w14:textId="60FAAC54" w:rsidR="0012131B" w:rsidRPr="00EB163E" w:rsidRDefault="0012131B" w:rsidP="0012131B">
      <w:pPr>
        <w:pStyle w:val="B1"/>
        <w:numPr>
          <w:ilvl w:val="0"/>
          <w:numId w:val="12"/>
        </w:numPr>
      </w:pPr>
      <w:r w:rsidRPr="00EB163E">
        <w:t xml:space="preserve">The announcing U2N reuses the 5G ProSe UE-to-Network Relay Discovery Announcement message as Discovery </w:t>
      </w:r>
      <w:r w:rsidRPr="002E59A2">
        <w:t>Solicitation</w:t>
      </w:r>
      <w:r w:rsidRPr="00EB163E">
        <w:t xml:space="preserve"> specified in clause 6.1.3.2.2.1 of TS 33.503</w:t>
      </w:r>
      <w:r>
        <w:t xml:space="preserve"> [5]</w:t>
      </w:r>
      <w:r w:rsidRPr="00EB163E">
        <w:t xml:space="preserve"> with the information e.g. hop count</w:t>
      </w:r>
      <w:r>
        <w:t>=1, RSC, User info of the announcing 5G ProSe U2N, Accumulated QoS</w:t>
      </w:r>
      <w:r w:rsidRPr="00EB163E">
        <w:t xml:space="preserve"> required for multi-hop U2N relay and protects the message with relay discovery security material</w:t>
      </w:r>
      <w:r>
        <w:t xml:space="preserve"> </w:t>
      </w:r>
      <w:r w:rsidRPr="00EB163E">
        <w:t>obtained</w:t>
      </w:r>
      <w:r>
        <w:t xml:space="preserve"> </w:t>
      </w:r>
      <w:r w:rsidRPr="00EB163E">
        <w:t>from step 0a</w:t>
      </w:r>
      <w:r>
        <w:t>. The announcing message also includes the H</w:t>
      </w:r>
      <w:r>
        <w:rPr>
          <w:lang w:eastAsia="zh-CN"/>
        </w:rPr>
        <w:t xml:space="preserve">PLMN ID of the announcing U2N in cleartext to identify the relay </w:t>
      </w:r>
      <w:r>
        <w:t xml:space="preserve">discovery security materials as specified in </w:t>
      </w:r>
      <w:r w:rsidRPr="00EB163E">
        <w:t>clause 6.1.3.2.2.1 of TS 33.503</w:t>
      </w:r>
      <w:r>
        <w:t xml:space="preserve"> [5]</w:t>
      </w:r>
      <w:r w:rsidRPr="00EB163E">
        <w:t>.</w:t>
      </w:r>
    </w:p>
    <w:p w14:paraId="2DBD100C" w14:textId="77777777" w:rsidR="0012131B" w:rsidRPr="00EB163E" w:rsidRDefault="0012131B" w:rsidP="0012131B">
      <w:pPr>
        <w:pStyle w:val="B1"/>
        <w:numPr>
          <w:ilvl w:val="0"/>
          <w:numId w:val="12"/>
        </w:numPr>
        <w:rPr>
          <w:lang w:eastAsia="ko-KR"/>
        </w:rPr>
      </w:pPr>
      <w:r w:rsidRPr="00EB163E">
        <w:rPr>
          <w:lang w:eastAsia="ko-KR"/>
        </w:rPr>
        <w:t xml:space="preserve"> The </w:t>
      </w:r>
      <w:r w:rsidRPr="00EB163E">
        <w:t>intermediate U2N #1 receive</w:t>
      </w:r>
      <w:r>
        <w:t>s</w:t>
      </w:r>
      <w:r w:rsidRPr="00EB163E">
        <w:t xml:space="preserve"> the protected announcement message, obtains the </w:t>
      </w:r>
      <w:r>
        <w:t>information originally announced by the 5G ProSe U2N</w:t>
      </w:r>
      <w:r w:rsidRPr="00EB163E">
        <w:t xml:space="preserve"> </w:t>
      </w:r>
      <w:r>
        <w:t xml:space="preserve">e.g. </w:t>
      </w:r>
      <w:r w:rsidRPr="00EB163E">
        <w:t>RSC</w:t>
      </w:r>
      <w:r>
        <w:t xml:space="preserve"> and the User info of the 5G ProSe U2N</w:t>
      </w:r>
      <w:r w:rsidRPr="00EB163E">
        <w:t xml:space="preserve"> and </w:t>
      </w:r>
      <w:r>
        <w:t xml:space="preserve">verifies </w:t>
      </w:r>
      <w:r w:rsidRPr="00EB163E">
        <w:t>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w:t>
      </w:r>
      <w:r>
        <w:t xml:space="preserve"> and its own User info ID as Announcer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rsidRPr="00F2667D">
        <w:t xml:space="preserve"> </w:t>
      </w:r>
      <w:r>
        <w:t>T</w:t>
      </w:r>
      <w:r w:rsidRPr="00F2667D">
        <w:t>he intermediate U2N #1</w:t>
      </w:r>
      <w:r>
        <w:t xml:space="preserve"> also</w:t>
      </w:r>
      <w:r w:rsidRPr="00F2667D">
        <w:t xml:space="preserve"> includes it's Home PLMN </w:t>
      </w:r>
      <w:r>
        <w:t xml:space="preserve">ID </w:t>
      </w:r>
      <w:r w:rsidRPr="00F2667D">
        <w:t>in clear text in the forwarded message</w:t>
      </w:r>
      <w:r>
        <w:t xml:space="preserve"> </w:t>
      </w:r>
      <w:bookmarkStart w:id="87" w:name="_Hlk178270808"/>
      <w:r>
        <w:t xml:space="preserve">to </w:t>
      </w:r>
      <w:r>
        <w:rPr>
          <w:lang w:eastAsia="zh-CN"/>
        </w:rPr>
        <w:t xml:space="preserve">identify the </w:t>
      </w:r>
      <w:r w:rsidRPr="00EB163E">
        <w:t xml:space="preserve">intermediate </w:t>
      </w:r>
      <w:r>
        <w:t>discovery security material</w:t>
      </w:r>
      <w:bookmarkEnd w:id="87"/>
      <w:r>
        <w:t>.</w:t>
      </w:r>
    </w:p>
    <w:p w14:paraId="491D5B26" w14:textId="77777777" w:rsidR="0012131B" w:rsidRDefault="0012131B" w:rsidP="0012131B">
      <w:pPr>
        <w:pStyle w:val="B1"/>
        <w:numPr>
          <w:ilvl w:val="0"/>
          <w:numId w:val="12"/>
        </w:numPr>
        <w:rPr>
          <w:lang w:eastAsia="ko-KR"/>
        </w:rPr>
      </w:pPr>
      <w:r w:rsidRPr="00EB163E">
        <w:rPr>
          <w:lang w:eastAsia="ko-KR"/>
        </w:rPr>
        <w:t xml:space="preserve"> The </w:t>
      </w:r>
      <w:r w:rsidRPr="00EB163E">
        <w:t xml:space="preserve">intermediate U2N #2 received the protected message, obtains the </w:t>
      </w:r>
      <w:r>
        <w:t>information originally announced by the 5G ProSe U2N</w:t>
      </w:r>
      <w:r w:rsidRPr="00EB163E">
        <w:t xml:space="preserve"> </w:t>
      </w:r>
      <w:r>
        <w:t xml:space="preserve">e.g. </w:t>
      </w:r>
      <w:r w:rsidRPr="00EB163E">
        <w:t>RSC</w:t>
      </w:r>
      <w:r>
        <w:t xml:space="preserve"> and the User info of the 5G ProSe U2N</w:t>
      </w:r>
      <w:r w:rsidRPr="00EB163E">
        <w:t xml:space="preserve"> and verifies the original Announcement message based on the relay discovery security material associated with the announcing U2N obtained from step </w:t>
      </w:r>
      <w:r w:rsidRPr="00EB163E">
        <w:lastRenderedPageBreak/>
        <w:t>0a and the additional information</w:t>
      </w:r>
      <w:r>
        <w:t xml:space="preserve"> inserted by the sending </w:t>
      </w:r>
      <w:r w:rsidRPr="00EB163E">
        <w:t>intermediate U2N #</w:t>
      </w:r>
      <w:r>
        <w:t>1 (e.g. hop count, Announcer Info)</w:t>
      </w:r>
      <w:r w:rsidRPr="00EB163E">
        <w:t xml:space="preserve"> based on intermediate relay discovery security material associated with the intermediate U2N #1 which was obtained from step 0b. </w:t>
      </w:r>
      <w:r w:rsidRPr="00400E79">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w:t>
      </w:r>
      <w:r>
        <w:t xml:space="preserve">stores the received information (e.g. a record of the RSC, the User info of the 5G ProSe U2N, Announcer Info and the associated Hop-Count value), </w:t>
      </w:r>
      <w:r w:rsidRPr="00EB163E">
        <w:t>updates the hop information (e.g. hop count) and forwards the original Announcement message with the additional information (e.g. updated hop count</w:t>
      </w:r>
      <w:r>
        <w:t xml:space="preserve"> and its own User info ID as Announcer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593692">
        <w:t xml:space="preserve"> The intermediate U2N #</w:t>
      </w:r>
      <w:r>
        <w:t>2</w:t>
      </w:r>
      <w:r w:rsidRPr="00593692">
        <w:t xml:space="preserve"> also includes it's Home PLMN ID in clear text in the forwarded message to identify the intermediate discovery security material.</w:t>
      </w:r>
    </w:p>
    <w:p w14:paraId="063EA2E4" w14:textId="29E07823" w:rsidR="0012131B" w:rsidRDefault="0012131B" w:rsidP="0012131B">
      <w:pPr>
        <w:pStyle w:val="B1"/>
      </w:pPr>
      <w:r>
        <w:rPr>
          <w:rFonts w:hint="eastAsia"/>
          <w:lang w:eastAsia="zh-CN"/>
        </w:rPr>
        <w:t>4</w:t>
      </w:r>
      <w:r w:rsidRPr="00C0007C">
        <w:t>.</w:t>
      </w:r>
      <w:r>
        <w:tab/>
        <w:t>On receiving the Announcement message from the i</w:t>
      </w:r>
      <w:r w:rsidRPr="0038256B">
        <w:t>ntermediate U2N</w:t>
      </w:r>
      <w:r>
        <w:t xml:space="preserve"> #2 , t</w:t>
      </w:r>
      <w:r w:rsidRPr="00C0007C">
        <w:t xml:space="preserve">he </w:t>
      </w:r>
      <w:r>
        <w:t>monitoring 5G ProSe Remote UE</w:t>
      </w:r>
      <w:r w:rsidRPr="00C0007C">
        <w:t xml:space="preserve"> </w:t>
      </w:r>
      <w:r w:rsidRPr="00EB163E">
        <w:t xml:space="preserve">obtains the </w:t>
      </w:r>
      <w:r>
        <w:t>information originally announced by the 5G ProSe U2N</w:t>
      </w:r>
      <w:r w:rsidRPr="00EB163E">
        <w:t xml:space="preserve"> </w:t>
      </w:r>
      <w:r>
        <w:t xml:space="preserve">e.g. </w:t>
      </w:r>
      <w:r w:rsidRPr="00EB163E">
        <w:t>RSC</w:t>
      </w:r>
      <w:r>
        <w:t xml:space="preserve"> and</w:t>
      </w:r>
      <w:r w:rsidRPr="007E22A3">
        <w:t xml:space="preserve"> </w:t>
      </w:r>
      <w:r>
        <w:t xml:space="preserve">the </w:t>
      </w:r>
      <w:r w:rsidRPr="007E22A3">
        <w:t>User info of the 5G ProSe U2N</w:t>
      </w:r>
      <w:r>
        <w:t xml:space="preserve">, </w:t>
      </w:r>
      <w:r w:rsidRPr="00400E79">
        <w:t xml:space="preserve">identifies </w:t>
      </w:r>
      <w:r>
        <w:t>the relay discovery security materials to process the original discovery message based on the</w:t>
      </w:r>
      <w:r>
        <w:rPr>
          <w:lang w:eastAsia="zh-CN"/>
        </w:rPr>
        <w:t xml:space="preserve"> </w:t>
      </w:r>
      <w:r>
        <w:t>H</w:t>
      </w:r>
      <w:r>
        <w:rPr>
          <w:lang w:eastAsia="zh-CN"/>
        </w:rPr>
        <w:t>PLMN ID of the announcing U2N included in the discovery message as in step 1</w:t>
      </w:r>
      <w:r w:rsidRPr="00EB163E">
        <w:t xml:space="preserve"> </w:t>
      </w:r>
      <w:r>
        <w:t>and verifies</w:t>
      </w:r>
      <w:r w:rsidRPr="00C0007C">
        <w:t xml:space="preserve"> the received Announcement message using the </w:t>
      </w:r>
      <w:r w:rsidRPr="003622E3">
        <w:t>relay discovery security material</w:t>
      </w:r>
      <w:r w:rsidRPr="005F05B5">
        <w:t xml:space="preserve"> </w:t>
      </w:r>
      <w:r>
        <w:t>associated with the announcing U2N</w:t>
      </w:r>
      <w:r w:rsidRPr="005F05B5">
        <w:t xml:space="preserve"> </w:t>
      </w:r>
      <w:r>
        <w:t>obtained from step 0a.</w:t>
      </w:r>
      <w:r w:rsidRPr="005F05B5">
        <w:t xml:space="preserve"> </w:t>
      </w:r>
      <w:r>
        <w:t>The</w:t>
      </w:r>
      <w:r w:rsidRPr="00C0007C">
        <w:t xml:space="preserve"> </w:t>
      </w:r>
      <w:r>
        <w:t>monitoring 5G ProSe Remote UE</w:t>
      </w:r>
      <w:r w:rsidRPr="00C0007C">
        <w:t xml:space="preserve"> </w:t>
      </w:r>
      <w:r>
        <w:t xml:space="preserve">also </w:t>
      </w:r>
      <w:r w:rsidRPr="00400E79">
        <w:t>identifies the intermediate relay discovery security material associated with the intermediate U2N #</w:t>
      </w:r>
      <w:r>
        <w:t>2</w:t>
      </w:r>
      <w:r w:rsidRPr="00400E79">
        <w:t xml:space="preserve"> based on the clear text HPLMN ID included by the intermediate U2N #</w:t>
      </w:r>
      <w:r>
        <w:t>2</w:t>
      </w:r>
      <w:r w:rsidRPr="00400E79">
        <w:t xml:space="preserve"> in step </w:t>
      </w:r>
      <w:r>
        <w:t xml:space="preserve">3, obtains and verifies the additional information inserted by the sending </w:t>
      </w:r>
      <w:r w:rsidRPr="00EB163E">
        <w:t>intermediate U2N #</w:t>
      </w:r>
      <w:r>
        <w:t xml:space="preserve">2 (e.g. hop count, Announcer Info) based on </w:t>
      </w:r>
      <w:r w:rsidRPr="003622E3">
        <w:t>intermediate relay discovery security material</w:t>
      </w:r>
      <w:r>
        <w:t xml:space="preserve"> associated with the i</w:t>
      </w:r>
      <w:r w:rsidRPr="0038256B">
        <w:t>ntermediate U2N</w:t>
      </w:r>
      <w:r>
        <w:t xml:space="preserve"> #2 which was obtained from step 0b. If the verification is successful, the</w:t>
      </w:r>
      <w:r w:rsidRPr="00C0007C">
        <w:t xml:space="preserve"> </w:t>
      </w:r>
      <w:r>
        <w:t>monitoring 5G ProSe Remote UE</w:t>
      </w:r>
      <w:r w:rsidRPr="00C0007C">
        <w:t xml:space="preserve"> </w:t>
      </w:r>
      <w:r>
        <w:t>shall process</w:t>
      </w:r>
      <w:r w:rsidRPr="00C0007C">
        <w:t xml:space="preserve"> the </w:t>
      </w:r>
      <w:r>
        <w:t>relay announcement message as specified in clause 6.1.3.2.2</w:t>
      </w:r>
      <w:r w:rsidRPr="00781D71">
        <w:t>.1</w:t>
      </w:r>
      <w:r>
        <w:t xml:space="preserve"> of TS 33.503[5].</w:t>
      </w:r>
    </w:p>
    <w:p w14:paraId="2BFBAF64" w14:textId="77777777" w:rsidR="0012131B" w:rsidRDefault="0012131B" w:rsidP="0012131B">
      <w:pPr>
        <w:pStyle w:val="Heading4"/>
      </w:pPr>
      <w:bookmarkStart w:id="88" w:name="_Toc180683611"/>
      <w:bookmarkEnd w:id="86"/>
      <w:r w:rsidRPr="00E43474">
        <w:lastRenderedPageBreak/>
        <w:t>6.</w:t>
      </w:r>
      <w:r>
        <w:rPr>
          <w:lang w:eastAsia="zh-CN"/>
        </w:rPr>
        <w:t>2</w:t>
      </w:r>
      <w:r w:rsidRPr="00E43474">
        <w:t>.2.1</w:t>
      </w:r>
      <w:r w:rsidRPr="00E43474">
        <w:tab/>
      </w:r>
      <w:r>
        <w:t xml:space="preserve">Provisioning </w:t>
      </w:r>
      <w:r w:rsidRPr="00CB4246">
        <w:rPr>
          <w:rFonts w:eastAsia="Malgun Gothic"/>
        </w:rPr>
        <w:t>the intermediate relay discovery security material</w:t>
      </w:r>
      <w:bookmarkEnd w:id="88"/>
      <w:r w:rsidRPr="00CB4246">
        <w:rPr>
          <w:rFonts w:eastAsia="Malgun Gothic"/>
        </w:rPr>
        <w:t xml:space="preserve"> </w:t>
      </w:r>
    </w:p>
    <w:p w14:paraId="71844965" w14:textId="77777777" w:rsidR="0012131B" w:rsidRPr="00BC5BED" w:rsidRDefault="0012131B" w:rsidP="0012131B">
      <w:pPr>
        <w:pStyle w:val="TF"/>
      </w:pPr>
      <w:r w:rsidRPr="005B29E9">
        <w:object w:dxaOrig="11301" w:dyaOrig="12730" w14:anchorId="204729F6">
          <v:shape id="_x0000_i1032" type="#_x0000_t75" style="width:510pt;height:573pt" o:ole="">
            <v:imagedata r:id="rId20" o:title=""/>
          </v:shape>
          <o:OLEObject Type="Embed" ProgID="Visio.Drawing.15" ShapeID="_x0000_i1032" DrawAspect="Content" ObjectID="_1791296599" r:id="rId21"/>
        </w:object>
      </w:r>
      <w:r w:rsidRPr="00CB4246">
        <w:t xml:space="preserve"> </w:t>
      </w:r>
      <w:r w:rsidRPr="00BC5BED">
        <w:t>Figure 6.</w:t>
      </w:r>
      <w:r>
        <w:rPr>
          <w:rFonts w:hint="eastAsia"/>
          <w:lang w:eastAsia="zh-CN"/>
        </w:rPr>
        <w:t>2</w:t>
      </w:r>
      <w:r>
        <w:t>.2.1</w:t>
      </w:r>
      <w:r w:rsidRPr="00BC5BED">
        <w:t xml:space="preserve">-1: </w:t>
      </w:r>
      <w:bookmarkStart w:id="89" w:name="_Hlk178272528"/>
      <w:r>
        <w:t>I</w:t>
      </w:r>
      <w:r w:rsidRPr="00CB4246">
        <w:t xml:space="preserve">ntermediate </w:t>
      </w:r>
      <w:r w:rsidRPr="005B29E9">
        <w:rPr>
          <w:lang w:eastAsia="zh-CN"/>
        </w:rPr>
        <w:t xml:space="preserve">Relay Discovery </w:t>
      </w:r>
      <w:r>
        <w:rPr>
          <w:lang w:eastAsia="zh-CN"/>
        </w:rPr>
        <w:t xml:space="preserve">Key request </w:t>
      </w:r>
      <w:bookmarkEnd w:id="89"/>
    </w:p>
    <w:p w14:paraId="7B009F20" w14:textId="77777777" w:rsidR="0012131B" w:rsidRPr="00BC5BED" w:rsidRDefault="0012131B" w:rsidP="0012131B">
      <w:pPr>
        <w:rPr>
          <w:rFonts w:eastAsia="Malgun Gothic"/>
        </w:rPr>
      </w:pPr>
      <w:r>
        <w:t>The security procedure t</w:t>
      </w:r>
      <w:r w:rsidRPr="00CB4246">
        <w:t>o retrieve intermediate relay discovery security material</w:t>
      </w:r>
      <w:r>
        <w:t xml:space="preserve"> uses</w:t>
      </w:r>
      <w:r w:rsidRPr="00CB4246">
        <w:t xml:space="preserve"> the procedure of clause 6.1.3.2.2.1 of TS 33.503</w:t>
      </w:r>
      <w:r>
        <w:t xml:space="preserve"> </w:t>
      </w:r>
      <w:r w:rsidRPr="00CB4246">
        <w:t>[5]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w:t>
      </w:r>
      <w:r w:rsidRPr="00CB4246">
        <w:t>[5]</w:t>
      </w:r>
      <w:r>
        <w:t xml:space="preserve"> are mentioned below:</w:t>
      </w:r>
    </w:p>
    <w:p w14:paraId="61E57D24" w14:textId="77777777" w:rsidR="0012131B" w:rsidRDefault="0012131B" w:rsidP="0012131B">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(S-UE) and receiving UE (R-UE) accordingly. </w:t>
      </w:r>
    </w:p>
    <w:p w14:paraId="3BFECB49" w14:textId="77777777" w:rsidR="0012131B" w:rsidRPr="006A51E0" w:rsidRDefault="0012131B" w:rsidP="0012131B">
      <w:pPr>
        <w:pStyle w:val="B1"/>
        <w:rPr>
          <w:lang w:eastAsia="zh-CN"/>
        </w:rPr>
      </w:pPr>
      <w:r>
        <w:rPr>
          <w:lang w:eastAsia="zh-CN"/>
        </w:rPr>
        <w:lastRenderedPageBreak/>
        <w:t>-</w:t>
      </w:r>
      <w:r>
        <w:rPr>
          <w:lang w:eastAsia="zh-CN"/>
        </w:rPr>
        <w:tab/>
      </w:r>
      <w:r w:rsidRPr="006A51E0">
        <w:rPr>
          <w:lang w:eastAsia="zh-CN"/>
        </w:rPr>
        <w:t xml:space="preserve">Steps 1-4 refer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38C97700" w14:textId="77777777" w:rsidR="0012131B" w:rsidRDefault="0012131B" w:rsidP="0012131B">
      <w:pPr>
        <w:pStyle w:val="B1"/>
      </w:pPr>
      <w:r>
        <w:rPr>
          <w:lang w:eastAsia="zh-CN"/>
        </w:rPr>
        <w:t>-</w:t>
      </w:r>
      <w:r>
        <w:rPr>
          <w:lang w:eastAsia="zh-CN"/>
        </w:rPr>
        <w:tab/>
      </w:r>
      <w:r w:rsidRPr="006A51E0">
        <w:rPr>
          <w:lang w:eastAsia="zh-CN"/>
        </w:rPr>
        <w:t>Step</w:t>
      </w:r>
      <w:r>
        <w:rPr>
          <w:lang w:eastAsia="zh-CN"/>
        </w:rPr>
        <w:t xml:space="preserve"> </w:t>
      </w:r>
      <w:r w:rsidRPr="006A51E0">
        <w:rPr>
          <w:lang w:eastAsia="zh-CN"/>
        </w:rPr>
        <w:t xml:space="preserve">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23E71FC8" w14:textId="77777777" w:rsidR="0012131B" w:rsidRPr="006A51E0" w:rsidRDefault="0012131B" w:rsidP="0012131B">
      <w:pPr>
        <w:pStyle w:val="B1"/>
      </w:pPr>
      <w:r>
        <w:t>-</w:t>
      </w:r>
      <w:r>
        <w:tab/>
        <w:t xml:space="preserve">Step 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the HPLMN ID of the sending</w:t>
      </w:r>
      <w:r w:rsidRPr="006A51E0">
        <w:rPr>
          <w:lang w:eastAsia="zh-CN"/>
        </w:rPr>
        <w:t xml:space="preserve"> UE </w:t>
      </w:r>
      <w:r w:rsidRPr="006A51E0">
        <w:t>(intermediate U2N #1)</w:t>
      </w:r>
    </w:p>
    <w:p w14:paraId="74BAFAE5" w14:textId="77777777" w:rsidR="0012131B" w:rsidRPr="006A51E0" w:rsidRDefault="0012131B" w:rsidP="0012131B">
      <w:pPr>
        <w:pStyle w:val="B1"/>
        <w:rPr>
          <w:lang w:eastAsia="zh-CN"/>
        </w:rPr>
      </w:pPr>
      <w:r>
        <w:rPr>
          <w:lang w:eastAsia="zh-CN"/>
        </w:rPr>
        <w:t>-</w:t>
      </w:r>
      <w:r>
        <w:rPr>
          <w:lang w:eastAsia="zh-CN"/>
        </w:rPr>
        <w:tab/>
      </w:r>
      <w:r w:rsidRPr="006A51E0">
        <w:rPr>
          <w:lang w:eastAsia="zh-CN"/>
        </w:rPr>
        <w:t xml:space="preserve">Steps 5-10 refer to a </w:t>
      </w:r>
      <w:r>
        <w:rPr>
          <w:lang w:eastAsia="zh-CN"/>
        </w:rPr>
        <w:t xml:space="preserve">receiving </w:t>
      </w:r>
      <w:r w:rsidRPr="006A51E0">
        <w:rPr>
          <w:lang w:eastAsia="zh-CN"/>
        </w:rPr>
        <w:t>UE</w:t>
      </w:r>
      <w:r w:rsidRPr="006A51E0">
        <w:t>(e.g. intermediate U2N #2);</w:t>
      </w:r>
    </w:p>
    <w:p w14:paraId="443808B8" w14:textId="77777777" w:rsidR="0012131B" w:rsidRPr="006A51E0" w:rsidRDefault="0012131B" w:rsidP="0012131B">
      <w:pPr>
        <w:pStyle w:val="B1"/>
      </w:pPr>
      <w:r>
        <w:rPr>
          <w:lang w:eastAsia="zh-CN"/>
        </w:rPr>
        <w:t>-</w:t>
      </w:r>
      <w:r>
        <w:rPr>
          <w:lang w:eastAsia="zh-CN"/>
        </w:rPr>
        <w:tab/>
      </w:r>
      <w:r w:rsidRPr="006A51E0">
        <w:rPr>
          <w:lang w:eastAsia="zh-CN"/>
        </w:rPr>
        <w:t>Step</w:t>
      </w:r>
      <w:r>
        <w:rPr>
          <w:lang w:eastAsia="zh-CN"/>
        </w:rPr>
        <w:t xml:space="preserve"> 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w:t>
      </w:r>
      <w:r w:rsidRPr="006A51E0">
        <w:rPr>
          <w:lang w:eastAsia="zh-CN"/>
        </w:rPr>
        <w:t>material</w:t>
      </w:r>
      <w:r w:rsidRPr="006A51E0">
        <w:t xml:space="preserve"> is requested.</w:t>
      </w:r>
    </w:p>
    <w:p w14:paraId="34B3597B" w14:textId="77777777" w:rsidR="0012131B" w:rsidRDefault="0012131B" w:rsidP="0012131B">
      <w:pPr>
        <w:pStyle w:val="B1"/>
      </w:pPr>
      <w:r>
        <w:rPr>
          <w:lang w:eastAsia="zh-CN"/>
        </w:rPr>
        <w:t>-</w:t>
      </w:r>
      <w:r>
        <w:rPr>
          <w:lang w:eastAsia="zh-CN"/>
        </w:rPr>
        <w:tab/>
      </w:r>
      <w:r w:rsidRPr="006A51E0">
        <w:rPr>
          <w:lang w:eastAsia="zh-CN"/>
        </w:rPr>
        <w:t>Step</w:t>
      </w:r>
      <w:r>
        <w:rPr>
          <w:lang w:eastAsia="zh-CN"/>
        </w:rPr>
        <w:t xml:space="preserve"> 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5F7C86F8" w14:textId="77777777" w:rsidR="0012131B" w:rsidRPr="00362DC0" w:rsidRDefault="0012131B" w:rsidP="0012131B">
      <w:pPr>
        <w:pStyle w:val="B1"/>
      </w:pPr>
      <w:r>
        <w:t>-</w:t>
      </w:r>
      <w:r>
        <w:tab/>
        <w:t xml:space="preserve">If there are multiple hops, the Steps 1-16 are repeated with the receiving UE taking the role of a sending UE and the next hop intermediate relay taking the role of the new receiving UE.  </w:t>
      </w:r>
    </w:p>
    <w:p w14:paraId="4752B647" w14:textId="77777777" w:rsidR="0012131B" w:rsidRDefault="0012131B" w:rsidP="0012131B">
      <w:pPr>
        <w:pStyle w:val="Heading3"/>
      </w:pPr>
      <w:bookmarkStart w:id="90" w:name="_Toc180683612"/>
      <w:r>
        <w:t>6.</w:t>
      </w:r>
      <w:r>
        <w:rPr>
          <w:rFonts w:hint="eastAsia"/>
          <w:lang w:eastAsia="zh-CN"/>
        </w:rPr>
        <w:t>2</w:t>
      </w:r>
      <w:r>
        <w:t>.3</w:t>
      </w:r>
      <w:r>
        <w:tab/>
        <w:t>Evaluation</w:t>
      </w:r>
      <w:bookmarkEnd w:id="90"/>
    </w:p>
    <w:p w14:paraId="4B27A7FF" w14:textId="77777777" w:rsidR="0012131B" w:rsidRDefault="0012131B" w:rsidP="0012131B">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A.</w:t>
      </w:r>
    </w:p>
    <w:p w14:paraId="4B64B22F" w14:textId="77777777" w:rsidR="0012131B" w:rsidRDefault="0012131B" w:rsidP="0012131B">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Model A security methods, with extensions to support two sets of discovery security material i.e. the </w:t>
      </w:r>
      <w:r w:rsidRPr="00621CD0">
        <w:t>relay discovery security material and the intermediate relay discovery security material</w:t>
      </w:r>
      <w:r>
        <w:t xml:space="preserve">. </w:t>
      </w:r>
    </w:p>
    <w:p w14:paraId="71149907" w14:textId="77777777" w:rsidR="0012131B" w:rsidRDefault="0012131B" w:rsidP="0012131B">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Announcement message includes the HPLMN ID of the transmitting node.  </w:t>
      </w:r>
    </w:p>
    <w:p w14:paraId="3E3F8739" w14:textId="77777777" w:rsidR="0012131B" w:rsidRPr="00E91972" w:rsidRDefault="0012131B" w:rsidP="0012131B">
      <w:pPr>
        <w:rPr>
          <w:lang w:val="en-US"/>
        </w:rPr>
      </w:pPr>
      <w:r>
        <w:rPr>
          <w:lang w:val="en-US"/>
        </w:rPr>
        <w:t>This solution does not address potential retransmission of protected discovery messages by an unauthorized entity.</w:t>
      </w:r>
    </w:p>
    <w:p w14:paraId="1B5A016B" w14:textId="2F5E8337" w:rsidR="0012131B" w:rsidRPr="0012131B" w:rsidRDefault="0012131B" w:rsidP="0012131B">
      <w:pPr>
        <w:pStyle w:val="EditorsNote"/>
        <w:rPr>
          <w:lang w:val="en-US" w:eastAsia="zh-CN"/>
        </w:rPr>
      </w:pPr>
      <w:r>
        <w:rPr>
          <w:lang w:val="en-US"/>
        </w:rPr>
        <w:t xml:space="preserve">Editor's Note: Whether the solution is aligned with the conclusions of TR 23.700-03 is FFS. </w:t>
      </w:r>
    </w:p>
    <w:p w14:paraId="09F06F63" w14:textId="0F1E8608" w:rsidR="008363DF" w:rsidRDefault="008363DF" w:rsidP="008363DF">
      <w:pPr>
        <w:pStyle w:val="Heading2"/>
      </w:pPr>
      <w:bookmarkStart w:id="91" w:name="_Toc180683613"/>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91"/>
    </w:p>
    <w:p w14:paraId="05579AB1" w14:textId="77777777" w:rsidR="007166B2" w:rsidRDefault="007166B2" w:rsidP="007166B2">
      <w:pPr>
        <w:pStyle w:val="Heading3"/>
      </w:pPr>
      <w:bookmarkStart w:id="92" w:name="_Toc180683614"/>
      <w:r>
        <w:t>6.</w:t>
      </w:r>
      <w:r>
        <w:rPr>
          <w:rFonts w:hint="eastAsia"/>
          <w:lang w:eastAsia="zh-CN"/>
        </w:rPr>
        <w:t>3</w:t>
      </w:r>
      <w:r>
        <w:t>.1</w:t>
      </w:r>
      <w:r>
        <w:tab/>
        <w:t>Introduction</w:t>
      </w:r>
      <w:bookmarkEnd w:id="92"/>
    </w:p>
    <w:p w14:paraId="0CD61DFE" w14:textId="77777777" w:rsidR="007166B2" w:rsidRDefault="007166B2" w:rsidP="007166B2">
      <w:r w:rsidRPr="008B3261">
        <w:t>This solution addresses key issue</w:t>
      </w:r>
      <w:r>
        <w:t xml:space="preserve"> </w:t>
      </w:r>
      <w:r w:rsidRPr="00A83389">
        <w:t>#1: Security for multi-hop UE-to-Network Relay</w:t>
      </w:r>
      <w:r w:rsidRPr="008B3261">
        <w:rPr>
          <w:lang w:eastAsia="zh-CN"/>
        </w:rPr>
        <w:t>.</w:t>
      </w:r>
      <w:r w:rsidRPr="008B3261">
        <w:t xml:space="preserve"> </w:t>
      </w:r>
    </w:p>
    <w:p w14:paraId="0D495AC4" w14:textId="77777777" w:rsidR="007166B2" w:rsidRDefault="007166B2" w:rsidP="007166B2">
      <w:r>
        <w:t xml:space="preserve">The discoveree 5G ProSe U2N and the discoverer 5G ProSe Remote UE performs protected relay discovery as specified in </w:t>
      </w:r>
      <w:bookmarkStart w:id="93" w:name="_Hlk161656678"/>
      <w:r>
        <w:t xml:space="preserve">clause 6.3.2.3.3 of TS 23.304[4] </w:t>
      </w:r>
      <w:bookmarkEnd w:id="93"/>
      <w:r>
        <w:t>and clause 6.1.3.2.2</w:t>
      </w:r>
      <w:r w:rsidRPr="00781D71">
        <w:t>.</w:t>
      </w:r>
      <w:r>
        <w:t xml:space="preserve">2 of TS 33.503[5].  The information included by the original sending UE (i.e. The Remote UE and the </w:t>
      </w:r>
      <w:r w:rsidRPr="00F320AB">
        <w:t>5G ProSe U2N</w:t>
      </w:r>
      <w:r>
        <w:t xml:space="preserve">) e.g. RSC, </w:t>
      </w:r>
      <w:r w:rsidRPr="00512C20">
        <w:t xml:space="preserve">User info of the </w:t>
      </w:r>
      <w:r>
        <w:t>Remote UE,</w:t>
      </w:r>
      <w:r w:rsidRPr="00512C20">
        <w:t xml:space="preserve"> User info of the 5G ProSe U2N</w:t>
      </w:r>
      <w:r>
        <w:t xml:space="preserve">, </w:t>
      </w:r>
      <w:r w:rsidRPr="009E3AAF">
        <w:t>the selected path</w:t>
      </w:r>
      <w:r>
        <w:t xml:space="preserve"> info</w:t>
      </w:r>
      <w:r w:rsidRPr="009E3AAF">
        <w:t xml:space="preserve"> (the list of User Info IDs of intermediate Relays in the path) </w:t>
      </w:r>
      <w:r>
        <w:t>is protected by the relay discovery security material.</w:t>
      </w:r>
    </w:p>
    <w:p w14:paraId="522BBB3D" w14:textId="77777777" w:rsidR="007166B2" w:rsidRDefault="007166B2" w:rsidP="007166B2">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t xml:space="preserve">by including </w:t>
      </w:r>
      <w:r w:rsidRPr="009E3AAF">
        <w:t>its own User Info ID in the</w:t>
      </w:r>
      <w:r>
        <w:t xml:space="preserve"> path</w:t>
      </w:r>
      <w:r w:rsidRPr="001C7DAB">
        <w:t xml:space="preserve">) </w:t>
      </w:r>
      <w:r>
        <w:t xml:space="preserve">required to support multi-hop U2N relay in the forwarded messages. </w:t>
      </w:r>
    </w:p>
    <w:p w14:paraId="72BAE92D" w14:textId="77777777" w:rsidR="007166B2" w:rsidRPr="00EC0555" w:rsidRDefault="007166B2" w:rsidP="007166B2">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lastRenderedPageBreak/>
        <w:t>discovery security material associated with the intermediate U2N.</w:t>
      </w:r>
      <w:r>
        <w:t xml:space="preserve"> </w:t>
      </w:r>
      <w:bookmarkStart w:id="94" w:name="_Hlk178272380"/>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bookmarkEnd w:id="94"/>
    </w:p>
    <w:p w14:paraId="07905145" w14:textId="3C077B23" w:rsidR="007166B2" w:rsidRPr="00EC0555" w:rsidRDefault="007166B2" w:rsidP="007166B2">
      <w:pPr>
        <w:pStyle w:val="NO"/>
      </w:pPr>
      <w:r w:rsidRPr="00EC0555">
        <w:t>NOTE</w:t>
      </w:r>
      <w:r>
        <w:t xml:space="preserve"> 1</w:t>
      </w:r>
      <w:r w:rsidRPr="00EC0555">
        <w:t>:</w:t>
      </w:r>
      <w:r>
        <w:tab/>
      </w:r>
      <w:r w:rsidRPr="00EC0555">
        <w:t>The complete additional information (e.g. hop count) updated by the intermediate U2N that is required for multi-hop U2N relay is to be defined by SA2.</w:t>
      </w:r>
    </w:p>
    <w:p w14:paraId="468A8986" w14:textId="1E7B2B58" w:rsidR="007166B2" w:rsidRDefault="007166B2" w:rsidP="007166B2">
      <w:pPr>
        <w:pStyle w:val="NO"/>
      </w:pPr>
      <w:r w:rsidRPr="00EC0555">
        <w:t>NOTE</w:t>
      </w:r>
      <w:r>
        <w:t xml:space="preserve"> 2</w:t>
      </w:r>
      <w:r w:rsidRPr="00EC0555">
        <w:t>:</w:t>
      </w:r>
      <w:r>
        <w:tab/>
      </w:r>
      <w:r w:rsidRPr="00EC0555">
        <w:t>There could be one or more intermediate U2Ns in the discovery message path. The maximum number of intermediate U2N(s) in the path is to be defined by SA2. This solution shows only two intermediate U2Ns as example.</w:t>
      </w:r>
    </w:p>
    <w:p w14:paraId="076259FC" w14:textId="77777777" w:rsidR="007166B2" w:rsidRPr="006D412E" w:rsidRDefault="007166B2" w:rsidP="007166B2">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22BCBC" w14:textId="77777777" w:rsidR="007166B2" w:rsidRDefault="007166B2" w:rsidP="007166B2">
      <w:pPr>
        <w:pStyle w:val="Heading3"/>
      </w:pPr>
      <w:bookmarkStart w:id="95" w:name="_Toc180683615"/>
      <w:r>
        <w:t>6.</w:t>
      </w:r>
      <w:r>
        <w:rPr>
          <w:rFonts w:hint="eastAsia"/>
          <w:lang w:eastAsia="zh-CN"/>
        </w:rPr>
        <w:t>3</w:t>
      </w:r>
      <w:r>
        <w:t>.2</w:t>
      </w:r>
      <w:r>
        <w:tab/>
        <w:t>Solution details</w:t>
      </w:r>
      <w:bookmarkEnd w:id="95"/>
    </w:p>
    <w:p w14:paraId="46AF6E3C" w14:textId="77777777" w:rsidR="007166B2" w:rsidRDefault="007166B2" w:rsidP="007166B2">
      <w:pPr>
        <w:rPr>
          <w:lang w:eastAsia="zh-CN"/>
        </w:rPr>
      </w:pPr>
      <w:r>
        <w:rPr>
          <w:lang w:eastAsia="zh-CN"/>
        </w:rPr>
        <w:t>The security procedure for multiple hop 5G ProSe UE-to-Network Relay Discovery with Model B is described as follows.</w:t>
      </w:r>
    </w:p>
    <w:p w14:paraId="5324C9E3" w14:textId="4F744068" w:rsidR="007166B2" w:rsidRDefault="007166B2" w:rsidP="007166B2">
      <w:pPr>
        <w:pStyle w:val="TH"/>
      </w:pPr>
    </w:p>
    <w:p w14:paraId="4561FE5A" w14:textId="77777777" w:rsidR="007166B2" w:rsidRDefault="007166B2" w:rsidP="007166B2">
      <w:pPr>
        <w:pStyle w:val="TF"/>
      </w:pPr>
      <w:r w:rsidRPr="009C5779">
        <w:object w:dxaOrig="14868" w:dyaOrig="8334" w14:anchorId="198640EC">
          <v:shape id="_x0000_i1034" type="#_x0000_t75" style="width:458.5pt;height:255pt" o:ole="">
            <v:imagedata r:id="rId22" o:title=""/>
          </v:shape>
          <o:OLEObject Type="Embed" ProgID="Visio.Drawing.11" ShapeID="_x0000_i1034" DrawAspect="Content" ObjectID="_1791296600" r:id="rId23"/>
        </w:object>
      </w:r>
    </w:p>
    <w:p w14:paraId="5B67AA52" w14:textId="11129F3A" w:rsidR="007166B2" w:rsidRPr="00BC5BED" w:rsidRDefault="007166B2" w:rsidP="007166B2">
      <w:pPr>
        <w:pStyle w:val="TF"/>
      </w:pPr>
      <w:r w:rsidRPr="00BC5BED">
        <w:t>Figure 6.</w:t>
      </w:r>
      <w:r>
        <w:rPr>
          <w:lang w:eastAsia="zh-CN"/>
        </w:rPr>
        <w:t>3</w:t>
      </w:r>
      <w:r>
        <w:t>.2</w:t>
      </w:r>
      <w:r w:rsidRPr="00BC5BED">
        <w:t xml:space="preserve">-1: Example Model </w:t>
      </w:r>
      <w:r>
        <w:t>B</w:t>
      </w:r>
      <w:r w:rsidRPr="00BC5BED">
        <w:t xml:space="preserve"> Discovery operation supporting multi-hop UE-to-Network Relay</w:t>
      </w:r>
    </w:p>
    <w:p w14:paraId="32FDEDA6" w14:textId="77777777" w:rsidR="007166B2" w:rsidRDefault="007166B2" w:rsidP="007166B2">
      <w:pPr>
        <w:pStyle w:val="B1"/>
      </w:pPr>
      <w:r>
        <w:t>0a.</w:t>
      </w:r>
      <w:r>
        <w:tab/>
        <w:t>The discoveree 5G ProSe U2N is provisioned with the relay discovery security materials</w:t>
      </w:r>
      <w:r w:rsidRPr="00781D71">
        <w:t xml:space="preserve"> </w:t>
      </w:r>
      <w:r>
        <w:t xml:space="preserve">from its HPLMN, acting as discoveree UE </w:t>
      </w:r>
      <w:r w:rsidRPr="00781D71">
        <w:t xml:space="preserve">as </w:t>
      </w:r>
      <w:r>
        <w:t>specified in clause 6.1.3.2.2</w:t>
      </w:r>
      <w:r w:rsidRPr="00781D71">
        <w:t>.</w:t>
      </w:r>
      <w:r>
        <w:t xml:space="preserve">2 of TS 33.503[5]. </w:t>
      </w:r>
    </w:p>
    <w:p w14:paraId="5292B552" w14:textId="77777777" w:rsidR="007166B2" w:rsidRDefault="007166B2" w:rsidP="007166B2">
      <w:pPr>
        <w:pStyle w:val="B1"/>
        <w:ind w:firstLine="0"/>
      </w:pPr>
      <w:r>
        <w:t>Each intermediate 5G ProSe U2N(s) and the remote UE are provisioned with the relay discovery security materials associated with discoveree U2N, acting as discoverer UE</w:t>
      </w:r>
      <w:r w:rsidRPr="00781D71">
        <w:t xml:space="preserve"> as </w:t>
      </w:r>
      <w:r>
        <w:t>specified in clause 6.1.3.2.2</w:t>
      </w:r>
      <w:r w:rsidRPr="00781D71">
        <w:t>.</w:t>
      </w:r>
      <w:r>
        <w:t>2 of TS 33.503[5].</w:t>
      </w:r>
    </w:p>
    <w:p w14:paraId="6142F795" w14:textId="77777777" w:rsidR="007166B2" w:rsidRPr="00EC0555" w:rsidRDefault="007166B2" w:rsidP="007166B2">
      <w:pPr>
        <w:pStyle w:val="B1"/>
        <w:ind w:left="1276" w:hanging="916"/>
      </w:pPr>
      <w:r w:rsidRPr="00EC0555">
        <w:t>NOTE</w:t>
      </w:r>
      <w:r>
        <w:t xml:space="preserve"> 1</w:t>
      </w:r>
      <w:r w:rsidRPr="00EC0555">
        <w:t xml:space="preserve">: </w:t>
      </w:r>
      <w:r>
        <w:tab/>
      </w:r>
      <w:r w:rsidRPr="00EC0555">
        <w:t xml:space="preserve">The intermediate U2N </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sent by the 5G ProSe U2N, e.g. RSC, User info of the 5G ProSe U2N, </w:t>
      </w:r>
      <w:r w:rsidRPr="009E3AAF">
        <w:t>the selected path</w:t>
      </w:r>
      <w:r>
        <w:t xml:space="preserve"> info</w:t>
      </w:r>
      <w:r w:rsidRPr="009E3AAF">
        <w:t xml:space="preserve"> (the list of User Info IDs of intermediate Relays in the path) </w:t>
      </w:r>
      <w:r>
        <w:t>etc</w:t>
      </w:r>
      <w:r w:rsidRPr="001C7DAB">
        <w:t>.</w:t>
      </w:r>
      <w:r w:rsidRPr="00EC0555">
        <w:t>.</w:t>
      </w:r>
    </w:p>
    <w:p w14:paraId="61210570" w14:textId="77777777" w:rsidR="007166B2" w:rsidRDefault="007166B2" w:rsidP="007166B2">
      <w:pPr>
        <w:pStyle w:val="B1"/>
      </w:pPr>
      <w:r w:rsidRPr="00EC0555">
        <w:t>0b.</w:t>
      </w:r>
      <w:r w:rsidRPr="00EC0555">
        <w:tab/>
      </w:r>
      <w:r>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4ADA929F" w14:textId="77777777" w:rsidR="007166B2" w:rsidRDefault="007166B2" w:rsidP="007166B2">
      <w:pPr>
        <w:pStyle w:val="B1"/>
        <w:ind w:firstLine="0"/>
      </w:pPr>
      <w:r>
        <w:lastRenderedPageBreak/>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3E37BE0C" w14:textId="77777777" w:rsidR="007166B2" w:rsidRPr="00EB163E" w:rsidRDefault="007166B2" w:rsidP="007166B2">
      <w:pPr>
        <w:pStyle w:val="B1"/>
        <w:ind w:firstLine="0"/>
      </w:pPr>
      <w:r>
        <w:t>See clause 6.3.2.1 for p</w:t>
      </w:r>
      <w:r w:rsidRPr="00CB4246">
        <w:t xml:space="preserve">rovisioning </w:t>
      </w:r>
      <w:r>
        <w:t xml:space="preserve">of </w:t>
      </w:r>
      <w:r w:rsidRPr="00CB4246">
        <w:t xml:space="preserve">the intermediate relay discovery security material for Model </w:t>
      </w:r>
      <w:r>
        <w:t>B.</w:t>
      </w:r>
    </w:p>
    <w:p w14:paraId="7B82957E" w14:textId="77777777" w:rsidR="007166B2" w:rsidRPr="00EB163E" w:rsidRDefault="007166B2" w:rsidP="007166B2">
      <w:pPr>
        <w:pStyle w:val="B1"/>
        <w:numPr>
          <w:ilvl w:val="0"/>
          <w:numId w:val="25"/>
        </w:numPr>
      </w:pPr>
      <w:r w:rsidRPr="00EB163E">
        <w:t xml:space="preserve">The </w:t>
      </w:r>
      <w:r>
        <w:t>discoverer Remote UE</w:t>
      </w:r>
      <w:r w:rsidRPr="00EB163E">
        <w:t xml:space="preserve"> reuses the 5G ProSe UE-to-Network Relay </w:t>
      </w:r>
      <w:bookmarkStart w:id="96" w:name="_Hlk178270457"/>
      <w:r w:rsidRPr="00EB163E">
        <w:t xml:space="preserve">Discovery </w:t>
      </w:r>
      <w:r w:rsidRPr="002E59A2">
        <w:t>Solicitation</w:t>
      </w:r>
      <w:r w:rsidRPr="00EB163E">
        <w:t xml:space="preserve"> </w:t>
      </w:r>
      <w:bookmarkEnd w:id="96"/>
      <w:r w:rsidRPr="00EB163E">
        <w:t>message as specified in clause 6.1.3.2.2.</w:t>
      </w:r>
      <w:r>
        <w:t>2</w:t>
      </w:r>
      <w:r w:rsidRPr="00EB163E">
        <w:t xml:space="preserve"> of TS 33.503</w:t>
      </w:r>
      <w:r>
        <w:t xml:space="preserve">[5] </w:t>
      </w:r>
      <w:r w:rsidRPr="00EB163E">
        <w:t xml:space="preserve">with the information e.g. </w:t>
      </w:r>
      <w:r>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r w:rsidRPr="00F0484D">
        <w:t xml:space="preserve"> </w:t>
      </w:r>
      <w:r>
        <w:t xml:space="preserve">The </w:t>
      </w:r>
      <w:r w:rsidRPr="00EB163E">
        <w:t xml:space="preserve">Discovery </w:t>
      </w:r>
      <w:r w:rsidRPr="002E59A2">
        <w:t>Solicitation</w:t>
      </w:r>
      <w:r w:rsidRPr="00EB163E">
        <w:t xml:space="preserve"> </w:t>
      </w:r>
      <w:r>
        <w:t>message also includes the H</w:t>
      </w:r>
      <w:r>
        <w:rPr>
          <w:lang w:eastAsia="zh-CN"/>
        </w:rPr>
        <w:t xml:space="preserve">PLMN ID of the </w:t>
      </w:r>
      <w:r>
        <w:t xml:space="preserve">discoveree </w:t>
      </w:r>
      <w:r>
        <w:rPr>
          <w:lang w:eastAsia="zh-CN"/>
        </w:rPr>
        <w:t xml:space="preserve">U2N in cleartext to identify the relay </w:t>
      </w:r>
      <w:r>
        <w:t>discovery security materials</w:t>
      </w:r>
      <w:r w:rsidRPr="00EB163E">
        <w:t>.</w:t>
      </w:r>
    </w:p>
    <w:p w14:paraId="5BADF962" w14:textId="77777777" w:rsidR="007166B2" w:rsidRPr="00EB163E" w:rsidRDefault="007166B2" w:rsidP="007166B2">
      <w:pPr>
        <w:pStyle w:val="B1"/>
        <w:numPr>
          <w:ilvl w:val="0"/>
          <w:numId w:val="25"/>
        </w:numPr>
        <w:rPr>
          <w:lang w:eastAsia="ko-KR"/>
        </w:rPr>
      </w:pPr>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97" w:name="_Hlk161664175"/>
      <w:r w:rsidRPr="00EB163E">
        <w:t xml:space="preserve">obtained </w:t>
      </w:r>
      <w:bookmarkEnd w:id="97"/>
      <w:r w:rsidRPr="00EB163E">
        <w:t xml:space="preserve">from step 0a. If the verification is successful, the intermediate U2N #1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w:t>
      </w:r>
      <w:r>
        <w:t xml:space="preserve"> 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t xml:space="preserve"> T</w:t>
      </w:r>
      <w:r w:rsidRPr="00C4085E">
        <w:t xml:space="preserve">he intermediate U2N #1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 xml:space="preserve">discovery security material </w:t>
      </w:r>
      <w:r w:rsidRPr="00EC0555">
        <w:t>associated with the intermediate U2N</w:t>
      </w:r>
      <w:r>
        <w:t xml:space="preserve"> #1</w:t>
      </w:r>
      <w:r w:rsidRPr="00C4085E">
        <w:t>.</w:t>
      </w:r>
    </w:p>
    <w:p w14:paraId="3C45131F" w14:textId="77777777" w:rsidR="007166B2" w:rsidRDefault="007166B2" w:rsidP="007166B2">
      <w:pPr>
        <w:pStyle w:val="B1"/>
        <w:numPr>
          <w:ilvl w:val="0"/>
          <w:numId w:val="25"/>
        </w:numPr>
        <w:rPr>
          <w:lang w:eastAsia="ko-KR"/>
        </w:rPr>
      </w:pPr>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w:t>
      </w:r>
      <w:r w:rsidRPr="00C4085E">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updates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 </w:t>
      </w:r>
      <w:r>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C4085E">
        <w:t xml:space="preserve"> </w:t>
      </w:r>
      <w:r>
        <w:t>T</w:t>
      </w:r>
      <w:r w:rsidRPr="00C4085E">
        <w:t>he intermediate U2N #</w:t>
      </w:r>
      <w:r>
        <w:t>2</w:t>
      </w:r>
      <w:r w:rsidRPr="00C4085E">
        <w:t xml:space="preserve">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C4085E">
        <w:t>.</w:t>
      </w:r>
    </w:p>
    <w:p w14:paraId="40FB6307" w14:textId="77777777" w:rsidR="007166B2" w:rsidRDefault="007166B2" w:rsidP="007166B2">
      <w:pPr>
        <w:pStyle w:val="B1"/>
        <w:numPr>
          <w:ilvl w:val="0"/>
          <w:numId w:val="25"/>
        </w:numPr>
      </w:pPr>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w:t>
      </w:r>
      <w:r w:rsidRPr="00C4085E">
        <w:t>The discoveree 5G ProSe U2N identifies the intermediate relay discovery security material associated with the intermediate U2N #2 based on the clear text HPLMN ID included by the intermediate U2N #2 in step 3</w:t>
      </w:r>
      <w:r>
        <w:t>.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0712EA6C" w14:textId="758DC50B" w:rsidR="007166B2" w:rsidRPr="0006569F" w:rsidRDefault="007166B2" w:rsidP="007166B2">
      <w:pPr>
        <w:pStyle w:val="B1"/>
      </w:pPr>
      <w:r w:rsidRPr="0006569F">
        <w:t>5.</w:t>
      </w:r>
      <w:r w:rsidRPr="0006569F">
        <w:tab/>
        <w:t>The discoveree U2N reuses the 5G ProSe UE-to-Network Relay Discovery Response message as specified in clause 6.1.3.2.2.2 of TS 33.503[5]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77777777" w:rsidR="007166B2" w:rsidRPr="0006569F" w:rsidRDefault="007166B2" w:rsidP="007166B2">
      <w:pPr>
        <w:pStyle w:val="B1"/>
      </w:pPr>
      <w:r w:rsidRPr="0006569F">
        <w:t>6.</w:t>
      </w:r>
      <w:r w:rsidRPr="0006569F">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06569F">
        <w:t>.</w:t>
      </w:r>
    </w:p>
    <w:p w14:paraId="5B0FB1CB" w14:textId="2DB3B1CD" w:rsidR="007166B2" w:rsidRPr="00EB163E" w:rsidRDefault="007166B2" w:rsidP="007166B2">
      <w:pPr>
        <w:pStyle w:val="B1"/>
      </w:pPr>
      <w:r>
        <w:t>7.</w:t>
      </w:r>
      <w:r>
        <w:tab/>
      </w:r>
      <w:r w:rsidRPr="00EB163E">
        <w:t>The intermediate U2N #</w:t>
      </w:r>
      <w:r>
        <w:t>1</w:t>
      </w:r>
      <w:r w:rsidRPr="00EB163E">
        <w:t xml:space="preserve"> </w:t>
      </w:r>
      <w:r>
        <w:t xml:space="preserve">verifies </w:t>
      </w:r>
      <w:r w:rsidRPr="00EB163E">
        <w:t xml:space="preserve">the protected Relay Discovery </w:t>
      </w:r>
      <w:r>
        <w:t>Response</w:t>
      </w:r>
      <w:r w:rsidRPr="00EB163E">
        <w:t xml:space="preserve"> message</w:t>
      </w:r>
      <w:r>
        <w:t>.</w:t>
      </w:r>
      <w:r w:rsidRPr="00513351">
        <w:t xml:space="preserve"> The intermediate U2N #1  identifies the intermediate relay discovery security material associated with the intermediate U2N #2 based on the clear text HPLMN ID included by the intermediate U2N #2 in step 6. </w:t>
      </w:r>
      <w:r>
        <w:t xml:space="preserve"> </w:t>
      </w:r>
      <w:r w:rsidRPr="00EB163E">
        <w:t>The intermediate U2N #</w:t>
      </w:r>
      <w:r>
        <w:t>1</w:t>
      </w:r>
      <w:r w:rsidRPr="00EB163E">
        <w:t xml:space="preserve"> </w:t>
      </w:r>
      <w:r>
        <w:t xml:space="preserve">forwards the message with the updated additional information if available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r w:rsidRPr="00513351">
        <w:t xml:space="preserve"> In addition, the intermediate U2N #</w:t>
      </w:r>
      <w:r>
        <w:t>1</w:t>
      </w:r>
      <w:r w:rsidRPr="00513351">
        <w:t xml:space="preserve"> includes it's Home PLMN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#1</w:t>
      </w:r>
      <w:r w:rsidRPr="00513351">
        <w:t>.</w:t>
      </w:r>
    </w:p>
    <w:p w14:paraId="0424A1E0" w14:textId="77777777" w:rsidR="007166B2" w:rsidRDefault="007166B2" w:rsidP="007166B2">
      <w:pPr>
        <w:pStyle w:val="B1"/>
      </w:pPr>
      <w:r>
        <w:rPr>
          <w:lang w:eastAsia="zh-CN"/>
        </w:rPr>
        <w:lastRenderedPageBreak/>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w:t>
      </w:r>
      <w:r w:rsidRPr="00F377F6">
        <w:t>The discoverer 5G ProSe Remote UE identifies the intermediate relay discovery security material associated with the intermediate U2N #1 based on the clear text HPLMN ID included by the intermediate U2N #1 in step 7</w:t>
      </w:r>
      <w:r>
        <w:t>.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C62BBC9" w14:textId="77777777" w:rsidR="007166B2" w:rsidRDefault="007166B2" w:rsidP="007166B2">
      <w:pPr>
        <w:pStyle w:val="Heading4"/>
      </w:pPr>
      <w:bookmarkStart w:id="98" w:name="_Toc180683616"/>
      <w:r w:rsidRPr="00E43474">
        <w:t>6.</w:t>
      </w:r>
      <w:r>
        <w:rPr>
          <w:lang w:eastAsia="zh-CN"/>
        </w:rPr>
        <w:t>3</w:t>
      </w:r>
      <w:r w:rsidRPr="00E43474">
        <w:t>.2.1</w:t>
      </w:r>
      <w:r w:rsidRPr="00E43474">
        <w:tab/>
      </w:r>
      <w:r>
        <w:t xml:space="preserve">Provisioning </w:t>
      </w:r>
      <w:r w:rsidRPr="00CB4246">
        <w:rPr>
          <w:rFonts w:eastAsia="Malgun Gothic"/>
        </w:rPr>
        <w:t>the intermediate relay discovery security material</w:t>
      </w:r>
      <w:bookmarkEnd w:id="98"/>
      <w:r w:rsidRPr="00CB4246">
        <w:rPr>
          <w:rFonts w:eastAsia="Malgun Gothic"/>
        </w:rPr>
        <w:t xml:space="preserve"> </w:t>
      </w:r>
    </w:p>
    <w:p w14:paraId="42CAC458" w14:textId="77777777" w:rsidR="007166B2" w:rsidRPr="00BC5BED" w:rsidRDefault="007166B2" w:rsidP="007166B2">
      <w:pPr>
        <w:pStyle w:val="TF"/>
      </w:pPr>
      <w:r w:rsidRPr="005B29E9">
        <w:object w:dxaOrig="11301" w:dyaOrig="12730" w14:anchorId="4E754EA9">
          <v:shape id="_x0000_i1035" type="#_x0000_t75" style="width:510pt;height:573pt" o:ole="">
            <v:imagedata r:id="rId20" o:title=""/>
          </v:shape>
          <o:OLEObject Type="Embed" ProgID="Visio.Drawing.15" ShapeID="_x0000_i1035" DrawAspect="Content" ObjectID="_1791296601" r:id="rId24"/>
        </w:object>
      </w:r>
      <w:r w:rsidRPr="00CB4246">
        <w:t xml:space="preserve"> </w:t>
      </w:r>
      <w:r w:rsidRPr="00BC5BED">
        <w:t>Figure 6.</w:t>
      </w:r>
      <w:r>
        <w:rPr>
          <w:rFonts w:hint="eastAsia"/>
          <w:lang w:eastAsia="zh-CN"/>
        </w:rPr>
        <w:t>2</w:t>
      </w:r>
      <w:r>
        <w:t>.2.1</w:t>
      </w:r>
      <w:r w:rsidRPr="00BC5BED">
        <w:t xml:space="preserve">-1: </w:t>
      </w:r>
      <w:r>
        <w:t>I</w:t>
      </w:r>
      <w:r w:rsidRPr="00CB4246">
        <w:t xml:space="preserve">ntermediate </w:t>
      </w:r>
      <w:r w:rsidRPr="005B29E9">
        <w:rPr>
          <w:lang w:eastAsia="zh-CN"/>
        </w:rPr>
        <w:t xml:space="preserve">Relay Discovery </w:t>
      </w:r>
      <w:r>
        <w:rPr>
          <w:lang w:eastAsia="zh-CN"/>
        </w:rPr>
        <w:t xml:space="preserve">Key request </w:t>
      </w:r>
    </w:p>
    <w:p w14:paraId="77DB31E4" w14:textId="77777777" w:rsidR="007166B2" w:rsidRPr="00BC5BED" w:rsidRDefault="007166B2" w:rsidP="007166B2">
      <w:pPr>
        <w:rPr>
          <w:rFonts w:eastAsia="Malgun Gothic"/>
        </w:rPr>
      </w:pPr>
      <w:r>
        <w:lastRenderedPageBreak/>
        <w:t>The security procedure t</w:t>
      </w:r>
      <w:r w:rsidRPr="00CB4246">
        <w:t>o retrieve intermediate relay discovery security material</w:t>
      </w:r>
      <w:r>
        <w:t xml:space="preserve"> uses</w:t>
      </w:r>
      <w:r w:rsidRPr="00CB4246">
        <w:t xml:space="preserve"> the procedure of clause 6.1.3.2.2.1 of TS 33.503[5]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are mentioned below:</w:t>
      </w:r>
    </w:p>
    <w:p w14:paraId="2F15F46F" w14:textId="77777777" w:rsidR="007166B2" w:rsidRDefault="007166B2" w:rsidP="007166B2">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and receiving UE accordingly. </w:t>
      </w:r>
    </w:p>
    <w:p w14:paraId="784F22DC" w14:textId="77777777" w:rsidR="007166B2" w:rsidRDefault="007166B2" w:rsidP="007166B2"/>
    <w:p w14:paraId="0EF93847"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1-4 </w:t>
      </w:r>
      <w:r w:rsidRPr="006A51E0">
        <w:t>refer</w:t>
      </w:r>
      <w:r w:rsidRPr="006A51E0">
        <w:rPr>
          <w:lang w:eastAsia="zh-CN"/>
        </w:rPr>
        <w:t xml:space="preserve">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09F0B411" w14:textId="77777777" w:rsidR="007166B2" w:rsidRDefault="007166B2" w:rsidP="007166B2">
      <w:pPr>
        <w:pStyle w:val="B1"/>
      </w:pPr>
      <w:r>
        <w:rPr>
          <w:lang w:eastAsia="zh-CN"/>
        </w:rPr>
        <w:t>-</w:t>
      </w:r>
      <w:r>
        <w:rPr>
          <w:lang w:eastAsia="zh-CN"/>
        </w:rPr>
        <w:tab/>
      </w:r>
      <w:r w:rsidRPr="006A51E0">
        <w:rPr>
          <w:lang w:eastAsia="zh-CN"/>
        </w:rPr>
        <w:t xml:space="preserve">Step1,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7238B375" w14:textId="77777777" w:rsidR="007166B2" w:rsidRPr="006A51E0" w:rsidRDefault="007166B2" w:rsidP="007166B2">
      <w:pPr>
        <w:pStyle w:val="B1"/>
      </w:pPr>
      <w:r>
        <w:t>-</w:t>
      </w:r>
      <w:r>
        <w:tab/>
        <w:t xml:space="preserve">Step4,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 xml:space="preserve">the </w:t>
      </w:r>
      <w:r>
        <w:t>HPLMN</w:t>
      </w:r>
      <w:r>
        <w:rPr>
          <w:lang w:eastAsia="zh-CN"/>
        </w:rPr>
        <w:t xml:space="preserve"> ID of the sending</w:t>
      </w:r>
      <w:r w:rsidRPr="006A51E0">
        <w:rPr>
          <w:lang w:eastAsia="zh-CN"/>
        </w:rPr>
        <w:t xml:space="preserve"> UE </w:t>
      </w:r>
      <w:r w:rsidRPr="006A51E0">
        <w:t>(intermediate U2N #1)</w:t>
      </w:r>
    </w:p>
    <w:p w14:paraId="0449940E"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5-10 refer to a </w:t>
      </w:r>
      <w:r>
        <w:t>receiving</w:t>
      </w:r>
      <w:r>
        <w:rPr>
          <w:lang w:eastAsia="zh-CN"/>
        </w:rPr>
        <w:t xml:space="preserve"> </w:t>
      </w:r>
      <w:r w:rsidRPr="006A51E0">
        <w:rPr>
          <w:lang w:eastAsia="zh-CN"/>
        </w:rPr>
        <w:t>UE</w:t>
      </w:r>
      <w:r w:rsidRPr="006A51E0">
        <w:t>(e.g. intermediate U2N #2);</w:t>
      </w:r>
    </w:p>
    <w:p w14:paraId="15C19D01" w14:textId="77777777" w:rsidR="007166B2" w:rsidRPr="006A51E0" w:rsidRDefault="007166B2" w:rsidP="007166B2">
      <w:pPr>
        <w:pStyle w:val="B1"/>
      </w:pPr>
      <w:r>
        <w:rPr>
          <w:lang w:eastAsia="zh-CN"/>
        </w:rPr>
        <w:t>-</w:t>
      </w:r>
      <w:r>
        <w:rPr>
          <w:lang w:eastAsia="zh-CN"/>
        </w:rPr>
        <w:tab/>
      </w:r>
      <w:r w:rsidRPr="006A51E0">
        <w:rPr>
          <w:lang w:eastAsia="zh-CN"/>
        </w:rPr>
        <w:t>Step</w:t>
      </w:r>
      <w:r>
        <w:rPr>
          <w:lang w:eastAsia="zh-CN"/>
        </w:rPr>
        <w:t>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3FB0E084" w14:textId="77777777" w:rsidR="007166B2" w:rsidRPr="00362DC0" w:rsidRDefault="007166B2" w:rsidP="007166B2">
      <w:pPr>
        <w:pStyle w:val="B1"/>
      </w:pPr>
      <w:r>
        <w:rPr>
          <w:lang w:eastAsia="zh-CN"/>
        </w:rPr>
        <w:t>-</w:t>
      </w:r>
      <w:r>
        <w:rPr>
          <w:lang w:eastAsia="zh-CN"/>
        </w:rPr>
        <w:tab/>
      </w:r>
      <w:r w:rsidRPr="006A51E0">
        <w:rPr>
          <w:lang w:eastAsia="zh-CN"/>
        </w:rPr>
        <w:t>Step</w:t>
      </w:r>
      <w:r>
        <w:rPr>
          <w:lang w:eastAsia="zh-CN"/>
        </w:rPr>
        <w:t>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7FA207C8" w14:textId="77777777" w:rsidR="007166B2" w:rsidRPr="00362DC0" w:rsidRDefault="007166B2" w:rsidP="007166B2">
      <w:pPr>
        <w:pStyle w:val="NO"/>
      </w:pPr>
      <w:r w:rsidRPr="00EC0555">
        <w:t>NOTE</w:t>
      </w:r>
      <w:r>
        <w:t xml:space="preserve"> 2</w:t>
      </w:r>
      <w:r w:rsidRPr="00EC0555">
        <w:t xml:space="preserve">: </w:t>
      </w:r>
      <w:r>
        <w:tab/>
      </w:r>
      <w:r w:rsidRPr="00EC0555">
        <w:t xml:space="preserve">The </w:t>
      </w:r>
      <w:r>
        <w:t xml:space="preserve">sending or receiving UE role for </w:t>
      </w:r>
      <w:r w:rsidRPr="00EC0555">
        <w:t xml:space="preserve">intermediate U2N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6A51E0">
        <w:t>intermediate U2N #1</w:t>
      </w:r>
      <w:r>
        <w:t xml:space="preserve"> is the sending UE and the </w:t>
      </w:r>
      <w:r w:rsidRPr="006A51E0">
        <w:t>intermediate U2N #</w:t>
      </w:r>
      <w:r>
        <w:t xml:space="preserve">2 is the receiving UE when the </w:t>
      </w:r>
      <w:r w:rsidRPr="006A51E0">
        <w:t>intermediate U2N #1</w:t>
      </w:r>
      <w:r>
        <w:t xml:space="preserve"> forwards the discovery </w:t>
      </w:r>
      <w:r w:rsidRPr="002E59A2">
        <w:t>Solicitation</w:t>
      </w:r>
      <w:r w:rsidRPr="00EB163E">
        <w:t xml:space="preserve"> </w:t>
      </w:r>
      <w:r>
        <w:t xml:space="preserve">message to the </w:t>
      </w:r>
      <w:r w:rsidRPr="006A51E0">
        <w:t>intermediate U2N #</w:t>
      </w:r>
      <w:r>
        <w:t xml:space="preserve">2. In the other direction, the </w:t>
      </w:r>
      <w:r w:rsidRPr="006A51E0">
        <w:t>intermediate U2N #1</w:t>
      </w:r>
      <w:r>
        <w:t xml:space="preserve"> is the receiving UE and the </w:t>
      </w:r>
      <w:r w:rsidRPr="006A51E0">
        <w:t>intermediate U2N #</w:t>
      </w:r>
      <w:r>
        <w:t xml:space="preserve">2 is the sending UE when the </w:t>
      </w:r>
      <w:r w:rsidRPr="006A51E0">
        <w:t>intermediate U2N #</w:t>
      </w:r>
      <w:r>
        <w:t>2 forwards the discovery Response</w:t>
      </w:r>
      <w:r w:rsidRPr="00EB163E">
        <w:t xml:space="preserve"> </w:t>
      </w:r>
      <w:r>
        <w:t xml:space="preserve">message to the </w:t>
      </w:r>
      <w:r w:rsidRPr="006A51E0">
        <w:t>intermediate U2N #</w:t>
      </w:r>
      <w:r>
        <w:t>1.</w:t>
      </w:r>
    </w:p>
    <w:p w14:paraId="06119013" w14:textId="77777777" w:rsidR="007166B2" w:rsidRDefault="007166B2" w:rsidP="007166B2">
      <w:pPr>
        <w:pStyle w:val="Heading3"/>
      </w:pPr>
      <w:bookmarkStart w:id="99" w:name="_Toc180683617"/>
      <w:r>
        <w:t>6.</w:t>
      </w:r>
      <w:r>
        <w:rPr>
          <w:rFonts w:hint="eastAsia"/>
          <w:lang w:eastAsia="zh-CN"/>
        </w:rPr>
        <w:t>3</w:t>
      </w:r>
      <w:r>
        <w:t>.3</w:t>
      </w:r>
      <w:r>
        <w:tab/>
        <w:t>Evaluation</w:t>
      </w:r>
      <w:bookmarkEnd w:id="99"/>
    </w:p>
    <w:p w14:paraId="6AD0EBA9" w14:textId="77777777" w:rsidR="007166B2" w:rsidRDefault="007166B2" w:rsidP="007166B2">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6BEDAC86" w14:textId="77777777" w:rsidR="007166B2" w:rsidRDefault="007166B2" w:rsidP="007166B2">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100" w:name="_Hlk170746787"/>
      <w:r>
        <w:t>Model B</w:t>
      </w:r>
      <w:bookmarkEnd w:id="100"/>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180093E2" w14:textId="77777777" w:rsidR="007166B2" w:rsidRDefault="007166B2" w:rsidP="007166B2">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Discovery Solicitation and Discovery Response messages include the HPLMN ID of the transmitting node.  </w:t>
      </w:r>
    </w:p>
    <w:p w14:paraId="56DE93D1" w14:textId="1A67C794" w:rsidR="007166B2" w:rsidRPr="005E0232" w:rsidRDefault="007166B2" w:rsidP="007166B2">
      <w:pPr>
        <w:rPr>
          <w:lang w:val="en-US" w:eastAsia="zh-CN"/>
        </w:rPr>
      </w:pPr>
      <w:r>
        <w:rPr>
          <w:lang w:val="en-US"/>
        </w:rPr>
        <w:t>This solution does not address potential retransmission of protected discovery messages by an unauthorized entity.</w:t>
      </w:r>
    </w:p>
    <w:p w14:paraId="30141A12" w14:textId="5F6F24D5" w:rsidR="008363DF" w:rsidRDefault="008363DF" w:rsidP="008363DF">
      <w:pPr>
        <w:pStyle w:val="Heading2"/>
      </w:pPr>
      <w:bookmarkStart w:id="101" w:name="_Toc180683618"/>
      <w:r>
        <w:t>6.</w:t>
      </w:r>
      <w:r w:rsidR="00023898">
        <w:rPr>
          <w:rFonts w:hint="eastAsia"/>
          <w:lang w:eastAsia="zh-CN"/>
        </w:rPr>
        <w:t>4</w:t>
      </w:r>
      <w:r>
        <w:tab/>
        <w:t>Solution #</w:t>
      </w:r>
      <w:r w:rsidR="00023898">
        <w:rPr>
          <w:rFonts w:hint="eastAsia"/>
          <w:lang w:eastAsia="zh-CN"/>
        </w:rPr>
        <w:t>4</w:t>
      </w:r>
      <w:r>
        <w:t xml:space="preserve">: </w:t>
      </w:r>
      <w:r w:rsidR="00023898">
        <w:rPr>
          <w:lang w:eastAsia="ko-KR"/>
        </w:rPr>
        <w:t xml:space="preserve">Security of </w:t>
      </w:r>
      <w:r w:rsidR="00023898" w:rsidRPr="00233754">
        <w:rPr>
          <w:lang w:eastAsia="ko-KR"/>
        </w:rPr>
        <w:t>multi</w:t>
      </w:r>
      <w:r w:rsidR="00023898">
        <w:rPr>
          <w:lang w:eastAsia="ko-KR"/>
        </w:rPr>
        <w:t>-</w:t>
      </w:r>
      <w:r w:rsidR="00023898" w:rsidRPr="00233754">
        <w:rPr>
          <w:lang w:eastAsia="ko-KR"/>
        </w:rPr>
        <w:t xml:space="preserve">hop UE-to-Network Relay </w:t>
      </w:r>
      <w:r w:rsidR="00023898">
        <w:rPr>
          <w:lang w:eastAsia="ko-KR"/>
        </w:rPr>
        <w:t>communication</w:t>
      </w:r>
      <w:bookmarkEnd w:id="101"/>
    </w:p>
    <w:p w14:paraId="0E38EE1F" w14:textId="461BAF73" w:rsidR="008363DF" w:rsidRDefault="008363DF" w:rsidP="008363DF">
      <w:pPr>
        <w:pStyle w:val="Heading3"/>
      </w:pPr>
      <w:bookmarkStart w:id="102" w:name="_Toc180683619"/>
      <w:r>
        <w:t>6.</w:t>
      </w:r>
      <w:r w:rsidR="00023898">
        <w:rPr>
          <w:rFonts w:hint="eastAsia"/>
          <w:lang w:eastAsia="zh-CN"/>
        </w:rPr>
        <w:t>4</w:t>
      </w:r>
      <w:r>
        <w:t>.1</w:t>
      </w:r>
      <w:r>
        <w:tab/>
        <w:t>Introduction</w:t>
      </w:r>
      <w:bookmarkEnd w:id="102"/>
    </w:p>
    <w:p w14:paraId="1D749A9E" w14:textId="77777777" w:rsidR="00023898" w:rsidRDefault="00023898" w:rsidP="00023898">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D5C6EE6" w14:textId="77777777" w:rsidR="00023898" w:rsidRDefault="00023898" w:rsidP="00023898">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w:t>
      </w:r>
      <w:r>
        <w:rPr>
          <w:lang w:eastAsia="ko-KR"/>
        </w:rPr>
        <w:lastRenderedPageBreak/>
        <w:t xml:space="preserve">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7E173CAD" w14:textId="77777777" w:rsidR="00023898" w:rsidRPr="00A40808" w:rsidRDefault="00023898" w:rsidP="00023898">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5C7FB1DB" w14:textId="3A483C95" w:rsidR="00023898" w:rsidRDefault="00023898" w:rsidP="001D7FAE">
      <w:pPr>
        <w:pStyle w:val="B1"/>
        <w:ind w:left="851" w:hanging="709"/>
      </w:pPr>
      <w:r w:rsidRPr="00A40808">
        <w:t xml:space="preserve">NOTE: </w:t>
      </w:r>
      <w:r w:rsidR="001D7FAE">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00490270" w14:textId="09FAAD33" w:rsidR="001D7FAE" w:rsidRPr="001D7FAE" w:rsidRDefault="001D7FAE" w:rsidP="001D7FAE">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4A1121C3" w14:textId="5D7724EB" w:rsidR="008363DF" w:rsidRDefault="008363DF" w:rsidP="008363DF">
      <w:pPr>
        <w:pStyle w:val="Heading3"/>
      </w:pPr>
      <w:bookmarkStart w:id="103" w:name="_Toc180683620"/>
      <w:r>
        <w:t>6.</w:t>
      </w:r>
      <w:r w:rsidR="00023898">
        <w:rPr>
          <w:rFonts w:hint="eastAsia"/>
          <w:lang w:eastAsia="zh-CN"/>
        </w:rPr>
        <w:t>4</w:t>
      </w:r>
      <w:r>
        <w:t>.2</w:t>
      </w:r>
      <w:r>
        <w:tab/>
        <w:t>Solution details</w:t>
      </w:r>
      <w:bookmarkEnd w:id="103"/>
    </w:p>
    <w:p w14:paraId="46132E50" w14:textId="77777777" w:rsidR="00023898" w:rsidRDefault="00023898" w:rsidP="00023898">
      <w:pPr>
        <w:rPr>
          <w:lang w:eastAsia="zh-CN"/>
        </w:rPr>
      </w:pPr>
      <w:r>
        <w:rPr>
          <w:lang w:eastAsia="zh-CN"/>
        </w:rPr>
        <w:t>The security procedure for multi-hop 5G ProSe UE-to-Network Relay communication is described as follows.</w:t>
      </w:r>
    </w:p>
    <w:p w14:paraId="68E47E37" w14:textId="77777777" w:rsidR="00023898" w:rsidRDefault="00023898" w:rsidP="00023898">
      <w:pPr>
        <w:pStyle w:val="TH"/>
      </w:pPr>
      <w:r w:rsidRPr="009C5779">
        <w:object w:dxaOrig="14491" w:dyaOrig="10720" w14:anchorId="2A136B96">
          <v:shape id="_x0000_i1036" type="#_x0000_t75" style="width:487.5pt;height:358pt" o:ole="">
            <v:imagedata r:id="rId25" o:title=""/>
          </v:shape>
          <o:OLEObject Type="Embed" ProgID="Visio.Drawing.11" ShapeID="_x0000_i1036" DrawAspect="Content" ObjectID="_1791296602" r:id="rId26"/>
        </w:object>
      </w:r>
    </w:p>
    <w:p w14:paraId="20CAE4F1" w14:textId="0656173B" w:rsidR="00023898" w:rsidRPr="00BC5BED" w:rsidRDefault="00023898" w:rsidP="00023898">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22BDA6AD" w14:textId="69B9A198" w:rsidR="00023898" w:rsidRDefault="00023898" w:rsidP="00023898">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117946BF" w14:textId="3D180707" w:rsidR="001D7FAE" w:rsidRPr="001D7FAE" w:rsidRDefault="001D7FAE" w:rsidP="001D7FAE">
      <w:pPr>
        <w:pStyle w:val="EditorsNote"/>
      </w:pPr>
      <w:r>
        <w:t xml:space="preserve">Editor's Note: The type of procedure used in Step 0b needs to be clarified. For example, what type of procedure is used, what type of keys (LTC, PRUK).  </w:t>
      </w:r>
    </w:p>
    <w:p w14:paraId="60B00C5E" w14:textId="77777777" w:rsidR="00023898" w:rsidRPr="00D83F23" w:rsidRDefault="00023898" w:rsidP="00023898">
      <w:pPr>
        <w:pStyle w:val="B1"/>
        <w:rPr>
          <w:lang w:val="en-US"/>
        </w:rPr>
      </w:pPr>
      <w:r>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5CD763F7" w14:textId="77777777" w:rsidR="00023898" w:rsidRDefault="00023898" w:rsidP="00023898">
      <w:pPr>
        <w:pStyle w:val="B1"/>
        <w:numPr>
          <w:ilvl w:val="0"/>
          <w:numId w:val="13"/>
        </w:numPr>
      </w:pPr>
      <w:r w:rsidRPr="00EB163E">
        <w:lastRenderedPageBreak/>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4E22D132" w14:textId="77777777" w:rsidR="00023898" w:rsidRDefault="00023898" w:rsidP="00023898">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8C05C88" w14:textId="77777777" w:rsidR="00023898" w:rsidRDefault="00023898" w:rsidP="00023898">
      <w:pPr>
        <w:pStyle w:val="B1"/>
        <w:ind w:left="644" w:firstLine="0"/>
      </w:pPr>
      <w:r w:rsidRPr="000E287A">
        <w:t>N</w:t>
      </w:r>
      <w:r>
        <w:t>OTE</w:t>
      </w:r>
      <w:r w:rsidRPr="000E287A">
        <w:t>: The content of possible additional information (e.g. hop count) that is required for multi-hop UE-to-Network relay is to be defined by SA2.</w:t>
      </w:r>
    </w:p>
    <w:p w14:paraId="76AAA06C" w14:textId="77777777" w:rsidR="00023898" w:rsidRDefault="00023898" w:rsidP="00023898">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0AD95955" w14:textId="77777777" w:rsidR="00023898" w:rsidRDefault="00023898" w:rsidP="00023898">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UE-to-Network Relay are sent within the U2N security container over secured PC5 transport messages via PC5 link of each hop.</w:t>
      </w:r>
    </w:p>
    <w:p w14:paraId="4F44BC5D" w14:textId="77777777" w:rsidR="00023898" w:rsidRDefault="00023898" w:rsidP="00023898">
      <w:pPr>
        <w:pStyle w:val="B1"/>
        <w:numPr>
          <w:ilvl w:val="0"/>
          <w:numId w:val="15"/>
        </w:numPr>
      </w:pPr>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2D6B0D72" w14:textId="0263F567" w:rsidR="00023898" w:rsidRDefault="00023898" w:rsidP="00023898">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485C16B6" w14:textId="5608491B" w:rsidR="00023898" w:rsidRDefault="00023898" w:rsidP="0075517C">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p>
    <w:p w14:paraId="0FE0218E" w14:textId="5A79C142" w:rsidR="00023898" w:rsidRDefault="001D7FAE" w:rsidP="00023898">
      <w:pPr>
        <w:pStyle w:val="B1"/>
        <w:numPr>
          <w:ilvl w:val="0"/>
          <w:numId w:val="17"/>
        </w:numPr>
      </w:pPr>
      <w:r>
        <w:t xml:space="preserve">The target </w:t>
      </w:r>
      <w:r w:rsidRPr="005B29E9">
        <w:t xml:space="preserve">5G ProSe </w:t>
      </w:r>
      <w:r>
        <w:t>UE-to-Network Relay</w:t>
      </w:r>
      <w:r w:rsidRPr="00B27A96">
        <w:t xml:space="preserve"> </w:t>
      </w:r>
      <w:r>
        <w:t xml:space="preserve">obtains and stores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of the remote UE, e.g. to be used in the Remote UE Report procedure.</w:t>
      </w:r>
      <w:r w:rsidR="00023898" w:rsidRPr="00B27A96">
        <w:t xml:space="preserve"> </w:t>
      </w:r>
      <w:r w:rsidR="00023898">
        <w:t xml:space="preserve">The Remote UE and the target </w:t>
      </w:r>
      <w:r w:rsidR="00023898" w:rsidRPr="005B29E9">
        <w:t xml:space="preserve">5G ProSe </w:t>
      </w:r>
      <w:r w:rsidR="00023898">
        <w:t>UE-to-Network Relay</w:t>
      </w:r>
      <w:r w:rsidR="00023898" w:rsidRPr="00B27A96">
        <w:t xml:space="preserve"> </w:t>
      </w:r>
      <w:r w:rsidR="00023898">
        <w:t>perform the rest of the UE-to-Network relay procedure, such as establishing a new PDU session or modifying an existing PDU session for relaying if needed or performing Remote UE Report etc, as specified in clause 6.3.3.2.2 and clause 6.3.3.2.3 of  TS 33.503[5].</w:t>
      </w:r>
    </w:p>
    <w:p w14:paraId="24740B78" w14:textId="77777777" w:rsidR="00023898" w:rsidRPr="00E72474" w:rsidRDefault="00023898" w:rsidP="0075517C">
      <w:pPr>
        <w:pStyle w:val="EditorsNote"/>
      </w:pPr>
      <w:r w:rsidRPr="0075517C">
        <w:t>Editor’s Note: This solution needs to be aligned with SA2 conclusion.</w:t>
      </w:r>
    </w:p>
    <w:p w14:paraId="0E48FF7F" w14:textId="7F298088" w:rsidR="008363DF" w:rsidRDefault="008363DF" w:rsidP="008363DF">
      <w:pPr>
        <w:pStyle w:val="Heading3"/>
        <w:rPr>
          <w:lang w:eastAsia="zh-CN"/>
        </w:rPr>
      </w:pPr>
      <w:bookmarkStart w:id="104" w:name="_Toc180683621"/>
      <w:r>
        <w:t>6.</w:t>
      </w:r>
      <w:r w:rsidR="00023898">
        <w:rPr>
          <w:rFonts w:hint="eastAsia"/>
          <w:lang w:eastAsia="zh-CN"/>
        </w:rPr>
        <w:t>4</w:t>
      </w:r>
      <w:r>
        <w:t>.3</w:t>
      </w:r>
      <w:r>
        <w:tab/>
        <w:t>Evaluation</w:t>
      </w:r>
      <w:bookmarkEnd w:id="104"/>
    </w:p>
    <w:p w14:paraId="18AD3B12" w14:textId="77777777" w:rsidR="008F5F0D" w:rsidRDefault="008F5F0D" w:rsidP="008F5F0D">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48BFE13A" w14:textId="77777777" w:rsidR="008F5F0D" w:rsidRDefault="008F5F0D" w:rsidP="008F5F0D">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clause 6.6.3 of TS 33.503[5]</w:t>
      </w:r>
      <w:r w:rsidRPr="004176D1">
        <w:t xml:space="preserve">.  </w:t>
      </w:r>
    </w:p>
    <w:p w14:paraId="0430570C" w14:textId="77777777" w:rsidR="008F5F0D" w:rsidRDefault="008F5F0D" w:rsidP="008F5F0D">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4D882D31" w14:textId="77777777" w:rsidR="008F5F0D" w:rsidRDefault="008F5F0D" w:rsidP="008F5F0D">
      <w:r>
        <w:lastRenderedPageBreak/>
        <w:t xml:space="preserve">The security context establishment </w:t>
      </w:r>
      <w:r>
        <w:rPr>
          <w:lang w:eastAsia="zh-CN"/>
        </w:rPr>
        <w:t xml:space="preserve">between </w:t>
      </w:r>
      <w:r>
        <w:t xml:space="preserve">the Remote UE and the target U2N enables authorization between the two UEs. It can also enables signaling and traffic protection between the Remote UE and the target U2N if required by their PC5 security policy. </w:t>
      </w:r>
    </w:p>
    <w:p w14:paraId="7C3A95BA" w14:textId="4266AE4A" w:rsidR="008F5F0D" w:rsidRDefault="008F5F0D" w:rsidP="008F5F0D">
      <w:r>
        <w:t xml:space="preserve">Furthermore,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Thus, the existing Remote UE Report procedure can be reused. </w:t>
      </w:r>
    </w:p>
    <w:p w14:paraId="78393614" w14:textId="003FAC03" w:rsidR="002168A7" w:rsidRPr="002168A7" w:rsidRDefault="002168A7" w:rsidP="008F5F0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Crednential and the CP/UP-PRUK). When mechanism with network assistance in 6.6.3.1 of TS 33.503 is used, the solution only works when the Intermediate Relay in network coverage.</w:t>
      </w:r>
    </w:p>
    <w:p w14:paraId="6E8EF41B" w14:textId="77777777" w:rsidR="008F5F0D" w:rsidRDefault="008F5F0D" w:rsidP="008F5F0D">
      <w:pPr>
        <w:pStyle w:val="EditorsNote"/>
      </w:pPr>
      <w:r>
        <w:t>Editor's Note: Further evaluation is FFS</w:t>
      </w:r>
    </w:p>
    <w:p w14:paraId="768A568E" w14:textId="2649561E" w:rsidR="008363DF" w:rsidRDefault="008363DF" w:rsidP="008363DF">
      <w:pPr>
        <w:pStyle w:val="Heading2"/>
      </w:pPr>
      <w:bookmarkStart w:id="105" w:name="_Toc180683622"/>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05"/>
    </w:p>
    <w:p w14:paraId="342782F1" w14:textId="21422298" w:rsidR="008363DF" w:rsidRDefault="008363DF" w:rsidP="008363DF">
      <w:pPr>
        <w:pStyle w:val="Heading3"/>
      </w:pPr>
      <w:bookmarkStart w:id="106" w:name="_Toc180683623"/>
      <w:r>
        <w:t>6.</w:t>
      </w:r>
      <w:r w:rsidR="00965F60">
        <w:rPr>
          <w:rFonts w:hint="eastAsia"/>
          <w:lang w:eastAsia="zh-CN"/>
        </w:rPr>
        <w:t>5</w:t>
      </w:r>
      <w:r>
        <w:t>.1</w:t>
      </w:r>
      <w:r>
        <w:tab/>
        <w:t>Introduction</w:t>
      </w:r>
      <w:bookmarkEnd w:id="106"/>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7" type="#_x0000_t75" style="width:482pt;height:56.5pt" o:ole="">
            <v:imagedata r:id="rId27" o:title=""/>
          </v:shape>
          <o:OLEObject Type="Embed" ProgID="Visio.Drawing.15" ShapeID="_x0000_i1037" DrawAspect="Content" ObjectID="_1791296603" r:id="rId28"/>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Heading3"/>
      </w:pPr>
      <w:bookmarkStart w:id="107" w:name="_Toc180683624"/>
      <w:r>
        <w:lastRenderedPageBreak/>
        <w:t>6.</w:t>
      </w:r>
      <w:r w:rsidR="00965F60">
        <w:rPr>
          <w:rFonts w:hint="eastAsia"/>
          <w:lang w:eastAsia="zh-CN"/>
        </w:rPr>
        <w:t>5</w:t>
      </w:r>
      <w:r>
        <w:t>.2</w:t>
      </w:r>
      <w:r>
        <w:tab/>
        <w:t>Solution details</w:t>
      </w:r>
      <w:bookmarkEnd w:id="107"/>
    </w:p>
    <w:p w14:paraId="462ADB47" w14:textId="5A59DA47" w:rsidR="00E94949" w:rsidRDefault="00E94949" w:rsidP="00CA5E9B">
      <w:pPr>
        <w:jc w:val="center"/>
      </w:pPr>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lastRenderedPageBreak/>
        <w:t>If multi-hop U2NW relay service using dedicated RSC value different from U2NW relay service, the Intermediate Relay’s UDM/PKMF checks whether the Intermediate UE is authorised to offer multi-hop U2NW 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108"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108"/>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Heading3"/>
      </w:pPr>
      <w:bookmarkStart w:id="109" w:name="_Toc180683625"/>
      <w:r>
        <w:t>6.</w:t>
      </w:r>
      <w:r w:rsidR="00965F60">
        <w:rPr>
          <w:rFonts w:hint="eastAsia"/>
          <w:lang w:eastAsia="zh-CN"/>
        </w:rPr>
        <w:t>5</w:t>
      </w:r>
      <w:r>
        <w:t>.3</w:t>
      </w:r>
      <w:r>
        <w:tab/>
        <w:t>Evaluation</w:t>
      </w:r>
      <w:bookmarkEnd w:id="109"/>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t>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the existing mechanisms (i.e. either UP-based or CP-based as specified in TS 33.503 [5]). Trackability and linkability are prevented by sending DCR parameters via secured PC5 link to the last hop.</w:t>
      </w:r>
    </w:p>
    <w:p w14:paraId="3AB8B919" w14:textId="77777777" w:rsidR="00B82F3C" w:rsidRDefault="00B82F3C" w:rsidP="00B82F3C">
      <w:pPr>
        <w:rPr>
          <w:lang w:eastAsia="zh-CN"/>
        </w:rPr>
      </w:pPr>
      <w:r>
        <w:t>This solution allows the Remote UE and the Intermediate Relay to locate out of network coverage.</w:t>
      </w:r>
      <w:r>
        <w:rPr>
          <w:lang w:eastAsia="zh-CN"/>
        </w:rPr>
        <w:t xml:space="preserve"> </w:t>
      </w:r>
    </w:p>
    <w:p w14:paraId="5BA1B74B" w14:textId="77777777" w:rsidR="00B82F3C" w:rsidRDefault="00B82F3C" w:rsidP="00B82F3C">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66018F76" w14:textId="16F8F9C4" w:rsidR="00B82F3C" w:rsidRDefault="00B82F3C" w:rsidP="00B82F3C">
      <w:r w:rsidRPr="005B29E9">
        <w:t xml:space="preserve">PC5 signalling </w:t>
      </w:r>
      <w:r>
        <w:t>confidentiality</w:t>
      </w:r>
      <w:r w:rsidRPr="005B29E9">
        <w:t xml:space="preserve"> security policy is set to "REQUIRED" for the </w:t>
      </w:r>
      <w:r>
        <w:t>solution.</w:t>
      </w:r>
    </w:p>
    <w:p w14:paraId="64E98C30" w14:textId="77777777" w:rsidR="00B82F3C" w:rsidRDefault="00B82F3C" w:rsidP="00B82F3C">
      <w:r>
        <w:rPr>
          <w:rFonts w:hint="eastAsia"/>
        </w:rPr>
        <w:t>T</w:t>
      </w:r>
      <w:r>
        <w:t xml:space="preserve">he CP-based and UP-based security procedures can be reused with </w:t>
      </w:r>
      <w:r>
        <w:rPr>
          <w:rFonts w:hint="eastAsia"/>
          <w:lang w:eastAsia="zh-CN"/>
        </w:rPr>
        <w:t>the</w:t>
      </w:r>
      <w:r>
        <w:t xml:space="preserve"> following adaptations:</w:t>
      </w:r>
    </w:p>
    <w:p w14:paraId="6EB403F9" w14:textId="450D4A2B" w:rsidR="00B82F3C" w:rsidRDefault="00B82F3C" w:rsidP="00B82F3C">
      <w:pPr>
        <w:numPr>
          <w:ilvl w:val="0"/>
          <w:numId w:val="18"/>
        </w:numPr>
        <w:rPr>
          <w:lang w:eastAsia="zh-CN"/>
        </w:rPr>
      </w:pPr>
      <w:r>
        <w:t xml:space="preserve">Intermediate U2NW Relay needs to </w:t>
      </w:r>
      <w:r w:rsidR="000C3CE8">
        <w:t>temporally</w:t>
      </w:r>
      <w:r>
        <w:t xml:space="preserve"> store the DCR message from its previous hop</w:t>
      </w:r>
    </w:p>
    <w:p w14:paraId="0B094EF0" w14:textId="0668C75C" w:rsidR="00B82F3C" w:rsidRDefault="00B82F3C" w:rsidP="00B82F3C">
      <w:pPr>
        <w:numPr>
          <w:ilvl w:val="0"/>
          <w:numId w:val="18"/>
        </w:numPr>
        <w:rPr>
          <w:lang w:eastAsia="zh-CN"/>
        </w:rPr>
      </w:pPr>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rsidRPr="00107251">
        <w:t xml:space="preserve"> The</w:t>
      </w:r>
      <w:r>
        <w:t xml:space="preserve"> Intermediate Relay can decrypt the protected</w:t>
      </w:r>
      <w:r w:rsidRPr="00107251">
        <w:t xml:space="preserve"> K</w:t>
      </w:r>
      <w:r w:rsidRPr="0064521E">
        <w:rPr>
          <w:vertAlign w:val="subscript"/>
        </w:rPr>
        <w:t>NR_ProSe</w:t>
      </w:r>
      <w:r w:rsidRPr="00107251">
        <w:t>/K</w:t>
      </w:r>
      <w:r w:rsidRPr="0064521E">
        <w:rPr>
          <w:vertAlign w:val="subscript"/>
        </w:rPr>
        <w:t>NRP</w:t>
      </w:r>
      <w:r w:rsidRPr="00107251">
        <w:t xml:space="preserve"> and freshness parameter in the </w:t>
      </w:r>
      <w:r>
        <w:t>hop-by-hop</w:t>
      </w:r>
      <w:r w:rsidRPr="00107251">
        <w:t xml:space="preserve"> Intermediate Key Response</w:t>
      </w:r>
      <w:r>
        <w:t xml:space="preserve"> and re-encrypt them to send to next hop in another</w:t>
      </w:r>
      <w:r w:rsidRPr="00107251">
        <w:t xml:space="preserve"> Intermediate Key Response</w:t>
      </w:r>
      <w:r>
        <w:t>s, if the path includes more than one Intermediate U2NW Relay</w:t>
      </w:r>
      <w:r>
        <w:rPr>
          <w:rFonts w:hint="eastAsia"/>
          <w:lang w:eastAsia="zh-CN"/>
        </w:rPr>
        <w:t>s</w:t>
      </w:r>
      <w:r>
        <w:rPr>
          <w:lang w:eastAsia="zh-CN"/>
        </w:rPr>
        <w:t>.</w:t>
      </w:r>
      <w:r>
        <w:t xml:space="preserve"> Steps 4a-4e of </w:t>
      </w:r>
      <w:r>
        <w:lastRenderedPageBreak/>
        <w:t xml:space="preserve">6.3.3.2.2 or steps 3-13 of 6.3.3.3.2 of TS 33.503 [5] need to be executed </w:t>
      </w:r>
      <w:r>
        <w:rPr>
          <w:lang w:eastAsia="zh-CN"/>
        </w:rPr>
        <w:t>for each additional intermediate relay per Remote UE connection.</w:t>
      </w:r>
    </w:p>
    <w:p w14:paraId="7F25FAD1" w14:textId="655967C8" w:rsidR="00B82F3C" w:rsidRPr="00A52596" w:rsidRDefault="00B82F3C" w:rsidP="00B82F3C">
      <w:pPr>
        <w:ind w:firstLineChars="142" w:firstLine="284"/>
        <w:rPr>
          <w:lang w:eastAsia="zh-CN"/>
        </w:rPr>
      </w:pPr>
    </w:p>
    <w:p w14:paraId="0B5375FE" w14:textId="5C8D2488" w:rsidR="00965F60" w:rsidRDefault="00965F60" w:rsidP="00965F60">
      <w:pPr>
        <w:pStyle w:val="Heading2"/>
      </w:pPr>
      <w:bookmarkStart w:id="110" w:name="_Toc180683626"/>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110"/>
    </w:p>
    <w:p w14:paraId="1BE257B5" w14:textId="7C313C78" w:rsidR="00965F60" w:rsidRDefault="00965F60" w:rsidP="00965F60">
      <w:pPr>
        <w:pStyle w:val="Heading3"/>
      </w:pPr>
      <w:bookmarkStart w:id="111" w:name="_Toc180683627"/>
      <w:r>
        <w:t>6.</w:t>
      </w:r>
      <w:r w:rsidR="00CA5E9B">
        <w:rPr>
          <w:rFonts w:hint="eastAsia"/>
          <w:lang w:eastAsia="zh-CN"/>
        </w:rPr>
        <w:t>6</w:t>
      </w:r>
      <w:r>
        <w:t>.1</w:t>
      </w:r>
      <w:r>
        <w:tab/>
        <w:t>Introduction</w:t>
      </w:r>
      <w:bookmarkEnd w:id="111"/>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8" type="#_x0000_t75" style="width:481.5pt;height:44pt;mso-wrap-style:square;mso-position-horizontal-relative:page;mso-position-vertical-relative:page" o:ole="">
            <v:imagedata r:id="rId30" o:title=""/>
          </v:shape>
          <o:OLEObject Type="Embed" ProgID="Visio.Drawing.15" ShapeID="Object 5" DrawAspect="Content" ObjectID="_1791296604" r:id="rId31"/>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B81930">
      <w:pPr>
        <w:jc w:val="center"/>
      </w:pPr>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18B8EA49" w14:textId="276203B3" w:rsidR="000938B0" w:rsidRDefault="00B81930" w:rsidP="000938B0">
      <w:pPr>
        <w:rPr>
          <w:lang w:val="en-US" w:eastAsia="zh-CN"/>
        </w:rPr>
      </w:pPr>
      <w:r>
        <w:rPr>
          <w:lang w:val="en-US" w:eastAsia="zh-CN"/>
        </w:rPr>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40554EE8" w:rsidR="000938B0" w:rsidRDefault="00B81930" w:rsidP="000938B0">
      <w:pPr>
        <w:pStyle w:val="NO"/>
        <w:ind w:left="0" w:firstLine="0"/>
        <w:rPr>
          <w:lang w:val="en-US" w:eastAsia="zh-CN"/>
        </w:rPr>
      </w:pPr>
      <w:bookmarkStart w:id="112" w:name="_Hlk175644591"/>
      <w:r>
        <w:rPr>
          <w:rFonts w:hint="eastAsia"/>
          <w:lang w:val="en-US" w:eastAsia="zh-CN"/>
        </w:rPr>
        <w:t>2a. For the 5G ProSe Multi-hop Layer-3 UE-to-Network Relay Communication with N3IWF support, the 5G ProSe Remote UE establish</w:t>
      </w:r>
      <w:bookmarkEnd w:id="112"/>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rsidP="000938B0">
      <w:pPr>
        <w:pStyle w:val="NO"/>
        <w:ind w:left="0" w:firstLine="0"/>
        <w:rPr>
          <w:lang w:val="en-US" w:eastAsia="zh-CN"/>
        </w:rPr>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rsidP="000938B0">
      <w:pPr>
        <w:pStyle w:val="NO"/>
        <w:ind w:left="0" w:firstLine="0"/>
        <w:rPr>
          <w:lang w:val="en-US" w:eastAsia="zh-CN"/>
        </w:rPr>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Heading3"/>
      </w:pPr>
      <w:bookmarkStart w:id="113" w:name="_Toc180683628"/>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13"/>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Heading3"/>
        <w:rPr>
          <w:lang w:val="en-US" w:eastAsia="zh-CN"/>
        </w:rPr>
      </w:pPr>
      <w:bookmarkStart w:id="114" w:name="_Toc180683629"/>
      <w:r>
        <w:lastRenderedPageBreak/>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14"/>
    </w:p>
    <w:p w14:paraId="4549BF75" w14:textId="347F9FDF"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[z].</w:t>
      </w:r>
    </w:p>
    <w:p w14:paraId="7A2F04FF" w14:textId="17151B2B" w:rsidR="000938B0" w:rsidRDefault="000938B0" w:rsidP="000938B0">
      <w:pPr>
        <w:pStyle w:val="Heading3"/>
      </w:pPr>
      <w:bookmarkStart w:id="115" w:name="_Toc180683630"/>
      <w:r>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115"/>
    </w:p>
    <w:p w14:paraId="78DFAEA8" w14:textId="550E58D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5BE1A56C" w:rsidR="000938B0" w:rsidRDefault="000938B0" w:rsidP="000938B0">
      <w:pPr>
        <w:pStyle w:val="B1"/>
        <w:ind w:left="0" w:firstLine="0"/>
        <w:jc w:val="both"/>
        <w:rPr>
          <w:lang w:val="en-US" w:eastAsia="zh-CN"/>
        </w:rPr>
      </w:pPr>
      <w:r>
        <w:rPr>
          <w:rFonts w:hint="eastAsia"/>
          <w:lang w:val="en-US" w:eastAsia="zh-CN"/>
        </w:rPr>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01F53B58" w14:textId="041E654B" w:rsidR="000938B0" w:rsidRPr="0075517C" w:rsidRDefault="000938B0" w:rsidP="0075517C">
      <w:pPr>
        <w:pStyle w:val="EditorsNote"/>
      </w:pPr>
      <w:r w:rsidRPr="00E72474">
        <w:t xml:space="preserve">Editor’s Note: </w:t>
      </w:r>
      <w:r w:rsidRPr="0075517C">
        <w:t>Whether UP based and CP based PC5 security procedure as specified in clause 6.3.3 of TS 33.503[5] can be reused is FFS</w:t>
      </w:r>
      <w:r w:rsidRPr="00E72474">
        <w:t>.</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lastRenderedPageBreak/>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CB96B4D" w14:textId="77777777" w:rsidR="000938B0" w:rsidRPr="0075517C" w:rsidRDefault="000938B0" w:rsidP="0075517C">
      <w:pPr>
        <w:pStyle w:val="EditorsNote"/>
      </w:pPr>
      <w:r w:rsidRPr="0075517C">
        <w:t>Editor’s Note: Whether the session key between the remote UE and U2N relay is used for security protection is FFS.</w:t>
      </w:r>
    </w:p>
    <w:p w14:paraId="70565D7C" w14:textId="77777777"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 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Heading3"/>
        <w:rPr>
          <w:lang w:val="en-US"/>
        </w:rPr>
      </w:pPr>
      <w:bookmarkStart w:id="116" w:name="_Toc180683631"/>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116"/>
    </w:p>
    <w:p w14:paraId="27D08193" w14:textId="77777777"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13F9D6A7" w14:textId="68F976DF" w:rsidR="00965F60" w:rsidRDefault="00965F60" w:rsidP="00965F60">
      <w:pPr>
        <w:pStyle w:val="Heading3"/>
      </w:pPr>
      <w:bookmarkStart w:id="117" w:name="_Toc180683632"/>
      <w:r>
        <w:t>6.</w:t>
      </w:r>
      <w:r w:rsidR="00CA5E9B">
        <w:rPr>
          <w:rFonts w:hint="eastAsia"/>
          <w:lang w:eastAsia="zh-CN"/>
        </w:rPr>
        <w:t>6</w:t>
      </w:r>
      <w:r>
        <w:t>.</w:t>
      </w:r>
      <w:r w:rsidR="00580A20">
        <w:rPr>
          <w:lang w:eastAsia="zh-CN"/>
        </w:rPr>
        <w:t>6</w:t>
      </w:r>
      <w:r>
        <w:tab/>
        <w:t>Evaluation</w:t>
      </w:r>
      <w:bookmarkEnd w:id="117"/>
    </w:p>
    <w:p w14:paraId="2DC4D52C" w14:textId="77777777" w:rsidR="00580A20" w:rsidRPr="00580A20" w:rsidRDefault="00580A20" w:rsidP="00580A20">
      <w:pPr>
        <w:pStyle w:val="B1"/>
        <w:ind w:left="0" w:firstLine="0"/>
      </w:pPr>
      <w:r w:rsidRPr="00580A20">
        <w:rPr>
          <w:rFonts w:hint="eastAsia"/>
        </w:rPr>
        <w:t>For the 5G ProSe Multi-hop Layer-3 UE-to-Network Relay Communication with N3IWF support, this solution propose to reuse the security procedure as defined in clause 7.2.1 of TS 33.501 [z] to establish E2E security protection between the 5G ProSe Remote UE and 5G network to prevent eavesdropping attacks on the traffic of the 5G ProSe Remote UE.</w:t>
      </w:r>
    </w:p>
    <w:p w14:paraId="7332CA5B" w14:textId="77777777"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45523881" w:rsidR="00731A8D" w:rsidRPr="00731A8D" w:rsidRDefault="00731A8D" w:rsidP="00731A8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6B5380A7" w14:textId="4A2365F6" w:rsidR="00580A20" w:rsidRPr="00580A20" w:rsidRDefault="00580A20" w:rsidP="00580A20">
      <w:pPr>
        <w:pStyle w:val="EditorsNote"/>
      </w:pPr>
      <w:bookmarkStart w:id="118" w:name="_Hlk175218324"/>
      <w:r w:rsidRPr="002D7FCC">
        <w:rPr>
          <w:rFonts w:hint="eastAsia"/>
        </w:rPr>
        <w:t>Editor</w:t>
      </w:r>
      <w:r w:rsidRPr="002D7FCC">
        <w:t>’</w:t>
      </w:r>
      <w:r w:rsidRPr="002D7FCC">
        <w:rPr>
          <w:rFonts w:hint="eastAsia"/>
        </w:rPr>
        <w:t>s Note: Further evaluation is FFS.</w:t>
      </w:r>
      <w:bookmarkEnd w:id="118"/>
    </w:p>
    <w:p w14:paraId="1558842E" w14:textId="62BA69ED" w:rsidR="00965F60" w:rsidRDefault="00965F60" w:rsidP="00965F60">
      <w:pPr>
        <w:pStyle w:val="Heading2"/>
      </w:pPr>
      <w:bookmarkStart w:id="119" w:name="_Toc180683633"/>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19"/>
    </w:p>
    <w:p w14:paraId="7FD39CF5" w14:textId="41AD7548" w:rsidR="00965F60" w:rsidRDefault="00965F60" w:rsidP="00965F60">
      <w:pPr>
        <w:pStyle w:val="Heading3"/>
      </w:pPr>
      <w:bookmarkStart w:id="120" w:name="_Toc180683634"/>
      <w:r>
        <w:t>6.</w:t>
      </w:r>
      <w:r w:rsidR="0071040B">
        <w:rPr>
          <w:rFonts w:hint="eastAsia"/>
          <w:lang w:eastAsia="zh-CN"/>
        </w:rPr>
        <w:t>7</w:t>
      </w:r>
      <w:r>
        <w:t>.1</w:t>
      </w:r>
      <w:r>
        <w:tab/>
        <w:t>Introduction</w:t>
      </w:r>
      <w:bookmarkEnd w:id="120"/>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lastRenderedPageBreak/>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Heading3"/>
      </w:pPr>
      <w:bookmarkStart w:id="121" w:name="_Toc180683635"/>
      <w:r>
        <w:t>6.</w:t>
      </w:r>
      <w:r w:rsidR="0071040B">
        <w:rPr>
          <w:rFonts w:hint="eastAsia"/>
          <w:lang w:eastAsia="zh-CN"/>
        </w:rPr>
        <w:t>7</w:t>
      </w:r>
      <w:r>
        <w:t>.2</w:t>
      </w:r>
      <w:r>
        <w:tab/>
        <w:t>Solution details</w:t>
      </w:r>
      <w:bookmarkEnd w:id="121"/>
    </w:p>
    <w:p w14:paraId="6ADFAD40" w14:textId="7D780690" w:rsidR="0071040B" w:rsidRDefault="0071040B" w:rsidP="0071040B">
      <w:pPr>
        <w:pStyle w:val="Heading4"/>
      </w:pPr>
      <w:bookmarkStart w:id="122" w:name="_Toc180683636"/>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122"/>
      <w:r>
        <w:t xml:space="preserve"> </w:t>
      </w:r>
    </w:p>
    <w:p w14:paraId="22065495" w14:textId="7E28AC90" w:rsidR="0071040B" w:rsidRDefault="00AC4DEE" w:rsidP="0071040B">
      <w:pPr>
        <w:jc w:val="center"/>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4">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lastRenderedPageBreak/>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097CCCF2" w14:textId="77777777" w:rsidR="007A08AA" w:rsidRDefault="007A08AA" w:rsidP="007A08AA">
      <w:pPr>
        <w:pStyle w:val="Heading4"/>
      </w:pPr>
      <w:bookmarkStart w:id="123" w:name="_Toc180683637"/>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123"/>
    </w:p>
    <w:p w14:paraId="13CF2261" w14:textId="1BDC1A89" w:rsidR="007A08AA" w:rsidRDefault="007A08AA" w:rsidP="007A08AA">
      <w:pPr>
        <w:jc w:val="center"/>
      </w:pPr>
      <w:r>
        <w:rPr>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p>
    <w:p w14:paraId="0C669B23" w14:textId="77777777" w:rsidR="007A08AA" w:rsidRDefault="007A08AA" w:rsidP="007A08AA">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575A5485" w14:textId="77777777" w:rsidR="007A08AA" w:rsidRDefault="007A08AA" w:rsidP="007A08AA">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3F69651B" w14:textId="77777777" w:rsidR="007A08AA" w:rsidRDefault="007A08AA" w:rsidP="007A08AA">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756575D2" w:rsidR="007A08AA" w:rsidRDefault="007A08AA" w:rsidP="007A08AA">
      <w:pPr>
        <w:pStyle w:val="B1"/>
        <w:numPr>
          <w:ilvl w:val="0"/>
          <w:numId w:val="22"/>
        </w:numPr>
      </w:pPr>
      <w:r>
        <w:t xml:space="preserve"> The </w:t>
      </w:r>
      <w:r>
        <w:rPr>
          <w:lang w:eastAsia="zh-CN"/>
        </w:rPr>
        <w:t xml:space="preserve">Remote UE </w:t>
      </w:r>
      <w:r>
        <w:t>broadcasts the solicitation message, which is protected by the discovery security materials associated with the RSC as specified in clause 6.3 of TS 33.503 [5].</w:t>
      </w:r>
    </w:p>
    <w:p w14:paraId="682A9DDE" w14:textId="7AE137B7" w:rsidR="007A08AA" w:rsidRDefault="007A08AA" w:rsidP="007A08AA">
      <w:pPr>
        <w:pStyle w:val="B1"/>
        <w:numPr>
          <w:ilvl w:val="0"/>
          <w:numId w:val="22"/>
        </w:numPr>
      </w:pPr>
      <w:r>
        <w:t>The Intermediate Relay-1 verifies</w:t>
      </w:r>
      <w:r w:rsidRPr="0008324B">
        <w:t xml:space="preserve"> </w:t>
      </w:r>
      <w:r>
        <w:t>the solicitation message</w:t>
      </w:r>
      <w:r w:rsidRPr="0008324B">
        <w:t xml:space="preserve"> by using the discovery security material associated with </w:t>
      </w:r>
      <w:r>
        <w:t>its</w:t>
      </w:r>
      <w:r w:rsidRPr="0008324B">
        <w:t xml:space="preserve"> </w:t>
      </w:r>
      <w:r>
        <w:t>H</w:t>
      </w:r>
      <w:r w:rsidRPr="0008324B">
        <w:t>PLMN ID</w:t>
      </w:r>
      <w:r>
        <w:t xml:space="preserve"> and RSC. If the verification is passed, the Intermediate Relay-1 further broadcasts the solicitation message, which is protected by the discovery security materials associated with the RSC</w:t>
      </w:r>
      <w:r w:rsidRPr="00696C31">
        <w:t xml:space="preserve"> </w:t>
      </w:r>
      <w:r>
        <w:t>as specified in clause 6.3 of TS 33.503 [5].</w:t>
      </w:r>
    </w:p>
    <w:p w14:paraId="45F74BE7" w14:textId="77777777" w:rsidR="007A08AA" w:rsidRDefault="007A08AA" w:rsidP="007A08AA">
      <w:pPr>
        <w:pStyle w:val="B1"/>
        <w:numPr>
          <w:ilvl w:val="0"/>
          <w:numId w:val="22"/>
        </w:numPr>
      </w:pPr>
      <w:r>
        <w:rPr>
          <w:rFonts w:hint="eastAsia"/>
          <w:lang w:eastAsia="zh-CN"/>
        </w:rPr>
        <w:t>T</w:t>
      </w:r>
      <w:r>
        <w:rPr>
          <w:lang w:eastAsia="zh-CN"/>
        </w:rPr>
        <w:t>he Intermediate Relay-2 verifies the solicitation message and</w:t>
      </w:r>
      <w:r>
        <w:t xml:space="preserve"> further broadcasts the solicitation message.</w:t>
      </w:r>
    </w:p>
    <w:p w14:paraId="3B27B93B" w14:textId="77777777" w:rsidR="007A08AA" w:rsidRDefault="007A08AA" w:rsidP="007A08AA">
      <w:pPr>
        <w:pStyle w:val="B1"/>
        <w:numPr>
          <w:ilvl w:val="0"/>
          <w:numId w:val="22"/>
        </w:numPr>
      </w:pPr>
      <w:r>
        <w:t xml:space="preserve">The UE-to-network Relay verifies the solicitation message </w:t>
      </w:r>
      <w:r>
        <w:rPr>
          <w:lang w:eastAsia="zh-CN"/>
        </w:rPr>
        <w:t>and sends the response message.</w:t>
      </w:r>
    </w:p>
    <w:p w14:paraId="7DF9DDE1" w14:textId="77777777" w:rsidR="007A08AA" w:rsidRDefault="007A08AA" w:rsidP="007A08AA">
      <w:pPr>
        <w:pStyle w:val="B1"/>
        <w:numPr>
          <w:ilvl w:val="0"/>
          <w:numId w:val="22"/>
        </w:numPr>
      </w:pPr>
      <w:r>
        <w:t xml:space="preserve">Once receiving the response message, the Intermediate Relay-2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75C1EB95" w14:textId="77777777" w:rsidR="007A08AA" w:rsidRDefault="007A08AA" w:rsidP="007A08AA">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2B77B43B" w14:textId="77777777" w:rsidR="007A08AA" w:rsidRDefault="007A08AA" w:rsidP="007A08AA">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2A4A1413" w14:textId="77777777" w:rsidR="007A08AA" w:rsidRDefault="007A08AA" w:rsidP="007A08AA">
      <w:pPr>
        <w:numPr>
          <w:ilvl w:val="0"/>
          <w:numId w:val="22"/>
        </w:numPr>
      </w:pPr>
      <w:r w:rsidRPr="00A53C45">
        <w:lastRenderedPageBreak/>
        <w:t>If the above principles ar</w:t>
      </w:r>
      <w:r>
        <w:t>e met, the Intermediate Relay-2</w:t>
      </w:r>
      <w:r w:rsidRPr="00A53C45">
        <w:t xml:space="preserve"> </w:t>
      </w:r>
      <w:r>
        <w:t>sends the response</w:t>
      </w:r>
      <w:r w:rsidRPr="00A53C45">
        <w:t xml:space="preserve"> message, which is protected by the discovery security materials associated with the RSC and its HPLMN ID.</w:t>
      </w:r>
    </w:p>
    <w:p w14:paraId="76F0F22B" w14:textId="77777777" w:rsidR="007A08AA" w:rsidRDefault="007A08AA" w:rsidP="007A08AA">
      <w:pPr>
        <w:numPr>
          <w:ilvl w:val="0"/>
          <w:numId w:val="22"/>
        </w:numPr>
      </w:pPr>
      <w:r>
        <w:rPr>
          <w:lang w:eastAsia="zh-CN"/>
        </w:rPr>
        <w:t>Once receiving the response message, the Intermediate Relay-1 verifies it by using the corresponding discovery security materials and determines whether to establish the PC5 link with Intermediate Relay-2.</w:t>
      </w:r>
    </w:p>
    <w:p w14:paraId="14875096" w14:textId="77777777" w:rsidR="007A08AA" w:rsidRPr="00A53C45" w:rsidRDefault="007A08AA" w:rsidP="007A08AA">
      <w:pPr>
        <w:numPr>
          <w:ilvl w:val="0"/>
          <w:numId w:val="22"/>
        </w:numPr>
      </w:pPr>
      <w:r>
        <w:rPr>
          <w:rFonts w:hint="eastAsia"/>
          <w:lang w:eastAsia="zh-CN"/>
        </w:rPr>
        <w:t>T</w:t>
      </w:r>
      <w:r>
        <w:rPr>
          <w:lang w:eastAsia="zh-CN"/>
        </w:rPr>
        <w:t>he Intermediate Relay-1 sends the response message after the PC5 link between the Intermediate Relay-1 and Intermediate Relay-2 is established.</w:t>
      </w:r>
    </w:p>
    <w:p w14:paraId="262B52CD" w14:textId="77777777" w:rsidR="007A08AA" w:rsidRPr="0071040B" w:rsidRDefault="007A08AA" w:rsidP="007A08AA">
      <w:pPr>
        <w:pStyle w:val="B1"/>
        <w:ind w:left="644" w:firstLine="0"/>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671440D0" w14:textId="77777777" w:rsidR="007A08AA" w:rsidRDefault="007A08AA" w:rsidP="007A08AA">
      <w:pPr>
        <w:pStyle w:val="Heading3"/>
      </w:pPr>
      <w:bookmarkStart w:id="124" w:name="_Toc180683638"/>
      <w:r>
        <w:t>6.</w:t>
      </w:r>
      <w:r>
        <w:rPr>
          <w:rFonts w:hint="eastAsia"/>
          <w:lang w:eastAsia="zh-CN"/>
        </w:rPr>
        <w:t>7</w:t>
      </w:r>
      <w:r>
        <w:t>.3</w:t>
      </w:r>
      <w:r>
        <w:tab/>
        <w:t>Evaluation</w:t>
      </w:r>
      <w:bookmarkEnd w:id="124"/>
    </w:p>
    <w:p w14:paraId="0F074A33" w14:textId="77777777" w:rsidR="007A08AA" w:rsidRDefault="007A08AA" w:rsidP="007A08AA">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5B649D1" w14:textId="77777777" w:rsidR="007A08AA" w:rsidRPr="005F5FA2" w:rsidRDefault="007A08AA" w:rsidP="007A08AA">
      <w:r>
        <w:rPr>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Default="007A08AA" w:rsidP="007A08AA">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2A831B97" w14:textId="77777777" w:rsidR="007A08AA" w:rsidRDefault="007A08AA" w:rsidP="007A08AA">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02C64068" w14:textId="77777777" w:rsidR="007A08AA" w:rsidRDefault="007A08AA" w:rsidP="007A08AA">
      <w:pPr>
        <w:rPr>
          <w:lang w:eastAsia="zh-CN"/>
        </w:rPr>
      </w:pPr>
      <w:r>
        <w:rPr>
          <w:rFonts w:hint="eastAsia"/>
          <w:lang w:eastAsia="zh-CN"/>
        </w:rPr>
        <w:t>T</w:t>
      </w:r>
      <w:r>
        <w:rPr>
          <w:lang w:eastAsia="zh-CN"/>
        </w:rPr>
        <w:t>he discovery solution for Model B is not aligned with the conclusion in TR 23.700-03 [1].</w:t>
      </w:r>
    </w:p>
    <w:p w14:paraId="0AA19360" w14:textId="77777777" w:rsidR="007A08AA" w:rsidRDefault="007A08AA" w:rsidP="007A08AA">
      <w:pPr>
        <w:rPr>
          <w:lang w:val="en-US"/>
        </w:rPr>
      </w:pPr>
      <w:r>
        <w:rPr>
          <w:lang w:val="en-US"/>
        </w:rPr>
        <w:t>This solution does not address potential retransmission of protected discovery messages by an unauthorized entity.</w:t>
      </w:r>
    </w:p>
    <w:p w14:paraId="739F8930" w14:textId="77777777" w:rsidR="007A08AA" w:rsidRDefault="007A08AA" w:rsidP="007A08AA">
      <w:pPr>
        <w:rPr>
          <w:lang w:eastAsia="zh-CN"/>
        </w:rPr>
      </w:pPr>
      <w:r>
        <w:rPr>
          <w:rFonts w:hint="eastAsia"/>
          <w:lang w:val="en-US" w:eastAsia="zh-CN"/>
        </w:rPr>
        <w:t>I</w:t>
      </w:r>
      <w:r>
        <w:rPr>
          <w:lang w:val="en-US" w:eastAsia="zh-CN"/>
        </w:rPr>
        <w:t xml:space="preserve">f the Intermediate Relay and UE-to-Network Relay belong to different PLMNs, the Intermediate Relay </w:t>
      </w:r>
      <w:r>
        <w:rPr>
          <w:lang w:eastAsia="zh-CN"/>
        </w:rPr>
        <w:t>needs to obtain</w:t>
      </w:r>
      <w:r w:rsidRPr="00D2559E">
        <w:rPr>
          <w:lang w:eastAsia="zh-CN"/>
        </w:rPr>
        <w:t xml:space="preserve"> multiple sets of discovery security materials associated with the HPLMN of potential UE-to-network Relay(s)/Intermediate Relay(s)</w:t>
      </w:r>
      <w:r>
        <w:rPr>
          <w:lang w:eastAsia="zh-CN"/>
        </w:rPr>
        <w:t>.</w:t>
      </w:r>
      <w:r>
        <w:rPr>
          <w:rFonts w:hint="eastAsia"/>
          <w:lang w:eastAsia="zh-CN"/>
        </w:rPr>
        <w:t xml:space="preserve"> </w:t>
      </w:r>
    </w:p>
    <w:p w14:paraId="4A5EF9ED" w14:textId="77777777" w:rsidR="007A08AA" w:rsidRPr="0091182A" w:rsidRDefault="007A08AA" w:rsidP="007A08AA">
      <w:pPr>
        <w:rPr>
          <w:lang w:eastAsia="zh-CN"/>
        </w:rPr>
      </w:pPr>
    </w:p>
    <w:p w14:paraId="67A835F9" w14:textId="132661E6" w:rsidR="00965F60" w:rsidRDefault="00965F60" w:rsidP="00965F60">
      <w:pPr>
        <w:pStyle w:val="Heading2"/>
      </w:pPr>
      <w:bookmarkStart w:id="125" w:name="_Toc180683639"/>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25"/>
    </w:p>
    <w:p w14:paraId="3B2B7CAE" w14:textId="5BF8E728" w:rsidR="00965F60" w:rsidRDefault="00965F60" w:rsidP="00965F60">
      <w:pPr>
        <w:pStyle w:val="Heading3"/>
      </w:pPr>
      <w:bookmarkStart w:id="126" w:name="_Toc180683640"/>
      <w:r>
        <w:t>6.</w:t>
      </w:r>
      <w:r w:rsidR="00726318">
        <w:rPr>
          <w:rFonts w:hint="eastAsia"/>
          <w:lang w:eastAsia="zh-CN"/>
        </w:rPr>
        <w:t>8</w:t>
      </w:r>
      <w:r>
        <w:t>.1</w:t>
      </w:r>
      <w:r>
        <w:tab/>
        <w:t>Introduction</w:t>
      </w:r>
      <w:bookmarkEnd w:id="126"/>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7CEDD2FD" w14:textId="31CB31CC" w:rsidR="00775D4C"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Heading3"/>
      </w:pPr>
      <w:bookmarkStart w:id="127" w:name="_Toc180683641"/>
      <w:r>
        <w:lastRenderedPageBreak/>
        <w:t>6.</w:t>
      </w:r>
      <w:r w:rsidR="00726318">
        <w:rPr>
          <w:rFonts w:hint="eastAsia"/>
          <w:lang w:eastAsia="zh-CN"/>
        </w:rPr>
        <w:t>8</w:t>
      </w:r>
      <w:r>
        <w:t>.2</w:t>
      </w:r>
      <w:r>
        <w:tab/>
        <w:t>Solution details</w:t>
      </w:r>
      <w:bookmarkEnd w:id="127"/>
    </w:p>
    <w:p w14:paraId="1340295B" w14:textId="1EEA3FA4" w:rsidR="00726318" w:rsidRDefault="00BE6E7B" w:rsidP="00726318">
      <w:pPr>
        <w:jc w:val="center"/>
      </w:pPr>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3713B273"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sidR="00BE6E7B">
        <w:rPr>
          <w:rFonts w:eastAsia="等线"/>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sidR="00BE6E7B">
        <w:rPr>
          <w:rFonts w:eastAsia="等线"/>
          <w:lang w:eastAsia="en-GB"/>
        </w:rPr>
        <w:t xml:space="preserve"> to the Intermediate Relay1</w:t>
      </w:r>
      <w:r w:rsidRPr="008D1426">
        <w:rPr>
          <w:rFonts w:eastAsia="等线"/>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sends the Remote UE report to the SMF of Relay UE.</w:t>
      </w:r>
    </w:p>
    <w:p w14:paraId="102378D5" w14:textId="1147D81A" w:rsidR="00726318" w:rsidRPr="00726318" w:rsidRDefault="00726318" w:rsidP="0075517C">
      <w:pPr>
        <w:pStyle w:val="EditorsNote"/>
      </w:pPr>
      <w:r>
        <w:t xml:space="preserve">Editor's Note: whether </w:t>
      </w:r>
      <w:r w:rsidR="00BE6E7B">
        <w:t>steps 3-6 are</w:t>
      </w:r>
      <w:r>
        <w:t xml:space="preserve"> aligned with SA2 is FFS.</w:t>
      </w:r>
    </w:p>
    <w:p w14:paraId="66A66320" w14:textId="544D6885" w:rsidR="00965F60" w:rsidRDefault="00965F60" w:rsidP="00965F60">
      <w:pPr>
        <w:pStyle w:val="Heading3"/>
      </w:pPr>
      <w:bookmarkStart w:id="128" w:name="_Toc180683642"/>
      <w:r>
        <w:t>6.</w:t>
      </w:r>
      <w:r w:rsidR="00726318">
        <w:rPr>
          <w:rFonts w:hint="eastAsia"/>
          <w:lang w:eastAsia="zh-CN"/>
        </w:rPr>
        <w:t>8</w:t>
      </w:r>
      <w:r>
        <w:t>.3</w:t>
      </w:r>
      <w:r>
        <w:tab/>
        <w:t>Evaluation</w:t>
      </w:r>
      <w:bookmarkEnd w:id="128"/>
    </w:p>
    <w:p w14:paraId="69C483BF" w14:textId="77777777" w:rsidR="00775D4C" w:rsidRDefault="00775D4C" w:rsidP="00775D4C">
      <w:pPr>
        <w:rPr>
          <w:lang w:eastAsia="zh-CN"/>
        </w:rPr>
      </w:pPr>
      <w:r>
        <w:rPr>
          <w:rFonts w:hint="eastAsia"/>
          <w:lang w:eastAsia="zh-CN"/>
        </w:rPr>
        <w:t>T</w:t>
      </w:r>
      <w:r>
        <w:rPr>
          <w:lang w:eastAsia="zh-CN"/>
        </w:rPr>
        <w:t>his solution addresses the first security requirement of Key Issue #1 for the multi-hop UE-to-Network Relay communication.</w:t>
      </w:r>
    </w:p>
    <w:p w14:paraId="32FF388A" w14:textId="77777777" w:rsidR="00775D4C" w:rsidRPr="008530B6"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0428CD2B" w14:textId="77777777" w:rsidR="00775D4C" w:rsidRPr="008530B6" w:rsidRDefault="00775D4C" w:rsidP="00775D4C">
      <w:pPr>
        <w:rPr>
          <w:b/>
          <w:lang w:eastAsia="zh-CN"/>
        </w:rPr>
      </w:pPr>
      <w:r>
        <w:rPr>
          <w:lang w:eastAsia="zh-CN"/>
        </w:rPr>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等线"/>
          <w:lang w:eastAsia="en-GB"/>
        </w:rPr>
        <w:t>link establishment procedure is reused to support the multi-hop UE-to-Network service.</w:t>
      </w:r>
    </w:p>
    <w:p w14:paraId="200469D3" w14:textId="60E658DF" w:rsidR="00775D4C" w:rsidRDefault="00775D4C" w:rsidP="00775D4C">
      <w:pPr>
        <w:rPr>
          <w:lang w:eastAsia="zh-CN"/>
        </w:rPr>
      </w:pPr>
      <w:r>
        <w:rPr>
          <w:lang w:eastAsia="zh-CN"/>
        </w:rPr>
        <w:lastRenderedPageBreak/>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mutli-hop UE-to-Network Relay security establishment procedure with the selected Intermediate Relay(s) and UE-to-Network Relay, which is not aligned with TS 23.304 [4].</w:t>
      </w:r>
    </w:p>
    <w:p w14:paraId="7660DA44" w14:textId="06A28571" w:rsidR="00965F60" w:rsidRDefault="00965F60" w:rsidP="00965F60">
      <w:pPr>
        <w:pStyle w:val="Heading2"/>
      </w:pPr>
      <w:bookmarkStart w:id="129" w:name="_Toc180683643"/>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129"/>
    </w:p>
    <w:p w14:paraId="7CA257AA" w14:textId="117FDECC" w:rsidR="00965F60" w:rsidRDefault="00965F60" w:rsidP="00965F60">
      <w:pPr>
        <w:pStyle w:val="Heading3"/>
      </w:pPr>
      <w:bookmarkStart w:id="130" w:name="_Toc180683644"/>
      <w:r>
        <w:t>6.</w:t>
      </w:r>
      <w:r w:rsidR="00726318">
        <w:rPr>
          <w:rFonts w:hint="eastAsia"/>
          <w:lang w:eastAsia="zh-CN"/>
        </w:rPr>
        <w:t>9</w:t>
      </w:r>
      <w:r>
        <w:t>.1</w:t>
      </w:r>
      <w:r>
        <w:tab/>
        <w:t>Introduction</w:t>
      </w:r>
      <w:bookmarkEnd w:id="130"/>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Heading3"/>
      </w:pPr>
      <w:bookmarkStart w:id="131" w:name="_Toc180683645"/>
      <w:r>
        <w:t>6.</w:t>
      </w:r>
      <w:r w:rsidR="00726318">
        <w:rPr>
          <w:rFonts w:hint="eastAsia"/>
          <w:lang w:eastAsia="zh-CN"/>
        </w:rPr>
        <w:t>9</w:t>
      </w:r>
      <w:r>
        <w:t>.2</w:t>
      </w:r>
      <w:r>
        <w:tab/>
        <w:t>Solution details</w:t>
      </w:r>
      <w:bookmarkEnd w:id="131"/>
    </w:p>
    <w:p w14:paraId="428DC801" w14:textId="6A22742A" w:rsidR="00726318" w:rsidRDefault="00726318" w:rsidP="00726318">
      <w:pPr>
        <w:pStyle w:val="Heading4"/>
      </w:pPr>
      <w:bookmarkStart w:id="132" w:name="_Toc92180345"/>
      <w:bookmarkStart w:id="133" w:name="_Toc92805072"/>
      <w:bookmarkStart w:id="134" w:name="_Toc180683646"/>
      <w:r w:rsidRPr="00E43474">
        <w:t>6.</w:t>
      </w:r>
      <w:r>
        <w:rPr>
          <w:rFonts w:hint="eastAsia"/>
          <w:lang w:eastAsia="zh-CN"/>
        </w:rPr>
        <w:t>9</w:t>
      </w:r>
      <w:r w:rsidRPr="00E43474">
        <w:t>.2.1</w:t>
      </w:r>
      <w:r w:rsidRPr="00E43474">
        <w:tab/>
      </w:r>
      <w:bookmarkEnd w:id="132"/>
      <w:bookmarkEnd w:id="133"/>
      <w:r>
        <w:rPr>
          <w:rFonts w:eastAsia="Malgun Gothic"/>
        </w:rPr>
        <w:t xml:space="preserve">Discovery with </w:t>
      </w:r>
      <w:r w:rsidRPr="0017134F">
        <w:rPr>
          <w:rFonts w:eastAsia="Malgun Gothic"/>
        </w:rPr>
        <w:t>Model A</w:t>
      </w:r>
      <w:bookmarkEnd w:id="134"/>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9" type="#_x0000_t75" style="width:477pt;height:193.5pt" o:ole="">
            <v:imagedata r:id="rId37" o:title=""/>
          </v:shape>
          <o:OLEObject Type="Embed" ProgID="Visio.Drawing.15" ShapeID="_x0000_i1039" DrawAspect="Content" ObjectID="_1791296605" r:id="rId38"/>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t>2</w:t>
      </w:r>
      <w:r w:rsidR="00E66C5C">
        <w:t>a</w:t>
      </w:r>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the Intermediate UE-to-Network Relay establishes a PC5 link with the 5G ProSe UE-to-</w:t>
      </w:r>
      <w:r w:rsidR="00E66C5C">
        <w:lastRenderedPageBreak/>
        <w:t xml:space="preserve">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Heading4"/>
        <w:rPr>
          <w:rFonts w:eastAsia="Malgun Gothic"/>
        </w:rPr>
      </w:pPr>
      <w:bookmarkStart w:id="135" w:name="_Toc180683647"/>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35"/>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40" type="#_x0000_t75" style="width:529.5pt;height:260pt" o:ole="">
            <v:imagedata r:id="rId39" o:title=""/>
          </v:shape>
          <o:OLEObject Type="Embed" ProgID="Visio.Drawing.15" ShapeID="_x0000_i1040" DrawAspect="Content" ObjectID="_1791296606" r:id="rId40"/>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 xml:space="preserve">associated with the RSC as specified in clause 6.3 of TS 33.503 [5]. If the processing is successful, the 5G ProSe UE-to-Network </w:t>
      </w:r>
      <w:r>
        <w:lastRenderedPageBreak/>
        <w:t>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Heading3"/>
      </w:pPr>
      <w:bookmarkStart w:id="136" w:name="_Toc180683648"/>
      <w:r>
        <w:t>6.</w:t>
      </w:r>
      <w:r w:rsidR="00726318">
        <w:rPr>
          <w:rFonts w:hint="eastAsia"/>
          <w:lang w:eastAsia="zh-CN"/>
        </w:rPr>
        <w:t>9</w:t>
      </w:r>
      <w:r>
        <w:t>.3</w:t>
      </w:r>
      <w:r>
        <w:tab/>
        <w:t>Evaluation</w:t>
      </w:r>
      <w:bookmarkEnd w:id="136"/>
    </w:p>
    <w:p w14:paraId="75ACFCA7" w14:textId="77777777" w:rsidR="00181A49" w:rsidRDefault="00181A49" w:rsidP="00181A49">
      <w: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Default="00181A49" w:rsidP="00181A49">
      <w:pPr>
        <w:rPr>
          <w:lang w:eastAsia="zh-CN"/>
        </w:rPr>
      </w:pPr>
      <w:r w:rsidRPr="009C109B">
        <w:rPr>
          <w:rFonts w:hint="eastAsia"/>
        </w:rPr>
        <w:t>The solution works when the intermediate relay and U2N relay belong to the same HPLMN.</w:t>
      </w:r>
    </w:p>
    <w:p w14:paraId="35EC0018" w14:textId="77777777" w:rsidR="00181A49" w:rsidRPr="00E91972" w:rsidRDefault="00181A49" w:rsidP="00181A49">
      <w:pPr>
        <w:rPr>
          <w:lang w:val="en-US"/>
        </w:rPr>
      </w:pPr>
      <w:r>
        <w:rPr>
          <w:lang w:val="en-US"/>
        </w:rPr>
        <w:t>This solution does not address potential retransmission of protected discovery messages by an unauthorized entity.</w:t>
      </w:r>
    </w:p>
    <w:p w14:paraId="39CC7123" w14:textId="77777777" w:rsidR="00181A49" w:rsidRDefault="00181A49" w:rsidP="00181A49">
      <w:r>
        <w:t>The solution is aligned with the conclusion in TR 23.700-03 on the discovery procedure.</w:t>
      </w:r>
    </w:p>
    <w:p w14:paraId="0F252A31" w14:textId="52F33DD5" w:rsidR="00965F60" w:rsidRDefault="00965F60" w:rsidP="00965F60">
      <w:pPr>
        <w:pStyle w:val="Heading2"/>
      </w:pPr>
      <w:bookmarkStart w:id="137" w:name="_Toc180683649"/>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37"/>
    </w:p>
    <w:p w14:paraId="1FD057B2" w14:textId="5E4F1A3C" w:rsidR="00965F60" w:rsidRDefault="00965F60" w:rsidP="00965F60">
      <w:pPr>
        <w:pStyle w:val="Heading3"/>
      </w:pPr>
      <w:bookmarkStart w:id="138" w:name="_Toc180683650"/>
      <w:r>
        <w:t>6.</w:t>
      </w:r>
      <w:r w:rsidR="00726318">
        <w:rPr>
          <w:rFonts w:hint="eastAsia"/>
          <w:lang w:eastAsia="zh-CN"/>
        </w:rPr>
        <w:t>10</w:t>
      </w:r>
      <w:r>
        <w:t>.1</w:t>
      </w:r>
      <w:r>
        <w:tab/>
        <w:t>Introduction</w:t>
      </w:r>
      <w:bookmarkEnd w:id="138"/>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Heading3"/>
      </w:pPr>
      <w:bookmarkStart w:id="139" w:name="_Toc180683651"/>
      <w:r>
        <w:t>6.</w:t>
      </w:r>
      <w:r w:rsidR="00726318">
        <w:rPr>
          <w:rFonts w:hint="eastAsia"/>
          <w:lang w:eastAsia="zh-CN"/>
        </w:rPr>
        <w:t>10</w:t>
      </w:r>
      <w:r>
        <w:t>.2</w:t>
      </w:r>
      <w:r>
        <w:tab/>
        <w:t>Solution details</w:t>
      </w:r>
      <w:bookmarkEnd w:id="139"/>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41" type="#_x0000_t75" style="width:481.5pt;height:211pt" o:ole="">
            <v:imagedata r:id="rId41" o:title=""/>
          </v:shape>
          <o:OLEObject Type="Embed" ProgID="Visio.Drawing.15" ShapeID="_x0000_i1041" DrawAspect="Content" ObjectID="_1791296607" r:id="rId42"/>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140" w:name="_Hlk166052219"/>
      <w:r w:rsidR="008E1B62">
        <w:t xml:space="preserve">UE-to-Network Relay </w:t>
      </w:r>
      <w:bookmarkEnd w:id="140"/>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Heading3"/>
      </w:pPr>
      <w:bookmarkStart w:id="141" w:name="_Toc180683652"/>
      <w:r>
        <w:t>6.</w:t>
      </w:r>
      <w:r w:rsidR="00726318">
        <w:rPr>
          <w:rFonts w:hint="eastAsia"/>
          <w:lang w:eastAsia="zh-CN"/>
        </w:rPr>
        <w:t>10</w:t>
      </w:r>
      <w:r>
        <w:t>.3</w:t>
      </w:r>
      <w:r>
        <w:tab/>
        <w:t>Evaluation</w:t>
      </w:r>
      <w:bookmarkEnd w:id="141"/>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Heading2"/>
      </w:pPr>
      <w:bookmarkStart w:id="142" w:name="_Toc180683653"/>
      <w:r>
        <w:lastRenderedPageBreak/>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42"/>
    </w:p>
    <w:p w14:paraId="424E0506" w14:textId="5FE86909" w:rsidR="00726318" w:rsidRDefault="00726318" w:rsidP="00726318">
      <w:pPr>
        <w:pStyle w:val="Heading3"/>
      </w:pPr>
      <w:bookmarkStart w:id="143" w:name="_Toc180683654"/>
      <w:r>
        <w:t>6.</w:t>
      </w:r>
      <w:r w:rsidR="008E1B62">
        <w:rPr>
          <w:rFonts w:hint="eastAsia"/>
          <w:lang w:eastAsia="zh-CN"/>
        </w:rPr>
        <w:t>11</w:t>
      </w:r>
      <w:r>
        <w:t>.1</w:t>
      </w:r>
      <w:r>
        <w:tab/>
        <w:t>Introduction</w:t>
      </w:r>
      <w:bookmarkEnd w:id="143"/>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Heading3"/>
      </w:pPr>
      <w:bookmarkStart w:id="144" w:name="_Toc180683655"/>
      <w:r>
        <w:t>6.</w:t>
      </w:r>
      <w:r w:rsidR="008E1B62">
        <w:rPr>
          <w:rFonts w:hint="eastAsia"/>
          <w:lang w:eastAsia="zh-CN"/>
        </w:rPr>
        <w:t>11</w:t>
      </w:r>
      <w:r>
        <w:t>.2</w:t>
      </w:r>
      <w:r>
        <w:tab/>
        <w:t>Solution details</w:t>
      </w:r>
      <w:bookmarkEnd w:id="144"/>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Heading4"/>
      </w:pPr>
      <w:bookmarkStart w:id="145" w:name="_Toc180683656"/>
      <w:r>
        <w:t>6.</w:t>
      </w:r>
      <w:r>
        <w:rPr>
          <w:rFonts w:hint="eastAsia"/>
          <w:lang w:eastAsia="zh-CN"/>
        </w:rPr>
        <w:t>11</w:t>
      </w:r>
      <w:r>
        <w:t>.2.1</w:t>
      </w:r>
      <w:r>
        <w:tab/>
        <w:t>Security mechanism with network assistance</w:t>
      </w:r>
      <w:bookmarkEnd w:id="145"/>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 xml:space="preserve">make sure it is inside network coverage prior to initiating the security </w:t>
      </w:r>
      <w:r w:rsidRPr="00CC337C">
        <w:rPr>
          <w:lang w:val="en-US" w:eastAsia="zh-CN"/>
        </w:rPr>
        <w:lastRenderedPageBreak/>
        <w:t>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Heading4"/>
      </w:pPr>
      <w:bookmarkStart w:id="146" w:name="_Toc180683657"/>
      <w:r>
        <w:t>6.</w:t>
      </w:r>
      <w:r>
        <w:rPr>
          <w:rFonts w:hint="eastAsia"/>
          <w:lang w:eastAsia="zh-CN"/>
        </w:rPr>
        <w:t>11</w:t>
      </w:r>
      <w:r>
        <w:t>.2.2</w:t>
      </w:r>
      <w:r>
        <w:tab/>
        <w:t>Security mechanism without network assistance</w:t>
      </w:r>
      <w:bookmarkEnd w:id="146"/>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Heading3"/>
      </w:pPr>
      <w:bookmarkStart w:id="147" w:name="_Toc180683658"/>
      <w:r>
        <w:t>6.</w:t>
      </w:r>
      <w:r w:rsidR="008E1B62">
        <w:rPr>
          <w:rFonts w:hint="eastAsia"/>
          <w:lang w:eastAsia="zh-CN"/>
        </w:rPr>
        <w:t>11</w:t>
      </w:r>
      <w:r>
        <w:t>.3</w:t>
      </w:r>
      <w:r>
        <w:tab/>
        <w:t>Evaluation</w:t>
      </w:r>
      <w:bookmarkEnd w:id="147"/>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Heading2"/>
      </w:pPr>
      <w:bookmarkStart w:id="148" w:name="_Toc180683659"/>
      <w:r>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48"/>
    </w:p>
    <w:p w14:paraId="0C2BA0BC" w14:textId="57B77A7B" w:rsidR="00726318" w:rsidRDefault="00726318" w:rsidP="00726318">
      <w:pPr>
        <w:pStyle w:val="Heading3"/>
      </w:pPr>
      <w:bookmarkStart w:id="149" w:name="_Toc180683660"/>
      <w:r>
        <w:t>6.</w:t>
      </w:r>
      <w:r w:rsidR="00D7327F">
        <w:rPr>
          <w:rFonts w:hint="eastAsia"/>
          <w:lang w:eastAsia="zh-CN"/>
        </w:rPr>
        <w:t>12</w:t>
      </w:r>
      <w:r>
        <w:t>.1</w:t>
      </w:r>
      <w:r>
        <w:tab/>
        <w:t>Introduction</w:t>
      </w:r>
      <w:bookmarkEnd w:id="149"/>
    </w:p>
    <w:p w14:paraId="0C9F3081" w14:textId="77777777" w:rsidR="00D7327F" w:rsidRDefault="00D7327F" w:rsidP="00D7327F">
      <w:pPr>
        <w:ind w:firstLine="284"/>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D7327F">
      <w:pPr>
        <w:ind w:firstLine="284"/>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Heading3"/>
      </w:pPr>
      <w:bookmarkStart w:id="150" w:name="_Toc180683661"/>
      <w:r>
        <w:t>6.</w:t>
      </w:r>
      <w:r w:rsidR="00D7327F">
        <w:rPr>
          <w:rFonts w:hint="eastAsia"/>
          <w:lang w:eastAsia="zh-CN"/>
        </w:rPr>
        <w:t>12</w:t>
      </w:r>
      <w:r>
        <w:t>.2</w:t>
      </w:r>
      <w:r>
        <w:tab/>
        <w:t>Solution details</w:t>
      </w:r>
      <w:bookmarkEnd w:id="150"/>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Heading3"/>
      </w:pPr>
      <w:bookmarkStart w:id="151" w:name="_Toc180683662"/>
      <w:r>
        <w:t>6.</w:t>
      </w:r>
      <w:r w:rsidR="00D7327F">
        <w:rPr>
          <w:rFonts w:hint="eastAsia"/>
          <w:lang w:eastAsia="zh-CN"/>
        </w:rPr>
        <w:t>12</w:t>
      </w:r>
      <w:r>
        <w:t>.3</w:t>
      </w:r>
      <w:r>
        <w:tab/>
        <w:t>Evaluation</w:t>
      </w:r>
      <w:bookmarkEnd w:id="151"/>
    </w:p>
    <w:p w14:paraId="6D424855" w14:textId="77777777" w:rsidR="00D7327F" w:rsidRDefault="00D7327F" w:rsidP="00D7327F">
      <w:pPr>
        <w:rPr>
          <w:lang w:eastAsia="zh-CN"/>
        </w:rPr>
      </w:pPr>
      <w:r>
        <w:rPr>
          <w:rFonts w:hint="eastAsia"/>
          <w:lang w:eastAsia="zh-CN"/>
        </w:rPr>
        <w:t>TBD</w:t>
      </w:r>
    </w:p>
    <w:p w14:paraId="76A9BCD8" w14:textId="485405F5" w:rsidR="008A17CD" w:rsidRDefault="008A17CD" w:rsidP="008A17CD">
      <w:pPr>
        <w:pStyle w:val="Heading2"/>
      </w:pPr>
      <w:bookmarkStart w:id="152" w:name="_Toc180683663"/>
      <w:r>
        <w:lastRenderedPageBreak/>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152"/>
    </w:p>
    <w:p w14:paraId="68BEB1A3" w14:textId="345F657C" w:rsidR="008A17CD" w:rsidRDefault="008A17CD" w:rsidP="008A17CD">
      <w:pPr>
        <w:pStyle w:val="Heading3"/>
      </w:pPr>
      <w:bookmarkStart w:id="153" w:name="_Toc180683664"/>
      <w:r>
        <w:t>6.</w:t>
      </w:r>
      <w:r>
        <w:rPr>
          <w:rFonts w:hint="eastAsia"/>
          <w:lang w:eastAsia="zh-CN"/>
        </w:rPr>
        <w:t>13</w:t>
      </w:r>
      <w:r>
        <w:t>.1</w:t>
      </w:r>
      <w:r>
        <w:tab/>
        <w:t>Introduction</w:t>
      </w:r>
      <w:bookmarkEnd w:id="153"/>
    </w:p>
    <w:p w14:paraId="76B1AE20" w14:textId="77777777" w:rsidR="008A17CD" w:rsidRPr="00E14F76" w:rsidRDefault="008A17CD" w:rsidP="008A17CD">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Heading3"/>
      </w:pPr>
      <w:bookmarkStart w:id="154" w:name="_Toc180683665"/>
      <w:r>
        <w:t>6.</w:t>
      </w:r>
      <w:r>
        <w:rPr>
          <w:rFonts w:hint="eastAsia"/>
          <w:lang w:eastAsia="zh-CN"/>
        </w:rPr>
        <w:t>13</w:t>
      </w:r>
      <w:r>
        <w:t>.2</w:t>
      </w:r>
      <w:r>
        <w:tab/>
        <w:t>Solution details</w:t>
      </w:r>
      <w:bookmarkEnd w:id="154"/>
    </w:p>
    <w:p w14:paraId="74B56B55" w14:textId="77777777" w:rsidR="008A17CD" w:rsidRDefault="008A17CD" w:rsidP="008A17CD">
      <w:pPr>
        <w:rPr>
          <w:lang w:val="en-US" w:eastAsia="zh-CN"/>
        </w:rPr>
      </w:pPr>
      <w:r>
        <w:object w:dxaOrig="8614" w:dyaOrig="7153" w14:anchorId="0B76D4A6">
          <v:shape id="Object 1" o:spid="_x0000_i1042" type="#_x0000_t75" style="width:482pt;height:400pt;mso-wrap-style:square;mso-position-horizontal-relative:page;mso-position-vertical-relative:page" o:ole="">
            <v:imagedata r:id="rId43" o:title=""/>
          </v:shape>
          <o:OLEObject Type="Embed" ProgID="Visio.Drawing.15" ShapeID="Object 1" DrawAspect="Content" ObjectID="_1791296608" r:id="rId44"/>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 xml:space="preserve">The discoverer 5G ProSe End UE, discoveree 5G ProSe End UE and 5G ProSe UE-to-UE Relay are provisioned with the discovery security materials associated with a RSC based on the discovery security materials </w:t>
      </w:r>
      <w:r w:rsidRPr="0075517C">
        <w:lastRenderedPageBreak/>
        <w:t>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35CE441F" w14:textId="77777777" w:rsidR="008A17CD" w:rsidRPr="00BC6A40" w:rsidRDefault="008A17CD" w:rsidP="008A17CD">
      <w:pPr>
        <w:pStyle w:val="EditorsNote"/>
        <w:ind w:leftChars="300" w:left="1450" w:hanging="850"/>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w:t>
      </w:r>
      <w:r w:rsidRPr="00BC6A40">
        <w:rPr>
          <w:rFonts w:eastAsia="宋体" w:hint="eastAsia"/>
          <w:lang w:val="en-US" w:eastAsia="zh-CN"/>
        </w:rPr>
        <w:t xml:space="preserve">How can the discoverer </w:t>
      </w:r>
      <w:r>
        <w:rPr>
          <w:rFonts w:eastAsia="宋体" w:hint="eastAsia"/>
          <w:lang w:val="en-US" w:eastAsia="zh-CN"/>
        </w:rPr>
        <w:t xml:space="preserve">End </w:t>
      </w:r>
      <w:r w:rsidRPr="00BC6A40">
        <w:rPr>
          <w:rFonts w:eastAsia="宋体" w:hint="eastAsia"/>
          <w:lang w:val="en-US" w:eastAsia="zh-CN"/>
        </w:rPr>
        <w:t>UE knows the HPLMN ID of discoveree</w:t>
      </w:r>
      <w:r>
        <w:rPr>
          <w:rFonts w:eastAsia="宋体" w:hint="eastAsia"/>
          <w:lang w:val="en-US" w:eastAsia="zh-CN"/>
        </w:rPr>
        <w:t xml:space="preserve"> End</w:t>
      </w:r>
      <w:r w:rsidRPr="00BC6A40">
        <w:rPr>
          <w:rFonts w:eastAsia="宋体" w:hint="eastAsia"/>
          <w:lang w:val="en-US" w:eastAsia="zh-CN"/>
        </w:rPr>
        <w:t xml:space="preserve"> UE is FFS.</w:t>
      </w:r>
    </w:p>
    <w:p w14:paraId="45181D4C" w14:textId="77777777" w:rsidR="008A17CD" w:rsidRPr="002B0A50" w:rsidRDefault="008A17CD" w:rsidP="008A17CD">
      <w:pPr>
        <w:pStyle w:val="B1"/>
        <w:rPr>
          <w:rFonts w:eastAsia="等线"/>
          <w:strike/>
          <w:lang w:eastAsia="zh-CN"/>
        </w:rPr>
      </w:pPr>
      <w:r>
        <w:rPr>
          <w:rFonts w:eastAsia="等线" w:hint="eastAsia"/>
          <w:lang w:eastAsia="zh-CN"/>
        </w:rPr>
        <w:t>3</w:t>
      </w:r>
      <w:r>
        <w:t>.</w:t>
      </w:r>
      <w:r>
        <w:tab/>
      </w:r>
      <w:r w:rsidRPr="002B0A50">
        <w:t>On receiving the 5G ProSe</w:t>
      </w:r>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5G ProSe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The discoveree 5G ProSe End UE shall select a multi-hop relay path.</w:t>
      </w:r>
    </w:p>
    <w:p w14:paraId="05D1A0B0" w14:textId="4553DEA8" w:rsidR="008A17CD" w:rsidRDefault="008A17CD" w:rsidP="0075517C">
      <w:pPr>
        <w:pStyle w:val="EditorsNote"/>
        <w:rPr>
          <w:lang w:eastAsia="zh-CN"/>
        </w:rPr>
      </w:pPr>
      <w:r>
        <w:rPr>
          <w:rFonts w:hint="eastAsia"/>
          <w:lang w:eastAsia="zh-CN"/>
        </w:rPr>
        <w:t>Editor</w:t>
      </w:r>
      <w:r w:rsidR="00245820">
        <w:rPr>
          <w:lang w:eastAsia="zh-CN"/>
        </w:rPr>
        <w:t>’s</w:t>
      </w:r>
      <w:r>
        <w:rPr>
          <w:rFonts w:hint="eastAsia"/>
          <w:lang w:eastAsia="zh-CN"/>
        </w:rPr>
        <w:t xml:space="preserve"> Note: </w:t>
      </w:r>
      <w:r w:rsidR="00245820">
        <w:rPr>
          <w:lang w:eastAsia="zh-CN"/>
        </w:rPr>
        <w:t xml:space="preserve">The </w:t>
      </w:r>
      <w:r>
        <w:rPr>
          <w:rFonts w:hint="eastAsia"/>
          <w:lang w:eastAsia="zh-CN"/>
        </w:rPr>
        <w:t>Whether path select procedure is aligned with SA2.</w:t>
      </w:r>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lastRenderedPageBreak/>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Heading3"/>
      </w:pPr>
      <w:bookmarkStart w:id="155" w:name="_Toc180683666"/>
      <w:r>
        <w:t>6.</w:t>
      </w:r>
      <w:r>
        <w:rPr>
          <w:rFonts w:hint="eastAsia"/>
          <w:lang w:eastAsia="zh-CN"/>
        </w:rPr>
        <w:t>13</w:t>
      </w:r>
      <w:r>
        <w:t>.3</w:t>
      </w:r>
      <w:r>
        <w:tab/>
        <w:t>Evaluation</w:t>
      </w:r>
      <w:bookmarkEnd w:id="155"/>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6315B534" w14:textId="77777777" w:rsidR="004B6BBA" w:rsidRPr="00951CB4" w:rsidRDefault="004B6BBA" w:rsidP="004B6BBA">
      <w:pPr>
        <w:pStyle w:val="EditorsNote"/>
        <w:rPr>
          <w:lang w:eastAsia="zh-CN"/>
        </w:rPr>
      </w:pPr>
      <w:r w:rsidRPr="00F17F3E">
        <w:rPr>
          <w:rFonts w:hint="eastAsia"/>
          <w:lang w:eastAsia="zh-CN"/>
        </w:rPr>
        <w:t>Editor</w:t>
      </w:r>
      <w:r w:rsidRPr="00F17F3E">
        <w:rPr>
          <w:lang w:eastAsia="zh-CN"/>
        </w:rPr>
        <w:t>’</w:t>
      </w:r>
      <w:r w:rsidRPr="00F17F3E">
        <w:rPr>
          <w:rFonts w:hint="eastAsia"/>
          <w:lang w:eastAsia="zh-CN"/>
        </w:rPr>
        <w:t>s Note: Further evaluation is FFS.</w:t>
      </w:r>
    </w:p>
    <w:p w14:paraId="236EEEE0" w14:textId="2F6943A8" w:rsidR="001B04F7" w:rsidRPr="00317F07" w:rsidRDefault="001B04F7" w:rsidP="001B04F7">
      <w:pPr>
        <w:pStyle w:val="Heading2"/>
      </w:pPr>
      <w:bookmarkStart w:id="156" w:name="_Toc102752618"/>
      <w:bookmarkStart w:id="157" w:name="_Toc160448802"/>
      <w:bookmarkStart w:id="158" w:name="_Toc180683667"/>
      <w:r w:rsidRPr="00317F07">
        <w:t>6.</w:t>
      </w:r>
      <w:r>
        <w:rPr>
          <w:rFonts w:hint="eastAsia"/>
          <w:lang w:eastAsia="zh-CN"/>
        </w:rPr>
        <w:t>14</w:t>
      </w:r>
      <w:r w:rsidRPr="00317F07">
        <w:tab/>
        <w:t>Solution #</w:t>
      </w:r>
      <w:r>
        <w:rPr>
          <w:rFonts w:hint="eastAsia"/>
          <w:lang w:eastAsia="zh-CN"/>
        </w:rPr>
        <w:t>14</w:t>
      </w:r>
      <w:r w:rsidRPr="00317F07">
        <w:t xml:space="preserve">: </w:t>
      </w:r>
      <w:bookmarkEnd w:id="156"/>
      <w:bookmarkEnd w:id="157"/>
      <w:r>
        <w:t>Multi-hop UE-to-UE Relay discovery security</w:t>
      </w:r>
      <w:bookmarkEnd w:id="158"/>
    </w:p>
    <w:p w14:paraId="71CEC15E" w14:textId="564C694A" w:rsidR="001B04F7" w:rsidRDefault="001B04F7" w:rsidP="001B04F7">
      <w:pPr>
        <w:pStyle w:val="Heading3"/>
      </w:pPr>
      <w:bookmarkStart w:id="159" w:name="_Toc528155245"/>
      <w:bookmarkStart w:id="160" w:name="_Toc102752619"/>
      <w:bookmarkStart w:id="161" w:name="_Toc160448803"/>
      <w:bookmarkStart w:id="162" w:name="_Toc180683668"/>
      <w:r w:rsidRPr="00317F07">
        <w:t>6.</w:t>
      </w:r>
      <w:r>
        <w:rPr>
          <w:rFonts w:hint="eastAsia"/>
          <w:lang w:eastAsia="zh-CN"/>
        </w:rPr>
        <w:t>14</w:t>
      </w:r>
      <w:r w:rsidRPr="00317F07">
        <w:t>.1</w:t>
      </w:r>
      <w:r w:rsidRPr="00317F07">
        <w:tab/>
        <w:t>Introduction</w:t>
      </w:r>
      <w:bookmarkEnd w:id="159"/>
      <w:bookmarkEnd w:id="160"/>
      <w:bookmarkEnd w:id="161"/>
      <w:bookmarkEnd w:id="162"/>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Heading3"/>
      </w:pPr>
      <w:bookmarkStart w:id="163" w:name="_Toc528155246"/>
      <w:bookmarkStart w:id="164" w:name="_Toc102752620"/>
      <w:bookmarkStart w:id="165" w:name="_Toc160448804"/>
      <w:bookmarkStart w:id="166" w:name="_Toc180683669"/>
      <w:r w:rsidRPr="00317F07">
        <w:t>6.</w:t>
      </w:r>
      <w:r>
        <w:rPr>
          <w:rFonts w:hint="eastAsia"/>
          <w:lang w:eastAsia="zh-CN"/>
        </w:rPr>
        <w:t>14</w:t>
      </w:r>
      <w:r w:rsidRPr="00317F07">
        <w:t>.2</w:t>
      </w:r>
      <w:r w:rsidRPr="00317F07">
        <w:tab/>
        <w:t>Solution details</w:t>
      </w:r>
      <w:bookmarkEnd w:id="163"/>
      <w:bookmarkEnd w:id="164"/>
      <w:bookmarkEnd w:id="165"/>
      <w:bookmarkEnd w:id="166"/>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 an 5G ProSe End UE and 5G ProSe UE-to-UE Relay</w:t>
      </w:r>
    </w:p>
    <w:p w14:paraId="3213A3B4" w14:textId="77777777" w:rsidR="001B04F7" w:rsidRDefault="001B04F7" w:rsidP="001B04F7">
      <w:pPr>
        <w:rPr>
          <w:rFonts w:eastAsia="Malgun Gothic"/>
          <w:lang w:eastAsia="ko-KR"/>
        </w:rPr>
      </w:pPr>
      <w:r>
        <w:lastRenderedPageBreak/>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Heading3"/>
      </w:pPr>
      <w:bookmarkStart w:id="167" w:name="_Toc528155247"/>
      <w:bookmarkStart w:id="168" w:name="_Toc102752621"/>
      <w:bookmarkStart w:id="169" w:name="_Toc160448805"/>
      <w:bookmarkStart w:id="170" w:name="_Toc180683670"/>
      <w:r w:rsidRPr="00317F07">
        <w:t>6.</w:t>
      </w:r>
      <w:r>
        <w:rPr>
          <w:rFonts w:hint="eastAsia"/>
          <w:lang w:eastAsia="zh-CN"/>
        </w:rPr>
        <w:t>14</w:t>
      </w:r>
      <w:r w:rsidRPr="00317F07">
        <w:t>.3</w:t>
      </w:r>
      <w:r w:rsidRPr="00317F07">
        <w:tab/>
        <w:t>Evaluation</w:t>
      </w:r>
      <w:bookmarkEnd w:id="167"/>
      <w:bookmarkEnd w:id="168"/>
      <w:bookmarkEnd w:id="169"/>
      <w:bookmarkEnd w:id="170"/>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Heading2"/>
      </w:pPr>
      <w:bookmarkStart w:id="171" w:name="_Toc180683671"/>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71"/>
    </w:p>
    <w:p w14:paraId="363C16BD" w14:textId="01077910" w:rsidR="00E75B56" w:rsidRDefault="00E75B56" w:rsidP="00E75B56">
      <w:pPr>
        <w:pStyle w:val="Heading3"/>
      </w:pPr>
      <w:bookmarkStart w:id="172" w:name="_Toc180683672"/>
      <w:r w:rsidRPr="00317F07">
        <w:t>6.</w:t>
      </w:r>
      <w:r>
        <w:rPr>
          <w:rFonts w:hint="eastAsia"/>
          <w:lang w:eastAsia="zh-CN"/>
        </w:rPr>
        <w:t>15</w:t>
      </w:r>
      <w:r w:rsidRPr="00317F07">
        <w:t>.1</w:t>
      </w:r>
      <w:r w:rsidRPr="00317F07">
        <w:tab/>
        <w:t>Introduction</w:t>
      </w:r>
      <w:bookmarkEnd w:id="172"/>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Heading3"/>
      </w:pPr>
      <w:bookmarkStart w:id="173" w:name="_Toc180683673"/>
      <w:r w:rsidRPr="00317F07">
        <w:t>6.</w:t>
      </w:r>
      <w:r>
        <w:rPr>
          <w:rFonts w:hint="eastAsia"/>
          <w:lang w:eastAsia="zh-CN"/>
        </w:rPr>
        <w:t>15</w:t>
      </w:r>
      <w:r w:rsidRPr="00317F07">
        <w:t>.2</w:t>
      </w:r>
      <w:r w:rsidRPr="00317F07">
        <w:tab/>
        <w:t>Solution details</w:t>
      </w:r>
      <w:bookmarkEnd w:id="173"/>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Heading3"/>
      </w:pPr>
      <w:bookmarkStart w:id="174" w:name="_Toc180683674"/>
      <w:r w:rsidRPr="00317F07">
        <w:lastRenderedPageBreak/>
        <w:t>6.</w:t>
      </w:r>
      <w:r>
        <w:rPr>
          <w:rFonts w:hint="eastAsia"/>
          <w:lang w:eastAsia="zh-CN"/>
        </w:rPr>
        <w:t>15</w:t>
      </w:r>
      <w:r w:rsidRPr="00317F07">
        <w:t>.3</w:t>
      </w:r>
      <w:r w:rsidRPr="00317F07">
        <w:tab/>
        <w:t>Evaluation</w:t>
      </w:r>
      <w:bookmarkEnd w:id="174"/>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Default="00302726" w:rsidP="00302726">
      <w:r>
        <w:t>This solution is aligned with SA2’s conclusion when IP PDU session type is used for multi-hop U2U Relay.</w:t>
      </w:r>
    </w:p>
    <w:p w14:paraId="22B45BAF" w14:textId="29A3A66D" w:rsidR="001F7D7B" w:rsidRPr="00317F07" w:rsidRDefault="001F7D7B" w:rsidP="001F7D7B">
      <w:pPr>
        <w:pStyle w:val="Heading2"/>
      </w:pPr>
      <w:bookmarkStart w:id="175" w:name="_Toc180683675"/>
      <w:r w:rsidRPr="00317F07">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175"/>
    </w:p>
    <w:p w14:paraId="7C2E12AD" w14:textId="4902DB1D" w:rsidR="001F7D7B" w:rsidRDefault="001F7D7B" w:rsidP="001F7D7B">
      <w:pPr>
        <w:pStyle w:val="Heading3"/>
      </w:pPr>
      <w:bookmarkStart w:id="176" w:name="_Toc180683676"/>
      <w:r w:rsidRPr="00317F07">
        <w:t>6.</w:t>
      </w:r>
      <w:r>
        <w:rPr>
          <w:rFonts w:hint="eastAsia"/>
          <w:lang w:eastAsia="zh-CN"/>
        </w:rPr>
        <w:t>16</w:t>
      </w:r>
      <w:r w:rsidRPr="00317F07">
        <w:t>.1</w:t>
      </w:r>
      <w:r w:rsidRPr="00317F07">
        <w:tab/>
        <w:t>Introduction</w:t>
      </w:r>
      <w:bookmarkEnd w:id="176"/>
    </w:p>
    <w:p w14:paraId="0E8F6957" w14:textId="77777777" w:rsidR="001F7D7B" w:rsidRPr="000D64A3" w:rsidRDefault="001F7D7B" w:rsidP="001F7D7B">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2EC8F710" w14:textId="701F9697" w:rsidR="001F7D7B" w:rsidRDefault="001F7D7B" w:rsidP="001F7D7B">
      <w:pPr>
        <w:pStyle w:val="Heading3"/>
      </w:pPr>
      <w:bookmarkStart w:id="177" w:name="_Toc180683677"/>
      <w:r w:rsidRPr="00317F07">
        <w:t>6.</w:t>
      </w:r>
      <w:r>
        <w:rPr>
          <w:rFonts w:hint="eastAsia"/>
          <w:lang w:eastAsia="zh-CN"/>
        </w:rPr>
        <w:t>16</w:t>
      </w:r>
      <w:r w:rsidRPr="00317F07">
        <w:t>.2</w:t>
      </w:r>
      <w:r w:rsidRPr="00317F07">
        <w:tab/>
        <w:t>Solution details</w:t>
      </w:r>
      <w:bookmarkEnd w:id="177"/>
    </w:p>
    <w:p w14:paraId="6EBAED16" w14:textId="765D4B36" w:rsidR="001F7D7B" w:rsidRPr="00BC5BED" w:rsidRDefault="001F7D7B" w:rsidP="001F7D7B">
      <w:pPr>
        <w:rPr>
          <w:rFonts w:eastAsia="Malgun Gothic"/>
        </w:rPr>
      </w:pPr>
      <w:r>
        <w:t>The security procedure for multi-hop UE-to-Network Relay communication is shown in Figure 6.</w:t>
      </w:r>
      <w:r w:rsidR="007A08AA">
        <w:rPr>
          <w:rFonts w:hint="eastAsia"/>
          <w:lang w:eastAsia="zh-CN"/>
        </w:rPr>
        <w:t>16</w:t>
      </w:r>
      <w:r>
        <w:t>.2-1.</w:t>
      </w:r>
    </w:p>
    <w:p w14:paraId="142661C0" w14:textId="05AA7610" w:rsidR="001F7D7B" w:rsidRPr="00BC5BED" w:rsidRDefault="001F7D7B" w:rsidP="001F7D7B">
      <w:pPr>
        <w:pStyle w:val="TH"/>
      </w:pPr>
      <w:r w:rsidRPr="00602910">
        <w:rPr>
          <w:lang w:val="x-none"/>
        </w:rPr>
        <w:object w:dxaOrig="10913" w:dyaOrig="5400" w14:anchorId="35B2AD6F">
          <v:shape id="_x0000_i1043" type="#_x0000_t75" style="width:546pt;height:269pt" o:ole="">
            <v:imagedata r:id="rId45" o:title=""/>
          </v:shape>
          <o:OLEObject Type="Embed" ProgID="Visio.Drawing.15" ShapeID="_x0000_i1043" DrawAspect="Content" ObjectID="_1791296609" r:id="rId46"/>
        </w:object>
      </w:r>
      <w:r w:rsidRPr="00602910">
        <w:t>Figure 6.</w:t>
      </w:r>
      <w:r>
        <w:rPr>
          <w:rFonts w:hint="eastAsia"/>
          <w:lang w:eastAsia="zh-CN"/>
        </w:rPr>
        <w:t>16</w:t>
      </w:r>
      <w:r w:rsidRPr="00602910">
        <w:t>.2-1: Security procedure for multi-hop UE-to-Network Relay communication</w:t>
      </w:r>
      <w:r>
        <w:t xml:space="preserve"> </w:t>
      </w:r>
    </w:p>
    <w:p w14:paraId="1F80C6DD" w14:textId="77777777" w:rsidR="001F7D7B" w:rsidRDefault="001F7D7B" w:rsidP="001F7D7B">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2A59C409" w14:textId="77777777" w:rsidR="001F7D7B" w:rsidRDefault="001F7D7B" w:rsidP="001F7D7B">
      <w:pPr>
        <w:pStyle w:val="B1"/>
      </w:pPr>
      <w:r>
        <w:t>1.</w:t>
      </w:r>
      <w:r>
        <w:tab/>
        <w:t>The 5G ProSe Remote UE performs a multi-hop UE-to-Network Relay discovery with Model B procedure with the Intermediate UE-to-Network Relay and 5G ProSe UE-to-Network Relay.</w:t>
      </w:r>
    </w:p>
    <w:p w14:paraId="50C24624" w14:textId="77777777" w:rsidR="001F7D7B" w:rsidRDefault="001F7D7B" w:rsidP="001F7D7B">
      <w:pPr>
        <w:pStyle w:val="B1"/>
      </w:pPr>
      <w:r>
        <w:lastRenderedPageBreak/>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4809A7BF" w14:textId="77777777" w:rsidR="001F7D7B" w:rsidRDefault="001F7D7B" w:rsidP="001F7D7B">
      <w:pPr>
        <w:pStyle w:val="B1"/>
      </w:pPr>
      <w:r>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35752DF8" w14:textId="77777777" w:rsidR="001F7D7B" w:rsidRDefault="001F7D7B" w:rsidP="001F7D7B">
      <w:pPr>
        <w:pStyle w:val="B1"/>
      </w:pPr>
      <w:r>
        <w:t>4.</w:t>
      </w:r>
      <w:r>
        <w:tab/>
        <w:t>The Intermediate UE-to-Network Relay, then, performs the Key Request/Response procedure with the 5G PKMF/DDNMF of Intermediate UE-to-Network Relay using the parameters received in step 2.</w:t>
      </w:r>
    </w:p>
    <w:p w14:paraId="6B7145ED" w14:textId="77777777" w:rsidR="001F7D7B" w:rsidRDefault="001F7D7B" w:rsidP="001F7D7B">
      <w:pPr>
        <w:pStyle w:val="B1"/>
        <w:rPr>
          <w:lang w:eastAsia="zh-CN"/>
        </w:rPr>
      </w:pPr>
      <w:r w:rsidRPr="002A7B0B">
        <w:t xml:space="preserve">NOTE 1: </w:t>
      </w:r>
      <w:r w:rsidRPr="001658EE">
        <w:t>It is assumed that an Intermediate UE-to-Network Relay is able to access to the 5G PKMF of its HPLMN.</w:t>
      </w:r>
      <w:r>
        <w:t xml:space="preserve"> </w:t>
      </w:r>
    </w:p>
    <w:p w14:paraId="73949632" w14:textId="77777777" w:rsidR="001F7D7B" w:rsidRDefault="001F7D7B" w:rsidP="001F7D7B">
      <w:pPr>
        <w:pStyle w:val="B1"/>
      </w:pPr>
      <w:r>
        <w:t>5.</w:t>
      </w:r>
      <w:r>
        <w:tab/>
        <w:t>The Intermediate UE-to-Network Relay performs Direct Security Mode Command procedure with the 5G ProSe Remote UE and completes the PC5 security establishment with the rest of procedures.</w:t>
      </w:r>
    </w:p>
    <w:p w14:paraId="2652FB2B" w14:textId="77777777" w:rsidR="001F7D7B" w:rsidRPr="00923E2B" w:rsidRDefault="001F7D7B" w:rsidP="001F7D7B">
      <w:pPr>
        <w:pStyle w:val="EditorsNote"/>
        <w:rPr>
          <w:lang w:val="en-US"/>
        </w:rPr>
      </w:pPr>
      <w:r w:rsidRPr="00A0049D">
        <w:rPr>
          <w:lang w:val="en-US"/>
        </w:rPr>
        <w:t>E</w:t>
      </w:r>
      <w:r>
        <w:rPr>
          <w:lang w:val="en-US"/>
        </w:rPr>
        <w:t xml:space="preserve">ditor’s </w:t>
      </w:r>
      <w:r w:rsidRPr="00A0049D">
        <w:rPr>
          <w:lang w:val="en-US"/>
        </w:rPr>
        <w:t>N</w:t>
      </w:r>
      <w:r>
        <w:rPr>
          <w:lang w:val="en-US"/>
        </w:rPr>
        <w:t>ote</w:t>
      </w:r>
      <w:r w:rsidRPr="00A0049D">
        <w:rPr>
          <w:lang w:val="en-US"/>
        </w:rPr>
        <w:t>: How the Remote UE report defined in SA2 is supported in this solution is FFS.</w:t>
      </w:r>
    </w:p>
    <w:p w14:paraId="587A75F7" w14:textId="77777777" w:rsidR="001F7D7B" w:rsidRPr="002A7B0B" w:rsidRDefault="001F7D7B" w:rsidP="001F7D7B">
      <w:pPr>
        <w:pStyle w:val="EditorsNote"/>
      </w:pPr>
      <w:r w:rsidRPr="00923E2B">
        <w:rPr>
          <w:lang w:val="en-US"/>
        </w:rPr>
        <w:t>Editor’s Note: It is FF</w:t>
      </w:r>
      <w:r>
        <w:rPr>
          <w:lang w:val="en-US"/>
        </w:rPr>
        <w:t>S</w:t>
      </w:r>
      <w:r w:rsidRPr="00923E2B">
        <w:rPr>
          <w:lang w:val="en-US"/>
        </w:rPr>
        <w:t xml:space="preserve"> how authentication and authorization between Remote UE and U2N is performed.</w:t>
      </w:r>
    </w:p>
    <w:p w14:paraId="6D0C5A4C" w14:textId="54749FB8" w:rsidR="001F7D7B" w:rsidRPr="00317F07" w:rsidRDefault="001F7D7B" w:rsidP="001F7D7B">
      <w:pPr>
        <w:pStyle w:val="Heading3"/>
      </w:pPr>
      <w:bookmarkStart w:id="178" w:name="_Toc180683678"/>
      <w:r w:rsidRPr="00317F07">
        <w:t>6.</w:t>
      </w:r>
      <w:r>
        <w:rPr>
          <w:rFonts w:hint="eastAsia"/>
          <w:lang w:eastAsia="zh-CN"/>
        </w:rPr>
        <w:t>16</w:t>
      </w:r>
      <w:r w:rsidRPr="00317F07">
        <w:t>.3</w:t>
      </w:r>
      <w:r w:rsidRPr="00317F07">
        <w:tab/>
        <w:t>Evaluation</w:t>
      </w:r>
      <w:bookmarkEnd w:id="178"/>
    </w:p>
    <w:p w14:paraId="0DF10016" w14:textId="77777777" w:rsidR="001F7D7B" w:rsidRDefault="001F7D7B" w:rsidP="001F7D7B">
      <w:r>
        <w:t xml:space="preserve">This solution addresses the security requirements in the key issue #1 regarding the multi-hop UE-to-Network (U2N) Relay communication by reusing the security procedure over use plane for single-hop 5G ProSe U2N Relay communication. </w:t>
      </w:r>
    </w:p>
    <w:p w14:paraId="5F872C34" w14:textId="77777777" w:rsidR="000C3CE8" w:rsidRPr="000C3CE8" w:rsidRDefault="001F7D7B" w:rsidP="001F7D7B">
      <w:pPr>
        <w:pStyle w:val="EditorsNote"/>
        <w:rPr>
          <w:color w:val="auto"/>
        </w:rPr>
      </w:pPr>
      <w:r w:rsidRPr="000C3CE8">
        <w:rPr>
          <w:color w:val="auto"/>
        </w:rPr>
        <w:t>This solution assumes that hop-by-hop PC5 links among Remote UE, Intermediate U2N Relay, and U2N Relay are established after discovery with Model B, which is aligned with the conclusion in TR 23.700-03 [1].</w:t>
      </w:r>
    </w:p>
    <w:p w14:paraId="6130B7C0" w14:textId="7CB8FB21" w:rsidR="001F7D7B" w:rsidRDefault="001F7D7B" w:rsidP="001F7D7B">
      <w:pPr>
        <w:pStyle w:val="EditorsNote"/>
      </w:pPr>
      <w:r>
        <w:t>Editor’s Note: Further evaluation is FFS.</w:t>
      </w:r>
    </w:p>
    <w:p w14:paraId="4434B4D3" w14:textId="77777777" w:rsidR="001F7D7B" w:rsidRPr="00965F60" w:rsidRDefault="001F7D7B" w:rsidP="00302726"/>
    <w:p w14:paraId="1C87C6C5" w14:textId="6D66C21F" w:rsidR="00CD4737" w:rsidRDefault="003C5BD4" w:rsidP="00CD4737">
      <w:pPr>
        <w:pStyle w:val="Heading2"/>
      </w:pPr>
      <w:bookmarkStart w:id="179" w:name="_Toc180683679"/>
      <w:r>
        <w:t>6</w:t>
      </w:r>
      <w:r w:rsidR="00CD4737">
        <w:t>.</w:t>
      </w:r>
      <w:r w:rsidR="00A71C1C">
        <w:t>Y</w:t>
      </w:r>
      <w:r w:rsidR="00CD4737">
        <w:tab/>
        <w:t>Solution #</w:t>
      </w:r>
      <w:r w:rsidR="00A71C1C">
        <w:t>Y</w:t>
      </w:r>
      <w:r w:rsidR="00CD4737">
        <w:t xml:space="preserve">: </w:t>
      </w:r>
      <w:r w:rsidR="00A71C1C">
        <w:t>&lt;Solution Name&gt;</w:t>
      </w:r>
      <w:bookmarkEnd w:id="179"/>
    </w:p>
    <w:p w14:paraId="1FE147DD" w14:textId="4B7888F7" w:rsidR="00CD4737" w:rsidRDefault="003C5BD4" w:rsidP="00CD4737">
      <w:pPr>
        <w:pStyle w:val="Heading3"/>
      </w:pPr>
      <w:bookmarkStart w:id="180" w:name="_Toc180683680"/>
      <w:r>
        <w:t>6</w:t>
      </w:r>
      <w:r w:rsidR="00CD4737">
        <w:t>.</w:t>
      </w:r>
      <w:r w:rsidR="00A71C1C">
        <w:t>Y</w:t>
      </w:r>
      <w:r w:rsidR="00CD4737">
        <w:t>.1</w:t>
      </w:r>
      <w:r w:rsidR="00CD4737">
        <w:tab/>
        <w:t>Introduction</w:t>
      </w:r>
      <w:bookmarkEnd w:id="180"/>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Heading3"/>
      </w:pPr>
      <w:bookmarkStart w:id="181" w:name="_Toc180683681"/>
      <w:r>
        <w:t>6</w:t>
      </w:r>
      <w:r w:rsidR="00CD4737">
        <w:t>.</w:t>
      </w:r>
      <w:r w:rsidR="00A71C1C">
        <w:t>Y</w:t>
      </w:r>
      <w:r w:rsidR="00CD4737">
        <w:t>.2</w:t>
      </w:r>
      <w:r w:rsidR="00CD4737">
        <w:tab/>
        <w:t>Solution details</w:t>
      </w:r>
      <w:bookmarkEnd w:id="181"/>
    </w:p>
    <w:p w14:paraId="49781F38" w14:textId="7412B03C" w:rsidR="000F007D" w:rsidRDefault="003C5BD4" w:rsidP="000F007D">
      <w:pPr>
        <w:pStyle w:val="Heading3"/>
      </w:pPr>
      <w:bookmarkStart w:id="182" w:name="_Toc180683682"/>
      <w:r>
        <w:t>6</w:t>
      </w:r>
      <w:r w:rsidR="000F007D">
        <w:t>.</w:t>
      </w:r>
      <w:r w:rsidR="00A71C1C">
        <w:t>Y</w:t>
      </w:r>
      <w:r w:rsidR="000F007D">
        <w:t>.3</w:t>
      </w:r>
      <w:r w:rsidR="000F007D">
        <w:tab/>
        <w:t>Evaluation</w:t>
      </w:r>
      <w:bookmarkEnd w:id="182"/>
    </w:p>
    <w:bookmarkEnd w:id="71"/>
    <w:bookmarkEnd w:id="72"/>
    <w:bookmarkEnd w:id="73"/>
    <w:bookmarkEnd w:id="74"/>
    <w:p w14:paraId="0C38E14C" w14:textId="77777777" w:rsidR="00A71C1C" w:rsidRPr="008363DF"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Heading1"/>
      </w:pPr>
      <w:bookmarkStart w:id="183" w:name="_Toc513475456"/>
      <w:bookmarkStart w:id="184" w:name="_Toc48930874"/>
      <w:bookmarkStart w:id="185" w:name="_Toc49376123"/>
      <w:bookmarkStart w:id="186" w:name="_Toc56501637"/>
      <w:bookmarkStart w:id="187" w:name="_Toc180683683"/>
      <w:r>
        <w:t>7</w:t>
      </w:r>
      <w:r w:rsidR="00B65CC2">
        <w:tab/>
        <w:t>Conclusions</w:t>
      </w:r>
      <w:bookmarkEnd w:id="187"/>
    </w:p>
    <w:bookmarkEnd w:id="183"/>
    <w:bookmarkEnd w:id="184"/>
    <w:bookmarkEnd w:id="185"/>
    <w:bookmarkEnd w:id="186"/>
    <w:p w14:paraId="3D1C3874" w14:textId="77777777" w:rsidR="00A71C1C" w:rsidRDefault="00A71C1C" w:rsidP="00A71C1C">
      <w:pPr>
        <w:pStyle w:val="EditorsNote"/>
      </w:pPr>
      <w:r>
        <w:t>Editor’s Note: This clause contains the agreed conclusions that will form the basis for any normative work.</w:t>
      </w:r>
    </w:p>
    <w:p w14:paraId="5DA3F972" w14:textId="57530CC4" w:rsidR="00B82F3C" w:rsidRDefault="00B82F3C" w:rsidP="00B82F3C">
      <w:pPr>
        <w:pStyle w:val="Heading2"/>
      </w:pPr>
      <w:bookmarkStart w:id="188" w:name="_Toc120125800"/>
      <w:bookmarkStart w:id="189" w:name="_Toc120126236"/>
      <w:bookmarkStart w:id="190" w:name="_Toc120128256"/>
      <w:bookmarkStart w:id="191" w:name="_Toc120132500"/>
      <w:bookmarkStart w:id="192" w:name="_Toc120133057"/>
      <w:bookmarkStart w:id="193" w:name="_Toc180683684"/>
      <w:r>
        <w:rPr>
          <w:rFonts w:hint="eastAsia"/>
          <w:lang w:eastAsia="zh-CN"/>
        </w:rPr>
        <w:t>7</w:t>
      </w:r>
      <w:r w:rsidRPr="00E43474">
        <w:t>.</w:t>
      </w:r>
      <w:r>
        <w:rPr>
          <w:rFonts w:hint="eastAsia"/>
          <w:lang w:eastAsia="zh-CN"/>
        </w:rPr>
        <w:t>1</w:t>
      </w:r>
      <w:r w:rsidRPr="00E43474">
        <w:tab/>
      </w:r>
      <w:r>
        <w:t>Key Issue #2: S</w:t>
      </w:r>
      <w:r>
        <w:rPr>
          <w:rFonts w:hint="eastAsia"/>
          <w:lang w:eastAsia="zh-CN"/>
        </w:rPr>
        <w:t>ecurity</w:t>
      </w:r>
      <w:r>
        <w:t xml:space="preserve"> for Multi-hop UE-to-UE Relay</w:t>
      </w:r>
      <w:bookmarkEnd w:id="188"/>
      <w:bookmarkEnd w:id="189"/>
      <w:bookmarkEnd w:id="190"/>
      <w:bookmarkEnd w:id="191"/>
      <w:bookmarkEnd w:id="192"/>
      <w:bookmarkEnd w:id="193"/>
    </w:p>
    <w:p w14:paraId="76A579D4" w14:textId="77777777" w:rsidR="00B82F3C" w:rsidRDefault="00B82F3C" w:rsidP="00B82F3C">
      <w:pPr>
        <w:rPr>
          <w:rFonts w:eastAsia="Malgun Gothic"/>
          <w:lang w:eastAsia="ko-KR"/>
        </w:rPr>
      </w:pPr>
      <w:r>
        <w:rPr>
          <w:rFonts w:eastAsia="Malgun Gothic"/>
          <w:lang w:eastAsia="ko-KR"/>
        </w:rPr>
        <w:t>The following statements are agreed as a basis for normative work:</w:t>
      </w:r>
    </w:p>
    <w:p w14:paraId="453FBE0A" w14:textId="77777777" w:rsidR="00B82F3C" w:rsidRDefault="00B82F3C" w:rsidP="00B82F3C">
      <w:pPr>
        <w:rPr>
          <w:rFonts w:eastAsia="Malgun Gothic"/>
          <w:lang w:eastAsia="ko-KR"/>
        </w:rPr>
      </w:pPr>
      <w:r>
        <w:rPr>
          <w:rFonts w:eastAsia="Malgun Gothic"/>
          <w:lang w:eastAsia="ko-KR"/>
        </w:rPr>
        <w:t>For 5G ProSe M</w:t>
      </w:r>
      <w:r>
        <w:rPr>
          <w:rFonts w:eastAsia="Malgun Gothic" w:hint="eastAsia"/>
          <w:lang w:eastAsia="ko-KR"/>
        </w:rPr>
        <w:t xml:space="preserve">ulti-hop UE-to-UE </w:t>
      </w:r>
      <w:r>
        <w:rPr>
          <w:rFonts w:eastAsia="Malgun Gothic"/>
          <w:lang w:eastAsia="ko-KR"/>
        </w:rPr>
        <w:t>R</w:t>
      </w:r>
      <w:r>
        <w:rPr>
          <w:rFonts w:eastAsia="Malgun Gothic" w:hint="eastAsia"/>
          <w:lang w:eastAsia="ko-KR"/>
        </w:rPr>
        <w:t xml:space="preserve">elay discovery of </w:t>
      </w:r>
      <w:r>
        <w:rPr>
          <w:rFonts w:eastAsia="Malgun Gothic"/>
          <w:lang w:eastAsia="ko-KR"/>
        </w:rPr>
        <w:t>IP PDU type:</w:t>
      </w:r>
    </w:p>
    <w:p w14:paraId="396A6192" w14:textId="77777777" w:rsidR="00B82F3C" w:rsidRDefault="00B82F3C" w:rsidP="00B82F3C">
      <w:pPr>
        <w:pStyle w:val="ListParagraph"/>
        <w:numPr>
          <w:ilvl w:val="0"/>
          <w:numId w:val="26"/>
        </w:numPr>
        <w:overflowPunct w:val="0"/>
        <w:autoSpaceDE w:val="0"/>
        <w:autoSpaceDN w:val="0"/>
        <w:adjustRightInd w:val="0"/>
        <w:textAlignment w:val="baseline"/>
        <w:rPr>
          <w:lang w:eastAsia="ko-KR"/>
        </w:rPr>
      </w:pPr>
      <w:r>
        <w:rPr>
          <w:lang w:eastAsia="ko-KR"/>
        </w:rPr>
        <w:lastRenderedPageBreak/>
        <w:t>T</w:t>
      </w:r>
      <w:r w:rsidRPr="006E463E">
        <w:rPr>
          <w:lang w:eastAsia="ko-KR"/>
        </w:rPr>
        <w:t>he security procedure</w:t>
      </w:r>
      <w:r>
        <w:rPr>
          <w:lang w:eastAsia="ko-KR"/>
        </w:rPr>
        <w:t>s</w:t>
      </w:r>
      <w:r w:rsidRPr="006E463E">
        <w:rPr>
          <w:lang w:eastAsia="ko-KR"/>
        </w:rPr>
        <w:t xml:space="preserve"> for </w:t>
      </w:r>
      <w:r>
        <w:rPr>
          <w:lang w:eastAsia="ko-KR"/>
        </w:rPr>
        <w:t>both relay discovery among 5G ProSe UE-to-UE Relays and relay discovery between an 5G ProSe End UE and 5G ProSe UE-to-UE Relay are based on solution #14.</w:t>
      </w:r>
    </w:p>
    <w:p w14:paraId="412DF302" w14:textId="77777777" w:rsidR="00B82F3C" w:rsidRPr="006E463E" w:rsidRDefault="00B82F3C" w:rsidP="00B82F3C">
      <w:pPr>
        <w:rPr>
          <w:lang w:eastAsia="ko-KR"/>
        </w:rPr>
      </w:pPr>
      <w:r>
        <w:rPr>
          <w:rFonts w:hint="eastAsia"/>
          <w:lang w:eastAsia="ko-KR"/>
        </w:rPr>
        <w:t xml:space="preserve">For </w:t>
      </w:r>
      <w:r>
        <w:rPr>
          <w:lang w:eastAsia="ko-KR"/>
        </w:rPr>
        <w:t>5G ProSe M</w:t>
      </w:r>
      <w:r>
        <w:rPr>
          <w:rFonts w:hint="eastAsia"/>
          <w:lang w:eastAsia="ko-KR"/>
        </w:rPr>
        <w:t xml:space="preserve">ulti-hop UE-to-UE </w:t>
      </w:r>
      <w:r>
        <w:rPr>
          <w:lang w:eastAsia="ko-KR"/>
        </w:rPr>
        <w:t>R</w:t>
      </w:r>
      <w:r>
        <w:rPr>
          <w:rFonts w:hint="eastAsia"/>
          <w:lang w:eastAsia="ko-KR"/>
        </w:rPr>
        <w:t>elay communication traffic of IP PDU type:</w:t>
      </w:r>
    </w:p>
    <w:p w14:paraId="1AD06CD2" w14:textId="77777777" w:rsidR="00B82F3C" w:rsidRDefault="00B82F3C" w:rsidP="00B82F3C">
      <w:pPr>
        <w:pStyle w:val="ListParagraph"/>
        <w:numPr>
          <w:ilvl w:val="0"/>
          <w:numId w:val="26"/>
        </w:numPr>
        <w:overflowPunct w:val="0"/>
        <w:autoSpaceDE w:val="0"/>
        <w:autoSpaceDN w:val="0"/>
        <w:adjustRightInd w:val="0"/>
        <w:textAlignment w:val="baseline"/>
        <w:rPr>
          <w:lang w:eastAsia="ko-KR"/>
        </w:rPr>
      </w:pPr>
      <w:r>
        <w:rPr>
          <w:lang w:eastAsia="ko-KR"/>
        </w:rPr>
        <w:t>T</w:t>
      </w:r>
      <w:r>
        <w:t xml:space="preserve">he </w:t>
      </w:r>
      <w:r w:rsidRPr="00B60EED">
        <w:t>security procedure</w:t>
      </w:r>
      <w:r>
        <w:t xml:space="preserve"> for </w:t>
      </w:r>
      <w:r>
        <w:rPr>
          <w:lang w:eastAsia="ko-KR"/>
        </w:rPr>
        <w:t>both PC5 link establishment</w:t>
      </w:r>
      <w:r w:rsidRPr="000B0A40">
        <w:rPr>
          <w:lang w:eastAsia="ko-KR"/>
        </w:rPr>
        <w:t xml:space="preserve"> among </w:t>
      </w:r>
      <w:r w:rsidRPr="00C32443">
        <w:rPr>
          <w:lang w:eastAsia="ko-KR"/>
        </w:rPr>
        <w:t>5G ProSe UE-to-UE Relays</w:t>
      </w:r>
      <w:r>
        <w:rPr>
          <w:lang w:eastAsia="ko-KR"/>
        </w:rPr>
        <w:t xml:space="preserve"> and </w:t>
      </w:r>
      <w:r>
        <w:t>PC5 link establishment between an 5G ProSe End UE and 5G ProSe UE-to-UE Relay is based on</w:t>
      </w:r>
      <w:r w:rsidRPr="006E463E">
        <w:rPr>
          <w:lang w:eastAsia="ko-KR"/>
        </w:rPr>
        <w:t xml:space="preserve"> solution #12 and solution #15.</w:t>
      </w:r>
    </w:p>
    <w:p w14:paraId="48EB66A4" w14:textId="77777777" w:rsidR="00B82F3C" w:rsidRDefault="00B82F3C" w:rsidP="00B82F3C">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discovery</w:t>
      </w:r>
      <w:r>
        <w:rPr>
          <w:lang w:eastAsia="zh-CN"/>
        </w:rPr>
        <w:t xml:space="preserve"> of non-IP PDU type (Ethernet or Unstructured):</w:t>
      </w:r>
    </w:p>
    <w:p w14:paraId="09CD7DD2" w14:textId="77777777" w:rsidR="00B82F3C" w:rsidRDefault="00B82F3C" w:rsidP="00463F61">
      <w:pPr>
        <w:pStyle w:val="ListParagraph"/>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 xml:space="preserve">he </w:t>
      </w:r>
      <w:r>
        <w:rPr>
          <w:lang w:eastAsia="zh-CN"/>
        </w:rPr>
        <w:t xml:space="preserve">5G ProSe End UE and 5G ProSe Multi-hop UE-to-UE Relay are </w:t>
      </w:r>
      <w:r w:rsidRPr="00D75B96">
        <w:rPr>
          <w:lang w:eastAsia="zh-CN"/>
        </w:rPr>
        <w:t xml:space="preserve">provisioned with the discovery security materials </w:t>
      </w:r>
      <w:r>
        <w:rPr>
          <w:lang w:eastAsia="zh-CN"/>
        </w:rPr>
        <w:t>associated with an RSC from the 5G PKMF/5G DDNMF in their own HPLMN, reusing the</w:t>
      </w:r>
      <w:r w:rsidRPr="00D75B96">
        <w:rPr>
          <w:lang w:eastAsia="zh-CN"/>
        </w:rPr>
        <w:t xml:space="preserve"> procedure</w:t>
      </w:r>
      <w:r>
        <w:rPr>
          <w:lang w:eastAsia="zh-CN"/>
        </w:rPr>
        <w:t>s</w:t>
      </w:r>
      <w:r w:rsidRPr="00D75B96">
        <w:rPr>
          <w:lang w:eastAsia="zh-CN"/>
        </w:rPr>
        <w:t xml:space="preserve"> specified in clause 6.</w:t>
      </w:r>
      <w:r>
        <w:rPr>
          <w:lang w:eastAsia="zh-CN"/>
        </w:rPr>
        <w:t>1.</w:t>
      </w:r>
      <w:r w:rsidRPr="00D75B96">
        <w:rPr>
          <w:lang w:eastAsia="zh-CN"/>
        </w:rPr>
        <w:t>3</w:t>
      </w:r>
      <w:r>
        <w:rPr>
          <w:lang w:eastAsia="zh-CN"/>
        </w:rPr>
        <w:t xml:space="preserve">.2 </w:t>
      </w:r>
      <w:r w:rsidRPr="00D75B96">
        <w:rPr>
          <w:lang w:eastAsia="zh-CN"/>
        </w:rPr>
        <w:t>of TS 33.503 [</w:t>
      </w:r>
      <w:r>
        <w:rPr>
          <w:lang w:eastAsia="zh-CN"/>
        </w:rPr>
        <w:t>5</w:t>
      </w:r>
      <w:r w:rsidRPr="00D75B96">
        <w:rPr>
          <w:lang w:eastAsia="zh-CN"/>
        </w:rPr>
        <w:t>].</w:t>
      </w:r>
      <w:r>
        <w:rPr>
          <w:lang w:eastAsia="zh-CN"/>
        </w:rPr>
        <w:t xml:space="preserve"> </w:t>
      </w:r>
    </w:p>
    <w:p w14:paraId="2B608568" w14:textId="77777777" w:rsidR="00B82F3C" w:rsidRDefault="00B82F3C" w:rsidP="00463F61">
      <w:pPr>
        <w:pStyle w:val="ListParagraph"/>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he</w:t>
      </w:r>
      <w:r>
        <w:rPr>
          <w:lang w:eastAsia="zh-CN"/>
        </w:rPr>
        <w:t xml:space="preserve"> 5G ProSe End UE and 5G ProSe Multi-hop UE-to-UE Relay use the mechanisms as specified in clause 6.1.3.3 of TS 33.503 [5] as baseline for the normative work to protect the discovery messages.</w:t>
      </w:r>
    </w:p>
    <w:p w14:paraId="30EAAF63" w14:textId="449D4FCC" w:rsidR="00B82F3C" w:rsidRDefault="00B82F3C" w:rsidP="00B82F3C">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w:t>
      </w:r>
      <w:r>
        <w:rPr>
          <w:lang w:eastAsia="zh-CN"/>
        </w:rPr>
        <w:t>communication traffic of non-IP PDU type (Ethernet or Unstructured):</w:t>
      </w:r>
    </w:p>
    <w:p w14:paraId="3657432E" w14:textId="77777777" w:rsidR="00B82F3C" w:rsidRDefault="00B82F3C" w:rsidP="00B82F3C">
      <w:pPr>
        <w:pStyle w:val="ListParagraph"/>
        <w:numPr>
          <w:ilvl w:val="0"/>
          <w:numId w:val="26"/>
        </w:numPr>
        <w:overflowPunct w:val="0"/>
        <w:autoSpaceDE w:val="0"/>
        <w:autoSpaceDN w:val="0"/>
        <w:adjustRightInd w:val="0"/>
        <w:textAlignment w:val="baseline"/>
        <w:rPr>
          <w:lang w:eastAsia="zh-CN"/>
        </w:rPr>
      </w:pPr>
      <w:r>
        <w:rPr>
          <w:lang w:eastAsia="zh-CN"/>
        </w:rPr>
        <w:t>The security procedure specified in clause 6.2 is used as a baseline to establish a secure PC5 link for each hop among 5G ProSe End UDs and 5G ProSe UE-to-UE Relays.</w:t>
      </w:r>
    </w:p>
    <w:p w14:paraId="4CB909DC" w14:textId="77777777" w:rsidR="00B82F3C" w:rsidRDefault="00B82F3C" w:rsidP="00B82F3C">
      <w:pPr>
        <w:pStyle w:val="ListParagraph"/>
        <w:numPr>
          <w:ilvl w:val="0"/>
          <w:numId w:val="26"/>
        </w:numPr>
        <w:overflowPunct w:val="0"/>
        <w:autoSpaceDE w:val="0"/>
        <w:autoSpaceDN w:val="0"/>
        <w:adjustRightInd w:val="0"/>
        <w:textAlignment w:val="baseline"/>
        <w:rPr>
          <w:lang w:eastAsia="zh-CN"/>
        </w:rPr>
      </w:pPr>
      <w:r>
        <w:t>Both UP-based and CP-based security procedures</w:t>
      </w:r>
      <w:r>
        <w:rPr>
          <w:lang w:eastAsia="zh-CN"/>
        </w:rPr>
        <w:t xml:space="preserve"> specified in clauses 6.3.3.2 and 6.3.3.3 of TS 33.503 [5] </w:t>
      </w:r>
      <w:r>
        <w:t xml:space="preserve">can be </w:t>
      </w:r>
      <w:r>
        <w:rPr>
          <w:lang w:eastAsia="zh-CN"/>
        </w:rPr>
        <w:t>used</w:t>
      </w:r>
      <w:r>
        <w:t xml:space="preserve"> as a baseline for a secure PC5 link establishment for each hop </w:t>
      </w:r>
      <w:r>
        <w:rPr>
          <w:lang w:eastAsia="zh-CN"/>
        </w:rPr>
        <w:t>among 5G ProSe End UEs and 5G ProSe UE-to-UE Relays</w:t>
      </w:r>
      <w:r>
        <w:t xml:space="preserve"> if 5G ProSe UE-to-UE Relays are in-coverage.</w:t>
      </w:r>
    </w:p>
    <w:p w14:paraId="71BC2811" w14:textId="77777777" w:rsidR="00B82F3C" w:rsidRDefault="00B82F3C" w:rsidP="00463F61">
      <w:pPr>
        <w:pStyle w:val="EditorsNote"/>
        <w:rPr>
          <w:lang w:eastAsia="zh-CN"/>
        </w:rPr>
      </w:pPr>
      <w:r>
        <w:rPr>
          <w:lang w:eastAsia="zh-CN"/>
        </w:rPr>
        <w:t>Editor’s Note: Further conclusion on 5G ProSe Multi-hop UE-to-UE Relay of non-IP PDU type is FFS.</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194" w:name="_Toc180683685"/>
      <w:r w:rsidR="00667AC5">
        <w:lastRenderedPageBreak/>
        <w:t>Annex A</w:t>
      </w:r>
      <w:r w:rsidRPr="004D3578">
        <w:t xml:space="preserve"> (informative):</w:t>
      </w:r>
      <w:r w:rsidRPr="004D3578">
        <w:br/>
        <w:t>Change history</w:t>
      </w:r>
      <w:bookmarkEnd w:id="194"/>
    </w:p>
    <w:p w14:paraId="335470A8" w14:textId="77777777" w:rsidR="00054A22" w:rsidRPr="00235394" w:rsidRDefault="00054A22" w:rsidP="00054A22">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6B0D02" w:rsidRDefault="003924FC" w:rsidP="00E116FE">
            <w:pPr>
              <w:pStyle w:val="TAC"/>
              <w:rPr>
                <w:sz w:val="16"/>
                <w:szCs w:val="16"/>
                <w:lang w:eastAsia="zh-CN"/>
              </w:rPr>
            </w:pPr>
            <w:r>
              <w:rPr>
                <w:rFonts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6B0D02" w:rsidRDefault="003924FC" w:rsidP="00E116FE">
            <w:pPr>
              <w:pStyle w:val="TAC"/>
              <w:rPr>
                <w:sz w:val="16"/>
                <w:szCs w:val="16"/>
                <w:lang w:eastAsia="zh-CN"/>
              </w:rPr>
            </w:pPr>
            <w:r>
              <w:rPr>
                <w:rFonts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6B0D02" w:rsidRDefault="003924FC" w:rsidP="00E116FE">
            <w:pPr>
              <w:pStyle w:val="TAC"/>
              <w:rPr>
                <w:sz w:val="16"/>
                <w:szCs w:val="16"/>
                <w:lang w:eastAsia="zh-CN"/>
              </w:rPr>
            </w:pPr>
            <w:r>
              <w:rPr>
                <w:rFonts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6B0D02" w:rsidRDefault="003924FC" w:rsidP="00E116FE">
            <w:pPr>
              <w:pStyle w:val="TAL"/>
              <w:rPr>
                <w:sz w:val="16"/>
                <w:szCs w:val="16"/>
                <w:lang w:eastAsia="zh-CN"/>
              </w:rPr>
            </w:pPr>
            <w:r>
              <w:rPr>
                <w:sz w:val="16"/>
                <w:szCs w:val="16"/>
              </w:rPr>
              <w:t>Included changes from</w:t>
            </w:r>
            <w:r>
              <w:rPr>
                <w:rFonts w:hint="eastAsia"/>
                <w:sz w:val="16"/>
                <w:szCs w:val="16"/>
                <w:lang w:eastAsia="zh-CN"/>
              </w:rPr>
              <w:t xml:space="preserve"> </w:t>
            </w:r>
            <w:r w:rsidRPr="003924FC">
              <w:rPr>
                <w:sz w:val="16"/>
                <w:szCs w:val="16"/>
                <w:lang w:eastAsia="zh-CN"/>
              </w:rPr>
              <w:t>S3-243965</w:t>
            </w:r>
            <w:r>
              <w:rPr>
                <w:rFonts w:hint="eastAsia"/>
                <w:sz w:val="16"/>
                <w:szCs w:val="16"/>
                <w:lang w:eastAsia="zh-CN"/>
              </w:rPr>
              <w:t xml:space="preserve">, </w:t>
            </w:r>
            <w:r w:rsidRPr="003924FC">
              <w:rPr>
                <w:sz w:val="16"/>
                <w:szCs w:val="16"/>
                <w:lang w:eastAsia="zh-CN"/>
              </w:rPr>
              <w:t>S3-244372</w:t>
            </w:r>
            <w:r>
              <w:rPr>
                <w:rFonts w:hint="eastAsia"/>
                <w:sz w:val="16"/>
                <w:szCs w:val="16"/>
                <w:lang w:eastAsia="zh-CN"/>
              </w:rPr>
              <w:t xml:space="preserve">, </w:t>
            </w:r>
            <w:r w:rsidRPr="003924FC">
              <w:rPr>
                <w:sz w:val="16"/>
                <w:szCs w:val="16"/>
                <w:lang w:eastAsia="zh-CN"/>
              </w:rPr>
              <w:t>S3-244374</w:t>
            </w:r>
            <w:r>
              <w:rPr>
                <w:rFonts w:hint="eastAsia"/>
                <w:sz w:val="16"/>
                <w:szCs w:val="16"/>
                <w:lang w:eastAsia="zh-CN"/>
              </w:rPr>
              <w:t>,</w:t>
            </w:r>
            <w:r>
              <w:t xml:space="preserve"> </w:t>
            </w:r>
            <w:r w:rsidRPr="003924FC">
              <w:rPr>
                <w:sz w:val="16"/>
                <w:szCs w:val="16"/>
                <w:lang w:eastAsia="zh-CN"/>
              </w:rPr>
              <w:t>S3-244377</w:t>
            </w:r>
            <w:r>
              <w:rPr>
                <w:rFonts w:hint="eastAsia"/>
                <w:sz w:val="16"/>
                <w:szCs w:val="16"/>
                <w:lang w:eastAsia="zh-CN"/>
              </w:rPr>
              <w:t xml:space="preserve">, </w:t>
            </w:r>
            <w:r w:rsidRPr="003924FC">
              <w:rPr>
                <w:sz w:val="16"/>
                <w:szCs w:val="16"/>
                <w:lang w:eastAsia="zh-CN"/>
              </w:rPr>
              <w:t>S3-244481</w:t>
            </w:r>
            <w:r>
              <w:rPr>
                <w:rFonts w:hint="eastAsia"/>
                <w:sz w:val="16"/>
                <w:szCs w:val="16"/>
                <w:lang w:eastAsia="zh-CN"/>
              </w:rPr>
              <w:t>,</w:t>
            </w:r>
            <w:r>
              <w:t xml:space="preserve"> </w:t>
            </w:r>
            <w:r w:rsidRPr="003924FC">
              <w:rPr>
                <w:sz w:val="16"/>
                <w:szCs w:val="16"/>
                <w:lang w:eastAsia="zh-CN"/>
              </w:rPr>
              <w:t>S3-244496</w:t>
            </w:r>
            <w:r>
              <w:rPr>
                <w:rFonts w:hint="eastAsia"/>
                <w:sz w:val="16"/>
                <w:szCs w:val="16"/>
                <w:lang w:eastAsia="zh-CN"/>
              </w:rPr>
              <w:t>,</w:t>
            </w:r>
            <w:r>
              <w:t xml:space="preserve"> </w:t>
            </w:r>
            <w:r w:rsidRPr="003924FC">
              <w:rPr>
                <w:sz w:val="16"/>
                <w:szCs w:val="16"/>
                <w:lang w:eastAsia="zh-CN"/>
              </w:rPr>
              <w:t>S3-244497</w:t>
            </w:r>
            <w:r>
              <w:rPr>
                <w:rFonts w:hint="eastAsia"/>
                <w:sz w:val="16"/>
                <w:szCs w:val="16"/>
                <w:lang w:eastAsia="zh-CN"/>
              </w:rPr>
              <w:t>,</w:t>
            </w:r>
            <w:r>
              <w:t xml:space="preserve"> </w:t>
            </w:r>
            <w:r w:rsidRPr="003924FC">
              <w:rPr>
                <w:sz w:val="16"/>
                <w:szCs w:val="16"/>
                <w:lang w:eastAsia="zh-CN"/>
              </w:rPr>
              <w:t>S3-244498</w:t>
            </w:r>
            <w:r>
              <w:rPr>
                <w:rFonts w:hint="eastAsia"/>
                <w:sz w:val="16"/>
                <w:szCs w:val="16"/>
                <w:lang w:eastAsia="zh-CN"/>
              </w:rPr>
              <w:t>,</w:t>
            </w:r>
            <w:r>
              <w:t xml:space="preserve"> </w:t>
            </w:r>
            <w:r w:rsidRPr="003924FC">
              <w:rPr>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7D6048" w:rsidRDefault="003924FC" w:rsidP="00E116FE">
            <w:pPr>
              <w:pStyle w:val="TAC"/>
              <w:rPr>
                <w:sz w:val="16"/>
                <w:szCs w:val="16"/>
                <w:lang w:eastAsia="zh-CN"/>
              </w:rPr>
            </w:pPr>
            <w:r>
              <w:rPr>
                <w:rFonts w:hint="eastAsia"/>
                <w:sz w:val="16"/>
                <w:szCs w:val="16"/>
                <w:lang w:eastAsia="zh-CN"/>
              </w:rPr>
              <w:t>0.4.0</w:t>
            </w: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E116FE" w:rsidRPr="007D6048" w:rsidRDefault="00E116FE" w:rsidP="00E116FE">
            <w:pPr>
              <w:pStyle w:val="TAC"/>
              <w:rPr>
                <w:sz w:val="16"/>
                <w:szCs w:val="16"/>
              </w:rPr>
            </w:pP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89154" w14:textId="77777777" w:rsidR="000932E9" w:rsidRDefault="000932E9">
      <w:r>
        <w:separator/>
      </w:r>
    </w:p>
  </w:endnote>
  <w:endnote w:type="continuationSeparator" w:id="0">
    <w:p w14:paraId="0D64FDF1" w14:textId="77777777" w:rsidR="000932E9" w:rsidRDefault="0009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485DE" w14:textId="77777777" w:rsidR="0030265D" w:rsidRDefault="003026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37E52" w14:textId="77777777" w:rsidR="000932E9" w:rsidRDefault="000932E9">
      <w:r>
        <w:separator/>
      </w:r>
    </w:p>
  </w:footnote>
  <w:footnote w:type="continuationSeparator" w:id="0">
    <w:p w14:paraId="74AD2E7E" w14:textId="77777777" w:rsidR="000932E9" w:rsidRDefault="0009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AD214" w14:textId="3F2F972B" w:rsidR="0030265D" w:rsidRDefault="0030265D"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F76">
      <w:rPr>
        <w:rFonts w:ascii="Arial" w:hAnsi="Arial" w:cs="Arial"/>
        <w:b/>
        <w:noProof/>
        <w:sz w:val="18"/>
        <w:szCs w:val="18"/>
      </w:rPr>
      <w:t>3GPP TR 33.743 V0.4.0 (2024-10)</w:t>
    </w:r>
    <w:r>
      <w:rPr>
        <w:rFonts w:ascii="Arial" w:hAnsi="Arial" w:cs="Arial"/>
        <w:b/>
        <w:sz w:val="18"/>
        <w:szCs w:val="18"/>
      </w:rPr>
      <w:fldChar w:fldCharType="end"/>
    </w:r>
  </w:p>
  <w:p w14:paraId="4C78F01A" w14:textId="77777777" w:rsidR="0030265D" w:rsidRDefault="003026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33F08780" w:rsidR="0030265D" w:rsidRDefault="003026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F76">
      <w:rPr>
        <w:rFonts w:ascii="Arial" w:hAnsi="Arial" w:cs="Arial"/>
        <w:b/>
        <w:noProof/>
        <w:sz w:val="18"/>
        <w:szCs w:val="18"/>
      </w:rPr>
      <w:t>Release 19</w:t>
    </w:r>
    <w:r>
      <w:rPr>
        <w:rFonts w:ascii="Arial" w:hAnsi="Arial" w:cs="Arial"/>
        <w:b/>
        <w:sz w:val="18"/>
        <w:szCs w:val="18"/>
      </w:rPr>
      <w:fldChar w:fldCharType="end"/>
    </w:r>
  </w:p>
  <w:p w14:paraId="4F38C5E0" w14:textId="77777777" w:rsidR="0030265D" w:rsidRDefault="0030265D" w:rsidP="006E1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10" w15:restartNumberingAfterBreak="0">
    <w:nsid w:val="2E0AEB7F"/>
    <w:multiLevelType w:val="singleLevel"/>
    <w:tmpl w:val="2E0AEB7F"/>
    <w:lvl w:ilvl="0">
      <w:start w:val="2"/>
      <w:numFmt w:val="decimal"/>
      <w:lvlText w:val="%1."/>
      <w:lvlJc w:val="left"/>
    </w:lvl>
  </w:abstractNum>
  <w:abstractNum w:abstractNumId="11"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4445590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059547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7171432">
    <w:abstractNumId w:val="2"/>
  </w:num>
  <w:num w:numId="4" w16cid:durableId="892813780">
    <w:abstractNumId w:val="18"/>
  </w:num>
  <w:num w:numId="5" w16cid:durableId="849833467">
    <w:abstractNumId w:val="20"/>
  </w:num>
  <w:num w:numId="6" w16cid:durableId="1413507762">
    <w:abstractNumId w:val="22"/>
  </w:num>
  <w:num w:numId="7" w16cid:durableId="207499664">
    <w:abstractNumId w:val="11"/>
  </w:num>
  <w:num w:numId="8" w16cid:durableId="24211021">
    <w:abstractNumId w:val="8"/>
  </w:num>
  <w:num w:numId="9" w16cid:durableId="1786537835">
    <w:abstractNumId w:val="21"/>
  </w:num>
  <w:num w:numId="10" w16cid:durableId="784228546">
    <w:abstractNumId w:val="13"/>
  </w:num>
  <w:num w:numId="11" w16cid:durableId="1117143851">
    <w:abstractNumId w:val="7"/>
  </w:num>
  <w:num w:numId="12" w16cid:durableId="859975271">
    <w:abstractNumId w:val="17"/>
  </w:num>
  <w:num w:numId="13" w16cid:durableId="1109931851">
    <w:abstractNumId w:val="15"/>
  </w:num>
  <w:num w:numId="14" w16cid:durableId="287129515">
    <w:abstractNumId w:val="19"/>
  </w:num>
  <w:num w:numId="15" w16cid:durableId="368148133">
    <w:abstractNumId w:val="24"/>
  </w:num>
  <w:num w:numId="16" w16cid:durableId="360281923">
    <w:abstractNumId w:val="12"/>
  </w:num>
  <w:num w:numId="17" w16cid:durableId="1188835331">
    <w:abstractNumId w:val="16"/>
  </w:num>
  <w:num w:numId="18" w16cid:durableId="1149441362">
    <w:abstractNumId w:val="5"/>
  </w:num>
  <w:num w:numId="19" w16cid:durableId="1584989330">
    <w:abstractNumId w:val="0"/>
  </w:num>
  <w:num w:numId="20" w16cid:durableId="2059620521">
    <w:abstractNumId w:val="3"/>
  </w:num>
  <w:num w:numId="21" w16cid:durableId="988746947">
    <w:abstractNumId w:val="9"/>
  </w:num>
  <w:num w:numId="22" w16cid:durableId="790171833">
    <w:abstractNumId w:val="4"/>
  </w:num>
  <w:num w:numId="23" w16cid:durableId="123620903">
    <w:abstractNumId w:val="14"/>
  </w:num>
  <w:num w:numId="24" w16cid:durableId="516771617">
    <w:abstractNumId w:val="10"/>
  </w:num>
  <w:num w:numId="25" w16cid:durableId="136188608">
    <w:abstractNumId w:val="6"/>
  </w:num>
  <w:num w:numId="26" w16cid:durableId="14243771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2E9"/>
    <w:rsid w:val="000938B0"/>
    <w:rsid w:val="000A1594"/>
    <w:rsid w:val="000A34A8"/>
    <w:rsid w:val="000A6DB5"/>
    <w:rsid w:val="000C3B31"/>
    <w:rsid w:val="000C3CE8"/>
    <w:rsid w:val="000C47C3"/>
    <w:rsid w:val="000D58AB"/>
    <w:rsid w:val="000E3F53"/>
    <w:rsid w:val="000E608D"/>
    <w:rsid w:val="000F007D"/>
    <w:rsid w:val="00102EA6"/>
    <w:rsid w:val="00120C3F"/>
    <w:rsid w:val="0012131B"/>
    <w:rsid w:val="00133525"/>
    <w:rsid w:val="001515F0"/>
    <w:rsid w:val="0016310F"/>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1F7D7B"/>
    <w:rsid w:val="002079A0"/>
    <w:rsid w:val="002133ED"/>
    <w:rsid w:val="002168A7"/>
    <w:rsid w:val="00220A3A"/>
    <w:rsid w:val="0022699B"/>
    <w:rsid w:val="0022798D"/>
    <w:rsid w:val="002310E8"/>
    <w:rsid w:val="00231B36"/>
    <w:rsid w:val="002347A2"/>
    <w:rsid w:val="00245820"/>
    <w:rsid w:val="002675F0"/>
    <w:rsid w:val="0027224E"/>
    <w:rsid w:val="00276B0F"/>
    <w:rsid w:val="00281038"/>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2DC"/>
    <w:rsid w:val="003242DA"/>
    <w:rsid w:val="00331EEE"/>
    <w:rsid w:val="00337F77"/>
    <w:rsid w:val="003465F5"/>
    <w:rsid w:val="0035462D"/>
    <w:rsid w:val="00360D5D"/>
    <w:rsid w:val="00362DC0"/>
    <w:rsid w:val="00373948"/>
    <w:rsid w:val="003756B1"/>
    <w:rsid w:val="003765B8"/>
    <w:rsid w:val="003920B6"/>
    <w:rsid w:val="003924FC"/>
    <w:rsid w:val="003B0075"/>
    <w:rsid w:val="003C2963"/>
    <w:rsid w:val="003C3971"/>
    <w:rsid w:val="003C5BD4"/>
    <w:rsid w:val="003C66EC"/>
    <w:rsid w:val="003D0DFD"/>
    <w:rsid w:val="003F3F6D"/>
    <w:rsid w:val="003F481A"/>
    <w:rsid w:val="00403963"/>
    <w:rsid w:val="004077B7"/>
    <w:rsid w:val="0042051E"/>
    <w:rsid w:val="00423334"/>
    <w:rsid w:val="00424836"/>
    <w:rsid w:val="00424E85"/>
    <w:rsid w:val="00434251"/>
    <w:rsid w:val="00434335"/>
    <w:rsid w:val="004345EC"/>
    <w:rsid w:val="00436903"/>
    <w:rsid w:val="00445397"/>
    <w:rsid w:val="00463F61"/>
    <w:rsid w:val="00465515"/>
    <w:rsid w:val="00466AAA"/>
    <w:rsid w:val="004900D1"/>
    <w:rsid w:val="00496509"/>
    <w:rsid w:val="004977E9"/>
    <w:rsid w:val="004A0D3A"/>
    <w:rsid w:val="004A1D7E"/>
    <w:rsid w:val="004B1E22"/>
    <w:rsid w:val="004B2310"/>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65087"/>
    <w:rsid w:val="00567916"/>
    <w:rsid w:val="00580A20"/>
    <w:rsid w:val="00596AE7"/>
    <w:rsid w:val="00597B11"/>
    <w:rsid w:val="005A1D8A"/>
    <w:rsid w:val="005A66ED"/>
    <w:rsid w:val="005B206C"/>
    <w:rsid w:val="005B242C"/>
    <w:rsid w:val="005B5CAC"/>
    <w:rsid w:val="005C41E2"/>
    <w:rsid w:val="005C7F5B"/>
    <w:rsid w:val="005D0B05"/>
    <w:rsid w:val="005D2E01"/>
    <w:rsid w:val="005D7526"/>
    <w:rsid w:val="005E26D6"/>
    <w:rsid w:val="005E4BB2"/>
    <w:rsid w:val="00602AEA"/>
    <w:rsid w:val="00614FDF"/>
    <w:rsid w:val="00630DA1"/>
    <w:rsid w:val="006313A0"/>
    <w:rsid w:val="0063543D"/>
    <w:rsid w:val="00637558"/>
    <w:rsid w:val="006420F9"/>
    <w:rsid w:val="00647114"/>
    <w:rsid w:val="00650A11"/>
    <w:rsid w:val="00652BC3"/>
    <w:rsid w:val="00667AC5"/>
    <w:rsid w:val="00681069"/>
    <w:rsid w:val="00683128"/>
    <w:rsid w:val="006A323F"/>
    <w:rsid w:val="006B30D0"/>
    <w:rsid w:val="006C3D95"/>
    <w:rsid w:val="006D412E"/>
    <w:rsid w:val="006E11BF"/>
    <w:rsid w:val="006E5B34"/>
    <w:rsid w:val="006E5C86"/>
    <w:rsid w:val="006E6D4A"/>
    <w:rsid w:val="006F3B16"/>
    <w:rsid w:val="006F45FE"/>
    <w:rsid w:val="006F597E"/>
    <w:rsid w:val="00701116"/>
    <w:rsid w:val="00703ABB"/>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F0F"/>
    <w:rsid w:val="00786F4A"/>
    <w:rsid w:val="007A08AA"/>
    <w:rsid w:val="007A500F"/>
    <w:rsid w:val="007B600E"/>
    <w:rsid w:val="007C1F89"/>
    <w:rsid w:val="007D3412"/>
    <w:rsid w:val="007D6573"/>
    <w:rsid w:val="007D731F"/>
    <w:rsid w:val="007F0F4A"/>
    <w:rsid w:val="007F2936"/>
    <w:rsid w:val="007F47D5"/>
    <w:rsid w:val="00800018"/>
    <w:rsid w:val="008028A4"/>
    <w:rsid w:val="00812581"/>
    <w:rsid w:val="0081771C"/>
    <w:rsid w:val="00823BB2"/>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F37B7"/>
    <w:rsid w:val="009F7C77"/>
    <w:rsid w:val="00A10F02"/>
    <w:rsid w:val="00A164B4"/>
    <w:rsid w:val="00A222F5"/>
    <w:rsid w:val="00A2435D"/>
    <w:rsid w:val="00A26956"/>
    <w:rsid w:val="00A27486"/>
    <w:rsid w:val="00A42E64"/>
    <w:rsid w:val="00A455B9"/>
    <w:rsid w:val="00A53724"/>
    <w:rsid w:val="00A56066"/>
    <w:rsid w:val="00A63BFE"/>
    <w:rsid w:val="00A71279"/>
    <w:rsid w:val="00A71C1C"/>
    <w:rsid w:val="00A73129"/>
    <w:rsid w:val="00A82346"/>
    <w:rsid w:val="00A90B7A"/>
    <w:rsid w:val="00A9179E"/>
    <w:rsid w:val="00A92BA1"/>
    <w:rsid w:val="00A9529E"/>
    <w:rsid w:val="00AA01D4"/>
    <w:rsid w:val="00AA12CE"/>
    <w:rsid w:val="00AA27FB"/>
    <w:rsid w:val="00AB79FC"/>
    <w:rsid w:val="00AC4DEE"/>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E7B"/>
    <w:rsid w:val="00BF016C"/>
    <w:rsid w:val="00BF128E"/>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716C"/>
    <w:rsid w:val="00CD0C70"/>
    <w:rsid w:val="00CD4737"/>
    <w:rsid w:val="00CD4846"/>
    <w:rsid w:val="00CD75C9"/>
    <w:rsid w:val="00CE710E"/>
    <w:rsid w:val="00CE738B"/>
    <w:rsid w:val="00CE7C42"/>
    <w:rsid w:val="00D02377"/>
    <w:rsid w:val="00D1302D"/>
    <w:rsid w:val="00D31D77"/>
    <w:rsid w:val="00D37619"/>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B56"/>
    <w:rsid w:val="00E77645"/>
    <w:rsid w:val="00E8100F"/>
    <w:rsid w:val="00E830D1"/>
    <w:rsid w:val="00E94949"/>
    <w:rsid w:val="00E96B7B"/>
    <w:rsid w:val="00E978E2"/>
    <w:rsid w:val="00EA15B0"/>
    <w:rsid w:val="00EA266F"/>
    <w:rsid w:val="00EA5D63"/>
    <w:rsid w:val="00EA5EA7"/>
    <w:rsid w:val="00EB6769"/>
    <w:rsid w:val="00EC2214"/>
    <w:rsid w:val="00EC4A25"/>
    <w:rsid w:val="00EC693B"/>
    <w:rsid w:val="00EC72CF"/>
    <w:rsid w:val="00ED64C1"/>
    <w:rsid w:val="00EF6AD4"/>
    <w:rsid w:val="00F00BF9"/>
    <w:rsid w:val="00F025A2"/>
    <w:rsid w:val="00F04712"/>
    <w:rsid w:val="00F04F22"/>
    <w:rsid w:val="00F10ED2"/>
    <w:rsid w:val="00F13360"/>
    <w:rsid w:val="00F172F0"/>
    <w:rsid w:val="00F1749F"/>
    <w:rsid w:val="00F20D8E"/>
    <w:rsid w:val="00F22EC7"/>
    <w:rsid w:val="00F32088"/>
    <w:rsid w:val="00F325C8"/>
    <w:rsid w:val="00F40FB3"/>
    <w:rsid w:val="00F53568"/>
    <w:rsid w:val="00F61E72"/>
    <w:rsid w:val="00F62A8A"/>
    <w:rsid w:val="00F653B8"/>
    <w:rsid w:val="00F8514A"/>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locked/>
    <w:rsid w:val="00D31D77"/>
    <w:rPr>
      <w:lang w:eastAsia="en-US"/>
    </w:rPr>
  </w:style>
  <w:style w:type="character" w:customStyle="1" w:styleId="text-only">
    <w:name w:val="text-only"/>
    <w:rsid w:val="0016310F"/>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8363DF"/>
    <w:pPr>
      <w:ind w:left="720"/>
    </w:pPr>
    <w:rPr>
      <w:rFonts w:eastAsia="宋体"/>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link w:val="ListParagraph"/>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NormalWeb">
    <w:name w:val="Normal (Web)"/>
    <w:basedOn w:val="Normal"/>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7.emf"/><Relationship Id="rId26" Type="http://schemas.openxmlformats.org/officeDocument/2006/relationships/oleObject" Target="embeddings/Microsoft_Visio_2003-2010___3.vsd"/><Relationship Id="rId39" Type="http://schemas.openxmlformats.org/officeDocument/2006/relationships/image" Target="media/image20.emf"/><Relationship Id="rId21" Type="http://schemas.openxmlformats.org/officeDocument/2006/relationships/package" Target="embeddings/Microsoft_Visio___2.vsdx"/><Relationship Id="rId34" Type="http://schemas.openxmlformats.org/officeDocument/2006/relationships/image" Target="media/image16.png"/><Relationship Id="rId42" Type="http://schemas.openxmlformats.org/officeDocument/2006/relationships/package" Target="embeddings/Microsoft_Visio___8.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package" Target="embeddings/Microsoft_Visio___3.vsdx"/><Relationship Id="rId32" Type="http://schemas.openxmlformats.org/officeDocument/2006/relationships/image" Target="media/image14.wmf"/><Relationship Id="rId37" Type="http://schemas.openxmlformats.org/officeDocument/2006/relationships/image" Target="media/image19.emf"/><Relationship Id="rId40" Type="http://schemas.openxmlformats.org/officeDocument/2006/relationships/package" Target="embeddings/Microsoft_Visio___7.vsdx"/><Relationship Id="rId45"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2.vsd"/><Relationship Id="rId28" Type="http://schemas.openxmlformats.org/officeDocument/2006/relationships/package" Target="embeddings/Microsoft_Visio___4.vsdx"/><Relationship Id="rId36" Type="http://schemas.openxmlformats.org/officeDocument/2006/relationships/image" Target="media/image18.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package" Target="embeddings/Microsoft_Visio___5.vsdx"/><Relationship Id="rId44" Type="http://schemas.openxmlformats.org/officeDocument/2006/relationships/package" Target="embeddings/Microsoft_Visio___9.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image" Target="media/image17.jpeg"/><Relationship Id="rId43" Type="http://schemas.openxmlformats.org/officeDocument/2006/relationships/image" Target="media/image22.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package" Target="embeddings/Microsoft_Visio___1.vsdx"/><Relationship Id="rId25" Type="http://schemas.openxmlformats.org/officeDocument/2006/relationships/image" Target="media/image10.emf"/><Relationship Id="rId33" Type="http://schemas.openxmlformats.org/officeDocument/2006/relationships/image" Target="media/image15.w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20" Type="http://schemas.openxmlformats.org/officeDocument/2006/relationships/image" Target="media/image8.emf"/><Relationship Id="rId41"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9A9CD-008A-4F7C-9748-7D020D19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3676</TotalTime>
  <Pages>48</Pages>
  <Words>19095</Words>
  <Characters>108845</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cp:lastModifiedBy>
  <cp:revision>106</cp:revision>
  <cp:lastPrinted>2019-02-25T14:05:00Z</cp:lastPrinted>
  <dcterms:created xsi:type="dcterms:W3CDTF">2024-03-24T15:18:00Z</dcterms:created>
  <dcterms:modified xsi:type="dcterms:W3CDTF">2024-10-24T09:36:00Z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1728458916</vt:lpwstr>
  </property>
</Properties>
</file>