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CD54A42"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985D56">
              <w:rPr>
                <w:rFonts w:eastAsiaTheme="minorEastAsia"/>
                <w:noProof w:val="0"/>
              </w:rPr>
              <w:t>3</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4"/>
            <w:r w:rsidR="00985D56">
              <w:rPr>
                <w:rFonts w:eastAsiaTheme="minorEastAsia"/>
                <w:noProof w:val="0"/>
                <w:sz w:val="32"/>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5C36E3A4" w14:textId="2D6F708A" w:rsidR="00011C35" w:rsidRDefault="00011C35">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8D6655">
        <w:rPr>
          <w:rFonts w:eastAsiaTheme="minorEastAsia"/>
        </w:rPr>
        <w:t>Foreword</w:t>
      </w:r>
      <w:r>
        <w:tab/>
      </w:r>
      <w:r>
        <w:fldChar w:fldCharType="begin"/>
      </w:r>
      <w:r>
        <w:instrText xml:space="preserve"> PAGEREF _Toc124152063 \h </w:instrText>
      </w:r>
      <w:r>
        <w:fldChar w:fldCharType="separate"/>
      </w:r>
      <w:r>
        <w:t>13</w:t>
      </w:r>
      <w:r>
        <w:fldChar w:fldCharType="end"/>
      </w:r>
    </w:p>
    <w:p w14:paraId="40C7F174" w14:textId="147F9A32" w:rsidR="00011C35" w:rsidRDefault="00011C35">
      <w:pPr>
        <w:pStyle w:val="TOC1"/>
        <w:rPr>
          <w:rFonts w:asciiTheme="minorHAnsi" w:eastAsiaTheme="minorEastAsia" w:hAnsiTheme="minorHAnsi" w:cstheme="minorBidi"/>
          <w:szCs w:val="22"/>
          <w:lang w:eastAsia="en-GB"/>
        </w:rPr>
      </w:pPr>
      <w:r w:rsidRPr="008D6655">
        <w:rPr>
          <w:rFonts w:eastAsiaTheme="minorEastAsia"/>
        </w:rPr>
        <w:t>1</w:t>
      </w:r>
      <w:r>
        <w:rPr>
          <w:rFonts w:asciiTheme="minorHAnsi" w:eastAsiaTheme="minorEastAsia" w:hAnsiTheme="minorHAnsi" w:cstheme="minorBidi"/>
          <w:szCs w:val="22"/>
          <w:lang w:eastAsia="en-GB"/>
        </w:rPr>
        <w:tab/>
      </w:r>
      <w:r w:rsidRPr="008D6655">
        <w:rPr>
          <w:rFonts w:eastAsiaTheme="minorEastAsia"/>
        </w:rPr>
        <w:t>Scope</w:t>
      </w:r>
      <w:r>
        <w:tab/>
      </w:r>
      <w:r>
        <w:fldChar w:fldCharType="begin"/>
      </w:r>
      <w:r>
        <w:instrText xml:space="preserve"> PAGEREF _Toc124152064 \h </w:instrText>
      </w:r>
      <w:r>
        <w:fldChar w:fldCharType="separate"/>
      </w:r>
      <w:r>
        <w:t>15</w:t>
      </w:r>
      <w:r>
        <w:fldChar w:fldCharType="end"/>
      </w:r>
    </w:p>
    <w:p w14:paraId="5186D80A" w14:textId="00A5468C" w:rsidR="00011C35" w:rsidRDefault="00011C35">
      <w:pPr>
        <w:pStyle w:val="TOC1"/>
        <w:rPr>
          <w:rFonts w:asciiTheme="minorHAnsi" w:eastAsiaTheme="minorEastAsia" w:hAnsiTheme="minorHAnsi" w:cstheme="minorBidi"/>
          <w:szCs w:val="22"/>
          <w:lang w:eastAsia="en-GB"/>
        </w:rPr>
      </w:pPr>
      <w:r w:rsidRPr="008D6655">
        <w:rPr>
          <w:rFonts w:eastAsiaTheme="minorEastAsia"/>
        </w:rPr>
        <w:t>2</w:t>
      </w:r>
      <w:r>
        <w:rPr>
          <w:rFonts w:asciiTheme="minorHAnsi" w:eastAsiaTheme="minorEastAsia" w:hAnsiTheme="minorHAnsi" w:cstheme="minorBidi"/>
          <w:szCs w:val="22"/>
          <w:lang w:eastAsia="en-GB"/>
        </w:rPr>
        <w:tab/>
      </w:r>
      <w:r w:rsidRPr="008D6655">
        <w:rPr>
          <w:rFonts w:eastAsiaTheme="minorEastAsia"/>
        </w:rPr>
        <w:t>References</w:t>
      </w:r>
      <w:r>
        <w:tab/>
      </w:r>
      <w:r>
        <w:fldChar w:fldCharType="begin"/>
      </w:r>
      <w:r>
        <w:instrText xml:space="preserve"> PAGEREF _Toc124152065 \h </w:instrText>
      </w:r>
      <w:r>
        <w:fldChar w:fldCharType="separate"/>
      </w:r>
      <w:r>
        <w:t>15</w:t>
      </w:r>
      <w:r>
        <w:fldChar w:fldCharType="end"/>
      </w:r>
    </w:p>
    <w:p w14:paraId="3D1ADCDD" w14:textId="0EFE525A" w:rsidR="00011C35" w:rsidRDefault="00011C35">
      <w:pPr>
        <w:pStyle w:val="TOC1"/>
        <w:rPr>
          <w:rFonts w:asciiTheme="minorHAnsi" w:eastAsiaTheme="minorEastAsia" w:hAnsiTheme="minorHAnsi" w:cstheme="minorBidi"/>
          <w:szCs w:val="22"/>
          <w:lang w:eastAsia="en-GB"/>
        </w:rPr>
      </w:pPr>
      <w:r w:rsidRPr="008D6655">
        <w:rPr>
          <w:rFonts w:eastAsiaTheme="minorEastAsia"/>
        </w:rPr>
        <w:t>3</w:t>
      </w:r>
      <w:r>
        <w:rPr>
          <w:rFonts w:asciiTheme="minorHAnsi" w:eastAsiaTheme="minorEastAsia" w:hAnsiTheme="minorHAnsi" w:cstheme="minorBidi"/>
          <w:szCs w:val="22"/>
          <w:lang w:eastAsia="en-GB"/>
        </w:rPr>
        <w:tab/>
      </w:r>
      <w:r w:rsidRPr="008D6655">
        <w:rPr>
          <w:rFonts w:eastAsiaTheme="minorEastAsia"/>
        </w:rPr>
        <w:t>Definitions of terms, symbols and abbreviations</w:t>
      </w:r>
      <w:r>
        <w:tab/>
      </w:r>
      <w:r>
        <w:fldChar w:fldCharType="begin"/>
      </w:r>
      <w:r>
        <w:instrText xml:space="preserve"> PAGEREF _Toc124152066 \h </w:instrText>
      </w:r>
      <w:r>
        <w:fldChar w:fldCharType="separate"/>
      </w:r>
      <w:r>
        <w:t>16</w:t>
      </w:r>
      <w:r>
        <w:fldChar w:fldCharType="end"/>
      </w:r>
    </w:p>
    <w:p w14:paraId="4A97CCF9" w14:textId="56660481"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3.1</w:t>
      </w:r>
      <w:r>
        <w:rPr>
          <w:rFonts w:asciiTheme="minorHAnsi" w:eastAsiaTheme="minorEastAsia" w:hAnsiTheme="minorHAnsi" w:cstheme="minorBidi"/>
          <w:sz w:val="22"/>
          <w:szCs w:val="22"/>
          <w:lang w:eastAsia="en-GB"/>
        </w:rPr>
        <w:tab/>
      </w:r>
      <w:r w:rsidRPr="008D6655">
        <w:rPr>
          <w:rFonts w:eastAsiaTheme="minorEastAsia"/>
        </w:rPr>
        <w:t>Terms</w:t>
      </w:r>
      <w:r>
        <w:tab/>
      </w:r>
      <w:r>
        <w:fldChar w:fldCharType="begin"/>
      </w:r>
      <w:r>
        <w:instrText xml:space="preserve"> PAGEREF _Toc124152067 \h </w:instrText>
      </w:r>
      <w:r>
        <w:fldChar w:fldCharType="separate"/>
      </w:r>
      <w:r>
        <w:t>16</w:t>
      </w:r>
      <w:r>
        <w:fldChar w:fldCharType="end"/>
      </w:r>
    </w:p>
    <w:p w14:paraId="3C9F3942" w14:textId="3A74168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3.2</w:t>
      </w:r>
      <w:r>
        <w:rPr>
          <w:rFonts w:asciiTheme="minorHAnsi" w:eastAsiaTheme="minorEastAsia" w:hAnsiTheme="minorHAnsi" w:cstheme="minorBidi"/>
          <w:sz w:val="22"/>
          <w:szCs w:val="22"/>
          <w:lang w:eastAsia="en-GB"/>
        </w:rPr>
        <w:tab/>
      </w:r>
      <w:r w:rsidRPr="008D6655">
        <w:rPr>
          <w:rFonts w:eastAsiaTheme="minorEastAsia"/>
        </w:rPr>
        <w:t>Symbols</w:t>
      </w:r>
      <w:r>
        <w:tab/>
      </w:r>
      <w:r>
        <w:fldChar w:fldCharType="begin"/>
      </w:r>
      <w:r>
        <w:instrText xml:space="preserve"> PAGEREF _Toc124152068 \h </w:instrText>
      </w:r>
      <w:r>
        <w:fldChar w:fldCharType="separate"/>
      </w:r>
      <w:r>
        <w:t>19</w:t>
      </w:r>
      <w:r>
        <w:fldChar w:fldCharType="end"/>
      </w:r>
    </w:p>
    <w:p w14:paraId="436479C9" w14:textId="7519851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3.3</w:t>
      </w:r>
      <w:r>
        <w:rPr>
          <w:rFonts w:asciiTheme="minorHAnsi" w:eastAsiaTheme="minorEastAsia" w:hAnsiTheme="minorHAnsi" w:cstheme="minorBidi"/>
          <w:sz w:val="22"/>
          <w:szCs w:val="22"/>
          <w:lang w:eastAsia="en-GB"/>
        </w:rPr>
        <w:tab/>
      </w:r>
      <w:r w:rsidRPr="008D6655">
        <w:rPr>
          <w:rFonts w:eastAsiaTheme="minorEastAsia"/>
        </w:rPr>
        <w:t>Abbreviations</w:t>
      </w:r>
      <w:r>
        <w:tab/>
      </w:r>
      <w:r>
        <w:fldChar w:fldCharType="begin"/>
      </w:r>
      <w:r>
        <w:instrText xml:space="preserve"> PAGEREF _Toc124152069 \h </w:instrText>
      </w:r>
      <w:r>
        <w:fldChar w:fldCharType="separate"/>
      </w:r>
      <w:r>
        <w:t>20</w:t>
      </w:r>
      <w:r>
        <w:fldChar w:fldCharType="end"/>
      </w:r>
    </w:p>
    <w:p w14:paraId="00A0E193" w14:textId="7350938A" w:rsidR="00011C35" w:rsidRDefault="00011C35">
      <w:pPr>
        <w:pStyle w:val="TOC1"/>
        <w:rPr>
          <w:rFonts w:asciiTheme="minorHAnsi" w:eastAsiaTheme="minorEastAsia" w:hAnsiTheme="minorHAnsi" w:cstheme="minorBidi"/>
          <w:szCs w:val="22"/>
          <w:lang w:eastAsia="en-GB"/>
        </w:rPr>
      </w:pPr>
      <w:r w:rsidRPr="008D6655">
        <w:rPr>
          <w:rFonts w:eastAsiaTheme="minorEastAsia"/>
        </w:rPr>
        <w:t>4</w:t>
      </w:r>
      <w:r>
        <w:rPr>
          <w:rFonts w:asciiTheme="minorHAnsi" w:eastAsiaTheme="minorEastAsia" w:hAnsiTheme="minorHAnsi" w:cstheme="minorBidi"/>
          <w:szCs w:val="22"/>
          <w:lang w:eastAsia="en-GB"/>
        </w:rPr>
        <w:tab/>
      </w:r>
      <w:r w:rsidRPr="008D6655">
        <w:rPr>
          <w:rFonts w:eastAsiaTheme="minorEastAsia"/>
        </w:rPr>
        <w:t>General conducted test conditions and declarations</w:t>
      </w:r>
      <w:r>
        <w:tab/>
      </w:r>
      <w:r>
        <w:fldChar w:fldCharType="begin"/>
      </w:r>
      <w:r>
        <w:instrText xml:space="preserve"> PAGEREF _Toc124152070 \h </w:instrText>
      </w:r>
      <w:r>
        <w:fldChar w:fldCharType="separate"/>
      </w:r>
      <w:r>
        <w:t>21</w:t>
      </w:r>
      <w:r>
        <w:fldChar w:fldCharType="end"/>
      </w:r>
    </w:p>
    <w:p w14:paraId="36FA77CE" w14:textId="13B6BF94"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4.1</w:t>
      </w:r>
      <w:r>
        <w:rPr>
          <w:rFonts w:asciiTheme="minorHAnsi" w:eastAsiaTheme="minorEastAsia" w:hAnsiTheme="minorHAnsi" w:cstheme="minorBidi"/>
          <w:sz w:val="22"/>
          <w:szCs w:val="22"/>
          <w:lang w:eastAsia="en-GB"/>
        </w:rPr>
        <w:tab/>
      </w:r>
      <w:r w:rsidRPr="008D6655">
        <w:rPr>
          <w:rFonts w:eastAsiaTheme="minorEastAsia"/>
        </w:rPr>
        <w:t>Measurement uncertainties and test requirements</w:t>
      </w:r>
      <w:r>
        <w:tab/>
      </w:r>
      <w:r>
        <w:fldChar w:fldCharType="begin"/>
      </w:r>
      <w:r>
        <w:instrText xml:space="preserve"> PAGEREF _Toc124152071 \h </w:instrText>
      </w:r>
      <w:r>
        <w:fldChar w:fldCharType="separate"/>
      </w:r>
      <w:r>
        <w:t>21</w:t>
      </w:r>
      <w:r>
        <w:fldChar w:fldCharType="end"/>
      </w:r>
    </w:p>
    <w:p w14:paraId="41D2E48A" w14:textId="73DFC828"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4.1.1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_Toc124152072 \h </w:instrText>
      </w:r>
      <w:r>
        <w:fldChar w:fldCharType="separate"/>
      </w:r>
      <w:r>
        <w:t>21</w:t>
      </w:r>
      <w:r>
        <w:fldChar w:fldCharType="end"/>
      </w:r>
    </w:p>
    <w:p w14:paraId="52966B1B" w14:textId="2480306D"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4.1.2</w:t>
      </w:r>
      <w:r>
        <w:rPr>
          <w:rFonts w:asciiTheme="minorHAnsi" w:eastAsiaTheme="minorEastAsia" w:hAnsiTheme="minorHAnsi" w:cstheme="minorBidi"/>
          <w:sz w:val="22"/>
          <w:szCs w:val="22"/>
          <w:lang w:eastAsia="en-GB"/>
        </w:rPr>
        <w:tab/>
      </w:r>
      <w:r w:rsidRPr="008D6655">
        <w:rPr>
          <w:rFonts w:eastAsiaTheme="minorEastAsia"/>
        </w:rPr>
        <w:t>Acceptable uncertainty of Test System</w:t>
      </w:r>
      <w:r>
        <w:tab/>
      </w:r>
      <w:r>
        <w:fldChar w:fldCharType="begin"/>
      </w:r>
      <w:r>
        <w:instrText xml:space="preserve"> PAGEREF _Toc124152073 \h </w:instrText>
      </w:r>
      <w:r>
        <w:fldChar w:fldCharType="separate"/>
      </w:r>
      <w:r>
        <w:t>21</w:t>
      </w:r>
      <w:r>
        <w:fldChar w:fldCharType="end"/>
      </w:r>
    </w:p>
    <w:p w14:paraId="6F97D701" w14:textId="22F2149A"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4.1.2.1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_Toc124152074 \h </w:instrText>
      </w:r>
      <w:r>
        <w:fldChar w:fldCharType="separate"/>
      </w:r>
      <w:r>
        <w:t>21</w:t>
      </w:r>
      <w:r>
        <w:fldChar w:fldCharType="end"/>
      </w:r>
    </w:p>
    <w:p w14:paraId="2F20264B" w14:textId="71FDC79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sv-SE"/>
        </w:rPr>
        <w:t>4.1.</w:t>
      </w:r>
      <w:r w:rsidRPr="008D6655">
        <w:rPr>
          <w:rFonts w:eastAsiaTheme="minorEastAsia"/>
        </w:rPr>
        <w:t>2.2</w:t>
      </w:r>
      <w:r>
        <w:rPr>
          <w:rFonts w:asciiTheme="minorHAnsi" w:eastAsiaTheme="minorEastAsia" w:hAnsiTheme="minorHAnsi" w:cstheme="minorBidi"/>
          <w:sz w:val="22"/>
          <w:szCs w:val="22"/>
          <w:lang w:eastAsia="en-GB"/>
        </w:rPr>
        <w:tab/>
      </w:r>
      <w:r w:rsidRPr="008D6655">
        <w:rPr>
          <w:rFonts w:eastAsiaTheme="minorEastAsia"/>
          <w:lang w:eastAsia="sv-SE"/>
        </w:rPr>
        <w:t>Measurement of t</w:t>
      </w:r>
      <w:r w:rsidRPr="008D6655">
        <w:rPr>
          <w:rFonts w:eastAsiaTheme="minorEastAsia"/>
        </w:rPr>
        <w:t>ransmitter</w:t>
      </w:r>
      <w:r>
        <w:tab/>
      </w:r>
      <w:r>
        <w:fldChar w:fldCharType="begin"/>
      </w:r>
      <w:r>
        <w:instrText xml:space="preserve"> PAGEREF _Toc124152075 \h </w:instrText>
      </w:r>
      <w:r>
        <w:fldChar w:fldCharType="separate"/>
      </w:r>
      <w:r>
        <w:t>22</w:t>
      </w:r>
      <w:r>
        <w:fldChar w:fldCharType="end"/>
      </w:r>
    </w:p>
    <w:p w14:paraId="7F69D87E" w14:textId="578B9D6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sv-SE"/>
        </w:rPr>
        <w:t>4.1.</w:t>
      </w:r>
      <w:r w:rsidRPr="008D6655">
        <w:rPr>
          <w:rFonts w:eastAsiaTheme="minorEastAsia"/>
        </w:rPr>
        <w:t>2.3</w:t>
      </w:r>
      <w:r>
        <w:rPr>
          <w:rFonts w:asciiTheme="minorHAnsi" w:eastAsiaTheme="minorEastAsia" w:hAnsiTheme="minorHAnsi" w:cstheme="minorBidi"/>
          <w:sz w:val="22"/>
          <w:szCs w:val="22"/>
          <w:lang w:eastAsia="en-GB"/>
        </w:rPr>
        <w:tab/>
      </w:r>
      <w:r w:rsidRPr="008D6655">
        <w:rPr>
          <w:rFonts w:eastAsiaTheme="minorEastAsia"/>
          <w:lang w:eastAsia="sv-SE"/>
        </w:rPr>
        <w:t xml:space="preserve">Measurement of </w:t>
      </w:r>
      <w:r w:rsidRPr="008D6655">
        <w:rPr>
          <w:rFonts w:eastAsiaTheme="minorEastAsia"/>
        </w:rPr>
        <w:t>receiver</w:t>
      </w:r>
      <w:r>
        <w:tab/>
      </w:r>
      <w:r>
        <w:fldChar w:fldCharType="begin"/>
      </w:r>
      <w:r>
        <w:instrText xml:space="preserve"> PAGEREF _Toc124152076 \h </w:instrText>
      </w:r>
      <w:r>
        <w:fldChar w:fldCharType="separate"/>
      </w:r>
      <w:r>
        <w:t>23</w:t>
      </w:r>
      <w:r>
        <w:fldChar w:fldCharType="end"/>
      </w:r>
    </w:p>
    <w:p w14:paraId="1AA36465" w14:textId="190A1BC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sv-SE"/>
        </w:rPr>
        <w:t>4.1.</w:t>
      </w:r>
      <w:r w:rsidRPr="008D6655">
        <w:rPr>
          <w:rFonts w:eastAsiaTheme="minorEastAsia"/>
        </w:rPr>
        <w:t>2.4</w:t>
      </w:r>
      <w:r>
        <w:rPr>
          <w:rFonts w:asciiTheme="minorHAnsi" w:eastAsiaTheme="minorEastAsia" w:hAnsiTheme="minorHAnsi" w:cstheme="minorBidi"/>
          <w:sz w:val="22"/>
          <w:szCs w:val="22"/>
          <w:lang w:eastAsia="en-GB"/>
        </w:rPr>
        <w:tab/>
      </w:r>
      <w:r w:rsidRPr="008D6655">
        <w:rPr>
          <w:rFonts w:eastAsiaTheme="minorEastAsia"/>
          <w:lang w:eastAsia="sv-SE"/>
        </w:rPr>
        <w:t>Measurement of performance requirements</w:t>
      </w:r>
      <w:r>
        <w:tab/>
      </w:r>
      <w:r>
        <w:fldChar w:fldCharType="begin"/>
      </w:r>
      <w:r>
        <w:instrText xml:space="preserve"> PAGEREF _Toc124152077 \h </w:instrText>
      </w:r>
      <w:r>
        <w:fldChar w:fldCharType="separate"/>
      </w:r>
      <w:r>
        <w:t>25</w:t>
      </w:r>
      <w:r>
        <w:fldChar w:fldCharType="end"/>
      </w:r>
    </w:p>
    <w:p w14:paraId="094F2BAB" w14:textId="649C4B74" w:rsidR="00011C35" w:rsidRDefault="00011C35">
      <w:pPr>
        <w:pStyle w:val="TOC3"/>
        <w:rPr>
          <w:rFonts w:asciiTheme="minorHAnsi" w:eastAsiaTheme="minorEastAsia" w:hAnsiTheme="minorHAnsi" w:cstheme="minorBidi"/>
          <w:sz w:val="22"/>
          <w:szCs w:val="22"/>
          <w:lang w:eastAsia="en-GB"/>
        </w:rPr>
      </w:pPr>
      <w:r w:rsidRPr="008D6655">
        <w:rPr>
          <w:rFonts w:eastAsiaTheme="minorEastAsia"/>
          <w:lang w:eastAsia="sv-SE"/>
        </w:rPr>
        <w:t>4.1.</w:t>
      </w:r>
      <w:r w:rsidRPr="008D6655">
        <w:rPr>
          <w:rFonts w:eastAsiaTheme="minorEastAsia"/>
        </w:rPr>
        <w:t>3</w:t>
      </w:r>
      <w:r>
        <w:rPr>
          <w:rFonts w:asciiTheme="minorHAnsi" w:eastAsiaTheme="minorEastAsia" w:hAnsiTheme="minorHAnsi" w:cstheme="minorBidi"/>
          <w:sz w:val="22"/>
          <w:szCs w:val="22"/>
          <w:lang w:eastAsia="en-GB"/>
        </w:rPr>
        <w:tab/>
      </w:r>
      <w:r w:rsidRPr="008D6655">
        <w:rPr>
          <w:rFonts w:eastAsiaTheme="minorEastAsia"/>
          <w:lang w:eastAsia="sv-SE"/>
        </w:rPr>
        <w:t>Interpretation of measurement results</w:t>
      </w:r>
      <w:r>
        <w:tab/>
      </w:r>
      <w:r>
        <w:fldChar w:fldCharType="begin"/>
      </w:r>
      <w:r>
        <w:instrText xml:space="preserve"> PAGEREF _Toc124152078 \h </w:instrText>
      </w:r>
      <w:r>
        <w:fldChar w:fldCharType="separate"/>
      </w:r>
      <w:r>
        <w:t>26</w:t>
      </w:r>
      <w:r>
        <w:fldChar w:fldCharType="end"/>
      </w:r>
    </w:p>
    <w:p w14:paraId="3D4B02B5" w14:textId="495F6F94"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4.2</w:t>
      </w:r>
      <w:r>
        <w:rPr>
          <w:rFonts w:asciiTheme="minorHAnsi" w:eastAsiaTheme="minorEastAsia" w:hAnsiTheme="minorHAnsi" w:cstheme="minorBidi"/>
          <w:sz w:val="22"/>
          <w:szCs w:val="22"/>
          <w:lang w:eastAsia="en-GB"/>
        </w:rPr>
        <w:tab/>
      </w:r>
      <w:r w:rsidRPr="008D6655">
        <w:rPr>
          <w:rFonts w:eastAsiaTheme="minorEastAsia"/>
        </w:rPr>
        <w:t>Conducted requirement reference points</w:t>
      </w:r>
      <w:r>
        <w:tab/>
      </w:r>
      <w:r>
        <w:fldChar w:fldCharType="begin"/>
      </w:r>
      <w:r>
        <w:instrText xml:space="preserve"> PAGEREF _Toc124152079 \h </w:instrText>
      </w:r>
      <w:r>
        <w:fldChar w:fldCharType="separate"/>
      </w:r>
      <w:r>
        <w:t>26</w:t>
      </w:r>
      <w:r>
        <w:fldChar w:fldCharType="end"/>
      </w:r>
    </w:p>
    <w:p w14:paraId="01B3AD74" w14:textId="5CBE51B8"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4.2.</w:t>
      </w:r>
      <w:r w:rsidRPr="008D6655">
        <w:rPr>
          <w:rFonts w:eastAsia="SimSun"/>
          <w:lang w:eastAsia="zh-CN"/>
        </w:rPr>
        <w:t>1</w:t>
      </w:r>
      <w:r>
        <w:rPr>
          <w:rFonts w:asciiTheme="minorHAnsi" w:eastAsiaTheme="minorEastAsia" w:hAnsiTheme="minorHAnsi" w:cstheme="minorBidi"/>
          <w:sz w:val="22"/>
          <w:szCs w:val="22"/>
          <w:lang w:eastAsia="en-GB"/>
        </w:rPr>
        <w:tab/>
      </w:r>
      <w:r w:rsidRPr="008D6655">
        <w:rPr>
          <w:rFonts w:eastAsia="SimSun"/>
          <w:i/>
          <w:lang w:eastAsia="zh-CN"/>
        </w:rPr>
        <w:t>IAB</w:t>
      </w:r>
      <w:r w:rsidRPr="008D6655">
        <w:rPr>
          <w:rFonts w:eastAsiaTheme="minorEastAsia"/>
          <w:i/>
        </w:rPr>
        <w:t xml:space="preserve"> type 1-H</w:t>
      </w:r>
      <w:r>
        <w:tab/>
      </w:r>
      <w:r>
        <w:fldChar w:fldCharType="begin"/>
      </w:r>
      <w:r>
        <w:instrText xml:space="preserve"> PAGEREF _Toc124152080 \h </w:instrText>
      </w:r>
      <w:r>
        <w:fldChar w:fldCharType="separate"/>
      </w:r>
      <w:r>
        <w:t>26</w:t>
      </w:r>
      <w:r>
        <w:fldChar w:fldCharType="end"/>
      </w:r>
    </w:p>
    <w:p w14:paraId="6511EA7E" w14:textId="0CCF8F76"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4.3</w:t>
      </w:r>
      <w:r>
        <w:rPr>
          <w:rFonts w:asciiTheme="minorHAnsi" w:eastAsiaTheme="minorEastAsia" w:hAnsiTheme="minorHAnsi" w:cstheme="minorBidi"/>
          <w:sz w:val="22"/>
          <w:szCs w:val="22"/>
          <w:lang w:eastAsia="en-GB"/>
        </w:rPr>
        <w:tab/>
      </w:r>
      <w:r w:rsidRPr="008D6655">
        <w:rPr>
          <w:rFonts w:eastAsiaTheme="minorEastAsia"/>
        </w:rPr>
        <w:t>IAB classes</w:t>
      </w:r>
      <w:r>
        <w:tab/>
      </w:r>
      <w:r>
        <w:fldChar w:fldCharType="begin"/>
      </w:r>
      <w:r>
        <w:instrText xml:space="preserve"> PAGEREF _Toc124152081 \h </w:instrText>
      </w:r>
      <w:r>
        <w:fldChar w:fldCharType="separate"/>
      </w:r>
      <w:r>
        <w:t>27</w:t>
      </w:r>
      <w:r>
        <w:fldChar w:fldCharType="end"/>
      </w:r>
    </w:p>
    <w:p w14:paraId="7B5DDC2F" w14:textId="779E53C6"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w:t>
      </w:r>
      <w:r w:rsidRPr="008D6655">
        <w:rPr>
          <w:rFonts w:eastAsia="SimSun"/>
          <w:lang w:eastAsia="zh-CN"/>
        </w:rPr>
        <w:t>3</w:t>
      </w:r>
      <w:r w:rsidRPr="008D6655">
        <w:rPr>
          <w:rFonts w:eastAsiaTheme="minorEastAsia"/>
        </w:rPr>
        <w:t>.</w:t>
      </w:r>
      <w:r w:rsidRPr="008D6655">
        <w:rPr>
          <w:rFonts w:eastAsia="SimSun"/>
          <w:lang w:eastAsia="zh-CN"/>
        </w:rPr>
        <w:t>1</w:t>
      </w:r>
      <w:r>
        <w:rPr>
          <w:rFonts w:asciiTheme="minorHAnsi" w:eastAsiaTheme="minorEastAsia" w:hAnsiTheme="minorHAnsi" w:cstheme="minorBidi"/>
          <w:sz w:val="22"/>
          <w:szCs w:val="22"/>
          <w:lang w:eastAsia="en-GB"/>
        </w:rPr>
        <w:tab/>
      </w:r>
      <w:r w:rsidRPr="008D6655">
        <w:rPr>
          <w:rFonts w:eastAsia="SimSun"/>
          <w:i/>
          <w:lang w:eastAsia="zh-CN"/>
        </w:rPr>
        <w:t>IAB-DU class</w:t>
      </w:r>
      <w:r>
        <w:tab/>
      </w:r>
      <w:r>
        <w:fldChar w:fldCharType="begin"/>
      </w:r>
      <w:r>
        <w:instrText xml:space="preserve"> PAGEREF _Toc124152082 \h </w:instrText>
      </w:r>
      <w:r>
        <w:fldChar w:fldCharType="separate"/>
      </w:r>
      <w:r>
        <w:t>27</w:t>
      </w:r>
      <w:r>
        <w:fldChar w:fldCharType="end"/>
      </w:r>
    </w:p>
    <w:p w14:paraId="5AD4E3F2" w14:textId="24B0615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w:t>
      </w:r>
      <w:r w:rsidRPr="008D6655">
        <w:rPr>
          <w:rFonts w:eastAsia="SimSun"/>
          <w:lang w:eastAsia="zh-CN"/>
        </w:rPr>
        <w:t>3</w:t>
      </w:r>
      <w:r w:rsidRPr="008D6655">
        <w:rPr>
          <w:rFonts w:eastAsiaTheme="minorEastAsia"/>
        </w:rPr>
        <w:t>.</w:t>
      </w:r>
      <w:r w:rsidRPr="008D6655">
        <w:rPr>
          <w:rFonts w:eastAsia="SimSun"/>
          <w:lang w:eastAsia="zh-CN"/>
        </w:rPr>
        <w:t>2</w:t>
      </w:r>
      <w:r>
        <w:rPr>
          <w:rFonts w:asciiTheme="minorHAnsi" w:eastAsiaTheme="minorEastAsia" w:hAnsiTheme="minorHAnsi" w:cstheme="minorBidi"/>
          <w:sz w:val="22"/>
          <w:szCs w:val="22"/>
          <w:lang w:eastAsia="en-GB"/>
        </w:rPr>
        <w:tab/>
      </w:r>
      <w:r w:rsidRPr="008D6655">
        <w:rPr>
          <w:rFonts w:eastAsia="SimSun"/>
          <w:i/>
          <w:lang w:eastAsia="zh-CN"/>
        </w:rPr>
        <w:t>IAB-MT class</w:t>
      </w:r>
      <w:r>
        <w:tab/>
      </w:r>
      <w:r>
        <w:fldChar w:fldCharType="begin"/>
      </w:r>
      <w:r>
        <w:instrText xml:space="preserve"> PAGEREF _Toc124152083 \h </w:instrText>
      </w:r>
      <w:r>
        <w:fldChar w:fldCharType="separate"/>
      </w:r>
      <w:r>
        <w:t>27</w:t>
      </w:r>
      <w:r>
        <w:fldChar w:fldCharType="end"/>
      </w:r>
    </w:p>
    <w:p w14:paraId="343991E8" w14:textId="7A094BF0"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4.4</w:t>
      </w:r>
      <w:r>
        <w:rPr>
          <w:rFonts w:asciiTheme="minorHAnsi" w:eastAsiaTheme="minorEastAsia" w:hAnsiTheme="minorHAnsi" w:cstheme="minorBidi"/>
          <w:sz w:val="22"/>
          <w:szCs w:val="22"/>
          <w:lang w:eastAsia="en-GB"/>
        </w:rPr>
        <w:tab/>
      </w:r>
      <w:r w:rsidRPr="008D6655">
        <w:rPr>
          <w:rFonts w:eastAsiaTheme="minorEastAsia"/>
        </w:rPr>
        <w:t>Regional requirements</w:t>
      </w:r>
      <w:r>
        <w:tab/>
      </w:r>
      <w:r>
        <w:fldChar w:fldCharType="begin"/>
      </w:r>
      <w:r>
        <w:instrText xml:space="preserve"> PAGEREF _Toc124152084 \h </w:instrText>
      </w:r>
      <w:r>
        <w:fldChar w:fldCharType="separate"/>
      </w:r>
      <w:r>
        <w:t>27</w:t>
      </w:r>
      <w:r>
        <w:fldChar w:fldCharType="end"/>
      </w:r>
    </w:p>
    <w:p w14:paraId="1F9F46B4" w14:textId="22A9C9D5"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4.5</w:t>
      </w:r>
      <w:r>
        <w:rPr>
          <w:rFonts w:asciiTheme="minorHAnsi" w:eastAsiaTheme="minorEastAsia" w:hAnsiTheme="minorHAnsi" w:cstheme="minorBidi"/>
          <w:sz w:val="22"/>
          <w:szCs w:val="22"/>
          <w:lang w:eastAsia="en-GB"/>
        </w:rPr>
        <w:tab/>
      </w:r>
      <w:r w:rsidRPr="008D6655">
        <w:rPr>
          <w:rFonts w:eastAsiaTheme="minorEastAsia"/>
        </w:rPr>
        <w:t>IAB configurations</w:t>
      </w:r>
      <w:r>
        <w:tab/>
      </w:r>
      <w:r>
        <w:fldChar w:fldCharType="begin"/>
      </w:r>
      <w:r>
        <w:instrText xml:space="preserve"> PAGEREF _Toc124152085 \h </w:instrText>
      </w:r>
      <w:r>
        <w:fldChar w:fldCharType="separate"/>
      </w:r>
      <w:r>
        <w:t>28</w:t>
      </w:r>
      <w:r>
        <w:fldChar w:fldCharType="end"/>
      </w:r>
    </w:p>
    <w:p w14:paraId="3C681D90" w14:textId="625A6C0D"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4.5.</w:t>
      </w:r>
      <w:r w:rsidRPr="008D6655">
        <w:rPr>
          <w:rFonts w:eastAsia="SimSun"/>
          <w:lang w:eastAsia="zh-CN"/>
        </w:rPr>
        <w:t>1</w:t>
      </w:r>
      <w:r>
        <w:rPr>
          <w:rFonts w:asciiTheme="minorHAnsi" w:eastAsiaTheme="minorEastAsia" w:hAnsiTheme="minorHAnsi" w:cstheme="minorBidi"/>
          <w:sz w:val="22"/>
          <w:szCs w:val="22"/>
          <w:lang w:eastAsia="en-GB"/>
        </w:rPr>
        <w:tab/>
      </w:r>
      <w:r w:rsidRPr="008D6655">
        <w:rPr>
          <w:rFonts w:eastAsia="SimSun"/>
          <w:i/>
          <w:lang w:eastAsia="zh-CN"/>
        </w:rPr>
        <w:t>IAB</w:t>
      </w:r>
      <w:r w:rsidRPr="008D6655">
        <w:rPr>
          <w:rFonts w:eastAsiaTheme="minorEastAsia"/>
          <w:i/>
        </w:rPr>
        <w:t xml:space="preserve"> type 1-H</w:t>
      </w:r>
      <w:r>
        <w:tab/>
      </w:r>
      <w:r>
        <w:fldChar w:fldCharType="begin"/>
      </w:r>
      <w:r>
        <w:instrText xml:space="preserve"> PAGEREF _Toc124152086 \h </w:instrText>
      </w:r>
      <w:r>
        <w:fldChar w:fldCharType="separate"/>
      </w:r>
      <w:r>
        <w:t>28</w:t>
      </w:r>
      <w:r>
        <w:fldChar w:fldCharType="end"/>
      </w:r>
    </w:p>
    <w:p w14:paraId="014303AB" w14:textId="1019970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4.5.</w:t>
      </w:r>
      <w:r w:rsidRPr="008D6655">
        <w:rPr>
          <w:rFonts w:eastAsia="SimSun"/>
          <w:lang w:eastAsia="zh-CN"/>
        </w:rPr>
        <w:t>1</w:t>
      </w:r>
      <w:r w:rsidRPr="008D6655">
        <w:rPr>
          <w:rFonts w:eastAsiaTheme="minorEastAsia"/>
        </w:rPr>
        <w:t>.1</w:t>
      </w:r>
      <w:r>
        <w:rPr>
          <w:rFonts w:asciiTheme="minorHAnsi" w:eastAsiaTheme="minorEastAsia" w:hAnsiTheme="minorHAnsi" w:cstheme="minorBidi"/>
          <w:sz w:val="22"/>
          <w:szCs w:val="22"/>
          <w:lang w:eastAsia="en-GB"/>
        </w:rPr>
        <w:tab/>
      </w:r>
      <w:r w:rsidRPr="008D6655">
        <w:rPr>
          <w:rFonts w:eastAsiaTheme="minorEastAsia"/>
        </w:rPr>
        <w:t>Transmit configurations</w:t>
      </w:r>
      <w:r>
        <w:tab/>
      </w:r>
      <w:r>
        <w:fldChar w:fldCharType="begin"/>
      </w:r>
      <w:r>
        <w:instrText xml:space="preserve"> PAGEREF _Toc124152087 \h </w:instrText>
      </w:r>
      <w:r>
        <w:fldChar w:fldCharType="separate"/>
      </w:r>
      <w:r>
        <w:t>28</w:t>
      </w:r>
      <w:r>
        <w:fldChar w:fldCharType="end"/>
      </w:r>
    </w:p>
    <w:p w14:paraId="02F06F3F" w14:textId="4CEB0CD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4.5.</w:t>
      </w:r>
      <w:r w:rsidRPr="008D6655">
        <w:rPr>
          <w:rFonts w:eastAsia="SimSun"/>
          <w:lang w:eastAsia="zh-CN"/>
        </w:rPr>
        <w:t>1</w:t>
      </w:r>
      <w:r w:rsidRPr="008D6655">
        <w:rPr>
          <w:rFonts w:eastAsiaTheme="minorEastAsia"/>
        </w:rPr>
        <w:t>.2</w:t>
      </w:r>
      <w:r>
        <w:rPr>
          <w:rFonts w:asciiTheme="minorHAnsi" w:eastAsiaTheme="minorEastAsia" w:hAnsiTheme="minorHAnsi" w:cstheme="minorBidi"/>
          <w:sz w:val="22"/>
          <w:szCs w:val="22"/>
          <w:lang w:eastAsia="en-GB"/>
        </w:rPr>
        <w:tab/>
      </w:r>
      <w:r w:rsidRPr="008D6655">
        <w:rPr>
          <w:rFonts w:eastAsiaTheme="minorEastAsia"/>
        </w:rPr>
        <w:t>Receive configurations</w:t>
      </w:r>
      <w:r>
        <w:tab/>
      </w:r>
      <w:r>
        <w:fldChar w:fldCharType="begin"/>
      </w:r>
      <w:r>
        <w:instrText xml:space="preserve"> PAGEREF _Toc124152088 \h </w:instrText>
      </w:r>
      <w:r>
        <w:fldChar w:fldCharType="separate"/>
      </w:r>
      <w:r>
        <w:t>29</w:t>
      </w:r>
      <w:r>
        <w:fldChar w:fldCharType="end"/>
      </w:r>
    </w:p>
    <w:p w14:paraId="5CE8793C" w14:textId="746E95F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4.5.</w:t>
      </w:r>
      <w:r w:rsidRPr="008D6655">
        <w:rPr>
          <w:rFonts w:eastAsia="SimSun"/>
          <w:lang w:eastAsia="zh-CN"/>
        </w:rPr>
        <w:t>1</w:t>
      </w:r>
      <w:r w:rsidRPr="008D6655">
        <w:rPr>
          <w:rFonts w:eastAsiaTheme="minorEastAsia"/>
        </w:rPr>
        <w:t>.3</w:t>
      </w:r>
      <w:r>
        <w:rPr>
          <w:rFonts w:asciiTheme="minorHAnsi" w:eastAsiaTheme="minorEastAsia" w:hAnsiTheme="minorHAnsi" w:cstheme="minorBidi"/>
          <w:sz w:val="22"/>
          <w:szCs w:val="22"/>
          <w:lang w:eastAsia="en-GB"/>
        </w:rPr>
        <w:tab/>
      </w:r>
      <w:r w:rsidRPr="008D6655">
        <w:rPr>
          <w:rFonts w:eastAsiaTheme="minorEastAsia"/>
        </w:rPr>
        <w:t>Power supply options</w:t>
      </w:r>
      <w:r>
        <w:tab/>
      </w:r>
      <w:r>
        <w:fldChar w:fldCharType="begin"/>
      </w:r>
      <w:r>
        <w:instrText xml:space="preserve"> PAGEREF _Toc124152089 \h </w:instrText>
      </w:r>
      <w:r>
        <w:fldChar w:fldCharType="separate"/>
      </w:r>
      <w:r>
        <w:t>29</w:t>
      </w:r>
      <w:r>
        <w:fldChar w:fldCharType="end"/>
      </w:r>
    </w:p>
    <w:p w14:paraId="5D7FE4B9" w14:textId="46701D81"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4.5.</w:t>
      </w:r>
      <w:r w:rsidRPr="008D6655">
        <w:rPr>
          <w:rFonts w:eastAsia="SimSun"/>
          <w:lang w:eastAsia="zh-CN"/>
        </w:rPr>
        <w:t>2</w:t>
      </w:r>
      <w:r>
        <w:rPr>
          <w:rFonts w:asciiTheme="minorHAnsi" w:eastAsiaTheme="minorEastAsia" w:hAnsiTheme="minorHAnsi" w:cstheme="minorBidi"/>
          <w:sz w:val="22"/>
          <w:szCs w:val="22"/>
          <w:lang w:eastAsia="en-GB"/>
        </w:rPr>
        <w:tab/>
      </w:r>
      <w:r w:rsidRPr="008D6655">
        <w:rPr>
          <w:rFonts w:eastAsia="SimSun"/>
          <w:lang w:eastAsia="zh-CN"/>
        </w:rPr>
        <w:t>IAB</w:t>
      </w:r>
      <w:r w:rsidRPr="008D6655">
        <w:rPr>
          <w:rFonts w:eastAsiaTheme="minorEastAsia"/>
        </w:rPr>
        <w:t xml:space="preserve"> with integrated Iuant BS modem</w:t>
      </w:r>
      <w:r>
        <w:tab/>
      </w:r>
      <w:r>
        <w:fldChar w:fldCharType="begin"/>
      </w:r>
      <w:r>
        <w:instrText xml:space="preserve"> PAGEREF _Toc124152090 \h </w:instrText>
      </w:r>
      <w:r>
        <w:fldChar w:fldCharType="separate"/>
      </w:r>
      <w:r>
        <w:t>29</w:t>
      </w:r>
      <w:r>
        <w:fldChar w:fldCharType="end"/>
      </w:r>
    </w:p>
    <w:p w14:paraId="0E766A59" w14:textId="6379E75C"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4.6</w:t>
      </w:r>
      <w:r>
        <w:rPr>
          <w:rFonts w:asciiTheme="minorHAnsi" w:eastAsiaTheme="minorEastAsia" w:hAnsiTheme="minorHAnsi" w:cstheme="minorBidi"/>
          <w:sz w:val="22"/>
          <w:szCs w:val="22"/>
          <w:lang w:eastAsia="en-GB"/>
        </w:rPr>
        <w:tab/>
      </w:r>
      <w:r w:rsidRPr="008D6655">
        <w:rPr>
          <w:rFonts w:eastAsiaTheme="minorEastAsia"/>
        </w:rPr>
        <w:t>Manufacturer declarations</w:t>
      </w:r>
      <w:r>
        <w:tab/>
      </w:r>
      <w:r>
        <w:fldChar w:fldCharType="begin"/>
      </w:r>
      <w:r>
        <w:instrText xml:space="preserve"> PAGEREF _Toc124152091 \h </w:instrText>
      </w:r>
      <w:r>
        <w:fldChar w:fldCharType="separate"/>
      </w:r>
      <w:r>
        <w:t>29</w:t>
      </w:r>
      <w:r>
        <w:fldChar w:fldCharType="end"/>
      </w:r>
    </w:p>
    <w:p w14:paraId="6FDA8357" w14:textId="7A88261D"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4.7</w:t>
      </w:r>
      <w:r>
        <w:rPr>
          <w:rFonts w:asciiTheme="minorHAnsi" w:eastAsiaTheme="minorEastAsia" w:hAnsiTheme="minorHAnsi" w:cstheme="minorBidi"/>
          <w:sz w:val="22"/>
          <w:szCs w:val="22"/>
          <w:lang w:eastAsia="en-GB"/>
        </w:rPr>
        <w:tab/>
      </w:r>
      <w:r w:rsidRPr="008D6655">
        <w:rPr>
          <w:rFonts w:eastAsiaTheme="minorEastAsia"/>
        </w:rPr>
        <w:t>Test configurations</w:t>
      </w:r>
      <w:r>
        <w:tab/>
      </w:r>
      <w:r>
        <w:fldChar w:fldCharType="begin"/>
      </w:r>
      <w:r>
        <w:instrText xml:space="preserve"> PAGEREF _Toc124152092 \h </w:instrText>
      </w:r>
      <w:r>
        <w:fldChar w:fldCharType="separate"/>
      </w:r>
      <w:r>
        <w:t>34</w:t>
      </w:r>
      <w:r>
        <w:fldChar w:fldCharType="end"/>
      </w:r>
    </w:p>
    <w:p w14:paraId="2CED847D" w14:textId="7B493956" w:rsidR="00011C35" w:rsidRDefault="00011C35">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_Toc124152093 \h </w:instrText>
      </w:r>
      <w:r>
        <w:fldChar w:fldCharType="separate"/>
      </w:r>
      <w:r>
        <w:t>34</w:t>
      </w:r>
      <w:r>
        <w:fldChar w:fldCharType="end"/>
      </w:r>
    </w:p>
    <w:p w14:paraId="2F0067D5" w14:textId="1EF15897" w:rsidR="00011C35" w:rsidRDefault="00011C35">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_Toc124152094 \h </w:instrText>
      </w:r>
      <w:r>
        <w:fldChar w:fldCharType="separate"/>
      </w:r>
      <w:r>
        <w:t>34</w:t>
      </w:r>
      <w:r>
        <w:fldChar w:fldCharType="end"/>
      </w:r>
    </w:p>
    <w:p w14:paraId="3D9C279A" w14:textId="12A20951" w:rsidR="00011C35" w:rsidRDefault="00011C35">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_Toc124152095 \h </w:instrText>
      </w:r>
      <w:r>
        <w:fldChar w:fldCharType="separate"/>
      </w:r>
      <w:r>
        <w:t>34</w:t>
      </w:r>
      <w:r>
        <w:fldChar w:fldCharType="end"/>
      </w:r>
    </w:p>
    <w:p w14:paraId="2AA814E4" w14:textId="29068AB9" w:rsidR="00011C35" w:rsidRDefault="00011C35">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_Toc124152096 \h </w:instrText>
      </w:r>
      <w:r>
        <w:fldChar w:fldCharType="separate"/>
      </w:r>
      <w:r>
        <w:t>34</w:t>
      </w:r>
      <w:r>
        <w:fldChar w:fldCharType="end"/>
      </w:r>
    </w:p>
    <w:p w14:paraId="0D362F6B" w14:textId="4E0F4619" w:rsidR="00011C35" w:rsidRDefault="00011C35">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_Toc124152097 \h </w:instrText>
      </w:r>
      <w:r>
        <w:fldChar w:fldCharType="separate"/>
      </w:r>
      <w:r>
        <w:t>34</w:t>
      </w:r>
      <w:r>
        <w:fldChar w:fldCharType="end"/>
      </w:r>
    </w:p>
    <w:p w14:paraId="72C5E55F" w14:textId="7C491E85" w:rsidR="00011C35" w:rsidRDefault="00011C35">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_Toc124152098 \h </w:instrText>
      </w:r>
      <w:r>
        <w:fldChar w:fldCharType="separate"/>
      </w:r>
      <w:r>
        <w:t>35</w:t>
      </w:r>
      <w:r>
        <w:fldChar w:fldCharType="end"/>
      </w:r>
    </w:p>
    <w:p w14:paraId="2CFD74FC" w14:textId="5DEA2CB4" w:rsidR="00011C35" w:rsidRDefault="00011C35">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_Toc124152099 \h </w:instrText>
      </w:r>
      <w:r>
        <w:fldChar w:fldCharType="separate"/>
      </w:r>
      <w:r>
        <w:t>35</w:t>
      </w:r>
      <w:r>
        <w:fldChar w:fldCharType="end"/>
      </w:r>
    </w:p>
    <w:p w14:paraId="127DAA9C" w14:textId="48AEA98E" w:rsidR="00011C35" w:rsidRDefault="00011C35">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_Toc124152100 \h </w:instrText>
      </w:r>
      <w:r>
        <w:fldChar w:fldCharType="separate"/>
      </w:r>
      <w:r>
        <w:t>35</w:t>
      </w:r>
      <w:r>
        <w:fldChar w:fldCharType="end"/>
      </w:r>
    </w:p>
    <w:p w14:paraId="7A06EBF3" w14:textId="4B4B5633" w:rsidR="00011C35" w:rsidRDefault="00011C35">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_Toc124152101 \h </w:instrText>
      </w:r>
      <w:r>
        <w:fldChar w:fldCharType="separate"/>
      </w:r>
      <w:r>
        <w:t>35</w:t>
      </w:r>
      <w:r>
        <w:fldChar w:fldCharType="end"/>
      </w:r>
    </w:p>
    <w:p w14:paraId="7696BBD7" w14:textId="03E3D2D4" w:rsidR="00011C35" w:rsidRDefault="00011C35">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_Toc124152102 \h </w:instrText>
      </w:r>
      <w:r>
        <w:fldChar w:fldCharType="separate"/>
      </w:r>
      <w:r>
        <w:t>36</w:t>
      </w:r>
      <w:r>
        <w:fldChar w:fldCharType="end"/>
      </w:r>
    </w:p>
    <w:p w14:paraId="0FB11CF9" w14:textId="7E2D4575" w:rsidR="00011C35" w:rsidRDefault="00011C35">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_Toc124152103 \h </w:instrText>
      </w:r>
      <w:r>
        <w:fldChar w:fldCharType="separate"/>
      </w:r>
      <w:r>
        <w:t>36</w:t>
      </w:r>
      <w:r>
        <w:fldChar w:fldCharType="end"/>
      </w:r>
    </w:p>
    <w:p w14:paraId="18B1254C" w14:textId="12280C66" w:rsidR="00011C35" w:rsidRDefault="00011C35">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_Toc124152104 \h </w:instrText>
      </w:r>
      <w:r>
        <w:fldChar w:fldCharType="separate"/>
      </w:r>
      <w:r>
        <w:t>36</w:t>
      </w:r>
      <w:r>
        <w:fldChar w:fldCharType="end"/>
      </w:r>
    </w:p>
    <w:p w14:paraId="5EF087DC" w14:textId="5FF79397" w:rsidR="00011C35" w:rsidRDefault="00011C35">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_Toc124152105 \h </w:instrText>
      </w:r>
      <w:r>
        <w:fldChar w:fldCharType="separate"/>
      </w:r>
      <w:r>
        <w:t>36</w:t>
      </w:r>
      <w:r>
        <w:fldChar w:fldCharType="end"/>
      </w:r>
    </w:p>
    <w:p w14:paraId="4C98E60D" w14:textId="0D706248" w:rsidR="00011C35" w:rsidRDefault="00011C35">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_Toc124152106 \h </w:instrText>
      </w:r>
      <w:r>
        <w:fldChar w:fldCharType="separate"/>
      </w:r>
      <w:r>
        <w:t>36</w:t>
      </w:r>
      <w:r>
        <w:fldChar w:fldCharType="end"/>
      </w:r>
    </w:p>
    <w:p w14:paraId="20BE667A" w14:textId="169CE13D" w:rsidR="00011C35" w:rsidRDefault="00011C35">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_Toc124152107 \h </w:instrText>
      </w:r>
      <w:r>
        <w:fldChar w:fldCharType="separate"/>
      </w:r>
      <w:r>
        <w:t>36</w:t>
      </w:r>
      <w:r>
        <w:fldChar w:fldCharType="end"/>
      </w:r>
    </w:p>
    <w:p w14:paraId="436E236C" w14:textId="6928C795" w:rsidR="00011C35" w:rsidRDefault="00011C35">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_Toc124152108 \h </w:instrText>
      </w:r>
      <w:r>
        <w:fldChar w:fldCharType="separate"/>
      </w:r>
      <w:r>
        <w:t>36</w:t>
      </w:r>
      <w:r>
        <w:fldChar w:fldCharType="end"/>
      </w:r>
    </w:p>
    <w:p w14:paraId="7351BC8D" w14:textId="544F013C" w:rsidR="00011C35" w:rsidRDefault="00011C35">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_Toc124152109 \h </w:instrText>
      </w:r>
      <w:r>
        <w:fldChar w:fldCharType="separate"/>
      </w:r>
      <w:r>
        <w:t>36</w:t>
      </w:r>
      <w:r>
        <w:fldChar w:fldCharType="end"/>
      </w:r>
    </w:p>
    <w:p w14:paraId="21BB50A8" w14:textId="3C49E301" w:rsidR="00011C35" w:rsidRDefault="00011C35">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_Toc124152110 \h </w:instrText>
      </w:r>
      <w:r>
        <w:fldChar w:fldCharType="separate"/>
      </w:r>
      <w:r>
        <w:t>37</w:t>
      </w:r>
      <w:r>
        <w:fldChar w:fldCharType="end"/>
      </w:r>
    </w:p>
    <w:p w14:paraId="2A11F202" w14:textId="58AC6CEA" w:rsidR="00011C35" w:rsidRDefault="00011C35">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_Toc124152111 \h </w:instrText>
      </w:r>
      <w:r>
        <w:fldChar w:fldCharType="separate"/>
      </w:r>
      <w:r>
        <w:t>37</w:t>
      </w:r>
      <w:r>
        <w:fldChar w:fldCharType="end"/>
      </w:r>
    </w:p>
    <w:p w14:paraId="0D7DFA51" w14:textId="5B84892E" w:rsidR="00011C35" w:rsidRDefault="00011C35">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_Toc124152112 \h </w:instrText>
      </w:r>
      <w:r>
        <w:fldChar w:fldCharType="separate"/>
      </w:r>
      <w:r>
        <w:t>37</w:t>
      </w:r>
      <w:r>
        <w:fldChar w:fldCharType="end"/>
      </w:r>
    </w:p>
    <w:p w14:paraId="34F8A2C2" w14:textId="7A8D6D28" w:rsidR="00011C35" w:rsidRDefault="00011C35">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_Toc124152113 \h </w:instrText>
      </w:r>
      <w:r>
        <w:fldChar w:fldCharType="separate"/>
      </w:r>
      <w:r>
        <w:t>37</w:t>
      </w:r>
      <w:r>
        <w:fldChar w:fldCharType="end"/>
      </w:r>
    </w:p>
    <w:p w14:paraId="4188C232" w14:textId="46A7B23D" w:rsidR="00011C35" w:rsidRDefault="00011C35">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_Toc124152114 \h </w:instrText>
      </w:r>
      <w:r>
        <w:fldChar w:fldCharType="separate"/>
      </w:r>
      <w:r>
        <w:t>38</w:t>
      </w:r>
      <w:r>
        <w:fldChar w:fldCharType="end"/>
      </w:r>
    </w:p>
    <w:p w14:paraId="368ECA36" w14:textId="611CC1A8"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4.8</w:t>
      </w:r>
      <w:r>
        <w:rPr>
          <w:rFonts w:asciiTheme="minorHAnsi" w:eastAsiaTheme="minorEastAsia" w:hAnsiTheme="minorHAnsi" w:cstheme="minorBidi"/>
          <w:sz w:val="22"/>
          <w:szCs w:val="22"/>
          <w:lang w:eastAsia="en-GB"/>
        </w:rPr>
        <w:tab/>
      </w:r>
      <w:r w:rsidRPr="008D6655">
        <w:rPr>
          <w:rFonts w:eastAsiaTheme="minorEastAsia"/>
        </w:rPr>
        <w:t>Applicability of requirements</w:t>
      </w:r>
      <w:r>
        <w:tab/>
      </w:r>
      <w:r>
        <w:fldChar w:fldCharType="begin"/>
      </w:r>
      <w:r>
        <w:instrText xml:space="preserve"> PAGEREF _Toc124152115 \h </w:instrText>
      </w:r>
      <w:r>
        <w:fldChar w:fldCharType="separate"/>
      </w:r>
      <w:r>
        <w:t>38</w:t>
      </w:r>
      <w:r>
        <w:fldChar w:fldCharType="end"/>
      </w:r>
    </w:p>
    <w:p w14:paraId="1EF04F7D" w14:textId="069DBCD5" w:rsidR="00011C35" w:rsidRDefault="00011C3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_Toc124152116 \h </w:instrText>
      </w:r>
      <w:r>
        <w:fldChar w:fldCharType="separate"/>
      </w:r>
      <w:r>
        <w:t>38</w:t>
      </w:r>
      <w:r>
        <w:fldChar w:fldCharType="end"/>
      </w:r>
    </w:p>
    <w:p w14:paraId="04262809" w14:textId="52B4AB3B" w:rsidR="00011C35" w:rsidRDefault="00011C35">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8D6655">
        <w:rPr>
          <w:rFonts w:eastAsiaTheme="minorEastAsia"/>
        </w:rPr>
        <w:t>Requirement set applicability</w:t>
      </w:r>
      <w:r>
        <w:tab/>
      </w:r>
      <w:r>
        <w:fldChar w:fldCharType="begin"/>
      </w:r>
      <w:r>
        <w:instrText xml:space="preserve"> PAGEREF _Toc124152117 \h </w:instrText>
      </w:r>
      <w:r>
        <w:fldChar w:fldCharType="separate"/>
      </w:r>
      <w:r>
        <w:t>38</w:t>
      </w:r>
      <w:r>
        <w:fldChar w:fldCharType="end"/>
      </w:r>
    </w:p>
    <w:p w14:paraId="46DA8888" w14:textId="320432C6" w:rsidR="00011C35" w:rsidRDefault="00011C35">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8D6655">
        <w:rPr>
          <w:rFonts w:eastAsiaTheme="minorEastAsia"/>
        </w:rPr>
        <w:t xml:space="preserve">test configurations for </w:t>
      </w:r>
      <w:r w:rsidRPr="008D6655">
        <w:rPr>
          <w:snapToGrid w:val="0"/>
        </w:rPr>
        <w:t>single-band</w:t>
      </w:r>
      <w:r w:rsidRPr="008D6655">
        <w:rPr>
          <w:i/>
          <w:snapToGrid w:val="0"/>
        </w:rPr>
        <w:t xml:space="preserve"> </w:t>
      </w:r>
      <w:r w:rsidRPr="008D6655">
        <w:rPr>
          <w:rFonts w:eastAsiaTheme="minorEastAsia"/>
        </w:rPr>
        <w:t>operation</w:t>
      </w:r>
      <w:r>
        <w:tab/>
      </w:r>
      <w:r>
        <w:fldChar w:fldCharType="begin"/>
      </w:r>
      <w:r>
        <w:instrText xml:space="preserve"> PAGEREF _Toc124152118 \h </w:instrText>
      </w:r>
      <w:r>
        <w:fldChar w:fldCharType="separate"/>
      </w:r>
      <w:r>
        <w:t>38</w:t>
      </w:r>
      <w:r>
        <w:fldChar w:fldCharType="end"/>
      </w:r>
    </w:p>
    <w:p w14:paraId="48B4AA23" w14:textId="25DBC69E" w:rsidR="00011C35" w:rsidRDefault="00011C35">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8D6655">
        <w:rPr>
          <w:rFonts w:eastAsiaTheme="minorEastAsia"/>
        </w:rPr>
        <w:t xml:space="preserve"> test configurations for </w:t>
      </w:r>
      <w:r w:rsidRPr="008D6655">
        <w:rPr>
          <w:iCs/>
        </w:rPr>
        <w:t>multi-band</w:t>
      </w:r>
      <w:r w:rsidRPr="008D6655">
        <w:rPr>
          <w:i/>
          <w:iCs/>
        </w:rPr>
        <w:t xml:space="preserve"> </w:t>
      </w:r>
      <w:r w:rsidRPr="008D6655">
        <w:rPr>
          <w:rFonts w:eastAsiaTheme="minorEastAsia"/>
        </w:rPr>
        <w:t>operation</w:t>
      </w:r>
      <w:r>
        <w:tab/>
      </w:r>
      <w:r>
        <w:fldChar w:fldCharType="begin"/>
      </w:r>
      <w:r>
        <w:instrText xml:space="preserve"> PAGEREF _Toc124152119 \h </w:instrText>
      </w:r>
      <w:r>
        <w:fldChar w:fldCharType="separate"/>
      </w:r>
      <w:r>
        <w:t>41</w:t>
      </w:r>
      <w:r>
        <w:fldChar w:fldCharType="end"/>
      </w:r>
    </w:p>
    <w:p w14:paraId="55EFEDA9" w14:textId="71079507"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4.9</w:t>
      </w:r>
      <w:r>
        <w:rPr>
          <w:rFonts w:asciiTheme="minorHAnsi" w:eastAsiaTheme="minorEastAsia" w:hAnsiTheme="minorHAnsi" w:cstheme="minorBidi"/>
          <w:sz w:val="22"/>
          <w:szCs w:val="22"/>
          <w:lang w:eastAsia="en-GB"/>
        </w:rPr>
        <w:tab/>
      </w:r>
      <w:r w:rsidRPr="008D6655">
        <w:rPr>
          <w:rFonts w:eastAsiaTheme="minorEastAsia"/>
        </w:rPr>
        <w:t>RF channels and test models</w:t>
      </w:r>
      <w:r>
        <w:tab/>
      </w:r>
      <w:r>
        <w:fldChar w:fldCharType="begin"/>
      </w:r>
      <w:r>
        <w:instrText xml:space="preserve"> PAGEREF _Toc124152120 \h </w:instrText>
      </w:r>
      <w:r>
        <w:fldChar w:fldCharType="separate"/>
      </w:r>
      <w:r>
        <w:t>42</w:t>
      </w:r>
      <w:r>
        <w:fldChar w:fldCharType="end"/>
      </w:r>
    </w:p>
    <w:p w14:paraId="707D4A47" w14:textId="25471FD1" w:rsidR="00011C35" w:rsidRDefault="00011C35">
      <w:pPr>
        <w:pStyle w:val="TOC3"/>
        <w:rPr>
          <w:rFonts w:asciiTheme="minorHAnsi" w:eastAsiaTheme="minorEastAsia" w:hAnsiTheme="minorHAnsi" w:cstheme="minorBidi"/>
          <w:sz w:val="22"/>
          <w:szCs w:val="22"/>
          <w:lang w:eastAsia="en-GB"/>
        </w:rPr>
      </w:pPr>
      <w:r w:rsidRPr="008D6655">
        <w:rPr>
          <w:rFonts w:eastAsiaTheme="minorEastAsia"/>
          <w:lang w:eastAsia="zh-CN"/>
        </w:rPr>
        <w:t>4.9.1</w:t>
      </w:r>
      <w:r>
        <w:rPr>
          <w:rFonts w:asciiTheme="minorHAnsi" w:eastAsiaTheme="minorEastAsia" w:hAnsiTheme="minorHAnsi" w:cstheme="minorBidi"/>
          <w:sz w:val="22"/>
          <w:szCs w:val="22"/>
          <w:lang w:eastAsia="en-GB"/>
        </w:rPr>
        <w:tab/>
      </w:r>
      <w:r w:rsidRPr="008D6655">
        <w:rPr>
          <w:rFonts w:eastAsiaTheme="minorEastAsia"/>
          <w:lang w:eastAsia="zh-CN"/>
        </w:rPr>
        <w:t>RF channels</w:t>
      </w:r>
      <w:r>
        <w:tab/>
      </w:r>
      <w:r>
        <w:fldChar w:fldCharType="begin"/>
      </w:r>
      <w:r>
        <w:instrText xml:space="preserve"> PAGEREF _Toc124152121 \h </w:instrText>
      </w:r>
      <w:r>
        <w:fldChar w:fldCharType="separate"/>
      </w:r>
      <w:r>
        <w:t>42</w:t>
      </w:r>
      <w:r>
        <w:fldChar w:fldCharType="end"/>
      </w:r>
    </w:p>
    <w:p w14:paraId="1197767D" w14:textId="076715E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4.9.2</w:t>
      </w:r>
      <w:r>
        <w:rPr>
          <w:rFonts w:asciiTheme="minorHAnsi" w:eastAsiaTheme="minorEastAsia" w:hAnsiTheme="minorHAnsi" w:cstheme="minorBidi"/>
          <w:sz w:val="22"/>
          <w:szCs w:val="22"/>
          <w:lang w:eastAsia="en-GB"/>
        </w:rPr>
        <w:tab/>
      </w:r>
      <w:r w:rsidRPr="008D6655">
        <w:rPr>
          <w:rFonts w:eastAsiaTheme="minorEastAsia"/>
        </w:rPr>
        <w:t>Test models</w:t>
      </w:r>
      <w:r>
        <w:tab/>
      </w:r>
      <w:r>
        <w:fldChar w:fldCharType="begin"/>
      </w:r>
      <w:r>
        <w:instrText xml:space="preserve"> PAGEREF _Toc124152122 \h </w:instrText>
      </w:r>
      <w:r>
        <w:fldChar w:fldCharType="separate"/>
      </w:r>
      <w:r>
        <w:t>43</w:t>
      </w:r>
      <w:r>
        <w:fldChar w:fldCharType="end"/>
      </w:r>
    </w:p>
    <w:p w14:paraId="7AA95413" w14:textId="6324BDD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4.9.2.1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_Toc124152123 \h </w:instrText>
      </w:r>
      <w:r>
        <w:fldChar w:fldCharType="separate"/>
      </w:r>
      <w:r>
        <w:t>43</w:t>
      </w:r>
      <w:r>
        <w:fldChar w:fldCharType="end"/>
      </w:r>
    </w:p>
    <w:p w14:paraId="4D0B65B9" w14:textId="24F59B1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4.9.2.2</w:t>
      </w:r>
      <w:r>
        <w:rPr>
          <w:rFonts w:asciiTheme="minorHAnsi" w:eastAsiaTheme="minorEastAsia" w:hAnsiTheme="minorHAnsi" w:cstheme="minorBidi"/>
          <w:sz w:val="22"/>
          <w:szCs w:val="22"/>
          <w:lang w:eastAsia="en-GB"/>
        </w:rPr>
        <w:tab/>
      </w:r>
      <w:r w:rsidRPr="008D6655">
        <w:rPr>
          <w:rFonts w:eastAsiaTheme="minorEastAsia"/>
        </w:rPr>
        <w:t>FR1 test models for IAB-DU</w:t>
      </w:r>
      <w:r>
        <w:tab/>
      </w:r>
      <w:r>
        <w:fldChar w:fldCharType="begin"/>
      </w:r>
      <w:r>
        <w:instrText xml:space="preserve"> PAGEREF _Toc124152124 \h </w:instrText>
      </w:r>
      <w:r>
        <w:fldChar w:fldCharType="separate"/>
      </w:r>
      <w:r>
        <w:t>43</w:t>
      </w:r>
      <w:r>
        <w:fldChar w:fldCharType="end"/>
      </w:r>
    </w:p>
    <w:p w14:paraId="494A37C2" w14:textId="34F7788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4.9.2.3</w:t>
      </w:r>
      <w:r>
        <w:rPr>
          <w:rFonts w:asciiTheme="minorHAnsi" w:eastAsiaTheme="minorEastAsia" w:hAnsiTheme="minorHAnsi" w:cstheme="minorBidi"/>
          <w:sz w:val="22"/>
          <w:szCs w:val="22"/>
          <w:lang w:eastAsia="en-GB"/>
        </w:rPr>
        <w:tab/>
      </w:r>
      <w:r w:rsidRPr="008D6655">
        <w:rPr>
          <w:rFonts w:eastAsiaTheme="minorEastAsia"/>
        </w:rPr>
        <w:t>FR1 test models for IAB-MT</w:t>
      </w:r>
      <w:r>
        <w:tab/>
      </w:r>
      <w:r>
        <w:fldChar w:fldCharType="begin"/>
      </w:r>
      <w:r>
        <w:instrText xml:space="preserve"> PAGEREF _Toc124152125 \h </w:instrText>
      </w:r>
      <w:r>
        <w:fldChar w:fldCharType="separate"/>
      </w:r>
      <w:r>
        <w:t>44</w:t>
      </w:r>
      <w:r>
        <w:fldChar w:fldCharType="end"/>
      </w:r>
    </w:p>
    <w:p w14:paraId="3F49E73E" w14:textId="757DA3E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4.9.2.3.1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_Toc124152126 \h </w:instrText>
      </w:r>
      <w:r>
        <w:fldChar w:fldCharType="separate"/>
      </w:r>
      <w:r>
        <w:t>44</w:t>
      </w:r>
      <w:r>
        <w:fldChar w:fldCharType="end"/>
      </w:r>
    </w:p>
    <w:p w14:paraId="1139003B" w14:textId="30CD3656"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4.9.2.3.2</w:t>
      </w:r>
      <w:r>
        <w:rPr>
          <w:rFonts w:asciiTheme="minorHAnsi" w:eastAsiaTheme="minorEastAsia" w:hAnsiTheme="minorHAnsi" w:cstheme="minorBidi"/>
          <w:sz w:val="22"/>
          <w:szCs w:val="22"/>
          <w:lang w:eastAsia="en-GB"/>
        </w:rPr>
        <w:tab/>
      </w:r>
      <w:r w:rsidRPr="008D6655">
        <w:rPr>
          <w:rFonts w:eastAsiaTheme="minorEastAsia"/>
        </w:rPr>
        <w:t>FR1 test model 1.1 (IAB-MT-FR1-TM1.1)</w:t>
      </w:r>
      <w:r>
        <w:tab/>
      </w:r>
      <w:r>
        <w:fldChar w:fldCharType="begin"/>
      </w:r>
      <w:r>
        <w:instrText xml:space="preserve"> PAGEREF _Toc124152127 \h </w:instrText>
      </w:r>
      <w:r>
        <w:fldChar w:fldCharType="separate"/>
      </w:r>
      <w:r>
        <w:t>45</w:t>
      </w:r>
      <w:r>
        <w:fldChar w:fldCharType="end"/>
      </w:r>
    </w:p>
    <w:p w14:paraId="52CA8E94" w14:textId="2642D30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4.9.2.3.3</w:t>
      </w:r>
      <w:r>
        <w:rPr>
          <w:rFonts w:asciiTheme="minorHAnsi" w:eastAsiaTheme="minorEastAsia" w:hAnsiTheme="minorHAnsi" w:cstheme="minorBidi"/>
          <w:sz w:val="22"/>
          <w:szCs w:val="22"/>
          <w:lang w:eastAsia="en-GB"/>
        </w:rPr>
        <w:tab/>
      </w:r>
      <w:r w:rsidRPr="008D6655">
        <w:rPr>
          <w:rFonts w:eastAsiaTheme="minorEastAsia"/>
        </w:rPr>
        <w:t>FR1 test model 2 (IAB-MT-FR1-TM2)</w:t>
      </w:r>
      <w:r>
        <w:tab/>
      </w:r>
      <w:r>
        <w:fldChar w:fldCharType="begin"/>
      </w:r>
      <w:r>
        <w:instrText xml:space="preserve"> PAGEREF _Toc124152128 \h </w:instrText>
      </w:r>
      <w:r>
        <w:fldChar w:fldCharType="separate"/>
      </w:r>
      <w:r>
        <w:t>45</w:t>
      </w:r>
      <w:r>
        <w:fldChar w:fldCharType="end"/>
      </w:r>
    </w:p>
    <w:p w14:paraId="3FCCB7FB" w14:textId="2669B75D" w:rsidR="00011C35" w:rsidRDefault="00011C35">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_Toc124152129 \h </w:instrText>
      </w:r>
      <w:r>
        <w:fldChar w:fldCharType="separate"/>
      </w:r>
      <w:r>
        <w:t>45</w:t>
      </w:r>
      <w:r>
        <w:fldChar w:fldCharType="end"/>
      </w:r>
    </w:p>
    <w:p w14:paraId="2BBAE776" w14:textId="2532920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4.9.2.3.4</w:t>
      </w:r>
      <w:r>
        <w:rPr>
          <w:rFonts w:asciiTheme="minorHAnsi" w:eastAsiaTheme="minorEastAsia" w:hAnsiTheme="minorHAnsi" w:cstheme="minorBidi"/>
          <w:sz w:val="22"/>
          <w:szCs w:val="22"/>
          <w:lang w:eastAsia="en-GB"/>
        </w:rPr>
        <w:tab/>
      </w:r>
      <w:r w:rsidRPr="008D6655">
        <w:rPr>
          <w:rFonts w:eastAsiaTheme="minorEastAsia"/>
        </w:rPr>
        <w:t>FR1 test model 3.1 (IAB-MT-FR1-TM3.1)</w:t>
      </w:r>
      <w:r>
        <w:tab/>
      </w:r>
      <w:r>
        <w:fldChar w:fldCharType="begin"/>
      </w:r>
      <w:r>
        <w:instrText xml:space="preserve"> PAGEREF _Toc124152130 \h </w:instrText>
      </w:r>
      <w:r>
        <w:fldChar w:fldCharType="separate"/>
      </w:r>
      <w:r>
        <w:t>46</w:t>
      </w:r>
      <w:r>
        <w:fldChar w:fldCharType="end"/>
      </w:r>
    </w:p>
    <w:p w14:paraId="3C4E5416" w14:textId="693C404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4.9.2.3.5</w:t>
      </w:r>
      <w:r>
        <w:rPr>
          <w:rFonts w:asciiTheme="minorHAnsi" w:eastAsiaTheme="minorEastAsia" w:hAnsiTheme="minorHAnsi" w:cstheme="minorBidi"/>
          <w:sz w:val="22"/>
          <w:szCs w:val="22"/>
          <w:lang w:eastAsia="en-GB"/>
        </w:rPr>
        <w:tab/>
      </w:r>
      <w:r>
        <w:t>FR1 test model 3.1a</w:t>
      </w:r>
      <w:r w:rsidRPr="008D6655">
        <w:rPr>
          <w:rFonts w:eastAsiaTheme="minorEastAsia"/>
        </w:rPr>
        <w:t xml:space="preserve"> (IAB-MT-FR1-TM3.1a)</w:t>
      </w:r>
      <w:r>
        <w:tab/>
      </w:r>
      <w:r>
        <w:fldChar w:fldCharType="begin"/>
      </w:r>
      <w:r>
        <w:instrText xml:space="preserve"> PAGEREF _Toc124152131 \h </w:instrText>
      </w:r>
      <w:r>
        <w:fldChar w:fldCharType="separate"/>
      </w:r>
      <w:r>
        <w:t>46</w:t>
      </w:r>
      <w:r>
        <w:fldChar w:fldCharType="end"/>
      </w:r>
    </w:p>
    <w:p w14:paraId="23FCAF01" w14:textId="6856D4A3"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4.9.2.4</w:t>
      </w:r>
      <w:r>
        <w:rPr>
          <w:rFonts w:asciiTheme="minorHAnsi" w:eastAsiaTheme="minorEastAsia" w:hAnsiTheme="minorHAnsi" w:cstheme="minorBidi"/>
          <w:sz w:val="22"/>
          <w:szCs w:val="22"/>
          <w:lang w:eastAsia="en-GB"/>
        </w:rPr>
        <w:tab/>
      </w:r>
      <w:r w:rsidRPr="008D6655">
        <w:rPr>
          <w:rFonts w:eastAsiaTheme="minorEastAsia"/>
        </w:rPr>
        <w:t>Data content of Physical channels and Signals</w:t>
      </w:r>
      <w:r w:rsidRPr="008D6655">
        <w:rPr>
          <w:rFonts w:eastAsiaTheme="minorEastAsia"/>
          <w:lang w:eastAsia="zh-CN"/>
        </w:rPr>
        <w:t xml:space="preserve"> for IAB-MT-FR1-TM</w:t>
      </w:r>
      <w:r>
        <w:tab/>
      </w:r>
      <w:r>
        <w:fldChar w:fldCharType="begin"/>
      </w:r>
      <w:r>
        <w:instrText xml:space="preserve"> PAGEREF _Toc124152132 \h </w:instrText>
      </w:r>
      <w:r>
        <w:fldChar w:fldCharType="separate"/>
      </w:r>
      <w:r>
        <w:t>46</w:t>
      </w:r>
      <w:r>
        <w:fldChar w:fldCharType="end"/>
      </w:r>
    </w:p>
    <w:p w14:paraId="2FD27921" w14:textId="45223BE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4.9.2.4.1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_Toc124152133 \h </w:instrText>
      </w:r>
      <w:r>
        <w:fldChar w:fldCharType="separate"/>
      </w:r>
      <w:r>
        <w:t>46</w:t>
      </w:r>
      <w:r>
        <w:fldChar w:fldCharType="end"/>
      </w:r>
    </w:p>
    <w:p w14:paraId="387DB092" w14:textId="65FDE70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4.9.2.4.2</w:t>
      </w:r>
      <w:r>
        <w:rPr>
          <w:rFonts w:asciiTheme="minorHAnsi" w:eastAsiaTheme="minorEastAsia" w:hAnsiTheme="minorHAnsi" w:cstheme="minorBidi"/>
          <w:sz w:val="22"/>
          <w:szCs w:val="22"/>
          <w:lang w:eastAsia="en-GB"/>
        </w:rPr>
        <w:tab/>
      </w:r>
      <w:r w:rsidRPr="008D6655">
        <w:rPr>
          <w:rFonts w:eastAsiaTheme="minorEastAsia"/>
        </w:rPr>
        <w:t>PUSCH</w:t>
      </w:r>
      <w:r>
        <w:tab/>
      </w:r>
      <w:r>
        <w:fldChar w:fldCharType="begin"/>
      </w:r>
      <w:r>
        <w:instrText xml:space="preserve"> PAGEREF _Toc124152134 \h </w:instrText>
      </w:r>
      <w:r>
        <w:fldChar w:fldCharType="separate"/>
      </w:r>
      <w:r>
        <w:t>47</w:t>
      </w:r>
      <w:r>
        <w:fldChar w:fldCharType="end"/>
      </w:r>
    </w:p>
    <w:p w14:paraId="48EB92C0" w14:textId="18CCF532"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4.10</w:t>
      </w:r>
      <w:r>
        <w:rPr>
          <w:rFonts w:asciiTheme="minorHAnsi" w:eastAsiaTheme="minorEastAsia" w:hAnsiTheme="minorHAnsi" w:cstheme="minorBidi"/>
          <w:sz w:val="22"/>
          <w:szCs w:val="22"/>
          <w:lang w:eastAsia="en-GB"/>
        </w:rPr>
        <w:tab/>
      </w:r>
      <w:r w:rsidRPr="008D6655">
        <w:rPr>
          <w:rFonts w:eastAsiaTheme="minorEastAsia"/>
        </w:rPr>
        <w:t>Requirements for contiguous and non-contiguous spectrum</w:t>
      </w:r>
      <w:r>
        <w:tab/>
      </w:r>
      <w:r>
        <w:fldChar w:fldCharType="begin"/>
      </w:r>
      <w:r>
        <w:instrText xml:space="preserve"> PAGEREF _Toc124152135 \h </w:instrText>
      </w:r>
      <w:r>
        <w:fldChar w:fldCharType="separate"/>
      </w:r>
      <w:r>
        <w:t>47</w:t>
      </w:r>
      <w:r>
        <w:fldChar w:fldCharType="end"/>
      </w:r>
    </w:p>
    <w:p w14:paraId="1069B50E" w14:textId="36E4591A"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4.11</w:t>
      </w:r>
      <w:r>
        <w:rPr>
          <w:rFonts w:asciiTheme="minorHAnsi" w:eastAsiaTheme="minorEastAsia" w:hAnsiTheme="minorHAnsi" w:cstheme="minorBidi"/>
          <w:sz w:val="22"/>
          <w:szCs w:val="22"/>
          <w:lang w:eastAsia="en-GB"/>
        </w:rPr>
        <w:tab/>
      </w:r>
      <w:r w:rsidRPr="008D6655">
        <w:rPr>
          <w:rFonts w:eastAsiaTheme="minorEastAsia"/>
        </w:rPr>
        <w:t>Requirements for IAB capable of multi-band operation</w:t>
      </w:r>
      <w:r>
        <w:tab/>
      </w:r>
      <w:r>
        <w:fldChar w:fldCharType="begin"/>
      </w:r>
      <w:r>
        <w:instrText xml:space="preserve"> PAGEREF _Toc124152136 \h </w:instrText>
      </w:r>
      <w:r>
        <w:fldChar w:fldCharType="separate"/>
      </w:r>
      <w:r>
        <w:t>47</w:t>
      </w:r>
      <w:r>
        <w:fldChar w:fldCharType="end"/>
      </w:r>
    </w:p>
    <w:p w14:paraId="4253A3BE" w14:textId="31507D6A"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4.12</w:t>
      </w:r>
      <w:r>
        <w:rPr>
          <w:rFonts w:asciiTheme="minorHAnsi" w:eastAsiaTheme="minorEastAsia" w:hAnsiTheme="minorHAnsi" w:cstheme="minorBidi"/>
          <w:sz w:val="22"/>
          <w:szCs w:val="22"/>
          <w:lang w:eastAsia="en-GB"/>
        </w:rPr>
        <w:tab/>
      </w:r>
      <w:r w:rsidRPr="008D6655">
        <w:rPr>
          <w:rFonts w:eastAsiaTheme="minorEastAsia"/>
        </w:rPr>
        <w:t>Format and interpretation of tests</w:t>
      </w:r>
      <w:r>
        <w:tab/>
      </w:r>
      <w:r>
        <w:fldChar w:fldCharType="begin"/>
      </w:r>
      <w:r>
        <w:instrText xml:space="preserve"> PAGEREF _Toc124152137 \h </w:instrText>
      </w:r>
      <w:r>
        <w:fldChar w:fldCharType="separate"/>
      </w:r>
      <w:r>
        <w:t>48</w:t>
      </w:r>
      <w:r>
        <w:fldChar w:fldCharType="end"/>
      </w:r>
    </w:p>
    <w:p w14:paraId="1DBD78B5" w14:textId="08E646E0"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4.13</w:t>
      </w:r>
      <w:r>
        <w:rPr>
          <w:rFonts w:asciiTheme="minorHAnsi" w:eastAsiaTheme="minorEastAsia" w:hAnsiTheme="minorHAnsi" w:cstheme="minorBidi"/>
          <w:sz w:val="22"/>
          <w:szCs w:val="22"/>
          <w:lang w:eastAsia="en-GB"/>
        </w:rPr>
        <w:tab/>
      </w:r>
      <w:r w:rsidRPr="008D6655">
        <w:rPr>
          <w:rFonts w:eastAsiaTheme="minorEastAsia"/>
        </w:rPr>
        <w:t>Test efficiency optimization</w:t>
      </w:r>
      <w:r>
        <w:tab/>
      </w:r>
      <w:r>
        <w:fldChar w:fldCharType="begin"/>
      </w:r>
      <w:r>
        <w:instrText xml:space="preserve"> PAGEREF _Toc124152138 \h </w:instrText>
      </w:r>
      <w:r>
        <w:fldChar w:fldCharType="separate"/>
      </w:r>
      <w:r>
        <w:t>49</w:t>
      </w:r>
      <w:r>
        <w:fldChar w:fldCharType="end"/>
      </w:r>
    </w:p>
    <w:p w14:paraId="08CC7294" w14:textId="62B68910" w:rsidR="00011C35" w:rsidRDefault="00011C35">
      <w:pPr>
        <w:pStyle w:val="TOC2"/>
        <w:rPr>
          <w:rFonts w:asciiTheme="minorHAnsi" w:eastAsiaTheme="minorEastAsia" w:hAnsiTheme="minorHAnsi" w:cstheme="minorBidi"/>
          <w:sz w:val="22"/>
          <w:szCs w:val="22"/>
          <w:lang w:eastAsia="en-GB"/>
        </w:rPr>
      </w:pPr>
      <w:r w:rsidRPr="008D6655">
        <w:rPr>
          <w:rFonts w:cs="Arial"/>
        </w:rPr>
        <w:t>4.14</w:t>
      </w:r>
      <w:r>
        <w:rPr>
          <w:rFonts w:asciiTheme="minorHAnsi" w:eastAsiaTheme="minorEastAsia" w:hAnsiTheme="minorHAnsi" w:cstheme="minorBidi"/>
          <w:sz w:val="22"/>
          <w:szCs w:val="22"/>
          <w:lang w:eastAsia="en-GB"/>
        </w:rPr>
        <w:tab/>
      </w:r>
      <w:r w:rsidRPr="008D6655">
        <w:rPr>
          <w:rFonts w:cs="Arial"/>
        </w:rPr>
        <w:t>Requirements for IAB-DU and IAB-MT capable of simultaneous operation</w:t>
      </w:r>
      <w:r>
        <w:tab/>
      </w:r>
      <w:r>
        <w:fldChar w:fldCharType="begin"/>
      </w:r>
      <w:r>
        <w:instrText xml:space="preserve"> PAGEREF _Toc124152139 \h </w:instrText>
      </w:r>
      <w:r>
        <w:fldChar w:fldCharType="separate"/>
      </w:r>
      <w:r>
        <w:t>51</w:t>
      </w:r>
      <w:r>
        <w:fldChar w:fldCharType="end"/>
      </w:r>
    </w:p>
    <w:p w14:paraId="26543B6F" w14:textId="6F25E307" w:rsidR="00011C35" w:rsidRDefault="00011C35">
      <w:pPr>
        <w:pStyle w:val="TOC1"/>
        <w:rPr>
          <w:rFonts w:asciiTheme="minorHAnsi" w:eastAsiaTheme="minorEastAsia" w:hAnsiTheme="minorHAnsi" w:cstheme="minorBidi"/>
          <w:szCs w:val="22"/>
          <w:lang w:eastAsia="en-GB"/>
        </w:rPr>
      </w:pPr>
      <w:r w:rsidRPr="008D6655">
        <w:rPr>
          <w:rFonts w:eastAsiaTheme="minorEastAsia"/>
        </w:rPr>
        <w:t>5</w:t>
      </w:r>
      <w:r>
        <w:rPr>
          <w:rFonts w:asciiTheme="minorHAnsi" w:eastAsiaTheme="minorEastAsia" w:hAnsiTheme="minorHAnsi" w:cstheme="minorBidi"/>
          <w:szCs w:val="22"/>
          <w:lang w:eastAsia="en-GB"/>
        </w:rPr>
        <w:tab/>
      </w:r>
      <w:r w:rsidRPr="008D6655">
        <w:rPr>
          <w:rFonts w:eastAsiaTheme="minorEastAsia"/>
        </w:rPr>
        <w:t>Operating bands and channel arrangement</w:t>
      </w:r>
      <w:r>
        <w:tab/>
      </w:r>
      <w:r>
        <w:fldChar w:fldCharType="begin"/>
      </w:r>
      <w:r>
        <w:instrText xml:space="preserve"> PAGEREF _Toc124152140 \h </w:instrText>
      </w:r>
      <w:r>
        <w:fldChar w:fldCharType="separate"/>
      </w:r>
      <w:r>
        <w:t>52</w:t>
      </w:r>
      <w:r>
        <w:fldChar w:fldCharType="end"/>
      </w:r>
    </w:p>
    <w:p w14:paraId="0878D67D" w14:textId="3235CFB1" w:rsidR="00011C35" w:rsidRDefault="00011C35">
      <w:pPr>
        <w:pStyle w:val="TOC1"/>
        <w:rPr>
          <w:rFonts w:asciiTheme="minorHAnsi" w:eastAsiaTheme="minorEastAsia" w:hAnsiTheme="minorHAnsi" w:cstheme="minorBidi"/>
          <w:szCs w:val="22"/>
          <w:lang w:eastAsia="en-GB"/>
        </w:rPr>
      </w:pPr>
      <w:r w:rsidRPr="008D6655">
        <w:rPr>
          <w:rFonts w:eastAsiaTheme="minorEastAsia"/>
        </w:rPr>
        <w:t>6</w:t>
      </w:r>
      <w:r>
        <w:rPr>
          <w:rFonts w:asciiTheme="minorHAnsi" w:eastAsiaTheme="minorEastAsia" w:hAnsiTheme="minorHAnsi" w:cstheme="minorBidi"/>
          <w:szCs w:val="22"/>
          <w:lang w:eastAsia="en-GB"/>
        </w:rPr>
        <w:tab/>
      </w:r>
      <w:r w:rsidRPr="008D6655">
        <w:rPr>
          <w:rFonts w:eastAsiaTheme="minorEastAsia"/>
        </w:rPr>
        <w:t>Conducted transmitter characteristics (IAB-DU and IAB-MT)</w:t>
      </w:r>
      <w:r>
        <w:tab/>
      </w:r>
      <w:r>
        <w:fldChar w:fldCharType="begin"/>
      </w:r>
      <w:r>
        <w:instrText xml:space="preserve"> PAGEREF _Toc124152141 \h </w:instrText>
      </w:r>
      <w:r>
        <w:fldChar w:fldCharType="separate"/>
      </w:r>
      <w:r>
        <w:t>52</w:t>
      </w:r>
      <w:r>
        <w:fldChar w:fldCharType="end"/>
      </w:r>
    </w:p>
    <w:p w14:paraId="1EC91FA0" w14:textId="541B56AC"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6.1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_Toc124152142 \h </w:instrText>
      </w:r>
      <w:r>
        <w:fldChar w:fldCharType="separate"/>
      </w:r>
      <w:r>
        <w:t>52</w:t>
      </w:r>
      <w:r>
        <w:fldChar w:fldCharType="end"/>
      </w:r>
    </w:p>
    <w:p w14:paraId="24CF0908" w14:textId="364CAEA8"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6.2</w:t>
      </w:r>
      <w:r>
        <w:rPr>
          <w:rFonts w:asciiTheme="minorHAnsi" w:eastAsiaTheme="minorEastAsia" w:hAnsiTheme="minorHAnsi" w:cstheme="minorBidi"/>
          <w:sz w:val="22"/>
          <w:szCs w:val="22"/>
          <w:lang w:eastAsia="en-GB"/>
        </w:rPr>
        <w:tab/>
      </w:r>
      <w:r w:rsidRPr="008D6655">
        <w:rPr>
          <w:rFonts w:eastAsiaTheme="minorEastAsia"/>
          <w:lang w:eastAsia="zh-CN"/>
        </w:rPr>
        <w:t xml:space="preserve">IAB </w:t>
      </w:r>
      <w:r w:rsidRPr="008D6655">
        <w:rPr>
          <w:rFonts w:eastAsiaTheme="minorEastAsia"/>
        </w:rPr>
        <w:t>output power</w:t>
      </w:r>
      <w:r>
        <w:tab/>
      </w:r>
      <w:r>
        <w:fldChar w:fldCharType="begin"/>
      </w:r>
      <w:r>
        <w:instrText xml:space="preserve"> PAGEREF _Toc124152143 \h </w:instrText>
      </w:r>
      <w:r>
        <w:fldChar w:fldCharType="separate"/>
      </w:r>
      <w:r>
        <w:t>52</w:t>
      </w:r>
      <w:r>
        <w:fldChar w:fldCharType="end"/>
      </w:r>
    </w:p>
    <w:p w14:paraId="359A2B75" w14:textId="61C38FF4"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_Toc124152144 \h </w:instrText>
      </w:r>
      <w:r>
        <w:fldChar w:fldCharType="separate"/>
      </w:r>
      <w:r>
        <w:t>52</w:t>
      </w:r>
      <w:r>
        <w:fldChar w:fldCharType="end"/>
      </w:r>
    </w:p>
    <w:p w14:paraId="76820024" w14:textId="6B58E56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_Toc124152145 \h </w:instrText>
      </w:r>
      <w:r>
        <w:fldChar w:fldCharType="separate"/>
      </w:r>
      <w:r>
        <w:t>53</w:t>
      </w:r>
      <w:r>
        <w:fldChar w:fldCharType="end"/>
      </w:r>
    </w:p>
    <w:p w14:paraId="744C60B5" w14:textId="3A5FBB5C"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_Toc124152146 \h </w:instrText>
      </w:r>
      <w:r>
        <w:fldChar w:fldCharType="separate"/>
      </w:r>
      <w:r>
        <w:t>53</w:t>
      </w:r>
      <w:r>
        <w:fldChar w:fldCharType="end"/>
      </w:r>
    </w:p>
    <w:p w14:paraId="3126F4DE" w14:textId="7CF78F54"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6.2.4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_Toc124152147 \h </w:instrText>
      </w:r>
      <w:r>
        <w:fldChar w:fldCharType="separate"/>
      </w:r>
      <w:r>
        <w:t>53</w:t>
      </w:r>
      <w:r>
        <w:fldChar w:fldCharType="end"/>
      </w:r>
    </w:p>
    <w:p w14:paraId="3E8CBEE4" w14:textId="698994C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6.2.4.1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_Toc124152148 \h </w:instrText>
      </w:r>
      <w:r>
        <w:fldChar w:fldCharType="separate"/>
      </w:r>
      <w:r>
        <w:t>53</w:t>
      </w:r>
      <w:r>
        <w:fldChar w:fldCharType="end"/>
      </w:r>
    </w:p>
    <w:p w14:paraId="38840D4A" w14:textId="19D1BD5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6.2.4.2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_Toc124152149 \h </w:instrText>
      </w:r>
      <w:r>
        <w:fldChar w:fldCharType="separate"/>
      </w:r>
      <w:r>
        <w:t>53</w:t>
      </w:r>
      <w:r>
        <w:fldChar w:fldCharType="end"/>
      </w:r>
    </w:p>
    <w:p w14:paraId="3CFEAF44" w14:textId="3A587232"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6.2.5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_Toc124152150 \h </w:instrText>
      </w:r>
      <w:r>
        <w:fldChar w:fldCharType="separate"/>
      </w:r>
      <w:r>
        <w:t>54</w:t>
      </w:r>
      <w:r>
        <w:fldChar w:fldCharType="end"/>
      </w:r>
    </w:p>
    <w:p w14:paraId="1196A650" w14:textId="05EB2D11"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6.3</w:t>
      </w:r>
      <w:r>
        <w:rPr>
          <w:rFonts w:asciiTheme="minorHAnsi" w:eastAsiaTheme="minorEastAsia" w:hAnsiTheme="minorHAnsi" w:cstheme="minorBidi"/>
          <w:sz w:val="22"/>
          <w:szCs w:val="22"/>
          <w:lang w:eastAsia="en-GB"/>
        </w:rPr>
        <w:tab/>
      </w:r>
      <w:r w:rsidRPr="008D6655">
        <w:rPr>
          <w:rFonts w:eastAsiaTheme="minorEastAsia"/>
        </w:rPr>
        <w:t>Output power dynamics</w:t>
      </w:r>
      <w:r>
        <w:tab/>
      </w:r>
      <w:r>
        <w:fldChar w:fldCharType="begin"/>
      </w:r>
      <w:r>
        <w:instrText xml:space="preserve"> PAGEREF _Toc124152151 \h </w:instrText>
      </w:r>
      <w:r>
        <w:fldChar w:fldCharType="separate"/>
      </w:r>
      <w:r>
        <w:t>54</w:t>
      </w:r>
      <w:r>
        <w:fldChar w:fldCharType="end"/>
      </w:r>
    </w:p>
    <w:p w14:paraId="5B770009" w14:textId="7AE18EDC"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6.3.1</w:t>
      </w:r>
      <w:r>
        <w:rPr>
          <w:rFonts w:asciiTheme="minorHAnsi" w:eastAsiaTheme="minorEastAsia" w:hAnsiTheme="minorHAnsi" w:cstheme="minorBidi"/>
          <w:sz w:val="22"/>
          <w:szCs w:val="22"/>
          <w:lang w:eastAsia="en-GB"/>
        </w:rPr>
        <w:tab/>
      </w:r>
      <w:r w:rsidRPr="008D6655">
        <w:rPr>
          <w:rFonts w:eastAsiaTheme="minorEastAsia"/>
        </w:rPr>
        <w:t>IAB-DU Output Power Dynamics</w:t>
      </w:r>
      <w:r>
        <w:tab/>
      </w:r>
      <w:r>
        <w:fldChar w:fldCharType="begin"/>
      </w:r>
      <w:r>
        <w:instrText xml:space="preserve"> PAGEREF _Toc124152152 \h </w:instrText>
      </w:r>
      <w:r>
        <w:fldChar w:fldCharType="separate"/>
      </w:r>
      <w:r>
        <w:t>54</w:t>
      </w:r>
      <w:r>
        <w:fldChar w:fldCharType="end"/>
      </w:r>
    </w:p>
    <w:p w14:paraId="7F494337" w14:textId="68BD421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6.3.1.1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_Toc124152153 \h </w:instrText>
      </w:r>
      <w:r>
        <w:fldChar w:fldCharType="separate"/>
      </w:r>
      <w:r>
        <w:t>54</w:t>
      </w:r>
      <w:r>
        <w:fldChar w:fldCharType="end"/>
      </w:r>
    </w:p>
    <w:p w14:paraId="38A48F0A" w14:textId="254E0E8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6.3.1.2</w:t>
      </w:r>
      <w:r>
        <w:rPr>
          <w:rFonts w:asciiTheme="minorHAnsi" w:eastAsiaTheme="minorEastAsia" w:hAnsiTheme="minorHAnsi" w:cstheme="minorBidi"/>
          <w:sz w:val="22"/>
          <w:szCs w:val="22"/>
          <w:lang w:eastAsia="en-GB"/>
        </w:rPr>
        <w:tab/>
      </w:r>
      <w:r w:rsidRPr="008D6655">
        <w:rPr>
          <w:rFonts w:eastAsiaTheme="minorEastAsia"/>
        </w:rPr>
        <w:t>RE power control dynamic range</w:t>
      </w:r>
      <w:r>
        <w:tab/>
      </w:r>
      <w:r>
        <w:fldChar w:fldCharType="begin"/>
      </w:r>
      <w:r>
        <w:instrText xml:space="preserve"> PAGEREF _Toc124152154 \h </w:instrText>
      </w:r>
      <w:r>
        <w:fldChar w:fldCharType="separate"/>
      </w:r>
      <w:r>
        <w:t>54</w:t>
      </w:r>
      <w:r>
        <w:fldChar w:fldCharType="end"/>
      </w:r>
    </w:p>
    <w:p w14:paraId="1C10486E" w14:textId="49BF303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_Toc124152155 \h </w:instrText>
      </w:r>
      <w:r>
        <w:fldChar w:fldCharType="separate"/>
      </w:r>
      <w:r>
        <w:t>54</w:t>
      </w:r>
      <w:r>
        <w:fldChar w:fldCharType="end"/>
      </w:r>
    </w:p>
    <w:p w14:paraId="37B7569D" w14:textId="07C02C1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_Toc124152156 \h </w:instrText>
      </w:r>
      <w:r>
        <w:fldChar w:fldCharType="separate"/>
      </w:r>
      <w:r>
        <w:t>54</w:t>
      </w:r>
      <w:r>
        <w:fldChar w:fldCharType="end"/>
      </w:r>
    </w:p>
    <w:p w14:paraId="0F8296C9" w14:textId="745DD6F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_Toc124152157 \h </w:instrText>
      </w:r>
      <w:r>
        <w:fldChar w:fldCharType="separate"/>
      </w:r>
      <w:r>
        <w:t>55</w:t>
      </w:r>
      <w:r>
        <w:fldChar w:fldCharType="end"/>
      </w:r>
    </w:p>
    <w:p w14:paraId="1FDF5704" w14:textId="5D24255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6.3.1.3</w:t>
      </w:r>
      <w:r>
        <w:rPr>
          <w:rFonts w:asciiTheme="minorHAnsi" w:eastAsiaTheme="minorEastAsia" w:hAnsiTheme="minorHAnsi" w:cstheme="minorBidi"/>
          <w:sz w:val="22"/>
          <w:szCs w:val="22"/>
          <w:lang w:eastAsia="en-GB"/>
        </w:rPr>
        <w:tab/>
      </w:r>
      <w:r w:rsidRPr="008D6655">
        <w:rPr>
          <w:rFonts w:eastAsiaTheme="minorEastAsia"/>
        </w:rPr>
        <w:t>Total power dynamic range</w:t>
      </w:r>
      <w:r>
        <w:tab/>
      </w:r>
      <w:r>
        <w:fldChar w:fldCharType="begin"/>
      </w:r>
      <w:r>
        <w:instrText xml:space="preserve"> PAGEREF _Toc124152158 \h </w:instrText>
      </w:r>
      <w:r>
        <w:fldChar w:fldCharType="separate"/>
      </w:r>
      <w:r>
        <w:t>55</w:t>
      </w:r>
      <w:r>
        <w:fldChar w:fldCharType="end"/>
      </w:r>
    </w:p>
    <w:p w14:paraId="5619FE8E" w14:textId="02CEE52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6.3.1.3.1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_Toc124152159 \h </w:instrText>
      </w:r>
      <w:r>
        <w:fldChar w:fldCharType="separate"/>
      </w:r>
      <w:r>
        <w:t>55</w:t>
      </w:r>
      <w:r>
        <w:fldChar w:fldCharType="end"/>
      </w:r>
    </w:p>
    <w:p w14:paraId="3E478014" w14:textId="33D6784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6.3.1.3.2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_Toc124152160 \h </w:instrText>
      </w:r>
      <w:r>
        <w:fldChar w:fldCharType="separate"/>
      </w:r>
      <w:r>
        <w:t>55</w:t>
      </w:r>
      <w:r>
        <w:fldChar w:fldCharType="end"/>
      </w:r>
    </w:p>
    <w:p w14:paraId="580947B8" w14:textId="3D1E4EC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6.3.1.3.3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_Toc124152161 \h </w:instrText>
      </w:r>
      <w:r>
        <w:fldChar w:fldCharType="separate"/>
      </w:r>
      <w:r>
        <w:t>55</w:t>
      </w:r>
      <w:r>
        <w:fldChar w:fldCharType="end"/>
      </w:r>
    </w:p>
    <w:p w14:paraId="7711507B" w14:textId="6623097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6.3.1.3.4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_Toc124152162 \h </w:instrText>
      </w:r>
      <w:r>
        <w:fldChar w:fldCharType="separate"/>
      </w:r>
      <w:r>
        <w:t>55</w:t>
      </w:r>
      <w:r>
        <w:fldChar w:fldCharType="end"/>
      </w:r>
    </w:p>
    <w:p w14:paraId="6E497B70" w14:textId="37E68195"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6.3.1.3.4.1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_Toc124152163 \h </w:instrText>
      </w:r>
      <w:r>
        <w:fldChar w:fldCharType="separate"/>
      </w:r>
      <w:r>
        <w:t>55</w:t>
      </w:r>
      <w:r>
        <w:fldChar w:fldCharType="end"/>
      </w:r>
    </w:p>
    <w:p w14:paraId="1411622A" w14:textId="3F0B97BE"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6.3.1.3.4.2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_Toc124152164 \h </w:instrText>
      </w:r>
      <w:r>
        <w:fldChar w:fldCharType="separate"/>
      </w:r>
      <w:r>
        <w:t>55</w:t>
      </w:r>
      <w:r>
        <w:fldChar w:fldCharType="end"/>
      </w:r>
    </w:p>
    <w:p w14:paraId="79EF9D14" w14:textId="4889440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6.3.1.3.5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_Toc124152165 \h </w:instrText>
      </w:r>
      <w:r>
        <w:fldChar w:fldCharType="separate"/>
      </w:r>
      <w:r>
        <w:t>56</w:t>
      </w:r>
      <w:r>
        <w:fldChar w:fldCharType="end"/>
      </w:r>
    </w:p>
    <w:p w14:paraId="7869EE77" w14:textId="207A2ADD"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6.3.2</w:t>
      </w:r>
      <w:r>
        <w:rPr>
          <w:rFonts w:asciiTheme="minorHAnsi" w:eastAsiaTheme="minorEastAsia" w:hAnsiTheme="minorHAnsi" w:cstheme="minorBidi"/>
          <w:sz w:val="22"/>
          <w:szCs w:val="22"/>
          <w:lang w:eastAsia="en-GB"/>
        </w:rPr>
        <w:tab/>
      </w:r>
      <w:r w:rsidRPr="008D6655">
        <w:rPr>
          <w:rFonts w:eastAsiaTheme="minorEastAsia"/>
        </w:rPr>
        <w:t>IAB-MT Output Power Dynamics</w:t>
      </w:r>
      <w:r>
        <w:tab/>
      </w:r>
      <w:r>
        <w:fldChar w:fldCharType="begin"/>
      </w:r>
      <w:r>
        <w:instrText xml:space="preserve"> PAGEREF _Toc124152166 \h </w:instrText>
      </w:r>
      <w:r>
        <w:fldChar w:fldCharType="separate"/>
      </w:r>
      <w:r>
        <w:t>56</w:t>
      </w:r>
      <w:r>
        <w:fldChar w:fldCharType="end"/>
      </w:r>
    </w:p>
    <w:p w14:paraId="12EE4225" w14:textId="0528D01C"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6.3.2.1</w:t>
      </w:r>
      <w:r>
        <w:rPr>
          <w:rFonts w:asciiTheme="minorHAnsi" w:eastAsiaTheme="minorEastAsia" w:hAnsiTheme="minorHAnsi" w:cstheme="minorBidi"/>
          <w:sz w:val="22"/>
          <w:szCs w:val="22"/>
          <w:lang w:eastAsia="en-GB"/>
        </w:rPr>
        <w:tab/>
      </w:r>
      <w:r w:rsidRPr="008D6655">
        <w:rPr>
          <w:rFonts w:eastAsiaTheme="minorEastAsia"/>
        </w:rPr>
        <w:t>Total power dynamic range</w:t>
      </w:r>
      <w:r>
        <w:tab/>
      </w:r>
      <w:r>
        <w:fldChar w:fldCharType="begin"/>
      </w:r>
      <w:r>
        <w:instrText xml:space="preserve"> PAGEREF _Toc124152167 \h </w:instrText>
      </w:r>
      <w:r>
        <w:fldChar w:fldCharType="separate"/>
      </w:r>
      <w:r>
        <w:t>56</w:t>
      </w:r>
      <w:r>
        <w:fldChar w:fldCharType="end"/>
      </w:r>
    </w:p>
    <w:p w14:paraId="596C431B" w14:textId="5F2D45CB"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6.3.2.1.1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_Toc124152168 \h </w:instrText>
      </w:r>
      <w:r>
        <w:fldChar w:fldCharType="separate"/>
      </w:r>
      <w:r>
        <w:t>56</w:t>
      </w:r>
      <w:r>
        <w:fldChar w:fldCharType="end"/>
      </w:r>
    </w:p>
    <w:p w14:paraId="29574F75" w14:textId="455A5B81"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6.3.2.1.2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_Toc124152169 \h </w:instrText>
      </w:r>
      <w:r>
        <w:fldChar w:fldCharType="separate"/>
      </w:r>
      <w:r>
        <w:t>56</w:t>
      </w:r>
      <w:r>
        <w:fldChar w:fldCharType="end"/>
      </w:r>
    </w:p>
    <w:p w14:paraId="158FFD85" w14:textId="58F6D66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6.3.2.1.3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_Toc124152170 \h </w:instrText>
      </w:r>
      <w:r>
        <w:fldChar w:fldCharType="separate"/>
      </w:r>
      <w:r>
        <w:t>56</w:t>
      </w:r>
      <w:r>
        <w:fldChar w:fldCharType="end"/>
      </w:r>
    </w:p>
    <w:p w14:paraId="4FFD8BC4" w14:textId="051A246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6.3.2.1.4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_Toc124152171 \h </w:instrText>
      </w:r>
      <w:r>
        <w:fldChar w:fldCharType="separate"/>
      </w:r>
      <w:r>
        <w:t>57</w:t>
      </w:r>
      <w:r>
        <w:fldChar w:fldCharType="end"/>
      </w:r>
    </w:p>
    <w:p w14:paraId="4CE7BDBC" w14:textId="4557509D"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6.3.2.1.4.1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_Toc124152172 \h </w:instrText>
      </w:r>
      <w:r>
        <w:fldChar w:fldCharType="separate"/>
      </w:r>
      <w:r>
        <w:t>57</w:t>
      </w:r>
      <w:r>
        <w:fldChar w:fldCharType="end"/>
      </w:r>
    </w:p>
    <w:p w14:paraId="7166C5D6" w14:textId="46FD0CC7"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6.3.2.1.4.2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_Toc124152173 \h </w:instrText>
      </w:r>
      <w:r>
        <w:fldChar w:fldCharType="separate"/>
      </w:r>
      <w:r>
        <w:t>57</w:t>
      </w:r>
      <w:r>
        <w:fldChar w:fldCharType="end"/>
      </w:r>
    </w:p>
    <w:p w14:paraId="0EC09C34" w14:textId="064A9EB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6.3.2.1.5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_Toc124152174 \h </w:instrText>
      </w:r>
      <w:r>
        <w:fldChar w:fldCharType="separate"/>
      </w:r>
      <w:r>
        <w:t>57</w:t>
      </w:r>
      <w:r>
        <w:fldChar w:fldCharType="end"/>
      </w:r>
    </w:p>
    <w:p w14:paraId="0E353B4E" w14:textId="79BEE6EC" w:rsidR="00011C35" w:rsidRDefault="00011C35">
      <w:pPr>
        <w:pStyle w:val="TOC4"/>
        <w:rPr>
          <w:rFonts w:asciiTheme="minorHAnsi" w:eastAsiaTheme="minorEastAsia" w:hAnsiTheme="minorHAnsi" w:cstheme="minorBidi"/>
          <w:sz w:val="22"/>
          <w:szCs w:val="22"/>
          <w:lang w:eastAsia="en-GB"/>
        </w:rPr>
      </w:pPr>
      <w:r w:rsidRPr="008D6655">
        <w:rPr>
          <w:rFonts w:eastAsia="MS Mincho"/>
        </w:rPr>
        <w:t>6.3.2.2</w:t>
      </w:r>
      <w:r>
        <w:rPr>
          <w:rFonts w:asciiTheme="minorHAnsi" w:eastAsiaTheme="minorEastAsia" w:hAnsiTheme="minorHAnsi" w:cstheme="minorBidi"/>
          <w:sz w:val="22"/>
          <w:szCs w:val="22"/>
          <w:lang w:eastAsia="en-GB"/>
        </w:rPr>
        <w:tab/>
      </w:r>
      <w:r w:rsidRPr="008D6655">
        <w:rPr>
          <w:rFonts w:eastAsia="MS Mincho"/>
        </w:rPr>
        <w:t>Relative power tolerance for local area IAB-MT</w:t>
      </w:r>
      <w:r>
        <w:tab/>
      </w:r>
      <w:r>
        <w:fldChar w:fldCharType="begin"/>
      </w:r>
      <w:r>
        <w:instrText xml:space="preserve"> PAGEREF _Toc124152175 \h </w:instrText>
      </w:r>
      <w:r>
        <w:fldChar w:fldCharType="separate"/>
      </w:r>
      <w:r>
        <w:t>57</w:t>
      </w:r>
      <w:r>
        <w:fldChar w:fldCharType="end"/>
      </w:r>
    </w:p>
    <w:p w14:paraId="2B30CC98" w14:textId="1B68092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_Toc124152176 \h </w:instrText>
      </w:r>
      <w:r>
        <w:fldChar w:fldCharType="separate"/>
      </w:r>
      <w:r>
        <w:t>57</w:t>
      </w:r>
      <w:r>
        <w:fldChar w:fldCharType="end"/>
      </w:r>
    </w:p>
    <w:p w14:paraId="0A25B1F9" w14:textId="5437C27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_Toc124152177 \h </w:instrText>
      </w:r>
      <w:r>
        <w:fldChar w:fldCharType="separate"/>
      </w:r>
      <w:r>
        <w:t>57</w:t>
      </w:r>
      <w:r>
        <w:fldChar w:fldCharType="end"/>
      </w:r>
    </w:p>
    <w:p w14:paraId="63294D42" w14:textId="6F38D6A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_Toc124152178 \h </w:instrText>
      </w:r>
      <w:r>
        <w:fldChar w:fldCharType="separate"/>
      </w:r>
      <w:r>
        <w:t>58</w:t>
      </w:r>
      <w:r>
        <w:fldChar w:fldCharType="end"/>
      </w:r>
    </w:p>
    <w:p w14:paraId="4285D8D5" w14:textId="70DC86EB" w:rsidR="00011C35" w:rsidRDefault="00011C35">
      <w:pPr>
        <w:pStyle w:val="TOC4"/>
        <w:rPr>
          <w:rFonts w:asciiTheme="minorHAnsi" w:eastAsiaTheme="minorEastAsia" w:hAnsiTheme="minorHAnsi" w:cstheme="minorBidi"/>
          <w:sz w:val="22"/>
          <w:szCs w:val="22"/>
          <w:lang w:eastAsia="en-GB"/>
        </w:rPr>
      </w:pPr>
      <w:r w:rsidRPr="008D6655">
        <w:rPr>
          <w:rFonts w:eastAsia="MS Mincho"/>
        </w:rPr>
        <w:lastRenderedPageBreak/>
        <w:t>6.3.2.3</w:t>
      </w:r>
      <w:r>
        <w:rPr>
          <w:rFonts w:asciiTheme="minorHAnsi" w:eastAsiaTheme="minorEastAsia" w:hAnsiTheme="minorHAnsi" w:cstheme="minorBidi"/>
          <w:sz w:val="22"/>
          <w:szCs w:val="22"/>
          <w:lang w:eastAsia="en-GB"/>
        </w:rPr>
        <w:tab/>
      </w:r>
      <w:r w:rsidRPr="008D6655">
        <w:rPr>
          <w:rFonts w:eastAsia="MS Mincho"/>
        </w:rPr>
        <w:t>Aggregate power tolerance for local area IAB-MT</w:t>
      </w:r>
      <w:r>
        <w:tab/>
      </w:r>
      <w:r>
        <w:fldChar w:fldCharType="begin"/>
      </w:r>
      <w:r>
        <w:instrText xml:space="preserve"> PAGEREF _Toc124152179 \h </w:instrText>
      </w:r>
      <w:r>
        <w:fldChar w:fldCharType="separate"/>
      </w:r>
      <w:r>
        <w:t>58</w:t>
      </w:r>
      <w:r>
        <w:fldChar w:fldCharType="end"/>
      </w:r>
    </w:p>
    <w:p w14:paraId="23DC46E3" w14:textId="5FD0CAD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6.3.2.3.1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_Toc124152180 \h </w:instrText>
      </w:r>
      <w:r>
        <w:fldChar w:fldCharType="separate"/>
      </w:r>
      <w:r>
        <w:t>58</w:t>
      </w:r>
      <w:r>
        <w:fldChar w:fldCharType="end"/>
      </w:r>
    </w:p>
    <w:p w14:paraId="54982E55" w14:textId="6B64A4B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6.3.2.3.2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_Toc124152181 \h </w:instrText>
      </w:r>
      <w:r>
        <w:fldChar w:fldCharType="separate"/>
      </w:r>
      <w:r>
        <w:t>58</w:t>
      </w:r>
      <w:r>
        <w:fldChar w:fldCharType="end"/>
      </w:r>
    </w:p>
    <w:p w14:paraId="6D3651BC" w14:textId="396474D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6.3.2.3.3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_Toc124152182 \h </w:instrText>
      </w:r>
      <w:r>
        <w:fldChar w:fldCharType="separate"/>
      </w:r>
      <w:r>
        <w:t>58</w:t>
      </w:r>
      <w:r>
        <w:fldChar w:fldCharType="end"/>
      </w:r>
    </w:p>
    <w:p w14:paraId="57EA97DA" w14:textId="6B466001"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6.4</w:t>
      </w:r>
      <w:r>
        <w:rPr>
          <w:rFonts w:asciiTheme="minorHAnsi" w:eastAsiaTheme="minorEastAsia" w:hAnsiTheme="minorHAnsi" w:cstheme="minorBidi"/>
          <w:sz w:val="22"/>
          <w:szCs w:val="22"/>
          <w:lang w:eastAsia="en-GB"/>
        </w:rPr>
        <w:tab/>
      </w:r>
      <w:r w:rsidRPr="008D6655">
        <w:rPr>
          <w:rFonts w:eastAsiaTheme="minorEastAsia"/>
        </w:rPr>
        <w:t>Transmit ON/OFF power</w:t>
      </w:r>
      <w:r>
        <w:tab/>
      </w:r>
      <w:r>
        <w:fldChar w:fldCharType="begin"/>
      </w:r>
      <w:r>
        <w:instrText xml:space="preserve"> PAGEREF _Toc124152183 \h </w:instrText>
      </w:r>
      <w:r>
        <w:fldChar w:fldCharType="separate"/>
      </w:r>
      <w:r>
        <w:t>58</w:t>
      </w:r>
      <w:r>
        <w:fldChar w:fldCharType="end"/>
      </w:r>
    </w:p>
    <w:p w14:paraId="5DD05817" w14:textId="0DD22A41"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6.4.1</w:t>
      </w:r>
      <w:r>
        <w:rPr>
          <w:rFonts w:asciiTheme="minorHAnsi" w:eastAsiaTheme="minorEastAsia" w:hAnsiTheme="minorHAnsi" w:cstheme="minorBidi"/>
          <w:sz w:val="22"/>
          <w:szCs w:val="22"/>
          <w:lang w:eastAsia="en-GB"/>
        </w:rPr>
        <w:tab/>
      </w:r>
      <w:r w:rsidRPr="008D6655">
        <w:rPr>
          <w:rFonts w:eastAsiaTheme="minorEastAsia"/>
        </w:rPr>
        <w:t>Transmitter OFF power</w:t>
      </w:r>
      <w:r>
        <w:tab/>
      </w:r>
      <w:r>
        <w:fldChar w:fldCharType="begin"/>
      </w:r>
      <w:r>
        <w:instrText xml:space="preserve"> PAGEREF _Toc124152184 \h </w:instrText>
      </w:r>
      <w:r>
        <w:fldChar w:fldCharType="separate"/>
      </w:r>
      <w:r>
        <w:t>58</w:t>
      </w:r>
      <w:r>
        <w:fldChar w:fldCharType="end"/>
      </w:r>
    </w:p>
    <w:p w14:paraId="1CD058A7" w14:textId="63AC2BE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6.4.1.1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_Toc124152185 \h </w:instrText>
      </w:r>
      <w:r>
        <w:fldChar w:fldCharType="separate"/>
      </w:r>
      <w:r>
        <w:t>58</w:t>
      </w:r>
      <w:r>
        <w:fldChar w:fldCharType="end"/>
      </w:r>
    </w:p>
    <w:p w14:paraId="7FE5C087" w14:textId="10D7AAF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6.4.1.2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_Toc124152186 \h </w:instrText>
      </w:r>
      <w:r>
        <w:fldChar w:fldCharType="separate"/>
      </w:r>
      <w:r>
        <w:t>58</w:t>
      </w:r>
      <w:r>
        <w:fldChar w:fldCharType="end"/>
      </w:r>
    </w:p>
    <w:p w14:paraId="2C17EE49" w14:textId="37D2189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6.4.1.3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_Toc124152187 \h </w:instrText>
      </w:r>
      <w:r>
        <w:fldChar w:fldCharType="separate"/>
      </w:r>
      <w:r>
        <w:t>58</w:t>
      </w:r>
      <w:r>
        <w:fldChar w:fldCharType="end"/>
      </w:r>
    </w:p>
    <w:p w14:paraId="2D1D2815" w14:textId="5533174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6.4.1.4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_Toc124152188 \h </w:instrText>
      </w:r>
      <w:r>
        <w:fldChar w:fldCharType="separate"/>
      </w:r>
      <w:r>
        <w:t>58</w:t>
      </w:r>
      <w:r>
        <w:fldChar w:fldCharType="end"/>
      </w:r>
    </w:p>
    <w:p w14:paraId="529784FF" w14:textId="69C0F62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6.4.1.5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_Toc124152189 \h </w:instrText>
      </w:r>
      <w:r>
        <w:fldChar w:fldCharType="separate"/>
      </w:r>
      <w:r>
        <w:t>59</w:t>
      </w:r>
      <w:r>
        <w:fldChar w:fldCharType="end"/>
      </w:r>
    </w:p>
    <w:p w14:paraId="19D5FC89" w14:textId="27EDEC58"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6.4.2</w:t>
      </w:r>
      <w:r>
        <w:rPr>
          <w:rFonts w:asciiTheme="minorHAnsi" w:eastAsiaTheme="minorEastAsia" w:hAnsiTheme="minorHAnsi" w:cstheme="minorBidi"/>
          <w:sz w:val="22"/>
          <w:szCs w:val="22"/>
          <w:lang w:eastAsia="en-GB"/>
        </w:rPr>
        <w:tab/>
      </w:r>
      <w:r w:rsidRPr="008D6655">
        <w:rPr>
          <w:rFonts w:eastAsiaTheme="minorEastAsia"/>
        </w:rPr>
        <w:t>Transmitter transient period</w:t>
      </w:r>
      <w:r>
        <w:tab/>
      </w:r>
      <w:r>
        <w:fldChar w:fldCharType="begin"/>
      </w:r>
      <w:r>
        <w:instrText xml:space="preserve"> PAGEREF _Toc124152190 \h </w:instrText>
      </w:r>
      <w:r>
        <w:fldChar w:fldCharType="separate"/>
      </w:r>
      <w:r>
        <w:t>59</w:t>
      </w:r>
      <w:r>
        <w:fldChar w:fldCharType="end"/>
      </w:r>
    </w:p>
    <w:p w14:paraId="4145DBB3" w14:textId="305C652A"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_Toc124152191 \h </w:instrText>
      </w:r>
      <w:r>
        <w:fldChar w:fldCharType="separate"/>
      </w:r>
      <w:r>
        <w:t>59</w:t>
      </w:r>
      <w:r>
        <w:fldChar w:fldCharType="end"/>
      </w:r>
    </w:p>
    <w:p w14:paraId="300A4A41" w14:textId="5C87D23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_Toc124152192 \h </w:instrText>
      </w:r>
      <w:r>
        <w:fldChar w:fldCharType="separate"/>
      </w:r>
      <w:r>
        <w:t>59</w:t>
      </w:r>
      <w:r>
        <w:fldChar w:fldCharType="end"/>
      </w:r>
    </w:p>
    <w:p w14:paraId="15CF6C7E" w14:textId="0C498978"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_Toc124152193 \h </w:instrText>
      </w:r>
      <w:r>
        <w:fldChar w:fldCharType="separate"/>
      </w:r>
      <w:r>
        <w:t>59</w:t>
      </w:r>
      <w:r>
        <w:fldChar w:fldCharType="end"/>
      </w:r>
    </w:p>
    <w:p w14:paraId="5181DF2F" w14:textId="09A32B28"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6.4.2.4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_Toc124152194 \h </w:instrText>
      </w:r>
      <w:r>
        <w:fldChar w:fldCharType="separate"/>
      </w:r>
      <w:r>
        <w:t>60</w:t>
      </w:r>
      <w:r>
        <w:fldChar w:fldCharType="end"/>
      </w:r>
    </w:p>
    <w:p w14:paraId="7E5BFDDD" w14:textId="21A386A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6.4.2.4.1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_Toc124152195 \h </w:instrText>
      </w:r>
      <w:r>
        <w:fldChar w:fldCharType="separate"/>
      </w:r>
      <w:r>
        <w:t>60</w:t>
      </w:r>
      <w:r>
        <w:fldChar w:fldCharType="end"/>
      </w:r>
    </w:p>
    <w:p w14:paraId="2A2707CA" w14:textId="354CBF9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6.4.2.4.2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_Toc124152196 \h </w:instrText>
      </w:r>
      <w:r>
        <w:fldChar w:fldCharType="separate"/>
      </w:r>
      <w:r>
        <w:t>60</w:t>
      </w:r>
      <w:r>
        <w:fldChar w:fldCharType="end"/>
      </w:r>
    </w:p>
    <w:p w14:paraId="366297A4" w14:textId="25442AC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6.4.2.5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_Toc124152197 \h </w:instrText>
      </w:r>
      <w:r>
        <w:fldChar w:fldCharType="separate"/>
      </w:r>
      <w:r>
        <w:t>60</w:t>
      </w:r>
      <w:r>
        <w:fldChar w:fldCharType="end"/>
      </w:r>
    </w:p>
    <w:p w14:paraId="7F603E73" w14:textId="435C69A9"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6.5</w:t>
      </w:r>
      <w:r>
        <w:rPr>
          <w:rFonts w:asciiTheme="minorHAnsi" w:eastAsiaTheme="minorEastAsia" w:hAnsiTheme="minorHAnsi" w:cstheme="minorBidi"/>
          <w:sz w:val="22"/>
          <w:szCs w:val="22"/>
          <w:lang w:eastAsia="en-GB"/>
        </w:rPr>
        <w:tab/>
      </w:r>
      <w:r w:rsidRPr="008D6655">
        <w:rPr>
          <w:rFonts w:eastAsiaTheme="minorEastAsia"/>
        </w:rPr>
        <w:t>Transmitted signal quality</w:t>
      </w:r>
      <w:r>
        <w:tab/>
      </w:r>
      <w:r>
        <w:fldChar w:fldCharType="begin"/>
      </w:r>
      <w:r>
        <w:instrText xml:space="preserve"> PAGEREF _Toc124152198 \h </w:instrText>
      </w:r>
      <w:r>
        <w:fldChar w:fldCharType="separate"/>
      </w:r>
      <w:r>
        <w:t>61</w:t>
      </w:r>
      <w:r>
        <w:fldChar w:fldCharType="end"/>
      </w:r>
    </w:p>
    <w:p w14:paraId="2A48B3BF" w14:textId="4FEC8717"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6.5.1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_Toc124152199 \h </w:instrText>
      </w:r>
      <w:r>
        <w:fldChar w:fldCharType="separate"/>
      </w:r>
      <w:r>
        <w:t>61</w:t>
      </w:r>
      <w:r>
        <w:fldChar w:fldCharType="end"/>
      </w:r>
    </w:p>
    <w:p w14:paraId="42246481" w14:textId="581329A2"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6.5.2</w:t>
      </w:r>
      <w:r>
        <w:rPr>
          <w:rFonts w:asciiTheme="minorHAnsi" w:eastAsiaTheme="minorEastAsia" w:hAnsiTheme="minorHAnsi" w:cstheme="minorBidi"/>
          <w:sz w:val="22"/>
          <w:szCs w:val="22"/>
          <w:lang w:eastAsia="en-GB"/>
        </w:rPr>
        <w:tab/>
      </w:r>
      <w:r w:rsidRPr="008D6655">
        <w:rPr>
          <w:rFonts w:eastAsiaTheme="minorEastAsia"/>
        </w:rPr>
        <w:t>Frequency error</w:t>
      </w:r>
      <w:r>
        <w:tab/>
      </w:r>
      <w:r>
        <w:fldChar w:fldCharType="begin"/>
      </w:r>
      <w:r>
        <w:instrText xml:space="preserve"> PAGEREF _Toc124152200 \h </w:instrText>
      </w:r>
      <w:r>
        <w:fldChar w:fldCharType="separate"/>
      </w:r>
      <w:r>
        <w:t>61</w:t>
      </w:r>
      <w:r>
        <w:fldChar w:fldCharType="end"/>
      </w:r>
    </w:p>
    <w:p w14:paraId="09307299" w14:textId="793B2D30" w:rsidR="00011C35" w:rsidRDefault="00011C3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8D6655">
        <w:rPr>
          <w:rFonts w:eastAsiaTheme="minorEastAsia"/>
        </w:rPr>
        <w:t>IAB-DU frequency error</w:t>
      </w:r>
      <w:r>
        <w:tab/>
      </w:r>
      <w:r>
        <w:fldChar w:fldCharType="begin"/>
      </w:r>
      <w:r>
        <w:instrText xml:space="preserve"> PAGEREF _Toc124152201 \h </w:instrText>
      </w:r>
      <w:r>
        <w:fldChar w:fldCharType="separate"/>
      </w:r>
      <w:r>
        <w:t>61</w:t>
      </w:r>
      <w:r>
        <w:fldChar w:fldCharType="end"/>
      </w:r>
    </w:p>
    <w:p w14:paraId="22A900DF" w14:textId="16A5872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6.5.2.1.1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_Toc124152202 \h </w:instrText>
      </w:r>
      <w:r>
        <w:fldChar w:fldCharType="separate"/>
      </w:r>
      <w:r>
        <w:t>61</w:t>
      </w:r>
      <w:r>
        <w:fldChar w:fldCharType="end"/>
      </w:r>
    </w:p>
    <w:p w14:paraId="489321B6" w14:textId="27F1127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6.5.2.1.2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_Toc124152203 \h </w:instrText>
      </w:r>
      <w:r>
        <w:fldChar w:fldCharType="separate"/>
      </w:r>
      <w:r>
        <w:t>61</w:t>
      </w:r>
      <w:r>
        <w:fldChar w:fldCharType="end"/>
      </w:r>
    </w:p>
    <w:p w14:paraId="4F810D85" w14:textId="4D193AD6"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6.5.2.1.3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_Toc124152204 \h </w:instrText>
      </w:r>
      <w:r>
        <w:fldChar w:fldCharType="separate"/>
      </w:r>
      <w:r>
        <w:t>61</w:t>
      </w:r>
      <w:r>
        <w:fldChar w:fldCharType="end"/>
      </w:r>
    </w:p>
    <w:p w14:paraId="24F08F52" w14:textId="0BAE52E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6.5.2.1.4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_Toc124152205 \h </w:instrText>
      </w:r>
      <w:r>
        <w:fldChar w:fldCharType="separate"/>
      </w:r>
      <w:r>
        <w:t>61</w:t>
      </w:r>
      <w:r>
        <w:fldChar w:fldCharType="end"/>
      </w:r>
    </w:p>
    <w:p w14:paraId="3BB6F4C3" w14:textId="5E89F22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6.5.2.1.5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_Toc124152206 \h </w:instrText>
      </w:r>
      <w:r>
        <w:fldChar w:fldCharType="separate"/>
      </w:r>
      <w:r>
        <w:t>61</w:t>
      </w:r>
      <w:r>
        <w:fldChar w:fldCharType="end"/>
      </w:r>
    </w:p>
    <w:p w14:paraId="74D8AA9D" w14:textId="739C5B79" w:rsidR="00011C35" w:rsidRDefault="00011C35">
      <w:pPr>
        <w:pStyle w:val="TOC4"/>
        <w:rPr>
          <w:rFonts w:asciiTheme="minorHAnsi" w:eastAsiaTheme="minorEastAsia" w:hAnsiTheme="minorHAnsi" w:cstheme="minorBidi"/>
          <w:sz w:val="22"/>
          <w:szCs w:val="22"/>
          <w:lang w:eastAsia="en-GB"/>
        </w:rPr>
      </w:pPr>
      <w:r>
        <w:t>6.5.2.</w:t>
      </w:r>
      <w:r w:rsidRPr="008D6655">
        <w:rPr>
          <w:rFonts w:eastAsiaTheme="minorEastAsia"/>
        </w:rPr>
        <w:t>2</w:t>
      </w:r>
      <w:r>
        <w:rPr>
          <w:rFonts w:asciiTheme="minorHAnsi" w:eastAsiaTheme="minorEastAsia" w:hAnsiTheme="minorHAnsi" w:cstheme="minorBidi"/>
          <w:sz w:val="22"/>
          <w:szCs w:val="22"/>
          <w:lang w:eastAsia="en-GB"/>
        </w:rPr>
        <w:tab/>
      </w:r>
      <w:r w:rsidRPr="008D6655">
        <w:rPr>
          <w:rFonts w:eastAsiaTheme="minorEastAsia"/>
        </w:rPr>
        <w:t>IAB-MT frequency error</w:t>
      </w:r>
      <w:r>
        <w:tab/>
      </w:r>
      <w:r>
        <w:fldChar w:fldCharType="begin"/>
      </w:r>
      <w:r>
        <w:instrText xml:space="preserve"> PAGEREF _Toc124152207 \h </w:instrText>
      </w:r>
      <w:r>
        <w:fldChar w:fldCharType="separate"/>
      </w:r>
      <w:r>
        <w:t>62</w:t>
      </w:r>
      <w:r>
        <w:fldChar w:fldCharType="end"/>
      </w:r>
    </w:p>
    <w:p w14:paraId="371637B5" w14:textId="53C3A06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_Toc124152208 \h </w:instrText>
      </w:r>
      <w:r>
        <w:fldChar w:fldCharType="separate"/>
      </w:r>
      <w:r>
        <w:t>62</w:t>
      </w:r>
      <w:r>
        <w:fldChar w:fldCharType="end"/>
      </w:r>
    </w:p>
    <w:p w14:paraId="6A63D92B" w14:textId="6427BAB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_Toc124152209 \h </w:instrText>
      </w:r>
      <w:r>
        <w:fldChar w:fldCharType="separate"/>
      </w:r>
      <w:r>
        <w:t>62</w:t>
      </w:r>
      <w:r>
        <w:fldChar w:fldCharType="end"/>
      </w:r>
    </w:p>
    <w:p w14:paraId="138F2C3A" w14:textId="2053357C"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_Toc124152210 \h </w:instrText>
      </w:r>
      <w:r>
        <w:fldChar w:fldCharType="separate"/>
      </w:r>
      <w:r>
        <w:t>62</w:t>
      </w:r>
      <w:r>
        <w:fldChar w:fldCharType="end"/>
      </w:r>
    </w:p>
    <w:p w14:paraId="76A06C3B" w14:textId="66C30E9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6.5.2.2.4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_Toc124152211 \h </w:instrText>
      </w:r>
      <w:r>
        <w:fldChar w:fldCharType="separate"/>
      </w:r>
      <w:r>
        <w:t>62</w:t>
      </w:r>
      <w:r>
        <w:fldChar w:fldCharType="end"/>
      </w:r>
    </w:p>
    <w:p w14:paraId="0365185C" w14:textId="0ABB170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6.5.2.2.5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_Toc124152212 \h </w:instrText>
      </w:r>
      <w:r>
        <w:fldChar w:fldCharType="separate"/>
      </w:r>
      <w:r>
        <w:t>62</w:t>
      </w:r>
      <w:r>
        <w:fldChar w:fldCharType="end"/>
      </w:r>
    </w:p>
    <w:p w14:paraId="58643DE3" w14:textId="51B98D70"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6.5.3</w:t>
      </w:r>
      <w:r>
        <w:rPr>
          <w:rFonts w:asciiTheme="minorHAnsi" w:eastAsiaTheme="minorEastAsia" w:hAnsiTheme="minorHAnsi" w:cstheme="minorBidi"/>
          <w:sz w:val="22"/>
          <w:szCs w:val="22"/>
          <w:lang w:eastAsia="en-GB"/>
        </w:rPr>
        <w:tab/>
      </w:r>
      <w:r w:rsidRPr="008D6655">
        <w:rPr>
          <w:rFonts w:eastAsiaTheme="minorEastAsia"/>
        </w:rPr>
        <w:t>Modulation quality</w:t>
      </w:r>
      <w:r>
        <w:tab/>
      </w:r>
      <w:r>
        <w:fldChar w:fldCharType="begin"/>
      </w:r>
      <w:r>
        <w:instrText xml:space="preserve"> PAGEREF _Toc124152213 \h </w:instrText>
      </w:r>
      <w:r>
        <w:fldChar w:fldCharType="separate"/>
      </w:r>
      <w:r>
        <w:t>62</w:t>
      </w:r>
      <w:r>
        <w:fldChar w:fldCharType="end"/>
      </w:r>
    </w:p>
    <w:p w14:paraId="18A71DB6" w14:textId="594EFB3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6.5.3.1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_Toc124152214 \h </w:instrText>
      </w:r>
      <w:r>
        <w:fldChar w:fldCharType="separate"/>
      </w:r>
      <w:r>
        <w:t>62</w:t>
      </w:r>
      <w:r>
        <w:fldChar w:fldCharType="end"/>
      </w:r>
    </w:p>
    <w:p w14:paraId="5E2B8656" w14:textId="139FD42C"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6.5.3.2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_Toc124152215 \h </w:instrText>
      </w:r>
      <w:r>
        <w:fldChar w:fldCharType="separate"/>
      </w:r>
      <w:r>
        <w:t>62</w:t>
      </w:r>
      <w:r>
        <w:fldChar w:fldCharType="end"/>
      </w:r>
    </w:p>
    <w:p w14:paraId="46CD8C6D" w14:textId="08D53610"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6.5.3.3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_Toc124152216 \h </w:instrText>
      </w:r>
      <w:r>
        <w:fldChar w:fldCharType="separate"/>
      </w:r>
      <w:r>
        <w:t>62</w:t>
      </w:r>
      <w:r>
        <w:fldChar w:fldCharType="end"/>
      </w:r>
    </w:p>
    <w:p w14:paraId="5690FCC0" w14:textId="023CF8A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6.5.3.4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_Toc124152217 \h </w:instrText>
      </w:r>
      <w:r>
        <w:fldChar w:fldCharType="separate"/>
      </w:r>
      <w:r>
        <w:t>63</w:t>
      </w:r>
      <w:r>
        <w:fldChar w:fldCharType="end"/>
      </w:r>
    </w:p>
    <w:p w14:paraId="133D32B6" w14:textId="367409CB"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6.5.3.4.1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_Toc124152218 \h </w:instrText>
      </w:r>
      <w:r>
        <w:fldChar w:fldCharType="separate"/>
      </w:r>
      <w:r>
        <w:t>63</w:t>
      </w:r>
      <w:r>
        <w:fldChar w:fldCharType="end"/>
      </w:r>
    </w:p>
    <w:p w14:paraId="2DCF253E" w14:textId="5F2B55F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6.5.3.4.2</w:t>
      </w:r>
      <w:r>
        <w:rPr>
          <w:rFonts w:asciiTheme="minorHAnsi" w:eastAsiaTheme="minorEastAsia" w:hAnsiTheme="minorHAnsi" w:cstheme="minorBidi"/>
          <w:sz w:val="22"/>
          <w:szCs w:val="22"/>
          <w:lang w:eastAsia="en-GB"/>
        </w:rPr>
        <w:tab/>
      </w:r>
      <w:r w:rsidRPr="008D6655">
        <w:rPr>
          <w:rFonts w:eastAsiaTheme="minorEastAsia"/>
        </w:rPr>
        <w:t>Procedure for IAB-DU</w:t>
      </w:r>
      <w:r>
        <w:tab/>
      </w:r>
      <w:r>
        <w:fldChar w:fldCharType="begin"/>
      </w:r>
      <w:r>
        <w:instrText xml:space="preserve"> PAGEREF _Toc124152219 \h </w:instrText>
      </w:r>
      <w:r>
        <w:fldChar w:fldCharType="separate"/>
      </w:r>
      <w:r>
        <w:t>63</w:t>
      </w:r>
      <w:r>
        <w:fldChar w:fldCharType="end"/>
      </w:r>
    </w:p>
    <w:p w14:paraId="7ED48D0B" w14:textId="337C5B2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6.5.3.4.3</w:t>
      </w:r>
      <w:r>
        <w:rPr>
          <w:rFonts w:asciiTheme="minorHAnsi" w:eastAsiaTheme="minorEastAsia" w:hAnsiTheme="minorHAnsi" w:cstheme="minorBidi"/>
          <w:sz w:val="22"/>
          <w:szCs w:val="22"/>
          <w:lang w:eastAsia="en-GB"/>
        </w:rPr>
        <w:tab/>
      </w:r>
      <w:r w:rsidRPr="008D6655">
        <w:rPr>
          <w:rFonts w:eastAsiaTheme="minorEastAsia"/>
        </w:rPr>
        <w:t>Procedure for IAB-MT</w:t>
      </w:r>
      <w:r>
        <w:tab/>
      </w:r>
      <w:r>
        <w:fldChar w:fldCharType="begin"/>
      </w:r>
      <w:r>
        <w:instrText xml:space="preserve"> PAGEREF _Toc124152220 \h </w:instrText>
      </w:r>
      <w:r>
        <w:fldChar w:fldCharType="separate"/>
      </w:r>
      <w:r>
        <w:t>64</w:t>
      </w:r>
      <w:r>
        <w:fldChar w:fldCharType="end"/>
      </w:r>
    </w:p>
    <w:p w14:paraId="3B33D0D0" w14:textId="4F413E6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6.5.3.5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_Toc124152221 \h </w:instrText>
      </w:r>
      <w:r>
        <w:fldChar w:fldCharType="separate"/>
      </w:r>
      <w:r>
        <w:t>64</w:t>
      </w:r>
      <w:r>
        <w:fldChar w:fldCharType="end"/>
      </w:r>
    </w:p>
    <w:p w14:paraId="4DDE921B" w14:textId="5E8E3D62"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6.5.4</w:t>
      </w:r>
      <w:r>
        <w:rPr>
          <w:rFonts w:asciiTheme="minorHAnsi" w:eastAsiaTheme="minorEastAsia" w:hAnsiTheme="minorHAnsi" w:cstheme="minorBidi"/>
          <w:sz w:val="22"/>
          <w:szCs w:val="22"/>
          <w:lang w:eastAsia="en-GB"/>
        </w:rPr>
        <w:tab/>
      </w:r>
      <w:r w:rsidRPr="008D6655">
        <w:rPr>
          <w:rFonts w:eastAsiaTheme="minorEastAsia"/>
        </w:rPr>
        <w:t>Time alignment error</w:t>
      </w:r>
      <w:r>
        <w:tab/>
      </w:r>
      <w:r>
        <w:fldChar w:fldCharType="begin"/>
      </w:r>
      <w:r>
        <w:instrText xml:space="preserve"> PAGEREF _Toc124152222 \h </w:instrText>
      </w:r>
      <w:r>
        <w:fldChar w:fldCharType="separate"/>
      </w:r>
      <w:r>
        <w:t>65</w:t>
      </w:r>
      <w:r>
        <w:fldChar w:fldCharType="end"/>
      </w:r>
    </w:p>
    <w:p w14:paraId="6E97E7C7" w14:textId="00388B43"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6.5.4.1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_Toc124152223 \h </w:instrText>
      </w:r>
      <w:r>
        <w:fldChar w:fldCharType="separate"/>
      </w:r>
      <w:r>
        <w:t>65</w:t>
      </w:r>
      <w:r>
        <w:fldChar w:fldCharType="end"/>
      </w:r>
    </w:p>
    <w:p w14:paraId="54A3B28E" w14:textId="49C7149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6.5.4.2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_Toc124152224 \h </w:instrText>
      </w:r>
      <w:r>
        <w:fldChar w:fldCharType="separate"/>
      </w:r>
      <w:r>
        <w:t>66</w:t>
      </w:r>
      <w:r>
        <w:fldChar w:fldCharType="end"/>
      </w:r>
    </w:p>
    <w:p w14:paraId="2705D5C4" w14:textId="2ACEF01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6.5.4.3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_Toc124152225 \h </w:instrText>
      </w:r>
      <w:r>
        <w:fldChar w:fldCharType="separate"/>
      </w:r>
      <w:r>
        <w:t>66</w:t>
      </w:r>
      <w:r>
        <w:fldChar w:fldCharType="end"/>
      </w:r>
    </w:p>
    <w:p w14:paraId="25E6946D" w14:textId="282F5C88"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6.5.4.4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_Toc124152226 \h </w:instrText>
      </w:r>
      <w:r>
        <w:fldChar w:fldCharType="separate"/>
      </w:r>
      <w:r>
        <w:t>66</w:t>
      </w:r>
      <w:r>
        <w:fldChar w:fldCharType="end"/>
      </w:r>
    </w:p>
    <w:p w14:paraId="19D8D35F" w14:textId="3BA27FC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6.5.4.4.1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_Toc124152227 \h </w:instrText>
      </w:r>
      <w:r>
        <w:fldChar w:fldCharType="separate"/>
      </w:r>
      <w:r>
        <w:t>66</w:t>
      </w:r>
      <w:r>
        <w:fldChar w:fldCharType="end"/>
      </w:r>
    </w:p>
    <w:p w14:paraId="2E3198B6" w14:textId="10B1E8D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6.5.4.4.2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_Toc124152228 \h </w:instrText>
      </w:r>
      <w:r>
        <w:fldChar w:fldCharType="separate"/>
      </w:r>
      <w:r>
        <w:t>66</w:t>
      </w:r>
      <w:r>
        <w:fldChar w:fldCharType="end"/>
      </w:r>
    </w:p>
    <w:p w14:paraId="3FBC569C" w14:textId="3EF2B1EA"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6.5.4.5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_Toc124152229 \h </w:instrText>
      </w:r>
      <w:r>
        <w:fldChar w:fldCharType="separate"/>
      </w:r>
      <w:r>
        <w:t>67</w:t>
      </w:r>
      <w:r>
        <w:fldChar w:fldCharType="end"/>
      </w:r>
    </w:p>
    <w:p w14:paraId="37536601" w14:textId="6972EA94" w:rsidR="00011C35" w:rsidRDefault="00011C3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_Toc124152230 \h </w:instrText>
      </w:r>
      <w:r>
        <w:fldChar w:fldCharType="separate"/>
      </w:r>
      <w:r>
        <w:t>67</w:t>
      </w:r>
      <w:r>
        <w:fldChar w:fldCharType="end"/>
      </w:r>
    </w:p>
    <w:p w14:paraId="157D0B35" w14:textId="4E1A3D37" w:rsidR="00011C35" w:rsidRDefault="00011C35">
      <w:pPr>
        <w:pStyle w:val="TOC4"/>
        <w:rPr>
          <w:rFonts w:asciiTheme="minorHAnsi" w:eastAsiaTheme="minorEastAsia" w:hAnsiTheme="minorHAnsi" w:cstheme="minorBidi"/>
          <w:sz w:val="22"/>
          <w:szCs w:val="22"/>
          <w:lang w:eastAsia="en-GB"/>
        </w:rPr>
      </w:pPr>
      <w:r w:rsidRPr="008D6655">
        <w:rPr>
          <w:rFonts w:eastAsia="DengXian"/>
        </w:rPr>
        <w:t>6.5.5.1</w:t>
      </w:r>
      <w:r>
        <w:rPr>
          <w:rFonts w:asciiTheme="minorHAnsi" w:eastAsiaTheme="minorEastAsia" w:hAnsiTheme="minorHAnsi" w:cstheme="minorBidi"/>
          <w:sz w:val="22"/>
          <w:szCs w:val="22"/>
          <w:lang w:eastAsia="en-GB"/>
        </w:rPr>
        <w:tab/>
      </w:r>
      <w:r w:rsidRPr="008D6655">
        <w:rPr>
          <w:rFonts w:eastAsia="DengXian"/>
        </w:rPr>
        <w:t>Definition and applicability</w:t>
      </w:r>
      <w:r>
        <w:tab/>
      </w:r>
      <w:r>
        <w:fldChar w:fldCharType="begin"/>
      </w:r>
      <w:r>
        <w:instrText xml:space="preserve"> PAGEREF _Toc124152231 \h </w:instrText>
      </w:r>
      <w:r>
        <w:fldChar w:fldCharType="separate"/>
      </w:r>
      <w:r>
        <w:t>67</w:t>
      </w:r>
      <w:r>
        <w:fldChar w:fldCharType="end"/>
      </w:r>
    </w:p>
    <w:p w14:paraId="7923B7BB" w14:textId="5EE57F44" w:rsidR="00011C35" w:rsidRDefault="00011C35">
      <w:pPr>
        <w:pStyle w:val="TOC4"/>
        <w:rPr>
          <w:rFonts w:asciiTheme="minorHAnsi" w:eastAsiaTheme="minorEastAsia" w:hAnsiTheme="minorHAnsi" w:cstheme="minorBidi"/>
          <w:sz w:val="22"/>
          <w:szCs w:val="22"/>
          <w:lang w:eastAsia="en-GB"/>
        </w:rPr>
      </w:pPr>
      <w:r w:rsidRPr="008D6655">
        <w:rPr>
          <w:rFonts w:eastAsia="DengXian"/>
        </w:rPr>
        <w:t>6.5.5.2</w:t>
      </w:r>
      <w:r>
        <w:rPr>
          <w:rFonts w:asciiTheme="minorHAnsi" w:eastAsiaTheme="minorEastAsia" w:hAnsiTheme="minorHAnsi" w:cstheme="minorBidi"/>
          <w:sz w:val="22"/>
          <w:szCs w:val="22"/>
          <w:lang w:eastAsia="en-GB"/>
        </w:rPr>
        <w:tab/>
      </w:r>
      <w:r w:rsidRPr="008D6655">
        <w:rPr>
          <w:rFonts w:eastAsia="DengXian"/>
        </w:rPr>
        <w:t>Minimum requirement</w:t>
      </w:r>
      <w:r>
        <w:tab/>
      </w:r>
      <w:r>
        <w:fldChar w:fldCharType="begin"/>
      </w:r>
      <w:r>
        <w:instrText xml:space="preserve"> PAGEREF _Toc124152232 \h </w:instrText>
      </w:r>
      <w:r>
        <w:fldChar w:fldCharType="separate"/>
      </w:r>
      <w:r>
        <w:t>67</w:t>
      </w:r>
      <w:r>
        <w:fldChar w:fldCharType="end"/>
      </w:r>
    </w:p>
    <w:p w14:paraId="6A4C8C13" w14:textId="787C728E" w:rsidR="00011C35" w:rsidRDefault="00011C35">
      <w:pPr>
        <w:pStyle w:val="TOC4"/>
        <w:rPr>
          <w:rFonts w:asciiTheme="minorHAnsi" w:eastAsiaTheme="minorEastAsia" w:hAnsiTheme="minorHAnsi" w:cstheme="minorBidi"/>
          <w:sz w:val="22"/>
          <w:szCs w:val="22"/>
          <w:lang w:eastAsia="en-GB"/>
        </w:rPr>
      </w:pPr>
      <w:r w:rsidRPr="008D6655">
        <w:rPr>
          <w:rFonts w:eastAsia="DengXian"/>
        </w:rPr>
        <w:t>6.5.5.3</w:t>
      </w:r>
      <w:r>
        <w:rPr>
          <w:rFonts w:asciiTheme="minorHAnsi" w:eastAsiaTheme="minorEastAsia" w:hAnsiTheme="minorHAnsi" w:cstheme="minorBidi"/>
          <w:sz w:val="22"/>
          <w:szCs w:val="22"/>
          <w:lang w:eastAsia="en-GB"/>
        </w:rPr>
        <w:tab/>
      </w:r>
      <w:r w:rsidRPr="008D6655">
        <w:rPr>
          <w:rFonts w:eastAsia="DengXian"/>
        </w:rPr>
        <w:t>Test purpose</w:t>
      </w:r>
      <w:r>
        <w:tab/>
      </w:r>
      <w:r>
        <w:fldChar w:fldCharType="begin"/>
      </w:r>
      <w:r>
        <w:instrText xml:space="preserve"> PAGEREF _Toc124152233 \h </w:instrText>
      </w:r>
      <w:r>
        <w:fldChar w:fldCharType="separate"/>
      </w:r>
      <w:r>
        <w:t>67</w:t>
      </w:r>
      <w:r>
        <w:fldChar w:fldCharType="end"/>
      </w:r>
    </w:p>
    <w:p w14:paraId="15A69A95" w14:textId="46E55FD3" w:rsidR="00011C35" w:rsidRDefault="00011C35">
      <w:pPr>
        <w:pStyle w:val="TOC4"/>
        <w:rPr>
          <w:rFonts w:asciiTheme="minorHAnsi" w:eastAsiaTheme="minorEastAsia" w:hAnsiTheme="minorHAnsi" w:cstheme="minorBidi"/>
          <w:sz w:val="22"/>
          <w:szCs w:val="22"/>
          <w:lang w:eastAsia="en-GB"/>
        </w:rPr>
      </w:pPr>
      <w:r w:rsidRPr="008D6655">
        <w:rPr>
          <w:rFonts w:eastAsia="DengXian"/>
        </w:rPr>
        <w:t>6.5.5.4</w:t>
      </w:r>
      <w:r>
        <w:rPr>
          <w:rFonts w:asciiTheme="minorHAnsi" w:eastAsiaTheme="minorEastAsia" w:hAnsiTheme="minorHAnsi" w:cstheme="minorBidi"/>
          <w:sz w:val="22"/>
          <w:szCs w:val="22"/>
          <w:lang w:eastAsia="en-GB"/>
        </w:rPr>
        <w:tab/>
      </w:r>
      <w:r w:rsidRPr="008D6655">
        <w:rPr>
          <w:rFonts w:eastAsia="DengXian"/>
        </w:rPr>
        <w:t>Method of test</w:t>
      </w:r>
      <w:r>
        <w:tab/>
      </w:r>
      <w:r>
        <w:fldChar w:fldCharType="begin"/>
      </w:r>
      <w:r>
        <w:instrText xml:space="preserve"> PAGEREF _Toc124152234 \h </w:instrText>
      </w:r>
      <w:r>
        <w:fldChar w:fldCharType="separate"/>
      </w:r>
      <w:r>
        <w:t>67</w:t>
      </w:r>
      <w:r>
        <w:fldChar w:fldCharType="end"/>
      </w:r>
    </w:p>
    <w:p w14:paraId="33850C43" w14:textId="10F6F3D7" w:rsidR="00011C35" w:rsidRDefault="00011C35">
      <w:pPr>
        <w:pStyle w:val="TOC5"/>
        <w:rPr>
          <w:rFonts w:asciiTheme="minorHAnsi" w:eastAsiaTheme="minorEastAsia" w:hAnsiTheme="minorHAnsi" w:cstheme="minorBidi"/>
          <w:sz w:val="22"/>
          <w:szCs w:val="22"/>
          <w:lang w:eastAsia="en-GB"/>
        </w:rPr>
      </w:pPr>
      <w:r w:rsidRPr="008D6655">
        <w:rPr>
          <w:rFonts w:eastAsia="DengXian"/>
        </w:rPr>
        <w:t>6.5.5.4.1</w:t>
      </w:r>
      <w:r>
        <w:rPr>
          <w:rFonts w:asciiTheme="minorHAnsi" w:eastAsiaTheme="minorEastAsia" w:hAnsiTheme="minorHAnsi" w:cstheme="minorBidi"/>
          <w:sz w:val="22"/>
          <w:szCs w:val="22"/>
          <w:lang w:eastAsia="en-GB"/>
        </w:rPr>
        <w:tab/>
      </w:r>
      <w:r w:rsidRPr="008D6655">
        <w:rPr>
          <w:rFonts w:eastAsia="DengXian"/>
        </w:rPr>
        <w:t>Initial conditions</w:t>
      </w:r>
      <w:r>
        <w:tab/>
      </w:r>
      <w:r>
        <w:fldChar w:fldCharType="begin"/>
      </w:r>
      <w:r>
        <w:instrText xml:space="preserve"> PAGEREF _Toc124152235 \h </w:instrText>
      </w:r>
      <w:r>
        <w:fldChar w:fldCharType="separate"/>
      </w:r>
      <w:r>
        <w:t>67</w:t>
      </w:r>
      <w:r>
        <w:fldChar w:fldCharType="end"/>
      </w:r>
    </w:p>
    <w:p w14:paraId="123440C8" w14:textId="55462905" w:rsidR="00011C35" w:rsidRDefault="00011C35">
      <w:pPr>
        <w:pStyle w:val="TOC5"/>
        <w:rPr>
          <w:rFonts w:asciiTheme="minorHAnsi" w:eastAsiaTheme="minorEastAsia" w:hAnsiTheme="minorHAnsi" w:cstheme="minorBidi"/>
          <w:sz w:val="22"/>
          <w:szCs w:val="22"/>
          <w:lang w:eastAsia="en-GB"/>
        </w:rPr>
      </w:pPr>
      <w:r w:rsidRPr="008D6655">
        <w:rPr>
          <w:rFonts w:eastAsia="DengXian"/>
        </w:rPr>
        <w:t>6.5.5.4.2</w:t>
      </w:r>
      <w:r>
        <w:rPr>
          <w:rFonts w:asciiTheme="minorHAnsi" w:eastAsiaTheme="minorEastAsia" w:hAnsiTheme="minorHAnsi" w:cstheme="minorBidi"/>
          <w:sz w:val="22"/>
          <w:szCs w:val="22"/>
          <w:lang w:eastAsia="en-GB"/>
        </w:rPr>
        <w:tab/>
      </w:r>
      <w:r w:rsidRPr="008D6655">
        <w:rPr>
          <w:rFonts w:eastAsia="DengXian"/>
        </w:rPr>
        <w:t>Procedure</w:t>
      </w:r>
      <w:r>
        <w:tab/>
      </w:r>
      <w:r>
        <w:fldChar w:fldCharType="begin"/>
      </w:r>
      <w:r>
        <w:instrText xml:space="preserve"> PAGEREF _Toc124152236 \h </w:instrText>
      </w:r>
      <w:r>
        <w:fldChar w:fldCharType="separate"/>
      </w:r>
      <w:r>
        <w:t>67</w:t>
      </w:r>
      <w:r>
        <w:fldChar w:fldCharType="end"/>
      </w:r>
    </w:p>
    <w:p w14:paraId="79A5F558" w14:textId="70A2BD79" w:rsidR="00011C35" w:rsidRDefault="00011C35">
      <w:pPr>
        <w:pStyle w:val="TOC4"/>
        <w:rPr>
          <w:rFonts w:asciiTheme="minorHAnsi" w:eastAsiaTheme="minorEastAsia" w:hAnsiTheme="minorHAnsi" w:cstheme="minorBidi"/>
          <w:sz w:val="22"/>
          <w:szCs w:val="22"/>
          <w:lang w:eastAsia="en-GB"/>
        </w:rPr>
      </w:pPr>
      <w:r w:rsidRPr="008D6655">
        <w:rPr>
          <w:rFonts w:eastAsia="DengXian"/>
        </w:rPr>
        <w:t>6.5.5.5</w:t>
      </w:r>
      <w:r>
        <w:rPr>
          <w:rFonts w:asciiTheme="minorHAnsi" w:eastAsiaTheme="minorEastAsia" w:hAnsiTheme="minorHAnsi" w:cstheme="minorBidi"/>
          <w:sz w:val="22"/>
          <w:szCs w:val="22"/>
          <w:lang w:eastAsia="en-GB"/>
        </w:rPr>
        <w:tab/>
      </w:r>
      <w:r w:rsidRPr="008D6655">
        <w:rPr>
          <w:rFonts w:eastAsia="DengXian"/>
        </w:rPr>
        <w:t>Test requirement</w:t>
      </w:r>
      <w:r>
        <w:tab/>
      </w:r>
      <w:r>
        <w:fldChar w:fldCharType="begin"/>
      </w:r>
      <w:r>
        <w:instrText xml:space="preserve"> PAGEREF _Toc124152237 \h </w:instrText>
      </w:r>
      <w:r>
        <w:fldChar w:fldCharType="separate"/>
      </w:r>
      <w:r>
        <w:t>68</w:t>
      </w:r>
      <w:r>
        <w:fldChar w:fldCharType="end"/>
      </w:r>
    </w:p>
    <w:p w14:paraId="6EC2361D" w14:textId="4E15E8E3"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6.6</w:t>
      </w:r>
      <w:r>
        <w:rPr>
          <w:rFonts w:asciiTheme="minorHAnsi" w:eastAsiaTheme="minorEastAsia" w:hAnsiTheme="minorHAnsi" w:cstheme="minorBidi"/>
          <w:sz w:val="22"/>
          <w:szCs w:val="22"/>
          <w:lang w:eastAsia="en-GB"/>
        </w:rPr>
        <w:tab/>
      </w:r>
      <w:r w:rsidRPr="008D6655">
        <w:rPr>
          <w:rFonts w:eastAsiaTheme="minorEastAsia"/>
        </w:rPr>
        <w:t>Unwanted emissions</w:t>
      </w:r>
      <w:r>
        <w:tab/>
      </w:r>
      <w:r>
        <w:fldChar w:fldCharType="begin"/>
      </w:r>
      <w:r>
        <w:instrText xml:space="preserve"> PAGEREF _Toc124152238 \h </w:instrText>
      </w:r>
      <w:r>
        <w:fldChar w:fldCharType="separate"/>
      </w:r>
      <w:r>
        <w:t>68</w:t>
      </w:r>
      <w:r>
        <w:fldChar w:fldCharType="end"/>
      </w:r>
    </w:p>
    <w:p w14:paraId="2BA2EE32" w14:textId="487A8C36"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6.6.1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_Toc124152239 \h </w:instrText>
      </w:r>
      <w:r>
        <w:fldChar w:fldCharType="separate"/>
      </w:r>
      <w:r>
        <w:t>68</w:t>
      </w:r>
      <w:r>
        <w:fldChar w:fldCharType="end"/>
      </w:r>
    </w:p>
    <w:p w14:paraId="2498D127" w14:textId="143AD02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6.6.2</w:t>
      </w:r>
      <w:r>
        <w:rPr>
          <w:rFonts w:asciiTheme="minorHAnsi" w:eastAsiaTheme="minorEastAsia" w:hAnsiTheme="minorHAnsi" w:cstheme="minorBidi"/>
          <w:sz w:val="22"/>
          <w:szCs w:val="22"/>
          <w:lang w:eastAsia="en-GB"/>
        </w:rPr>
        <w:tab/>
      </w:r>
      <w:r w:rsidRPr="008D6655">
        <w:rPr>
          <w:rFonts w:eastAsiaTheme="minorEastAsia"/>
        </w:rPr>
        <w:t>Occupied bandwidth</w:t>
      </w:r>
      <w:r>
        <w:tab/>
      </w:r>
      <w:r>
        <w:fldChar w:fldCharType="begin"/>
      </w:r>
      <w:r>
        <w:instrText xml:space="preserve"> PAGEREF _Toc124152240 \h </w:instrText>
      </w:r>
      <w:r>
        <w:fldChar w:fldCharType="separate"/>
      </w:r>
      <w:r>
        <w:t>69</w:t>
      </w:r>
      <w:r>
        <w:fldChar w:fldCharType="end"/>
      </w:r>
    </w:p>
    <w:p w14:paraId="159C889B" w14:textId="0B3F249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lastRenderedPageBreak/>
        <w:t>6.6.2.1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_Toc124152241 \h </w:instrText>
      </w:r>
      <w:r>
        <w:fldChar w:fldCharType="separate"/>
      </w:r>
      <w:r>
        <w:t>69</w:t>
      </w:r>
      <w:r>
        <w:fldChar w:fldCharType="end"/>
      </w:r>
    </w:p>
    <w:p w14:paraId="31316811" w14:textId="5B4FEDC1" w:rsidR="00011C35" w:rsidRDefault="00011C35">
      <w:pPr>
        <w:pStyle w:val="TOC4"/>
        <w:rPr>
          <w:rFonts w:asciiTheme="minorHAnsi" w:eastAsiaTheme="minorEastAsia" w:hAnsiTheme="minorHAnsi" w:cstheme="minorBidi"/>
          <w:sz w:val="22"/>
          <w:szCs w:val="22"/>
          <w:lang w:eastAsia="en-GB"/>
        </w:rPr>
      </w:pPr>
      <w:r w:rsidRPr="008D6655">
        <w:rPr>
          <w:rFonts w:eastAsia="MS Gothic"/>
          <w:lang w:eastAsia="zh-CN"/>
        </w:rPr>
        <w:t>6.6.2.2</w:t>
      </w:r>
      <w:r>
        <w:rPr>
          <w:rFonts w:asciiTheme="minorHAnsi" w:eastAsiaTheme="minorEastAsia" w:hAnsiTheme="minorHAnsi" w:cstheme="minorBidi"/>
          <w:sz w:val="22"/>
          <w:szCs w:val="22"/>
          <w:lang w:eastAsia="en-GB"/>
        </w:rPr>
        <w:tab/>
      </w:r>
      <w:r w:rsidRPr="008D6655">
        <w:rPr>
          <w:rFonts w:eastAsia="MS Gothic"/>
          <w:lang w:eastAsia="zh-CN"/>
        </w:rPr>
        <w:t>Minimum Requirements</w:t>
      </w:r>
      <w:r>
        <w:tab/>
      </w:r>
      <w:r>
        <w:fldChar w:fldCharType="begin"/>
      </w:r>
      <w:r>
        <w:instrText xml:space="preserve"> PAGEREF _Toc124152242 \h </w:instrText>
      </w:r>
      <w:r>
        <w:fldChar w:fldCharType="separate"/>
      </w:r>
      <w:r>
        <w:t>69</w:t>
      </w:r>
      <w:r>
        <w:fldChar w:fldCharType="end"/>
      </w:r>
    </w:p>
    <w:p w14:paraId="4F723223" w14:textId="03E82BC0"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zh-CN"/>
        </w:rPr>
        <w:t>6.6.2.3</w:t>
      </w:r>
      <w:r>
        <w:rPr>
          <w:rFonts w:asciiTheme="minorHAnsi" w:eastAsiaTheme="minorEastAsia" w:hAnsiTheme="minorHAnsi" w:cstheme="minorBidi"/>
          <w:sz w:val="22"/>
          <w:szCs w:val="22"/>
          <w:lang w:eastAsia="en-GB"/>
        </w:rPr>
        <w:tab/>
      </w:r>
      <w:r w:rsidRPr="008D6655">
        <w:rPr>
          <w:rFonts w:eastAsiaTheme="minorEastAsia"/>
          <w:lang w:eastAsia="zh-CN"/>
        </w:rPr>
        <w:t>Test purpose</w:t>
      </w:r>
      <w:r>
        <w:tab/>
      </w:r>
      <w:r>
        <w:fldChar w:fldCharType="begin"/>
      </w:r>
      <w:r>
        <w:instrText xml:space="preserve"> PAGEREF _Toc124152243 \h </w:instrText>
      </w:r>
      <w:r>
        <w:fldChar w:fldCharType="separate"/>
      </w:r>
      <w:r>
        <w:t>69</w:t>
      </w:r>
      <w:r>
        <w:fldChar w:fldCharType="end"/>
      </w:r>
    </w:p>
    <w:p w14:paraId="6AFA3A02" w14:textId="4A0611DA" w:rsidR="00011C35" w:rsidRDefault="00011C35">
      <w:pPr>
        <w:pStyle w:val="TOC4"/>
        <w:rPr>
          <w:rFonts w:asciiTheme="minorHAnsi" w:eastAsiaTheme="minorEastAsia" w:hAnsiTheme="minorHAnsi" w:cstheme="minorBidi"/>
          <w:sz w:val="22"/>
          <w:szCs w:val="22"/>
          <w:lang w:eastAsia="en-GB"/>
        </w:rPr>
      </w:pPr>
      <w:r w:rsidRPr="008D6655">
        <w:rPr>
          <w:rFonts w:eastAsia="MS Gothic"/>
          <w:lang w:eastAsia="zh-CN"/>
        </w:rPr>
        <w:t>6.6.2.4</w:t>
      </w:r>
      <w:r>
        <w:rPr>
          <w:rFonts w:asciiTheme="minorHAnsi" w:eastAsiaTheme="minorEastAsia" w:hAnsiTheme="minorHAnsi" w:cstheme="minorBidi"/>
          <w:sz w:val="22"/>
          <w:szCs w:val="22"/>
          <w:lang w:eastAsia="en-GB"/>
        </w:rPr>
        <w:tab/>
      </w:r>
      <w:r w:rsidRPr="008D6655">
        <w:rPr>
          <w:rFonts w:eastAsia="MS Gothic"/>
          <w:lang w:eastAsia="zh-CN"/>
        </w:rPr>
        <w:t>Method of test</w:t>
      </w:r>
      <w:r>
        <w:tab/>
      </w:r>
      <w:r>
        <w:fldChar w:fldCharType="begin"/>
      </w:r>
      <w:r>
        <w:instrText xml:space="preserve"> PAGEREF _Toc124152244 \h </w:instrText>
      </w:r>
      <w:r>
        <w:fldChar w:fldCharType="separate"/>
      </w:r>
      <w:r>
        <w:t>69</w:t>
      </w:r>
      <w:r>
        <w:fldChar w:fldCharType="end"/>
      </w:r>
    </w:p>
    <w:p w14:paraId="1C906201" w14:textId="4DAAF08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zh-CN"/>
        </w:rPr>
        <w:t>6.6.2.4.1</w:t>
      </w:r>
      <w:r>
        <w:rPr>
          <w:rFonts w:asciiTheme="minorHAnsi" w:eastAsiaTheme="minorEastAsia" w:hAnsiTheme="minorHAnsi" w:cstheme="minorBidi"/>
          <w:sz w:val="22"/>
          <w:szCs w:val="22"/>
          <w:lang w:eastAsia="en-GB"/>
        </w:rPr>
        <w:tab/>
      </w:r>
      <w:r w:rsidRPr="008D6655">
        <w:rPr>
          <w:rFonts w:eastAsiaTheme="minorEastAsia"/>
          <w:lang w:eastAsia="zh-CN"/>
        </w:rPr>
        <w:t>Initial conditions</w:t>
      </w:r>
      <w:r>
        <w:tab/>
      </w:r>
      <w:r>
        <w:fldChar w:fldCharType="begin"/>
      </w:r>
      <w:r>
        <w:instrText xml:space="preserve"> PAGEREF _Toc124152245 \h </w:instrText>
      </w:r>
      <w:r>
        <w:fldChar w:fldCharType="separate"/>
      </w:r>
      <w:r>
        <w:t>69</w:t>
      </w:r>
      <w:r>
        <w:fldChar w:fldCharType="end"/>
      </w:r>
    </w:p>
    <w:p w14:paraId="6A0C7CD4" w14:textId="0AAA136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zh-CN"/>
        </w:rPr>
        <w:t>6.6.2.4.2</w:t>
      </w:r>
      <w:r>
        <w:rPr>
          <w:rFonts w:asciiTheme="minorHAnsi" w:eastAsiaTheme="minorEastAsia" w:hAnsiTheme="minorHAnsi" w:cstheme="minorBidi"/>
          <w:sz w:val="22"/>
          <w:szCs w:val="22"/>
          <w:lang w:eastAsia="en-GB"/>
        </w:rPr>
        <w:tab/>
      </w:r>
      <w:r w:rsidRPr="008D6655">
        <w:rPr>
          <w:rFonts w:eastAsiaTheme="minorEastAsia"/>
          <w:lang w:eastAsia="zh-CN"/>
        </w:rPr>
        <w:t>Procedure</w:t>
      </w:r>
      <w:r>
        <w:tab/>
      </w:r>
      <w:r>
        <w:fldChar w:fldCharType="begin"/>
      </w:r>
      <w:r>
        <w:instrText xml:space="preserve"> PAGEREF _Toc124152246 \h </w:instrText>
      </w:r>
      <w:r>
        <w:fldChar w:fldCharType="separate"/>
      </w:r>
      <w:r>
        <w:t>70</w:t>
      </w:r>
      <w:r>
        <w:fldChar w:fldCharType="end"/>
      </w:r>
    </w:p>
    <w:p w14:paraId="7C1DC141" w14:textId="6907EC8D" w:rsidR="00011C35" w:rsidRDefault="00011C35">
      <w:pPr>
        <w:pStyle w:val="TOC4"/>
        <w:rPr>
          <w:rFonts w:asciiTheme="minorHAnsi" w:eastAsiaTheme="minorEastAsia" w:hAnsiTheme="minorHAnsi" w:cstheme="minorBidi"/>
          <w:sz w:val="22"/>
          <w:szCs w:val="22"/>
          <w:lang w:eastAsia="en-GB"/>
        </w:rPr>
      </w:pPr>
      <w:r w:rsidRPr="008D6655">
        <w:rPr>
          <w:rFonts w:eastAsia="MS Gothic"/>
          <w:lang w:eastAsia="zh-CN"/>
        </w:rPr>
        <w:t>6.6.2.5</w:t>
      </w:r>
      <w:r>
        <w:rPr>
          <w:rFonts w:asciiTheme="minorHAnsi" w:eastAsiaTheme="minorEastAsia" w:hAnsiTheme="minorHAnsi" w:cstheme="minorBidi"/>
          <w:sz w:val="22"/>
          <w:szCs w:val="22"/>
          <w:lang w:eastAsia="en-GB"/>
        </w:rPr>
        <w:tab/>
      </w:r>
      <w:r w:rsidRPr="008D6655">
        <w:rPr>
          <w:rFonts w:eastAsia="MS Gothic"/>
          <w:lang w:eastAsia="zh-CN"/>
        </w:rPr>
        <w:t>Test requirements</w:t>
      </w:r>
      <w:r>
        <w:tab/>
      </w:r>
      <w:r>
        <w:fldChar w:fldCharType="begin"/>
      </w:r>
      <w:r>
        <w:instrText xml:space="preserve"> PAGEREF _Toc124152247 \h </w:instrText>
      </w:r>
      <w:r>
        <w:fldChar w:fldCharType="separate"/>
      </w:r>
      <w:r>
        <w:t>70</w:t>
      </w:r>
      <w:r>
        <w:fldChar w:fldCharType="end"/>
      </w:r>
    </w:p>
    <w:p w14:paraId="1C8BDE91" w14:textId="662F6D53"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6.6.3</w:t>
      </w:r>
      <w:r>
        <w:rPr>
          <w:rFonts w:asciiTheme="minorHAnsi" w:eastAsiaTheme="minorEastAsia" w:hAnsiTheme="minorHAnsi" w:cstheme="minorBidi"/>
          <w:sz w:val="22"/>
          <w:szCs w:val="22"/>
          <w:lang w:eastAsia="en-GB"/>
        </w:rPr>
        <w:tab/>
      </w:r>
      <w:r w:rsidRPr="008D6655">
        <w:rPr>
          <w:rFonts w:eastAsiaTheme="minorEastAsia"/>
        </w:rPr>
        <w:t>Adjacent Channel Leakage Power Ratio</w:t>
      </w:r>
      <w:r>
        <w:tab/>
      </w:r>
      <w:r>
        <w:fldChar w:fldCharType="begin"/>
      </w:r>
      <w:r>
        <w:instrText xml:space="preserve"> PAGEREF _Toc124152248 \h </w:instrText>
      </w:r>
      <w:r>
        <w:fldChar w:fldCharType="separate"/>
      </w:r>
      <w:r>
        <w:t>70</w:t>
      </w:r>
      <w:r>
        <w:fldChar w:fldCharType="end"/>
      </w:r>
    </w:p>
    <w:p w14:paraId="3CE60F35" w14:textId="4D1498F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6.6.3.1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_Toc124152249 \h </w:instrText>
      </w:r>
      <w:r>
        <w:fldChar w:fldCharType="separate"/>
      </w:r>
      <w:r>
        <w:t>70</w:t>
      </w:r>
      <w:r>
        <w:fldChar w:fldCharType="end"/>
      </w:r>
    </w:p>
    <w:p w14:paraId="60E23660" w14:textId="0D11E0D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6.6.3.2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_Toc124152250 \h </w:instrText>
      </w:r>
      <w:r>
        <w:fldChar w:fldCharType="separate"/>
      </w:r>
      <w:r>
        <w:t>71</w:t>
      </w:r>
      <w:r>
        <w:fldChar w:fldCharType="end"/>
      </w:r>
    </w:p>
    <w:p w14:paraId="614CDDB6" w14:textId="6F2D0BD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6.6.3.3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_Toc124152251 \h </w:instrText>
      </w:r>
      <w:r>
        <w:fldChar w:fldCharType="separate"/>
      </w:r>
      <w:r>
        <w:t>71</w:t>
      </w:r>
      <w:r>
        <w:fldChar w:fldCharType="end"/>
      </w:r>
    </w:p>
    <w:p w14:paraId="5CE26AFA" w14:textId="40EAB2E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6.6.3.4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_Toc124152252 \h </w:instrText>
      </w:r>
      <w:r>
        <w:fldChar w:fldCharType="separate"/>
      </w:r>
      <w:r>
        <w:t>71</w:t>
      </w:r>
      <w:r>
        <w:fldChar w:fldCharType="end"/>
      </w:r>
    </w:p>
    <w:p w14:paraId="752EED2E" w14:textId="26C3412C"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6.6.3.4.1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_Toc124152253 \h </w:instrText>
      </w:r>
      <w:r>
        <w:fldChar w:fldCharType="separate"/>
      </w:r>
      <w:r>
        <w:t>71</w:t>
      </w:r>
      <w:r>
        <w:fldChar w:fldCharType="end"/>
      </w:r>
    </w:p>
    <w:p w14:paraId="244E0149" w14:textId="4329275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6.6.3.4.2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_Toc124152254 \h </w:instrText>
      </w:r>
      <w:r>
        <w:fldChar w:fldCharType="separate"/>
      </w:r>
      <w:r>
        <w:t>71</w:t>
      </w:r>
      <w:r>
        <w:fldChar w:fldCharType="end"/>
      </w:r>
    </w:p>
    <w:p w14:paraId="5F9425DC" w14:textId="75CFE040"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6.6.3.5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_Toc124152255 \h </w:instrText>
      </w:r>
      <w:r>
        <w:fldChar w:fldCharType="separate"/>
      </w:r>
      <w:r>
        <w:t>72</w:t>
      </w:r>
      <w:r>
        <w:fldChar w:fldCharType="end"/>
      </w:r>
    </w:p>
    <w:p w14:paraId="517D48AE" w14:textId="69C1095B"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6.6.3.5.1</w:t>
      </w:r>
      <w:r>
        <w:rPr>
          <w:rFonts w:asciiTheme="minorHAnsi" w:eastAsiaTheme="minorEastAsia" w:hAnsiTheme="minorHAnsi" w:cstheme="minorBidi"/>
          <w:sz w:val="22"/>
          <w:szCs w:val="22"/>
          <w:lang w:eastAsia="en-GB"/>
        </w:rPr>
        <w:tab/>
      </w:r>
      <w:r w:rsidRPr="008D6655">
        <w:rPr>
          <w:rFonts w:eastAsiaTheme="minorEastAsia"/>
        </w:rPr>
        <w:t>General requirements</w:t>
      </w:r>
      <w:r>
        <w:tab/>
      </w:r>
      <w:r>
        <w:fldChar w:fldCharType="begin"/>
      </w:r>
      <w:r>
        <w:instrText xml:space="preserve"> PAGEREF _Toc124152256 \h </w:instrText>
      </w:r>
      <w:r>
        <w:fldChar w:fldCharType="separate"/>
      </w:r>
      <w:r>
        <w:t>72</w:t>
      </w:r>
      <w:r>
        <w:fldChar w:fldCharType="end"/>
      </w:r>
    </w:p>
    <w:p w14:paraId="4E5A1A4B" w14:textId="5F3E2416"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6.6.3.5.2</w:t>
      </w:r>
      <w:r>
        <w:rPr>
          <w:rFonts w:asciiTheme="minorHAnsi" w:eastAsiaTheme="minorEastAsia" w:hAnsiTheme="minorHAnsi" w:cstheme="minorBidi"/>
          <w:sz w:val="22"/>
          <w:szCs w:val="22"/>
          <w:lang w:eastAsia="en-GB"/>
        </w:rPr>
        <w:tab/>
      </w:r>
      <w:r w:rsidRPr="008D6655">
        <w:rPr>
          <w:rFonts w:eastAsiaTheme="minorEastAsia"/>
          <w:lang w:eastAsia="zh-CN"/>
        </w:rPr>
        <w:t>Limits and</w:t>
      </w:r>
      <w:r w:rsidRPr="008D6655">
        <w:rPr>
          <w:rFonts w:eastAsiaTheme="minorEastAsia"/>
        </w:rPr>
        <w:t xml:space="preserve"> </w:t>
      </w:r>
      <w:r w:rsidRPr="008D6655">
        <w:rPr>
          <w:rFonts w:eastAsiaTheme="minorEastAsia"/>
          <w:i/>
        </w:rPr>
        <w:t>basic limits</w:t>
      </w:r>
      <w:r>
        <w:tab/>
      </w:r>
      <w:r>
        <w:fldChar w:fldCharType="begin"/>
      </w:r>
      <w:r>
        <w:instrText xml:space="preserve"> PAGEREF _Toc124152257 \h </w:instrText>
      </w:r>
      <w:r>
        <w:fldChar w:fldCharType="separate"/>
      </w:r>
      <w:r>
        <w:t>72</w:t>
      </w:r>
      <w:r>
        <w:fldChar w:fldCharType="end"/>
      </w:r>
    </w:p>
    <w:p w14:paraId="71AF9C57" w14:textId="5B12D34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6.6.3.5.3</w:t>
      </w:r>
      <w:r>
        <w:rPr>
          <w:rFonts w:asciiTheme="minorHAnsi" w:eastAsiaTheme="minorEastAsia" w:hAnsiTheme="minorHAnsi" w:cstheme="minorBidi"/>
          <w:sz w:val="22"/>
          <w:szCs w:val="22"/>
          <w:lang w:eastAsia="en-GB"/>
        </w:rPr>
        <w:tab/>
      </w:r>
      <w:r w:rsidRPr="008D6655">
        <w:rPr>
          <w:rFonts w:eastAsiaTheme="minorEastAsia"/>
          <w:i/>
        </w:rPr>
        <w:t>IAB type 1-H</w:t>
      </w:r>
      <w:r>
        <w:tab/>
      </w:r>
      <w:r>
        <w:fldChar w:fldCharType="begin"/>
      </w:r>
      <w:r>
        <w:instrText xml:space="preserve"> PAGEREF _Toc124152258 \h </w:instrText>
      </w:r>
      <w:r>
        <w:fldChar w:fldCharType="separate"/>
      </w:r>
      <w:r>
        <w:t>74</w:t>
      </w:r>
      <w:r>
        <w:fldChar w:fldCharType="end"/>
      </w:r>
    </w:p>
    <w:p w14:paraId="790DA16D" w14:textId="4E74FE43"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6.6.4</w:t>
      </w:r>
      <w:r>
        <w:rPr>
          <w:rFonts w:asciiTheme="minorHAnsi" w:eastAsiaTheme="minorEastAsia" w:hAnsiTheme="minorHAnsi" w:cstheme="minorBidi"/>
          <w:sz w:val="22"/>
          <w:szCs w:val="22"/>
          <w:lang w:eastAsia="en-GB"/>
        </w:rPr>
        <w:tab/>
      </w:r>
      <w:r w:rsidRPr="008D6655">
        <w:rPr>
          <w:rFonts w:eastAsiaTheme="minorEastAsia"/>
        </w:rPr>
        <w:t>Operating band unwanted emissions</w:t>
      </w:r>
      <w:r>
        <w:tab/>
      </w:r>
      <w:r>
        <w:fldChar w:fldCharType="begin"/>
      </w:r>
      <w:r>
        <w:instrText xml:space="preserve"> PAGEREF _Toc124152259 \h </w:instrText>
      </w:r>
      <w:r>
        <w:fldChar w:fldCharType="separate"/>
      </w:r>
      <w:r>
        <w:t>75</w:t>
      </w:r>
      <w:r>
        <w:fldChar w:fldCharType="end"/>
      </w:r>
    </w:p>
    <w:p w14:paraId="1AF6BB20" w14:textId="3E9850B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6.6.4.1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_Toc124152260 \h </w:instrText>
      </w:r>
      <w:r>
        <w:fldChar w:fldCharType="separate"/>
      </w:r>
      <w:r>
        <w:t>75</w:t>
      </w:r>
      <w:r>
        <w:fldChar w:fldCharType="end"/>
      </w:r>
    </w:p>
    <w:p w14:paraId="06757D17" w14:textId="5FC1165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6.6.4.2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_Toc124152261 \h </w:instrText>
      </w:r>
      <w:r>
        <w:fldChar w:fldCharType="separate"/>
      </w:r>
      <w:r>
        <w:t>77</w:t>
      </w:r>
      <w:r>
        <w:fldChar w:fldCharType="end"/>
      </w:r>
    </w:p>
    <w:p w14:paraId="644C9340" w14:textId="4BBA80F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6.6.4.3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_Toc124152262 \h </w:instrText>
      </w:r>
      <w:r>
        <w:fldChar w:fldCharType="separate"/>
      </w:r>
      <w:r>
        <w:t>77</w:t>
      </w:r>
      <w:r>
        <w:fldChar w:fldCharType="end"/>
      </w:r>
    </w:p>
    <w:p w14:paraId="68B9EB6B" w14:textId="1C58D018"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6.6.4.4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_Toc124152263 \h </w:instrText>
      </w:r>
      <w:r>
        <w:fldChar w:fldCharType="separate"/>
      </w:r>
      <w:r>
        <w:t>77</w:t>
      </w:r>
      <w:r>
        <w:fldChar w:fldCharType="end"/>
      </w:r>
    </w:p>
    <w:p w14:paraId="3F895AA9" w14:textId="68D99C6E"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_Toc124152264 \h </w:instrText>
      </w:r>
      <w:r>
        <w:fldChar w:fldCharType="separate"/>
      </w:r>
      <w:r>
        <w:t>77</w:t>
      </w:r>
      <w:r>
        <w:fldChar w:fldCharType="end"/>
      </w:r>
    </w:p>
    <w:p w14:paraId="1367E9BA" w14:textId="1FCD7E6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_Toc124152265 \h </w:instrText>
      </w:r>
      <w:r>
        <w:fldChar w:fldCharType="separate"/>
      </w:r>
      <w:r>
        <w:t>77</w:t>
      </w:r>
      <w:r>
        <w:fldChar w:fldCharType="end"/>
      </w:r>
    </w:p>
    <w:p w14:paraId="147E405E" w14:textId="77411CA4"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6.6.4.5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_Toc124152266 \h </w:instrText>
      </w:r>
      <w:r>
        <w:fldChar w:fldCharType="separate"/>
      </w:r>
      <w:r>
        <w:t>78</w:t>
      </w:r>
      <w:r>
        <w:fldChar w:fldCharType="end"/>
      </w:r>
    </w:p>
    <w:p w14:paraId="4A7807AD" w14:textId="1E1A59B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6.6.4.5.1</w:t>
      </w:r>
      <w:r>
        <w:rPr>
          <w:rFonts w:asciiTheme="minorHAnsi" w:eastAsiaTheme="minorEastAsia" w:hAnsiTheme="minorHAnsi" w:cstheme="minorBidi"/>
          <w:sz w:val="22"/>
          <w:szCs w:val="22"/>
          <w:lang w:eastAsia="en-GB"/>
        </w:rPr>
        <w:tab/>
      </w:r>
      <w:r w:rsidRPr="008D6655">
        <w:rPr>
          <w:rFonts w:eastAsiaTheme="minorEastAsia"/>
        </w:rPr>
        <w:t>General requirements</w:t>
      </w:r>
      <w:r>
        <w:tab/>
      </w:r>
      <w:r>
        <w:fldChar w:fldCharType="begin"/>
      </w:r>
      <w:r>
        <w:instrText xml:space="preserve"> PAGEREF _Toc124152267 \h </w:instrText>
      </w:r>
      <w:r>
        <w:fldChar w:fldCharType="separate"/>
      </w:r>
      <w:r>
        <w:t>78</w:t>
      </w:r>
      <w:r>
        <w:fldChar w:fldCharType="end"/>
      </w:r>
    </w:p>
    <w:p w14:paraId="79CB5428" w14:textId="7545A1DC"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6.6.4.5.2</w:t>
      </w:r>
      <w:r>
        <w:rPr>
          <w:rFonts w:asciiTheme="minorHAnsi" w:eastAsiaTheme="minorEastAsia" w:hAnsiTheme="minorHAnsi" w:cstheme="minorBidi"/>
          <w:sz w:val="22"/>
          <w:szCs w:val="22"/>
          <w:lang w:eastAsia="en-GB"/>
        </w:rPr>
        <w:tab/>
      </w:r>
      <w:r w:rsidRPr="008D6655">
        <w:rPr>
          <w:rFonts w:eastAsiaTheme="minorEastAsia"/>
        </w:rPr>
        <w:t>Basic limits for Wide Area IAB-DU and IAB-MT (Category A)</w:t>
      </w:r>
      <w:r>
        <w:tab/>
      </w:r>
      <w:r>
        <w:fldChar w:fldCharType="begin"/>
      </w:r>
      <w:r>
        <w:instrText xml:space="preserve"> PAGEREF _Toc124152268 \h </w:instrText>
      </w:r>
      <w:r>
        <w:fldChar w:fldCharType="separate"/>
      </w:r>
      <w:r>
        <w:t>78</w:t>
      </w:r>
      <w:r>
        <w:fldChar w:fldCharType="end"/>
      </w:r>
    </w:p>
    <w:p w14:paraId="08687A58" w14:textId="7DA8E3F6"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6.6.4.5.3</w:t>
      </w:r>
      <w:r>
        <w:rPr>
          <w:rFonts w:asciiTheme="minorHAnsi" w:eastAsiaTheme="minorEastAsia" w:hAnsiTheme="minorHAnsi" w:cstheme="minorBidi"/>
          <w:sz w:val="22"/>
          <w:szCs w:val="22"/>
          <w:lang w:eastAsia="en-GB"/>
        </w:rPr>
        <w:tab/>
      </w:r>
      <w:r w:rsidRPr="008D6655">
        <w:rPr>
          <w:rFonts w:eastAsiaTheme="minorEastAsia"/>
        </w:rPr>
        <w:t xml:space="preserve">Basic limits </w:t>
      </w:r>
      <w:r w:rsidRPr="008D6655">
        <w:rPr>
          <w:rFonts w:eastAsiaTheme="minorEastAsia"/>
          <w:lang w:eastAsia="zh-CN"/>
        </w:rPr>
        <w:t>for Wide Area IAB-DU and Wide Area IAB-MT</w:t>
      </w:r>
      <w:r w:rsidRPr="008D6655">
        <w:rPr>
          <w:rFonts w:eastAsiaTheme="minorEastAsia"/>
        </w:rPr>
        <w:t xml:space="preserve"> (Category B)</w:t>
      </w:r>
      <w:r>
        <w:tab/>
      </w:r>
      <w:r>
        <w:fldChar w:fldCharType="begin"/>
      </w:r>
      <w:r>
        <w:instrText xml:space="preserve"> PAGEREF _Toc124152269 \h </w:instrText>
      </w:r>
      <w:r>
        <w:fldChar w:fldCharType="separate"/>
      </w:r>
      <w:r>
        <w:t>79</w:t>
      </w:r>
      <w:r>
        <w:fldChar w:fldCharType="end"/>
      </w:r>
    </w:p>
    <w:p w14:paraId="2B2A4688" w14:textId="5C4C5E88"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6.6.4.5.3.1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_Toc124152270 \h </w:instrText>
      </w:r>
      <w:r>
        <w:fldChar w:fldCharType="separate"/>
      </w:r>
      <w:r>
        <w:t>79</w:t>
      </w:r>
      <w:r>
        <w:fldChar w:fldCharType="end"/>
      </w:r>
    </w:p>
    <w:p w14:paraId="0FE08A9A" w14:textId="226B1B42"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6.6.4.5.3.2</w:t>
      </w:r>
      <w:r>
        <w:rPr>
          <w:rFonts w:asciiTheme="minorHAnsi" w:eastAsiaTheme="minorEastAsia" w:hAnsiTheme="minorHAnsi" w:cstheme="minorBidi"/>
          <w:sz w:val="22"/>
          <w:szCs w:val="22"/>
          <w:lang w:eastAsia="en-GB"/>
        </w:rPr>
        <w:tab/>
      </w:r>
      <w:r w:rsidRPr="008D6655">
        <w:rPr>
          <w:rFonts w:eastAsiaTheme="minorEastAsia"/>
        </w:rPr>
        <w:t>Category B</w:t>
      </w:r>
      <w:r w:rsidRPr="008D6655">
        <w:rPr>
          <w:rFonts w:eastAsiaTheme="minorEastAsia"/>
          <w:lang w:eastAsia="zh-CN"/>
        </w:rPr>
        <w:t xml:space="preserve"> requirements</w:t>
      </w:r>
      <w:r>
        <w:tab/>
      </w:r>
      <w:r>
        <w:fldChar w:fldCharType="begin"/>
      </w:r>
      <w:r>
        <w:instrText xml:space="preserve"> PAGEREF _Toc124152271 \h </w:instrText>
      </w:r>
      <w:r>
        <w:fldChar w:fldCharType="separate"/>
      </w:r>
      <w:r>
        <w:t>79</w:t>
      </w:r>
      <w:r>
        <w:fldChar w:fldCharType="end"/>
      </w:r>
    </w:p>
    <w:p w14:paraId="3431FC74" w14:textId="3F72C85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6.6.4.5.4</w:t>
      </w:r>
      <w:r>
        <w:rPr>
          <w:rFonts w:asciiTheme="minorHAnsi" w:eastAsiaTheme="minorEastAsia" w:hAnsiTheme="minorHAnsi" w:cstheme="minorBidi"/>
          <w:sz w:val="22"/>
          <w:szCs w:val="22"/>
          <w:lang w:eastAsia="en-GB"/>
        </w:rPr>
        <w:tab/>
      </w:r>
      <w:r w:rsidRPr="008D6655">
        <w:rPr>
          <w:rFonts w:eastAsiaTheme="minorEastAsia"/>
          <w:i/>
        </w:rPr>
        <w:t>Basic limits</w:t>
      </w:r>
      <w:r w:rsidRPr="008D6655">
        <w:rPr>
          <w:rFonts w:eastAsiaTheme="minorEastAsia"/>
        </w:rPr>
        <w:t xml:space="preserve"> for Medium Range IAB-DU (Category A and B)</w:t>
      </w:r>
      <w:r>
        <w:tab/>
      </w:r>
      <w:r>
        <w:fldChar w:fldCharType="begin"/>
      </w:r>
      <w:r>
        <w:instrText xml:space="preserve"> PAGEREF _Toc124152272 \h </w:instrText>
      </w:r>
      <w:r>
        <w:fldChar w:fldCharType="separate"/>
      </w:r>
      <w:r>
        <w:t>80</w:t>
      </w:r>
      <w:r>
        <w:fldChar w:fldCharType="end"/>
      </w:r>
    </w:p>
    <w:p w14:paraId="7CAEC50E" w14:textId="7883794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6.6.4.5.5</w:t>
      </w:r>
      <w:r>
        <w:rPr>
          <w:rFonts w:asciiTheme="minorHAnsi" w:eastAsiaTheme="minorEastAsia" w:hAnsiTheme="minorHAnsi" w:cstheme="minorBidi"/>
          <w:sz w:val="22"/>
          <w:szCs w:val="22"/>
          <w:lang w:eastAsia="en-GB"/>
        </w:rPr>
        <w:tab/>
      </w:r>
      <w:r w:rsidRPr="008D6655">
        <w:rPr>
          <w:rFonts w:eastAsiaTheme="minorEastAsia"/>
          <w:i/>
        </w:rPr>
        <w:t>Basic limits</w:t>
      </w:r>
      <w:r w:rsidRPr="008D6655">
        <w:rPr>
          <w:rFonts w:eastAsiaTheme="minorEastAsia"/>
        </w:rPr>
        <w:t xml:space="preserve"> </w:t>
      </w:r>
      <w:r w:rsidRPr="008D6655">
        <w:rPr>
          <w:rFonts w:eastAsiaTheme="minorEastAsia"/>
          <w:lang w:eastAsia="zh-CN"/>
        </w:rPr>
        <w:t>for Local Area IAB-DU and Local Area IAB-MT (Category A and B)</w:t>
      </w:r>
      <w:r>
        <w:tab/>
      </w:r>
      <w:r>
        <w:fldChar w:fldCharType="begin"/>
      </w:r>
      <w:r>
        <w:instrText xml:space="preserve"> PAGEREF _Toc124152273 \h </w:instrText>
      </w:r>
      <w:r>
        <w:fldChar w:fldCharType="separate"/>
      </w:r>
      <w:r>
        <w:t>82</w:t>
      </w:r>
      <w:r>
        <w:fldChar w:fldCharType="end"/>
      </w:r>
    </w:p>
    <w:p w14:paraId="57CA9EE6" w14:textId="2CB2737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6.6.4.5.5</w:t>
      </w:r>
      <w:r>
        <w:rPr>
          <w:rFonts w:asciiTheme="minorHAnsi" w:eastAsiaTheme="minorEastAsia" w:hAnsiTheme="minorHAnsi" w:cstheme="minorBidi"/>
          <w:sz w:val="22"/>
          <w:szCs w:val="22"/>
          <w:lang w:eastAsia="en-GB"/>
        </w:rPr>
        <w:tab/>
      </w:r>
      <w:r w:rsidRPr="008D6655">
        <w:rPr>
          <w:rFonts w:eastAsiaTheme="minorEastAsia"/>
          <w:i/>
        </w:rPr>
        <w:t>Basic limits</w:t>
      </w:r>
      <w:r w:rsidRPr="008D6655">
        <w:rPr>
          <w:rFonts w:eastAsiaTheme="minorEastAsia"/>
        </w:rPr>
        <w:t xml:space="preserve"> for additional requirements</w:t>
      </w:r>
      <w:r>
        <w:tab/>
      </w:r>
      <w:r>
        <w:fldChar w:fldCharType="begin"/>
      </w:r>
      <w:r>
        <w:instrText xml:space="preserve"> PAGEREF _Toc124152274 \h </w:instrText>
      </w:r>
      <w:r>
        <w:fldChar w:fldCharType="separate"/>
      </w:r>
      <w:r>
        <w:t>83</w:t>
      </w:r>
      <w:r>
        <w:fldChar w:fldCharType="end"/>
      </w:r>
    </w:p>
    <w:p w14:paraId="133EBE4A" w14:textId="51251837"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6.6.4.5.5.1</w:t>
      </w:r>
      <w:r>
        <w:rPr>
          <w:rFonts w:asciiTheme="minorHAnsi" w:eastAsiaTheme="minorEastAsia" w:hAnsiTheme="minorHAnsi" w:cstheme="minorBidi"/>
          <w:sz w:val="22"/>
          <w:szCs w:val="22"/>
          <w:lang w:eastAsia="en-GB"/>
        </w:rPr>
        <w:tab/>
      </w:r>
      <w:r w:rsidRPr="008D6655">
        <w:rPr>
          <w:rFonts w:eastAsiaTheme="minorEastAsia"/>
        </w:rPr>
        <w:t>Limits in FCC Title 47</w:t>
      </w:r>
      <w:r>
        <w:tab/>
      </w:r>
      <w:r>
        <w:fldChar w:fldCharType="begin"/>
      </w:r>
      <w:r>
        <w:instrText xml:space="preserve"> PAGEREF _Toc124152275 \h </w:instrText>
      </w:r>
      <w:r>
        <w:fldChar w:fldCharType="separate"/>
      </w:r>
      <w:r>
        <w:t>83</w:t>
      </w:r>
      <w:r>
        <w:fldChar w:fldCharType="end"/>
      </w:r>
    </w:p>
    <w:p w14:paraId="6916E377" w14:textId="2292BF31"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6.6.4.5.6</w:t>
      </w:r>
      <w:r>
        <w:rPr>
          <w:rFonts w:asciiTheme="minorHAnsi" w:eastAsiaTheme="minorEastAsia" w:hAnsiTheme="minorHAnsi" w:cstheme="minorBidi"/>
          <w:sz w:val="22"/>
          <w:szCs w:val="22"/>
          <w:lang w:eastAsia="en-GB"/>
        </w:rPr>
        <w:tab/>
      </w:r>
      <w:r w:rsidRPr="008D6655">
        <w:rPr>
          <w:rFonts w:eastAsiaTheme="minorEastAsia"/>
          <w:i/>
        </w:rPr>
        <w:t>IAB type 1-H</w:t>
      </w:r>
      <w:r>
        <w:tab/>
      </w:r>
      <w:r>
        <w:fldChar w:fldCharType="begin"/>
      </w:r>
      <w:r>
        <w:instrText xml:space="preserve"> PAGEREF _Toc124152276 \h </w:instrText>
      </w:r>
      <w:r>
        <w:fldChar w:fldCharType="separate"/>
      </w:r>
      <w:r>
        <w:t>83</w:t>
      </w:r>
      <w:r>
        <w:fldChar w:fldCharType="end"/>
      </w:r>
    </w:p>
    <w:p w14:paraId="2E212A1E" w14:textId="4ADECED8"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6.6.5</w:t>
      </w:r>
      <w:r>
        <w:rPr>
          <w:rFonts w:asciiTheme="minorHAnsi" w:eastAsiaTheme="minorEastAsia" w:hAnsiTheme="minorHAnsi" w:cstheme="minorBidi"/>
          <w:sz w:val="22"/>
          <w:szCs w:val="22"/>
          <w:lang w:eastAsia="en-GB"/>
        </w:rPr>
        <w:tab/>
      </w:r>
      <w:r w:rsidRPr="008D6655">
        <w:rPr>
          <w:rFonts w:eastAsiaTheme="minorEastAsia"/>
        </w:rPr>
        <w:t>Transmitter spurious emissions</w:t>
      </w:r>
      <w:r>
        <w:tab/>
      </w:r>
      <w:r>
        <w:fldChar w:fldCharType="begin"/>
      </w:r>
      <w:r>
        <w:instrText xml:space="preserve"> PAGEREF _Toc124152277 \h </w:instrText>
      </w:r>
      <w:r>
        <w:fldChar w:fldCharType="separate"/>
      </w:r>
      <w:r>
        <w:t>83</w:t>
      </w:r>
      <w:r>
        <w:fldChar w:fldCharType="end"/>
      </w:r>
    </w:p>
    <w:p w14:paraId="49598B3A" w14:textId="520D45B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6.6.5.1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_Toc124152278 \h </w:instrText>
      </w:r>
      <w:r>
        <w:fldChar w:fldCharType="separate"/>
      </w:r>
      <w:r>
        <w:t>83</w:t>
      </w:r>
      <w:r>
        <w:fldChar w:fldCharType="end"/>
      </w:r>
    </w:p>
    <w:p w14:paraId="0B3F111B" w14:textId="7BA75A5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6.6.5.2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_Toc124152279 \h </w:instrText>
      </w:r>
      <w:r>
        <w:fldChar w:fldCharType="separate"/>
      </w:r>
      <w:r>
        <w:t>84</w:t>
      </w:r>
      <w:r>
        <w:fldChar w:fldCharType="end"/>
      </w:r>
    </w:p>
    <w:p w14:paraId="0D7FF4E8" w14:textId="48BA0C2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6.6.5.3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_Toc124152280 \h </w:instrText>
      </w:r>
      <w:r>
        <w:fldChar w:fldCharType="separate"/>
      </w:r>
      <w:r>
        <w:t>84</w:t>
      </w:r>
      <w:r>
        <w:fldChar w:fldCharType="end"/>
      </w:r>
    </w:p>
    <w:p w14:paraId="00E30F53" w14:textId="21D154B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6.6.5.4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_Toc124152281 \h </w:instrText>
      </w:r>
      <w:r>
        <w:fldChar w:fldCharType="separate"/>
      </w:r>
      <w:r>
        <w:t>84</w:t>
      </w:r>
      <w:r>
        <w:fldChar w:fldCharType="end"/>
      </w:r>
    </w:p>
    <w:p w14:paraId="21CF889E" w14:textId="68F572D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6.6.5.4.1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_Toc124152282 \h </w:instrText>
      </w:r>
      <w:r>
        <w:fldChar w:fldCharType="separate"/>
      </w:r>
      <w:r>
        <w:t>84</w:t>
      </w:r>
      <w:r>
        <w:fldChar w:fldCharType="end"/>
      </w:r>
    </w:p>
    <w:p w14:paraId="31B8E859" w14:textId="1D337AA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6.6.5.4.2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_Toc124152283 \h </w:instrText>
      </w:r>
      <w:r>
        <w:fldChar w:fldCharType="separate"/>
      </w:r>
      <w:r>
        <w:t>84</w:t>
      </w:r>
      <w:r>
        <w:fldChar w:fldCharType="end"/>
      </w:r>
    </w:p>
    <w:p w14:paraId="1DB6603C" w14:textId="68EF471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6.6.5.5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_Toc124152284 \h </w:instrText>
      </w:r>
      <w:r>
        <w:fldChar w:fldCharType="separate"/>
      </w:r>
      <w:r>
        <w:t>85</w:t>
      </w:r>
      <w:r>
        <w:fldChar w:fldCharType="end"/>
      </w:r>
    </w:p>
    <w:p w14:paraId="78969AF9" w14:textId="63CAA1C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6.6.5.5.1</w:t>
      </w:r>
      <w:r>
        <w:rPr>
          <w:rFonts w:asciiTheme="minorHAnsi" w:eastAsiaTheme="minorEastAsia" w:hAnsiTheme="minorHAnsi" w:cstheme="minorBidi"/>
          <w:sz w:val="22"/>
          <w:szCs w:val="22"/>
          <w:lang w:eastAsia="en-GB"/>
        </w:rPr>
        <w:tab/>
      </w:r>
      <w:r w:rsidRPr="008D6655">
        <w:rPr>
          <w:rFonts w:eastAsiaTheme="minorEastAsia"/>
        </w:rPr>
        <w:t>Basic limits</w:t>
      </w:r>
      <w:r>
        <w:tab/>
      </w:r>
      <w:r>
        <w:fldChar w:fldCharType="begin"/>
      </w:r>
      <w:r>
        <w:instrText xml:space="preserve"> PAGEREF _Toc124152285 \h </w:instrText>
      </w:r>
      <w:r>
        <w:fldChar w:fldCharType="separate"/>
      </w:r>
      <w:r>
        <w:t>85</w:t>
      </w:r>
      <w:r>
        <w:fldChar w:fldCharType="end"/>
      </w:r>
    </w:p>
    <w:p w14:paraId="44C43B5B" w14:textId="01E9D422"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6.6.5.5.1.1</w:t>
      </w:r>
      <w:r>
        <w:rPr>
          <w:rFonts w:asciiTheme="minorHAnsi" w:eastAsiaTheme="minorEastAsia" w:hAnsiTheme="minorHAnsi" w:cstheme="minorBidi"/>
          <w:sz w:val="22"/>
          <w:szCs w:val="22"/>
          <w:lang w:eastAsia="en-GB"/>
        </w:rPr>
        <w:tab/>
      </w:r>
      <w:r w:rsidRPr="008D6655">
        <w:rPr>
          <w:rFonts w:eastAsiaTheme="minorEastAsia"/>
        </w:rPr>
        <w:t>Tx spurious emissions</w:t>
      </w:r>
      <w:r>
        <w:tab/>
      </w:r>
      <w:r>
        <w:fldChar w:fldCharType="begin"/>
      </w:r>
      <w:r>
        <w:instrText xml:space="preserve"> PAGEREF _Toc124152286 \h </w:instrText>
      </w:r>
      <w:r>
        <w:fldChar w:fldCharType="separate"/>
      </w:r>
      <w:r>
        <w:t>85</w:t>
      </w:r>
      <w:r>
        <w:fldChar w:fldCharType="end"/>
      </w:r>
    </w:p>
    <w:p w14:paraId="3725DBB7" w14:textId="3F2D27F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6.6.5.5.2</w:t>
      </w:r>
      <w:r>
        <w:rPr>
          <w:rFonts w:asciiTheme="minorHAnsi" w:eastAsiaTheme="minorEastAsia" w:hAnsiTheme="minorHAnsi" w:cstheme="minorBidi"/>
          <w:sz w:val="22"/>
          <w:szCs w:val="22"/>
          <w:lang w:eastAsia="en-GB"/>
        </w:rPr>
        <w:tab/>
      </w:r>
      <w:r w:rsidRPr="008D6655">
        <w:rPr>
          <w:rFonts w:eastAsiaTheme="minorEastAsia"/>
        </w:rPr>
        <w:t>Additional spurious emissions requirements</w:t>
      </w:r>
      <w:r>
        <w:tab/>
      </w:r>
      <w:r>
        <w:fldChar w:fldCharType="begin"/>
      </w:r>
      <w:r>
        <w:instrText xml:space="preserve"> PAGEREF _Toc124152287 \h </w:instrText>
      </w:r>
      <w:r>
        <w:fldChar w:fldCharType="separate"/>
      </w:r>
      <w:r>
        <w:t>86</w:t>
      </w:r>
      <w:r>
        <w:fldChar w:fldCharType="end"/>
      </w:r>
    </w:p>
    <w:p w14:paraId="426AC429" w14:textId="68B75BC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6.6.5.5.3</w:t>
      </w:r>
      <w:r>
        <w:rPr>
          <w:rFonts w:asciiTheme="minorHAnsi" w:eastAsiaTheme="minorEastAsia" w:hAnsiTheme="minorHAnsi" w:cstheme="minorBidi"/>
          <w:sz w:val="22"/>
          <w:szCs w:val="22"/>
          <w:lang w:eastAsia="en-GB"/>
        </w:rPr>
        <w:tab/>
      </w:r>
      <w:r w:rsidRPr="008D6655">
        <w:rPr>
          <w:rFonts w:eastAsiaTheme="minorEastAsia"/>
        </w:rPr>
        <w:t>Co-location with base stations and IAB-nodes</w:t>
      </w:r>
      <w:r>
        <w:tab/>
      </w:r>
      <w:r>
        <w:fldChar w:fldCharType="begin"/>
      </w:r>
      <w:r>
        <w:instrText xml:space="preserve"> PAGEREF _Toc124152288 \h </w:instrText>
      </w:r>
      <w:r>
        <w:fldChar w:fldCharType="separate"/>
      </w:r>
      <w:r>
        <w:t>91</w:t>
      </w:r>
      <w:r>
        <w:fldChar w:fldCharType="end"/>
      </w:r>
    </w:p>
    <w:p w14:paraId="14F43A14" w14:textId="49D5235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6.6.5.6</w:t>
      </w:r>
      <w:r>
        <w:rPr>
          <w:rFonts w:asciiTheme="minorHAnsi" w:eastAsiaTheme="minorEastAsia" w:hAnsiTheme="minorHAnsi" w:cstheme="minorBidi"/>
          <w:sz w:val="22"/>
          <w:szCs w:val="22"/>
          <w:lang w:eastAsia="en-GB"/>
        </w:rPr>
        <w:tab/>
      </w:r>
      <w:r w:rsidRPr="008D6655">
        <w:rPr>
          <w:rFonts w:eastAsiaTheme="minorEastAsia"/>
          <w:i/>
        </w:rPr>
        <w:t>IAB type 1-H</w:t>
      </w:r>
      <w:r>
        <w:tab/>
      </w:r>
      <w:r>
        <w:fldChar w:fldCharType="begin"/>
      </w:r>
      <w:r>
        <w:instrText xml:space="preserve"> PAGEREF _Toc124152289 \h </w:instrText>
      </w:r>
      <w:r>
        <w:fldChar w:fldCharType="separate"/>
      </w:r>
      <w:r>
        <w:t>94</w:t>
      </w:r>
      <w:r>
        <w:fldChar w:fldCharType="end"/>
      </w:r>
    </w:p>
    <w:p w14:paraId="7864DB4B" w14:textId="18D2FFEA"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6.7</w:t>
      </w:r>
      <w:r>
        <w:rPr>
          <w:rFonts w:asciiTheme="minorHAnsi" w:eastAsiaTheme="minorEastAsia" w:hAnsiTheme="minorHAnsi" w:cstheme="minorBidi"/>
          <w:sz w:val="22"/>
          <w:szCs w:val="22"/>
          <w:lang w:eastAsia="en-GB"/>
        </w:rPr>
        <w:tab/>
      </w:r>
      <w:r w:rsidRPr="008D6655">
        <w:rPr>
          <w:rFonts w:eastAsiaTheme="minorEastAsia"/>
        </w:rPr>
        <w:t>Transmitter intermodulation</w:t>
      </w:r>
      <w:r>
        <w:tab/>
      </w:r>
      <w:r>
        <w:fldChar w:fldCharType="begin"/>
      </w:r>
      <w:r>
        <w:instrText xml:space="preserve"> PAGEREF _Toc124152290 \h </w:instrText>
      </w:r>
      <w:r>
        <w:fldChar w:fldCharType="separate"/>
      </w:r>
      <w:r>
        <w:t>95</w:t>
      </w:r>
      <w:r>
        <w:fldChar w:fldCharType="end"/>
      </w:r>
    </w:p>
    <w:p w14:paraId="503DB7C4" w14:textId="5F74BFC3"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6.7.1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_Toc124152291 \h </w:instrText>
      </w:r>
      <w:r>
        <w:fldChar w:fldCharType="separate"/>
      </w:r>
      <w:r>
        <w:t>95</w:t>
      </w:r>
      <w:r>
        <w:fldChar w:fldCharType="end"/>
      </w:r>
    </w:p>
    <w:p w14:paraId="6ABFCD37" w14:textId="65B272F9"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6.7.2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_Toc124152292 \h </w:instrText>
      </w:r>
      <w:r>
        <w:fldChar w:fldCharType="separate"/>
      </w:r>
      <w:r>
        <w:t>95</w:t>
      </w:r>
      <w:r>
        <w:fldChar w:fldCharType="end"/>
      </w:r>
    </w:p>
    <w:p w14:paraId="5B30B037" w14:textId="1980F7EE"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6.7.3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_Toc124152293 \h </w:instrText>
      </w:r>
      <w:r>
        <w:fldChar w:fldCharType="separate"/>
      </w:r>
      <w:r>
        <w:t>95</w:t>
      </w:r>
      <w:r>
        <w:fldChar w:fldCharType="end"/>
      </w:r>
    </w:p>
    <w:p w14:paraId="75E503C5" w14:textId="0F49C925"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6.7.4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_Toc124152294 \h </w:instrText>
      </w:r>
      <w:r>
        <w:fldChar w:fldCharType="separate"/>
      </w:r>
      <w:r>
        <w:t>95</w:t>
      </w:r>
      <w:r>
        <w:fldChar w:fldCharType="end"/>
      </w:r>
    </w:p>
    <w:p w14:paraId="6DCE9BF1" w14:textId="3DAD997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6.7.4.1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_Toc124152295 \h </w:instrText>
      </w:r>
      <w:r>
        <w:fldChar w:fldCharType="separate"/>
      </w:r>
      <w:r>
        <w:t>95</w:t>
      </w:r>
      <w:r>
        <w:fldChar w:fldCharType="end"/>
      </w:r>
    </w:p>
    <w:p w14:paraId="2A4164AA" w14:textId="4C886E8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6.7.4.2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_Toc124152296 \h </w:instrText>
      </w:r>
      <w:r>
        <w:fldChar w:fldCharType="separate"/>
      </w:r>
      <w:r>
        <w:t>95</w:t>
      </w:r>
      <w:r>
        <w:fldChar w:fldCharType="end"/>
      </w:r>
    </w:p>
    <w:p w14:paraId="29BF87D4" w14:textId="582B088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6.7.5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_Toc124152297 \h </w:instrText>
      </w:r>
      <w:r>
        <w:fldChar w:fldCharType="separate"/>
      </w:r>
      <w:r>
        <w:t>97</w:t>
      </w:r>
      <w:r>
        <w:fldChar w:fldCharType="end"/>
      </w:r>
    </w:p>
    <w:p w14:paraId="33CAA117" w14:textId="0698C790"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6.7.5.</w:t>
      </w:r>
      <w:r w:rsidRPr="008D6655">
        <w:rPr>
          <w:rFonts w:eastAsia="SimSun"/>
          <w:lang w:eastAsia="zh-CN"/>
        </w:rPr>
        <w:t>1</w:t>
      </w:r>
      <w:r>
        <w:rPr>
          <w:rFonts w:asciiTheme="minorHAnsi" w:eastAsiaTheme="minorEastAsia" w:hAnsiTheme="minorHAnsi" w:cstheme="minorBidi"/>
          <w:sz w:val="22"/>
          <w:szCs w:val="22"/>
          <w:lang w:eastAsia="en-GB"/>
        </w:rPr>
        <w:tab/>
      </w:r>
      <w:r w:rsidRPr="008D6655">
        <w:rPr>
          <w:rFonts w:eastAsia="SimSun"/>
          <w:i/>
          <w:lang w:eastAsia="zh-CN"/>
        </w:rPr>
        <w:t>IAB type 1-H</w:t>
      </w:r>
      <w:r>
        <w:tab/>
      </w:r>
      <w:r>
        <w:fldChar w:fldCharType="begin"/>
      </w:r>
      <w:r>
        <w:instrText xml:space="preserve"> PAGEREF _Toc124152298 \h </w:instrText>
      </w:r>
      <w:r>
        <w:fldChar w:fldCharType="separate"/>
      </w:r>
      <w:r>
        <w:t>97</w:t>
      </w:r>
      <w:r>
        <w:fldChar w:fldCharType="end"/>
      </w:r>
    </w:p>
    <w:p w14:paraId="7F92B75C" w14:textId="4283F41B"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6.7.5.</w:t>
      </w:r>
      <w:r w:rsidRPr="008D6655">
        <w:rPr>
          <w:rFonts w:eastAsia="SimSun"/>
          <w:lang w:eastAsia="zh-CN"/>
        </w:rPr>
        <w:t>1</w:t>
      </w:r>
      <w:r w:rsidRPr="008D6655">
        <w:rPr>
          <w:rFonts w:eastAsiaTheme="minorEastAsia"/>
        </w:rPr>
        <w:t>.1</w:t>
      </w:r>
      <w:r>
        <w:rPr>
          <w:rFonts w:asciiTheme="minorHAnsi" w:eastAsiaTheme="minorEastAsia" w:hAnsiTheme="minorHAnsi" w:cstheme="minorBidi"/>
          <w:sz w:val="22"/>
          <w:szCs w:val="22"/>
          <w:lang w:eastAsia="en-GB"/>
        </w:rPr>
        <w:tab/>
      </w:r>
      <w:r w:rsidRPr="008D6655">
        <w:rPr>
          <w:rFonts w:eastAsiaTheme="minorEastAsia"/>
        </w:rPr>
        <w:t>Co-location minimum requirements</w:t>
      </w:r>
      <w:r>
        <w:tab/>
      </w:r>
      <w:r>
        <w:fldChar w:fldCharType="begin"/>
      </w:r>
      <w:r>
        <w:instrText xml:space="preserve"> PAGEREF _Toc124152299 \h </w:instrText>
      </w:r>
      <w:r>
        <w:fldChar w:fldCharType="separate"/>
      </w:r>
      <w:r>
        <w:t>97</w:t>
      </w:r>
      <w:r>
        <w:fldChar w:fldCharType="end"/>
      </w:r>
    </w:p>
    <w:p w14:paraId="3A91339E" w14:textId="536B477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6.7.5.</w:t>
      </w:r>
      <w:r w:rsidRPr="008D6655">
        <w:rPr>
          <w:rFonts w:eastAsia="SimSun"/>
          <w:lang w:eastAsia="zh-CN"/>
        </w:rPr>
        <w:t>1</w:t>
      </w:r>
      <w:r w:rsidRPr="008D6655">
        <w:rPr>
          <w:rFonts w:eastAsiaTheme="minorEastAsia"/>
        </w:rPr>
        <w:t>.2</w:t>
      </w:r>
      <w:r>
        <w:rPr>
          <w:rFonts w:asciiTheme="minorHAnsi" w:eastAsiaTheme="minorEastAsia" w:hAnsiTheme="minorHAnsi" w:cstheme="minorBidi"/>
          <w:sz w:val="22"/>
          <w:szCs w:val="22"/>
          <w:lang w:eastAsia="en-GB"/>
        </w:rPr>
        <w:tab/>
      </w:r>
      <w:r w:rsidRPr="008D6655">
        <w:rPr>
          <w:rFonts w:eastAsiaTheme="minorEastAsia"/>
        </w:rPr>
        <w:t>Intra-system minimum requirements</w:t>
      </w:r>
      <w:r>
        <w:tab/>
      </w:r>
      <w:r>
        <w:fldChar w:fldCharType="begin"/>
      </w:r>
      <w:r>
        <w:instrText xml:space="preserve"> PAGEREF _Toc124152300 \h </w:instrText>
      </w:r>
      <w:r>
        <w:fldChar w:fldCharType="separate"/>
      </w:r>
      <w:r>
        <w:t>97</w:t>
      </w:r>
      <w:r>
        <w:fldChar w:fldCharType="end"/>
      </w:r>
    </w:p>
    <w:p w14:paraId="6F75FD27" w14:textId="7086674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6.7.5.</w:t>
      </w:r>
      <w:r w:rsidRPr="008D6655">
        <w:rPr>
          <w:rFonts w:eastAsia="SimSun"/>
          <w:lang w:eastAsia="zh-CN"/>
        </w:rPr>
        <w:t>1</w:t>
      </w:r>
      <w:r w:rsidRPr="008D6655">
        <w:rPr>
          <w:rFonts w:eastAsiaTheme="minorEastAsia"/>
        </w:rPr>
        <w:t>.3</w:t>
      </w:r>
      <w:r>
        <w:rPr>
          <w:rFonts w:asciiTheme="minorHAnsi" w:eastAsiaTheme="minorEastAsia" w:hAnsiTheme="minorHAnsi" w:cstheme="minorBidi"/>
          <w:sz w:val="22"/>
          <w:szCs w:val="22"/>
          <w:lang w:eastAsia="en-GB"/>
        </w:rPr>
        <w:tab/>
      </w:r>
      <w:r w:rsidRPr="008D6655">
        <w:rPr>
          <w:rFonts w:eastAsiaTheme="minorEastAsia"/>
        </w:rPr>
        <w:t>Additional requirements</w:t>
      </w:r>
      <w:r>
        <w:tab/>
      </w:r>
      <w:r>
        <w:fldChar w:fldCharType="begin"/>
      </w:r>
      <w:r>
        <w:instrText xml:space="preserve"> PAGEREF _Toc124152301 \h </w:instrText>
      </w:r>
      <w:r>
        <w:fldChar w:fldCharType="separate"/>
      </w:r>
      <w:r>
        <w:t>98</w:t>
      </w:r>
      <w:r>
        <w:fldChar w:fldCharType="end"/>
      </w:r>
    </w:p>
    <w:p w14:paraId="1C7DA952" w14:textId="43E2E298" w:rsidR="00011C35" w:rsidRDefault="00011C35">
      <w:pPr>
        <w:pStyle w:val="TOC1"/>
        <w:rPr>
          <w:rFonts w:asciiTheme="minorHAnsi" w:eastAsiaTheme="minorEastAsia" w:hAnsiTheme="minorHAnsi" w:cstheme="minorBidi"/>
          <w:szCs w:val="22"/>
          <w:lang w:eastAsia="en-GB"/>
        </w:rPr>
      </w:pPr>
      <w:r w:rsidRPr="008D6655">
        <w:rPr>
          <w:rFonts w:eastAsiaTheme="minorEastAsia"/>
        </w:rPr>
        <w:lastRenderedPageBreak/>
        <w:t>7</w:t>
      </w:r>
      <w:r>
        <w:rPr>
          <w:rFonts w:asciiTheme="minorHAnsi" w:eastAsiaTheme="minorEastAsia" w:hAnsiTheme="minorHAnsi" w:cstheme="minorBidi"/>
          <w:szCs w:val="22"/>
          <w:lang w:eastAsia="en-GB"/>
        </w:rPr>
        <w:tab/>
      </w:r>
      <w:r w:rsidRPr="008D6655">
        <w:rPr>
          <w:rFonts w:eastAsiaTheme="minorEastAsia"/>
        </w:rPr>
        <w:t>Conducted receiver characteristics (IAB-DU and IAB-MT)</w:t>
      </w:r>
      <w:r>
        <w:tab/>
      </w:r>
      <w:r>
        <w:fldChar w:fldCharType="begin"/>
      </w:r>
      <w:r>
        <w:instrText xml:space="preserve"> PAGEREF _Toc124152302 \h </w:instrText>
      </w:r>
      <w:r>
        <w:fldChar w:fldCharType="separate"/>
      </w:r>
      <w:r>
        <w:t>98</w:t>
      </w:r>
      <w:r>
        <w:fldChar w:fldCharType="end"/>
      </w:r>
    </w:p>
    <w:p w14:paraId="1BD574D9" w14:textId="5585F8E6"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_Toc124152303 \h </w:instrText>
      </w:r>
      <w:r>
        <w:fldChar w:fldCharType="separate"/>
      </w:r>
      <w:r>
        <w:t>98</w:t>
      </w:r>
      <w:r>
        <w:fldChar w:fldCharType="end"/>
      </w:r>
    </w:p>
    <w:p w14:paraId="66F07C4D" w14:textId="3AE09BD2"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7.2</w:t>
      </w:r>
      <w:r>
        <w:rPr>
          <w:rFonts w:asciiTheme="minorHAnsi" w:eastAsiaTheme="minorEastAsia" w:hAnsiTheme="minorHAnsi" w:cstheme="minorBidi"/>
          <w:sz w:val="22"/>
          <w:szCs w:val="22"/>
          <w:lang w:eastAsia="en-GB"/>
        </w:rPr>
        <w:tab/>
      </w:r>
      <w:r w:rsidRPr="008D6655">
        <w:rPr>
          <w:rFonts w:eastAsiaTheme="minorEastAsia"/>
        </w:rPr>
        <w:t>Reference sensitivity level</w:t>
      </w:r>
      <w:r>
        <w:tab/>
      </w:r>
      <w:r>
        <w:fldChar w:fldCharType="begin"/>
      </w:r>
      <w:r>
        <w:instrText xml:space="preserve"> PAGEREF _Toc124152304 \h </w:instrText>
      </w:r>
      <w:r>
        <w:fldChar w:fldCharType="separate"/>
      </w:r>
      <w:r>
        <w:t>98</w:t>
      </w:r>
      <w:r>
        <w:fldChar w:fldCharType="end"/>
      </w:r>
    </w:p>
    <w:p w14:paraId="32DD7D26" w14:textId="404F3BF0"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_Toc124152305 \h </w:instrText>
      </w:r>
      <w:r>
        <w:fldChar w:fldCharType="separate"/>
      </w:r>
      <w:r>
        <w:t>98</w:t>
      </w:r>
      <w:r>
        <w:fldChar w:fldCharType="end"/>
      </w:r>
    </w:p>
    <w:p w14:paraId="7616F936" w14:textId="3142B41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_Toc124152306 \h </w:instrText>
      </w:r>
      <w:r>
        <w:fldChar w:fldCharType="separate"/>
      </w:r>
      <w:r>
        <w:t>98</w:t>
      </w:r>
      <w:r>
        <w:fldChar w:fldCharType="end"/>
      </w:r>
    </w:p>
    <w:p w14:paraId="6A6387B9" w14:textId="465F62CD"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_Toc124152307 \h </w:instrText>
      </w:r>
      <w:r>
        <w:fldChar w:fldCharType="separate"/>
      </w:r>
      <w:r>
        <w:t>98</w:t>
      </w:r>
      <w:r>
        <w:fldChar w:fldCharType="end"/>
      </w:r>
    </w:p>
    <w:p w14:paraId="075AAED5" w14:textId="67BD99C2"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7.2.4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_Toc124152308 \h </w:instrText>
      </w:r>
      <w:r>
        <w:fldChar w:fldCharType="separate"/>
      </w:r>
      <w:r>
        <w:t>98</w:t>
      </w:r>
      <w:r>
        <w:fldChar w:fldCharType="end"/>
      </w:r>
    </w:p>
    <w:p w14:paraId="3CF1E710" w14:textId="7CBD4FD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7.2.4.1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_Toc124152309 \h </w:instrText>
      </w:r>
      <w:r>
        <w:fldChar w:fldCharType="separate"/>
      </w:r>
      <w:r>
        <w:t>98</w:t>
      </w:r>
      <w:r>
        <w:fldChar w:fldCharType="end"/>
      </w:r>
    </w:p>
    <w:p w14:paraId="273A27CE" w14:textId="0D25EE33"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7.2.4.2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_Toc124152310 \h </w:instrText>
      </w:r>
      <w:r>
        <w:fldChar w:fldCharType="separate"/>
      </w:r>
      <w:r>
        <w:t>99</w:t>
      </w:r>
      <w:r>
        <w:fldChar w:fldCharType="end"/>
      </w:r>
    </w:p>
    <w:p w14:paraId="7D15DF40" w14:textId="35436804"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7.2.5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_Toc124152311 \h </w:instrText>
      </w:r>
      <w:r>
        <w:fldChar w:fldCharType="separate"/>
      </w:r>
      <w:r>
        <w:t>99</w:t>
      </w:r>
      <w:r>
        <w:fldChar w:fldCharType="end"/>
      </w:r>
    </w:p>
    <w:p w14:paraId="4B229D26" w14:textId="08ADDDD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7.2.5.1</w:t>
      </w:r>
      <w:r>
        <w:rPr>
          <w:rFonts w:asciiTheme="minorHAnsi" w:eastAsiaTheme="minorEastAsia" w:hAnsiTheme="minorHAnsi" w:cstheme="minorBidi"/>
          <w:sz w:val="22"/>
          <w:szCs w:val="22"/>
          <w:lang w:eastAsia="en-GB"/>
        </w:rPr>
        <w:tab/>
      </w:r>
      <w:r w:rsidRPr="008D6655">
        <w:rPr>
          <w:rFonts w:eastAsiaTheme="minorEastAsia"/>
        </w:rPr>
        <w:t xml:space="preserve">Test requirements for </w:t>
      </w:r>
      <w:r w:rsidRPr="008D6655">
        <w:rPr>
          <w:rFonts w:eastAsiaTheme="minorEastAsia"/>
          <w:i/>
        </w:rPr>
        <w:t>IAB-DU</w:t>
      </w:r>
      <w:r>
        <w:tab/>
      </w:r>
      <w:r>
        <w:fldChar w:fldCharType="begin"/>
      </w:r>
      <w:r>
        <w:instrText xml:space="preserve"> PAGEREF _Toc124152312 \h </w:instrText>
      </w:r>
      <w:r>
        <w:fldChar w:fldCharType="separate"/>
      </w:r>
      <w:r>
        <w:t>99</w:t>
      </w:r>
      <w:r>
        <w:fldChar w:fldCharType="end"/>
      </w:r>
    </w:p>
    <w:p w14:paraId="09F3A13C" w14:textId="43FA965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7.2.5.2</w:t>
      </w:r>
      <w:r>
        <w:rPr>
          <w:rFonts w:asciiTheme="minorHAnsi" w:eastAsiaTheme="minorEastAsia" w:hAnsiTheme="minorHAnsi" w:cstheme="minorBidi"/>
          <w:sz w:val="22"/>
          <w:szCs w:val="22"/>
          <w:lang w:eastAsia="en-GB"/>
        </w:rPr>
        <w:tab/>
      </w:r>
      <w:r w:rsidRPr="008D6655">
        <w:rPr>
          <w:rFonts w:eastAsiaTheme="minorEastAsia"/>
        </w:rPr>
        <w:t xml:space="preserve">Test requirements for </w:t>
      </w:r>
      <w:r w:rsidRPr="008D6655">
        <w:rPr>
          <w:rFonts w:eastAsiaTheme="minorEastAsia"/>
          <w:i/>
        </w:rPr>
        <w:t>IAB-MT</w:t>
      </w:r>
      <w:r>
        <w:tab/>
      </w:r>
      <w:r>
        <w:fldChar w:fldCharType="begin"/>
      </w:r>
      <w:r>
        <w:instrText xml:space="preserve"> PAGEREF _Toc124152313 \h </w:instrText>
      </w:r>
      <w:r>
        <w:fldChar w:fldCharType="separate"/>
      </w:r>
      <w:r>
        <w:t>100</w:t>
      </w:r>
      <w:r>
        <w:fldChar w:fldCharType="end"/>
      </w:r>
    </w:p>
    <w:p w14:paraId="627D39E2" w14:textId="69A9E9B3"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7.3</w:t>
      </w:r>
      <w:r>
        <w:rPr>
          <w:rFonts w:asciiTheme="minorHAnsi" w:eastAsiaTheme="minorEastAsia" w:hAnsiTheme="minorHAnsi" w:cstheme="minorBidi"/>
          <w:sz w:val="22"/>
          <w:szCs w:val="22"/>
          <w:lang w:eastAsia="en-GB"/>
        </w:rPr>
        <w:tab/>
      </w:r>
      <w:r w:rsidRPr="008D6655">
        <w:rPr>
          <w:rFonts w:eastAsiaTheme="minorEastAsia"/>
        </w:rPr>
        <w:t>Dynamic range</w:t>
      </w:r>
      <w:r>
        <w:tab/>
      </w:r>
      <w:r>
        <w:fldChar w:fldCharType="begin"/>
      </w:r>
      <w:r>
        <w:instrText xml:space="preserve"> PAGEREF _Toc124152314 \h </w:instrText>
      </w:r>
      <w:r>
        <w:fldChar w:fldCharType="separate"/>
      </w:r>
      <w:r>
        <w:t>101</w:t>
      </w:r>
      <w:r>
        <w:fldChar w:fldCharType="end"/>
      </w:r>
    </w:p>
    <w:p w14:paraId="7922910E" w14:textId="4609E51E"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7.3.1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_Toc124152315 \h </w:instrText>
      </w:r>
      <w:r>
        <w:fldChar w:fldCharType="separate"/>
      </w:r>
      <w:r>
        <w:t>101</w:t>
      </w:r>
      <w:r>
        <w:fldChar w:fldCharType="end"/>
      </w:r>
    </w:p>
    <w:p w14:paraId="3E23ACE3" w14:textId="7F61D4D5"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7.3.2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_Toc124152316 \h </w:instrText>
      </w:r>
      <w:r>
        <w:fldChar w:fldCharType="separate"/>
      </w:r>
      <w:r>
        <w:t>101</w:t>
      </w:r>
      <w:r>
        <w:fldChar w:fldCharType="end"/>
      </w:r>
    </w:p>
    <w:p w14:paraId="79AC6265" w14:textId="25CDC4A1"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7.3.3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_Toc124152317 \h </w:instrText>
      </w:r>
      <w:r>
        <w:fldChar w:fldCharType="separate"/>
      </w:r>
      <w:r>
        <w:t>101</w:t>
      </w:r>
      <w:r>
        <w:fldChar w:fldCharType="end"/>
      </w:r>
    </w:p>
    <w:p w14:paraId="6547A60A" w14:textId="0D3B599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7.3.4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_Toc124152318 \h </w:instrText>
      </w:r>
      <w:r>
        <w:fldChar w:fldCharType="separate"/>
      </w:r>
      <w:r>
        <w:t>102</w:t>
      </w:r>
      <w:r>
        <w:fldChar w:fldCharType="end"/>
      </w:r>
    </w:p>
    <w:p w14:paraId="08B9B676" w14:textId="17F7E08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7.3.4.1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_Toc124152319 \h </w:instrText>
      </w:r>
      <w:r>
        <w:fldChar w:fldCharType="separate"/>
      </w:r>
      <w:r>
        <w:t>102</w:t>
      </w:r>
      <w:r>
        <w:fldChar w:fldCharType="end"/>
      </w:r>
    </w:p>
    <w:p w14:paraId="579984C3" w14:textId="5F9D39AA"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7.3.4.2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_Toc124152320 \h </w:instrText>
      </w:r>
      <w:r>
        <w:fldChar w:fldCharType="separate"/>
      </w:r>
      <w:r>
        <w:t>102</w:t>
      </w:r>
      <w:r>
        <w:fldChar w:fldCharType="end"/>
      </w:r>
    </w:p>
    <w:p w14:paraId="37871A03" w14:textId="50DA111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7.3.5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_Toc124152321 \h </w:instrText>
      </w:r>
      <w:r>
        <w:fldChar w:fldCharType="separate"/>
      </w:r>
      <w:r>
        <w:t>102</w:t>
      </w:r>
      <w:r>
        <w:fldChar w:fldCharType="end"/>
      </w:r>
    </w:p>
    <w:p w14:paraId="54FDB184" w14:textId="61071D9C"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7.4</w:t>
      </w:r>
      <w:r>
        <w:rPr>
          <w:rFonts w:asciiTheme="minorHAnsi" w:eastAsiaTheme="minorEastAsia" w:hAnsiTheme="minorHAnsi" w:cstheme="minorBidi"/>
          <w:sz w:val="22"/>
          <w:szCs w:val="22"/>
          <w:lang w:eastAsia="en-GB"/>
        </w:rPr>
        <w:tab/>
      </w:r>
      <w:r w:rsidRPr="008D6655">
        <w:rPr>
          <w:rFonts w:eastAsiaTheme="minorEastAsia"/>
        </w:rPr>
        <w:t>In-band selectivity and blocking</w:t>
      </w:r>
      <w:r>
        <w:tab/>
      </w:r>
      <w:r>
        <w:fldChar w:fldCharType="begin"/>
      </w:r>
      <w:r>
        <w:instrText xml:space="preserve"> PAGEREF _Toc124152322 \h </w:instrText>
      </w:r>
      <w:r>
        <w:fldChar w:fldCharType="separate"/>
      </w:r>
      <w:r>
        <w:t>105</w:t>
      </w:r>
      <w:r>
        <w:fldChar w:fldCharType="end"/>
      </w:r>
    </w:p>
    <w:p w14:paraId="238FF949" w14:textId="664E30C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7.4.1</w:t>
      </w:r>
      <w:r>
        <w:rPr>
          <w:rFonts w:asciiTheme="minorHAnsi" w:eastAsiaTheme="minorEastAsia" w:hAnsiTheme="minorHAnsi" w:cstheme="minorBidi"/>
          <w:sz w:val="22"/>
          <w:szCs w:val="22"/>
          <w:lang w:eastAsia="en-GB"/>
        </w:rPr>
        <w:tab/>
      </w:r>
      <w:r w:rsidRPr="008D6655">
        <w:rPr>
          <w:rFonts w:eastAsiaTheme="minorEastAsia"/>
        </w:rPr>
        <w:t>Adjacent Channel Selectivity (ACS)</w:t>
      </w:r>
      <w:r>
        <w:tab/>
      </w:r>
      <w:r>
        <w:fldChar w:fldCharType="begin"/>
      </w:r>
      <w:r>
        <w:instrText xml:space="preserve"> PAGEREF _Toc124152323 \h </w:instrText>
      </w:r>
      <w:r>
        <w:fldChar w:fldCharType="separate"/>
      </w:r>
      <w:r>
        <w:t>105</w:t>
      </w:r>
      <w:r>
        <w:fldChar w:fldCharType="end"/>
      </w:r>
    </w:p>
    <w:p w14:paraId="655B214F" w14:textId="07FAD7E8"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7.4.1.1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_Toc124152324 \h </w:instrText>
      </w:r>
      <w:r>
        <w:fldChar w:fldCharType="separate"/>
      </w:r>
      <w:r>
        <w:t>105</w:t>
      </w:r>
      <w:r>
        <w:fldChar w:fldCharType="end"/>
      </w:r>
    </w:p>
    <w:p w14:paraId="7419D1F3" w14:textId="34451F7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7.4.1.2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_Toc124152325 \h </w:instrText>
      </w:r>
      <w:r>
        <w:fldChar w:fldCharType="separate"/>
      </w:r>
      <w:r>
        <w:t>105</w:t>
      </w:r>
      <w:r>
        <w:fldChar w:fldCharType="end"/>
      </w:r>
    </w:p>
    <w:p w14:paraId="1D9859F4" w14:textId="3FBEB96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7.4.1.3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_Toc124152326 \h </w:instrText>
      </w:r>
      <w:r>
        <w:fldChar w:fldCharType="separate"/>
      </w:r>
      <w:r>
        <w:t>106</w:t>
      </w:r>
      <w:r>
        <w:fldChar w:fldCharType="end"/>
      </w:r>
    </w:p>
    <w:p w14:paraId="78BFB716" w14:textId="14695F70"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7.4.1.4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_Toc124152327 \h </w:instrText>
      </w:r>
      <w:r>
        <w:fldChar w:fldCharType="separate"/>
      </w:r>
      <w:r>
        <w:t>106</w:t>
      </w:r>
      <w:r>
        <w:fldChar w:fldCharType="end"/>
      </w:r>
    </w:p>
    <w:p w14:paraId="6DDFB1D6" w14:textId="430DF391"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7.4.1.4.1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_Toc124152328 \h </w:instrText>
      </w:r>
      <w:r>
        <w:fldChar w:fldCharType="separate"/>
      </w:r>
      <w:r>
        <w:t>106</w:t>
      </w:r>
      <w:r>
        <w:fldChar w:fldCharType="end"/>
      </w:r>
    </w:p>
    <w:p w14:paraId="39B65FD8" w14:textId="141425F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7.4.1.4.2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_Toc124152329 \h </w:instrText>
      </w:r>
      <w:r>
        <w:fldChar w:fldCharType="separate"/>
      </w:r>
      <w:r>
        <w:t>106</w:t>
      </w:r>
      <w:r>
        <w:fldChar w:fldCharType="end"/>
      </w:r>
    </w:p>
    <w:p w14:paraId="2487BA1C" w14:textId="6D8CC6E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7.4.1.5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_Toc124152330 \h </w:instrText>
      </w:r>
      <w:r>
        <w:fldChar w:fldCharType="separate"/>
      </w:r>
      <w:r>
        <w:t>106</w:t>
      </w:r>
      <w:r>
        <w:fldChar w:fldCharType="end"/>
      </w:r>
    </w:p>
    <w:p w14:paraId="05FB9972" w14:textId="562CA37B"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7.4.1.5.1</w:t>
      </w:r>
      <w:r>
        <w:rPr>
          <w:rFonts w:asciiTheme="minorHAnsi" w:eastAsiaTheme="minorEastAsia" w:hAnsiTheme="minorHAnsi" w:cstheme="minorBidi"/>
          <w:sz w:val="22"/>
          <w:szCs w:val="22"/>
          <w:lang w:eastAsia="en-GB"/>
        </w:rPr>
        <w:tab/>
      </w:r>
      <w:r w:rsidRPr="008D6655">
        <w:rPr>
          <w:rFonts w:eastAsiaTheme="minorEastAsia"/>
        </w:rPr>
        <w:t>Test requirements for IAB-DU</w:t>
      </w:r>
      <w:r>
        <w:tab/>
      </w:r>
      <w:r>
        <w:fldChar w:fldCharType="begin"/>
      </w:r>
      <w:r>
        <w:instrText xml:space="preserve"> PAGEREF _Toc124152331 \h </w:instrText>
      </w:r>
      <w:r>
        <w:fldChar w:fldCharType="separate"/>
      </w:r>
      <w:r>
        <w:t>106</w:t>
      </w:r>
      <w:r>
        <w:fldChar w:fldCharType="end"/>
      </w:r>
    </w:p>
    <w:p w14:paraId="203A52A7" w14:textId="7CACE33C"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7.4.1.5.2</w:t>
      </w:r>
      <w:r>
        <w:rPr>
          <w:rFonts w:asciiTheme="minorHAnsi" w:eastAsiaTheme="minorEastAsia" w:hAnsiTheme="minorHAnsi" w:cstheme="minorBidi"/>
          <w:sz w:val="22"/>
          <w:szCs w:val="22"/>
          <w:lang w:eastAsia="en-GB"/>
        </w:rPr>
        <w:tab/>
      </w:r>
      <w:r w:rsidRPr="008D6655">
        <w:rPr>
          <w:rFonts w:eastAsiaTheme="minorEastAsia"/>
        </w:rPr>
        <w:t>Test requirements for IAB-MT</w:t>
      </w:r>
      <w:r>
        <w:tab/>
      </w:r>
      <w:r>
        <w:fldChar w:fldCharType="begin"/>
      </w:r>
      <w:r>
        <w:instrText xml:space="preserve"> PAGEREF _Toc124152332 \h </w:instrText>
      </w:r>
      <w:r>
        <w:fldChar w:fldCharType="separate"/>
      </w:r>
      <w:r>
        <w:t>107</w:t>
      </w:r>
      <w:r>
        <w:fldChar w:fldCharType="end"/>
      </w:r>
    </w:p>
    <w:p w14:paraId="788198E5" w14:textId="624C3D5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7.4.2</w:t>
      </w:r>
      <w:r>
        <w:rPr>
          <w:rFonts w:asciiTheme="minorHAnsi" w:eastAsiaTheme="minorEastAsia" w:hAnsiTheme="minorHAnsi" w:cstheme="minorBidi"/>
          <w:sz w:val="22"/>
          <w:szCs w:val="22"/>
          <w:lang w:eastAsia="en-GB"/>
        </w:rPr>
        <w:tab/>
      </w:r>
      <w:r w:rsidRPr="008D6655">
        <w:rPr>
          <w:rFonts w:eastAsiaTheme="minorEastAsia"/>
        </w:rPr>
        <w:t>In-band blocking</w:t>
      </w:r>
      <w:r>
        <w:tab/>
      </w:r>
      <w:r>
        <w:fldChar w:fldCharType="begin"/>
      </w:r>
      <w:r>
        <w:instrText xml:space="preserve"> PAGEREF _Toc124152333 \h </w:instrText>
      </w:r>
      <w:r>
        <w:fldChar w:fldCharType="separate"/>
      </w:r>
      <w:r>
        <w:t>108</w:t>
      </w:r>
      <w:r>
        <w:fldChar w:fldCharType="end"/>
      </w:r>
    </w:p>
    <w:p w14:paraId="1ED38D4B" w14:textId="17899A1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_Toc124152334 \h </w:instrText>
      </w:r>
      <w:r>
        <w:fldChar w:fldCharType="separate"/>
      </w:r>
      <w:r>
        <w:t>108</w:t>
      </w:r>
      <w:r>
        <w:fldChar w:fldCharType="end"/>
      </w:r>
    </w:p>
    <w:p w14:paraId="34E032B7" w14:textId="561B9B8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_Toc124152335 \h </w:instrText>
      </w:r>
      <w:r>
        <w:fldChar w:fldCharType="separate"/>
      </w:r>
      <w:r>
        <w:t>108</w:t>
      </w:r>
      <w:r>
        <w:fldChar w:fldCharType="end"/>
      </w:r>
    </w:p>
    <w:p w14:paraId="1806605D" w14:textId="40893A7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_Toc124152336 \h </w:instrText>
      </w:r>
      <w:r>
        <w:fldChar w:fldCharType="separate"/>
      </w:r>
      <w:r>
        <w:t>109</w:t>
      </w:r>
      <w:r>
        <w:fldChar w:fldCharType="end"/>
      </w:r>
    </w:p>
    <w:p w14:paraId="47AB8702" w14:textId="02BE0C7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7.4.2.4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_Toc124152337 \h </w:instrText>
      </w:r>
      <w:r>
        <w:fldChar w:fldCharType="separate"/>
      </w:r>
      <w:r>
        <w:t>109</w:t>
      </w:r>
      <w:r>
        <w:fldChar w:fldCharType="end"/>
      </w:r>
    </w:p>
    <w:p w14:paraId="1A672C8C" w14:textId="6A35CAE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7.4.2.4.1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_Toc124152338 \h </w:instrText>
      </w:r>
      <w:r>
        <w:fldChar w:fldCharType="separate"/>
      </w:r>
      <w:r>
        <w:t>109</w:t>
      </w:r>
      <w:r>
        <w:fldChar w:fldCharType="end"/>
      </w:r>
    </w:p>
    <w:p w14:paraId="0324C204" w14:textId="0B6DE56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7.4.2.4.2</w:t>
      </w:r>
      <w:r>
        <w:rPr>
          <w:rFonts w:asciiTheme="minorHAnsi" w:eastAsiaTheme="minorEastAsia" w:hAnsiTheme="minorHAnsi" w:cstheme="minorBidi"/>
          <w:sz w:val="22"/>
          <w:szCs w:val="22"/>
          <w:lang w:eastAsia="en-GB"/>
        </w:rPr>
        <w:tab/>
      </w:r>
      <w:r w:rsidRPr="008D6655">
        <w:rPr>
          <w:rFonts w:eastAsiaTheme="minorEastAsia"/>
        </w:rPr>
        <w:t>Procedure for general blocking</w:t>
      </w:r>
      <w:r>
        <w:tab/>
      </w:r>
      <w:r>
        <w:fldChar w:fldCharType="begin"/>
      </w:r>
      <w:r>
        <w:instrText xml:space="preserve"> PAGEREF _Toc124152339 \h </w:instrText>
      </w:r>
      <w:r>
        <w:fldChar w:fldCharType="separate"/>
      </w:r>
      <w:r>
        <w:t>109</w:t>
      </w:r>
      <w:r>
        <w:fldChar w:fldCharType="end"/>
      </w:r>
    </w:p>
    <w:p w14:paraId="3433CE0C" w14:textId="3631F98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7.4.2.4.3</w:t>
      </w:r>
      <w:r>
        <w:rPr>
          <w:rFonts w:asciiTheme="minorHAnsi" w:eastAsiaTheme="minorEastAsia" w:hAnsiTheme="minorHAnsi" w:cstheme="minorBidi"/>
          <w:sz w:val="22"/>
          <w:szCs w:val="22"/>
          <w:lang w:eastAsia="en-GB"/>
        </w:rPr>
        <w:tab/>
      </w:r>
      <w:r w:rsidRPr="008D6655">
        <w:rPr>
          <w:rFonts w:eastAsiaTheme="minorEastAsia"/>
        </w:rPr>
        <w:t>Procedure for narrowband blocking</w:t>
      </w:r>
      <w:r>
        <w:tab/>
      </w:r>
      <w:r>
        <w:fldChar w:fldCharType="begin"/>
      </w:r>
      <w:r>
        <w:instrText xml:space="preserve"> PAGEREF _Toc124152340 \h </w:instrText>
      </w:r>
      <w:r>
        <w:fldChar w:fldCharType="separate"/>
      </w:r>
      <w:r>
        <w:t>109</w:t>
      </w:r>
      <w:r>
        <w:fldChar w:fldCharType="end"/>
      </w:r>
    </w:p>
    <w:p w14:paraId="42747DD9" w14:textId="0D00CCA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7.4.2.5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_Toc124152341 \h </w:instrText>
      </w:r>
      <w:r>
        <w:fldChar w:fldCharType="separate"/>
      </w:r>
      <w:r>
        <w:t>110</w:t>
      </w:r>
      <w:r>
        <w:fldChar w:fldCharType="end"/>
      </w:r>
    </w:p>
    <w:p w14:paraId="0A0CD65C" w14:textId="3112350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7.4.2.5.1</w:t>
      </w:r>
      <w:r>
        <w:rPr>
          <w:rFonts w:asciiTheme="minorHAnsi" w:eastAsiaTheme="minorEastAsia" w:hAnsiTheme="minorHAnsi" w:cstheme="minorBidi"/>
          <w:sz w:val="22"/>
          <w:szCs w:val="22"/>
          <w:lang w:eastAsia="en-GB"/>
        </w:rPr>
        <w:tab/>
      </w:r>
      <w:r w:rsidRPr="008D6655">
        <w:rPr>
          <w:rFonts w:eastAsiaTheme="minorEastAsia"/>
        </w:rPr>
        <w:t>Test requirements for IAB-DU</w:t>
      </w:r>
      <w:r>
        <w:tab/>
      </w:r>
      <w:r>
        <w:fldChar w:fldCharType="begin"/>
      </w:r>
      <w:r>
        <w:instrText xml:space="preserve"> PAGEREF _Toc124152342 \h </w:instrText>
      </w:r>
      <w:r>
        <w:fldChar w:fldCharType="separate"/>
      </w:r>
      <w:r>
        <w:t>110</w:t>
      </w:r>
      <w:r>
        <w:fldChar w:fldCharType="end"/>
      </w:r>
    </w:p>
    <w:p w14:paraId="298849CF" w14:textId="1589999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7.4.2.5.2</w:t>
      </w:r>
      <w:r>
        <w:rPr>
          <w:rFonts w:asciiTheme="minorHAnsi" w:eastAsiaTheme="minorEastAsia" w:hAnsiTheme="minorHAnsi" w:cstheme="minorBidi"/>
          <w:sz w:val="22"/>
          <w:szCs w:val="22"/>
          <w:lang w:eastAsia="en-GB"/>
        </w:rPr>
        <w:tab/>
      </w:r>
      <w:r w:rsidRPr="008D6655">
        <w:rPr>
          <w:rFonts w:eastAsiaTheme="minorEastAsia"/>
        </w:rPr>
        <w:t>Test requirements for IAB-MT</w:t>
      </w:r>
      <w:r>
        <w:tab/>
      </w:r>
      <w:r>
        <w:fldChar w:fldCharType="begin"/>
      </w:r>
      <w:r>
        <w:instrText xml:space="preserve"> PAGEREF _Toc124152343 \h </w:instrText>
      </w:r>
      <w:r>
        <w:fldChar w:fldCharType="separate"/>
      </w:r>
      <w:r>
        <w:t>112</w:t>
      </w:r>
      <w:r>
        <w:fldChar w:fldCharType="end"/>
      </w:r>
    </w:p>
    <w:p w14:paraId="6C84617D" w14:textId="25BBC5F4"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7.5</w:t>
      </w:r>
      <w:r>
        <w:rPr>
          <w:rFonts w:asciiTheme="minorHAnsi" w:eastAsiaTheme="minorEastAsia" w:hAnsiTheme="minorHAnsi" w:cstheme="minorBidi"/>
          <w:sz w:val="22"/>
          <w:szCs w:val="22"/>
          <w:lang w:eastAsia="en-GB"/>
        </w:rPr>
        <w:tab/>
      </w:r>
      <w:r w:rsidRPr="008D6655">
        <w:rPr>
          <w:rFonts w:eastAsiaTheme="minorEastAsia"/>
        </w:rPr>
        <w:t>Out-of-band blocking</w:t>
      </w:r>
      <w:r>
        <w:tab/>
      </w:r>
      <w:r>
        <w:fldChar w:fldCharType="begin"/>
      </w:r>
      <w:r>
        <w:instrText xml:space="preserve"> PAGEREF _Toc124152344 \h </w:instrText>
      </w:r>
      <w:r>
        <w:fldChar w:fldCharType="separate"/>
      </w:r>
      <w:r>
        <w:t>114</w:t>
      </w:r>
      <w:r>
        <w:fldChar w:fldCharType="end"/>
      </w:r>
    </w:p>
    <w:p w14:paraId="2D9CE9B4" w14:textId="4A95D0B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7.5.1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_Toc124152345 \h </w:instrText>
      </w:r>
      <w:r>
        <w:fldChar w:fldCharType="separate"/>
      </w:r>
      <w:r>
        <w:t>114</w:t>
      </w:r>
      <w:r>
        <w:fldChar w:fldCharType="end"/>
      </w:r>
    </w:p>
    <w:p w14:paraId="77BE6A71" w14:textId="63F586E7"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7.5.2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_Toc124152346 \h </w:instrText>
      </w:r>
      <w:r>
        <w:fldChar w:fldCharType="separate"/>
      </w:r>
      <w:r>
        <w:t>114</w:t>
      </w:r>
      <w:r>
        <w:fldChar w:fldCharType="end"/>
      </w:r>
    </w:p>
    <w:p w14:paraId="5F0658E6" w14:textId="28C85601"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7.5.3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_Toc124152347 \h </w:instrText>
      </w:r>
      <w:r>
        <w:fldChar w:fldCharType="separate"/>
      </w:r>
      <w:r>
        <w:t>115</w:t>
      </w:r>
      <w:r>
        <w:fldChar w:fldCharType="end"/>
      </w:r>
    </w:p>
    <w:p w14:paraId="118D6678" w14:textId="062EE3A4"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7.5.4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_Toc124152348 \h </w:instrText>
      </w:r>
      <w:r>
        <w:fldChar w:fldCharType="separate"/>
      </w:r>
      <w:r>
        <w:t>115</w:t>
      </w:r>
      <w:r>
        <w:fldChar w:fldCharType="end"/>
      </w:r>
    </w:p>
    <w:p w14:paraId="78A0C72F" w14:textId="7B38BC6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7.5.4.1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_Toc124152349 \h </w:instrText>
      </w:r>
      <w:r>
        <w:fldChar w:fldCharType="separate"/>
      </w:r>
      <w:r>
        <w:t>115</w:t>
      </w:r>
      <w:r>
        <w:fldChar w:fldCharType="end"/>
      </w:r>
    </w:p>
    <w:p w14:paraId="4B063BC0" w14:textId="31B5750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7.5.4.2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_Toc124152350 \h </w:instrText>
      </w:r>
      <w:r>
        <w:fldChar w:fldCharType="separate"/>
      </w:r>
      <w:r>
        <w:t>115</w:t>
      </w:r>
      <w:r>
        <w:fldChar w:fldCharType="end"/>
      </w:r>
    </w:p>
    <w:p w14:paraId="492F2152" w14:textId="34D491F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7.5.5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_Toc124152351 \h </w:instrText>
      </w:r>
      <w:r>
        <w:fldChar w:fldCharType="separate"/>
      </w:r>
      <w:r>
        <w:t>116</w:t>
      </w:r>
      <w:r>
        <w:fldChar w:fldCharType="end"/>
      </w:r>
    </w:p>
    <w:p w14:paraId="301E2832" w14:textId="7A3C439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7.5.5.1</w:t>
      </w:r>
      <w:r>
        <w:rPr>
          <w:rFonts w:asciiTheme="minorHAnsi" w:eastAsiaTheme="minorEastAsia" w:hAnsiTheme="minorHAnsi" w:cstheme="minorBidi"/>
          <w:sz w:val="22"/>
          <w:szCs w:val="22"/>
          <w:lang w:eastAsia="en-GB"/>
        </w:rPr>
        <w:tab/>
      </w:r>
      <w:r w:rsidRPr="008D6655">
        <w:rPr>
          <w:rFonts w:eastAsiaTheme="minorEastAsia"/>
        </w:rPr>
        <w:t>General requirements for IAB-DU</w:t>
      </w:r>
      <w:r>
        <w:tab/>
      </w:r>
      <w:r>
        <w:fldChar w:fldCharType="begin"/>
      </w:r>
      <w:r>
        <w:instrText xml:space="preserve"> PAGEREF _Toc124152352 \h </w:instrText>
      </w:r>
      <w:r>
        <w:fldChar w:fldCharType="separate"/>
      </w:r>
      <w:r>
        <w:t>116</w:t>
      </w:r>
      <w:r>
        <w:fldChar w:fldCharType="end"/>
      </w:r>
    </w:p>
    <w:p w14:paraId="0FF8E51A" w14:textId="3A22B6A3"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7.5.5.2</w:t>
      </w:r>
      <w:r>
        <w:rPr>
          <w:rFonts w:asciiTheme="minorHAnsi" w:eastAsiaTheme="minorEastAsia" w:hAnsiTheme="minorHAnsi" w:cstheme="minorBidi"/>
          <w:sz w:val="22"/>
          <w:szCs w:val="22"/>
          <w:lang w:eastAsia="en-GB"/>
        </w:rPr>
        <w:tab/>
      </w:r>
      <w:r w:rsidRPr="008D6655">
        <w:rPr>
          <w:rFonts w:eastAsiaTheme="minorEastAsia"/>
        </w:rPr>
        <w:t>Co-location requirements for IAB-DU</w:t>
      </w:r>
      <w:r>
        <w:tab/>
      </w:r>
      <w:r>
        <w:fldChar w:fldCharType="begin"/>
      </w:r>
      <w:r>
        <w:instrText xml:space="preserve"> PAGEREF _Toc124152353 \h </w:instrText>
      </w:r>
      <w:r>
        <w:fldChar w:fldCharType="separate"/>
      </w:r>
      <w:r>
        <w:t>116</w:t>
      </w:r>
      <w:r>
        <w:fldChar w:fldCharType="end"/>
      </w:r>
    </w:p>
    <w:p w14:paraId="5A79CF3D" w14:textId="3879CC6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7.5.5.3</w:t>
      </w:r>
      <w:r>
        <w:rPr>
          <w:rFonts w:asciiTheme="minorHAnsi" w:eastAsiaTheme="minorEastAsia" w:hAnsiTheme="minorHAnsi" w:cstheme="minorBidi"/>
          <w:sz w:val="22"/>
          <w:szCs w:val="22"/>
          <w:lang w:eastAsia="en-GB"/>
        </w:rPr>
        <w:tab/>
      </w:r>
      <w:r w:rsidRPr="008D6655">
        <w:rPr>
          <w:rFonts w:eastAsiaTheme="minorEastAsia"/>
        </w:rPr>
        <w:t>General requirements for IAB-MT</w:t>
      </w:r>
      <w:r>
        <w:tab/>
      </w:r>
      <w:r>
        <w:fldChar w:fldCharType="begin"/>
      </w:r>
      <w:r>
        <w:instrText xml:space="preserve"> PAGEREF _Toc124152354 \h </w:instrText>
      </w:r>
      <w:r>
        <w:fldChar w:fldCharType="separate"/>
      </w:r>
      <w:r>
        <w:t>117</w:t>
      </w:r>
      <w:r>
        <w:fldChar w:fldCharType="end"/>
      </w:r>
    </w:p>
    <w:p w14:paraId="0E104B3A" w14:textId="3E01DA5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7.5.5.4</w:t>
      </w:r>
      <w:r>
        <w:rPr>
          <w:rFonts w:asciiTheme="minorHAnsi" w:eastAsiaTheme="minorEastAsia" w:hAnsiTheme="minorHAnsi" w:cstheme="minorBidi"/>
          <w:sz w:val="22"/>
          <w:szCs w:val="22"/>
          <w:lang w:eastAsia="en-GB"/>
        </w:rPr>
        <w:tab/>
      </w:r>
      <w:r w:rsidRPr="008D6655">
        <w:rPr>
          <w:rFonts w:eastAsiaTheme="minorEastAsia"/>
        </w:rPr>
        <w:t>Co-location requirements for IAB-MT</w:t>
      </w:r>
      <w:r>
        <w:tab/>
      </w:r>
      <w:r>
        <w:fldChar w:fldCharType="begin"/>
      </w:r>
      <w:r>
        <w:instrText xml:space="preserve"> PAGEREF _Toc124152355 \h </w:instrText>
      </w:r>
      <w:r>
        <w:fldChar w:fldCharType="separate"/>
      </w:r>
      <w:r>
        <w:t>117</w:t>
      </w:r>
      <w:r>
        <w:fldChar w:fldCharType="end"/>
      </w:r>
    </w:p>
    <w:p w14:paraId="2222B169" w14:textId="3D6165EF"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7.6</w:t>
      </w:r>
      <w:r>
        <w:rPr>
          <w:rFonts w:asciiTheme="minorHAnsi" w:eastAsiaTheme="minorEastAsia" w:hAnsiTheme="minorHAnsi" w:cstheme="minorBidi"/>
          <w:sz w:val="22"/>
          <w:szCs w:val="22"/>
          <w:lang w:eastAsia="en-GB"/>
        </w:rPr>
        <w:tab/>
      </w:r>
      <w:r w:rsidRPr="008D6655">
        <w:rPr>
          <w:rFonts w:eastAsiaTheme="minorEastAsia"/>
        </w:rPr>
        <w:t>Receiver spurious emissions</w:t>
      </w:r>
      <w:r>
        <w:tab/>
      </w:r>
      <w:r>
        <w:fldChar w:fldCharType="begin"/>
      </w:r>
      <w:r>
        <w:instrText xml:space="preserve"> PAGEREF _Toc124152356 \h </w:instrText>
      </w:r>
      <w:r>
        <w:fldChar w:fldCharType="separate"/>
      </w:r>
      <w:r>
        <w:t>118</w:t>
      </w:r>
      <w:r>
        <w:fldChar w:fldCharType="end"/>
      </w:r>
    </w:p>
    <w:p w14:paraId="27FCCB9C" w14:textId="3EA41C43"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7.6.1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_Toc124152357 \h </w:instrText>
      </w:r>
      <w:r>
        <w:fldChar w:fldCharType="separate"/>
      </w:r>
      <w:r>
        <w:t>118</w:t>
      </w:r>
      <w:r>
        <w:fldChar w:fldCharType="end"/>
      </w:r>
    </w:p>
    <w:p w14:paraId="281BD792" w14:textId="10FDBA7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7.6.2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_Toc124152358 \h </w:instrText>
      </w:r>
      <w:r>
        <w:fldChar w:fldCharType="separate"/>
      </w:r>
      <w:r>
        <w:t>118</w:t>
      </w:r>
      <w:r>
        <w:fldChar w:fldCharType="end"/>
      </w:r>
    </w:p>
    <w:p w14:paraId="4F29C2D8" w14:textId="0859BA98"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7.6.3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_Toc124152359 \h </w:instrText>
      </w:r>
      <w:r>
        <w:fldChar w:fldCharType="separate"/>
      </w:r>
      <w:r>
        <w:t>118</w:t>
      </w:r>
      <w:r>
        <w:fldChar w:fldCharType="end"/>
      </w:r>
    </w:p>
    <w:p w14:paraId="1024CB43" w14:textId="1FA80730"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7.6.4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_Toc124152360 \h </w:instrText>
      </w:r>
      <w:r>
        <w:fldChar w:fldCharType="separate"/>
      </w:r>
      <w:r>
        <w:t>119</w:t>
      </w:r>
      <w:r>
        <w:fldChar w:fldCharType="end"/>
      </w:r>
    </w:p>
    <w:p w14:paraId="6E96874E" w14:textId="33F892C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7.6.4.1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_Toc124152361 \h </w:instrText>
      </w:r>
      <w:r>
        <w:fldChar w:fldCharType="separate"/>
      </w:r>
      <w:r>
        <w:t>119</w:t>
      </w:r>
      <w:r>
        <w:fldChar w:fldCharType="end"/>
      </w:r>
    </w:p>
    <w:p w14:paraId="1FD19D7F" w14:textId="62C3FCB0"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7.6.4.2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_Toc124152362 \h </w:instrText>
      </w:r>
      <w:r>
        <w:fldChar w:fldCharType="separate"/>
      </w:r>
      <w:r>
        <w:t>119</w:t>
      </w:r>
      <w:r>
        <w:fldChar w:fldCharType="end"/>
      </w:r>
    </w:p>
    <w:p w14:paraId="4793C2D0" w14:textId="12B59CF0"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7.6.5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_Toc124152363 \h </w:instrText>
      </w:r>
      <w:r>
        <w:fldChar w:fldCharType="separate"/>
      </w:r>
      <w:r>
        <w:t>119</w:t>
      </w:r>
      <w:r>
        <w:fldChar w:fldCharType="end"/>
      </w:r>
    </w:p>
    <w:p w14:paraId="0AA58FD0" w14:textId="389A284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lastRenderedPageBreak/>
        <w:t>7.6.5.1</w:t>
      </w:r>
      <w:r>
        <w:rPr>
          <w:rFonts w:asciiTheme="minorHAnsi" w:eastAsiaTheme="minorEastAsia" w:hAnsiTheme="minorHAnsi" w:cstheme="minorBidi"/>
          <w:sz w:val="22"/>
          <w:szCs w:val="22"/>
          <w:lang w:eastAsia="en-GB"/>
        </w:rPr>
        <w:tab/>
      </w:r>
      <w:r w:rsidRPr="008D6655">
        <w:rPr>
          <w:rFonts w:eastAsiaTheme="minorEastAsia"/>
        </w:rPr>
        <w:t>Basic limits for IAB-DU</w:t>
      </w:r>
      <w:r>
        <w:tab/>
      </w:r>
      <w:r>
        <w:fldChar w:fldCharType="begin"/>
      </w:r>
      <w:r>
        <w:instrText xml:space="preserve"> PAGEREF _Toc124152364 \h </w:instrText>
      </w:r>
      <w:r>
        <w:fldChar w:fldCharType="separate"/>
      </w:r>
      <w:r>
        <w:t>119</w:t>
      </w:r>
      <w:r>
        <w:fldChar w:fldCharType="end"/>
      </w:r>
    </w:p>
    <w:p w14:paraId="0C8AE7C5" w14:textId="638713C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7.6.5.2</w:t>
      </w:r>
      <w:r>
        <w:rPr>
          <w:rFonts w:asciiTheme="minorHAnsi" w:eastAsiaTheme="minorEastAsia" w:hAnsiTheme="minorHAnsi" w:cstheme="minorBidi"/>
          <w:sz w:val="22"/>
          <w:szCs w:val="22"/>
          <w:lang w:eastAsia="en-GB"/>
        </w:rPr>
        <w:tab/>
      </w:r>
      <w:r w:rsidRPr="008D6655">
        <w:rPr>
          <w:rFonts w:eastAsiaTheme="minorEastAsia"/>
        </w:rPr>
        <w:t>Test requirement for IAB-DU</w:t>
      </w:r>
      <w:r>
        <w:tab/>
      </w:r>
      <w:r>
        <w:fldChar w:fldCharType="begin"/>
      </w:r>
      <w:r>
        <w:instrText xml:space="preserve"> PAGEREF _Toc124152365 \h </w:instrText>
      </w:r>
      <w:r>
        <w:fldChar w:fldCharType="separate"/>
      </w:r>
      <w:r>
        <w:t>120</w:t>
      </w:r>
      <w:r>
        <w:fldChar w:fldCharType="end"/>
      </w:r>
    </w:p>
    <w:p w14:paraId="47EA35CD" w14:textId="6F6F4ABC"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7.6.5.3</w:t>
      </w:r>
      <w:r>
        <w:rPr>
          <w:rFonts w:asciiTheme="minorHAnsi" w:eastAsiaTheme="minorEastAsia" w:hAnsiTheme="minorHAnsi" w:cstheme="minorBidi"/>
          <w:sz w:val="22"/>
          <w:szCs w:val="22"/>
          <w:lang w:eastAsia="en-GB"/>
        </w:rPr>
        <w:tab/>
      </w:r>
      <w:r w:rsidRPr="008D6655">
        <w:rPr>
          <w:rFonts w:eastAsiaTheme="minorEastAsia"/>
        </w:rPr>
        <w:t>Basic limits for IAB-MT</w:t>
      </w:r>
      <w:r>
        <w:tab/>
      </w:r>
      <w:r>
        <w:fldChar w:fldCharType="begin"/>
      </w:r>
      <w:r>
        <w:instrText xml:space="preserve"> PAGEREF _Toc124152366 \h </w:instrText>
      </w:r>
      <w:r>
        <w:fldChar w:fldCharType="separate"/>
      </w:r>
      <w:r>
        <w:t>120</w:t>
      </w:r>
      <w:r>
        <w:fldChar w:fldCharType="end"/>
      </w:r>
    </w:p>
    <w:p w14:paraId="7F1ECD04" w14:textId="2C3F50DA"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7.6.5.4</w:t>
      </w:r>
      <w:r>
        <w:rPr>
          <w:rFonts w:asciiTheme="minorHAnsi" w:eastAsiaTheme="minorEastAsia" w:hAnsiTheme="minorHAnsi" w:cstheme="minorBidi"/>
          <w:sz w:val="22"/>
          <w:szCs w:val="22"/>
          <w:lang w:eastAsia="en-GB"/>
        </w:rPr>
        <w:tab/>
      </w:r>
      <w:r w:rsidRPr="008D6655">
        <w:rPr>
          <w:rFonts w:eastAsiaTheme="minorEastAsia"/>
        </w:rPr>
        <w:t>Test requirement for IAB-MT</w:t>
      </w:r>
      <w:r>
        <w:tab/>
      </w:r>
      <w:r>
        <w:fldChar w:fldCharType="begin"/>
      </w:r>
      <w:r>
        <w:instrText xml:space="preserve"> PAGEREF _Toc124152367 \h </w:instrText>
      </w:r>
      <w:r>
        <w:fldChar w:fldCharType="separate"/>
      </w:r>
      <w:r>
        <w:t>121</w:t>
      </w:r>
      <w:r>
        <w:fldChar w:fldCharType="end"/>
      </w:r>
    </w:p>
    <w:p w14:paraId="5BAC0099" w14:textId="2F891560"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7.7</w:t>
      </w:r>
      <w:r>
        <w:rPr>
          <w:rFonts w:asciiTheme="minorHAnsi" w:eastAsiaTheme="minorEastAsia" w:hAnsiTheme="minorHAnsi" w:cstheme="minorBidi"/>
          <w:sz w:val="22"/>
          <w:szCs w:val="22"/>
          <w:lang w:eastAsia="en-GB"/>
        </w:rPr>
        <w:tab/>
      </w:r>
      <w:r w:rsidRPr="008D6655">
        <w:rPr>
          <w:rFonts w:eastAsiaTheme="minorEastAsia"/>
        </w:rPr>
        <w:t>Receiver intermodulation</w:t>
      </w:r>
      <w:r>
        <w:tab/>
      </w:r>
      <w:r>
        <w:fldChar w:fldCharType="begin"/>
      </w:r>
      <w:r>
        <w:instrText xml:space="preserve"> PAGEREF _Toc124152368 \h </w:instrText>
      </w:r>
      <w:r>
        <w:fldChar w:fldCharType="separate"/>
      </w:r>
      <w:r>
        <w:t>121</w:t>
      </w:r>
      <w:r>
        <w:fldChar w:fldCharType="end"/>
      </w:r>
    </w:p>
    <w:p w14:paraId="709FC805" w14:textId="4155C4B3"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7.7.1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_Toc124152369 \h </w:instrText>
      </w:r>
      <w:r>
        <w:fldChar w:fldCharType="separate"/>
      </w:r>
      <w:r>
        <w:t>121</w:t>
      </w:r>
      <w:r>
        <w:fldChar w:fldCharType="end"/>
      </w:r>
    </w:p>
    <w:p w14:paraId="3CC94ADF" w14:textId="6EC90CD4"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7.7.2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_Toc124152370 \h </w:instrText>
      </w:r>
      <w:r>
        <w:fldChar w:fldCharType="separate"/>
      </w:r>
      <w:r>
        <w:t>121</w:t>
      </w:r>
      <w:r>
        <w:fldChar w:fldCharType="end"/>
      </w:r>
    </w:p>
    <w:p w14:paraId="114A2BF3" w14:textId="199D9ED2"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7.7.3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_Toc124152371 \h </w:instrText>
      </w:r>
      <w:r>
        <w:fldChar w:fldCharType="separate"/>
      </w:r>
      <w:r>
        <w:t>122</w:t>
      </w:r>
      <w:r>
        <w:fldChar w:fldCharType="end"/>
      </w:r>
    </w:p>
    <w:p w14:paraId="6584C212" w14:textId="76B02CB6"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7.7.4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_Toc124152372 \h </w:instrText>
      </w:r>
      <w:r>
        <w:fldChar w:fldCharType="separate"/>
      </w:r>
      <w:r>
        <w:t>122</w:t>
      </w:r>
      <w:r>
        <w:fldChar w:fldCharType="end"/>
      </w:r>
    </w:p>
    <w:p w14:paraId="3116209B" w14:textId="70D310E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7.7.4.1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_Toc124152373 \h </w:instrText>
      </w:r>
      <w:r>
        <w:fldChar w:fldCharType="separate"/>
      </w:r>
      <w:r>
        <w:t>122</w:t>
      </w:r>
      <w:r>
        <w:fldChar w:fldCharType="end"/>
      </w:r>
    </w:p>
    <w:p w14:paraId="38ED9BA6" w14:textId="25BB9F3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7.7.4.2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_Toc124152374 \h </w:instrText>
      </w:r>
      <w:r>
        <w:fldChar w:fldCharType="separate"/>
      </w:r>
      <w:r>
        <w:t>122</w:t>
      </w:r>
      <w:r>
        <w:fldChar w:fldCharType="end"/>
      </w:r>
    </w:p>
    <w:p w14:paraId="0E78F1C5" w14:textId="0FF18E5C"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7.7.5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_Toc124152375 \h </w:instrText>
      </w:r>
      <w:r>
        <w:fldChar w:fldCharType="separate"/>
      </w:r>
      <w:r>
        <w:t>122</w:t>
      </w:r>
      <w:r>
        <w:fldChar w:fldCharType="end"/>
      </w:r>
    </w:p>
    <w:p w14:paraId="50DFCA76" w14:textId="2556F74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7.7.</w:t>
      </w:r>
      <w:r>
        <w:rPr>
          <w:lang w:eastAsia="zh-CN"/>
        </w:rPr>
        <w:t>5.</w:t>
      </w:r>
      <w:r w:rsidRPr="008D6655">
        <w:rPr>
          <w:rFonts w:eastAsiaTheme="minorEastAsia"/>
          <w:lang w:eastAsia="zh-CN"/>
        </w:rPr>
        <w:t>1</w:t>
      </w:r>
      <w:r>
        <w:rPr>
          <w:rFonts w:asciiTheme="minorHAnsi" w:eastAsiaTheme="minorEastAsia" w:hAnsiTheme="minorHAnsi" w:cstheme="minorBidi"/>
          <w:sz w:val="22"/>
          <w:szCs w:val="22"/>
          <w:lang w:eastAsia="en-GB"/>
        </w:rPr>
        <w:tab/>
      </w:r>
      <w:r w:rsidRPr="008D6655">
        <w:rPr>
          <w:rFonts w:eastAsiaTheme="minorEastAsia"/>
          <w:i/>
          <w:iCs/>
        </w:rPr>
        <w:t>IAB-</w:t>
      </w:r>
      <w:r w:rsidRPr="008D6655">
        <w:rPr>
          <w:rFonts w:eastAsia="SimSun"/>
          <w:i/>
          <w:iCs/>
          <w:lang w:eastAsia="zh-CN"/>
        </w:rPr>
        <w:t>DU</w:t>
      </w:r>
      <w:r>
        <w:tab/>
      </w:r>
      <w:r>
        <w:fldChar w:fldCharType="begin"/>
      </w:r>
      <w:r>
        <w:instrText xml:space="preserve"> PAGEREF _Toc124152376 \h </w:instrText>
      </w:r>
      <w:r>
        <w:fldChar w:fldCharType="separate"/>
      </w:r>
      <w:r>
        <w:t>122</w:t>
      </w:r>
      <w:r>
        <w:fldChar w:fldCharType="end"/>
      </w:r>
    </w:p>
    <w:p w14:paraId="3466FE0A" w14:textId="56F1D65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7.7.</w:t>
      </w:r>
      <w:r>
        <w:rPr>
          <w:lang w:eastAsia="zh-CN"/>
        </w:rPr>
        <w:t>5.2</w:t>
      </w:r>
      <w:r>
        <w:rPr>
          <w:rFonts w:asciiTheme="minorHAnsi" w:eastAsiaTheme="minorEastAsia" w:hAnsiTheme="minorHAnsi" w:cstheme="minorBidi"/>
          <w:sz w:val="22"/>
          <w:szCs w:val="22"/>
          <w:lang w:eastAsia="en-GB"/>
        </w:rPr>
        <w:tab/>
      </w:r>
      <w:r w:rsidRPr="008D6655">
        <w:rPr>
          <w:rFonts w:eastAsiaTheme="minorEastAsia"/>
          <w:i/>
          <w:iCs/>
        </w:rPr>
        <w:t>IAB-</w:t>
      </w:r>
      <w:r w:rsidRPr="008D6655">
        <w:rPr>
          <w:i/>
          <w:iCs/>
          <w:lang w:eastAsia="zh-CN"/>
        </w:rPr>
        <w:t>MT</w:t>
      </w:r>
      <w:r>
        <w:tab/>
      </w:r>
      <w:r>
        <w:fldChar w:fldCharType="begin"/>
      </w:r>
      <w:r>
        <w:instrText xml:space="preserve"> PAGEREF _Toc124152377 \h </w:instrText>
      </w:r>
      <w:r>
        <w:fldChar w:fldCharType="separate"/>
      </w:r>
      <w:r>
        <w:t>125</w:t>
      </w:r>
      <w:r>
        <w:fldChar w:fldCharType="end"/>
      </w:r>
    </w:p>
    <w:p w14:paraId="6E2C920F" w14:textId="57A4ED44"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7.8</w:t>
      </w:r>
      <w:r>
        <w:rPr>
          <w:rFonts w:asciiTheme="minorHAnsi" w:eastAsiaTheme="minorEastAsia" w:hAnsiTheme="minorHAnsi" w:cstheme="minorBidi"/>
          <w:sz w:val="22"/>
          <w:szCs w:val="22"/>
          <w:lang w:eastAsia="en-GB"/>
        </w:rPr>
        <w:tab/>
      </w:r>
      <w:r w:rsidRPr="008D6655">
        <w:rPr>
          <w:rFonts w:eastAsiaTheme="minorEastAsia"/>
        </w:rPr>
        <w:t>In-channel selectivity</w:t>
      </w:r>
      <w:r>
        <w:tab/>
      </w:r>
      <w:r>
        <w:fldChar w:fldCharType="begin"/>
      </w:r>
      <w:r>
        <w:instrText xml:space="preserve"> PAGEREF _Toc124152378 \h </w:instrText>
      </w:r>
      <w:r>
        <w:fldChar w:fldCharType="separate"/>
      </w:r>
      <w:r>
        <w:t>128</w:t>
      </w:r>
      <w:r>
        <w:fldChar w:fldCharType="end"/>
      </w:r>
    </w:p>
    <w:p w14:paraId="3EEC2DC7" w14:textId="51482A1D"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7.8.1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_Toc124152379 \h </w:instrText>
      </w:r>
      <w:r>
        <w:fldChar w:fldCharType="separate"/>
      </w:r>
      <w:r>
        <w:t>128</w:t>
      </w:r>
      <w:r>
        <w:fldChar w:fldCharType="end"/>
      </w:r>
    </w:p>
    <w:p w14:paraId="05A50D87" w14:textId="124C3D1D"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7.8.2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_Toc124152380 \h </w:instrText>
      </w:r>
      <w:r>
        <w:fldChar w:fldCharType="separate"/>
      </w:r>
      <w:r>
        <w:t>128</w:t>
      </w:r>
      <w:r>
        <w:fldChar w:fldCharType="end"/>
      </w:r>
    </w:p>
    <w:p w14:paraId="2804AC8A" w14:textId="59787A7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7.8.3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_Toc124152381 \h </w:instrText>
      </w:r>
      <w:r>
        <w:fldChar w:fldCharType="separate"/>
      </w:r>
      <w:r>
        <w:t>129</w:t>
      </w:r>
      <w:r>
        <w:fldChar w:fldCharType="end"/>
      </w:r>
    </w:p>
    <w:p w14:paraId="565C0253" w14:textId="69F7255F"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7.8.4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_Toc124152382 \h </w:instrText>
      </w:r>
      <w:r>
        <w:fldChar w:fldCharType="separate"/>
      </w:r>
      <w:r>
        <w:t>129</w:t>
      </w:r>
      <w:r>
        <w:fldChar w:fldCharType="end"/>
      </w:r>
    </w:p>
    <w:p w14:paraId="22D1FBFA" w14:textId="12B6C358"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7.8.4.1</w:t>
      </w:r>
      <w:r>
        <w:rPr>
          <w:rFonts w:asciiTheme="minorHAnsi" w:eastAsiaTheme="minorEastAsia" w:hAnsiTheme="minorHAnsi" w:cstheme="minorBidi"/>
          <w:sz w:val="22"/>
          <w:szCs w:val="22"/>
          <w:lang w:eastAsia="en-GB"/>
        </w:rPr>
        <w:tab/>
      </w:r>
      <w:r w:rsidRPr="008D6655">
        <w:rPr>
          <w:rFonts w:eastAsiaTheme="minorEastAsia"/>
        </w:rPr>
        <w:t>Initial conditions</w:t>
      </w:r>
      <w:r>
        <w:tab/>
      </w:r>
      <w:r>
        <w:fldChar w:fldCharType="begin"/>
      </w:r>
      <w:r>
        <w:instrText xml:space="preserve"> PAGEREF _Toc124152383 \h </w:instrText>
      </w:r>
      <w:r>
        <w:fldChar w:fldCharType="separate"/>
      </w:r>
      <w:r>
        <w:t>129</w:t>
      </w:r>
      <w:r>
        <w:fldChar w:fldCharType="end"/>
      </w:r>
    </w:p>
    <w:p w14:paraId="6CBC66C8" w14:textId="14BEAF53"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7.8.4.2</w:t>
      </w:r>
      <w:r>
        <w:rPr>
          <w:rFonts w:asciiTheme="minorHAnsi" w:eastAsiaTheme="minorEastAsia" w:hAnsiTheme="minorHAnsi" w:cstheme="minorBidi"/>
          <w:sz w:val="22"/>
          <w:szCs w:val="22"/>
          <w:lang w:eastAsia="en-GB"/>
        </w:rPr>
        <w:tab/>
      </w:r>
      <w:r w:rsidRPr="008D6655">
        <w:rPr>
          <w:rFonts w:eastAsiaTheme="minorEastAsia"/>
        </w:rPr>
        <w:t>Procedure</w:t>
      </w:r>
      <w:r>
        <w:tab/>
      </w:r>
      <w:r>
        <w:fldChar w:fldCharType="begin"/>
      </w:r>
      <w:r>
        <w:instrText xml:space="preserve"> PAGEREF _Toc124152384 \h </w:instrText>
      </w:r>
      <w:r>
        <w:fldChar w:fldCharType="separate"/>
      </w:r>
      <w:r>
        <w:t>129</w:t>
      </w:r>
      <w:r>
        <w:fldChar w:fldCharType="end"/>
      </w:r>
    </w:p>
    <w:p w14:paraId="12BFF301" w14:textId="0D4F9A01"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7.8.5</w:t>
      </w:r>
      <w:r>
        <w:rPr>
          <w:rFonts w:asciiTheme="minorHAnsi" w:eastAsiaTheme="minorEastAsia" w:hAnsiTheme="minorHAnsi" w:cstheme="minorBidi"/>
          <w:sz w:val="22"/>
          <w:szCs w:val="22"/>
          <w:lang w:eastAsia="en-GB"/>
        </w:rPr>
        <w:tab/>
      </w:r>
      <w:r w:rsidRPr="008D6655">
        <w:rPr>
          <w:rFonts w:eastAsiaTheme="minorEastAsia"/>
        </w:rPr>
        <w:t>Test requirements</w:t>
      </w:r>
      <w:r>
        <w:tab/>
      </w:r>
      <w:r>
        <w:fldChar w:fldCharType="begin"/>
      </w:r>
      <w:r>
        <w:instrText xml:space="preserve"> PAGEREF _Toc124152385 \h </w:instrText>
      </w:r>
      <w:r>
        <w:fldChar w:fldCharType="separate"/>
      </w:r>
      <w:r>
        <w:t>129</w:t>
      </w:r>
      <w:r>
        <w:fldChar w:fldCharType="end"/>
      </w:r>
    </w:p>
    <w:p w14:paraId="68DA3A03" w14:textId="2757A8AA"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7.</w:t>
      </w:r>
      <w:r w:rsidRPr="008D6655">
        <w:rPr>
          <w:rFonts w:eastAsia="SimSun"/>
          <w:lang w:eastAsia="zh-CN"/>
        </w:rPr>
        <w:t>8</w:t>
      </w:r>
      <w:r w:rsidRPr="008D6655">
        <w:rPr>
          <w:rFonts w:eastAsiaTheme="minorEastAsia"/>
        </w:rPr>
        <w:t>.</w:t>
      </w:r>
      <w:r>
        <w:rPr>
          <w:lang w:eastAsia="zh-CN"/>
        </w:rPr>
        <w:t>5.</w:t>
      </w:r>
      <w:r w:rsidRPr="008D6655">
        <w:rPr>
          <w:rFonts w:eastAsiaTheme="minorEastAsia"/>
          <w:lang w:eastAsia="zh-CN"/>
        </w:rPr>
        <w:t>1</w:t>
      </w:r>
      <w:r>
        <w:rPr>
          <w:rFonts w:asciiTheme="minorHAnsi" w:eastAsiaTheme="minorEastAsia" w:hAnsiTheme="minorHAnsi" w:cstheme="minorBidi"/>
          <w:sz w:val="22"/>
          <w:szCs w:val="22"/>
          <w:lang w:eastAsia="en-GB"/>
        </w:rPr>
        <w:tab/>
      </w:r>
      <w:r w:rsidRPr="008D6655">
        <w:rPr>
          <w:rFonts w:eastAsiaTheme="minorEastAsia"/>
          <w:i/>
          <w:iCs/>
        </w:rPr>
        <w:t>IAB-</w:t>
      </w:r>
      <w:r w:rsidRPr="008D6655">
        <w:rPr>
          <w:rFonts w:eastAsia="SimSun"/>
          <w:i/>
          <w:iCs/>
          <w:lang w:eastAsia="zh-CN"/>
        </w:rPr>
        <w:t>DU</w:t>
      </w:r>
      <w:r>
        <w:tab/>
      </w:r>
      <w:r>
        <w:fldChar w:fldCharType="begin"/>
      </w:r>
      <w:r>
        <w:instrText xml:space="preserve"> PAGEREF _Toc124152386 \h </w:instrText>
      </w:r>
      <w:r>
        <w:fldChar w:fldCharType="separate"/>
      </w:r>
      <w:r>
        <w:t>129</w:t>
      </w:r>
      <w:r>
        <w:fldChar w:fldCharType="end"/>
      </w:r>
    </w:p>
    <w:p w14:paraId="16F07E54" w14:textId="3C89C0DE" w:rsidR="00011C35" w:rsidRDefault="00011C35">
      <w:pPr>
        <w:pStyle w:val="TOC1"/>
        <w:rPr>
          <w:rFonts w:asciiTheme="minorHAnsi" w:eastAsiaTheme="minorEastAsia" w:hAnsiTheme="minorHAnsi" w:cstheme="minorBidi"/>
          <w:szCs w:val="22"/>
          <w:lang w:eastAsia="en-GB"/>
        </w:rPr>
      </w:pPr>
      <w:r w:rsidRPr="008D6655">
        <w:rPr>
          <w:rFonts w:eastAsiaTheme="minorEastAsia"/>
        </w:rPr>
        <w:t>8</w:t>
      </w:r>
      <w:r>
        <w:rPr>
          <w:rFonts w:asciiTheme="minorHAnsi" w:eastAsiaTheme="minorEastAsia" w:hAnsiTheme="minorHAnsi" w:cstheme="minorBidi"/>
          <w:szCs w:val="22"/>
          <w:lang w:eastAsia="en-GB"/>
        </w:rPr>
        <w:tab/>
      </w:r>
      <w:r w:rsidRPr="008D6655">
        <w:rPr>
          <w:rFonts w:eastAsiaTheme="minorEastAsia"/>
        </w:rPr>
        <w:t>Conducted performance requirements</w:t>
      </w:r>
      <w:r>
        <w:tab/>
      </w:r>
      <w:r>
        <w:fldChar w:fldCharType="begin"/>
      </w:r>
      <w:r>
        <w:instrText xml:space="preserve"> PAGEREF _Toc124152387 \h </w:instrText>
      </w:r>
      <w:r>
        <w:fldChar w:fldCharType="separate"/>
      </w:r>
      <w:r>
        <w:t>131</w:t>
      </w:r>
      <w:r>
        <w:fldChar w:fldCharType="end"/>
      </w:r>
    </w:p>
    <w:p w14:paraId="232B0BF3" w14:textId="65436456"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8.1</w:t>
      </w:r>
      <w:r>
        <w:rPr>
          <w:rFonts w:asciiTheme="minorHAnsi" w:eastAsiaTheme="minorEastAsia" w:hAnsiTheme="minorHAnsi" w:cstheme="minorBidi"/>
          <w:sz w:val="22"/>
          <w:szCs w:val="22"/>
          <w:lang w:eastAsia="en-GB"/>
        </w:rPr>
        <w:tab/>
      </w:r>
      <w:r w:rsidRPr="008D6655">
        <w:rPr>
          <w:rFonts w:eastAsiaTheme="minorEastAsia"/>
        </w:rPr>
        <w:t>IAB-DU performance requirements</w:t>
      </w:r>
      <w:r>
        <w:tab/>
      </w:r>
      <w:r>
        <w:fldChar w:fldCharType="begin"/>
      </w:r>
      <w:r>
        <w:instrText xml:space="preserve"> PAGEREF _Toc124152388 \h </w:instrText>
      </w:r>
      <w:r>
        <w:fldChar w:fldCharType="separate"/>
      </w:r>
      <w:r>
        <w:t>131</w:t>
      </w:r>
      <w:r>
        <w:fldChar w:fldCharType="end"/>
      </w:r>
    </w:p>
    <w:p w14:paraId="45761BEE" w14:textId="316609F6"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8.1.1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_Toc124152389 \h </w:instrText>
      </w:r>
      <w:r>
        <w:fldChar w:fldCharType="separate"/>
      </w:r>
      <w:r>
        <w:t>131</w:t>
      </w:r>
      <w:r>
        <w:fldChar w:fldCharType="end"/>
      </w:r>
    </w:p>
    <w:p w14:paraId="5F1A4B35" w14:textId="1F80AB6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8.1.1.1</w:t>
      </w:r>
      <w:r>
        <w:rPr>
          <w:rFonts w:asciiTheme="minorHAnsi" w:eastAsiaTheme="minorEastAsia" w:hAnsiTheme="minorHAnsi" w:cstheme="minorBidi"/>
          <w:sz w:val="22"/>
          <w:szCs w:val="22"/>
          <w:lang w:eastAsia="en-GB"/>
        </w:rPr>
        <w:tab/>
      </w:r>
      <w:r w:rsidRPr="008D6655">
        <w:rPr>
          <w:rFonts w:eastAsiaTheme="minorEastAsia"/>
        </w:rPr>
        <w:t>Scope and definitions</w:t>
      </w:r>
      <w:r>
        <w:tab/>
      </w:r>
      <w:r>
        <w:fldChar w:fldCharType="begin"/>
      </w:r>
      <w:r>
        <w:instrText xml:space="preserve"> PAGEREF _Toc124152390 \h </w:instrText>
      </w:r>
      <w:r>
        <w:fldChar w:fldCharType="separate"/>
      </w:r>
      <w:r>
        <w:t>131</w:t>
      </w:r>
      <w:r>
        <w:fldChar w:fldCharType="end"/>
      </w:r>
    </w:p>
    <w:p w14:paraId="0EC4109D" w14:textId="688E6D3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ko-KR"/>
        </w:rPr>
        <w:t>8.1.1.2</w:t>
      </w:r>
      <w:r>
        <w:rPr>
          <w:rFonts w:asciiTheme="minorHAnsi" w:eastAsiaTheme="minorEastAsia" w:hAnsiTheme="minorHAnsi" w:cstheme="minorBidi"/>
          <w:sz w:val="22"/>
          <w:szCs w:val="22"/>
          <w:lang w:eastAsia="en-GB"/>
        </w:rPr>
        <w:tab/>
      </w:r>
      <w:r w:rsidRPr="008D6655">
        <w:rPr>
          <w:rFonts w:eastAsiaTheme="minorEastAsia"/>
          <w:lang w:eastAsia="ko-KR"/>
        </w:rPr>
        <w:t>Applicability rule</w:t>
      </w:r>
      <w:r>
        <w:tab/>
      </w:r>
      <w:r>
        <w:fldChar w:fldCharType="begin"/>
      </w:r>
      <w:r>
        <w:instrText xml:space="preserve"> PAGEREF _Toc124152391 \h </w:instrText>
      </w:r>
      <w:r>
        <w:fldChar w:fldCharType="separate"/>
      </w:r>
      <w:r>
        <w:t>132</w:t>
      </w:r>
      <w:r>
        <w:fldChar w:fldCharType="end"/>
      </w:r>
    </w:p>
    <w:p w14:paraId="12BE2124" w14:textId="4EC0C59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8.1.1.2.1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_Toc124152392 \h </w:instrText>
      </w:r>
      <w:r>
        <w:fldChar w:fldCharType="separate"/>
      </w:r>
      <w:r>
        <w:t>132</w:t>
      </w:r>
      <w:r>
        <w:fldChar w:fldCharType="end"/>
      </w:r>
    </w:p>
    <w:p w14:paraId="230A2E35" w14:textId="64ACA0B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w:t>
      </w:r>
      <w:r w:rsidRPr="008D6655">
        <w:rPr>
          <w:rFonts w:eastAsiaTheme="minorEastAsia"/>
          <w:lang w:eastAsia="zh-CN"/>
        </w:rPr>
        <w:t>1.1</w:t>
      </w:r>
      <w:r w:rsidRPr="008D6655">
        <w:rPr>
          <w:rFonts w:eastAsiaTheme="minorEastAsia"/>
        </w:rPr>
        <w:t>.</w:t>
      </w:r>
      <w:r w:rsidRPr="008D6655">
        <w:rPr>
          <w:rFonts w:eastAsiaTheme="minorEastAsia"/>
          <w:lang w:eastAsia="zh-CN"/>
        </w:rPr>
        <w:t>2</w:t>
      </w:r>
      <w:r w:rsidRPr="008D6655">
        <w:rPr>
          <w:rFonts w:eastAsiaTheme="minorEastAsia"/>
        </w:rPr>
        <w:t>.2</w:t>
      </w:r>
      <w:r>
        <w:rPr>
          <w:rFonts w:asciiTheme="minorHAnsi" w:eastAsiaTheme="minorEastAsia" w:hAnsiTheme="minorHAnsi" w:cstheme="minorBidi"/>
          <w:sz w:val="22"/>
          <w:szCs w:val="22"/>
          <w:lang w:eastAsia="en-GB"/>
        </w:rPr>
        <w:tab/>
      </w:r>
      <w:r w:rsidRPr="008D6655">
        <w:rPr>
          <w:rFonts w:eastAsiaTheme="minorEastAsia"/>
        </w:rPr>
        <w:t>Applicability</w:t>
      </w:r>
      <w:r w:rsidRPr="008D6655">
        <w:rPr>
          <w:rFonts w:eastAsiaTheme="minorEastAsia"/>
          <w:lang w:eastAsia="zh-CN"/>
        </w:rPr>
        <w:t xml:space="preserve"> of PUSCH performance </w:t>
      </w:r>
      <w:r w:rsidRPr="008D6655">
        <w:rPr>
          <w:rFonts w:eastAsiaTheme="minorEastAsia"/>
          <w:snapToGrid w:val="0"/>
          <w:lang w:eastAsia="zh-CN"/>
        </w:rPr>
        <w:t>requirements</w:t>
      </w:r>
      <w:r>
        <w:tab/>
      </w:r>
      <w:r>
        <w:fldChar w:fldCharType="begin"/>
      </w:r>
      <w:r>
        <w:instrText xml:space="preserve"> PAGEREF _Toc124152393 \h </w:instrText>
      </w:r>
      <w:r>
        <w:fldChar w:fldCharType="separate"/>
      </w:r>
      <w:r>
        <w:t>132</w:t>
      </w:r>
      <w:r>
        <w:fldChar w:fldCharType="end"/>
      </w:r>
    </w:p>
    <w:p w14:paraId="589B6FB5" w14:textId="7C30306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w:t>
      </w:r>
      <w:r w:rsidRPr="008D6655">
        <w:rPr>
          <w:rFonts w:eastAsiaTheme="minorEastAsia"/>
          <w:lang w:eastAsia="zh-CN"/>
        </w:rPr>
        <w:t>1.1</w:t>
      </w:r>
      <w:r w:rsidRPr="008D6655">
        <w:rPr>
          <w:rFonts w:eastAsiaTheme="minorEastAsia"/>
        </w:rPr>
        <w:t>.</w:t>
      </w:r>
      <w:r w:rsidRPr="008D6655">
        <w:rPr>
          <w:rFonts w:eastAsiaTheme="minorEastAsia"/>
          <w:lang w:eastAsia="zh-CN"/>
        </w:rPr>
        <w:t>2</w:t>
      </w:r>
      <w:r w:rsidRPr="008D6655">
        <w:rPr>
          <w:rFonts w:eastAsiaTheme="minorEastAsia"/>
        </w:rPr>
        <w:t>.</w:t>
      </w:r>
      <w:r w:rsidRPr="008D6655">
        <w:rPr>
          <w:rFonts w:eastAsiaTheme="minorEastAsia"/>
          <w:lang w:eastAsia="zh-CN"/>
        </w:rPr>
        <w:t>3</w:t>
      </w:r>
      <w:r>
        <w:rPr>
          <w:rFonts w:asciiTheme="minorHAnsi" w:eastAsiaTheme="minorEastAsia" w:hAnsiTheme="minorHAnsi" w:cstheme="minorBidi"/>
          <w:sz w:val="22"/>
          <w:szCs w:val="22"/>
          <w:lang w:eastAsia="en-GB"/>
        </w:rPr>
        <w:tab/>
      </w:r>
      <w:r w:rsidRPr="008D6655">
        <w:rPr>
          <w:rFonts w:eastAsiaTheme="minorEastAsia"/>
        </w:rPr>
        <w:t>Applicability</w:t>
      </w:r>
      <w:r w:rsidRPr="008D6655">
        <w:rPr>
          <w:rFonts w:eastAsiaTheme="minorEastAsia"/>
          <w:lang w:eastAsia="zh-CN"/>
        </w:rPr>
        <w:t xml:space="preserve"> of PUCCH performance </w:t>
      </w:r>
      <w:r w:rsidRPr="008D6655">
        <w:rPr>
          <w:rFonts w:eastAsiaTheme="minorEastAsia"/>
          <w:snapToGrid w:val="0"/>
          <w:lang w:eastAsia="zh-CN"/>
        </w:rPr>
        <w:t>requirements</w:t>
      </w:r>
      <w:r>
        <w:tab/>
      </w:r>
      <w:r>
        <w:fldChar w:fldCharType="begin"/>
      </w:r>
      <w:r>
        <w:instrText xml:space="preserve"> PAGEREF _Toc124152394 \h </w:instrText>
      </w:r>
      <w:r>
        <w:fldChar w:fldCharType="separate"/>
      </w:r>
      <w:r>
        <w:t>133</w:t>
      </w:r>
      <w:r>
        <w:fldChar w:fldCharType="end"/>
      </w:r>
    </w:p>
    <w:p w14:paraId="5E196565" w14:textId="2C61866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w:t>
      </w:r>
      <w:r w:rsidRPr="008D6655">
        <w:rPr>
          <w:rFonts w:eastAsiaTheme="minorEastAsia"/>
          <w:lang w:eastAsia="zh-CN"/>
        </w:rPr>
        <w:t>1.1</w:t>
      </w:r>
      <w:r w:rsidRPr="008D6655">
        <w:rPr>
          <w:rFonts w:eastAsiaTheme="minorEastAsia"/>
        </w:rPr>
        <w:t>.</w:t>
      </w:r>
      <w:r w:rsidRPr="008D6655">
        <w:rPr>
          <w:rFonts w:eastAsiaTheme="minorEastAsia"/>
          <w:lang w:eastAsia="zh-CN"/>
        </w:rPr>
        <w:t>2</w:t>
      </w:r>
      <w:r w:rsidRPr="008D6655">
        <w:rPr>
          <w:rFonts w:eastAsiaTheme="minorEastAsia"/>
        </w:rPr>
        <w:t>.</w:t>
      </w:r>
      <w:r w:rsidRPr="008D6655">
        <w:rPr>
          <w:rFonts w:eastAsiaTheme="minorEastAsia"/>
          <w:lang w:eastAsia="zh-CN"/>
        </w:rPr>
        <w:t>4</w:t>
      </w:r>
      <w:r>
        <w:rPr>
          <w:rFonts w:asciiTheme="minorHAnsi" w:eastAsiaTheme="minorEastAsia" w:hAnsiTheme="minorHAnsi" w:cstheme="minorBidi"/>
          <w:sz w:val="22"/>
          <w:szCs w:val="22"/>
          <w:lang w:eastAsia="en-GB"/>
        </w:rPr>
        <w:tab/>
      </w:r>
      <w:r w:rsidRPr="008D6655">
        <w:rPr>
          <w:rFonts w:eastAsiaTheme="minorEastAsia"/>
        </w:rPr>
        <w:t>Applicability</w:t>
      </w:r>
      <w:r w:rsidRPr="008D6655">
        <w:rPr>
          <w:rFonts w:eastAsiaTheme="minorEastAsia"/>
          <w:lang w:eastAsia="zh-CN"/>
        </w:rPr>
        <w:t xml:space="preserve"> of PRACH performance </w:t>
      </w:r>
      <w:r w:rsidRPr="008D6655">
        <w:rPr>
          <w:rFonts w:eastAsiaTheme="minorEastAsia"/>
          <w:snapToGrid w:val="0"/>
          <w:lang w:eastAsia="zh-CN"/>
        </w:rPr>
        <w:t>requirements</w:t>
      </w:r>
      <w:r>
        <w:tab/>
      </w:r>
      <w:r>
        <w:fldChar w:fldCharType="begin"/>
      </w:r>
      <w:r>
        <w:instrText xml:space="preserve"> PAGEREF _Toc124152395 \h </w:instrText>
      </w:r>
      <w:r>
        <w:fldChar w:fldCharType="separate"/>
      </w:r>
      <w:r>
        <w:t>133</w:t>
      </w:r>
      <w:r>
        <w:fldChar w:fldCharType="end"/>
      </w:r>
    </w:p>
    <w:p w14:paraId="0F53AA16" w14:textId="78E47998"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8.1.2</w:t>
      </w:r>
      <w:r>
        <w:rPr>
          <w:rFonts w:asciiTheme="minorHAnsi" w:eastAsiaTheme="minorEastAsia" w:hAnsiTheme="minorHAnsi" w:cstheme="minorBidi"/>
          <w:sz w:val="22"/>
          <w:szCs w:val="22"/>
          <w:lang w:eastAsia="en-GB"/>
        </w:rPr>
        <w:tab/>
      </w:r>
      <w:r w:rsidRPr="008D6655">
        <w:rPr>
          <w:rFonts w:eastAsiaTheme="minorEastAsia"/>
        </w:rPr>
        <w:t>Performance requirements for PUSCH</w:t>
      </w:r>
      <w:r>
        <w:tab/>
      </w:r>
      <w:r>
        <w:fldChar w:fldCharType="begin"/>
      </w:r>
      <w:r>
        <w:instrText xml:space="preserve"> PAGEREF _Toc124152396 \h </w:instrText>
      </w:r>
      <w:r>
        <w:fldChar w:fldCharType="separate"/>
      </w:r>
      <w:r>
        <w:t>134</w:t>
      </w:r>
      <w:r>
        <w:fldChar w:fldCharType="end"/>
      </w:r>
    </w:p>
    <w:p w14:paraId="17B0D208" w14:textId="1E5F73AA" w:rsidR="00011C35" w:rsidRDefault="00011C35">
      <w:pPr>
        <w:pStyle w:val="TOC4"/>
        <w:rPr>
          <w:rFonts w:asciiTheme="minorHAnsi" w:eastAsiaTheme="minorEastAsia" w:hAnsiTheme="minorHAnsi" w:cstheme="minorBidi"/>
          <w:sz w:val="22"/>
          <w:szCs w:val="22"/>
          <w:lang w:eastAsia="en-GB"/>
        </w:rPr>
      </w:pPr>
      <w:r w:rsidRPr="008D6655">
        <w:rPr>
          <w:rFonts w:eastAsia="MS Mincho"/>
        </w:rPr>
        <w:t>8.1.2.1</w:t>
      </w:r>
      <w:r>
        <w:rPr>
          <w:rFonts w:asciiTheme="minorHAnsi" w:eastAsiaTheme="minorEastAsia" w:hAnsiTheme="minorHAnsi" w:cstheme="minorBidi"/>
          <w:sz w:val="22"/>
          <w:szCs w:val="22"/>
          <w:lang w:eastAsia="en-GB"/>
        </w:rPr>
        <w:tab/>
      </w:r>
      <w:r w:rsidRPr="008D6655">
        <w:rPr>
          <w:rFonts w:eastAsia="MS Mincho"/>
        </w:rPr>
        <w:t>Performance requirements for PUSCH with transform precoding disabled</w:t>
      </w:r>
      <w:r>
        <w:tab/>
      </w:r>
      <w:r>
        <w:fldChar w:fldCharType="begin"/>
      </w:r>
      <w:r>
        <w:instrText xml:space="preserve"> PAGEREF _Toc124152397 \h </w:instrText>
      </w:r>
      <w:r>
        <w:fldChar w:fldCharType="separate"/>
      </w:r>
      <w:r>
        <w:t>134</w:t>
      </w:r>
      <w:r>
        <w:fldChar w:fldCharType="end"/>
      </w:r>
    </w:p>
    <w:p w14:paraId="75762DAE" w14:textId="7F7FD9A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8.1.2.1.1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_Toc124152398 \h </w:instrText>
      </w:r>
      <w:r>
        <w:fldChar w:fldCharType="separate"/>
      </w:r>
      <w:r>
        <w:t>134</w:t>
      </w:r>
      <w:r>
        <w:fldChar w:fldCharType="end"/>
      </w:r>
    </w:p>
    <w:p w14:paraId="51C375EE" w14:textId="20ABC92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8.1.2.1.2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_Toc124152399 \h </w:instrText>
      </w:r>
      <w:r>
        <w:fldChar w:fldCharType="separate"/>
      </w:r>
      <w:r>
        <w:t>134</w:t>
      </w:r>
      <w:r>
        <w:fldChar w:fldCharType="end"/>
      </w:r>
    </w:p>
    <w:p w14:paraId="528FFFE8" w14:textId="3867C31C"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8.1.2.1.3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_Toc124152400 \h </w:instrText>
      </w:r>
      <w:r>
        <w:fldChar w:fldCharType="separate"/>
      </w:r>
      <w:r>
        <w:t>134</w:t>
      </w:r>
      <w:r>
        <w:fldChar w:fldCharType="end"/>
      </w:r>
    </w:p>
    <w:p w14:paraId="795935F4" w14:textId="6BE68036"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8.1.2.1.4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_Toc124152401 \h </w:instrText>
      </w:r>
      <w:r>
        <w:fldChar w:fldCharType="separate"/>
      </w:r>
      <w:r>
        <w:t>134</w:t>
      </w:r>
      <w:r>
        <w:fldChar w:fldCharType="end"/>
      </w:r>
    </w:p>
    <w:p w14:paraId="6E77C733" w14:textId="60A1F82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8.1.2.1.5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_Toc124152402 \h </w:instrText>
      </w:r>
      <w:r>
        <w:fldChar w:fldCharType="separate"/>
      </w:r>
      <w:r>
        <w:t>135</w:t>
      </w:r>
      <w:r>
        <w:fldChar w:fldCharType="end"/>
      </w:r>
    </w:p>
    <w:p w14:paraId="0421EF95" w14:textId="59CA7419" w:rsidR="00011C35" w:rsidRDefault="00011C35">
      <w:pPr>
        <w:pStyle w:val="TOC4"/>
        <w:rPr>
          <w:rFonts w:asciiTheme="minorHAnsi" w:eastAsiaTheme="minorEastAsia" w:hAnsiTheme="minorHAnsi" w:cstheme="minorBidi"/>
          <w:sz w:val="22"/>
          <w:szCs w:val="22"/>
          <w:lang w:eastAsia="en-GB"/>
        </w:rPr>
      </w:pPr>
      <w:r w:rsidRPr="008D6655">
        <w:rPr>
          <w:rFonts w:eastAsia="MS Mincho"/>
        </w:rPr>
        <w:t>8.1.2.2</w:t>
      </w:r>
      <w:r>
        <w:rPr>
          <w:rFonts w:asciiTheme="minorHAnsi" w:eastAsiaTheme="minorEastAsia" w:hAnsiTheme="minorHAnsi" w:cstheme="minorBidi"/>
          <w:sz w:val="22"/>
          <w:szCs w:val="22"/>
          <w:lang w:eastAsia="en-GB"/>
        </w:rPr>
        <w:tab/>
      </w:r>
      <w:r w:rsidRPr="008D6655">
        <w:rPr>
          <w:rFonts w:eastAsia="MS Mincho"/>
        </w:rPr>
        <w:t>Performance requirements for PUSCH with transform precoding enabled</w:t>
      </w:r>
      <w:r>
        <w:tab/>
      </w:r>
      <w:r>
        <w:fldChar w:fldCharType="begin"/>
      </w:r>
      <w:r>
        <w:instrText xml:space="preserve"> PAGEREF _Toc124152403 \h </w:instrText>
      </w:r>
      <w:r>
        <w:fldChar w:fldCharType="separate"/>
      </w:r>
      <w:r>
        <w:t>141</w:t>
      </w:r>
      <w:r>
        <w:fldChar w:fldCharType="end"/>
      </w:r>
    </w:p>
    <w:p w14:paraId="24F0EAF1" w14:textId="2183219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_Toc124152404 \h </w:instrText>
      </w:r>
      <w:r>
        <w:fldChar w:fldCharType="separate"/>
      </w:r>
      <w:r>
        <w:t>141</w:t>
      </w:r>
      <w:r>
        <w:fldChar w:fldCharType="end"/>
      </w:r>
    </w:p>
    <w:p w14:paraId="4971E1CA" w14:textId="3103413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_Toc124152405 \h </w:instrText>
      </w:r>
      <w:r>
        <w:fldChar w:fldCharType="separate"/>
      </w:r>
      <w:r>
        <w:t>141</w:t>
      </w:r>
      <w:r>
        <w:fldChar w:fldCharType="end"/>
      </w:r>
    </w:p>
    <w:p w14:paraId="30EFCBBD" w14:textId="642E194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_Toc124152406 \h </w:instrText>
      </w:r>
      <w:r>
        <w:fldChar w:fldCharType="separate"/>
      </w:r>
      <w:r>
        <w:t>142</w:t>
      </w:r>
      <w:r>
        <w:fldChar w:fldCharType="end"/>
      </w:r>
    </w:p>
    <w:p w14:paraId="7A67E4D4" w14:textId="5CC8120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8.1.2.2.4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_Toc124152407 \h </w:instrText>
      </w:r>
      <w:r>
        <w:fldChar w:fldCharType="separate"/>
      </w:r>
      <w:r>
        <w:t>142</w:t>
      </w:r>
      <w:r>
        <w:fldChar w:fldCharType="end"/>
      </w:r>
    </w:p>
    <w:p w14:paraId="7EC28AAE" w14:textId="5ECFD06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8.1.2.2.5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_Toc124152408 \h </w:instrText>
      </w:r>
      <w:r>
        <w:fldChar w:fldCharType="separate"/>
      </w:r>
      <w:r>
        <w:t>143</w:t>
      </w:r>
      <w:r>
        <w:fldChar w:fldCharType="end"/>
      </w:r>
    </w:p>
    <w:p w14:paraId="084F242F" w14:textId="3384919D" w:rsidR="00011C35" w:rsidRDefault="00011C35">
      <w:pPr>
        <w:pStyle w:val="TOC4"/>
        <w:rPr>
          <w:rFonts w:asciiTheme="minorHAnsi" w:eastAsiaTheme="minorEastAsia" w:hAnsiTheme="minorHAnsi" w:cstheme="minorBidi"/>
          <w:sz w:val="22"/>
          <w:szCs w:val="22"/>
          <w:lang w:eastAsia="en-GB"/>
        </w:rPr>
      </w:pPr>
      <w:r w:rsidRPr="008D6655">
        <w:rPr>
          <w:rFonts w:eastAsia="MS Mincho"/>
        </w:rPr>
        <w:t>8.1.2.3</w:t>
      </w:r>
      <w:r>
        <w:rPr>
          <w:rFonts w:asciiTheme="minorHAnsi" w:eastAsiaTheme="minorEastAsia" w:hAnsiTheme="minorHAnsi" w:cstheme="minorBidi"/>
          <w:sz w:val="22"/>
          <w:szCs w:val="22"/>
          <w:lang w:eastAsia="en-GB"/>
        </w:rPr>
        <w:tab/>
      </w:r>
      <w:r w:rsidRPr="008D6655">
        <w:rPr>
          <w:rFonts w:eastAsia="MS Mincho"/>
        </w:rPr>
        <w:t>Performance requirements for UCI multiplexed on PUSCH</w:t>
      </w:r>
      <w:r>
        <w:tab/>
      </w:r>
      <w:r>
        <w:fldChar w:fldCharType="begin"/>
      </w:r>
      <w:r>
        <w:instrText xml:space="preserve"> PAGEREF _Toc124152409 \h </w:instrText>
      </w:r>
      <w:r>
        <w:fldChar w:fldCharType="separate"/>
      </w:r>
      <w:r>
        <w:t>144</w:t>
      </w:r>
      <w:r>
        <w:fldChar w:fldCharType="end"/>
      </w:r>
    </w:p>
    <w:p w14:paraId="5F2BD2FF" w14:textId="759809D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8.1.2.3.1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_Toc124152410 \h </w:instrText>
      </w:r>
      <w:r>
        <w:fldChar w:fldCharType="separate"/>
      </w:r>
      <w:r>
        <w:t>144</w:t>
      </w:r>
      <w:r>
        <w:fldChar w:fldCharType="end"/>
      </w:r>
    </w:p>
    <w:p w14:paraId="2F4A7C1F" w14:textId="722A5CD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8.1.2.3.2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_Toc124152411 \h </w:instrText>
      </w:r>
      <w:r>
        <w:fldChar w:fldCharType="separate"/>
      </w:r>
      <w:r>
        <w:t>144</w:t>
      </w:r>
      <w:r>
        <w:fldChar w:fldCharType="end"/>
      </w:r>
    </w:p>
    <w:p w14:paraId="578871EC" w14:textId="11D37041"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8.1.2.3.3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_Toc124152412 \h </w:instrText>
      </w:r>
      <w:r>
        <w:fldChar w:fldCharType="separate"/>
      </w:r>
      <w:r>
        <w:t>144</w:t>
      </w:r>
      <w:r>
        <w:fldChar w:fldCharType="end"/>
      </w:r>
    </w:p>
    <w:p w14:paraId="28876193" w14:textId="4FA37E66"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8.1.2.3.4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_Toc124152413 \h </w:instrText>
      </w:r>
      <w:r>
        <w:fldChar w:fldCharType="separate"/>
      </w:r>
      <w:r>
        <w:t>144</w:t>
      </w:r>
      <w:r>
        <w:fldChar w:fldCharType="end"/>
      </w:r>
    </w:p>
    <w:p w14:paraId="6CB6FB06" w14:textId="1CACD6BE"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8.1.2.3.5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_Toc124152414 \h </w:instrText>
      </w:r>
      <w:r>
        <w:fldChar w:fldCharType="separate"/>
      </w:r>
      <w:r>
        <w:t>145</w:t>
      </w:r>
      <w:r>
        <w:fldChar w:fldCharType="end"/>
      </w:r>
    </w:p>
    <w:p w14:paraId="42C8FEFB" w14:textId="57F7DFA7"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8.1.3</w:t>
      </w:r>
      <w:r>
        <w:rPr>
          <w:rFonts w:asciiTheme="minorHAnsi" w:eastAsiaTheme="minorEastAsia" w:hAnsiTheme="minorHAnsi" w:cstheme="minorBidi"/>
          <w:sz w:val="22"/>
          <w:szCs w:val="22"/>
          <w:lang w:eastAsia="en-GB"/>
        </w:rPr>
        <w:tab/>
      </w:r>
      <w:r w:rsidRPr="008D6655">
        <w:rPr>
          <w:rFonts w:eastAsiaTheme="minorEastAsia"/>
        </w:rPr>
        <w:t>Performance requirements for PUCCH</w:t>
      </w:r>
      <w:r>
        <w:tab/>
      </w:r>
      <w:r>
        <w:fldChar w:fldCharType="begin"/>
      </w:r>
      <w:r>
        <w:instrText xml:space="preserve"> PAGEREF _Toc124152415 \h </w:instrText>
      </w:r>
      <w:r>
        <w:fldChar w:fldCharType="separate"/>
      </w:r>
      <w:r>
        <w:t>146</w:t>
      </w:r>
      <w:r>
        <w:fldChar w:fldCharType="end"/>
      </w:r>
    </w:p>
    <w:p w14:paraId="33EAA8F1" w14:textId="78B93839" w:rsidR="00011C35" w:rsidRDefault="00011C35">
      <w:pPr>
        <w:pStyle w:val="TOC4"/>
        <w:rPr>
          <w:rFonts w:asciiTheme="minorHAnsi" w:eastAsiaTheme="minorEastAsia" w:hAnsiTheme="minorHAnsi" w:cstheme="minorBidi"/>
          <w:sz w:val="22"/>
          <w:szCs w:val="22"/>
          <w:lang w:eastAsia="en-GB"/>
        </w:rPr>
      </w:pPr>
      <w:r w:rsidRPr="008D6655">
        <w:rPr>
          <w:rFonts w:eastAsia="MS Mincho"/>
        </w:rPr>
        <w:t>8.1.3.1</w:t>
      </w:r>
      <w:r>
        <w:rPr>
          <w:rFonts w:asciiTheme="minorHAnsi" w:eastAsiaTheme="minorEastAsia" w:hAnsiTheme="minorHAnsi" w:cstheme="minorBidi"/>
          <w:sz w:val="22"/>
          <w:szCs w:val="22"/>
          <w:lang w:eastAsia="en-GB"/>
        </w:rPr>
        <w:tab/>
      </w:r>
      <w:r w:rsidRPr="008D6655">
        <w:rPr>
          <w:rFonts w:eastAsia="MS Mincho"/>
        </w:rPr>
        <w:t>Performance requirements for PUCCH format 0</w:t>
      </w:r>
      <w:r>
        <w:tab/>
      </w:r>
      <w:r>
        <w:fldChar w:fldCharType="begin"/>
      </w:r>
      <w:r>
        <w:instrText xml:space="preserve"> PAGEREF _Toc124152416 \h </w:instrText>
      </w:r>
      <w:r>
        <w:fldChar w:fldCharType="separate"/>
      </w:r>
      <w:r>
        <w:t>146</w:t>
      </w:r>
      <w:r>
        <w:fldChar w:fldCharType="end"/>
      </w:r>
    </w:p>
    <w:p w14:paraId="4C600383" w14:textId="5FA7AEF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8.1.3.1.1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_Toc124152417 \h </w:instrText>
      </w:r>
      <w:r>
        <w:fldChar w:fldCharType="separate"/>
      </w:r>
      <w:r>
        <w:t>146</w:t>
      </w:r>
      <w:r>
        <w:fldChar w:fldCharType="end"/>
      </w:r>
    </w:p>
    <w:p w14:paraId="1A7389E4" w14:textId="7217772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8.1.3.1.2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_Toc124152418 \h </w:instrText>
      </w:r>
      <w:r>
        <w:fldChar w:fldCharType="separate"/>
      </w:r>
      <w:r>
        <w:t>147</w:t>
      </w:r>
      <w:r>
        <w:fldChar w:fldCharType="end"/>
      </w:r>
    </w:p>
    <w:p w14:paraId="5D7DA660" w14:textId="4088E4D6"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8.1.3.1.3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_Toc124152419 \h </w:instrText>
      </w:r>
      <w:r>
        <w:fldChar w:fldCharType="separate"/>
      </w:r>
      <w:r>
        <w:t>147</w:t>
      </w:r>
      <w:r>
        <w:fldChar w:fldCharType="end"/>
      </w:r>
    </w:p>
    <w:p w14:paraId="386493B5" w14:textId="0107421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8.1.3.1.4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_Toc124152420 \h </w:instrText>
      </w:r>
      <w:r>
        <w:fldChar w:fldCharType="separate"/>
      </w:r>
      <w:r>
        <w:t>147</w:t>
      </w:r>
      <w:r>
        <w:fldChar w:fldCharType="end"/>
      </w:r>
    </w:p>
    <w:p w14:paraId="058350A3" w14:textId="690EC57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8.1.3.1.5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_Toc124152421 \h </w:instrText>
      </w:r>
      <w:r>
        <w:fldChar w:fldCharType="separate"/>
      </w:r>
      <w:r>
        <w:t>148</w:t>
      </w:r>
      <w:r>
        <w:fldChar w:fldCharType="end"/>
      </w:r>
    </w:p>
    <w:p w14:paraId="19B93471" w14:textId="691C4B63" w:rsidR="00011C35" w:rsidRDefault="00011C35">
      <w:pPr>
        <w:pStyle w:val="TOC4"/>
        <w:rPr>
          <w:rFonts w:asciiTheme="minorHAnsi" w:eastAsiaTheme="minorEastAsia" w:hAnsiTheme="minorHAnsi" w:cstheme="minorBidi"/>
          <w:sz w:val="22"/>
          <w:szCs w:val="22"/>
          <w:lang w:eastAsia="en-GB"/>
        </w:rPr>
      </w:pPr>
      <w:r w:rsidRPr="008D6655">
        <w:rPr>
          <w:rFonts w:eastAsia="MS Mincho"/>
        </w:rPr>
        <w:t>8.1.3.2</w:t>
      </w:r>
      <w:r>
        <w:rPr>
          <w:rFonts w:asciiTheme="minorHAnsi" w:eastAsiaTheme="minorEastAsia" w:hAnsiTheme="minorHAnsi" w:cstheme="minorBidi"/>
          <w:sz w:val="22"/>
          <w:szCs w:val="22"/>
          <w:lang w:eastAsia="en-GB"/>
        </w:rPr>
        <w:tab/>
      </w:r>
      <w:r w:rsidRPr="008D6655">
        <w:rPr>
          <w:rFonts w:eastAsia="MS Mincho"/>
        </w:rPr>
        <w:t>Performance requirements for PUCCH format 1</w:t>
      </w:r>
      <w:r>
        <w:tab/>
      </w:r>
      <w:r>
        <w:fldChar w:fldCharType="begin"/>
      </w:r>
      <w:r>
        <w:instrText xml:space="preserve"> PAGEREF _Toc124152422 \h </w:instrText>
      </w:r>
      <w:r>
        <w:fldChar w:fldCharType="separate"/>
      </w:r>
      <w:r>
        <w:t>148</w:t>
      </w:r>
      <w:r>
        <w:fldChar w:fldCharType="end"/>
      </w:r>
    </w:p>
    <w:p w14:paraId="711D8181" w14:textId="3D01EAE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8.1.3.2.1</w:t>
      </w:r>
      <w:r>
        <w:rPr>
          <w:rFonts w:asciiTheme="minorHAnsi" w:eastAsiaTheme="minorEastAsia" w:hAnsiTheme="minorHAnsi" w:cstheme="minorBidi"/>
          <w:sz w:val="22"/>
          <w:szCs w:val="22"/>
          <w:lang w:eastAsia="en-GB"/>
        </w:rPr>
        <w:tab/>
      </w:r>
      <w:r w:rsidRPr="008D6655">
        <w:rPr>
          <w:rFonts w:eastAsiaTheme="minorEastAsia"/>
        </w:rPr>
        <w:t>NACK to ACK detection</w:t>
      </w:r>
      <w:r>
        <w:tab/>
      </w:r>
      <w:r>
        <w:fldChar w:fldCharType="begin"/>
      </w:r>
      <w:r>
        <w:instrText xml:space="preserve"> PAGEREF _Toc124152423 \h </w:instrText>
      </w:r>
      <w:r>
        <w:fldChar w:fldCharType="separate"/>
      </w:r>
      <w:r>
        <w:t>148</w:t>
      </w:r>
      <w:r>
        <w:fldChar w:fldCharType="end"/>
      </w:r>
    </w:p>
    <w:p w14:paraId="13FE2362" w14:textId="20722D4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8.1.3.2.2</w:t>
      </w:r>
      <w:r>
        <w:rPr>
          <w:rFonts w:asciiTheme="minorHAnsi" w:eastAsiaTheme="minorEastAsia" w:hAnsiTheme="minorHAnsi" w:cstheme="minorBidi"/>
          <w:sz w:val="22"/>
          <w:szCs w:val="22"/>
          <w:lang w:eastAsia="en-GB"/>
        </w:rPr>
        <w:tab/>
      </w:r>
      <w:r w:rsidRPr="008D6655">
        <w:rPr>
          <w:rFonts w:eastAsiaTheme="minorEastAsia"/>
        </w:rPr>
        <w:t>ACK missed detection</w:t>
      </w:r>
      <w:r>
        <w:tab/>
      </w:r>
      <w:r>
        <w:fldChar w:fldCharType="begin"/>
      </w:r>
      <w:r>
        <w:instrText xml:space="preserve"> PAGEREF _Toc124152424 \h </w:instrText>
      </w:r>
      <w:r>
        <w:fldChar w:fldCharType="separate"/>
      </w:r>
      <w:r>
        <w:t>150</w:t>
      </w:r>
      <w:r>
        <w:fldChar w:fldCharType="end"/>
      </w:r>
    </w:p>
    <w:p w14:paraId="17A02146" w14:textId="187128A4" w:rsidR="00011C35" w:rsidRDefault="00011C35">
      <w:pPr>
        <w:pStyle w:val="TOC4"/>
        <w:rPr>
          <w:rFonts w:asciiTheme="minorHAnsi" w:eastAsiaTheme="minorEastAsia" w:hAnsiTheme="minorHAnsi" w:cstheme="minorBidi"/>
          <w:sz w:val="22"/>
          <w:szCs w:val="22"/>
          <w:lang w:eastAsia="en-GB"/>
        </w:rPr>
      </w:pPr>
      <w:r w:rsidRPr="008D6655">
        <w:rPr>
          <w:rFonts w:eastAsia="MS Mincho"/>
        </w:rPr>
        <w:lastRenderedPageBreak/>
        <w:t>8.1.3.3</w:t>
      </w:r>
      <w:r>
        <w:rPr>
          <w:rFonts w:asciiTheme="minorHAnsi" w:eastAsiaTheme="minorEastAsia" w:hAnsiTheme="minorHAnsi" w:cstheme="minorBidi"/>
          <w:sz w:val="22"/>
          <w:szCs w:val="22"/>
          <w:lang w:eastAsia="en-GB"/>
        </w:rPr>
        <w:tab/>
      </w:r>
      <w:r w:rsidRPr="008D6655">
        <w:rPr>
          <w:rFonts w:eastAsia="MS Mincho"/>
        </w:rPr>
        <w:t>Performance requirements for PUCCH format 2</w:t>
      </w:r>
      <w:r>
        <w:tab/>
      </w:r>
      <w:r>
        <w:fldChar w:fldCharType="begin"/>
      </w:r>
      <w:r>
        <w:instrText xml:space="preserve"> PAGEREF _Toc124152425 \h </w:instrText>
      </w:r>
      <w:r>
        <w:fldChar w:fldCharType="separate"/>
      </w:r>
      <w:r>
        <w:t>153</w:t>
      </w:r>
      <w:r>
        <w:fldChar w:fldCharType="end"/>
      </w:r>
    </w:p>
    <w:p w14:paraId="75293685" w14:textId="501F1EB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8.1.3.3.1</w:t>
      </w:r>
      <w:r>
        <w:rPr>
          <w:rFonts w:asciiTheme="minorHAnsi" w:eastAsiaTheme="minorEastAsia" w:hAnsiTheme="minorHAnsi" w:cstheme="minorBidi"/>
          <w:sz w:val="22"/>
          <w:szCs w:val="22"/>
          <w:lang w:eastAsia="en-GB"/>
        </w:rPr>
        <w:tab/>
      </w:r>
      <w:r w:rsidRPr="008D6655">
        <w:rPr>
          <w:rFonts w:eastAsiaTheme="minorEastAsia"/>
        </w:rPr>
        <w:t>ACK missed detection</w:t>
      </w:r>
      <w:r>
        <w:tab/>
      </w:r>
      <w:r>
        <w:fldChar w:fldCharType="begin"/>
      </w:r>
      <w:r>
        <w:instrText xml:space="preserve"> PAGEREF _Toc124152426 \h </w:instrText>
      </w:r>
      <w:r>
        <w:fldChar w:fldCharType="separate"/>
      </w:r>
      <w:r>
        <w:t>153</w:t>
      </w:r>
      <w:r>
        <w:fldChar w:fldCharType="end"/>
      </w:r>
    </w:p>
    <w:p w14:paraId="491D8015" w14:textId="466D4F6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8.1.3.3.2</w:t>
      </w:r>
      <w:r>
        <w:rPr>
          <w:rFonts w:asciiTheme="minorHAnsi" w:eastAsiaTheme="minorEastAsia" w:hAnsiTheme="minorHAnsi" w:cstheme="minorBidi"/>
          <w:sz w:val="22"/>
          <w:szCs w:val="22"/>
          <w:lang w:eastAsia="en-GB"/>
        </w:rPr>
        <w:tab/>
      </w:r>
      <w:r w:rsidRPr="008D6655">
        <w:rPr>
          <w:rFonts w:eastAsiaTheme="minorEastAsia"/>
        </w:rPr>
        <w:t>UCI BLER performance requirements</w:t>
      </w:r>
      <w:r>
        <w:tab/>
      </w:r>
      <w:r>
        <w:fldChar w:fldCharType="begin"/>
      </w:r>
      <w:r>
        <w:instrText xml:space="preserve"> PAGEREF _Toc124152427 \h </w:instrText>
      </w:r>
      <w:r>
        <w:fldChar w:fldCharType="separate"/>
      </w:r>
      <w:r>
        <w:t>154</w:t>
      </w:r>
      <w:r>
        <w:fldChar w:fldCharType="end"/>
      </w:r>
    </w:p>
    <w:p w14:paraId="0BC77189" w14:textId="7D8BCEAA" w:rsidR="00011C35" w:rsidRDefault="00011C35">
      <w:pPr>
        <w:pStyle w:val="TOC4"/>
        <w:rPr>
          <w:rFonts w:asciiTheme="minorHAnsi" w:eastAsiaTheme="minorEastAsia" w:hAnsiTheme="minorHAnsi" w:cstheme="minorBidi"/>
          <w:sz w:val="22"/>
          <w:szCs w:val="22"/>
          <w:lang w:eastAsia="en-GB"/>
        </w:rPr>
      </w:pPr>
      <w:r w:rsidRPr="008D6655">
        <w:rPr>
          <w:rFonts w:eastAsia="MS Mincho"/>
        </w:rPr>
        <w:t>8.1.3.4</w:t>
      </w:r>
      <w:r>
        <w:rPr>
          <w:rFonts w:asciiTheme="minorHAnsi" w:eastAsiaTheme="minorEastAsia" w:hAnsiTheme="minorHAnsi" w:cstheme="minorBidi"/>
          <w:sz w:val="22"/>
          <w:szCs w:val="22"/>
          <w:lang w:eastAsia="en-GB"/>
        </w:rPr>
        <w:tab/>
      </w:r>
      <w:r w:rsidRPr="008D6655">
        <w:rPr>
          <w:rFonts w:eastAsia="MS Mincho"/>
        </w:rPr>
        <w:t>Performance requirements for PUCCH format 3</w:t>
      </w:r>
      <w:r>
        <w:tab/>
      </w:r>
      <w:r>
        <w:fldChar w:fldCharType="begin"/>
      </w:r>
      <w:r>
        <w:instrText xml:space="preserve"> PAGEREF _Toc124152428 \h </w:instrText>
      </w:r>
      <w:r>
        <w:fldChar w:fldCharType="separate"/>
      </w:r>
      <w:r>
        <w:t>156</w:t>
      </w:r>
      <w:r>
        <w:fldChar w:fldCharType="end"/>
      </w:r>
    </w:p>
    <w:p w14:paraId="7D5B4851" w14:textId="445E251E"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8.1.3.4.1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_Toc124152429 \h </w:instrText>
      </w:r>
      <w:r>
        <w:fldChar w:fldCharType="separate"/>
      </w:r>
      <w:r>
        <w:t>156</w:t>
      </w:r>
      <w:r>
        <w:fldChar w:fldCharType="end"/>
      </w:r>
    </w:p>
    <w:p w14:paraId="31F24A6E" w14:textId="253C081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8.1.3.4.2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_Toc124152430 \h </w:instrText>
      </w:r>
      <w:r>
        <w:fldChar w:fldCharType="separate"/>
      </w:r>
      <w:r>
        <w:t>156</w:t>
      </w:r>
      <w:r>
        <w:fldChar w:fldCharType="end"/>
      </w:r>
    </w:p>
    <w:p w14:paraId="371E334E" w14:textId="3FD0E58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8.1.3.4.3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_Toc124152431 \h </w:instrText>
      </w:r>
      <w:r>
        <w:fldChar w:fldCharType="separate"/>
      </w:r>
      <w:r>
        <w:t>156</w:t>
      </w:r>
      <w:r>
        <w:fldChar w:fldCharType="end"/>
      </w:r>
    </w:p>
    <w:p w14:paraId="1CA30CE8" w14:textId="0EA0808B"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8.1.3.4.4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_Toc124152432 \h </w:instrText>
      </w:r>
      <w:r>
        <w:fldChar w:fldCharType="separate"/>
      </w:r>
      <w:r>
        <w:t>157</w:t>
      </w:r>
      <w:r>
        <w:fldChar w:fldCharType="end"/>
      </w:r>
    </w:p>
    <w:p w14:paraId="3632E464" w14:textId="78858F5B"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8.1.3.4.5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_Toc124152433 \h </w:instrText>
      </w:r>
      <w:r>
        <w:fldChar w:fldCharType="separate"/>
      </w:r>
      <w:r>
        <w:t>158</w:t>
      </w:r>
      <w:r>
        <w:fldChar w:fldCharType="end"/>
      </w:r>
    </w:p>
    <w:p w14:paraId="5970AE70" w14:textId="6C186A07" w:rsidR="00011C35" w:rsidRDefault="00011C35">
      <w:pPr>
        <w:pStyle w:val="TOC4"/>
        <w:rPr>
          <w:rFonts w:asciiTheme="minorHAnsi" w:eastAsiaTheme="minorEastAsia" w:hAnsiTheme="minorHAnsi" w:cstheme="minorBidi"/>
          <w:sz w:val="22"/>
          <w:szCs w:val="22"/>
          <w:lang w:eastAsia="en-GB"/>
        </w:rPr>
      </w:pPr>
      <w:r w:rsidRPr="008D6655">
        <w:rPr>
          <w:rFonts w:eastAsia="MS Mincho"/>
        </w:rPr>
        <w:t>8.1.3.5</w:t>
      </w:r>
      <w:r>
        <w:rPr>
          <w:rFonts w:asciiTheme="minorHAnsi" w:eastAsiaTheme="minorEastAsia" w:hAnsiTheme="minorHAnsi" w:cstheme="minorBidi"/>
          <w:sz w:val="22"/>
          <w:szCs w:val="22"/>
          <w:lang w:eastAsia="en-GB"/>
        </w:rPr>
        <w:tab/>
      </w:r>
      <w:r w:rsidRPr="008D6655">
        <w:rPr>
          <w:rFonts w:eastAsia="MS Mincho"/>
        </w:rPr>
        <w:t>Performance requirements for PUCCH format 4</w:t>
      </w:r>
      <w:r>
        <w:tab/>
      </w:r>
      <w:r>
        <w:fldChar w:fldCharType="begin"/>
      </w:r>
      <w:r>
        <w:instrText xml:space="preserve"> PAGEREF _Toc124152434 \h </w:instrText>
      </w:r>
      <w:r>
        <w:fldChar w:fldCharType="separate"/>
      </w:r>
      <w:r>
        <w:t>158</w:t>
      </w:r>
      <w:r>
        <w:fldChar w:fldCharType="end"/>
      </w:r>
    </w:p>
    <w:p w14:paraId="52E0DDEC" w14:textId="326BF13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8.1.3.5.1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_Toc124152435 \h </w:instrText>
      </w:r>
      <w:r>
        <w:fldChar w:fldCharType="separate"/>
      </w:r>
      <w:r>
        <w:t>158</w:t>
      </w:r>
      <w:r>
        <w:fldChar w:fldCharType="end"/>
      </w:r>
    </w:p>
    <w:p w14:paraId="17AE7B68" w14:textId="7FE7775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8.1.3.5.2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_Toc124152436 \h </w:instrText>
      </w:r>
      <w:r>
        <w:fldChar w:fldCharType="separate"/>
      </w:r>
      <w:r>
        <w:t>159</w:t>
      </w:r>
      <w:r>
        <w:fldChar w:fldCharType="end"/>
      </w:r>
    </w:p>
    <w:p w14:paraId="1BC10200" w14:textId="11F4DC1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8.1.3.5.3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_Toc124152437 \h </w:instrText>
      </w:r>
      <w:r>
        <w:fldChar w:fldCharType="separate"/>
      </w:r>
      <w:r>
        <w:t>159</w:t>
      </w:r>
      <w:r>
        <w:fldChar w:fldCharType="end"/>
      </w:r>
    </w:p>
    <w:p w14:paraId="56767CD6" w14:textId="785CCB0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8.1.3.5.4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_Toc124152438 \h </w:instrText>
      </w:r>
      <w:r>
        <w:fldChar w:fldCharType="separate"/>
      </w:r>
      <w:r>
        <w:t>159</w:t>
      </w:r>
      <w:r>
        <w:fldChar w:fldCharType="end"/>
      </w:r>
    </w:p>
    <w:p w14:paraId="1A9FF87C" w14:textId="2969745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8.1.3.5.5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_Toc124152439 \h </w:instrText>
      </w:r>
      <w:r>
        <w:fldChar w:fldCharType="separate"/>
      </w:r>
      <w:r>
        <w:t>160</w:t>
      </w:r>
      <w:r>
        <w:fldChar w:fldCharType="end"/>
      </w:r>
    </w:p>
    <w:p w14:paraId="060C5F41" w14:textId="542B2B4A" w:rsidR="00011C35" w:rsidRDefault="00011C35">
      <w:pPr>
        <w:pStyle w:val="TOC4"/>
        <w:rPr>
          <w:rFonts w:asciiTheme="minorHAnsi" w:eastAsiaTheme="minorEastAsia" w:hAnsiTheme="minorHAnsi" w:cstheme="minorBidi"/>
          <w:sz w:val="22"/>
          <w:szCs w:val="22"/>
          <w:lang w:eastAsia="en-GB"/>
        </w:rPr>
      </w:pPr>
      <w:r w:rsidRPr="008D6655">
        <w:rPr>
          <w:rFonts w:eastAsia="MS Mincho"/>
        </w:rPr>
        <w:t>8.1.3.6</w:t>
      </w:r>
      <w:r>
        <w:rPr>
          <w:rFonts w:asciiTheme="minorHAnsi" w:eastAsiaTheme="minorEastAsia" w:hAnsiTheme="minorHAnsi" w:cstheme="minorBidi"/>
          <w:sz w:val="22"/>
          <w:szCs w:val="22"/>
          <w:lang w:eastAsia="en-GB"/>
        </w:rPr>
        <w:tab/>
      </w:r>
      <w:r w:rsidRPr="008D6655">
        <w:rPr>
          <w:rFonts w:eastAsia="MS Mincho"/>
        </w:rPr>
        <w:t>Performance requirements for multi-slot PUCCH</w:t>
      </w:r>
      <w:r>
        <w:tab/>
      </w:r>
      <w:r>
        <w:fldChar w:fldCharType="begin"/>
      </w:r>
      <w:r>
        <w:instrText xml:space="preserve"> PAGEREF _Toc124152440 \h </w:instrText>
      </w:r>
      <w:r>
        <w:fldChar w:fldCharType="separate"/>
      </w:r>
      <w:r>
        <w:t>161</w:t>
      </w:r>
      <w:r>
        <w:fldChar w:fldCharType="end"/>
      </w:r>
    </w:p>
    <w:p w14:paraId="23AEE88D" w14:textId="6BF2E89E"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8.1.3.6.1</w:t>
      </w:r>
      <w:r>
        <w:rPr>
          <w:rFonts w:asciiTheme="minorHAnsi" w:eastAsiaTheme="minorEastAsia" w:hAnsiTheme="minorHAnsi" w:cstheme="minorBidi"/>
          <w:sz w:val="22"/>
          <w:szCs w:val="22"/>
          <w:lang w:eastAsia="en-GB"/>
        </w:rPr>
        <w:tab/>
      </w:r>
      <w:r w:rsidRPr="008D6655">
        <w:rPr>
          <w:rFonts w:eastAsiaTheme="minorEastAsia"/>
        </w:rPr>
        <w:t>Performance requirements for multi-slot PUCCH format 1</w:t>
      </w:r>
      <w:r>
        <w:tab/>
      </w:r>
      <w:r>
        <w:fldChar w:fldCharType="begin"/>
      </w:r>
      <w:r>
        <w:instrText xml:space="preserve"> PAGEREF _Toc124152441 \h </w:instrText>
      </w:r>
      <w:r>
        <w:fldChar w:fldCharType="separate"/>
      </w:r>
      <w:r>
        <w:t>161</w:t>
      </w:r>
      <w:r>
        <w:fldChar w:fldCharType="end"/>
      </w:r>
    </w:p>
    <w:p w14:paraId="081C3BF2" w14:textId="0E17F008"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8.1.4</w:t>
      </w:r>
      <w:r>
        <w:rPr>
          <w:rFonts w:asciiTheme="minorHAnsi" w:eastAsiaTheme="minorEastAsia" w:hAnsiTheme="minorHAnsi" w:cstheme="minorBidi"/>
          <w:sz w:val="22"/>
          <w:szCs w:val="22"/>
          <w:lang w:eastAsia="en-GB"/>
        </w:rPr>
        <w:tab/>
      </w:r>
      <w:r w:rsidRPr="008D6655">
        <w:rPr>
          <w:rFonts w:eastAsiaTheme="minorEastAsia"/>
        </w:rPr>
        <w:t>Performance requirements for PRACH</w:t>
      </w:r>
      <w:r>
        <w:tab/>
      </w:r>
      <w:r>
        <w:fldChar w:fldCharType="begin"/>
      </w:r>
      <w:r>
        <w:instrText xml:space="preserve"> PAGEREF _Toc124152442 \h </w:instrText>
      </w:r>
      <w:r>
        <w:fldChar w:fldCharType="separate"/>
      </w:r>
      <w:r>
        <w:t>164</w:t>
      </w:r>
      <w:r>
        <w:fldChar w:fldCharType="end"/>
      </w:r>
    </w:p>
    <w:p w14:paraId="3E347AC5" w14:textId="12C815AD" w:rsidR="00011C35" w:rsidRDefault="00011C35">
      <w:pPr>
        <w:pStyle w:val="TOC4"/>
        <w:rPr>
          <w:rFonts w:asciiTheme="minorHAnsi" w:eastAsiaTheme="minorEastAsia" w:hAnsiTheme="minorHAnsi" w:cstheme="minorBidi"/>
          <w:sz w:val="22"/>
          <w:szCs w:val="22"/>
          <w:lang w:eastAsia="en-GB"/>
        </w:rPr>
      </w:pPr>
      <w:r w:rsidRPr="008D6655">
        <w:rPr>
          <w:rFonts w:eastAsia="MS Mincho"/>
        </w:rPr>
        <w:t>8.1.4.1</w:t>
      </w:r>
      <w:r>
        <w:rPr>
          <w:rFonts w:asciiTheme="minorHAnsi" w:eastAsiaTheme="minorEastAsia" w:hAnsiTheme="minorHAnsi" w:cstheme="minorBidi"/>
          <w:sz w:val="22"/>
          <w:szCs w:val="22"/>
          <w:lang w:eastAsia="en-GB"/>
        </w:rPr>
        <w:tab/>
      </w:r>
      <w:r w:rsidRPr="008D6655">
        <w:rPr>
          <w:rFonts w:eastAsia="MS Mincho"/>
        </w:rPr>
        <w:t>PRACH false alarm probability and missed detection requirements</w:t>
      </w:r>
      <w:r>
        <w:tab/>
      </w:r>
      <w:r>
        <w:fldChar w:fldCharType="begin"/>
      </w:r>
      <w:r>
        <w:instrText xml:space="preserve"> PAGEREF _Toc124152443 \h </w:instrText>
      </w:r>
      <w:r>
        <w:fldChar w:fldCharType="separate"/>
      </w:r>
      <w:r>
        <w:t>164</w:t>
      </w:r>
      <w:r>
        <w:fldChar w:fldCharType="end"/>
      </w:r>
    </w:p>
    <w:p w14:paraId="7E56B8D2" w14:textId="3FCD7C3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8.1.4.1.1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_Toc124152444 \h </w:instrText>
      </w:r>
      <w:r>
        <w:fldChar w:fldCharType="separate"/>
      </w:r>
      <w:r>
        <w:t>164</w:t>
      </w:r>
      <w:r>
        <w:fldChar w:fldCharType="end"/>
      </w:r>
    </w:p>
    <w:p w14:paraId="5FFD47A6" w14:textId="051D709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8.1.4.1.2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_Toc124152445 \h </w:instrText>
      </w:r>
      <w:r>
        <w:fldChar w:fldCharType="separate"/>
      </w:r>
      <w:r>
        <w:t>165</w:t>
      </w:r>
      <w:r>
        <w:fldChar w:fldCharType="end"/>
      </w:r>
    </w:p>
    <w:p w14:paraId="12B292C9" w14:textId="218082A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8.1.4.1.3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_Toc124152446 \h </w:instrText>
      </w:r>
      <w:r>
        <w:fldChar w:fldCharType="separate"/>
      </w:r>
      <w:r>
        <w:t>165</w:t>
      </w:r>
      <w:r>
        <w:fldChar w:fldCharType="end"/>
      </w:r>
    </w:p>
    <w:p w14:paraId="67B5D693" w14:textId="7584AF9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8.1.4.1.4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_Toc124152447 \h </w:instrText>
      </w:r>
      <w:r>
        <w:fldChar w:fldCharType="separate"/>
      </w:r>
      <w:r>
        <w:t>165</w:t>
      </w:r>
      <w:r>
        <w:fldChar w:fldCharType="end"/>
      </w:r>
    </w:p>
    <w:p w14:paraId="45F5B006" w14:textId="3C842CE5"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8.1.4.1.5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_Toc124152448 \h </w:instrText>
      </w:r>
      <w:r>
        <w:fldChar w:fldCharType="separate"/>
      </w:r>
      <w:r>
        <w:t>166</w:t>
      </w:r>
      <w:r>
        <w:fldChar w:fldCharType="end"/>
      </w:r>
    </w:p>
    <w:p w14:paraId="7D6EC239" w14:textId="31A8C1B8"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8.2</w:t>
      </w:r>
      <w:r>
        <w:rPr>
          <w:rFonts w:asciiTheme="minorHAnsi" w:eastAsiaTheme="minorEastAsia" w:hAnsiTheme="minorHAnsi" w:cstheme="minorBidi"/>
          <w:sz w:val="22"/>
          <w:szCs w:val="22"/>
          <w:lang w:eastAsia="en-GB"/>
        </w:rPr>
        <w:tab/>
      </w:r>
      <w:r w:rsidRPr="008D6655">
        <w:rPr>
          <w:rFonts w:eastAsiaTheme="minorEastAsia"/>
        </w:rPr>
        <w:t>IAB-MT Performance requirements</w:t>
      </w:r>
      <w:r>
        <w:tab/>
      </w:r>
      <w:r>
        <w:fldChar w:fldCharType="begin"/>
      </w:r>
      <w:r>
        <w:instrText xml:space="preserve"> PAGEREF _Toc124152449 \h </w:instrText>
      </w:r>
      <w:r>
        <w:fldChar w:fldCharType="separate"/>
      </w:r>
      <w:r>
        <w:t>167</w:t>
      </w:r>
      <w:r>
        <w:fldChar w:fldCharType="end"/>
      </w:r>
    </w:p>
    <w:p w14:paraId="1D1E0211" w14:textId="3D52030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8.2.1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_Toc124152450 \h </w:instrText>
      </w:r>
      <w:r>
        <w:fldChar w:fldCharType="separate"/>
      </w:r>
      <w:r>
        <w:t>167</w:t>
      </w:r>
      <w:r>
        <w:fldChar w:fldCharType="end"/>
      </w:r>
    </w:p>
    <w:p w14:paraId="2341F54F" w14:textId="0CE8A7A6" w:rsidR="00011C35" w:rsidRDefault="00011C35">
      <w:pPr>
        <w:pStyle w:val="TOC4"/>
        <w:rPr>
          <w:rFonts w:asciiTheme="minorHAnsi" w:eastAsiaTheme="minorEastAsia" w:hAnsiTheme="minorHAnsi" w:cstheme="minorBidi"/>
          <w:sz w:val="22"/>
          <w:szCs w:val="22"/>
          <w:lang w:eastAsia="en-GB"/>
        </w:rPr>
      </w:pPr>
      <w:r w:rsidRPr="008D6655">
        <w:rPr>
          <w:rFonts w:eastAsia="Malgun Gothic"/>
        </w:rPr>
        <w:t>8.2.1.1</w:t>
      </w:r>
      <w:r>
        <w:rPr>
          <w:rFonts w:asciiTheme="minorHAnsi" w:eastAsiaTheme="minorEastAsia" w:hAnsiTheme="minorHAnsi" w:cstheme="minorBidi"/>
          <w:sz w:val="22"/>
          <w:szCs w:val="22"/>
          <w:lang w:eastAsia="en-GB"/>
        </w:rPr>
        <w:tab/>
      </w:r>
      <w:r w:rsidRPr="008D6655">
        <w:rPr>
          <w:rFonts w:eastAsia="Malgun Gothic"/>
        </w:rPr>
        <w:t>Scope and definitions</w:t>
      </w:r>
      <w:r>
        <w:tab/>
      </w:r>
      <w:r>
        <w:fldChar w:fldCharType="begin"/>
      </w:r>
      <w:r>
        <w:instrText xml:space="preserve"> PAGEREF _Toc124152451 \h </w:instrText>
      </w:r>
      <w:r>
        <w:fldChar w:fldCharType="separate"/>
      </w:r>
      <w:r>
        <w:t>167</w:t>
      </w:r>
      <w:r>
        <w:fldChar w:fldCharType="end"/>
      </w:r>
    </w:p>
    <w:p w14:paraId="346C94D7" w14:textId="2A493EA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8.2.2</w:t>
      </w:r>
      <w:r>
        <w:rPr>
          <w:rFonts w:asciiTheme="minorHAnsi" w:eastAsiaTheme="minorEastAsia" w:hAnsiTheme="minorHAnsi" w:cstheme="minorBidi"/>
          <w:sz w:val="22"/>
          <w:szCs w:val="22"/>
          <w:lang w:eastAsia="en-GB"/>
        </w:rPr>
        <w:tab/>
      </w:r>
      <w:r w:rsidRPr="008D6655">
        <w:rPr>
          <w:rFonts w:eastAsiaTheme="minorEastAsia"/>
        </w:rPr>
        <w:t>Demodulation performance requirements</w:t>
      </w:r>
      <w:r>
        <w:tab/>
      </w:r>
      <w:r>
        <w:fldChar w:fldCharType="begin"/>
      </w:r>
      <w:r>
        <w:instrText xml:space="preserve"> PAGEREF _Toc124152452 \h </w:instrText>
      </w:r>
      <w:r>
        <w:fldChar w:fldCharType="separate"/>
      </w:r>
      <w:r>
        <w:t>168</w:t>
      </w:r>
      <w:r>
        <w:fldChar w:fldCharType="end"/>
      </w:r>
    </w:p>
    <w:p w14:paraId="4496DE56" w14:textId="587467B8"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8.2.2.1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_Toc124152453 \h </w:instrText>
      </w:r>
      <w:r>
        <w:fldChar w:fldCharType="separate"/>
      </w:r>
      <w:r>
        <w:t>168</w:t>
      </w:r>
      <w:r>
        <w:fldChar w:fldCharType="end"/>
      </w:r>
    </w:p>
    <w:p w14:paraId="6ADC6819" w14:textId="19F7E2C0" w:rsidR="00011C35" w:rsidRDefault="00011C35">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_Toc124152454 \h </w:instrText>
      </w:r>
      <w:r>
        <w:fldChar w:fldCharType="separate"/>
      </w:r>
      <w:r>
        <w:t>168</w:t>
      </w:r>
      <w:r>
        <w:fldChar w:fldCharType="end"/>
      </w:r>
    </w:p>
    <w:p w14:paraId="249285A3" w14:textId="2F30CEB5"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8.2.2.2</w:t>
      </w:r>
      <w:r>
        <w:rPr>
          <w:rFonts w:asciiTheme="minorHAnsi" w:eastAsiaTheme="minorEastAsia" w:hAnsiTheme="minorHAnsi" w:cstheme="minorBidi"/>
          <w:sz w:val="22"/>
          <w:szCs w:val="22"/>
          <w:lang w:eastAsia="en-GB"/>
        </w:rPr>
        <w:tab/>
      </w:r>
      <w:r w:rsidRPr="008D6655">
        <w:rPr>
          <w:rFonts w:eastAsiaTheme="minorEastAsia"/>
        </w:rPr>
        <w:t>Performance requirements for PDSCH</w:t>
      </w:r>
      <w:r>
        <w:tab/>
      </w:r>
      <w:r>
        <w:fldChar w:fldCharType="begin"/>
      </w:r>
      <w:r>
        <w:instrText xml:space="preserve"> PAGEREF _Toc124152455 \h </w:instrText>
      </w:r>
      <w:r>
        <w:fldChar w:fldCharType="separate"/>
      </w:r>
      <w:r>
        <w:t>169</w:t>
      </w:r>
      <w:r>
        <w:fldChar w:fldCharType="end"/>
      </w:r>
    </w:p>
    <w:p w14:paraId="241D901D" w14:textId="6814A2C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8.2.2.2.1</w:t>
      </w:r>
      <w:r>
        <w:rPr>
          <w:rFonts w:asciiTheme="minorHAnsi" w:eastAsiaTheme="minorEastAsia" w:hAnsiTheme="minorHAnsi" w:cstheme="minorBidi"/>
          <w:sz w:val="22"/>
          <w:szCs w:val="22"/>
          <w:lang w:eastAsia="en-GB"/>
        </w:rPr>
        <w:tab/>
      </w:r>
      <w:r w:rsidRPr="008D6655">
        <w:rPr>
          <w:rFonts w:eastAsiaTheme="minorEastAsia"/>
          <w:lang w:eastAsia="en-GB"/>
        </w:rPr>
        <w:t>Definition and applicability</w:t>
      </w:r>
      <w:r>
        <w:tab/>
      </w:r>
      <w:r>
        <w:fldChar w:fldCharType="begin"/>
      </w:r>
      <w:r>
        <w:instrText xml:space="preserve"> PAGEREF _Toc124152456 \h </w:instrText>
      </w:r>
      <w:r>
        <w:fldChar w:fldCharType="separate"/>
      </w:r>
      <w:r>
        <w:t>169</w:t>
      </w:r>
      <w:r>
        <w:fldChar w:fldCharType="end"/>
      </w:r>
    </w:p>
    <w:p w14:paraId="1D2E7078" w14:textId="2E8C9F91"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8.2.2.2.2</w:t>
      </w:r>
      <w:r>
        <w:rPr>
          <w:rFonts w:asciiTheme="minorHAnsi" w:eastAsiaTheme="minorEastAsia" w:hAnsiTheme="minorHAnsi" w:cstheme="minorBidi"/>
          <w:sz w:val="22"/>
          <w:szCs w:val="22"/>
          <w:lang w:eastAsia="en-GB"/>
        </w:rPr>
        <w:tab/>
      </w:r>
      <w:r w:rsidRPr="008D6655">
        <w:rPr>
          <w:rFonts w:eastAsiaTheme="minorEastAsia"/>
          <w:lang w:eastAsia="en-GB"/>
        </w:rPr>
        <w:t>Minimum requirement</w:t>
      </w:r>
      <w:r>
        <w:tab/>
      </w:r>
      <w:r>
        <w:fldChar w:fldCharType="begin"/>
      </w:r>
      <w:r>
        <w:instrText xml:space="preserve"> PAGEREF _Toc124152457 \h </w:instrText>
      </w:r>
      <w:r>
        <w:fldChar w:fldCharType="separate"/>
      </w:r>
      <w:r>
        <w:t>169</w:t>
      </w:r>
      <w:r>
        <w:fldChar w:fldCharType="end"/>
      </w:r>
    </w:p>
    <w:p w14:paraId="199D6D75" w14:textId="4A8C594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8.2.2.2.3</w:t>
      </w:r>
      <w:r>
        <w:rPr>
          <w:rFonts w:asciiTheme="minorHAnsi" w:eastAsiaTheme="minorEastAsia" w:hAnsiTheme="minorHAnsi" w:cstheme="minorBidi"/>
          <w:sz w:val="22"/>
          <w:szCs w:val="22"/>
          <w:lang w:eastAsia="en-GB"/>
        </w:rPr>
        <w:tab/>
      </w:r>
      <w:r w:rsidRPr="008D6655">
        <w:rPr>
          <w:rFonts w:eastAsiaTheme="minorEastAsia"/>
          <w:lang w:eastAsia="en-GB"/>
        </w:rPr>
        <w:t>Test purpose</w:t>
      </w:r>
      <w:r>
        <w:tab/>
      </w:r>
      <w:r>
        <w:fldChar w:fldCharType="begin"/>
      </w:r>
      <w:r>
        <w:instrText xml:space="preserve"> PAGEREF _Toc124152458 \h </w:instrText>
      </w:r>
      <w:r>
        <w:fldChar w:fldCharType="separate"/>
      </w:r>
      <w:r>
        <w:t>169</w:t>
      </w:r>
      <w:r>
        <w:fldChar w:fldCharType="end"/>
      </w:r>
    </w:p>
    <w:p w14:paraId="477CEE61" w14:textId="2AB75BDA"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8.2.2.2.4</w:t>
      </w:r>
      <w:r>
        <w:rPr>
          <w:rFonts w:asciiTheme="minorHAnsi" w:eastAsiaTheme="minorEastAsia" w:hAnsiTheme="minorHAnsi" w:cstheme="minorBidi"/>
          <w:sz w:val="22"/>
          <w:szCs w:val="22"/>
          <w:lang w:eastAsia="en-GB"/>
        </w:rPr>
        <w:tab/>
      </w:r>
      <w:r w:rsidRPr="008D6655">
        <w:rPr>
          <w:rFonts w:eastAsiaTheme="minorEastAsia"/>
          <w:lang w:eastAsia="en-GB"/>
        </w:rPr>
        <w:t>Method of test</w:t>
      </w:r>
      <w:r>
        <w:tab/>
      </w:r>
      <w:r>
        <w:fldChar w:fldCharType="begin"/>
      </w:r>
      <w:r>
        <w:instrText xml:space="preserve"> PAGEREF _Toc124152459 \h </w:instrText>
      </w:r>
      <w:r>
        <w:fldChar w:fldCharType="separate"/>
      </w:r>
      <w:r>
        <w:t>169</w:t>
      </w:r>
      <w:r>
        <w:fldChar w:fldCharType="end"/>
      </w:r>
    </w:p>
    <w:p w14:paraId="1ED1E704" w14:textId="4491DCA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8.2.2.2.5</w:t>
      </w:r>
      <w:r>
        <w:rPr>
          <w:rFonts w:asciiTheme="minorHAnsi" w:eastAsiaTheme="minorEastAsia" w:hAnsiTheme="minorHAnsi" w:cstheme="minorBidi"/>
          <w:sz w:val="22"/>
          <w:szCs w:val="22"/>
          <w:lang w:eastAsia="en-GB"/>
        </w:rPr>
        <w:tab/>
      </w:r>
      <w:r w:rsidRPr="008D6655">
        <w:rPr>
          <w:rFonts w:eastAsiaTheme="minorEastAsia"/>
          <w:lang w:eastAsia="en-GB"/>
        </w:rPr>
        <w:t>Test requirement</w:t>
      </w:r>
      <w:r>
        <w:tab/>
      </w:r>
      <w:r>
        <w:fldChar w:fldCharType="begin"/>
      </w:r>
      <w:r>
        <w:instrText xml:space="preserve"> PAGEREF _Toc124152460 \h </w:instrText>
      </w:r>
      <w:r>
        <w:fldChar w:fldCharType="separate"/>
      </w:r>
      <w:r>
        <w:t>171</w:t>
      </w:r>
      <w:r>
        <w:fldChar w:fldCharType="end"/>
      </w:r>
    </w:p>
    <w:p w14:paraId="75984DE1" w14:textId="5CA2FACF"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8.2.2.3</w:t>
      </w:r>
      <w:r>
        <w:rPr>
          <w:rFonts w:asciiTheme="minorHAnsi" w:eastAsiaTheme="minorEastAsia" w:hAnsiTheme="minorHAnsi" w:cstheme="minorBidi"/>
          <w:sz w:val="22"/>
          <w:szCs w:val="22"/>
          <w:lang w:eastAsia="en-GB"/>
        </w:rPr>
        <w:tab/>
      </w:r>
      <w:r w:rsidRPr="008D6655">
        <w:rPr>
          <w:rFonts w:eastAsiaTheme="minorEastAsia"/>
        </w:rPr>
        <w:t>Performance requirements for PDCCH</w:t>
      </w:r>
      <w:r>
        <w:tab/>
      </w:r>
      <w:r>
        <w:fldChar w:fldCharType="begin"/>
      </w:r>
      <w:r>
        <w:instrText xml:space="preserve"> PAGEREF _Toc124152461 \h </w:instrText>
      </w:r>
      <w:r>
        <w:fldChar w:fldCharType="separate"/>
      </w:r>
      <w:r>
        <w:t>171</w:t>
      </w:r>
      <w:r>
        <w:fldChar w:fldCharType="end"/>
      </w:r>
    </w:p>
    <w:p w14:paraId="6EF0B13D" w14:textId="4FE70721"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8.2.2.3.1</w:t>
      </w:r>
      <w:r>
        <w:rPr>
          <w:rFonts w:asciiTheme="minorHAnsi" w:eastAsiaTheme="minorEastAsia" w:hAnsiTheme="minorHAnsi" w:cstheme="minorBidi"/>
          <w:sz w:val="22"/>
          <w:szCs w:val="22"/>
          <w:lang w:eastAsia="en-GB"/>
        </w:rPr>
        <w:tab/>
      </w:r>
      <w:r w:rsidRPr="008D6655">
        <w:rPr>
          <w:rFonts w:eastAsiaTheme="minorEastAsia"/>
          <w:lang w:eastAsia="en-GB"/>
        </w:rPr>
        <w:t>Definition and applicability</w:t>
      </w:r>
      <w:r>
        <w:tab/>
      </w:r>
      <w:r>
        <w:fldChar w:fldCharType="begin"/>
      </w:r>
      <w:r>
        <w:instrText xml:space="preserve"> PAGEREF _Toc124152462 \h </w:instrText>
      </w:r>
      <w:r>
        <w:fldChar w:fldCharType="separate"/>
      </w:r>
      <w:r>
        <w:t>171</w:t>
      </w:r>
      <w:r>
        <w:fldChar w:fldCharType="end"/>
      </w:r>
    </w:p>
    <w:p w14:paraId="22CC5EC8" w14:textId="5F28BC4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8.2.2.3.2</w:t>
      </w:r>
      <w:r>
        <w:rPr>
          <w:rFonts w:asciiTheme="minorHAnsi" w:eastAsiaTheme="minorEastAsia" w:hAnsiTheme="minorHAnsi" w:cstheme="minorBidi"/>
          <w:sz w:val="22"/>
          <w:szCs w:val="22"/>
          <w:lang w:eastAsia="en-GB"/>
        </w:rPr>
        <w:tab/>
      </w:r>
      <w:r w:rsidRPr="008D6655">
        <w:rPr>
          <w:rFonts w:eastAsiaTheme="minorEastAsia"/>
          <w:lang w:eastAsia="en-GB"/>
        </w:rPr>
        <w:t>Minimum requirement</w:t>
      </w:r>
      <w:r>
        <w:tab/>
      </w:r>
      <w:r>
        <w:fldChar w:fldCharType="begin"/>
      </w:r>
      <w:r>
        <w:instrText xml:space="preserve"> PAGEREF _Toc124152463 \h </w:instrText>
      </w:r>
      <w:r>
        <w:fldChar w:fldCharType="separate"/>
      </w:r>
      <w:r>
        <w:t>171</w:t>
      </w:r>
      <w:r>
        <w:fldChar w:fldCharType="end"/>
      </w:r>
    </w:p>
    <w:p w14:paraId="155CEE9C" w14:textId="1DCE2C0E"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8.2.2.3.3</w:t>
      </w:r>
      <w:r>
        <w:rPr>
          <w:rFonts w:asciiTheme="minorHAnsi" w:eastAsiaTheme="minorEastAsia" w:hAnsiTheme="minorHAnsi" w:cstheme="minorBidi"/>
          <w:sz w:val="22"/>
          <w:szCs w:val="22"/>
          <w:lang w:eastAsia="en-GB"/>
        </w:rPr>
        <w:tab/>
      </w:r>
      <w:r w:rsidRPr="008D6655">
        <w:rPr>
          <w:rFonts w:eastAsiaTheme="minorEastAsia"/>
          <w:lang w:eastAsia="en-GB"/>
        </w:rPr>
        <w:t>Test purpose</w:t>
      </w:r>
      <w:r>
        <w:tab/>
      </w:r>
      <w:r>
        <w:fldChar w:fldCharType="begin"/>
      </w:r>
      <w:r>
        <w:instrText xml:space="preserve"> PAGEREF _Toc124152464 \h </w:instrText>
      </w:r>
      <w:r>
        <w:fldChar w:fldCharType="separate"/>
      </w:r>
      <w:r>
        <w:t>172</w:t>
      </w:r>
      <w:r>
        <w:fldChar w:fldCharType="end"/>
      </w:r>
    </w:p>
    <w:p w14:paraId="293A82E2" w14:textId="03914A4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8.2.2.3.4</w:t>
      </w:r>
      <w:r>
        <w:rPr>
          <w:rFonts w:asciiTheme="minorHAnsi" w:eastAsiaTheme="minorEastAsia" w:hAnsiTheme="minorHAnsi" w:cstheme="minorBidi"/>
          <w:sz w:val="22"/>
          <w:szCs w:val="22"/>
          <w:lang w:eastAsia="en-GB"/>
        </w:rPr>
        <w:tab/>
      </w:r>
      <w:r w:rsidRPr="008D6655">
        <w:rPr>
          <w:rFonts w:eastAsiaTheme="minorEastAsia"/>
          <w:lang w:eastAsia="en-GB"/>
        </w:rPr>
        <w:t>Method of test</w:t>
      </w:r>
      <w:r>
        <w:tab/>
      </w:r>
      <w:r>
        <w:fldChar w:fldCharType="begin"/>
      </w:r>
      <w:r>
        <w:instrText xml:space="preserve"> PAGEREF _Toc124152465 \h </w:instrText>
      </w:r>
      <w:r>
        <w:fldChar w:fldCharType="separate"/>
      </w:r>
      <w:r>
        <w:t>172</w:t>
      </w:r>
      <w:r>
        <w:fldChar w:fldCharType="end"/>
      </w:r>
    </w:p>
    <w:p w14:paraId="44BBD205" w14:textId="7701ADD7" w:rsidR="00011C35" w:rsidRDefault="00011C35">
      <w:pPr>
        <w:pStyle w:val="TOC5"/>
        <w:rPr>
          <w:rFonts w:asciiTheme="minorHAnsi" w:eastAsiaTheme="minorEastAsia" w:hAnsiTheme="minorHAnsi" w:cstheme="minorBidi"/>
          <w:sz w:val="22"/>
          <w:szCs w:val="22"/>
          <w:lang w:eastAsia="en-GB"/>
        </w:rPr>
      </w:pPr>
      <w:r w:rsidRPr="008D6655">
        <w:rPr>
          <w:rFonts w:eastAsiaTheme="minorEastAsia"/>
          <w:lang w:eastAsia="en-GB"/>
        </w:rPr>
        <w:t>8.2.2.3.5</w:t>
      </w:r>
      <w:r>
        <w:rPr>
          <w:rFonts w:asciiTheme="minorHAnsi" w:eastAsiaTheme="minorEastAsia" w:hAnsiTheme="minorHAnsi" w:cstheme="minorBidi"/>
          <w:sz w:val="22"/>
          <w:szCs w:val="22"/>
          <w:lang w:eastAsia="en-GB"/>
        </w:rPr>
        <w:tab/>
      </w:r>
      <w:r w:rsidRPr="008D6655">
        <w:rPr>
          <w:rFonts w:eastAsiaTheme="minorEastAsia"/>
          <w:lang w:eastAsia="en-GB"/>
        </w:rPr>
        <w:t>Test requirement</w:t>
      </w:r>
      <w:r>
        <w:tab/>
      </w:r>
      <w:r>
        <w:fldChar w:fldCharType="begin"/>
      </w:r>
      <w:r>
        <w:instrText xml:space="preserve"> PAGEREF _Toc124152466 \h </w:instrText>
      </w:r>
      <w:r>
        <w:fldChar w:fldCharType="separate"/>
      </w:r>
      <w:r>
        <w:t>172</w:t>
      </w:r>
      <w:r>
        <w:fldChar w:fldCharType="end"/>
      </w:r>
    </w:p>
    <w:p w14:paraId="7474F350" w14:textId="05818D0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8.2.3</w:t>
      </w:r>
      <w:r>
        <w:rPr>
          <w:rFonts w:asciiTheme="minorHAnsi" w:eastAsiaTheme="minorEastAsia" w:hAnsiTheme="minorHAnsi" w:cstheme="minorBidi"/>
          <w:sz w:val="22"/>
          <w:szCs w:val="22"/>
          <w:lang w:eastAsia="en-GB"/>
        </w:rPr>
        <w:tab/>
      </w:r>
      <w:r w:rsidRPr="008D6655">
        <w:rPr>
          <w:rFonts w:eastAsiaTheme="minorEastAsia"/>
        </w:rPr>
        <w:t>CSI reporting requirements</w:t>
      </w:r>
      <w:r>
        <w:tab/>
      </w:r>
      <w:r>
        <w:fldChar w:fldCharType="begin"/>
      </w:r>
      <w:r>
        <w:instrText xml:space="preserve"> PAGEREF _Toc124152467 \h </w:instrText>
      </w:r>
      <w:r>
        <w:fldChar w:fldCharType="separate"/>
      </w:r>
      <w:r>
        <w:t>173</w:t>
      </w:r>
      <w:r>
        <w:fldChar w:fldCharType="end"/>
      </w:r>
    </w:p>
    <w:p w14:paraId="45A73AAD" w14:textId="6534D04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8.2.3.1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_Toc124152468 \h </w:instrText>
      </w:r>
      <w:r>
        <w:fldChar w:fldCharType="separate"/>
      </w:r>
      <w:r>
        <w:t>173</w:t>
      </w:r>
      <w:r>
        <w:fldChar w:fldCharType="end"/>
      </w:r>
    </w:p>
    <w:p w14:paraId="3B82C701" w14:textId="1B83315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8.2.3.1.1</w:t>
      </w:r>
      <w:r>
        <w:rPr>
          <w:rFonts w:asciiTheme="minorHAnsi" w:eastAsiaTheme="minorEastAsia" w:hAnsiTheme="minorHAnsi" w:cstheme="minorBidi"/>
          <w:sz w:val="22"/>
          <w:szCs w:val="22"/>
          <w:lang w:eastAsia="en-GB"/>
        </w:rPr>
        <w:tab/>
      </w:r>
      <w:r w:rsidRPr="008D6655">
        <w:rPr>
          <w:rFonts w:eastAsiaTheme="minorEastAsia"/>
        </w:rPr>
        <w:t>Applicability rule for IAB-MT</w:t>
      </w:r>
      <w:r>
        <w:tab/>
      </w:r>
      <w:r>
        <w:fldChar w:fldCharType="begin"/>
      </w:r>
      <w:r>
        <w:instrText xml:space="preserve"> PAGEREF _Toc124152469 \h </w:instrText>
      </w:r>
      <w:r>
        <w:fldChar w:fldCharType="separate"/>
      </w:r>
      <w:r>
        <w:t>173</w:t>
      </w:r>
      <w:r>
        <w:fldChar w:fldCharType="end"/>
      </w:r>
    </w:p>
    <w:p w14:paraId="23194822" w14:textId="137A0A27"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8.2.3.1.1.1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_Toc124152470 \h </w:instrText>
      </w:r>
      <w:r>
        <w:fldChar w:fldCharType="separate"/>
      </w:r>
      <w:r>
        <w:t>173</w:t>
      </w:r>
      <w:r>
        <w:fldChar w:fldCharType="end"/>
      </w:r>
    </w:p>
    <w:p w14:paraId="1BF100DE" w14:textId="77C8918B"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8.2.3.1.1.2</w:t>
      </w:r>
      <w:r>
        <w:rPr>
          <w:rFonts w:asciiTheme="minorHAnsi" w:eastAsiaTheme="minorEastAsia" w:hAnsiTheme="minorHAnsi" w:cstheme="minorBidi"/>
          <w:sz w:val="22"/>
          <w:szCs w:val="22"/>
          <w:lang w:eastAsia="en-GB"/>
        </w:rPr>
        <w:tab/>
      </w:r>
      <w:r w:rsidRPr="008D6655">
        <w:rPr>
          <w:rFonts w:eastAsiaTheme="minorEastAsia"/>
        </w:rPr>
        <w:t>Applicability</w:t>
      </w:r>
      <w:r w:rsidRPr="008D6655">
        <w:rPr>
          <w:rFonts w:eastAsiaTheme="minorEastAsia"/>
          <w:lang w:eastAsia="zh-CN"/>
        </w:rPr>
        <w:t xml:space="preserve"> of </w:t>
      </w:r>
      <w:r w:rsidRPr="008D6655">
        <w:rPr>
          <w:rFonts w:eastAsiaTheme="minorEastAsia"/>
          <w:snapToGrid w:val="0"/>
          <w:lang w:eastAsia="zh-CN"/>
        </w:rPr>
        <w:t>requirements for different subcarrier spacings</w:t>
      </w:r>
      <w:r>
        <w:tab/>
      </w:r>
      <w:r>
        <w:fldChar w:fldCharType="begin"/>
      </w:r>
      <w:r>
        <w:instrText xml:space="preserve"> PAGEREF _Toc124152471 \h </w:instrText>
      </w:r>
      <w:r>
        <w:fldChar w:fldCharType="separate"/>
      </w:r>
      <w:r>
        <w:t>173</w:t>
      </w:r>
      <w:r>
        <w:fldChar w:fldCharType="end"/>
      </w:r>
    </w:p>
    <w:p w14:paraId="07BB0730" w14:textId="2C5605FD" w:rsidR="00011C35" w:rsidRDefault="00011C35">
      <w:pPr>
        <w:pStyle w:val="TOC6"/>
        <w:rPr>
          <w:rFonts w:asciiTheme="minorHAnsi" w:eastAsiaTheme="minorEastAsia" w:hAnsiTheme="minorHAnsi" w:cstheme="minorBidi"/>
          <w:sz w:val="22"/>
          <w:szCs w:val="22"/>
          <w:lang w:eastAsia="en-GB"/>
        </w:rPr>
      </w:pPr>
      <w:r w:rsidRPr="008D6655">
        <w:rPr>
          <w:rFonts w:eastAsiaTheme="minorEastAsia"/>
        </w:rPr>
        <w:t>8.2.3.1.1.3</w:t>
      </w:r>
      <w:r>
        <w:rPr>
          <w:rFonts w:asciiTheme="minorHAnsi" w:eastAsiaTheme="minorEastAsia" w:hAnsiTheme="minorHAnsi" w:cstheme="minorBidi"/>
          <w:sz w:val="22"/>
          <w:szCs w:val="22"/>
          <w:lang w:eastAsia="en-GB"/>
        </w:rPr>
        <w:tab/>
      </w:r>
      <w:r w:rsidRPr="008D6655">
        <w:rPr>
          <w:rFonts w:eastAsiaTheme="minorEastAsia"/>
        </w:rPr>
        <w:t>Applicability of requirements for TDD with different UL-DL patterns</w:t>
      </w:r>
      <w:r>
        <w:tab/>
      </w:r>
      <w:r>
        <w:fldChar w:fldCharType="begin"/>
      </w:r>
      <w:r>
        <w:instrText xml:space="preserve"> PAGEREF _Toc124152472 \h </w:instrText>
      </w:r>
      <w:r>
        <w:fldChar w:fldCharType="separate"/>
      </w:r>
      <w:r>
        <w:t>173</w:t>
      </w:r>
      <w:r>
        <w:fldChar w:fldCharType="end"/>
      </w:r>
    </w:p>
    <w:p w14:paraId="2D0F7B4E" w14:textId="1CDFF975" w:rsidR="00011C35" w:rsidRDefault="00011C35">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_Toc124152473 \h </w:instrText>
      </w:r>
      <w:r>
        <w:fldChar w:fldCharType="separate"/>
      </w:r>
      <w:r>
        <w:t>173</w:t>
      </w:r>
      <w:r>
        <w:fldChar w:fldCharType="end"/>
      </w:r>
    </w:p>
    <w:p w14:paraId="45FA2206" w14:textId="16DC3D21"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8.2.3.2</w:t>
      </w:r>
      <w:r>
        <w:rPr>
          <w:rFonts w:asciiTheme="minorHAnsi" w:eastAsiaTheme="minorEastAsia" w:hAnsiTheme="minorHAnsi" w:cstheme="minorBidi"/>
          <w:sz w:val="22"/>
          <w:szCs w:val="22"/>
          <w:lang w:eastAsia="en-GB"/>
        </w:rPr>
        <w:tab/>
      </w:r>
      <w:r w:rsidRPr="008D6655">
        <w:rPr>
          <w:rFonts w:eastAsiaTheme="minorEastAsia"/>
        </w:rPr>
        <w:t>Reporting Channel Quality Indicator (CQI)</w:t>
      </w:r>
      <w:r>
        <w:tab/>
      </w:r>
      <w:r>
        <w:fldChar w:fldCharType="begin"/>
      </w:r>
      <w:r>
        <w:instrText xml:space="preserve"> PAGEREF _Toc124152474 \h </w:instrText>
      </w:r>
      <w:r>
        <w:fldChar w:fldCharType="separate"/>
      </w:r>
      <w:r>
        <w:t>173</w:t>
      </w:r>
      <w:r>
        <w:fldChar w:fldCharType="end"/>
      </w:r>
    </w:p>
    <w:p w14:paraId="27F80CFC" w14:textId="6E4BBB2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8.2.3.2.1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_Toc124152475 \h </w:instrText>
      </w:r>
      <w:r>
        <w:fldChar w:fldCharType="separate"/>
      </w:r>
      <w:r>
        <w:t>173</w:t>
      </w:r>
      <w:r>
        <w:fldChar w:fldCharType="end"/>
      </w:r>
    </w:p>
    <w:p w14:paraId="7216D9FD" w14:textId="49482B5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8.2.3.2.2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_Toc124152476 \h </w:instrText>
      </w:r>
      <w:r>
        <w:fldChar w:fldCharType="separate"/>
      </w:r>
      <w:r>
        <w:t>173</w:t>
      </w:r>
      <w:r>
        <w:fldChar w:fldCharType="end"/>
      </w:r>
    </w:p>
    <w:p w14:paraId="71B5B2D2" w14:textId="2995DF5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8.2.3.2.3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_Toc124152477 \h </w:instrText>
      </w:r>
      <w:r>
        <w:fldChar w:fldCharType="separate"/>
      </w:r>
      <w:r>
        <w:t>173</w:t>
      </w:r>
      <w:r>
        <w:fldChar w:fldCharType="end"/>
      </w:r>
    </w:p>
    <w:p w14:paraId="629A227D" w14:textId="549F1294"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8.2.3.2.4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_Toc124152478 \h </w:instrText>
      </w:r>
      <w:r>
        <w:fldChar w:fldCharType="separate"/>
      </w:r>
      <w:r>
        <w:t>174</w:t>
      </w:r>
      <w:r>
        <w:fldChar w:fldCharType="end"/>
      </w:r>
    </w:p>
    <w:p w14:paraId="4E2A0D85" w14:textId="733AD7C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8.2.3.2.5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_Toc124152479 \h </w:instrText>
      </w:r>
      <w:r>
        <w:fldChar w:fldCharType="separate"/>
      </w:r>
      <w:r>
        <w:t>175</w:t>
      </w:r>
      <w:r>
        <w:fldChar w:fldCharType="end"/>
      </w:r>
    </w:p>
    <w:p w14:paraId="3E5587AD" w14:textId="7632FB8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8.2.3.3</w:t>
      </w:r>
      <w:r>
        <w:rPr>
          <w:rFonts w:asciiTheme="minorHAnsi" w:eastAsiaTheme="minorEastAsia" w:hAnsiTheme="minorHAnsi" w:cstheme="minorBidi"/>
          <w:sz w:val="22"/>
          <w:szCs w:val="22"/>
          <w:lang w:eastAsia="en-GB"/>
        </w:rPr>
        <w:tab/>
      </w:r>
      <w:r w:rsidRPr="008D6655">
        <w:rPr>
          <w:rFonts w:eastAsiaTheme="minorEastAsia"/>
        </w:rPr>
        <w:t>Reporting of Precoding Matrix Indicator (PMI)</w:t>
      </w:r>
      <w:r>
        <w:tab/>
      </w:r>
      <w:r>
        <w:fldChar w:fldCharType="begin"/>
      </w:r>
      <w:r>
        <w:instrText xml:space="preserve"> PAGEREF _Toc124152480 \h </w:instrText>
      </w:r>
      <w:r>
        <w:fldChar w:fldCharType="separate"/>
      </w:r>
      <w:r>
        <w:t>175</w:t>
      </w:r>
      <w:r>
        <w:fldChar w:fldCharType="end"/>
      </w:r>
    </w:p>
    <w:p w14:paraId="7242C1F3" w14:textId="142B8CC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8.2.3.3.1</w:t>
      </w:r>
      <w:r>
        <w:rPr>
          <w:rFonts w:asciiTheme="minorHAnsi" w:eastAsiaTheme="minorEastAsia" w:hAnsiTheme="minorHAnsi" w:cstheme="minorBidi"/>
          <w:sz w:val="22"/>
          <w:szCs w:val="22"/>
          <w:lang w:eastAsia="en-GB"/>
        </w:rPr>
        <w:tab/>
      </w:r>
      <w:r w:rsidRPr="008D6655">
        <w:rPr>
          <w:rFonts w:eastAsiaTheme="minorEastAsia"/>
        </w:rPr>
        <w:t>Definition and applicability</w:t>
      </w:r>
      <w:r>
        <w:tab/>
      </w:r>
      <w:r>
        <w:fldChar w:fldCharType="begin"/>
      </w:r>
      <w:r>
        <w:instrText xml:space="preserve"> PAGEREF _Toc124152481 \h </w:instrText>
      </w:r>
      <w:r>
        <w:fldChar w:fldCharType="separate"/>
      </w:r>
      <w:r>
        <w:t>175</w:t>
      </w:r>
      <w:r>
        <w:fldChar w:fldCharType="end"/>
      </w:r>
    </w:p>
    <w:p w14:paraId="061779C6" w14:textId="0D4A9CBD"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8.2.3.3.2</w:t>
      </w:r>
      <w:r>
        <w:rPr>
          <w:rFonts w:asciiTheme="minorHAnsi" w:eastAsiaTheme="minorEastAsia" w:hAnsiTheme="minorHAnsi" w:cstheme="minorBidi"/>
          <w:sz w:val="22"/>
          <w:szCs w:val="22"/>
          <w:lang w:eastAsia="en-GB"/>
        </w:rPr>
        <w:tab/>
      </w:r>
      <w:r w:rsidRPr="008D6655">
        <w:rPr>
          <w:rFonts w:eastAsiaTheme="minorEastAsia"/>
        </w:rPr>
        <w:t>Minimum requirement</w:t>
      </w:r>
      <w:r>
        <w:tab/>
      </w:r>
      <w:r>
        <w:fldChar w:fldCharType="begin"/>
      </w:r>
      <w:r>
        <w:instrText xml:space="preserve"> PAGEREF _Toc124152482 \h </w:instrText>
      </w:r>
      <w:r>
        <w:fldChar w:fldCharType="separate"/>
      </w:r>
      <w:r>
        <w:t>175</w:t>
      </w:r>
      <w:r>
        <w:fldChar w:fldCharType="end"/>
      </w:r>
    </w:p>
    <w:p w14:paraId="4DA74306" w14:textId="18FDB490"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8.2.3.3.3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_Toc124152483 \h </w:instrText>
      </w:r>
      <w:r>
        <w:fldChar w:fldCharType="separate"/>
      </w:r>
      <w:r>
        <w:t>175</w:t>
      </w:r>
      <w:r>
        <w:fldChar w:fldCharType="end"/>
      </w:r>
    </w:p>
    <w:p w14:paraId="24C30975" w14:textId="38FE19C3"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8.2.3.3.4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_Toc124152484 \h </w:instrText>
      </w:r>
      <w:r>
        <w:fldChar w:fldCharType="separate"/>
      </w:r>
      <w:r>
        <w:t>175</w:t>
      </w:r>
      <w:r>
        <w:fldChar w:fldCharType="end"/>
      </w:r>
    </w:p>
    <w:p w14:paraId="694EA3E5" w14:textId="0C48F3D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8.2.3.3.5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_Toc124152485 \h </w:instrText>
      </w:r>
      <w:r>
        <w:fldChar w:fldCharType="separate"/>
      </w:r>
      <w:r>
        <w:t>177</w:t>
      </w:r>
      <w:r>
        <w:fldChar w:fldCharType="end"/>
      </w:r>
    </w:p>
    <w:p w14:paraId="08F27298" w14:textId="3CB736A7"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8.2.3.4</w:t>
      </w:r>
      <w:r>
        <w:rPr>
          <w:rFonts w:asciiTheme="minorHAnsi" w:eastAsiaTheme="minorEastAsia" w:hAnsiTheme="minorHAnsi" w:cstheme="minorBidi"/>
          <w:sz w:val="22"/>
          <w:szCs w:val="22"/>
          <w:lang w:eastAsia="en-GB"/>
        </w:rPr>
        <w:tab/>
      </w:r>
      <w:r w:rsidRPr="008D6655">
        <w:rPr>
          <w:rFonts w:eastAsiaTheme="minorEastAsia"/>
        </w:rPr>
        <w:t>Reporting of Rank Indicator (RI)</w:t>
      </w:r>
      <w:r>
        <w:tab/>
      </w:r>
      <w:r>
        <w:fldChar w:fldCharType="begin"/>
      </w:r>
      <w:r>
        <w:instrText xml:space="preserve"> PAGEREF _Toc124152486 \h </w:instrText>
      </w:r>
      <w:r>
        <w:fldChar w:fldCharType="separate"/>
      </w:r>
      <w:r>
        <w:t>177</w:t>
      </w:r>
      <w:r>
        <w:fldChar w:fldCharType="end"/>
      </w:r>
    </w:p>
    <w:p w14:paraId="5822E1FF" w14:textId="2FB71088"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lastRenderedPageBreak/>
        <w:t>8.2.3.4.1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_Toc124152487 \h </w:instrText>
      </w:r>
      <w:r>
        <w:fldChar w:fldCharType="separate"/>
      </w:r>
      <w:r>
        <w:t>177</w:t>
      </w:r>
      <w:r>
        <w:fldChar w:fldCharType="end"/>
      </w:r>
    </w:p>
    <w:p w14:paraId="4D44D6FE" w14:textId="14F36341"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8.2.3.4.2</w:t>
      </w:r>
      <w:r>
        <w:rPr>
          <w:rFonts w:asciiTheme="minorHAnsi" w:eastAsiaTheme="minorEastAsia" w:hAnsiTheme="minorHAnsi" w:cstheme="minorBidi"/>
          <w:sz w:val="22"/>
          <w:szCs w:val="22"/>
          <w:lang w:eastAsia="en-GB"/>
        </w:rPr>
        <w:tab/>
      </w:r>
      <w:r w:rsidRPr="008D6655">
        <w:rPr>
          <w:rFonts w:eastAsiaTheme="minorEastAsia"/>
        </w:rPr>
        <w:t>Minimum requirements</w:t>
      </w:r>
      <w:r>
        <w:tab/>
      </w:r>
      <w:r>
        <w:fldChar w:fldCharType="begin"/>
      </w:r>
      <w:r>
        <w:instrText xml:space="preserve"> PAGEREF _Toc124152488 \h </w:instrText>
      </w:r>
      <w:r>
        <w:fldChar w:fldCharType="separate"/>
      </w:r>
      <w:r>
        <w:t>177</w:t>
      </w:r>
      <w:r>
        <w:fldChar w:fldCharType="end"/>
      </w:r>
    </w:p>
    <w:p w14:paraId="64F8A291" w14:textId="3C17F77E"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8.2.3.4.3</w:t>
      </w:r>
      <w:r>
        <w:rPr>
          <w:rFonts w:asciiTheme="minorHAnsi" w:eastAsiaTheme="minorEastAsia" w:hAnsiTheme="minorHAnsi" w:cstheme="minorBidi"/>
          <w:sz w:val="22"/>
          <w:szCs w:val="22"/>
          <w:lang w:eastAsia="en-GB"/>
        </w:rPr>
        <w:tab/>
      </w:r>
      <w:r w:rsidRPr="008D6655">
        <w:rPr>
          <w:rFonts w:eastAsiaTheme="minorEastAsia"/>
        </w:rPr>
        <w:t>Test purpose</w:t>
      </w:r>
      <w:r>
        <w:tab/>
      </w:r>
      <w:r>
        <w:fldChar w:fldCharType="begin"/>
      </w:r>
      <w:r>
        <w:instrText xml:space="preserve"> PAGEREF _Toc124152489 \h </w:instrText>
      </w:r>
      <w:r>
        <w:fldChar w:fldCharType="separate"/>
      </w:r>
      <w:r>
        <w:t>177</w:t>
      </w:r>
      <w:r>
        <w:fldChar w:fldCharType="end"/>
      </w:r>
    </w:p>
    <w:p w14:paraId="31817BC7" w14:textId="4A7DCDF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8.2.3.4.4</w:t>
      </w:r>
      <w:r>
        <w:rPr>
          <w:rFonts w:asciiTheme="minorHAnsi" w:eastAsiaTheme="minorEastAsia" w:hAnsiTheme="minorHAnsi" w:cstheme="minorBidi"/>
          <w:sz w:val="22"/>
          <w:szCs w:val="22"/>
          <w:lang w:eastAsia="en-GB"/>
        </w:rPr>
        <w:tab/>
      </w:r>
      <w:r w:rsidRPr="008D6655">
        <w:rPr>
          <w:rFonts w:eastAsiaTheme="minorEastAsia"/>
        </w:rPr>
        <w:t>Method of test</w:t>
      </w:r>
      <w:r>
        <w:tab/>
      </w:r>
      <w:r>
        <w:fldChar w:fldCharType="begin"/>
      </w:r>
      <w:r>
        <w:instrText xml:space="preserve"> PAGEREF _Toc124152490 \h </w:instrText>
      </w:r>
      <w:r>
        <w:fldChar w:fldCharType="separate"/>
      </w:r>
      <w:r>
        <w:t>177</w:t>
      </w:r>
      <w:r>
        <w:fldChar w:fldCharType="end"/>
      </w:r>
    </w:p>
    <w:p w14:paraId="4F7658BC" w14:textId="757EA429"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8.2.3.4.5</w:t>
      </w:r>
      <w:r>
        <w:rPr>
          <w:rFonts w:asciiTheme="minorHAnsi" w:eastAsiaTheme="minorEastAsia" w:hAnsiTheme="minorHAnsi" w:cstheme="minorBidi"/>
          <w:sz w:val="22"/>
          <w:szCs w:val="22"/>
          <w:lang w:eastAsia="en-GB"/>
        </w:rPr>
        <w:tab/>
      </w:r>
      <w:r w:rsidRPr="008D6655">
        <w:rPr>
          <w:rFonts w:eastAsiaTheme="minorEastAsia"/>
        </w:rPr>
        <w:t>Test requirement</w:t>
      </w:r>
      <w:r>
        <w:tab/>
      </w:r>
      <w:r>
        <w:fldChar w:fldCharType="begin"/>
      </w:r>
      <w:r>
        <w:instrText xml:space="preserve"> PAGEREF _Toc124152491 \h </w:instrText>
      </w:r>
      <w:r>
        <w:fldChar w:fldCharType="separate"/>
      </w:r>
      <w:r>
        <w:t>178</w:t>
      </w:r>
      <w:r>
        <w:fldChar w:fldCharType="end"/>
      </w:r>
    </w:p>
    <w:p w14:paraId="0A36FD2A" w14:textId="62E4605B"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Annex A (normative): Reference measurement channels</w:t>
      </w:r>
      <w:r>
        <w:tab/>
      </w:r>
      <w:r>
        <w:fldChar w:fldCharType="begin"/>
      </w:r>
      <w:r>
        <w:instrText xml:space="preserve"> PAGEREF _Toc124152492 \h </w:instrText>
      </w:r>
      <w:r>
        <w:fldChar w:fldCharType="separate"/>
      </w:r>
      <w:r>
        <w:t>180</w:t>
      </w:r>
      <w:r>
        <w:fldChar w:fldCharType="end"/>
      </w:r>
    </w:p>
    <w:p w14:paraId="7A9AF811" w14:textId="0D2C2873" w:rsidR="00011C35" w:rsidRDefault="00011C35">
      <w:pPr>
        <w:pStyle w:val="TOC1"/>
        <w:rPr>
          <w:rFonts w:asciiTheme="minorHAnsi" w:eastAsiaTheme="minorEastAsia" w:hAnsiTheme="minorHAnsi" w:cstheme="minorBidi"/>
          <w:szCs w:val="22"/>
          <w:lang w:eastAsia="en-GB"/>
        </w:rPr>
      </w:pPr>
      <w:r w:rsidRPr="008D6655">
        <w:rPr>
          <w:rFonts w:eastAsiaTheme="minorEastAsia"/>
        </w:rPr>
        <w:t>A.1</w:t>
      </w:r>
      <w:r>
        <w:rPr>
          <w:rFonts w:asciiTheme="minorHAnsi" w:eastAsiaTheme="minorEastAsia" w:hAnsiTheme="minorHAnsi" w:cstheme="minorBidi"/>
          <w:szCs w:val="22"/>
          <w:lang w:eastAsia="en-GB"/>
        </w:rPr>
        <w:tab/>
      </w:r>
      <w:r w:rsidRPr="008D6655">
        <w:rPr>
          <w:rFonts w:eastAsiaTheme="minorEastAsia"/>
        </w:rPr>
        <w:t>IAB-DU and IAB-MT Reference measurement channels</w:t>
      </w:r>
      <w:r>
        <w:tab/>
      </w:r>
      <w:r>
        <w:fldChar w:fldCharType="begin"/>
      </w:r>
      <w:r>
        <w:instrText xml:space="preserve"> PAGEREF _Toc124152493 \h </w:instrText>
      </w:r>
      <w:r>
        <w:fldChar w:fldCharType="separate"/>
      </w:r>
      <w:r>
        <w:t>180</w:t>
      </w:r>
      <w:r>
        <w:fldChar w:fldCharType="end"/>
      </w:r>
    </w:p>
    <w:p w14:paraId="262B8CC7" w14:textId="65003FC7"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A.1.1</w:t>
      </w:r>
      <w:r>
        <w:rPr>
          <w:rFonts w:asciiTheme="minorHAnsi" w:eastAsiaTheme="minorEastAsia" w:hAnsiTheme="minorHAnsi" w:cstheme="minorBidi"/>
          <w:sz w:val="22"/>
          <w:szCs w:val="22"/>
          <w:lang w:eastAsia="en-GB"/>
        </w:rPr>
        <w:tab/>
      </w:r>
      <w:r w:rsidRPr="008D6655">
        <w:rPr>
          <w:rFonts w:eastAsiaTheme="minorEastAsia"/>
        </w:rPr>
        <w:t>IAB-DU Reference measurement channels</w:t>
      </w:r>
      <w:r>
        <w:tab/>
      </w:r>
      <w:r>
        <w:fldChar w:fldCharType="begin"/>
      </w:r>
      <w:r>
        <w:instrText xml:space="preserve"> PAGEREF _Toc124152494 \h </w:instrText>
      </w:r>
      <w:r>
        <w:fldChar w:fldCharType="separate"/>
      </w:r>
      <w:r>
        <w:t>180</w:t>
      </w:r>
      <w:r>
        <w:fldChar w:fldCharType="end"/>
      </w:r>
    </w:p>
    <w:p w14:paraId="6FC477A5" w14:textId="0AE48E58"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A.1.2</w:t>
      </w:r>
      <w:r>
        <w:rPr>
          <w:rFonts w:asciiTheme="minorHAnsi" w:eastAsiaTheme="minorEastAsia" w:hAnsiTheme="minorHAnsi" w:cstheme="minorBidi"/>
          <w:sz w:val="22"/>
          <w:szCs w:val="22"/>
          <w:lang w:eastAsia="en-GB"/>
        </w:rPr>
        <w:tab/>
      </w:r>
      <w:r w:rsidRPr="008D6655">
        <w:rPr>
          <w:rFonts w:eastAsiaTheme="minorEastAsia"/>
        </w:rPr>
        <w:t>IAB-MT Reference measurement channels</w:t>
      </w:r>
      <w:r>
        <w:tab/>
      </w:r>
      <w:r>
        <w:fldChar w:fldCharType="begin"/>
      </w:r>
      <w:r>
        <w:instrText xml:space="preserve"> PAGEREF _Toc124152495 \h </w:instrText>
      </w:r>
      <w:r>
        <w:fldChar w:fldCharType="separate"/>
      </w:r>
      <w:r>
        <w:t>180</w:t>
      </w:r>
      <w:r>
        <w:fldChar w:fldCharType="end"/>
      </w:r>
    </w:p>
    <w:p w14:paraId="5F2EEE79" w14:textId="187EC92D"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A.1.2.1</w:t>
      </w:r>
      <w:r>
        <w:rPr>
          <w:rFonts w:asciiTheme="minorHAnsi" w:eastAsiaTheme="minorEastAsia" w:hAnsiTheme="minorHAnsi" w:cstheme="minorBidi"/>
          <w:sz w:val="22"/>
          <w:szCs w:val="22"/>
          <w:lang w:eastAsia="en-GB"/>
        </w:rPr>
        <w:tab/>
      </w:r>
      <w:r w:rsidRPr="008D6655">
        <w:rPr>
          <w:rFonts w:eastAsiaTheme="minorEastAsia"/>
        </w:rPr>
        <w:t>Fixed Reference Channels for reference sensitivity level, ACS, in-band blocking, out-of-band blocking and receiver intermodulation (QPSK, R=1/3)</w:t>
      </w:r>
      <w:r>
        <w:tab/>
      </w:r>
      <w:r>
        <w:fldChar w:fldCharType="begin"/>
      </w:r>
      <w:r>
        <w:instrText xml:space="preserve"> PAGEREF _Toc124152496 \h </w:instrText>
      </w:r>
      <w:r>
        <w:fldChar w:fldCharType="separate"/>
      </w:r>
      <w:r>
        <w:t>180</w:t>
      </w:r>
      <w:r>
        <w:fldChar w:fldCharType="end"/>
      </w:r>
    </w:p>
    <w:p w14:paraId="267F89C6" w14:textId="01988969" w:rsidR="00011C35" w:rsidRDefault="00011C35">
      <w:pPr>
        <w:pStyle w:val="TOC1"/>
        <w:rPr>
          <w:rFonts w:asciiTheme="minorHAnsi" w:eastAsiaTheme="minorEastAsia" w:hAnsiTheme="minorHAnsi" w:cstheme="minorBidi"/>
          <w:szCs w:val="22"/>
          <w:lang w:eastAsia="en-GB"/>
        </w:rPr>
      </w:pPr>
      <w:r w:rsidRPr="008D6655">
        <w:rPr>
          <w:rFonts w:eastAsiaTheme="minorEastAsia"/>
        </w:rPr>
        <w:t>A.2</w:t>
      </w:r>
      <w:r>
        <w:rPr>
          <w:rFonts w:asciiTheme="minorHAnsi" w:eastAsiaTheme="minorEastAsia" w:hAnsiTheme="minorHAnsi" w:cstheme="minorBidi"/>
          <w:szCs w:val="22"/>
          <w:lang w:eastAsia="en-GB"/>
        </w:rPr>
        <w:tab/>
      </w:r>
      <w:r w:rsidRPr="008D6655">
        <w:rPr>
          <w:rFonts w:eastAsiaTheme="minorEastAsia"/>
        </w:rPr>
        <w:t>IAB-DU Fixed Reference Channels</w:t>
      </w:r>
      <w:r>
        <w:tab/>
      </w:r>
      <w:r>
        <w:fldChar w:fldCharType="begin"/>
      </w:r>
      <w:r>
        <w:instrText xml:space="preserve"> PAGEREF _Toc124152497 \h </w:instrText>
      </w:r>
      <w:r>
        <w:fldChar w:fldCharType="separate"/>
      </w:r>
      <w:r>
        <w:t>180</w:t>
      </w:r>
      <w:r>
        <w:fldChar w:fldCharType="end"/>
      </w:r>
    </w:p>
    <w:p w14:paraId="05D54767" w14:textId="5F65F86C"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A.2.1</w:t>
      </w:r>
      <w:r>
        <w:rPr>
          <w:rFonts w:asciiTheme="minorHAnsi" w:eastAsiaTheme="minorEastAsia" w:hAnsiTheme="minorHAnsi" w:cstheme="minorBidi"/>
          <w:sz w:val="22"/>
          <w:szCs w:val="22"/>
          <w:lang w:eastAsia="en-GB"/>
        </w:rPr>
        <w:tab/>
      </w:r>
      <w:r w:rsidRPr="008D6655">
        <w:rPr>
          <w:rFonts w:eastAsiaTheme="minorEastAsia"/>
        </w:rPr>
        <w:t>Fixed Reference Channels for PUSCH performance requirements (QPSK, R = 193/1024)</w:t>
      </w:r>
      <w:r>
        <w:tab/>
      </w:r>
      <w:r>
        <w:fldChar w:fldCharType="begin"/>
      </w:r>
      <w:r>
        <w:instrText xml:space="preserve"> PAGEREF _Toc124152498 \h </w:instrText>
      </w:r>
      <w:r>
        <w:fldChar w:fldCharType="separate"/>
      </w:r>
      <w:r>
        <w:t>180</w:t>
      </w:r>
      <w:r>
        <w:fldChar w:fldCharType="end"/>
      </w:r>
    </w:p>
    <w:p w14:paraId="6220DF0E" w14:textId="25CE19B5"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A.2.2</w:t>
      </w:r>
      <w:r>
        <w:rPr>
          <w:rFonts w:asciiTheme="minorHAnsi" w:eastAsiaTheme="minorEastAsia" w:hAnsiTheme="minorHAnsi" w:cstheme="minorBidi"/>
          <w:sz w:val="22"/>
          <w:szCs w:val="22"/>
          <w:lang w:eastAsia="en-GB"/>
        </w:rPr>
        <w:tab/>
      </w:r>
      <w:r w:rsidRPr="008D6655">
        <w:rPr>
          <w:rFonts w:eastAsiaTheme="minorEastAsia"/>
        </w:rPr>
        <w:t>Fixed Reference Channels for PUSCH performance requirements (</w:t>
      </w:r>
      <w:r w:rsidRPr="008D6655">
        <w:rPr>
          <w:rFonts w:eastAsiaTheme="minorEastAsia"/>
          <w:lang w:eastAsia="zh-CN"/>
        </w:rPr>
        <w:t>16QAM, R=434/1024</w:t>
      </w:r>
      <w:r w:rsidRPr="008D6655">
        <w:rPr>
          <w:rFonts w:eastAsiaTheme="minorEastAsia"/>
        </w:rPr>
        <w:t>)</w:t>
      </w:r>
      <w:r>
        <w:tab/>
      </w:r>
      <w:r>
        <w:fldChar w:fldCharType="begin"/>
      </w:r>
      <w:r>
        <w:instrText xml:space="preserve"> PAGEREF _Toc124152499 \h </w:instrText>
      </w:r>
      <w:r>
        <w:fldChar w:fldCharType="separate"/>
      </w:r>
      <w:r>
        <w:t>182</w:t>
      </w:r>
      <w:r>
        <w:fldChar w:fldCharType="end"/>
      </w:r>
    </w:p>
    <w:p w14:paraId="221A1579" w14:textId="593DBCBC"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A.2.3</w:t>
      </w:r>
      <w:r>
        <w:rPr>
          <w:rFonts w:asciiTheme="minorHAnsi" w:eastAsiaTheme="minorEastAsia" w:hAnsiTheme="minorHAnsi" w:cstheme="minorBidi"/>
          <w:sz w:val="22"/>
          <w:szCs w:val="22"/>
          <w:lang w:eastAsia="en-GB"/>
        </w:rPr>
        <w:tab/>
      </w:r>
      <w:r w:rsidRPr="008D6655">
        <w:rPr>
          <w:rFonts w:eastAsiaTheme="minorEastAsia"/>
        </w:rPr>
        <w:t>Fixed Reference Channels for PUSCH performance requirements (16QAM, R = 658/1024)</w:t>
      </w:r>
      <w:r>
        <w:tab/>
      </w:r>
      <w:r>
        <w:fldChar w:fldCharType="begin"/>
      </w:r>
      <w:r>
        <w:instrText xml:space="preserve"> PAGEREF _Toc124152500 \h </w:instrText>
      </w:r>
      <w:r>
        <w:fldChar w:fldCharType="separate"/>
      </w:r>
      <w:r>
        <w:t>182</w:t>
      </w:r>
      <w:r>
        <w:fldChar w:fldCharType="end"/>
      </w:r>
    </w:p>
    <w:p w14:paraId="5DB68052" w14:textId="3FE6CFD9"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A.2.4</w:t>
      </w:r>
      <w:r>
        <w:rPr>
          <w:rFonts w:asciiTheme="minorHAnsi" w:eastAsiaTheme="minorEastAsia" w:hAnsiTheme="minorHAnsi" w:cstheme="minorBidi"/>
          <w:sz w:val="22"/>
          <w:szCs w:val="22"/>
          <w:lang w:eastAsia="en-GB"/>
        </w:rPr>
        <w:tab/>
      </w:r>
      <w:r w:rsidRPr="008D6655">
        <w:rPr>
          <w:rFonts w:eastAsiaTheme="minorEastAsia"/>
        </w:rPr>
        <w:t>Fixed Reference Channels for PUSCH performance requirements (64QAM, R = 567/1024)</w:t>
      </w:r>
      <w:r>
        <w:tab/>
      </w:r>
      <w:r>
        <w:fldChar w:fldCharType="begin"/>
      </w:r>
      <w:r>
        <w:instrText xml:space="preserve"> PAGEREF _Toc124152501 \h </w:instrText>
      </w:r>
      <w:r>
        <w:fldChar w:fldCharType="separate"/>
      </w:r>
      <w:r>
        <w:t>183</w:t>
      </w:r>
      <w:r>
        <w:fldChar w:fldCharType="end"/>
      </w:r>
    </w:p>
    <w:p w14:paraId="3D65C0ED" w14:textId="0B4BE44C"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A.2.5</w:t>
      </w:r>
      <w:r>
        <w:rPr>
          <w:rFonts w:asciiTheme="minorHAnsi" w:eastAsiaTheme="minorEastAsia" w:hAnsiTheme="minorHAnsi" w:cstheme="minorBidi"/>
          <w:sz w:val="22"/>
          <w:szCs w:val="22"/>
          <w:lang w:eastAsia="en-GB"/>
        </w:rPr>
        <w:tab/>
      </w:r>
      <w:r w:rsidRPr="008D6655">
        <w:rPr>
          <w:rFonts w:eastAsiaTheme="minorEastAsia"/>
        </w:rPr>
        <w:t>PRACH test preambles</w:t>
      </w:r>
      <w:r>
        <w:tab/>
      </w:r>
      <w:r>
        <w:fldChar w:fldCharType="begin"/>
      </w:r>
      <w:r>
        <w:instrText xml:space="preserve"> PAGEREF _Toc124152502 \h </w:instrText>
      </w:r>
      <w:r>
        <w:fldChar w:fldCharType="separate"/>
      </w:r>
      <w:r>
        <w:t>184</w:t>
      </w:r>
      <w:r>
        <w:fldChar w:fldCharType="end"/>
      </w:r>
    </w:p>
    <w:p w14:paraId="03A71699" w14:textId="43F9F30B" w:rsidR="00011C35" w:rsidRDefault="00011C35">
      <w:pPr>
        <w:pStyle w:val="TOC1"/>
        <w:rPr>
          <w:rFonts w:asciiTheme="minorHAnsi" w:eastAsiaTheme="minorEastAsia" w:hAnsiTheme="minorHAnsi" w:cstheme="minorBidi"/>
          <w:szCs w:val="22"/>
          <w:lang w:eastAsia="en-GB"/>
        </w:rPr>
      </w:pPr>
      <w:r w:rsidRPr="008D6655">
        <w:rPr>
          <w:rFonts w:eastAsiaTheme="minorEastAsia"/>
        </w:rPr>
        <w:t>A.3</w:t>
      </w:r>
      <w:r>
        <w:rPr>
          <w:rFonts w:asciiTheme="minorHAnsi" w:eastAsiaTheme="minorEastAsia" w:hAnsiTheme="minorHAnsi" w:cstheme="minorBidi"/>
          <w:szCs w:val="22"/>
          <w:lang w:eastAsia="en-GB"/>
        </w:rPr>
        <w:tab/>
      </w:r>
      <w:r w:rsidRPr="008D6655">
        <w:rPr>
          <w:rFonts w:eastAsiaTheme="minorEastAsia"/>
        </w:rPr>
        <w:t>IAB-MT Fixed Reference Channels</w:t>
      </w:r>
      <w:r>
        <w:tab/>
      </w:r>
      <w:r>
        <w:fldChar w:fldCharType="begin"/>
      </w:r>
      <w:r>
        <w:instrText xml:space="preserve"> PAGEREF _Toc124152503 \h </w:instrText>
      </w:r>
      <w:r>
        <w:fldChar w:fldCharType="separate"/>
      </w:r>
      <w:r>
        <w:t>184</w:t>
      </w:r>
      <w:r>
        <w:fldChar w:fldCharType="end"/>
      </w:r>
    </w:p>
    <w:p w14:paraId="3C1A9E89" w14:textId="0C6A76D4"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A.3.1</w:t>
      </w:r>
      <w:r>
        <w:rPr>
          <w:rFonts w:asciiTheme="minorHAnsi" w:eastAsiaTheme="minorEastAsia" w:hAnsiTheme="minorHAnsi" w:cstheme="minorBidi"/>
          <w:sz w:val="22"/>
          <w:szCs w:val="22"/>
          <w:lang w:eastAsia="en-GB"/>
        </w:rPr>
        <w:tab/>
      </w:r>
      <w:r w:rsidRPr="008D6655">
        <w:rPr>
          <w:rFonts w:eastAsiaTheme="minorEastAsia"/>
        </w:rPr>
        <w:t>Fixed Reference Channels for PDSCH performance requirements (16QAM)</w:t>
      </w:r>
      <w:r>
        <w:tab/>
      </w:r>
      <w:r>
        <w:fldChar w:fldCharType="begin"/>
      </w:r>
      <w:r>
        <w:instrText xml:space="preserve"> PAGEREF _Toc124152504 \h </w:instrText>
      </w:r>
      <w:r>
        <w:fldChar w:fldCharType="separate"/>
      </w:r>
      <w:r>
        <w:t>184</w:t>
      </w:r>
      <w:r>
        <w:fldChar w:fldCharType="end"/>
      </w:r>
    </w:p>
    <w:p w14:paraId="6440B506" w14:textId="53AE9C85"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A.3.2</w:t>
      </w:r>
      <w:r>
        <w:rPr>
          <w:rFonts w:asciiTheme="minorHAnsi" w:eastAsiaTheme="minorEastAsia" w:hAnsiTheme="minorHAnsi" w:cstheme="minorBidi"/>
          <w:sz w:val="22"/>
          <w:szCs w:val="22"/>
          <w:lang w:eastAsia="en-GB"/>
        </w:rPr>
        <w:tab/>
      </w:r>
      <w:r w:rsidRPr="008D6655">
        <w:rPr>
          <w:rFonts w:eastAsiaTheme="minorEastAsia"/>
        </w:rPr>
        <w:t>Fixed Reference Channels for PDSCH performance requirements (64QAM)</w:t>
      </w:r>
      <w:r>
        <w:tab/>
      </w:r>
      <w:r>
        <w:fldChar w:fldCharType="begin"/>
      </w:r>
      <w:r>
        <w:instrText xml:space="preserve"> PAGEREF _Toc124152505 \h </w:instrText>
      </w:r>
      <w:r>
        <w:fldChar w:fldCharType="separate"/>
      </w:r>
      <w:r>
        <w:t>185</w:t>
      </w:r>
      <w:r>
        <w:fldChar w:fldCharType="end"/>
      </w:r>
    </w:p>
    <w:p w14:paraId="216D9D6B" w14:textId="45F65FBD"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A.3.3</w:t>
      </w:r>
      <w:r>
        <w:rPr>
          <w:rFonts w:asciiTheme="minorHAnsi" w:eastAsiaTheme="minorEastAsia" w:hAnsiTheme="minorHAnsi" w:cstheme="minorBidi"/>
          <w:sz w:val="22"/>
          <w:szCs w:val="22"/>
          <w:lang w:eastAsia="en-GB"/>
        </w:rPr>
        <w:tab/>
      </w:r>
      <w:r w:rsidRPr="008D6655">
        <w:rPr>
          <w:rFonts w:eastAsiaTheme="minorEastAsia"/>
        </w:rPr>
        <w:t>Fixed Reference Channels for PDSCH performance requirements (256QAM)</w:t>
      </w:r>
      <w:r>
        <w:tab/>
      </w:r>
      <w:r>
        <w:fldChar w:fldCharType="begin"/>
      </w:r>
      <w:r>
        <w:instrText xml:space="preserve"> PAGEREF _Toc124152506 \h </w:instrText>
      </w:r>
      <w:r>
        <w:fldChar w:fldCharType="separate"/>
      </w:r>
      <w:r>
        <w:t>185</w:t>
      </w:r>
      <w:r>
        <w:fldChar w:fldCharType="end"/>
      </w:r>
    </w:p>
    <w:p w14:paraId="053CDD7A" w14:textId="465BE78A"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A.3.4</w:t>
      </w:r>
      <w:r>
        <w:rPr>
          <w:rFonts w:asciiTheme="minorHAnsi" w:eastAsiaTheme="minorEastAsia" w:hAnsiTheme="minorHAnsi" w:cstheme="minorBidi"/>
          <w:sz w:val="22"/>
          <w:szCs w:val="22"/>
          <w:lang w:eastAsia="en-GB"/>
        </w:rPr>
        <w:tab/>
      </w:r>
      <w:r w:rsidRPr="008D6655">
        <w:rPr>
          <w:rFonts w:eastAsiaTheme="minorEastAsia"/>
        </w:rPr>
        <w:t>Fixed Reference Channels for PDCCH performance requirements</w:t>
      </w:r>
      <w:r>
        <w:tab/>
      </w:r>
      <w:r>
        <w:fldChar w:fldCharType="begin"/>
      </w:r>
      <w:r>
        <w:instrText xml:space="preserve"> PAGEREF _Toc124152507 \h </w:instrText>
      </w:r>
      <w:r>
        <w:fldChar w:fldCharType="separate"/>
      </w:r>
      <w:r>
        <w:t>186</w:t>
      </w:r>
      <w:r>
        <w:fldChar w:fldCharType="end"/>
      </w:r>
    </w:p>
    <w:p w14:paraId="0B094F5D" w14:textId="74B06631"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A.3.5</w:t>
      </w:r>
      <w:r>
        <w:rPr>
          <w:rFonts w:asciiTheme="minorHAnsi" w:eastAsiaTheme="minorEastAsia" w:hAnsiTheme="minorHAnsi" w:cstheme="minorBidi"/>
          <w:sz w:val="22"/>
          <w:szCs w:val="22"/>
          <w:lang w:eastAsia="en-GB"/>
        </w:rPr>
        <w:tab/>
      </w:r>
      <w:r w:rsidRPr="008D6655">
        <w:rPr>
          <w:rFonts w:eastAsiaTheme="minorEastAsia"/>
        </w:rPr>
        <w:t>Fixed Reference Channels for CSI reporting performance requirements</w:t>
      </w:r>
      <w:r>
        <w:tab/>
      </w:r>
      <w:r>
        <w:fldChar w:fldCharType="begin"/>
      </w:r>
      <w:r>
        <w:instrText xml:space="preserve"> PAGEREF _Toc124152508 \h </w:instrText>
      </w:r>
      <w:r>
        <w:fldChar w:fldCharType="separate"/>
      </w:r>
      <w:r>
        <w:t>186</w:t>
      </w:r>
      <w:r>
        <w:fldChar w:fldCharType="end"/>
      </w:r>
    </w:p>
    <w:p w14:paraId="7F36658B" w14:textId="0EB735AB"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Annex B (normative):  Environmental requirements for the IAB equipment</w:t>
      </w:r>
      <w:r>
        <w:tab/>
      </w:r>
      <w:r>
        <w:fldChar w:fldCharType="begin"/>
      </w:r>
      <w:r>
        <w:instrText xml:space="preserve"> PAGEREF _Toc124152509 \h </w:instrText>
      </w:r>
      <w:r>
        <w:fldChar w:fldCharType="separate"/>
      </w:r>
      <w:r>
        <w:t>188</w:t>
      </w:r>
      <w:r>
        <w:fldChar w:fldCharType="end"/>
      </w:r>
    </w:p>
    <w:p w14:paraId="64E27FA1" w14:textId="4CEF920A" w:rsidR="00011C35" w:rsidRDefault="00011C35">
      <w:pPr>
        <w:pStyle w:val="TOC1"/>
        <w:rPr>
          <w:rFonts w:asciiTheme="minorHAnsi" w:eastAsiaTheme="minorEastAsia" w:hAnsiTheme="minorHAnsi" w:cstheme="minorBidi"/>
          <w:szCs w:val="22"/>
          <w:lang w:eastAsia="en-GB"/>
        </w:rPr>
      </w:pPr>
      <w:r w:rsidRPr="008D6655">
        <w:rPr>
          <w:rFonts w:eastAsiaTheme="minorEastAsia"/>
        </w:rPr>
        <w:t>B.1</w:t>
      </w:r>
      <w:r>
        <w:rPr>
          <w:rFonts w:asciiTheme="minorHAnsi" w:eastAsiaTheme="minorEastAsia" w:hAnsiTheme="minorHAnsi" w:cstheme="minorBidi"/>
          <w:szCs w:val="22"/>
          <w:lang w:eastAsia="en-GB"/>
        </w:rPr>
        <w:tab/>
      </w:r>
      <w:r w:rsidRPr="008D6655">
        <w:rPr>
          <w:rFonts w:eastAsiaTheme="minorEastAsia"/>
        </w:rPr>
        <w:t>General</w:t>
      </w:r>
      <w:r>
        <w:tab/>
      </w:r>
      <w:r>
        <w:fldChar w:fldCharType="begin"/>
      </w:r>
      <w:r>
        <w:instrText xml:space="preserve"> PAGEREF _Toc124152510 \h </w:instrText>
      </w:r>
      <w:r>
        <w:fldChar w:fldCharType="separate"/>
      </w:r>
      <w:r>
        <w:t>188</w:t>
      </w:r>
      <w:r>
        <w:fldChar w:fldCharType="end"/>
      </w:r>
    </w:p>
    <w:p w14:paraId="60472053" w14:textId="6E800AFD" w:rsidR="00011C35" w:rsidRDefault="00011C35">
      <w:pPr>
        <w:pStyle w:val="TOC1"/>
        <w:rPr>
          <w:rFonts w:asciiTheme="minorHAnsi" w:eastAsiaTheme="minorEastAsia" w:hAnsiTheme="minorHAnsi" w:cstheme="minorBidi"/>
          <w:szCs w:val="22"/>
          <w:lang w:eastAsia="en-GB"/>
        </w:rPr>
      </w:pPr>
      <w:r w:rsidRPr="008D6655">
        <w:rPr>
          <w:rFonts w:eastAsiaTheme="minorEastAsia"/>
        </w:rPr>
        <w:t>B.2</w:t>
      </w:r>
      <w:r>
        <w:rPr>
          <w:rFonts w:asciiTheme="minorHAnsi" w:eastAsiaTheme="minorEastAsia" w:hAnsiTheme="minorHAnsi" w:cstheme="minorBidi"/>
          <w:szCs w:val="22"/>
          <w:lang w:eastAsia="en-GB"/>
        </w:rPr>
        <w:tab/>
      </w:r>
      <w:r w:rsidRPr="008D6655">
        <w:rPr>
          <w:rFonts w:eastAsiaTheme="minorEastAsia"/>
        </w:rPr>
        <w:t>Normal test environment</w:t>
      </w:r>
      <w:r>
        <w:tab/>
      </w:r>
      <w:r>
        <w:fldChar w:fldCharType="begin"/>
      </w:r>
      <w:r>
        <w:instrText xml:space="preserve"> PAGEREF _Toc124152511 \h </w:instrText>
      </w:r>
      <w:r>
        <w:fldChar w:fldCharType="separate"/>
      </w:r>
      <w:r>
        <w:t>188</w:t>
      </w:r>
      <w:r>
        <w:fldChar w:fldCharType="end"/>
      </w:r>
    </w:p>
    <w:p w14:paraId="23AFEC04" w14:textId="51CA3F00" w:rsidR="00011C35" w:rsidRDefault="00011C35">
      <w:pPr>
        <w:pStyle w:val="TOC1"/>
        <w:rPr>
          <w:rFonts w:asciiTheme="minorHAnsi" w:eastAsiaTheme="minorEastAsia" w:hAnsiTheme="minorHAnsi" w:cstheme="minorBidi"/>
          <w:szCs w:val="22"/>
          <w:lang w:eastAsia="en-GB"/>
        </w:rPr>
      </w:pPr>
      <w:r w:rsidRPr="008D6655">
        <w:rPr>
          <w:rFonts w:eastAsiaTheme="minorEastAsia"/>
        </w:rPr>
        <w:t>B.3</w:t>
      </w:r>
      <w:r>
        <w:rPr>
          <w:rFonts w:asciiTheme="minorHAnsi" w:eastAsiaTheme="minorEastAsia" w:hAnsiTheme="minorHAnsi" w:cstheme="minorBidi"/>
          <w:szCs w:val="22"/>
          <w:lang w:eastAsia="en-GB"/>
        </w:rPr>
        <w:tab/>
      </w:r>
      <w:r w:rsidRPr="008D6655">
        <w:rPr>
          <w:rFonts w:eastAsiaTheme="minorEastAsia"/>
        </w:rPr>
        <w:t>Extreme test environment</w:t>
      </w:r>
      <w:r>
        <w:tab/>
      </w:r>
      <w:r>
        <w:fldChar w:fldCharType="begin"/>
      </w:r>
      <w:r>
        <w:instrText xml:space="preserve"> PAGEREF _Toc124152512 \h </w:instrText>
      </w:r>
      <w:r>
        <w:fldChar w:fldCharType="separate"/>
      </w:r>
      <w:r>
        <w:t>188</w:t>
      </w:r>
      <w:r>
        <w:fldChar w:fldCharType="end"/>
      </w:r>
    </w:p>
    <w:p w14:paraId="2EFE2374" w14:textId="6AC7D027"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B.3.1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_Toc124152513 \h </w:instrText>
      </w:r>
      <w:r>
        <w:fldChar w:fldCharType="separate"/>
      </w:r>
      <w:r>
        <w:t>188</w:t>
      </w:r>
      <w:r>
        <w:fldChar w:fldCharType="end"/>
      </w:r>
    </w:p>
    <w:p w14:paraId="66A2F659" w14:textId="197BCE7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B.3.2</w:t>
      </w:r>
      <w:r>
        <w:rPr>
          <w:rFonts w:asciiTheme="minorHAnsi" w:eastAsiaTheme="minorEastAsia" w:hAnsiTheme="minorHAnsi" w:cstheme="minorBidi"/>
          <w:sz w:val="22"/>
          <w:szCs w:val="22"/>
          <w:lang w:eastAsia="en-GB"/>
        </w:rPr>
        <w:tab/>
      </w:r>
      <w:r w:rsidRPr="008D6655">
        <w:rPr>
          <w:rFonts w:eastAsiaTheme="minorEastAsia"/>
        </w:rPr>
        <w:t>Extreme temperature</w:t>
      </w:r>
      <w:r>
        <w:tab/>
      </w:r>
      <w:r>
        <w:fldChar w:fldCharType="begin"/>
      </w:r>
      <w:r>
        <w:instrText xml:space="preserve"> PAGEREF _Toc124152514 \h </w:instrText>
      </w:r>
      <w:r>
        <w:fldChar w:fldCharType="separate"/>
      </w:r>
      <w:r>
        <w:t>188</w:t>
      </w:r>
      <w:r>
        <w:fldChar w:fldCharType="end"/>
      </w:r>
    </w:p>
    <w:p w14:paraId="14D1B30A" w14:textId="0164A29D" w:rsidR="00011C35" w:rsidRDefault="00011C35">
      <w:pPr>
        <w:pStyle w:val="TOC1"/>
        <w:rPr>
          <w:rFonts w:asciiTheme="minorHAnsi" w:eastAsiaTheme="minorEastAsia" w:hAnsiTheme="minorHAnsi" w:cstheme="minorBidi"/>
          <w:szCs w:val="22"/>
          <w:lang w:eastAsia="en-GB"/>
        </w:rPr>
      </w:pPr>
      <w:r w:rsidRPr="008D6655">
        <w:rPr>
          <w:rFonts w:eastAsiaTheme="minorEastAsia"/>
        </w:rPr>
        <w:t>B.4</w:t>
      </w:r>
      <w:r>
        <w:rPr>
          <w:rFonts w:asciiTheme="minorHAnsi" w:eastAsiaTheme="minorEastAsia" w:hAnsiTheme="minorHAnsi" w:cstheme="minorBidi"/>
          <w:szCs w:val="22"/>
          <w:lang w:eastAsia="en-GB"/>
        </w:rPr>
        <w:tab/>
      </w:r>
      <w:r w:rsidRPr="008D6655">
        <w:rPr>
          <w:rFonts w:eastAsiaTheme="minorEastAsia"/>
        </w:rPr>
        <w:t>Vibration</w:t>
      </w:r>
      <w:r>
        <w:tab/>
      </w:r>
      <w:r>
        <w:fldChar w:fldCharType="begin"/>
      </w:r>
      <w:r>
        <w:instrText xml:space="preserve"> PAGEREF _Toc124152515 \h </w:instrText>
      </w:r>
      <w:r>
        <w:fldChar w:fldCharType="separate"/>
      </w:r>
      <w:r>
        <w:t>189</w:t>
      </w:r>
      <w:r>
        <w:fldChar w:fldCharType="end"/>
      </w:r>
    </w:p>
    <w:p w14:paraId="4BCE4007" w14:textId="06274F86" w:rsidR="00011C35" w:rsidRDefault="00011C35">
      <w:pPr>
        <w:pStyle w:val="TOC1"/>
        <w:rPr>
          <w:rFonts w:asciiTheme="minorHAnsi" w:eastAsiaTheme="minorEastAsia" w:hAnsiTheme="minorHAnsi" w:cstheme="minorBidi"/>
          <w:szCs w:val="22"/>
          <w:lang w:eastAsia="en-GB"/>
        </w:rPr>
      </w:pPr>
      <w:r w:rsidRPr="008D6655">
        <w:rPr>
          <w:rFonts w:eastAsiaTheme="minorEastAsia"/>
        </w:rPr>
        <w:t>B.5</w:t>
      </w:r>
      <w:r>
        <w:rPr>
          <w:rFonts w:asciiTheme="minorHAnsi" w:eastAsiaTheme="minorEastAsia" w:hAnsiTheme="minorHAnsi" w:cstheme="minorBidi"/>
          <w:szCs w:val="22"/>
          <w:lang w:eastAsia="en-GB"/>
        </w:rPr>
        <w:tab/>
      </w:r>
      <w:r w:rsidRPr="008D6655">
        <w:rPr>
          <w:rFonts w:eastAsiaTheme="minorEastAsia"/>
        </w:rPr>
        <w:t>Power supply</w:t>
      </w:r>
      <w:r>
        <w:tab/>
      </w:r>
      <w:r>
        <w:fldChar w:fldCharType="begin"/>
      </w:r>
      <w:r>
        <w:instrText xml:space="preserve"> PAGEREF _Toc124152516 \h </w:instrText>
      </w:r>
      <w:r>
        <w:fldChar w:fldCharType="separate"/>
      </w:r>
      <w:r>
        <w:t>189</w:t>
      </w:r>
      <w:r>
        <w:fldChar w:fldCharType="end"/>
      </w:r>
    </w:p>
    <w:p w14:paraId="427B2BA1" w14:textId="2E889256" w:rsidR="00011C35" w:rsidRDefault="00011C35">
      <w:pPr>
        <w:pStyle w:val="TOC1"/>
        <w:rPr>
          <w:rFonts w:asciiTheme="minorHAnsi" w:eastAsiaTheme="minorEastAsia" w:hAnsiTheme="minorHAnsi" w:cstheme="minorBidi"/>
          <w:szCs w:val="22"/>
          <w:lang w:eastAsia="en-GB"/>
        </w:rPr>
      </w:pPr>
      <w:r w:rsidRPr="008D6655">
        <w:rPr>
          <w:rFonts w:eastAsiaTheme="minorEastAsia"/>
          <w:lang w:eastAsia="sv-SE"/>
        </w:rPr>
        <w:t>B.6</w:t>
      </w:r>
      <w:r>
        <w:rPr>
          <w:rFonts w:asciiTheme="minorHAnsi" w:eastAsiaTheme="minorEastAsia" w:hAnsiTheme="minorHAnsi" w:cstheme="minorBidi"/>
          <w:szCs w:val="22"/>
          <w:lang w:eastAsia="en-GB"/>
        </w:rPr>
        <w:tab/>
      </w:r>
      <w:r w:rsidRPr="008D6655">
        <w:rPr>
          <w:rFonts w:eastAsiaTheme="minorEastAsia"/>
          <w:lang w:eastAsia="sv-SE"/>
        </w:rPr>
        <w:t>Measurement of test environments</w:t>
      </w:r>
      <w:r>
        <w:tab/>
      </w:r>
      <w:r>
        <w:fldChar w:fldCharType="begin"/>
      </w:r>
      <w:r>
        <w:instrText xml:space="preserve"> PAGEREF _Toc124152517 \h </w:instrText>
      </w:r>
      <w:r>
        <w:fldChar w:fldCharType="separate"/>
      </w:r>
      <w:r>
        <w:t>189</w:t>
      </w:r>
      <w:r>
        <w:fldChar w:fldCharType="end"/>
      </w:r>
    </w:p>
    <w:p w14:paraId="0A458639" w14:textId="31B6379F"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Annex C (informative): Test tolerances and derivation of test requirements</w:t>
      </w:r>
      <w:r>
        <w:tab/>
      </w:r>
      <w:r>
        <w:fldChar w:fldCharType="begin"/>
      </w:r>
      <w:r>
        <w:instrText xml:space="preserve"> PAGEREF _Toc124152518 \h </w:instrText>
      </w:r>
      <w:r>
        <w:fldChar w:fldCharType="separate"/>
      </w:r>
      <w:r>
        <w:t>191</w:t>
      </w:r>
      <w:r>
        <w:fldChar w:fldCharType="end"/>
      </w:r>
    </w:p>
    <w:p w14:paraId="283AFE2B" w14:textId="4703ADC8" w:rsidR="00011C35" w:rsidRDefault="00011C35">
      <w:pPr>
        <w:pStyle w:val="TOC1"/>
        <w:rPr>
          <w:rFonts w:asciiTheme="minorHAnsi" w:eastAsiaTheme="minorEastAsia" w:hAnsiTheme="minorHAnsi" w:cstheme="minorBidi"/>
          <w:szCs w:val="22"/>
          <w:lang w:eastAsia="en-GB"/>
        </w:rPr>
      </w:pPr>
      <w:r w:rsidRPr="008D6655">
        <w:rPr>
          <w:rFonts w:eastAsiaTheme="minorEastAsia"/>
        </w:rPr>
        <w:t>C.1</w:t>
      </w:r>
      <w:r>
        <w:rPr>
          <w:rFonts w:asciiTheme="minorHAnsi" w:eastAsiaTheme="minorEastAsia" w:hAnsiTheme="minorHAnsi" w:cstheme="minorBidi"/>
          <w:szCs w:val="22"/>
          <w:lang w:eastAsia="en-GB"/>
        </w:rPr>
        <w:tab/>
      </w:r>
      <w:r w:rsidRPr="008D6655">
        <w:rPr>
          <w:rFonts w:eastAsiaTheme="minorEastAsia"/>
          <w:lang w:eastAsia="sv-SE"/>
        </w:rPr>
        <w:t>Measurement of t</w:t>
      </w:r>
      <w:r w:rsidRPr="008D6655">
        <w:rPr>
          <w:rFonts w:eastAsiaTheme="minorEastAsia"/>
        </w:rPr>
        <w:t>ransmitter</w:t>
      </w:r>
      <w:r>
        <w:tab/>
      </w:r>
      <w:r>
        <w:fldChar w:fldCharType="begin"/>
      </w:r>
      <w:r>
        <w:instrText xml:space="preserve"> PAGEREF _Toc124152519 \h </w:instrText>
      </w:r>
      <w:r>
        <w:fldChar w:fldCharType="separate"/>
      </w:r>
      <w:r>
        <w:t>191</w:t>
      </w:r>
      <w:r>
        <w:fldChar w:fldCharType="end"/>
      </w:r>
    </w:p>
    <w:p w14:paraId="7A3579B4" w14:textId="3C1A1971" w:rsidR="00011C35" w:rsidRDefault="00011C35">
      <w:pPr>
        <w:pStyle w:val="TOC1"/>
        <w:rPr>
          <w:rFonts w:asciiTheme="minorHAnsi" w:eastAsiaTheme="minorEastAsia" w:hAnsiTheme="minorHAnsi" w:cstheme="minorBidi"/>
          <w:szCs w:val="22"/>
          <w:lang w:eastAsia="en-GB"/>
        </w:rPr>
      </w:pPr>
      <w:r w:rsidRPr="008D6655">
        <w:rPr>
          <w:rFonts w:eastAsiaTheme="minorEastAsia"/>
          <w:lang w:eastAsia="ja-JP"/>
        </w:rPr>
        <w:t>C.2</w:t>
      </w:r>
      <w:r>
        <w:rPr>
          <w:rFonts w:asciiTheme="minorHAnsi" w:eastAsiaTheme="minorEastAsia" w:hAnsiTheme="minorHAnsi" w:cstheme="minorBidi"/>
          <w:szCs w:val="22"/>
          <w:lang w:eastAsia="en-GB"/>
        </w:rPr>
        <w:tab/>
      </w:r>
      <w:r w:rsidRPr="008D6655">
        <w:rPr>
          <w:rFonts w:eastAsiaTheme="minorEastAsia"/>
          <w:lang w:eastAsia="sv-SE"/>
        </w:rPr>
        <w:t>Measurement of receiv</w:t>
      </w:r>
      <w:r w:rsidRPr="008D6655">
        <w:rPr>
          <w:rFonts w:eastAsiaTheme="minorEastAsia"/>
          <w:lang w:eastAsia="ja-JP"/>
        </w:rPr>
        <w:t>er</w:t>
      </w:r>
      <w:r>
        <w:tab/>
      </w:r>
      <w:r>
        <w:fldChar w:fldCharType="begin"/>
      </w:r>
      <w:r>
        <w:instrText xml:space="preserve"> PAGEREF _Toc124152520 \h </w:instrText>
      </w:r>
      <w:r>
        <w:fldChar w:fldCharType="separate"/>
      </w:r>
      <w:r>
        <w:t>193</w:t>
      </w:r>
      <w:r>
        <w:fldChar w:fldCharType="end"/>
      </w:r>
    </w:p>
    <w:p w14:paraId="708AF688" w14:textId="20B41A10" w:rsidR="00011C35" w:rsidRDefault="00011C35">
      <w:pPr>
        <w:pStyle w:val="TOC1"/>
        <w:rPr>
          <w:rFonts w:asciiTheme="minorHAnsi" w:eastAsiaTheme="minorEastAsia" w:hAnsiTheme="minorHAnsi" w:cstheme="minorBidi"/>
          <w:szCs w:val="22"/>
          <w:lang w:eastAsia="en-GB"/>
        </w:rPr>
      </w:pPr>
      <w:r w:rsidRPr="008D6655">
        <w:rPr>
          <w:rFonts w:eastAsiaTheme="minorEastAsia"/>
          <w:lang w:eastAsia="ja-JP"/>
        </w:rPr>
        <w:t>C.</w:t>
      </w:r>
      <w:r w:rsidRPr="008D6655">
        <w:rPr>
          <w:rFonts w:eastAsiaTheme="minorEastAsia"/>
        </w:rPr>
        <w:t>3</w:t>
      </w:r>
      <w:r>
        <w:rPr>
          <w:rFonts w:asciiTheme="minorHAnsi" w:eastAsiaTheme="minorEastAsia" w:hAnsiTheme="minorHAnsi" w:cstheme="minorBidi"/>
          <w:szCs w:val="22"/>
          <w:lang w:eastAsia="en-GB"/>
        </w:rPr>
        <w:tab/>
      </w:r>
      <w:r w:rsidRPr="008D6655">
        <w:rPr>
          <w:rFonts w:eastAsiaTheme="minorEastAsia"/>
          <w:lang w:eastAsia="sv-SE"/>
        </w:rPr>
        <w:t>Measurement of performance requirements</w:t>
      </w:r>
      <w:r>
        <w:tab/>
      </w:r>
      <w:r>
        <w:fldChar w:fldCharType="begin"/>
      </w:r>
      <w:r>
        <w:instrText xml:space="preserve"> PAGEREF _Toc124152521 \h </w:instrText>
      </w:r>
      <w:r>
        <w:fldChar w:fldCharType="separate"/>
      </w:r>
      <w:r>
        <w:t>194</w:t>
      </w:r>
      <w:r>
        <w:fldChar w:fldCharType="end"/>
      </w:r>
    </w:p>
    <w:p w14:paraId="1E20C142" w14:textId="22B53CCC" w:rsidR="00011C35" w:rsidRDefault="00011C35">
      <w:pPr>
        <w:pStyle w:val="TOC2"/>
        <w:rPr>
          <w:rFonts w:asciiTheme="minorHAnsi" w:eastAsiaTheme="minorEastAsia" w:hAnsiTheme="minorHAnsi" w:cstheme="minorBidi"/>
          <w:sz w:val="22"/>
          <w:szCs w:val="22"/>
          <w:lang w:eastAsia="en-GB"/>
        </w:rPr>
      </w:pPr>
      <w:r w:rsidRPr="008D6655">
        <w:rPr>
          <w:rFonts w:eastAsiaTheme="minorEastAsia"/>
          <w:lang w:eastAsia="sv-SE"/>
        </w:rPr>
        <w:t>C.3.1</w:t>
      </w:r>
      <w:r>
        <w:rPr>
          <w:rFonts w:asciiTheme="minorHAnsi" w:eastAsiaTheme="minorEastAsia" w:hAnsiTheme="minorHAnsi" w:cstheme="minorBidi"/>
          <w:sz w:val="22"/>
          <w:szCs w:val="22"/>
          <w:lang w:eastAsia="en-GB"/>
        </w:rPr>
        <w:tab/>
      </w:r>
      <w:r w:rsidRPr="008D6655">
        <w:rPr>
          <w:rFonts w:eastAsiaTheme="minorEastAsia"/>
          <w:lang w:eastAsia="sv-SE"/>
        </w:rPr>
        <w:t>List IAB-DU TTs</w:t>
      </w:r>
      <w:r>
        <w:tab/>
      </w:r>
      <w:r>
        <w:fldChar w:fldCharType="begin"/>
      </w:r>
      <w:r>
        <w:instrText xml:space="preserve"> PAGEREF _Toc124152522 \h </w:instrText>
      </w:r>
      <w:r>
        <w:fldChar w:fldCharType="separate"/>
      </w:r>
      <w:r>
        <w:t>194</w:t>
      </w:r>
      <w:r>
        <w:fldChar w:fldCharType="end"/>
      </w:r>
    </w:p>
    <w:p w14:paraId="69A2D292" w14:textId="789AA8AD" w:rsidR="00011C35" w:rsidRDefault="00011C35">
      <w:pPr>
        <w:pStyle w:val="TOC2"/>
        <w:rPr>
          <w:rFonts w:asciiTheme="minorHAnsi" w:eastAsiaTheme="minorEastAsia" w:hAnsiTheme="minorHAnsi" w:cstheme="minorBidi"/>
          <w:sz w:val="22"/>
          <w:szCs w:val="22"/>
          <w:lang w:eastAsia="en-GB"/>
        </w:rPr>
      </w:pPr>
      <w:r w:rsidRPr="008D6655">
        <w:rPr>
          <w:rFonts w:eastAsiaTheme="minorEastAsia"/>
          <w:lang w:eastAsia="sv-SE"/>
        </w:rPr>
        <w:t>C.3.2</w:t>
      </w:r>
      <w:r>
        <w:rPr>
          <w:rFonts w:asciiTheme="minorHAnsi" w:eastAsiaTheme="minorEastAsia" w:hAnsiTheme="minorHAnsi" w:cstheme="minorBidi"/>
          <w:sz w:val="22"/>
          <w:szCs w:val="22"/>
          <w:lang w:eastAsia="en-GB"/>
        </w:rPr>
        <w:tab/>
      </w:r>
      <w:r w:rsidRPr="008D6655">
        <w:rPr>
          <w:rFonts w:eastAsiaTheme="minorEastAsia"/>
          <w:lang w:eastAsia="sv-SE"/>
        </w:rPr>
        <w:t>List IAB-MT TTs</w:t>
      </w:r>
      <w:r>
        <w:tab/>
      </w:r>
      <w:r>
        <w:fldChar w:fldCharType="begin"/>
      </w:r>
      <w:r>
        <w:instrText xml:space="preserve"> PAGEREF _Toc124152523 \h </w:instrText>
      </w:r>
      <w:r>
        <w:fldChar w:fldCharType="separate"/>
      </w:r>
      <w:r>
        <w:t>194</w:t>
      </w:r>
      <w:r>
        <w:fldChar w:fldCharType="end"/>
      </w:r>
    </w:p>
    <w:p w14:paraId="267523D3" w14:textId="22EBFAFA"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Annex D (informative): Measurement system set-up</w:t>
      </w:r>
      <w:r>
        <w:tab/>
      </w:r>
      <w:r>
        <w:fldChar w:fldCharType="begin"/>
      </w:r>
      <w:r>
        <w:instrText xml:space="preserve"> PAGEREF _Toc124152524 \h </w:instrText>
      </w:r>
      <w:r>
        <w:fldChar w:fldCharType="separate"/>
      </w:r>
      <w:r>
        <w:t>195</w:t>
      </w:r>
      <w:r>
        <w:fldChar w:fldCharType="end"/>
      </w:r>
    </w:p>
    <w:p w14:paraId="76EC27FF" w14:textId="717A01AC" w:rsidR="00011C35" w:rsidRDefault="00011C35">
      <w:pPr>
        <w:pStyle w:val="TOC1"/>
        <w:rPr>
          <w:rFonts w:asciiTheme="minorHAnsi" w:eastAsiaTheme="minorEastAsia" w:hAnsiTheme="minorHAnsi" w:cstheme="minorBidi"/>
          <w:szCs w:val="22"/>
          <w:lang w:eastAsia="en-GB"/>
        </w:rPr>
      </w:pPr>
      <w:r w:rsidRPr="008D6655">
        <w:rPr>
          <w:rFonts w:eastAsiaTheme="minorEastAsia"/>
        </w:rPr>
        <w:t>D.1</w:t>
      </w:r>
      <w:r>
        <w:rPr>
          <w:rFonts w:asciiTheme="minorHAnsi" w:eastAsiaTheme="minorEastAsia" w:hAnsiTheme="minorHAnsi" w:cstheme="minorBidi"/>
          <w:szCs w:val="22"/>
          <w:lang w:eastAsia="en-GB"/>
        </w:rPr>
        <w:tab/>
      </w:r>
      <w:r w:rsidRPr="008D6655">
        <w:rPr>
          <w:rFonts w:eastAsiaTheme="minorEastAsia"/>
          <w:i/>
        </w:rPr>
        <w:t>IAB type 1-H</w:t>
      </w:r>
      <w:r w:rsidRPr="008D6655">
        <w:rPr>
          <w:rFonts w:eastAsiaTheme="minorEastAsia"/>
        </w:rPr>
        <w:t xml:space="preserve"> transmitter</w:t>
      </w:r>
      <w:r>
        <w:tab/>
      </w:r>
      <w:r>
        <w:fldChar w:fldCharType="begin"/>
      </w:r>
      <w:r>
        <w:instrText xml:space="preserve"> PAGEREF _Toc124152525 \h </w:instrText>
      </w:r>
      <w:r>
        <w:fldChar w:fldCharType="separate"/>
      </w:r>
      <w:r>
        <w:t>195</w:t>
      </w:r>
      <w:r>
        <w:fldChar w:fldCharType="end"/>
      </w:r>
    </w:p>
    <w:p w14:paraId="5CC75360" w14:textId="6A03E2B6"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D.1.1</w:t>
      </w:r>
      <w:r>
        <w:rPr>
          <w:rFonts w:asciiTheme="minorHAnsi" w:eastAsiaTheme="minorEastAsia" w:hAnsiTheme="minorHAnsi" w:cstheme="minorBidi"/>
          <w:sz w:val="22"/>
          <w:szCs w:val="22"/>
          <w:lang w:eastAsia="en-GB"/>
        </w:rPr>
        <w:tab/>
      </w:r>
      <w:r w:rsidRPr="008D6655">
        <w:rPr>
          <w:rFonts w:eastAsiaTheme="minorEastAsia"/>
        </w:rPr>
        <w:t>IAB output power, output power dynamics, transmitter ON/OFF power, frequency error, EVM, unwanted emissions for IAB type 1-H</w:t>
      </w:r>
      <w:r>
        <w:tab/>
      </w:r>
      <w:r>
        <w:fldChar w:fldCharType="begin"/>
      </w:r>
      <w:r>
        <w:instrText xml:space="preserve"> PAGEREF _Toc124152526 \h </w:instrText>
      </w:r>
      <w:r>
        <w:fldChar w:fldCharType="separate"/>
      </w:r>
      <w:r>
        <w:t>195</w:t>
      </w:r>
      <w:r>
        <w:fldChar w:fldCharType="end"/>
      </w:r>
    </w:p>
    <w:p w14:paraId="65D67FE3" w14:textId="2102F4E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D.1.2</w:t>
      </w:r>
      <w:r>
        <w:rPr>
          <w:rFonts w:asciiTheme="minorHAnsi" w:eastAsiaTheme="minorEastAsia" w:hAnsiTheme="minorHAnsi" w:cstheme="minorBidi"/>
          <w:sz w:val="22"/>
          <w:szCs w:val="22"/>
          <w:lang w:eastAsia="en-GB"/>
        </w:rPr>
        <w:tab/>
      </w:r>
      <w:r w:rsidRPr="008D6655">
        <w:rPr>
          <w:rFonts w:eastAsiaTheme="minorEastAsia"/>
        </w:rPr>
        <w:t>Transmitter intermodulation for IAB type 1-H</w:t>
      </w:r>
      <w:r>
        <w:tab/>
      </w:r>
      <w:r>
        <w:fldChar w:fldCharType="begin"/>
      </w:r>
      <w:r>
        <w:instrText xml:space="preserve"> PAGEREF _Toc124152527 \h </w:instrText>
      </w:r>
      <w:r>
        <w:fldChar w:fldCharType="separate"/>
      </w:r>
      <w:r>
        <w:t>196</w:t>
      </w:r>
      <w:r>
        <w:fldChar w:fldCharType="end"/>
      </w:r>
    </w:p>
    <w:p w14:paraId="70F50486" w14:textId="783921A3"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D.1.3</w:t>
      </w:r>
      <w:r>
        <w:rPr>
          <w:rFonts w:asciiTheme="minorHAnsi" w:eastAsiaTheme="minorEastAsia" w:hAnsiTheme="minorHAnsi" w:cstheme="minorBidi"/>
          <w:sz w:val="22"/>
          <w:szCs w:val="22"/>
          <w:lang w:eastAsia="en-GB"/>
        </w:rPr>
        <w:tab/>
      </w:r>
      <w:r w:rsidRPr="008D6655">
        <w:rPr>
          <w:rFonts w:eastAsiaTheme="minorEastAsia"/>
        </w:rPr>
        <w:t>Transmitter spurious emissions for IAB type 1-H</w:t>
      </w:r>
      <w:r>
        <w:tab/>
      </w:r>
      <w:r>
        <w:fldChar w:fldCharType="begin"/>
      </w:r>
      <w:r>
        <w:instrText xml:space="preserve"> PAGEREF _Toc124152528 \h </w:instrText>
      </w:r>
      <w:r>
        <w:fldChar w:fldCharType="separate"/>
      </w:r>
      <w:r>
        <w:t>197</w:t>
      </w:r>
      <w:r>
        <w:fldChar w:fldCharType="end"/>
      </w:r>
    </w:p>
    <w:p w14:paraId="02BB7973" w14:textId="6F623963"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D.1.4</w:t>
      </w:r>
      <w:r>
        <w:rPr>
          <w:rFonts w:asciiTheme="minorHAnsi" w:eastAsiaTheme="minorEastAsia" w:hAnsiTheme="minorHAnsi" w:cstheme="minorBidi"/>
          <w:sz w:val="22"/>
          <w:szCs w:val="22"/>
          <w:lang w:eastAsia="en-GB"/>
        </w:rPr>
        <w:tab/>
      </w:r>
      <w:r w:rsidRPr="008D6655">
        <w:rPr>
          <w:rFonts w:eastAsiaTheme="minorEastAsia"/>
        </w:rPr>
        <w:t xml:space="preserve">Time alignment error for </w:t>
      </w:r>
      <w:r w:rsidRPr="008D6655">
        <w:rPr>
          <w:rFonts w:eastAsiaTheme="minorEastAsia"/>
          <w:i/>
        </w:rPr>
        <w:t>IAB-DU</w:t>
      </w:r>
      <w:r>
        <w:tab/>
      </w:r>
      <w:r>
        <w:fldChar w:fldCharType="begin"/>
      </w:r>
      <w:r>
        <w:instrText xml:space="preserve"> PAGEREF _Toc124152529 \h </w:instrText>
      </w:r>
      <w:r>
        <w:fldChar w:fldCharType="separate"/>
      </w:r>
      <w:r>
        <w:t>198</w:t>
      </w:r>
      <w:r>
        <w:fldChar w:fldCharType="end"/>
      </w:r>
    </w:p>
    <w:p w14:paraId="6D2EF27D" w14:textId="517A4906" w:rsidR="00011C35" w:rsidRDefault="00011C35">
      <w:pPr>
        <w:pStyle w:val="TOC1"/>
        <w:rPr>
          <w:rFonts w:asciiTheme="minorHAnsi" w:eastAsiaTheme="minorEastAsia" w:hAnsiTheme="minorHAnsi" w:cstheme="minorBidi"/>
          <w:szCs w:val="22"/>
          <w:lang w:eastAsia="en-GB"/>
        </w:rPr>
      </w:pPr>
      <w:r w:rsidRPr="008D6655">
        <w:rPr>
          <w:rFonts w:eastAsiaTheme="minorEastAsia"/>
        </w:rPr>
        <w:t>D.2</w:t>
      </w:r>
      <w:r>
        <w:rPr>
          <w:rFonts w:asciiTheme="minorHAnsi" w:eastAsiaTheme="minorEastAsia" w:hAnsiTheme="minorHAnsi" w:cstheme="minorBidi"/>
          <w:szCs w:val="22"/>
          <w:lang w:eastAsia="en-GB"/>
        </w:rPr>
        <w:tab/>
      </w:r>
      <w:r w:rsidRPr="008D6655">
        <w:rPr>
          <w:rFonts w:eastAsiaTheme="minorEastAsia"/>
        </w:rPr>
        <w:t>IAB type 1-H receiver</w:t>
      </w:r>
      <w:r>
        <w:tab/>
      </w:r>
      <w:r>
        <w:fldChar w:fldCharType="begin"/>
      </w:r>
      <w:r>
        <w:instrText xml:space="preserve"> PAGEREF _Toc124152530 \h </w:instrText>
      </w:r>
      <w:r>
        <w:fldChar w:fldCharType="separate"/>
      </w:r>
      <w:r>
        <w:t>199</w:t>
      </w:r>
      <w:r>
        <w:fldChar w:fldCharType="end"/>
      </w:r>
    </w:p>
    <w:p w14:paraId="3D198AB7" w14:textId="40BFEC6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D.2.1</w:t>
      </w:r>
      <w:r>
        <w:rPr>
          <w:rFonts w:asciiTheme="minorHAnsi" w:eastAsiaTheme="minorEastAsia" w:hAnsiTheme="minorHAnsi" w:cstheme="minorBidi"/>
          <w:sz w:val="22"/>
          <w:szCs w:val="22"/>
          <w:lang w:eastAsia="en-GB"/>
        </w:rPr>
        <w:tab/>
      </w:r>
      <w:r w:rsidRPr="008D6655">
        <w:rPr>
          <w:rFonts w:eastAsiaTheme="minorEastAsia"/>
        </w:rPr>
        <w:t>Reference sensitivity level for IAB type 1-H</w:t>
      </w:r>
      <w:r>
        <w:tab/>
      </w:r>
      <w:r>
        <w:fldChar w:fldCharType="begin"/>
      </w:r>
      <w:r>
        <w:instrText xml:space="preserve"> PAGEREF _Toc124152531 \h </w:instrText>
      </w:r>
      <w:r>
        <w:fldChar w:fldCharType="separate"/>
      </w:r>
      <w:r>
        <w:t>199</w:t>
      </w:r>
      <w:r>
        <w:fldChar w:fldCharType="end"/>
      </w:r>
    </w:p>
    <w:p w14:paraId="17EB6F37" w14:textId="0ADD6EEB"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D.2.2</w:t>
      </w:r>
      <w:r>
        <w:rPr>
          <w:rFonts w:asciiTheme="minorHAnsi" w:eastAsiaTheme="minorEastAsia" w:hAnsiTheme="minorHAnsi" w:cstheme="minorBidi"/>
          <w:sz w:val="22"/>
          <w:szCs w:val="22"/>
          <w:lang w:eastAsia="en-GB"/>
        </w:rPr>
        <w:tab/>
      </w:r>
      <w:r w:rsidRPr="008D6655">
        <w:rPr>
          <w:rFonts w:eastAsiaTheme="minorEastAsia"/>
        </w:rPr>
        <w:t>Receiver dynamic range for IAB type 1-H</w:t>
      </w:r>
      <w:r>
        <w:tab/>
      </w:r>
      <w:r>
        <w:fldChar w:fldCharType="begin"/>
      </w:r>
      <w:r>
        <w:instrText xml:space="preserve"> PAGEREF _Toc124152532 \h </w:instrText>
      </w:r>
      <w:r>
        <w:fldChar w:fldCharType="separate"/>
      </w:r>
      <w:r>
        <w:t>199</w:t>
      </w:r>
      <w:r>
        <w:fldChar w:fldCharType="end"/>
      </w:r>
    </w:p>
    <w:p w14:paraId="3E165790" w14:textId="0903068A"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D.2.3</w:t>
      </w:r>
      <w:r>
        <w:rPr>
          <w:rFonts w:asciiTheme="minorHAnsi" w:eastAsiaTheme="minorEastAsia" w:hAnsiTheme="minorHAnsi" w:cstheme="minorBidi"/>
          <w:sz w:val="22"/>
          <w:szCs w:val="22"/>
          <w:lang w:eastAsia="en-GB"/>
        </w:rPr>
        <w:tab/>
      </w:r>
      <w:r w:rsidRPr="008D6655">
        <w:rPr>
          <w:rFonts w:eastAsiaTheme="minorEastAsia"/>
        </w:rPr>
        <w:t>Receiver adjacent channel selectivity and narrowband blocking for IAB type 1-H</w:t>
      </w:r>
      <w:r>
        <w:tab/>
      </w:r>
      <w:r>
        <w:fldChar w:fldCharType="begin"/>
      </w:r>
      <w:r>
        <w:instrText xml:space="preserve"> PAGEREF _Toc124152533 \h </w:instrText>
      </w:r>
      <w:r>
        <w:fldChar w:fldCharType="separate"/>
      </w:r>
      <w:r>
        <w:t>200</w:t>
      </w:r>
      <w:r>
        <w:fldChar w:fldCharType="end"/>
      </w:r>
    </w:p>
    <w:p w14:paraId="7A2A0D32" w14:textId="272A5F98"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lastRenderedPageBreak/>
        <w:t>D.2.4</w:t>
      </w:r>
      <w:r>
        <w:rPr>
          <w:rFonts w:asciiTheme="minorHAnsi" w:eastAsiaTheme="minorEastAsia" w:hAnsiTheme="minorHAnsi" w:cstheme="minorBidi"/>
          <w:sz w:val="22"/>
          <w:szCs w:val="22"/>
          <w:lang w:eastAsia="en-GB"/>
        </w:rPr>
        <w:tab/>
      </w:r>
      <w:r w:rsidRPr="008D6655">
        <w:rPr>
          <w:rFonts w:eastAsiaTheme="minorEastAsia"/>
        </w:rPr>
        <w:t>Receiver spurious emissions</w:t>
      </w:r>
      <w:r>
        <w:tab/>
      </w:r>
      <w:r>
        <w:fldChar w:fldCharType="begin"/>
      </w:r>
      <w:r>
        <w:instrText xml:space="preserve"> PAGEREF _Toc124152534 \h </w:instrText>
      </w:r>
      <w:r>
        <w:fldChar w:fldCharType="separate"/>
      </w:r>
      <w:r>
        <w:t>200</w:t>
      </w:r>
      <w:r>
        <w:fldChar w:fldCharType="end"/>
      </w:r>
    </w:p>
    <w:p w14:paraId="3A4927DB" w14:textId="61F14CC5"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D.2.5</w:t>
      </w:r>
      <w:r>
        <w:rPr>
          <w:rFonts w:asciiTheme="minorHAnsi" w:eastAsiaTheme="minorEastAsia" w:hAnsiTheme="minorHAnsi" w:cstheme="minorBidi"/>
          <w:sz w:val="22"/>
          <w:szCs w:val="22"/>
          <w:lang w:eastAsia="en-GB"/>
        </w:rPr>
        <w:tab/>
      </w:r>
      <w:r w:rsidRPr="008D6655">
        <w:rPr>
          <w:rFonts w:eastAsiaTheme="minorEastAsia"/>
        </w:rPr>
        <w:t>Receiver In-channel selectivity for IAB type 1-H</w:t>
      </w:r>
      <w:r>
        <w:tab/>
      </w:r>
      <w:r>
        <w:fldChar w:fldCharType="begin"/>
      </w:r>
      <w:r>
        <w:instrText xml:space="preserve"> PAGEREF _Toc124152535 \h </w:instrText>
      </w:r>
      <w:r>
        <w:fldChar w:fldCharType="separate"/>
      </w:r>
      <w:r>
        <w:t>202</w:t>
      </w:r>
      <w:r>
        <w:fldChar w:fldCharType="end"/>
      </w:r>
    </w:p>
    <w:p w14:paraId="238ADD98" w14:textId="1A34FE1F"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D.2.6</w:t>
      </w:r>
      <w:r>
        <w:rPr>
          <w:rFonts w:asciiTheme="minorHAnsi" w:eastAsiaTheme="minorEastAsia" w:hAnsiTheme="minorHAnsi" w:cstheme="minorBidi"/>
          <w:sz w:val="22"/>
          <w:szCs w:val="22"/>
          <w:lang w:eastAsia="en-GB"/>
        </w:rPr>
        <w:tab/>
      </w:r>
      <w:r w:rsidRPr="008D6655">
        <w:rPr>
          <w:rFonts w:eastAsiaTheme="minorEastAsia"/>
        </w:rPr>
        <w:t>Receiver intermodulation for IAB type 1-H</w:t>
      </w:r>
      <w:r>
        <w:tab/>
      </w:r>
      <w:r>
        <w:fldChar w:fldCharType="begin"/>
      </w:r>
      <w:r>
        <w:instrText xml:space="preserve"> PAGEREF _Toc124152536 \h </w:instrText>
      </w:r>
      <w:r>
        <w:fldChar w:fldCharType="separate"/>
      </w:r>
      <w:r>
        <w:t>202</w:t>
      </w:r>
      <w:r>
        <w:fldChar w:fldCharType="end"/>
      </w:r>
    </w:p>
    <w:p w14:paraId="2163CC50" w14:textId="286FA7C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D.</w:t>
      </w:r>
      <w:r w:rsidRPr="008D6655">
        <w:rPr>
          <w:rFonts w:eastAsiaTheme="minorEastAsia"/>
          <w:lang w:eastAsia="zh-CN"/>
        </w:rPr>
        <w:t>3</w:t>
      </w:r>
      <w:r>
        <w:rPr>
          <w:rFonts w:asciiTheme="minorHAnsi" w:eastAsiaTheme="minorEastAsia" w:hAnsiTheme="minorHAnsi" w:cstheme="minorBidi"/>
          <w:sz w:val="22"/>
          <w:szCs w:val="22"/>
          <w:lang w:eastAsia="en-GB"/>
        </w:rPr>
        <w:tab/>
      </w:r>
      <w:r w:rsidRPr="008D6655">
        <w:rPr>
          <w:rFonts w:eastAsiaTheme="minorEastAsia"/>
        </w:rPr>
        <w:t>IAB type 1-</w:t>
      </w:r>
      <w:r w:rsidRPr="008D6655">
        <w:rPr>
          <w:rFonts w:eastAsiaTheme="minorEastAsia"/>
          <w:lang w:eastAsia="zh-CN"/>
        </w:rPr>
        <w:t>H</w:t>
      </w:r>
      <w:r w:rsidRPr="008D6655">
        <w:rPr>
          <w:rFonts w:eastAsiaTheme="minorEastAsia"/>
        </w:rPr>
        <w:t xml:space="preserve"> </w:t>
      </w:r>
      <w:r w:rsidRPr="008D6655">
        <w:rPr>
          <w:rFonts w:eastAsiaTheme="minorEastAsia"/>
          <w:lang w:eastAsia="zh-CN"/>
        </w:rPr>
        <w:t>p</w:t>
      </w:r>
      <w:r w:rsidRPr="008D6655">
        <w:rPr>
          <w:rFonts w:eastAsiaTheme="minorEastAsia"/>
          <w:lang w:eastAsia="sv-SE"/>
        </w:rPr>
        <w:t xml:space="preserve">erformance </w:t>
      </w:r>
      <w:r w:rsidRPr="008D6655">
        <w:rPr>
          <w:rFonts w:eastAsiaTheme="minorEastAsia"/>
          <w:lang w:eastAsia="zh-CN"/>
        </w:rPr>
        <w:t>r</w:t>
      </w:r>
      <w:r w:rsidRPr="008D6655">
        <w:rPr>
          <w:rFonts w:eastAsiaTheme="minorEastAsia"/>
          <w:lang w:eastAsia="sv-SE"/>
        </w:rPr>
        <w:t>equirements</w:t>
      </w:r>
      <w:r>
        <w:tab/>
      </w:r>
      <w:r>
        <w:fldChar w:fldCharType="begin"/>
      </w:r>
      <w:r>
        <w:instrText xml:space="preserve"> PAGEREF _Toc124152537 \h </w:instrText>
      </w:r>
      <w:r>
        <w:fldChar w:fldCharType="separate"/>
      </w:r>
      <w:r>
        <w:t>203</w:t>
      </w:r>
      <w:r>
        <w:fldChar w:fldCharType="end"/>
      </w:r>
    </w:p>
    <w:p w14:paraId="0CA1E678" w14:textId="663C441E"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D.</w:t>
      </w:r>
      <w:r w:rsidRPr="008D6655">
        <w:rPr>
          <w:rFonts w:eastAsiaTheme="minorEastAsia"/>
          <w:lang w:eastAsia="zh-CN"/>
        </w:rPr>
        <w:t>3</w:t>
      </w:r>
      <w:r w:rsidRPr="008D6655">
        <w:rPr>
          <w:rFonts w:eastAsiaTheme="minorEastAsia"/>
        </w:rPr>
        <w:t>.</w:t>
      </w:r>
      <w:r w:rsidRPr="008D6655">
        <w:rPr>
          <w:rFonts w:eastAsiaTheme="minorEastAsia"/>
          <w:lang w:eastAsia="zh-CN"/>
        </w:rPr>
        <w:t>1</w:t>
      </w:r>
      <w:r>
        <w:rPr>
          <w:rFonts w:asciiTheme="minorHAnsi" w:eastAsiaTheme="minorEastAsia" w:hAnsiTheme="minorHAnsi" w:cstheme="minorBidi"/>
          <w:sz w:val="22"/>
          <w:szCs w:val="22"/>
          <w:lang w:eastAsia="en-GB"/>
        </w:rPr>
        <w:tab/>
      </w:r>
      <w:r w:rsidRPr="008D6655">
        <w:rPr>
          <w:rFonts w:eastAsiaTheme="minorEastAsia"/>
        </w:rPr>
        <w:t>Performance requirements for PUSCH and PUCCH</w:t>
      </w:r>
      <w:r w:rsidRPr="008D6655">
        <w:rPr>
          <w:rFonts w:eastAsiaTheme="minorEastAsia"/>
          <w:lang w:eastAsia="zh-CN"/>
        </w:rPr>
        <w:t xml:space="preserve"> on single antenna port</w:t>
      </w:r>
      <w:r w:rsidRPr="008D6655">
        <w:rPr>
          <w:rFonts w:eastAsiaTheme="minorEastAsia"/>
        </w:rPr>
        <w:t xml:space="preserve"> in multipath fading conditions</w:t>
      </w:r>
      <w:r>
        <w:tab/>
      </w:r>
      <w:r>
        <w:fldChar w:fldCharType="begin"/>
      </w:r>
      <w:r>
        <w:instrText xml:space="preserve"> PAGEREF _Toc124152538 \h </w:instrText>
      </w:r>
      <w:r>
        <w:fldChar w:fldCharType="separate"/>
      </w:r>
      <w:r>
        <w:t>203</w:t>
      </w:r>
      <w:r>
        <w:fldChar w:fldCharType="end"/>
      </w:r>
    </w:p>
    <w:p w14:paraId="3A132F0F" w14:textId="6D2DFA54"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D.</w:t>
      </w:r>
      <w:r w:rsidRPr="008D6655">
        <w:rPr>
          <w:rFonts w:eastAsiaTheme="minorEastAsia"/>
          <w:lang w:eastAsia="zh-CN"/>
        </w:rPr>
        <w:t>3</w:t>
      </w:r>
      <w:r w:rsidRPr="008D6655">
        <w:rPr>
          <w:rFonts w:eastAsiaTheme="minorEastAsia"/>
        </w:rPr>
        <w:t>.</w:t>
      </w:r>
      <w:r w:rsidRPr="008D6655">
        <w:rPr>
          <w:rFonts w:eastAsiaTheme="minorEastAsia"/>
          <w:lang w:eastAsia="zh-CN"/>
        </w:rPr>
        <w:t>2</w:t>
      </w:r>
      <w:r>
        <w:rPr>
          <w:rFonts w:asciiTheme="minorHAnsi" w:eastAsiaTheme="minorEastAsia" w:hAnsiTheme="minorHAnsi" w:cstheme="minorBidi"/>
          <w:sz w:val="22"/>
          <w:szCs w:val="22"/>
          <w:lang w:eastAsia="en-GB"/>
        </w:rPr>
        <w:tab/>
      </w:r>
      <w:r w:rsidRPr="008D6655">
        <w:rPr>
          <w:rFonts w:eastAsiaTheme="minorEastAsia"/>
        </w:rPr>
        <w:t>Performance requirements for PU</w:t>
      </w:r>
      <w:r w:rsidRPr="008D6655">
        <w:rPr>
          <w:rFonts w:eastAsiaTheme="minorEastAsia"/>
          <w:lang w:eastAsia="zh-CN"/>
        </w:rPr>
        <w:t>S</w:t>
      </w:r>
      <w:r w:rsidRPr="008D6655">
        <w:rPr>
          <w:rFonts w:eastAsiaTheme="minorEastAsia"/>
        </w:rPr>
        <w:t>CH, PDSCH, PDCCH</w:t>
      </w:r>
      <w:r w:rsidRPr="008D6655">
        <w:rPr>
          <w:rFonts w:eastAsiaTheme="minorEastAsia"/>
          <w:lang w:eastAsia="zh-CN"/>
        </w:rPr>
        <w:t xml:space="preserve"> transmission and PMI/RI reporting on two antenna ports</w:t>
      </w:r>
      <w:r w:rsidRPr="008D6655">
        <w:rPr>
          <w:rFonts w:eastAsiaTheme="minorEastAsia"/>
        </w:rPr>
        <w:t xml:space="preserve"> in multipath fading conditions</w:t>
      </w:r>
      <w:r>
        <w:tab/>
      </w:r>
      <w:r>
        <w:fldChar w:fldCharType="begin"/>
      </w:r>
      <w:r>
        <w:instrText xml:space="preserve"> PAGEREF _Toc124152539 \h </w:instrText>
      </w:r>
      <w:r>
        <w:fldChar w:fldCharType="separate"/>
      </w:r>
      <w:r>
        <w:t>204</w:t>
      </w:r>
      <w:r>
        <w:fldChar w:fldCharType="end"/>
      </w:r>
    </w:p>
    <w:p w14:paraId="0D012566" w14:textId="6C8FF49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D.</w:t>
      </w:r>
      <w:r w:rsidRPr="008D6655">
        <w:rPr>
          <w:rFonts w:eastAsiaTheme="minorEastAsia"/>
          <w:lang w:eastAsia="zh-CN"/>
        </w:rPr>
        <w:t>3</w:t>
      </w:r>
      <w:r w:rsidRPr="008D6655">
        <w:rPr>
          <w:rFonts w:eastAsiaTheme="minorEastAsia"/>
        </w:rPr>
        <w:t>.</w:t>
      </w:r>
      <w:r w:rsidRPr="008D6655">
        <w:rPr>
          <w:rFonts w:eastAsiaTheme="minorEastAsia"/>
          <w:lang w:eastAsia="zh-CN"/>
        </w:rPr>
        <w:t>3</w:t>
      </w:r>
      <w:r>
        <w:rPr>
          <w:rFonts w:asciiTheme="minorHAnsi" w:eastAsiaTheme="minorEastAsia" w:hAnsiTheme="minorHAnsi" w:cstheme="minorBidi"/>
          <w:sz w:val="22"/>
          <w:szCs w:val="22"/>
          <w:lang w:eastAsia="en-GB"/>
        </w:rPr>
        <w:tab/>
      </w:r>
      <w:r w:rsidRPr="008D6655">
        <w:rPr>
          <w:rFonts w:eastAsiaTheme="minorEastAsia"/>
        </w:rPr>
        <w:t>Performance requirements for PUSCH, PRACH transmission and CQI reporting in static conditions</w:t>
      </w:r>
      <w:r>
        <w:tab/>
      </w:r>
      <w:r>
        <w:fldChar w:fldCharType="begin"/>
      </w:r>
      <w:r>
        <w:instrText xml:space="preserve"> PAGEREF _Toc124152540 \h </w:instrText>
      </w:r>
      <w:r>
        <w:fldChar w:fldCharType="separate"/>
      </w:r>
      <w:r>
        <w:t>205</w:t>
      </w:r>
      <w:r>
        <w:fldChar w:fldCharType="end"/>
      </w:r>
    </w:p>
    <w:p w14:paraId="00047075" w14:textId="3CF543A9"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Annex E (normative): Characteristics of interfering signals</w:t>
      </w:r>
      <w:r>
        <w:tab/>
      </w:r>
      <w:r>
        <w:fldChar w:fldCharType="begin"/>
      </w:r>
      <w:r>
        <w:instrText xml:space="preserve"> PAGEREF _Toc124152541 \h </w:instrText>
      </w:r>
      <w:r>
        <w:fldChar w:fldCharType="separate"/>
      </w:r>
      <w:r>
        <w:t>206</w:t>
      </w:r>
      <w:r>
        <w:fldChar w:fldCharType="end"/>
      </w:r>
    </w:p>
    <w:p w14:paraId="455AE709" w14:textId="10A8AE46" w:rsidR="00011C35" w:rsidRDefault="00011C35">
      <w:pPr>
        <w:pStyle w:val="TOC1"/>
        <w:rPr>
          <w:rFonts w:asciiTheme="minorHAnsi" w:eastAsiaTheme="minorEastAsia" w:hAnsiTheme="minorHAnsi" w:cstheme="minorBidi"/>
          <w:szCs w:val="22"/>
          <w:lang w:eastAsia="en-GB"/>
        </w:rPr>
      </w:pPr>
      <w:r w:rsidRPr="008D6655">
        <w:rPr>
          <w:rFonts w:eastAsiaTheme="minorEastAsia"/>
        </w:rPr>
        <w:t>E.1</w:t>
      </w:r>
      <w:r>
        <w:rPr>
          <w:rFonts w:asciiTheme="minorHAnsi" w:eastAsiaTheme="minorEastAsia" w:hAnsiTheme="minorHAnsi" w:cstheme="minorBidi"/>
          <w:szCs w:val="22"/>
          <w:lang w:eastAsia="en-GB"/>
        </w:rPr>
        <w:tab/>
      </w:r>
      <w:r w:rsidRPr="008D6655">
        <w:rPr>
          <w:rFonts w:eastAsiaTheme="minorEastAsia"/>
        </w:rPr>
        <w:t>Characteristics of the interfering signals for IAB-DU</w:t>
      </w:r>
      <w:r>
        <w:tab/>
      </w:r>
      <w:r>
        <w:fldChar w:fldCharType="begin"/>
      </w:r>
      <w:r>
        <w:instrText xml:space="preserve"> PAGEREF _Toc124152542 \h </w:instrText>
      </w:r>
      <w:r>
        <w:fldChar w:fldCharType="separate"/>
      </w:r>
      <w:r>
        <w:t>206</w:t>
      </w:r>
      <w:r>
        <w:fldChar w:fldCharType="end"/>
      </w:r>
    </w:p>
    <w:p w14:paraId="4B5E1664" w14:textId="5DCDC765" w:rsidR="00011C35" w:rsidRDefault="00011C35">
      <w:pPr>
        <w:pStyle w:val="TOC1"/>
        <w:rPr>
          <w:rFonts w:asciiTheme="minorHAnsi" w:eastAsiaTheme="minorEastAsia" w:hAnsiTheme="minorHAnsi" w:cstheme="minorBidi"/>
          <w:szCs w:val="22"/>
          <w:lang w:eastAsia="en-GB"/>
        </w:rPr>
      </w:pPr>
      <w:r w:rsidRPr="008D6655">
        <w:rPr>
          <w:rFonts w:eastAsiaTheme="minorEastAsia"/>
        </w:rPr>
        <w:t>E.2</w:t>
      </w:r>
      <w:r>
        <w:rPr>
          <w:rFonts w:asciiTheme="minorHAnsi" w:eastAsiaTheme="minorEastAsia" w:hAnsiTheme="minorHAnsi" w:cstheme="minorBidi"/>
          <w:szCs w:val="22"/>
          <w:lang w:eastAsia="en-GB"/>
        </w:rPr>
        <w:tab/>
      </w:r>
      <w:r w:rsidRPr="008D6655">
        <w:rPr>
          <w:rFonts w:eastAsiaTheme="minorEastAsia"/>
        </w:rPr>
        <w:t>Characteristics of the interfering signals for IAB-MT</w:t>
      </w:r>
      <w:r>
        <w:tab/>
      </w:r>
      <w:r>
        <w:fldChar w:fldCharType="begin"/>
      </w:r>
      <w:r>
        <w:instrText xml:space="preserve"> PAGEREF _Toc124152543 \h </w:instrText>
      </w:r>
      <w:r>
        <w:fldChar w:fldCharType="separate"/>
      </w:r>
      <w:r>
        <w:t>206</w:t>
      </w:r>
      <w:r>
        <w:fldChar w:fldCharType="end"/>
      </w:r>
    </w:p>
    <w:p w14:paraId="738DE506" w14:textId="2466F969"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Annex F (normative): Propagation conditions</w:t>
      </w:r>
      <w:r>
        <w:tab/>
      </w:r>
      <w:r>
        <w:fldChar w:fldCharType="begin"/>
      </w:r>
      <w:r>
        <w:instrText xml:space="preserve"> PAGEREF _Toc124152544 \h </w:instrText>
      </w:r>
      <w:r>
        <w:fldChar w:fldCharType="separate"/>
      </w:r>
      <w:r>
        <w:t>207</w:t>
      </w:r>
      <w:r>
        <w:fldChar w:fldCharType="end"/>
      </w:r>
    </w:p>
    <w:p w14:paraId="25980A32" w14:textId="011D996D" w:rsidR="00011C35" w:rsidRDefault="00011C35">
      <w:pPr>
        <w:pStyle w:val="TOC1"/>
        <w:rPr>
          <w:rFonts w:asciiTheme="minorHAnsi" w:eastAsiaTheme="minorEastAsia" w:hAnsiTheme="minorHAnsi" w:cstheme="minorBidi"/>
          <w:szCs w:val="22"/>
          <w:lang w:eastAsia="en-GB"/>
        </w:rPr>
      </w:pPr>
      <w:r w:rsidRPr="008D6655">
        <w:rPr>
          <w:rFonts w:eastAsiaTheme="minorEastAsia"/>
        </w:rPr>
        <w:t>F.1</w:t>
      </w:r>
      <w:r>
        <w:rPr>
          <w:rFonts w:asciiTheme="minorHAnsi" w:eastAsiaTheme="minorEastAsia" w:hAnsiTheme="minorHAnsi" w:cstheme="minorBidi"/>
          <w:szCs w:val="22"/>
          <w:lang w:eastAsia="en-GB"/>
        </w:rPr>
        <w:tab/>
      </w:r>
      <w:r w:rsidRPr="008D6655">
        <w:rPr>
          <w:rFonts w:eastAsiaTheme="minorEastAsia"/>
        </w:rPr>
        <w:t>Static propagation condition</w:t>
      </w:r>
      <w:r>
        <w:tab/>
      </w:r>
      <w:r>
        <w:fldChar w:fldCharType="begin"/>
      </w:r>
      <w:r>
        <w:instrText xml:space="preserve"> PAGEREF _Toc124152545 \h </w:instrText>
      </w:r>
      <w:r>
        <w:fldChar w:fldCharType="separate"/>
      </w:r>
      <w:r>
        <w:t>207</w:t>
      </w:r>
      <w:r>
        <w:fldChar w:fldCharType="end"/>
      </w:r>
    </w:p>
    <w:p w14:paraId="54CBF31C" w14:textId="350CA2B7"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F1.1</w:t>
      </w:r>
      <w:r>
        <w:rPr>
          <w:rFonts w:asciiTheme="minorHAnsi" w:eastAsiaTheme="minorEastAsia" w:hAnsiTheme="minorHAnsi" w:cstheme="minorBidi"/>
          <w:sz w:val="22"/>
          <w:szCs w:val="22"/>
          <w:lang w:eastAsia="en-GB"/>
        </w:rPr>
        <w:tab/>
      </w:r>
      <w:r w:rsidRPr="008D6655">
        <w:rPr>
          <w:rFonts w:eastAsiaTheme="minorEastAsia"/>
        </w:rPr>
        <w:t>IAB-MT receiver with 2RX</w:t>
      </w:r>
      <w:r>
        <w:tab/>
      </w:r>
      <w:r>
        <w:fldChar w:fldCharType="begin"/>
      </w:r>
      <w:r>
        <w:instrText xml:space="preserve"> PAGEREF _Toc124152546 \h </w:instrText>
      </w:r>
      <w:r>
        <w:fldChar w:fldCharType="separate"/>
      </w:r>
      <w:r>
        <w:t>207</w:t>
      </w:r>
      <w:r>
        <w:fldChar w:fldCharType="end"/>
      </w:r>
    </w:p>
    <w:p w14:paraId="2F3A55EF" w14:textId="74F5F042" w:rsidR="00011C35" w:rsidRDefault="00011C35">
      <w:pPr>
        <w:pStyle w:val="TOC1"/>
        <w:rPr>
          <w:rFonts w:asciiTheme="minorHAnsi" w:eastAsiaTheme="minorEastAsia" w:hAnsiTheme="minorHAnsi" w:cstheme="minorBidi"/>
          <w:szCs w:val="22"/>
          <w:lang w:eastAsia="en-GB"/>
        </w:rPr>
      </w:pPr>
      <w:r w:rsidRPr="008D6655">
        <w:rPr>
          <w:rFonts w:eastAsiaTheme="minorEastAsia"/>
        </w:rPr>
        <w:t>F.2</w:t>
      </w:r>
      <w:r>
        <w:rPr>
          <w:rFonts w:asciiTheme="minorHAnsi" w:eastAsiaTheme="minorEastAsia" w:hAnsiTheme="minorHAnsi" w:cstheme="minorBidi"/>
          <w:szCs w:val="22"/>
          <w:lang w:eastAsia="en-GB"/>
        </w:rPr>
        <w:tab/>
      </w:r>
      <w:r w:rsidRPr="008D6655">
        <w:rPr>
          <w:rFonts w:eastAsiaTheme="minorEastAsia"/>
        </w:rPr>
        <w:t>Multi-path fading propagation conditions</w:t>
      </w:r>
      <w:r>
        <w:tab/>
      </w:r>
      <w:r>
        <w:fldChar w:fldCharType="begin"/>
      </w:r>
      <w:r>
        <w:instrText xml:space="preserve"> PAGEREF _Toc124152547 \h </w:instrText>
      </w:r>
      <w:r>
        <w:fldChar w:fldCharType="separate"/>
      </w:r>
      <w:r>
        <w:t>207</w:t>
      </w:r>
      <w:r>
        <w:fldChar w:fldCharType="end"/>
      </w:r>
    </w:p>
    <w:p w14:paraId="6BFF86B7" w14:textId="6871D2E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F.2.1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_Toc124152548 \h </w:instrText>
      </w:r>
      <w:r>
        <w:fldChar w:fldCharType="separate"/>
      </w:r>
      <w:r>
        <w:t>207</w:t>
      </w:r>
      <w:r>
        <w:fldChar w:fldCharType="end"/>
      </w:r>
    </w:p>
    <w:p w14:paraId="44E012F7" w14:textId="52CABB0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F.2.2</w:t>
      </w:r>
      <w:r>
        <w:rPr>
          <w:rFonts w:asciiTheme="minorHAnsi" w:eastAsiaTheme="minorEastAsia" w:hAnsiTheme="minorHAnsi" w:cstheme="minorBidi"/>
          <w:sz w:val="22"/>
          <w:szCs w:val="22"/>
          <w:lang w:eastAsia="en-GB"/>
        </w:rPr>
        <w:tab/>
      </w:r>
      <w:r w:rsidRPr="008D6655">
        <w:rPr>
          <w:rFonts w:eastAsiaTheme="minorEastAsia"/>
        </w:rPr>
        <w:t>Delay profiles</w:t>
      </w:r>
      <w:r>
        <w:tab/>
      </w:r>
      <w:r>
        <w:fldChar w:fldCharType="begin"/>
      </w:r>
      <w:r>
        <w:instrText xml:space="preserve"> PAGEREF _Toc124152549 \h </w:instrText>
      </w:r>
      <w:r>
        <w:fldChar w:fldCharType="separate"/>
      </w:r>
      <w:r>
        <w:t>207</w:t>
      </w:r>
      <w:r>
        <w:fldChar w:fldCharType="end"/>
      </w:r>
    </w:p>
    <w:p w14:paraId="63446A91" w14:textId="1A9FC983"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F.2.2.1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_Toc124152550 \h </w:instrText>
      </w:r>
      <w:r>
        <w:fldChar w:fldCharType="separate"/>
      </w:r>
      <w:r>
        <w:t>207</w:t>
      </w:r>
      <w:r>
        <w:fldChar w:fldCharType="end"/>
      </w:r>
    </w:p>
    <w:p w14:paraId="52B91889" w14:textId="6C8D4F0E"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F.2.2.2</w:t>
      </w:r>
      <w:r>
        <w:rPr>
          <w:rFonts w:asciiTheme="minorHAnsi" w:eastAsiaTheme="minorEastAsia" w:hAnsiTheme="minorHAnsi" w:cstheme="minorBidi"/>
          <w:sz w:val="22"/>
          <w:szCs w:val="22"/>
          <w:lang w:eastAsia="en-GB"/>
        </w:rPr>
        <w:tab/>
      </w:r>
      <w:r w:rsidRPr="008D6655">
        <w:rPr>
          <w:rFonts w:eastAsiaTheme="minorEastAsia"/>
        </w:rPr>
        <w:t>Delay profiles for FR1</w:t>
      </w:r>
      <w:r>
        <w:tab/>
      </w:r>
      <w:r>
        <w:fldChar w:fldCharType="begin"/>
      </w:r>
      <w:r>
        <w:instrText xml:space="preserve"> PAGEREF _Toc124152551 \h </w:instrText>
      </w:r>
      <w:r>
        <w:fldChar w:fldCharType="separate"/>
      </w:r>
      <w:r>
        <w:t>209</w:t>
      </w:r>
      <w:r>
        <w:fldChar w:fldCharType="end"/>
      </w:r>
    </w:p>
    <w:p w14:paraId="21EF3423" w14:textId="07149BC2"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F.2.3</w:t>
      </w:r>
      <w:r>
        <w:rPr>
          <w:rFonts w:asciiTheme="minorHAnsi" w:eastAsiaTheme="minorEastAsia" w:hAnsiTheme="minorHAnsi" w:cstheme="minorBidi"/>
          <w:sz w:val="22"/>
          <w:szCs w:val="22"/>
          <w:lang w:eastAsia="en-GB"/>
        </w:rPr>
        <w:tab/>
      </w:r>
      <w:r w:rsidRPr="008D6655">
        <w:rPr>
          <w:rFonts w:eastAsiaTheme="minorEastAsia"/>
        </w:rPr>
        <w:t>Combinations of channel model parameters</w:t>
      </w:r>
      <w:r>
        <w:tab/>
      </w:r>
      <w:r>
        <w:fldChar w:fldCharType="begin"/>
      </w:r>
      <w:r>
        <w:instrText xml:space="preserve"> PAGEREF _Toc124152552 \h </w:instrText>
      </w:r>
      <w:r>
        <w:fldChar w:fldCharType="separate"/>
      </w:r>
      <w:r>
        <w:t>210</w:t>
      </w:r>
      <w:r>
        <w:fldChar w:fldCharType="end"/>
      </w:r>
    </w:p>
    <w:p w14:paraId="70AFD98F" w14:textId="39F942AD"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F.2.4</w:t>
      </w:r>
      <w:r>
        <w:rPr>
          <w:rFonts w:asciiTheme="minorHAnsi" w:eastAsiaTheme="minorEastAsia" w:hAnsiTheme="minorHAnsi" w:cstheme="minorBidi"/>
          <w:sz w:val="22"/>
          <w:szCs w:val="22"/>
          <w:lang w:eastAsia="en-GB"/>
        </w:rPr>
        <w:tab/>
      </w:r>
      <w:r w:rsidRPr="008D6655">
        <w:rPr>
          <w:rFonts w:eastAsiaTheme="minorEastAsia"/>
        </w:rPr>
        <w:t>MIMO channel correlation matrices</w:t>
      </w:r>
      <w:r>
        <w:tab/>
      </w:r>
      <w:r>
        <w:fldChar w:fldCharType="begin"/>
      </w:r>
      <w:r>
        <w:instrText xml:space="preserve"> PAGEREF _Toc124152553 \h </w:instrText>
      </w:r>
      <w:r>
        <w:fldChar w:fldCharType="separate"/>
      </w:r>
      <w:r>
        <w:t>210</w:t>
      </w:r>
      <w:r>
        <w:fldChar w:fldCharType="end"/>
      </w:r>
    </w:p>
    <w:p w14:paraId="253A41A8" w14:textId="4887791B"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F.2.4.1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_Toc124152554 \h </w:instrText>
      </w:r>
      <w:r>
        <w:fldChar w:fldCharType="separate"/>
      </w:r>
      <w:r>
        <w:t>210</w:t>
      </w:r>
      <w:r>
        <w:fldChar w:fldCharType="end"/>
      </w:r>
    </w:p>
    <w:p w14:paraId="46F58380" w14:textId="39B2B89E"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F.2.4.2</w:t>
      </w:r>
      <w:r>
        <w:rPr>
          <w:rFonts w:asciiTheme="minorHAnsi" w:eastAsiaTheme="minorEastAsia" w:hAnsiTheme="minorHAnsi" w:cstheme="minorBidi"/>
          <w:sz w:val="22"/>
          <w:szCs w:val="22"/>
          <w:lang w:eastAsia="en-GB"/>
        </w:rPr>
        <w:tab/>
      </w:r>
      <w:r w:rsidRPr="008D6655">
        <w:rPr>
          <w:rFonts w:eastAsiaTheme="minorEastAsia"/>
        </w:rPr>
        <w:t>MIMO correlation matrices using Uniform Linear Array</w:t>
      </w:r>
      <w:r>
        <w:tab/>
      </w:r>
      <w:r>
        <w:fldChar w:fldCharType="begin"/>
      </w:r>
      <w:r>
        <w:instrText xml:space="preserve"> PAGEREF _Toc124152555 \h </w:instrText>
      </w:r>
      <w:r>
        <w:fldChar w:fldCharType="separate"/>
      </w:r>
      <w:r>
        <w:t>210</w:t>
      </w:r>
      <w:r>
        <w:fldChar w:fldCharType="end"/>
      </w:r>
    </w:p>
    <w:p w14:paraId="53C2AB8D" w14:textId="30DAF40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ko-KR"/>
        </w:rPr>
        <w:t>F.2.4.2.1</w:t>
      </w:r>
      <w:r>
        <w:rPr>
          <w:rFonts w:asciiTheme="minorHAnsi" w:eastAsiaTheme="minorEastAsia" w:hAnsiTheme="minorHAnsi" w:cstheme="minorBidi"/>
          <w:sz w:val="22"/>
          <w:szCs w:val="22"/>
          <w:lang w:eastAsia="en-GB"/>
        </w:rPr>
        <w:tab/>
      </w:r>
      <w:r w:rsidRPr="008D6655">
        <w:rPr>
          <w:rFonts w:eastAsiaTheme="minorEastAsia"/>
          <w:lang w:eastAsia="ko-KR"/>
        </w:rPr>
        <w:t>General</w:t>
      </w:r>
      <w:r>
        <w:tab/>
      </w:r>
      <w:r>
        <w:fldChar w:fldCharType="begin"/>
      </w:r>
      <w:r>
        <w:instrText xml:space="preserve"> PAGEREF _Toc124152556 \h </w:instrText>
      </w:r>
      <w:r>
        <w:fldChar w:fldCharType="separate"/>
      </w:r>
      <w:r>
        <w:t>210</w:t>
      </w:r>
      <w:r>
        <w:fldChar w:fldCharType="end"/>
      </w:r>
    </w:p>
    <w:p w14:paraId="6E3C2932" w14:textId="2DEC1549"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ko-KR"/>
        </w:rPr>
        <w:t>F.2.4.2.2</w:t>
      </w:r>
      <w:r>
        <w:rPr>
          <w:rFonts w:asciiTheme="minorHAnsi" w:eastAsiaTheme="minorEastAsia" w:hAnsiTheme="minorHAnsi" w:cstheme="minorBidi"/>
          <w:sz w:val="22"/>
          <w:szCs w:val="22"/>
          <w:lang w:eastAsia="en-GB"/>
        </w:rPr>
        <w:tab/>
      </w:r>
      <w:r w:rsidRPr="008D6655">
        <w:rPr>
          <w:rFonts w:eastAsiaTheme="minorEastAsia"/>
          <w:lang w:eastAsia="ko-KR"/>
        </w:rPr>
        <w:t>Definition of MIMO correlation matrices</w:t>
      </w:r>
      <w:r>
        <w:tab/>
      </w:r>
      <w:r>
        <w:fldChar w:fldCharType="begin"/>
      </w:r>
      <w:r>
        <w:instrText xml:space="preserve"> PAGEREF _Toc124152557 \h </w:instrText>
      </w:r>
      <w:r>
        <w:fldChar w:fldCharType="separate"/>
      </w:r>
      <w:r>
        <w:t>210</w:t>
      </w:r>
      <w:r>
        <w:fldChar w:fldCharType="end"/>
      </w:r>
    </w:p>
    <w:p w14:paraId="15054F5D" w14:textId="0FF533DB"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ko-KR"/>
        </w:rPr>
        <w:t>F.2.4.2.3</w:t>
      </w:r>
      <w:r>
        <w:rPr>
          <w:rFonts w:asciiTheme="minorHAnsi" w:eastAsiaTheme="minorEastAsia" w:hAnsiTheme="minorHAnsi" w:cstheme="minorBidi"/>
          <w:sz w:val="22"/>
          <w:szCs w:val="22"/>
          <w:lang w:eastAsia="en-GB"/>
        </w:rPr>
        <w:tab/>
      </w:r>
      <w:r w:rsidRPr="008D6655">
        <w:rPr>
          <w:rFonts w:eastAsiaTheme="minorEastAsia"/>
          <w:lang w:eastAsia="ko-KR"/>
        </w:rPr>
        <w:t>MIMO correlation matrices at high, medium and low level</w:t>
      </w:r>
      <w:r>
        <w:tab/>
      </w:r>
      <w:r>
        <w:fldChar w:fldCharType="begin"/>
      </w:r>
      <w:r>
        <w:instrText xml:space="preserve"> PAGEREF _Toc124152558 \h </w:instrText>
      </w:r>
      <w:r>
        <w:fldChar w:fldCharType="separate"/>
      </w:r>
      <w:r>
        <w:t>212</w:t>
      </w:r>
      <w:r>
        <w:fldChar w:fldCharType="end"/>
      </w:r>
    </w:p>
    <w:p w14:paraId="07C2615B" w14:textId="3C64B08A" w:rsidR="00011C35" w:rsidRDefault="00011C35">
      <w:pPr>
        <w:pStyle w:val="TOC3"/>
        <w:rPr>
          <w:rFonts w:asciiTheme="minorHAnsi" w:eastAsiaTheme="minorEastAsia" w:hAnsiTheme="minorHAnsi" w:cstheme="minorBidi"/>
          <w:sz w:val="22"/>
          <w:szCs w:val="22"/>
          <w:lang w:eastAsia="en-GB"/>
        </w:rPr>
      </w:pPr>
      <w:r w:rsidRPr="008D6655">
        <w:rPr>
          <w:rFonts w:eastAsiaTheme="minorEastAsia"/>
        </w:rPr>
        <w:t>F.2.4.3</w:t>
      </w:r>
      <w:r>
        <w:rPr>
          <w:rFonts w:asciiTheme="minorHAnsi" w:eastAsiaTheme="minorEastAsia" w:hAnsiTheme="minorHAnsi" w:cstheme="minorBidi"/>
          <w:sz w:val="22"/>
          <w:szCs w:val="22"/>
          <w:lang w:eastAsia="en-GB"/>
        </w:rPr>
        <w:tab/>
      </w:r>
      <w:r w:rsidRPr="008D6655">
        <w:rPr>
          <w:rFonts w:eastAsiaTheme="minorEastAsia"/>
        </w:rPr>
        <w:t>Multi-antenna channel models using cross polarized antennas</w:t>
      </w:r>
      <w:r>
        <w:tab/>
      </w:r>
      <w:r>
        <w:fldChar w:fldCharType="begin"/>
      </w:r>
      <w:r>
        <w:instrText xml:space="preserve"> PAGEREF _Toc124152559 \h </w:instrText>
      </w:r>
      <w:r>
        <w:fldChar w:fldCharType="separate"/>
      </w:r>
      <w:r>
        <w:t>214</w:t>
      </w:r>
      <w:r>
        <w:fldChar w:fldCharType="end"/>
      </w:r>
    </w:p>
    <w:p w14:paraId="471D86DF" w14:textId="5C9DE960"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F.2.4.3.1</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_Toc124152560 \h </w:instrText>
      </w:r>
      <w:r>
        <w:fldChar w:fldCharType="separate"/>
      </w:r>
      <w:r>
        <w:t>214</w:t>
      </w:r>
      <w:r>
        <w:fldChar w:fldCharType="end"/>
      </w:r>
    </w:p>
    <w:p w14:paraId="52CBF64C" w14:textId="643B5C42" w:rsidR="00011C35" w:rsidRDefault="00011C35">
      <w:pPr>
        <w:pStyle w:val="TOC4"/>
        <w:rPr>
          <w:rFonts w:asciiTheme="minorHAnsi" w:eastAsiaTheme="minorEastAsia" w:hAnsiTheme="minorHAnsi" w:cstheme="minorBidi"/>
          <w:sz w:val="22"/>
          <w:szCs w:val="22"/>
          <w:lang w:eastAsia="en-GB"/>
        </w:rPr>
      </w:pPr>
      <w:r w:rsidRPr="008D6655">
        <w:rPr>
          <w:rFonts w:eastAsiaTheme="minorEastAsia"/>
        </w:rPr>
        <w:t>F.2.4.3.2</w:t>
      </w:r>
      <w:r>
        <w:rPr>
          <w:rFonts w:asciiTheme="minorHAnsi" w:eastAsiaTheme="minorEastAsia" w:hAnsiTheme="minorHAnsi" w:cstheme="minorBidi"/>
          <w:sz w:val="22"/>
          <w:szCs w:val="22"/>
          <w:lang w:eastAsia="en-GB"/>
        </w:rPr>
        <w:tab/>
      </w:r>
      <w:r w:rsidRPr="008D6655">
        <w:rPr>
          <w:rFonts w:eastAsiaTheme="minorEastAsia"/>
        </w:rPr>
        <w:t>Definition of MIMO correlation matrices using cross polarized antennas</w:t>
      </w:r>
      <w:r>
        <w:tab/>
      </w:r>
      <w:r>
        <w:fldChar w:fldCharType="begin"/>
      </w:r>
      <w:r>
        <w:instrText xml:space="preserve"> PAGEREF _Toc124152561 \h </w:instrText>
      </w:r>
      <w:r>
        <w:fldChar w:fldCharType="separate"/>
      </w:r>
      <w:r>
        <w:t>214</w:t>
      </w:r>
      <w:r>
        <w:fldChar w:fldCharType="end"/>
      </w:r>
    </w:p>
    <w:p w14:paraId="75B4A0EA" w14:textId="5F2BD7AD"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ko-KR"/>
        </w:rPr>
        <w:t>F.2.4.2.3</w:t>
      </w:r>
      <w:r>
        <w:rPr>
          <w:rFonts w:asciiTheme="minorHAnsi" w:eastAsiaTheme="minorEastAsia" w:hAnsiTheme="minorHAnsi" w:cstheme="minorBidi"/>
          <w:sz w:val="22"/>
          <w:szCs w:val="22"/>
          <w:lang w:eastAsia="en-GB"/>
        </w:rPr>
        <w:tab/>
      </w:r>
      <w:r w:rsidRPr="008D6655">
        <w:rPr>
          <w:rFonts w:eastAsiaTheme="minorEastAsia"/>
          <w:lang w:eastAsia="ko-KR"/>
        </w:rPr>
        <w:t>Spatial correlation matrices at UE/IAB-MT and IAB-DU/gNB sides</w:t>
      </w:r>
      <w:r>
        <w:tab/>
      </w:r>
      <w:r>
        <w:fldChar w:fldCharType="begin"/>
      </w:r>
      <w:r>
        <w:instrText xml:space="preserve"> PAGEREF _Toc124152562 \h </w:instrText>
      </w:r>
      <w:r>
        <w:fldChar w:fldCharType="separate"/>
      </w:r>
      <w:r>
        <w:t>215</w:t>
      </w:r>
      <w:r>
        <w:fldChar w:fldCharType="end"/>
      </w:r>
    </w:p>
    <w:p w14:paraId="2D8E3303" w14:textId="70EA3252"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F.2.4.2.3.1</w:t>
      </w:r>
      <w:r>
        <w:rPr>
          <w:rFonts w:asciiTheme="minorHAnsi" w:eastAsiaTheme="minorEastAsia" w:hAnsiTheme="minorHAnsi" w:cstheme="minorBidi"/>
          <w:sz w:val="22"/>
          <w:szCs w:val="22"/>
          <w:lang w:eastAsia="en-GB"/>
        </w:rPr>
        <w:tab/>
      </w:r>
      <w:r w:rsidRPr="008D6655">
        <w:rPr>
          <w:rFonts w:eastAsiaTheme="minorEastAsia"/>
        </w:rPr>
        <w:t>Spatial correlation matrices at IAB-MT/UE side</w:t>
      </w:r>
      <w:r>
        <w:tab/>
      </w:r>
      <w:r>
        <w:fldChar w:fldCharType="begin"/>
      </w:r>
      <w:r>
        <w:instrText xml:space="preserve"> PAGEREF _Toc124152563 \h </w:instrText>
      </w:r>
      <w:r>
        <w:fldChar w:fldCharType="separate"/>
      </w:r>
      <w:r>
        <w:t>215</w:t>
      </w:r>
      <w:r>
        <w:fldChar w:fldCharType="end"/>
      </w:r>
    </w:p>
    <w:p w14:paraId="4347B343" w14:textId="3F6A3B7F" w:rsidR="00011C35" w:rsidRDefault="00011C35">
      <w:pPr>
        <w:pStyle w:val="TOC5"/>
        <w:rPr>
          <w:rFonts w:asciiTheme="minorHAnsi" w:eastAsiaTheme="minorEastAsia" w:hAnsiTheme="minorHAnsi" w:cstheme="minorBidi"/>
          <w:sz w:val="22"/>
          <w:szCs w:val="22"/>
          <w:lang w:eastAsia="en-GB"/>
        </w:rPr>
      </w:pPr>
      <w:r w:rsidRPr="008D6655">
        <w:rPr>
          <w:rFonts w:eastAsiaTheme="minorEastAsia"/>
        </w:rPr>
        <w:t>F.2.4.2.3.2</w:t>
      </w:r>
      <w:r>
        <w:rPr>
          <w:rFonts w:asciiTheme="minorHAnsi" w:eastAsiaTheme="minorEastAsia" w:hAnsiTheme="minorHAnsi" w:cstheme="minorBidi"/>
          <w:sz w:val="22"/>
          <w:szCs w:val="22"/>
          <w:lang w:eastAsia="en-GB"/>
        </w:rPr>
        <w:tab/>
      </w:r>
      <w:r w:rsidRPr="008D6655">
        <w:rPr>
          <w:rFonts w:eastAsiaTheme="minorEastAsia"/>
        </w:rPr>
        <w:t>Spatial correlation matrices at IAB-DU/gNB side</w:t>
      </w:r>
      <w:r>
        <w:tab/>
      </w:r>
      <w:r>
        <w:fldChar w:fldCharType="begin"/>
      </w:r>
      <w:r>
        <w:instrText xml:space="preserve"> PAGEREF _Toc124152564 \h </w:instrText>
      </w:r>
      <w:r>
        <w:fldChar w:fldCharType="separate"/>
      </w:r>
      <w:r>
        <w:t>215</w:t>
      </w:r>
      <w:r>
        <w:fldChar w:fldCharType="end"/>
      </w:r>
    </w:p>
    <w:p w14:paraId="30B4DB85" w14:textId="7C065D1E" w:rsidR="00011C35" w:rsidRDefault="00011C35">
      <w:pPr>
        <w:pStyle w:val="TOC4"/>
        <w:rPr>
          <w:rFonts w:asciiTheme="minorHAnsi" w:eastAsiaTheme="minorEastAsia" w:hAnsiTheme="minorHAnsi" w:cstheme="minorBidi"/>
          <w:sz w:val="22"/>
          <w:szCs w:val="22"/>
          <w:lang w:eastAsia="en-GB"/>
        </w:rPr>
      </w:pPr>
      <w:r w:rsidRPr="008D6655">
        <w:rPr>
          <w:rFonts w:eastAsiaTheme="minorEastAsia"/>
          <w:lang w:eastAsia="ko-KR"/>
        </w:rPr>
        <w:t>F.2.4.2.4</w:t>
      </w:r>
      <w:r>
        <w:rPr>
          <w:rFonts w:asciiTheme="minorHAnsi" w:eastAsiaTheme="minorEastAsia" w:hAnsiTheme="minorHAnsi" w:cstheme="minorBidi"/>
          <w:sz w:val="22"/>
          <w:szCs w:val="22"/>
          <w:lang w:eastAsia="en-GB"/>
        </w:rPr>
        <w:tab/>
      </w:r>
      <w:r w:rsidRPr="008D6655">
        <w:rPr>
          <w:rFonts w:eastAsiaTheme="minorEastAsia"/>
          <w:lang w:eastAsia="ko-KR"/>
        </w:rPr>
        <w:t>MIMO correlation matrices using cross polarized antennas</w:t>
      </w:r>
      <w:r>
        <w:tab/>
      </w:r>
      <w:r>
        <w:fldChar w:fldCharType="begin"/>
      </w:r>
      <w:r>
        <w:instrText xml:space="preserve"> PAGEREF _Toc124152565 \h </w:instrText>
      </w:r>
      <w:r>
        <w:fldChar w:fldCharType="separate"/>
      </w:r>
      <w:r>
        <w:t>215</w:t>
      </w:r>
      <w:r>
        <w:fldChar w:fldCharType="end"/>
      </w:r>
    </w:p>
    <w:p w14:paraId="2556506A" w14:textId="0EE531DA"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Annex G (normative): In-channel TX tests</w:t>
      </w:r>
      <w:r w:rsidRPr="008D6655">
        <w:rPr>
          <w:rFonts w:eastAsia="SimSun"/>
          <w:lang w:eastAsia="zh-CN"/>
        </w:rPr>
        <w:t xml:space="preserve"> for IAB-DU</w:t>
      </w:r>
      <w:r>
        <w:tab/>
      </w:r>
      <w:r>
        <w:fldChar w:fldCharType="begin"/>
      </w:r>
      <w:r>
        <w:instrText xml:space="preserve"> PAGEREF _Toc124152566 \h </w:instrText>
      </w:r>
      <w:r>
        <w:fldChar w:fldCharType="separate"/>
      </w:r>
      <w:r>
        <w:t>217</w:t>
      </w:r>
      <w:r>
        <w:fldChar w:fldCharType="end"/>
      </w:r>
    </w:p>
    <w:p w14:paraId="7B57B6D7" w14:textId="4A38A7C0"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t xml:space="preserve">Annex </w:t>
      </w:r>
      <w:r w:rsidRPr="008D6655">
        <w:rPr>
          <w:rFonts w:eastAsia="SimSun"/>
          <w:lang w:eastAsia="zh-CN"/>
        </w:rPr>
        <w:t>H</w:t>
      </w:r>
      <w:r w:rsidRPr="008D6655">
        <w:rPr>
          <w:rFonts w:eastAsiaTheme="minorEastAsia"/>
        </w:rPr>
        <w:t xml:space="preserve"> (normative): In-channel TX tests</w:t>
      </w:r>
      <w:r w:rsidRPr="008D6655">
        <w:rPr>
          <w:rFonts w:eastAsia="SimSun"/>
          <w:lang w:eastAsia="zh-CN"/>
        </w:rPr>
        <w:t xml:space="preserve"> for IAB-MT</w:t>
      </w:r>
      <w:r>
        <w:tab/>
      </w:r>
      <w:r>
        <w:fldChar w:fldCharType="begin"/>
      </w:r>
      <w:r>
        <w:instrText xml:space="preserve"> PAGEREF _Toc124152567 \h </w:instrText>
      </w:r>
      <w:r>
        <w:fldChar w:fldCharType="separate"/>
      </w:r>
      <w:r>
        <w:t>218</w:t>
      </w:r>
      <w:r>
        <w:fldChar w:fldCharType="end"/>
      </w:r>
    </w:p>
    <w:p w14:paraId="6F0E491E" w14:textId="6E8137DF" w:rsidR="00011C35" w:rsidRDefault="00011C35">
      <w:pPr>
        <w:pStyle w:val="TOC1"/>
        <w:rPr>
          <w:rFonts w:asciiTheme="minorHAnsi" w:eastAsiaTheme="minorEastAsia" w:hAnsiTheme="minorHAnsi" w:cstheme="minorBidi"/>
          <w:szCs w:val="22"/>
          <w:lang w:eastAsia="en-GB"/>
        </w:rPr>
      </w:pPr>
      <w:r w:rsidRPr="008D6655">
        <w:rPr>
          <w:rFonts w:eastAsiaTheme="minorEastAsia"/>
        </w:rPr>
        <w:t>H.</w:t>
      </w:r>
      <w:r w:rsidRPr="008D6655">
        <w:rPr>
          <w:rFonts w:eastAsiaTheme="minorEastAsia"/>
          <w:lang w:eastAsia="zh-CN"/>
        </w:rPr>
        <w:t>0</w:t>
      </w:r>
      <w:r>
        <w:rPr>
          <w:rFonts w:asciiTheme="minorHAnsi" w:eastAsiaTheme="minorEastAsia" w:hAnsiTheme="minorHAnsi" w:cstheme="minorBidi"/>
          <w:szCs w:val="22"/>
          <w:lang w:eastAsia="en-GB"/>
        </w:rPr>
        <w:tab/>
      </w:r>
      <w:r w:rsidRPr="008D6655">
        <w:rPr>
          <w:rFonts w:eastAsiaTheme="minorEastAsia"/>
          <w:lang w:eastAsia="zh-CN"/>
        </w:rPr>
        <w:t>Applicability</w:t>
      </w:r>
      <w:r>
        <w:tab/>
      </w:r>
      <w:r>
        <w:fldChar w:fldCharType="begin"/>
      </w:r>
      <w:r>
        <w:instrText xml:space="preserve"> PAGEREF _Toc124152568 \h </w:instrText>
      </w:r>
      <w:r>
        <w:fldChar w:fldCharType="separate"/>
      </w:r>
      <w:r>
        <w:t>218</w:t>
      </w:r>
      <w:r>
        <w:fldChar w:fldCharType="end"/>
      </w:r>
    </w:p>
    <w:p w14:paraId="1217FD36" w14:textId="7BEE50B5" w:rsidR="00011C35" w:rsidRDefault="00011C35">
      <w:pPr>
        <w:pStyle w:val="TOC1"/>
        <w:rPr>
          <w:rFonts w:asciiTheme="minorHAnsi" w:eastAsiaTheme="minorEastAsia" w:hAnsiTheme="minorHAnsi" w:cstheme="minorBidi"/>
          <w:szCs w:val="22"/>
          <w:lang w:eastAsia="en-GB"/>
        </w:rPr>
      </w:pPr>
      <w:r w:rsidRPr="008D6655">
        <w:rPr>
          <w:rFonts w:eastAsiaTheme="minorEastAsia"/>
        </w:rPr>
        <w:t>H.1</w:t>
      </w:r>
      <w:r>
        <w:rPr>
          <w:rFonts w:asciiTheme="minorHAnsi" w:eastAsiaTheme="minorEastAsia" w:hAnsiTheme="minorHAnsi" w:cstheme="minorBidi"/>
          <w:szCs w:val="22"/>
          <w:lang w:eastAsia="en-GB"/>
        </w:rPr>
        <w:tab/>
      </w:r>
      <w:r w:rsidRPr="008D6655">
        <w:rPr>
          <w:rFonts w:eastAsiaTheme="minorEastAsia"/>
        </w:rPr>
        <w:t>General</w:t>
      </w:r>
      <w:r>
        <w:tab/>
      </w:r>
      <w:r>
        <w:fldChar w:fldCharType="begin"/>
      </w:r>
      <w:r>
        <w:instrText xml:space="preserve"> PAGEREF _Toc124152569 \h </w:instrText>
      </w:r>
      <w:r>
        <w:fldChar w:fldCharType="separate"/>
      </w:r>
      <w:r>
        <w:t>218</w:t>
      </w:r>
      <w:r>
        <w:fldChar w:fldCharType="end"/>
      </w:r>
    </w:p>
    <w:p w14:paraId="3D59B717" w14:textId="65B4B5A3" w:rsidR="00011C35" w:rsidRDefault="00011C35">
      <w:pPr>
        <w:pStyle w:val="TOC1"/>
        <w:rPr>
          <w:rFonts w:asciiTheme="minorHAnsi" w:eastAsiaTheme="minorEastAsia" w:hAnsiTheme="minorHAnsi" w:cstheme="minorBidi"/>
          <w:szCs w:val="22"/>
          <w:lang w:eastAsia="en-GB"/>
        </w:rPr>
      </w:pPr>
      <w:r w:rsidRPr="008D6655">
        <w:rPr>
          <w:rFonts w:eastAsiaTheme="minorEastAsia"/>
        </w:rPr>
        <w:t>H.2</w:t>
      </w:r>
      <w:r>
        <w:rPr>
          <w:rFonts w:asciiTheme="minorHAnsi" w:eastAsiaTheme="minorEastAsia" w:hAnsiTheme="minorHAnsi" w:cstheme="minorBidi"/>
          <w:szCs w:val="22"/>
          <w:lang w:eastAsia="en-GB"/>
        </w:rPr>
        <w:tab/>
      </w:r>
      <w:r w:rsidRPr="008D6655">
        <w:rPr>
          <w:rFonts w:eastAsiaTheme="minorEastAsia"/>
        </w:rPr>
        <w:t>Basic principles</w:t>
      </w:r>
      <w:r>
        <w:tab/>
      </w:r>
      <w:r>
        <w:fldChar w:fldCharType="begin"/>
      </w:r>
      <w:r>
        <w:instrText xml:space="preserve"> PAGEREF _Toc124152570 \h </w:instrText>
      </w:r>
      <w:r>
        <w:fldChar w:fldCharType="separate"/>
      </w:r>
      <w:r>
        <w:t>218</w:t>
      </w:r>
      <w:r>
        <w:fldChar w:fldCharType="end"/>
      </w:r>
    </w:p>
    <w:p w14:paraId="35D1C938" w14:textId="007B657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H.2.1</w:t>
      </w:r>
      <w:r>
        <w:rPr>
          <w:rFonts w:asciiTheme="minorHAnsi" w:eastAsiaTheme="minorEastAsia" w:hAnsiTheme="minorHAnsi" w:cstheme="minorBidi"/>
          <w:sz w:val="22"/>
          <w:szCs w:val="22"/>
          <w:lang w:eastAsia="en-GB"/>
        </w:rPr>
        <w:tab/>
      </w:r>
      <w:r w:rsidRPr="008D6655">
        <w:rPr>
          <w:rFonts w:eastAsiaTheme="minorEastAsia"/>
        </w:rPr>
        <w:t>Output signal of the TX under test</w:t>
      </w:r>
      <w:r>
        <w:tab/>
      </w:r>
      <w:r>
        <w:fldChar w:fldCharType="begin"/>
      </w:r>
      <w:r>
        <w:instrText xml:space="preserve"> PAGEREF _Toc124152571 \h </w:instrText>
      </w:r>
      <w:r>
        <w:fldChar w:fldCharType="separate"/>
      </w:r>
      <w:r>
        <w:t>218</w:t>
      </w:r>
      <w:r>
        <w:fldChar w:fldCharType="end"/>
      </w:r>
    </w:p>
    <w:p w14:paraId="4C213758" w14:textId="477C79A1"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H.2.2</w:t>
      </w:r>
      <w:r>
        <w:rPr>
          <w:rFonts w:asciiTheme="minorHAnsi" w:eastAsiaTheme="minorEastAsia" w:hAnsiTheme="minorHAnsi" w:cstheme="minorBidi"/>
          <w:sz w:val="22"/>
          <w:szCs w:val="22"/>
          <w:lang w:eastAsia="en-GB"/>
        </w:rPr>
        <w:tab/>
      </w:r>
      <w:r w:rsidRPr="008D6655">
        <w:rPr>
          <w:rFonts w:eastAsiaTheme="minorEastAsia"/>
        </w:rPr>
        <w:t>Ideal signal</w:t>
      </w:r>
      <w:r>
        <w:tab/>
      </w:r>
      <w:r>
        <w:fldChar w:fldCharType="begin"/>
      </w:r>
      <w:r>
        <w:instrText xml:space="preserve"> PAGEREF _Toc124152572 \h </w:instrText>
      </w:r>
      <w:r>
        <w:fldChar w:fldCharType="separate"/>
      </w:r>
      <w:r>
        <w:t>218</w:t>
      </w:r>
      <w:r>
        <w:fldChar w:fldCharType="end"/>
      </w:r>
    </w:p>
    <w:p w14:paraId="3155082E" w14:textId="1D0D6E3B"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H.2.3</w:t>
      </w:r>
      <w:r>
        <w:rPr>
          <w:rFonts w:asciiTheme="minorHAnsi" w:eastAsiaTheme="minorEastAsia" w:hAnsiTheme="minorHAnsi" w:cstheme="minorBidi"/>
          <w:sz w:val="22"/>
          <w:szCs w:val="22"/>
          <w:lang w:eastAsia="en-GB"/>
        </w:rPr>
        <w:tab/>
      </w:r>
      <w:r w:rsidRPr="008D6655">
        <w:rPr>
          <w:rFonts w:eastAsiaTheme="minorEastAsia"/>
        </w:rPr>
        <w:t>Measurement results</w:t>
      </w:r>
      <w:r>
        <w:tab/>
      </w:r>
      <w:r>
        <w:fldChar w:fldCharType="begin"/>
      </w:r>
      <w:r>
        <w:instrText xml:space="preserve"> PAGEREF _Toc124152573 \h </w:instrText>
      </w:r>
      <w:r>
        <w:fldChar w:fldCharType="separate"/>
      </w:r>
      <w:r>
        <w:t>219</w:t>
      </w:r>
      <w:r>
        <w:fldChar w:fldCharType="end"/>
      </w:r>
    </w:p>
    <w:p w14:paraId="2627A50E" w14:textId="2E1201CE"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H.2.4</w:t>
      </w:r>
      <w:r>
        <w:rPr>
          <w:rFonts w:asciiTheme="minorHAnsi" w:eastAsiaTheme="minorEastAsia" w:hAnsiTheme="minorHAnsi" w:cstheme="minorBidi"/>
          <w:sz w:val="22"/>
          <w:szCs w:val="22"/>
          <w:lang w:eastAsia="en-GB"/>
        </w:rPr>
        <w:tab/>
      </w:r>
      <w:r w:rsidRPr="008D6655">
        <w:rPr>
          <w:rFonts w:eastAsiaTheme="minorEastAsia"/>
        </w:rPr>
        <w:t>Measurement points</w:t>
      </w:r>
      <w:r>
        <w:tab/>
      </w:r>
      <w:r>
        <w:fldChar w:fldCharType="begin"/>
      </w:r>
      <w:r>
        <w:instrText xml:space="preserve"> PAGEREF _Toc124152574 \h </w:instrText>
      </w:r>
      <w:r>
        <w:fldChar w:fldCharType="separate"/>
      </w:r>
      <w:r>
        <w:t>219</w:t>
      </w:r>
      <w:r>
        <w:fldChar w:fldCharType="end"/>
      </w:r>
    </w:p>
    <w:p w14:paraId="59F3C37B" w14:textId="62E78294" w:rsidR="00011C35" w:rsidRDefault="00011C35">
      <w:pPr>
        <w:pStyle w:val="TOC1"/>
        <w:rPr>
          <w:rFonts w:asciiTheme="minorHAnsi" w:eastAsiaTheme="minorEastAsia" w:hAnsiTheme="minorHAnsi" w:cstheme="minorBidi"/>
          <w:szCs w:val="22"/>
          <w:lang w:eastAsia="en-GB"/>
        </w:rPr>
      </w:pPr>
      <w:r w:rsidRPr="008D6655">
        <w:rPr>
          <w:rFonts w:eastAsiaTheme="minorEastAsia"/>
        </w:rPr>
        <w:t>H.3</w:t>
      </w:r>
      <w:r>
        <w:rPr>
          <w:rFonts w:asciiTheme="minorHAnsi" w:eastAsiaTheme="minorEastAsia" w:hAnsiTheme="minorHAnsi" w:cstheme="minorBidi"/>
          <w:szCs w:val="22"/>
          <w:lang w:eastAsia="en-GB"/>
        </w:rPr>
        <w:tab/>
      </w:r>
      <w:r w:rsidRPr="008D6655">
        <w:rPr>
          <w:rFonts w:eastAsiaTheme="minorEastAsia"/>
        </w:rPr>
        <w:t>Pre-FFT minimization process</w:t>
      </w:r>
      <w:r>
        <w:tab/>
      </w:r>
      <w:r>
        <w:fldChar w:fldCharType="begin"/>
      </w:r>
      <w:r>
        <w:instrText xml:space="preserve"> PAGEREF _Toc124152575 \h </w:instrText>
      </w:r>
      <w:r>
        <w:fldChar w:fldCharType="separate"/>
      </w:r>
      <w:r>
        <w:t>220</w:t>
      </w:r>
      <w:r>
        <w:fldChar w:fldCharType="end"/>
      </w:r>
    </w:p>
    <w:p w14:paraId="779F24C4" w14:textId="5BDA40E6" w:rsidR="00011C35" w:rsidRDefault="00011C35">
      <w:pPr>
        <w:pStyle w:val="TOC1"/>
        <w:rPr>
          <w:rFonts w:asciiTheme="minorHAnsi" w:eastAsiaTheme="minorEastAsia" w:hAnsiTheme="minorHAnsi" w:cstheme="minorBidi"/>
          <w:szCs w:val="22"/>
          <w:lang w:eastAsia="en-GB"/>
        </w:rPr>
      </w:pPr>
      <w:r w:rsidRPr="008D6655">
        <w:rPr>
          <w:rFonts w:eastAsiaTheme="minorEastAsia"/>
        </w:rPr>
        <w:t>H.4</w:t>
      </w:r>
      <w:r>
        <w:rPr>
          <w:rFonts w:asciiTheme="minorHAnsi" w:eastAsiaTheme="minorEastAsia" w:hAnsiTheme="minorHAnsi" w:cstheme="minorBidi"/>
          <w:szCs w:val="22"/>
          <w:lang w:eastAsia="en-GB"/>
        </w:rPr>
        <w:tab/>
      </w:r>
      <w:r w:rsidRPr="008D6655">
        <w:rPr>
          <w:rFonts w:eastAsiaTheme="minorEastAsia"/>
        </w:rPr>
        <w:t>Timing of the FFT window</w:t>
      </w:r>
      <w:r>
        <w:tab/>
      </w:r>
      <w:r>
        <w:fldChar w:fldCharType="begin"/>
      </w:r>
      <w:r>
        <w:instrText xml:space="preserve"> PAGEREF _Toc124152576 \h </w:instrText>
      </w:r>
      <w:r>
        <w:fldChar w:fldCharType="separate"/>
      </w:r>
      <w:r>
        <w:t>220</w:t>
      </w:r>
      <w:r>
        <w:fldChar w:fldCharType="end"/>
      </w:r>
    </w:p>
    <w:p w14:paraId="2F52604D" w14:textId="2FC2BCC8" w:rsidR="00011C35" w:rsidRDefault="00011C35">
      <w:pPr>
        <w:pStyle w:val="TOC1"/>
        <w:rPr>
          <w:rFonts w:asciiTheme="minorHAnsi" w:eastAsiaTheme="minorEastAsia" w:hAnsiTheme="minorHAnsi" w:cstheme="minorBidi"/>
          <w:szCs w:val="22"/>
          <w:lang w:eastAsia="en-GB"/>
        </w:rPr>
      </w:pPr>
      <w:r w:rsidRPr="008D6655">
        <w:rPr>
          <w:rFonts w:eastAsiaTheme="minorEastAsia"/>
        </w:rPr>
        <w:t>H.5</w:t>
      </w:r>
      <w:r>
        <w:rPr>
          <w:rFonts w:asciiTheme="minorHAnsi" w:eastAsiaTheme="minorEastAsia" w:hAnsiTheme="minorHAnsi" w:cstheme="minorBidi"/>
          <w:szCs w:val="22"/>
          <w:lang w:eastAsia="en-GB"/>
        </w:rPr>
        <w:tab/>
      </w:r>
      <w:r w:rsidRPr="008D6655">
        <w:rPr>
          <w:rFonts w:eastAsiaTheme="minorEastAsia"/>
        </w:rPr>
        <w:t>Resource element TX power</w:t>
      </w:r>
      <w:r>
        <w:tab/>
      </w:r>
      <w:r>
        <w:fldChar w:fldCharType="begin"/>
      </w:r>
      <w:r>
        <w:instrText xml:space="preserve"> PAGEREF _Toc124152577 \h </w:instrText>
      </w:r>
      <w:r>
        <w:fldChar w:fldCharType="separate"/>
      </w:r>
      <w:r>
        <w:t>221</w:t>
      </w:r>
      <w:r>
        <w:fldChar w:fldCharType="end"/>
      </w:r>
    </w:p>
    <w:p w14:paraId="06452F6F" w14:textId="04841D84" w:rsidR="00011C35" w:rsidRDefault="00011C35">
      <w:pPr>
        <w:pStyle w:val="TOC1"/>
        <w:rPr>
          <w:rFonts w:asciiTheme="minorHAnsi" w:eastAsiaTheme="minorEastAsia" w:hAnsiTheme="minorHAnsi" w:cstheme="minorBidi"/>
          <w:szCs w:val="22"/>
          <w:lang w:eastAsia="en-GB"/>
        </w:rPr>
      </w:pPr>
      <w:r w:rsidRPr="008D6655">
        <w:rPr>
          <w:rFonts w:eastAsiaTheme="minorEastAsia"/>
        </w:rPr>
        <w:t>H.6</w:t>
      </w:r>
      <w:r>
        <w:rPr>
          <w:rFonts w:asciiTheme="minorHAnsi" w:eastAsiaTheme="minorEastAsia" w:hAnsiTheme="minorHAnsi" w:cstheme="minorBidi"/>
          <w:szCs w:val="22"/>
          <w:lang w:eastAsia="en-GB"/>
        </w:rPr>
        <w:tab/>
      </w:r>
      <w:r w:rsidRPr="008D6655">
        <w:rPr>
          <w:rFonts w:eastAsiaTheme="minorEastAsia"/>
        </w:rPr>
        <w:t>Post-FFT equalisation</w:t>
      </w:r>
      <w:r>
        <w:tab/>
      </w:r>
      <w:r>
        <w:fldChar w:fldCharType="begin"/>
      </w:r>
      <w:r>
        <w:instrText xml:space="preserve"> PAGEREF _Toc124152578 \h </w:instrText>
      </w:r>
      <w:r>
        <w:fldChar w:fldCharType="separate"/>
      </w:r>
      <w:r>
        <w:t>222</w:t>
      </w:r>
      <w:r>
        <w:fldChar w:fldCharType="end"/>
      </w:r>
    </w:p>
    <w:p w14:paraId="2739776A" w14:textId="36436BCD" w:rsidR="00011C35" w:rsidRDefault="00011C35">
      <w:pPr>
        <w:pStyle w:val="TOC1"/>
        <w:rPr>
          <w:rFonts w:asciiTheme="minorHAnsi" w:eastAsiaTheme="minorEastAsia" w:hAnsiTheme="minorHAnsi" w:cstheme="minorBidi"/>
          <w:szCs w:val="22"/>
          <w:lang w:eastAsia="en-GB"/>
        </w:rPr>
      </w:pPr>
      <w:r w:rsidRPr="008D6655">
        <w:rPr>
          <w:rFonts w:eastAsiaTheme="minorEastAsia"/>
        </w:rPr>
        <w:t>H.7</w:t>
      </w:r>
      <w:r>
        <w:rPr>
          <w:rFonts w:asciiTheme="minorHAnsi" w:eastAsiaTheme="minorEastAsia" w:hAnsiTheme="minorHAnsi" w:cstheme="minorBidi"/>
          <w:szCs w:val="22"/>
          <w:lang w:eastAsia="en-GB"/>
        </w:rPr>
        <w:tab/>
      </w:r>
      <w:r w:rsidRPr="008D6655">
        <w:rPr>
          <w:rFonts w:eastAsiaTheme="minorEastAsia"/>
        </w:rPr>
        <w:t>EVM</w:t>
      </w:r>
      <w:r>
        <w:tab/>
      </w:r>
      <w:r>
        <w:fldChar w:fldCharType="begin"/>
      </w:r>
      <w:r>
        <w:instrText xml:space="preserve"> PAGEREF _Toc124152579 \h </w:instrText>
      </w:r>
      <w:r>
        <w:fldChar w:fldCharType="separate"/>
      </w:r>
      <w:r>
        <w:t>223</w:t>
      </w:r>
      <w:r>
        <w:fldChar w:fldCharType="end"/>
      </w:r>
    </w:p>
    <w:p w14:paraId="62A6D8ED" w14:textId="779C9257"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H.7.0</w:t>
      </w:r>
      <w:r>
        <w:rPr>
          <w:rFonts w:asciiTheme="minorHAnsi" w:eastAsiaTheme="minorEastAsia" w:hAnsiTheme="minorHAnsi" w:cstheme="minorBidi"/>
          <w:sz w:val="22"/>
          <w:szCs w:val="22"/>
          <w:lang w:eastAsia="en-GB"/>
        </w:rPr>
        <w:tab/>
      </w:r>
      <w:r w:rsidRPr="008D6655">
        <w:rPr>
          <w:rFonts w:eastAsiaTheme="minorEastAsia"/>
        </w:rPr>
        <w:t>General</w:t>
      </w:r>
      <w:r>
        <w:tab/>
      </w:r>
      <w:r>
        <w:fldChar w:fldCharType="begin"/>
      </w:r>
      <w:r>
        <w:instrText xml:space="preserve"> PAGEREF _Toc124152580 \h </w:instrText>
      </w:r>
      <w:r>
        <w:fldChar w:fldCharType="separate"/>
      </w:r>
      <w:r>
        <w:t>223</w:t>
      </w:r>
      <w:r>
        <w:fldChar w:fldCharType="end"/>
      </w:r>
    </w:p>
    <w:p w14:paraId="35DCD783" w14:textId="583B8462" w:rsidR="00011C35" w:rsidRDefault="00011C35">
      <w:pPr>
        <w:pStyle w:val="TOC2"/>
        <w:rPr>
          <w:rFonts w:asciiTheme="minorHAnsi" w:eastAsiaTheme="minorEastAsia" w:hAnsiTheme="minorHAnsi" w:cstheme="minorBidi"/>
          <w:sz w:val="22"/>
          <w:szCs w:val="22"/>
          <w:lang w:eastAsia="en-GB"/>
        </w:rPr>
      </w:pPr>
      <w:r w:rsidRPr="008D6655">
        <w:rPr>
          <w:rFonts w:eastAsiaTheme="minorEastAsia"/>
        </w:rPr>
        <w:t>H.7.</w:t>
      </w:r>
      <w:r w:rsidRPr="008D6655">
        <w:rPr>
          <w:rFonts w:eastAsia="SimSun"/>
          <w:lang w:eastAsia="zh-CN"/>
        </w:rPr>
        <w:t>1</w:t>
      </w:r>
      <w:r>
        <w:rPr>
          <w:rFonts w:asciiTheme="minorHAnsi" w:eastAsiaTheme="minorEastAsia" w:hAnsiTheme="minorHAnsi" w:cstheme="minorBidi"/>
          <w:sz w:val="22"/>
          <w:szCs w:val="22"/>
          <w:lang w:eastAsia="en-GB"/>
        </w:rPr>
        <w:tab/>
      </w:r>
      <w:r w:rsidRPr="008D6655">
        <w:rPr>
          <w:rFonts w:eastAsiaTheme="minorEastAsia"/>
        </w:rPr>
        <w:t>Averaged EVM (TDD)</w:t>
      </w:r>
      <w:r>
        <w:tab/>
      </w:r>
      <w:r>
        <w:fldChar w:fldCharType="begin"/>
      </w:r>
      <w:r>
        <w:instrText xml:space="preserve"> PAGEREF _Toc124152581 \h </w:instrText>
      </w:r>
      <w:r>
        <w:fldChar w:fldCharType="separate"/>
      </w:r>
      <w:r>
        <w:t>224</w:t>
      </w:r>
      <w:r>
        <w:fldChar w:fldCharType="end"/>
      </w:r>
    </w:p>
    <w:p w14:paraId="74448724" w14:textId="477646C0" w:rsidR="00011C35" w:rsidRDefault="00011C35">
      <w:pPr>
        <w:pStyle w:val="TOC8"/>
        <w:rPr>
          <w:rFonts w:asciiTheme="minorHAnsi" w:eastAsiaTheme="minorEastAsia" w:hAnsiTheme="minorHAnsi" w:cstheme="minorBidi"/>
          <w:b w:val="0"/>
          <w:szCs w:val="22"/>
          <w:lang w:eastAsia="en-GB"/>
        </w:rPr>
      </w:pPr>
      <w:r w:rsidRPr="008D6655">
        <w:rPr>
          <w:rFonts w:eastAsiaTheme="minorEastAsia"/>
        </w:rPr>
        <w:lastRenderedPageBreak/>
        <w:t>Annex I (informative): Change history</w:t>
      </w:r>
      <w:r>
        <w:tab/>
      </w:r>
      <w:r>
        <w:fldChar w:fldCharType="begin"/>
      </w:r>
      <w:r>
        <w:instrText xml:space="preserve"> PAGEREF _Toc124152582 \h </w:instrText>
      </w:r>
      <w:r>
        <w:fldChar w:fldCharType="separate"/>
      </w:r>
      <w:r>
        <w:t>225</w:t>
      </w:r>
      <w:r>
        <w:fldChar w:fldCharType="end"/>
      </w:r>
    </w:p>
    <w:p w14:paraId="2EBAC57E" w14:textId="04016605" w:rsidR="00080512" w:rsidRPr="00BE5108" w:rsidRDefault="00011C35">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Start w:id="23" w:name="_Toc89944580"/>
      <w:bookmarkStart w:id="24" w:name="_Toc98753598"/>
      <w:bookmarkStart w:id="25" w:name="_Toc106180584"/>
      <w:bookmarkStart w:id="26" w:name="_Toc114150620"/>
      <w:bookmarkStart w:id="27" w:name="_Toc124151023"/>
      <w:bookmarkStart w:id="28" w:name="_Toc124151543"/>
      <w:bookmarkStart w:id="29" w:name="_Toc124152063"/>
      <w:bookmarkEnd w:id="16"/>
      <w:r w:rsidRPr="00BE5108">
        <w:rPr>
          <w:rFonts w:eastAsiaTheme="minorEastAsia"/>
        </w:rP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0" w:name="spectype3"/>
      <w:r w:rsidRPr="00BE5108">
        <w:rPr>
          <w:rFonts w:eastAsiaTheme="minorEastAsia"/>
        </w:rPr>
        <w:t>Specification</w:t>
      </w:r>
      <w:bookmarkEnd w:id="30"/>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1" w:name="introduction"/>
      <w:bookmarkEnd w:id="31"/>
      <w:r w:rsidRPr="00BE5108">
        <w:rPr>
          <w:rFonts w:eastAsiaTheme="minorEastAsia"/>
        </w:rPr>
        <w:br w:type="page"/>
      </w:r>
      <w:bookmarkStart w:id="32" w:name="scope"/>
      <w:bookmarkStart w:id="33" w:name="_Toc73962747"/>
      <w:bookmarkStart w:id="34" w:name="_Toc75259903"/>
      <w:bookmarkStart w:id="35" w:name="_Toc75275437"/>
      <w:bookmarkStart w:id="36" w:name="_Toc75275948"/>
      <w:bookmarkStart w:id="37" w:name="_Toc76541447"/>
      <w:bookmarkStart w:id="38" w:name="_Toc82437216"/>
      <w:bookmarkStart w:id="39" w:name="_Toc89944581"/>
      <w:bookmarkStart w:id="40" w:name="_Toc98753599"/>
      <w:bookmarkStart w:id="41" w:name="_Toc106180585"/>
      <w:bookmarkStart w:id="42" w:name="_Toc114150621"/>
      <w:bookmarkStart w:id="43" w:name="_Toc124151024"/>
      <w:bookmarkStart w:id="44" w:name="_Toc124151544"/>
      <w:bookmarkStart w:id="45" w:name="_Toc124152064"/>
      <w:bookmarkEnd w:id="32"/>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3"/>
      <w:bookmarkEnd w:id="34"/>
      <w:bookmarkEnd w:id="35"/>
      <w:bookmarkEnd w:id="36"/>
      <w:bookmarkEnd w:id="37"/>
      <w:bookmarkEnd w:id="38"/>
      <w:bookmarkEnd w:id="39"/>
      <w:bookmarkEnd w:id="40"/>
      <w:bookmarkEnd w:id="41"/>
      <w:bookmarkEnd w:id="42"/>
      <w:bookmarkEnd w:id="43"/>
      <w:bookmarkEnd w:id="44"/>
      <w:bookmarkEnd w:id="45"/>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6" w:name="references"/>
      <w:bookmarkEnd w:id="46"/>
    </w:p>
    <w:p w14:paraId="4BAC394F" w14:textId="5E024D59" w:rsidR="00080512" w:rsidRPr="00BE5108" w:rsidRDefault="00080512" w:rsidP="005219CB">
      <w:pPr>
        <w:pStyle w:val="Heading1"/>
        <w:rPr>
          <w:rFonts w:eastAsiaTheme="minorEastAsia"/>
        </w:rPr>
      </w:pPr>
      <w:bookmarkStart w:id="47" w:name="_Toc73962748"/>
      <w:bookmarkStart w:id="48" w:name="_Toc75259904"/>
      <w:bookmarkStart w:id="49" w:name="_Toc75275438"/>
      <w:bookmarkStart w:id="50" w:name="_Toc75275949"/>
      <w:bookmarkStart w:id="51" w:name="_Toc76541448"/>
      <w:bookmarkStart w:id="52" w:name="_Toc82437217"/>
      <w:bookmarkStart w:id="53" w:name="_Toc89944582"/>
      <w:bookmarkStart w:id="54" w:name="_Toc98753600"/>
      <w:bookmarkStart w:id="55" w:name="_Toc106180586"/>
      <w:bookmarkStart w:id="56" w:name="_Toc114150622"/>
      <w:bookmarkStart w:id="57" w:name="_Toc124151025"/>
      <w:bookmarkStart w:id="58" w:name="_Toc124151545"/>
      <w:bookmarkStart w:id="59" w:name="_Toc124152065"/>
      <w:r w:rsidRPr="00BE5108">
        <w:rPr>
          <w:rFonts w:eastAsiaTheme="minorEastAsia"/>
        </w:rPr>
        <w:t>2</w:t>
      </w:r>
      <w:r w:rsidR="005219CB" w:rsidRPr="00BE5108">
        <w:rPr>
          <w:rFonts w:eastAsiaTheme="minorEastAsia"/>
        </w:rPr>
        <w:tab/>
      </w:r>
      <w:r w:rsidRPr="00BE5108">
        <w:rPr>
          <w:rFonts w:eastAsiaTheme="minorEastAsia"/>
        </w:rPr>
        <w:t>References</w:t>
      </w:r>
      <w:bookmarkEnd w:id="47"/>
      <w:bookmarkEnd w:id="48"/>
      <w:bookmarkEnd w:id="49"/>
      <w:bookmarkEnd w:id="50"/>
      <w:bookmarkEnd w:id="51"/>
      <w:bookmarkEnd w:id="52"/>
      <w:bookmarkEnd w:id="53"/>
      <w:bookmarkEnd w:id="54"/>
      <w:bookmarkEnd w:id="55"/>
      <w:bookmarkEnd w:id="56"/>
      <w:bookmarkEnd w:id="57"/>
      <w:bookmarkEnd w:id="58"/>
      <w:bookmarkEnd w:id="59"/>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0" w:name="definitions"/>
      <w:bookmarkStart w:id="61" w:name="_Toc73962749"/>
      <w:bookmarkStart w:id="62" w:name="_Toc75259905"/>
      <w:bookmarkStart w:id="63" w:name="_Toc75275439"/>
      <w:bookmarkStart w:id="64" w:name="_Toc75275950"/>
      <w:bookmarkStart w:id="65" w:name="_Toc76541449"/>
      <w:bookmarkStart w:id="66" w:name="_Toc82437218"/>
      <w:bookmarkStart w:id="67" w:name="_Toc89944583"/>
      <w:bookmarkStart w:id="68" w:name="_Toc98753601"/>
      <w:bookmarkStart w:id="69" w:name="_Toc106180587"/>
      <w:bookmarkStart w:id="70" w:name="_Toc114150623"/>
      <w:bookmarkStart w:id="71" w:name="_Toc124151026"/>
      <w:bookmarkStart w:id="72" w:name="_Toc124151546"/>
      <w:bookmarkStart w:id="73" w:name="_Toc124152066"/>
      <w:bookmarkEnd w:id="60"/>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p>
    <w:p w14:paraId="420EF221" w14:textId="77777777" w:rsidR="00080512" w:rsidRPr="00BE5108" w:rsidRDefault="00080512">
      <w:pPr>
        <w:pStyle w:val="Heading2"/>
        <w:rPr>
          <w:rFonts w:eastAsiaTheme="minorEastAsia"/>
        </w:rPr>
      </w:pPr>
      <w:bookmarkStart w:id="74" w:name="_Toc73962750"/>
      <w:bookmarkStart w:id="75" w:name="_Toc75259906"/>
      <w:bookmarkStart w:id="76" w:name="_Toc75275440"/>
      <w:bookmarkStart w:id="77" w:name="_Toc75275951"/>
      <w:bookmarkStart w:id="78" w:name="_Toc76541450"/>
      <w:bookmarkStart w:id="79" w:name="_Toc82437219"/>
      <w:bookmarkStart w:id="80" w:name="_Toc89944584"/>
      <w:bookmarkStart w:id="81" w:name="_Toc98753602"/>
      <w:bookmarkStart w:id="82" w:name="_Toc106180588"/>
      <w:bookmarkStart w:id="83" w:name="_Toc114150624"/>
      <w:bookmarkStart w:id="84" w:name="_Toc124151027"/>
      <w:bookmarkStart w:id="85" w:name="_Toc124151547"/>
      <w:bookmarkStart w:id="86" w:name="_Toc124152067"/>
      <w:r w:rsidRPr="00BE5108">
        <w:rPr>
          <w:rFonts w:eastAsiaTheme="minorEastAsia"/>
        </w:rPr>
        <w:t>3.1</w:t>
      </w:r>
      <w:r w:rsidRPr="00BE5108">
        <w:rPr>
          <w:rFonts w:eastAsiaTheme="minorEastAsia"/>
        </w:rPr>
        <w:tab/>
      </w:r>
      <w:r w:rsidR="002B6339" w:rsidRPr="00BE5108">
        <w:rPr>
          <w:rFonts w:eastAsiaTheme="minorEastAsia"/>
        </w:rPr>
        <w:t>Terms</w:t>
      </w:r>
      <w:bookmarkEnd w:id="74"/>
      <w:bookmarkEnd w:id="75"/>
      <w:bookmarkEnd w:id="76"/>
      <w:bookmarkEnd w:id="77"/>
      <w:bookmarkEnd w:id="78"/>
      <w:bookmarkEnd w:id="79"/>
      <w:bookmarkEnd w:id="80"/>
      <w:bookmarkEnd w:id="81"/>
      <w:bookmarkEnd w:id="82"/>
      <w:bookmarkEnd w:id="83"/>
      <w:bookmarkEnd w:id="84"/>
      <w:bookmarkEnd w:id="85"/>
      <w:bookmarkEnd w:id="86"/>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87" w:name="_Toc73962751"/>
      <w:bookmarkStart w:id="88" w:name="_Toc75259907"/>
      <w:bookmarkStart w:id="89" w:name="_Toc75275441"/>
      <w:bookmarkStart w:id="90" w:name="_Toc75275952"/>
      <w:bookmarkStart w:id="91" w:name="_Toc76541451"/>
      <w:bookmarkStart w:id="92" w:name="_Toc82437220"/>
      <w:bookmarkStart w:id="93" w:name="_Toc89944585"/>
      <w:bookmarkStart w:id="94" w:name="_Toc98753603"/>
      <w:bookmarkStart w:id="95" w:name="_Toc106180589"/>
      <w:bookmarkStart w:id="96" w:name="_Toc114150625"/>
      <w:bookmarkStart w:id="97" w:name="_Toc124151028"/>
      <w:bookmarkStart w:id="98" w:name="_Toc124151548"/>
      <w:bookmarkStart w:id="99" w:name="_Toc124152068"/>
      <w:r w:rsidRPr="00BE5108">
        <w:rPr>
          <w:rFonts w:eastAsiaTheme="minorEastAsia"/>
        </w:rPr>
        <w:t>3.2</w:t>
      </w:r>
      <w:r w:rsidRPr="00BE5108">
        <w:rPr>
          <w:rFonts w:eastAsiaTheme="minorEastAsia"/>
        </w:rPr>
        <w:tab/>
        <w:t>Symbols</w:t>
      </w:r>
      <w:bookmarkEnd w:id="87"/>
      <w:bookmarkEnd w:id="88"/>
      <w:bookmarkEnd w:id="89"/>
      <w:bookmarkEnd w:id="90"/>
      <w:bookmarkEnd w:id="91"/>
      <w:bookmarkEnd w:id="92"/>
      <w:bookmarkEnd w:id="93"/>
      <w:bookmarkEnd w:id="94"/>
      <w:bookmarkEnd w:id="95"/>
      <w:bookmarkEnd w:id="96"/>
      <w:bookmarkEnd w:id="97"/>
      <w:bookmarkEnd w:id="98"/>
      <w:bookmarkEnd w:id="99"/>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00" w:name="_Hlk500709692"/>
      <w:r w:rsidRPr="008C3753">
        <w:t>P</w:t>
      </w:r>
      <w:r w:rsidRPr="008C3753">
        <w:rPr>
          <w:vertAlign w:val="subscript"/>
        </w:rPr>
        <w:t>max,c,TABC</w:t>
      </w:r>
      <w:bookmarkEnd w:id="100"/>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01" w:name="_Toc73962752"/>
      <w:bookmarkStart w:id="102" w:name="_Toc75259908"/>
      <w:bookmarkStart w:id="103" w:name="_Toc75275442"/>
      <w:bookmarkStart w:id="104" w:name="_Toc75275953"/>
      <w:bookmarkStart w:id="105" w:name="_Toc76541452"/>
      <w:bookmarkStart w:id="106" w:name="_Toc82437221"/>
      <w:bookmarkStart w:id="107" w:name="_Toc89944586"/>
      <w:bookmarkStart w:id="108" w:name="_Toc98753604"/>
      <w:bookmarkStart w:id="109" w:name="_Toc106180590"/>
      <w:bookmarkStart w:id="110" w:name="_Toc114150626"/>
      <w:bookmarkStart w:id="111" w:name="_Toc124151029"/>
      <w:bookmarkStart w:id="112" w:name="_Toc124151549"/>
      <w:bookmarkStart w:id="113" w:name="_Toc124152069"/>
      <w:r w:rsidRPr="00BE5108">
        <w:rPr>
          <w:rFonts w:eastAsiaTheme="minorEastAsia"/>
        </w:rPr>
        <w:t>3.3</w:t>
      </w:r>
      <w:r w:rsidRPr="00BE5108">
        <w:rPr>
          <w:rFonts w:eastAsiaTheme="minorEastAsia"/>
        </w:rPr>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14" w:name="clause4"/>
      <w:bookmarkStart w:id="115" w:name="startOfAnnexes"/>
      <w:bookmarkStart w:id="116" w:name="_Toc73962753"/>
      <w:bookmarkStart w:id="117" w:name="_Toc75259909"/>
      <w:bookmarkStart w:id="118" w:name="_Toc75275443"/>
      <w:bookmarkStart w:id="119" w:name="_Toc75275954"/>
      <w:bookmarkStart w:id="120" w:name="_Toc76541453"/>
      <w:bookmarkStart w:id="121" w:name="_Toc82437222"/>
      <w:bookmarkStart w:id="122" w:name="_Toc89944587"/>
      <w:bookmarkStart w:id="123" w:name="_Toc98753605"/>
      <w:bookmarkStart w:id="124" w:name="_Toc106180591"/>
      <w:bookmarkStart w:id="125" w:name="_Toc114150627"/>
      <w:bookmarkStart w:id="126" w:name="_Toc124151030"/>
      <w:bookmarkStart w:id="127" w:name="_Toc124151550"/>
      <w:bookmarkStart w:id="128" w:name="_Toc124152070"/>
      <w:bookmarkEnd w:id="114"/>
      <w:bookmarkEnd w:id="115"/>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646CBF81" w14:textId="5DA1823C" w:rsidR="00EA6CFC" w:rsidRPr="00BE5108" w:rsidRDefault="00EA6CFC" w:rsidP="006725BC">
      <w:pPr>
        <w:pStyle w:val="Heading2"/>
        <w:rPr>
          <w:rFonts w:eastAsiaTheme="minorEastAsia"/>
        </w:rPr>
      </w:pPr>
      <w:bookmarkStart w:id="129" w:name="_Toc73962754"/>
      <w:bookmarkStart w:id="130" w:name="_Toc75259910"/>
      <w:bookmarkStart w:id="131" w:name="_Toc75275444"/>
      <w:bookmarkStart w:id="132" w:name="_Toc75275955"/>
      <w:bookmarkStart w:id="133" w:name="_Toc76541454"/>
      <w:bookmarkStart w:id="134" w:name="_Toc82437223"/>
      <w:bookmarkStart w:id="135" w:name="_Toc89944588"/>
      <w:bookmarkStart w:id="136" w:name="_Toc98753606"/>
      <w:bookmarkStart w:id="137" w:name="_Toc106180592"/>
      <w:bookmarkStart w:id="138" w:name="_Toc114150628"/>
      <w:bookmarkStart w:id="139" w:name="_Toc124151031"/>
      <w:bookmarkStart w:id="140" w:name="_Toc124151551"/>
      <w:bookmarkStart w:id="141" w:name="_Toc124152071"/>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3AFBA615" w14:textId="77777777" w:rsidR="008D3EE5" w:rsidRPr="00BE5108" w:rsidRDefault="008D3EE5" w:rsidP="00F22766">
      <w:pPr>
        <w:pStyle w:val="Heading3"/>
        <w:rPr>
          <w:rFonts w:eastAsiaTheme="minorEastAsia"/>
        </w:rPr>
      </w:pPr>
      <w:bookmarkStart w:id="142" w:name="_Toc73962755"/>
      <w:bookmarkStart w:id="143" w:name="_Toc75259911"/>
      <w:bookmarkStart w:id="144" w:name="_Toc75275445"/>
      <w:bookmarkStart w:id="145" w:name="_Toc75275956"/>
      <w:bookmarkStart w:id="146" w:name="_Toc76541455"/>
      <w:bookmarkStart w:id="147" w:name="_Toc82437224"/>
      <w:bookmarkStart w:id="148" w:name="_Toc89944589"/>
      <w:bookmarkStart w:id="149" w:name="_Toc98753607"/>
      <w:bookmarkStart w:id="150" w:name="_Toc106180593"/>
      <w:bookmarkStart w:id="151" w:name="_Toc114150629"/>
      <w:bookmarkStart w:id="152" w:name="_Toc124151032"/>
      <w:bookmarkStart w:id="153" w:name="_Toc124151552"/>
      <w:bookmarkStart w:id="154" w:name="_Toc124152072"/>
      <w:r w:rsidRPr="00BE5108">
        <w:rPr>
          <w:rFonts w:eastAsiaTheme="minorEastAsia"/>
        </w:rPr>
        <w:t>4.1.1</w:t>
      </w:r>
      <w:r w:rsidRPr="00BE5108">
        <w:rPr>
          <w:rFonts w:eastAsiaTheme="minorEastAsia"/>
        </w:rPr>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55" w:name="_Toc73962756"/>
      <w:bookmarkStart w:id="156" w:name="_Toc75259912"/>
      <w:bookmarkStart w:id="157" w:name="_Toc75275446"/>
      <w:bookmarkStart w:id="158" w:name="_Toc75275957"/>
      <w:bookmarkStart w:id="159" w:name="_Toc76541456"/>
      <w:bookmarkStart w:id="160" w:name="_Toc82437225"/>
      <w:bookmarkStart w:id="161" w:name="_Toc89944590"/>
      <w:bookmarkStart w:id="162" w:name="_Toc98753608"/>
      <w:bookmarkStart w:id="163" w:name="_Toc106180594"/>
      <w:bookmarkStart w:id="164" w:name="_Toc114150630"/>
      <w:bookmarkStart w:id="165" w:name="_Toc124151033"/>
      <w:bookmarkStart w:id="166" w:name="_Toc124151553"/>
      <w:bookmarkStart w:id="167" w:name="_Toc124152073"/>
      <w:r w:rsidRPr="00BE5108">
        <w:rPr>
          <w:rFonts w:eastAsiaTheme="minorEastAsia"/>
        </w:rPr>
        <w:t>4.1.2</w:t>
      </w:r>
      <w:r w:rsidRPr="00BE5108">
        <w:rPr>
          <w:rFonts w:eastAsiaTheme="minorEastAsia"/>
        </w:rPr>
        <w:tab/>
        <w:t>Acceptable uncertainty of Test System</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D56ACFD" w14:textId="77777777" w:rsidR="008D3EE5" w:rsidRPr="00BE5108" w:rsidRDefault="008D3EE5" w:rsidP="008D3EE5">
      <w:pPr>
        <w:pStyle w:val="Heading4"/>
        <w:rPr>
          <w:rFonts w:eastAsiaTheme="minorEastAsia"/>
        </w:rPr>
      </w:pPr>
      <w:bookmarkStart w:id="168" w:name="_Toc73962757"/>
      <w:bookmarkStart w:id="169" w:name="_Toc75259913"/>
      <w:bookmarkStart w:id="170" w:name="_Toc75275447"/>
      <w:bookmarkStart w:id="171" w:name="_Toc75275958"/>
      <w:bookmarkStart w:id="172" w:name="_Toc76541457"/>
      <w:bookmarkStart w:id="173" w:name="_Toc82437226"/>
      <w:bookmarkStart w:id="174" w:name="_Toc89944591"/>
      <w:bookmarkStart w:id="175" w:name="_Toc98753609"/>
      <w:bookmarkStart w:id="176" w:name="_Toc106180595"/>
      <w:bookmarkStart w:id="177" w:name="_Toc114150631"/>
      <w:bookmarkStart w:id="178" w:name="_Toc124151034"/>
      <w:bookmarkStart w:id="179" w:name="_Toc124151554"/>
      <w:bookmarkStart w:id="180" w:name="_Toc124152074"/>
      <w:r w:rsidRPr="00BE5108">
        <w:rPr>
          <w:rFonts w:eastAsiaTheme="minorEastAsia"/>
        </w:rPr>
        <w:t>4.1.2.1</w:t>
      </w:r>
      <w:r w:rsidRPr="00BE5108">
        <w:rPr>
          <w:rFonts w:eastAsiaTheme="minorEastAsia"/>
        </w:rPr>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81" w:name="_Toc73962758"/>
      <w:bookmarkStart w:id="182" w:name="_Toc75259914"/>
      <w:bookmarkStart w:id="183" w:name="_Toc75275448"/>
      <w:bookmarkStart w:id="184" w:name="_Toc75275959"/>
      <w:bookmarkStart w:id="185" w:name="_Toc76541458"/>
      <w:bookmarkStart w:id="186" w:name="_Toc82437227"/>
      <w:bookmarkStart w:id="187" w:name="_Toc89944592"/>
      <w:bookmarkStart w:id="188" w:name="_Toc98753610"/>
      <w:bookmarkStart w:id="189" w:name="_Toc106180596"/>
      <w:bookmarkStart w:id="190" w:name="_Toc114150632"/>
      <w:bookmarkStart w:id="191" w:name="_Toc124151035"/>
      <w:bookmarkStart w:id="192" w:name="_Toc124151555"/>
      <w:bookmarkStart w:id="193" w:name="_Toc124152075"/>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196DD1E2" w14:textId="77777777" w:rsidR="007C4318" w:rsidRDefault="007C4318" w:rsidP="007C4318">
      <w:pPr>
        <w:pStyle w:val="TH"/>
      </w:pPr>
      <w:bookmarkStart w:id="194" w:name="_Toc73962759"/>
      <w:bookmarkStart w:id="195" w:name="_Toc75259915"/>
      <w:bookmarkStart w:id="196" w:name="_Toc75275449"/>
      <w:bookmarkStart w:id="197" w:name="_Toc75275960"/>
      <w:bookmarkStart w:id="198" w:name="_Toc76541459"/>
      <w:bookmarkStart w:id="199" w:name="_Toc82437228"/>
      <w:bookmarkStart w:id="200" w:name="_Toc89944593"/>
      <w:bookmarkStart w:id="201" w:name="_Toc98753611"/>
      <w:bookmarkStart w:id="202" w:name="_Toc106180597"/>
      <w:r>
        <w:t>Table 4.1.2.2-1: Maximum Test System uncertainty for transmitter tests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891153">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7C4318" w14:paraId="5D86F083"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77777777" w:rsidR="007C4318" w:rsidRDefault="007C4318" w:rsidP="00891153">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77777777" w:rsidR="007C4318" w:rsidRDefault="007C4318" w:rsidP="00891153">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7C4318" w:rsidRDefault="007C4318" w:rsidP="00891153">
            <w:pPr>
              <w:pStyle w:val="TAL"/>
            </w:pPr>
          </w:p>
        </w:tc>
      </w:tr>
      <w:tr w:rsidR="007C4318" w14:paraId="5310A06F"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891153">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891153">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03" w:name="_Toc114150633"/>
      <w:bookmarkStart w:id="204" w:name="_Toc124151036"/>
      <w:bookmarkStart w:id="205" w:name="_Toc124151556"/>
      <w:bookmarkStart w:id="206" w:name="_Toc124152076"/>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07" w:name="_Toc73962760"/>
    </w:p>
    <w:p w14:paraId="5606AEC8" w14:textId="5E61A932" w:rsidR="008D3EE5" w:rsidRPr="00BE5108" w:rsidRDefault="008D3EE5" w:rsidP="008D3EE5">
      <w:pPr>
        <w:pStyle w:val="Heading4"/>
        <w:rPr>
          <w:rFonts w:eastAsiaTheme="minorEastAsia"/>
          <w:lang w:eastAsia="sv-SE"/>
        </w:rPr>
      </w:pPr>
      <w:bookmarkStart w:id="208" w:name="_Toc75259916"/>
      <w:bookmarkStart w:id="209" w:name="_Toc75275450"/>
      <w:bookmarkStart w:id="210" w:name="_Toc75275961"/>
      <w:bookmarkStart w:id="211" w:name="_Toc76541460"/>
      <w:bookmarkStart w:id="212" w:name="_Toc82437229"/>
      <w:bookmarkStart w:id="213" w:name="_Toc89944594"/>
      <w:bookmarkStart w:id="214" w:name="_Toc98753612"/>
      <w:bookmarkStart w:id="215" w:name="_Toc106180598"/>
      <w:bookmarkStart w:id="216" w:name="_Toc114150634"/>
      <w:bookmarkStart w:id="217" w:name="_Toc124151037"/>
      <w:bookmarkStart w:id="218" w:name="_Toc124151557"/>
      <w:bookmarkStart w:id="219" w:name="_Toc124152077"/>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20" w:name="_Toc73962761"/>
      <w:bookmarkStart w:id="221" w:name="_Toc75259917"/>
      <w:bookmarkStart w:id="222" w:name="_Toc75275451"/>
      <w:bookmarkStart w:id="223" w:name="_Toc75275962"/>
      <w:bookmarkStart w:id="224" w:name="_Toc76541461"/>
      <w:bookmarkStart w:id="225" w:name="_Toc82437230"/>
      <w:bookmarkStart w:id="226" w:name="_Toc89944595"/>
      <w:bookmarkStart w:id="227" w:name="_Toc98753613"/>
      <w:bookmarkStart w:id="228" w:name="_Toc106180599"/>
      <w:bookmarkStart w:id="229" w:name="_Toc114150635"/>
      <w:bookmarkStart w:id="230" w:name="_Toc124151038"/>
      <w:bookmarkStart w:id="231" w:name="_Toc124151558"/>
      <w:bookmarkStart w:id="232" w:name="_Toc124152078"/>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33" w:name="_Toc73962762"/>
      <w:bookmarkStart w:id="234" w:name="_Toc75259918"/>
      <w:bookmarkStart w:id="235" w:name="_Toc75275452"/>
      <w:bookmarkStart w:id="236" w:name="_Toc75275963"/>
      <w:bookmarkStart w:id="237" w:name="_Toc76541462"/>
      <w:bookmarkStart w:id="238" w:name="_Toc82437231"/>
      <w:bookmarkStart w:id="239" w:name="_Toc89944596"/>
      <w:bookmarkStart w:id="240" w:name="_Toc98753614"/>
      <w:bookmarkStart w:id="241" w:name="_Toc106180600"/>
      <w:bookmarkStart w:id="242" w:name="_Toc114150636"/>
      <w:bookmarkStart w:id="243" w:name="_Toc124151039"/>
      <w:bookmarkStart w:id="244" w:name="_Toc124151559"/>
      <w:bookmarkStart w:id="245" w:name="_Toc124152079"/>
      <w:r w:rsidRPr="00BE5108">
        <w:rPr>
          <w:rFonts w:eastAsiaTheme="minorEastAsia"/>
        </w:rPr>
        <w:t>4.2</w:t>
      </w:r>
      <w:r w:rsidRPr="00BE5108">
        <w:rPr>
          <w:rFonts w:eastAsiaTheme="minorEastAsia"/>
        </w:rPr>
        <w:tab/>
        <w:t>Conducted requirement reference points</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19D4F336" w14:textId="77777777" w:rsidR="008D3EE5" w:rsidRPr="00BE5108" w:rsidRDefault="008D3EE5" w:rsidP="008D3EE5">
      <w:pPr>
        <w:pStyle w:val="Heading3"/>
        <w:rPr>
          <w:rFonts w:eastAsiaTheme="minorEastAsia"/>
        </w:rPr>
      </w:pPr>
      <w:bookmarkStart w:id="246" w:name="_Toc73962763"/>
      <w:bookmarkStart w:id="247" w:name="_Toc75259919"/>
      <w:bookmarkStart w:id="248" w:name="_Toc75275453"/>
      <w:bookmarkStart w:id="249" w:name="_Toc75275964"/>
      <w:bookmarkStart w:id="250" w:name="_Toc76541463"/>
      <w:bookmarkStart w:id="251" w:name="_Toc82437232"/>
      <w:bookmarkStart w:id="252" w:name="_Toc89944597"/>
      <w:bookmarkStart w:id="253" w:name="_Toc98753615"/>
      <w:bookmarkStart w:id="254" w:name="_Toc106180601"/>
      <w:bookmarkStart w:id="255" w:name="_Toc114150637"/>
      <w:bookmarkStart w:id="256" w:name="_Toc124151040"/>
      <w:bookmarkStart w:id="257" w:name="_Toc124151560"/>
      <w:bookmarkStart w:id="258" w:name="_Toc124152080"/>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96.05pt" o:ole="">
            <v:imagedata r:id="rId10" o:title=""/>
          </v:shape>
          <o:OLEObject Type="Embed" ProgID="Word.Picture.8" ShapeID="_x0000_i1025" DrawAspect="Content" ObjectID="_1734764091"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59" w:name="_Toc73962764"/>
      <w:bookmarkStart w:id="260" w:name="_Toc75259920"/>
      <w:bookmarkStart w:id="261" w:name="_Toc75275454"/>
      <w:bookmarkStart w:id="262" w:name="_Toc75275965"/>
      <w:bookmarkStart w:id="263" w:name="_Toc76541464"/>
      <w:bookmarkStart w:id="264" w:name="_Toc82437233"/>
      <w:bookmarkStart w:id="265" w:name="_Toc89944598"/>
      <w:bookmarkStart w:id="266" w:name="_Toc98753616"/>
      <w:bookmarkStart w:id="267" w:name="_Toc106180602"/>
      <w:bookmarkStart w:id="268" w:name="_Toc114150638"/>
      <w:bookmarkStart w:id="269" w:name="_Toc124151041"/>
      <w:bookmarkStart w:id="270" w:name="_Toc124151561"/>
      <w:bookmarkStart w:id="271" w:name="_Toc124152081"/>
      <w:r w:rsidRPr="00BE5108">
        <w:rPr>
          <w:rFonts w:eastAsiaTheme="minorEastAsia"/>
        </w:rPr>
        <w:t>4.3</w:t>
      </w:r>
      <w:r w:rsidR="00FF7252" w:rsidRPr="00BE5108">
        <w:rPr>
          <w:rFonts w:eastAsiaTheme="minorEastAsia"/>
        </w:rPr>
        <w:tab/>
      </w:r>
      <w:r w:rsidRPr="00BE5108">
        <w:rPr>
          <w:rFonts w:eastAsiaTheme="minorEastAsia"/>
        </w:rPr>
        <w:t>IAB classes</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3DF7C8C" w14:textId="77777777" w:rsidR="008D3EE5" w:rsidRPr="00BE5108" w:rsidRDefault="008D3EE5" w:rsidP="008D3EE5">
      <w:pPr>
        <w:pStyle w:val="Heading3"/>
        <w:rPr>
          <w:rFonts w:eastAsiaTheme="minorEastAsia"/>
        </w:rPr>
      </w:pPr>
      <w:bookmarkStart w:id="272" w:name="_Toc73962765"/>
      <w:bookmarkStart w:id="273" w:name="_Toc75259921"/>
      <w:bookmarkStart w:id="274" w:name="_Toc75275455"/>
      <w:bookmarkStart w:id="275" w:name="_Toc75275966"/>
      <w:bookmarkStart w:id="276" w:name="_Toc76541465"/>
      <w:bookmarkStart w:id="277" w:name="_Toc82437234"/>
      <w:bookmarkStart w:id="278" w:name="_Toc89944599"/>
      <w:bookmarkStart w:id="279" w:name="_Toc98753617"/>
      <w:bookmarkStart w:id="280" w:name="_Toc106180603"/>
      <w:bookmarkStart w:id="281" w:name="_Toc114150639"/>
      <w:bookmarkStart w:id="282" w:name="_Toc124151042"/>
      <w:bookmarkStart w:id="283" w:name="_Toc124151562"/>
      <w:bookmarkStart w:id="284" w:name="_Toc124152082"/>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85" w:name="_Toc73962766"/>
      <w:bookmarkStart w:id="286" w:name="_Toc75259922"/>
      <w:bookmarkStart w:id="287" w:name="_Toc75275456"/>
      <w:bookmarkStart w:id="288" w:name="_Toc75275967"/>
      <w:bookmarkStart w:id="289" w:name="_Toc76541466"/>
      <w:bookmarkStart w:id="290" w:name="_Toc82437235"/>
      <w:bookmarkStart w:id="291" w:name="_Toc89944600"/>
      <w:bookmarkStart w:id="292" w:name="_Toc98753618"/>
      <w:bookmarkStart w:id="293" w:name="_Toc106180604"/>
      <w:bookmarkStart w:id="294" w:name="_Toc114150640"/>
      <w:bookmarkStart w:id="295" w:name="_Toc124151043"/>
      <w:bookmarkStart w:id="296" w:name="_Toc124151563"/>
      <w:bookmarkStart w:id="297" w:name="_Toc12415208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98" w:name="_Toc73962767"/>
      <w:bookmarkStart w:id="299" w:name="_Toc75259923"/>
      <w:bookmarkStart w:id="300" w:name="_Toc75275457"/>
      <w:bookmarkStart w:id="301" w:name="_Toc75275968"/>
      <w:bookmarkStart w:id="302" w:name="_Toc76541467"/>
      <w:bookmarkStart w:id="303" w:name="_Toc82437236"/>
      <w:bookmarkStart w:id="304" w:name="_Toc89944601"/>
      <w:bookmarkStart w:id="305" w:name="_Toc98753619"/>
      <w:bookmarkStart w:id="306" w:name="_Toc106180605"/>
      <w:bookmarkStart w:id="307" w:name="_Toc114150641"/>
      <w:bookmarkStart w:id="308" w:name="_Toc124151044"/>
      <w:bookmarkStart w:id="309" w:name="_Toc124151564"/>
      <w:bookmarkStart w:id="310" w:name="_Toc124152084"/>
      <w:r w:rsidRPr="00BE5108">
        <w:rPr>
          <w:rFonts w:eastAsiaTheme="minorEastAsia"/>
        </w:rPr>
        <w:t>4.4</w:t>
      </w:r>
      <w:r w:rsidR="00FF7252" w:rsidRPr="00BE5108">
        <w:rPr>
          <w:rFonts w:eastAsiaTheme="minorEastAsia"/>
        </w:rPr>
        <w:tab/>
      </w:r>
      <w:r w:rsidRPr="00BE5108">
        <w:rPr>
          <w:rFonts w:eastAsiaTheme="minorEastAsia"/>
        </w:rPr>
        <w:t>Regional requirements</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11" w:name="_Toc73962768"/>
      <w:bookmarkStart w:id="312" w:name="_Toc75259924"/>
      <w:bookmarkStart w:id="313" w:name="_Toc75275458"/>
      <w:bookmarkStart w:id="314" w:name="_Toc75275969"/>
      <w:bookmarkStart w:id="315" w:name="_Toc76541468"/>
      <w:bookmarkStart w:id="316" w:name="_Toc82437237"/>
      <w:bookmarkStart w:id="317" w:name="_Toc89944602"/>
      <w:bookmarkStart w:id="318" w:name="_Toc98753620"/>
      <w:bookmarkStart w:id="319" w:name="_Toc106180606"/>
      <w:bookmarkStart w:id="320" w:name="_Toc114150642"/>
      <w:bookmarkStart w:id="321" w:name="_Toc124151045"/>
      <w:bookmarkStart w:id="322" w:name="_Toc124151565"/>
      <w:bookmarkStart w:id="323" w:name="_Toc124152085"/>
      <w:r w:rsidRPr="00BE5108">
        <w:rPr>
          <w:rFonts w:eastAsiaTheme="minorEastAsia"/>
        </w:rPr>
        <w:t>4.5</w:t>
      </w:r>
      <w:r w:rsidR="00FF7252" w:rsidRPr="00BE5108">
        <w:rPr>
          <w:rFonts w:eastAsiaTheme="minorEastAsia"/>
        </w:rPr>
        <w:tab/>
      </w:r>
      <w:r w:rsidRPr="00BE5108">
        <w:rPr>
          <w:rFonts w:eastAsiaTheme="minorEastAsia"/>
        </w:rPr>
        <w:t>IAB configurations</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1C44F797" w14:textId="77777777" w:rsidR="008D3EE5" w:rsidRPr="00BE5108" w:rsidRDefault="008D3EE5" w:rsidP="008D3EE5">
      <w:pPr>
        <w:pStyle w:val="Heading3"/>
        <w:rPr>
          <w:rFonts w:eastAsiaTheme="minorEastAsia"/>
        </w:rPr>
      </w:pPr>
      <w:bookmarkStart w:id="324" w:name="_Toc73962769"/>
      <w:bookmarkStart w:id="325" w:name="_Toc75259925"/>
      <w:bookmarkStart w:id="326" w:name="_Toc75275459"/>
      <w:bookmarkStart w:id="327" w:name="_Toc75275970"/>
      <w:bookmarkStart w:id="328" w:name="_Toc76541469"/>
      <w:bookmarkStart w:id="329" w:name="_Toc82437238"/>
      <w:bookmarkStart w:id="330" w:name="_Toc89944603"/>
      <w:bookmarkStart w:id="331" w:name="_Toc98753621"/>
      <w:bookmarkStart w:id="332" w:name="_Toc106180607"/>
      <w:bookmarkStart w:id="333" w:name="_Toc114150643"/>
      <w:bookmarkStart w:id="334" w:name="_Toc124151046"/>
      <w:bookmarkStart w:id="335" w:name="_Toc124151566"/>
      <w:bookmarkStart w:id="336" w:name="_Toc124152086"/>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1CDB2C42" w14:textId="77777777" w:rsidR="008D3EE5" w:rsidRPr="00BE5108" w:rsidRDefault="008D3EE5" w:rsidP="008D3EE5">
      <w:pPr>
        <w:pStyle w:val="Heading4"/>
        <w:rPr>
          <w:rFonts w:eastAsiaTheme="minorEastAsia"/>
        </w:rPr>
      </w:pPr>
      <w:bookmarkStart w:id="337" w:name="_Toc73962770"/>
      <w:bookmarkStart w:id="338" w:name="_Toc75259926"/>
      <w:bookmarkStart w:id="339" w:name="_Toc75275460"/>
      <w:bookmarkStart w:id="340" w:name="_Toc75275971"/>
      <w:bookmarkStart w:id="341" w:name="_Toc76541470"/>
      <w:bookmarkStart w:id="342" w:name="_Toc82437239"/>
      <w:bookmarkStart w:id="343" w:name="_Toc89944604"/>
      <w:bookmarkStart w:id="344" w:name="_Toc98753622"/>
      <w:bookmarkStart w:id="345" w:name="_Toc106180608"/>
      <w:bookmarkStart w:id="346" w:name="_Toc114150644"/>
      <w:bookmarkStart w:id="347" w:name="_Toc124151047"/>
      <w:bookmarkStart w:id="348" w:name="_Toc124151567"/>
      <w:bookmarkStart w:id="349" w:name="_Toc124152087"/>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37"/>
      <w:bookmarkEnd w:id="338"/>
      <w:bookmarkEnd w:id="339"/>
      <w:bookmarkEnd w:id="340"/>
      <w:bookmarkEnd w:id="341"/>
      <w:bookmarkEnd w:id="342"/>
      <w:bookmarkEnd w:id="343"/>
      <w:bookmarkEnd w:id="344"/>
      <w:bookmarkEnd w:id="345"/>
      <w:bookmarkEnd w:id="346"/>
      <w:bookmarkEnd w:id="347"/>
      <w:bookmarkEnd w:id="348"/>
      <w:bookmarkEnd w:id="349"/>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5.5pt" o:ole="">
            <v:imagedata r:id="rId12" o:title=""/>
          </v:shape>
          <o:OLEObject Type="Embed" ProgID="Word.Picture.8" ShapeID="_x0000_i1026" DrawAspect="Content" ObjectID="_1734764092"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50" w:name="_Toc73962771"/>
      <w:bookmarkStart w:id="351" w:name="_Toc75259927"/>
      <w:bookmarkStart w:id="352" w:name="_Toc75275461"/>
      <w:bookmarkStart w:id="353" w:name="_Toc75275972"/>
      <w:bookmarkStart w:id="354" w:name="_Toc76541471"/>
      <w:bookmarkStart w:id="355" w:name="_Toc82437240"/>
      <w:bookmarkStart w:id="356" w:name="_Toc89944605"/>
      <w:bookmarkStart w:id="357" w:name="_Toc98753623"/>
      <w:bookmarkStart w:id="358" w:name="_Toc106180609"/>
      <w:bookmarkStart w:id="359" w:name="_Toc114150645"/>
      <w:bookmarkStart w:id="360" w:name="_Toc124151048"/>
      <w:bookmarkStart w:id="361" w:name="_Toc124151568"/>
      <w:bookmarkStart w:id="362" w:name="_Toc124152088"/>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50"/>
      <w:bookmarkEnd w:id="351"/>
      <w:bookmarkEnd w:id="352"/>
      <w:bookmarkEnd w:id="353"/>
      <w:bookmarkEnd w:id="354"/>
      <w:bookmarkEnd w:id="355"/>
      <w:bookmarkEnd w:id="356"/>
      <w:bookmarkEnd w:id="357"/>
      <w:bookmarkEnd w:id="358"/>
      <w:bookmarkEnd w:id="359"/>
      <w:bookmarkEnd w:id="360"/>
      <w:bookmarkEnd w:id="361"/>
      <w:bookmarkEnd w:id="362"/>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5.5pt" o:ole="">
            <v:imagedata r:id="rId14" o:title=""/>
          </v:shape>
          <o:OLEObject Type="Embed" ProgID="Word.Picture.8" ShapeID="_x0000_i1027" DrawAspect="Content" ObjectID="_1734764093"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363" w:name="_Toc73962772"/>
      <w:bookmarkStart w:id="364" w:name="_Toc75259928"/>
      <w:bookmarkStart w:id="365" w:name="_Toc75275462"/>
      <w:bookmarkStart w:id="366" w:name="_Toc75275973"/>
      <w:bookmarkStart w:id="367" w:name="_Toc76541472"/>
      <w:bookmarkStart w:id="368" w:name="_Toc82437241"/>
      <w:bookmarkStart w:id="369" w:name="_Toc89944606"/>
      <w:bookmarkStart w:id="370" w:name="_Toc98753624"/>
      <w:bookmarkStart w:id="371" w:name="_Toc106180610"/>
      <w:bookmarkStart w:id="372" w:name="_Toc114150646"/>
      <w:bookmarkStart w:id="373" w:name="_Toc124151049"/>
      <w:bookmarkStart w:id="374" w:name="_Toc124151569"/>
      <w:bookmarkStart w:id="375" w:name="_Toc124152089"/>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363"/>
      <w:bookmarkEnd w:id="364"/>
      <w:bookmarkEnd w:id="365"/>
      <w:bookmarkEnd w:id="366"/>
      <w:bookmarkEnd w:id="367"/>
      <w:bookmarkEnd w:id="368"/>
      <w:bookmarkEnd w:id="369"/>
      <w:bookmarkEnd w:id="370"/>
      <w:bookmarkEnd w:id="371"/>
      <w:bookmarkEnd w:id="372"/>
      <w:bookmarkEnd w:id="373"/>
      <w:bookmarkEnd w:id="374"/>
      <w:bookmarkEnd w:id="375"/>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376" w:name="_Toc73962773"/>
      <w:bookmarkStart w:id="377" w:name="_Toc75259929"/>
      <w:bookmarkStart w:id="378" w:name="_Toc75275463"/>
      <w:bookmarkStart w:id="379" w:name="_Toc75275974"/>
      <w:bookmarkStart w:id="380" w:name="_Toc76541473"/>
      <w:bookmarkStart w:id="381" w:name="_Toc82437242"/>
      <w:bookmarkStart w:id="382" w:name="_Toc89944607"/>
      <w:bookmarkStart w:id="383" w:name="_Toc98753625"/>
      <w:bookmarkStart w:id="384" w:name="_Toc106180611"/>
      <w:bookmarkStart w:id="385" w:name="_Toc114150647"/>
      <w:bookmarkStart w:id="386" w:name="_Toc124151050"/>
      <w:bookmarkStart w:id="387" w:name="_Toc124151570"/>
      <w:bookmarkStart w:id="388" w:name="_Toc124152090"/>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376"/>
      <w:bookmarkEnd w:id="377"/>
      <w:bookmarkEnd w:id="378"/>
      <w:bookmarkEnd w:id="379"/>
      <w:bookmarkEnd w:id="380"/>
      <w:bookmarkEnd w:id="381"/>
      <w:bookmarkEnd w:id="382"/>
      <w:bookmarkEnd w:id="383"/>
      <w:bookmarkEnd w:id="384"/>
      <w:bookmarkEnd w:id="385"/>
      <w:bookmarkEnd w:id="386"/>
      <w:bookmarkEnd w:id="387"/>
      <w:bookmarkEnd w:id="388"/>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389" w:name="_Toc73962774"/>
      <w:bookmarkStart w:id="390" w:name="_Toc75259930"/>
      <w:bookmarkStart w:id="391" w:name="_Toc75275464"/>
      <w:bookmarkStart w:id="392" w:name="_Toc75275975"/>
      <w:bookmarkStart w:id="393" w:name="_Toc76541474"/>
      <w:bookmarkStart w:id="394" w:name="_Toc82437243"/>
      <w:bookmarkStart w:id="395" w:name="_Toc89944608"/>
      <w:bookmarkStart w:id="396" w:name="_Toc98753626"/>
      <w:bookmarkStart w:id="397" w:name="_Toc106180612"/>
      <w:bookmarkStart w:id="398" w:name="_Toc114150648"/>
      <w:bookmarkStart w:id="399" w:name="_Toc124151051"/>
      <w:bookmarkStart w:id="400" w:name="_Toc124151571"/>
      <w:bookmarkStart w:id="401" w:name="_Toc124152091"/>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02" w:name="_Toc73962775"/>
      <w:bookmarkStart w:id="403" w:name="_Toc75259931"/>
      <w:bookmarkStart w:id="404" w:name="_Toc75275465"/>
      <w:bookmarkStart w:id="405" w:name="_Toc75275976"/>
      <w:bookmarkStart w:id="406" w:name="_Toc76541475"/>
      <w:bookmarkStart w:id="407" w:name="_Toc82437244"/>
      <w:bookmarkStart w:id="408" w:name="_Toc89944609"/>
      <w:bookmarkStart w:id="409" w:name="_Toc98753627"/>
      <w:bookmarkStart w:id="410" w:name="_Toc106180613"/>
      <w:bookmarkStart w:id="411" w:name="_Toc114150649"/>
      <w:bookmarkStart w:id="412" w:name="_Toc124151052"/>
      <w:bookmarkStart w:id="413" w:name="_Toc124151572"/>
      <w:bookmarkStart w:id="414" w:name="_Toc124152092"/>
      <w:r w:rsidRPr="00BE5108">
        <w:rPr>
          <w:rFonts w:eastAsiaTheme="minorEastAsia"/>
        </w:rPr>
        <w:t>4.7</w:t>
      </w:r>
      <w:r w:rsidR="00FF7252" w:rsidRPr="00BE5108">
        <w:rPr>
          <w:rFonts w:eastAsiaTheme="minorEastAsia"/>
        </w:rPr>
        <w:tab/>
      </w:r>
      <w:r w:rsidRPr="00BE5108">
        <w:rPr>
          <w:rFonts w:eastAsiaTheme="minorEastAsia"/>
        </w:rPr>
        <w:t>Test configurations</w:t>
      </w:r>
      <w:bookmarkEnd w:id="402"/>
      <w:bookmarkEnd w:id="403"/>
      <w:bookmarkEnd w:id="404"/>
      <w:bookmarkEnd w:id="405"/>
      <w:bookmarkEnd w:id="406"/>
      <w:bookmarkEnd w:id="407"/>
      <w:bookmarkEnd w:id="408"/>
      <w:bookmarkEnd w:id="409"/>
      <w:bookmarkEnd w:id="410"/>
      <w:bookmarkEnd w:id="411"/>
      <w:bookmarkEnd w:id="412"/>
      <w:bookmarkEnd w:id="413"/>
      <w:bookmarkEnd w:id="414"/>
    </w:p>
    <w:p w14:paraId="58401278" w14:textId="77777777" w:rsidR="00AD1976" w:rsidRPr="00BE5108" w:rsidRDefault="00AD1976" w:rsidP="00FF7252">
      <w:pPr>
        <w:pStyle w:val="Heading3"/>
      </w:pPr>
      <w:bookmarkStart w:id="415" w:name="_Toc75259932"/>
      <w:bookmarkStart w:id="416" w:name="_Toc75275466"/>
      <w:bookmarkStart w:id="417" w:name="_Toc75275977"/>
      <w:bookmarkStart w:id="418" w:name="_Toc76541476"/>
      <w:bookmarkStart w:id="419" w:name="_Toc82437245"/>
      <w:bookmarkStart w:id="420" w:name="_Toc89944610"/>
      <w:bookmarkStart w:id="421" w:name="_Toc98753628"/>
      <w:bookmarkStart w:id="422" w:name="_Toc106180614"/>
      <w:bookmarkStart w:id="423" w:name="_Toc114150650"/>
      <w:bookmarkStart w:id="424" w:name="_Toc124151053"/>
      <w:bookmarkStart w:id="425" w:name="_Toc124151573"/>
      <w:bookmarkStart w:id="426" w:name="_Toc124152093"/>
      <w:r w:rsidRPr="00BE5108">
        <w:t>4.7.1</w:t>
      </w:r>
      <w:r w:rsidRPr="00BE5108">
        <w:tab/>
        <w:t>General</w:t>
      </w:r>
      <w:bookmarkEnd w:id="415"/>
      <w:bookmarkEnd w:id="416"/>
      <w:bookmarkEnd w:id="417"/>
      <w:bookmarkEnd w:id="418"/>
      <w:bookmarkEnd w:id="419"/>
      <w:bookmarkEnd w:id="420"/>
      <w:bookmarkEnd w:id="421"/>
      <w:bookmarkEnd w:id="422"/>
      <w:bookmarkEnd w:id="423"/>
      <w:bookmarkEnd w:id="424"/>
      <w:bookmarkEnd w:id="425"/>
      <w:bookmarkEnd w:id="426"/>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427" w:name="_Toc75259933"/>
      <w:bookmarkStart w:id="428" w:name="_Toc75275467"/>
      <w:bookmarkStart w:id="429" w:name="_Toc75275978"/>
      <w:bookmarkStart w:id="430" w:name="_Toc76541477"/>
      <w:bookmarkStart w:id="431" w:name="_Toc82437246"/>
      <w:bookmarkStart w:id="432" w:name="_Toc89944611"/>
      <w:bookmarkStart w:id="433" w:name="_Toc98753629"/>
      <w:bookmarkStart w:id="434" w:name="_Toc106180615"/>
      <w:bookmarkStart w:id="435" w:name="_Toc114150651"/>
      <w:bookmarkStart w:id="436" w:name="_Toc124151054"/>
      <w:bookmarkStart w:id="437" w:name="_Toc124151574"/>
      <w:bookmarkStart w:id="438" w:name="_Toc124152094"/>
      <w:r w:rsidRPr="00BE5108">
        <w:t>4.7.2</w:t>
      </w:r>
      <w:r w:rsidRPr="00BE5108">
        <w:tab/>
        <w:t>Test signal used to build Test Configurations</w:t>
      </w:r>
      <w:bookmarkEnd w:id="427"/>
      <w:bookmarkEnd w:id="428"/>
      <w:bookmarkEnd w:id="429"/>
      <w:bookmarkEnd w:id="430"/>
      <w:bookmarkEnd w:id="431"/>
      <w:bookmarkEnd w:id="432"/>
      <w:bookmarkEnd w:id="433"/>
      <w:bookmarkEnd w:id="434"/>
      <w:bookmarkEnd w:id="435"/>
      <w:bookmarkEnd w:id="436"/>
      <w:bookmarkEnd w:id="437"/>
      <w:bookmarkEnd w:id="438"/>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439" w:name="_Toc75259934"/>
      <w:bookmarkStart w:id="440" w:name="_Toc75275468"/>
      <w:bookmarkStart w:id="441" w:name="_Toc75275979"/>
      <w:bookmarkStart w:id="442" w:name="_Toc76541478"/>
      <w:bookmarkStart w:id="443" w:name="_Toc82437247"/>
      <w:bookmarkStart w:id="444" w:name="_Toc89944612"/>
      <w:bookmarkStart w:id="445" w:name="_Toc98753630"/>
      <w:bookmarkStart w:id="446" w:name="_Toc106180616"/>
      <w:bookmarkStart w:id="447" w:name="_Toc114150652"/>
      <w:bookmarkStart w:id="448" w:name="_Toc124151055"/>
      <w:bookmarkStart w:id="449" w:name="_Toc124151575"/>
      <w:bookmarkStart w:id="450" w:name="_Toc124152095"/>
      <w:r w:rsidRPr="00BE5108">
        <w:t>4.7.3</w:t>
      </w:r>
      <w:r w:rsidRPr="00BE5108">
        <w:tab/>
        <w:t>IABTC1: Contiguous spectrum operation</w:t>
      </w:r>
      <w:bookmarkEnd w:id="439"/>
      <w:bookmarkEnd w:id="440"/>
      <w:bookmarkEnd w:id="441"/>
      <w:bookmarkEnd w:id="442"/>
      <w:bookmarkEnd w:id="443"/>
      <w:bookmarkEnd w:id="444"/>
      <w:bookmarkEnd w:id="445"/>
      <w:bookmarkEnd w:id="446"/>
      <w:bookmarkEnd w:id="447"/>
      <w:bookmarkEnd w:id="448"/>
      <w:bookmarkEnd w:id="449"/>
      <w:bookmarkEnd w:id="450"/>
    </w:p>
    <w:p w14:paraId="10392206" w14:textId="0851BE80" w:rsidR="0018606B" w:rsidRPr="00BE5108" w:rsidRDefault="0018606B" w:rsidP="0018606B">
      <w:pPr>
        <w:pStyle w:val="Heading4"/>
      </w:pPr>
      <w:bookmarkStart w:id="451" w:name="_Toc75275469"/>
      <w:bookmarkStart w:id="452" w:name="_Toc75275980"/>
      <w:bookmarkStart w:id="453" w:name="_Toc76541479"/>
      <w:bookmarkStart w:id="454" w:name="_Toc82437248"/>
      <w:bookmarkStart w:id="455" w:name="_Toc89944613"/>
      <w:bookmarkStart w:id="456" w:name="_Toc98753631"/>
      <w:bookmarkStart w:id="457" w:name="_Toc106180617"/>
      <w:bookmarkStart w:id="458" w:name="_Toc114150653"/>
      <w:bookmarkStart w:id="459" w:name="_Toc124151056"/>
      <w:bookmarkStart w:id="460" w:name="_Toc124151576"/>
      <w:bookmarkStart w:id="461" w:name="_Toc124152096"/>
      <w:r w:rsidRPr="00BE5108">
        <w:t>4.7.3.1</w:t>
      </w:r>
      <w:r w:rsidRPr="00BE5108">
        <w:tab/>
        <w:t>General</w:t>
      </w:r>
      <w:bookmarkEnd w:id="451"/>
      <w:bookmarkEnd w:id="452"/>
      <w:bookmarkEnd w:id="453"/>
      <w:bookmarkEnd w:id="454"/>
      <w:bookmarkEnd w:id="455"/>
      <w:bookmarkEnd w:id="456"/>
      <w:bookmarkEnd w:id="457"/>
      <w:bookmarkEnd w:id="458"/>
      <w:bookmarkEnd w:id="459"/>
      <w:bookmarkEnd w:id="460"/>
      <w:bookmarkEnd w:id="461"/>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462" w:name="_Toc75259935"/>
      <w:bookmarkStart w:id="463" w:name="_Toc75275470"/>
      <w:bookmarkStart w:id="464" w:name="_Toc75275981"/>
      <w:bookmarkStart w:id="465" w:name="_Toc76541480"/>
      <w:bookmarkStart w:id="466" w:name="_Toc82437249"/>
      <w:bookmarkStart w:id="467" w:name="_Toc89944614"/>
      <w:bookmarkStart w:id="468" w:name="_Toc98753632"/>
      <w:bookmarkStart w:id="469" w:name="_Toc106180618"/>
      <w:bookmarkStart w:id="470" w:name="_Toc114150654"/>
      <w:bookmarkStart w:id="471" w:name="_Toc124151057"/>
      <w:bookmarkStart w:id="472" w:name="_Toc124151577"/>
      <w:bookmarkStart w:id="473" w:name="_Toc124152097"/>
      <w:r w:rsidRPr="00BE5108">
        <w:t>4.7.3.</w:t>
      </w:r>
      <w:r w:rsidR="0018606B" w:rsidRPr="00BE5108">
        <w:t>2</w:t>
      </w:r>
      <w:r w:rsidRPr="00BE5108">
        <w:tab/>
        <w:t>IABTC1 generation</w:t>
      </w:r>
      <w:bookmarkEnd w:id="462"/>
      <w:bookmarkEnd w:id="463"/>
      <w:bookmarkEnd w:id="464"/>
      <w:bookmarkEnd w:id="465"/>
      <w:bookmarkEnd w:id="466"/>
      <w:bookmarkEnd w:id="467"/>
      <w:bookmarkEnd w:id="468"/>
      <w:bookmarkEnd w:id="469"/>
      <w:bookmarkEnd w:id="470"/>
      <w:bookmarkEnd w:id="471"/>
      <w:bookmarkEnd w:id="472"/>
      <w:bookmarkEnd w:id="473"/>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474" w:name="_Toc75259936"/>
      <w:bookmarkStart w:id="475" w:name="_Toc75275471"/>
      <w:bookmarkStart w:id="476" w:name="_Toc75275982"/>
      <w:bookmarkStart w:id="477" w:name="_Toc76541481"/>
      <w:bookmarkStart w:id="478" w:name="_Toc82437250"/>
      <w:bookmarkStart w:id="479" w:name="_Toc89944615"/>
      <w:bookmarkStart w:id="480" w:name="_Toc98753633"/>
      <w:bookmarkStart w:id="481" w:name="_Toc106180619"/>
      <w:bookmarkStart w:id="482" w:name="_Toc114150655"/>
      <w:bookmarkStart w:id="483" w:name="_Toc124151058"/>
      <w:bookmarkStart w:id="484" w:name="_Toc124151578"/>
      <w:bookmarkStart w:id="485" w:name="_Toc124152098"/>
      <w:r w:rsidRPr="00BE5108">
        <w:t>4.7.3.</w:t>
      </w:r>
      <w:r w:rsidR="0018606B" w:rsidRPr="00BE5108">
        <w:t>3</w:t>
      </w:r>
      <w:r w:rsidRPr="00BE5108">
        <w:tab/>
        <w:t>IABTC1 power allocation</w:t>
      </w:r>
      <w:bookmarkEnd w:id="474"/>
      <w:bookmarkEnd w:id="475"/>
      <w:bookmarkEnd w:id="476"/>
      <w:bookmarkEnd w:id="477"/>
      <w:bookmarkEnd w:id="478"/>
      <w:bookmarkEnd w:id="479"/>
      <w:bookmarkEnd w:id="480"/>
      <w:bookmarkEnd w:id="481"/>
      <w:bookmarkEnd w:id="482"/>
      <w:bookmarkEnd w:id="483"/>
      <w:bookmarkEnd w:id="484"/>
      <w:bookmarkEnd w:id="485"/>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486" w:name="_Toc75259937"/>
      <w:bookmarkStart w:id="487" w:name="_Toc75275472"/>
      <w:bookmarkStart w:id="488" w:name="_Toc75275983"/>
      <w:bookmarkStart w:id="489" w:name="_Toc76541482"/>
      <w:bookmarkStart w:id="490" w:name="_Toc82437251"/>
      <w:bookmarkStart w:id="491" w:name="_Toc89944616"/>
      <w:bookmarkStart w:id="492" w:name="_Toc98753634"/>
      <w:bookmarkStart w:id="493" w:name="_Toc106180620"/>
      <w:bookmarkStart w:id="494" w:name="_Toc114150656"/>
      <w:bookmarkStart w:id="495" w:name="_Toc124151059"/>
      <w:bookmarkStart w:id="496" w:name="_Toc124151579"/>
      <w:bookmarkStart w:id="497" w:name="_Toc124152099"/>
      <w:r w:rsidRPr="00BE5108">
        <w:t>4.7.4</w:t>
      </w:r>
      <w:r w:rsidRPr="00BE5108">
        <w:tab/>
        <w:t>IABTC2: Contiguous CA occupied bandwidth</w:t>
      </w:r>
      <w:bookmarkEnd w:id="486"/>
      <w:bookmarkEnd w:id="487"/>
      <w:bookmarkEnd w:id="488"/>
      <w:bookmarkEnd w:id="489"/>
      <w:bookmarkEnd w:id="490"/>
      <w:bookmarkEnd w:id="491"/>
      <w:bookmarkEnd w:id="492"/>
      <w:bookmarkEnd w:id="493"/>
      <w:bookmarkEnd w:id="494"/>
      <w:bookmarkEnd w:id="495"/>
      <w:bookmarkEnd w:id="496"/>
      <w:bookmarkEnd w:id="497"/>
    </w:p>
    <w:p w14:paraId="3A3531CB" w14:textId="56680518" w:rsidR="0018606B" w:rsidRPr="00BE5108" w:rsidRDefault="0018606B" w:rsidP="0018606B">
      <w:pPr>
        <w:pStyle w:val="Heading4"/>
      </w:pPr>
      <w:bookmarkStart w:id="498" w:name="_Toc75275473"/>
      <w:bookmarkStart w:id="499" w:name="_Toc75275984"/>
      <w:bookmarkStart w:id="500" w:name="_Toc76541483"/>
      <w:bookmarkStart w:id="501" w:name="_Toc82437252"/>
      <w:bookmarkStart w:id="502" w:name="_Toc89944617"/>
      <w:bookmarkStart w:id="503" w:name="_Toc98753635"/>
      <w:bookmarkStart w:id="504" w:name="_Toc106180621"/>
      <w:bookmarkStart w:id="505" w:name="_Toc114150657"/>
      <w:bookmarkStart w:id="506" w:name="_Toc124151060"/>
      <w:bookmarkStart w:id="507" w:name="_Toc124151580"/>
      <w:bookmarkStart w:id="508" w:name="_Toc124152100"/>
      <w:r w:rsidRPr="00BE5108">
        <w:t>4.7.4.1</w:t>
      </w:r>
      <w:r w:rsidRPr="00BE5108">
        <w:tab/>
        <w:t>General</w:t>
      </w:r>
      <w:bookmarkEnd w:id="498"/>
      <w:bookmarkEnd w:id="499"/>
      <w:bookmarkEnd w:id="500"/>
      <w:bookmarkEnd w:id="501"/>
      <w:bookmarkEnd w:id="502"/>
      <w:bookmarkEnd w:id="503"/>
      <w:bookmarkEnd w:id="504"/>
      <w:bookmarkEnd w:id="505"/>
      <w:bookmarkEnd w:id="506"/>
      <w:bookmarkEnd w:id="507"/>
      <w:bookmarkEnd w:id="508"/>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509" w:name="_Toc75259938"/>
      <w:bookmarkStart w:id="510" w:name="_Toc75275474"/>
      <w:bookmarkStart w:id="511" w:name="_Toc75275985"/>
      <w:bookmarkStart w:id="512" w:name="_Toc76541484"/>
      <w:bookmarkStart w:id="513" w:name="_Toc82437253"/>
      <w:bookmarkStart w:id="514" w:name="_Toc89944618"/>
      <w:bookmarkStart w:id="515" w:name="_Toc98753636"/>
      <w:bookmarkStart w:id="516" w:name="_Toc106180622"/>
      <w:bookmarkStart w:id="517" w:name="_Toc114150658"/>
      <w:bookmarkStart w:id="518" w:name="_Toc124151061"/>
      <w:bookmarkStart w:id="519" w:name="_Toc124151581"/>
      <w:bookmarkStart w:id="520" w:name="_Toc124152101"/>
      <w:r w:rsidRPr="00BE5108">
        <w:t>4.7.4.</w:t>
      </w:r>
      <w:r w:rsidR="0018606B" w:rsidRPr="00BE5108">
        <w:t>2</w:t>
      </w:r>
      <w:r w:rsidRPr="00BE5108">
        <w:tab/>
        <w:t>IABTC2 generation</w:t>
      </w:r>
      <w:bookmarkEnd w:id="509"/>
      <w:bookmarkEnd w:id="510"/>
      <w:bookmarkEnd w:id="511"/>
      <w:bookmarkEnd w:id="512"/>
      <w:bookmarkEnd w:id="513"/>
      <w:bookmarkEnd w:id="514"/>
      <w:bookmarkEnd w:id="515"/>
      <w:bookmarkEnd w:id="516"/>
      <w:bookmarkEnd w:id="517"/>
      <w:bookmarkEnd w:id="518"/>
      <w:bookmarkEnd w:id="519"/>
      <w:bookmarkEnd w:id="520"/>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521" w:name="_Toc75259939"/>
      <w:bookmarkStart w:id="522" w:name="_Toc75275475"/>
      <w:bookmarkStart w:id="523" w:name="_Toc75275986"/>
      <w:bookmarkStart w:id="524" w:name="_Toc76541485"/>
      <w:bookmarkStart w:id="525" w:name="_Toc82437254"/>
      <w:bookmarkStart w:id="526" w:name="_Toc89944619"/>
      <w:bookmarkStart w:id="527" w:name="_Toc98753637"/>
      <w:bookmarkStart w:id="528" w:name="_Toc106180623"/>
      <w:bookmarkStart w:id="529" w:name="_Toc114150659"/>
      <w:bookmarkStart w:id="530" w:name="_Toc124151062"/>
      <w:bookmarkStart w:id="531" w:name="_Toc124151582"/>
      <w:bookmarkStart w:id="532" w:name="_Toc124152102"/>
      <w:r w:rsidRPr="00BE5108">
        <w:lastRenderedPageBreak/>
        <w:t>4.7.4.</w:t>
      </w:r>
      <w:r w:rsidR="0018606B" w:rsidRPr="00BE5108">
        <w:t>3</w:t>
      </w:r>
      <w:r w:rsidRPr="00BE5108">
        <w:tab/>
        <w:t>IABTC2 power allocation</w:t>
      </w:r>
      <w:bookmarkEnd w:id="521"/>
      <w:bookmarkEnd w:id="522"/>
      <w:bookmarkEnd w:id="523"/>
      <w:bookmarkEnd w:id="524"/>
      <w:bookmarkEnd w:id="525"/>
      <w:bookmarkEnd w:id="526"/>
      <w:bookmarkEnd w:id="527"/>
      <w:bookmarkEnd w:id="528"/>
      <w:bookmarkEnd w:id="529"/>
      <w:bookmarkEnd w:id="530"/>
      <w:bookmarkEnd w:id="531"/>
      <w:bookmarkEnd w:id="53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533" w:name="_Toc75259940"/>
      <w:bookmarkStart w:id="534" w:name="_Toc75275476"/>
      <w:bookmarkStart w:id="535" w:name="_Toc75275987"/>
      <w:bookmarkStart w:id="536" w:name="_Toc76541486"/>
      <w:bookmarkStart w:id="537" w:name="_Toc82437255"/>
      <w:bookmarkStart w:id="538" w:name="_Toc89944620"/>
      <w:bookmarkStart w:id="539" w:name="_Toc98753638"/>
      <w:bookmarkStart w:id="540" w:name="_Toc106180624"/>
      <w:bookmarkStart w:id="541" w:name="_Toc114150660"/>
      <w:bookmarkStart w:id="542" w:name="_Toc124151063"/>
      <w:bookmarkStart w:id="543" w:name="_Toc124151583"/>
      <w:bookmarkStart w:id="544" w:name="_Toc124152103"/>
      <w:r w:rsidRPr="00BE5108">
        <w:t>4.7.5</w:t>
      </w:r>
      <w:r w:rsidRPr="00BE5108">
        <w:tab/>
        <w:t>IABTC3: Non-contiguous spectrum operation</w:t>
      </w:r>
      <w:bookmarkEnd w:id="533"/>
      <w:bookmarkEnd w:id="534"/>
      <w:bookmarkEnd w:id="535"/>
      <w:bookmarkEnd w:id="536"/>
      <w:bookmarkEnd w:id="537"/>
      <w:bookmarkEnd w:id="538"/>
      <w:bookmarkEnd w:id="539"/>
      <w:bookmarkEnd w:id="540"/>
      <w:bookmarkEnd w:id="541"/>
      <w:bookmarkEnd w:id="542"/>
      <w:bookmarkEnd w:id="543"/>
      <w:bookmarkEnd w:id="544"/>
    </w:p>
    <w:p w14:paraId="153BCC10" w14:textId="17C350E7" w:rsidR="0018606B" w:rsidRPr="00BE5108" w:rsidRDefault="0018606B" w:rsidP="0018606B">
      <w:pPr>
        <w:pStyle w:val="Heading4"/>
      </w:pPr>
      <w:bookmarkStart w:id="545" w:name="_Toc75275477"/>
      <w:bookmarkStart w:id="546" w:name="_Toc75275988"/>
      <w:bookmarkStart w:id="547" w:name="_Toc76541487"/>
      <w:bookmarkStart w:id="548" w:name="_Toc82437256"/>
      <w:bookmarkStart w:id="549" w:name="_Toc89944621"/>
      <w:bookmarkStart w:id="550" w:name="_Toc98753639"/>
      <w:bookmarkStart w:id="551" w:name="_Toc106180625"/>
      <w:bookmarkStart w:id="552" w:name="_Toc114150661"/>
      <w:bookmarkStart w:id="553" w:name="_Toc124151064"/>
      <w:bookmarkStart w:id="554" w:name="_Toc124151584"/>
      <w:bookmarkStart w:id="555" w:name="_Toc124152104"/>
      <w:r w:rsidRPr="00BE5108">
        <w:t>4.7.5.1</w:t>
      </w:r>
      <w:r w:rsidRPr="00BE5108">
        <w:tab/>
        <w:t>General</w:t>
      </w:r>
      <w:bookmarkEnd w:id="545"/>
      <w:bookmarkEnd w:id="546"/>
      <w:bookmarkEnd w:id="547"/>
      <w:bookmarkEnd w:id="548"/>
      <w:bookmarkEnd w:id="549"/>
      <w:bookmarkEnd w:id="550"/>
      <w:bookmarkEnd w:id="551"/>
      <w:bookmarkEnd w:id="552"/>
      <w:bookmarkEnd w:id="553"/>
      <w:bookmarkEnd w:id="554"/>
      <w:bookmarkEnd w:id="555"/>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556" w:name="_Toc75259941"/>
      <w:bookmarkStart w:id="557" w:name="_Toc75275478"/>
      <w:bookmarkStart w:id="558" w:name="_Toc75275989"/>
      <w:bookmarkStart w:id="559" w:name="_Toc76541488"/>
      <w:bookmarkStart w:id="560" w:name="_Toc82437257"/>
      <w:bookmarkStart w:id="561" w:name="_Toc89944622"/>
      <w:bookmarkStart w:id="562" w:name="_Toc98753640"/>
      <w:bookmarkStart w:id="563" w:name="_Toc106180626"/>
      <w:bookmarkStart w:id="564" w:name="_Toc114150662"/>
      <w:bookmarkStart w:id="565" w:name="_Toc124151065"/>
      <w:bookmarkStart w:id="566" w:name="_Toc124151585"/>
      <w:bookmarkStart w:id="567" w:name="_Toc124152105"/>
      <w:r w:rsidRPr="00BE5108">
        <w:t>4.7.5.</w:t>
      </w:r>
      <w:r w:rsidR="0018606B" w:rsidRPr="00BE5108">
        <w:t>2</w:t>
      </w:r>
      <w:r w:rsidRPr="00BE5108">
        <w:tab/>
        <w:t>IABTC3 generation</w:t>
      </w:r>
      <w:bookmarkEnd w:id="556"/>
      <w:bookmarkEnd w:id="557"/>
      <w:bookmarkEnd w:id="558"/>
      <w:bookmarkEnd w:id="559"/>
      <w:bookmarkEnd w:id="560"/>
      <w:bookmarkEnd w:id="561"/>
      <w:bookmarkEnd w:id="562"/>
      <w:bookmarkEnd w:id="563"/>
      <w:bookmarkEnd w:id="564"/>
      <w:bookmarkEnd w:id="565"/>
      <w:bookmarkEnd w:id="566"/>
      <w:bookmarkEnd w:id="567"/>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568" w:name="_Toc75259942"/>
      <w:bookmarkStart w:id="569" w:name="_Toc75275479"/>
      <w:bookmarkStart w:id="570" w:name="_Toc75275990"/>
      <w:bookmarkStart w:id="571" w:name="_Toc76541489"/>
      <w:bookmarkStart w:id="572" w:name="_Toc82437258"/>
      <w:bookmarkStart w:id="573" w:name="_Toc89944623"/>
      <w:bookmarkStart w:id="574" w:name="_Toc98753641"/>
      <w:bookmarkStart w:id="575" w:name="_Toc106180627"/>
      <w:bookmarkStart w:id="576" w:name="_Toc114150663"/>
      <w:bookmarkStart w:id="577" w:name="_Toc124151066"/>
      <w:bookmarkStart w:id="578" w:name="_Toc124151586"/>
      <w:bookmarkStart w:id="579" w:name="_Toc124152106"/>
      <w:r w:rsidRPr="00BE5108">
        <w:t>4.7.5.</w:t>
      </w:r>
      <w:r w:rsidR="0018606B" w:rsidRPr="00BE5108">
        <w:t>3</w:t>
      </w:r>
      <w:r w:rsidRPr="00BE5108">
        <w:tab/>
        <w:t>IABTC3 power allocation</w:t>
      </w:r>
      <w:bookmarkEnd w:id="568"/>
      <w:bookmarkEnd w:id="569"/>
      <w:bookmarkEnd w:id="570"/>
      <w:bookmarkEnd w:id="571"/>
      <w:bookmarkEnd w:id="572"/>
      <w:bookmarkEnd w:id="573"/>
      <w:bookmarkEnd w:id="574"/>
      <w:bookmarkEnd w:id="575"/>
      <w:bookmarkEnd w:id="576"/>
      <w:bookmarkEnd w:id="577"/>
      <w:bookmarkEnd w:id="578"/>
      <w:bookmarkEnd w:id="579"/>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580" w:name="_Toc75259943"/>
      <w:bookmarkStart w:id="581" w:name="_Toc75275480"/>
      <w:bookmarkStart w:id="582" w:name="_Toc75275991"/>
      <w:bookmarkStart w:id="583" w:name="_Toc76541490"/>
      <w:bookmarkStart w:id="584" w:name="_Toc82437259"/>
      <w:bookmarkStart w:id="585" w:name="_Toc89944624"/>
      <w:bookmarkStart w:id="586" w:name="_Toc98753642"/>
      <w:bookmarkStart w:id="587" w:name="_Toc106180628"/>
      <w:bookmarkStart w:id="588" w:name="_Toc114150664"/>
      <w:bookmarkStart w:id="589" w:name="_Toc124151067"/>
      <w:bookmarkStart w:id="590" w:name="_Toc124151587"/>
      <w:bookmarkStart w:id="591" w:name="_Toc124152107"/>
      <w:r w:rsidRPr="00BE5108">
        <w:t>4.7.6</w:t>
      </w:r>
      <w:r w:rsidRPr="00BE5108">
        <w:tab/>
        <w:t>IABTC4: Multi-band test configuration for full carrier allocation</w:t>
      </w:r>
      <w:bookmarkEnd w:id="580"/>
      <w:bookmarkEnd w:id="581"/>
      <w:bookmarkEnd w:id="582"/>
      <w:bookmarkEnd w:id="583"/>
      <w:bookmarkEnd w:id="584"/>
      <w:bookmarkEnd w:id="585"/>
      <w:bookmarkEnd w:id="586"/>
      <w:bookmarkEnd w:id="587"/>
      <w:bookmarkEnd w:id="588"/>
      <w:bookmarkEnd w:id="589"/>
      <w:bookmarkEnd w:id="590"/>
      <w:bookmarkEnd w:id="591"/>
    </w:p>
    <w:p w14:paraId="471BF8AA" w14:textId="25FBC58B" w:rsidR="0018606B" w:rsidRPr="00BE5108" w:rsidRDefault="0018606B" w:rsidP="0018606B">
      <w:pPr>
        <w:pStyle w:val="Heading4"/>
        <w:rPr>
          <w:sz w:val="22"/>
        </w:rPr>
      </w:pPr>
      <w:bookmarkStart w:id="592" w:name="_Toc75275481"/>
      <w:bookmarkStart w:id="593" w:name="_Toc75275992"/>
      <w:bookmarkStart w:id="594" w:name="_Toc76541491"/>
      <w:bookmarkStart w:id="595" w:name="_Toc82437260"/>
      <w:bookmarkStart w:id="596" w:name="_Toc89944625"/>
      <w:bookmarkStart w:id="597" w:name="_Toc98753643"/>
      <w:bookmarkStart w:id="598" w:name="_Toc106180629"/>
      <w:bookmarkStart w:id="599" w:name="_Toc114150665"/>
      <w:bookmarkStart w:id="600" w:name="_Toc124151068"/>
      <w:bookmarkStart w:id="601" w:name="_Toc124151588"/>
      <w:bookmarkStart w:id="602" w:name="_Toc124152108"/>
      <w:r w:rsidRPr="00BE5108">
        <w:t>4.7.6.1</w:t>
      </w:r>
      <w:r w:rsidRPr="00BE5108">
        <w:tab/>
        <w:t>General</w:t>
      </w:r>
      <w:bookmarkEnd w:id="592"/>
      <w:bookmarkEnd w:id="593"/>
      <w:bookmarkEnd w:id="594"/>
      <w:bookmarkEnd w:id="595"/>
      <w:bookmarkEnd w:id="596"/>
      <w:bookmarkEnd w:id="597"/>
      <w:bookmarkEnd w:id="598"/>
      <w:bookmarkEnd w:id="599"/>
      <w:bookmarkEnd w:id="600"/>
      <w:bookmarkEnd w:id="601"/>
      <w:bookmarkEnd w:id="602"/>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603" w:name="_Toc75259944"/>
      <w:bookmarkStart w:id="604" w:name="_Toc75275482"/>
      <w:bookmarkStart w:id="605" w:name="_Toc75275993"/>
      <w:bookmarkStart w:id="606" w:name="_Toc76541492"/>
      <w:bookmarkStart w:id="607" w:name="_Toc82437261"/>
      <w:bookmarkStart w:id="608" w:name="_Toc89944626"/>
      <w:bookmarkStart w:id="609" w:name="_Toc98753644"/>
      <w:bookmarkStart w:id="610" w:name="_Toc106180630"/>
      <w:bookmarkStart w:id="611" w:name="_Toc114150666"/>
      <w:bookmarkStart w:id="612" w:name="_Toc124151069"/>
      <w:bookmarkStart w:id="613" w:name="_Toc124151589"/>
      <w:bookmarkStart w:id="614" w:name="_Toc124152109"/>
      <w:r w:rsidRPr="00BE5108">
        <w:t>4.7.6.</w:t>
      </w:r>
      <w:r w:rsidR="0018606B" w:rsidRPr="00BE5108">
        <w:t>2</w:t>
      </w:r>
      <w:r w:rsidRPr="00BE5108">
        <w:tab/>
        <w:t>IABTC4 generation</w:t>
      </w:r>
      <w:bookmarkEnd w:id="603"/>
      <w:bookmarkEnd w:id="604"/>
      <w:bookmarkEnd w:id="605"/>
      <w:bookmarkEnd w:id="606"/>
      <w:bookmarkEnd w:id="607"/>
      <w:bookmarkEnd w:id="608"/>
      <w:bookmarkEnd w:id="609"/>
      <w:bookmarkEnd w:id="610"/>
      <w:bookmarkEnd w:id="611"/>
      <w:bookmarkEnd w:id="612"/>
      <w:bookmarkEnd w:id="613"/>
      <w:bookmarkEnd w:id="614"/>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615" w:name="_Toc75259945"/>
      <w:bookmarkStart w:id="616" w:name="_Toc75275483"/>
      <w:bookmarkStart w:id="617" w:name="_Toc75275994"/>
      <w:bookmarkStart w:id="618" w:name="_Toc76541493"/>
      <w:bookmarkStart w:id="619" w:name="_Toc82437262"/>
      <w:bookmarkStart w:id="620" w:name="_Toc89944627"/>
      <w:bookmarkStart w:id="621" w:name="_Toc98753645"/>
      <w:bookmarkStart w:id="622" w:name="_Toc106180631"/>
      <w:bookmarkStart w:id="623" w:name="_Toc114150667"/>
      <w:bookmarkStart w:id="624" w:name="_Toc124151070"/>
      <w:bookmarkStart w:id="625" w:name="_Toc124151590"/>
      <w:bookmarkStart w:id="626" w:name="_Toc124152110"/>
      <w:r w:rsidRPr="00BE5108">
        <w:t>4.7.6.</w:t>
      </w:r>
      <w:r w:rsidR="0018606B" w:rsidRPr="00BE5108">
        <w:t>3</w:t>
      </w:r>
      <w:r w:rsidRPr="00BE5108">
        <w:tab/>
        <w:t>IABTC4 power allocation</w:t>
      </w:r>
      <w:bookmarkEnd w:id="615"/>
      <w:bookmarkEnd w:id="616"/>
      <w:bookmarkEnd w:id="617"/>
      <w:bookmarkEnd w:id="618"/>
      <w:bookmarkEnd w:id="619"/>
      <w:bookmarkEnd w:id="620"/>
      <w:bookmarkEnd w:id="621"/>
      <w:bookmarkEnd w:id="622"/>
      <w:bookmarkEnd w:id="623"/>
      <w:bookmarkEnd w:id="624"/>
      <w:bookmarkEnd w:id="625"/>
      <w:bookmarkEnd w:id="626"/>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627" w:name="_Toc75259946"/>
      <w:bookmarkStart w:id="628" w:name="_Toc75275484"/>
      <w:bookmarkStart w:id="629" w:name="_Toc75275995"/>
      <w:bookmarkStart w:id="630" w:name="_Toc76541494"/>
      <w:bookmarkStart w:id="631" w:name="_Toc82437263"/>
      <w:bookmarkStart w:id="632" w:name="_Toc89944628"/>
      <w:bookmarkStart w:id="633" w:name="_Toc98753646"/>
      <w:bookmarkStart w:id="634" w:name="_Toc106180632"/>
      <w:bookmarkStart w:id="635" w:name="_Toc114150668"/>
      <w:bookmarkStart w:id="636" w:name="_Toc124151071"/>
      <w:bookmarkStart w:id="637" w:name="_Toc124151591"/>
      <w:bookmarkStart w:id="638" w:name="_Toc124152111"/>
      <w:r w:rsidRPr="00BE5108">
        <w:t>4.7.7</w:t>
      </w:r>
      <w:r w:rsidRPr="00BE5108">
        <w:tab/>
        <w:t>IABTC5: Multi-band test configuration with high PSD per carrier</w:t>
      </w:r>
      <w:bookmarkEnd w:id="627"/>
      <w:bookmarkEnd w:id="628"/>
      <w:bookmarkEnd w:id="629"/>
      <w:bookmarkEnd w:id="630"/>
      <w:bookmarkEnd w:id="631"/>
      <w:bookmarkEnd w:id="632"/>
      <w:bookmarkEnd w:id="633"/>
      <w:bookmarkEnd w:id="634"/>
      <w:bookmarkEnd w:id="635"/>
      <w:bookmarkEnd w:id="636"/>
      <w:bookmarkEnd w:id="637"/>
      <w:bookmarkEnd w:id="638"/>
    </w:p>
    <w:p w14:paraId="192D1A7D" w14:textId="4FFB1DDB" w:rsidR="0018606B" w:rsidRPr="00BE5108" w:rsidRDefault="0018606B" w:rsidP="0018606B">
      <w:pPr>
        <w:pStyle w:val="Heading4"/>
      </w:pPr>
      <w:bookmarkStart w:id="639" w:name="_Toc75275485"/>
      <w:bookmarkStart w:id="640" w:name="_Toc75275996"/>
      <w:bookmarkStart w:id="641" w:name="_Toc76541495"/>
      <w:bookmarkStart w:id="642" w:name="_Toc82437264"/>
      <w:bookmarkStart w:id="643" w:name="_Toc89944629"/>
      <w:bookmarkStart w:id="644" w:name="_Toc98753647"/>
      <w:bookmarkStart w:id="645" w:name="_Toc106180633"/>
      <w:bookmarkStart w:id="646" w:name="_Toc114150669"/>
      <w:bookmarkStart w:id="647" w:name="_Toc124151072"/>
      <w:bookmarkStart w:id="648" w:name="_Toc124151592"/>
      <w:bookmarkStart w:id="649" w:name="_Toc124152112"/>
      <w:r w:rsidRPr="00BE5108">
        <w:t>4.7.7.1</w:t>
      </w:r>
      <w:r w:rsidRPr="00BE5108">
        <w:tab/>
        <w:t>General</w:t>
      </w:r>
      <w:bookmarkEnd w:id="639"/>
      <w:bookmarkEnd w:id="640"/>
      <w:bookmarkEnd w:id="641"/>
      <w:bookmarkEnd w:id="642"/>
      <w:bookmarkEnd w:id="643"/>
      <w:bookmarkEnd w:id="644"/>
      <w:bookmarkEnd w:id="645"/>
      <w:bookmarkEnd w:id="646"/>
      <w:bookmarkEnd w:id="647"/>
      <w:bookmarkEnd w:id="648"/>
      <w:bookmarkEnd w:id="64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650" w:name="_Toc75259947"/>
      <w:bookmarkStart w:id="651" w:name="_Toc75275486"/>
      <w:bookmarkStart w:id="652" w:name="_Toc75275997"/>
      <w:bookmarkStart w:id="653" w:name="_Toc76541496"/>
      <w:bookmarkStart w:id="654" w:name="_Toc82437265"/>
      <w:bookmarkStart w:id="655" w:name="_Toc89944630"/>
      <w:bookmarkStart w:id="656" w:name="_Toc98753648"/>
      <w:bookmarkStart w:id="657" w:name="_Toc106180634"/>
      <w:bookmarkStart w:id="658" w:name="_Toc114150670"/>
      <w:bookmarkStart w:id="659" w:name="_Toc124151073"/>
      <w:bookmarkStart w:id="660" w:name="_Toc124151593"/>
      <w:bookmarkStart w:id="661" w:name="_Toc124152113"/>
      <w:r w:rsidRPr="00BE5108">
        <w:t>4.7.7.</w:t>
      </w:r>
      <w:r w:rsidR="0018606B" w:rsidRPr="00BE5108">
        <w:t>2</w:t>
      </w:r>
      <w:r w:rsidRPr="00BE5108">
        <w:tab/>
        <w:t>IABTC5 generation</w:t>
      </w:r>
      <w:bookmarkEnd w:id="650"/>
      <w:bookmarkEnd w:id="651"/>
      <w:bookmarkEnd w:id="652"/>
      <w:bookmarkEnd w:id="653"/>
      <w:bookmarkEnd w:id="654"/>
      <w:bookmarkEnd w:id="655"/>
      <w:bookmarkEnd w:id="656"/>
      <w:bookmarkEnd w:id="657"/>
      <w:bookmarkEnd w:id="658"/>
      <w:bookmarkEnd w:id="659"/>
      <w:bookmarkEnd w:id="660"/>
      <w:bookmarkEnd w:id="661"/>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662" w:name="_Toc75259948"/>
      <w:bookmarkStart w:id="663" w:name="_Toc75275487"/>
      <w:bookmarkStart w:id="664" w:name="_Toc75275998"/>
      <w:bookmarkStart w:id="665" w:name="_Toc76541497"/>
      <w:bookmarkStart w:id="666" w:name="_Toc82437266"/>
      <w:bookmarkStart w:id="667" w:name="_Toc89944631"/>
      <w:bookmarkStart w:id="668" w:name="_Toc98753649"/>
      <w:bookmarkStart w:id="669" w:name="_Toc106180635"/>
      <w:bookmarkStart w:id="670" w:name="_Toc114150671"/>
      <w:bookmarkStart w:id="671" w:name="_Toc124151074"/>
      <w:bookmarkStart w:id="672" w:name="_Toc124151594"/>
      <w:bookmarkStart w:id="673" w:name="_Toc124152114"/>
      <w:r w:rsidRPr="00BE5108">
        <w:t>4.7.7.</w:t>
      </w:r>
      <w:r w:rsidR="0018606B" w:rsidRPr="00BE5108">
        <w:t>3</w:t>
      </w:r>
      <w:r w:rsidRPr="00BE5108">
        <w:tab/>
        <w:t>IABTC5 power allocation</w:t>
      </w:r>
      <w:bookmarkEnd w:id="662"/>
      <w:bookmarkEnd w:id="663"/>
      <w:bookmarkEnd w:id="664"/>
      <w:bookmarkEnd w:id="665"/>
      <w:bookmarkEnd w:id="666"/>
      <w:bookmarkEnd w:id="667"/>
      <w:bookmarkEnd w:id="668"/>
      <w:bookmarkEnd w:id="669"/>
      <w:bookmarkEnd w:id="670"/>
      <w:bookmarkEnd w:id="671"/>
      <w:bookmarkEnd w:id="672"/>
      <w:bookmarkEnd w:id="673"/>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674" w:name="_Toc73962776"/>
      <w:bookmarkStart w:id="675" w:name="_Toc75259949"/>
      <w:bookmarkStart w:id="676" w:name="_Toc75275488"/>
      <w:bookmarkStart w:id="677" w:name="_Toc75275999"/>
      <w:bookmarkStart w:id="678" w:name="_Toc76541498"/>
      <w:bookmarkStart w:id="679" w:name="_Toc82437267"/>
      <w:bookmarkStart w:id="680" w:name="_Toc89944632"/>
      <w:bookmarkStart w:id="681" w:name="_Toc98753650"/>
      <w:bookmarkStart w:id="682" w:name="_Toc106180636"/>
      <w:bookmarkStart w:id="683" w:name="_Toc114150672"/>
      <w:bookmarkStart w:id="684" w:name="_Toc124151075"/>
      <w:bookmarkStart w:id="685" w:name="_Toc124151595"/>
      <w:bookmarkStart w:id="686" w:name="_Toc124152115"/>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25F6A3BE" w14:textId="77777777" w:rsidR="00AD1976" w:rsidRPr="00BE5108" w:rsidRDefault="00AD1976" w:rsidP="00FF7252">
      <w:pPr>
        <w:pStyle w:val="Heading3"/>
        <w:rPr>
          <w:rFonts w:eastAsiaTheme="minorEastAsia"/>
        </w:rPr>
      </w:pPr>
      <w:bookmarkStart w:id="687" w:name="_Toc75259950"/>
      <w:bookmarkStart w:id="688" w:name="_Toc75275489"/>
      <w:bookmarkStart w:id="689" w:name="_Toc75276000"/>
      <w:bookmarkStart w:id="690" w:name="_Toc76541499"/>
      <w:bookmarkStart w:id="691" w:name="_Toc82437268"/>
      <w:bookmarkStart w:id="692" w:name="_Toc89944633"/>
      <w:bookmarkStart w:id="693" w:name="_Toc98753651"/>
      <w:bookmarkStart w:id="694" w:name="_Toc106180637"/>
      <w:bookmarkStart w:id="695" w:name="_Toc114150673"/>
      <w:bookmarkStart w:id="696" w:name="_Toc124151076"/>
      <w:bookmarkStart w:id="697" w:name="_Toc124151596"/>
      <w:bookmarkStart w:id="698" w:name="_Toc124152116"/>
      <w:r w:rsidRPr="00BE5108">
        <w:t>4.8.1</w:t>
      </w:r>
      <w:r w:rsidRPr="00BE5108">
        <w:tab/>
      </w:r>
      <w:r w:rsidRPr="00BE5108">
        <w:rPr>
          <w:rFonts w:eastAsiaTheme="minorEastAsia"/>
        </w:rPr>
        <w:t>General</w:t>
      </w:r>
      <w:bookmarkEnd w:id="687"/>
      <w:bookmarkEnd w:id="688"/>
      <w:bookmarkEnd w:id="689"/>
      <w:bookmarkEnd w:id="690"/>
      <w:bookmarkEnd w:id="691"/>
      <w:bookmarkEnd w:id="692"/>
      <w:bookmarkEnd w:id="693"/>
      <w:bookmarkEnd w:id="694"/>
      <w:bookmarkEnd w:id="695"/>
      <w:bookmarkEnd w:id="696"/>
      <w:bookmarkEnd w:id="697"/>
      <w:bookmarkEnd w:id="698"/>
    </w:p>
    <w:p w14:paraId="01F486A5" w14:textId="77777777" w:rsidR="00AD1976" w:rsidRPr="00BE5108" w:rsidRDefault="00AD1976" w:rsidP="00FF7252">
      <w:pPr>
        <w:pStyle w:val="Heading3"/>
        <w:rPr>
          <w:rFonts w:eastAsiaTheme="minorEastAsia"/>
        </w:rPr>
      </w:pPr>
      <w:bookmarkStart w:id="699" w:name="_Toc75259951"/>
      <w:bookmarkStart w:id="700" w:name="_Toc75275490"/>
      <w:bookmarkStart w:id="701" w:name="_Toc75276001"/>
      <w:bookmarkStart w:id="702" w:name="_Toc76541500"/>
      <w:bookmarkStart w:id="703" w:name="_Toc82437269"/>
      <w:bookmarkStart w:id="704" w:name="_Toc89944634"/>
      <w:bookmarkStart w:id="705" w:name="_Toc98753652"/>
      <w:bookmarkStart w:id="706" w:name="_Toc106180638"/>
      <w:bookmarkStart w:id="707" w:name="_Toc114150674"/>
      <w:bookmarkStart w:id="708" w:name="_Toc124151077"/>
      <w:bookmarkStart w:id="709" w:name="_Toc124151597"/>
      <w:bookmarkStart w:id="710" w:name="_Toc124152117"/>
      <w:r w:rsidRPr="00BE5108">
        <w:t>4.8.2</w:t>
      </w:r>
      <w:r w:rsidRPr="00BE5108">
        <w:tab/>
      </w:r>
      <w:r w:rsidRPr="00BE5108">
        <w:rPr>
          <w:rFonts w:eastAsiaTheme="minorEastAsia"/>
        </w:rPr>
        <w:t>Requirement set applicability</w:t>
      </w:r>
      <w:bookmarkEnd w:id="699"/>
      <w:bookmarkEnd w:id="700"/>
      <w:bookmarkEnd w:id="701"/>
      <w:bookmarkEnd w:id="702"/>
      <w:bookmarkEnd w:id="703"/>
      <w:bookmarkEnd w:id="704"/>
      <w:bookmarkEnd w:id="705"/>
      <w:bookmarkEnd w:id="706"/>
      <w:bookmarkEnd w:id="707"/>
      <w:bookmarkEnd w:id="708"/>
      <w:bookmarkEnd w:id="709"/>
      <w:bookmarkEnd w:id="710"/>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711" w:name="_Toc75259952"/>
      <w:bookmarkStart w:id="712" w:name="_Toc75275491"/>
      <w:bookmarkStart w:id="713" w:name="_Toc75276002"/>
      <w:bookmarkStart w:id="714" w:name="_Toc76541501"/>
      <w:bookmarkStart w:id="715" w:name="_Toc82437270"/>
      <w:bookmarkStart w:id="716" w:name="_Toc89944635"/>
      <w:bookmarkStart w:id="717" w:name="_Toc98753653"/>
      <w:bookmarkStart w:id="718" w:name="_Toc106180639"/>
      <w:bookmarkStart w:id="719" w:name="_Toc114150675"/>
      <w:bookmarkStart w:id="720" w:name="_Toc124151078"/>
      <w:bookmarkStart w:id="721" w:name="_Toc124151598"/>
      <w:bookmarkStart w:id="722" w:name="_Toc124152118"/>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711"/>
      <w:bookmarkEnd w:id="712"/>
      <w:bookmarkEnd w:id="713"/>
      <w:bookmarkEnd w:id="714"/>
      <w:bookmarkEnd w:id="715"/>
      <w:bookmarkEnd w:id="716"/>
      <w:bookmarkEnd w:id="717"/>
      <w:bookmarkEnd w:id="718"/>
      <w:bookmarkEnd w:id="719"/>
      <w:bookmarkEnd w:id="720"/>
      <w:bookmarkEnd w:id="721"/>
      <w:bookmarkEnd w:id="722"/>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723" w:name="_Toc75259953"/>
      <w:bookmarkStart w:id="724" w:name="_Toc75275492"/>
      <w:bookmarkStart w:id="725" w:name="_Toc75276003"/>
      <w:bookmarkStart w:id="726" w:name="_Toc76541502"/>
      <w:bookmarkStart w:id="727" w:name="_Toc82437271"/>
      <w:bookmarkStart w:id="728" w:name="_Toc89944636"/>
      <w:bookmarkStart w:id="729" w:name="_Toc98753654"/>
      <w:bookmarkStart w:id="730" w:name="_Toc106180640"/>
      <w:bookmarkStart w:id="731" w:name="_Toc114150676"/>
      <w:bookmarkStart w:id="732" w:name="_Toc124151079"/>
      <w:bookmarkStart w:id="733" w:name="_Toc124151599"/>
      <w:bookmarkStart w:id="734" w:name="_Toc124152119"/>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723"/>
      <w:bookmarkEnd w:id="724"/>
      <w:bookmarkEnd w:id="725"/>
      <w:bookmarkEnd w:id="726"/>
      <w:bookmarkEnd w:id="727"/>
      <w:bookmarkEnd w:id="728"/>
      <w:bookmarkEnd w:id="729"/>
      <w:bookmarkEnd w:id="730"/>
      <w:bookmarkEnd w:id="731"/>
      <w:bookmarkEnd w:id="732"/>
      <w:bookmarkEnd w:id="733"/>
      <w:bookmarkEnd w:id="734"/>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735" w:name="_Toc73962777"/>
      <w:bookmarkStart w:id="736" w:name="_Toc75259954"/>
      <w:bookmarkStart w:id="737" w:name="_Toc75275493"/>
      <w:bookmarkStart w:id="738" w:name="_Toc75276004"/>
      <w:bookmarkStart w:id="739" w:name="_Toc76541503"/>
      <w:bookmarkStart w:id="740" w:name="_Toc82437272"/>
      <w:bookmarkStart w:id="741" w:name="_Toc89944637"/>
      <w:bookmarkStart w:id="742" w:name="_Toc98753655"/>
      <w:bookmarkStart w:id="743" w:name="_Toc106180641"/>
      <w:bookmarkStart w:id="744" w:name="_Toc114150677"/>
      <w:bookmarkStart w:id="745" w:name="_Toc124151080"/>
      <w:bookmarkStart w:id="746" w:name="_Toc124151600"/>
      <w:bookmarkStart w:id="747" w:name="_Toc124152120"/>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63568DF4" w14:textId="77777777" w:rsidR="00AD1976" w:rsidRPr="00BE5108" w:rsidRDefault="00AD1976" w:rsidP="00F22766">
      <w:pPr>
        <w:pStyle w:val="Heading3"/>
        <w:rPr>
          <w:rFonts w:eastAsiaTheme="minorEastAsia"/>
          <w:lang w:eastAsia="zh-CN"/>
        </w:rPr>
      </w:pPr>
      <w:bookmarkStart w:id="748" w:name="_Toc73962778"/>
      <w:bookmarkStart w:id="749" w:name="_Toc75259955"/>
      <w:bookmarkStart w:id="750" w:name="_Toc75275494"/>
      <w:bookmarkStart w:id="751" w:name="_Toc75276005"/>
      <w:bookmarkStart w:id="752" w:name="_Toc76541504"/>
      <w:bookmarkStart w:id="753" w:name="_Toc82437273"/>
      <w:bookmarkStart w:id="754" w:name="_Toc89944638"/>
      <w:bookmarkStart w:id="755" w:name="_Toc98753656"/>
      <w:bookmarkStart w:id="756" w:name="_Toc106180642"/>
      <w:bookmarkStart w:id="757" w:name="_Toc114150678"/>
      <w:bookmarkStart w:id="758" w:name="_Toc124151081"/>
      <w:bookmarkStart w:id="759" w:name="_Toc124151601"/>
      <w:bookmarkStart w:id="760" w:name="_Toc124152121"/>
      <w:r w:rsidRPr="00BE5108">
        <w:rPr>
          <w:rFonts w:eastAsiaTheme="minorEastAsia"/>
          <w:lang w:eastAsia="zh-CN"/>
        </w:rPr>
        <w:t>4.9.1</w:t>
      </w:r>
      <w:r w:rsidRPr="00BE5108">
        <w:rPr>
          <w:rFonts w:eastAsiaTheme="minorEastAsia"/>
          <w:lang w:eastAsia="zh-CN"/>
        </w:rPr>
        <w:tab/>
        <w:t>RF channels</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761" w:name="_Toc73962779"/>
      <w:bookmarkStart w:id="762" w:name="_Toc75259956"/>
      <w:bookmarkStart w:id="763" w:name="_Toc75275495"/>
      <w:bookmarkStart w:id="764" w:name="_Toc75276006"/>
      <w:bookmarkStart w:id="765" w:name="_Toc76541505"/>
      <w:bookmarkStart w:id="766" w:name="_Toc82437274"/>
      <w:bookmarkStart w:id="767" w:name="_Toc89944639"/>
      <w:bookmarkStart w:id="768" w:name="_Toc98753657"/>
      <w:bookmarkStart w:id="769" w:name="_Toc106180643"/>
      <w:bookmarkStart w:id="770" w:name="_Toc114150679"/>
      <w:bookmarkStart w:id="771" w:name="_Toc124151082"/>
      <w:bookmarkStart w:id="772" w:name="_Toc124151602"/>
      <w:bookmarkStart w:id="773" w:name="_Toc124152122"/>
      <w:r w:rsidRPr="00BE5108">
        <w:rPr>
          <w:rFonts w:eastAsiaTheme="minorEastAsia"/>
        </w:rPr>
        <w:t>4.9.2</w:t>
      </w:r>
      <w:r w:rsidRPr="00BE5108">
        <w:rPr>
          <w:rFonts w:eastAsiaTheme="minorEastAsia"/>
        </w:rPr>
        <w:tab/>
        <w:t>Test models</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6BC9E037" w14:textId="77777777" w:rsidR="00AD1976" w:rsidRPr="00BE5108" w:rsidRDefault="00AD1976" w:rsidP="00F22766">
      <w:pPr>
        <w:pStyle w:val="Heading4"/>
        <w:rPr>
          <w:rFonts w:eastAsiaTheme="minorEastAsia"/>
        </w:rPr>
      </w:pPr>
      <w:bookmarkStart w:id="774" w:name="_Toc73962780"/>
      <w:bookmarkStart w:id="775" w:name="_Toc75259957"/>
      <w:bookmarkStart w:id="776" w:name="_Toc75275496"/>
      <w:bookmarkStart w:id="777" w:name="_Toc75276007"/>
      <w:bookmarkStart w:id="778" w:name="_Toc76541506"/>
      <w:bookmarkStart w:id="779" w:name="_Toc82437275"/>
      <w:bookmarkStart w:id="780" w:name="_Toc89944640"/>
      <w:bookmarkStart w:id="781" w:name="_Toc98753658"/>
      <w:bookmarkStart w:id="782" w:name="_Toc106180644"/>
      <w:bookmarkStart w:id="783" w:name="_Toc114150680"/>
      <w:bookmarkStart w:id="784" w:name="_Toc124151083"/>
      <w:bookmarkStart w:id="785" w:name="_Toc124151603"/>
      <w:bookmarkStart w:id="786" w:name="_Toc124152123"/>
      <w:r w:rsidRPr="00BE5108">
        <w:rPr>
          <w:rFonts w:eastAsiaTheme="minorEastAsia"/>
        </w:rPr>
        <w:t>4.9.2.1</w:t>
      </w:r>
      <w:r w:rsidRPr="00BE5108">
        <w:rPr>
          <w:rFonts w:eastAsiaTheme="minorEastAsia"/>
        </w:rPr>
        <w:tab/>
        <w:t>General</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787" w:name="_Toc73962781"/>
      <w:bookmarkStart w:id="788" w:name="_Toc75259958"/>
      <w:bookmarkStart w:id="789" w:name="_Toc75275497"/>
      <w:bookmarkStart w:id="790" w:name="_Toc75276008"/>
      <w:bookmarkStart w:id="791" w:name="_Toc76541507"/>
      <w:bookmarkStart w:id="792" w:name="_Toc82437276"/>
      <w:bookmarkStart w:id="793" w:name="_Toc89944641"/>
      <w:bookmarkStart w:id="794" w:name="_Toc98753659"/>
      <w:bookmarkStart w:id="795" w:name="_Toc106180645"/>
      <w:bookmarkStart w:id="796" w:name="_Toc114150681"/>
      <w:bookmarkStart w:id="797" w:name="_Toc124151084"/>
      <w:bookmarkStart w:id="798" w:name="_Toc124151604"/>
      <w:bookmarkStart w:id="799" w:name="_Toc124152124"/>
      <w:r w:rsidRPr="00BE5108">
        <w:rPr>
          <w:rFonts w:eastAsiaTheme="minorEastAsia"/>
        </w:rPr>
        <w:t>4.9.2.2</w:t>
      </w:r>
      <w:r w:rsidRPr="00BE5108">
        <w:rPr>
          <w:rFonts w:eastAsiaTheme="minorEastAsia"/>
        </w:rPr>
        <w:tab/>
        <w:t>FR1 test models for IAB-DU</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800" w:name="_Toc73962782"/>
      <w:bookmarkStart w:id="801" w:name="_Toc75259959"/>
      <w:bookmarkStart w:id="802" w:name="_Toc75275498"/>
      <w:bookmarkStart w:id="803" w:name="_Toc75276009"/>
      <w:bookmarkStart w:id="804" w:name="_Toc76541508"/>
      <w:bookmarkStart w:id="805" w:name="_Toc82437277"/>
      <w:bookmarkStart w:id="806" w:name="_Toc89944642"/>
      <w:bookmarkStart w:id="807" w:name="_Toc98753660"/>
      <w:bookmarkStart w:id="808" w:name="_Toc106180646"/>
      <w:bookmarkStart w:id="809" w:name="_Toc114150682"/>
      <w:bookmarkStart w:id="810" w:name="_Toc124151085"/>
      <w:bookmarkStart w:id="811" w:name="_Toc124151605"/>
      <w:bookmarkStart w:id="812" w:name="_Toc124152125"/>
      <w:r w:rsidRPr="00BE5108">
        <w:rPr>
          <w:rFonts w:eastAsiaTheme="minorEastAsia"/>
        </w:rPr>
        <w:t>4.9.2.3</w:t>
      </w:r>
      <w:r w:rsidRPr="00BE5108">
        <w:rPr>
          <w:rFonts w:eastAsiaTheme="minorEastAsia"/>
        </w:rPr>
        <w:tab/>
        <w:t>FR1 test models for IAB-MT</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5A73DE75" w14:textId="43AC0CA6" w:rsidR="0018606B" w:rsidRPr="00BE5108" w:rsidRDefault="0018606B" w:rsidP="00F22766">
      <w:pPr>
        <w:pStyle w:val="Heading5"/>
        <w:rPr>
          <w:rFonts w:eastAsiaTheme="minorEastAsia"/>
        </w:rPr>
      </w:pPr>
      <w:bookmarkStart w:id="813" w:name="_Toc75275499"/>
      <w:bookmarkStart w:id="814" w:name="_Toc75276010"/>
      <w:bookmarkStart w:id="815" w:name="_Toc76541509"/>
      <w:bookmarkStart w:id="816" w:name="_Toc82437278"/>
      <w:bookmarkStart w:id="817" w:name="_Toc89944643"/>
      <w:bookmarkStart w:id="818" w:name="_Toc98753661"/>
      <w:bookmarkStart w:id="819" w:name="_Toc106180647"/>
      <w:bookmarkStart w:id="820" w:name="_Toc114150683"/>
      <w:bookmarkStart w:id="821" w:name="_Toc124151086"/>
      <w:bookmarkStart w:id="822" w:name="_Toc124151606"/>
      <w:bookmarkStart w:id="823" w:name="_Toc124152126"/>
      <w:r w:rsidRPr="00BE5108">
        <w:rPr>
          <w:rFonts w:eastAsiaTheme="minorEastAsia"/>
        </w:rPr>
        <w:t>4.9.2.3.1</w:t>
      </w:r>
      <w:r w:rsidRPr="00BE5108">
        <w:rPr>
          <w:rFonts w:eastAsiaTheme="minorEastAsia"/>
        </w:rPr>
        <w:tab/>
        <w:t>General</w:t>
      </w:r>
      <w:bookmarkEnd w:id="813"/>
      <w:bookmarkEnd w:id="814"/>
      <w:bookmarkEnd w:id="815"/>
      <w:bookmarkEnd w:id="816"/>
      <w:bookmarkEnd w:id="817"/>
      <w:bookmarkEnd w:id="818"/>
      <w:bookmarkEnd w:id="819"/>
      <w:bookmarkEnd w:id="820"/>
      <w:bookmarkEnd w:id="821"/>
      <w:bookmarkEnd w:id="822"/>
      <w:bookmarkEnd w:id="823"/>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824" w:name="_Toc73962783"/>
      <w:bookmarkStart w:id="825" w:name="_Toc75259960"/>
      <w:bookmarkStart w:id="826" w:name="_Toc75275500"/>
      <w:bookmarkStart w:id="827" w:name="_Toc75276011"/>
      <w:bookmarkStart w:id="828" w:name="_Toc76541510"/>
      <w:bookmarkStart w:id="829" w:name="_Toc82437279"/>
      <w:bookmarkStart w:id="830" w:name="_Toc89944644"/>
      <w:bookmarkStart w:id="831" w:name="_Toc98753662"/>
      <w:bookmarkStart w:id="832" w:name="_Toc106180648"/>
      <w:bookmarkStart w:id="833" w:name="_Toc114150684"/>
      <w:bookmarkStart w:id="834" w:name="_Toc124151087"/>
      <w:bookmarkStart w:id="835" w:name="_Toc124151607"/>
      <w:bookmarkStart w:id="836" w:name="_Toc124152127"/>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837" w:name="_Toc73962784"/>
      <w:bookmarkStart w:id="838" w:name="_Toc75259961"/>
      <w:bookmarkStart w:id="839" w:name="_Toc75275501"/>
      <w:bookmarkStart w:id="840" w:name="_Toc75276012"/>
      <w:bookmarkStart w:id="841" w:name="_Toc76541511"/>
      <w:bookmarkStart w:id="842" w:name="_Toc82437280"/>
      <w:bookmarkStart w:id="843" w:name="_Toc89944645"/>
      <w:bookmarkStart w:id="844" w:name="_Toc98753663"/>
      <w:bookmarkStart w:id="845" w:name="_Toc106180649"/>
      <w:bookmarkStart w:id="846" w:name="_Toc114150685"/>
      <w:bookmarkStart w:id="847" w:name="_Toc124151088"/>
      <w:bookmarkStart w:id="848" w:name="_Toc124151608"/>
      <w:bookmarkStart w:id="849" w:name="_Toc124152128"/>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850" w:name="_Toc89944646"/>
      <w:bookmarkStart w:id="851" w:name="_Toc98753664"/>
      <w:bookmarkStart w:id="852" w:name="_Toc106180650"/>
      <w:bookmarkStart w:id="853" w:name="_Toc114150686"/>
      <w:bookmarkStart w:id="854" w:name="_Toc124151089"/>
      <w:bookmarkStart w:id="855" w:name="_Toc124151609"/>
      <w:bookmarkStart w:id="856" w:name="_Toc124152129"/>
      <w:r w:rsidRPr="00BE5108">
        <w:t>4.9.2.3.3</w:t>
      </w:r>
      <w:r>
        <w:t>a</w:t>
      </w:r>
      <w:r w:rsidRPr="00BE5108">
        <w:tab/>
        <w:t>FR1 test model 2</w:t>
      </w:r>
      <w:r>
        <w:t>a</w:t>
      </w:r>
      <w:r w:rsidRPr="00BE5108">
        <w:t xml:space="preserve"> (IAB-MT-FR1-TM2</w:t>
      </w:r>
      <w:r>
        <w:t>a</w:t>
      </w:r>
      <w:r w:rsidRPr="00BE5108">
        <w:t>)</w:t>
      </w:r>
      <w:bookmarkEnd w:id="850"/>
      <w:bookmarkEnd w:id="851"/>
      <w:bookmarkEnd w:id="852"/>
      <w:bookmarkEnd w:id="853"/>
      <w:bookmarkEnd w:id="854"/>
      <w:bookmarkEnd w:id="855"/>
      <w:bookmarkEnd w:id="856"/>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857" w:name="_Toc73962785"/>
      <w:bookmarkStart w:id="858" w:name="_Toc75259962"/>
      <w:bookmarkStart w:id="859" w:name="_Toc75275502"/>
      <w:bookmarkStart w:id="860" w:name="_Toc75276013"/>
      <w:bookmarkStart w:id="861" w:name="_Toc76541512"/>
      <w:bookmarkStart w:id="862" w:name="_Toc82437281"/>
      <w:bookmarkStart w:id="863" w:name="_Toc89944647"/>
      <w:bookmarkStart w:id="864" w:name="_Toc98753665"/>
      <w:bookmarkStart w:id="865" w:name="_Toc106180651"/>
      <w:bookmarkStart w:id="866" w:name="_Toc114150687"/>
      <w:bookmarkStart w:id="867" w:name="_Toc124151090"/>
      <w:bookmarkStart w:id="868" w:name="_Toc124151610"/>
      <w:bookmarkStart w:id="869" w:name="_Toc124152130"/>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870" w:name="_Toc73962786"/>
      <w:bookmarkStart w:id="871" w:name="_Toc75259963"/>
      <w:bookmarkStart w:id="872" w:name="_Toc75275503"/>
      <w:bookmarkStart w:id="873" w:name="_Toc75276014"/>
      <w:bookmarkStart w:id="874" w:name="_Toc76541513"/>
      <w:bookmarkStart w:id="875"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876" w:name="_Toc89944648"/>
      <w:bookmarkStart w:id="877" w:name="_Toc98753666"/>
      <w:bookmarkStart w:id="878" w:name="_Toc106180652"/>
      <w:bookmarkStart w:id="879" w:name="_Toc114150688"/>
      <w:bookmarkStart w:id="880" w:name="_Toc124151091"/>
      <w:bookmarkStart w:id="881" w:name="_Toc124151611"/>
      <w:bookmarkStart w:id="882" w:name="_Toc124152131"/>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883" w:name="_Toc73962787"/>
      <w:bookmarkStart w:id="884" w:name="_Toc75259964"/>
      <w:bookmarkStart w:id="885" w:name="_Toc75275504"/>
      <w:bookmarkStart w:id="886" w:name="_Toc75276015"/>
      <w:bookmarkStart w:id="887" w:name="_Toc76541514"/>
      <w:bookmarkStart w:id="888" w:name="_Toc82437283"/>
      <w:bookmarkStart w:id="889" w:name="_Toc89944649"/>
      <w:bookmarkStart w:id="890" w:name="_Toc98753667"/>
      <w:bookmarkStart w:id="891" w:name="_Toc106180653"/>
      <w:bookmarkStart w:id="892" w:name="_Toc114150689"/>
      <w:bookmarkStart w:id="893" w:name="_Toc124151092"/>
      <w:bookmarkStart w:id="894" w:name="_Toc124151612"/>
      <w:bookmarkStart w:id="895" w:name="_Toc124152132"/>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22E809BD" w14:textId="720F82C9" w:rsidR="000D1938" w:rsidRPr="00BE5108" w:rsidRDefault="000D1938" w:rsidP="00F22766">
      <w:pPr>
        <w:pStyle w:val="Heading5"/>
        <w:rPr>
          <w:rFonts w:eastAsiaTheme="minorEastAsia"/>
        </w:rPr>
      </w:pPr>
      <w:bookmarkStart w:id="896" w:name="_Toc75275505"/>
      <w:bookmarkStart w:id="897" w:name="_Toc75276016"/>
      <w:bookmarkStart w:id="898" w:name="_Toc76541515"/>
      <w:bookmarkStart w:id="899" w:name="_Toc82437284"/>
      <w:bookmarkStart w:id="900" w:name="_Toc89944650"/>
      <w:bookmarkStart w:id="901" w:name="_Toc98753668"/>
      <w:bookmarkStart w:id="902" w:name="_Toc106180654"/>
      <w:bookmarkStart w:id="903" w:name="_Toc114150690"/>
      <w:bookmarkStart w:id="904" w:name="_Toc124151093"/>
      <w:bookmarkStart w:id="905" w:name="_Toc124151613"/>
      <w:bookmarkStart w:id="906" w:name="_Toc124152133"/>
      <w:r w:rsidRPr="00BE5108">
        <w:rPr>
          <w:rFonts w:eastAsiaTheme="minorEastAsia"/>
        </w:rPr>
        <w:t>4.9.2.4.1</w:t>
      </w:r>
      <w:r w:rsidRPr="00BE5108">
        <w:rPr>
          <w:rFonts w:eastAsiaTheme="minorEastAsia"/>
        </w:rPr>
        <w:tab/>
        <w:t>General</w:t>
      </w:r>
      <w:bookmarkEnd w:id="896"/>
      <w:bookmarkEnd w:id="897"/>
      <w:bookmarkEnd w:id="898"/>
      <w:bookmarkEnd w:id="899"/>
      <w:bookmarkEnd w:id="900"/>
      <w:bookmarkEnd w:id="901"/>
      <w:bookmarkEnd w:id="902"/>
      <w:bookmarkEnd w:id="903"/>
      <w:bookmarkEnd w:id="904"/>
      <w:bookmarkEnd w:id="905"/>
      <w:bookmarkEnd w:id="906"/>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15pt;height:16.6pt" o:ole="">
            <v:imagedata r:id="rId16" o:title=""/>
          </v:shape>
          <o:OLEObject Type="Embed" ProgID="Equation.3" ShapeID="_x0000_i1028" DrawAspect="Content" ObjectID="_1734764094"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907" w:name="_Toc73962788"/>
      <w:bookmarkStart w:id="908" w:name="_Toc75259965"/>
      <w:bookmarkStart w:id="909" w:name="_Toc75275506"/>
      <w:bookmarkStart w:id="910" w:name="_Toc75276017"/>
      <w:bookmarkStart w:id="911" w:name="_Toc76541516"/>
      <w:bookmarkStart w:id="912" w:name="_Toc82437285"/>
      <w:bookmarkStart w:id="913" w:name="_Toc89944651"/>
      <w:bookmarkStart w:id="914" w:name="_Toc98753669"/>
      <w:bookmarkStart w:id="915" w:name="_Toc106180655"/>
      <w:bookmarkStart w:id="916" w:name="_Toc114150691"/>
      <w:bookmarkStart w:id="917" w:name="_Toc124151094"/>
      <w:bookmarkStart w:id="918" w:name="_Toc124151614"/>
      <w:bookmarkStart w:id="919" w:name="_Toc124152134"/>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920" w:name="_Toc73962789"/>
      <w:bookmarkStart w:id="921" w:name="_Toc75259966"/>
      <w:bookmarkStart w:id="922" w:name="_Toc75275507"/>
      <w:bookmarkStart w:id="923" w:name="_Toc75276018"/>
      <w:bookmarkStart w:id="924" w:name="_Toc76541517"/>
      <w:bookmarkStart w:id="925" w:name="_Toc82437286"/>
      <w:bookmarkStart w:id="926" w:name="_Toc89944652"/>
      <w:bookmarkStart w:id="927" w:name="_Toc98753670"/>
      <w:bookmarkStart w:id="928" w:name="_Toc106180656"/>
      <w:bookmarkStart w:id="929" w:name="_Toc114150692"/>
      <w:bookmarkStart w:id="930" w:name="_Toc124151095"/>
      <w:bookmarkStart w:id="931" w:name="_Toc124151615"/>
      <w:bookmarkStart w:id="932" w:name="_Toc124152135"/>
      <w:r w:rsidRPr="00BE5108">
        <w:rPr>
          <w:rFonts w:eastAsiaTheme="minorEastAsia"/>
        </w:rPr>
        <w:t>4.10</w:t>
      </w:r>
      <w:r w:rsidRPr="00BE5108">
        <w:rPr>
          <w:rFonts w:eastAsiaTheme="minorEastAsia"/>
        </w:rPr>
        <w:tab/>
        <w:t>Requirements for contiguous and non-contiguous spectrum</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933" w:name="_Toc73962790"/>
      <w:bookmarkStart w:id="934" w:name="_Toc75259967"/>
      <w:bookmarkStart w:id="935" w:name="_Toc75275508"/>
      <w:bookmarkStart w:id="936" w:name="_Toc75276019"/>
      <w:bookmarkStart w:id="937" w:name="_Toc76541518"/>
      <w:bookmarkStart w:id="938" w:name="_Toc82437287"/>
      <w:bookmarkStart w:id="939" w:name="_Toc89944653"/>
      <w:bookmarkStart w:id="940" w:name="_Toc98753671"/>
      <w:bookmarkStart w:id="941" w:name="_Toc106180657"/>
      <w:bookmarkStart w:id="942" w:name="_Toc114150693"/>
      <w:bookmarkStart w:id="943" w:name="_Toc124151096"/>
      <w:bookmarkStart w:id="944" w:name="_Toc124151616"/>
      <w:bookmarkStart w:id="945" w:name="_Toc124152136"/>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946" w:name="_Toc73962791"/>
      <w:bookmarkStart w:id="947" w:name="_Toc75259968"/>
      <w:bookmarkStart w:id="948" w:name="_Toc75275509"/>
      <w:bookmarkStart w:id="949" w:name="_Toc75276020"/>
      <w:bookmarkStart w:id="950" w:name="_Toc76541519"/>
      <w:bookmarkStart w:id="951" w:name="_Toc82437288"/>
      <w:bookmarkStart w:id="952" w:name="_Toc89944654"/>
      <w:bookmarkStart w:id="953" w:name="_Toc98753672"/>
      <w:bookmarkStart w:id="954" w:name="_Toc106180658"/>
      <w:bookmarkStart w:id="955" w:name="_Toc114150694"/>
      <w:bookmarkStart w:id="956" w:name="_Toc124151097"/>
      <w:bookmarkStart w:id="957" w:name="_Toc124151617"/>
      <w:bookmarkStart w:id="958" w:name="_Toc124152137"/>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946"/>
      <w:bookmarkEnd w:id="947"/>
      <w:bookmarkEnd w:id="948"/>
      <w:bookmarkEnd w:id="949"/>
      <w:bookmarkEnd w:id="950"/>
      <w:bookmarkEnd w:id="951"/>
      <w:bookmarkEnd w:id="952"/>
      <w:bookmarkEnd w:id="953"/>
      <w:bookmarkEnd w:id="954"/>
      <w:bookmarkEnd w:id="955"/>
      <w:bookmarkEnd w:id="956"/>
      <w:bookmarkEnd w:id="957"/>
      <w:bookmarkEnd w:id="958"/>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959" w:name="_Toc73962792"/>
      <w:bookmarkStart w:id="960" w:name="_Toc75259969"/>
      <w:bookmarkStart w:id="961" w:name="_Toc75275510"/>
      <w:bookmarkStart w:id="962" w:name="_Toc75276021"/>
      <w:bookmarkStart w:id="963" w:name="_Toc76541520"/>
      <w:bookmarkStart w:id="964" w:name="_Toc82437289"/>
      <w:bookmarkStart w:id="965" w:name="_Toc89944655"/>
      <w:bookmarkStart w:id="966" w:name="_Toc98753673"/>
      <w:bookmarkStart w:id="967" w:name="_Toc106180659"/>
      <w:bookmarkStart w:id="968" w:name="_Toc114150695"/>
      <w:bookmarkStart w:id="969" w:name="_Toc124151098"/>
      <w:bookmarkStart w:id="970" w:name="_Toc124151618"/>
      <w:bookmarkStart w:id="971" w:name="_Toc124152138"/>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959"/>
      <w:bookmarkEnd w:id="960"/>
      <w:bookmarkEnd w:id="961"/>
      <w:bookmarkEnd w:id="962"/>
      <w:bookmarkEnd w:id="963"/>
      <w:bookmarkEnd w:id="964"/>
      <w:bookmarkEnd w:id="965"/>
      <w:bookmarkEnd w:id="966"/>
      <w:bookmarkEnd w:id="967"/>
      <w:bookmarkEnd w:id="968"/>
      <w:bookmarkEnd w:id="969"/>
      <w:bookmarkEnd w:id="970"/>
      <w:bookmarkEnd w:id="971"/>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972" w:name="_Toc114150696"/>
      <w:bookmarkStart w:id="973" w:name="_Toc124151099"/>
      <w:bookmarkStart w:id="974" w:name="_Toc124151619"/>
      <w:bookmarkStart w:id="975" w:name="_Toc124152139"/>
      <w:r w:rsidRPr="004E7E0A">
        <w:rPr>
          <w:rFonts w:cs="Arial"/>
        </w:rPr>
        <w:t>4.</w:t>
      </w:r>
      <w:r>
        <w:rPr>
          <w:rFonts w:cs="Arial"/>
        </w:rPr>
        <w:t>14</w:t>
      </w:r>
      <w:r w:rsidRPr="004E7E0A">
        <w:rPr>
          <w:rFonts w:cs="Arial"/>
        </w:rPr>
        <w:tab/>
        <w:t>Requirements for IAB-DU and IAB-MT capable of simultaneous operation</w:t>
      </w:r>
      <w:bookmarkEnd w:id="972"/>
      <w:bookmarkEnd w:id="973"/>
      <w:bookmarkEnd w:id="974"/>
      <w:bookmarkEnd w:id="975"/>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976" w:name="_Toc73962793"/>
      <w:bookmarkStart w:id="977" w:name="_Toc75259970"/>
      <w:bookmarkStart w:id="978" w:name="_Toc75275511"/>
      <w:bookmarkStart w:id="979" w:name="_Toc75276022"/>
      <w:bookmarkStart w:id="980" w:name="_Toc76541521"/>
      <w:bookmarkStart w:id="981" w:name="_Toc82437290"/>
      <w:bookmarkStart w:id="982" w:name="_Toc89944656"/>
      <w:bookmarkStart w:id="983" w:name="_Toc98753674"/>
      <w:bookmarkStart w:id="984" w:name="_Toc106180660"/>
      <w:bookmarkStart w:id="985" w:name="_Toc114150697"/>
      <w:bookmarkStart w:id="986" w:name="_Toc124151100"/>
      <w:bookmarkStart w:id="987" w:name="_Toc124151620"/>
      <w:bookmarkStart w:id="988" w:name="_Toc124152140"/>
      <w:r w:rsidRPr="00BE5108">
        <w:rPr>
          <w:rFonts w:eastAsiaTheme="minorEastAsia"/>
        </w:rPr>
        <w:t>5</w:t>
      </w:r>
      <w:r w:rsidRPr="00BE5108">
        <w:rPr>
          <w:rFonts w:eastAsiaTheme="minorEastAsia"/>
        </w:rPr>
        <w:tab/>
        <w:t>Operating bands and channel arrangement</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989" w:name="_Toc73962794"/>
      <w:bookmarkStart w:id="990" w:name="_Toc75259971"/>
      <w:bookmarkStart w:id="991" w:name="_Toc75275512"/>
      <w:bookmarkStart w:id="992" w:name="_Toc75276023"/>
      <w:bookmarkStart w:id="993" w:name="_Toc76541522"/>
      <w:bookmarkStart w:id="994" w:name="_Toc82437291"/>
      <w:bookmarkStart w:id="995" w:name="_Toc89944657"/>
      <w:bookmarkStart w:id="996" w:name="_Toc98753675"/>
      <w:bookmarkStart w:id="997" w:name="_Toc106180661"/>
      <w:bookmarkStart w:id="998" w:name="_Toc114150698"/>
      <w:bookmarkStart w:id="999" w:name="_Toc124151101"/>
      <w:bookmarkStart w:id="1000" w:name="_Toc124151621"/>
      <w:bookmarkStart w:id="1001" w:name="_Toc124152141"/>
      <w:r w:rsidRPr="00BE5108">
        <w:rPr>
          <w:rFonts w:eastAsiaTheme="minorEastAsia"/>
        </w:rPr>
        <w:t>6</w:t>
      </w:r>
      <w:r w:rsidRPr="00BE5108">
        <w:rPr>
          <w:rFonts w:eastAsiaTheme="minorEastAsia"/>
        </w:rPr>
        <w:tab/>
        <w:t>Conducted transmitter characteristics (IAB-DU and IAB-MT)</w:t>
      </w:r>
      <w:bookmarkEnd w:id="989"/>
      <w:bookmarkEnd w:id="990"/>
      <w:bookmarkEnd w:id="991"/>
      <w:bookmarkEnd w:id="992"/>
      <w:bookmarkEnd w:id="993"/>
      <w:bookmarkEnd w:id="994"/>
      <w:bookmarkEnd w:id="995"/>
      <w:bookmarkEnd w:id="996"/>
      <w:bookmarkEnd w:id="997"/>
      <w:bookmarkEnd w:id="998"/>
      <w:bookmarkEnd w:id="999"/>
      <w:bookmarkEnd w:id="1000"/>
      <w:bookmarkEnd w:id="1001"/>
    </w:p>
    <w:p w14:paraId="409248F7" w14:textId="77777777" w:rsidR="006725BC" w:rsidRPr="00BE5108" w:rsidRDefault="006725BC" w:rsidP="006725BC">
      <w:pPr>
        <w:pStyle w:val="Heading2"/>
        <w:rPr>
          <w:rFonts w:eastAsiaTheme="minorEastAsia"/>
        </w:rPr>
      </w:pPr>
      <w:bookmarkStart w:id="1002" w:name="_Toc73962795"/>
      <w:bookmarkStart w:id="1003" w:name="_Toc75259972"/>
      <w:bookmarkStart w:id="1004" w:name="_Toc75275513"/>
      <w:bookmarkStart w:id="1005" w:name="_Toc75276024"/>
      <w:bookmarkStart w:id="1006" w:name="_Toc76541523"/>
      <w:bookmarkStart w:id="1007" w:name="_Toc82437292"/>
      <w:bookmarkStart w:id="1008" w:name="_Toc89944658"/>
      <w:bookmarkStart w:id="1009" w:name="_Toc98753676"/>
      <w:bookmarkStart w:id="1010" w:name="_Toc106180662"/>
      <w:bookmarkStart w:id="1011" w:name="_Toc114150699"/>
      <w:bookmarkStart w:id="1012" w:name="_Toc124151102"/>
      <w:bookmarkStart w:id="1013" w:name="_Toc124151622"/>
      <w:bookmarkStart w:id="1014" w:name="_Toc124152142"/>
      <w:r w:rsidRPr="00BE5108">
        <w:rPr>
          <w:rFonts w:eastAsiaTheme="minorEastAsia"/>
        </w:rPr>
        <w:t>6.1</w:t>
      </w:r>
      <w:r w:rsidRPr="00BE5108">
        <w:rPr>
          <w:rFonts w:eastAsiaTheme="minorEastAsia"/>
        </w:rPr>
        <w:tab/>
        <w:t>General</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015" w:name="_Toc73962796"/>
      <w:bookmarkStart w:id="1016" w:name="_Toc75259973"/>
      <w:bookmarkStart w:id="1017" w:name="_Toc75275514"/>
      <w:bookmarkStart w:id="1018" w:name="_Toc75276025"/>
      <w:bookmarkStart w:id="1019" w:name="_Toc76541524"/>
      <w:bookmarkStart w:id="1020" w:name="_Toc82437293"/>
      <w:bookmarkStart w:id="1021" w:name="_Toc89944659"/>
      <w:bookmarkStart w:id="1022" w:name="_Toc98753677"/>
      <w:bookmarkStart w:id="1023" w:name="_Toc106180663"/>
      <w:bookmarkStart w:id="1024" w:name="_Toc114150700"/>
      <w:bookmarkStart w:id="1025" w:name="_Toc124151103"/>
      <w:bookmarkStart w:id="1026" w:name="_Toc124151623"/>
      <w:bookmarkStart w:id="1027" w:name="_Toc124152143"/>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78162403" w14:textId="77777777" w:rsidR="008D3EE5" w:rsidRPr="00BE5108" w:rsidRDefault="008D3EE5" w:rsidP="008D3EE5">
      <w:pPr>
        <w:pStyle w:val="Heading3"/>
        <w:rPr>
          <w:rFonts w:eastAsiaTheme="minorEastAsia"/>
        </w:rPr>
      </w:pPr>
      <w:bookmarkStart w:id="1028" w:name="_Toc73962797"/>
      <w:bookmarkStart w:id="1029" w:name="_Toc75259974"/>
      <w:bookmarkStart w:id="1030" w:name="_Toc75275515"/>
      <w:bookmarkStart w:id="1031" w:name="_Toc75276026"/>
      <w:bookmarkStart w:id="1032" w:name="_Toc76541525"/>
      <w:bookmarkStart w:id="1033" w:name="_Toc82437294"/>
      <w:bookmarkStart w:id="1034" w:name="_Toc89944660"/>
      <w:bookmarkStart w:id="1035" w:name="_Toc98753678"/>
      <w:bookmarkStart w:id="1036" w:name="_Toc106180664"/>
      <w:bookmarkStart w:id="1037" w:name="_Toc114150701"/>
      <w:bookmarkStart w:id="1038" w:name="_Toc124151104"/>
      <w:bookmarkStart w:id="1039" w:name="_Toc124151624"/>
      <w:bookmarkStart w:id="1040" w:name="_Toc124152144"/>
      <w:r w:rsidRPr="00BE5108">
        <w:rPr>
          <w:rFonts w:eastAsiaTheme="minorEastAsia"/>
        </w:rPr>
        <w:t>6.2.1</w:t>
      </w:r>
      <w:r w:rsidRPr="00BE5108">
        <w:rPr>
          <w:rFonts w:eastAsiaTheme="minorEastAsia"/>
        </w:rPr>
        <w:tab/>
        <w:t>General</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041" w:name="_Toc73962798"/>
      <w:bookmarkStart w:id="1042" w:name="_Toc75259975"/>
      <w:bookmarkStart w:id="1043" w:name="_Toc75275516"/>
      <w:bookmarkStart w:id="1044" w:name="_Toc75276027"/>
      <w:bookmarkStart w:id="1045" w:name="_Toc76541526"/>
      <w:bookmarkStart w:id="1046" w:name="_Toc82437295"/>
      <w:bookmarkStart w:id="1047" w:name="_Toc89944661"/>
      <w:bookmarkStart w:id="1048" w:name="_Toc98753679"/>
      <w:bookmarkStart w:id="1049" w:name="_Toc106180665"/>
      <w:bookmarkStart w:id="1050" w:name="_Toc114150702"/>
      <w:bookmarkStart w:id="1051" w:name="_Toc124151105"/>
      <w:bookmarkStart w:id="1052" w:name="_Toc124151625"/>
      <w:bookmarkStart w:id="1053" w:name="_Toc124152145"/>
      <w:r w:rsidRPr="00BE5108">
        <w:rPr>
          <w:rFonts w:eastAsiaTheme="minorEastAsia"/>
        </w:rPr>
        <w:t>6.2.2</w:t>
      </w:r>
      <w:r w:rsidRPr="00BE5108">
        <w:rPr>
          <w:rFonts w:eastAsiaTheme="minorEastAsia"/>
        </w:rPr>
        <w:tab/>
        <w:t>Minimum requirement</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054" w:name="_Toc73962799"/>
      <w:bookmarkStart w:id="1055" w:name="_Toc75259976"/>
      <w:bookmarkStart w:id="1056" w:name="_Toc75275517"/>
      <w:bookmarkStart w:id="1057" w:name="_Toc75276028"/>
      <w:bookmarkStart w:id="1058" w:name="_Toc76541527"/>
      <w:bookmarkStart w:id="1059" w:name="_Toc82437296"/>
      <w:bookmarkStart w:id="1060" w:name="_Toc89944662"/>
      <w:bookmarkStart w:id="1061" w:name="_Toc98753680"/>
      <w:bookmarkStart w:id="1062" w:name="_Toc106180666"/>
      <w:bookmarkStart w:id="1063" w:name="_Toc114150703"/>
      <w:bookmarkStart w:id="1064" w:name="_Toc124151106"/>
      <w:bookmarkStart w:id="1065" w:name="_Toc124151626"/>
      <w:bookmarkStart w:id="1066" w:name="_Toc124152146"/>
      <w:r w:rsidRPr="00BE5108">
        <w:rPr>
          <w:rFonts w:eastAsiaTheme="minorEastAsia"/>
        </w:rPr>
        <w:t>6.2.3</w:t>
      </w:r>
      <w:r w:rsidRPr="00BE5108">
        <w:rPr>
          <w:rFonts w:eastAsiaTheme="minorEastAsia"/>
        </w:rPr>
        <w:tab/>
        <w:t>Test purpose</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067" w:name="_Toc73962800"/>
      <w:bookmarkStart w:id="1068" w:name="_Toc75259977"/>
      <w:bookmarkStart w:id="1069" w:name="_Toc75275518"/>
      <w:bookmarkStart w:id="1070" w:name="_Toc75276029"/>
      <w:bookmarkStart w:id="1071" w:name="_Toc76541528"/>
      <w:bookmarkStart w:id="1072" w:name="_Toc82437297"/>
      <w:bookmarkStart w:id="1073" w:name="_Toc89944663"/>
      <w:bookmarkStart w:id="1074" w:name="_Toc98753681"/>
      <w:bookmarkStart w:id="1075" w:name="_Toc106180667"/>
      <w:bookmarkStart w:id="1076" w:name="_Toc114150704"/>
      <w:bookmarkStart w:id="1077" w:name="_Toc124151107"/>
      <w:bookmarkStart w:id="1078" w:name="_Toc124151627"/>
      <w:bookmarkStart w:id="1079" w:name="_Toc124152147"/>
      <w:r w:rsidRPr="00BE5108">
        <w:rPr>
          <w:rFonts w:eastAsiaTheme="minorEastAsia"/>
        </w:rPr>
        <w:t>6.2.4</w:t>
      </w:r>
      <w:r w:rsidRPr="00BE5108">
        <w:rPr>
          <w:rFonts w:eastAsiaTheme="minorEastAsia"/>
        </w:rPr>
        <w:tab/>
        <w:t>Method of test</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B729579" w14:textId="77777777" w:rsidR="008D3EE5" w:rsidRPr="00BE5108" w:rsidRDefault="008D3EE5" w:rsidP="008D3EE5">
      <w:pPr>
        <w:pStyle w:val="Heading4"/>
        <w:rPr>
          <w:rFonts w:eastAsiaTheme="minorEastAsia"/>
        </w:rPr>
      </w:pPr>
      <w:bookmarkStart w:id="1080" w:name="_Toc73962801"/>
      <w:bookmarkStart w:id="1081" w:name="_Toc75259978"/>
      <w:bookmarkStart w:id="1082" w:name="_Toc75275519"/>
      <w:bookmarkStart w:id="1083" w:name="_Toc75276030"/>
      <w:bookmarkStart w:id="1084" w:name="_Toc76541529"/>
      <w:bookmarkStart w:id="1085" w:name="_Toc82437298"/>
      <w:bookmarkStart w:id="1086" w:name="_Toc89944664"/>
      <w:bookmarkStart w:id="1087" w:name="_Toc98753682"/>
      <w:bookmarkStart w:id="1088" w:name="_Toc106180668"/>
      <w:bookmarkStart w:id="1089" w:name="_Toc114150705"/>
      <w:bookmarkStart w:id="1090" w:name="_Toc124151108"/>
      <w:bookmarkStart w:id="1091" w:name="_Toc124151628"/>
      <w:bookmarkStart w:id="1092" w:name="_Toc124152148"/>
      <w:r w:rsidRPr="00BE5108">
        <w:rPr>
          <w:rFonts w:eastAsiaTheme="minorEastAsia"/>
        </w:rPr>
        <w:t>6.2.4.1</w:t>
      </w:r>
      <w:r w:rsidRPr="00BE5108">
        <w:rPr>
          <w:rFonts w:eastAsiaTheme="minorEastAsia"/>
        </w:rPr>
        <w:tab/>
        <w:t>Initial conditions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093" w:name="_Toc73962802"/>
      <w:bookmarkStart w:id="1094" w:name="_Toc75259979"/>
      <w:bookmarkStart w:id="1095" w:name="_Toc75275520"/>
      <w:bookmarkStart w:id="1096" w:name="_Toc75276031"/>
      <w:bookmarkStart w:id="1097" w:name="_Toc76541530"/>
      <w:bookmarkStart w:id="1098" w:name="_Toc82437299"/>
      <w:bookmarkStart w:id="1099" w:name="_Toc89944665"/>
      <w:bookmarkStart w:id="1100" w:name="_Toc98753683"/>
      <w:bookmarkStart w:id="1101" w:name="_Toc106180669"/>
      <w:bookmarkStart w:id="1102" w:name="_Toc114150706"/>
      <w:bookmarkStart w:id="1103" w:name="_Toc124151109"/>
      <w:bookmarkStart w:id="1104" w:name="_Toc124151629"/>
      <w:bookmarkStart w:id="1105" w:name="_Toc124152149"/>
      <w:r w:rsidRPr="00BE5108">
        <w:rPr>
          <w:rFonts w:eastAsiaTheme="minorEastAsia"/>
        </w:rPr>
        <w:t>6.2.4.2</w:t>
      </w:r>
      <w:r w:rsidRPr="00BE5108">
        <w:rPr>
          <w:rFonts w:eastAsiaTheme="minorEastAsia"/>
        </w:rPr>
        <w:tab/>
        <w:t>Procedure</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106" w:name="_Toc73962803"/>
      <w:bookmarkStart w:id="1107" w:name="_Toc75259980"/>
      <w:bookmarkStart w:id="1108" w:name="_Toc75275521"/>
      <w:bookmarkStart w:id="1109" w:name="_Toc75276032"/>
      <w:bookmarkStart w:id="1110" w:name="_Toc76541531"/>
      <w:bookmarkStart w:id="1111" w:name="_Toc82437300"/>
      <w:bookmarkStart w:id="1112" w:name="_Toc89944666"/>
      <w:bookmarkStart w:id="1113" w:name="_Toc98753684"/>
      <w:bookmarkStart w:id="1114" w:name="_Toc106180670"/>
      <w:bookmarkStart w:id="1115" w:name="_Toc114150707"/>
      <w:bookmarkStart w:id="1116" w:name="_Toc124151110"/>
      <w:bookmarkStart w:id="1117" w:name="_Toc124151630"/>
      <w:bookmarkStart w:id="1118" w:name="_Toc124152150"/>
      <w:r w:rsidRPr="00BE5108">
        <w:rPr>
          <w:rFonts w:eastAsiaTheme="minorEastAsia"/>
        </w:rPr>
        <w:t>6.2.5</w:t>
      </w:r>
      <w:r w:rsidRPr="00BE5108">
        <w:rPr>
          <w:rFonts w:eastAsiaTheme="minorEastAsia"/>
        </w:rPr>
        <w:tab/>
        <w:t>Test requirement</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119" w:name="_Toc73962804"/>
      <w:bookmarkStart w:id="1120" w:name="_Toc75259981"/>
      <w:bookmarkStart w:id="1121" w:name="_Toc75275522"/>
      <w:bookmarkStart w:id="1122" w:name="_Toc75276033"/>
      <w:bookmarkStart w:id="1123" w:name="_Toc76541532"/>
      <w:bookmarkStart w:id="1124" w:name="_Toc82437301"/>
      <w:bookmarkStart w:id="1125" w:name="_Toc89944667"/>
      <w:bookmarkStart w:id="1126" w:name="_Toc98753685"/>
      <w:bookmarkStart w:id="1127" w:name="_Toc106180671"/>
      <w:bookmarkStart w:id="1128" w:name="_Toc114150708"/>
      <w:bookmarkStart w:id="1129" w:name="_Toc124151111"/>
      <w:bookmarkStart w:id="1130" w:name="_Toc124151631"/>
      <w:bookmarkStart w:id="1131" w:name="_Toc124152151"/>
      <w:r w:rsidRPr="00BE5108">
        <w:rPr>
          <w:rFonts w:eastAsiaTheme="minorEastAsia"/>
        </w:rPr>
        <w:t>6.3</w:t>
      </w:r>
      <w:r w:rsidRPr="00BE5108">
        <w:rPr>
          <w:rFonts w:eastAsiaTheme="minorEastAsia"/>
        </w:rPr>
        <w:tab/>
        <w:t>Output power dynamics</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7EF959E3" w14:textId="77777777" w:rsidR="00AD1976" w:rsidRPr="00BE5108" w:rsidRDefault="00AD1976" w:rsidP="00AD1976">
      <w:pPr>
        <w:pStyle w:val="Heading3"/>
        <w:rPr>
          <w:rFonts w:eastAsiaTheme="minorEastAsia"/>
        </w:rPr>
      </w:pPr>
      <w:bookmarkStart w:id="1132" w:name="_Toc73962805"/>
      <w:bookmarkStart w:id="1133" w:name="_Toc75259982"/>
      <w:bookmarkStart w:id="1134" w:name="_Toc75275523"/>
      <w:bookmarkStart w:id="1135" w:name="_Toc75276034"/>
      <w:bookmarkStart w:id="1136" w:name="_Toc76541533"/>
      <w:bookmarkStart w:id="1137" w:name="_Toc82437302"/>
      <w:bookmarkStart w:id="1138" w:name="_Toc89944668"/>
      <w:bookmarkStart w:id="1139" w:name="_Toc98753686"/>
      <w:bookmarkStart w:id="1140" w:name="_Toc106180672"/>
      <w:bookmarkStart w:id="1141" w:name="_Toc114150709"/>
      <w:bookmarkStart w:id="1142" w:name="_Toc124151112"/>
      <w:bookmarkStart w:id="1143" w:name="_Toc124151632"/>
      <w:bookmarkStart w:id="1144" w:name="_Toc124152152"/>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3EFA5DCA" w14:textId="77777777" w:rsidR="00AD1976" w:rsidRPr="00BE5108" w:rsidRDefault="00AD1976" w:rsidP="00AD1976">
      <w:pPr>
        <w:pStyle w:val="Heading4"/>
        <w:rPr>
          <w:rFonts w:eastAsiaTheme="minorEastAsia"/>
        </w:rPr>
      </w:pPr>
      <w:bookmarkStart w:id="1145" w:name="_Toc73962806"/>
      <w:bookmarkStart w:id="1146" w:name="_Toc75259983"/>
      <w:bookmarkStart w:id="1147" w:name="_Toc75275524"/>
      <w:bookmarkStart w:id="1148" w:name="_Toc75276035"/>
      <w:bookmarkStart w:id="1149" w:name="_Toc76541534"/>
      <w:bookmarkStart w:id="1150" w:name="_Toc82437303"/>
      <w:bookmarkStart w:id="1151" w:name="_Toc89944669"/>
      <w:bookmarkStart w:id="1152" w:name="_Toc98753687"/>
      <w:bookmarkStart w:id="1153" w:name="_Toc106180673"/>
      <w:bookmarkStart w:id="1154" w:name="_Toc114150710"/>
      <w:bookmarkStart w:id="1155" w:name="_Toc124151113"/>
      <w:bookmarkStart w:id="1156" w:name="_Toc124151633"/>
      <w:bookmarkStart w:id="1157" w:name="_Toc124152153"/>
      <w:r w:rsidRPr="00BE5108">
        <w:rPr>
          <w:rFonts w:eastAsiaTheme="minorEastAsia"/>
        </w:rPr>
        <w:t>6.3.1.1</w:t>
      </w:r>
      <w:r w:rsidRPr="00BE5108">
        <w:rPr>
          <w:rFonts w:eastAsiaTheme="minorEastAsia"/>
        </w:rPr>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158" w:name="_Toc73962807"/>
      <w:bookmarkStart w:id="1159" w:name="_Toc75259984"/>
      <w:bookmarkStart w:id="1160" w:name="_Toc75275525"/>
      <w:bookmarkStart w:id="1161" w:name="_Toc75276036"/>
      <w:bookmarkStart w:id="1162" w:name="_Toc76541535"/>
      <w:bookmarkStart w:id="1163" w:name="_Toc82437304"/>
      <w:bookmarkStart w:id="1164" w:name="_Toc89944670"/>
      <w:bookmarkStart w:id="1165" w:name="_Toc98753688"/>
      <w:bookmarkStart w:id="1166" w:name="_Toc106180674"/>
      <w:bookmarkStart w:id="1167" w:name="_Toc114150711"/>
      <w:bookmarkStart w:id="1168" w:name="_Toc124151114"/>
      <w:bookmarkStart w:id="1169" w:name="_Toc124151634"/>
      <w:bookmarkStart w:id="1170" w:name="_Toc124152154"/>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2501A2E0" w14:textId="77777777" w:rsidR="00AD1976" w:rsidRPr="00BE5108" w:rsidRDefault="00AD1976" w:rsidP="00AD1976">
      <w:pPr>
        <w:pStyle w:val="Heading5"/>
        <w:rPr>
          <w:rFonts w:eastAsiaTheme="minorEastAsia"/>
        </w:rPr>
      </w:pPr>
      <w:bookmarkStart w:id="1171" w:name="_Toc73962808"/>
      <w:bookmarkStart w:id="1172" w:name="_Toc75259985"/>
      <w:bookmarkStart w:id="1173" w:name="_Toc75275526"/>
      <w:bookmarkStart w:id="1174" w:name="_Toc75276037"/>
      <w:bookmarkStart w:id="1175" w:name="_Toc76541536"/>
      <w:bookmarkStart w:id="1176" w:name="_Toc82437305"/>
      <w:bookmarkStart w:id="1177" w:name="_Toc89944671"/>
      <w:bookmarkStart w:id="1178" w:name="_Toc98753689"/>
      <w:bookmarkStart w:id="1179" w:name="_Toc106180675"/>
      <w:bookmarkStart w:id="1180" w:name="_Toc114150712"/>
      <w:bookmarkStart w:id="1181" w:name="_Toc124151115"/>
      <w:bookmarkStart w:id="1182" w:name="_Toc124151635"/>
      <w:bookmarkStart w:id="1183" w:name="_Toc124152155"/>
      <w:r w:rsidRPr="00BE5108">
        <w:rPr>
          <w:rFonts w:eastAsiaTheme="minorEastAsia"/>
        </w:rPr>
        <w:t>6.3.1.2.1</w:t>
      </w:r>
      <w:r w:rsidRPr="00BE5108">
        <w:rPr>
          <w:rFonts w:eastAsiaTheme="minorEastAsia"/>
        </w:rPr>
        <w:tab/>
        <w:t>Definition and applicability</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184" w:name="_Toc73962809"/>
      <w:bookmarkStart w:id="1185" w:name="_Toc75259986"/>
      <w:bookmarkStart w:id="1186" w:name="_Toc75275527"/>
      <w:bookmarkStart w:id="1187" w:name="_Toc75276038"/>
      <w:bookmarkStart w:id="1188" w:name="_Toc76541537"/>
      <w:bookmarkStart w:id="1189" w:name="_Toc82437306"/>
      <w:bookmarkStart w:id="1190" w:name="_Toc89944672"/>
      <w:bookmarkStart w:id="1191" w:name="_Toc98753690"/>
      <w:bookmarkStart w:id="1192" w:name="_Toc106180676"/>
      <w:bookmarkStart w:id="1193" w:name="_Toc114150713"/>
      <w:bookmarkStart w:id="1194" w:name="_Toc124151116"/>
      <w:bookmarkStart w:id="1195" w:name="_Toc124151636"/>
      <w:bookmarkStart w:id="1196" w:name="_Toc124152156"/>
      <w:r w:rsidRPr="00BE5108">
        <w:rPr>
          <w:rFonts w:eastAsiaTheme="minorEastAsia"/>
        </w:rPr>
        <w:t>6.3.1.2.2</w:t>
      </w:r>
      <w:r w:rsidRPr="00BE5108">
        <w:rPr>
          <w:rFonts w:eastAsiaTheme="minorEastAsia"/>
        </w:rPr>
        <w:tab/>
        <w:t>Minimum requirement</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197" w:name="_Toc73962810"/>
      <w:bookmarkStart w:id="1198" w:name="_Toc75259987"/>
      <w:bookmarkStart w:id="1199" w:name="_Toc75275528"/>
      <w:bookmarkStart w:id="1200" w:name="_Toc75276039"/>
      <w:bookmarkStart w:id="1201" w:name="_Toc76541538"/>
      <w:bookmarkStart w:id="1202" w:name="_Toc82437307"/>
      <w:bookmarkStart w:id="1203" w:name="_Toc89944673"/>
      <w:bookmarkStart w:id="1204" w:name="_Toc98753691"/>
      <w:bookmarkStart w:id="1205" w:name="_Toc106180677"/>
      <w:bookmarkStart w:id="1206" w:name="_Toc114150714"/>
      <w:bookmarkStart w:id="1207" w:name="_Toc124151117"/>
      <w:bookmarkStart w:id="1208" w:name="_Toc124151637"/>
      <w:bookmarkStart w:id="1209" w:name="_Toc124152157"/>
      <w:r w:rsidRPr="00BE5108">
        <w:rPr>
          <w:rFonts w:eastAsiaTheme="minorEastAsia"/>
        </w:rPr>
        <w:lastRenderedPageBreak/>
        <w:t>6.3.1.2.3</w:t>
      </w:r>
      <w:r w:rsidRPr="00BE5108">
        <w:rPr>
          <w:rFonts w:eastAsiaTheme="minorEastAsia"/>
        </w:rPr>
        <w:tab/>
        <w:t>Test purpose</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210" w:name="_Toc73962811"/>
      <w:bookmarkStart w:id="1211" w:name="_Toc75259988"/>
      <w:bookmarkStart w:id="1212" w:name="_Toc75275529"/>
      <w:bookmarkStart w:id="1213" w:name="_Toc75276040"/>
      <w:bookmarkStart w:id="1214" w:name="_Toc76541539"/>
      <w:bookmarkStart w:id="1215" w:name="_Toc82437308"/>
      <w:bookmarkStart w:id="1216" w:name="_Toc89944674"/>
      <w:bookmarkStart w:id="1217" w:name="_Toc98753692"/>
      <w:bookmarkStart w:id="1218" w:name="_Toc106180678"/>
      <w:bookmarkStart w:id="1219" w:name="_Toc114150715"/>
      <w:bookmarkStart w:id="1220" w:name="_Toc124151118"/>
      <w:bookmarkStart w:id="1221" w:name="_Toc124151638"/>
      <w:bookmarkStart w:id="1222" w:name="_Toc124152158"/>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4D3681C0" w14:textId="77777777" w:rsidR="00AD1976" w:rsidRPr="00BE5108" w:rsidRDefault="00AD1976" w:rsidP="00AD1976">
      <w:pPr>
        <w:pStyle w:val="Heading5"/>
        <w:rPr>
          <w:rFonts w:eastAsiaTheme="minorEastAsia"/>
        </w:rPr>
      </w:pPr>
      <w:bookmarkStart w:id="1223" w:name="_Toc73962812"/>
      <w:bookmarkStart w:id="1224" w:name="_Toc75259989"/>
      <w:bookmarkStart w:id="1225" w:name="_Toc75275530"/>
      <w:bookmarkStart w:id="1226" w:name="_Toc75276041"/>
      <w:bookmarkStart w:id="1227" w:name="_Toc76541540"/>
      <w:bookmarkStart w:id="1228" w:name="_Toc82437309"/>
      <w:bookmarkStart w:id="1229" w:name="_Toc89944675"/>
      <w:bookmarkStart w:id="1230" w:name="_Toc98753693"/>
      <w:bookmarkStart w:id="1231" w:name="_Toc106180679"/>
      <w:bookmarkStart w:id="1232" w:name="_Toc114150716"/>
      <w:bookmarkStart w:id="1233" w:name="_Toc124151119"/>
      <w:bookmarkStart w:id="1234" w:name="_Toc124151639"/>
      <w:bookmarkStart w:id="1235" w:name="_Toc124152159"/>
      <w:r w:rsidRPr="00BE5108">
        <w:rPr>
          <w:rFonts w:eastAsiaTheme="minorEastAsia"/>
        </w:rPr>
        <w:t>6.3.1.3.1</w:t>
      </w:r>
      <w:r w:rsidRPr="00BE5108">
        <w:rPr>
          <w:rFonts w:eastAsiaTheme="minorEastAsia"/>
        </w:rPr>
        <w:tab/>
        <w:t>Definition and applicability</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236" w:name="_Toc73962813"/>
      <w:bookmarkStart w:id="1237" w:name="_Toc75259990"/>
      <w:bookmarkStart w:id="1238" w:name="_Toc75275531"/>
      <w:bookmarkStart w:id="1239" w:name="_Toc75276042"/>
      <w:bookmarkStart w:id="1240" w:name="_Toc76541541"/>
      <w:bookmarkStart w:id="1241" w:name="_Toc82437310"/>
      <w:bookmarkStart w:id="1242" w:name="_Toc89944676"/>
      <w:bookmarkStart w:id="1243" w:name="_Toc98753694"/>
      <w:bookmarkStart w:id="1244" w:name="_Toc106180680"/>
      <w:bookmarkStart w:id="1245" w:name="_Toc114150717"/>
      <w:bookmarkStart w:id="1246" w:name="_Toc124151120"/>
      <w:bookmarkStart w:id="1247" w:name="_Toc124151640"/>
      <w:bookmarkStart w:id="1248" w:name="_Toc124152160"/>
      <w:r w:rsidRPr="00BE5108">
        <w:rPr>
          <w:rFonts w:eastAsiaTheme="minorEastAsia"/>
        </w:rPr>
        <w:t>6.3.1.3.2</w:t>
      </w:r>
      <w:r w:rsidRPr="00BE5108">
        <w:rPr>
          <w:rFonts w:eastAsiaTheme="minorEastAsia"/>
        </w:rPr>
        <w:tab/>
        <w:t>Minimum requirement</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249" w:name="_Toc73962814"/>
      <w:bookmarkStart w:id="1250" w:name="_Toc75259991"/>
      <w:bookmarkStart w:id="1251" w:name="_Toc75275532"/>
      <w:bookmarkStart w:id="1252" w:name="_Toc75276043"/>
      <w:bookmarkStart w:id="1253" w:name="_Toc76541542"/>
      <w:bookmarkStart w:id="1254" w:name="_Toc82437311"/>
      <w:bookmarkStart w:id="1255" w:name="_Toc89944677"/>
      <w:bookmarkStart w:id="1256" w:name="_Toc98753695"/>
      <w:bookmarkStart w:id="1257" w:name="_Toc106180681"/>
      <w:bookmarkStart w:id="1258" w:name="_Toc114150718"/>
      <w:bookmarkStart w:id="1259" w:name="_Toc124151121"/>
      <w:bookmarkStart w:id="1260" w:name="_Toc124151641"/>
      <w:bookmarkStart w:id="1261" w:name="_Toc124152161"/>
      <w:r w:rsidRPr="00BE5108">
        <w:rPr>
          <w:rFonts w:eastAsiaTheme="minorEastAsia"/>
        </w:rPr>
        <w:t>6.3.1.3.3</w:t>
      </w:r>
      <w:r w:rsidRPr="00BE5108">
        <w:rPr>
          <w:rFonts w:eastAsiaTheme="minorEastAsia"/>
        </w:rPr>
        <w:tab/>
        <w:t>Test purpose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262" w:name="_Toc73962815"/>
      <w:bookmarkStart w:id="1263" w:name="_Toc75259992"/>
      <w:bookmarkStart w:id="1264" w:name="_Toc75275533"/>
      <w:bookmarkStart w:id="1265" w:name="_Toc75276044"/>
      <w:bookmarkStart w:id="1266" w:name="_Toc76541543"/>
      <w:bookmarkStart w:id="1267" w:name="_Toc82437312"/>
      <w:bookmarkStart w:id="1268" w:name="_Toc89944678"/>
      <w:bookmarkStart w:id="1269" w:name="_Toc98753696"/>
      <w:bookmarkStart w:id="1270" w:name="_Toc106180682"/>
      <w:bookmarkStart w:id="1271" w:name="_Toc114150719"/>
      <w:bookmarkStart w:id="1272" w:name="_Toc124151122"/>
      <w:bookmarkStart w:id="1273" w:name="_Toc124151642"/>
      <w:bookmarkStart w:id="1274" w:name="_Toc124152162"/>
      <w:r w:rsidRPr="00BE5108">
        <w:rPr>
          <w:rFonts w:eastAsiaTheme="minorEastAsia"/>
        </w:rPr>
        <w:t>6.3.1.3.4</w:t>
      </w:r>
      <w:r w:rsidRPr="00BE5108">
        <w:rPr>
          <w:rFonts w:eastAsiaTheme="minorEastAsia"/>
        </w:rPr>
        <w:tab/>
        <w:t>Method of test</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58F7AD8" w14:textId="77777777" w:rsidR="00AD1976" w:rsidRPr="00BE5108" w:rsidRDefault="00AD1976" w:rsidP="00AD1976">
      <w:pPr>
        <w:pStyle w:val="Heading6"/>
        <w:rPr>
          <w:rFonts w:eastAsiaTheme="minorEastAsia"/>
        </w:rPr>
      </w:pPr>
      <w:bookmarkStart w:id="1275" w:name="_Toc73962816"/>
      <w:bookmarkStart w:id="1276" w:name="_Toc75259993"/>
      <w:bookmarkStart w:id="1277" w:name="_Toc75275534"/>
      <w:bookmarkStart w:id="1278" w:name="_Toc75276045"/>
      <w:bookmarkStart w:id="1279" w:name="_Toc76541544"/>
      <w:bookmarkStart w:id="1280" w:name="_Toc82437313"/>
      <w:bookmarkStart w:id="1281" w:name="_Toc89944679"/>
      <w:bookmarkStart w:id="1282" w:name="_Toc98753697"/>
      <w:bookmarkStart w:id="1283" w:name="_Toc106180683"/>
      <w:bookmarkStart w:id="1284" w:name="_Toc114150720"/>
      <w:bookmarkStart w:id="1285" w:name="_Toc124151123"/>
      <w:bookmarkStart w:id="1286" w:name="_Toc124151643"/>
      <w:bookmarkStart w:id="1287" w:name="_Toc124152163"/>
      <w:r w:rsidRPr="00BE5108">
        <w:rPr>
          <w:rFonts w:eastAsiaTheme="minorEastAsia"/>
        </w:rPr>
        <w:t>6.3.1.3.4.1</w:t>
      </w:r>
      <w:r w:rsidRPr="00BE5108">
        <w:rPr>
          <w:rFonts w:eastAsiaTheme="minorEastAsia"/>
        </w:rPr>
        <w:tab/>
        <w:t>Initial conditions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288" w:name="_Toc73962817"/>
      <w:bookmarkStart w:id="1289" w:name="_Toc75259994"/>
      <w:bookmarkStart w:id="1290" w:name="_Toc75275535"/>
      <w:bookmarkStart w:id="1291" w:name="_Toc75276046"/>
      <w:bookmarkStart w:id="1292" w:name="_Toc76541545"/>
      <w:bookmarkStart w:id="1293" w:name="_Toc82437314"/>
      <w:bookmarkStart w:id="1294" w:name="_Toc89944680"/>
      <w:bookmarkStart w:id="1295" w:name="_Toc98753698"/>
      <w:bookmarkStart w:id="1296" w:name="_Toc106180684"/>
      <w:bookmarkStart w:id="1297" w:name="_Toc114150721"/>
      <w:bookmarkStart w:id="1298" w:name="_Toc124151124"/>
      <w:bookmarkStart w:id="1299" w:name="_Toc124151644"/>
      <w:bookmarkStart w:id="1300" w:name="_Toc124152164"/>
      <w:r w:rsidRPr="00BE5108">
        <w:rPr>
          <w:rFonts w:eastAsiaTheme="minorEastAsia"/>
        </w:rPr>
        <w:t>6.3.1.3.4.2</w:t>
      </w:r>
      <w:r w:rsidRPr="00BE5108">
        <w:rPr>
          <w:rFonts w:eastAsiaTheme="minorEastAsia"/>
        </w:rPr>
        <w:tab/>
        <w:t>Procedure</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301" w:name="_Toc73962818"/>
      <w:bookmarkStart w:id="1302" w:name="_Toc75259995"/>
      <w:bookmarkStart w:id="1303" w:name="_Toc75275536"/>
      <w:bookmarkStart w:id="1304" w:name="_Toc75276047"/>
      <w:bookmarkStart w:id="1305" w:name="_Toc76541546"/>
      <w:bookmarkStart w:id="1306" w:name="_Toc82437315"/>
      <w:bookmarkStart w:id="1307" w:name="_Toc89944681"/>
      <w:bookmarkStart w:id="1308" w:name="_Toc98753699"/>
      <w:bookmarkStart w:id="1309" w:name="_Toc106180685"/>
      <w:bookmarkStart w:id="1310" w:name="_Toc114150722"/>
      <w:bookmarkStart w:id="1311" w:name="_Toc124151125"/>
      <w:bookmarkStart w:id="1312" w:name="_Toc124151645"/>
      <w:bookmarkStart w:id="1313" w:name="_Toc124152165"/>
      <w:r w:rsidRPr="00BE5108">
        <w:rPr>
          <w:rFonts w:eastAsiaTheme="minorEastAsia"/>
        </w:rPr>
        <w:t>6.3.1.3.5</w:t>
      </w:r>
      <w:r w:rsidRPr="00BE5108">
        <w:rPr>
          <w:rFonts w:eastAsiaTheme="minorEastAsia"/>
        </w:rPr>
        <w:tab/>
        <w:t>Test requirements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314" w:name="_Toc73962819"/>
      <w:bookmarkStart w:id="1315" w:name="_Toc75259996"/>
      <w:bookmarkStart w:id="1316" w:name="_Toc75275537"/>
      <w:bookmarkStart w:id="1317" w:name="_Toc75276048"/>
      <w:bookmarkStart w:id="1318" w:name="_Toc76541547"/>
      <w:bookmarkStart w:id="1319" w:name="_Toc82437316"/>
      <w:bookmarkStart w:id="1320" w:name="_Toc89944682"/>
      <w:bookmarkStart w:id="1321" w:name="_Toc98753700"/>
      <w:bookmarkStart w:id="1322" w:name="_Toc106180686"/>
      <w:bookmarkStart w:id="1323" w:name="_Toc114150723"/>
      <w:bookmarkStart w:id="1324" w:name="_Toc124151126"/>
      <w:bookmarkStart w:id="1325" w:name="_Toc124151646"/>
      <w:bookmarkStart w:id="1326" w:name="_Toc124152166"/>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99C90BE" w14:textId="77777777" w:rsidR="00AD1976" w:rsidRPr="00BE5108" w:rsidRDefault="00AD1976" w:rsidP="00AD1976">
      <w:pPr>
        <w:pStyle w:val="Heading4"/>
        <w:rPr>
          <w:rFonts w:eastAsiaTheme="minorEastAsia"/>
          <w:lang w:eastAsia="zh-CN"/>
        </w:rPr>
      </w:pPr>
      <w:bookmarkStart w:id="1327" w:name="_Toc73962820"/>
      <w:bookmarkStart w:id="1328" w:name="_Toc75259997"/>
      <w:bookmarkStart w:id="1329" w:name="_Toc75275538"/>
      <w:bookmarkStart w:id="1330" w:name="_Toc75276049"/>
      <w:bookmarkStart w:id="1331" w:name="_Toc76541548"/>
      <w:bookmarkStart w:id="1332" w:name="_Toc82437317"/>
      <w:bookmarkStart w:id="1333" w:name="_Toc89944683"/>
      <w:bookmarkStart w:id="1334" w:name="_Toc98753701"/>
      <w:bookmarkStart w:id="1335" w:name="_Toc106180687"/>
      <w:bookmarkStart w:id="1336" w:name="_Toc114150724"/>
      <w:bookmarkStart w:id="1337" w:name="_Toc124151127"/>
      <w:bookmarkStart w:id="1338" w:name="_Toc124151647"/>
      <w:bookmarkStart w:id="1339" w:name="_Toc124152167"/>
      <w:r w:rsidRPr="00BE5108">
        <w:rPr>
          <w:rFonts w:eastAsiaTheme="minorEastAsia"/>
        </w:rPr>
        <w:t>6.3.2.1</w:t>
      </w:r>
      <w:r w:rsidRPr="00BE5108">
        <w:rPr>
          <w:rFonts w:eastAsiaTheme="minorEastAsia"/>
        </w:rPr>
        <w:tab/>
        <w:t>Total power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669B78A" w14:textId="77777777" w:rsidR="00AD1976" w:rsidRPr="00BE5108" w:rsidRDefault="00AD1976" w:rsidP="00AD1976">
      <w:pPr>
        <w:pStyle w:val="Heading5"/>
        <w:rPr>
          <w:rFonts w:eastAsiaTheme="minorEastAsia"/>
        </w:rPr>
      </w:pPr>
      <w:bookmarkStart w:id="1340" w:name="_Toc73962821"/>
      <w:bookmarkStart w:id="1341" w:name="_Toc75259998"/>
      <w:bookmarkStart w:id="1342" w:name="_Toc75275539"/>
      <w:bookmarkStart w:id="1343" w:name="_Toc75276050"/>
      <w:bookmarkStart w:id="1344" w:name="_Toc76541549"/>
      <w:bookmarkStart w:id="1345" w:name="_Toc82437318"/>
      <w:bookmarkStart w:id="1346" w:name="_Toc89944684"/>
      <w:bookmarkStart w:id="1347" w:name="_Toc98753702"/>
      <w:bookmarkStart w:id="1348" w:name="_Toc106180688"/>
      <w:bookmarkStart w:id="1349" w:name="_Toc114150725"/>
      <w:bookmarkStart w:id="1350" w:name="_Toc124151128"/>
      <w:bookmarkStart w:id="1351" w:name="_Toc124151648"/>
      <w:bookmarkStart w:id="1352" w:name="_Toc124152168"/>
      <w:r w:rsidRPr="00BE5108">
        <w:rPr>
          <w:rFonts w:eastAsiaTheme="minorEastAsia"/>
        </w:rPr>
        <w:t>6.3.2.1.1</w:t>
      </w:r>
      <w:r w:rsidRPr="00BE5108">
        <w:rPr>
          <w:rFonts w:eastAsiaTheme="minorEastAsia"/>
        </w:rPr>
        <w:tab/>
        <w:t>Definition and applicability</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353" w:name="_Toc73962822"/>
      <w:bookmarkStart w:id="1354" w:name="_Toc75259999"/>
      <w:bookmarkStart w:id="1355" w:name="_Toc75275540"/>
      <w:bookmarkStart w:id="1356" w:name="_Toc75276051"/>
      <w:bookmarkStart w:id="1357" w:name="_Toc76541550"/>
      <w:bookmarkStart w:id="1358" w:name="_Toc82437319"/>
      <w:bookmarkStart w:id="1359" w:name="_Toc89944685"/>
      <w:bookmarkStart w:id="1360" w:name="_Toc98753703"/>
      <w:bookmarkStart w:id="1361" w:name="_Toc106180689"/>
      <w:bookmarkStart w:id="1362" w:name="_Toc114150726"/>
      <w:bookmarkStart w:id="1363" w:name="_Toc124151129"/>
      <w:bookmarkStart w:id="1364" w:name="_Toc124151649"/>
      <w:bookmarkStart w:id="1365" w:name="_Toc124152169"/>
      <w:r w:rsidRPr="00BE5108">
        <w:rPr>
          <w:rFonts w:eastAsiaTheme="minorEastAsia"/>
        </w:rPr>
        <w:t>6.3.2.1.2</w:t>
      </w:r>
      <w:r w:rsidRPr="00BE5108">
        <w:rPr>
          <w:rFonts w:eastAsiaTheme="minorEastAsia"/>
        </w:rPr>
        <w:tab/>
        <w:t>Minimum requirement</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366" w:name="_Toc73962823"/>
      <w:bookmarkStart w:id="1367" w:name="_Toc75260000"/>
      <w:bookmarkStart w:id="1368" w:name="_Toc75275541"/>
      <w:bookmarkStart w:id="1369" w:name="_Toc75276052"/>
      <w:bookmarkStart w:id="1370" w:name="_Toc76541551"/>
      <w:bookmarkStart w:id="1371" w:name="_Toc82437320"/>
      <w:bookmarkStart w:id="1372" w:name="_Toc89944686"/>
      <w:bookmarkStart w:id="1373" w:name="_Toc98753704"/>
      <w:bookmarkStart w:id="1374" w:name="_Toc106180690"/>
      <w:bookmarkStart w:id="1375" w:name="_Toc114150727"/>
      <w:bookmarkStart w:id="1376" w:name="_Toc124151130"/>
      <w:bookmarkStart w:id="1377" w:name="_Toc124151650"/>
      <w:bookmarkStart w:id="1378" w:name="_Toc124152170"/>
      <w:r w:rsidRPr="00BE5108">
        <w:rPr>
          <w:rFonts w:eastAsiaTheme="minorEastAsia"/>
        </w:rPr>
        <w:t>6.3.2.1.3</w:t>
      </w:r>
      <w:r w:rsidRPr="00BE5108">
        <w:rPr>
          <w:rFonts w:eastAsiaTheme="minorEastAsia"/>
        </w:rPr>
        <w:tab/>
        <w:t>Test purpose</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379" w:name="_Toc73962824"/>
      <w:bookmarkStart w:id="1380" w:name="_Toc75260001"/>
      <w:bookmarkStart w:id="1381" w:name="_Toc75275542"/>
      <w:bookmarkStart w:id="1382" w:name="_Toc75276053"/>
      <w:bookmarkStart w:id="1383" w:name="_Toc76541552"/>
      <w:bookmarkStart w:id="1384" w:name="_Toc82437321"/>
      <w:bookmarkStart w:id="1385" w:name="_Toc89944687"/>
      <w:bookmarkStart w:id="1386" w:name="_Toc98753705"/>
      <w:bookmarkStart w:id="1387" w:name="_Toc106180691"/>
      <w:bookmarkStart w:id="1388" w:name="_Toc114150728"/>
      <w:bookmarkStart w:id="1389" w:name="_Toc124151131"/>
      <w:bookmarkStart w:id="1390" w:name="_Toc124151651"/>
      <w:bookmarkStart w:id="1391" w:name="_Toc124152171"/>
      <w:r w:rsidRPr="00BE5108">
        <w:rPr>
          <w:rFonts w:eastAsiaTheme="minorEastAsia"/>
        </w:rPr>
        <w:lastRenderedPageBreak/>
        <w:t>6.3.2.1.4</w:t>
      </w:r>
      <w:r w:rsidRPr="00BE5108">
        <w:rPr>
          <w:rFonts w:eastAsiaTheme="minorEastAsia"/>
        </w:rPr>
        <w:tab/>
        <w:t>Method of test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1AA2F871" w14:textId="77777777" w:rsidR="00AD1976" w:rsidRPr="00BE5108" w:rsidRDefault="00AD1976" w:rsidP="00AD1976">
      <w:pPr>
        <w:pStyle w:val="Heading6"/>
        <w:rPr>
          <w:rFonts w:eastAsiaTheme="minorEastAsia"/>
        </w:rPr>
      </w:pPr>
      <w:bookmarkStart w:id="1392" w:name="_Toc73962825"/>
      <w:bookmarkStart w:id="1393" w:name="_Toc75260002"/>
      <w:bookmarkStart w:id="1394" w:name="_Toc75275543"/>
      <w:bookmarkStart w:id="1395" w:name="_Toc75276054"/>
      <w:bookmarkStart w:id="1396" w:name="_Toc76541553"/>
      <w:bookmarkStart w:id="1397" w:name="_Toc82437322"/>
      <w:bookmarkStart w:id="1398" w:name="_Toc89944688"/>
      <w:bookmarkStart w:id="1399" w:name="_Toc98753706"/>
      <w:bookmarkStart w:id="1400" w:name="_Toc106180692"/>
      <w:bookmarkStart w:id="1401" w:name="_Toc114150729"/>
      <w:bookmarkStart w:id="1402" w:name="_Toc124151132"/>
      <w:bookmarkStart w:id="1403" w:name="_Toc124151652"/>
      <w:bookmarkStart w:id="1404" w:name="_Toc124152172"/>
      <w:r w:rsidRPr="00BE5108">
        <w:rPr>
          <w:rFonts w:eastAsiaTheme="minorEastAsia"/>
        </w:rPr>
        <w:t>6.3.2.1.4.1</w:t>
      </w:r>
      <w:r w:rsidRPr="00BE5108">
        <w:rPr>
          <w:rFonts w:eastAsiaTheme="minorEastAsia"/>
        </w:rPr>
        <w:tab/>
        <w:t>Initial conditions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405" w:name="_Toc73962826"/>
      <w:bookmarkStart w:id="1406" w:name="_Toc75260003"/>
      <w:bookmarkStart w:id="1407" w:name="_Toc75275544"/>
      <w:bookmarkStart w:id="1408" w:name="_Toc75276055"/>
      <w:bookmarkStart w:id="1409" w:name="_Toc76541554"/>
      <w:bookmarkStart w:id="1410" w:name="_Toc82437323"/>
      <w:bookmarkStart w:id="1411" w:name="_Toc89944689"/>
      <w:bookmarkStart w:id="1412" w:name="_Toc98753707"/>
      <w:bookmarkStart w:id="1413" w:name="_Toc106180693"/>
      <w:bookmarkStart w:id="1414" w:name="_Toc114150730"/>
      <w:bookmarkStart w:id="1415" w:name="_Toc124151133"/>
      <w:bookmarkStart w:id="1416" w:name="_Toc124151653"/>
      <w:bookmarkStart w:id="1417" w:name="_Toc124152173"/>
      <w:r w:rsidRPr="00BE5108">
        <w:rPr>
          <w:rFonts w:eastAsiaTheme="minorEastAsia"/>
        </w:rPr>
        <w:t>6.3.2.1.4.2</w:t>
      </w:r>
      <w:r w:rsidRPr="00BE5108">
        <w:rPr>
          <w:rFonts w:eastAsiaTheme="minorEastAsia"/>
        </w:rPr>
        <w:tab/>
        <w:t>Procedure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418" w:name="_Toc73962827"/>
      <w:bookmarkStart w:id="1419" w:name="_Toc75260004"/>
      <w:bookmarkStart w:id="1420" w:name="_Toc75275545"/>
      <w:bookmarkStart w:id="1421" w:name="_Toc75276056"/>
      <w:bookmarkStart w:id="1422" w:name="_Toc76541555"/>
      <w:bookmarkStart w:id="1423" w:name="_Toc82437324"/>
      <w:bookmarkStart w:id="1424" w:name="_Toc89944690"/>
      <w:bookmarkStart w:id="1425" w:name="_Toc98753708"/>
      <w:bookmarkStart w:id="1426" w:name="_Toc106180694"/>
      <w:bookmarkStart w:id="1427" w:name="_Toc114150731"/>
      <w:bookmarkStart w:id="1428" w:name="_Toc124151134"/>
      <w:bookmarkStart w:id="1429" w:name="_Toc124151654"/>
      <w:bookmarkStart w:id="1430" w:name="_Toc124152174"/>
      <w:r w:rsidRPr="00BE5108">
        <w:rPr>
          <w:rFonts w:eastAsiaTheme="minorEastAsia"/>
        </w:rPr>
        <w:t>6.3.2.1.5</w:t>
      </w:r>
      <w:r w:rsidRPr="00BE5108">
        <w:rPr>
          <w:rFonts w:eastAsiaTheme="minorEastAsia"/>
        </w:rPr>
        <w:tab/>
        <w:t>Test requirements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431" w:name="_Toc73962828"/>
      <w:bookmarkStart w:id="1432" w:name="_Toc75260005"/>
      <w:bookmarkStart w:id="1433" w:name="_Toc75275546"/>
      <w:bookmarkStart w:id="1434" w:name="_Toc75276057"/>
      <w:bookmarkStart w:id="1435" w:name="_Toc76541556"/>
      <w:bookmarkStart w:id="1436" w:name="_Toc82437325"/>
      <w:bookmarkStart w:id="1437" w:name="_Toc89944691"/>
      <w:bookmarkStart w:id="1438" w:name="_Toc98753709"/>
      <w:bookmarkStart w:id="1439" w:name="_Toc106180695"/>
      <w:bookmarkStart w:id="1440" w:name="_Toc114150732"/>
      <w:bookmarkStart w:id="1441" w:name="_Toc124151135"/>
      <w:bookmarkStart w:id="1442" w:name="_Toc124151655"/>
      <w:bookmarkStart w:id="1443" w:name="_Toc124152175"/>
      <w:r w:rsidRPr="00BE5108">
        <w:rPr>
          <w:rFonts w:eastAsia="MS Mincho"/>
        </w:rPr>
        <w:t>6.3.2.2</w:t>
      </w:r>
      <w:r w:rsidRPr="00BE5108">
        <w:rPr>
          <w:rFonts w:eastAsia="MS Mincho"/>
        </w:rPr>
        <w:tab/>
        <w:t>Relative power tolerance for local area IAB-MT</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444" w:name="_Toc75260006"/>
      <w:bookmarkStart w:id="1445" w:name="_Toc75275547"/>
      <w:bookmarkStart w:id="1446" w:name="_Toc75276058"/>
      <w:bookmarkStart w:id="1447" w:name="_Toc76541557"/>
      <w:bookmarkStart w:id="1448" w:name="_Toc82437326"/>
      <w:bookmarkStart w:id="1449" w:name="_Toc89944692"/>
      <w:bookmarkStart w:id="1450" w:name="_Toc73962829"/>
      <w:bookmarkStart w:id="1451" w:name="_Toc98753710"/>
      <w:bookmarkStart w:id="1452" w:name="_Toc106180696"/>
      <w:bookmarkStart w:id="1453" w:name="_Toc114150733"/>
      <w:bookmarkStart w:id="1454" w:name="_Toc124151136"/>
      <w:bookmarkStart w:id="1455" w:name="_Toc124151656"/>
      <w:bookmarkStart w:id="1456" w:name="_Toc124152176"/>
      <w:r w:rsidRPr="00BE5108">
        <w:rPr>
          <w:rFonts w:eastAsiaTheme="minorEastAsia"/>
        </w:rPr>
        <w:t>6.3.2.2.1</w:t>
      </w:r>
      <w:r w:rsidRPr="00BE5108">
        <w:rPr>
          <w:rFonts w:eastAsiaTheme="minorEastAsia"/>
        </w:rPr>
        <w:tab/>
        <w:t>Definition and applicability</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457" w:name="_Toc73962830"/>
      <w:bookmarkStart w:id="1458" w:name="_Toc75260007"/>
      <w:bookmarkStart w:id="1459" w:name="_Toc75275548"/>
      <w:bookmarkStart w:id="1460" w:name="_Toc75276059"/>
      <w:bookmarkStart w:id="1461" w:name="_Toc76541558"/>
      <w:bookmarkStart w:id="1462" w:name="_Toc82437327"/>
      <w:bookmarkStart w:id="1463" w:name="_Toc89944693"/>
      <w:bookmarkStart w:id="1464" w:name="_Toc98753711"/>
      <w:bookmarkStart w:id="1465" w:name="_Toc106180697"/>
      <w:bookmarkStart w:id="1466" w:name="_Toc114150734"/>
      <w:bookmarkStart w:id="1467" w:name="_Toc124151137"/>
      <w:bookmarkStart w:id="1468" w:name="_Toc124151657"/>
      <w:bookmarkStart w:id="1469" w:name="_Toc124152177"/>
      <w:r w:rsidRPr="00BE5108">
        <w:rPr>
          <w:rFonts w:eastAsiaTheme="minorEastAsia"/>
        </w:rPr>
        <w:t>6.3.2.2.2</w:t>
      </w:r>
      <w:r w:rsidRPr="00BE5108">
        <w:rPr>
          <w:rFonts w:eastAsiaTheme="minorEastAsia"/>
        </w:rPr>
        <w:tab/>
        <w:t>Minimum requirement</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470" w:name="_Toc73962831"/>
      <w:bookmarkStart w:id="1471" w:name="_Toc75260008"/>
      <w:bookmarkStart w:id="1472" w:name="_Toc75275549"/>
      <w:bookmarkStart w:id="1473" w:name="_Toc75276060"/>
      <w:bookmarkStart w:id="1474" w:name="_Toc76541559"/>
      <w:bookmarkStart w:id="1475" w:name="_Toc82437328"/>
      <w:bookmarkStart w:id="1476" w:name="_Toc89944694"/>
      <w:bookmarkStart w:id="1477" w:name="_Toc98753712"/>
      <w:bookmarkStart w:id="1478" w:name="_Toc106180698"/>
      <w:bookmarkStart w:id="1479" w:name="_Toc114150735"/>
      <w:bookmarkStart w:id="1480" w:name="_Toc124151138"/>
      <w:bookmarkStart w:id="1481" w:name="_Toc124151658"/>
      <w:bookmarkStart w:id="1482" w:name="_Toc124152178"/>
      <w:r w:rsidRPr="00BE5108">
        <w:rPr>
          <w:rFonts w:eastAsiaTheme="minorEastAsia"/>
        </w:rPr>
        <w:lastRenderedPageBreak/>
        <w:t>6.3.2.2.3</w:t>
      </w:r>
      <w:r w:rsidRPr="00BE5108">
        <w:rPr>
          <w:rFonts w:eastAsiaTheme="minorEastAsia"/>
        </w:rPr>
        <w:tab/>
        <w:t>Test purpose</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483" w:name="_Toc73962832"/>
      <w:bookmarkStart w:id="1484" w:name="_Toc75260009"/>
      <w:bookmarkStart w:id="1485" w:name="_Toc75275550"/>
      <w:bookmarkStart w:id="1486" w:name="_Toc75276061"/>
      <w:bookmarkStart w:id="1487" w:name="_Toc76541560"/>
      <w:bookmarkStart w:id="1488" w:name="_Toc82437329"/>
      <w:bookmarkStart w:id="1489" w:name="_Toc89944695"/>
      <w:bookmarkStart w:id="1490" w:name="_Toc98753713"/>
      <w:bookmarkStart w:id="1491" w:name="_Toc106180699"/>
      <w:bookmarkStart w:id="1492" w:name="_Toc114150736"/>
      <w:bookmarkStart w:id="1493" w:name="_Toc124151139"/>
      <w:bookmarkStart w:id="1494" w:name="_Toc124151659"/>
      <w:bookmarkStart w:id="1495" w:name="_Toc124152179"/>
      <w:r w:rsidRPr="00BE5108">
        <w:rPr>
          <w:rFonts w:eastAsia="MS Mincho"/>
        </w:rPr>
        <w:t>6.3.2.3</w:t>
      </w:r>
      <w:r w:rsidRPr="00BE5108">
        <w:rPr>
          <w:rFonts w:eastAsia="MS Mincho"/>
        </w:rPr>
        <w:tab/>
        <w:t>Aggregate power tolerance for local area IAB-MT</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53D573F" w14:textId="77777777" w:rsidR="00AD1976" w:rsidRPr="00BE5108" w:rsidRDefault="00AD1976" w:rsidP="00AD1976">
      <w:pPr>
        <w:pStyle w:val="Heading5"/>
        <w:rPr>
          <w:rFonts w:eastAsiaTheme="minorEastAsia"/>
        </w:rPr>
      </w:pPr>
      <w:bookmarkStart w:id="1496" w:name="_Toc73962833"/>
      <w:bookmarkStart w:id="1497" w:name="_Toc75260010"/>
      <w:bookmarkStart w:id="1498" w:name="_Toc75275551"/>
      <w:bookmarkStart w:id="1499" w:name="_Toc75276062"/>
      <w:bookmarkStart w:id="1500" w:name="_Toc76541561"/>
      <w:bookmarkStart w:id="1501" w:name="_Toc82437330"/>
      <w:bookmarkStart w:id="1502" w:name="_Toc89944696"/>
      <w:bookmarkStart w:id="1503" w:name="_Toc98753714"/>
      <w:bookmarkStart w:id="1504" w:name="_Toc106180700"/>
      <w:bookmarkStart w:id="1505" w:name="_Toc114150737"/>
      <w:bookmarkStart w:id="1506" w:name="_Toc124151140"/>
      <w:bookmarkStart w:id="1507" w:name="_Toc124151660"/>
      <w:bookmarkStart w:id="1508" w:name="_Toc124152180"/>
      <w:r w:rsidRPr="00BE5108">
        <w:rPr>
          <w:rFonts w:eastAsiaTheme="minorEastAsia"/>
        </w:rPr>
        <w:t>6.3.2.3.1</w:t>
      </w:r>
      <w:r w:rsidRPr="00BE5108">
        <w:rPr>
          <w:rFonts w:eastAsiaTheme="minorEastAsia"/>
        </w:rPr>
        <w:tab/>
        <w:t>Definition and applicability</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509" w:name="_Toc73962834"/>
      <w:bookmarkStart w:id="1510" w:name="_Toc75260011"/>
      <w:bookmarkStart w:id="1511" w:name="_Toc75275552"/>
      <w:bookmarkStart w:id="1512" w:name="_Toc75276063"/>
      <w:bookmarkStart w:id="1513" w:name="_Toc76541562"/>
      <w:bookmarkStart w:id="1514" w:name="_Toc82437331"/>
      <w:bookmarkStart w:id="1515" w:name="_Toc89944697"/>
      <w:bookmarkStart w:id="1516" w:name="_Toc98753715"/>
      <w:bookmarkStart w:id="1517" w:name="_Toc106180701"/>
      <w:bookmarkStart w:id="1518" w:name="_Toc114150738"/>
      <w:bookmarkStart w:id="1519" w:name="_Toc124151141"/>
      <w:bookmarkStart w:id="1520" w:name="_Toc124151661"/>
      <w:bookmarkStart w:id="1521" w:name="_Toc124152181"/>
      <w:r w:rsidRPr="00BE5108">
        <w:rPr>
          <w:rFonts w:eastAsiaTheme="minorEastAsia"/>
        </w:rPr>
        <w:t>6.3.2.3.2</w:t>
      </w:r>
      <w:r w:rsidRPr="00BE5108">
        <w:rPr>
          <w:rFonts w:eastAsiaTheme="minorEastAsia"/>
        </w:rPr>
        <w:tab/>
        <w:t>Minimum requirement</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522" w:name="_Toc73962835"/>
      <w:bookmarkStart w:id="1523" w:name="_Toc75260012"/>
      <w:bookmarkStart w:id="1524" w:name="_Toc75275553"/>
      <w:bookmarkStart w:id="1525" w:name="_Toc75276064"/>
      <w:bookmarkStart w:id="1526" w:name="_Toc76541563"/>
      <w:bookmarkStart w:id="1527" w:name="_Toc82437332"/>
      <w:bookmarkStart w:id="1528" w:name="_Toc89944698"/>
      <w:bookmarkStart w:id="1529" w:name="_Toc98753716"/>
      <w:bookmarkStart w:id="1530" w:name="_Toc106180702"/>
      <w:bookmarkStart w:id="1531" w:name="_Toc114150739"/>
      <w:bookmarkStart w:id="1532" w:name="_Toc124151142"/>
      <w:bookmarkStart w:id="1533" w:name="_Toc124151662"/>
      <w:bookmarkStart w:id="1534" w:name="_Toc124152182"/>
      <w:r w:rsidRPr="00BE5108">
        <w:rPr>
          <w:rFonts w:eastAsiaTheme="minorEastAsia"/>
        </w:rPr>
        <w:t>6.3.2.3.3</w:t>
      </w:r>
      <w:r w:rsidRPr="00BE5108">
        <w:rPr>
          <w:rFonts w:eastAsiaTheme="minorEastAsia"/>
        </w:rPr>
        <w:tab/>
        <w:t>Test purpose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535" w:name="_Toc73962836"/>
      <w:bookmarkStart w:id="1536" w:name="_Toc75260013"/>
      <w:bookmarkStart w:id="1537" w:name="_Toc75275554"/>
      <w:bookmarkStart w:id="1538" w:name="_Toc75276065"/>
      <w:bookmarkStart w:id="1539" w:name="_Toc76541564"/>
      <w:bookmarkStart w:id="1540" w:name="_Toc82437333"/>
      <w:bookmarkStart w:id="1541" w:name="_Toc89944699"/>
      <w:bookmarkStart w:id="1542" w:name="_Toc98753717"/>
      <w:bookmarkStart w:id="1543" w:name="_Toc106180703"/>
      <w:bookmarkStart w:id="1544" w:name="_Toc114150740"/>
      <w:bookmarkStart w:id="1545" w:name="_Toc124151143"/>
      <w:bookmarkStart w:id="1546" w:name="_Toc124151663"/>
      <w:bookmarkStart w:id="1547" w:name="_Toc124152183"/>
      <w:r w:rsidRPr="00BE5108">
        <w:rPr>
          <w:rFonts w:eastAsiaTheme="minorEastAsia"/>
        </w:rPr>
        <w:t>6.4</w:t>
      </w:r>
      <w:r w:rsidRPr="00BE5108">
        <w:rPr>
          <w:rFonts w:eastAsiaTheme="minorEastAsia"/>
        </w:rPr>
        <w:tab/>
        <w:t>Transmit ON/OFF power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380D8BB" w14:textId="77777777" w:rsidR="008D3EE5" w:rsidRPr="00BE5108" w:rsidRDefault="008D3EE5" w:rsidP="00EF3135">
      <w:pPr>
        <w:pStyle w:val="Heading3"/>
        <w:rPr>
          <w:rFonts w:eastAsiaTheme="minorEastAsia"/>
        </w:rPr>
      </w:pPr>
      <w:bookmarkStart w:id="1548" w:name="_Toc73962837"/>
      <w:bookmarkStart w:id="1549" w:name="_Toc75260014"/>
      <w:bookmarkStart w:id="1550" w:name="_Toc75275555"/>
      <w:bookmarkStart w:id="1551" w:name="_Toc75276066"/>
      <w:bookmarkStart w:id="1552" w:name="_Toc76541565"/>
      <w:bookmarkStart w:id="1553" w:name="_Toc82437334"/>
      <w:bookmarkStart w:id="1554" w:name="_Toc89944700"/>
      <w:bookmarkStart w:id="1555" w:name="_Toc98753718"/>
      <w:bookmarkStart w:id="1556" w:name="_Toc106180704"/>
      <w:bookmarkStart w:id="1557" w:name="_Toc114150741"/>
      <w:bookmarkStart w:id="1558" w:name="_Toc124151144"/>
      <w:bookmarkStart w:id="1559" w:name="_Toc124151664"/>
      <w:bookmarkStart w:id="1560" w:name="_Toc124152184"/>
      <w:r w:rsidRPr="00BE5108">
        <w:rPr>
          <w:rFonts w:eastAsiaTheme="minorEastAsia"/>
        </w:rPr>
        <w:t>6.4.1</w:t>
      </w:r>
      <w:r w:rsidRPr="00BE5108">
        <w:rPr>
          <w:rFonts w:eastAsiaTheme="minorEastAsia"/>
        </w:rPr>
        <w:tab/>
        <w:t>Transmitter OFF power</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610778F7" w14:textId="77777777" w:rsidR="008D3EE5" w:rsidRPr="00BE5108" w:rsidRDefault="008D3EE5" w:rsidP="00EF3135">
      <w:pPr>
        <w:pStyle w:val="Heading4"/>
        <w:rPr>
          <w:rFonts w:eastAsiaTheme="minorEastAsia"/>
        </w:rPr>
      </w:pPr>
      <w:bookmarkStart w:id="1561" w:name="_Toc73962838"/>
      <w:bookmarkStart w:id="1562" w:name="_Toc75260015"/>
      <w:bookmarkStart w:id="1563" w:name="_Toc75275556"/>
      <w:bookmarkStart w:id="1564" w:name="_Toc75276067"/>
      <w:bookmarkStart w:id="1565" w:name="_Toc76541566"/>
      <w:bookmarkStart w:id="1566" w:name="_Toc82437335"/>
      <w:bookmarkStart w:id="1567" w:name="_Toc89944701"/>
      <w:bookmarkStart w:id="1568" w:name="_Toc98753719"/>
      <w:bookmarkStart w:id="1569" w:name="_Toc106180705"/>
      <w:bookmarkStart w:id="1570" w:name="_Toc114150742"/>
      <w:bookmarkStart w:id="1571" w:name="_Toc124151145"/>
      <w:bookmarkStart w:id="1572" w:name="_Toc124151665"/>
      <w:bookmarkStart w:id="1573" w:name="_Toc124152185"/>
      <w:r w:rsidRPr="00BE5108">
        <w:rPr>
          <w:rFonts w:eastAsiaTheme="minorEastAsia"/>
        </w:rPr>
        <w:t>6.4.1.1</w:t>
      </w:r>
      <w:r w:rsidRPr="00BE5108">
        <w:rPr>
          <w:rFonts w:eastAsiaTheme="minorEastAsia"/>
        </w:rPr>
        <w:tab/>
        <w:t>Definition and applicability</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574" w:name="_Toc73962839"/>
      <w:bookmarkStart w:id="1575" w:name="_Toc75260016"/>
      <w:bookmarkStart w:id="1576" w:name="_Toc75275557"/>
      <w:bookmarkStart w:id="1577" w:name="_Toc75276068"/>
      <w:bookmarkStart w:id="1578" w:name="_Toc76541567"/>
      <w:bookmarkStart w:id="1579" w:name="_Toc82437336"/>
      <w:bookmarkStart w:id="1580" w:name="_Toc89944702"/>
      <w:bookmarkStart w:id="1581" w:name="_Toc98753720"/>
      <w:bookmarkStart w:id="1582" w:name="_Toc106180706"/>
      <w:bookmarkStart w:id="1583" w:name="_Toc114150743"/>
      <w:bookmarkStart w:id="1584" w:name="_Toc124151146"/>
      <w:bookmarkStart w:id="1585" w:name="_Toc124151666"/>
      <w:bookmarkStart w:id="1586" w:name="_Toc124152186"/>
      <w:r w:rsidRPr="00BE5108">
        <w:rPr>
          <w:rFonts w:eastAsiaTheme="minorEastAsia"/>
        </w:rPr>
        <w:t>6.4.1.2</w:t>
      </w:r>
      <w:r w:rsidRPr="00BE5108">
        <w:rPr>
          <w:rFonts w:eastAsiaTheme="minorEastAsia"/>
        </w:rPr>
        <w:tab/>
        <w:t>Minimum requirement</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587" w:name="_Toc73962840"/>
      <w:bookmarkStart w:id="1588" w:name="_Toc75260017"/>
      <w:bookmarkStart w:id="1589" w:name="_Toc75275558"/>
      <w:bookmarkStart w:id="1590" w:name="_Toc75276069"/>
      <w:bookmarkStart w:id="1591" w:name="_Toc76541568"/>
      <w:bookmarkStart w:id="1592" w:name="_Toc82437337"/>
      <w:bookmarkStart w:id="1593" w:name="_Toc89944703"/>
      <w:bookmarkStart w:id="1594" w:name="_Toc98753721"/>
      <w:bookmarkStart w:id="1595" w:name="_Toc106180707"/>
      <w:bookmarkStart w:id="1596" w:name="_Toc114150744"/>
      <w:bookmarkStart w:id="1597" w:name="_Toc124151147"/>
      <w:bookmarkStart w:id="1598" w:name="_Toc124151667"/>
      <w:bookmarkStart w:id="1599" w:name="_Toc124152187"/>
      <w:r w:rsidRPr="00BE5108">
        <w:rPr>
          <w:rFonts w:eastAsiaTheme="minorEastAsia"/>
        </w:rPr>
        <w:t>6.4.1.3</w:t>
      </w:r>
      <w:r w:rsidRPr="00BE5108">
        <w:rPr>
          <w:rFonts w:eastAsiaTheme="minorEastAsia"/>
        </w:rPr>
        <w:tab/>
        <w:t>Test purpose</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600" w:name="_Toc73962841"/>
      <w:bookmarkStart w:id="1601" w:name="_Toc75260018"/>
      <w:bookmarkStart w:id="1602" w:name="_Toc75275559"/>
      <w:bookmarkStart w:id="1603" w:name="_Toc75276070"/>
      <w:bookmarkStart w:id="1604" w:name="_Toc76541569"/>
      <w:bookmarkStart w:id="1605" w:name="_Toc82437338"/>
      <w:bookmarkStart w:id="1606" w:name="_Toc89944704"/>
      <w:bookmarkStart w:id="1607" w:name="_Toc98753722"/>
      <w:bookmarkStart w:id="1608" w:name="_Toc106180708"/>
      <w:bookmarkStart w:id="1609" w:name="_Toc114150745"/>
      <w:bookmarkStart w:id="1610" w:name="_Toc124151148"/>
      <w:bookmarkStart w:id="1611" w:name="_Toc124151668"/>
      <w:bookmarkStart w:id="1612" w:name="_Toc124152188"/>
      <w:r w:rsidRPr="00BE5108">
        <w:rPr>
          <w:rFonts w:eastAsiaTheme="minorEastAsia"/>
        </w:rPr>
        <w:t>6.4.1.4</w:t>
      </w:r>
      <w:r w:rsidRPr="00BE5108">
        <w:rPr>
          <w:rFonts w:eastAsiaTheme="minorEastAsia"/>
        </w:rPr>
        <w:tab/>
        <w:t>Method of test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613" w:name="_Toc73962842"/>
      <w:bookmarkStart w:id="1614" w:name="_Toc75260019"/>
      <w:bookmarkStart w:id="1615" w:name="_Toc75275560"/>
      <w:bookmarkStart w:id="1616" w:name="_Toc75276071"/>
      <w:bookmarkStart w:id="1617" w:name="_Toc76541570"/>
      <w:bookmarkStart w:id="1618" w:name="_Toc82437339"/>
      <w:bookmarkStart w:id="1619" w:name="_Toc89944705"/>
      <w:bookmarkStart w:id="1620" w:name="_Toc98753723"/>
      <w:bookmarkStart w:id="1621" w:name="_Toc106180709"/>
      <w:bookmarkStart w:id="1622" w:name="_Toc114150746"/>
      <w:bookmarkStart w:id="1623" w:name="_Toc124151149"/>
      <w:bookmarkStart w:id="1624" w:name="_Toc124151669"/>
      <w:bookmarkStart w:id="1625" w:name="_Toc124152189"/>
      <w:r w:rsidRPr="00BE5108">
        <w:rPr>
          <w:rFonts w:eastAsiaTheme="minorEastAsia"/>
        </w:rPr>
        <w:lastRenderedPageBreak/>
        <w:t>6.4.1.5</w:t>
      </w:r>
      <w:r w:rsidRPr="00BE5108">
        <w:rPr>
          <w:rFonts w:eastAsiaTheme="minorEastAsia"/>
        </w:rPr>
        <w:tab/>
        <w:t>Test requirements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626" w:name="_Toc73962843"/>
      <w:bookmarkStart w:id="1627" w:name="_Toc75260020"/>
      <w:bookmarkStart w:id="1628" w:name="_Toc75275561"/>
      <w:bookmarkStart w:id="1629" w:name="_Toc75276072"/>
      <w:bookmarkStart w:id="1630" w:name="_Toc76541571"/>
      <w:bookmarkStart w:id="1631" w:name="_Toc82437340"/>
      <w:bookmarkStart w:id="1632" w:name="_Toc89944706"/>
      <w:bookmarkStart w:id="1633" w:name="_Toc98753724"/>
      <w:bookmarkStart w:id="1634" w:name="_Toc106180710"/>
      <w:bookmarkStart w:id="1635" w:name="_Toc114150747"/>
      <w:bookmarkStart w:id="1636" w:name="_Toc124151150"/>
      <w:bookmarkStart w:id="1637" w:name="_Toc124151670"/>
      <w:bookmarkStart w:id="1638" w:name="_Toc124152190"/>
      <w:r w:rsidRPr="00BE5108">
        <w:rPr>
          <w:rFonts w:eastAsiaTheme="minorEastAsia"/>
        </w:rPr>
        <w:t>6.4.2</w:t>
      </w:r>
      <w:r w:rsidRPr="00BE5108">
        <w:rPr>
          <w:rFonts w:eastAsiaTheme="minorEastAsia"/>
        </w:rPr>
        <w:tab/>
        <w:t>Transmitter transient period</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49C3DFF5" w14:textId="77777777" w:rsidR="008D3EE5" w:rsidRPr="00BE5108" w:rsidRDefault="008D3EE5" w:rsidP="00EF3135">
      <w:pPr>
        <w:pStyle w:val="Heading4"/>
        <w:rPr>
          <w:rFonts w:eastAsiaTheme="minorEastAsia"/>
        </w:rPr>
      </w:pPr>
      <w:bookmarkStart w:id="1639" w:name="_Toc73962844"/>
      <w:bookmarkStart w:id="1640" w:name="_Toc75260021"/>
      <w:bookmarkStart w:id="1641" w:name="_Toc75275562"/>
      <w:bookmarkStart w:id="1642" w:name="_Toc75276073"/>
      <w:bookmarkStart w:id="1643" w:name="_Toc76541572"/>
      <w:bookmarkStart w:id="1644" w:name="_Toc82437341"/>
      <w:bookmarkStart w:id="1645" w:name="_Toc89944707"/>
      <w:bookmarkStart w:id="1646" w:name="_Toc98753725"/>
      <w:bookmarkStart w:id="1647" w:name="_Toc106180711"/>
      <w:bookmarkStart w:id="1648" w:name="_Toc114150748"/>
      <w:bookmarkStart w:id="1649" w:name="_Toc124151151"/>
      <w:bookmarkStart w:id="1650" w:name="_Toc124151671"/>
      <w:bookmarkStart w:id="1651" w:name="_Toc124152191"/>
      <w:r w:rsidRPr="00BE5108">
        <w:rPr>
          <w:rFonts w:eastAsiaTheme="minorEastAsia"/>
        </w:rPr>
        <w:t>6.4.2.1</w:t>
      </w:r>
      <w:r w:rsidRPr="00BE5108">
        <w:rPr>
          <w:rFonts w:eastAsiaTheme="minorEastAsia"/>
        </w:rPr>
        <w:tab/>
        <w:t>Definition and applicability</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652" w:name="_Toc73962845"/>
      <w:bookmarkStart w:id="1653" w:name="_Toc75260022"/>
      <w:bookmarkStart w:id="1654" w:name="_Toc75275563"/>
      <w:bookmarkStart w:id="1655" w:name="_Toc75276074"/>
      <w:bookmarkStart w:id="1656" w:name="_Toc76541573"/>
      <w:bookmarkStart w:id="1657" w:name="_Toc82437342"/>
      <w:bookmarkStart w:id="1658" w:name="_Toc89944708"/>
      <w:bookmarkStart w:id="1659" w:name="_Toc98753726"/>
      <w:bookmarkStart w:id="1660" w:name="_Toc106180712"/>
      <w:bookmarkStart w:id="1661" w:name="_Toc114150749"/>
      <w:bookmarkStart w:id="1662" w:name="_Toc124151152"/>
      <w:bookmarkStart w:id="1663" w:name="_Toc124151672"/>
      <w:bookmarkStart w:id="1664" w:name="_Toc124152192"/>
      <w:r w:rsidRPr="00BE5108">
        <w:rPr>
          <w:rFonts w:eastAsiaTheme="minorEastAsia"/>
        </w:rPr>
        <w:t>6.4.2.2</w:t>
      </w:r>
      <w:r w:rsidRPr="00BE5108">
        <w:rPr>
          <w:rFonts w:eastAsiaTheme="minorEastAsia"/>
        </w:rPr>
        <w:tab/>
        <w:t>Minimum requirement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665" w:name="_Toc73962846"/>
      <w:bookmarkStart w:id="1666" w:name="_Toc75260023"/>
      <w:bookmarkStart w:id="1667" w:name="_Toc75275564"/>
      <w:bookmarkStart w:id="1668" w:name="_Toc75276075"/>
      <w:bookmarkStart w:id="1669" w:name="_Toc76541574"/>
      <w:bookmarkStart w:id="1670" w:name="_Toc82437343"/>
      <w:bookmarkStart w:id="1671" w:name="_Toc89944709"/>
      <w:bookmarkStart w:id="1672" w:name="_Toc98753727"/>
      <w:bookmarkStart w:id="1673" w:name="_Toc106180713"/>
      <w:bookmarkStart w:id="1674" w:name="_Toc114150750"/>
      <w:bookmarkStart w:id="1675" w:name="_Toc124151153"/>
      <w:bookmarkStart w:id="1676" w:name="_Toc124151673"/>
      <w:bookmarkStart w:id="1677" w:name="_Toc124152193"/>
      <w:r w:rsidRPr="00BE5108">
        <w:rPr>
          <w:rFonts w:eastAsiaTheme="minorEastAsia"/>
        </w:rPr>
        <w:t>6.4.2.3</w:t>
      </w:r>
      <w:r w:rsidRPr="00BE5108">
        <w:rPr>
          <w:rFonts w:eastAsiaTheme="minorEastAsia"/>
        </w:rPr>
        <w:tab/>
        <w:t>Test purpose</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678" w:name="_Toc73962847"/>
      <w:bookmarkStart w:id="1679" w:name="_Toc75260024"/>
      <w:bookmarkStart w:id="1680" w:name="_Toc75275565"/>
      <w:bookmarkStart w:id="1681" w:name="_Toc75276076"/>
      <w:bookmarkStart w:id="1682" w:name="_Toc76541575"/>
      <w:bookmarkStart w:id="1683" w:name="_Toc82437344"/>
      <w:bookmarkStart w:id="1684" w:name="_Toc89944710"/>
      <w:bookmarkStart w:id="1685" w:name="_Toc98753728"/>
      <w:bookmarkStart w:id="1686" w:name="_Toc106180714"/>
      <w:bookmarkStart w:id="1687" w:name="_Toc114150751"/>
      <w:bookmarkStart w:id="1688" w:name="_Toc124151154"/>
      <w:bookmarkStart w:id="1689" w:name="_Toc124151674"/>
      <w:bookmarkStart w:id="1690" w:name="_Toc124152194"/>
      <w:r w:rsidRPr="00BE5108">
        <w:rPr>
          <w:rFonts w:eastAsiaTheme="minorEastAsia"/>
        </w:rPr>
        <w:lastRenderedPageBreak/>
        <w:t>6.4.2.4</w:t>
      </w:r>
      <w:r w:rsidRPr="00BE5108">
        <w:rPr>
          <w:rFonts w:eastAsiaTheme="minorEastAsia"/>
        </w:rPr>
        <w:tab/>
        <w:t>Method of test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A0D6E83" w14:textId="77777777" w:rsidR="008D3EE5" w:rsidRPr="00BE5108" w:rsidRDefault="008D3EE5" w:rsidP="00EF3135">
      <w:pPr>
        <w:pStyle w:val="Heading5"/>
        <w:rPr>
          <w:rFonts w:eastAsiaTheme="minorEastAsia"/>
        </w:rPr>
      </w:pPr>
      <w:bookmarkStart w:id="1691" w:name="_Toc73962848"/>
      <w:bookmarkStart w:id="1692" w:name="_Toc75260025"/>
      <w:bookmarkStart w:id="1693" w:name="_Toc75275566"/>
      <w:bookmarkStart w:id="1694" w:name="_Toc75276077"/>
      <w:bookmarkStart w:id="1695" w:name="_Toc76541576"/>
      <w:bookmarkStart w:id="1696" w:name="_Toc82437345"/>
      <w:bookmarkStart w:id="1697" w:name="_Toc89944711"/>
      <w:bookmarkStart w:id="1698" w:name="_Toc98753729"/>
      <w:bookmarkStart w:id="1699" w:name="_Toc106180715"/>
      <w:bookmarkStart w:id="1700" w:name="_Toc114150752"/>
      <w:bookmarkStart w:id="1701" w:name="_Toc124151155"/>
      <w:bookmarkStart w:id="1702" w:name="_Toc124151675"/>
      <w:bookmarkStart w:id="1703" w:name="_Toc124152195"/>
      <w:r w:rsidRPr="00BE5108">
        <w:rPr>
          <w:rFonts w:eastAsiaTheme="minorEastAsia"/>
        </w:rPr>
        <w:t>6.4.2.4.1</w:t>
      </w:r>
      <w:r w:rsidRPr="00BE5108">
        <w:rPr>
          <w:rFonts w:eastAsiaTheme="minorEastAsia"/>
        </w:rPr>
        <w:tab/>
        <w:t>Initial conditions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704" w:name="_Toc73962849"/>
      <w:bookmarkStart w:id="1705" w:name="_Toc75260026"/>
      <w:bookmarkStart w:id="1706" w:name="_Toc75275567"/>
      <w:bookmarkStart w:id="1707" w:name="_Toc75276078"/>
      <w:bookmarkStart w:id="1708" w:name="_Toc76541577"/>
      <w:bookmarkStart w:id="1709" w:name="_Toc82437346"/>
      <w:bookmarkStart w:id="1710" w:name="_Toc89944712"/>
      <w:bookmarkStart w:id="1711" w:name="_Toc98753730"/>
      <w:bookmarkStart w:id="1712" w:name="_Toc106180716"/>
      <w:bookmarkStart w:id="1713" w:name="_Toc114150753"/>
      <w:bookmarkStart w:id="1714" w:name="_Toc124151156"/>
      <w:bookmarkStart w:id="1715" w:name="_Toc124151676"/>
      <w:bookmarkStart w:id="1716" w:name="_Toc124152196"/>
      <w:r w:rsidRPr="00BE5108">
        <w:rPr>
          <w:rFonts w:eastAsiaTheme="minorEastAsia"/>
        </w:rPr>
        <w:t>6.4.2.4.2</w:t>
      </w:r>
      <w:r w:rsidRPr="00BE5108">
        <w:rPr>
          <w:rFonts w:eastAsiaTheme="minorEastAsia"/>
        </w:rPr>
        <w:tab/>
        <w:t>Procedure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717" w:name="_Toc73962850"/>
      <w:bookmarkStart w:id="1718" w:name="_Toc75260027"/>
      <w:bookmarkStart w:id="1719" w:name="_Toc75275568"/>
      <w:bookmarkStart w:id="1720" w:name="_Toc75276079"/>
      <w:bookmarkStart w:id="1721" w:name="_Toc76541578"/>
      <w:bookmarkStart w:id="1722" w:name="_Toc82437347"/>
      <w:bookmarkStart w:id="1723" w:name="_Toc89944713"/>
      <w:bookmarkStart w:id="1724" w:name="_Toc98753731"/>
      <w:bookmarkStart w:id="1725" w:name="_Toc106180717"/>
      <w:bookmarkStart w:id="1726" w:name="_Toc114150754"/>
      <w:bookmarkStart w:id="1727" w:name="_Toc124151157"/>
      <w:bookmarkStart w:id="1728" w:name="_Toc124151677"/>
      <w:bookmarkStart w:id="1729" w:name="_Toc124152197"/>
      <w:r w:rsidRPr="00BE5108">
        <w:rPr>
          <w:rFonts w:eastAsiaTheme="minorEastAsia"/>
        </w:rPr>
        <w:t>6.4.2.5</w:t>
      </w:r>
      <w:r w:rsidRPr="00BE5108">
        <w:rPr>
          <w:rFonts w:eastAsiaTheme="minorEastAsia"/>
        </w:rPr>
        <w:tab/>
        <w:t>Test requirements</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1730" w:name="_Toc73962851"/>
      <w:bookmarkStart w:id="1731" w:name="_Toc75260028"/>
      <w:bookmarkStart w:id="1732" w:name="_Toc75275569"/>
      <w:bookmarkStart w:id="1733" w:name="_Toc75276080"/>
      <w:bookmarkStart w:id="1734" w:name="_Toc76541579"/>
      <w:bookmarkStart w:id="1735" w:name="_Toc82437348"/>
      <w:bookmarkStart w:id="1736" w:name="_Toc89944714"/>
      <w:bookmarkStart w:id="1737" w:name="_Toc98753732"/>
      <w:bookmarkStart w:id="1738" w:name="_Toc106180718"/>
      <w:bookmarkStart w:id="1739" w:name="_Toc114150755"/>
      <w:bookmarkStart w:id="1740" w:name="_Toc124151158"/>
      <w:bookmarkStart w:id="1741" w:name="_Toc124151678"/>
      <w:bookmarkStart w:id="1742" w:name="_Toc124152198"/>
      <w:r w:rsidRPr="00BE5108">
        <w:rPr>
          <w:rFonts w:eastAsiaTheme="minorEastAsia"/>
        </w:rPr>
        <w:t>6.5</w:t>
      </w:r>
      <w:r w:rsidRPr="00BE5108">
        <w:rPr>
          <w:rFonts w:eastAsiaTheme="minorEastAsia"/>
        </w:rPr>
        <w:tab/>
        <w:t>Transmitted signal quality</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1B147E21" w14:textId="77777777" w:rsidR="00AD1976" w:rsidRPr="00BE5108" w:rsidRDefault="00AD1976" w:rsidP="00EF3135">
      <w:pPr>
        <w:pStyle w:val="Heading3"/>
        <w:rPr>
          <w:rFonts w:eastAsiaTheme="minorEastAsia"/>
        </w:rPr>
      </w:pPr>
      <w:bookmarkStart w:id="1743" w:name="_Toc73962852"/>
      <w:bookmarkStart w:id="1744" w:name="_Toc75260029"/>
      <w:bookmarkStart w:id="1745" w:name="_Toc75275570"/>
      <w:bookmarkStart w:id="1746" w:name="_Toc75276081"/>
      <w:bookmarkStart w:id="1747" w:name="_Toc76541580"/>
      <w:bookmarkStart w:id="1748" w:name="_Toc82437349"/>
      <w:bookmarkStart w:id="1749" w:name="_Toc89944715"/>
      <w:bookmarkStart w:id="1750" w:name="_Toc98753733"/>
      <w:bookmarkStart w:id="1751" w:name="_Toc106180719"/>
      <w:bookmarkStart w:id="1752" w:name="_Toc114150756"/>
      <w:bookmarkStart w:id="1753" w:name="_Toc124151159"/>
      <w:bookmarkStart w:id="1754" w:name="_Toc124151679"/>
      <w:bookmarkStart w:id="1755" w:name="_Toc124152199"/>
      <w:r w:rsidRPr="00BE5108">
        <w:rPr>
          <w:rFonts w:eastAsiaTheme="minorEastAsia"/>
        </w:rPr>
        <w:t>6.5.1</w:t>
      </w:r>
      <w:r w:rsidRPr="00BE5108">
        <w:rPr>
          <w:rFonts w:eastAsiaTheme="minorEastAsia"/>
        </w:rPr>
        <w:tab/>
        <w:t>General</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756" w:name="_Toc73962853"/>
      <w:bookmarkStart w:id="1757" w:name="_Toc75260030"/>
      <w:bookmarkStart w:id="1758" w:name="_Toc75275571"/>
      <w:bookmarkStart w:id="1759" w:name="_Toc75276082"/>
      <w:bookmarkStart w:id="1760" w:name="_Toc76541581"/>
      <w:bookmarkStart w:id="1761" w:name="_Toc82437350"/>
      <w:bookmarkStart w:id="1762" w:name="_Toc89944716"/>
      <w:bookmarkStart w:id="1763" w:name="_Toc98753734"/>
      <w:bookmarkStart w:id="1764" w:name="_Toc106180720"/>
      <w:bookmarkStart w:id="1765" w:name="_Toc114150757"/>
      <w:bookmarkStart w:id="1766" w:name="_Toc124151160"/>
      <w:bookmarkStart w:id="1767" w:name="_Toc124151680"/>
      <w:bookmarkStart w:id="1768" w:name="_Toc124152200"/>
      <w:r w:rsidRPr="00BE5108">
        <w:rPr>
          <w:rFonts w:eastAsiaTheme="minorEastAsia"/>
        </w:rPr>
        <w:t>6.5.2</w:t>
      </w:r>
      <w:r w:rsidRPr="00BE5108">
        <w:rPr>
          <w:rFonts w:eastAsiaTheme="minorEastAsia"/>
        </w:rPr>
        <w:tab/>
        <w:t>Frequency error</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2EA62D97" w14:textId="77777777" w:rsidR="00AD1976" w:rsidRPr="00BE5108" w:rsidRDefault="00AD1976" w:rsidP="00EF3135">
      <w:pPr>
        <w:pStyle w:val="Heading4"/>
        <w:rPr>
          <w:rFonts w:eastAsiaTheme="minorEastAsia"/>
        </w:rPr>
      </w:pPr>
      <w:bookmarkStart w:id="1769" w:name="_Toc73962854"/>
      <w:bookmarkStart w:id="1770" w:name="_Toc75260031"/>
      <w:bookmarkStart w:id="1771" w:name="_Toc75275572"/>
      <w:bookmarkStart w:id="1772" w:name="_Toc75276083"/>
      <w:bookmarkStart w:id="1773" w:name="_Toc76541582"/>
      <w:bookmarkStart w:id="1774" w:name="_Toc82437351"/>
      <w:bookmarkStart w:id="1775" w:name="_Toc89944717"/>
      <w:bookmarkStart w:id="1776" w:name="_Toc98753735"/>
      <w:bookmarkStart w:id="1777" w:name="_Toc106180721"/>
      <w:bookmarkStart w:id="1778" w:name="_Toc114150758"/>
      <w:bookmarkStart w:id="1779" w:name="_Toc124151161"/>
      <w:bookmarkStart w:id="1780" w:name="_Toc124151681"/>
      <w:bookmarkStart w:id="1781" w:name="_Toc124152201"/>
      <w:r w:rsidRPr="00BE5108">
        <w:t>6.5.2.1</w:t>
      </w:r>
      <w:r w:rsidRPr="00BE5108">
        <w:tab/>
      </w:r>
      <w:r w:rsidRPr="00BE5108">
        <w:rPr>
          <w:rFonts w:eastAsiaTheme="minorEastAsia" w:hint="eastAsia"/>
        </w:rPr>
        <w:t>IAB-DU frequency error</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382FD498" w14:textId="218C48F0" w:rsidR="00AD1976" w:rsidRPr="00BE5108" w:rsidRDefault="00AD1976" w:rsidP="00EF3135">
      <w:pPr>
        <w:pStyle w:val="Heading5"/>
        <w:rPr>
          <w:rFonts w:eastAsiaTheme="minorEastAsia"/>
        </w:rPr>
      </w:pPr>
      <w:bookmarkStart w:id="1782" w:name="_Toc73962855"/>
      <w:bookmarkStart w:id="1783" w:name="_Toc75260032"/>
      <w:bookmarkStart w:id="1784" w:name="_Toc75275573"/>
      <w:bookmarkStart w:id="1785" w:name="_Toc75276084"/>
      <w:bookmarkStart w:id="1786" w:name="_Toc76541583"/>
      <w:bookmarkStart w:id="1787" w:name="_Toc82437352"/>
      <w:bookmarkStart w:id="1788" w:name="_Toc89944718"/>
      <w:bookmarkStart w:id="1789" w:name="_Toc98753736"/>
      <w:bookmarkStart w:id="1790" w:name="_Toc106180722"/>
      <w:bookmarkStart w:id="1791" w:name="_Toc114150759"/>
      <w:bookmarkStart w:id="1792" w:name="_Toc124151162"/>
      <w:bookmarkStart w:id="1793" w:name="_Toc124151682"/>
      <w:bookmarkStart w:id="1794" w:name="_Toc124152202"/>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795" w:name="_Toc73962856"/>
      <w:bookmarkStart w:id="1796" w:name="_Toc75260033"/>
      <w:bookmarkStart w:id="1797" w:name="_Toc75275574"/>
      <w:bookmarkStart w:id="1798" w:name="_Toc75276085"/>
      <w:bookmarkStart w:id="1799" w:name="_Toc76541584"/>
      <w:bookmarkStart w:id="1800" w:name="_Toc82437353"/>
      <w:bookmarkStart w:id="1801" w:name="_Toc89944719"/>
      <w:bookmarkStart w:id="1802" w:name="_Toc98753737"/>
      <w:bookmarkStart w:id="1803" w:name="_Toc106180723"/>
      <w:bookmarkStart w:id="1804" w:name="_Toc114150760"/>
      <w:bookmarkStart w:id="1805" w:name="_Toc124151163"/>
      <w:bookmarkStart w:id="1806" w:name="_Toc124151683"/>
      <w:bookmarkStart w:id="1807" w:name="_Toc124152203"/>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808" w:name="_Toc73962857"/>
      <w:bookmarkStart w:id="1809" w:name="_Toc75260034"/>
      <w:bookmarkStart w:id="1810" w:name="_Toc75275575"/>
      <w:bookmarkStart w:id="1811" w:name="_Toc75276086"/>
      <w:bookmarkStart w:id="1812" w:name="_Toc76541585"/>
      <w:bookmarkStart w:id="1813" w:name="_Toc82437354"/>
      <w:bookmarkStart w:id="1814" w:name="_Toc89944720"/>
      <w:bookmarkStart w:id="1815" w:name="_Toc98753738"/>
      <w:bookmarkStart w:id="1816" w:name="_Toc106180724"/>
      <w:bookmarkStart w:id="1817" w:name="_Toc114150761"/>
      <w:bookmarkStart w:id="1818" w:name="_Toc124151164"/>
      <w:bookmarkStart w:id="1819" w:name="_Toc124151684"/>
      <w:bookmarkStart w:id="1820" w:name="_Toc124152204"/>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821" w:name="_Toc73962858"/>
      <w:bookmarkStart w:id="1822" w:name="_Toc75260035"/>
      <w:bookmarkStart w:id="1823" w:name="_Toc75275576"/>
      <w:bookmarkStart w:id="1824" w:name="_Toc75276087"/>
      <w:bookmarkStart w:id="1825" w:name="_Toc76541586"/>
      <w:bookmarkStart w:id="1826" w:name="_Toc82437355"/>
      <w:bookmarkStart w:id="1827" w:name="_Toc89944721"/>
      <w:bookmarkStart w:id="1828" w:name="_Toc98753739"/>
      <w:bookmarkStart w:id="1829" w:name="_Toc106180725"/>
      <w:bookmarkStart w:id="1830" w:name="_Toc114150762"/>
      <w:bookmarkStart w:id="1831" w:name="_Toc124151165"/>
      <w:bookmarkStart w:id="1832" w:name="_Toc124151685"/>
      <w:bookmarkStart w:id="1833" w:name="_Toc124152205"/>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834" w:name="_Toc73962859"/>
      <w:bookmarkStart w:id="1835" w:name="_Toc75260036"/>
      <w:bookmarkStart w:id="1836" w:name="_Toc75275577"/>
      <w:bookmarkStart w:id="1837" w:name="_Toc75276088"/>
      <w:bookmarkStart w:id="1838" w:name="_Toc76541587"/>
      <w:bookmarkStart w:id="1839" w:name="_Toc82437356"/>
      <w:bookmarkStart w:id="1840" w:name="_Toc89944722"/>
      <w:bookmarkStart w:id="1841" w:name="_Toc98753740"/>
      <w:bookmarkStart w:id="1842" w:name="_Toc106180726"/>
      <w:bookmarkStart w:id="1843" w:name="_Toc114150763"/>
      <w:bookmarkStart w:id="1844" w:name="_Toc124151166"/>
      <w:bookmarkStart w:id="1845" w:name="_Toc124151686"/>
      <w:bookmarkStart w:id="1846" w:name="_Toc124152206"/>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847" w:name="_Toc73962860"/>
      <w:bookmarkStart w:id="1848" w:name="_Toc75260037"/>
      <w:bookmarkStart w:id="1849" w:name="_Toc75275578"/>
      <w:bookmarkStart w:id="1850" w:name="_Toc75276089"/>
      <w:bookmarkStart w:id="1851" w:name="_Toc76541588"/>
      <w:bookmarkStart w:id="1852" w:name="_Toc82437357"/>
      <w:bookmarkStart w:id="1853" w:name="_Toc89944723"/>
      <w:bookmarkStart w:id="1854" w:name="_Toc98753741"/>
      <w:bookmarkStart w:id="1855" w:name="_Toc106180727"/>
      <w:bookmarkStart w:id="1856" w:name="_Toc114150764"/>
      <w:bookmarkStart w:id="1857" w:name="_Toc124151167"/>
      <w:bookmarkStart w:id="1858" w:name="_Toc124151687"/>
      <w:bookmarkStart w:id="1859" w:name="_Toc124152207"/>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0D25EC8A" w14:textId="77777777" w:rsidR="00AD1976" w:rsidRPr="00BE5108" w:rsidRDefault="00AD1976" w:rsidP="00EF3135">
      <w:pPr>
        <w:pStyle w:val="Heading5"/>
        <w:rPr>
          <w:rFonts w:eastAsiaTheme="minorEastAsia"/>
        </w:rPr>
      </w:pPr>
      <w:bookmarkStart w:id="1860" w:name="_Toc73962861"/>
      <w:bookmarkStart w:id="1861" w:name="_Toc75260038"/>
      <w:bookmarkStart w:id="1862" w:name="_Toc75275579"/>
      <w:bookmarkStart w:id="1863" w:name="_Toc75276090"/>
      <w:bookmarkStart w:id="1864" w:name="_Toc76541589"/>
      <w:bookmarkStart w:id="1865" w:name="_Toc82437358"/>
      <w:bookmarkStart w:id="1866" w:name="_Toc89944724"/>
      <w:bookmarkStart w:id="1867" w:name="_Toc98753742"/>
      <w:bookmarkStart w:id="1868" w:name="_Toc106180728"/>
      <w:bookmarkStart w:id="1869" w:name="_Toc114150765"/>
      <w:bookmarkStart w:id="1870" w:name="_Toc124151168"/>
      <w:bookmarkStart w:id="1871" w:name="_Toc124151688"/>
      <w:bookmarkStart w:id="1872" w:name="_Toc124152208"/>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873" w:name="_Toc73962862"/>
      <w:bookmarkStart w:id="1874" w:name="_Toc75260039"/>
      <w:bookmarkStart w:id="1875" w:name="_Toc75275580"/>
      <w:bookmarkStart w:id="1876" w:name="_Toc75276091"/>
      <w:bookmarkStart w:id="1877" w:name="_Toc76541590"/>
      <w:bookmarkStart w:id="1878" w:name="_Toc82437359"/>
      <w:bookmarkStart w:id="1879" w:name="_Toc89944725"/>
      <w:bookmarkStart w:id="1880" w:name="_Toc98753743"/>
      <w:bookmarkStart w:id="1881" w:name="_Toc106180729"/>
      <w:bookmarkStart w:id="1882" w:name="_Toc114150766"/>
      <w:bookmarkStart w:id="1883" w:name="_Toc124151169"/>
      <w:bookmarkStart w:id="1884" w:name="_Toc124151689"/>
      <w:bookmarkStart w:id="1885" w:name="_Toc124152209"/>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886" w:name="_Toc73962863"/>
      <w:bookmarkStart w:id="1887" w:name="_Toc75260040"/>
      <w:bookmarkStart w:id="1888" w:name="_Toc75275581"/>
      <w:bookmarkStart w:id="1889" w:name="_Toc75276092"/>
      <w:bookmarkStart w:id="1890" w:name="_Toc76541591"/>
      <w:bookmarkStart w:id="1891" w:name="_Toc82437360"/>
      <w:bookmarkStart w:id="1892" w:name="_Toc89944726"/>
      <w:bookmarkStart w:id="1893" w:name="_Toc98753744"/>
      <w:bookmarkStart w:id="1894" w:name="_Toc106180730"/>
      <w:bookmarkStart w:id="1895" w:name="_Toc114150767"/>
      <w:bookmarkStart w:id="1896" w:name="_Toc124151170"/>
      <w:bookmarkStart w:id="1897" w:name="_Toc124151690"/>
      <w:bookmarkStart w:id="1898" w:name="_Toc124152210"/>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899" w:name="_Toc73962864"/>
      <w:bookmarkStart w:id="1900" w:name="_Toc75260041"/>
      <w:bookmarkStart w:id="1901" w:name="_Toc75275582"/>
      <w:bookmarkStart w:id="1902" w:name="_Toc75276093"/>
      <w:bookmarkStart w:id="1903" w:name="_Toc76541592"/>
      <w:bookmarkStart w:id="1904" w:name="_Toc82437361"/>
      <w:bookmarkStart w:id="1905" w:name="_Toc89944727"/>
      <w:bookmarkStart w:id="1906" w:name="_Toc98753745"/>
      <w:bookmarkStart w:id="1907" w:name="_Toc106180731"/>
      <w:bookmarkStart w:id="1908" w:name="_Toc114150768"/>
      <w:bookmarkStart w:id="1909" w:name="_Toc124151171"/>
      <w:bookmarkStart w:id="1910" w:name="_Toc124151691"/>
      <w:bookmarkStart w:id="1911" w:name="_Toc124152211"/>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912" w:name="_Toc73962865"/>
      <w:bookmarkStart w:id="1913" w:name="_Toc75260042"/>
      <w:bookmarkStart w:id="1914" w:name="_Toc75275583"/>
      <w:bookmarkStart w:id="1915" w:name="_Toc75276094"/>
      <w:bookmarkStart w:id="1916" w:name="_Toc76541593"/>
      <w:bookmarkStart w:id="1917" w:name="_Toc82437362"/>
      <w:bookmarkStart w:id="1918" w:name="_Toc89944728"/>
      <w:bookmarkStart w:id="1919" w:name="_Toc98753746"/>
      <w:bookmarkStart w:id="1920" w:name="_Toc106180732"/>
      <w:bookmarkStart w:id="1921" w:name="_Toc114150769"/>
      <w:bookmarkStart w:id="1922" w:name="_Toc124151172"/>
      <w:bookmarkStart w:id="1923" w:name="_Toc124151692"/>
      <w:bookmarkStart w:id="1924" w:name="_Toc124152212"/>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925" w:name="_Toc73962866"/>
      <w:bookmarkStart w:id="1926" w:name="_Toc75260043"/>
      <w:bookmarkStart w:id="1927" w:name="_Toc75275584"/>
      <w:bookmarkStart w:id="1928" w:name="_Toc75276095"/>
      <w:bookmarkStart w:id="1929" w:name="_Toc76541594"/>
      <w:bookmarkStart w:id="1930" w:name="_Toc82437363"/>
      <w:bookmarkStart w:id="1931" w:name="_Toc89944729"/>
      <w:bookmarkStart w:id="1932" w:name="_Toc98753747"/>
      <w:bookmarkStart w:id="1933" w:name="_Toc106180733"/>
      <w:bookmarkStart w:id="1934" w:name="_Toc114150770"/>
      <w:bookmarkStart w:id="1935" w:name="_Toc124151173"/>
      <w:bookmarkStart w:id="1936" w:name="_Toc124151693"/>
      <w:bookmarkStart w:id="1937" w:name="_Toc124152213"/>
      <w:r w:rsidRPr="00BE5108">
        <w:rPr>
          <w:rFonts w:eastAsiaTheme="minorEastAsia"/>
        </w:rPr>
        <w:t>6.5.3</w:t>
      </w:r>
      <w:r w:rsidRPr="00BE5108">
        <w:rPr>
          <w:rFonts w:eastAsiaTheme="minorEastAsia"/>
        </w:rPr>
        <w:tab/>
        <w:t>Modulation quality</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2D398AA6" w14:textId="77777777" w:rsidR="00AD1976" w:rsidRPr="00BE5108" w:rsidRDefault="00AD1976" w:rsidP="00EF3135">
      <w:pPr>
        <w:pStyle w:val="Heading4"/>
        <w:rPr>
          <w:rFonts w:eastAsiaTheme="minorEastAsia"/>
          <w:lang w:eastAsia="ja-JP"/>
        </w:rPr>
      </w:pPr>
      <w:bookmarkStart w:id="1938" w:name="_Toc73962867"/>
      <w:bookmarkStart w:id="1939" w:name="_Toc75260044"/>
      <w:bookmarkStart w:id="1940" w:name="_Toc75275585"/>
      <w:bookmarkStart w:id="1941" w:name="_Toc75276096"/>
      <w:bookmarkStart w:id="1942" w:name="_Toc76541595"/>
      <w:bookmarkStart w:id="1943" w:name="_Toc82437364"/>
      <w:bookmarkStart w:id="1944" w:name="_Toc89944730"/>
      <w:bookmarkStart w:id="1945" w:name="_Toc98753748"/>
      <w:bookmarkStart w:id="1946" w:name="_Toc106180734"/>
      <w:bookmarkStart w:id="1947" w:name="_Toc114150771"/>
      <w:bookmarkStart w:id="1948" w:name="_Toc124151174"/>
      <w:bookmarkStart w:id="1949" w:name="_Toc124151694"/>
      <w:bookmarkStart w:id="1950" w:name="_Toc124152214"/>
      <w:r w:rsidRPr="00BE5108">
        <w:rPr>
          <w:rFonts w:eastAsiaTheme="minorEastAsia"/>
        </w:rPr>
        <w:t>6.5.3.1</w:t>
      </w:r>
      <w:r w:rsidRPr="00BE5108">
        <w:rPr>
          <w:rFonts w:eastAsiaTheme="minorEastAsia"/>
        </w:rPr>
        <w:tab/>
        <w:t>Definition and applicability</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951" w:name="_Toc73962868"/>
      <w:bookmarkStart w:id="1952" w:name="_Toc75260045"/>
      <w:bookmarkStart w:id="1953" w:name="_Toc75275586"/>
      <w:bookmarkStart w:id="1954" w:name="_Toc75276097"/>
      <w:bookmarkStart w:id="1955" w:name="_Toc76541596"/>
      <w:bookmarkStart w:id="1956" w:name="_Toc82437365"/>
      <w:bookmarkStart w:id="1957" w:name="_Toc89944731"/>
      <w:bookmarkStart w:id="1958" w:name="_Toc98753749"/>
      <w:bookmarkStart w:id="1959" w:name="_Toc106180735"/>
      <w:bookmarkStart w:id="1960" w:name="_Toc114150772"/>
      <w:bookmarkStart w:id="1961" w:name="_Toc124151175"/>
      <w:bookmarkStart w:id="1962" w:name="_Toc124151695"/>
      <w:bookmarkStart w:id="1963" w:name="_Toc124152215"/>
      <w:r w:rsidRPr="00BE5108">
        <w:rPr>
          <w:rFonts w:eastAsiaTheme="minorEastAsia"/>
        </w:rPr>
        <w:t>6.5.3.2</w:t>
      </w:r>
      <w:r w:rsidRPr="00BE5108">
        <w:rPr>
          <w:rFonts w:eastAsiaTheme="minorEastAsia"/>
        </w:rPr>
        <w:tab/>
        <w:t>Minimum Requirement</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964" w:name="_Toc73962869"/>
      <w:bookmarkStart w:id="1965" w:name="_Toc75260046"/>
      <w:bookmarkStart w:id="1966" w:name="_Toc75275587"/>
      <w:bookmarkStart w:id="1967" w:name="_Toc75276098"/>
      <w:bookmarkStart w:id="1968" w:name="_Toc76541597"/>
      <w:bookmarkStart w:id="1969" w:name="_Toc82437366"/>
      <w:bookmarkStart w:id="1970" w:name="_Toc89944732"/>
      <w:bookmarkStart w:id="1971" w:name="_Toc98753750"/>
      <w:bookmarkStart w:id="1972" w:name="_Toc106180736"/>
      <w:bookmarkStart w:id="1973" w:name="_Toc114150773"/>
      <w:bookmarkStart w:id="1974" w:name="_Toc124151176"/>
      <w:bookmarkStart w:id="1975" w:name="_Toc124151696"/>
      <w:bookmarkStart w:id="1976" w:name="_Toc124152216"/>
      <w:r w:rsidRPr="00BE5108">
        <w:rPr>
          <w:rFonts w:eastAsiaTheme="minorEastAsia"/>
        </w:rPr>
        <w:t>6.5.3.3</w:t>
      </w:r>
      <w:r w:rsidRPr="00BE5108">
        <w:rPr>
          <w:rFonts w:eastAsiaTheme="minorEastAsia"/>
        </w:rPr>
        <w:tab/>
        <w:t>Test purpose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977" w:name="_Toc73962870"/>
      <w:bookmarkStart w:id="1978" w:name="_Toc75260047"/>
      <w:bookmarkStart w:id="1979" w:name="_Toc75275588"/>
      <w:bookmarkStart w:id="1980" w:name="_Toc75276099"/>
      <w:bookmarkStart w:id="1981" w:name="_Toc76541598"/>
      <w:bookmarkStart w:id="1982" w:name="_Toc82437367"/>
      <w:bookmarkStart w:id="1983" w:name="_Toc89944733"/>
      <w:bookmarkStart w:id="1984" w:name="_Toc98753751"/>
      <w:bookmarkStart w:id="1985" w:name="_Toc106180737"/>
      <w:bookmarkStart w:id="1986" w:name="_Toc114150774"/>
      <w:bookmarkStart w:id="1987" w:name="_Toc124151177"/>
      <w:bookmarkStart w:id="1988" w:name="_Toc124151697"/>
      <w:bookmarkStart w:id="1989" w:name="_Toc124152217"/>
      <w:r w:rsidRPr="00BE5108">
        <w:rPr>
          <w:rFonts w:eastAsiaTheme="minorEastAsia"/>
        </w:rPr>
        <w:lastRenderedPageBreak/>
        <w:t>6.5.3.4</w:t>
      </w:r>
      <w:r w:rsidRPr="00BE5108">
        <w:rPr>
          <w:rFonts w:eastAsiaTheme="minorEastAsia"/>
        </w:rPr>
        <w:tab/>
        <w:t>Method of test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68903429" w14:textId="77777777" w:rsidR="00AD1976" w:rsidRPr="00BE5108" w:rsidRDefault="00AD1976" w:rsidP="00EF3135">
      <w:pPr>
        <w:pStyle w:val="Heading5"/>
        <w:rPr>
          <w:rFonts w:eastAsiaTheme="minorEastAsia"/>
        </w:rPr>
      </w:pPr>
      <w:bookmarkStart w:id="1990" w:name="_Toc73962871"/>
      <w:bookmarkStart w:id="1991" w:name="_Toc75260048"/>
      <w:bookmarkStart w:id="1992" w:name="_Toc75275589"/>
      <w:bookmarkStart w:id="1993" w:name="_Toc75276100"/>
      <w:bookmarkStart w:id="1994" w:name="_Toc76541599"/>
      <w:bookmarkStart w:id="1995" w:name="_Toc82437368"/>
      <w:bookmarkStart w:id="1996" w:name="_Toc89944734"/>
      <w:bookmarkStart w:id="1997" w:name="_Toc98753752"/>
      <w:bookmarkStart w:id="1998" w:name="_Toc106180738"/>
      <w:bookmarkStart w:id="1999" w:name="_Toc114150775"/>
      <w:bookmarkStart w:id="2000" w:name="_Toc124151178"/>
      <w:bookmarkStart w:id="2001" w:name="_Toc124151698"/>
      <w:bookmarkStart w:id="2002" w:name="_Toc124152218"/>
      <w:r w:rsidRPr="00BE5108">
        <w:rPr>
          <w:rFonts w:eastAsiaTheme="minorEastAsia"/>
        </w:rPr>
        <w:t>6.5.3.4.1</w:t>
      </w:r>
      <w:r w:rsidRPr="00BE5108">
        <w:rPr>
          <w:rFonts w:eastAsiaTheme="minorEastAsia"/>
        </w:rPr>
        <w:tab/>
        <w:t>Initial conditions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003" w:name="_Toc73962872"/>
      <w:bookmarkStart w:id="2004" w:name="_Toc75260049"/>
      <w:bookmarkStart w:id="2005" w:name="_Toc75275590"/>
      <w:bookmarkStart w:id="2006" w:name="_Toc75276101"/>
      <w:bookmarkStart w:id="2007" w:name="_Toc76541600"/>
      <w:bookmarkStart w:id="2008" w:name="_Toc82437369"/>
      <w:bookmarkStart w:id="2009" w:name="_Toc89944735"/>
      <w:bookmarkStart w:id="2010" w:name="_Toc98753753"/>
      <w:bookmarkStart w:id="2011" w:name="_Toc106180739"/>
      <w:bookmarkStart w:id="2012" w:name="_Toc114150776"/>
      <w:bookmarkStart w:id="2013" w:name="_Toc124151179"/>
      <w:bookmarkStart w:id="2014" w:name="_Toc124151699"/>
      <w:bookmarkStart w:id="2015" w:name="_Toc124152219"/>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016" w:name="_Toc73962873"/>
      <w:bookmarkStart w:id="2017" w:name="_Toc75260050"/>
      <w:bookmarkStart w:id="2018" w:name="_Toc75275591"/>
      <w:bookmarkStart w:id="2019" w:name="_Toc75276102"/>
      <w:bookmarkStart w:id="2020" w:name="_Toc76541601"/>
      <w:bookmarkStart w:id="2021" w:name="_Toc82437370"/>
      <w:bookmarkStart w:id="2022" w:name="_Toc89944736"/>
      <w:bookmarkStart w:id="2023" w:name="_Toc98753754"/>
      <w:bookmarkStart w:id="2024" w:name="_Toc106180740"/>
      <w:bookmarkStart w:id="2025" w:name="_Toc114150777"/>
      <w:bookmarkStart w:id="2026" w:name="_Toc124151180"/>
      <w:bookmarkStart w:id="2027" w:name="_Toc124151700"/>
      <w:bookmarkStart w:id="2028" w:name="_Toc124152220"/>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029" w:name="_Toc73962874"/>
      <w:bookmarkStart w:id="2030" w:name="_Toc75260051"/>
      <w:bookmarkStart w:id="2031" w:name="_Toc75275592"/>
      <w:bookmarkStart w:id="2032" w:name="_Toc75276103"/>
      <w:bookmarkStart w:id="2033" w:name="_Toc76541602"/>
      <w:bookmarkStart w:id="2034" w:name="_Toc82437371"/>
      <w:bookmarkStart w:id="2035" w:name="_Toc89944737"/>
      <w:bookmarkStart w:id="2036" w:name="_Toc98753755"/>
      <w:bookmarkStart w:id="2037" w:name="_Toc106180741"/>
      <w:bookmarkStart w:id="2038" w:name="_Toc114150778"/>
      <w:bookmarkStart w:id="2039" w:name="_Toc124151181"/>
      <w:bookmarkStart w:id="2040" w:name="_Toc124151701"/>
      <w:bookmarkStart w:id="2041" w:name="_Toc124152221"/>
      <w:r w:rsidRPr="00BE5108">
        <w:rPr>
          <w:rFonts w:eastAsiaTheme="minorEastAsia"/>
        </w:rPr>
        <w:t>6.5.3.5</w:t>
      </w:r>
      <w:r w:rsidRPr="00BE5108">
        <w:rPr>
          <w:rFonts w:eastAsiaTheme="minorEastAsia"/>
        </w:rPr>
        <w:tab/>
        <w:t>Test requirements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lastRenderedPageBreak/>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042" w:name="_Toc73962875"/>
      <w:bookmarkStart w:id="2043" w:name="_Toc75260052"/>
      <w:bookmarkStart w:id="2044" w:name="_Toc75275593"/>
      <w:bookmarkStart w:id="2045" w:name="_Toc75276104"/>
      <w:bookmarkStart w:id="2046" w:name="_Toc76541603"/>
      <w:bookmarkStart w:id="2047" w:name="_Toc82437372"/>
      <w:bookmarkStart w:id="2048" w:name="_Toc89944738"/>
      <w:bookmarkStart w:id="2049" w:name="_Toc98753756"/>
      <w:bookmarkStart w:id="2050" w:name="_Toc106180742"/>
      <w:bookmarkStart w:id="2051" w:name="_Toc114150779"/>
      <w:bookmarkStart w:id="2052" w:name="_Toc124151182"/>
      <w:bookmarkStart w:id="2053" w:name="_Toc124151702"/>
      <w:bookmarkStart w:id="2054" w:name="_Toc124152222"/>
      <w:r w:rsidRPr="00BE5108">
        <w:rPr>
          <w:rFonts w:eastAsiaTheme="minorEastAsia"/>
        </w:rPr>
        <w:t>6.5.4</w:t>
      </w:r>
      <w:r w:rsidRPr="00BE5108">
        <w:rPr>
          <w:rFonts w:eastAsiaTheme="minorEastAsia"/>
        </w:rPr>
        <w:tab/>
        <w:t>Time alignment error</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62A477E0" w14:textId="77777777" w:rsidR="00AD1976" w:rsidRPr="00BE5108" w:rsidRDefault="00AD1976" w:rsidP="00EF3135">
      <w:pPr>
        <w:pStyle w:val="Heading4"/>
        <w:rPr>
          <w:rFonts w:eastAsiaTheme="minorEastAsia"/>
        </w:rPr>
      </w:pPr>
      <w:bookmarkStart w:id="2055" w:name="_Toc73962876"/>
      <w:bookmarkStart w:id="2056" w:name="_Toc75260053"/>
      <w:bookmarkStart w:id="2057" w:name="_Toc75275594"/>
      <w:bookmarkStart w:id="2058" w:name="_Toc75276105"/>
      <w:bookmarkStart w:id="2059" w:name="_Toc76541604"/>
      <w:bookmarkStart w:id="2060" w:name="_Toc82437373"/>
      <w:bookmarkStart w:id="2061" w:name="_Toc89944739"/>
      <w:bookmarkStart w:id="2062" w:name="_Toc98753757"/>
      <w:bookmarkStart w:id="2063" w:name="_Toc106180743"/>
      <w:bookmarkStart w:id="2064" w:name="_Toc114150780"/>
      <w:bookmarkStart w:id="2065" w:name="_Toc124151183"/>
      <w:bookmarkStart w:id="2066" w:name="_Toc124151703"/>
      <w:bookmarkStart w:id="2067" w:name="_Toc124152223"/>
      <w:r w:rsidRPr="00BE5108">
        <w:rPr>
          <w:rFonts w:eastAsiaTheme="minorEastAsia"/>
        </w:rPr>
        <w:t>6.5.4.1</w:t>
      </w:r>
      <w:r w:rsidRPr="00BE5108">
        <w:rPr>
          <w:rFonts w:eastAsiaTheme="minorEastAsia"/>
        </w:rPr>
        <w:tab/>
        <w:t>Definition and applicability</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lastRenderedPageBreak/>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068" w:name="_Toc73962877"/>
      <w:bookmarkStart w:id="2069" w:name="_Toc75260054"/>
      <w:bookmarkStart w:id="2070" w:name="_Toc75275595"/>
      <w:bookmarkStart w:id="2071" w:name="_Toc75276106"/>
      <w:bookmarkStart w:id="2072" w:name="_Toc76541605"/>
      <w:bookmarkStart w:id="2073" w:name="_Toc82437374"/>
      <w:bookmarkStart w:id="2074" w:name="_Toc89944740"/>
      <w:bookmarkStart w:id="2075" w:name="_Toc98753758"/>
      <w:bookmarkStart w:id="2076" w:name="_Toc106180744"/>
      <w:bookmarkStart w:id="2077" w:name="_Toc114150781"/>
      <w:bookmarkStart w:id="2078" w:name="_Toc124151184"/>
      <w:bookmarkStart w:id="2079" w:name="_Toc124151704"/>
      <w:bookmarkStart w:id="2080" w:name="_Toc124152224"/>
      <w:r w:rsidRPr="00BE5108">
        <w:rPr>
          <w:rFonts w:eastAsiaTheme="minorEastAsia"/>
        </w:rPr>
        <w:t>6.5.4.2</w:t>
      </w:r>
      <w:r w:rsidRPr="00BE5108">
        <w:rPr>
          <w:rFonts w:eastAsiaTheme="minorEastAsia"/>
        </w:rPr>
        <w:tab/>
        <w:t>Minimum requirement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081" w:name="_Toc73962878"/>
      <w:bookmarkStart w:id="2082" w:name="_Toc75260055"/>
      <w:bookmarkStart w:id="2083" w:name="_Toc75275596"/>
      <w:bookmarkStart w:id="2084" w:name="_Toc75276107"/>
      <w:bookmarkStart w:id="2085" w:name="_Toc76541606"/>
      <w:bookmarkStart w:id="2086" w:name="_Toc82437375"/>
      <w:bookmarkStart w:id="2087" w:name="_Toc89944741"/>
      <w:bookmarkStart w:id="2088" w:name="_Toc98753759"/>
      <w:bookmarkStart w:id="2089" w:name="_Toc106180745"/>
      <w:bookmarkStart w:id="2090" w:name="_Toc114150782"/>
      <w:bookmarkStart w:id="2091" w:name="_Toc124151185"/>
      <w:bookmarkStart w:id="2092" w:name="_Toc124151705"/>
      <w:bookmarkStart w:id="2093" w:name="_Toc124152225"/>
      <w:r w:rsidRPr="00BE5108">
        <w:rPr>
          <w:rFonts w:eastAsiaTheme="minorEastAsia"/>
        </w:rPr>
        <w:t>6.5.4.3</w:t>
      </w:r>
      <w:r w:rsidRPr="00BE5108">
        <w:rPr>
          <w:rFonts w:eastAsiaTheme="minorEastAsia"/>
        </w:rPr>
        <w:tab/>
        <w:t>Test purpose</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094" w:name="_Toc73962879"/>
      <w:bookmarkStart w:id="2095" w:name="_Toc75260056"/>
      <w:bookmarkStart w:id="2096" w:name="_Toc75275597"/>
      <w:bookmarkStart w:id="2097" w:name="_Toc75276108"/>
      <w:bookmarkStart w:id="2098" w:name="_Toc76541607"/>
      <w:bookmarkStart w:id="2099" w:name="_Toc82437376"/>
      <w:bookmarkStart w:id="2100" w:name="_Toc89944742"/>
      <w:bookmarkStart w:id="2101" w:name="_Toc98753760"/>
      <w:bookmarkStart w:id="2102" w:name="_Toc106180746"/>
      <w:bookmarkStart w:id="2103" w:name="_Toc114150783"/>
      <w:bookmarkStart w:id="2104" w:name="_Toc124151186"/>
      <w:bookmarkStart w:id="2105" w:name="_Toc124151706"/>
      <w:bookmarkStart w:id="2106" w:name="_Toc124152226"/>
      <w:r w:rsidRPr="00BE5108">
        <w:rPr>
          <w:rFonts w:eastAsiaTheme="minorEastAsia"/>
        </w:rPr>
        <w:t>6.5.4.4</w:t>
      </w:r>
      <w:r w:rsidRPr="00BE5108">
        <w:rPr>
          <w:rFonts w:eastAsiaTheme="minorEastAsia"/>
        </w:rPr>
        <w:tab/>
        <w:t>Method of test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7CB8E09C" w14:textId="77777777" w:rsidR="00AD1976" w:rsidRPr="00BE5108" w:rsidRDefault="00AD1976" w:rsidP="00EF3135">
      <w:pPr>
        <w:pStyle w:val="Heading5"/>
        <w:rPr>
          <w:rFonts w:eastAsiaTheme="minorEastAsia"/>
        </w:rPr>
      </w:pPr>
      <w:bookmarkStart w:id="2107" w:name="_Toc73962880"/>
      <w:bookmarkStart w:id="2108" w:name="_Toc75260057"/>
      <w:bookmarkStart w:id="2109" w:name="_Toc75275598"/>
      <w:bookmarkStart w:id="2110" w:name="_Toc75276109"/>
      <w:bookmarkStart w:id="2111" w:name="_Toc76541608"/>
      <w:bookmarkStart w:id="2112" w:name="_Toc82437377"/>
      <w:bookmarkStart w:id="2113" w:name="_Toc89944743"/>
      <w:bookmarkStart w:id="2114" w:name="_Toc98753761"/>
      <w:bookmarkStart w:id="2115" w:name="_Toc106180747"/>
      <w:bookmarkStart w:id="2116" w:name="_Toc114150784"/>
      <w:bookmarkStart w:id="2117" w:name="_Toc124151187"/>
      <w:bookmarkStart w:id="2118" w:name="_Toc124151707"/>
      <w:bookmarkStart w:id="2119" w:name="_Toc124152227"/>
      <w:r w:rsidRPr="00BE5108">
        <w:rPr>
          <w:rFonts w:eastAsiaTheme="minorEastAsia"/>
        </w:rPr>
        <w:t>6.5.4.4.1</w:t>
      </w:r>
      <w:r w:rsidRPr="00BE5108">
        <w:rPr>
          <w:rFonts w:eastAsiaTheme="minorEastAsia"/>
        </w:rPr>
        <w:tab/>
        <w:t>Initial conditions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120" w:name="_Toc73962881"/>
      <w:bookmarkStart w:id="2121" w:name="_Toc75260058"/>
      <w:bookmarkStart w:id="2122" w:name="_Toc75275599"/>
      <w:bookmarkStart w:id="2123" w:name="_Toc75276110"/>
      <w:bookmarkStart w:id="2124" w:name="_Toc76541609"/>
      <w:bookmarkStart w:id="2125" w:name="_Toc82437378"/>
      <w:bookmarkStart w:id="2126" w:name="_Toc89944744"/>
      <w:bookmarkStart w:id="2127" w:name="_Toc98753762"/>
      <w:bookmarkStart w:id="2128" w:name="_Toc106180748"/>
      <w:bookmarkStart w:id="2129" w:name="_Toc114150785"/>
      <w:bookmarkStart w:id="2130" w:name="_Toc124151188"/>
      <w:bookmarkStart w:id="2131" w:name="_Toc124151708"/>
      <w:bookmarkStart w:id="2132" w:name="_Toc124152228"/>
      <w:r w:rsidRPr="00BE5108">
        <w:rPr>
          <w:rFonts w:eastAsiaTheme="minorEastAsia"/>
        </w:rPr>
        <w:t>6.5.4.4.2</w:t>
      </w:r>
      <w:r w:rsidRPr="00BE5108">
        <w:rPr>
          <w:rFonts w:eastAsiaTheme="minorEastAsia"/>
        </w:rPr>
        <w:tab/>
        <w:t>Procedure</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lastRenderedPageBreak/>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133" w:name="_Toc73962882"/>
      <w:bookmarkStart w:id="2134" w:name="_Toc75260059"/>
      <w:bookmarkStart w:id="2135" w:name="_Toc75275600"/>
      <w:bookmarkStart w:id="2136" w:name="_Toc75276111"/>
      <w:bookmarkStart w:id="2137" w:name="_Toc76541610"/>
      <w:bookmarkStart w:id="2138" w:name="_Toc82437379"/>
      <w:bookmarkStart w:id="2139" w:name="_Toc89944745"/>
      <w:bookmarkStart w:id="2140" w:name="_Toc98753763"/>
      <w:bookmarkStart w:id="2141" w:name="_Toc106180749"/>
      <w:bookmarkStart w:id="2142" w:name="_Toc114150786"/>
      <w:bookmarkStart w:id="2143" w:name="_Toc124151189"/>
      <w:bookmarkStart w:id="2144" w:name="_Toc124151709"/>
      <w:bookmarkStart w:id="2145" w:name="_Toc124152229"/>
      <w:r w:rsidRPr="00BE5108">
        <w:rPr>
          <w:rFonts w:eastAsiaTheme="minorEastAsia"/>
        </w:rPr>
        <w:t>6.5.4.5</w:t>
      </w:r>
      <w:r w:rsidRPr="00BE5108">
        <w:rPr>
          <w:rFonts w:eastAsiaTheme="minorEastAsia"/>
        </w:rPr>
        <w:tab/>
        <w:t>Test requirement</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2146" w:name="_Toc114150787"/>
      <w:bookmarkStart w:id="2147" w:name="_Toc124151190"/>
      <w:bookmarkStart w:id="2148" w:name="_Toc124151710"/>
      <w:bookmarkStart w:id="2149" w:name="_Toc124152230"/>
      <w:r w:rsidRPr="004D4AB4">
        <w:t>6.5.5</w:t>
      </w:r>
      <w:r w:rsidRPr="004D4AB4">
        <w:tab/>
        <w:t>Timing error between IAB-DU and IAB-MT</w:t>
      </w:r>
      <w:bookmarkEnd w:id="2146"/>
      <w:bookmarkEnd w:id="2147"/>
      <w:bookmarkEnd w:id="2148"/>
      <w:bookmarkEnd w:id="2149"/>
    </w:p>
    <w:p w14:paraId="56E3CF9C" w14:textId="77777777" w:rsidR="001F72CA" w:rsidRPr="00994A55" w:rsidRDefault="001F72CA" w:rsidP="001F72CA">
      <w:pPr>
        <w:pStyle w:val="Heading4"/>
        <w:rPr>
          <w:rFonts w:eastAsia="DengXian"/>
        </w:rPr>
      </w:pPr>
      <w:bookmarkStart w:id="2150" w:name="_Toc114150788"/>
      <w:bookmarkStart w:id="2151" w:name="_Toc124151191"/>
      <w:bookmarkStart w:id="2152" w:name="_Toc124151711"/>
      <w:bookmarkStart w:id="2153" w:name="_Toc124152231"/>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2150"/>
      <w:bookmarkEnd w:id="2151"/>
      <w:bookmarkEnd w:id="2152"/>
      <w:bookmarkEnd w:id="2153"/>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2154" w:name="_Toc114150789"/>
      <w:bookmarkStart w:id="2155" w:name="_Toc124151192"/>
      <w:bookmarkStart w:id="2156" w:name="_Toc124151712"/>
      <w:bookmarkStart w:id="2157" w:name="_Toc124152232"/>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2154"/>
      <w:bookmarkEnd w:id="2155"/>
      <w:bookmarkEnd w:id="2156"/>
      <w:bookmarkEnd w:id="2157"/>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2158" w:name="_Toc114150790"/>
      <w:bookmarkStart w:id="2159" w:name="_Toc124151193"/>
      <w:bookmarkStart w:id="2160" w:name="_Toc124151713"/>
      <w:bookmarkStart w:id="2161" w:name="_Toc124152233"/>
      <w:r w:rsidRPr="00994A55">
        <w:rPr>
          <w:rFonts w:eastAsia="DengXian"/>
        </w:rPr>
        <w:t>6.5.</w:t>
      </w:r>
      <w:r>
        <w:rPr>
          <w:rFonts w:eastAsia="DengXian"/>
        </w:rPr>
        <w:t>5</w:t>
      </w:r>
      <w:r w:rsidRPr="00994A55">
        <w:rPr>
          <w:rFonts w:eastAsia="DengXian"/>
        </w:rPr>
        <w:t>.3</w:t>
      </w:r>
      <w:r w:rsidRPr="00994A55">
        <w:rPr>
          <w:rFonts w:eastAsia="DengXian"/>
        </w:rPr>
        <w:tab/>
        <w:t>Test purpose</w:t>
      </w:r>
      <w:bookmarkEnd w:id="2158"/>
      <w:bookmarkEnd w:id="2159"/>
      <w:bookmarkEnd w:id="2160"/>
      <w:bookmarkEnd w:id="2161"/>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2162" w:name="_Toc114150791"/>
      <w:bookmarkStart w:id="2163" w:name="_Toc124151194"/>
      <w:bookmarkStart w:id="2164" w:name="_Toc124151714"/>
      <w:bookmarkStart w:id="2165" w:name="_Toc124152234"/>
      <w:r w:rsidRPr="00994A55">
        <w:rPr>
          <w:rFonts w:eastAsia="DengXian"/>
        </w:rPr>
        <w:t>6.5.</w:t>
      </w:r>
      <w:r>
        <w:rPr>
          <w:rFonts w:eastAsia="DengXian"/>
        </w:rPr>
        <w:t>5</w:t>
      </w:r>
      <w:r w:rsidRPr="00994A55">
        <w:rPr>
          <w:rFonts w:eastAsia="DengXian"/>
        </w:rPr>
        <w:t>.4</w:t>
      </w:r>
      <w:r w:rsidRPr="00994A55">
        <w:rPr>
          <w:rFonts w:eastAsia="DengXian"/>
        </w:rPr>
        <w:tab/>
        <w:t>Method of test</w:t>
      </w:r>
      <w:bookmarkEnd w:id="2162"/>
      <w:bookmarkEnd w:id="2163"/>
      <w:bookmarkEnd w:id="2164"/>
      <w:bookmarkEnd w:id="2165"/>
    </w:p>
    <w:p w14:paraId="754D576E" w14:textId="77777777" w:rsidR="001F72CA" w:rsidRPr="00994A55" w:rsidRDefault="001F72CA" w:rsidP="001F72CA">
      <w:pPr>
        <w:pStyle w:val="Heading5"/>
        <w:rPr>
          <w:rFonts w:eastAsia="DengXian"/>
        </w:rPr>
      </w:pPr>
      <w:bookmarkStart w:id="2166" w:name="_Toc114150792"/>
      <w:bookmarkStart w:id="2167" w:name="_Toc124151195"/>
      <w:bookmarkStart w:id="2168" w:name="_Toc124151715"/>
      <w:bookmarkStart w:id="2169" w:name="_Toc124152235"/>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2166"/>
      <w:bookmarkEnd w:id="2167"/>
      <w:bookmarkEnd w:id="2168"/>
      <w:bookmarkEnd w:id="2169"/>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2170" w:name="_Toc114150793"/>
      <w:bookmarkStart w:id="2171" w:name="_Toc124151196"/>
      <w:bookmarkStart w:id="2172" w:name="_Toc124151716"/>
      <w:bookmarkStart w:id="2173" w:name="_Toc124152236"/>
      <w:r w:rsidRPr="00994A55">
        <w:rPr>
          <w:rFonts w:eastAsia="DengXian"/>
        </w:rPr>
        <w:t>6.5.</w:t>
      </w:r>
      <w:r>
        <w:rPr>
          <w:rFonts w:eastAsia="DengXian"/>
        </w:rPr>
        <w:t>5</w:t>
      </w:r>
      <w:r w:rsidRPr="00994A55">
        <w:rPr>
          <w:rFonts w:eastAsia="DengXian"/>
        </w:rPr>
        <w:t>.4.2</w:t>
      </w:r>
      <w:r w:rsidRPr="00994A55">
        <w:rPr>
          <w:rFonts w:eastAsia="DengXian"/>
        </w:rPr>
        <w:tab/>
        <w:t>Procedure</w:t>
      </w:r>
      <w:bookmarkEnd w:id="2170"/>
      <w:bookmarkEnd w:id="2171"/>
      <w:bookmarkEnd w:id="2172"/>
      <w:bookmarkEnd w:id="2173"/>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lastRenderedPageBreak/>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2174" w:name="_Toc114150794"/>
      <w:bookmarkStart w:id="2175" w:name="_Toc124151197"/>
      <w:bookmarkStart w:id="2176" w:name="_Toc124151717"/>
      <w:bookmarkStart w:id="2177" w:name="_Toc124152237"/>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2174"/>
      <w:bookmarkEnd w:id="2175"/>
      <w:bookmarkEnd w:id="2176"/>
      <w:bookmarkEnd w:id="2177"/>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2178" w:name="_Toc73962883"/>
      <w:bookmarkStart w:id="2179" w:name="_Toc75260060"/>
      <w:bookmarkStart w:id="2180" w:name="_Toc75275601"/>
      <w:bookmarkStart w:id="2181" w:name="_Toc75276112"/>
      <w:bookmarkStart w:id="2182" w:name="_Toc76541611"/>
      <w:bookmarkStart w:id="2183" w:name="_Toc82437380"/>
      <w:bookmarkStart w:id="2184" w:name="_Toc89944746"/>
      <w:bookmarkStart w:id="2185" w:name="_Toc98753764"/>
      <w:bookmarkStart w:id="2186" w:name="_Toc106180750"/>
      <w:bookmarkStart w:id="2187" w:name="_Toc114150795"/>
      <w:bookmarkStart w:id="2188" w:name="_Toc124151198"/>
      <w:bookmarkStart w:id="2189" w:name="_Toc124151718"/>
      <w:bookmarkStart w:id="2190" w:name="_Toc124152238"/>
      <w:r w:rsidRPr="00BE5108">
        <w:rPr>
          <w:rFonts w:eastAsiaTheme="minorEastAsia"/>
        </w:rPr>
        <w:t>6.6</w:t>
      </w:r>
      <w:r w:rsidRPr="00BE5108">
        <w:rPr>
          <w:rFonts w:eastAsiaTheme="minorEastAsia"/>
        </w:rPr>
        <w:tab/>
        <w:t>Unwanted emissions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7C66B71E" w14:textId="77777777" w:rsidR="008D3EE5" w:rsidRPr="00BE5108" w:rsidRDefault="008D3EE5" w:rsidP="008D3EE5">
      <w:pPr>
        <w:pStyle w:val="Heading3"/>
        <w:rPr>
          <w:rFonts w:eastAsiaTheme="minorEastAsia"/>
        </w:rPr>
      </w:pPr>
      <w:bookmarkStart w:id="2191" w:name="_Toc73962884"/>
      <w:bookmarkStart w:id="2192" w:name="_Toc75260061"/>
      <w:bookmarkStart w:id="2193" w:name="_Toc75275602"/>
      <w:bookmarkStart w:id="2194" w:name="_Toc75276113"/>
      <w:bookmarkStart w:id="2195" w:name="_Toc76541612"/>
      <w:bookmarkStart w:id="2196" w:name="_Toc82437381"/>
      <w:bookmarkStart w:id="2197" w:name="_Toc89944747"/>
      <w:bookmarkStart w:id="2198" w:name="_Toc98753765"/>
      <w:bookmarkStart w:id="2199" w:name="_Toc106180751"/>
      <w:bookmarkStart w:id="2200" w:name="_Toc114150796"/>
      <w:bookmarkStart w:id="2201" w:name="_Toc124151199"/>
      <w:bookmarkStart w:id="2202" w:name="_Toc124151719"/>
      <w:bookmarkStart w:id="2203" w:name="_Toc124152239"/>
      <w:r w:rsidRPr="00BE5108">
        <w:rPr>
          <w:rFonts w:eastAsiaTheme="minorEastAsia"/>
        </w:rPr>
        <w:t>6.6.1</w:t>
      </w:r>
      <w:r w:rsidRPr="00BE5108">
        <w:rPr>
          <w:rFonts w:eastAsiaTheme="minorEastAsia"/>
        </w:rPr>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204" w:name="OLE_LINK95"/>
            <w:bookmarkStart w:id="2205"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206" w:name="OLE_LINK66"/>
            <w:bookmarkStart w:id="2207"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208" w:name="OLE_LINK21"/>
            <w:r w:rsidRPr="00BE5108">
              <w:rPr>
                <w:rFonts w:eastAsiaTheme="minorEastAsia"/>
              </w:rPr>
              <w:t>&lt;</w:t>
            </w:r>
            <w:r w:rsidR="00847BC2" w:rsidRPr="00BE5108">
              <w:rPr>
                <w:rFonts w:eastAsiaTheme="minorEastAsia"/>
              </w:rPr>
              <w:t xml:space="preserve"> </w:t>
            </w:r>
            <w:bookmarkEnd w:id="2208"/>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206"/>
            <w:bookmarkEnd w:id="2207"/>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209" w:name="OLE_LINK64"/>
            <w:bookmarkStart w:id="2210" w:name="OLE_LINK65"/>
            <w:r w:rsidRPr="00BE5108">
              <w:rPr>
                <w:rFonts w:eastAsiaTheme="minorEastAsia"/>
              </w:rPr>
              <w:t>10</w:t>
            </w:r>
            <w:r w:rsidR="00847BC2" w:rsidRPr="00BE5108">
              <w:rPr>
                <w:rFonts w:eastAsiaTheme="minorEastAsia"/>
              </w:rPr>
              <w:t xml:space="preserve"> </w:t>
            </w:r>
            <w:bookmarkEnd w:id="2209"/>
            <w:bookmarkEnd w:id="2210"/>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204"/>
      <w:bookmarkEnd w:id="2205"/>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lastRenderedPageBreak/>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211" w:name="_Toc73962885"/>
      <w:bookmarkStart w:id="2212" w:name="_Toc75260062"/>
      <w:bookmarkStart w:id="2213" w:name="_Toc75275603"/>
      <w:bookmarkStart w:id="2214" w:name="_Toc75276114"/>
      <w:bookmarkStart w:id="2215" w:name="_Toc76541613"/>
      <w:bookmarkStart w:id="2216" w:name="_Toc82437382"/>
      <w:bookmarkStart w:id="2217" w:name="_Toc89944748"/>
      <w:bookmarkStart w:id="2218" w:name="_Toc98753766"/>
      <w:bookmarkStart w:id="2219" w:name="_Toc106180752"/>
      <w:bookmarkStart w:id="2220" w:name="_Toc114150797"/>
      <w:bookmarkStart w:id="2221" w:name="_Toc124151200"/>
      <w:bookmarkStart w:id="2222" w:name="_Toc124151720"/>
      <w:bookmarkStart w:id="2223" w:name="_Toc124152240"/>
      <w:r w:rsidRPr="00BE5108">
        <w:rPr>
          <w:rFonts w:eastAsiaTheme="minorEastAsia"/>
        </w:rPr>
        <w:t>6.6.2</w:t>
      </w:r>
      <w:r w:rsidRPr="00BE5108">
        <w:rPr>
          <w:rFonts w:eastAsiaTheme="minorEastAsia"/>
        </w:rPr>
        <w:tab/>
        <w:t>Occupied bandwidth</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1566C4B9" w14:textId="77777777" w:rsidR="008D3EE5" w:rsidRPr="00BE5108" w:rsidRDefault="008D3EE5" w:rsidP="008D3EE5">
      <w:pPr>
        <w:pStyle w:val="Heading4"/>
        <w:rPr>
          <w:rFonts w:eastAsiaTheme="minorEastAsia"/>
        </w:rPr>
      </w:pPr>
      <w:bookmarkStart w:id="2224" w:name="_Toc73962886"/>
      <w:bookmarkStart w:id="2225" w:name="_Toc75260063"/>
      <w:bookmarkStart w:id="2226" w:name="_Toc75275604"/>
      <w:bookmarkStart w:id="2227" w:name="_Toc75276115"/>
      <w:bookmarkStart w:id="2228" w:name="_Toc76541614"/>
      <w:bookmarkStart w:id="2229" w:name="_Toc82437383"/>
      <w:bookmarkStart w:id="2230" w:name="_Toc89944749"/>
      <w:bookmarkStart w:id="2231" w:name="_Toc98753767"/>
      <w:bookmarkStart w:id="2232" w:name="_Toc106180753"/>
      <w:bookmarkStart w:id="2233" w:name="_Toc114150798"/>
      <w:bookmarkStart w:id="2234" w:name="_Toc124151201"/>
      <w:bookmarkStart w:id="2235" w:name="_Toc124151721"/>
      <w:bookmarkStart w:id="2236" w:name="_Toc124152241"/>
      <w:r w:rsidRPr="00BE5108">
        <w:rPr>
          <w:rFonts w:eastAsiaTheme="minorEastAsia"/>
        </w:rPr>
        <w:t>6.6.2.1</w:t>
      </w:r>
      <w:r w:rsidRPr="00BE5108">
        <w:rPr>
          <w:rFonts w:eastAsiaTheme="minorEastAsia"/>
        </w:rPr>
        <w:tab/>
        <w:t>General</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237" w:name="_Toc73962887"/>
      <w:bookmarkStart w:id="2238" w:name="_Toc75260064"/>
      <w:bookmarkStart w:id="2239" w:name="_Toc75275605"/>
      <w:bookmarkStart w:id="2240" w:name="_Toc75276116"/>
      <w:bookmarkStart w:id="2241" w:name="_Toc76541615"/>
      <w:bookmarkStart w:id="2242" w:name="_Toc82437384"/>
      <w:bookmarkStart w:id="2243" w:name="_Toc89944750"/>
      <w:bookmarkStart w:id="2244" w:name="_Toc98753768"/>
      <w:bookmarkStart w:id="2245" w:name="_Toc106180754"/>
      <w:bookmarkStart w:id="2246" w:name="_Toc114150799"/>
      <w:bookmarkStart w:id="2247" w:name="_Toc124151202"/>
      <w:bookmarkStart w:id="2248" w:name="_Toc124151722"/>
      <w:bookmarkStart w:id="2249" w:name="_Toc124152242"/>
      <w:r w:rsidRPr="00BE5108">
        <w:rPr>
          <w:rFonts w:eastAsia="MS Gothic"/>
          <w:lang w:eastAsia="zh-CN"/>
        </w:rPr>
        <w:t>6.6.2.2</w:t>
      </w:r>
      <w:r w:rsidRPr="00BE5108">
        <w:rPr>
          <w:rFonts w:eastAsia="MS Gothic"/>
          <w:lang w:eastAsia="zh-CN"/>
        </w:rPr>
        <w:tab/>
        <w:t>Minimum Requirements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250" w:name="_Toc73962888"/>
      <w:bookmarkStart w:id="2251" w:name="_Toc75260065"/>
      <w:bookmarkStart w:id="2252" w:name="_Toc75275606"/>
      <w:bookmarkStart w:id="2253" w:name="_Toc75276117"/>
      <w:bookmarkStart w:id="2254" w:name="_Toc76541616"/>
      <w:bookmarkStart w:id="2255" w:name="_Toc82437385"/>
      <w:bookmarkStart w:id="2256" w:name="_Toc89944751"/>
      <w:bookmarkStart w:id="2257" w:name="_Toc98753769"/>
      <w:bookmarkStart w:id="2258" w:name="_Toc106180755"/>
      <w:bookmarkStart w:id="2259" w:name="_Toc114150800"/>
      <w:bookmarkStart w:id="2260" w:name="_Toc124151203"/>
      <w:bookmarkStart w:id="2261" w:name="_Toc124151723"/>
      <w:bookmarkStart w:id="2262" w:name="_Toc124152243"/>
      <w:r w:rsidRPr="00BE5108">
        <w:rPr>
          <w:rFonts w:eastAsiaTheme="minorEastAsia"/>
          <w:lang w:eastAsia="zh-CN"/>
        </w:rPr>
        <w:t>6.6.2.3</w:t>
      </w:r>
      <w:r w:rsidRPr="00BE5108">
        <w:rPr>
          <w:rFonts w:eastAsiaTheme="minorEastAsia"/>
          <w:lang w:eastAsia="zh-CN"/>
        </w:rPr>
        <w:tab/>
        <w:t>Test purpose</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263" w:name="_Toc73962889"/>
      <w:bookmarkStart w:id="2264" w:name="_Toc75260066"/>
      <w:bookmarkStart w:id="2265" w:name="_Toc75275607"/>
      <w:bookmarkStart w:id="2266" w:name="_Toc75276118"/>
      <w:bookmarkStart w:id="2267" w:name="_Toc76541617"/>
      <w:bookmarkStart w:id="2268" w:name="_Toc82437386"/>
      <w:bookmarkStart w:id="2269" w:name="_Toc89944752"/>
      <w:bookmarkStart w:id="2270" w:name="_Toc98753770"/>
      <w:bookmarkStart w:id="2271" w:name="_Toc106180756"/>
      <w:bookmarkStart w:id="2272" w:name="_Toc114150801"/>
      <w:bookmarkStart w:id="2273" w:name="_Toc124151204"/>
      <w:bookmarkStart w:id="2274" w:name="_Toc124151724"/>
      <w:bookmarkStart w:id="2275" w:name="_Toc124152244"/>
      <w:r w:rsidRPr="00BE5108">
        <w:rPr>
          <w:rFonts w:eastAsia="MS Gothic"/>
          <w:lang w:eastAsia="zh-CN"/>
        </w:rPr>
        <w:t>6.6.2.4</w:t>
      </w:r>
      <w:r w:rsidRPr="00BE5108">
        <w:rPr>
          <w:rFonts w:eastAsia="MS Gothic"/>
          <w:lang w:eastAsia="zh-CN"/>
        </w:rPr>
        <w:tab/>
        <w:t>Method of test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6A00FCFA" w14:textId="77777777" w:rsidR="008D3EE5" w:rsidRPr="00BE5108" w:rsidRDefault="008D3EE5" w:rsidP="008D3EE5">
      <w:pPr>
        <w:pStyle w:val="Heading5"/>
        <w:rPr>
          <w:rFonts w:eastAsiaTheme="minorEastAsia"/>
          <w:lang w:eastAsia="zh-CN"/>
        </w:rPr>
      </w:pPr>
      <w:bookmarkStart w:id="2276" w:name="_Toc73962890"/>
      <w:bookmarkStart w:id="2277" w:name="_Toc75260067"/>
      <w:bookmarkStart w:id="2278" w:name="_Toc75275608"/>
      <w:bookmarkStart w:id="2279" w:name="_Toc75276119"/>
      <w:bookmarkStart w:id="2280" w:name="_Toc76541618"/>
      <w:bookmarkStart w:id="2281" w:name="_Toc82437387"/>
      <w:bookmarkStart w:id="2282" w:name="_Toc89944753"/>
      <w:bookmarkStart w:id="2283" w:name="_Toc98753771"/>
      <w:bookmarkStart w:id="2284" w:name="_Toc106180757"/>
      <w:bookmarkStart w:id="2285" w:name="_Toc114150802"/>
      <w:bookmarkStart w:id="2286" w:name="_Toc124151205"/>
      <w:bookmarkStart w:id="2287" w:name="_Toc124151725"/>
      <w:bookmarkStart w:id="2288" w:name="_Toc124152245"/>
      <w:r w:rsidRPr="00BE5108">
        <w:rPr>
          <w:rFonts w:eastAsiaTheme="minorEastAsia"/>
          <w:lang w:eastAsia="zh-CN"/>
        </w:rPr>
        <w:t>6.6.2.4.1</w:t>
      </w:r>
      <w:r w:rsidRPr="00BE5108">
        <w:rPr>
          <w:rFonts w:eastAsiaTheme="minorEastAsia"/>
          <w:lang w:eastAsia="zh-CN"/>
        </w:rPr>
        <w:tab/>
        <w:t>Initial conditions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289" w:name="_Toc73962891"/>
      <w:bookmarkStart w:id="2290" w:name="_Toc75260068"/>
      <w:bookmarkStart w:id="2291" w:name="_Toc75275609"/>
      <w:bookmarkStart w:id="2292" w:name="_Toc75276120"/>
      <w:bookmarkStart w:id="2293"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2294" w:name="_Toc82437388"/>
      <w:bookmarkStart w:id="2295" w:name="_Toc89944754"/>
      <w:bookmarkStart w:id="2296" w:name="_Toc98753772"/>
      <w:bookmarkStart w:id="2297" w:name="_Toc106180758"/>
      <w:bookmarkStart w:id="2298" w:name="_Toc114150803"/>
      <w:bookmarkStart w:id="2299" w:name="_Toc124151206"/>
      <w:bookmarkStart w:id="2300" w:name="_Toc124151726"/>
      <w:bookmarkStart w:id="2301" w:name="_Toc124152246"/>
      <w:r w:rsidRPr="00BE5108">
        <w:rPr>
          <w:rFonts w:eastAsiaTheme="minorEastAsia"/>
          <w:lang w:eastAsia="zh-CN"/>
        </w:rPr>
        <w:lastRenderedPageBreak/>
        <w:t>6.6.2.4.2</w:t>
      </w:r>
      <w:r w:rsidRPr="00BE5108">
        <w:rPr>
          <w:rFonts w:eastAsiaTheme="minorEastAsia"/>
          <w:lang w:eastAsia="zh-CN"/>
        </w:rPr>
        <w:tab/>
        <w:t>Procedure</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011C35" w:rsidP="00DF3C12">
            <w:pPr>
              <w:pStyle w:val="TAC"/>
              <w:rPr>
                <w:rFonts w:eastAsiaTheme="minorEastAsia"/>
              </w:rPr>
            </w:pPr>
            <w:r>
              <w:rPr>
                <w:rFonts w:eastAsiaTheme="minorEastAsia"/>
                <w:lang w:eastAsia="ja-JP"/>
              </w:rPr>
              <w:pict w14:anchorId="7AEF090D">
                <v:shape id="_x0000_i102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302" w:name="_Toc73962892"/>
      <w:bookmarkStart w:id="2303" w:name="_Toc75260069"/>
      <w:bookmarkStart w:id="2304" w:name="_Toc75275610"/>
      <w:bookmarkStart w:id="2305" w:name="_Toc75276121"/>
      <w:bookmarkStart w:id="2306" w:name="_Toc76541620"/>
      <w:bookmarkStart w:id="2307" w:name="_Toc82437389"/>
      <w:bookmarkStart w:id="2308" w:name="_Toc89944755"/>
      <w:bookmarkStart w:id="2309" w:name="_Toc98753773"/>
      <w:bookmarkStart w:id="2310" w:name="_Toc106180759"/>
      <w:bookmarkStart w:id="2311" w:name="_Toc114150804"/>
      <w:bookmarkStart w:id="2312" w:name="_Toc124151207"/>
      <w:bookmarkStart w:id="2313" w:name="_Toc124151727"/>
      <w:bookmarkStart w:id="2314" w:name="_Toc124152247"/>
      <w:r w:rsidRPr="00BE5108">
        <w:rPr>
          <w:rFonts w:eastAsia="MS Gothic"/>
          <w:lang w:eastAsia="zh-CN"/>
        </w:rPr>
        <w:t>6.6.2.5</w:t>
      </w:r>
      <w:r w:rsidRPr="00BE5108">
        <w:rPr>
          <w:rFonts w:eastAsia="MS Gothic"/>
          <w:lang w:eastAsia="zh-CN"/>
        </w:rPr>
        <w:tab/>
        <w:t>Test requirements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315" w:name="_Toc73962893"/>
      <w:bookmarkStart w:id="2316" w:name="_Toc75260070"/>
      <w:bookmarkStart w:id="2317" w:name="_Toc75275611"/>
      <w:bookmarkStart w:id="2318" w:name="_Toc75276122"/>
      <w:bookmarkStart w:id="2319" w:name="_Toc76541621"/>
      <w:bookmarkStart w:id="2320" w:name="_Toc82437390"/>
      <w:bookmarkStart w:id="2321" w:name="_Toc89944756"/>
      <w:bookmarkStart w:id="2322" w:name="_Toc98753774"/>
      <w:bookmarkStart w:id="2323" w:name="_Toc106180760"/>
      <w:bookmarkStart w:id="2324" w:name="_Toc114150805"/>
      <w:bookmarkStart w:id="2325" w:name="_Toc124151208"/>
      <w:bookmarkStart w:id="2326" w:name="_Toc124151728"/>
      <w:bookmarkStart w:id="2327" w:name="_Toc124152248"/>
      <w:r w:rsidRPr="00BE5108">
        <w:rPr>
          <w:rFonts w:eastAsiaTheme="minorEastAsia"/>
        </w:rPr>
        <w:t>6.6.3</w:t>
      </w:r>
      <w:r w:rsidRPr="00BE5108">
        <w:rPr>
          <w:rFonts w:eastAsiaTheme="minorEastAsia"/>
        </w:rPr>
        <w:tab/>
        <w:t>Adjacent Channel Leakage Power Ratio</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5EDBE6E0" w14:textId="77777777" w:rsidR="008D3EE5" w:rsidRPr="00BE5108" w:rsidRDefault="008D3EE5" w:rsidP="008D3EE5">
      <w:pPr>
        <w:pStyle w:val="Heading4"/>
        <w:rPr>
          <w:rFonts w:eastAsiaTheme="minorEastAsia"/>
        </w:rPr>
      </w:pPr>
      <w:bookmarkStart w:id="2328" w:name="_Toc73962894"/>
      <w:bookmarkStart w:id="2329" w:name="_Toc75260071"/>
      <w:bookmarkStart w:id="2330" w:name="_Toc75275612"/>
      <w:bookmarkStart w:id="2331" w:name="_Toc75276123"/>
      <w:bookmarkStart w:id="2332" w:name="_Toc76541622"/>
      <w:bookmarkStart w:id="2333" w:name="_Toc82437391"/>
      <w:bookmarkStart w:id="2334" w:name="_Toc89944757"/>
      <w:bookmarkStart w:id="2335" w:name="_Toc98753775"/>
      <w:bookmarkStart w:id="2336" w:name="_Toc106180761"/>
      <w:bookmarkStart w:id="2337" w:name="_Toc114150806"/>
      <w:bookmarkStart w:id="2338" w:name="_Toc124151209"/>
      <w:bookmarkStart w:id="2339" w:name="_Toc124151729"/>
      <w:bookmarkStart w:id="2340" w:name="_Toc124152249"/>
      <w:r w:rsidRPr="00BE5108">
        <w:rPr>
          <w:rFonts w:eastAsiaTheme="minorEastAsia"/>
        </w:rPr>
        <w:t>6.6.3.1</w:t>
      </w:r>
      <w:r w:rsidRPr="00BE5108">
        <w:rPr>
          <w:rFonts w:eastAsiaTheme="minorEastAsia"/>
        </w:rP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lastRenderedPageBreak/>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341" w:name="_Toc73962895"/>
      <w:bookmarkStart w:id="2342" w:name="_Toc75260072"/>
      <w:bookmarkStart w:id="2343" w:name="_Toc75275613"/>
      <w:bookmarkStart w:id="2344" w:name="_Toc75276124"/>
      <w:bookmarkStart w:id="2345" w:name="_Toc76541623"/>
      <w:bookmarkStart w:id="2346" w:name="_Toc82437392"/>
      <w:bookmarkStart w:id="2347" w:name="_Toc89944758"/>
      <w:bookmarkStart w:id="2348" w:name="_Toc98753776"/>
      <w:bookmarkStart w:id="2349" w:name="_Toc106180762"/>
      <w:bookmarkStart w:id="2350" w:name="_Toc114150807"/>
      <w:bookmarkStart w:id="2351" w:name="_Toc124151210"/>
      <w:bookmarkStart w:id="2352" w:name="_Toc124151730"/>
      <w:bookmarkStart w:id="2353" w:name="_Toc124152250"/>
      <w:r w:rsidRPr="00BE5108">
        <w:rPr>
          <w:rFonts w:eastAsiaTheme="minorEastAsia"/>
        </w:rPr>
        <w:t>6.6.3.2</w:t>
      </w:r>
      <w:r w:rsidRPr="00BE5108">
        <w:rPr>
          <w:rFonts w:eastAsiaTheme="minorEastAsia"/>
        </w:rPr>
        <w:tab/>
        <w:t>Minimum requirement</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354" w:name="_Toc73962896"/>
      <w:bookmarkStart w:id="2355" w:name="_Toc75260073"/>
      <w:bookmarkStart w:id="2356" w:name="_Toc75275614"/>
      <w:bookmarkStart w:id="2357" w:name="_Toc75276125"/>
      <w:bookmarkStart w:id="2358" w:name="_Toc76541624"/>
      <w:bookmarkStart w:id="2359" w:name="_Toc82437393"/>
      <w:bookmarkStart w:id="2360" w:name="_Toc89944759"/>
      <w:bookmarkStart w:id="2361" w:name="_Toc98753777"/>
      <w:bookmarkStart w:id="2362" w:name="_Toc106180763"/>
      <w:bookmarkStart w:id="2363" w:name="_Toc114150808"/>
      <w:bookmarkStart w:id="2364" w:name="_Toc124151211"/>
      <w:bookmarkStart w:id="2365" w:name="_Toc124151731"/>
      <w:bookmarkStart w:id="2366" w:name="_Toc124152251"/>
      <w:r w:rsidRPr="00BE5108">
        <w:rPr>
          <w:rFonts w:eastAsiaTheme="minorEastAsia"/>
        </w:rPr>
        <w:t>6.6.3.3</w:t>
      </w:r>
      <w:r w:rsidRPr="00BE5108">
        <w:rPr>
          <w:rFonts w:eastAsiaTheme="minorEastAsia"/>
        </w:rPr>
        <w:tab/>
        <w:t>Test purpose</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367" w:name="_Toc73962897"/>
      <w:bookmarkStart w:id="2368" w:name="_Toc75260074"/>
      <w:bookmarkStart w:id="2369" w:name="_Toc75275615"/>
      <w:bookmarkStart w:id="2370" w:name="_Toc75276126"/>
      <w:bookmarkStart w:id="2371" w:name="_Toc76541625"/>
      <w:bookmarkStart w:id="2372" w:name="_Toc82437394"/>
      <w:bookmarkStart w:id="2373" w:name="_Toc89944760"/>
      <w:bookmarkStart w:id="2374" w:name="_Toc98753778"/>
      <w:bookmarkStart w:id="2375" w:name="_Toc106180764"/>
      <w:bookmarkStart w:id="2376" w:name="_Toc114150809"/>
      <w:bookmarkStart w:id="2377" w:name="_Toc124151212"/>
      <w:bookmarkStart w:id="2378" w:name="_Toc124151732"/>
      <w:bookmarkStart w:id="2379" w:name="_Toc124152252"/>
      <w:r w:rsidRPr="00BE5108">
        <w:rPr>
          <w:rFonts w:eastAsiaTheme="minorEastAsia"/>
        </w:rPr>
        <w:t>6.6.3.4</w:t>
      </w:r>
      <w:r w:rsidRPr="00BE5108">
        <w:rPr>
          <w:rFonts w:eastAsiaTheme="minorEastAsia"/>
        </w:rPr>
        <w:tab/>
        <w:t>Method of test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536A7EFD" w14:textId="77777777" w:rsidR="008D3EE5" w:rsidRPr="00BE5108" w:rsidRDefault="008D3EE5" w:rsidP="008D3EE5">
      <w:pPr>
        <w:pStyle w:val="Heading5"/>
        <w:rPr>
          <w:rFonts w:eastAsiaTheme="minorEastAsia"/>
        </w:rPr>
      </w:pPr>
      <w:bookmarkStart w:id="2380" w:name="_Toc73962898"/>
      <w:bookmarkStart w:id="2381" w:name="_Toc75260075"/>
      <w:bookmarkStart w:id="2382" w:name="_Toc75275616"/>
      <w:bookmarkStart w:id="2383" w:name="_Toc75276127"/>
      <w:bookmarkStart w:id="2384" w:name="_Toc76541626"/>
      <w:bookmarkStart w:id="2385" w:name="_Toc82437395"/>
      <w:bookmarkStart w:id="2386" w:name="_Toc89944761"/>
      <w:bookmarkStart w:id="2387" w:name="_Toc98753779"/>
      <w:bookmarkStart w:id="2388" w:name="_Toc106180765"/>
      <w:bookmarkStart w:id="2389" w:name="_Toc114150810"/>
      <w:bookmarkStart w:id="2390" w:name="_Toc124151213"/>
      <w:bookmarkStart w:id="2391" w:name="_Toc124151733"/>
      <w:bookmarkStart w:id="2392" w:name="_Toc124152253"/>
      <w:r w:rsidRPr="00BE5108">
        <w:rPr>
          <w:rFonts w:eastAsiaTheme="minorEastAsia"/>
        </w:rPr>
        <w:t>6.6.3.4.1</w:t>
      </w:r>
      <w:r w:rsidRPr="00BE5108">
        <w:rPr>
          <w:rFonts w:eastAsiaTheme="minorEastAsia"/>
        </w:rPr>
        <w:tab/>
        <w:t>Initial conditions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393" w:name="_Toc73962899"/>
      <w:bookmarkStart w:id="2394" w:name="_Toc75260076"/>
      <w:bookmarkStart w:id="2395" w:name="_Toc75275617"/>
      <w:bookmarkStart w:id="2396" w:name="_Toc75276128"/>
      <w:bookmarkStart w:id="2397" w:name="_Toc76541627"/>
      <w:bookmarkStart w:id="2398" w:name="_Toc82437396"/>
      <w:bookmarkStart w:id="2399" w:name="_Toc89944762"/>
      <w:bookmarkStart w:id="2400" w:name="_Toc98753780"/>
      <w:bookmarkStart w:id="2401" w:name="_Toc106180766"/>
      <w:bookmarkStart w:id="2402" w:name="_Toc114150811"/>
      <w:bookmarkStart w:id="2403" w:name="_Toc124151214"/>
      <w:bookmarkStart w:id="2404" w:name="_Toc124151734"/>
      <w:bookmarkStart w:id="2405" w:name="_Toc124152254"/>
      <w:r w:rsidRPr="00BE5108">
        <w:rPr>
          <w:rFonts w:eastAsiaTheme="minorEastAsia"/>
        </w:rPr>
        <w:t>6.6.3.4.2</w:t>
      </w:r>
      <w:r w:rsidRPr="00BE5108">
        <w:rPr>
          <w:rFonts w:eastAsiaTheme="minorEastAsia"/>
        </w:rPr>
        <w:tab/>
        <w:t>Procedure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lastRenderedPageBreak/>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406" w:name="_Toc73962900"/>
      <w:bookmarkStart w:id="2407" w:name="_Toc75260077"/>
      <w:bookmarkStart w:id="2408" w:name="_Toc75275618"/>
      <w:bookmarkStart w:id="2409" w:name="_Toc75276129"/>
      <w:bookmarkStart w:id="2410" w:name="_Toc76541628"/>
      <w:bookmarkStart w:id="2411" w:name="_Toc82437397"/>
      <w:bookmarkStart w:id="2412" w:name="_Toc89944763"/>
      <w:bookmarkStart w:id="2413" w:name="_Toc98753781"/>
      <w:bookmarkStart w:id="2414" w:name="_Toc106180767"/>
      <w:bookmarkStart w:id="2415" w:name="_Toc114150812"/>
      <w:bookmarkStart w:id="2416" w:name="_Toc124151215"/>
      <w:bookmarkStart w:id="2417" w:name="_Toc124151735"/>
      <w:bookmarkStart w:id="2418" w:name="_Toc124152255"/>
      <w:r w:rsidRPr="00BE5108">
        <w:rPr>
          <w:rFonts w:eastAsiaTheme="minorEastAsia"/>
        </w:rPr>
        <w:t>6.6.3.5</w:t>
      </w:r>
      <w:r w:rsidRPr="00BE5108">
        <w:rPr>
          <w:rFonts w:eastAsiaTheme="minorEastAsia"/>
        </w:rPr>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905601C" w14:textId="77777777" w:rsidR="008D3EE5" w:rsidRPr="00BE5108" w:rsidRDefault="008D3EE5" w:rsidP="008D3EE5">
      <w:pPr>
        <w:pStyle w:val="Heading5"/>
        <w:rPr>
          <w:rFonts w:eastAsiaTheme="minorEastAsia"/>
        </w:rPr>
      </w:pPr>
      <w:bookmarkStart w:id="2419" w:name="_Toc73962901"/>
      <w:bookmarkStart w:id="2420" w:name="_Toc75260078"/>
      <w:bookmarkStart w:id="2421" w:name="_Toc75275619"/>
      <w:bookmarkStart w:id="2422" w:name="_Toc75276130"/>
      <w:bookmarkStart w:id="2423" w:name="_Toc76541629"/>
      <w:bookmarkStart w:id="2424" w:name="_Toc82437398"/>
      <w:bookmarkStart w:id="2425" w:name="_Toc89944764"/>
      <w:bookmarkStart w:id="2426" w:name="_Toc98753782"/>
      <w:bookmarkStart w:id="2427" w:name="_Toc106180768"/>
      <w:bookmarkStart w:id="2428" w:name="_Toc114150813"/>
      <w:bookmarkStart w:id="2429" w:name="_Toc124151216"/>
      <w:bookmarkStart w:id="2430" w:name="_Toc124151736"/>
      <w:bookmarkStart w:id="2431" w:name="_Toc124152256"/>
      <w:r w:rsidRPr="00BE5108">
        <w:rPr>
          <w:rFonts w:eastAsiaTheme="minorEastAsia"/>
        </w:rPr>
        <w:t>6.6.3.5.1</w:t>
      </w:r>
      <w:r w:rsidRPr="00BE5108">
        <w:rPr>
          <w:rFonts w:eastAsiaTheme="minorEastAsia"/>
        </w:rPr>
        <w:tab/>
        <w:t>General requirements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432" w:name="_Toc73962902"/>
      <w:bookmarkStart w:id="2433" w:name="_Toc75260079"/>
      <w:bookmarkStart w:id="2434" w:name="_Toc75275620"/>
      <w:bookmarkStart w:id="2435" w:name="_Toc75276131"/>
      <w:bookmarkStart w:id="2436" w:name="_Toc76541630"/>
      <w:bookmarkStart w:id="2437" w:name="_Toc82437399"/>
      <w:bookmarkStart w:id="2438" w:name="_Toc89944765"/>
      <w:bookmarkStart w:id="2439" w:name="_Toc98753783"/>
      <w:bookmarkStart w:id="2440" w:name="_Toc106180769"/>
      <w:bookmarkStart w:id="2441" w:name="_Toc114150814"/>
      <w:bookmarkStart w:id="2442" w:name="_Toc124151217"/>
      <w:bookmarkStart w:id="2443" w:name="_Toc124151737"/>
      <w:bookmarkStart w:id="2444" w:name="_Toc124152257"/>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lastRenderedPageBreak/>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445" w:name="_Toc73962903"/>
      <w:bookmarkStart w:id="2446" w:name="_Toc75260080"/>
      <w:bookmarkStart w:id="2447" w:name="_Toc75275621"/>
      <w:bookmarkStart w:id="2448" w:name="_Toc75276132"/>
      <w:bookmarkStart w:id="2449" w:name="_Toc76541631"/>
      <w:bookmarkStart w:id="2450" w:name="_Toc82437400"/>
      <w:bookmarkStart w:id="2451" w:name="_Toc89944766"/>
      <w:bookmarkStart w:id="2452" w:name="_Toc98753784"/>
      <w:bookmarkStart w:id="2453" w:name="_Toc106180770"/>
      <w:bookmarkStart w:id="2454" w:name="_Toc114150815"/>
      <w:bookmarkStart w:id="2455" w:name="_Toc124151218"/>
      <w:bookmarkStart w:id="2456" w:name="_Toc124151738"/>
      <w:bookmarkStart w:id="2457" w:name="_Toc124152258"/>
      <w:r w:rsidRPr="00BE5108">
        <w:rPr>
          <w:rFonts w:eastAsiaTheme="minorEastAsia"/>
        </w:rPr>
        <w:t>6.6.3.5.3</w:t>
      </w:r>
      <w:r w:rsidRPr="00BE5108">
        <w:rPr>
          <w:rFonts w:eastAsiaTheme="minorEastAsia"/>
        </w:rPr>
        <w:tab/>
      </w:r>
      <w:r w:rsidRPr="00BE5108">
        <w:rPr>
          <w:rFonts w:eastAsiaTheme="minorEastAsia"/>
          <w:i/>
        </w:rPr>
        <w:t>IAB type 1-H</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458" w:name="_Toc73962904"/>
      <w:bookmarkStart w:id="2459" w:name="_Toc75260081"/>
      <w:bookmarkStart w:id="2460" w:name="_Toc75275622"/>
      <w:bookmarkStart w:id="2461" w:name="_Toc75276133"/>
      <w:bookmarkStart w:id="2462" w:name="_Toc76541632"/>
      <w:bookmarkStart w:id="2463" w:name="_Toc82437401"/>
      <w:bookmarkStart w:id="2464" w:name="_Toc89944767"/>
      <w:bookmarkStart w:id="2465" w:name="_Toc98753785"/>
      <w:bookmarkStart w:id="2466" w:name="_Toc106180771"/>
      <w:bookmarkStart w:id="2467" w:name="_Toc114150816"/>
      <w:bookmarkStart w:id="2468" w:name="_Toc124151219"/>
      <w:bookmarkStart w:id="2469" w:name="_Toc124151739"/>
      <w:bookmarkStart w:id="2470" w:name="_Toc124152259"/>
      <w:r w:rsidRPr="00BE5108">
        <w:rPr>
          <w:rFonts w:eastAsiaTheme="minorEastAsia"/>
        </w:rPr>
        <w:t>6.6.4</w:t>
      </w:r>
      <w:r w:rsidRPr="00BE5108">
        <w:rPr>
          <w:rFonts w:eastAsiaTheme="minorEastAsia"/>
        </w:rPr>
        <w:tab/>
        <w:t>Operating band unwanted emissions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1B18B2F7" w14:textId="77777777" w:rsidR="008D3EE5" w:rsidRPr="00BE5108" w:rsidRDefault="008D3EE5" w:rsidP="008D3EE5">
      <w:pPr>
        <w:pStyle w:val="Heading4"/>
        <w:rPr>
          <w:rFonts w:eastAsiaTheme="minorEastAsia"/>
        </w:rPr>
      </w:pPr>
      <w:bookmarkStart w:id="2471" w:name="_Toc73962905"/>
      <w:bookmarkStart w:id="2472" w:name="_Toc75260082"/>
      <w:bookmarkStart w:id="2473" w:name="_Toc75275623"/>
      <w:bookmarkStart w:id="2474" w:name="_Toc75276134"/>
      <w:bookmarkStart w:id="2475" w:name="_Toc76541633"/>
      <w:bookmarkStart w:id="2476" w:name="_Toc82437402"/>
      <w:bookmarkStart w:id="2477" w:name="_Toc89944768"/>
      <w:bookmarkStart w:id="2478" w:name="_Toc98753786"/>
      <w:bookmarkStart w:id="2479" w:name="_Toc106180772"/>
      <w:bookmarkStart w:id="2480" w:name="_Toc114150817"/>
      <w:bookmarkStart w:id="2481" w:name="_Toc124151220"/>
      <w:bookmarkStart w:id="2482" w:name="_Toc124151740"/>
      <w:bookmarkStart w:id="2483" w:name="_Toc124152260"/>
      <w:r w:rsidRPr="00BE5108">
        <w:rPr>
          <w:rFonts w:eastAsiaTheme="minorEastAsia"/>
        </w:rPr>
        <w:t>6.6.4.1</w:t>
      </w:r>
      <w:r w:rsidRPr="00BE5108">
        <w:rPr>
          <w:rFonts w:eastAsiaTheme="minorEastAsia"/>
        </w:rPr>
        <w:tab/>
        <w:t>Definition and applicability</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484" w:name="_Toc73962906"/>
      <w:bookmarkStart w:id="2485" w:name="_Toc75260083"/>
      <w:bookmarkStart w:id="2486" w:name="_Toc75275624"/>
      <w:bookmarkStart w:id="2487" w:name="_Toc75276135"/>
      <w:bookmarkStart w:id="2488" w:name="_Toc76541634"/>
      <w:bookmarkStart w:id="2489" w:name="_Toc82437403"/>
      <w:bookmarkStart w:id="2490" w:name="_Toc89944769"/>
      <w:bookmarkStart w:id="2491" w:name="_Toc98753787"/>
      <w:bookmarkStart w:id="2492" w:name="_Toc106180773"/>
      <w:bookmarkStart w:id="2493" w:name="_Toc114150818"/>
      <w:bookmarkStart w:id="2494" w:name="_Toc124151221"/>
      <w:bookmarkStart w:id="2495" w:name="_Toc124151741"/>
      <w:bookmarkStart w:id="2496" w:name="_Toc124152261"/>
      <w:r w:rsidRPr="00BE5108">
        <w:rPr>
          <w:rFonts w:eastAsiaTheme="minorEastAsia"/>
        </w:rPr>
        <w:t>6.6.4.2</w:t>
      </w:r>
      <w:r w:rsidRPr="00BE5108">
        <w:rPr>
          <w:rFonts w:eastAsiaTheme="minorEastAsia"/>
        </w:rPr>
        <w:tab/>
        <w:t>Minimum requirement</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497" w:name="_Toc73962907"/>
      <w:bookmarkStart w:id="2498" w:name="_Toc75260084"/>
      <w:bookmarkStart w:id="2499" w:name="_Toc75275625"/>
      <w:bookmarkStart w:id="2500" w:name="_Toc75276136"/>
      <w:bookmarkStart w:id="2501" w:name="_Toc76541635"/>
      <w:bookmarkStart w:id="2502" w:name="_Toc82437404"/>
      <w:bookmarkStart w:id="2503" w:name="_Toc89944770"/>
      <w:bookmarkStart w:id="2504" w:name="_Toc98753788"/>
      <w:bookmarkStart w:id="2505" w:name="_Toc106180774"/>
      <w:bookmarkStart w:id="2506" w:name="_Toc114150819"/>
      <w:bookmarkStart w:id="2507" w:name="_Toc124151222"/>
      <w:bookmarkStart w:id="2508" w:name="_Toc124151742"/>
      <w:bookmarkStart w:id="2509" w:name="_Toc124152262"/>
      <w:r w:rsidRPr="00BE5108">
        <w:rPr>
          <w:rFonts w:eastAsiaTheme="minorEastAsia"/>
        </w:rPr>
        <w:t>6.6.4.3</w:t>
      </w:r>
      <w:r w:rsidRPr="00BE5108">
        <w:rPr>
          <w:rFonts w:eastAsiaTheme="minorEastAsia"/>
        </w:rPr>
        <w:tab/>
        <w:t>Test purpose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510" w:name="_Toc73962908"/>
      <w:bookmarkStart w:id="2511" w:name="_Toc75260085"/>
      <w:bookmarkStart w:id="2512" w:name="_Toc75275626"/>
      <w:bookmarkStart w:id="2513" w:name="_Toc75276137"/>
      <w:bookmarkStart w:id="2514" w:name="_Toc76541636"/>
      <w:bookmarkStart w:id="2515" w:name="_Toc82437405"/>
      <w:bookmarkStart w:id="2516" w:name="_Toc89944771"/>
      <w:bookmarkStart w:id="2517" w:name="_Toc98753789"/>
      <w:bookmarkStart w:id="2518" w:name="_Toc106180775"/>
      <w:bookmarkStart w:id="2519" w:name="_Toc114150820"/>
      <w:bookmarkStart w:id="2520" w:name="_Toc124151223"/>
      <w:bookmarkStart w:id="2521" w:name="_Toc124151743"/>
      <w:bookmarkStart w:id="2522" w:name="_Toc124152263"/>
      <w:r w:rsidRPr="00BE5108">
        <w:rPr>
          <w:rFonts w:eastAsiaTheme="minorEastAsia"/>
        </w:rPr>
        <w:t>6.6.4.4</w:t>
      </w:r>
      <w:r w:rsidRPr="00BE5108">
        <w:rPr>
          <w:rFonts w:eastAsiaTheme="minorEastAsia"/>
        </w:rPr>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175BA924" w14:textId="77777777" w:rsidR="008D3EE5" w:rsidRPr="00BE5108" w:rsidRDefault="008D3EE5" w:rsidP="008D3EE5">
      <w:pPr>
        <w:pStyle w:val="Heading5"/>
        <w:rPr>
          <w:rFonts w:eastAsiaTheme="minorEastAsia"/>
        </w:rPr>
      </w:pPr>
      <w:bookmarkStart w:id="2523" w:name="_Toc73962909"/>
      <w:bookmarkStart w:id="2524" w:name="_Toc75260086"/>
      <w:bookmarkStart w:id="2525" w:name="_Toc75275627"/>
      <w:bookmarkStart w:id="2526" w:name="_Toc75276138"/>
      <w:bookmarkStart w:id="2527" w:name="_Toc76541637"/>
      <w:bookmarkStart w:id="2528" w:name="_Toc82437406"/>
      <w:bookmarkStart w:id="2529" w:name="_Toc89944772"/>
      <w:bookmarkStart w:id="2530" w:name="_Toc98753790"/>
      <w:bookmarkStart w:id="2531" w:name="_Toc106180776"/>
      <w:bookmarkStart w:id="2532" w:name="_Toc114150821"/>
      <w:bookmarkStart w:id="2533" w:name="_Toc124151224"/>
      <w:bookmarkStart w:id="2534" w:name="_Toc124151744"/>
      <w:bookmarkStart w:id="2535" w:name="_Toc124152264"/>
      <w:r w:rsidRPr="00BE5108">
        <w:rPr>
          <w:rFonts w:eastAsiaTheme="minorEastAsia"/>
        </w:rPr>
        <w:t>6.6.4.4.1</w:t>
      </w:r>
      <w:r w:rsidRPr="00BE5108">
        <w:rPr>
          <w:rFonts w:eastAsiaTheme="minorEastAsia"/>
        </w:rPr>
        <w:tab/>
        <w:t>Initial conditions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536" w:name="_Toc73962910"/>
      <w:bookmarkStart w:id="2537" w:name="_Toc75260087"/>
      <w:bookmarkStart w:id="2538" w:name="_Toc75275628"/>
      <w:bookmarkStart w:id="2539" w:name="_Toc75276139"/>
      <w:bookmarkStart w:id="2540" w:name="_Toc76541638"/>
      <w:bookmarkStart w:id="2541" w:name="_Toc82437407"/>
      <w:bookmarkStart w:id="2542" w:name="_Toc89944773"/>
      <w:bookmarkStart w:id="2543" w:name="_Toc98753791"/>
      <w:bookmarkStart w:id="2544" w:name="_Toc106180777"/>
      <w:bookmarkStart w:id="2545" w:name="_Toc114150822"/>
      <w:bookmarkStart w:id="2546" w:name="_Toc124151225"/>
      <w:bookmarkStart w:id="2547" w:name="_Toc124151745"/>
      <w:bookmarkStart w:id="2548" w:name="_Toc124152265"/>
      <w:r w:rsidRPr="00BE5108">
        <w:rPr>
          <w:rFonts w:eastAsiaTheme="minorEastAsia"/>
        </w:rPr>
        <w:t>6.6.4.4.2</w:t>
      </w:r>
      <w:r w:rsidRPr="00BE5108">
        <w:rPr>
          <w:rFonts w:eastAsiaTheme="minorEastAsia"/>
        </w:rPr>
        <w:tab/>
        <w:t>Procedure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549" w:name="_Toc73962911"/>
      <w:bookmarkStart w:id="2550" w:name="_Toc75260088"/>
      <w:bookmarkStart w:id="2551" w:name="_Toc75275629"/>
      <w:bookmarkStart w:id="2552" w:name="_Toc75276140"/>
      <w:bookmarkStart w:id="2553" w:name="_Toc76541639"/>
      <w:bookmarkStart w:id="2554" w:name="_Toc82437408"/>
      <w:bookmarkStart w:id="2555" w:name="_Toc89944774"/>
      <w:bookmarkStart w:id="2556" w:name="_Toc98753792"/>
      <w:bookmarkStart w:id="2557" w:name="_Toc106180778"/>
      <w:bookmarkStart w:id="2558" w:name="_Toc114150823"/>
      <w:bookmarkStart w:id="2559" w:name="_Toc124151226"/>
      <w:bookmarkStart w:id="2560" w:name="_Toc124151746"/>
      <w:bookmarkStart w:id="2561" w:name="_Toc124152266"/>
      <w:r w:rsidRPr="00BE5108">
        <w:rPr>
          <w:rFonts w:eastAsiaTheme="minorEastAsia"/>
        </w:rPr>
        <w:t>6.6.4.5</w:t>
      </w:r>
      <w:r w:rsidRPr="00BE5108">
        <w:rPr>
          <w:rFonts w:eastAsiaTheme="minorEastAsia"/>
        </w:rPr>
        <w:tab/>
        <w:t>Test requirements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086218FC" w14:textId="77777777" w:rsidR="008D3EE5" w:rsidRPr="00BE5108" w:rsidRDefault="008D3EE5" w:rsidP="008D3EE5">
      <w:pPr>
        <w:pStyle w:val="Heading5"/>
        <w:rPr>
          <w:rFonts w:eastAsiaTheme="minorEastAsia"/>
        </w:rPr>
      </w:pPr>
      <w:bookmarkStart w:id="2562" w:name="_Toc73962912"/>
      <w:bookmarkStart w:id="2563" w:name="_Toc75260089"/>
      <w:bookmarkStart w:id="2564" w:name="_Toc75275630"/>
      <w:bookmarkStart w:id="2565" w:name="_Toc75276141"/>
      <w:bookmarkStart w:id="2566" w:name="_Toc76541640"/>
      <w:bookmarkStart w:id="2567" w:name="_Toc82437409"/>
      <w:bookmarkStart w:id="2568" w:name="_Toc89944775"/>
      <w:bookmarkStart w:id="2569" w:name="_Toc98753793"/>
      <w:bookmarkStart w:id="2570" w:name="_Toc106180779"/>
      <w:bookmarkStart w:id="2571" w:name="_Toc114150824"/>
      <w:bookmarkStart w:id="2572" w:name="_Toc124151227"/>
      <w:bookmarkStart w:id="2573" w:name="_Toc124151747"/>
      <w:bookmarkStart w:id="2574" w:name="_Toc124152267"/>
      <w:r w:rsidRPr="00BE5108">
        <w:rPr>
          <w:rFonts w:eastAsiaTheme="minorEastAsia"/>
        </w:rPr>
        <w:t>6.6.4.5.1</w:t>
      </w:r>
      <w:r w:rsidRPr="00BE5108">
        <w:rPr>
          <w:rFonts w:eastAsiaTheme="minorEastAsia"/>
        </w:rPr>
        <w:tab/>
        <w:t>General requirements</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6652941" w14:textId="77777777" w:rsidR="008D3EE5" w:rsidRPr="00BE5108" w:rsidRDefault="008D3EE5" w:rsidP="008D3EE5">
      <w:pPr>
        <w:pStyle w:val="Heading5"/>
        <w:rPr>
          <w:rFonts w:eastAsiaTheme="minorEastAsia"/>
        </w:rPr>
      </w:pPr>
      <w:bookmarkStart w:id="2575" w:name="_Toc73962913"/>
      <w:bookmarkStart w:id="2576" w:name="_Toc75260090"/>
      <w:bookmarkStart w:id="2577" w:name="_Toc75275631"/>
      <w:bookmarkStart w:id="2578" w:name="_Toc75276142"/>
      <w:bookmarkStart w:id="2579" w:name="_Toc76541641"/>
      <w:bookmarkStart w:id="2580" w:name="_Toc82437410"/>
      <w:bookmarkStart w:id="2581" w:name="_Toc89944776"/>
      <w:bookmarkStart w:id="2582" w:name="_Toc98753794"/>
      <w:bookmarkStart w:id="2583" w:name="_Toc106180780"/>
      <w:bookmarkStart w:id="2584" w:name="_Toc114150825"/>
      <w:bookmarkStart w:id="2585" w:name="_Toc124151228"/>
      <w:bookmarkStart w:id="2586" w:name="_Toc124151748"/>
      <w:bookmarkStart w:id="2587" w:name="_Toc124152268"/>
      <w:r w:rsidRPr="00BE5108">
        <w:rPr>
          <w:rFonts w:eastAsiaTheme="minorEastAsia"/>
        </w:rPr>
        <w:t>6.6.4.5.2</w:t>
      </w:r>
      <w:r w:rsidRPr="00BE5108">
        <w:rPr>
          <w:rFonts w:eastAsiaTheme="minorEastAsia"/>
        </w:rPr>
        <w:tab/>
        <w:t>Basic limits for Wide Area IAB-DU and IAB-MT (Category A)</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4pt;height:30.45pt" o:ole="" fillcolor="window">
                  <v:imagedata r:id="rId22" o:title=""/>
                </v:shape>
                <o:OLEObject Type="Embed" ProgID="Equation.3" ShapeID="_x0000_i1030" DrawAspect="Content" ObjectID="_1734764095"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588"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2589"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5pt;height:30.45pt" o:ole="" fillcolor="window">
                  <v:imagedata r:id="rId24" o:title=""/>
                </v:shape>
                <o:OLEObject Type="Embed" ProgID="Equation.3" ShapeID="_x0000_i1031" DrawAspect="Content" ObjectID="_1734764096"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2589"/>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2590" w:name="_Toc73962914"/>
      <w:bookmarkStart w:id="2591" w:name="_Toc75260091"/>
      <w:bookmarkStart w:id="2592" w:name="_Toc75275632"/>
      <w:bookmarkStart w:id="2593" w:name="_Toc75276143"/>
      <w:bookmarkStart w:id="2594" w:name="_Toc76541642"/>
      <w:bookmarkStart w:id="2595" w:name="_Toc82437411"/>
      <w:bookmarkStart w:id="2596" w:name="_Toc89944777"/>
      <w:bookmarkStart w:id="2597" w:name="_Toc98753795"/>
      <w:bookmarkStart w:id="2598" w:name="_Toc106180781"/>
      <w:bookmarkStart w:id="2599" w:name="_Toc114150826"/>
      <w:bookmarkStart w:id="2600" w:name="_Toc124151229"/>
      <w:bookmarkStart w:id="2601" w:name="_Toc124151749"/>
      <w:bookmarkStart w:id="2602" w:name="_Toc124152269"/>
      <w:bookmarkEnd w:id="2588"/>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8C4D822" w14:textId="771ACFB1" w:rsidR="00051AAE" w:rsidRPr="00BE5108" w:rsidRDefault="00051AAE" w:rsidP="00051AAE">
      <w:pPr>
        <w:pStyle w:val="Heading6"/>
        <w:rPr>
          <w:rFonts w:eastAsiaTheme="minorEastAsia"/>
        </w:rPr>
      </w:pPr>
      <w:bookmarkStart w:id="2603" w:name="_Toc75275633"/>
      <w:bookmarkStart w:id="2604" w:name="_Toc75276144"/>
      <w:bookmarkStart w:id="2605" w:name="_Toc76541643"/>
      <w:bookmarkStart w:id="2606" w:name="_Toc82437412"/>
      <w:bookmarkStart w:id="2607" w:name="_Toc89944778"/>
      <w:bookmarkStart w:id="2608" w:name="_Toc98753796"/>
      <w:bookmarkStart w:id="2609" w:name="_Toc106180782"/>
      <w:bookmarkStart w:id="2610" w:name="_Toc114150827"/>
      <w:bookmarkStart w:id="2611" w:name="_Toc124151230"/>
      <w:bookmarkStart w:id="2612" w:name="_Toc124151750"/>
      <w:bookmarkStart w:id="2613" w:name="_Toc124152270"/>
      <w:r w:rsidRPr="00BE5108">
        <w:rPr>
          <w:rFonts w:eastAsiaTheme="minorEastAsia"/>
        </w:rPr>
        <w:t>6.6.4.5.3.1</w:t>
      </w:r>
      <w:r w:rsidRPr="00BE5108">
        <w:rPr>
          <w:rFonts w:eastAsiaTheme="minorEastAsia"/>
        </w:rPr>
        <w:tab/>
        <w:t>General</w:t>
      </w:r>
      <w:bookmarkEnd w:id="2603"/>
      <w:bookmarkEnd w:id="2604"/>
      <w:bookmarkEnd w:id="2605"/>
      <w:bookmarkEnd w:id="2606"/>
      <w:bookmarkEnd w:id="2607"/>
      <w:bookmarkEnd w:id="2608"/>
      <w:bookmarkEnd w:id="2609"/>
      <w:bookmarkEnd w:id="2610"/>
      <w:bookmarkEnd w:id="2611"/>
      <w:bookmarkEnd w:id="2612"/>
      <w:bookmarkEnd w:id="2613"/>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2614" w:name="_Toc73962915"/>
      <w:bookmarkStart w:id="2615" w:name="_Toc75260092"/>
      <w:bookmarkStart w:id="2616" w:name="_Toc75275634"/>
      <w:bookmarkStart w:id="2617" w:name="_Toc75276145"/>
      <w:bookmarkStart w:id="2618" w:name="_Toc76541644"/>
      <w:bookmarkStart w:id="2619" w:name="_Toc82437413"/>
      <w:bookmarkStart w:id="2620" w:name="_Toc89944779"/>
      <w:bookmarkStart w:id="2621" w:name="_Toc98753797"/>
      <w:bookmarkStart w:id="2622" w:name="_Toc106180783"/>
      <w:bookmarkStart w:id="2623" w:name="_Toc114150828"/>
      <w:bookmarkStart w:id="2624" w:name="_Toc124151231"/>
      <w:bookmarkStart w:id="2625" w:name="_Toc124151751"/>
      <w:bookmarkStart w:id="2626" w:name="_Toc124152271"/>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6pt;height:30.45pt" o:ole="" fillcolor="window">
                  <v:imagedata r:id="rId22" o:title=""/>
                </v:shape>
                <o:OLEObject Type="Embed" ProgID="Equation.DSMT4" ShapeID="_x0000_i1032" DrawAspect="Content" ObjectID="_1734764097"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5pt;height:30.45pt" o:ole="" fillcolor="window">
                  <v:imagedata r:id="rId24" o:title=""/>
                </v:shape>
                <o:OLEObject Type="Embed" ProgID="Equation.3" ShapeID="_x0000_i1033" DrawAspect="Content" ObjectID="_1734764098"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627" w:name="_Toc73962916"/>
      <w:bookmarkStart w:id="2628" w:name="_Toc75260093"/>
      <w:bookmarkStart w:id="2629" w:name="_Toc75275635"/>
      <w:bookmarkStart w:id="2630" w:name="_Toc75276146"/>
      <w:bookmarkStart w:id="2631" w:name="_Toc76541645"/>
      <w:bookmarkStart w:id="2632" w:name="_Toc82437414"/>
      <w:bookmarkStart w:id="2633" w:name="_Toc89944780"/>
      <w:bookmarkStart w:id="2634" w:name="_Toc98753798"/>
      <w:bookmarkStart w:id="2635" w:name="_Toc106180784"/>
      <w:bookmarkStart w:id="2636" w:name="_Toc114150829"/>
      <w:bookmarkStart w:id="2637" w:name="_Toc124151232"/>
      <w:bookmarkStart w:id="2638" w:name="_Toc124151752"/>
      <w:bookmarkStart w:id="2639" w:name="_Toc124152272"/>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35pt;height:20.5pt" o:ole="">
                  <v:imagedata r:id="rId28" o:title=""/>
                </v:shape>
                <o:OLEObject Type="Embed" ProgID="Word.Document.12" ShapeID="_x0000_i1034" DrawAspect="Content" ObjectID="_1734764099"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45pt" o:ole="">
                  <v:imagedata r:id="rId30" o:title=""/>
                </v:shape>
                <o:OLEObject Type="Embed" ProgID="Equation.DSMT4" ShapeID="_x0000_i1035" DrawAspect="Content" ObjectID="_1734764100"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45pt;height:40.45pt" o:ole="">
                  <v:imagedata r:id="rId32" o:title=""/>
                </v:shape>
                <o:OLEObject Type="Embed" ProgID="Word.Document.12" ShapeID="_x0000_i1036" DrawAspect="Content" ObjectID="_1734764101"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45pt" o:ole="">
                  <v:imagedata r:id="rId34" o:title=""/>
                </v:shape>
                <o:OLEObject Type="Embed" ProgID="Equation.DSMT4" ShapeID="_x0000_i1037" DrawAspect="Content" ObjectID="_1734764102"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2640" w:name="_Toc73962917"/>
      <w:bookmarkStart w:id="2641" w:name="_Toc75260094"/>
      <w:bookmarkStart w:id="2642" w:name="_Toc75275636"/>
      <w:bookmarkStart w:id="2643" w:name="_Toc75276147"/>
      <w:bookmarkStart w:id="2644" w:name="_Toc76541646"/>
      <w:bookmarkStart w:id="2645" w:name="_Toc82437415"/>
      <w:bookmarkStart w:id="2646" w:name="_Toc89944781"/>
      <w:bookmarkStart w:id="2647" w:name="_Toc98753799"/>
      <w:bookmarkStart w:id="2648" w:name="_Toc106180785"/>
      <w:bookmarkStart w:id="2649" w:name="_Toc114150830"/>
      <w:bookmarkStart w:id="2650" w:name="_Toc124151233"/>
      <w:bookmarkStart w:id="2651" w:name="_Toc124151753"/>
      <w:bookmarkStart w:id="2652" w:name="_Toc12415227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60.05pt;height:30.45pt" o:ole="">
                  <v:imagedata r:id="rId36" o:title=""/>
                </v:shape>
                <o:OLEObject Type="Embed" ProgID="Equation.DSMT4" ShapeID="_x0000_i1038" DrawAspect="Content" ObjectID="_1734764103"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45pt" o:ole="" fillcolor="window">
                  <v:imagedata r:id="rId38" o:title=""/>
                </v:shape>
                <o:OLEObject Type="Embed" ProgID="Equation.3" ShapeID="_x0000_i1039" DrawAspect="Content" ObjectID="_1734764104"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2653" w:name="_Toc73962918"/>
      <w:bookmarkStart w:id="2654" w:name="_Toc75260095"/>
      <w:bookmarkStart w:id="2655" w:name="_Toc75275637"/>
      <w:bookmarkStart w:id="2656" w:name="_Toc75276148"/>
      <w:bookmarkStart w:id="2657" w:name="_Toc76541647"/>
      <w:bookmarkStart w:id="2658" w:name="_Toc82437416"/>
      <w:bookmarkStart w:id="2659" w:name="_Toc89944782"/>
      <w:bookmarkStart w:id="2660" w:name="_Toc98753800"/>
      <w:bookmarkStart w:id="2661" w:name="_Toc106180786"/>
      <w:bookmarkStart w:id="2662" w:name="_Toc114150831"/>
      <w:bookmarkStart w:id="2663" w:name="_Toc124151234"/>
      <w:bookmarkStart w:id="2664" w:name="_Toc124151754"/>
      <w:bookmarkStart w:id="2665" w:name="_Toc124152274"/>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0682B206" w14:textId="77777777" w:rsidR="008D3EE5" w:rsidRPr="00BE5108" w:rsidRDefault="008D3EE5" w:rsidP="008D3EE5">
      <w:pPr>
        <w:pStyle w:val="Heading6"/>
        <w:rPr>
          <w:rFonts w:eastAsiaTheme="minorEastAsia"/>
        </w:rPr>
      </w:pPr>
      <w:bookmarkStart w:id="2666" w:name="_Toc73962919"/>
      <w:bookmarkStart w:id="2667" w:name="_Toc75260096"/>
      <w:bookmarkStart w:id="2668" w:name="_Toc75275638"/>
      <w:bookmarkStart w:id="2669" w:name="_Toc75276149"/>
      <w:bookmarkStart w:id="2670" w:name="_Toc76541648"/>
      <w:bookmarkStart w:id="2671" w:name="_Toc82437417"/>
      <w:bookmarkStart w:id="2672" w:name="_Toc89944783"/>
      <w:bookmarkStart w:id="2673" w:name="_Toc98753801"/>
      <w:bookmarkStart w:id="2674" w:name="_Toc106180787"/>
      <w:bookmarkStart w:id="2675" w:name="_Toc114150832"/>
      <w:bookmarkStart w:id="2676" w:name="_Toc124151235"/>
      <w:bookmarkStart w:id="2677" w:name="_Toc124151755"/>
      <w:bookmarkStart w:id="2678" w:name="_Toc124152275"/>
      <w:r w:rsidRPr="00BE5108">
        <w:rPr>
          <w:rFonts w:eastAsiaTheme="minorEastAsia"/>
        </w:rPr>
        <w:t>6.6.4.5.5.1</w:t>
      </w:r>
      <w:r w:rsidRPr="00BE5108">
        <w:rPr>
          <w:rFonts w:eastAsiaTheme="minorEastAsia"/>
        </w:rPr>
        <w:tab/>
        <w:t>Limits in FCC Title 47</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2679" w:name="_Toc73962920"/>
      <w:bookmarkStart w:id="2680" w:name="_Toc75260097"/>
      <w:bookmarkStart w:id="2681" w:name="_Toc75275639"/>
      <w:bookmarkStart w:id="2682" w:name="_Toc75276150"/>
      <w:bookmarkStart w:id="2683" w:name="_Toc76541649"/>
      <w:bookmarkStart w:id="2684" w:name="_Toc82437418"/>
      <w:bookmarkStart w:id="2685" w:name="_Toc89944784"/>
      <w:bookmarkStart w:id="2686" w:name="_Toc98753802"/>
      <w:bookmarkStart w:id="2687" w:name="_Toc106180788"/>
      <w:bookmarkStart w:id="2688" w:name="_Toc114150833"/>
      <w:bookmarkStart w:id="2689" w:name="_Toc124151236"/>
      <w:bookmarkStart w:id="2690" w:name="_Toc124151756"/>
      <w:bookmarkStart w:id="2691" w:name="_Toc124152276"/>
      <w:r w:rsidRPr="00BE5108">
        <w:rPr>
          <w:rFonts w:eastAsiaTheme="minorEastAsia"/>
        </w:rPr>
        <w:t>6.6.4.5.6</w:t>
      </w:r>
      <w:r w:rsidRPr="00BE5108">
        <w:rPr>
          <w:rFonts w:eastAsiaTheme="minorEastAsia"/>
        </w:rPr>
        <w:tab/>
      </w:r>
      <w:r w:rsidR="00AB3799" w:rsidRPr="00BE5108">
        <w:rPr>
          <w:rFonts w:eastAsiaTheme="minorEastAsia"/>
          <w:i/>
        </w:rPr>
        <w:t>IAB type 1-H</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2692" w:name="_Toc73962921"/>
      <w:bookmarkStart w:id="2693" w:name="_Toc75260098"/>
      <w:bookmarkStart w:id="2694" w:name="_Toc75275640"/>
      <w:bookmarkStart w:id="2695" w:name="_Toc75276151"/>
      <w:bookmarkStart w:id="2696" w:name="_Toc76541650"/>
      <w:bookmarkStart w:id="2697" w:name="_Toc82437419"/>
      <w:bookmarkStart w:id="2698" w:name="_Toc89944785"/>
      <w:bookmarkStart w:id="2699" w:name="_Toc98753803"/>
      <w:bookmarkStart w:id="2700" w:name="_Toc106180789"/>
      <w:bookmarkStart w:id="2701" w:name="_Toc114150834"/>
      <w:bookmarkStart w:id="2702" w:name="_Toc124151237"/>
      <w:bookmarkStart w:id="2703" w:name="_Toc124151757"/>
      <w:bookmarkStart w:id="2704" w:name="_Toc124152277"/>
      <w:r w:rsidRPr="00BE5108">
        <w:rPr>
          <w:rFonts w:eastAsiaTheme="minorEastAsia"/>
        </w:rPr>
        <w:t>6.6.5</w:t>
      </w:r>
      <w:r w:rsidRPr="00BE5108">
        <w:rPr>
          <w:rFonts w:eastAsiaTheme="minorEastAsia"/>
        </w:rPr>
        <w:tab/>
        <w:t>Transmitter spurious emissions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7F1F4140" w14:textId="77777777" w:rsidR="008D3EE5" w:rsidRPr="00BE5108" w:rsidRDefault="008D3EE5" w:rsidP="008D3EE5">
      <w:pPr>
        <w:pStyle w:val="Heading4"/>
        <w:rPr>
          <w:rFonts w:eastAsiaTheme="minorEastAsia"/>
        </w:rPr>
      </w:pPr>
      <w:bookmarkStart w:id="2705" w:name="_Toc73962922"/>
      <w:bookmarkStart w:id="2706" w:name="_Toc75260099"/>
      <w:bookmarkStart w:id="2707" w:name="_Toc75275641"/>
      <w:bookmarkStart w:id="2708" w:name="_Toc75276152"/>
      <w:bookmarkStart w:id="2709" w:name="_Toc76541651"/>
      <w:bookmarkStart w:id="2710" w:name="_Toc82437420"/>
      <w:bookmarkStart w:id="2711" w:name="_Toc89944786"/>
      <w:bookmarkStart w:id="2712" w:name="_Toc98753804"/>
      <w:bookmarkStart w:id="2713" w:name="_Toc106180790"/>
      <w:bookmarkStart w:id="2714" w:name="_Toc114150835"/>
      <w:bookmarkStart w:id="2715" w:name="_Toc124151238"/>
      <w:bookmarkStart w:id="2716" w:name="_Toc124151758"/>
      <w:bookmarkStart w:id="2717" w:name="_Toc124152278"/>
      <w:r w:rsidRPr="00BE5108">
        <w:rPr>
          <w:rFonts w:eastAsiaTheme="minorEastAsia"/>
        </w:rPr>
        <w:t>6.6.5.1</w:t>
      </w:r>
      <w:r w:rsidRPr="00BE5108">
        <w:rPr>
          <w:rFonts w:eastAsiaTheme="minorEastAsia"/>
        </w:rPr>
        <w:tab/>
        <w:t>Definition and applicability</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2718" w:name="_Toc73962923"/>
      <w:bookmarkStart w:id="2719" w:name="_Toc75260100"/>
      <w:bookmarkStart w:id="2720" w:name="_Toc75275642"/>
      <w:bookmarkStart w:id="2721" w:name="_Toc75276153"/>
      <w:bookmarkStart w:id="2722" w:name="_Toc76541652"/>
      <w:bookmarkStart w:id="2723" w:name="_Toc82437421"/>
      <w:bookmarkStart w:id="2724" w:name="_Toc89944787"/>
      <w:bookmarkStart w:id="2725" w:name="_Toc98753805"/>
      <w:bookmarkStart w:id="2726" w:name="_Toc106180791"/>
      <w:bookmarkStart w:id="2727" w:name="_Toc114150836"/>
      <w:bookmarkStart w:id="2728" w:name="_Toc124151239"/>
      <w:bookmarkStart w:id="2729" w:name="_Toc124151759"/>
      <w:bookmarkStart w:id="2730" w:name="_Toc124152279"/>
      <w:r w:rsidRPr="00BE5108">
        <w:rPr>
          <w:rFonts w:eastAsiaTheme="minorEastAsia"/>
        </w:rPr>
        <w:t>6.6.5.2</w:t>
      </w:r>
      <w:r w:rsidRPr="00BE5108">
        <w:rPr>
          <w:rFonts w:eastAsiaTheme="minorEastAsia"/>
        </w:rPr>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2731" w:name="_Toc73962924"/>
      <w:bookmarkStart w:id="2732" w:name="_Toc75260101"/>
      <w:bookmarkStart w:id="2733" w:name="_Toc75275643"/>
      <w:bookmarkStart w:id="2734" w:name="_Toc75276154"/>
      <w:bookmarkStart w:id="2735" w:name="_Toc76541653"/>
      <w:bookmarkStart w:id="2736" w:name="_Toc82437422"/>
      <w:bookmarkStart w:id="2737" w:name="_Toc89944788"/>
      <w:bookmarkStart w:id="2738" w:name="_Toc98753806"/>
      <w:bookmarkStart w:id="2739" w:name="_Toc106180792"/>
      <w:bookmarkStart w:id="2740" w:name="_Toc114150837"/>
      <w:bookmarkStart w:id="2741" w:name="_Toc124151240"/>
      <w:bookmarkStart w:id="2742" w:name="_Toc124151760"/>
      <w:bookmarkStart w:id="2743" w:name="_Toc124152280"/>
      <w:r w:rsidRPr="00BE5108">
        <w:rPr>
          <w:rFonts w:eastAsiaTheme="minorEastAsia"/>
        </w:rPr>
        <w:t>6.6.5.3</w:t>
      </w:r>
      <w:r w:rsidRPr="00BE5108">
        <w:rPr>
          <w:rFonts w:eastAsiaTheme="minorEastAsia"/>
        </w:rPr>
        <w:tab/>
        <w:t>Test purpose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2744" w:name="_Toc73962925"/>
      <w:bookmarkStart w:id="2745" w:name="_Toc75260102"/>
      <w:bookmarkStart w:id="2746" w:name="_Toc75275644"/>
      <w:bookmarkStart w:id="2747" w:name="_Toc75276155"/>
      <w:bookmarkStart w:id="2748" w:name="_Toc76541654"/>
      <w:bookmarkStart w:id="2749" w:name="_Toc82437423"/>
      <w:bookmarkStart w:id="2750" w:name="_Toc89944789"/>
      <w:bookmarkStart w:id="2751" w:name="_Toc98753807"/>
      <w:bookmarkStart w:id="2752" w:name="_Toc106180793"/>
      <w:bookmarkStart w:id="2753" w:name="_Toc114150838"/>
      <w:bookmarkStart w:id="2754" w:name="_Toc124151241"/>
      <w:bookmarkStart w:id="2755" w:name="_Toc124151761"/>
      <w:bookmarkStart w:id="2756" w:name="_Toc124152281"/>
      <w:r w:rsidRPr="00BE5108">
        <w:rPr>
          <w:rFonts w:eastAsiaTheme="minorEastAsia"/>
        </w:rPr>
        <w:t>6.6.5.4</w:t>
      </w:r>
      <w:r w:rsidRPr="00BE5108">
        <w:rPr>
          <w:rFonts w:eastAsiaTheme="minorEastAsia"/>
        </w:rPr>
        <w:tab/>
        <w:t>Method of test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594AB3F" w14:textId="77777777" w:rsidR="008D3EE5" w:rsidRPr="00BE5108" w:rsidRDefault="008D3EE5" w:rsidP="008D3EE5">
      <w:pPr>
        <w:pStyle w:val="Heading5"/>
        <w:rPr>
          <w:rFonts w:eastAsiaTheme="minorEastAsia"/>
        </w:rPr>
      </w:pPr>
      <w:bookmarkStart w:id="2757" w:name="_Toc73962926"/>
      <w:bookmarkStart w:id="2758" w:name="_Toc75260103"/>
      <w:bookmarkStart w:id="2759" w:name="_Toc75275645"/>
      <w:bookmarkStart w:id="2760" w:name="_Toc75276156"/>
      <w:bookmarkStart w:id="2761" w:name="_Toc76541655"/>
      <w:bookmarkStart w:id="2762" w:name="_Toc82437424"/>
      <w:bookmarkStart w:id="2763" w:name="_Toc89944790"/>
      <w:bookmarkStart w:id="2764" w:name="_Toc98753808"/>
      <w:bookmarkStart w:id="2765" w:name="_Toc106180794"/>
      <w:bookmarkStart w:id="2766" w:name="_Toc114150839"/>
      <w:bookmarkStart w:id="2767" w:name="_Toc124151242"/>
      <w:bookmarkStart w:id="2768" w:name="_Toc124151762"/>
      <w:bookmarkStart w:id="2769" w:name="_Toc124152282"/>
      <w:r w:rsidRPr="00BE5108">
        <w:rPr>
          <w:rFonts w:eastAsiaTheme="minorEastAsia"/>
        </w:rPr>
        <w:t>6.6.5.4.1</w:t>
      </w:r>
      <w:r w:rsidRPr="00BE5108">
        <w:rPr>
          <w:rFonts w:eastAsiaTheme="minorEastAsia"/>
        </w:rPr>
        <w:tab/>
        <w:t>Initial conditions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2770" w:name="_Toc73962927"/>
      <w:bookmarkStart w:id="2771" w:name="_Toc75260104"/>
      <w:bookmarkStart w:id="2772" w:name="_Toc75275646"/>
      <w:bookmarkStart w:id="2773" w:name="_Toc75276157"/>
      <w:bookmarkStart w:id="2774" w:name="_Toc76541656"/>
      <w:bookmarkStart w:id="2775"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2776" w:name="_Toc89944791"/>
      <w:bookmarkStart w:id="2777" w:name="_Toc98753809"/>
      <w:bookmarkStart w:id="2778" w:name="_Toc106180795"/>
      <w:bookmarkStart w:id="2779" w:name="_Toc114150840"/>
      <w:bookmarkStart w:id="2780" w:name="_Toc124151243"/>
      <w:bookmarkStart w:id="2781" w:name="_Toc124151763"/>
      <w:bookmarkStart w:id="2782" w:name="_Toc124152283"/>
      <w:r w:rsidRPr="00BE5108">
        <w:rPr>
          <w:rFonts w:eastAsiaTheme="minorEastAsia"/>
        </w:rPr>
        <w:t>6.6.5.4.2</w:t>
      </w:r>
      <w:r w:rsidRPr="00BE5108">
        <w:rPr>
          <w:rFonts w:eastAsiaTheme="minorEastAsia"/>
        </w:rPr>
        <w:tab/>
        <w:t>Procedure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2783" w:name="_Toc73962928"/>
      <w:bookmarkStart w:id="2784" w:name="_Toc75260105"/>
      <w:bookmarkStart w:id="2785" w:name="_Toc75275647"/>
      <w:bookmarkStart w:id="2786" w:name="_Toc75276158"/>
      <w:bookmarkStart w:id="2787" w:name="_Toc76541657"/>
      <w:bookmarkStart w:id="2788" w:name="_Toc82437426"/>
      <w:bookmarkStart w:id="2789" w:name="_Toc89944792"/>
      <w:bookmarkStart w:id="2790" w:name="_Toc98753810"/>
      <w:bookmarkStart w:id="2791" w:name="_Toc106180796"/>
      <w:bookmarkStart w:id="2792" w:name="_Toc114150841"/>
      <w:bookmarkStart w:id="2793" w:name="_Toc124151244"/>
      <w:bookmarkStart w:id="2794" w:name="_Toc124151764"/>
      <w:bookmarkStart w:id="2795" w:name="_Toc124152284"/>
      <w:r w:rsidRPr="00BE5108">
        <w:rPr>
          <w:rFonts w:eastAsiaTheme="minorEastAsia"/>
        </w:rPr>
        <w:t>6.6.5.5</w:t>
      </w:r>
      <w:r w:rsidRPr="00BE5108">
        <w:rPr>
          <w:rFonts w:eastAsiaTheme="minorEastAsia"/>
        </w:rPr>
        <w:tab/>
        <w:t>Test requirements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21179575" w14:textId="77777777" w:rsidR="008D3EE5" w:rsidRPr="00BE5108" w:rsidRDefault="008D3EE5" w:rsidP="00FF7252">
      <w:pPr>
        <w:pStyle w:val="Heading5"/>
        <w:keepNext w:val="0"/>
        <w:rPr>
          <w:rFonts w:eastAsiaTheme="minorEastAsia"/>
        </w:rPr>
      </w:pPr>
      <w:bookmarkStart w:id="2796" w:name="_Toc73962929"/>
      <w:bookmarkStart w:id="2797" w:name="_Toc75260106"/>
      <w:bookmarkStart w:id="2798" w:name="_Toc75275648"/>
      <w:bookmarkStart w:id="2799" w:name="_Toc75276159"/>
      <w:bookmarkStart w:id="2800" w:name="_Toc76541658"/>
      <w:bookmarkStart w:id="2801" w:name="_Toc82437427"/>
      <w:bookmarkStart w:id="2802" w:name="_Toc89944793"/>
      <w:bookmarkStart w:id="2803" w:name="_Toc98753811"/>
      <w:bookmarkStart w:id="2804" w:name="_Toc106180797"/>
      <w:bookmarkStart w:id="2805" w:name="_Toc114150842"/>
      <w:bookmarkStart w:id="2806" w:name="_Toc124151245"/>
      <w:bookmarkStart w:id="2807" w:name="_Toc124151765"/>
      <w:bookmarkStart w:id="2808" w:name="_Toc124152285"/>
      <w:r w:rsidRPr="00BE5108">
        <w:rPr>
          <w:rFonts w:eastAsiaTheme="minorEastAsia"/>
        </w:rPr>
        <w:t>6.6.5.5.1</w:t>
      </w:r>
      <w:r w:rsidRPr="00BE5108">
        <w:rPr>
          <w:rFonts w:eastAsiaTheme="minorEastAsia"/>
        </w:rPr>
        <w:tab/>
        <w:t>Basic limits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0CD6333" w14:textId="77777777" w:rsidR="008D3EE5" w:rsidRPr="00BE5108" w:rsidRDefault="008D3EE5" w:rsidP="00FF7252">
      <w:pPr>
        <w:pStyle w:val="Heading6"/>
        <w:keepNext w:val="0"/>
        <w:rPr>
          <w:rFonts w:eastAsiaTheme="minorEastAsia"/>
        </w:rPr>
      </w:pPr>
      <w:bookmarkStart w:id="2809" w:name="_Toc73962930"/>
      <w:bookmarkStart w:id="2810" w:name="_Toc75260107"/>
      <w:bookmarkStart w:id="2811" w:name="_Toc75275649"/>
      <w:bookmarkStart w:id="2812" w:name="_Toc75276160"/>
      <w:bookmarkStart w:id="2813" w:name="_Toc76541659"/>
      <w:bookmarkStart w:id="2814" w:name="_Toc82437428"/>
      <w:bookmarkStart w:id="2815" w:name="_Toc89944794"/>
      <w:bookmarkStart w:id="2816" w:name="_Toc98753812"/>
      <w:bookmarkStart w:id="2817" w:name="_Toc106180798"/>
      <w:bookmarkStart w:id="2818" w:name="_Toc114150843"/>
      <w:bookmarkStart w:id="2819" w:name="_Toc124151246"/>
      <w:bookmarkStart w:id="2820" w:name="_Toc124151766"/>
      <w:bookmarkStart w:id="2821" w:name="_Toc124152286"/>
      <w:r w:rsidRPr="00BE5108">
        <w:rPr>
          <w:rFonts w:eastAsiaTheme="minorEastAsia"/>
        </w:rPr>
        <w:t>6.6.5.5.1.1</w:t>
      </w:r>
      <w:r w:rsidRPr="00BE5108">
        <w:rPr>
          <w:rFonts w:eastAsiaTheme="minorEastAsia"/>
        </w:rPr>
        <w:tab/>
        <w:t>Tx spurious emissions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2822" w:name="_Toc73962931"/>
      <w:bookmarkStart w:id="2823" w:name="_Toc75260108"/>
      <w:bookmarkStart w:id="2824" w:name="_Toc75275650"/>
      <w:bookmarkStart w:id="2825" w:name="_Toc75276161"/>
      <w:bookmarkStart w:id="2826" w:name="_Toc76541660"/>
      <w:bookmarkStart w:id="2827" w:name="_Toc82437429"/>
      <w:bookmarkStart w:id="2828" w:name="_Toc89944795"/>
      <w:bookmarkStart w:id="2829" w:name="_Toc98753813"/>
      <w:bookmarkStart w:id="2830" w:name="_Toc106180799"/>
      <w:bookmarkStart w:id="2831" w:name="_Toc114150844"/>
      <w:bookmarkStart w:id="2832" w:name="_Toc124151247"/>
      <w:bookmarkStart w:id="2833" w:name="_Toc124151767"/>
      <w:bookmarkStart w:id="2834" w:name="_Toc124152287"/>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lastRenderedPageBreak/>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2835" w:name="_Toc73962932"/>
      <w:bookmarkStart w:id="2836" w:name="_Toc75260109"/>
      <w:bookmarkStart w:id="2837" w:name="_Toc75275651"/>
      <w:bookmarkStart w:id="2838" w:name="_Toc75276162"/>
      <w:bookmarkStart w:id="2839" w:name="_Toc76541661"/>
      <w:bookmarkStart w:id="2840" w:name="_Toc82437430"/>
      <w:bookmarkStart w:id="2841" w:name="_Toc89944796"/>
      <w:bookmarkStart w:id="2842" w:name="_Toc98753814"/>
      <w:bookmarkStart w:id="2843" w:name="_Toc106180800"/>
      <w:bookmarkStart w:id="2844" w:name="_Toc114150845"/>
      <w:bookmarkStart w:id="2845" w:name="_Toc124151248"/>
      <w:bookmarkStart w:id="2846" w:name="_Toc124151768"/>
      <w:bookmarkStart w:id="2847" w:name="_Toc124152288"/>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25850D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56BA5EA" w14:textId="5387DE74" w:rsidR="004A37B5" w:rsidRPr="00485204" w:rsidRDefault="004A37B5" w:rsidP="004A37B5">
            <w:pPr>
              <w:pStyle w:val="TAC"/>
              <w:keepNext w:val="0"/>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2DC8D0E9" w14:textId="1E6DF790" w:rsidR="004A37B5" w:rsidRDefault="004A37B5" w:rsidP="004A37B5">
            <w:pPr>
              <w:pStyle w:val="TAC"/>
              <w:keepNext w:val="0"/>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0C033864" w14:textId="7BBF069B"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96FB37" w14:textId="6A6D6A75" w:rsidR="004A37B5" w:rsidRDefault="004A37B5" w:rsidP="004A37B5">
            <w:pPr>
              <w:pStyle w:val="TAC"/>
              <w:keepNext w:val="0"/>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2530513D" w14:textId="0299F7FA" w:rsidR="004A37B5" w:rsidRPr="00E26D09" w:rsidRDefault="004A37B5" w:rsidP="004A37B5">
            <w:pPr>
              <w:pStyle w:val="TAC"/>
              <w:keepNext w:val="0"/>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9A94622" w14:textId="67CAF3C1"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4704C"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2848" w:name="_Toc73962933"/>
      <w:bookmarkStart w:id="2849" w:name="_Toc75260110"/>
      <w:bookmarkStart w:id="2850" w:name="_Toc75275652"/>
      <w:bookmarkStart w:id="2851" w:name="_Toc75276163"/>
      <w:bookmarkStart w:id="2852" w:name="_Toc76541662"/>
      <w:bookmarkStart w:id="2853" w:name="_Toc82437431"/>
      <w:bookmarkStart w:id="2854" w:name="_Toc89944797"/>
      <w:bookmarkStart w:id="2855" w:name="_Toc98753815"/>
      <w:bookmarkStart w:id="2856" w:name="_Toc106180801"/>
      <w:bookmarkStart w:id="2857" w:name="_Toc114150846"/>
      <w:bookmarkStart w:id="2858" w:name="_Toc124151249"/>
      <w:bookmarkStart w:id="2859" w:name="_Toc124151769"/>
      <w:bookmarkStart w:id="2860" w:name="_Toc124152289"/>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2861" w:name="_Toc73962934"/>
      <w:bookmarkStart w:id="2862" w:name="_Toc75260111"/>
      <w:bookmarkStart w:id="2863" w:name="_Toc75275653"/>
      <w:bookmarkStart w:id="2864" w:name="_Toc75276164"/>
      <w:bookmarkStart w:id="2865" w:name="_Toc76541663"/>
      <w:bookmarkStart w:id="2866" w:name="_Toc82437432"/>
      <w:bookmarkStart w:id="2867" w:name="_Toc89944798"/>
      <w:bookmarkStart w:id="2868" w:name="_Toc98753816"/>
      <w:bookmarkStart w:id="2869" w:name="_Toc106180802"/>
      <w:bookmarkStart w:id="2870" w:name="_Toc114150847"/>
      <w:bookmarkStart w:id="2871" w:name="_Toc124151250"/>
      <w:bookmarkStart w:id="2872" w:name="_Toc124151770"/>
      <w:bookmarkStart w:id="2873" w:name="_Toc124152290"/>
      <w:r w:rsidRPr="00BE5108">
        <w:rPr>
          <w:rFonts w:eastAsiaTheme="minorEastAsia"/>
        </w:rPr>
        <w:lastRenderedPageBreak/>
        <w:t>6.7</w:t>
      </w:r>
      <w:r w:rsidRPr="00BE5108">
        <w:rPr>
          <w:rFonts w:eastAsiaTheme="minorEastAsia"/>
        </w:rPr>
        <w:tab/>
        <w:t>Transmitter intermodulation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BE2D0AD" w14:textId="77777777" w:rsidR="00B045F3" w:rsidRPr="00BE5108" w:rsidRDefault="00B045F3" w:rsidP="00B045F3">
      <w:pPr>
        <w:pStyle w:val="Heading3"/>
        <w:rPr>
          <w:rFonts w:eastAsiaTheme="minorEastAsia"/>
        </w:rPr>
      </w:pPr>
      <w:bookmarkStart w:id="2874" w:name="_Toc73962935"/>
      <w:bookmarkStart w:id="2875" w:name="_Toc75260112"/>
      <w:bookmarkStart w:id="2876" w:name="_Toc75275654"/>
      <w:bookmarkStart w:id="2877" w:name="_Toc75276165"/>
      <w:bookmarkStart w:id="2878" w:name="_Toc76541664"/>
      <w:bookmarkStart w:id="2879" w:name="_Toc82437433"/>
      <w:bookmarkStart w:id="2880" w:name="_Toc89944799"/>
      <w:bookmarkStart w:id="2881" w:name="_Toc98753817"/>
      <w:bookmarkStart w:id="2882" w:name="_Toc106180803"/>
      <w:bookmarkStart w:id="2883" w:name="_Toc114150848"/>
      <w:bookmarkStart w:id="2884" w:name="_Toc124151251"/>
      <w:bookmarkStart w:id="2885" w:name="_Toc124151771"/>
      <w:bookmarkStart w:id="2886" w:name="_Toc124152291"/>
      <w:r w:rsidRPr="00BE5108">
        <w:rPr>
          <w:rFonts w:eastAsiaTheme="minorEastAsia"/>
        </w:rPr>
        <w:t>6.7.1</w:t>
      </w:r>
      <w:r w:rsidRPr="00BE5108">
        <w:rPr>
          <w:rFonts w:eastAsiaTheme="minorEastAsia"/>
        </w:rPr>
        <w:tab/>
        <w:t>Definition and applicability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2887" w:name="_Toc73962936"/>
      <w:bookmarkStart w:id="2888" w:name="_Toc75260113"/>
      <w:bookmarkStart w:id="2889" w:name="_Toc75275655"/>
      <w:bookmarkStart w:id="2890" w:name="_Toc75276166"/>
      <w:bookmarkStart w:id="2891" w:name="_Toc76541665"/>
      <w:bookmarkStart w:id="2892" w:name="_Toc82437434"/>
      <w:bookmarkStart w:id="2893" w:name="_Toc89944800"/>
      <w:bookmarkStart w:id="2894" w:name="_Toc98753818"/>
      <w:bookmarkStart w:id="2895" w:name="_Toc106180804"/>
      <w:bookmarkStart w:id="2896" w:name="_Toc114150849"/>
      <w:bookmarkStart w:id="2897" w:name="_Toc124151252"/>
      <w:bookmarkStart w:id="2898" w:name="_Toc124151772"/>
      <w:bookmarkStart w:id="2899" w:name="_Toc124152292"/>
      <w:r w:rsidRPr="00BE5108">
        <w:rPr>
          <w:rFonts w:eastAsiaTheme="minorEastAsia"/>
        </w:rPr>
        <w:t>6.7.2</w:t>
      </w:r>
      <w:r w:rsidRPr="00BE5108">
        <w:rPr>
          <w:rFonts w:eastAsiaTheme="minorEastAsia"/>
        </w:rPr>
        <w:tab/>
        <w:t>Minimum requirement</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2900" w:name="_Toc73962937"/>
      <w:bookmarkStart w:id="2901" w:name="_Toc75260114"/>
      <w:bookmarkStart w:id="2902" w:name="_Toc75275656"/>
      <w:bookmarkStart w:id="2903" w:name="_Toc75276167"/>
      <w:bookmarkStart w:id="2904" w:name="_Toc76541666"/>
      <w:bookmarkStart w:id="2905" w:name="_Toc82437435"/>
      <w:bookmarkStart w:id="2906" w:name="_Toc89944801"/>
      <w:bookmarkStart w:id="2907" w:name="_Toc98753819"/>
      <w:bookmarkStart w:id="2908" w:name="_Toc106180805"/>
      <w:bookmarkStart w:id="2909" w:name="_Toc114150850"/>
      <w:bookmarkStart w:id="2910" w:name="_Toc124151253"/>
      <w:bookmarkStart w:id="2911" w:name="_Toc124151773"/>
      <w:bookmarkStart w:id="2912" w:name="_Toc124152293"/>
      <w:r w:rsidRPr="00BE5108">
        <w:rPr>
          <w:rFonts w:eastAsiaTheme="minorEastAsia"/>
        </w:rPr>
        <w:t>6.7.3</w:t>
      </w:r>
      <w:r w:rsidRPr="00BE5108">
        <w:rPr>
          <w:rFonts w:eastAsiaTheme="minorEastAsia"/>
        </w:rPr>
        <w:tab/>
        <w:t>Test purpose</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2913" w:name="_Toc73962938"/>
      <w:bookmarkStart w:id="2914" w:name="_Toc75260115"/>
      <w:bookmarkStart w:id="2915" w:name="_Toc75275657"/>
      <w:bookmarkStart w:id="2916" w:name="_Toc75276168"/>
      <w:bookmarkStart w:id="2917" w:name="_Toc76541667"/>
      <w:bookmarkStart w:id="2918" w:name="_Toc82437436"/>
      <w:bookmarkStart w:id="2919" w:name="_Toc89944802"/>
      <w:bookmarkStart w:id="2920" w:name="_Toc98753820"/>
      <w:bookmarkStart w:id="2921" w:name="_Toc106180806"/>
      <w:bookmarkStart w:id="2922" w:name="_Toc114150851"/>
      <w:bookmarkStart w:id="2923" w:name="_Toc124151254"/>
      <w:bookmarkStart w:id="2924" w:name="_Toc124151774"/>
      <w:bookmarkStart w:id="2925" w:name="_Toc124152294"/>
      <w:r w:rsidRPr="00BE5108">
        <w:rPr>
          <w:rFonts w:eastAsiaTheme="minorEastAsia"/>
        </w:rPr>
        <w:t>6.7.4</w:t>
      </w:r>
      <w:r w:rsidRPr="00BE5108">
        <w:rPr>
          <w:rFonts w:eastAsiaTheme="minorEastAsia"/>
        </w:rPr>
        <w:tab/>
        <w:t>Method of test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0B90C8AF" w14:textId="77777777" w:rsidR="00B045F3" w:rsidRPr="00BE5108" w:rsidRDefault="00B045F3" w:rsidP="00B045F3">
      <w:pPr>
        <w:pStyle w:val="Heading4"/>
        <w:rPr>
          <w:rFonts w:eastAsiaTheme="minorEastAsia"/>
        </w:rPr>
      </w:pPr>
      <w:bookmarkStart w:id="2926" w:name="_Toc73962939"/>
      <w:bookmarkStart w:id="2927" w:name="_Toc75260116"/>
      <w:bookmarkStart w:id="2928" w:name="_Toc75275658"/>
      <w:bookmarkStart w:id="2929" w:name="_Toc75276169"/>
      <w:bookmarkStart w:id="2930" w:name="_Toc76541668"/>
      <w:bookmarkStart w:id="2931" w:name="_Toc82437437"/>
      <w:bookmarkStart w:id="2932" w:name="_Toc89944803"/>
      <w:bookmarkStart w:id="2933" w:name="_Toc98753821"/>
      <w:bookmarkStart w:id="2934" w:name="_Toc106180807"/>
      <w:bookmarkStart w:id="2935" w:name="_Toc114150852"/>
      <w:bookmarkStart w:id="2936" w:name="_Toc124151255"/>
      <w:bookmarkStart w:id="2937" w:name="_Toc124151775"/>
      <w:bookmarkStart w:id="2938" w:name="_Toc124152295"/>
      <w:r w:rsidRPr="00BE5108">
        <w:rPr>
          <w:rFonts w:eastAsiaTheme="minorEastAsia"/>
        </w:rPr>
        <w:t>6.7.4.1</w:t>
      </w:r>
      <w:r w:rsidRPr="00BE5108">
        <w:rPr>
          <w:rFonts w:eastAsiaTheme="minorEastAsia"/>
        </w:rPr>
        <w:tab/>
        <w:t>Initial conditions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2939" w:name="_Toc73962940"/>
      <w:bookmarkStart w:id="2940" w:name="_Toc75260117"/>
      <w:bookmarkStart w:id="2941" w:name="_Toc75275659"/>
      <w:bookmarkStart w:id="2942" w:name="_Toc75276170"/>
      <w:bookmarkStart w:id="2943" w:name="_Toc76541669"/>
      <w:bookmarkStart w:id="2944" w:name="_Toc82437438"/>
      <w:bookmarkStart w:id="2945" w:name="_Toc89944804"/>
      <w:bookmarkStart w:id="2946" w:name="_Toc98753822"/>
      <w:bookmarkStart w:id="2947" w:name="_Toc106180808"/>
      <w:bookmarkStart w:id="2948" w:name="_Toc114150853"/>
      <w:bookmarkStart w:id="2949" w:name="_Toc124151256"/>
      <w:bookmarkStart w:id="2950" w:name="_Toc124151776"/>
      <w:bookmarkStart w:id="2951" w:name="_Toc124152296"/>
      <w:r w:rsidRPr="00BE5108">
        <w:rPr>
          <w:rFonts w:eastAsiaTheme="minorEastAsia"/>
        </w:rPr>
        <w:t>6.7.4.2</w:t>
      </w:r>
      <w:r w:rsidRPr="00BE5108">
        <w:rPr>
          <w:rFonts w:eastAsiaTheme="minorEastAsia"/>
        </w:rPr>
        <w:tab/>
        <w:t>Procedure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w:t>
      </w:r>
      <w:r>
        <w:lastRenderedPageBreak/>
        <w:t xml:space="preserve">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5BB9A30A" w:rsidR="0079789C" w:rsidRPr="00BE5108" w:rsidRDefault="0079789C" w:rsidP="0079789C">
      <w:pPr>
        <w:pStyle w:val="B1"/>
        <w:rPr>
          <w:lang w:eastAsia="zh-CN"/>
        </w:rPr>
      </w:pPr>
      <w:r w:rsidRPr="00BE5108">
        <w:t>3)</w:t>
      </w:r>
      <w:r w:rsidRPr="00BE5108">
        <w:tab/>
        <w:t>For connectors declared to be capable of single carrier operation only (D.16), set the representative connectors under test to transmit according to</w:t>
      </w:r>
      <w:r w:rsidRPr="00BE5108">
        <w:rPr>
          <w:lang w:eastAsia="zh-CN"/>
        </w:rPr>
        <w:t xml:space="preserve"> </w:t>
      </w:r>
      <w:r w:rsidRPr="00BE5108">
        <w:t>the applicable test configuration in clause 4.</w:t>
      </w:r>
      <w:r w:rsidRPr="00BE5108">
        <w:rPr>
          <w:lang w:eastAsia="zh-CN"/>
        </w:rPr>
        <w:t xml:space="preserve">8 </w:t>
      </w:r>
      <w:r w:rsidRPr="00BE5108">
        <w:t xml:space="preserve">at </w:t>
      </w:r>
      <w:r w:rsidRPr="00BE5108">
        <w:rPr>
          <w:i/>
        </w:rPr>
        <w:t>rated carrier output power</w:t>
      </w:r>
      <w:r w:rsidRPr="00BE5108">
        <w:t xml:space="preserve"> P</w:t>
      </w:r>
      <w:r w:rsidRPr="00BE5108">
        <w:rPr>
          <w:vertAlign w:val="subscript"/>
        </w:rPr>
        <w:t>rated,c,TABC</w:t>
      </w:r>
      <w:r w:rsidRPr="00BE5108">
        <w:t xml:space="preserve"> for </w:t>
      </w:r>
      <w:r w:rsidRPr="00BE5108">
        <w:rPr>
          <w:rFonts w:hint="eastAsia"/>
          <w:i/>
          <w:lang w:eastAsia="zh-CN"/>
        </w:rPr>
        <w:t>IAB</w:t>
      </w:r>
      <w:r w:rsidRPr="00BE5108">
        <w:rPr>
          <w:i/>
        </w:rPr>
        <w:t xml:space="preserve"> type 1-H</w:t>
      </w:r>
      <w:r w:rsidRPr="00BE5108">
        <w:t xml:space="preserve"> (D.21). Channel set-up shall be according to </w:t>
      </w:r>
      <w:r w:rsidRPr="00BE5108">
        <w:rPr>
          <w:rFonts w:hint="eastAsia"/>
          <w:lang w:eastAsia="zh-CN"/>
        </w:rPr>
        <w:t>IAB-DU</w:t>
      </w:r>
      <w:r w:rsidRPr="00BE5108">
        <w:rPr>
          <w:lang w:eastAsia="zh-CN"/>
        </w:rPr>
        <w:t>-FR1</w:t>
      </w:r>
      <w:r w:rsidRPr="00BE5108">
        <w:t>-TM 1.1</w:t>
      </w:r>
      <w:r w:rsidRPr="00BE5108">
        <w:rPr>
          <w:rFonts w:hint="eastAsia"/>
          <w:lang w:eastAsia="zh-CN"/>
        </w:rPr>
        <w:t xml:space="preserve"> for IAB-DU and IAB-MT</w:t>
      </w:r>
      <w:r w:rsidRPr="00BE5108">
        <w:rPr>
          <w:lang w:eastAsia="zh-CN"/>
        </w:rPr>
        <w:t>-FR1</w:t>
      </w:r>
      <w:r w:rsidRPr="00BE5108">
        <w:t>-TM 1.1</w:t>
      </w:r>
      <w:r w:rsidRPr="00BE5108">
        <w:rPr>
          <w:rFonts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45pt;height:30.45pt" o:ole="">
            <v:imagedata r:id="rId40" o:title=""/>
          </v:shape>
          <o:OLEObject Type="Embed" ProgID="Equation.3" ShapeID="_x0000_i1040" DrawAspect="Content" ObjectID="_1734764105"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2952" w:name="_Toc73962941"/>
      <w:bookmarkStart w:id="2953" w:name="_Toc75260118"/>
      <w:bookmarkStart w:id="2954" w:name="_Toc75275660"/>
      <w:bookmarkStart w:id="2955" w:name="_Toc75276171"/>
      <w:bookmarkStart w:id="2956" w:name="_Toc76541670"/>
      <w:bookmarkStart w:id="2957" w:name="_Toc82437439"/>
      <w:bookmarkStart w:id="2958" w:name="_Toc89944805"/>
      <w:bookmarkStart w:id="2959" w:name="_Toc98753823"/>
      <w:bookmarkStart w:id="2960" w:name="_Toc106180809"/>
      <w:bookmarkStart w:id="2961" w:name="_Toc114150854"/>
      <w:bookmarkStart w:id="2962" w:name="_Toc124151257"/>
      <w:bookmarkStart w:id="2963" w:name="_Toc124151777"/>
      <w:bookmarkStart w:id="2964" w:name="_Toc124152297"/>
      <w:r w:rsidRPr="00BE5108">
        <w:rPr>
          <w:rFonts w:eastAsiaTheme="minorEastAsia"/>
        </w:rPr>
        <w:lastRenderedPageBreak/>
        <w:t>6.7.5</w:t>
      </w:r>
      <w:r w:rsidRPr="00BE5108">
        <w:rPr>
          <w:rFonts w:eastAsiaTheme="minorEastAsia"/>
        </w:rPr>
        <w:tab/>
        <w:t>Test requirements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136FB3DB" w14:textId="77777777" w:rsidR="00B045F3" w:rsidRPr="00BE5108" w:rsidRDefault="00B045F3" w:rsidP="00B045F3">
      <w:pPr>
        <w:pStyle w:val="Heading4"/>
        <w:rPr>
          <w:rFonts w:eastAsiaTheme="minorEastAsia"/>
        </w:rPr>
      </w:pPr>
      <w:bookmarkStart w:id="2965" w:name="_Toc73962942"/>
      <w:bookmarkStart w:id="2966" w:name="_Toc75260119"/>
      <w:bookmarkStart w:id="2967" w:name="_Toc75275661"/>
      <w:bookmarkStart w:id="2968" w:name="_Toc75276172"/>
      <w:bookmarkStart w:id="2969" w:name="_Toc76541671"/>
      <w:bookmarkStart w:id="2970" w:name="_Toc82437440"/>
      <w:bookmarkStart w:id="2971" w:name="_Toc89944806"/>
      <w:bookmarkStart w:id="2972" w:name="_Toc98753824"/>
      <w:bookmarkStart w:id="2973" w:name="_Toc106180810"/>
      <w:bookmarkStart w:id="2974" w:name="_Toc114150855"/>
      <w:bookmarkStart w:id="2975" w:name="_Toc124151258"/>
      <w:bookmarkStart w:id="2976" w:name="_Toc124151778"/>
      <w:bookmarkStart w:id="2977" w:name="_Toc124152298"/>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3F539CAB" w14:textId="77777777" w:rsidR="00B045F3" w:rsidRPr="00BE5108" w:rsidRDefault="00B045F3" w:rsidP="00B045F3">
      <w:pPr>
        <w:pStyle w:val="Heading5"/>
        <w:rPr>
          <w:rFonts w:eastAsiaTheme="minorEastAsia"/>
        </w:rPr>
      </w:pPr>
      <w:bookmarkStart w:id="2978" w:name="_Toc73962943"/>
      <w:bookmarkStart w:id="2979" w:name="_Toc75260120"/>
      <w:bookmarkStart w:id="2980" w:name="_Toc75275662"/>
      <w:bookmarkStart w:id="2981" w:name="_Toc75276173"/>
      <w:bookmarkStart w:id="2982" w:name="_Toc76541672"/>
      <w:bookmarkStart w:id="2983" w:name="_Toc82437441"/>
      <w:bookmarkStart w:id="2984" w:name="_Toc89944807"/>
      <w:bookmarkStart w:id="2985" w:name="_Toc98753825"/>
      <w:bookmarkStart w:id="2986" w:name="_Toc106180811"/>
      <w:bookmarkStart w:id="2987" w:name="_Toc114150856"/>
      <w:bookmarkStart w:id="2988" w:name="_Toc124151259"/>
      <w:bookmarkStart w:id="2989" w:name="_Toc124151779"/>
      <w:bookmarkStart w:id="2990" w:name="_Toc124152299"/>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45pt;height:30.45pt" o:ole="">
                  <v:imagedata r:id="rId42" o:title=""/>
                </v:shape>
                <o:OLEObject Type="Embed" ProgID="Equation.3" ShapeID="_x0000_i1041" DrawAspect="Content" ObjectID="_1734764106"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2991" w:name="_Toc73962944"/>
      <w:bookmarkStart w:id="2992" w:name="_Toc75260121"/>
      <w:bookmarkStart w:id="2993" w:name="_Toc75275663"/>
      <w:bookmarkStart w:id="2994" w:name="_Toc75276174"/>
      <w:bookmarkStart w:id="2995" w:name="_Toc76541673"/>
      <w:bookmarkStart w:id="2996" w:name="_Toc82437442"/>
      <w:bookmarkStart w:id="2997" w:name="_Toc89944808"/>
      <w:bookmarkStart w:id="2998" w:name="_Toc98753826"/>
      <w:bookmarkStart w:id="2999" w:name="_Toc106180812"/>
      <w:bookmarkStart w:id="3000" w:name="_Toc114150857"/>
      <w:bookmarkStart w:id="3001" w:name="_Toc124151260"/>
      <w:bookmarkStart w:id="3002" w:name="_Toc124151780"/>
      <w:bookmarkStart w:id="3003" w:name="_Toc124152300"/>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004" w:name="_Toc73962945"/>
      <w:bookmarkStart w:id="3005" w:name="_Toc75260122"/>
      <w:bookmarkStart w:id="3006" w:name="_Toc75275664"/>
      <w:bookmarkStart w:id="3007" w:name="_Toc75276175"/>
      <w:bookmarkStart w:id="3008" w:name="_Toc76541674"/>
      <w:bookmarkStart w:id="3009" w:name="_Toc82437443"/>
      <w:bookmarkStart w:id="3010" w:name="_Toc89944809"/>
      <w:bookmarkStart w:id="3011" w:name="_Toc98753827"/>
      <w:bookmarkStart w:id="3012" w:name="_Toc106180813"/>
      <w:bookmarkStart w:id="3013" w:name="_Toc114150858"/>
      <w:bookmarkStart w:id="3014" w:name="_Toc124151261"/>
      <w:bookmarkStart w:id="3015" w:name="_Toc124151781"/>
      <w:bookmarkStart w:id="3016" w:name="_Toc124152301"/>
      <w:r w:rsidRPr="00BE5108">
        <w:rPr>
          <w:rFonts w:eastAsiaTheme="minorEastAsia"/>
        </w:rPr>
        <w:lastRenderedPageBreak/>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017" w:name="_Toc73962946"/>
      <w:bookmarkStart w:id="3018" w:name="_Toc75260123"/>
      <w:bookmarkStart w:id="3019" w:name="_Toc75275665"/>
      <w:bookmarkStart w:id="3020" w:name="_Toc75276176"/>
      <w:bookmarkStart w:id="3021" w:name="_Toc76541675"/>
      <w:bookmarkStart w:id="3022" w:name="_Toc82437444"/>
      <w:bookmarkStart w:id="3023" w:name="_Toc89944810"/>
      <w:bookmarkStart w:id="3024" w:name="_Toc98753828"/>
      <w:bookmarkStart w:id="3025" w:name="_Toc106180814"/>
      <w:bookmarkStart w:id="3026" w:name="_Toc114150859"/>
      <w:bookmarkStart w:id="3027" w:name="_Toc124151262"/>
      <w:bookmarkStart w:id="3028" w:name="_Toc124151782"/>
      <w:bookmarkStart w:id="3029" w:name="_Toc124152302"/>
      <w:r w:rsidRPr="00BE5108">
        <w:rPr>
          <w:rFonts w:eastAsiaTheme="minorEastAsia"/>
        </w:rPr>
        <w:t>7</w:t>
      </w:r>
      <w:r w:rsidRPr="00BE5108">
        <w:rPr>
          <w:rFonts w:eastAsiaTheme="minorEastAsia"/>
        </w:rPr>
        <w:tab/>
        <w:t>Conducted receiver characteristics (IAB-DU and IAB-MT)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766C827B" w14:textId="77777777" w:rsidR="006725BC" w:rsidRPr="00BE5108" w:rsidRDefault="006725BC" w:rsidP="006725BC">
      <w:pPr>
        <w:pStyle w:val="Heading2"/>
        <w:rPr>
          <w:rFonts w:eastAsiaTheme="minorEastAsia"/>
        </w:rPr>
      </w:pPr>
      <w:bookmarkStart w:id="3030" w:name="_Toc73962947"/>
      <w:bookmarkStart w:id="3031" w:name="_Toc75260124"/>
      <w:bookmarkStart w:id="3032" w:name="_Toc75275666"/>
      <w:bookmarkStart w:id="3033" w:name="_Toc75276177"/>
      <w:bookmarkStart w:id="3034" w:name="_Toc76541676"/>
      <w:bookmarkStart w:id="3035" w:name="_Toc82437445"/>
      <w:bookmarkStart w:id="3036" w:name="_Toc89944811"/>
      <w:bookmarkStart w:id="3037" w:name="_Toc98753829"/>
      <w:bookmarkStart w:id="3038" w:name="_Toc106180815"/>
      <w:bookmarkStart w:id="3039" w:name="_Toc114150860"/>
      <w:bookmarkStart w:id="3040" w:name="_Toc124151263"/>
      <w:bookmarkStart w:id="3041" w:name="_Toc124151783"/>
      <w:bookmarkStart w:id="3042" w:name="_Toc124152303"/>
      <w:r w:rsidRPr="00BE5108">
        <w:rPr>
          <w:rFonts w:eastAsiaTheme="minorEastAsia"/>
        </w:rPr>
        <w:t>7.1</w:t>
      </w:r>
      <w:r w:rsidRPr="00BE5108">
        <w:rPr>
          <w:rFonts w:eastAsiaTheme="minorEastAsia"/>
        </w:rPr>
        <w:tab/>
        <w:t>General</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3BD6A78A" w14:textId="77777777" w:rsidR="006725BC" w:rsidRPr="00BE5108" w:rsidRDefault="006725BC" w:rsidP="006725BC">
      <w:pPr>
        <w:pStyle w:val="Heading2"/>
        <w:rPr>
          <w:rFonts w:eastAsiaTheme="minorEastAsia"/>
        </w:rPr>
      </w:pPr>
      <w:bookmarkStart w:id="3043" w:name="_Toc73962948"/>
      <w:bookmarkStart w:id="3044" w:name="_Toc75260125"/>
      <w:bookmarkStart w:id="3045" w:name="_Toc75275667"/>
      <w:bookmarkStart w:id="3046" w:name="_Toc75276178"/>
      <w:bookmarkStart w:id="3047" w:name="_Toc76541677"/>
      <w:bookmarkStart w:id="3048" w:name="_Toc82437446"/>
      <w:bookmarkStart w:id="3049" w:name="_Toc89944812"/>
      <w:bookmarkStart w:id="3050" w:name="_Toc98753830"/>
      <w:bookmarkStart w:id="3051" w:name="_Toc106180816"/>
      <w:bookmarkStart w:id="3052" w:name="_Toc114150861"/>
      <w:bookmarkStart w:id="3053" w:name="_Toc124151264"/>
      <w:bookmarkStart w:id="3054" w:name="_Toc124151784"/>
      <w:bookmarkStart w:id="3055" w:name="_Toc124152304"/>
      <w:r w:rsidRPr="00BE5108">
        <w:rPr>
          <w:rFonts w:eastAsiaTheme="minorEastAsia"/>
        </w:rPr>
        <w:t>7.2</w:t>
      </w:r>
      <w:r w:rsidRPr="00BE5108">
        <w:rPr>
          <w:rFonts w:eastAsiaTheme="minorEastAsia"/>
        </w:rPr>
        <w:tab/>
        <w:t>Reference sensitivity level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4E6208A" w14:textId="77777777" w:rsidR="00C87888" w:rsidRPr="00BE5108" w:rsidRDefault="00C87888" w:rsidP="00C87888">
      <w:pPr>
        <w:pStyle w:val="Heading3"/>
        <w:rPr>
          <w:rFonts w:eastAsiaTheme="minorEastAsia"/>
        </w:rPr>
      </w:pPr>
      <w:bookmarkStart w:id="3056" w:name="_Toc73962949"/>
      <w:bookmarkStart w:id="3057" w:name="_Toc75260126"/>
      <w:bookmarkStart w:id="3058" w:name="_Toc75275668"/>
      <w:bookmarkStart w:id="3059" w:name="_Toc75276179"/>
      <w:bookmarkStart w:id="3060" w:name="_Toc76541678"/>
      <w:bookmarkStart w:id="3061" w:name="_Toc82437447"/>
      <w:bookmarkStart w:id="3062" w:name="_Toc89944813"/>
      <w:bookmarkStart w:id="3063" w:name="_Toc98753831"/>
      <w:bookmarkStart w:id="3064" w:name="_Toc106180817"/>
      <w:bookmarkStart w:id="3065" w:name="_Toc114150862"/>
      <w:bookmarkStart w:id="3066" w:name="_Toc124151265"/>
      <w:bookmarkStart w:id="3067" w:name="_Toc124151785"/>
      <w:bookmarkStart w:id="3068" w:name="_Toc124152305"/>
      <w:r w:rsidRPr="00BE5108">
        <w:rPr>
          <w:rFonts w:eastAsiaTheme="minorEastAsia"/>
        </w:rPr>
        <w:t>7.2.1</w:t>
      </w:r>
      <w:r w:rsidRPr="00BE5108">
        <w:rPr>
          <w:rFonts w:eastAsiaTheme="minorEastAsia"/>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069" w:name="_Toc73962950"/>
      <w:bookmarkStart w:id="3070" w:name="_Toc75260127"/>
      <w:bookmarkStart w:id="3071" w:name="_Toc75275669"/>
      <w:bookmarkStart w:id="3072" w:name="_Toc75276180"/>
      <w:bookmarkStart w:id="3073" w:name="_Toc76541679"/>
      <w:bookmarkStart w:id="3074" w:name="_Toc82437448"/>
      <w:bookmarkStart w:id="3075" w:name="_Toc89944814"/>
      <w:bookmarkStart w:id="3076" w:name="_Toc98753832"/>
      <w:bookmarkStart w:id="3077" w:name="_Toc106180818"/>
      <w:bookmarkStart w:id="3078" w:name="_Toc114150863"/>
      <w:bookmarkStart w:id="3079" w:name="_Toc124151266"/>
      <w:bookmarkStart w:id="3080" w:name="_Toc124151786"/>
      <w:bookmarkStart w:id="3081" w:name="_Toc124152306"/>
      <w:r w:rsidRPr="00BE5108">
        <w:rPr>
          <w:rFonts w:eastAsiaTheme="minorEastAsia"/>
        </w:rPr>
        <w:t>7.2.2</w:t>
      </w:r>
      <w:r w:rsidRPr="00BE5108">
        <w:rPr>
          <w:rFonts w:eastAsiaTheme="minorEastAsia"/>
        </w:rPr>
        <w:tab/>
        <w:t>Minimum requirement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082" w:name="_Toc73962951"/>
      <w:bookmarkStart w:id="3083" w:name="_Toc75260128"/>
      <w:bookmarkStart w:id="3084" w:name="_Toc75275670"/>
      <w:bookmarkStart w:id="3085" w:name="_Toc75276181"/>
      <w:bookmarkStart w:id="3086" w:name="_Toc76541680"/>
      <w:bookmarkStart w:id="3087" w:name="_Toc82437449"/>
      <w:bookmarkStart w:id="3088" w:name="_Toc89944815"/>
      <w:bookmarkStart w:id="3089" w:name="_Toc98753833"/>
      <w:bookmarkStart w:id="3090" w:name="_Toc106180819"/>
      <w:bookmarkStart w:id="3091" w:name="_Toc114150864"/>
      <w:bookmarkStart w:id="3092" w:name="_Toc124151267"/>
      <w:bookmarkStart w:id="3093" w:name="_Toc124151787"/>
      <w:bookmarkStart w:id="3094" w:name="_Toc124152307"/>
      <w:r w:rsidRPr="00BE5108">
        <w:rPr>
          <w:rFonts w:eastAsiaTheme="minorEastAsia"/>
        </w:rPr>
        <w:t>7.2.3</w:t>
      </w:r>
      <w:r w:rsidRPr="00BE5108">
        <w:rPr>
          <w:rFonts w:eastAsiaTheme="minorEastAsia"/>
        </w:rPr>
        <w:tab/>
        <w:t>Test purpose</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095" w:name="_Toc73962952"/>
      <w:bookmarkStart w:id="3096" w:name="_Toc75260129"/>
      <w:bookmarkStart w:id="3097" w:name="_Toc75275671"/>
      <w:bookmarkStart w:id="3098" w:name="_Toc75276182"/>
      <w:bookmarkStart w:id="3099" w:name="_Toc76541681"/>
      <w:bookmarkStart w:id="3100" w:name="_Toc82437450"/>
      <w:bookmarkStart w:id="3101" w:name="_Toc89944816"/>
      <w:bookmarkStart w:id="3102" w:name="_Toc98753834"/>
      <w:bookmarkStart w:id="3103" w:name="_Toc106180820"/>
      <w:bookmarkStart w:id="3104" w:name="_Toc114150865"/>
      <w:bookmarkStart w:id="3105" w:name="_Toc124151268"/>
      <w:bookmarkStart w:id="3106" w:name="_Toc124151788"/>
      <w:bookmarkStart w:id="3107" w:name="_Toc124152308"/>
      <w:r w:rsidRPr="00BE5108">
        <w:rPr>
          <w:rFonts w:eastAsiaTheme="minorEastAsia"/>
        </w:rPr>
        <w:t>7.2.4</w:t>
      </w:r>
      <w:r w:rsidRPr="00BE5108">
        <w:rPr>
          <w:rFonts w:eastAsiaTheme="minorEastAsia"/>
        </w:rPr>
        <w:tab/>
        <w:t>Method of test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131A539D" w14:textId="77777777" w:rsidR="00C87888" w:rsidRPr="00BE5108" w:rsidRDefault="00C87888" w:rsidP="00C87888">
      <w:pPr>
        <w:pStyle w:val="Heading4"/>
        <w:rPr>
          <w:rFonts w:eastAsiaTheme="minorEastAsia"/>
        </w:rPr>
      </w:pPr>
      <w:bookmarkStart w:id="3108" w:name="_Toc75260130"/>
      <w:bookmarkStart w:id="3109" w:name="_Toc75275672"/>
      <w:bookmarkStart w:id="3110" w:name="_Toc75276183"/>
      <w:bookmarkStart w:id="3111" w:name="_Toc76541682"/>
      <w:bookmarkStart w:id="3112" w:name="_Toc82437451"/>
      <w:bookmarkStart w:id="3113" w:name="_Toc89944817"/>
      <w:bookmarkStart w:id="3114" w:name="_Toc98753835"/>
      <w:bookmarkStart w:id="3115" w:name="_Toc106180821"/>
      <w:bookmarkStart w:id="3116" w:name="_Toc114150866"/>
      <w:bookmarkStart w:id="3117" w:name="_Toc73962953"/>
      <w:bookmarkStart w:id="3118" w:name="_Toc124151269"/>
      <w:bookmarkStart w:id="3119" w:name="_Toc124151789"/>
      <w:bookmarkStart w:id="3120" w:name="_Toc124152309"/>
      <w:r w:rsidRPr="00BE5108">
        <w:rPr>
          <w:rFonts w:eastAsiaTheme="minorEastAsia"/>
        </w:rPr>
        <w:t>7.2.4.1</w:t>
      </w:r>
      <w:r w:rsidRPr="00BE5108">
        <w:rPr>
          <w:rFonts w:eastAsiaTheme="minorEastAsia"/>
        </w:rPr>
        <w:tab/>
        <w:t>Initial conditions</w:t>
      </w:r>
      <w:bookmarkEnd w:id="3108"/>
      <w:bookmarkEnd w:id="3109"/>
      <w:bookmarkEnd w:id="3110"/>
      <w:bookmarkEnd w:id="3111"/>
      <w:bookmarkEnd w:id="3112"/>
      <w:bookmarkEnd w:id="3113"/>
      <w:bookmarkEnd w:id="3114"/>
      <w:bookmarkEnd w:id="3115"/>
      <w:bookmarkEnd w:id="3116"/>
      <w:bookmarkEnd w:id="3118"/>
      <w:bookmarkEnd w:id="3119"/>
      <w:bookmarkEnd w:id="3120"/>
      <w:r w:rsidRPr="00BE5108">
        <w:rPr>
          <w:rFonts w:eastAsiaTheme="minorEastAsia"/>
        </w:rPr>
        <w:tab/>
      </w:r>
      <w:bookmarkEnd w:id="311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lastRenderedPageBreak/>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121" w:name="_Toc73962954"/>
      <w:bookmarkStart w:id="3122" w:name="_Toc75260131"/>
      <w:bookmarkStart w:id="3123" w:name="_Toc75275673"/>
      <w:bookmarkStart w:id="3124" w:name="_Toc75276184"/>
      <w:bookmarkStart w:id="3125" w:name="_Toc76541683"/>
      <w:bookmarkStart w:id="3126" w:name="_Toc82437452"/>
      <w:bookmarkStart w:id="3127" w:name="_Toc89944818"/>
      <w:bookmarkStart w:id="3128" w:name="_Toc98753836"/>
      <w:bookmarkStart w:id="3129" w:name="_Toc106180822"/>
      <w:bookmarkStart w:id="3130" w:name="_Toc114150867"/>
      <w:bookmarkStart w:id="3131" w:name="_Toc124151270"/>
      <w:bookmarkStart w:id="3132" w:name="_Toc124151790"/>
      <w:bookmarkStart w:id="3133" w:name="_Toc124152310"/>
      <w:r w:rsidRPr="00BE5108">
        <w:rPr>
          <w:rFonts w:eastAsiaTheme="minorEastAsia"/>
        </w:rPr>
        <w:t>7.2.4.2</w:t>
      </w:r>
      <w:r w:rsidRPr="00BE5108">
        <w:rPr>
          <w:rFonts w:eastAsiaTheme="minorEastAsia"/>
        </w:rPr>
        <w:tab/>
        <w:t>Procedure</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134" w:name="_Toc73962955"/>
      <w:bookmarkStart w:id="3135" w:name="_Toc75260132"/>
      <w:bookmarkStart w:id="3136" w:name="_Toc75275674"/>
      <w:bookmarkStart w:id="3137" w:name="_Toc75276185"/>
      <w:bookmarkStart w:id="3138" w:name="_Toc76541684"/>
      <w:bookmarkStart w:id="3139" w:name="_Toc82437453"/>
      <w:bookmarkStart w:id="3140" w:name="_Toc89944819"/>
      <w:bookmarkStart w:id="3141" w:name="_Toc98753837"/>
      <w:bookmarkStart w:id="3142" w:name="_Toc106180823"/>
      <w:bookmarkStart w:id="3143" w:name="_Toc114150868"/>
      <w:bookmarkStart w:id="3144" w:name="_Toc124151271"/>
      <w:bookmarkStart w:id="3145" w:name="_Toc124151791"/>
      <w:bookmarkStart w:id="3146" w:name="_Toc124152311"/>
      <w:r w:rsidRPr="00BE5108">
        <w:rPr>
          <w:rFonts w:eastAsiaTheme="minorEastAsia"/>
        </w:rPr>
        <w:t>7.2.5</w:t>
      </w:r>
      <w:r w:rsidRPr="00BE5108">
        <w:rPr>
          <w:rFonts w:eastAsiaTheme="minorEastAsia"/>
        </w:rPr>
        <w:tab/>
        <w:t>Test requirements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4A5FFAA2" w14:textId="77777777" w:rsidR="00C87888" w:rsidRPr="00BE5108" w:rsidRDefault="00C87888" w:rsidP="00C87888">
      <w:pPr>
        <w:pStyle w:val="Heading4"/>
        <w:rPr>
          <w:rFonts w:eastAsiaTheme="minorEastAsia"/>
        </w:rPr>
      </w:pPr>
      <w:bookmarkStart w:id="3147" w:name="_Toc73962956"/>
      <w:bookmarkStart w:id="3148" w:name="_Toc75260133"/>
      <w:bookmarkStart w:id="3149" w:name="_Toc75275675"/>
      <w:bookmarkStart w:id="3150" w:name="_Toc75276186"/>
      <w:bookmarkStart w:id="3151" w:name="_Toc76541685"/>
      <w:bookmarkStart w:id="3152" w:name="_Toc82437454"/>
      <w:bookmarkStart w:id="3153" w:name="_Toc89944820"/>
      <w:bookmarkStart w:id="3154" w:name="_Toc98753838"/>
      <w:bookmarkStart w:id="3155" w:name="_Toc106180824"/>
      <w:bookmarkStart w:id="3156" w:name="_Toc114150869"/>
      <w:bookmarkStart w:id="3157" w:name="_Toc124151272"/>
      <w:bookmarkStart w:id="3158" w:name="_Toc124151792"/>
      <w:bookmarkStart w:id="3159" w:name="_Toc124152312"/>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lastRenderedPageBreak/>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160" w:name="OLE_LINK319"/>
      <w:bookmarkStart w:id="3161"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162" w:name="_Toc73962957"/>
      <w:bookmarkStart w:id="3163" w:name="_Toc75260134"/>
      <w:bookmarkStart w:id="3164" w:name="_Toc75275676"/>
      <w:bookmarkStart w:id="3165" w:name="_Toc75276187"/>
      <w:bookmarkStart w:id="3166" w:name="_Toc76541686"/>
      <w:bookmarkStart w:id="3167" w:name="_Toc82437455"/>
      <w:bookmarkStart w:id="3168" w:name="_Toc89944821"/>
      <w:bookmarkStart w:id="3169" w:name="_Toc98753839"/>
      <w:bookmarkStart w:id="3170" w:name="_Toc106180825"/>
      <w:bookmarkStart w:id="3171" w:name="_Toc114150870"/>
      <w:bookmarkStart w:id="3172" w:name="_Toc124151273"/>
      <w:bookmarkStart w:id="3173" w:name="_Toc124151793"/>
      <w:bookmarkStart w:id="3174" w:name="_Toc124152313"/>
      <w:bookmarkEnd w:id="3160"/>
      <w:bookmarkEnd w:id="3161"/>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lastRenderedPageBreak/>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175" w:name="_Toc73962958"/>
      <w:bookmarkStart w:id="3176" w:name="_Toc75260135"/>
      <w:bookmarkStart w:id="3177" w:name="_Toc75275677"/>
      <w:bookmarkStart w:id="3178" w:name="_Toc75276188"/>
      <w:bookmarkStart w:id="3179" w:name="_Toc76541687"/>
      <w:bookmarkStart w:id="3180" w:name="_Toc82437456"/>
      <w:bookmarkStart w:id="3181" w:name="_Toc89944822"/>
      <w:bookmarkStart w:id="3182" w:name="_Toc98753840"/>
      <w:bookmarkStart w:id="3183" w:name="_Toc106180826"/>
      <w:bookmarkStart w:id="3184" w:name="_Toc114150871"/>
      <w:bookmarkStart w:id="3185" w:name="_Toc124151274"/>
      <w:bookmarkStart w:id="3186" w:name="_Toc124151794"/>
      <w:bookmarkStart w:id="3187" w:name="_Toc124152314"/>
      <w:r w:rsidRPr="00BE5108">
        <w:rPr>
          <w:rFonts w:eastAsiaTheme="minorEastAsia"/>
        </w:rPr>
        <w:t>7.3</w:t>
      </w:r>
      <w:r w:rsidRPr="00BE5108">
        <w:rPr>
          <w:rFonts w:eastAsiaTheme="minorEastAsia"/>
        </w:rPr>
        <w:tab/>
        <w:t>Dynamic range</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09EC6C74" w14:textId="77777777" w:rsidR="00D60968" w:rsidRPr="00BE5108" w:rsidRDefault="00D60968" w:rsidP="00D60968">
      <w:pPr>
        <w:pStyle w:val="Heading3"/>
        <w:rPr>
          <w:rFonts w:eastAsiaTheme="minorEastAsia"/>
        </w:rPr>
      </w:pPr>
      <w:bookmarkStart w:id="3188" w:name="_Toc73962959"/>
      <w:bookmarkStart w:id="3189" w:name="_Toc75260136"/>
      <w:bookmarkStart w:id="3190" w:name="_Toc75275678"/>
      <w:bookmarkStart w:id="3191" w:name="_Toc75276189"/>
      <w:bookmarkStart w:id="3192" w:name="_Toc76541688"/>
      <w:bookmarkStart w:id="3193" w:name="_Toc82437457"/>
      <w:bookmarkStart w:id="3194" w:name="_Toc89944823"/>
      <w:bookmarkStart w:id="3195" w:name="_Toc98753841"/>
      <w:bookmarkStart w:id="3196" w:name="_Toc106180827"/>
      <w:bookmarkStart w:id="3197" w:name="_Toc114150872"/>
      <w:bookmarkStart w:id="3198" w:name="_Toc124151275"/>
      <w:bookmarkStart w:id="3199" w:name="_Toc124151795"/>
      <w:bookmarkStart w:id="3200" w:name="_Toc124152315"/>
      <w:r w:rsidRPr="00BE5108">
        <w:rPr>
          <w:rFonts w:eastAsiaTheme="minorEastAsia"/>
        </w:rPr>
        <w:t>7.3.1</w:t>
      </w:r>
      <w:r w:rsidRPr="00BE5108">
        <w:rPr>
          <w:rFonts w:eastAsiaTheme="minorEastAsia"/>
        </w:rPr>
        <w:tab/>
        <w:t>Definition and applicability</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201" w:name="_Toc73962960"/>
      <w:bookmarkStart w:id="3202" w:name="_Toc75260137"/>
      <w:bookmarkStart w:id="3203" w:name="_Toc75275679"/>
      <w:bookmarkStart w:id="3204" w:name="_Toc75276190"/>
      <w:bookmarkStart w:id="3205" w:name="_Toc76541689"/>
      <w:bookmarkStart w:id="3206" w:name="_Toc82437458"/>
      <w:bookmarkStart w:id="3207" w:name="_Toc89944824"/>
      <w:bookmarkStart w:id="3208" w:name="_Toc98753842"/>
      <w:bookmarkStart w:id="3209" w:name="_Toc106180828"/>
      <w:bookmarkStart w:id="3210" w:name="_Toc114150873"/>
      <w:bookmarkStart w:id="3211" w:name="_Toc124151276"/>
      <w:bookmarkStart w:id="3212" w:name="_Toc124151796"/>
      <w:bookmarkStart w:id="3213" w:name="_Toc124152316"/>
      <w:r w:rsidRPr="00BE5108">
        <w:rPr>
          <w:rFonts w:eastAsiaTheme="minorEastAsia"/>
        </w:rPr>
        <w:t>7.3.2</w:t>
      </w:r>
      <w:r w:rsidRPr="00BE5108">
        <w:rPr>
          <w:rFonts w:eastAsiaTheme="minorEastAsia"/>
        </w:rPr>
        <w:tab/>
        <w:t>Minimum requirement</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214" w:name="_Toc73962961"/>
      <w:bookmarkStart w:id="3215" w:name="_Toc75260138"/>
      <w:bookmarkStart w:id="3216" w:name="_Toc75275680"/>
      <w:bookmarkStart w:id="3217" w:name="_Toc75276191"/>
      <w:bookmarkStart w:id="3218" w:name="_Toc76541690"/>
      <w:bookmarkStart w:id="3219" w:name="_Toc82437459"/>
      <w:bookmarkStart w:id="3220" w:name="_Toc89944825"/>
      <w:bookmarkStart w:id="3221" w:name="_Toc98753843"/>
      <w:bookmarkStart w:id="3222" w:name="_Toc106180829"/>
      <w:bookmarkStart w:id="3223" w:name="_Toc114150874"/>
      <w:bookmarkStart w:id="3224" w:name="_Toc124151277"/>
      <w:bookmarkStart w:id="3225" w:name="_Toc124151797"/>
      <w:bookmarkStart w:id="3226" w:name="_Toc124152317"/>
      <w:r w:rsidRPr="00BE5108">
        <w:rPr>
          <w:rFonts w:eastAsiaTheme="minorEastAsia"/>
        </w:rPr>
        <w:t>7.3.3</w:t>
      </w:r>
      <w:r w:rsidRPr="00BE5108">
        <w:rPr>
          <w:rFonts w:eastAsiaTheme="minorEastAsia"/>
        </w:rPr>
        <w:tab/>
        <w:t>Test purpose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227" w:name="_Toc73962962"/>
      <w:bookmarkStart w:id="3228" w:name="_Toc75260139"/>
      <w:bookmarkStart w:id="3229" w:name="_Toc75275681"/>
      <w:bookmarkStart w:id="3230" w:name="_Toc75276192"/>
      <w:bookmarkStart w:id="3231" w:name="_Toc76541691"/>
      <w:bookmarkStart w:id="3232" w:name="_Toc82437460"/>
      <w:bookmarkStart w:id="3233" w:name="_Toc89944826"/>
      <w:bookmarkStart w:id="3234" w:name="_Toc98753844"/>
      <w:bookmarkStart w:id="3235" w:name="_Toc106180830"/>
      <w:bookmarkStart w:id="3236" w:name="_Toc114150875"/>
      <w:bookmarkStart w:id="3237" w:name="_Toc124151278"/>
      <w:bookmarkStart w:id="3238" w:name="_Toc124151798"/>
      <w:bookmarkStart w:id="3239" w:name="_Toc124152318"/>
      <w:r w:rsidRPr="00BE5108">
        <w:rPr>
          <w:rFonts w:eastAsiaTheme="minorEastAsia"/>
        </w:rPr>
        <w:lastRenderedPageBreak/>
        <w:t>7.3.4</w:t>
      </w:r>
      <w:r w:rsidRPr="00BE5108">
        <w:rPr>
          <w:rFonts w:eastAsiaTheme="minorEastAsia"/>
        </w:rPr>
        <w:tab/>
        <w:t>Method of test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091CE72" w14:textId="77777777" w:rsidR="00D60968" w:rsidRPr="00BE5108" w:rsidRDefault="00D60968" w:rsidP="00D60968">
      <w:pPr>
        <w:pStyle w:val="Heading4"/>
        <w:rPr>
          <w:rFonts w:eastAsiaTheme="minorEastAsia"/>
        </w:rPr>
      </w:pPr>
      <w:bookmarkStart w:id="3240" w:name="_Toc73962963"/>
      <w:bookmarkStart w:id="3241" w:name="_Toc75260140"/>
      <w:bookmarkStart w:id="3242" w:name="_Toc75275682"/>
      <w:bookmarkStart w:id="3243" w:name="_Toc75276193"/>
      <w:bookmarkStart w:id="3244" w:name="_Toc76541692"/>
      <w:bookmarkStart w:id="3245" w:name="_Toc82437461"/>
      <w:bookmarkStart w:id="3246" w:name="_Toc89944827"/>
      <w:bookmarkStart w:id="3247" w:name="_Toc98753845"/>
      <w:bookmarkStart w:id="3248" w:name="_Toc106180831"/>
      <w:bookmarkStart w:id="3249" w:name="_Toc114150876"/>
      <w:bookmarkStart w:id="3250" w:name="_Toc124151279"/>
      <w:bookmarkStart w:id="3251" w:name="_Toc124151799"/>
      <w:bookmarkStart w:id="3252" w:name="_Toc124152319"/>
      <w:r w:rsidRPr="00BE5108">
        <w:rPr>
          <w:rFonts w:eastAsiaTheme="minorEastAsia"/>
        </w:rPr>
        <w:t>7.3.4.1</w:t>
      </w:r>
      <w:r w:rsidRPr="00BE5108">
        <w:rPr>
          <w:rFonts w:eastAsiaTheme="minorEastAsia"/>
        </w:rPr>
        <w:tab/>
        <w:t>Initial conditions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253" w:name="_Toc73962964"/>
      <w:bookmarkStart w:id="3254" w:name="_Toc75260141"/>
      <w:bookmarkStart w:id="3255" w:name="_Toc75275683"/>
      <w:bookmarkStart w:id="3256" w:name="_Toc75276194"/>
      <w:bookmarkStart w:id="3257" w:name="_Toc76541693"/>
      <w:bookmarkStart w:id="3258" w:name="_Toc82437462"/>
      <w:bookmarkStart w:id="3259" w:name="_Toc89944828"/>
      <w:bookmarkStart w:id="3260" w:name="_Toc98753846"/>
      <w:bookmarkStart w:id="3261" w:name="_Toc106180832"/>
      <w:bookmarkStart w:id="3262" w:name="_Toc114150877"/>
      <w:bookmarkStart w:id="3263" w:name="_Toc124151280"/>
      <w:bookmarkStart w:id="3264" w:name="_Toc124151800"/>
      <w:bookmarkStart w:id="3265" w:name="_Toc124152320"/>
      <w:r w:rsidRPr="00BE5108">
        <w:rPr>
          <w:rFonts w:eastAsiaTheme="minorEastAsia"/>
        </w:rPr>
        <w:t>7.3.4.2</w:t>
      </w:r>
      <w:r w:rsidRPr="00BE5108">
        <w:rPr>
          <w:rFonts w:eastAsiaTheme="minorEastAsia"/>
        </w:rPr>
        <w:tab/>
        <w:t>Procedure</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266" w:name="_Toc73962965"/>
      <w:bookmarkStart w:id="3267" w:name="_Toc75260142"/>
      <w:bookmarkStart w:id="3268" w:name="_Toc75275684"/>
      <w:bookmarkStart w:id="3269" w:name="_Toc75276195"/>
      <w:bookmarkStart w:id="3270" w:name="_Toc76541694"/>
      <w:bookmarkStart w:id="3271" w:name="_Toc82437463"/>
      <w:bookmarkStart w:id="3272" w:name="_Toc89944829"/>
      <w:bookmarkStart w:id="3273" w:name="_Toc98753847"/>
      <w:bookmarkStart w:id="3274" w:name="_Toc106180833"/>
      <w:bookmarkStart w:id="3275" w:name="_Toc114150878"/>
      <w:bookmarkStart w:id="3276" w:name="_Toc124151281"/>
      <w:bookmarkStart w:id="3277" w:name="_Toc124151801"/>
      <w:bookmarkStart w:id="3278" w:name="_Toc124152321"/>
      <w:r w:rsidRPr="00BE5108">
        <w:rPr>
          <w:rFonts w:eastAsiaTheme="minorEastAsia"/>
        </w:rPr>
        <w:t>7.3.5</w:t>
      </w:r>
      <w:r w:rsidRPr="00BE5108">
        <w:rPr>
          <w:rFonts w:eastAsiaTheme="minorEastAsia"/>
        </w:rPr>
        <w:tab/>
        <w:t>Test requirements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279" w:name="_Toc73962966"/>
      <w:bookmarkStart w:id="3280" w:name="_Toc75260143"/>
      <w:bookmarkStart w:id="3281" w:name="_Toc75275685"/>
      <w:bookmarkStart w:id="3282" w:name="_Toc75276196"/>
      <w:bookmarkStart w:id="3283" w:name="_Toc76541695"/>
      <w:bookmarkStart w:id="3284" w:name="_Toc82437464"/>
      <w:bookmarkStart w:id="3285" w:name="_Toc89944830"/>
      <w:bookmarkStart w:id="3286" w:name="_Toc98753848"/>
      <w:bookmarkStart w:id="3287" w:name="_Toc106180834"/>
      <w:bookmarkStart w:id="3288" w:name="_Toc114150879"/>
      <w:bookmarkStart w:id="3289" w:name="_Toc124151282"/>
      <w:bookmarkStart w:id="3290" w:name="_Toc124151802"/>
      <w:bookmarkStart w:id="3291" w:name="_Toc124152322"/>
      <w:r w:rsidRPr="00BE5108">
        <w:rPr>
          <w:rFonts w:eastAsiaTheme="minorEastAsia"/>
        </w:rPr>
        <w:t>7.4</w:t>
      </w:r>
      <w:r w:rsidRPr="00BE5108">
        <w:rPr>
          <w:rFonts w:eastAsiaTheme="minorEastAsia"/>
        </w:rPr>
        <w:tab/>
        <w:t>In-band selectivity and blocking</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39EF269B" w14:textId="77777777" w:rsidR="00D60968" w:rsidRPr="00BE5108" w:rsidRDefault="00D60968" w:rsidP="00D60968">
      <w:pPr>
        <w:pStyle w:val="Heading3"/>
        <w:ind w:left="0" w:firstLine="0"/>
        <w:rPr>
          <w:rFonts w:eastAsiaTheme="minorEastAsia"/>
        </w:rPr>
      </w:pPr>
      <w:bookmarkStart w:id="3292" w:name="_Toc73962967"/>
      <w:bookmarkStart w:id="3293" w:name="_Toc75260144"/>
      <w:bookmarkStart w:id="3294" w:name="_Toc75275686"/>
      <w:bookmarkStart w:id="3295" w:name="_Toc75276197"/>
      <w:bookmarkStart w:id="3296" w:name="_Toc76541696"/>
      <w:bookmarkStart w:id="3297" w:name="_Toc82437465"/>
      <w:bookmarkStart w:id="3298" w:name="_Toc89944831"/>
      <w:bookmarkStart w:id="3299" w:name="_Toc98753849"/>
      <w:bookmarkStart w:id="3300" w:name="_Toc106180835"/>
      <w:bookmarkStart w:id="3301" w:name="_Toc114150880"/>
      <w:bookmarkStart w:id="3302" w:name="_Toc124151283"/>
      <w:bookmarkStart w:id="3303" w:name="_Toc124151803"/>
      <w:bookmarkStart w:id="3304" w:name="_Toc124152323"/>
      <w:r w:rsidRPr="00BE5108">
        <w:rPr>
          <w:rFonts w:eastAsiaTheme="minorEastAsia"/>
        </w:rPr>
        <w:t>7.4.1</w:t>
      </w:r>
      <w:r w:rsidRPr="00BE5108">
        <w:rPr>
          <w:rFonts w:eastAsiaTheme="minorEastAsia"/>
        </w:rPr>
        <w:tab/>
        <w:t>Adjacent Channel Selectivity (ACS)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6A8DD6E" w14:textId="77777777" w:rsidR="00D60968" w:rsidRPr="00BE5108" w:rsidRDefault="00D60968" w:rsidP="00D60968">
      <w:pPr>
        <w:pStyle w:val="Heading4"/>
        <w:ind w:left="864" w:hanging="864"/>
        <w:rPr>
          <w:rFonts w:eastAsiaTheme="minorEastAsia"/>
        </w:rPr>
      </w:pPr>
      <w:bookmarkStart w:id="3305" w:name="_Toc73962968"/>
      <w:bookmarkStart w:id="3306" w:name="_Toc75260145"/>
      <w:bookmarkStart w:id="3307" w:name="_Toc75275687"/>
      <w:bookmarkStart w:id="3308" w:name="_Toc75276198"/>
      <w:bookmarkStart w:id="3309" w:name="_Toc76541697"/>
      <w:bookmarkStart w:id="3310" w:name="_Toc82437466"/>
      <w:bookmarkStart w:id="3311" w:name="_Toc89944832"/>
      <w:bookmarkStart w:id="3312" w:name="_Toc98753850"/>
      <w:bookmarkStart w:id="3313" w:name="_Toc106180836"/>
      <w:bookmarkStart w:id="3314" w:name="_Toc114150881"/>
      <w:bookmarkStart w:id="3315" w:name="_Toc124151284"/>
      <w:bookmarkStart w:id="3316" w:name="_Toc124151804"/>
      <w:bookmarkStart w:id="3317" w:name="_Toc124152324"/>
      <w:r w:rsidRPr="00BE5108">
        <w:rPr>
          <w:rFonts w:eastAsiaTheme="minorEastAsia"/>
        </w:rPr>
        <w:t>7.4.1.1</w:t>
      </w:r>
      <w:r w:rsidRPr="00BE5108">
        <w:rPr>
          <w:rFonts w:eastAsiaTheme="minorEastAsia"/>
        </w:rPr>
        <w:tab/>
        <w:t>Definition and applicability</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318" w:name="_Toc73962969"/>
      <w:bookmarkStart w:id="3319" w:name="_Toc75260146"/>
      <w:bookmarkStart w:id="3320" w:name="_Toc75275688"/>
      <w:bookmarkStart w:id="3321" w:name="_Toc75276199"/>
      <w:bookmarkStart w:id="3322" w:name="_Toc76541698"/>
      <w:bookmarkStart w:id="3323" w:name="_Toc82437467"/>
      <w:bookmarkStart w:id="3324" w:name="_Toc89944833"/>
      <w:bookmarkStart w:id="3325" w:name="_Toc98753851"/>
      <w:bookmarkStart w:id="3326" w:name="_Toc106180837"/>
      <w:bookmarkStart w:id="3327" w:name="_Toc114150882"/>
      <w:bookmarkStart w:id="3328" w:name="_Toc124151285"/>
      <w:bookmarkStart w:id="3329" w:name="_Toc124151805"/>
      <w:bookmarkStart w:id="3330" w:name="_Toc124152325"/>
      <w:r w:rsidRPr="00BE5108">
        <w:rPr>
          <w:rFonts w:eastAsiaTheme="minorEastAsia"/>
        </w:rPr>
        <w:t>7.4.1.2</w:t>
      </w:r>
      <w:r w:rsidRPr="00BE5108">
        <w:rPr>
          <w:rFonts w:eastAsiaTheme="minorEastAsia"/>
        </w:rPr>
        <w:tab/>
        <w:t>Minimum requirement</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331" w:name="_Toc73962970"/>
      <w:bookmarkStart w:id="3332" w:name="_Toc75260147"/>
      <w:bookmarkStart w:id="3333" w:name="_Toc75275689"/>
      <w:bookmarkStart w:id="3334" w:name="_Toc75276200"/>
      <w:bookmarkStart w:id="3335" w:name="_Toc76541699"/>
      <w:bookmarkStart w:id="3336" w:name="_Toc82437468"/>
      <w:bookmarkStart w:id="3337" w:name="_Toc89944834"/>
      <w:bookmarkStart w:id="3338" w:name="_Toc98753852"/>
      <w:bookmarkStart w:id="3339" w:name="_Toc106180838"/>
      <w:bookmarkStart w:id="3340" w:name="_Toc114150883"/>
      <w:bookmarkStart w:id="3341" w:name="_Toc124151286"/>
      <w:bookmarkStart w:id="3342" w:name="_Toc124151806"/>
      <w:bookmarkStart w:id="3343" w:name="_Toc124152326"/>
      <w:r w:rsidRPr="00BE5108">
        <w:rPr>
          <w:rFonts w:eastAsiaTheme="minorEastAsia"/>
        </w:rPr>
        <w:t>7.4.1.3</w:t>
      </w:r>
      <w:r w:rsidRPr="00BE5108">
        <w:rPr>
          <w:rFonts w:eastAsiaTheme="minorEastAsia"/>
        </w:rPr>
        <w:tab/>
        <w:t>Test purpose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344" w:name="_Toc73962971"/>
      <w:bookmarkStart w:id="3345" w:name="_Toc75260148"/>
      <w:bookmarkStart w:id="3346" w:name="_Toc75275690"/>
      <w:bookmarkStart w:id="3347" w:name="_Toc75276201"/>
      <w:bookmarkStart w:id="3348" w:name="_Toc76541700"/>
      <w:bookmarkStart w:id="3349" w:name="_Toc82437469"/>
      <w:bookmarkStart w:id="3350" w:name="_Toc89944835"/>
      <w:bookmarkStart w:id="3351" w:name="_Toc98753853"/>
      <w:bookmarkStart w:id="3352" w:name="_Toc106180839"/>
      <w:bookmarkStart w:id="3353" w:name="_Toc114150884"/>
      <w:bookmarkStart w:id="3354" w:name="_Toc124151287"/>
      <w:bookmarkStart w:id="3355" w:name="_Toc124151807"/>
      <w:bookmarkStart w:id="3356" w:name="_Toc124152327"/>
      <w:r w:rsidRPr="00BE5108">
        <w:rPr>
          <w:rFonts w:eastAsiaTheme="minorEastAsia"/>
        </w:rPr>
        <w:t>7.4.1.4</w:t>
      </w:r>
      <w:r w:rsidRPr="00BE5108">
        <w:rPr>
          <w:rFonts w:eastAsiaTheme="minorEastAsia"/>
        </w:rPr>
        <w:tab/>
        <w:t>Method of test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4BE5FF47" w14:textId="77777777" w:rsidR="00D60968" w:rsidRPr="00BE5108" w:rsidRDefault="00D60968" w:rsidP="00D60968">
      <w:pPr>
        <w:pStyle w:val="Heading5"/>
        <w:ind w:left="1008" w:hanging="1008"/>
        <w:rPr>
          <w:rFonts w:eastAsiaTheme="minorEastAsia"/>
        </w:rPr>
      </w:pPr>
      <w:bookmarkStart w:id="3357" w:name="_Toc73962972"/>
      <w:bookmarkStart w:id="3358" w:name="_Toc75260149"/>
      <w:bookmarkStart w:id="3359" w:name="_Toc75275691"/>
      <w:bookmarkStart w:id="3360" w:name="_Toc75276202"/>
      <w:bookmarkStart w:id="3361" w:name="_Toc76541701"/>
      <w:bookmarkStart w:id="3362" w:name="_Toc82437470"/>
      <w:bookmarkStart w:id="3363" w:name="_Toc89944836"/>
      <w:bookmarkStart w:id="3364" w:name="_Toc98753854"/>
      <w:bookmarkStart w:id="3365" w:name="_Toc106180840"/>
      <w:bookmarkStart w:id="3366" w:name="_Toc114150885"/>
      <w:bookmarkStart w:id="3367" w:name="_Toc124151288"/>
      <w:bookmarkStart w:id="3368" w:name="_Toc124151808"/>
      <w:bookmarkStart w:id="3369" w:name="_Toc124152328"/>
      <w:r w:rsidRPr="00BE5108">
        <w:rPr>
          <w:rFonts w:eastAsiaTheme="minorEastAsia"/>
        </w:rPr>
        <w:t>7.4.1.4.1</w:t>
      </w:r>
      <w:r w:rsidRPr="00BE5108">
        <w:rPr>
          <w:rFonts w:eastAsiaTheme="minorEastAsia"/>
        </w:rPr>
        <w:tab/>
        <w:t>Initial conditions</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370" w:name="_Toc73962973"/>
      <w:bookmarkStart w:id="3371" w:name="_Toc75260150"/>
      <w:bookmarkStart w:id="3372" w:name="_Toc75275692"/>
      <w:bookmarkStart w:id="3373" w:name="_Toc75276203"/>
      <w:bookmarkStart w:id="3374" w:name="_Toc76541702"/>
      <w:bookmarkStart w:id="3375" w:name="_Toc82437471"/>
      <w:bookmarkStart w:id="3376" w:name="_Toc89944837"/>
      <w:bookmarkStart w:id="3377" w:name="_Toc98753855"/>
      <w:bookmarkStart w:id="3378" w:name="_Toc106180841"/>
      <w:bookmarkStart w:id="3379" w:name="_Toc114150886"/>
      <w:bookmarkStart w:id="3380" w:name="_Toc124151289"/>
      <w:bookmarkStart w:id="3381" w:name="_Toc124151809"/>
      <w:bookmarkStart w:id="3382" w:name="_Toc124152329"/>
      <w:r w:rsidRPr="00BE5108">
        <w:rPr>
          <w:rFonts w:eastAsiaTheme="minorEastAsia"/>
        </w:rPr>
        <w:t>7.4.1.4.2</w:t>
      </w:r>
      <w:r w:rsidRPr="00BE5108">
        <w:rPr>
          <w:rFonts w:eastAsiaTheme="minorEastAsia"/>
        </w:rPr>
        <w:tab/>
        <w:t>Procedure</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383" w:name="_Toc73962974"/>
      <w:bookmarkStart w:id="3384" w:name="_Toc75260151"/>
      <w:bookmarkStart w:id="3385" w:name="_Toc75275693"/>
      <w:bookmarkStart w:id="3386" w:name="_Toc75276204"/>
      <w:bookmarkStart w:id="3387" w:name="_Toc76541703"/>
      <w:bookmarkStart w:id="3388" w:name="_Toc82437472"/>
      <w:bookmarkStart w:id="3389" w:name="_Toc89944838"/>
      <w:bookmarkStart w:id="3390" w:name="_Toc98753856"/>
      <w:bookmarkStart w:id="3391" w:name="_Toc106180842"/>
      <w:bookmarkStart w:id="3392" w:name="_Toc114150887"/>
      <w:bookmarkStart w:id="3393" w:name="_Toc124151290"/>
      <w:bookmarkStart w:id="3394" w:name="_Toc124151810"/>
      <w:bookmarkStart w:id="3395" w:name="_Toc124152330"/>
      <w:r w:rsidRPr="00BE5108">
        <w:rPr>
          <w:rFonts w:eastAsiaTheme="minorEastAsia"/>
        </w:rPr>
        <w:t>7.4.1.5</w:t>
      </w:r>
      <w:r w:rsidRPr="00BE5108">
        <w:rPr>
          <w:rFonts w:eastAsiaTheme="minorEastAsia"/>
        </w:rPr>
        <w:tab/>
        <w:t>Test requirements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143BB4E" w14:textId="77777777" w:rsidR="00D60968" w:rsidRPr="00BE5108" w:rsidRDefault="00D60968" w:rsidP="00D60968">
      <w:pPr>
        <w:pStyle w:val="Heading5"/>
        <w:ind w:left="1008" w:hanging="1008"/>
        <w:rPr>
          <w:rFonts w:eastAsiaTheme="minorEastAsia"/>
        </w:rPr>
      </w:pPr>
      <w:bookmarkStart w:id="3396" w:name="_Toc73962975"/>
      <w:bookmarkStart w:id="3397" w:name="_Toc75260152"/>
      <w:bookmarkStart w:id="3398" w:name="_Toc75275694"/>
      <w:bookmarkStart w:id="3399" w:name="_Toc75276205"/>
      <w:bookmarkStart w:id="3400" w:name="_Toc76541704"/>
      <w:bookmarkStart w:id="3401" w:name="_Toc82437473"/>
      <w:bookmarkStart w:id="3402" w:name="_Toc89944839"/>
      <w:bookmarkStart w:id="3403" w:name="_Toc98753857"/>
      <w:bookmarkStart w:id="3404" w:name="_Toc106180843"/>
      <w:bookmarkStart w:id="3405" w:name="_Toc114150888"/>
      <w:bookmarkStart w:id="3406" w:name="_Toc124151291"/>
      <w:bookmarkStart w:id="3407" w:name="_Toc124151811"/>
      <w:bookmarkStart w:id="3408" w:name="_Toc124152331"/>
      <w:r w:rsidRPr="00BE5108">
        <w:rPr>
          <w:rFonts w:eastAsiaTheme="minorEastAsia"/>
        </w:rPr>
        <w:t>7.4.1.5.1</w:t>
      </w:r>
      <w:r w:rsidRPr="00BE5108">
        <w:rPr>
          <w:rFonts w:eastAsiaTheme="minorEastAsia"/>
        </w:rPr>
        <w:tab/>
        <w:t>Test requirements for IAB-DU</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lastRenderedPageBreak/>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409" w:name="_Toc73962976"/>
      <w:bookmarkStart w:id="3410" w:name="_Toc75260153"/>
      <w:bookmarkStart w:id="3411" w:name="_Toc75275695"/>
      <w:bookmarkStart w:id="3412" w:name="_Toc75276206"/>
      <w:bookmarkStart w:id="3413" w:name="_Toc76541705"/>
      <w:bookmarkStart w:id="3414" w:name="_Toc82437474"/>
      <w:bookmarkStart w:id="3415" w:name="_Toc89944840"/>
      <w:bookmarkStart w:id="3416" w:name="_Toc98753858"/>
      <w:bookmarkStart w:id="3417" w:name="_Toc106180844"/>
      <w:bookmarkStart w:id="3418" w:name="_Toc114150889"/>
      <w:bookmarkStart w:id="3419" w:name="_Toc124151292"/>
      <w:bookmarkStart w:id="3420" w:name="_Toc124151812"/>
      <w:bookmarkStart w:id="3421" w:name="_Toc124152332"/>
      <w:r w:rsidRPr="00BE5108">
        <w:rPr>
          <w:rFonts w:eastAsiaTheme="minorEastAsia"/>
        </w:rPr>
        <w:t>7.4.1.5.2</w:t>
      </w:r>
      <w:r w:rsidRPr="00BE5108">
        <w:rPr>
          <w:rFonts w:eastAsiaTheme="minorEastAsia"/>
        </w:rPr>
        <w:tab/>
        <w:t>Test requirements for IAB-MT</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422" w:name="_Toc73962977"/>
      <w:bookmarkStart w:id="3423" w:name="_Toc75260154"/>
      <w:bookmarkStart w:id="3424" w:name="_Toc75275696"/>
      <w:bookmarkStart w:id="3425" w:name="_Toc75276207"/>
      <w:bookmarkStart w:id="3426" w:name="_Toc76541706"/>
      <w:bookmarkStart w:id="3427" w:name="_Toc82437475"/>
      <w:bookmarkStart w:id="3428" w:name="_Toc89944841"/>
      <w:bookmarkStart w:id="3429" w:name="_Toc98753859"/>
      <w:bookmarkStart w:id="3430" w:name="_Toc106180845"/>
      <w:bookmarkStart w:id="3431" w:name="_Toc114150890"/>
      <w:bookmarkStart w:id="3432" w:name="_Toc124151293"/>
      <w:bookmarkStart w:id="3433" w:name="_Toc124151813"/>
      <w:bookmarkStart w:id="3434" w:name="_Toc124152333"/>
      <w:r w:rsidRPr="00BE5108">
        <w:rPr>
          <w:rFonts w:eastAsiaTheme="minorEastAsia"/>
        </w:rPr>
        <w:t>7.4.2</w:t>
      </w:r>
      <w:r w:rsidRPr="00BE5108">
        <w:rPr>
          <w:rFonts w:eastAsiaTheme="minorEastAsia"/>
        </w:rPr>
        <w:tab/>
      </w:r>
      <w:r w:rsidR="00D60968" w:rsidRPr="00BE5108">
        <w:rPr>
          <w:rFonts w:eastAsiaTheme="minorEastAsia"/>
        </w:rPr>
        <w:t>In-band blocking</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15055B5" w14:textId="77777777" w:rsidR="00D60968" w:rsidRPr="00BE5108" w:rsidRDefault="00D60968" w:rsidP="00D60968">
      <w:pPr>
        <w:pStyle w:val="Heading4"/>
        <w:ind w:left="864" w:hanging="864"/>
        <w:rPr>
          <w:rFonts w:eastAsiaTheme="minorEastAsia"/>
        </w:rPr>
      </w:pPr>
      <w:bookmarkStart w:id="3435" w:name="_Toc73962978"/>
      <w:bookmarkStart w:id="3436" w:name="_Toc75260155"/>
      <w:bookmarkStart w:id="3437" w:name="_Toc75275697"/>
      <w:bookmarkStart w:id="3438" w:name="_Toc75276208"/>
      <w:bookmarkStart w:id="3439" w:name="_Toc76541707"/>
      <w:bookmarkStart w:id="3440" w:name="_Toc82437476"/>
      <w:bookmarkStart w:id="3441" w:name="_Toc89944842"/>
      <w:bookmarkStart w:id="3442" w:name="_Toc98753860"/>
      <w:bookmarkStart w:id="3443" w:name="_Toc106180846"/>
      <w:bookmarkStart w:id="3444" w:name="_Toc114150891"/>
      <w:bookmarkStart w:id="3445" w:name="_Toc124151294"/>
      <w:bookmarkStart w:id="3446" w:name="_Toc124151814"/>
      <w:bookmarkStart w:id="3447" w:name="_Toc124152334"/>
      <w:r w:rsidRPr="00BE5108">
        <w:rPr>
          <w:rFonts w:eastAsiaTheme="minorEastAsia"/>
        </w:rPr>
        <w:t>7.4.2.1</w:t>
      </w:r>
      <w:r w:rsidRPr="00BE5108">
        <w:rPr>
          <w:rFonts w:eastAsiaTheme="minorEastAsia"/>
        </w:rPr>
        <w:tab/>
        <w:t>Definition and applicability</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448" w:name="_Toc73962979"/>
      <w:bookmarkStart w:id="3449" w:name="_Toc75260156"/>
      <w:bookmarkStart w:id="3450" w:name="_Toc75275698"/>
      <w:bookmarkStart w:id="3451" w:name="_Toc75276209"/>
      <w:bookmarkStart w:id="3452" w:name="_Toc76541708"/>
      <w:bookmarkStart w:id="3453" w:name="_Toc82437477"/>
      <w:bookmarkStart w:id="3454" w:name="_Toc89944843"/>
      <w:bookmarkStart w:id="3455" w:name="_Toc98753861"/>
      <w:bookmarkStart w:id="3456" w:name="_Toc106180847"/>
      <w:bookmarkStart w:id="3457" w:name="_Toc114150892"/>
      <w:bookmarkStart w:id="3458" w:name="_Toc124151295"/>
      <w:bookmarkStart w:id="3459" w:name="_Toc124151815"/>
      <w:bookmarkStart w:id="3460" w:name="_Toc124152335"/>
      <w:r w:rsidRPr="00BE5108">
        <w:rPr>
          <w:rFonts w:eastAsiaTheme="minorEastAsia"/>
        </w:rPr>
        <w:t>7.4.2.2</w:t>
      </w:r>
      <w:r w:rsidRPr="00BE5108">
        <w:rPr>
          <w:rFonts w:eastAsiaTheme="minorEastAsia"/>
        </w:rPr>
        <w:tab/>
        <w:t>Minimum requirement</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3461" w:name="_Toc73962980"/>
      <w:bookmarkStart w:id="3462" w:name="_Toc75260157"/>
      <w:bookmarkStart w:id="3463" w:name="_Toc75275699"/>
      <w:bookmarkStart w:id="3464" w:name="_Toc75276210"/>
      <w:bookmarkStart w:id="3465" w:name="_Toc76541709"/>
      <w:bookmarkStart w:id="3466" w:name="_Toc82437478"/>
      <w:bookmarkStart w:id="3467" w:name="_Toc89944844"/>
      <w:bookmarkStart w:id="3468" w:name="_Toc98753862"/>
      <w:bookmarkStart w:id="3469" w:name="_Toc106180848"/>
      <w:bookmarkStart w:id="3470" w:name="_Toc114150893"/>
      <w:bookmarkStart w:id="3471" w:name="_Toc124151296"/>
      <w:bookmarkStart w:id="3472" w:name="_Toc124151816"/>
      <w:bookmarkStart w:id="3473" w:name="_Toc124152336"/>
      <w:r w:rsidRPr="00BE5108">
        <w:rPr>
          <w:rFonts w:eastAsiaTheme="minorEastAsia"/>
        </w:rPr>
        <w:lastRenderedPageBreak/>
        <w:t>7.4.2.3</w:t>
      </w:r>
      <w:r w:rsidRPr="00BE5108">
        <w:rPr>
          <w:rFonts w:eastAsiaTheme="minorEastAsia"/>
        </w:rPr>
        <w:tab/>
        <w:t>Test purpose</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3474" w:name="_Toc73962981"/>
      <w:bookmarkStart w:id="3475" w:name="_Toc75260158"/>
      <w:bookmarkStart w:id="3476" w:name="_Toc75275700"/>
      <w:bookmarkStart w:id="3477" w:name="_Toc75276211"/>
      <w:bookmarkStart w:id="3478" w:name="_Toc76541710"/>
      <w:bookmarkStart w:id="3479" w:name="_Toc82437479"/>
      <w:bookmarkStart w:id="3480" w:name="_Toc89944845"/>
      <w:bookmarkStart w:id="3481" w:name="_Toc98753863"/>
      <w:bookmarkStart w:id="3482" w:name="_Toc106180849"/>
      <w:bookmarkStart w:id="3483" w:name="_Toc114150894"/>
      <w:bookmarkStart w:id="3484" w:name="_Toc124151297"/>
      <w:bookmarkStart w:id="3485" w:name="_Toc124151817"/>
      <w:bookmarkStart w:id="3486" w:name="_Toc124152337"/>
      <w:r w:rsidRPr="00BE5108">
        <w:rPr>
          <w:rFonts w:eastAsiaTheme="minorEastAsia"/>
        </w:rPr>
        <w:t>7.4.2.4</w:t>
      </w:r>
      <w:r w:rsidRPr="00BE5108">
        <w:rPr>
          <w:rFonts w:eastAsiaTheme="minorEastAsia"/>
        </w:rPr>
        <w:tab/>
        <w:t>Method of test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C6AEDC7" w14:textId="77777777" w:rsidR="00D60968" w:rsidRPr="00BE5108" w:rsidRDefault="00D60968" w:rsidP="00D60968">
      <w:pPr>
        <w:pStyle w:val="Heading5"/>
        <w:ind w:left="1008" w:hanging="1008"/>
        <w:rPr>
          <w:rFonts w:eastAsiaTheme="minorEastAsia"/>
        </w:rPr>
      </w:pPr>
      <w:bookmarkStart w:id="3487" w:name="_Toc73962982"/>
      <w:bookmarkStart w:id="3488" w:name="_Toc75260159"/>
      <w:bookmarkStart w:id="3489" w:name="_Toc75275701"/>
      <w:bookmarkStart w:id="3490" w:name="_Toc75276212"/>
      <w:bookmarkStart w:id="3491" w:name="_Toc76541711"/>
      <w:bookmarkStart w:id="3492" w:name="_Toc82437480"/>
      <w:bookmarkStart w:id="3493" w:name="_Toc89944846"/>
      <w:bookmarkStart w:id="3494" w:name="_Toc98753864"/>
      <w:bookmarkStart w:id="3495" w:name="_Toc106180850"/>
      <w:bookmarkStart w:id="3496" w:name="_Toc114150895"/>
      <w:bookmarkStart w:id="3497" w:name="_Toc124151298"/>
      <w:bookmarkStart w:id="3498" w:name="_Toc124151818"/>
      <w:bookmarkStart w:id="3499" w:name="_Toc124152338"/>
      <w:r w:rsidRPr="00BE5108">
        <w:rPr>
          <w:rFonts w:eastAsiaTheme="minorEastAsia"/>
        </w:rPr>
        <w:t>7.4.2.4.1</w:t>
      </w:r>
      <w:r w:rsidRPr="00BE5108">
        <w:rPr>
          <w:rFonts w:eastAsiaTheme="minorEastAsia"/>
        </w:rPr>
        <w:tab/>
        <w:t>Initial conditions</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3500" w:name="_Toc73962983"/>
      <w:bookmarkStart w:id="3501" w:name="_Toc75260160"/>
      <w:bookmarkStart w:id="3502" w:name="_Toc75275702"/>
      <w:bookmarkStart w:id="3503" w:name="_Toc75276213"/>
      <w:bookmarkStart w:id="3504" w:name="_Toc76541712"/>
      <w:bookmarkStart w:id="3505" w:name="_Toc82437481"/>
      <w:bookmarkStart w:id="3506" w:name="_Toc89944847"/>
      <w:bookmarkStart w:id="3507" w:name="_Toc98753865"/>
      <w:bookmarkStart w:id="3508" w:name="_Toc106180851"/>
      <w:bookmarkStart w:id="3509" w:name="_Toc114150896"/>
      <w:bookmarkStart w:id="3510" w:name="_Toc124151299"/>
      <w:bookmarkStart w:id="3511" w:name="_Toc124151819"/>
      <w:bookmarkStart w:id="3512" w:name="_Toc124152339"/>
      <w:r w:rsidRPr="00BE5108">
        <w:rPr>
          <w:rFonts w:eastAsiaTheme="minorEastAsia"/>
        </w:rPr>
        <w:t>7.4.2.4.2</w:t>
      </w:r>
      <w:r w:rsidRPr="00BE5108">
        <w:rPr>
          <w:rFonts w:eastAsiaTheme="minorEastAsia"/>
        </w:rPr>
        <w:tab/>
        <w:t>Procedure for general blocking</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3513" w:name="_Toc73962984"/>
      <w:bookmarkStart w:id="3514" w:name="_Toc75260161"/>
      <w:bookmarkStart w:id="3515" w:name="_Toc75275703"/>
      <w:bookmarkStart w:id="3516" w:name="_Toc75276214"/>
      <w:bookmarkStart w:id="3517" w:name="_Toc76541713"/>
      <w:bookmarkStart w:id="3518" w:name="_Toc82437482"/>
      <w:bookmarkStart w:id="3519" w:name="_Toc89944848"/>
      <w:bookmarkStart w:id="3520" w:name="_Toc98753866"/>
      <w:bookmarkStart w:id="3521" w:name="_Toc106180852"/>
      <w:bookmarkStart w:id="3522" w:name="_Toc114150897"/>
      <w:bookmarkStart w:id="3523" w:name="_Toc124151300"/>
      <w:bookmarkStart w:id="3524" w:name="_Toc124151820"/>
      <w:bookmarkStart w:id="3525" w:name="_Toc124152340"/>
      <w:r w:rsidRPr="00BE5108">
        <w:rPr>
          <w:rFonts w:eastAsiaTheme="minorEastAsia"/>
        </w:rPr>
        <w:t>7.4.2.4.3</w:t>
      </w:r>
      <w:r w:rsidRPr="00BE5108">
        <w:rPr>
          <w:rFonts w:eastAsiaTheme="minorEastAsia"/>
        </w:rPr>
        <w:tab/>
        <w:t>Procedure for narrowband blocking</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lastRenderedPageBreak/>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3526" w:name="_Toc73962985"/>
      <w:bookmarkStart w:id="3527" w:name="_Toc75260162"/>
      <w:bookmarkStart w:id="3528" w:name="_Toc75275704"/>
      <w:bookmarkStart w:id="3529" w:name="_Toc75276215"/>
      <w:bookmarkStart w:id="3530" w:name="_Toc76541714"/>
      <w:bookmarkStart w:id="3531" w:name="_Toc82437483"/>
      <w:bookmarkStart w:id="3532" w:name="_Toc89944849"/>
      <w:bookmarkStart w:id="3533" w:name="_Toc98753867"/>
      <w:bookmarkStart w:id="3534" w:name="_Toc106180853"/>
      <w:bookmarkStart w:id="3535" w:name="_Toc114150898"/>
      <w:bookmarkStart w:id="3536" w:name="_Toc124151301"/>
      <w:bookmarkStart w:id="3537" w:name="_Toc124151821"/>
      <w:bookmarkStart w:id="3538" w:name="_Toc124152341"/>
      <w:r w:rsidRPr="00BE5108">
        <w:rPr>
          <w:rFonts w:eastAsiaTheme="minorEastAsia"/>
        </w:rPr>
        <w:t>7.4.2.5</w:t>
      </w:r>
      <w:r w:rsidRPr="00BE5108">
        <w:rPr>
          <w:rFonts w:eastAsiaTheme="minorEastAsia"/>
        </w:rPr>
        <w:tab/>
        <w:t>Test requirements</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34283D37" w14:textId="77777777" w:rsidR="00D60968" w:rsidRPr="00BE5108" w:rsidRDefault="00D60968" w:rsidP="00D60968">
      <w:pPr>
        <w:pStyle w:val="Heading5"/>
        <w:ind w:left="1008" w:hanging="1008"/>
        <w:rPr>
          <w:rFonts w:eastAsiaTheme="minorEastAsia"/>
        </w:rPr>
      </w:pPr>
      <w:bookmarkStart w:id="3539" w:name="_Toc73962986"/>
      <w:bookmarkStart w:id="3540" w:name="_Toc75260163"/>
      <w:bookmarkStart w:id="3541" w:name="_Toc75275705"/>
      <w:bookmarkStart w:id="3542" w:name="_Toc75276216"/>
      <w:bookmarkStart w:id="3543" w:name="_Toc76541715"/>
      <w:bookmarkStart w:id="3544" w:name="_Toc82437484"/>
      <w:bookmarkStart w:id="3545" w:name="_Toc89944850"/>
      <w:bookmarkStart w:id="3546" w:name="_Toc98753868"/>
      <w:bookmarkStart w:id="3547" w:name="_Toc106180854"/>
      <w:bookmarkStart w:id="3548" w:name="_Toc114150899"/>
      <w:bookmarkStart w:id="3549" w:name="_Toc124151302"/>
      <w:bookmarkStart w:id="3550" w:name="_Toc124151822"/>
      <w:bookmarkStart w:id="3551" w:name="_Toc124152342"/>
      <w:r w:rsidRPr="00BE5108">
        <w:rPr>
          <w:rFonts w:eastAsiaTheme="minorEastAsia"/>
        </w:rPr>
        <w:t>7.4.2.5.1</w:t>
      </w:r>
      <w:r w:rsidRPr="00BE5108">
        <w:rPr>
          <w:rFonts w:eastAsiaTheme="minorEastAsia"/>
        </w:rPr>
        <w:tab/>
        <w:t>Test requirements for IAB-DU</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lastRenderedPageBreak/>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3552" w:name="_Toc73962987"/>
      <w:bookmarkStart w:id="3553" w:name="_Toc75260164"/>
      <w:bookmarkStart w:id="3554" w:name="_Toc75275706"/>
      <w:bookmarkStart w:id="3555" w:name="_Toc75276217"/>
      <w:bookmarkStart w:id="3556" w:name="_Toc76541716"/>
      <w:bookmarkStart w:id="3557" w:name="_Toc82437485"/>
      <w:bookmarkStart w:id="3558" w:name="_Toc89944851"/>
      <w:bookmarkStart w:id="3559" w:name="_Toc98753869"/>
      <w:bookmarkStart w:id="3560" w:name="_Toc106180855"/>
      <w:bookmarkStart w:id="3561" w:name="_Toc114150900"/>
      <w:bookmarkStart w:id="3562" w:name="_Toc124151303"/>
      <w:bookmarkStart w:id="3563" w:name="_Toc124151823"/>
      <w:bookmarkStart w:id="3564" w:name="_Toc124152343"/>
      <w:r w:rsidRPr="00BE5108">
        <w:rPr>
          <w:rFonts w:eastAsiaTheme="minorEastAsia"/>
        </w:rPr>
        <w:t>7.4.2.5.2</w:t>
      </w:r>
      <w:r w:rsidRPr="00BE5108">
        <w:rPr>
          <w:rFonts w:eastAsiaTheme="minorEastAsia"/>
        </w:rPr>
        <w:tab/>
        <w:t>Test requirements for IAB-MT</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3565" w:name="_Toc73962988"/>
      <w:bookmarkStart w:id="3566" w:name="_Toc75260165"/>
      <w:bookmarkStart w:id="3567" w:name="_Toc75275707"/>
      <w:bookmarkStart w:id="3568" w:name="_Toc75276218"/>
      <w:bookmarkStart w:id="3569" w:name="_Toc76541717"/>
      <w:bookmarkStart w:id="3570" w:name="_Toc82437486"/>
      <w:bookmarkStart w:id="3571" w:name="_Toc89944852"/>
      <w:bookmarkStart w:id="3572" w:name="_Toc98753870"/>
      <w:bookmarkStart w:id="3573" w:name="_Toc106180856"/>
      <w:bookmarkStart w:id="3574" w:name="_Toc114150901"/>
      <w:bookmarkStart w:id="3575" w:name="_Toc124151304"/>
      <w:bookmarkStart w:id="3576" w:name="_Toc124151824"/>
      <w:bookmarkStart w:id="3577" w:name="_Toc124152344"/>
      <w:r w:rsidRPr="00BE5108">
        <w:rPr>
          <w:rFonts w:eastAsiaTheme="minorEastAsia"/>
        </w:rPr>
        <w:t>7.5</w:t>
      </w:r>
      <w:r w:rsidRPr="00BE5108">
        <w:rPr>
          <w:rFonts w:eastAsiaTheme="minorEastAsia"/>
        </w:rPr>
        <w:tab/>
        <w:t>Out-of-band blocking</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702C427E" w14:textId="77777777" w:rsidR="00D60968" w:rsidRPr="00BE5108" w:rsidRDefault="00D60968" w:rsidP="00D60968">
      <w:pPr>
        <w:pStyle w:val="Heading3"/>
        <w:ind w:left="0" w:firstLine="0"/>
        <w:rPr>
          <w:rFonts w:eastAsiaTheme="minorEastAsia"/>
        </w:rPr>
      </w:pPr>
      <w:bookmarkStart w:id="3578" w:name="_Toc73962989"/>
      <w:bookmarkStart w:id="3579" w:name="_Toc75260166"/>
      <w:bookmarkStart w:id="3580" w:name="_Toc75275708"/>
      <w:bookmarkStart w:id="3581" w:name="_Toc75276219"/>
      <w:bookmarkStart w:id="3582" w:name="_Toc76541718"/>
      <w:bookmarkStart w:id="3583" w:name="_Toc82437487"/>
      <w:bookmarkStart w:id="3584" w:name="_Toc89944853"/>
      <w:bookmarkStart w:id="3585" w:name="_Toc98753871"/>
      <w:bookmarkStart w:id="3586" w:name="_Toc106180857"/>
      <w:bookmarkStart w:id="3587" w:name="_Toc114150902"/>
      <w:bookmarkStart w:id="3588" w:name="_Toc124151305"/>
      <w:bookmarkStart w:id="3589" w:name="_Toc124151825"/>
      <w:bookmarkStart w:id="3590" w:name="_Toc124152345"/>
      <w:r w:rsidRPr="00BE5108">
        <w:rPr>
          <w:rFonts w:eastAsiaTheme="minorEastAsia"/>
        </w:rPr>
        <w:t>7.5.1</w:t>
      </w:r>
      <w:r w:rsidRPr="00BE5108">
        <w:rPr>
          <w:rFonts w:eastAsiaTheme="minorEastAsia"/>
        </w:rPr>
        <w:tab/>
        <w:t>Definition and applicability</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3591" w:name="_Toc73962990"/>
      <w:bookmarkStart w:id="3592" w:name="_Toc75260167"/>
      <w:bookmarkStart w:id="3593" w:name="_Toc75275709"/>
      <w:bookmarkStart w:id="3594" w:name="_Toc75276220"/>
      <w:bookmarkStart w:id="3595" w:name="_Toc76541719"/>
      <w:bookmarkStart w:id="3596" w:name="_Toc82437488"/>
      <w:bookmarkStart w:id="3597" w:name="_Toc89944854"/>
      <w:bookmarkStart w:id="3598" w:name="_Toc98753872"/>
      <w:bookmarkStart w:id="3599" w:name="_Toc106180858"/>
      <w:bookmarkStart w:id="3600" w:name="_Toc114150903"/>
      <w:bookmarkStart w:id="3601" w:name="_Toc124151306"/>
      <w:bookmarkStart w:id="3602" w:name="_Toc124151826"/>
      <w:bookmarkStart w:id="3603" w:name="_Toc124152346"/>
      <w:r w:rsidRPr="00BE5108">
        <w:rPr>
          <w:rFonts w:eastAsiaTheme="minorEastAsia"/>
        </w:rPr>
        <w:t>7.5.2</w:t>
      </w:r>
      <w:r w:rsidRPr="00BE5108">
        <w:rPr>
          <w:rFonts w:eastAsiaTheme="minorEastAsia"/>
        </w:rPr>
        <w:tab/>
        <w:t>Minimum requirement</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3604" w:name="_Toc73962991"/>
      <w:bookmarkStart w:id="3605" w:name="_Toc75260168"/>
      <w:bookmarkStart w:id="3606" w:name="_Toc75275710"/>
      <w:bookmarkStart w:id="3607" w:name="_Toc75276221"/>
      <w:bookmarkStart w:id="3608" w:name="_Toc76541720"/>
      <w:bookmarkStart w:id="3609" w:name="_Toc82437489"/>
      <w:bookmarkStart w:id="3610" w:name="_Toc89944855"/>
      <w:bookmarkStart w:id="3611" w:name="_Toc98753873"/>
      <w:bookmarkStart w:id="3612" w:name="_Toc106180859"/>
      <w:bookmarkStart w:id="3613" w:name="_Toc114150904"/>
      <w:bookmarkStart w:id="3614" w:name="_Toc124151307"/>
      <w:bookmarkStart w:id="3615" w:name="_Toc124151827"/>
      <w:bookmarkStart w:id="3616" w:name="_Toc124152347"/>
      <w:r w:rsidRPr="00BE5108">
        <w:rPr>
          <w:rFonts w:eastAsiaTheme="minorEastAsia"/>
        </w:rPr>
        <w:lastRenderedPageBreak/>
        <w:t>7.5.3</w:t>
      </w:r>
      <w:r w:rsidRPr="00BE5108">
        <w:rPr>
          <w:rFonts w:eastAsiaTheme="minorEastAsia"/>
        </w:rPr>
        <w:tab/>
        <w:t>Test purpose</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3617" w:name="_Toc73962992"/>
      <w:bookmarkStart w:id="3618" w:name="_Toc75260169"/>
      <w:bookmarkStart w:id="3619" w:name="_Toc75275711"/>
      <w:bookmarkStart w:id="3620" w:name="_Toc75276222"/>
      <w:bookmarkStart w:id="3621" w:name="_Toc76541721"/>
      <w:bookmarkStart w:id="3622" w:name="_Toc82437490"/>
      <w:bookmarkStart w:id="3623" w:name="_Toc89944856"/>
      <w:bookmarkStart w:id="3624" w:name="_Toc98753874"/>
      <w:bookmarkStart w:id="3625" w:name="_Toc106180860"/>
      <w:bookmarkStart w:id="3626" w:name="_Toc114150905"/>
      <w:bookmarkStart w:id="3627" w:name="_Toc124151308"/>
      <w:bookmarkStart w:id="3628" w:name="_Toc124151828"/>
      <w:bookmarkStart w:id="3629" w:name="_Toc124152348"/>
      <w:r w:rsidRPr="00BE5108">
        <w:rPr>
          <w:rFonts w:eastAsiaTheme="minorEastAsia"/>
        </w:rPr>
        <w:t>7.5.4</w:t>
      </w:r>
      <w:r w:rsidRPr="00BE5108">
        <w:rPr>
          <w:rFonts w:eastAsiaTheme="minorEastAsia"/>
        </w:rPr>
        <w:tab/>
        <w:t>Method of test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1F73F2F3" w14:textId="77777777" w:rsidR="00D60968" w:rsidRPr="00BE5108" w:rsidRDefault="00D60968" w:rsidP="00D60968">
      <w:pPr>
        <w:pStyle w:val="Heading4"/>
        <w:ind w:left="864" w:hanging="864"/>
        <w:rPr>
          <w:rFonts w:eastAsiaTheme="minorEastAsia"/>
        </w:rPr>
      </w:pPr>
      <w:bookmarkStart w:id="3630" w:name="_Toc73962993"/>
      <w:bookmarkStart w:id="3631" w:name="_Toc75260170"/>
      <w:bookmarkStart w:id="3632" w:name="_Toc75275712"/>
      <w:bookmarkStart w:id="3633" w:name="_Toc75276223"/>
      <w:bookmarkStart w:id="3634" w:name="_Toc76541722"/>
      <w:bookmarkStart w:id="3635" w:name="_Toc82437491"/>
      <w:bookmarkStart w:id="3636" w:name="_Toc89944857"/>
      <w:bookmarkStart w:id="3637" w:name="_Toc98753875"/>
      <w:bookmarkStart w:id="3638" w:name="_Toc106180861"/>
      <w:bookmarkStart w:id="3639" w:name="_Toc114150906"/>
      <w:bookmarkStart w:id="3640" w:name="_Toc124151309"/>
      <w:bookmarkStart w:id="3641" w:name="_Toc124151829"/>
      <w:bookmarkStart w:id="3642" w:name="_Toc124152349"/>
      <w:r w:rsidRPr="00BE5108">
        <w:rPr>
          <w:rFonts w:eastAsiaTheme="minorEastAsia"/>
        </w:rPr>
        <w:t>7.5.4.1</w:t>
      </w:r>
      <w:r w:rsidRPr="00BE5108">
        <w:rPr>
          <w:rFonts w:eastAsiaTheme="minorEastAsia"/>
        </w:rPr>
        <w:tab/>
        <w:t>Initial conditions</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3643" w:name="_Toc73962994"/>
      <w:bookmarkStart w:id="3644" w:name="_Toc75260171"/>
      <w:bookmarkStart w:id="3645" w:name="_Toc75275713"/>
      <w:bookmarkStart w:id="3646" w:name="_Toc75276224"/>
      <w:bookmarkStart w:id="3647" w:name="_Toc76541723"/>
      <w:bookmarkStart w:id="3648" w:name="_Toc82437492"/>
      <w:bookmarkStart w:id="3649" w:name="_Toc89944858"/>
      <w:bookmarkStart w:id="3650" w:name="_Toc98753876"/>
      <w:bookmarkStart w:id="3651" w:name="_Toc106180862"/>
      <w:bookmarkStart w:id="3652" w:name="_Toc114150907"/>
      <w:bookmarkStart w:id="3653" w:name="_Toc124151310"/>
      <w:bookmarkStart w:id="3654" w:name="_Toc124151830"/>
      <w:bookmarkStart w:id="3655" w:name="_Toc124152350"/>
      <w:r w:rsidRPr="00BE5108">
        <w:rPr>
          <w:rFonts w:eastAsiaTheme="minorEastAsia"/>
        </w:rPr>
        <w:t>7.5.4.2</w:t>
      </w:r>
      <w:r w:rsidRPr="00BE5108">
        <w:rPr>
          <w:rFonts w:eastAsiaTheme="minorEastAsia"/>
        </w:rPr>
        <w:tab/>
        <w:t>Procedure</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3656" w:name="_Toc73962995"/>
      <w:bookmarkStart w:id="3657" w:name="_Toc75260172"/>
      <w:bookmarkStart w:id="3658" w:name="_Toc75275714"/>
      <w:bookmarkStart w:id="3659" w:name="_Toc75276225"/>
      <w:bookmarkStart w:id="3660" w:name="_Toc76541724"/>
      <w:bookmarkStart w:id="3661" w:name="_Toc82437493"/>
      <w:bookmarkStart w:id="3662" w:name="_Toc89944859"/>
      <w:bookmarkStart w:id="3663" w:name="_Toc98753877"/>
      <w:bookmarkStart w:id="3664" w:name="_Toc106180863"/>
      <w:bookmarkStart w:id="3665" w:name="_Toc114150908"/>
      <w:bookmarkStart w:id="3666" w:name="_Toc124151311"/>
      <w:bookmarkStart w:id="3667" w:name="_Toc124151831"/>
      <w:bookmarkStart w:id="3668" w:name="_Toc124152351"/>
      <w:r w:rsidRPr="00BE5108">
        <w:rPr>
          <w:rFonts w:eastAsiaTheme="minorEastAsia"/>
        </w:rPr>
        <w:lastRenderedPageBreak/>
        <w:t>7.5.5</w:t>
      </w:r>
      <w:r w:rsidRPr="00BE5108">
        <w:rPr>
          <w:rFonts w:eastAsiaTheme="minorEastAsia"/>
        </w:rPr>
        <w:tab/>
        <w:t>Test requirements</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960A1DA" w14:textId="77777777" w:rsidR="00D60968" w:rsidRPr="00BE5108" w:rsidRDefault="00D60968" w:rsidP="00D60968">
      <w:pPr>
        <w:pStyle w:val="Heading4"/>
        <w:ind w:left="864" w:hanging="864"/>
        <w:rPr>
          <w:rFonts w:eastAsiaTheme="minorEastAsia"/>
        </w:rPr>
      </w:pPr>
      <w:bookmarkStart w:id="3669" w:name="_Toc73962996"/>
      <w:bookmarkStart w:id="3670" w:name="_Toc75260173"/>
      <w:bookmarkStart w:id="3671" w:name="_Toc75275715"/>
      <w:bookmarkStart w:id="3672" w:name="_Toc75276226"/>
      <w:bookmarkStart w:id="3673" w:name="_Toc76541725"/>
      <w:bookmarkStart w:id="3674" w:name="_Toc82437494"/>
      <w:bookmarkStart w:id="3675" w:name="_Toc89944860"/>
      <w:bookmarkStart w:id="3676" w:name="_Toc98753878"/>
      <w:bookmarkStart w:id="3677" w:name="_Toc106180864"/>
      <w:bookmarkStart w:id="3678" w:name="_Toc114150909"/>
      <w:bookmarkStart w:id="3679" w:name="_Toc124151312"/>
      <w:bookmarkStart w:id="3680" w:name="_Toc124151832"/>
      <w:bookmarkStart w:id="3681" w:name="_Toc124152352"/>
      <w:r w:rsidRPr="00BE5108">
        <w:rPr>
          <w:rFonts w:eastAsiaTheme="minorEastAsia"/>
        </w:rPr>
        <w:t>7.5.5.1</w:t>
      </w:r>
      <w:r w:rsidRPr="00BE5108">
        <w:rPr>
          <w:rFonts w:eastAsiaTheme="minorEastAsia"/>
        </w:rPr>
        <w:tab/>
        <w:t>General requirements for IAB-DU</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3682" w:name="_Toc73962997"/>
      <w:bookmarkStart w:id="3683" w:name="_Toc75260174"/>
      <w:bookmarkStart w:id="3684" w:name="_Toc75275716"/>
      <w:bookmarkStart w:id="3685" w:name="_Toc75276227"/>
      <w:bookmarkStart w:id="3686" w:name="_Toc76541726"/>
      <w:bookmarkStart w:id="3687" w:name="_Toc82437495"/>
      <w:bookmarkStart w:id="3688" w:name="_Toc89944861"/>
      <w:bookmarkStart w:id="3689" w:name="_Toc98753879"/>
      <w:bookmarkStart w:id="3690" w:name="_Toc106180865"/>
      <w:bookmarkStart w:id="3691" w:name="_Toc114150910"/>
      <w:bookmarkStart w:id="3692" w:name="_Toc124151313"/>
      <w:bookmarkStart w:id="3693" w:name="_Toc124151833"/>
      <w:bookmarkStart w:id="3694" w:name="_Toc124152353"/>
      <w:r w:rsidRPr="00BE5108">
        <w:rPr>
          <w:rFonts w:eastAsiaTheme="minorEastAsia"/>
        </w:rPr>
        <w:t>7.5.5.2</w:t>
      </w:r>
      <w:r w:rsidRPr="00BE5108">
        <w:rPr>
          <w:rFonts w:eastAsiaTheme="minorEastAsia"/>
        </w:rPr>
        <w:tab/>
        <w:t>Co-location requirements for IAB-DU</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3695" w:name="_Toc73962998"/>
      <w:bookmarkStart w:id="3696" w:name="_Toc75260175"/>
      <w:bookmarkStart w:id="3697" w:name="_Toc75275717"/>
      <w:bookmarkStart w:id="3698" w:name="_Toc75276228"/>
      <w:bookmarkStart w:id="3699" w:name="_Toc76541727"/>
      <w:bookmarkStart w:id="3700" w:name="_Toc82437496"/>
      <w:bookmarkStart w:id="3701" w:name="_Toc89944862"/>
      <w:bookmarkStart w:id="3702" w:name="_Toc98753880"/>
      <w:bookmarkStart w:id="3703" w:name="_Toc106180866"/>
      <w:bookmarkStart w:id="3704" w:name="_Toc114150911"/>
      <w:bookmarkStart w:id="3705" w:name="_Toc124151314"/>
      <w:bookmarkStart w:id="3706" w:name="_Toc124151834"/>
      <w:bookmarkStart w:id="3707" w:name="_Toc124152354"/>
      <w:r w:rsidRPr="00BE5108">
        <w:rPr>
          <w:rFonts w:eastAsiaTheme="minorEastAsia"/>
        </w:rPr>
        <w:lastRenderedPageBreak/>
        <w:t>7.5.5.3</w:t>
      </w:r>
      <w:r w:rsidRPr="00BE5108">
        <w:rPr>
          <w:rFonts w:eastAsiaTheme="minorEastAsia"/>
        </w:rPr>
        <w:tab/>
        <w:t>General requirements for IAB-MT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3708" w:name="_Toc73962999"/>
      <w:bookmarkStart w:id="3709" w:name="_Toc75260176"/>
      <w:bookmarkStart w:id="3710" w:name="_Toc75275718"/>
      <w:bookmarkStart w:id="3711" w:name="_Toc75276229"/>
      <w:bookmarkStart w:id="3712" w:name="_Toc76541728"/>
      <w:bookmarkStart w:id="3713" w:name="_Toc82437497"/>
      <w:bookmarkStart w:id="3714" w:name="_Toc89944863"/>
      <w:bookmarkStart w:id="3715" w:name="_Toc98753881"/>
      <w:bookmarkStart w:id="3716" w:name="_Toc106180867"/>
      <w:bookmarkStart w:id="3717" w:name="_Toc114150912"/>
      <w:bookmarkStart w:id="3718" w:name="_Toc124151315"/>
      <w:bookmarkStart w:id="3719" w:name="_Toc124151835"/>
      <w:bookmarkStart w:id="3720" w:name="_Toc124152355"/>
      <w:r w:rsidRPr="00BE5108">
        <w:rPr>
          <w:rFonts w:eastAsiaTheme="minorEastAsia"/>
        </w:rPr>
        <w:t>7.5.5.4</w:t>
      </w:r>
      <w:r w:rsidRPr="00BE5108">
        <w:rPr>
          <w:rFonts w:eastAsiaTheme="minorEastAsia"/>
        </w:rPr>
        <w:tab/>
        <w:t>Co-location requirements for IAB-MT</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3721" w:name="_Toc73963000"/>
      <w:bookmarkStart w:id="3722" w:name="_Toc75260177"/>
      <w:bookmarkStart w:id="3723" w:name="_Toc75275719"/>
      <w:bookmarkStart w:id="3724" w:name="_Toc75276230"/>
      <w:bookmarkStart w:id="3725" w:name="_Toc76541729"/>
      <w:bookmarkStart w:id="3726" w:name="_Toc82437498"/>
      <w:bookmarkStart w:id="3727" w:name="_Toc89944864"/>
      <w:bookmarkStart w:id="3728" w:name="_Toc98753882"/>
      <w:bookmarkStart w:id="3729" w:name="_Toc106180868"/>
      <w:bookmarkStart w:id="3730" w:name="_Toc114150913"/>
      <w:bookmarkStart w:id="3731" w:name="_Toc124151316"/>
      <w:bookmarkStart w:id="3732" w:name="_Toc124151836"/>
      <w:bookmarkStart w:id="3733" w:name="_Toc124152356"/>
      <w:r w:rsidRPr="00BE5108">
        <w:rPr>
          <w:rFonts w:eastAsiaTheme="minorEastAsia"/>
        </w:rPr>
        <w:t>7.6</w:t>
      </w:r>
      <w:r w:rsidRPr="00BE5108">
        <w:rPr>
          <w:rFonts w:eastAsiaTheme="minorEastAsia"/>
        </w:rPr>
        <w:tab/>
        <w:t>Receiver spurious emissions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3BFFE4B2" w14:textId="77777777" w:rsidR="00D60968" w:rsidRPr="00BE5108" w:rsidRDefault="00D60968" w:rsidP="00D60968">
      <w:pPr>
        <w:pStyle w:val="Heading3"/>
        <w:ind w:left="0" w:firstLine="0"/>
        <w:rPr>
          <w:rFonts w:eastAsiaTheme="minorEastAsia"/>
        </w:rPr>
      </w:pPr>
      <w:bookmarkStart w:id="3734" w:name="_Toc73963001"/>
      <w:bookmarkStart w:id="3735" w:name="_Toc75260178"/>
      <w:bookmarkStart w:id="3736" w:name="_Toc75275720"/>
      <w:bookmarkStart w:id="3737" w:name="_Toc75276231"/>
      <w:bookmarkStart w:id="3738" w:name="_Toc76541730"/>
      <w:bookmarkStart w:id="3739" w:name="_Toc82437499"/>
      <w:bookmarkStart w:id="3740" w:name="_Toc89944865"/>
      <w:bookmarkStart w:id="3741" w:name="_Toc98753883"/>
      <w:bookmarkStart w:id="3742" w:name="_Toc106180869"/>
      <w:bookmarkStart w:id="3743" w:name="_Toc114150914"/>
      <w:bookmarkStart w:id="3744" w:name="_Toc124151317"/>
      <w:bookmarkStart w:id="3745" w:name="_Toc124151837"/>
      <w:bookmarkStart w:id="3746" w:name="_Toc124152357"/>
      <w:r w:rsidRPr="00BE5108">
        <w:rPr>
          <w:rFonts w:eastAsiaTheme="minorEastAsia"/>
        </w:rPr>
        <w:t>7.6.1</w:t>
      </w:r>
      <w:r w:rsidRPr="00BE5108">
        <w:rPr>
          <w:rFonts w:eastAsiaTheme="minorEastAsia"/>
        </w:rPr>
        <w:tab/>
        <w:t>Definition and applicability</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3747" w:name="_Toc73963002"/>
      <w:bookmarkStart w:id="3748" w:name="_Toc75260179"/>
      <w:bookmarkStart w:id="3749" w:name="_Toc75275721"/>
      <w:bookmarkStart w:id="3750" w:name="_Toc75276232"/>
      <w:bookmarkStart w:id="3751" w:name="_Toc76541731"/>
      <w:bookmarkStart w:id="3752" w:name="_Toc82437500"/>
      <w:bookmarkStart w:id="3753" w:name="_Toc89944866"/>
      <w:bookmarkStart w:id="3754" w:name="_Toc98753884"/>
      <w:bookmarkStart w:id="3755" w:name="_Toc106180870"/>
      <w:bookmarkStart w:id="3756" w:name="_Toc114150915"/>
      <w:bookmarkStart w:id="3757" w:name="_Toc124151318"/>
      <w:bookmarkStart w:id="3758" w:name="_Toc124151838"/>
      <w:bookmarkStart w:id="3759" w:name="_Toc124152358"/>
      <w:r w:rsidRPr="00BE5108">
        <w:rPr>
          <w:rFonts w:eastAsiaTheme="minorEastAsia"/>
        </w:rPr>
        <w:t>7.6.2</w:t>
      </w:r>
      <w:r w:rsidRPr="00BE5108">
        <w:rPr>
          <w:rFonts w:eastAsiaTheme="minorEastAsia"/>
        </w:rPr>
        <w:tab/>
        <w:t>Minimum requirement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3760" w:name="_Toc73963003"/>
      <w:bookmarkStart w:id="3761" w:name="_Toc75260180"/>
      <w:bookmarkStart w:id="3762" w:name="_Toc75275722"/>
      <w:bookmarkStart w:id="3763" w:name="_Toc75276233"/>
      <w:bookmarkStart w:id="3764" w:name="_Toc76541732"/>
      <w:bookmarkStart w:id="3765" w:name="_Toc82437501"/>
      <w:bookmarkStart w:id="3766" w:name="_Toc89944867"/>
      <w:bookmarkStart w:id="3767" w:name="_Toc98753885"/>
      <w:bookmarkStart w:id="3768" w:name="_Toc106180871"/>
      <w:bookmarkStart w:id="3769" w:name="_Toc114150916"/>
      <w:bookmarkStart w:id="3770" w:name="_Toc124151319"/>
      <w:bookmarkStart w:id="3771" w:name="_Toc124151839"/>
      <w:bookmarkStart w:id="3772" w:name="_Toc124152359"/>
      <w:r w:rsidRPr="00BE5108">
        <w:rPr>
          <w:rFonts w:eastAsiaTheme="minorEastAsia"/>
        </w:rPr>
        <w:t>7.6.3</w:t>
      </w:r>
      <w:r w:rsidRPr="00BE5108">
        <w:rPr>
          <w:rFonts w:eastAsiaTheme="minorEastAsia"/>
        </w:rPr>
        <w:tab/>
        <w:t>Test purpose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3773" w:name="_Toc73963004"/>
      <w:bookmarkStart w:id="3774" w:name="_Toc75260181"/>
      <w:bookmarkStart w:id="3775" w:name="_Toc75275723"/>
      <w:bookmarkStart w:id="3776" w:name="_Toc75276234"/>
      <w:bookmarkStart w:id="3777" w:name="_Toc76541733"/>
      <w:bookmarkStart w:id="3778" w:name="_Toc82437502"/>
      <w:bookmarkStart w:id="3779" w:name="_Toc89944868"/>
      <w:bookmarkStart w:id="3780" w:name="_Toc98753886"/>
      <w:bookmarkStart w:id="3781" w:name="_Toc106180872"/>
      <w:bookmarkStart w:id="3782" w:name="_Toc114150917"/>
      <w:bookmarkStart w:id="3783" w:name="_Toc124151320"/>
      <w:bookmarkStart w:id="3784" w:name="_Toc124151840"/>
      <w:bookmarkStart w:id="3785" w:name="_Toc124152360"/>
      <w:r w:rsidRPr="00BE5108">
        <w:rPr>
          <w:rFonts w:eastAsiaTheme="minorEastAsia"/>
        </w:rPr>
        <w:lastRenderedPageBreak/>
        <w:t>7.6.4</w:t>
      </w:r>
      <w:r w:rsidRPr="00BE5108">
        <w:rPr>
          <w:rFonts w:eastAsiaTheme="minorEastAsia"/>
        </w:rPr>
        <w:tab/>
        <w:t>Method of test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63BB3F36" w14:textId="77777777" w:rsidR="00D60968" w:rsidRPr="00BE5108" w:rsidRDefault="00D60968" w:rsidP="00D60968">
      <w:pPr>
        <w:pStyle w:val="Heading4"/>
        <w:ind w:left="864" w:hanging="864"/>
        <w:rPr>
          <w:rFonts w:eastAsiaTheme="minorEastAsia"/>
        </w:rPr>
      </w:pPr>
      <w:bookmarkStart w:id="3786" w:name="_Toc73963005"/>
      <w:bookmarkStart w:id="3787" w:name="_Toc75260182"/>
      <w:bookmarkStart w:id="3788" w:name="_Toc75275724"/>
      <w:bookmarkStart w:id="3789" w:name="_Toc75276235"/>
      <w:bookmarkStart w:id="3790" w:name="_Toc76541734"/>
      <w:bookmarkStart w:id="3791" w:name="_Toc82437503"/>
      <w:bookmarkStart w:id="3792" w:name="_Toc89944869"/>
      <w:bookmarkStart w:id="3793" w:name="_Toc98753887"/>
      <w:bookmarkStart w:id="3794" w:name="_Toc106180873"/>
      <w:bookmarkStart w:id="3795" w:name="_Toc114150918"/>
      <w:bookmarkStart w:id="3796" w:name="_Toc124151321"/>
      <w:bookmarkStart w:id="3797" w:name="_Toc124151841"/>
      <w:bookmarkStart w:id="3798" w:name="_Toc124152361"/>
      <w:r w:rsidRPr="00BE5108">
        <w:rPr>
          <w:rFonts w:eastAsiaTheme="minorEastAsia"/>
        </w:rPr>
        <w:t>7.6.4.1</w:t>
      </w:r>
      <w:r w:rsidRPr="00BE5108">
        <w:rPr>
          <w:rFonts w:eastAsiaTheme="minorEastAsia"/>
        </w:rPr>
        <w:tab/>
        <w:t>Initial conditions</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3799" w:name="_Toc73963006"/>
      <w:bookmarkStart w:id="3800" w:name="_Toc75260183"/>
      <w:bookmarkStart w:id="3801" w:name="_Toc75275725"/>
      <w:bookmarkStart w:id="3802" w:name="_Toc75276236"/>
      <w:bookmarkStart w:id="3803" w:name="_Toc76541735"/>
      <w:bookmarkStart w:id="3804" w:name="_Toc82437504"/>
      <w:bookmarkStart w:id="3805" w:name="_Toc89944870"/>
      <w:bookmarkStart w:id="3806" w:name="_Toc98753888"/>
      <w:bookmarkStart w:id="3807" w:name="_Toc106180874"/>
      <w:bookmarkStart w:id="3808" w:name="_Toc114150919"/>
      <w:bookmarkStart w:id="3809" w:name="_Toc124151322"/>
      <w:bookmarkStart w:id="3810" w:name="_Toc124151842"/>
      <w:bookmarkStart w:id="3811" w:name="_Toc124152362"/>
      <w:r w:rsidRPr="00BE5108">
        <w:rPr>
          <w:rFonts w:eastAsiaTheme="minorEastAsia"/>
        </w:rPr>
        <w:t>7.6.4.2</w:t>
      </w:r>
      <w:r w:rsidRPr="00BE5108">
        <w:rPr>
          <w:rFonts w:eastAsiaTheme="minorEastAsia"/>
        </w:rPr>
        <w:tab/>
        <w:t>Procedure</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3812" w:name="_Toc73963007"/>
      <w:bookmarkStart w:id="3813" w:name="_Toc75260184"/>
      <w:bookmarkStart w:id="3814" w:name="_Toc75275726"/>
      <w:bookmarkStart w:id="3815" w:name="_Toc75276237"/>
      <w:bookmarkStart w:id="3816" w:name="_Toc76541736"/>
      <w:bookmarkStart w:id="3817" w:name="_Toc82437505"/>
      <w:bookmarkStart w:id="3818" w:name="_Toc89944871"/>
      <w:bookmarkStart w:id="3819" w:name="_Toc98753889"/>
      <w:bookmarkStart w:id="3820" w:name="_Toc106180875"/>
      <w:bookmarkStart w:id="3821" w:name="_Toc114150920"/>
      <w:bookmarkStart w:id="3822" w:name="_Toc124151323"/>
      <w:bookmarkStart w:id="3823" w:name="_Toc124151843"/>
      <w:bookmarkStart w:id="3824" w:name="_Toc124152363"/>
      <w:r w:rsidRPr="00BE5108">
        <w:rPr>
          <w:rFonts w:eastAsiaTheme="minorEastAsia"/>
        </w:rPr>
        <w:t>7.6.5</w:t>
      </w:r>
      <w:r w:rsidRPr="00BE5108">
        <w:rPr>
          <w:rFonts w:eastAsiaTheme="minorEastAsia"/>
        </w:rPr>
        <w:tab/>
        <w:t>Test requirements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44C57A9A" w14:textId="77777777" w:rsidR="00D60968" w:rsidRPr="00BE5108" w:rsidRDefault="00D60968" w:rsidP="00D60968">
      <w:pPr>
        <w:pStyle w:val="Heading4"/>
        <w:ind w:left="864" w:hanging="864"/>
        <w:rPr>
          <w:rFonts w:eastAsiaTheme="minorEastAsia"/>
        </w:rPr>
      </w:pPr>
      <w:bookmarkStart w:id="3825" w:name="_Toc73963008"/>
      <w:bookmarkStart w:id="3826" w:name="_Toc75260185"/>
      <w:bookmarkStart w:id="3827" w:name="_Toc75275727"/>
      <w:bookmarkStart w:id="3828" w:name="_Toc75276238"/>
      <w:bookmarkStart w:id="3829" w:name="_Toc76541737"/>
      <w:bookmarkStart w:id="3830" w:name="_Toc82437506"/>
      <w:bookmarkStart w:id="3831" w:name="_Toc89944872"/>
      <w:bookmarkStart w:id="3832" w:name="_Toc98753890"/>
      <w:bookmarkStart w:id="3833" w:name="_Toc106180876"/>
      <w:bookmarkStart w:id="3834" w:name="_Toc114150921"/>
      <w:bookmarkStart w:id="3835" w:name="_Toc124151324"/>
      <w:bookmarkStart w:id="3836" w:name="_Toc124151844"/>
      <w:bookmarkStart w:id="3837" w:name="_Toc124152364"/>
      <w:r w:rsidRPr="00BE5108">
        <w:rPr>
          <w:rFonts w:eastAsiaTheme="minorEastAsia"/>
        </w:rPr>
        <w:t>7.6.5.1</w:t>
      </w:r>
      <w:r w:rsidRPr="00BE5108">
        <w:rPr>
          <w:rFonts w:eastAsiaTheme="minorEastAsia"/>
        </w:rPr>
        <w:tab/>
        <w:t>Basic limits for IAB-DU</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3838" w:name="_Toc73963009"/>
      <w:bookmarkStart w:id="3839" w:name="_Toc75260186"/>
      <w:bookmarkStart w:id="3840" w:name="_Toc75275728"/>
      <w:bookmarkStart w:id="3841" w:name="_Toc75276239"/>
      <w:bookmarkStart w:id="3842" w:name="_Toc76541738"/>
      <w:bookmarkStart w:id="3843" w:name="_Toc82437507"/>
      <w:bookmarkStart w:id="3844" w:name="_Toc89944873"/>
      <w:bookmarkStart w:id="3845" w:name="_Toc98753891"/>
      <w:bookmarkStart w:id="3846" w:name="_Toc106180877"/>
      <w:bookmarkStart w:id="3847" w:name="_Toc114150922"/>
      <w:bookmarkStart w:id="3848" w:name="_Toc124151325"/>
      <w:bookmarkStart w:id="3849" w:name="_Toc124151845"/>
      <w:bookmarkStart w:id="3850" w:name="_Toc124152365"/>
      <w:r w:rsidRPr="00BE5108">
        <w:rPr>
          <w:rFonts w:eastAsiaTheme="minorEastAsia"/>
        </w:rPr>
        <w:t>7.6.5.2</w:t>
      </w:r>
      <w:r w:rsidRPr="00BE5108">
        <w:rPr>
          <w:rFonts w:eastAsiaTheme="minorEastAsia"/>
        </w:rPr>
        <w:tab/>
        <w:t>Test requirement for IAB-DU</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3851" w:name="_Toc73963010"/>
      <w:bookmarkStart w:id="3852" w:name="_Toc75260187"/>
      <w:bookmarkStart w:id="3853" w:name="_Toc75275729"/>
      <w:bookmarkStart w:id="3854" w:name="_Toc75276240"/>
      <w:bookmarkStart w:id="3855" w:name="_Toc76541739"/>
      <w:bookmarkStart w:id="3856" w:name="_Toc82437508"/>
      <w:bookmarkStart w:id="3857" w:name="_Toc89944874"/>
      <w:bookmarkStart w:id="3858" w:name="_Toc98753892"/>
      <w:bookmarkStart w:id="3859" w:name="_Toc106180878"/>
      <w:bookmarkStart w:id="3860" w:name="_Toc114150923"/>
      <w:bookmarkStart w:id="3861" w:name="_Toc124151326"/>
      <w:bookmarkStart w:id="3862" w:name="_Toc124151846"/>
      <w:bookmarkStart w:id="3863" w:name="_Toc124152366"/>
      <w:r w:rsidRPr="00BE5108">
        <w:rPr>
          <w:rFonts w:eastAsiaTheme="minorEastAsia"/>
        </w:rPr>
        <w:t>7.6.5.3</w:t>
      </w:r>
      <w:r w:rsidRPr="00BE5108">
        <w:rPr>
          <w:rFonts w:eastAsiaTheme="minorEastAsia"/>
        </w:rPr>
        <w:tab/>
        <w:t>Basic limits for IAB-MT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3864" w:name="_Toc73963011"/>
      <w:bookmarkStart w:id="3865" w:name="_Toc75260188"/>
      <w:bookmarkStart w:id="3866" w:name="_Toc75275730"/>
      <w:bookmarkStart w:id="3867" w:name="_Toc75276241"/>
      <w:bookmarkStart w:id="3868" w:name="_Toc76541740"/>
      <w:bookmarkStart w:id="3869" w:name="_Toc82437509"/>
      <w:bookmarkStart w:id="3870" w:name="_Toc89944875"/>
      <w:bookmarkStart w:id="3871" w:name="_Toc98753893"/>
      <w:bookmarkStart w:id="3872" w:name="_Toc106180879"/>
      <w:bookmarkStart w:id="3873" w:name="_Toc114150924"/>
      <w:bookmarkStart w:id="3874" w:name="_Toc124151327"/>
      <w:bookmarkStart w:id="3875" w:name="_Toc124151847"/>
      <w:bookmarkStart w:id="3876" w:name="_Toc124152367"/>
      <w:r w:rsidRPr="00BE5108">
        <w:rPr>
          <w:rFonts w:eastAsiaTheme="minorEastAsia"/>
        </w:rPr>
        <w:t>7.6.5.4</w:t>
      </w:r>
      <w:r w:rsidRPr="00BE5108">
        <w:rPr>
          <w:rFonts w:eastAsiaTheme="minorEastAsia"/>
        </w:rPr>
        <w:tab/>
        <w:t>Test requirement for IAB-MT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3877" w:name="_Toc73963012"/>
      <w:bookmarkStart w:id="3878" w:name="_Toc75260189"/>
      <w:bookmarkStart w:id="3879" w:name="_Toc75275731"/>
      <w:bookmarkStart w:id="3880" w:name="_Toc75276242"/>
      <w:bookmarkStart w:id="3881" w:name="_Toc76541741"/>
      <w:bookmarkStart w:id="3882" w:name="_Toc82437510"/>
      <w:bookmarkStart w:id="3883" w:name="_Toc89944876"/>
      <w:bookmarkStart w:id="3884" w:name="_Toc98753894"/>
      <w:bookmarkStart w:id="3885" w:name="_Toc106180880"/>
      <w:bookmarkStart w:id="3886" w:name="_Toc114150925"/>
      <w:bookmarkStart w:id="3887" w:name="_Toc124151328"/>
      <w:bookmarkStart w:id="3888" w:name="_Toc124151848"/>
      <w:bookmarkStart w:id="3889" w:name="_Toc124152368"/>
      <w:r w:rsidRPr="00BE5108">
        <w:rPr>
          <w:rFonts w:eastAsiaTheme="minorEastAsia"/>
        </w:rPr>
        <w:t>7.7</w:t>
      </w:r>
      <w:r w:rsidRPr="00BE5108">
        <w:rPr>
          <w:rFonts w:eastAsiaTheme="minorEastAsia"/>
        </w:rPr>
        <w:tab/>
        <w:t>Receiver intermodulation</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6D23D423" w14:textId="77777777" w:rsidR="00C87888" w:rsidRPr="00BE5108" w:rsidRDefault="00C87888" w:rsidP="00C87888">
      <w:pPr>
        <w:pStyle w:val="Heading3"/>
        <w:rPr>
          <w:rFonts w:eastAsiaTheme="minorEastAsia"/>
        </w:rPr>
      </w:pPr>
      <w:bookmarkStart w:id="3890" w:name="_Toc73963013"/>
      <w:bookmarkStart w:id="3891" w:name="_Toc75260190"/>
      <w:bookmarkStart w:id="3892" w:name="_Toc75275732"/>
      <w:bookmarkStart w:id="3893" w:name="_Toc75276243"/>
      <w:bookmarkStart w:id="3894" w:name="_Toc76541742"/>
      <w:bookmarkStart w:id="3895" w:name="_Toc82437511"/>
      <w:bookmarkStart w:id="3896" w:name="_Toc89944877"/>
      <w:bookmarkStart w:id="3897" w:name="_Toc98753895"/>
      <w:bookmarkStart w:id="3898" w:name="_Toc106180881"/>
      <w:bookmarkStart w:id="3899" w:name="_Toc114150926"/>
      <w:bookmarkStart w:id="3900" w:name="_Toc124151329"/>
      <w:bookmarkStart w:id="3901" w:name="_Toc124151849"/>
      <w:bookmarkStart w:id="3902" w:name="_Toc124152369"/>
      <w:r w:rsidRPr="00BE5108">
        <w:rPr>
          <w:rFonts w:eastAsiaTheme="minorEastAsia"/>
        </w:rPr>
        <w:t>7.7.1</w:t>
      </w:r>
      <w:r w:rsidRPr="00BE5108">
        <w:rPr>
          <w:rFonts w:eastAsiaTheme="minorEastAsia"/>
        </w:rPr>
        <w:tab/>
        <w:t>Definition and applicability</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3903" w:name="_Toc73963014"/>
      <w:bookmarkStart w:id="3904" w:name="_Toc75260191"/>
      <w:bookmarkStart w:id="3905" w:name="_Toc75275733"/>
      <w:bookmarkStart w:id="3906" w:name="_Toc75276244"/>
      <w:bookmarkStart w:id="3907" w:name="_Toc76541743"/>
      <w:bookmarkStart w:id="3908" w:name="_Toc82437512"/>
      <w:bookmarkStart w:id="3909" w:name="_Toc89944878"/>
      <w:bookmarkStart w:id="3910" w:name="_Toc98753896"/>
      <w:bookmarkStart w:id="3911" w:name="_Toc106180882"/>
      <w:bookmarkStart w:id="3912" w:name="_Toc114150927"/>
      <w:bookmarkStart w:id="3913" w:name="_Toc124151330"/>
      <w:bookmarkStart w:id="3914" w:name="_Toc124151850"/>
      <w:bookmarkStart w:id="3915" w:name="_Toc124152370"/>
      <w:r w:rsidRPr="00BE5108">
        <w:rPr>
          <w:rFonts w:eastAsiaTheme="minorEastAsia"/>
        </w:rPr>
        <w:t>7.7.2</w:t>
      </w:r>
      <w:r w:rsidRPr="00BE5108">
        <w:rPr>
          <w:rFonts w:eastAsiaTheme="minorEastAsia"/>
        </w:rPr>
        <w:tab/>
        <w:t>Minimum requirement</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3916" w:name="_Toc73963015"/>
      <w:bookmarkStart w:id="3917" w:name="_Toc75260192"/>
      <w:bookmarkStart w:id="3918" w:name="_Toc75275734"/>
      <w:bookmarkStart w:id="3919" w:name="_Toc75276245"/>
      <w:bookmarkStart w:id="3920" w:name="_Toc76541744"/>
      <w:bookmarkStart w:id="3921" w:name="_Toc82437513"/>
      <w:bookmarkStart w:id="3922" w:name="_Toc89944879"/>
      <w:bookmarkStart w:id="3923" w:name="_Toc98753897"/>
      <w:bookmarkStart w:id="3924" w:name="_Toc106180883"/>
      <w:bookmarkStart w:id="3925" w:name="_Toc114150928"/>
      <w:bookmarkStart w:id="3926" w:name="_Toc124151331"/>
      <w:bookmarkStart w:id="3927" w:name="_Toc124151851"/>
      <w:bookmarkStart w:id="3928" w:name="_Toc124152371"/>
      <w:r w:rsidRPr="00BE5108">
        <w:rPr>
          <w:rFonts w:eastAsiaTheme="minorEastAsia"/>
        </w:rPr>
        <w:lastRenderedPageBreak/>
        <w:t>7.7.3</w:t>
      </w:r>
      <w:r w:rsidRPr="00BE5108">
        <w:rPr>
          <w:rFonts w:eastAsiaTheme="minorEastAsia"/>
        </w:rPr>
        <w:tab/>
        <w:t>Test purpose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3929" w:name="_Toc73963016"/>
      <w:bookmarkStart w:id="3930" w:name="_Toc75260193"/>
      <w:bookmarkStart w:id="3931" w:name="_Toc75275735"/>
      <w:bookmarkStart w:id="3932" w:name="_Toc75276246"/>
      <w:bookmarkStart w:id="3933" w:name="_Toc76541745"/>
      <w:bookmarkStart w:id="3934" w:name="_Toc82437514"/>
      <w:bookmarkStart w:id="3935" w:name="_Toc89944880"/>
      <w:bookmarkStart w:id="3936" w:name="_Toc98753898"/>
      <w:bookmarkStart w:id="3937" w:name="_Toc106180884"/>
      <w:bookmarkStart w:id="3938" w:name="_Toc114150929"/>
      <w:bookmarkStart w:id="3939" w:name="_Toc124151332"/>
      <w:bookmarkStart w:id="3940" w:name="_Toc124151852"/>
      <w:bookmarkStart w:id="3941" w:name="_Toc124152372"/>
      <w:r w:rsidRPr="00BE5108">
        <w:rPr>
          <w:rFonts w:eastAsiaTheme="minorEastAsia"/>
        </w:rPr>
        <w:t>7.7.4</w:t>
      </w:r>
      <w:r w:rsidRPr="00BE5108">
        <w:rPr>
          <w:rFonts w:eastAsiaTheme="minorEastAsia"/>
        </w:rPr>
        <w:tab/>
        <w:t>Method of test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B39855E" w14:textId="77777777" w:rsidR="00C87888" w:rsidRPr="00BE5108" w:rsidRDefault="00C87888" w:rsidP="00C87888">
      <w:pPr>
        <w:pStyle w:val="Heading4"/>
        <w:rPr>
          <w:rFonts w:eastAsiaTheme="minorEastAsia"/>
        </w:rPr>
      </w:pPr>
      <w:bookmarkStart w:id="3942" w:name="_Toc73963017"/>
      <w:bookmarkStart w:id="3943" w:name="_Toc75260194"/>
      <w:bookmarkStart w:id="3944" w:name="_Toc75275736"/>
      <w:bookmarkStart w:id="3945" w:name="_Toc75276247"/>
      <w:bookmarkStart w:id="3946" w:name="_Toc76541746"/>
      <w:bookmarkStart w:id="3947" w:name="_Toc82437515"/>
      <w:bookmarkStart w:id="3948" w:name="_Toc89944881"/>
      <w:bookmarkStart w:id="3949" w:name="_Toc98753899"/>
      <w:bookmarkStart w:id="3950" w:name="_Toc106180885"/>
      <w:bookmarkStart w:id="3951" w:name="_Toc114150930"/>
      <w:bookmarkStart w:id="3952" w:name="_Toc124151333"/>
      <w:bookmarkStart w:id="3953" w:name="_Toc124151853"/>
      <w:bookmarkStart w:id="3954" w:name="_Toc124152373"/>
      <w:r w:rsidRPr="00BE5108">
        <w:rPr>
          <w:rFonts w:eastAsiaTheme="minorEastAsia"/>
        </w:rPr>
        <w:t>7.7.4.1</w:t>
      </w:r>
      <w:r w:rsidRPr="00BE5108">
        <w:rPr>
          <w:rFonts w:eastAsiaTheme="minorEastAsia"/>
        </w:rPr>
        <w:tab/>
        <w:t>Initial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3955" w:name="_Toc73963018"/>
      <w:bookmarkStart w:id="3956" w:name="_Toc75260195"/>
      <w:bookmarkStart w:id="3957" w:name="_Toc75275737"/>
      <w:bookmarkStart w:id="3958" w:name="_Toc75276248"/>
      <w:bookmarkStart w:id="3959" w:name="_Toc76541747"/>
      <w:bookmarkStart w:id="3960" w:name="_Toc82437516"/>
      <w:bookmarkStart w:id="3961" w:name="_Toc89944882"/>
      <w:bookmarkStart w:id="3962" w:name="_Toc98753900"/>
      <w:bookmarkStart w:id="3963" w:name="_Toc106180886"/>
      <w:bookmarkStart w:id="3964" w:name="_Toc114150931"/>
      <w:bookmarkStart w:id="3965" w:name="_Toc124151334"/>
      <w:bookmarkStart w:id="3966" w:name="_Toc124151854"/>
      <w:bookmarkStart w:id="3967" w:name="_Toc124152374"/>
      <w:r w:rsidRPr="00BE5108">
        <w:rPr>
          <w:rFonts w:eastAsiaTheme="minorEastAsia"/>
        </w:rPr>
        <w:t>7.7.4.2</w:t>
      </w:r>
      <w:r w:rsidRPr="00BE5108">
        <w:rPr>
          <w:rFonts w:eastAsiaTheme="minorEastAsia"/>
        </w:rPr>
        <w:tab/>
        <w:t>Procedure</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3968" w:name="_Toc75260196"/>
      <w:bookmarkStart w:id="3969" w:name="_Toc75275738"/>
      <w:bookmarkStart w:id="3970" w:name="_Toc75276249"/>
      <w:bookmarkStart w:id="3971" w:name="_Toc76541748"/>
      <w:bookmarkStart w:id="3972" w:name="_Toc82437517"/>
      <w:bookmarkStart w:id="3973" w:name="_Toc89944883"/>
      <w:bookmarkStart w:id="3974" w:name="_Toc98753901"/>
      <w:bookmarkStart w:id="3975" w:name="_Toc106180887"/>
      <w:bookmarkStart w:id="3976" w:name="_Toc114150932"/>
      <w:bookmarkStart w:id="3977" w:name="_Toc73963019"/>
      <w:bookmarkStart w:id="3978" w:name="_Toc124151335"/>
      <w:bookmarkStart w:id="3979" w:name="_Toc124151855"/>
      <w:bookmarkStart w:id="3980" w:name="_Toc124152375"/>
      <w:r w:rsidRPr="00BE5108">
        <w:rPr>
          <w:rFonts w:eastAsiaTheme="minorEastAsia"/>
        </w:rPr>
        <w:t>7.7.5</w:t>
      </w:r>
      <w:r w:rsidRPr="00BE5108">
        <w:rPr>
          <w:rFonts w:eastAsiaTheme="minorEastAsia"/>
        </w:rPr>
        <w:tab/>
        <w:t>Test requirements</w:t>
      </w:r>
      <w:bookmarkEnd w:id="3968"/>
      <w:bookmarkEnd w:id="3969"/>
      <w:bookmarkEnd w:id="3970"/>
      <w:bookmarkEnd w:id="3971"/>
      <w:bookmarkEnd w:id="3972"/>
      <w:bookmarkEnd w:id="3973"/>
      <w:bookmarkEnd w:id="3974"/>
      <w:bookmarkEnd w:id="3975"/>
      <w:bookmarkEnd w:id="3976"/>
      <w:bookmarkEnd w:id="3978"/>
      <w:bookmarkEnd w:id="3979"/>
      <w:bookmarkEnd w:id="3980"/>
      <w:r w:rsidRPr="00BE5108">
        <w:rPr>
          <w:rFonts w:eastAsia="SimSun" w:hint="eastAsia"/>
          <w:lang w:eastAsia="zh-CN"/>
        </w:rPr>
        <w:t xml:space="preserve"> </w:t>
      </w:r>
      <w:bookmarkEnd w:id="3977"/>
    </w:p>
    <w:p w14:paraId="14E5E928" w14:textId="77777777" w:rsidR="00C87888" w:rsidRPr="00BE5108" w:rsidRDefault="00C87888" w:rsidP="00431A0C">
      <w:pPr>
        <w:pStyle w:val="Heading4"/>
        <w:rPr>
          <w:rFonts w:eastAsiaTheme="minorEastAsia"/>
          <w:i/>
          <w:iCs/>
        </w:rPr>
      </w:pPr>
      <w:bookmarkStart w:id="3981" w:name="_Toc73963020"/>
      <w:bookmarkStart w:id="3982" w:name="_Toc75260197"/>
      <w:bookmarkStart w:id="3983" w:name="_Toc75275739"/>
      <w:bookmarkStart w:id="3984" w:name="_Toc75276250"/>
      <w:bookmarkStart w:id="3985" w:name="_Toc76541749"/>
      <w:bookmarkStart w:id="3986" w:name="_Toc82437518"/>
      <w:bookmarkStart w:id="3987" w:name="_Toc89944884"/>
      <w:bookmarkStart w:id="3988" w:name="_Toc98753902"/>
      <w:bookmarkStart w:id="3989" w:name="_Toc106180888"/>
      <w:bookmarkStart w:id="3990" w:name="_Toc114150933"/>
      <w:bookmarkStart w:id="3991" w:name="OLE_LINK4"/>
      <w:bookmarkStart w:id="3992" w:name="_Toc124151336"/>
      <w:bookmarkStart w:id="3993" w:name="_Toc124151856"/>
      <w:bookmarkStart w:id="3994" w:name="_Toc124152376"/>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981"/>
      <w:bookmarkEnd w:id="3982"/>
      <w:bookmarkEnd w:id="3983"/>
      <w:bookmarkEnd w:id="3984"/>
      <w:bookmarkEnd w:id="3985"/>
      <w:bookmarkEnd w:id="3986"/>
      <w:bookmarkEnd w:id="3987"/>
      <w:bookmarkEnd w:id="3988"/>
      <w:bookmarkEnd w:id="3989"/>
      <w:bookmarkEnd w:id="3990"/>
      <w:bookmarkEnd w:id="3992"/>
      <w:bookmarkEnd w:id="3993"/>
      <w:bookmarkEnd w:id="3994"/>
    </w:p>
    <w:bookmarkEnd w:id="399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3995" w:name="_Toc73963021"/>
      <w:bookmarkStart w:id="3996" w:name="_Toc75260198"/>
      <w:bookmarkStart w:id="3997" w:name="_Toc75275740"/>
      <w:bookmarkStart w:id="3998" w:name="_Toc75276251"/>
      <w:bookmarkStart w:id="3999" w:name="_Toc76541750"/>
      <w:bookmarkStart w:id="4000" w:name="_Toc82437519"/>
      <w:bookmarkStart w:id="4001" w:name="_Toc89944885"/>
      <w:bookmarkStart w:id="4002" w:name="_Toc98753903"/>
      <w:bookmarkStart w:id="4003" w:name="_Toc106180889"/>
      <w:bookmarkStart w:id="4004" w:name="_Toc114150934"/>
      <w:bookmarkStart w:id="4005" w:name="_Toc124151337"/>
      <w:bookmarkStart w:id="4006" w:name="_Toc124151857"/>
      <w:bookmarkStart w:id="4007" w:name="_Toc124152377"/>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w:t>
      </w:r>
      <w:r w:rsidRPr="00BE5108">
        <w:rPr>
          <w:lang w:eastAsia="zh-CN"/>
        </w:rPr>
        <w:lastRenderedPageBreak/>
        <w:t>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008" w:name="_Toc73963022"/>
      <w:bookmarkStart w:id="4009" w:name="_Toc75260199"/>
      <w:bookmarkStart w:id="4010" w:name="_Toc75275741"/>
      <w:bookmarkStart w:id="4011" w:name="_Toc75276252"/>
      <w:bookmarkStart w:id="4012" w:name="_Toc76541751"/>
      <w:bookmarkStart w:id="4013" w:name="_Toc82437520"/>
      <w:bookmarkStart w:id="4014" w:name="_Toc89944886"/>
      <w:bookmarkStart w:id="4015" w:name="_Toc98753904"/>
      <w:bookmarkStart w:id="4016" w:name="_Toc106180890"/>
      <w:bookmarkStart w:id="4017" w:name="_Toc114150935"/>
      <w:bookmarkStart w:id="4018" w:name="_Toc124151338"/>
      <w:bookmarkStart w:id="4019" w:name="_Toc124151858"/>
      <w:bookmarkStart w:id="4020" w:name="_Toc124152378"/>
      <w:r w:rsidRPr="00BE5108">
        <w:rPr>
          <w:rFonts w:eastAsiaTheme="minorEastAsia"/>
        </w:rPr>
        <w:t>7.8</w:t>
      </w:r>
      <w:r w:rsidR="00FF7252" w:rsidRPr="00BE5108">
        <w:rPr>
          <w:rFonts w:eastAsiaTheme="minorEastAsia"/>
        </w:rPr>
        <w:tab/>
      </w:r>
      <w:r w:rsidRPr="00BE5108">
        <w:rPr>
          <w:rFonts w:eastAsiaTheme="minorEastAsia"/>
        </w:rPr>
        <w:t>In-channel selectivity</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22E3860D" w14:textId="77777777" w:rsidR="00C87888" w:rsidRPr="00BE5108" w:rsidRDefault="00C87888">
      <w:pPr>
        <w:pStyle w:val="Heading3"/>
        <w:rPr>
          <w:rFonts w:eastAsiaTheme="minorEastAsia"/>
        </w:rPr>
      </w:pPr>
      <w:bookmarkStart w:id="4021" w:name="_Toc73963023"/>
      <w:bookmarkStart w:id="4022" w:name="_Toc75260200"/>
      <w:bookmarkStart w:id="4023" w:name="_Toc75275742"/>
      <w:bookmarkStart w:id="4024" w:name="_Toc75276253"/>
      <w:bookmarkStart w:id="4025" w:name="_Toc76541752"/>
      <w:bookmarkStart w:id="4026" w:name="_Toc82437521"/>
      <w:bookmarkStart w:id="4027" w:name="_Toc89944887"/>
      <w:bookmarkStart w:id="4028" w:name="_Toc98753905"/>
      <w:bookmarkStart w:id="4029" w:name="_Toc106180891"/>
      <w:bookmarkStart w:id="4030" w:name="_Toc114150936"/>
      <w:bookmarkStart w:id="4031" w:name="_Toc124151339"/>
      <w:bookmarkStart w:id="4032" w:name="_Toc124151859"/>
      <w:bookmarkStart w:id="4033" w:name="_Toc124152379"/>
      <w:r w:rsidRPr="00BE5108">
        <w:rPr>
          <w:rFonts w:eastAsiaTheme="minorEastAsia"/>
        </w:rPr>
        <w:t>7.8.1</w:t>
      </w:r>
      <w:r w:rsidRPr="00BE5108">
        <w:rPr>
          <w:rFonts w:eastAsiaTheme="minorEastAsia"/>
        </w:rPr>
        <w:tab/>
        <w:t>Definition and applicability</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034" w:name="_Toc73963024"/>
      <w:bookmarkStart w:id="4035" w:name="_Toc75260201"/>
      <w:bookmarkStart w:id="4036" w:name="_Toc75275743"/>
      <w:bookmarkStart w:id="4037" w:name="_Toc75276254"/>
      <w:bookmarkStart w:id="4038" w:name="_Toc76541753"/>
      <w:bookmarkStart w:id="4039" w:name="_Toc82437522"/>
      <w:bookmarkStart w:id="4040" w:name="_Toc89944888"/>
      <w:bookmarkStart w:id="4041" w:name="_Toc98753906"/>
      <w:bookmarkStart w:id="4042" w:name="_Toc106180892"/>
      <w:bookmarkStart w:id="4043" w:name="_Toc114150937"/>
      <w:bookmarkStart w:id="4044" w:name="_Toc124151340"/>
      <w:bookmarkStart w:id="4045" w:name="_Toc124151860"/>
      <w:bookmarkStart w:id="4046" w:name="_Toc124152380"/>
      <w:r w:rsidRPr="00BE5108">
        <w:rPr>
          <w:rFonts w:eastAsiaTheme="minorEastAsia"/>
        </w:rPr>
        <w:t>7.8.2</w:t>
      </w:r>
      <w:r w:rsidRPr="00BE5108">
        <w:rPr>
          <w:rFonts w:eastAsiaTheme="minorEastAsia"/>
        </w:rPr>
        <w:tab/>
        <w:t>Minimum requirement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047" w:name="_Toc73963025"/>
      <w:bookmarkStart w:id="4048" w:name="_Toc75260202"/>
      <w:bookmarkStart w:id="4049" w:name="_Toc75275744"/>
      <w:bookmarkStart w:id="4050" w:name="_Toc75276255"/>
      <w:bookmarkStart w:id="4051" w:name="_Toc76541754"/>
      <w:bookmarkStart w:id="4052" w:name="_Toc82437523"/>
      <w:bookmarkStart w:id="4053" w:name="_Toc89944889"/>
      <w:bookmarkStart w:id="4054" w:name="_Toc98753907"/>
      <w:bookmarkStart w:id="4055" w:name="_Toc106180893"/>
      <w:bookmarkStart w:id="4056" w:name="_Toc114150938"/>
      <w:bookmarkStart w:id="4057" w:name="_Toc124151341"/>
      <w:bookmarkStart w:id="4058" w:name="_Toc124151861"/>
      <w:bookmarkStart w:id="4059" w:name="_Toc124152381"/>
      <w:r w:rsidRPr="00BE5108">
        <w:rPr>
          <w:rFonts w:eastAsiaTheme="minorEastAsia"/>
        </w:rPr>
        <w:lastRenderedPageBreak/>
        <w:t>7.8.3</w:t>
      </w:r>
      <w:r w:rsidRPr="00BE5108">
        <w:rPr>
          <w:rFonts w:eastAsiaTheme="minorEastAsia"/>
        </w:rPr>
        <w:tab/>
        <w:t>Test purpose</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060" w:name="_Toc73963026"/>
      <w:bookmarkStart w:id="4061" w:name="_Toc75260203"/>
      <w:bookmarkStart w:id="4062" w:name="_Toc75275745"/>
      <w:bookmarkStart w:id="4063" w:name="_Toc75276256"/>
      <w:bookmarkStart w:id="4064" w:name="_Toc76541755"/>
      <w:bookmarkStart w:id="4065" w:name="_Toc82437524"/>
      <w:bookmarkStart w:id="4066" w:name="_Toc89944890"/>
      <w:bookmarkStart w:id="4067" w:name="_Toc98753908"/>
      <w:bookmarkStart w:id="4068" w:name="_Toc106180894"/>
      <w:bookmarkStart w:id="4069" w:name="_Toc114150939"/>
      <w:bookmarkStart w:id="4070" w:name="_Toc124151342"/>
      <w:bookmarkStart w:id="4071" w:name="_Toc124151862"/>
      <w:bookmarkStart w:id="4072" w:name="_Toc124152382"/>
      <w:r w:rsidRPr="00BE5108">
        <w:rPr>
          <w:rFonts w:eastAsiaTheme="minorEastAsia"/>
        </w:rPr>
        <w:t>7.8.4</w:t>
      </w:r>
      <w:r w:rsidRPr="00BE5108">
        <w:rPr>
          <w:rFonts w:eastAsiaTheme="minorEastAsia"/>
        </w:rPr>
        <w:tab/>
        <w:t>Method of test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5E1D1932" w14:textId="77777777" w:rsidR="00C87888" w:rsidRPr="00BE5108" w:rsidRDefault="00C87888" w:rsidP="00C87888">
      <w:pPr>
        <w:pStyle w:val="Heading4"/>
        <w:rPr>
          <w:rFonts w:eastAsiaTheme="minorEastAsia"/>
        </w:rPr>
      </w:pPr>
      <w:bookmarkStart w:id="4073" w:name="_Toc73963027"/>
      <w:bookmarkStart w:id="4074" w:name="_Toc75260204"/>
      <w:bookmarkStart w:id="4075" w:name="_Toc75275746"/>
      <w:bookmarkStart w:id="4076" w:name="_Toc75276257"/>
      <w:bookmarkStart w:id="4077" w:name="_Toc76541756"/>
      <w:bookmarkStart w:id="4078" w:name="_Toc82437525"/>
      <w:bookmarkStart w:id="4079" w:name="_Toc89944891"/>
      <w:bookmarkStart w:id="4080" w:name="_Toc98753909"/>
      <w:bookmarkStart w:id="4081" w:name="_Toc106180895"/>
      <w:bookmarkStart w:id="4082" w:name="_Toc114150940"/>
      <w:bookmarkStart w:id="4083" w:name="_Toc124151343"/>
      <w:bookmarkStart w:id="4084" w:name="_Toc124151863"/>
      <w:bookmarkStart w:id="4085" w:name="_Toc124152383"/>
      <w:r w:rsidRPr="00BE5108">
        <w:rPr>
          <w:rFonts w:eastAsiaTheme="minorEastAsia"/>
        </w:rPr>
        <w:t>7.8.4.1</w:t>
      </w:r>
      <w:r w:rsidRPr="00BE5108">
        <w:rPr>
          <w:rFonts w:eastAsiaTheme="minorEastAsia"/>
        </w:rPr>
        <w:tab/>
        <w:t>Initial conditions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086" w:name="_Toc73963028"/>
      <w:bookmarkStart w:id="4087" w:name="_Toc75260205"/>
      <w:bookmarkStart w:id="4088" w:name="_Toc75275747"/>
      <w:bookmarkStart w:id="4089" w:name="_Toc75276258"/>
      <w:bookmarkStart w:id="4090" w:name="_Toc76541757"/>
      <w:bookmarkStart w:id="4091" w:name="_Toc82437526"/>
      <w:bookmarkStart w:id="4092" w:name="_Toc89944892"/>
      <w:bookmarkStart w:id="4093" w:name="_Toc98753910"/>
      <w:bookmarkStart w:id="4094" w:name="_Toc106180896"/>
      <w:bookmarkStart w:id="4095" w:name="_Toc114150941"/>
      <w:bookmarkStart w:id="4096" w:name="_Toc124151344"/>
      <w:bookmarkStart w:id="4097" w:name="_Toc124151864"/>
      <w:bookmarkStart w:id="4098" w:name="_Toc124152384"/>
      <w:r w:rsidRPr="00BE5108">
        <w:rPr>
          <w:rFonts w:eastAsiaTheme="minorEastAsia"/>
        </w:rPr>
        <w:t>7.8.4.2</w:t>
      </w:r>
      <w:r w:rsidRPr="00BE5108">
        <w:rPr>
          <w:rFonts w:eastAsiaTheme="minorEastAsia"/>
        </w:rPr>
        <w:tab/>
        <w:t>Procedure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099" w:name="_Toc75260206"/>
      <w:bookmarkStart w:id="4100" w:name="_Toc75275748"/>
      <w:bookmarkStart w:id="4101" w:name="_Toc75276259"/>
      <w:bookmarkStart w:id="4102" w:name="_Toc76541758"/>
      <w:bookmarkStart w:id="4103" w:name="_Toc82437527"/>
      <w:bookmarkStart w:id="4104" w:name="_Toc89944893"/>
      <w:bookmarkStart w:id="4105" w:name="_Toc98753911"/>
      <w:bookmarkStart w:id="4106" w:name="_Toc106180897"/>
      <w:bookmarkStart w:id="4107" w:name="_Toc114150942"/>
      <w:bookmarkStart w:id="4108" w:name="_Toc73963029"/>
      <w:bookmarkStart w:id="4109" w:name="_Toc124151345"/>
      <w:bookmarkStart w:id="4110" w:name="_Toc124151865"/>
      <w:bookmarkStart w:id="4111" w:name="_Toc124152385"/>
      <w:r w:rsidRPr="00BE5108">
        <w:rPr>
          <w:rFonts w:eastAsiaTheme="minorEastAsia"/>
        </w:rPr>
        <w:t>7.8.5</w:t>
      </w:r>
      <w:r w:rsidRPr="00BE5108">
        <w:rPr>
          <w:rFonts w:eastAsiaTheme="minorEastAsia"/>
        </w:rPr>
        <w:tab/>
        <w:t>Test requirements</w:t>
      </w:r>
      <w:bookmarkEnd w:id="4099"/>
      <w:bookmarkEnd w:id="4100"/>
      <w:bookmarkEnd w:id="4101"/>
      <w:bookmarkEnd w:id="4102"/>
      <w:bookmarkEnd w:id="4103"/>
      <w:bookmarkEnd w:id="4104"/>
      <w:bookmarkEnd w:id="4105"/>
      <w:bookmarkEnd w:id="4106"/>
      <w:bookmarkEnd w:id="4107"/>
      <w:bookmarkEnd w:id="4109"/>
      <w:bookmarkEnd w:id="4110"/>
      <w:bookmarkEnd w:id="4111"/>
      <w:r w:rsidRPr="00BE5108">
        <w:rPr>
          <w:rFonts w:eastAsia="SimSun" w:hint="eastAsia"/>
          <w:lang w:eastAsia="zh-CN"/>
        </w:rPr>
        <w:t xml:space="preserve"> </w:t>
      </w:r>
      <w:bookmarkEnd w:id="4108"/>
    </w:p>
    <w:p w14:paraId="6C26F7E8" w14:textId="77777777" w:rsidR="00C87888" w:rsidRPr="00BE5108" w:rsidRDefault="00C87888" w:rsidP="00431A0C">
      <w:pPr>
        <w:pStyle w:val="Heading4"/>
        <w:rPr>
          <w:rFonts w:eastAsiaTheme="minorEastAsia"/>
          <w:i/>
          <w:iCs/>
        </w:rPr>
      </w:pPr>
      <w:bookmarkStart w:id="4112" w:name="_Toc73963030"/>
      <w:bookmarkStart w:id="4113" w:name="_Toc75260207"/>
      <w:bookmarkStart w:id="4114" w:name="_Toc75275749"/>
      <w:bookmarkStart w:id="4115" w:name="_Toc75276260"/>
      <w:bookmarkStart w:id="4116" w:name="_Toc76541759"/>
      <w:bookmarkStart w:id="4117" w:name="_Toc82437528"/>
      <w:bookmarkStart w:id="4118" w:name="_Toc89944894"/>
      <w:bookmarkStart w:id="4119" w:name="_Toc98753912"/>
      <w:bookmarkStart w:id="4120" w:name="_Toc106180898"/>
      <w:bookmarkStart w:id="4121" w:name="_Toc114150943"/>
      <w:bookmarkStart w:id="4122" w:name="OLE_LINK7"/>
      <w:bookmarkStart w:id="4123" w:name="_Toc124151346"/>
      <w:bookmarkStart w:id="4124" w:name="_Toc124151866"/>
      <w:bookmarkStart w:id="4125" w:name="_Toc124152386"/>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112"/>
      <w:bookmarkEnd w:id="4113"/>
      <w:bookmarkEnd w:id="4114"/>
      <w:bookmarkEnd w:id="4115"/>
      <w:bookmarkEnd w:id="4116"/>
      <w:bookmarkEnd w:id="4117"/>
      <w:bookmarkEnd w:id="4118"/>
      <w:bookmarkEnd w:id="4119"/>
      <w:bookmarkEnd w:id="4120"/>
      <w:bookmarkEnd w:id="4121"/>
      <w:bookmarkEnd w:id="4123"/>
      <w:bookmarkEnd w:id="4124"/>
      <w:bookmarkEnd w:id="4125"/>
    </w:p>
    <w:bookmarkEnd w:id="412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126" w:name="_Toc73963031"/>
    </w:p>
    <w:p w14:paraId="3E03C1B2" w14:textId="474AEE30" w:rsidR="00EA6CFC" w:rsidRPr="00BE5108" w:rsidRDefault="00EA6CFC" w:rsidP="00556F11">
      <w:pPr>
        <w:pStyle w:val="Heading1"/>
        <w:rPr>
          <w:rFonts w:eastAsiaTheme="minorEastAsia"/>
        </w:rPr>
      </w:pPr>
      <w:bookmarkStart w:id="4127" w:name="_Toc75260208"/>
      <w:bookmarkStart w:id="4128" w:name="_Toc75275750"/>
      <w:bookmarkStart w:id="4129" w:name="_Toc75276261"/>
      <w:bookmarkStart w:id="4130" w:name="_Toc76541760"/>
      <w:bookmarkStart w:id="4131" w:name="_Toc82437529"/>
      <w:bookmarkStart w:id="4132" w:name="_Toc89944895"/>
      <w:bookmarkStart w:id="4133" w:name="_Toc98753913"/>
      <w:bookmarkStart w:id="4134" w:name="_Toc106180899"/>
      <w:bookmarkStart w:id="4135" w:name="_Toc114150944"/>
      <w:bookmarkStart w:id="4136" w:name="_Toc124151347"/>
      <w:bookmarkStart w:id="4137" w:name="_Toc124151867"/>
      <w:bookmarkStart w:id="4138" w:name="_Toc124152387"/>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A30424F" w14:textId="6E874CAE" w:rsidR="00345ACA" w:rsidRPr="00BE5108" w:rsidRDefault="00345ACA" w:rsidP="00F22766">
      <w:pPr>
        <w:pStyle w:val="Heading2"/>
        <w:rPr>
          <w:rFonts w:eastAsiaTheme="minorEastAsia"/>
        </w:rPr>
      </w:pPr>
      <w:bookmarkStart w:id="4139" w:name="_Toc73963032"/>
      <w:bookmarkStart w:id="4140" w:name="_Toc75260209"/>
      <w:bookmarkStart w:id="4141" w:name="_Toc75275751"/>
      <w:bookmarkStart w:id="4142" w:name="_Toc75276262"/>
      <w:bookmarkStart w:id="4143" w:name="_Toc76541761"/>
      <w:bookmarkStart w:id="4144" w:name="_Toc82437530"/>
      <w:bookmarkStart w:id="4145" w:name="_Toc89944896"/>
      <w:bookmarkStart w:id="4146" w:name="_Toc98753914"/>
      <w:bookmarkStart w:id="4147" w:name="_Toc106180900"/>
      <w:bookmarkStart w:id="4148" w:name="_Toc114150945"/>
      <w:bookmarkStart w:id="4149" w:name="_Toc124151348"/>
      <w:bookmarkStart w:id="4150" w:name="_Toc124151868"/>
      <w:bookmarkStart w:id="4151" w:name="_Toc124152388"/>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386CA020" w14:textId="77777777" w:rsidR="00345ACA" w:rsidRPr="00BE5108" w:rsidRDefault="00345ACA" w:rsidP="00345ACA">
      <w:pPr>
        <w:pStyle w:val="Heading3"/>
        <w:rPr>
          <w:rFonts w:eastAsiaTheme="minorEastAsia"/>
        </w:rPr>
      </w:pPr>
      <w:bookmarkStart w:id="4152" w:name="_Toc73963033"/>
      <w:bookmarkStart w:id="4153" w:name="_Toc75260210"/>
      <w:bookmarkStart w:id="4154" w:name="_Toc75275752"/>
      <w:bookmarkStart w:id="4155" w:name="_Toc75276263"/>
      <w:bookmarkStart w:id="4156" w:name="_Toc76541762"/>
      <w:bookmarkStart w:id="4157" w:name="_Toc82437531"/>
      <w:bookmarkStart w:id="4158" w:name="_Toc89944897"/>
      <w:bookmarkStart w:id="4159" w:name="_Toc98753915"/>
      <w:bookmarkStart w:id="4160" w:name="_Toc106180901"/>
      <w:bookmarkStart w:id="4161" w:name="_Toc114150946"/>
      <w:bookmarkStart w:id="4162" w:name="_Toc124151349"/>
      <w:bookmarkStart w:id="4163" w:name="_Toc124151869"/>
      <w:bookmarkStart w:id="4164" w:name="_Toc124152389"/>
      <w:r w:rsidRPr="00BE5108">
        <w:rPr>
          <w:rFonts w:eastAsiaTheme="minorEastAsia"/>
        </w:rPr>
        <w:t>8.1.1</w:t>
      </w:r>
      <w:r w:rsidRPr="00BE5108">
        <w:rPr>
          <w:rFonts w:eastAsiaTheme="minorEastAsia"/>
        </w:rPr>
        <w:tab/>
        <w:t>General</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3A47B3C8" w14:textId="77777777" w:rsidR="00345ACA" w:rsidRPr="00BE5108" w:rsidRDefault="00345ACA" w:rsidP="00345ACA">
      <w:pPr>
        <w:pStyle w:val="Heading4"/>
        <w:rPr>
          <w:rFonts w:eastAsiaTheme="minorEastAsia"/>
        </w:rPr>
      </w:pPr>
      <w:bookmarkStart w:id="4165" w:name="_Toc73963034"/>
      <w:bookmarkStart w:id="4166" w:name="_Toc75260211"/>
      <w:bookmarkStart w:id="4167" w:name="_Toc75275753"/>
      <w:bookmarkStart w:id="4168" w:name="_Toc75276264"/>
      <w:bookmarkStart w:id="4169" w:name="_Toc76541763"/>
      <w:bookmarkStart w:id="4170" w:name="_Toc82437532"/>
      <w:bookmarkStart w:id="4171" w:name="_Toc89944898"/>
      <w:bookmarkStart w:id="4172" w:name="_Toc98753916"/>
      <w:bookmarkStart w:id="4173" w:name="_Toc106180902"/>
      <w:bookmarkStart w:id="4174" w:name="_Toc114150947"/>
      <w:bookmarkStart w:id="4175" w:name="_Toc124151350"/>
      <w:bookmarkStart w:id="4176" w:name="_Toc124151870"/>
      <w:bookmarkStart w:id="4177" w:name="_Toc124152390"/>
      <w:r w:rsidRPr="00BE5108">
        <w:rPr>
          <w:rFonts w:eastAsiaTheme="minorEastAsia"/>
        </w:rPr>
        <w:t>8.1.1.1</w:t>
      </w:r>
      <w:r w:rsidRPr="00BE5108">
        <w:rPr>
          <w:rFonts w:eastAsiaTheme="minorEastAsia"/>
        </w:rPr>
        <w:tab/>
        <w:t>Scope and definitions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178" w:name="_Toc73963035"/>
      <w:bookmarkStart w:id="4179" w:name="_Toc75260212"/>
      <w:bookmarkStart w:id="4180" w:name="_Toc75275754"/>
      <w:bookmarkStart w:id="4181" w:name="_Toc75276265"/>
      <w:bookmarkStart w:id="4182" w:name="_Toc76541764"/>
      <w:bookmarkStart w:id="4183" w:name="_Toc82437533"/>
      <w:bookmarkStart w:id="4184" w:name="_Toc89944899"/>
      <w:bookmarkStart w:id="4185" w:name="_Toc98753917"/>
      <w:bookmarkStart w:id="4186" w:name="_Toc106180903"/>
      <w:bookmarkStart w:id="4187" w:name="_Toc114150948"/>
      <w:bookmarkStart w:id="4188" w:name="_Toc124151351"/>
      <w:bookmarkStart w:id="4189" w:name="_Toc124151871"/>
      <w:bookmarkStart w:id="4190" w:name="_Toc124152391"/>
      <w:r w:rsidRPr="00BE5108">
        <w:rPr>
          <w:rFonts w:eastAsiaTheme="minorEastAsia"/>
          <w:lang w:eastAsia="ko-KR"/>
        </w:rPr>
        <w:t>8.1.1.2</w:t>
      </w:r>
      <w:r w:rsidRPr="00BE5108">
        <w:rPr>
          <w:rFonts w:eastAsiaTheme="minorEastAsia"/>
          <w:lang w:eastAsia="ko-KR"/>
        </w:rPr>
        <w:tab/>
        <w:t>Applicability rule</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03B178" w14:textId="77777777" w:rsidR="00345ACA" w:rsidRPr="00BE5108" w:rsidRDefault="00345ACA" w:rsidP="00345ACA">
      <w:pPr>
        <w:pStyle w:val="Heading5"/>
        <w:rPr>
          <w:rFonts w:eastAsiaTheme="minorEastAsia"/>
        </w:rPr>
      </w:pPr>
      <w:bookmarkStart w:id="4191" w:name="_Toc73963036"/>
      <w:bookmarkStart w:id="4192" w:name="_Toc75260213"/>
      <w:bookmarkStart w:id="4193" w:name="_Toc75275755"/>
      <w:bookmarkStart w:id="4194" w:name="_Toc75276266"/>
      <w:bookmarkStart w:id="4195" w:name="_Toc76541765"/>
      <w:bookmarkStart w:id="4196" w:name="_Toc82437534"/>
      <w:bookmarkStart w:id="4197" w:name="_Toc89944900"/>
      <w:bookmarkStart w:id="4198" w:name="_Toc98753918"/>
      <w:bookmarkStart w:id="4199" w:name="_Toc106180904"/>
      <w:bookmarkStart w:id="4200" w:name="_Toc114150949"/>
      <w:bookmarkStart w:id="4201" w:name="_Toc124151352"/>
      <w:bookmarkStart w:id="4202" w:name="_Toc124151872"/>
      <w:bookmarkStart w:id="4203" w:name="_Toc124152392"/>
      <w:r w:rsidRPr="00BE5108">
        <w:rPr>
          <w:rFonts w:eastAsiaTheme="minorEastAsia"/>
        </w:rPr>
        <w:t>8.1.1.2.1</w:t>
      </w:r>
      <w:r w:rsidRPr="00BE5108">
        <w:rPr>
          <w:rFonts w:eastAsiaTheme="minorEastAsia"/>
        </w:rPr>
        <w:tab/>
        <w:t>General</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204" w:name="_Toc73963037"/>
      <w:bookmarkStart w:id="4205" w:name="_Toc75260214"/>
      <w:bookmarkStart w:id="4206" w:name="_Toc75275756"/>
      <w:bookmarkStart w:id="4207" w:name="_Toc75276267"/>
      <w:bookmarkStart w:id="4208" w:name="_Toc76541766"/>
      <w:bookmarkStart w:id="4209" w:name="_Toc82437535"/>
      <w:bookmarkStart w:id="4210" w:name="_Toc89944901"/>
      <w:bookmarkStart w:id="4211" w:name="_Toc98753919"/>
      <w:bookmarkStart w:id="4212" w:name="_Toc106180905"/>
      <w:bookmarkStart w:id="4213" w:name="_Toc114150950"/>
      <w:bookmarkStart w:id="4214" w:name="_Toc124151353"/>
      <w:bookmarkStart w:id="4215" w:name="_Toc124151873"/>
      <w:bookmarkStart w:id="4216" w:name="_Toc12415239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217" w:name="_Toc73963038"/>
      <w:bookmarkStart w:id="4218" w:name="_Toc75260215"/>
      <w:bookmarkStart w:id="4219" w:name="_Toc75275757"/>
      <w:bookmarkStart w:id="4220" w:name="_Toc75276268"/>
      <w:bookmarkStart w:id="4221" w:name="_Toc76541767"/>
      <w:bookmarkStart w:id="4222" w:name="_Toc82437536"/>
      <w:bookmarkStart w:id="4223" w:name="_Toc89944902"/>
      <w:bookmarkStart w:id="4224" w:name="_Toc98753920"/>
      <w:bookmarkStart w:id="4225" w:name="_Toc106180906"/>
      <w:bookmarkStart w:id="4226" w:name="_Toc114150951"/>
      <w:bookmarkStart w:id="4227" w:name="_Toc124151354"/>
      <w:bookmarkStart w:id="4228" w:name="_Toc124151874"/>
      <w:bookmarkStart w:id="4229" w:name="_Toc124152394"/>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230" w:name="_Toc75260216"/>
      <w:bookmarkStart w:id="4231" w:name="_Toc75275758"/>
      <w:bookmarkStart w:id="4232" w:name="_Toc75276269"/>
      <w:bookmarkStart w:id="4233" w:name="_Toc76541768"/>
      <w:bookmarkStart w:id="4234" w:name="_Toc82437537"/>
      <w:bookmarkStart w:id="4235" w:name="_Toc89944903"/>
      <w:bookmarkStart w:id="4236" w:name="_Toc98753921"/>
      <w:bookmarkStart w:id="4237" w:name="_Toc106180907"/>
      <w:bookmarkStart w:id="4238" w:name="_Toc114150952"/>
      <w:bookmarkStart w:id="4239" w:name="_Toc73963039"/>
      <w:bookmarkStart w:id="4240" w:name="_Toc124151355"/>
      <w:bookmarkStart w:id="4241" w:name="_Toc124151875"/>
      <w:bookmarkStart w:id="4242" w:name="_Toc12415239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230"/>
      <w:bookmarkEnd w:id="4231"/>
      <w:bookmarkEnd w:id="4232"/>
      <w:bookmarkEnd w:id="4233"/>
      <w:bookmarkEnd w:id="4234"/>
      <w:bookmarkEnd w:id="4235"/>
      <w:bookmarkEnd w:id="4236"/>
      <w:bookmarkEnd w:id="4237"/>
      <w:bookmarkEnd w:id="4238"/>
      <w:bookmarkEnd w:id="4240"/>
      <w:bookmarkEnd w:id="4241"/>
      <w:bookmarkEnd w:id="4242"/>
      <w:r w:rsidRPr="00BE5108">
        <w:rPr>
          <w:rFonts w:eastAsiaTheme="minorEastAsia"/>
          <w:snapToGrid w:val="0"/>
          <w:lang w:eastAsia="zh-CN"/>
        </w:rPr>
        <w:t xml:space="preserve"> </w:t>
      </w:r>
      <w:bookmarkEnd w:id="423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243" w:name="_Toc73963040"/>
      <w:bookmarkStart w:id="4244" w:name="_Toc75260217"/>
      <w:bookmarkStart w:id="4245" w:name="_Toc75275759"/>
      <w:bookmarkStart w:id="4246" w:name="_Toc75276270"/>
      <w:bookmarkStart w:id="4247" w:name="_Toc76541769"/>
      <w:bookmarkStart w:id="4248" w:name="_Toc82437538"/>
      <w:bookmarkStart w:id="4249" w:name="_Toc89944904"/>
      <w:bookmarkStart w:id="4250" w:name="_Toc98753922"/>
      <w:bookmarkStart w:id="4251" w:name="_Toc106180908"/>
      <w:bookmarkStart w:id="4252" w:name="_Toc114150953"/>
      <w:bookmarkStart w:id="4253" w:name="_Toc124151356"/>
      <w:bookmarkStart w:id="4254" w:name="_Toc124151876"/>
      <w:bookmarkStart w:id="4255" w:name="_Toc124152396"/>
      <w:r w:rsidRPr="00BE5108">
        <w:rPr>
          <w:rFonts w:eastAsiaTheme="minorEastAsia"/>
        </w:rPr>
        <w:lastRenderedPageBreak/>
        <w:t>8.1.2</w:t>
      </w:r>
      <w:r w:rsidRPr="00BE5108">
        <w:rPr>
          <w:rFonts w:eastAsiaTheme="minorEastAsia"/>
        </w:rPr>
        <w:tab/>
        <w:t>Performance requirements for PUSCH</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1B95CACE" w14:textId="77777777" w:rsidR="00345ACA" w:rsidRPr="00BE5108" w:rsidRDefault="00345ACA" w:rsidP="00345ACA">
      <w:pPr>
        <w:pStyle w:val="Heading4"/>
        <w:rPr>
          <w:rFonts w:eastAsia="MS Mincho"/>
        </w:rPr>
      </w:pPr>
      <w:bookmarkStart w:id="4256" w:name="_Toc73963041"/>
      <w:bookmarkStart w:id="4257" w:name="_Toc75260218"/>
      <w:bookmarkStart w:id="4258" w:name="_Toc75275760"/>
      <w:bookmarkStart w:id="4259" w:name="_Toc75276271"/>
      <w:bookmarkStart w:id="4260" w:name="_Toc76541770"/>
      <w:bookmarkStart w:id="4261" w:name="_Toc82437539"/>
      <w:bookmarkStart w:id="4262" w:name="_Toc89944905"/>
      <w:bookmarkStart w:id="4263" w:name="_Toc98753923"/>
      <w:bookmarkStart w:id="4264" w:name="_Toc106180909"/>
      <w:bookmarkStart w:id="4265" w:name="_Toc114150954"/>
      <w:bookmarkStart w:id="4266" w:name="_Toc124151357"/>
      <w:bookmarkStart w:id="4267" w:name="_Toc124151877"/>
      <w:bookmarkStart w:id="4268" w:name="_Toc124152397"/>
      <w:r w:rsidRPr="00BE5108">
        <w:rPr>
          <w:rFonts w:eastAsia="MS Mincho"/>
        </w:rPr>
        <w:t>8.1.2.1</w:t>
      </w:r>
      <w:r w:rsidRPr="00BE5108">
        <w:rPr>
          <w:rFonts w:eastAsia="MS Mincho"/>
        </w:rPr>
        <w:tab/>
        <w:t>Performance requirements for PUSCH with transform precoding disabled</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5C920997" w14:textId="77777777" w:rsidR="00345ACA" w:rsidRPr="00BE5108" w:rsidRDefault="00345ACA" w:rsidP="00345ACA">
      <w:pPr>
        <w:pStyle w:val="Heading5"/>
        <w:rPr>
          <w:rFonts w:eastAsiaTheme="minorEastAsia"/>
        </w:rPr>
      </w:pPr>
      <w:bookmarkStart w:id="4269" w:name="_Toc73963042"/>
      <w:bookmarkStart w:id="4270" w:name="_Toc75260219"/>
      <w:bookmarkStart w:id="4271" w:name="_Toc75275761"/>
      <w:bookmarkStart w:id="4272" w:name="_Toc75276272"/>
      <w:bookmarkStart w:id="4273" w:name="_Toc76541771"/>
      <w:bookmarkStart w:id="4274" w:name="_Toc82437540"/>
      <w:bookmarkStart w:id="4275" w:name="_Toc89944906"/>
      <w:bookmarkStart w:id="4276" w:name="_Toc98753924"/>
      <w:bookmarkStart w:id="4277" w:name="_Toc106180910"/>
      <w:bookmarkStart w:id="4278" w:name="_Toc114150955"/>
      <w:bookmarkStart w:id="4279" w:name="_Toc124151358"/>
      <w:bookmarkStart w:id="4280" w:name="_Toc124151878"/>
      <w:bookmarkStart w:id="4281" w:name="_Toc124152398"/>
      <w:r w:rsidRPr="00BE5108">
        <w:rPr>
          <w:rFonts w:eastAsiaTheme="minorEastAsia"/>
        </w:rPr>
        <w:t>8.1.2.1.1</w:t>
      </w:r>
      <w:r w:rsidRPr="00BE5108">
        <w:rPr>
          <w:rFonts w:eastAsiaTheme="minorEastAsia"/>
        </w:rPr>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282" w:name="_Toc73963043"/>
      <w:bookmarkStart w:id="4283" w:name="_Toc75260220"/>
      <w:bookmarkStart w:id="4284" w:name="_Toc75275762"/>
      <w:bookmarkStart w:id="4285" w:name="_Toc75276273"/>
      <w:bookmarkStart w:id="4286" w:name="_Toc76541772"/>
      <w:bookmarkStart w:id="4287" w:name="_Toc82437541"/>
      <w:bookmarkStart w:id="4288" w:name="_Toc89944907"/>
      <w:bookmarkStart w:id="4289" w:name="_Toc98753925"/>
      <w:bookmarkStart w:id="4290" w:name="_Toc106180911"/>
      <w:bookmarkStart w:id="4291" w:name="_Toc114150956"/>
      <w:bookmarkStart w:id="4292" w:name="_Toc124151359"/>
      <w:bookmarkStart w:id="4293" w:name="_Toc124151879"/>
      <w:bookmarkStart w:id="4294" w:name="_Toc124152399"/>
      <w:r w:rsidRPr="00BE5108">
        <w:rPr>
          <w:rFonts w:eastAsiaTheme="minorEastAsia"/>
        </w:rPr>
        <w:t>8.1.2.1.2</w:t>
      </w:r>
      <w:r w:rsidRPr="00BE5108">
        <w:rPr>
          <w:rFonts w:eastAsiaTheme="minorEastAsia"/>
        </w:rPr>
        <w:tab/>
        <w:t>Minimum requirement</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295" w:name="_Toc73963044"/>
      <w:bookmarkStart w:id="4296" w:name="_Toc75260221"/>
      <w:bookmarkStart w:id="4297" w:name="_Toc75275763"/>
      <w:bookmarkStart w:id="4298" w:name="_Toc75276274"/>
      <w:bookmarkStart w:id="4299" w:name="_Toc76541773"/>
      <w:bookmarkStart w:id="4300" w:name="_Toc82437542"/>
      <w:bookmarkStart w:id="4301" w:name="_Toc89944908"/>
      <w:bookmarkStart w:id="4302" w:name="_Toc98753926"/>
      <w:bookmarkStart w:id="4303" w:name="_Toc106180912"/>
      <w:bookmarkStart w:id="4304" w:name="_Toc114150957"/>
      <w:bookmarkStart w:id="4305" w:name="_Toc124151360"/>
      <w:bookmarkStart w:id="4306" w:name="_Toc124151880"/>
      <w:bookmarkStart w:id="4307" w:name="_Toc124152400"/>
      <w:r w:rsidRPr="00BE5108">
        <w:rPr>
          <w:rFonts w:eastAsiaTheme="minorEastAsia"/>
        </w:rPr>
        <w:t>8.1.2.1.3</w:t>
      </w:r>
      <w:r w:rsidRPr="00BE5108">
        <w:rPr>
          <w:rFonts w:eastAsiaTheme="minorEastAsia"/>
        </w:rPr>
        <w:tab/>
        <w:t>Test purpose</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308" w:name="_Toc73963045"/>
      <w:bookmarkStart w:id="4309" w:name="_Toc75260222"/>
      <w:bookmarkStart w:id="4310" w:name="_Toc75275764"/>
      <w:bookmarkStart w:id="4311" w:name="_Toc75276275"/>
      <w:bookmarkStart w:id="4312" w:name="_Toc76541774"/>
      <w:bookmarkStart w:id="4313" w:name="_Toc82437543"/>
      <w:bookmarkStart w:id="4314" w:name="_Toc89944909"/>
      <w:bookmarkStart w:id="4315" w:name="_Toc98753927"/>
      <w:bookmarkStart w:id="4316" w:name="_Toc106180913"/>
      <w:bookmarkStart w:id="4317" w:name="_Toc114150958"/>
      <w:bookmarkStart w:id="4318" w:name="_Toc124151361"/>
      <w:bookmarkStart w:id="4319" w:name="_Toc124151881"/>
      <w:bookmarkStart w:id="4320" w:name="_Toc124152401"/>
      <w:r w:rsidRPr="00BE5108">
        <w:rPr>
          <w:rFonts w:eastAsiaTheme="minorEastAsia"/>
        </w:rPr>
        <w:t>8.1.2.1.4</w:t>
      </w:r>
      <w:r w:rsidRPr="00BE5108">
        <w:rPr>
          <w:rFonts w:eastAsiaTheme="minorEastAsia"/>
        </w:rPr>
        <w:tab/>
        <w:t>Method of test</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321" w:name="_Toc73963046"/>
      <w:bookmarkStart w:id="4322" w:name="_Toc75260223"/>
      <w:bookmarkStart w:id="4323" w:name="_Toc75275765"/>
      <w:bookmarkStart w:id="4324" w:name="_Toc75276276"/>
      <w:bookmarkStart w:id="4325" w:name="_Toc76541775"/>
      <w:bookmarkStart w:id="4326" w:name="_Toc82437544"/>
      <w:bookmarkStart w:id="4327" w:name="_Toc89944910"/>
      <w:bookmarkStart w:id="4328" w:name="_Toc98753928"/>
      <w:bookmarkStart w:id="4329" w:name="_Toc106180914"/>
      <w:bookmarkStart w:id="4330" w:name="_Toc114150959"/>
      <w:bookmarkStart w:id="4331" w:name="_Toc124151362"/>
      <w:bookmarkStart w:id="4332" w:name="_Toc124151882"/>
      <w:bookmarkStart w:id="4333" w:name="_Toc124152402"/>
      <w:r w:rsidRPr="00BE5108">
        <w:rPr>
          <w:rFonts w:eastAsiaTheme="minorEastAsia"/>
        </w:rPr>
        <w:t>8.1.2.1.5</w:t>
      </w:r>
      <w:r w:rsidRPr="00BE5108">
        <w:rPr>
          <w:rFonts w:eastAsiaTheme="minorEastAsia"/>
        </w:rPr>
        <w:tab/>
        <w:t>Test requirement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4334" w:name="_Toc73963047"/>
      <w:bookmarkStart w:id="4335" w:name="_Toc75260224"/>
      <w:bookmarkStart w:id="4336" w:name="_Toc75275766"/>
      <w:bookmarkStart w:id="4337" w:name="_Toc75276277"/>
      <w:bookmarkStart w:id="4338" w:name="_Toc76541776"/>
      <w:bookmarkStart w:id="4339" w:name="_Toc82437545"/>
      <w:bookmarkStart w:id="4340" w:name="_Toc89944911"/>
      <w:bookmarkStart w:id="4341" w:name="_Toc98753929"/>
      <w:bookmarkStart w:id="4342" w:name="_Toc106180915"/>
      <w:bookmarkStart w:id="4343" w:name="_Toc114150960"/>
      <w:bookmarkStart w:id="4344" w:name="_Toc124151363"/>
      <w:bookmarkStart w:id="4345" w:name="_Toc124151883"/>
      <w:bookmarkStart w:id="4346" w:name="_Toc124152403"/>
      <w:r w:rsidRPr="00BE5108">
        <w:rPr>
          <w:rFonts w:eastAsia="MS Mincho"/>
        </w:rPr>
        <w:t>8.1.2.2</w:t>
      </w:r>
      <w:r w:rsidRPr="00BE5108">
        <w:rPr>
          <w:rFonts w:eastAsia="MS Mincho"/>
        </w:rPr>
        <w:tab/>
        <w:t>Performance requirements for PUSCH with transform precoding enabled</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7E57CE7F" w14:textId="77777777" w:rsidR="00345ACA" w:rsidRPr="00BE5108" w:rsidRDefault="00345ACA" w:rsidP="00345ACA">
      <w:pPr>
        <w:pStyle w:val="Heading5"/>
        <w:rPr>
          <w:rFonts w:eastAsiaTheme="minorEastAsia"/>
        </w:rPr>
      </w:pPr>
      <w:bookmarkStart w:id="4347" w:name="_Toc73963048"/>
      <w:bookmarkStart w:id="4348" w:name="_Toc75260225"/>
      <w:bookmarkStart w:id="4349" w:name="_Toc75275767"/>
      <w:bookmarkStart w:id="4350" w:name="_Toc75276278"/>
      <w:bookmarkStart w:id="4351" w:name="_Toc76541777"/>
      <w:bookmarkStart w:id="4352" w:name="_Toc82437546"/>
      <w:bookmarkStart w:id="4353" w:name="_Toc89944912"/>
      <w:bookmarkStart w:id="4354" w:name="_Toc98753930"/>
      <w:bookmarkStart w:id="4355" w:name="_Toc106180916"/>
      <w:bookmarkStart w:id="4356" w:name="_Toc114150961"/>
      <w:bookmarkStart w:id="4357" w:name="_Toc124151364"/>
      <w:bookmarkStart w:id="4358" w:name="_Toc124151884"/>
      <w:bookmarkStart w:id="4359" w:name="_Toc124152404"/>
      <w:r w:rsidRPr="00BE5108">
        <w:rPr>
          <w:rFonts w:eastAsiaTheme="minorEastAsia"/>
        </w:rPr>
        <w:t>8.1.2.2.1</w:t>
      </w:r>
      <w:r w:rsidRPr="00BE5108">
        <w:rPr>
          <w:rFonts w:eastAsiaTheme="minorEastAsia"/>
        </w:rPr>
        <w:tab/>
        <w:t>Definition and applicability</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4360" w:name="_Toc73963049"/>
      <w:bookmarkStart w:id="4361" w:name="_Toc75260226"/>
      <w:bookmarkStart w:id="4362" w:name="_Toc75275768"/>
      <w:bookmarkStart w:id="4363" w:name="_Toc75276279"/>
      <w:bookmarkStart w:id="4364" w:name="_Toc76541778"/>
      <w:bookmarkStart w:id="4365" w:name="_Toc82437547"/>
      <w:bookmarkStart w:id="4366" w:name="_Toc89944913"/>
      <w:bookmarkStart w:id="4367" w:name="_Toc98753931"/>
      <w:bookmarkStart w:id="4368" w:name="_Toc106180917"/>
      <w:bookmarkStart w:id="4369" w:name="_Toc114150962"/>
      <w:bookmarkStart w:id="4370" w:name="_Toc124151365"/>
      <w:bookmarkStart w:id="4371" w:name="_Toc124151885"/>
      <w:bookmarkStart w:id="4372" w:name="_Toc124152405"/>
      <w:r w:rsidRPr="00BE5108">
        <w:rPr>
          <w:rFonts w:eastAsiaTheme="minorEastAsia"/>
        </w:rPr>
        <w:t>8.1.2.2.2</w:t>
      </w:r>
      <w:r w:rsidRPr="00BE5108">
        <w:rPr>
          <w:rFonts w:eastAsiaTheme="minorEastAsia"/>
        </w:rPr>
        <w:tab/>
        <w:t>Minimum requirement</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4373" w:name="_Toc73963050"/>
      <w:bookmarkStart w:id="4374" w:name="_Toc75260227"/>
      <w:bookmarkStart w:id="4375" w:name="_Toc75275769"/>
      <w:bookmarkStart w:id="4376" w:name="_Toc75276280"/>
      <w:bookmarkStart w:id="4377" w:name="_Toc76541779"/>
      <w:bookmarkStart w:id="4378" w:name="_Toc82437548"/>
      <w:bookmarkStart w:id="4379" w:name="_Toc89944914"/>
      <w:bookmarkStart w:id="4380" w:name="_Toc98753932"/>
      <w:bookmarkStart w:id="4381" w:name="_Toc106180918"/>
      <w:bookmarkStart w:id="4382" w:name="_Toc114150963"/>
      <w:bookmarkStart w:id="4383" w:name="_Toc124151366"/>
      <w:bookmarkStart w:id="4384" w:name="_Toc124151886"/>
      <w:bookmarkStart w:id="4385" w:name="_Toc124152406"/>
      <w:r w:rsidRPr="00BE5108">
        <w:rPr>
          <w:rFonts w:eastAsiaTheme="minorEastAsia"/>
        </w:rPr>
        <w:lastRenderedPageBreak/>
        <w:t>8.1.2.2.3</w:t>
      </w:r>
      <w:r w:rsidRPr="00BE5108">
        <w:rPr>
          <w:rFonts w:eastAsiaTheme="minorEastAsia"/>
        </w:rPr>
        <w:tab/>
        <w:t>Test purpose</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4386" w:name="_Toc73963051"/>
      <w:bookmarkStart w:id="4387" w:name="_Toc75260228"/>
      <w:bookmarkStart w:id="4388" w:name="_Toc75275770"/>
      <w:bookmarkStart w:id="4389" w:name="_Toc75276281"/>
      <w:bookmarkStart w:id="4390" w:name="_Toc76541780"/>
      <w:bookmarkStart w:id="4391" w:name="_Toc82437549"/>
      <w:bookmarkStart w:id="4392" w:name="_Toc89944915"/>
      <w:bookmarkStart w:id="4393" w:name="_Toc98753933"/>
      <w:bookmarkStart w:id="4394" w:name="_Toc106180919"/>
      <w:bookmarkStart w:id="4395" w:name="_Toc114150964"/>
      <w:bookmarkStart w:id="4396" w:name="_Toc124151367"/>
      <w:bookmarkStart w:id="4397" w:name="_Toc124151887"/>
      <w:bookmarkStart w:id="4398" w:name="_Toc124152407"/>
      <w:r w:rsidRPr="00BE5108">
        <w:rPr>
          <w:rFonts w:eastAsiaTheme="minorEastAsia"/>
        </w:rPr>
        <w:t>8.1.2.2.4</w:t>
      </w:r>
      <w:r w:rsidRPr="00BE5108">
        <w:rPr>
          <w:rFonts w:eastAsiaTheme="minorEastAsia"/>
        </w:rPr>
        <w:tab/>
        <w:t>Method of test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4399" w:name="_Toc73963052"/>
      <w:bookmarkStart w:id="4400" w:name="_Toc75260229"/>
      <w:bookmarkStart w:id="4401" w:name="_Toc75275771"/>
      <w:bookmarkStart w:id="4402" w:name="_Toc75276282"/>
      <w:bookmarkStart w:id="4403" w:name="_Toc76541781"/>
      <w:bookmarkStart w:id="4404" w:name="_Toc82437550"/>
      <w:bookmarkStart w:id="4405" w:name="_Toc89944916"/>
      <w:bookmarkStart w:id="4406" w:name="_Toc98753934"/>
      <w:bookmarkStart w:id="4407" w:name="_Toc106180920"/>
      <w:bookmarkStart w:id="4408" w:name="_Toc114150965"/>
      <w:bookmarkStart w:id="4409" w:name="_Toc124151368"/>
      <w:bookmarkStart w:id="4410" w:name="_Toc124151888"/>
      <w:bookmarkStart w:id="4411" w:name="_Toc124152408"/>
      <w:r w:rsidRPr="00BE5108">
        <w:rPr>
          <w:rFonts w:eastAsiaTheme="minorEastAsia"/>
        </w:rPr>
        <w:t>8.1.2.2.5</w:t>
      </w:r>
      <w:r w:rsidRPr="00BE5108">
        <w:rPr>
          <w:rFonts w:eastAsiaTheme="minorEastAsia"/>
        </w:rPr>
        <w:tab/>
        <w:t>Test requirement</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4412" w:name="_Hlk80805040"/>
            <w:r w:rsidRPr="00BE5108">
              <w:t xml:space="preserve">Number of </w:t>
            </w:r>
            <w:r w:rsidRPr="00BE5108">
              <w:rPr>
                <w:lang w:eastAsia="zh-CN"/>
              </w:rPr>
              <w:t>T</w:t>
            </w:r>
            <w:r w:rsidRPr="00BE5108">
              <w:t>X antennas</w:t>
            </w:r>
            <w:bookmarkEnd w:id="4412"/>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4413" w:name="_Toc73963053"/>
      <w:bookmarkStart w:id="4414" w:name="_Toc75260230"/>
      <w:bookmarkStart w:id="4415" w:name="_Toc75275772"/>
      <w:bookmarkStart w:id="4416" w:name="_Toc75276283"/>
      <w:bookmarkStart w:id="4417" w:name="_Toc76541782"/>
      <w:bookmarkStart w:id="4418" w:name="_Toc82437551"/>
      <w:bookmarkStart w:id="4419" w:name="_Toc89944917"/>
      <w:bookmarkStart w:id="4420" w:name="_Toc98753935"/>
      <w:bookmarkStart w:id="4421" w:name="_Toc106180921"/>
      <w:bookmarkStart w:id="4422" w:name="_Toc114150966"/>
      <w:bookmarkStart w:id="4423" w:name="_Toc124151369"/>
      <w:bookmarkStart w:id="4424" w:name="_Toc124151889"/>
      <w:bookmarkStart w:id="4425" w:name="_Toc124152409"/>
      <w:r w:rsidRPr="00BE5108">
        <w:rPr>
          <w:rFonts w:eastAsia="MS Mincho"/>
        </w:rPr>
        <w:lastRenderedPageBreak/>
        <w:t>8.1.2.3</w:t>
      </w:r>
      <w:r w:rsidRPr="00BE5108">
        <w:rPr>
          <w:rFonts w:eastAsia="MS Mincho"/>
        </w:rPr>
        <w:tab/>
        <w:t>Performance requirements for UCI multiplexed on PUSCH</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258CD01" w14:textId="77777777" w:rsidR="00345ACA" w:rsidRPr="00BE5108" w:rsidRDefault="00345ACA" w:rsidP="00345ACA">
      <w:pPr>
        <w:pStyle w:val="Heading5"/>
        <w:rPr>
          <w:rFonts w:eastAsiaTheme="minorEastAsia"/>
        </w:rPr>
      </w:pPr>
      <w:bookmarkStart w:id="4426" w:name="_Toc73963054"/>
      <w:bookmarkStart w:id="4427" w:name="_Toc75260231"/>
      <w:bookmarkStart w:id="4428" w:name="_Toc75275773"/>
      <w:bookmarkStart w:id="4429" w:name="_Toc75276284"/>
      <w:bookmarkStart w:id="4430" w:name="_Toc76541783"/>
      <w:bookmarkStart w:id="4431" w:name="_Toc82437552"/>
      <w:bookmarkStart w:id="4432" w:name="_Toc89944918"/>
      <w:bookmarkStart w:id="4433" w:name="_Toc98753936"/>
      <w:bookmarkStart w:id="4434" w:name="_Toc106180922"/>
      <w:bookmarkStart w:id="4435" w:name="_Toc114150967"/>
      <w:bookmarkStart w:id="4436" w:name="_Toc124151370"/>
      <w:bookmarkStart w:id="4437" w:name="_Toc124151890"/>
      <w:bookmarkStart w:id="4438" w:name="_Toc124152410"/>
      <w:r w:rsidRPr="00BE5108">
        <w:rPr>
          <w:rFonts w:eastAsiaTheme="minorEastAsia"/>
        </w:rPr>
        <w:t>8.1.2.3.1</w:t>
      </w:r>
      <w:r w:rsidRPr="00BE5108">
        <w:rPr>
          <w:rFonts w:eastAsiaTheme="minorEastAsia"/>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4439" w:name="_Toc73963055"/>
      <w:bookmarkStart w:id="4440" w:name="_Toc75260232"/>
      <w:bookmarkStart w:id="4441" w:name="_Toc75275774"/>
      <w:bookmarkStart w:id="4442" w:name="_Toc75276285"/>
      <w:bookmarkStart w:id="4443" w:name="_Toc76541784"/>
      <w:bookmarkStart w:id="4444" w:name="_Toc82437553"/>
      <w:bookmarkStart w:id="4445" w:name="_Toc89944919"/>
      <w:bookmarkStart w:id="4446" w:name="_Toc98753937"/>
      <w:bookmarkStart w:id="4447" w:name="_Toc106180923"/>
      <w:bookmarkStart w:id="4448" w:name="_Toc114150968"/>
      <w:bookmarkStart w:id="4449" w:name="_Toc124151371"/>
      <w:bookmarkStart w:id="4450" w:name="_Toc124151891"/>
      <w:bookmarkStart w:id="4451" w:name="_Toc124152411"/>
      <w:r w:rsidRPr="00BE5108">
        <w:rPr>
          <w:rFonts w:eastAsiaTheme="minorEastAsia"/>
        </w:rPr>
        <w:t>8.1.2.3.2</w:t>
      </w:r>
      <w:r w:rsidRPr="00BE5108">
        <w:rPr>
          <w:rFonts w:eastAsiaTheme="minorEastAsia"/>
        </w:rPr>
        <w:tab/>
        <w:t>Minimum requirement</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4452" w:name="_Toc73963056"/>
      <w:bookmarkStart w:id="4453" w:name="_Toc75260233"/>
      <w:bookmarkStart w:id="4454" w:name="_Toc75275775"/>
      <w:bookmarkStart w:id="4455" w:name="_Toc75276286"/>
      <w:bookmarkStart w:id="4456" w:name="_Toc76541785"/>
      <w:bookmarkStart w:id="4457" w:name="_Toc82437554"/>
      <w:bookmarkStart w:id="4458" w:name="_Toc89944920"/>
      <w:bookmarkStart w:id="4459" w:name="_Toc98753938"/>
      <w:bookmarkStart w:id="4460" w:name="_Toc106180924"/>
      <w:bookmarkStart w:id="4461" w:name="_Toc114150969"/>
      <w:bookmarkStart w:id="4462" w:name="_Toc124151372"/>
      <w:bookmarkStart w:id="4463" w:name="_Toc124151892"/>
      <w:bookmarkStart w:id="4464" w:name="_Toc124152412"/>
      <w:r w:rsidRPr="00BE5108">
        <w:rPr>
          <w:rFonts w:eastAsiaTheme="minorEastAsia"/>
        </w:rPr>
        <w:t>8.1.2.3.3</w:t>
      </w:r>
      <w:r w:rsidRPr="00BE5108">
        <w:rPr>
          <w:rFonts w:eastAsiaTheme="minorEastAsia"/>
        </w:rPr>
        <w:tab/>
        <w:t>Test purpose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4465" w:name="_Toc73963057"/>
      <w:bookmarkStart w:id="4466" w:name="_Toc75260234"/>
      <w:bookmarkStart w:id="4467" w:name="_Toc75275776"/>
      <w:bookmarkStart w:id="4468" w:name="_Toc75276287"/>
      <w:bookmarkStart w:id="4469" w:name="_Toc76541786"/>
      <w:bookmarkStart w:id="4470" w:name="_Toc82437555"/>
      <w:bookmarkStart w:id="4471" w:name="_Toc89944921"/>
      <w:bookmarkStart w:id="4472" w:name="_Toc98753939"/>
      <w:bookmarkStart w:id="4473" w:name="_Toc106180925"/>
      <w:bookmarkStart w:id="4474" w:name="_Toc114150970"/>
      <w:bookmarkStart w:id="4475" w:name="_Toc124151373"/>
      <w:bookmarkStart w:id="4476" w:name="_Toc124151893"/>
      <w:bookmarkStart w:id="4477" w:name="_Toc124152413"/>
      <w:r w:rsidRPr="00BE5108">
        <w:rPr>
          <w:rFonts w:eastAsiaTheme="minorEastAsia"/>
        </w:rPr>
        <w:t>8.1.2.3.4</w:t>
      </w:r>
      <w:r w:rsidRPr="00BE5108">
        <w:rPr>
          <w:rFonts w:eastAsiaTheme="minorEastAsia"/>
        </w:rPr>
        <w:tab/>
        <w:t>Method of test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4478" w:name="_Toc73963058"/>
      <w:bookmarkStart w:id="4479" w:name="_Toc75260235"/>
      <w:bookmarkStart w:id="4480" w:name="_Toc75275777"/>
      <w:bookmarkStart w:id="4481" w:name="_Toc75276288"/>
      <w:bookmarkStart w:id="4482" w:name="_Toc76541787"/>
      <w:bookmarkStart w:id="4483" w:name="_Toc82437556"/>
      <w:bookmarkStart w:id="4484" w:name="_Toc89944922"/>
      <w:bookmarkStart w:id="4485" w:name="_Toc98753940"/>
      <w:bookmarkStart w:id="4486" w:name="_Toc106180926"/>
      <w:bookmarkStart w:id="4487" w:name="_Toc114150971"/>
      <w:bookmarkStart w:id="4488" w:name="_Toc124151374"/>
      <w:bookmarkStart w:id="4489" w:name="_Toc124151894"/>
      <w:bookmarkStart w:id="4490" w:name="_Toc124152414"/>
      <w:r w:rsidRPr="00BE5108">
        <w:rPr>
          <w:rFonts w:eastAsiaTheme="minorEastAsia"/>
        </w:rPr>
        <w:t>8.1.2.3.5</w:t>
      </w:r>
      <w:r w:rsidRPr="00BE5108">
        <w:rPr>
          <w:rFonts w:eastAsiaTheme="minorEastAsia"/>
        </w:rPr>
        <w:tab/>
        <w:t>Test requirement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4491" w:name="_Toc73963059"/>
      <w:bookmarkStart w:id="4492" w:name="_Toc75260236"/>
      <w:bookmarkStart w:id="4493" w:name="_Toc75275778"/>
      <w:bookmarkStart w:id="4494" w:name="_Toc75276289"/>
      <w:bookmarkStart w:id="4495" w:name="_Toc76541788"/>
      <w:bookmarkStart w:id="4496" w:name="_Toc82437557"/>
      <w:bookmarkStart w:id="4497" w:name="_Toc89944923"/>
      <w:bookmarkStart w:id="4498" w:name="_Toc98753941"/>
      <w:bookmarkStart w:id="4499" w:name="_Toc106180927"/>
      <w:bookmarkStart w:id="4500" w:name="_Toc114150972"/>
      <w:bookmarkStart w:id="4501" w:name="_Toc124151375"/>
      <w:bookmarkStart w:id="4502" w:name="_Toc124151895"/>
      <w:bookmarkStart w:id="4503" w:name="_Toc124152415"/>
      <w:r w:rsidRPr="00BE5108">
        <w:rPr>
          <w:rFonts w:eastAsiaTheme="minorEastAsia"/>
        </w:rPr>
        <w:t>8.1.3</w:t>
      </w:r>
      <w:r w:rsidRPr="00BE5108">
        <w:rPr>
          <w:rFonts w:eastAsiaTheme="minorEastAsia"/>
        </w:rPr>
        <w:tab/>
        <w:t>Performance requirements for PUCCH</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DCA650A" w14:textId="77777777" w:rsidR="00345ACA" w:rsidRPr="00BE5108" w:rsidRDefault="00345ACA" w:rsidP="00345ACA">
      <w:pPr>
        <w:pStyle w:val="Heading4"/>
        <w:rPr>
          <w:rFonts w:eastAsia="MS Mincho"/>
        </w:rPr>
      </w:pPr>
      <w:bookmarkStart w:id="4504" w:name="_Toc73963060"/>
      <w:bookmarkStart w:id="4505" w:name="_Toc75260237"/>
      <w:bookmarkStart w:id="4506" w:name="_Toc75275779"/>
      <w:bookmarkStart w:id="4507" w:name="_Toc75276290"/>
      <w:bookmarkStart w:id="4508" w:name="_Toc76541789"/>
      <w:bookmarkStart w:id="4509" w:name="_Toc82437558"/>
      <w:bookmarkStart w:id="4510" w:name="_Toc89944924"/>
      <w:bookmarkStart w:id="4511" w:name="_Toc98753942"/>
      <w:bookmarkStart w:id="4512" w:name="_Toc106180928"/>
      <w:bookmarkStart w:id="4513" w:name="_Toc114150973"/>
      <w:bookmarkStart w:id="4514" w:name="_Toc124151376"/>
      <w:bookmarkStart w:id="4515" w:name="_Toc124151896"/>
      <w:bookmarkStart w:id="4516" w:name="_Toc124152416"/>
      <w:r w:rsidRPr="00BE5108">
        <w:rPr>
          <w:rFonts w:eastAsia="MS Mincho"/>
        </w:rPr>
        <w:t>8.1.3.1</w:t>
      </w:r>
      <w:r w:rsidRPr="00BE5108">
        <w:rPr>
          <w:rFonts w:eastAsia="MS Mincho"/>
        </w:rPr>
        <w:tab/>
        <w:t>Performance requirements for PUCCH format 0</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08931890" w14:textId="77777777" w:rsidR="00345ACA" w:rsidRPr="00BE5108" w:rsidRDefault="00345ACA" w:rsidP="00345ACA">
      <w:pPr>
        <w:pStyle w:val="Heading5"/>
        <w:rPr>
          <w:rFonts w:eastAsiaTheme="minorEastAsia"/>
        </w:rPr>
      </w:pPr>
      <w:bookmarkStart w:id="4517" w:name="_Toc73963061"/>
      <w:bookmarkStart w:id="4518" w:name="_Toc75260238"/>
      <w:bookmarkStart w:id="4519" w:name="_Toc75275780"/>
      <w:bookmarkStart w:id="4520" w:name="_Toc75276291"/>
      <w:bookmarkStart w:id="4521" w:name="_Toc76541790"/>
      <w:bookmarkStart w:id="4522" w:name="_Toc82437559"/>
      <w:bookmarkStart w:id="4523" w:name="_Toc89944925"/>
      <w:bookmarkStart w:id="4524" w:name="_Toc98753943"/>
      <w:bookmarkStart w:id="4525" w:name="_Toc106180929"/>
      <w:bookmarkStart w:id="4526" w:name="_Toc114150974"/>
      <w:bookmarkStart w:id="4527" w:name="_Toc124151377"/>
      <w:bookmarkStart w:id="4528" w:name="_Toc124151897"/>
      <w:bookmarkStart w:id="4529" w:name="_Toc124152417"/>
      <w:r w:rsidRPr="00BE5108">
        <w:rPr>
          <w:rFonts w:eastAsiaTheme="minorEastAsia"/>
        </w:rPr>
        <w:t>8.1.3.1.1</w:t>
      </w:r>
      <w:r w:rsidRPr="00BE5108">
        <w:rPr>
          <w:rFonts w:eastAsiaTheme="minorEastAsia"/>
        </w:rPr>
        <w:tab/>
        <w:t>Definition and applicability</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4530" w:name="_Toc73963062"/>
      <w:bookmarkStart w:id="4531" w:name="_Toc75260239"/>
      <w:bookmarkStart w:id="4532" w:name="_Toc75275781"/>
      <w:bookmarkStart w:id="4533" w:name="_Toc75276292"/>
      <w:bookmarkStart w:id="4534" w:name="_Toc76541791"/>
      <w:bookmarkStart w:id="4535" w:name="_Toc82437560"/>
      <w:bookmarkStart w:id="4536" w:name="_Toc89944926"/>
      <w:bookmarkStart w:id="4537" w:name="_Toc98753944"/>
      <w:bookmarkStart w:id="4538" w:name="_Toc106180930"/>
      <w:bookmarkStart w:id="4539" w:name="_Toc114150975"/>
      <w:bookmarkStart w:id="4540" w:name="_Toc124151378"/>
      <w:bookmarkStart w:id="4541" w:name="_Toc124151898"/>
      <w:bookmarkStart w:id="4542" w:name="_Toc124152418"/>
      <w:r w:rsidRPr="00BE5108">
        <w:rPr>
          <w:rFonts w:eastAsiaTheme="minorEastAsia"/>
        </w:rPr>
        <w:t>8.1.3.1.2</w:t>
      </w:r>
      <w:r w:rsidRPr="00BE5108">
        <w:rPr>
          <w:rFonts w:eastAsiaTheme="minorEastAsia"/>
        </w:rPr>
        <w:tab/>
        <w:t>Minimum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4543" w:name="_Toc73963063"/>
      <w:bookmarkStart w:id="4544" w:name="_Toc75260240"/>
      <w:bookmarkStart w:id="4545" w:name="_Toc75275782"/>
      <w:bookmarkStart w:id="4546" w:name="_Toc75276293"/>
      <w:bookmarkStart w:id="4547" w:name="_Toc76541792"/>
      <w:bookmarkStart w:id="4548" w:name="_Toc82437561"/>
      <w:bookmarkStart w:id="4549" w:name="_Toc89944927"/>
      <w:bookmarkStart w:id="4550" w:name="_Toc98753945"/>
      <w:bookmarkStart w:id="4551" w:name="_Toc106180931"/>
      <w:bookmarkStart w:id="4552" w:name="_Toc114150976"/>
      <w:bookmarkStart w:id="4553" w:name="_Toc124151379"/>
      <w:bookmarkStart w:id="4554" w:name="_Toc124151899"/>
      <w:bookmarkStart w:id="4555" w:name="_Toc124152419"/>
      <w:r w:rsidRPr="00BE5108">
        <w:rPr>
          <w:rFonts w:eastAsiaTheme="minorEastAsia"/>
        </w:rPr>
        <w:t>8.1.3.1.3</w:t>
      </w:r>
      <w:r w:rsidRPr="00BE5108">
        <w:rPr>
          <w:rFonts w:eastAsiaTheme="minorEastAsia"/>
        </w:rPr>
        <w:tab/>
        <w:t>Test purpose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4556" w:name="_Toc73963064"/>
      <w:bookmarkStart w:id="4557" w:name="_Toc75260241"/>
      <w:bookmarkStart w:id="4558" w:name="_Toc75275783"/>
      <w:bookmarkStart w:id="4559" w:name="_Toc75276294"/>
      <w:bookmarkStart w:id="4560" w:name="_Toc76541793"/>
      <w:bookmarkStart w:id="4561" w:name="_Toc82437562"/>
      <w:bookmarkStart w:id="4562" w:name="_Toc89944928"/>
      <w:bookmarkStart w:id="4563" w:name="_Toc98753946"/>
      <w:bookmarkStart w:id="4564" w:name="_Toc106180932"/>
      <w:bookmarkStart w:id="4565" w:name="_Toc114150977"/>
      <w:bookmarkStart w:id="4566" w:name="_Toc124151380"/>
      <w:bookmarkStart w:id="4567" w:name="_Toc124151900"/>
      <w:bookmarkStart w:id="4568" w:name="_Toc124152420"/>
      <w:r w:rsidRPr="00BE5108">
        <w:rPr>
          <w:rFonts w:eastAsiaTheme="minorEastAsia"/>
        </w:rPr>
        <w:t>8.1.3.1.4</w:t>
      </w:r>
      <w:r w:rsidRPr="00BE5108">
        <w:rPr>
          <w:rFonts w:eastAsiaTheme="minorEastAsia"/>
        </w:rPr>
        <w:tab/>
        <w:t>Method of test</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55pt" o:ole="" fillcolor="window">
            <v:imagedata r:id="rId44" o:title=""/>
          </v:shape>
          <o:OLEObject Type="Embed" ProgID="Word.Picture.8" ShapeID="_x0000_i1042" DrawAspect="Content" ObjectID="_1734764107"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4569" w:name="_Toc73963065"/>
      <w:bookmarkStart w:id="4570" w:name="_Toc75260242"/>
      <w:bookmarkStart w:id="4571" w:name="_Toc75275784"/>
      <w:bookmarkStart w:id="4572" w:name="_Toc75276295"/>
      <w:bookmarkStart w:id="4573" w:name="_Toc76541794"/>
      <w:bookmarkStart w:id="4574" w:name="_Toc82437563"/>
      <w:bookmarkStart w:id="4575" w:name="_Toc89944929"/>
      <w:bookmarkStart w:id="4576" w:name="_Toc98753947"/>
      <w:bookmarkStart w:id="4577" w:name="_Toc106180933"/>
      <w:bookmarkStart w:id="4578" w:name="_Toc114150978"/>
      <w:bookmarkStart w:id="4579" w:name="_Toc124151381"/>
      <w:bookmarkStart w:id="4580" w:name="_Toc124151901"/>
      <w:bookmarkStart w:id="4581" w:name="_Toc124152421"/>
      <w:r w:rsidRPr="00BE5108">
        <w:rPr>
          <w:rFonts w:eastAsiaTheme="minorEastAsia"/>
        </w:rPr>
        <w:t>8.1.3.1.5</w:t>
      </w:r>
      <w:r w:rsidRPr="00BE5108">
        <w:rPr>
          <w:rFonts w:eastAsiaTheme="minorEastAsia"/>
        </w:rPr>
        <w:tab/>
        <w:t>Test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4582" w:name="_Toc73963066"/>
      <w:bookmarkStart w:id="4583" w:name="_Toc75260243"/>
      <w:bookmarkStart w:id="4584" w:name="_Toc75275785"/>
      <w:bookmarkStart w:id="4585" w:name="_Toc75276296"/>
      <w:bookmarkStart w:id="4586" w:name="_Toc76541795"/>
      <w:bookmarkStart w:id="4587" w:name="_Toc82437564"/>
      <w:bookmarkStart w:id="4588" w:name="_Toc89944930"/>
      <w:bookmarkStart w:id="4589" w:name="_Toc98753948"/>
      <w:bookmarkStart w:id="4590" w:name="_Toc106180934"/>
      <w:bookmarkStart w:id="4591" w:name="_Toc114150979"/>
      <w:bookmarkStart w:id="4592" w:name="_Toc124151382"/>
      <w:bookmarkStart w:id="4593" w:name="_Toc124151902"/>
      <w:bookmarkStart w:id="4594" w:name="_Toc124152422"/>
      <w:r w:rsidRPr="00BE5108">
        <w:rPr>
          <w:rFonts w:eastAsia="MS Mincho"/>
        </w:rPr>
        <w:t>8.1.3.2</w:t>
      </w:r>
      <w:r w:rsidRPr="00BE5108">
        <w:rPr>
          <w:rFonts w:eastAsia="MS Mincho"/>
        </w:rPr>
        <w:tab/>
        <w:t>Performance requirements for PUCCH format 1</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15CD7D55" w14:textId="77777777" w:rsidR="00345ACA" w:rsidRPr="00BE5108" w:rsidRDefault="00345ACA" w:rsidP="00345ACA">
      <w:pPr>
        <w:pStyle w:val="Heading5"/>
        <w:rPr>
          <w:rFonts w:eastAsiaTheme="minorEastAsia"/>
        </w:rPr>
      </w:pPr>
      <w:bookmarkStart w:id="4595" w:name="_Toc73963067"/>
      <w:bookmarkStart w:id="4596" w:name="_Toc75260244"/>
      <w:bookmarkStart w:id="4597" w:name="_Toc75275786"/>
      <w:bookmarkStart w:id="4598" w:name="_Toc75276297"/>
      <w:bookmarkStart w:id="4599" w:name="_Toc76541796"/>
      <w:bookmarkStart w:id="4600" w:name="_Toc82437565"/>
      <w:bookmarkStart w:id="4601" w:name="_Toc89944931"/>
      <w:bookmarkStart w:id="4602" w:name="_Toc98753949"/>
      <w:bookmarkStart w:id="4603" w:name="_Toc106180935"/>
      <w:bookmarkStart w:id="4604" w:name="_Toc114150980"/>
      <w:bookmarkStart w:id="4605" w:name="_Toc124151383"/>
      <w:bookmarkStart w:id="4606" w:name="_Toc124151903"/>
      <w:bookmarkStart w:id="4607" w:name="_Toc124152423"/>
      <w:r w:rsidRPr="00BE5108">
        <w:rPr>
          <w:rFonts w:eastAsiaTheme="minorEastAsia"/>
        </w:rPr>
        <w:t>8.1.3.2.1</w:t>
      </w:r>
      <w:r w:rsidRPr="00BE5108">
        <w:rPr>
          <w:rFonts w:eastAsiaTheme="minorEastAsia"/>
        </w:rPr>
        <w:tab/>
        <w:t>NACK to ACK detection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4608" w:name="_Toc73963068"/>
      <w:bookmarkStart w:id="4609" w:name="_Toc75260245"/>
      <w:bookmarkStart w:id="4610" w:name="_Toc75275787"/>
      <w:bookmarkStart w:id="4611" w:name="_Toc75276298"/>
      <w:bookmarkStart w:id="4612" w:name="_Toc76541797"/>
      <w:bookmarkStart w:id="4613" w:name="_Toc82437566"/>
      <w:bookmarkStart w:id="4614" w:name="_Toc89944932"/>
      <w:bookmarkStart w:id="4615" w:name="_Toc98753950"/>
      <w:bookmarkStart w:id="4616" w:name="_Toc106180936"/>
      <w:bookmarkStart w:id="4617" w:name="_Toc114150981"/>
      <w:bookmarkStart w:id="4618" w:name="_Toc124151384"/>
      <w:bookmarkStart w:id="4619" w:name="_Toc124151904"/>
      <w:bookmarkStart w:id="4620" w:name="_Toc124152424"/>
      <w:r w:rsidRPr="00BE5108">
        <w:rPr>
          <w:rFonts w:eastAsiaTheme="minorEastAsia"/>
        </w:rPr>
        <w:t>8.1.3.2.2</w:t>
      </w:r>
      <w:r w:rsidRPr="00BE5108">
        <w:rPr>
          <w:rFonts w:eastAsiaTheme="minorEastAsia"/>
        </w:rPr>
        <w:tab/>
        <w:t>ACK missed detection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4621" w:name="_Toc73963069"/>
      <w:bookmarkStart w:id="4622" w:name="_Toc75260246"/>
      <w:bookmarkStart w:id="4623" w:name="_Toc75275788"/>
      <w:bookmarkStart w:id="4624" w:name="_Toc75276299"/>
      <w:bookmarkStart w:id="4625" w:name="_Toc76541798"/>
      <w:bookmarkStart w:id="4626" w:name="_Toc82437567"/>
      <w:bookmarkStart w:id="4627" w:name="_Toc89944933"/>
      <w:bookmarkStart w:id="4628" w:name="_Toc98753951"/>
      <w:bookmarkStart w:id="4629" w:name="_Toc106180937"/>
      <w:bookmarkStart w:id="4630" w:name="_Toc114150982"/>
      <w:bookmarkStart w:id="4631" w:name="_Toc124151385"/>
      <w:bookmarkStart w:id="4632" w:name="_Toc124151905"/>
      <w:bookmarkStart w:id="4633" w:name="_Toc124152425"/>
      <w:r w:rsidRPr="00BE5108">
        <w:rPr>
          <w:rFonts w:eastAsia="MS Mincho"/>
        </w:rPr>
        <w:lastRenderedPageBreak/>
        <w:t>8.1.3.3</w:t>
      </w:r>
      <w:r w:rsidRPr="00BE5108">
        <w:rPr>
          <w:rFonts w:eastAsia="MS Mincho"/>
        </w:rPr>
        <w:tab/>
        <w:t>Performance requirements for PUCCH format 2</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8982953" w14:textId="77777777" w:rsidR="00345ACA" w:rsidRPr="00BE5108" w:rsidRDefault="00345ACA" w:rsidP="00345ACA">
      <w:pPr>
        <w:pStyle w:val="Heading5"/>
        <w:rPr>
          <w:rFonts w:eastAsiaTheme="minorEastAsia"/>
        </w:rPr>
      </w:pPr>
      <w:bookmarkStart w:id="4634" w:name="_Toc73963070"/>
      <w:bookmarkStart w:id="4635" w:name="_Toc75260247"/>
      <w:bookmarkStart w:id="4636" w:name="_Toc75275789"/>
      <w:bookmarkStart w:id="4637" w:name="_Toc75276300"/>
      <w:bookmarkStart w:id="4638" w:name="_Toc76541799"/>
      <w:bookmarkStart w:id="4639" w:name="_Toc82437568"/>
      <w:bookmarkStart w:id="4640" w:name="_Toc89944934"/>
      <w:bookmarkStart w:id="4641" w:name="_Toc98753952"/>
      <w:bookmarkStart w:id="4642" w:name="_Toc106180938"/>
      <w:bookmarkStart w:id="4643" w:name="_Toc114150983"/>
      <w:bookmarkStart w:id="4644" w:name="_Toc124151386"/>
      <w:bookmarkStart w:id="4645" w:name="_Toc124151906"/>
      <w:bookmarkStart w:id="4646" w:name="_Toc124152426"/>
      <w:r w:rsidRPr="00BE5108">
        <w:rPr>
          <w:rFonts w:eastAsiaTheme="minorEastAsia"/>
        </w:rPr>
        <w:t>8.1.3.3.1</w:t>
      </w:r>
      <w:r w:rsidRPr="00BE5108">
        <w:rPr>
          <w:rFonts w:eastAsiaTheme="minorEastAsia"/>
        </w:rPr>
        <w:tab/>
        <w:t>ACK missed detection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55pt" o:ole="" fillcolor="window">
            <v:imagedata r:id="rId44" o:title=""/>
          </v:shape>
          <o:OLEObject Type="Embed" ProgID="Word.Picture.8" ShapeID="_x0000_i1043" DrawAspect="Content" ObjectID="_1734764108"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4647" w:name="_Toc73963071"/>
      <w:bookmarkStart w:id="4648" w:name="_Toc75260248"/>
      <w:bookmarkStart w:id="4649" w:name="_Toc75275790"/>
      <w:bookmarkStart w:id="4650" w:name="_Toc75276301"/>
      <w:bookmarkStart w:id="4651" w:name="_Toc76541800"/>
      <w:bookmarkStart w:id="4652" w:name="_Toc82437569"/>
      <w:bookmarkStart w:id="4653" w:name="_Toc89944935"/>
      <w:bookmarkStart w:id="4654" w:name="_Toc98753953"/>
      <w:bookmarkStart w:id="4655" w:name="_Toc106180939"/>
      <w:bookmarkStart w:id="4656" w:name="_Toc114150984"/>
      <w:bookmarkStart w:id="4657" w:name="_Toc124151387"/>
      <w:bookmarkStart w:id="4658" w:name="_Toc124151907"/>
      <w:bookmarkStart w:id="4659" w:name="_Toc124152427"/>
      <w:r w:rsidRPr="00BE5108">
        <w:rPr>
          <w:rFonts w:eastAsiaTheme="minorEastAsia"/>
        </w:rPr>
        <w:t>8.1.3.3.2</w:t>
      </w:r>
      <w:r w:rsidRPr="00BE5108">
        <w:rPr>
          <w:rFonts w:eastAsiaTheme="minorEastAsia"/>
        </w:rPr>
        <w:tab/>
        <w:t>UCI BLER performance requirements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1pt" o:ole="" fillcolor="window">
            <v:imagedata r:id="rId47" o:title=""/>
          </v:shape>
          <o:OLEObject Type="Embed" ProgID="Word.Picture.8" ShapeID="_x0000_i1044" DrawAspect="Content" ObjectID="_1734764109"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4660" w:name="_Toc73963072"/>
      <w:bookmarkStart w:id="4661" w:name="_Toc75260249"/>
      <w:bookmarkStart w:id="4662" w:name="_Toc75275791"/>
      <w:bookmarkStart w:id="4663" w:name="_Toc75276302"/>
      <w:bookmarkStart w:id="4664" w:name="_Toc76541801"/>
      <w:bookmarkStart w:id="4665" w:name="_Toc82437570"/>
      <w:bookmarkStart w:id="4666" w:name="_Toc89944936"/>
      <w:bookmarkStart w:id="4667" w:name="_Toc98753954"/>
      <w:bookmarkStart w:id="4668" w:name="_Toc106180940"/>
      <w:bookmarkStart w:id="4669" w:name="_Toc114150985"/>
      <w:bookmarkStart w:id="4670" w:name="_Toc124151388"/>
      <w:bookmarkStart w:id="4671" w:name="_Toc124151908"/>
      <w:bookmarkStart w:id="4672" w:name="_Toc124152428"/>
      <w:r w:rsidRPr="00BE5108">
        <w:rPr>
          <w:rFonts w:eastAsia="MS Mincho"/>
        </w:rPr>
        <w:t>8.1.3.4</w:t>
      </w:r>
      <w:r w:rsidRPr="00BE5108">
        <w:rPr>
          <w:rFonts w:eastAsia="MS Mincho"/>
        </w:rPr>
        <w:tab/>
        <w:t>Performance requirements for PUCCH format 3</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22191F3F" w14:textId="77777777" w:rsidR="00345ACA" w:rsidRPr="00BE5108" w:rsidRDefault="00345ACA" w:rsidP="00345ACA">
      <w:pPr>
        <w:pStyle w:val="Heading5"/>
        <w:rPr>
          <w:rFonts w:eastAsiaTheme="minorEastAsia"/>
        </w:rPr>
      </w:pPr>
      <w:bookmarkStart w:id="4673" w:name="_Toc73963073"/>
      <w:bookmarkStart w:id="4674" w:name="_Toc75260250"/>
      <w:bookmarkStart w:id="4675" w:name="_Toc75275792"/>
      <w:bookmarkStart w:id="4676" w:name="_Toc75276303"/>
      <w:bookmarkStart w:id="4677" w:name="_Toc76541802"/>
      <w:bookmarkStart w:id="4678" w:name="_Toc82437571"/>
      <w:bookmarkStart w:id="4679" w:name="_Toc89944937"/>
      <w:bookmarkStart w:id="4680" w:name="_Toc98753955"/>
      <w:bookmarkStart w:id="4681" w:name="_Toc106180941"/>
      <w:bookmarkStart w:id="4682" w:name="_Toc114150986"/>
      <w:bookmarkStart w:id="4683" w:name="_Toc124151389"/>
      <w:bookmarkStart w:id="4684" w:name="_Toc124151909"/>
      <w:bookmarkStart w:id="4685" w:name="_Toc124152429"/>
      <w:r w:rsidRPr="00BE5108">
        <w:rPr>
          <w:rFonts w:eastAsiaTheme="minorEastAsia"/>
        </w:rPr>
        <w:t>8.1.3.4.1</w:t>
      </w:r>
      <w:r w:rsidRPr="00BE5108">
        <w:rPr>
          <w:rFonts w:eastAsiaTheme="minorEastAsia"/>
        </w:rPr>
        <w:tab/>
        <w:t>Definition and applicability</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4686" w:name="_Toc73963074"/>
      <w:bookmarkStart w:id="4687" w:name="_Toc75260251"/>
      <w:bookmarkStart w:id="4688" w:name="_Toc75275793"/>
      <w:bookmarkStart w:id="4689" w:name="_Toc75276304"/>
      <w:bookmarkStart w:id="4690" w:name="_Toc76541803"/>
      <w:bookmarkStart w:id="4691" w:name="_Toc82437572"/>
      <w:bookmarkStart w:id="4692" w:name="_Toc89944938"/>
      <w:bookmarkStart w:id="4693" w:name="_Toc98753956"/>
      <w:bookmarkStart w:id="4694" w:name="_Toc106180942"/>
      <w:bookmarkStart w:id="4695" w:name="_Toc114150987"/>
      <w:bookmarkStart w:id="4696" w:name="_Toc124151390"/>
      <w:bookmarkStart w:id="4697" w:name="_Toc124151910"/>
      <w:bookmarkStart w:id="4698" w:name="_Toc124152430"/>
      <w:r w:rsidRPr="00BE5108">
        <w:rPr>
          <w:rFonts w:eastAsiaTheme="minorEastAsia"/>
        </w:rPr>
        <w:t>8.1.3.4.2</w:t>
      </w:r>
      <w:r w:rsidRPr="00BE5108">
        <w:rPr>
          <w:rFonts w:eastAsiaTheme="minorEastAsia"/>
        </w:rPr>
        <w:tab/>
        <w:t>Minimum requirement</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4699" w:name="_Toc73963075"/>
      <w:bookmarkStart w:id="4700" w:name="_Toc75260252"/>
      <w:bookmarkStart w:id="4701" w:name="_Toc75275794"/>
      <w:bookmarkStart w:id="4702" w:name="_Toc75276305"/>
      <w:bookmarkStart w:id="4703" w:name="_Toc76541804"/>
      <w:bookmarkStart w:id="4704" w:name="_Toc82437573"/>
      <w:bookmarkStart w:id="4705" w:name="_Toc89944939"/>
      <w:bookmarkStart w:id="4706" w:name="_Toc98753957"/>
      <w:bookmarkStart w:id="4707" w:name="_Toc106180943"/>
      <w:bookmarkStart w:id="4708" w:name="_Toc114150988"/>
      <w:bookmarkStart w:id="4709" w:name="_Toc124151391"/>
      <w:bookmarkStart w:id="4710" w:name="_Toc124151911"/>
      <w:bookmarkStart w:id="4711" w:name="_Toc124152431"/>
      <w:r w:rsidRPr="00BE5108">
        <w:rPr>
          <w:rFonts w:eastAsiaTheme="minorEastAsia"/>
        </w:rPr>
        <w:t>8.1.3.4.3</w:t>
      </w:r>
      <w:r w:rsidRPr="00BE5108">
        <w:rPr>
          <w:rFonts w:eastAsiaTheme="minorEastAsia"/>
        </w:rPr>
        <w:tab/>
        <w:t>Test purpose</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4712" w:name="_Toc73963076"/>
      <w:bookmarkStart w:id="4713" w:name="_Toc75260253"/>
      <w:bookmarkStart w:id="4714" w:name="_Toc75275795"/>
      <w:bookmarkStart w:id="4715" w:name="_Toc75276306"/>
      <w:bookmarkStart w:id="4716" w:name="_Toc76541805"/>
      <w:bookmarkStart w:id="4717" w:name="_Toc82437574"/>
      <w:bookmarkStart w:id="4718" w:name="_Toc89944940"/>
      <w:bookmarkStart w:id="4719" w:name="_Toc98753958"/>
      <w:bookmarkStart w:id="4720" w:name="_Toc106180944"/>
      <w:bookmarkStart w:id="4721" w:name="_Toc114150989"/>
      <w:bookmarkStart w:id="4722" w:name="_Toc124151392"/>
      <w:bookmarkStart w:id="4723" w:name="_Toc124151912"/>
      <w:bookmarkStart w:id="4724" w:name="_Toc124152432"/>
      <w:r w:rsidRPr="00BE5108">
        <w:rPr>
          <w:rFonts w:eastAsiaTheme="minorEastAsia"/>
        </w:rPr>
        <w:lastRenderedPageBreak/>
        <w:t>8.1.3.4.4</w:t>
      </w:r>
      <w:r w:rsidRPr="00BE5108">
        <w:rPr>
          <w:rFonts w:eastAsiaTheme="minorEastAsia"/>
        </w:rPr>
        <w:tab/>
        <w:t>Method of test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1pt" o:ole="" fillcolor="window">
            <v:imagedata r:id="rId47" o:title=""/>
          </v:shape>
          <o:OLEObject Type="Embed" ProgID="Word.Picture.8" ShapeID="_x0000_i1045" DrawAspect="Content" ObjectID="_1734764110"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4725" w:name="_Toc73963077"/>
      <w:bookmarkStart w:id="4726" w:name="_Toc75260254"/>
      <w:bookmarkStart w:id="4727" w:name="_Toc75275796"/>
      <w:bookmarkStart w:id="4728" w:name="_Toc75276307"/>
      <w:bookmarkStart w:id="4729" w:name="_Toc76541806"/>
      <w:bookmarkStart w:id="4730" w:name="_Toc82437575"/>
      <w:bookmarkStart w:id="4731" w:name="_Toc89944941"/>
      <w:bookmarkStart w:id="4732" w:name="_Toc98753959"/>
      <w:bookmarkStart w:id="4733" w:name="_Toc106180945"/>
      <w:bookmarkStart w:id="4734" w:name="_Toc114150990"/>
      <w:bookmarkStart w:id="4735" w:name="_Toc124151393"/>
      <w:bookmarkStart w:id="4736" w:name="_Toc124151913"/>
      <w:bookmarkStart w:id="4737" w:name="_Toc124152433"/>
      <w:r w:rsidRPr="00BE5108">
        <w:rPr>
          <w:rFonts w:eastAsiaTheme="minorEastAsia"/>
        </w:rPr>
        <w:lastRenderedPageBreak/>
        <w:t>8.1.3.4.5</w:t>
      </w:r>
      <w:r w:rsidRPr="00BE5108">
        <w:rPr>
          <w:rFonts w:eastAsiaTheme="minorEastAsia"/>
        </w:rPr>
        <w:tab/>
        <w:t>Test requirement</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4738" w:name="_Toc73963078"/>
      <w:bookmarkStart w:id="4739" w:name="_Toc75260255"/>
      <w:bookmarkStart w:id="4740" w:name="_Toc75275797"/>
      <w:bookmarkStart w:id="4741" w:name="_Toc75276308"/>
      <w:bookmarkStart w:id="4742" w:name="_Toc76541807"/>
      <w:bookmarkStart w:id="4743" w:name="_Toc82437576"/>
      <w:bookmarkStart w:id="4744" w:name="_Toc89944942"/>
      <w:bookmarkStart w:id="4745" w:name="_Toc98753960"/>
      <w:bookmarkStart w:id="4746" w:name="_Toc106180946"/>
      <w:bookmarkStart w:id="4747" w:name="_Toc114150991"/>
      <w:bookmarkStart w:id="4748" w:name="_Toc124151394"/>
      <w:bookmarkStart w:id="4749" w:name="_Toc124151914"/>
      <w:bookmarkStart w:id="4750" w:name="_Toc124152434"/>
      <w:r w:rsidRPr="00BE5108">
        <w:rPr>
          <w:rFonts w:eastAsia="MS Mincho"/>
        </w:rPr>
        <w:t>8.1.3.5</w:t>
      </w:r>
      <w:r w:rsidRPr="00BE5108">
        <w:rPr>
          <w:rFonts w:eastAsia="MS Mincho"/>
        </w:rPr>
        <w:tab/>
        <w:t>Performance requirements for PUCCH format 4</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063A5A1B" w14:textId="77777777" w:rsidR="00345ACA" w:rsidRPr="00BE5108" w:rsidRDefault="00345ACA" w:rsidP="00345ACA">
      <w:pPr>
        <w:pStyle w:val="Heading5"/>
        <w:rPr>
          <w:rFonts w:eastAsiaTheme="minorEastAsia"/>
        </w:rPr>
      </w:pPr>
      <w:bookmarkStart w:id="4751" w:name="_Toc73963079"/>
      <w:bookmarkStart w:id="4752" w:name="_Toc75260256"/>
      <w:bookmarkStart w:id="4753" w:name="_Toc75275798"/>
      <w:bookmarkStart w:id="4754" w:name="_Toc75276309"/>
      <w:bookmarkStart w:id="4755" w:name="_Toc76541808"/>
      <w:bookmarkStart w:id="4756" w:name="_Toc82437577"/>
      <w:bookmarkStart w:id="4757" w:name="_Toc89944943"/>
      <w:bookmarkStart w:id="4758" w:name="_Toc98753961"/>
      <w:bookmarkStart w:id="4759" w:name="_Toc106180947"/>
      <w:bookmarkStart w:id="4760" w:name="_Toc114150992"/>
      <w:bookmarkStart w:id="4761" w:name="_Toc124151395"/>
      <w:bookmarkStart w:id="4762" w:name="_Toc124151915"/>
      <w:bookmarkStart w:id="4763" w:name="_Toc124152435"/>
      <w:r w:rsidRPr="00BE5108">
        <w:rPr>
          <w:rFonts w:eastAsiaTheme="minorEastAsia"/>
        </w:rPr>
        <w:t>8.1.3.5.1</w:t>
      </w:r>
      <w:r w:rsidRPr="00BE5108">
        <w:rPr>
          <w:rFonts w:eastAsiaTheme="minorEastAsia"/>
        </w:rPr>
        <w:tab/>
        <w:t>Definition and applicability</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4764" w:name="_Toc73963080"/>
      <w:bookmarkStart w:id="4765" w:name="_Toc75260257"/>
      <w:bookmarkStart w:id="4766" w:name="_Toc75275799"/>
      <w:bookmarkStart w:id="4767" w:name="_Toc75276310"/>
      <w:bookmarkStart w:id="4768" w:name="_Toc76541809"/>
      <w:bookmarkStart w:id="4769" w:name="_Toc82437578"/>
      <w:bookmarkStart w:id="4770" w:name="_Toc89944944"/>
      <w:bookmarkStart w:id="4771" w:name="_Toc98753962"/>
      <w:bookmarkStart w:id="4772" w:name="_Toc106180948"/>
      <w:bookmarkStart w:id="4773" w:name="_Toc114150993"/>
      <w:bookmarkStart w:id="4774" w:name="_Toc124151396"/>
      <w:bookmarkStart w:id="4775" w:name="_Toc124151916"/>
      <w:bookmarkStart w:id="4776" w:name="_Toc124152436"/>
      <w:r w:rsidRPr="00BE5108">
        <w:rPr>
          <w:rFonts w:eastAsiaTheme="minorEastAsia"/>
        </w:rPr>
        <w:t>8.1.3.5.2</w:t>
      </w:r>
      <w:r w:rsidRPr="00BE5108">
        <w:rPr>
          <w:rFonts w:eastAsiaTheme="minorEastAsia"/>
        </w:rPr>
        <w:tab/>
        <w:t>Minimum requirement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4777" w:name="_Toc73963081"/>
      <w:bookmarkStart w:id="4778" w:name="_Toc75260258"/>
      <w:bookmarkStart w:id="4779" w:name="_Toc75275800"/>
      <w:bookmarkStart w:id="4780" w:name="_Toc75276311"/>
      <w:bookmarkStart w:id="4781" w:name="_Toc76541810"/>
      <w:bookmarkStart w:id="4782" w:name="_Toc82437579"/>
      <w:bookmarkStart w:id="4783" w:name="_Toc89944945"/>
      <w:bookmarkStart w:id="4784" w:name="_Toc98753963"/>
      <w:bookmarkStart w:id="4785" w:name="_Toc106180949"/>
      <w:bookmarkStart w:id="4786" w:name="_Toc114150994"/>
      <w:bookmarkStart w:id="4787" w:name="_Toc124151397"/>
      <w:bookmarkStart w:id="4788" w:name="_Toc124151917"/>
      <w:bookmarkStart w:id="4789" w:name="_Toc124152437"/>
      <w:r w:rsidRPr="00BE5108">
        <w:rPr>
          <w:rFonts w:eastAsiaTheme="minorEastAsia"/>
        </w:rPr>
        <w:t>8.1.3.5.3</w:t>
      </w:r>
      <w:r w:rsidRPr="00BE5108">
        <w:rPr>
          <w:rFonts w:eastAsiaTheme="minorEastAsia"/>
        </w:rPr>
        <w:tab/>
        <w:t>Test purpose</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4790" w:name="_Toc73963082"/>
      <w:bookmarkStart w:id="4791" w:name="_Toc75260259"/>
      <w:bookmarkStart w:id="4792" w:name="_Toc75275801"/>
      <w:bookmarkStart w:id="4793" w:name="_Toc75276312"/>
      <w:bookmarkStart w:id="4794" w:name="_Toc76541811"/>
      <w:bookmarkStart w:id="4795" w:name="_Toc82437580"/>
      <w:bookmarkStart w:id="4796" w:name="_Toc89944946"/>
      <w:bookmarkStart w:id="4797" w:name="_Toc98753964"/>
      <w:bookmarkStart w:id="4798" w:name="_Toc106180950"/>
      <w:bookmarkStart w:id="4799" w:name="_Toc114150995"/>
      <w:bookmarkStart w:id="4800" w:name="_Toc124151398"/>
      <w:bookmarkStart w:id="4801" w:name="_Toc124151918"/>
      <w:bookmarkStart w:id="4802" w:name="_Toc124152438"/>
      <w:r w:rsidRPr="00BE5108">
        <w:rPr>
          <w:rFonts w:eastAsiaTheme="minorEastAsia"/>
        </w:rPr>
        <w:t>8.1.3.5.4</w:t>
      </w:r>
      <w:r w:rsidRPr="00BE5108">
        <w:rPr>
          <w:rFonts w:eastAsiaTheme="minorEastAsia"/>
        </w:rPr>
        <w:tab/>
        <w:t>Method of test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1pt" o:ole="" fillcolor="window">
            <v:imagedata r:id="rId50" o:title=""/>
          </v:shape>
          <o:OLEObject Type="Embed" ProgID="Word.Picture.8" ShapeID="_x0000_i1046" DrawAspect="Content" ObjectID="_1734764111"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4803" w:name="_Toc73963083"/>
      <w:bookmarkStart w:id="4804" w:name="_Toc75260260"/>
      <w:bookmarkStart w:id="4805" w:name="_Toc75275802"/>
      <w:bookmarkStart w:id="4806" w:name="_Toc75276313"/>
      <w:bookmarkStart w:id="4807" w:name="_Toc76541812"/>
      <w:bookmarkStart w:id="4808" w:name="_Toc82437581"/>
      <w:bookmarkStart w:id="4809" w:name="_Toc89944947"/>
      <w:bookmarkStart w:id="4810" w:name="_Toc98753965"/>
      <w:bookmarkStart w:id="4811" w:name="_Toc106180951"/>
      <w:bookmarkStart w:id="4812" w:name="_Toc114150996"/>
      <w:bookmarkStart w:id="4813" w:name="_Toc124151399"/>
      <w:bookmarkStart w:id="4814" w:name="_Toc124151919"/>
      <w:bookmarkStart w:id="4815" w:name="_Toc124152439"/>
      <w:r w:rsidRPr="00BE5108">
        <w:rPr>
          <w:rFonts w:eastAsiaTheme="minorEastAsia"/>
        </w:rPr>
        <w:t>8.1.3.5.5</w:t>
      </w:r>
      <w:r w:rsidRPr="00BE5108">
        <w:rPr>
          <w:rFonts w:eastAsiaTheme="minorEastAsia"/>
        </w:rPr>
        <w:tab/>
        <w:t>Test requirement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4816" w:name="_Toc73963084"/>
      <w:bookmarkStart w:id="4817" w:name="_Toc75260261"/>
      <w:bookmarkStart w:id="4818" w:name="_Toc75275803"/>
      <w:bookmarkStart w:id="4819" w:name="_Toc75276314"/>
      <w:bookmarkStart w:id="4820" w:name="_Toc76541813"/>
      <w:bookmarkStart w:id="4821" w:name="_Toc82437582"/>
      <w:bookmarkStart w:id="4822" w:name="_Toc89944948"/>
      <w:bookmarkStart w:id="4823" w:name="_Toc98753966"/>
      <w:bookmarkStart w:id="4824" w:name="_Toc106180952"/>
      <w:bookmarkStart w:id="4825" w:name="_Toc114150997"/>
      <w:bookmarkStart w:id="4826" w:name="_Toc124151400"/>
      <w:bookmarkStart w:id="4827" w:name="_Toc124151920"/>
      <w:bookmarkStart w:id="4828" w:name="_Toc124152440"/>
      <w:r w:rsidRPr="00BE5108">
        <w:rPr>
          <w:rFonts w:eastAsia="MS Mincho"/>
        </w:rPr>
        <w:t>8.1.3.6</w:t>
      </w:r>
      <w:r w:rsidRPr="00BE5108">
        <w:rPr>
          <w:rFonts w:eastAsia="MS Mincho"/>
        </w:rPr>
        <w:tab/>
        <w:t>Performance requirements for multi-slot PUCCH</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0F1119A5" w14:textId="77777777" w:rsidR="00345ACA" w:rsidRPr="00BE5108" w:rsidRDefault="00345ACA" w:rsidP="00345ACA">
      <w:pPr>
        <w:pStyle w:val="Heading5"/>
        <w:rPr>
          <w:rFonts w:eastAsiaTheme="minorEastAsia"/>
        </w:rPr>
      </w:pPr>
      <w:bookmarkStart w:id="4829" w:name="_Toc73963085"/>
      <w:bookmarkStart w:id="4830" w:name="_Toc75260262"/>
      <w:bookmarkStart w:id="4831" w:name="_Toc75275804"/>
      <w:bookmarkStart w:id="4832" w:name="_Toc75276315"/>
      <w:bookmarkStart w:id="4833" w:name="_Toc76541814"/>
      <w:bookmarkStart w:id="4834" w:name="_Toc82437583"/>
      <w:bookmarkStart w:id="4835" w:name="_Toc89944949"/>
      <w:bookmarkStart w:id="4836" w:name="_Toc98753967"/>
      <w:bookmarkStart w:id="4837" w:name="_Toc106180953"/>
      <w:bookmarkStart w:id="4838" w:name="_Toc114150998"/>
      <w:bookmarkStart w:id="4839" w:name="_Toc124151401"/>
      <w:bookmarkStart w:id="4840" w:name="_Toc124151921"/>
      <w:bookmarkStart w:id="4841" w:name="_Toc124152441"/>
      <w:r w:rsidRPr="00BE5108">
        <w:rPr>
          <w:rFonts w:eastAsiaTheme="minorEastAsia"/>
        </w:rPr>
        <w:t>8.1.3.6.1</w:t>
      </w:r>
      <w:r w:rsidRPr="00BE5108">
        <w:rPr>
          <w:rFonts w:eastAsiaTheme="minorEastAsia"/>
        </w:rPr>
        <w:tab/>
        <w:t>Performance requirements for multi-slot PUCCH format 1</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4842" w:name="_Toc73963086"/>
      <w:bookmarkStart w:id="4843" w:name="_Toc75260263"/>
      <w:bookmarkStart w:id="4844" w:name="_Toc75275805"/>
      <w:bookmarkStart w:id="4845" w:name="_Toc75276316"/>
      <w:bookmarkStart w:id="4846" w:name="_Toc76541815"/>
      <w:bookmarkStart w:id="4847" w:name="_Toc82437584"/>
      <w:bookmarkStart w:id="4848" w:name="_Toc89944950"/>
      <w:bookmarkStart w:id="4849" w:name="_Toc98753968"/>
      <w:bookmarkStart w:id="4850" w:name="_Toc106180954"/>
      <w:bookmarkStart w:id="4851" w:name="_Toc114150999"/>
      <w:bookmarkStart w:id="4852" w:name="_Toc124151402"/>
      <w:bookmarkStart w:id="4853" w:name="_Toc124151922"/>
      <w:bookmarkStart w:id="4854" w:name="_Toc124152442"/>
      <w:r w:rsidRPr="00BE5108">
        <w:rPr>
          <w:rFonts w:eastAsiaTheme="minorEastAsia"/>
        </w:rPr>
        <w:t>8.1.4</w:t>
      </w:r>
      <w:r w:rsidRPr="00BE5108">
        <w:rPr>
          <w:rFonts w:eastAsiaTheme="minorEastAsia"/>
        </w:rPr>
        <w:tab/>
        <w:t>Performance requirements for PRACH</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211B551" w14:textId="77777777" w:rsidR="00345ACA" w:rsidRPr="00BE5108" w:rsidRDefault="00345ACA" w:rsidP="00345ACA">
      <w:pPr>
        <w:pStyle w:val="Heading4"/>
        <w:rPr>
          <w:rFonts w:eastAsia="MS Mincho"/>
        </w:rPr>
      </w:pPr>
      <w:bookmarkStart w:id="4855" w:name="_Toc73963087"/>
      <w:bookmarkStart w:id="4856" w:name="_Toc75260264"/>
      <w:bookmarkStart w:id="4857" w:name="_Toc75275806"/>
      <w:bookmarkStart w:id="4858" w:name="_Toc75276317"/>
      <w:bookmarkStart w:id="4859" w:name="_Toc76541816"/>
      <w:bookmarkStart w:id="4860" w:name="_Toc82437585"/>
      <w:bookmarkStart w:id="4861" w:name="_Toc89944951"/>
      <w:bookmarkStart w:id="4862" w:name="_Toc98753969"/>
      <w:bookmarkStart w:id="4863" w:name="_Toc106180955"/>
      <w:bookmarkStart w:id="4864" w:name="_Toc114151000"/>
      <w:bookmarkStart w:id="4865" w:name="_Toc124151403"/>
      <w:bookmarkStart w:id="4866" w:name="_Toc124151923"/>
      <w:bookmarkStart w:id="4867" w:name="_Toc124152443"/>
      <w:r w:rsidRPr="00BE5108">
        <w:rPr>
          <w:rFonts w:eastAsia="MS Mincho"/>
        </w:rPr>
        <w:t>8.1.4.1</w:t>
      </w:r>
      <w:r w:rsidRPr="00BE5108">
        <w:rPr>
          <w:rFonts w:eastAsia="MS Mincho"/>
        </w:rPr>
        <w:tab/>
        <w:t>PRACH false alarm probability and missed detection requirements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0C65C217" w14:textId="77777777" w:rsidR="00345ACA" w:rsidRPr="00BE5108" w:rsidRDefault="00345ACA" w:rsidP="00345ACA">
      <w:pPr>
        <w:pStyle w:val="Heading5"/>
        <w:rPr>
          <w:rFonts w:eastAsiaTheme="minorEastAsia"/>
        </w:rPr>
      </w:pPr>
      <w:bookmarkStart w:id="4868" w:name="_Toc73963088"/>
      <w:bookmarkStart w:id="4869" w:name="_Toc75260265"/>
      <w:bookmarkStart w:id="4870" w:name="_Toc75275807"/>
      <w:bookmarkStart w:id="4871" w:name="_Toc75276318"/>
      <w:bookmarkStart w:id="4872" w:name="_Toc76541817"/>
      <w:bookmarkStart w:id="4873" w:name="_Toc82437586"/>
      <w:bookmarkStart w:id="4874" w:name="_Toc89944952"/>
      <w:bookmarkStart w:id="4875" w:name="_Toc98753970"/>
      <w:bookmarkStart w:id="4876" w:name="_Toc106180956"/>
      <w:bookmarkStart w:id="4877" w:name="_Toc114151001"/>
      <w:bookmarkStart w:id="4878" w:name="_Toc124151404"/>
      <w:bookmarkStart w:id="4879" w:name="_Toc124151924"/>
      <w:bookmarkStart w:id="4880" w:name="_Toc124152444"/>
      <w:r w:rsidRPr="00BE5108">
        <w:rPr>
          <w:rFonts w:eastAsiaTheme="minorEastAsia"/>
        </w:rPr>
        <w:t>8.1.4.1.1</w:t>
      </w:r>
      <w:r w:rsidRPr="00BE5108">
        <w:rPr>
          <w:rFonts w:eastAsiaTheme="minorEastAsia"/>
        </w:rPr>
        <w:tab/>
        <w:t>Definition and applicability</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4881" w:name="_Toc73963089"/>
      <w:bookmarkStart w:id="4882" w:name="_Toc75260266"/>
      <w:bookmarkStart w:id="4883" w:name="_Toc75275808"/>
      <w:bookmarkStart w:id="4884" w:name="_Toc75276319"/>
      <w:bookmarkStart w:id="4885" w:name="_Toc76541818"/>
      <w:bookmarkStart w:id="4886" w:name="_Toc82437587"/>
      <w:bookmarkStart w:id="4887" w:name="_Toc89944953"/>
      <w:bookmarkStart w:id="4888" w:name="_Toc98753971"/>
      <w:bookmarkStart w:id="4889" w:name="_Toc106180957"/>
      <w:bookmarkStart w:id="4890" w:name="_Toc114151002"/>
      <w:bookmarkStart w:id="4891" w:name="_Toc124151405"/>
      <w:bookmarkStart w:id="4892" w:name="_Toc124151925"/>
      <w:bookmarkStart w:id="4893" w:name="_Toc124152445"/>
      <w:r w:rsidRPr="00BE5108">
        <w:rPr>
          <w:rFonts w:eastAsiaTheme="minorEastAsia"/>
        </w:rPr>
        <w:t>8.1.4.1.2</w:t>
      </w:r>
      <w:r w:rsidRPr="00BE5108">
        <w:rPr>
          <w:rFonts w:eastAsiaTheme="minorEastAsia"/>
        </w:rPr>
        <w:tab/>
        <w:t>Minimum requirement</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4894" w:name="_Toc73963090"/>
      <w:bookmarkStart w:id="4895" w:name="_Toc75260267"/>
      <w:bookmarkStart w:id="4896" w:name="_Toc75275809"/>
      <w:bookmarkStart w:id="4897" w:name="_Toc75276320"/>
      <w:bookmarkStart w:id="4898" w:name="_Toc76541819"/>
      <w:bookmarkStart w:id="4899" w:name="_Toc82437588"/>
      <w:bookmarkStart w:id="4900" w:name="_Toc89944954"/>
      <w:bookmarkStart w:id="4901" w:name="_Toc98753972"/>
      <w:bookmarkStart w:id="4902" w:name="_Toc106180958"/>
      <w:bookmarkStart w:id="4903" w:name="_Toc114151003"/>
      <w:bookmarkStart w:id="4904" w:name="_Toc124151406"/>
      <w:bookmarkStart w:id="4905" w:name="_Toc124151926"/>
      <w:bookmarkStart w:id="4906" w:name="_Toc124152446"/>
      <w:r w:rsidRPr="00BE5108">
        <w:rPr>
          <w:rFonts w:eastAsiaTheme="minorEastAsia"/>
        </w:rPr>
        <w:t>8.1.4.1.3</w:t>
      </w:r>
      <w:r w:rsidRPr="00BE5108">
        <w:rPr>
          <w:rFonts w:eastAsiaTheme="minorEastAsia"/>
        </w:rPr>
        <w:tab/>
        <w:t>Test purpose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4907" w:name="_Toc73963091"/>
      <w:bookmarkStart w:id="4908" w:name="_Toc75260268"/>
      <w:bookmarkStart w:id="4909" w:name="_Toc75275810"/>
      <w:bookmarkStart w:id="4910" w:name="_Toc75276321"/>
      <w:bookmarkStart w:id="4911" w:name="_Toc76541820"/>
      <w:bookmarkStart w:id="4912" w:name="_Toc82437589"/>
      <w:bookmarkStart w:id="4913" w:name="_Toc89944955"/>
      <w:bookmarkStart w:id="4914" w:name="_Toc98753973"/>
      <w:bookmarkStart w:id="4915" w:name="_Toc106180959"/>
      <w:bookmarkStart w:id="4916" w:name="_Toc114151004"/>
      <w:bookmarkStart w:id="4917" w:name="_Toc124151407"/>
      <w:bookmarkStart w:id="4918" w:name="_Toc124151927"/>
      <w:bookmarkStart w:id="4919" w:name="_Toc124152447"/>
      <w:r w:rsidRPr="00BE5108">
        <w:rPr>
          <w:rFonts w:eastAsiaTheme="minorEastAsia"/>
        </w:rPr>
        <w:t>8.1.4.1.4</w:t>
      </w:r>
      <w:r w:rsidRPr="00BE5108">
        <w:rPr>
          <w:rFonts w:eastAsiaTheme="minorEastAsia"/>
        </w:rPr>
        <w:tab/>
        <w:t>Method of test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1pt" o:ole="" fillcolor="window">
            <v:imagedata r:id="rId52" o:title=""/>
          </v:shape>
          <o:OLEObject Type="Embed" ProgID="Word.Picture.8" ShapeID="_x0000_i1047" DrawAspect="Content" ObjectID="_1734764112"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25pt" o:ole="">
            <v:imagedata r:id="rId54" o:title=""/>
          </v:shape>
          <o:OLEObject Type="Embed" ProgID="Visio.Drawing.11" ShapeID="_x0000_i1048" DrawAspect="Content" ObjectID="_1734764113"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9pt;height:128.5pt" o:ole="">
            <v:imagedata r:id="rId56" o:title=""/>
          </v:shape>
          <o:OLEObject Type="Embed" ProgID="Visio.Drawing.11" ShapeID="_x0000_i1049" DrawAspect="Content" ObjectID="_1734764114"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4920" w:name="_Toc73963092"/>
      <w:bookmarkStart w:id="4921" w:name="_Toc75260269"/>
      <w:bookmarkStart w:id="4922" w:name="_Toc75275811"/>
      <w:bookmarkStart w:id="4923" w:name="_Toc75276322"/>
      <w:bookmarkStart w:id="4924" w:name="_Toc76541821"/>
      <w:bookmarkStart w:id="4925" w:name="_Toc82437590"/>
      <w:bookmarkStart w:id="4926" w:name="_Toc89944956"/>
      <w:bookmarkStart w:id="4927" w:name="_Toc98753974"/>
      <w:bookmarkStart w:id="4928" w:name="_Toc106180960"/>
      <w:bookmarkStart w:id="4929" w:name="_Toc114151005"/>
      <w:bookmarkStart w:id="4930" w:name="_Toc124151408"/>
      <w:bookmarkStart w:id="4931" w:name="_Toc124151928"/>
      <w:bookmarkStart w:id="4932" w:name="_Toc124152448"/>
      <w:r w:rsidRPr="00BE5108">
        <w:rPr>
          <w:rFonts w:eastAsiaTheme="minorEastAsia"/>
        </w:rPr>
        <w:t>8.1.4.1.5</w:t>
      </w:r>
      <w:r w:rsidRPr="00BE5108">
        <w:rPr>
          <w:rFonts w:eastAsiaTheme="minorEastAsia"/>
        </w:rPr>
        <w:tab/>
        <w:t>Test requirement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4933" w:name="_Toc73963093"/>
      <w:bookmarkStart w:id="4934" w:name="_Toc75260270"/>
      <w:bookmarkStart w:id="4935" w:name="_Toc75275812"/>
      <w:bookmarkStart w:id="4936" w:name="_Toc75276323"/>
      <w:bookmarkStart w:id="4937" w:name="_Toc76541822"/>
      <w:bookmarkStart w:id="4938" w:name="_Toc82437591"/>
      <w:bookmarkStart w:id="4939" w:name="_Toc89944957"/>
      <w:bookmarkStart w:id="4940" w:name="_Toc98753975"/>
      <w:bookmarkStart w:id="4941" w:name="_Toc106180961"/>
      <w:bookmarkStart w:id="4942" w:name="_Toc114151006"/>
      <w:bookmarkStart w:id="4943" w:name="_Toc124151409"/>
      <w:bookmarkStart w:id="4944" w:name="_Toc124151929"/>
      <w:bookmarkStart w:id="4945" w:name="_Toc124152449"/>
      <w:r w:rsidRPr="00BE5108">
        <w:rPr>
          <w:rFonts w:eastAsiaTheme="minorEastAsia"/>
        </w:rPr>
        <w:t>8.2</w:t>
      </w:r>
      <w:r w:rsidRPr="00BE5108">
        <w:rPr>
          <w:rFonts w:eastAsiaTheme="minorEastAsia"/>
        </w:rPr>
        <w:tab/>
        <w:t>IAB-MT Performance requirements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797F4DAD" w14:textId="77777777" w:rsidR="00345ACA" w:rsidRPr="00BE5108" w:rsidRDefault="00345ACA" w:rsidP="00345ACA">
      <w:pPr>
        <w:pStyle w:val="Heading3"/>
        <w:rPr>
          <w:rFonts w:eastAsiaTheme="minorEastAsia"/>
          <w:lang w:eastAsia="zh-CN"/>
        </w:rPr>
      </w:pPr>
      <w:bookmarkStart w:id="4946" w:name="_Toc73963094"/>
      <w:bookmarkStart w:id="4947" w:name="_Toc75260271"/>
      <w:bookmarkStart w:id="4948" w:name="_Toc75275813"/>
      <w:bookmarkStart w:id="4949" w:name="_Toc75276324"/>
      <w:bookmarkStart w:id="4950" w:name="_Toc76541823"/>
      <w:bookmarkStart w:id="4951" w:name="_Toc82437592"/>
      <w:bookmarkStart w:id="4952" w:name="_Toc89944958"/>
      <w:bookmarkStart w:id="4953" w:name="_Toc98753976"/>
      <w:bookmarkStart w:id="4954" w:name="_Toc106180962"/>
      <w:bookmarkStart w:id="4955" w:name="_Toc114151007"/>
      <w:bookmarkStart w:id="4956" w:name="_Toc124151410"/>
      <w:bookmarkStart w:id="4957" w:name="_Toc124151930"/>
      <w:bookmarkStart w:id="4958" w:name="_Toc124152450"/>
      <w:r w:rsidRPr="00BE5108">
        <w:rPr>
          <w:rFonts w:eastAsiaTheme="minorEastAsia"/>
        </w:rPr>
        <w:t>8.2.1</w:t>
      </w:r>
      <w:r w:rsidRPr="00BE5108">
        <w:rPr>
          <w:rFonts w:eastAsiaTheme="minorEastAsia"/>
        </w:rPr>
        <w:tab/>
        <w:t>General</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23D3DB30" w14:textId="77777777" w:rsidR="00345ACA" w:rsidRPr="00BE5108" w:rsidRDefault="00345ACA" w:rsidP="00345ACA">
      <w:pPr>
        <w:pStyle w:val="Heading4"/>
        <w:rPr>
          <w:rFonts w:eastAsia="Malgun Gothic"/>
        </w:rPr>
      </w:pPr>
      <w:bookmarkStart w:id="4959" w:name="_Toc73963095"/>
      <w:bookmarkStart w:id="4960" w:name="_Toc75260272"/>
      <w:bookmarkStart w:id="4961" w:name="_Toc75275814"/>
      <w:bookmarkStart w:id="4962" w:name="_Toc75276325"/>
      <w:bookmarkStart w:id="4963" w:name="_Toc76541824"/>
      <w:bookmarkStart w:id="4964" w:name="_Toc82437593"/>
      <w:bookmarkStart w:id="4965" w:name="_Toc89944959"/>
      <w:bookmarkStart w:id="4966" w:name="_Toc98753977"/>
      <w:bookmarkStart w:id="4967" w:name="_Toc106180963"/>
      <w:bookmarkStart w:id="4968" w:name="_Toc114151008"/>
      <w:bookmarkStart w:id="4969" w:name="_Toc124151411"/>
      <w:bookmarkStart w:id="4970" w:name="_Toc124151931"/>
      <w:bookmarkStart w:id="4971" w:name="_Toc124152451"/>
      <w:r w:rsidRPr="00BE5108">
        <w:rPr>
          <w:rFonts w:eastAsia="Malgun Gothic"/>
        </w:rPr>
        <w:t>8.2.1.1</w:t>
      </w:r>
      <w:r w:rsidRPr="00BE5108">
        <w:rPr>
          <w:rFonts w:eastAsia="Malgun Gothic"/>
        </w:rPr>
        <w:tab/>
        <w:t>Scope and definitions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4972" w:name="_Toc73963096"/>
      <w:bookmarkStart w:id="4973" w:name="_Toc75260273"/>
      <w:bookmarkStart w:id="4974" w:name="_Toc75275815"/>
      <w:bookmarkStart w:id="4975" w:name="_Toc75276326"/>
      <w:bookmarkStart w:id="4976" w:name="_Toc76541825"/>
      <w:bookmarkStart w:id="4977" w:name="_Toc82437594"/>
      <w:bookmarkStart w:id="4978" w:name="_Toc89944960"/>
      <w:bookmarkStart w:id="4979" w:name="_Toc98753978"/>
      <w:bookmarkStart w:id="4980" w:name="_Toc106180964"/>
      <w:bookmarkStart w:id="4981" w:name="_Toc114151009"/>
      <w:bookmarkStart w:id="4982" w:name="_Toc124151412"/>
      <w:bookmarkStart w:id="4983" w:name="_Toc124151932"/>
      <w:bookmarkStart w:id="4984" w:name="_Toc124152452"/>
      <w:r w:rsidRPr="00BE5108">
        <w:rPr>
          <w:rFonts w:eastAsiaTheme="minorEastAsia"/>
        </w:rPr>
        <w:t>8.2.2</w:t>
      </w:r>
      <w:r w:rsidRPr="00BE5108">
        <w:rPr>
          <w:rFonts w:eastAsiaTheme="minorEastAsia"/>
        </w:rPr>
        <w:tab/>
        <w:t>Demodulation performance requirements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28452C3B" w14:textId="77777777" w:rsidR="00345ACA" w:rsidRPr="00BE5108" w:rsidRDefault="00345ACA" w:rsidP="00345ACA">
      <w:pPr>
        <w:pStyle w:val="Heading4"/>
        <w:rPr>
          <w:rFonts w:eastAsiaTheme="minorEastAsia"/>
        </w:rPr>
      </w:pPr>
      <w:bookmarkStart w:id="4985" w:name="_Toc73963097"/>
      <w:bookmarkStart w:id="4986" w:name="_Toc75260274"/>
      <w:bookmarkStart w:id="4987" w:name="_Toc75275816"/>
      <w:bookmarkStart w:id="4988" w:name="_Toc75276327"/>
      <w:bookmarkStart w:id="4989" w:name="_Toc76541826"/>
      <w:bookmarkStart w:id="4990" w:name="_Toc82437595"/>
      <w:bookmarkStart w:id="4991" w:name="_Toc89944961"/>
      <w:bookmarkStart w:id="4992" w:name="_Toc98753979"/>
      <w:bookmarkStart w:id="4993" w:name="_Toc106180965"/>
      <w:bookmarkStart w:id="4994" w:name="_Toc114151010"/>
      <w:bookmarkStart w:id="4995" w:name="_Toc124151413"/>
      <w:bookmarkStart w:id="4996" w:name="_Toc124151933"/>
      <w:bookmarkStart w:id="4997" w:name="_Toc124152453"/>
      <w:r w:rsidRPr="00BE5108">
        <w:rPr>
          <w:rFonts w:eastAsiaTheme="minorEastAsia"/>
        </w:rPr>
        <w:t>8.2.2.1</w:t>
      </w:r>
      <w:r w:rsidRPr="00BE5108">
        <w:rPr>
          <w:rFonts w:eastAsiaTheme="minorEastAsia"/>
        </w:rPr>
        <w:tab/>
        <w:t>General</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32F5123" w14:textId="77777777" w:rsidR="00BB0386" w:rsidRPr="002C12D5" w:rsidRDefault="00BB0386" w:rsidP="00222D90">
      <w:pPr>
        <w:pStyle w:val="Heading5"/>
      </w:pPr>
      <w:bookmarkStart w:id="4998" w:name="_Toc82437596"/>
      <w:bookmarkStart w:id="4999" w:name="_Toc89944962"/>
      <w:bookmarkStart w:id="5000" w:name="_Toc98753980"/>
      <w:bookmarkStart w:id="5001" w:name="_Toc106180966"/>
      <w:bookmarkStart w:id="5002" w:name="_Toc114151011"/>
      <w:bookmarkStart w:id="5003" w:name="_Toc21338161"/>
      <w:bookmarkStart w:id="5004" w:name="_Toc29808269"/>
      <w:bookmarkStart w:id="5005" w:name="_Toc37068188"/>
      <w:bookmarkStart w:id="5006" w:name="_Toc37083731"/>
      <w:bookmarkStart w:id="5007" w:name="_Toc37084073"/>
      <w:bookmarkStart w:id="5008" w:name="_Toc40209435"/>
      <w:bookmarkStart w:id="5009" w:name="_Toc40209777"/>
      <w:bookmarkStart w:id="5010" w:name="_Toc45892736"/>
      <w:bookmarkStart w:id="5011" w:name="_Toc53176593"/>
      <w:bookmarkStart w:id="5012" w:name="_Toc61120869"/>
      <w:bookmarkStart w:id="5013" w:name="_Toc67918013"/>
      <w:bookmarkStart w:id="5014" w:name="_Toc73963098"/>
      <w:bookmarkStart w:id="5015" w:name="_Toc75260275"/>
      <w:bookmarkStart w:id="5016" w:name="_Toc75275817"/>
      <w:bookmarkStart w:id="5017" w:name="_Toc75276328"/>
      <w:bookmarkStart w:id="5018" w:name="_Toc76541827"/>
      <w:bookmarkStart w:id="5019" w:name="_Toc124151414"/>
      <w:bookmarkStart w:id="5020" w:name="_Toc124151934"/>
      <w:bookmarkStart w:id="5021" w:name="_Toc124152454"/>
      <w:r w:rsidRPr="002C12D5">
        <w:t>8.2.</w:t>
      </w:r>
      <w:r>
        <w:t>2</w:t>
      </w:r>
      <w:r w:rsidRPr="002C12D5">
        <w:t>.1</w:t>
      </w:r>
      <w:r>
        <w:t>.1</w:t>
      </w:r>
      <w:r w:rsidRPr="002C12D5">
        <w:rPr>
          <w:rFonts w:hint="eastAsia"/>
        </w:rPr>
        <w:tab/>
      </w:r>
      <w:r w:rsidRPr="002C12D5">
        <w:t>Applicability of requirements</w:t>
      </w:r>
      <w:bookmarkEnd w:id="4998"/>
      <w:bookmarkEnd w:id="4999"/>
      <w:bookmarkEnd w:id="5000"/>
      <w:bookmarkEnd w:id="5001"/>
      <w:bookmarkEnd w:id="5002"/>
      <w:bookmarkEnd w:id="5019"/>
      <w:bookmarkEnd w:id="5020"/>
      <w:bookmarkEnd w:id="5021"/>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5003"/>
    <w:bookmarkEnd w:id="5004"/>
    <w:bookmarkEnd w:id="5005"/>
    <w:bookmarkEnd w:id="5006"/>
    <w:bookmarkEnd w:id="5007"/>
    <w:bookmarkEnd w:id="5008"/>
    <w:bookmarkEnd w:id="5009"/>
    <w:bookmarkEnd w:id="5010"/>
    <w:bookmarkEnd w:id="5011"/>
    <w:bookmarkEnd w:id="5012"/>
    <w:bookmarkEnd w:id="5013"/>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5022" w:name="_Toc82437597"/>
      <w:bookmarkStart w:id="5023" w:name="_Toc89944963"/>
      <w:bookmarkStart w:id="5024" w:name="_Toc98753981"/>
      <w:bookmarkStart w:id="5025" w:name="_Toc106180967"/>
      <w:bookmarkStart w:id="5026" w:name="_Toc114151012"/>
      <w:bookmarkStart w:id="5027" w:name="_Toc124151415"/>
      <w:bookmarkStart w:id="5028" w:name="_Toc124151935"/>
      <w:bookmarkStart w:id="5029" w:name="_Toc124152455"/>
      <w:r w:rsidRPr="00BE5108">
        <w:rPr>
          <w:rFonts w:eastAsiaTheme="minorEastAsia"/>
        </w:rPr>
        <w:lastRenderedPageBreak/>
        <w:t>8.2.2.2</w:t>
      </w:r>
      <w:r w:rsidRPr="00BE5108">
        <w:rPr>
          <w:rFonts w:eastAsiaTheme="minorEastAsia"/>
        </w:rPr>
        <w:tab/>
        <w:t>Performance requirements for PDSCH</w:t>
      </w:r>
      <w:bookmarkEnd w:id="5014"/>
      <w:bookmarkEnd w:id="5015"/>
      <w:bookmarkEnd w:id="5016"/>
      <w:bookmarkEnd w:id="5017"/>
      <w:bookmarkEnd w:id="5018"/>
      <w:bookmarkEnd w:id="5022"/>
      <w:bookmarkEnd w:id="5023"/>
      <w:bookmarkEnd w:id="5024"/>
      <w:bookmarkEnd w:id="5025"/>
      <w:bookmarkEnd w:id="5026"/>
      <w:bookmarkEnd w:id="5027"/>
      <w:bookmarkEnd w:id="5028"/>
      <w:bookmarkEnd w:id="5029"/>
    </w:p>
    <w:p w14:paraId="27D4C23C" w14:textId="77777777" w:rsidR="00345ACA" w:rsidRPr="00BE5108" w:rsidRDefault="00345ACA" w:rsidP="00345ACA">
      <w:pPr>
        <w:pStyle w:val="Heading5"/>
        <w:rPr>
          <w:rFonts w:eastAsiaTheme="minorEastAsia"/>
          <w:lang w:eastAsia="en-GB"/>
        </w:rPr>
      </w:pPr>
      <w:bookmarkStart w:id="5030" w:name="_Toc73963099"/>
      <w:bookmarkStart w:id="5031" w:name="_Toc75260276"/>
      <w:bookmarkStart w:id="5032" w:name="_Toc75275818"/>
      <w:bookmarkStart w:id="5033" w:name="_Toc75276329"/>
      <w:bookmarkStart w:id="5034" w:name="_Toc76541828"/>
      <w:bookmarkStart w:id="5035" w:name="_Toc82437598"/>
      <w:bookmarkStart w:id="5036" w:name="_Toc89944964"/>
      <w:bookmarkStart w:id="5037" w:name="_Toc98753982"/>
      <w:bookmarkStart w:id="5038" w:name="_Toc106180968"/>
      <w:bookmarkStart w:id="5039" w:name="_Toc114151013"/>
      <w:bookmarkStart w:id="5040" w:name="_Toc124151416"/>
      <w:bookmarkStart w:id="5041" w:name="_Toc124151936"/>
      <w:bookmarkStart w:id="5042" w:name="_Toc124152456"/>
      <w:r w:rsidRPr="00BE5108">
        <w:rPr>
          <w:rFonts w:eastAsiaTheme="minorEastAsia"/>
          <w:lang w:eastAsia="en-GB"/>
        </w:rPr>
        <w:t>8.2.2.2.1</w:t>
      </w:r>
      <w:r w:rsidRPr="00BE5108">
        <w:rPr>
          <w:rFonts w:eastAsiaTheme="minorEastAsia"/>
          <w:lang w:eastAsia="en-GB"/>
        </w:rPr>
        <w:tab/>
        <w:t>Definition and applicability</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5043" w:name="_Toc73963100"/>
      <w:bookmarkStart w:id="5044" w:name="_Toc75260277"/>
      <w:bookmarkStart w:id="5045" w:name="_Toc75275819"/>
      <w:bookmarkStart w:id="5046" w:name="_Toc75276330"/>
      <w:bookmarkStart w:id="5047" w:name="_Toc76541829"/>
      <w:bookmarkStart w:id="5048" w:name="_Toc82437599"/>
      <w:bookmarkStart w:id="5049" w:name="_Toc89944965"/>
      <w:bookmarkStart w:id="5050" w:name="_Toc98753983"/>
      <w:bookmarkStart w:id="5051" w:name="_Toc106180969"/>
      <w:bookmarkStart w:id="5052" w:name="_Toc114151014"/>
      <w:bookmarkStart w:id="5053" w:name="_Toc124151417"/>
      <w:bookmarkStart w:id="5054" w:name="_Toc124151937"/>
      <w:bookmarkStart w:id="5055" w:name="_Toc124152457"/>
      <w:r w:rsidRPr="00BE5108">
        <w:rPr>
          <w:rFonts w:eastAsiaTheme="minorEastAsia"/>
          <w:lang w:eastAsia="en-GB"/>
        </w:rPr>
        <w:t>8.2.2.2.2</w:t>
      </w:r>
      <w:r w:rsidRPr="00BE5108">
        <w:rPr>
          <w:rFonts w:eastAsiaTheme="minorEastAsia"/>
          <w:lang w:eastAsia="en-GB"/>
        </w:rPr>
        <w:tab/>
        <w:t>Minimum requirement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5056" w:name="_Toc73963101"/>
      <w:bookmarkStart w:id="5057" w:name="_Toc75260278"/>
      <w:bookmarkStart w:id="5058" w:name="_Toc75275820"/>
      <w:bookmarkStart w:id="5059" w:name="_Toc75276331"/>
      <w:bookmarkStart w:id="5060" w:name="_Toc76541830"/>
      <w:bookmarkStart w:id="5061" w:name="_Toc82437600"/>
      <w:bookmarkStart w:id="5062" w:name="_Toc89944966"/>
      <w:bookmarkStart w:id="5063" w:name="_Toc98753984"/>
      <w:bookmarkStart w:id="5064" w:name="_Toc106180970"/>
      <w:bookmarkStart w:id="5065" w:name="_Toc114151015"/>
      <w:bookmarkStart w:id="5066" w:name="_Toc124151418"/>
      <w:bookmarkStart w:id="5067" w:name="_Toc124151938"/>
      <w:bookmarkStart w:id="5068" w:name="_Toc124152458"/>
      <w:r w:rsidRPr="00BE5108">
        <w:rPr>
          <w:rFonts w:eastAsiaTheme="minorEastAsia"/>
          <w:lang w:eastAsia="en-GB"/>
        </w:rPr>
        <w:t>8.2.2.2.3</w:t>
      </w:r>
      <w:r w:rsidRPr="00BE5108">
        <w:rPr>
          <w:rFonts w:eastAsiaTheme="minorEastAsia"/>
          <w:lang w:eastAsia="en-GB"/>
        </w:rPr>
        <w:tab/>
        <w:t>Test purpose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5069" w:name="_Toc73963102"/>
      <w:bookmarkStart w:id="5070" w:name="_Toc75260279"/>
      <w:bookmarkStart w:id="5071" w:name="_Toc75275821"/>
      <w:bookmarkStart w:id="5072" w:name="_Toc75276332"/>
      <w:bookmarkStart w:id="5073" w:name="_Toc76541831"/>
      <w:bookmarkStart w:id="5074" w:name="_Toc82437601"/>
      <w:bookmarkStart w:id="5075" w:name="_Toc89944967"/>
      <w:bookmarkStart w:id="5076" w:name="_Toc98753985"/>
      <w:bookmarkStart w:id="5077" w:name="_Toc106180971"/>
      <w:bookmarkStart w:id="5078" w:name="_Toc114151016"/>
      <w:bookmarkStart w:id="5079" w:name="_Toc124151419"/>
      <w:bookmarkStart w:id="5080" w:name="_Toc124151939"/>
      <w:bookmarkStart w:id="5081" w:name="_Toc124152459"/>
      <w:r w:rsidRPr="00BE5108">
        <w:rPr>
          <w:rFonts w:eastAsiaTheme="minorEastAsia"/>
          <w:lang w:eastAsia="en-GB"/>
        </w:rPr>
        <w:t>8.2.2.2.4</w:t>
      </w:r>
      <w:r w:rsidRPr="00BE5108">
        <w:rPr>
          <w:rFonts w:eastAsiaTheme="minorEastAsia"/>
          <w:lang w:eastAsia="en-GB"/>
        </w:rPr>
        <w:tab/>
        <w:t>Method of test</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5082" w:name="_Toc73963103"/>
      <w:bookmarkStart w:id="5083" w:name="_Toc75260280"/>
      <w:bookmarkStart w:id="5084" w:name="_Toc75275822"/>
      <w:bookmarkStart w:id="5085" w:name="_Toc75276333"/>
      <w:bookmarkStart w:id="5086" w:name="_Toc76541832"/>
      <w:bookmarkStart w:id="5087" w:name="_Toc82437602"/>
      <w:bookmarkStart w:id="5088" w:name="_Toc89944968"/>
      <w:bookmarkStart w:id="5089" w:name="_Toc98753986"/>
      <w:bookmarkStart w:id="5090" w:name="_Toc106180972"/>
      <w:bookmarkStart w:id="5091" w:name="_Toc114151017"/>
      <w:bookmarkStart w:id="5092" w:name="_Toc124151420"/>
      <w:bookmarkStart w:id="5093" w:name="_Toc124151940"/>
      <w:bookmarkStart w:id="5094" w:name="_Toc124152460"/>
      <w:r w:rsidRPr="00BE5108">
        <w:rPr>
          <w:rFonts w:eastAsiaTheme="minorEastAsia"/>
          <w:lang w:eastAsia="en-GB"/>
        </w:rPr>
        <w:lastRenderedPageBreak/>
        <w:t>8.2.2.2.5</w:t>
      </w:r>
      <w:r w:rsidRPr="00BE5108">
        <w:rPr>
          <w:rFonts w:eastAsiaTheme="minorEastAsia"/>
          <w:lang w:eastAsia="en-GB"/>
        </w:rPr>
        <w:tab/>
        <w:t>Test requirement</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5095" w:name="_Toc73963104"/>
      <w:bookmarkStart w:id="5096" w:name="_Toc75260281"/>
      <w:bookmarkStart w:id="5097" w:name="_Toc75275823"/>
      <w:bookmarkStart w:id="5098" w:name="_Toc75276334"/>
      <w:bookmarkStart w:id="5099" w:name="_Toc76541833"/>
      <w:bookmarkStart w:id="5100" w:name="_Toc82437603"/>
      <w:bookmarkStart w:id="5101" w:name="_Toc89944969"/>
      <w:bookmarkStart w:id="5102" w:name="_Toc98753987"/>
      <w:bookmarkStart w:id="5103" w:name="_Toc106180973"/>
      <w:bookmarkStart w:id="5104" w:name="_Toc114151018"/>
      <w:bookmarkStart w:id="5105" w:name="_Toc124151421"/>
      <w:bookmarkStart w:id="5106" w:name="_Toc124151941"/>
      <w:bookmarkStart w:id="5107" w:name="_Toc124152461"/>
      <w:r w:rsidRPr="00BE5108">
        <w:rPr>
          <w:rFonts w:eastAsiaTheme="minorEastAsia"/>
        </w:rPr>
        <w:t>8.2.2.3</w:t>
      </w:r>
      <w:r w:rsidRPr="00BE5108">
        <w:rPr>
          <w:rFonts w:eastAsiaTheme="minorEastAsia"/>
        </w:rPr>
        <w:tab/>
        <w:t>Performance requirements for PDCCH</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5721256" w14:textId="77777777" w:rsidR="00345ACA" w:rsidRPr="00BE5108" w:rsidRDefault="00345ACA" w:rsidP="00345ACA">
      <w:pPr>
        <w:pStyle w:val="Heading5"/>
        <w:rPr>
          <w:rFonts w:eastAsiaTheme="minorEastAsia"/>
          <w:lang w:eastAsia="en-GB"/>
        </w:rPr>
      </w:pPr>
      <w:bookmarkStart w:id="5108" w:name="_Toc73963105"/>
      <w:bookmarkStart w:id="5109" w:name="_Toc75260282"/>
      <w:bookmarkStart w:id="5110" w:name="_Toc75275824"/>
      <w:bookmarkStart w:id="5111" w:name="_Toc75276335"/>
      <w:bookmarkStart w:id="5112" w:name="_Toc76541834"/>
      <w:bookmarkStart w:id="5113" w:name="_Toc82437604"/>
      <w:bookmarkStart w:id="5114" w:name="_Toc89944970"/>
      <w:bookmarkStart w:id="5115" w:name="_Toc98753988"/>
      <w:bookmarkStart w:id="5116" w:name="_Toc106180974"/>
      <w:bookmarkStart w:id="5117" w:name="_Toc114151019"/>
      <w:bookmarkStart w:id="5118" w:name="_Toc124151422"/>
      <w:bookmarkStart w:id="5119" w:name="_Toc124151942"/>
      <w:bookmarkStart w:id="5120" w:name="_Toc124152462"/>
      <w:r w:rsidRPr="00BE5108">
        <w:rPr>
          <w:rFonts w:eastAsiaTheme="minorEastAsia"/>
          <w:lang w:eastAsia="en-GB"/>
        </w:rPr>
        <w:t>8.2.2.3.1</w:t>
      </w:r>
      <w:r w:rsidRPr="00BE5108">
        <w:rPr>
          <w:rFonts w:eastAsiaTheme="minorEastAsia"/>
          <w:lang w:eastAsia="en-GB"/>
        </w:rPr>
        <w:tab/>
        <w:t>Definition and applicability</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5121" w:name="_Toc73963106"/>
      <w:bookmarkStart w:id="5122" w:name="_Toc75260283"/>
      <w:bookmarkStart w:id="5123" w:name="_Toc75275825"/>
      <w:bookmarkStart w:id="5124" w:name="_Toc75276336"/>
      <w:bookmarkStart w:id="5125" w:name="_Toc76541835"/>
      <w:bookmarkStart w:id="5126" w:name="_Toc82437605"/>
      <w:bookmarkStart w:id="5127" w:name="_Toc89944971"/>
      <w:bookmarkStart w:id="5128" w:name="_Toc98753989"/>
      <w:bookmarkStart w:id="5129" w:name="_Toc106180975"/>
      <w:bookmarkStart w:id="5130" w:name="_Toc114151020"/>
      <w:bookmarkStart w:id="5131" w:name="_Toc124151423"/>
      <w:bookmarkStart w:id="5132" w:name="_Toc124151943"/>
      <w:bookmarkStart w:id="5133" w:name="_Toc124152463"/>
      <w:r w:rsidRPr="00BE5108">
        <w:rPr>
          <w:rFonts w:eastAsiaTheme="minorEastAsia"/>
          <w:lang w:eastAsia="en-GB"/>
        </w:rPr>
        <w:t>8.2.2.3.2</w:t>
      </w:r>
      <w:r w:rsidRPr="00BE5108">
        <w:rPr>
          <w:rFonts w:eastAsiaTheme="minorEastAsia"/>
          <w:lang w:eastAsia="en-GB"/>
        </w:rPr>
        <w:tab/>
        <w:t>Minimum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5134" w:name="_Toc73963107"/>
      <w:bookmarkStart w:id="5135" w:name="_Toc75260284"/>
      <w:bookmarkStart w:id="5136" w:name="_Toc75275826"/>
      <w:bookmarkStart w:id="5137" w:name="_Toc75276337"/>
      <w:bookmarkStart w:id="5138" w:name="_Toc76541836"/>
      <w:bookmarkStart w:id="5139" w:name="_Toc82437606"/>
      <w:bookmarkStart w:id="5140" w:name="_Toc89944972"/>
      <w:bookmarkStart w:id="5141" w:name="_Toc98753990"/>
      <w:bookmarkStart w:id="5142" w:name="_Toc106180976"/>
      <w:bookmarkStart w:id="5143" w:name="_Toc114151021"/>
      <w:bookmarkStart w:id="5144" w:name="_Toc124151424"/>
      <w:bookmarkStart w:id="5145" w:name="_Toc124151944"/>
      <w:bookmarkStart w:id="5146" w:name="_Toc124152464"/>
      <w:r w:rsidRPr="00BE5108">
        <w:rPr>
          <w:rFonts w:eastAsiaTheme="minorEastAsia"/>
          <w:lang w:eastAsia="en-GB"/>
        </w:rPr>
        <w:lastRenderedPageBreak/>
        <w:t>8.2.2.3.3</w:t>
      </w:r>
      <w:r w:rsidRPr="00BE5108">
        <w:rPr>
          <w:rFonts w:eastAsiaTheme="minorEastAsia"/>
          <w:lang w:eastAsia="en-GB"/>
        </w:rPr>
        <w:tab/>
        <w:t>Test purpose</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5147" w:name="_Toc73963108"/>
      <w:bookmarkStart w:id="5148" w:name="_Toc75260285"/>
      <w:bookmarkStart w:id="5149" w:name="_Toc75275827"/>
      <w:bookmarkStart w:id="5150" w:name="_Toc75276338"/>
      <w:bookmarkStart w:id="5151" w:name="_Toc76541837"/>
      <w:bookmarkStart w:id="5152" w:name="_Toc82437607"/>
      <w:bookmarkStart w:id="5153" w:name="_Toc89944973"/>
      <w:bookmarkStart w:id="5154" w:name="_Toc98753991"/>
      <w:bookmarkStart w:id="5155" w:name="_Toc106180977"/>
      <w:bookmarkStart w:id="5156" w:name="_Toc114151022"/>
      <w:bookmarkStart w:id="5157" w:name="_Toc124151425"/>
      <w:bookmarkStart w:id="5158" w:name="_Toc124151945"/>
      <w:bookmarkStart w:id="5159" w:name="_Toc124152465"/>
      <w:r w:rsidRPr="00BE5108">
        <w:rPr>
          <w:rFonts w:eastAsiaTheme="minorEastAsia"/>
          <w:lang w:eastAsia="en-GB"/>
        </w:rPr>
        <w:t>8.2.2.3.4</w:t>
      </w:r>
      <w:r w:rsidRPr="00BE5108">
        <w:rPr>
          <w:rFonts w:eastAsiaTheme="minorEastAsia"/>
          <w:lang w:eastAsia="en-GB"/>
        </w:rPr>
        <w:tab/>
        <w:t>Method of test</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5160" w:name="_Toc73963109"/>
      <w:bookmarkStart w:id="5161" w:name="_Toc75260286"/>
      <w:bookmarkStart w:id="5162" w:name="_Toc75275828"/>
      <w:bookmarkStart w:id="5163" w:name="_Toc75276339"/>
      <w:bookmarkStart w:id="5164" w:name="_Toc76541838"/>
      <w:bookmarkStart w:id="5165" w:name="_Toc82437608"/>
      <w:bookmarkStart w:id="5166" w:name="_Toc89944974"/>
      <w:bookmarkStart w:id="5167" w:name="_Toc98753992"/>
      <w:bookmarkStart w:id="5168" w:name="_Toc106180978"/>
      <w:bookmarkStart w:id="5169" w:name="_Toc114151023"/>
      <w:bookmarkStart w:id="5170" w:name="_Toc124151426"/>
      <w:bookmarkStart w:id="5171" w:name="_Toc124151946"/>
      <w:bookmarkStart w:id="5172" w:name="_Toc124152466"/>
      <w:r w:rsidRPr="00BE5108">
        <w:rPr>
          <w:rFonts w:eastAsiaTheme="minorEastAsia"/>
          <w:lang w:eastAsia="en-GB"/>
        </w:rPr>
        <w:t>8.2.2.3.5</w:t>
      </w:r>
      <w:r w:rsidRPr="00BE5108">
        <w:rPr>
          <w:rFonts w:eastAsiaTheme="minorEastAsia"/>
          <w:lang w:eastAsia="en-GB"/>
        </w:rPr>
        <w:tab/>
        <w:t>Test requirement</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5173" w:name="_Toc73963110"/>
      <w:bookmarkStart w:id="5174" w:name="_Toc75260287"/>
      <w:bookmarkStart w:id="5175" w:name="_Toc75275829"/>
      <w:bookmarkStart w:id="5176" w:name="_Toc75276340"/>
      <w:bookmarkStart w:id="5177" w:name="_Toc76541839"/>
      <w:bookmarkStart w:id="5178" w:name="_Toc82437609"/>
      <w:bookmarkStart w:id="5179" w:name="_Toc89944975"/>
      <w:bookmarkStart w:id="5180" w:name="_Toc98753993"/>
      <w:bookmarkStart w:id="5181" w:name="_Toc106180979"/>
      <w:bookmarkStart w:id="5182" w:name="_Toc114151024"/>
      <w:bookmarkStart w:id="5183" w:name="_Toc124151427"/>
      <w:bookmarkStart w:id="5184" w:name="_Toc124151947"/>
      <w:bookmarkStart w:id="5185" w:name="_Toc124152467"/>
      <w:r w:rsidRPr="00BE5108">
        <w:rPr>
          <w:rFonts w:eastAsiaTheme="minorEastAsia"/>
        </w:rPr>
        <w:lastRenderedPageBreak/>
        <w:t>8.2.3</w:t>
      </w:r>
      <w:r w:rsidRPr="00BE5108">
        <w:rPr>
          <w:rFonts w:eastAsiaTheme="minorEastAsia"/>
        </w:rPr>
        <w:tab/>
        <w:t>CSI reporting requirements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3AA91992" w14:textId="77777777" w:rsidR="00345ACA" w:rsidRPr="00BE5108" w:rsidRDefault="00345ACA" w:rsidP="00345ACA">
      <w:pPr>
        <w:pStyle w:val="Heading4"/>
        <w:rPr>
          <w:rFonts w:eastAsiaTheme="minorEastAsia"/>
        </w:rPr>
      </w:pPr>
      <w:bookmarkStart w:id="5186" w:name="_Toc73963111"/>
      <w:bookmarkStart w:id="5187" w:name="_Toc75260288"/>
      <w:bookmarkStart w:id="5188" w:name="_Toc75275830"/>
      <w:bookmarkStart w:id="5189" w:name="_Toc75276341"/>
      <w:bookmarkStart w:id="5190" w:name="_Toc76541840"/>
      <w:bookmarkStart w:id="5191" w:name="_Toc82437610"/>
      <w:bookmarkStart w:id="5192" w:name="_Toc89944976"/>
      <w:bookmarkStart w:id="5193" w:name="_Toc98753994"/>
      <w:bookmarkStart w:id="5194" w:name="_Toc106180980"/>
      <w:bookmarkStart w:id="5195" w:name="_Toc114151025"/>
      <w:bookmarkStart w:id="5196" w:name="_Toc124151428"/>
      <w:bookmarkStart w:id="5197" w:name="_Toc124151948"/>
      <w:bookmarkStart w:id="5198" w:name="_Toc124152468"/>
      <w:r w:rsidRPr="00BE5108">
        <w:rPr>
          <w:rFonts w:eastAsiaTheme="minorEastAsia"/>
        </w:rPr>
        <w:t>8.2.3.1</w:t>
      </w:r>
      <w:r w:rsidRPr="00BE5108">
        <w:rPr>
          <w:rFonts w:eastAsiaTheme="minorEastAsia"/>
        </w:rPr>
        <w:tab/>
        <w:t>General</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0446CA1D" w14:textId="77777777" w:rsidR="00345ACA" w:rsidRPr="00BE5108" w:rsidRDefault="00345ACA" w:rsidP="00345ACA">
      <w:pPr>
        <w:pStyle w:val="Heading5"/>
        <w:rPr>
          <w:rFonts w:eastAsiaTheme="minorEastAsia"/>
        </w:rPr>
      </w:pPr>
      <w:bookmarkStart w:id="5199" w:name="_Toc73963112"/>
      <w:bookmarkStart w:id="5200" w:name="_Toc75260289"/>
      <w:bookmarkStart w:id="5201" w:name="_Toc75275831"/>
      <w:bookmarkStart w:id="5202" w:name="_Toc75276342"/>
      <w:bookmarkStart w:id="5203" w:name="_Toc76541841"/>
      <w:bookmarkStart w:id="5204" w:name="_Toc82437611"/>
      <w:bookmarkStart w:id="5205" w:name="_Toc89944977"/>
      <w:bookmarkStart w:id="5206" w:name="_Toc98753995"/>
      <w:bookmarkStart w:id="5207" w:name="_Toc106180981"/>
      <w:bookmarkStart w:id="5208" w:name="_Toc114151026"/>
      <w:bookmarkStart w:id="5209" w:name="_Toc124151429"/>
      <w:bookmarkStart w:id="5210" w:name="_Toc124151949"/>
      <w:bookmarkStart w:id="5211" w:name="_Toc124152469"/>
      <w:r w:rsidRPr="00BE5108">
        <w:rPr>
          <w:rFonts w:eastAsiaTheme="minorEastAsia"/>
        </w:rPr>
        <w:t>8.2.3.1.1</w:t>
      </w:r>
      <w:r w:rsidRPr="00BE5108">
        <w:rPr>
          <w:rFonts w:eastAsiaTheme="minorEastAsia"/>
        </w:rPr>
        <w:tab/>
        <w:t>Applicability rule for IAB-MT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2AC4665F" w14:textId="77777777" w:rsidR="00345ACA" w:rsidRPr="00BE5108" w:rsidRDefault="00345ACA" w:rsidP="00345ACA">
      <w:pPr>
        <w:pStyle w:val="Heading6"/>
        <w:rPr>
          <w:rFonts w:eastAsiaTheme="minorEastAsia"/>
        </w:rPr>
      </w:pPr>
      <w:bookmarkStart w:id="5212" w:name="_Toc73963113"/>
      <w:bookmarkStart w:id="5213" w:name="_Toc75260290"/>
      <w:bookmarkStart w:id="5214" w:name="_Toc75275832"/>
      <w:bookmarkStart w:id="5215" w:name="_Toc75276343"/>
      <w:bookmarkStart w:id="5216" w:name="_Toc76541842"/>
      <w:bookmarkStart w:id="5217" w:name="_Toc82437612"/>
      <w:bookmarkStart w:id="5218" w:name="_Toc89944978"/>
      <w:bookmarkStart w:id="5219" w:name="_Toc98753996"/>
      <w:bookmarkStart w:id="5220" w:name="_Toc106180982"/>
      <w:bookmarkStart w:id="5221" w:name="_Toc114151027"/>
      <w:bookmarkStart w:id="5222" w:name="_Toc124151430"/>
      <w:bookmarkStart w:id="5223" w:name="_Toc124151950"/>
      <w:bookmarkStart w:id="5224" w:name="_Toc124152470"/>
      <w:r w:rsidRPr="00BE5108">
        <w:rPr>
          <w:rFonts w:eastAsiaTheme="minorEastAsia"/>
        </w:rPr>
        <w:t>8.2.3.1.1.1</w:t>
      </w:r>
      <w:r w:rsidRPr="00BE5108">
        <w:rPr>
          <w:rFonts w:eastAsiaTheme="minorEastAsia"/>
        </w:rPr>
        <w:tab/>
        <w:t>General</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663D7ACE" w14:textId="72372A6A" w:rsidR="00BB0386" w:rsidRDefault="00BB0386" w:rsidP="00BB0386">
      <w:pPr>
        <w:rPr>
          <w:lang w:eastAsia="zh-CN"/>
        </w:rPr>
      </w:pPr>
      <w:bookmarkStart w:id="5225" w:name="_Toc73963114"/>
      <w:bookmarkStart w:id="5226" w:name="_Toc75260291"/>
      <w:bookmarkStart w:id="5227" w:name="_Toc75275833"/>
      <w:bookmarkStart w:id="5228" w:name="_Toc75276344"/>
      <w:bookmarkStart w:id="5229"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5230" w:name="_Toc82437613"/>
      <w:bookmarkStart w:id="5231" w:name="_Toc89944979"/>
      <w:bookmarkStart w:id="5232" w:name="_Toc98753997"/>
      <w:bookmarkStart w:id="5233" w:name="_Toc106180983"/>
      <w:bookmarkStart w:id="5234" w:name="_Toc114151028"/>
      <w:bookmarkStart w:id="5235" w:name="_Toc124151431"/>
      <w:bookmarkStart w:id="5236" w:name="_Toc124151951"/>
      <w:bookmarkStart w:id="5237" w:name="_Toc124152471"/>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5238" w:name="_Toc73963115"/>
      <w:bookmarkStart w:id="5239" w:name="_Toc75260292"/>
      <w:bookmarkStart w:id="5240" w:name="_Toc75275834"/>
      <w:bookmarkStart w:id="5241" w:name="_Toc75276345"/>
      <w:bookmarkStart w:id="5242" w:name="_Toc76541844"/>
      <w:bookmarkStart w:id="5243" w:name="_Toc82437614"/>
      <w:bookmarkStart w:id="5244" w:name="_Toc89944980"/>
      <w:bookmarkStart w:id="5245" w:name="_Toc98753998"/>
      <w:bookmarkStart w:id="5246" w:name="_Toc106180984"/>
      <w:bookmarkStart w:id="5247" w:name="_Toc114151029"/>
      <w:bookmarkStart w:id="5248" w:name="_Toc124151432"/>
      <w:bookmarkStart w:id="5249" w:name="_Toc124151952"/>
      <w:bookmarkStart w:id="5250" w:name="_Toc124152472"/>
      <w:r w:rsidRPr="00BE5108">
        <w:rPr>
          <w:rFonts w:eastAsiaTheme="minorEastAsia"/>
        </w:rPr>
        <w:t>8.2.3.1.1.3</w:t>
      </w:r>
      <w:r w:rsidRPr="00BE5108">
        <w:rPr>
          <w:rFonts w:eastAsiaTheme="minorEastAsia"/>
        </w:rPr>
        <w:tab/>
        <w:t>Applicability of requirements for TDD with different UL-DL patterns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2142BC9" w14:textId="77777777" w:rsidR="00997B97" w:rsidRDefault="00997B97" w:rsidP="00997B97">
      <w:bookmarkStart w:id="5251" w:name="_Toc73963116"/>
      <w:bookmarkStart w:id="5252" w:name="_Toc75260293"/>
      <w:bookmarkStart w:id="5253" w:name="_Toc75275835"/>
      <w:bookmarkStart w:id="5254" w:name="_Toc75276346"/>
      <w:bookmarkStart w:id="5255"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5256" w:name="_Toc82437615"/>
      <w:bookmarkStart w:id="5257" w:name="_Toc89944981"/>
      <w:bookmarkStart w:id="5258" w:name="_Toc98753999"/>
      <w:bookmarkStart w:id="5259" w:name="_Toc106180985"/>
      <w:bookmarkStart w:id="5260" w:name="_Toc114151030"/>
      <w:bookmarkStart w:id="5261" w:name="_Toc124151433"/>
      <w:bookmarkStart w:id="5262" w:name="_Toc124151953"/>
      <w:bookmarkStart w:id="5263" w:name="_Toc124152473"/>
      <w:r w:rsidRPr="008628E4">
        <w:t>8.2.3.1.1.4</w:t>
      </w:r>
      <w:r w:rsidRPr="008628E4">
        <w:tab/>
        <w:t>Applicability of requirements for IAB-MT features</w:t>
      </w:r>
      <w:bookmarkEnd w:id="5256"/>
      <w:bookmarkEnd w:id="5257"/>
      <w:bookmarkEnd w:id="5258"/>
      <w:bookmarkEnd w:id="5259"/>
      <w:bookmarkEnd w:id="5260"/>
      <w:bookmarkEnd w:id="5261"/>
      <w:bookmarkEnd w:id="5262"/>
      <w:bookmarkEnd w:id="5263"/>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5264" w:name="_Toc82437616"/>
      <w:bookmarkStart w:id="5265" w:name="_Toc89944982"/>
      <w:bookmarkStart w:id="5266" w:name="_Toc98754000"/>
      <w:bookmarkStart w:id="5267" w:name="_Toc106180986"/>
      <w:bookmarkStart w:id="5268" w:name="_Toc114151031"/>
      <w:bookmarkStart w:id="5269" w:name="_Toc124151434"/>
      <w:bookmarkStart w:id="5270" w:name="_Toc124151954"/>
      <w:bookmarkStart w:id="5271" w:name="_Toc124152474"/>
      <w:r w:rsidRPr="00BE5108">
        <w:rPr>
          <w:rFonts w:eastAsiaTheme="minorEastAsia"/>
        </w:rPr>
        <w:t>8.2.3.2</w:t>
      </w:r>
      <w:r w:rsidRPr="00BE5108">
        <w:rPr>
          <w:rFonts w:eastAsiaTheme="minorEastAsia"/>
        </w:rPr>
        <w:tab/>
        <w:t>Reporting Channel Quality Indicator (CQI)</w:t>
      </w:r>
      <w:bookmarkEnd w:id="5251"/>
      <w:bookmarkEnd w:id="5252"/>
      <w:bookmarkEnd w:id="5253"/>
      <w:bookmarkEnd w:id="5254"/>
      <w:bookmarkEnd w:id="5255"/>
      <w:bookmarkEnd w:id="5264"/>
      <w:bookmarkEnd w:id="5265"/>
      <w:bookmarkEnd w:id="5266"/>
      <w:bookmarkEnd w:id="5267"/>
      <w:bookmarkEnd w:id="5268"/>
      <w:bookmarkEnd w:id="5269"/>
      <w:bookmarkEnd w:id="5270"/>
      <w:bookmarkEnd w:id="5271"/>
    </w:p>
    <w:p w14:paraId="4F2D1B64" w14:textId="77777777" w:rsidR="00345ACA" w:rsidRPr="00BE5108" w:rsidRDefault="00345ACA" w:rsidP="00345ACA">
      <w:pPr>
        <w:pStyle w:val="Heading5"/>
        <w:rPr>
          <w:rFonts w:eastAsiaTheme="minorEastAsia"/>
        </w:rPr>
      </w:pPr>
      <w:bookmarkStart w:id="5272" w:name="_Toc73963117"/>
      <w:bookmarkStart w:id="5273" w:name="_Toc75260294"/>
      <w:bookmarkStart w:id="5274" w:name="_Toc75275836"/>
      <w:bookmarkStart w:id="5275" w:name="_Toc75276347"/>
      <w:bookmarkStart w:id="5276" w:name="_Toc76541846"/>
      <w:bookmarkStart w:id="5277" w:name="_Toc82437617"/>
      <w:bookmarkStart w:id="5278" w:name="_Toc89944983"/>
      <w:bookmarkStart w:id="5279" w:name="_Toc98754001"/>
      <w:bookmarkStart w:id="5280" w:name="_Toc106180987"/>
      <w:bookmarkStart w:id="5281" w:name="_Toc114151032"/>
      <w:bookmarkStart w:id="5282" w:name="_Toc124151435"/>
      <w:bookmarkStart w:id="5283" w:name="_Toc124151955"/>
      <w:bookmarkStart w:id="5284" w:name="_Toc124152475"/>
      <w:r w:rsidRPr="00BE5108">
        <w:rPr>
          <w:rFonts w:eastAsiaTheme="minorEastAsia"/>
        </w:rPr>
        <w:t>8.2.3.2.1</w:t>
      </w:r>
      <w:r w:rsidRPr="00BE5108">
        <w:rPr>
          <w:rFonts w:eastAsiaTheme="minorEastAsia"/>
        </w:rPr>
        <w:tab/>
        <w:t>Definition and applicability</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5285" w:name="_Toc73963118"/>
      <w:bookmarkStart w:id="5286" w:name="_Toc75260295"/>
      <w:bookmarkStart w:id="5287" w:name="_Toc75275837"/>
      <w:bookmarkStart w:id="5288" w:name="_Toc75276348"/>
      <w:bookmarkStart w:id="5289" w:name="_Toc76541847"/>
      <w:bookmarkStart w:id="5290" w:name="_Toc82437618"/>
      <w:bookmarkStart w:id="5291" w:name="_Toc89944984"/>
      <w:bookmarkStart w:id="5292" w:name="_Toc98754002"/>
      <w:bookmarkStart w:id="5293" w:name="_Toc106180988"/>
      <w:bookmarkStart w:id="5294" w:name="_Toc114151033"/>
      <w:bookmarkStart w:id="5295" w:name="_Toc124151436"/>
      <w:bookmarkStart w:id="5296" w:name="_Toc124151956"/>
      <w:bookmarkStart w:id="5297" w:name="_Toc124152476"/>
      <w:r w:rsidRPr="00BE5108">
        <w:rPr>
          <w:rFonts w:eastAsiaTheme="minorEastAsia"/>
        </w:rPr>
        <w:t>8.2.3.2.2</w:t>
      </w:r>
      <w:r w:rsidRPr="00BE5108">
        <w:rPr>
          <w:rFonts w:eastAsiaTheme="minorEastAsia"/>
        </w:rPr>
        <w:tab/>
        <w:t>Minimum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5298" w:name="_Toc73963119"/>
      <w:bookmarkStart w:id="5299" w:name="_Toc75260296"/>
      <w:bookmarkStart w:id="5300" w:name="_Toc75275838"/>
      <w:bookmarkStart w:id="5301" w:name="_Toc75276349"/>
      <w:bookmarkStart w:id="5302" w:name="_Toc76541848"/>
      <w:bookmarkStart w:id="5303" w:name="_Toc82437619"/>
      <w:bookmarkStart w:id="5304" w:name="_Toc89944985"/>
      <w:bookmarkStart w:id="5305" w:name="_Toc98754003"/>
      <w:bookmarkStart w:id="5306" w:name="_Toc106180989"/>
      <w:bookmarkStart w:id="5307" w:name="_Toc114151034"/>
      <w:bookmarkStart w:id="5308" w:name="_Toc124151437"/>
      <w:bookmarkStart w:id="5309" w:name="_Toc124151957"/>
      <w:bookmarkStart w:id="5310" w:name="_Toc124152477"/>
      <w:r w:rsidRPr="00BE5108">
        <w:rPr>
          <w:rFonts w:eastAsiaTheme="minorEastAsia"/>
        </w:rPr>
        <w:t>8.2.3.2.3</w:t>
      </w:r>
      <w:r w:rsidRPr="00BE5108">
        <w:rPr>
          <w:rFonts w:eastAsiaTheme="minorEastAsia"/>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5311" w:name="_Toc73963120"/>
      <w:bookmarkStart w:id="5312" w:name="_Toc75260297"/>
      <w:bookmarkStart w:id="5313" w:name="_Toc75275839"/>
      <w:bookmarkStart w:id="5314" w:name="_Toc75276350"/>
      <w:bookmarkStart w:id="5315" w:name="_Toc76541849"/>
      <w:bookmarkStart w:id="5316" w:name="_Toc82437620"/>
      <w:bookmarkStart w:id="5317" w:name="_Toc89944986"/>
      <w:bookmarkStart w:id="5318" w:name="_Toc98754004"/>
      <w:bookmarkStart w:id="5319" w:name="_Toc106180990"/>
      <w:bookmarkStart w:id="5320" w:name="_Toc114151035"/>
      <w:bookmarkStart w:id="5321" w:name="_Toc124151438"/>
      <w:bookmarkStart w:id="5322" w:name="_Toc124151958"/>
      <w:bookmarkStart w:id="5323" w:name="_Toc124152478"/>
      <w:r w:rsidRPr="00BE5108">
        <w:rPr>
          <w:rFonts w:eastAsiaTheme="minorEastAsia"/>
        </w:rPr>
        <w:lastRenderedPageBreak/>
        <w:t>8.2.3.2.4</w:t>
      </w:r>
      <w:r w:rsidRPr="00BE5108">
        <w:rPr>
          <w:rFonts w:eastAsiaTheme="minorEastAsia"/>
        </w:rPr>
        <w:tab/>
        <w:t>Method of test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5324" w:name="_Toc73963121"/>
      <w:bookmarkStart w:id="5325" w:name="_Toc75260298"/>
      <w:bookmarkStart w:id="5326" w:name="_Toc75275840"/>
      <w:bookmarkStart w:id="5327" w:name="_Toc75276351"/>
      <w:bookmarkStart w:id="5328" w:name="_Toc76541850"/>
      <w:bookmarkStart w:id="5329" w:name="_Toc82437621"/>
      <w:bookmarkStart w:id="5330" w:name="_Toc89944987"/>
      <w:bookmarkStart w:id="5331" w:name="_Toc98754005"/>
      <w:bookmarkStart w:id="5332" w:name="_Toc106180991"/>
      <w:bookmarkStart w:id="5333" w:name="_Toc114151036"/>
      <w:bookmarkStart w:id="5334" w:name="_Toc124151439"/>
      <w:bookmarkStart w:id="5335" w:name="_Toc124151959"/>
      <w:bookmarkStart w:id="5336" w:name="_Toc124152479"/>
      <w:r w:rsidRPr="00BE5108">
        <w:rPr>
          <w:rFonts w:eastAsiaTheme="minorEastAsia"/>
        </w:rPr>
        <w:lastRenderedPageBreak/>
        <w:t>8.2.3.2.5</w:t>
      </w:r>
      <w:r w:rsidRPr="00BE5108">
        <w:rPr>
          <w:rFonts w:eastAsiaTheme="minorEastAsia"/>
        </w:rPr>
        <w:tab/>
        <w:t>Test requirement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5337" w:name="_Toc73963122"/>
      <w:bookmarkStart w:id="5338" w:name="_Toc75260299"/>
      <w:bookmarkStart w:id="5339" w:name="_Toc75275841"/>
      <w:bookmarkStart w:id="5340" w:name="_Toc75276352"/>
      <w:bookmarkStart w:id="5341" w:name="_Toc76541851"/>
      <w:bookmarkStart w:id="5342" w:name="_Toc82437622"/>
      <w:bookmarkStart w:id="5343" w:name="_Toc89944988"/>
      <w:bookmarkStart w:id="5344" w:name="_Toc98754006"/>
      <w:bookmarkStart w:id="5345" w:name="_Toc106180992"/>
      <w:bookmarkStart w:id="5346" w:name="_Toc114151037"/>
      <w:bookmarkStart w:id="5347" w:name="_Toc124151440"/>
      <w:bookmarkStart w:id="5348" w:name="_Toc124151960"/>
      <w:bookmarkStart w:id="5349" w:name="_Toc124152480"/>
      <w:r w:rsidRPr="00BE5108">
        <w:rPr>
          <w:rFonts w:eastAsiaTheme="minorEastAsia"/>
        </w:rPr>
        <w:t>8.2.3.3</w:t>
      </w:r>
      <w:r w:rsidRPr="00BE5108">
        <w:rPr>
          <w:rFonts w:eastAsiaTheme="minorEastAsia"/>
        </w:rPr>
        <w:tab/>
        <w:t>Reporting of Precoding Matrix Indicator (PMI)</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7567032E" w14:textId="77777777" w:rsidR="00345ACA" w:rsidRPr="00BE5108" w:rsidRDefault="00345ACA" w:rsidP="00345ACA">
      <w:pPr>
        <w:pStyle w:val="Heading5"/>
        <w:rPr>
          <w:rFonts w:eastAsiaTheme="minorEastAsia"/>
        </w:rPr>
      </w:pPr>
      <w:bookmarkStart w:id="5350" w:name="_Toc73963123"/>
      <w:bookmarkStart w:id="5351" w:name="_Toc75260300"/>
      <w:bookmarkStart w:id="5352" w:name="_Toc75275842"/>
      <w:bookmarkStart w:id="5353" w:name="_Toc75276353"/>
      <w:bookmarkStart w:id="5354" w:name="_Toc76541852"/>
      <w:bookmarkStart w:id="5355" w:name="_Toc82437623"/>
      <w:bookmarkStart w:id="5356" w:name="_Toc89944989"/>
      <w:bookmarkStart w:id="5357" w:name="_Toc98754007"/>
      <w:bookmarkStart w:id="5358" w:name="_Toc106180993"/>
      <w:bookmarkStart w:id="5359" w:name="_Toc114151038"/>
      <w:bookmarkStart w:id="5360" w:name="_Toc124151441"/>
      <w:bookmarkStart w:id="5361" w:name="_Toc124151961"/>
      <w:bookmarkStart w:id="5362" w:name="_Toc124152481"/>
      <w:r w:rsidRPr="00BE5108">
        <w:rPr>
          <w:rFonts w:eastAsiaTheme="minorEastAsia"/>
        </w:rPr>
        <w:t>8.2.3.3.1</w:t>
      </w:r>
      <w:r w:rsidRPr="00BE5108">
        <w:rPr>
          <w:rFonts w:eastAsiaTheme="minorEastAsia"/>
        </w:rPr>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65pt" o:ole="">
            <v:imagedata r:id="rId58" o:title=""/>
          </v:shape>
          <o:OLEObject Type="Embed" ProgID="Equation.3" ShapeID="_x0000_i1050" DrawAspect="Content" ObjectID="_1734764115"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3pt;height:15.5pt" o:ole="">
            <v:imagedata r:id="rId60" o:title=""/>
          </v:shape>
          <o:OLEObject Type="Embed" ProgID="Equation.DSMT4" ShapeID="_x0000_i1051" DrawAspect="Content" ObjectID="_1734764116"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8pt;height:15.5pt" o:ole="">
            <v:imagedata r:id="rId62" o:title=""/>
          </v:shape>
          <o:OLEObject Type="Embed" ProgID="Equation.DSMT4" ShapeID="_x0000_i1052" DrawAspect="Content" ObjectID="_1734764117"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9pt;height:18.85pt" o:ole="">
            <v:imagedata r:id="rId64" o:title=""/>
          </v:shape>
          <o:OLEObject Type="Embed" ProgID="Equation.DSMT4" ShapeID="_x0000_i1053" DrawAspect="Content" ObjectID="_1734764118"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7pt;height:17.7pt" o:ole="">
            <v:imagedata r:id="rId62" o:title=""/>
          </v:shape>
          <o:OLEObject Type="Embed" ProgID="Equation.DSMT4" ShapeID="_x0000_i1054" DrawAspect="Content" ObjectID="_1734764119"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5363" w:name="_Toc73963124"/>
      <w:bookmarkStart w:id="5364" w:name="_Toc75260301"/>
      <w:bookmarkStart w:id="5365" w:name="_Toc75275843"/>
      <w:bookmarkStart w:id="5366" w:name="_Toc75276354"/>
      <w:bookmarkStart w:id="5367" w:name="_Toc76541853"/>
      <w:bookmarkStart w:id="5368" w:name="_Toc82437624"/>
      <w:bookmarkStart w:id="5369" w:name="_Toc89944990"/>
      <w:bookmarkStart w:id="5370" w:name="_Toc98754008"/>
      <w:bookmarkStart w:id="5371" w:name="_Toc106180994"/>
      <w:bookmarkStart w:id="5372" w:name="_Toc114151039"/>
      <w:bookmarkStart w:id="5373" w:name="_Toc124151442"/>
      <w:bookmarkStart w:id="5374" w:name="_Toc124151962"/>
      <w:bookmarkStart w:id="5375" w:name="_Toc124152482"/>
      <w:r w:rsidRPr="00BE5108">
        <w:rPr>
          <w:rFonts w:eastAsiaTheme="minorEastAsia"/>
        </w:rPr>
        <w:t>8.2.3.3.2</w:t>
      </w:r>
      <w:r w:rsidRPr="00BE5108">
        <w:rPr>
          <w:rFonts w:eastAsiaTheme="minorEastAsia"/>
        </w:rPr>
        <w:tab/>
        <w:t>Minimum requirement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5376" w:name="_Toc73963125"/>
      <w:bookmarkStart w:id="5377" w:name="_Toc75260302"/>
      <w:bookmarkStart w:id="5378" w:name="_Toc75275844"/>
      <w:bookmarkStart w:id="5379" w:name="_Toc75276355"/>
      <w:bookmarkStart w:id="5380" w:name="_Toc76541854"/>
      <w:bookmarkStart w:id="5381" w:name="_Toc82437625"/>
      <w:bookmarkStart w:id="5382" w:name="_Toc89944991"/>
      <w:bookmarkStart w:id="5383" w:name="_Toc98754009"/>
      <w:bookmarkStart w:id="5384" w:name="_Toc106180995"/>
      <w:bookmarkStart w:id="5385" w:name="_Toc114151040"/>
      <w:bookmarkStart w:id="5386" w:name="_Toc124151443"/>
      <w:bookmarkStart w:id="5387" w:name="_Toc124151963"/>
      <w:bookmarkStart w:id="5388" w:name="_Toc124152483"/>
      <w:r w:rsidRPr="00BE5108">
        <w:rPr>
          <w:rFonts w:eastAsiaTheme="minorEastAsia"/>
        </w:rPr>
        <w:t>8.2.3.3.3</w:t>
      </w:r>
      <w:r w:rsidRPr="00BE5108">
        <w:rPr>
          <w:rFonts w:eastAsiaTheme="minorEastAsia"/>
        </w:rPr>
        <w:tab/>
        <w:t>Test purpose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5389" w:name="_Toc73963126"/>
      <w:bookmarkStart w:id="5390" w:name="_Toc75260303"/>
      <w:bookmarkStart w:id="5391" w:name="_Toc75275845"/>
      <w:bookmarkStart w:id="5392" w:name="_Toc75276356"/>
      <w:bookmarkStart w:id="5393" w:name="_Toc76541855"/>
      <w:bookmarkStart w:id="5394" w:name="_Toc82437626"/>
      <w:bookmarkStart w:id="5395" w:name="_Toc89944992"/>
      <w:bookmarkStart w:id="5396" w:name="_Toc98754010"/>
      <w:bookmarkStart w:id="5397" w:name="_Toc106180996"/>
      <w:bookmarkStart w:id="5398" w:name="_Toc114151041"/>
      <w:bookmarkStart w:id="5399" w:name="_Toc124151444"/>
      <w:bookmarkStart w:id="5400" w:name="_Toc124151964"/>
      <w:bookmarkStart w:id="5401" w:name="_Toc124152484"/>
      <w:r w:rsidRPr="00BE5108">
        <w:rPr>
          <w:rFonts w:eastAsiaTheme="minorEastAsia"/>
        </w:rPr>
        <w:t>8.2.3.3.4</w:t>
      </w:r>
      <w:r w:rsidRPr="00BE5108">
        <w:rPr>
          <w:rFonts w:eastAsiaTheme="minorEastAsia"/>
        </w:rPr>
        <w:tab/>
        <w:t>Method of test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lastRenderedPageBreak/>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5402" w:name="_Toc73963127"/>
      <w:bookmarkStart w:id="5403" w:name="_Toc75260304"/>
      <w:bookmarkStart w:id="5404" w:name="_Toc75275846"/>
      <w:bookmarkStart w:id="5405" w:name="_Toc75276357"/>
      <w:bookmarkStart w:id="5406" w:name="_Toc76541856"/>
      <w:bookmarkStart w:id="5407" w:name="_Toc82437627"/>
      <w:bookmarkStart w:id="5408" w:name="_Toc89944993"/>
      <w:bookmarkStart w:id="5409" w:name="_Toc98754011"/>
      <w:bookmarkStart w:id="5410" w:name="_Toc106180997"/>
      <w:bookmarkStart w:id="5411" w:name="_Toc114151042"/>
      <w:bookmarkStart w:id="5412" w:name="_Toc124151445"/>
      <w:bookmarkStart w:id="5413" w:name="_Toc124151965"/>
      <w:bookmarkStart w:id="5414" w:name="_Toc124152485"/>
      <w:r w:rsidRPr="00BE5108">
        <w:rPr>
          <w:rFonts w:eastAsiaTheme="minorEastAsia"/>
        </w:rPr>
        <w:lastRenderedPageBreak/>
        <w:t>8.2.3.3.5</w:t>
      </w:r>
      <w:r w:rsidRPr="00BE5108">
        <w:rPr>
          <w:rFonts w:eastAsiaTheme="minorEastAsia"/>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5415" w:name="_Toc73963128"/>
      <w:bookmarkStart w:id="5416" w:name="_Toc75260305"/>
      <w:bookmarkStart w:id="5417" w:name="_Toc75275847"/>
      <w:bookmarkStart w:id="5418" w:name="_Toc75276358"/>
      <w:bookmarkStart w:id="5419" w:name="_Toc76541857"/>
      <w:bookmarkStart w:id="5420" w:name="_Toc82437628"/>
      <w:bookmarkStart w:id="5421" w:name="_Toc89944994"/>
      <w:bookmarkStart w:id="5422" w:name="_Toc98754012"/>
      <w:bookmarkStart w:id="5423" w:name="_Toc106180998"/>
      <w:bookmarkStart w:id="5424" w:name="_Toc114151043"/>
      <w:bookmarkStart w:id="5425" w:name="_Toc124151446"/>
      <w:bookmarkStart w:id="5426" w:name="_Toc124151966"/>
      <w:bookmarkStart w:id="5427" w:name="_Toc124152486"/>
      <w:r w:rsidRPr="00BE5108">
        <w:rPr>
          <w:rFonts w:eastAsiaTheme="minorEastAsia"/>
        </w:rPr>
        <w:t>8.2.3.4</w:t>
      </w:r>
      <w:r w:rsidRPr="00BE5108">
        <w:rPr>
          <w:rFonts w:eastAsiaTheme="minorEastAsia"/>
        </w:rPr>
        <w:tab/>
        <w:t>Reporting of Rank Indicator (RI)</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2C18D65" w14:textId="77777777" w:rsidR="00345ACA" w:rsidRPr="00BE5108" w:rsidRDefault="00345ACA" w:rsidP="00345ACA">
      <w:pPr>
        <w:pStyle w:val="Heading5"/>
        <w:rPr>
          <w:rFonts w:eastAsia="SimSun"/>
        </w:rPr>
      </w:pPr>
      <w:bookmarkStart w:id="5428" w:name="_Toc73963129"/>
      <w:bookmarkStart w:id="5429" w:name="_Toc75260306"/>
      <w:bookmarkStart w:id="5430" w:name="_Toc75275848"/>
      <w:bookmarkStart w:id="5431" w:name="_Toc75276359"/>
      <w:bookmarkStart w:id="5432" w:name="_Toc76541858"/>
      <w:bookmarkStart w:id="5433" w:name="_Toc82437629"/>
      <w:bookmarkStart w:id="5434" w:name="_Toc89944995"/>
      <w:bookmarkStart w:id="5435" w:name="_Toc98754013"/>
      <w:bookmarkStart w:id="5436" w:name="_Toc106180999"/>
      <w:bookmarkStart w:id="5437" w:name="_Toc114151044"/>
      <w:bookmarkStart w:id="5438" w:name="_Toc124151447"/>
      <w:bookmarkStart w:id="5439" w:name="_Toc124151967"/>
      <w:bookmarkStart w:id="5440" w:name="_Toc124152487"/>
      <w:r w:rsidRPr="00BE5108">
        <w:rPr>
          <w:rFonts w:eastAsiaTheme="minorEastAsia"/>
        </w:rPr>
        <w:t>8.2.3.4.1</w:t>
      </w:r>
      <w:r w:rsidRPr="00BE5108">
        <w:rPr>
          <w:rFonts w:eastAsiaTheme="minorEastAsia"/>
        </w:rPr>
        <w:tab/>
        <w:t>General</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5441" w:name="_Toc73963130"/>
      <w:bookmarkStart w:id="5442" w:name="_Toc75260307"/>
      <w:bookmarkStart w:id="5443" w:name="_Toc75275849"/>
      <w:bookmarkStart w:id="5444" w:name="_Toc75276360"/>
      <w:bookmarkStart w:id="5445" w:name="_Toc76541859"/>
      <w:bookmarkStart w:id="5446" w:name="_Toc82437630"/>
      <w:bookmarkStart w:id="5447" w:name="_Toc89944996"/>
      <w:bookmarkStart w:id="5448" w:name="_Toc98754014"/>
      <w:bookmarkStart w:id="5449" w:name="_Toc106181000"/>
      <w:bookmarkStart w:id="5450" w:name="_Toc114151045"/>
      <w:bookmarkStart w:id="5451" w:name="_Toc124151448"/>
      <w:bookmarkStart w:id="5452" w:name="_Toc124151968"/>
      <w:bookmarkStart w:id="5453" w:name="_Toc124152488"/>
      <w:r w:rsidRPr="00BE5108">
        <w:rPr>
          <w:rFonts w:eastAsiaTheme="minorEastAsia"/>
        </w:rPr>
        <w:t>8.2.3.4.2</w:t>
      </w:r>
      <w:r w:rsidRPr="00BE5108">
        <w:rPr>
          <w:rFonts w:eastAsiaTheme="minorEastAsia"/>
        </w:rPr>
        <w:tab/>
        <w:t>Minimum requirements</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5454" w:name="_Toc73963131"/>
      <w:bookmarkStart w:id="5455" w:name="_Toc75260308"/>
      <w:bookmarkStart w:id="5456" w:name="_Toc75275850"/>
      <w:bookmarkStart w:id="5457" w:name="_Toc75276361"/>
      <w:bookmarkStart w:id="5458" w:name="_Toc76541860"/>
      <w:bookmarkStart w:id="5459" w:name="_Toc82437631"/>
      <w:bookmarkStart w:id="5460" w:name="_Toc89944997"/>
      <w:bookmarkStart w:id="5461" w:name="_Toc98754015"/>
      <w:bookmarkStart w:id="5462" w:name="_Toc106181001"/>
      <w:bookmarkStart w:id="5463" w:name="_Toc114151046"/>
      <w:bookmarkStart w:id="5464" w:name="_Toc124151449"/>
      <w:bookmarkStart w:id="5465" w:name="_Toc124151969"/>
      <w:bookmarkStart w:id="5466" w:name="_Toc124152489"/>
      <w:r w:rsidRPr="00BE5108">
        <w:rPr>
          <w:rFonts w:eastAsiaTheme="minorEastAsia"/>
        </w:rPr>
        <w:t>8.2.3.4.3</w:t>
      </w:r>
      <w:r w:rsidRPr="00BE5108">
        <w:rPr>
          <w:rFonts w:eastAsiaTheme="minorEastAsia"/>
        </w:rPr>
        <w:tab/>
        <w:t>Test purpose</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5467" w:name="_Toc73963132"/>
      <w:bookmarkStart w:id="5468" w:name="_Toc75260309"/>
      <w:bookmarkStart w:id="5469" w:name="_Toc75275851"/>
      <w:bookmarkStart w:id="5470" w:name="_Toc75276362"/>
      <w:bookmarkStart w:id="5471" w:name="_Toc76541861"/>
      <w:bookmarkStart w:id="5472" w:name="_Toc82437632"/>
      <w:bookmarkStart w:id="5473" w:name="_Toc89944998"/>
      <w:bookmarkStart w:id="5474" w:name="_Toc98754016"/>
      <w:bookmarkStart w:id="5475" w:name="_Toc106181002"/>
      <w:bookmarkStart w:id="5476" w:name="_Toc114151047"/>
      <w:bookmarkStart w:id="5477" w:name="_Toc124151450"/>
      <w:bookmarkStart w:id="5478" w:name="_Toc124151970"/>
      <w:bookmarkStart w:id="5479" w:name="_Toc124152490"/>
      <w:r w:rsidRPr="00BE5108">
        <w:rPr>
          <w:rFonts w:eastAsiaTheme="minorEastAsia"/>
        </w:rPr>
        <w:t>8.2.3.4.4</w:t>
      </w:r>
      <w:r w:rsidRPr="00BE5108">
        <w:rPr>
          <w:rFonts w:eastAsiaTheme="minorEastAsia"/>
        </w:rPr>
        <w:tab/>
        <w:t>Method of test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5480" w:name="_Toc73963133"/>
      <w:bookmarkStart w:id="5481" w:name="_Toc75260310"/>
      <w:bookmarkStart w:id="5482" w:name="_Toc75275852"/>
      <w:bookmarkStart w:id="5483" w:name="_Toc75276363"/>
      <w:bookmarkStart w:id="5484" w:name="_Toc76541862"/>
      <w:bookmarkStart w:id="5485" w:name="_Toc82437633"/>
      <w:bookmarkStart w:id="5486" w:name="_Toc89944999"/>
      <w:bookmarkStart w:id="5487" w:name="_Toc98754017"/>
      <w:bookmarkStart w:id="5488" w:name="_Toc106181003"/>
      <w:bookmarkStart w:id="5489" w:name="_Toc114151048"/>
      <w:bookmarkStart w:id="5490" w:name="_Toc124151451"/>
      <w:bookmarkStart w:id="5491" w:name="_Toc124151971"/>
      <w:bookmarkStart w:id="5492" w:name="_Toc124152491"/>
      <w:r w:rsidRPr="00BE5108">
        <w:rPr>
          <w:rFonts w:eastAsiaTheme="minorEastAsia"/>
        </w:rPr>
        <w:t>8.2.3.4.5</w:t>
      </w:r>
      <w:r w:rsidRPr="00BE5108">
        <w:rPr>
          <w:rFonts w:eastAsiaTheme="minorEastAsia"/>
        </w:rPr>
        <w:tab/>
        <w:t>Test requirement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493"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5494" w:name="_Toc75260311"/>
      <w:bookmarkStart w:id="5495" w:name="_Toc75275853"/>
      <w:bookmarkStart w:id="5496" w:name="_Toc75276364"/>
      <w:bookmarkStart w:id="5497" w:name="_Toc76541863"/>
      <w:bookmarkStart w:id="5498" w:name="_Toc82437634"/>
      <w:bookmarkStart w:id="5499" w:name="_Toc89945000"/>
      <w:bookmarkStart w:id="5500" w:name="_Toc98754018"/>
      <w:bookmarkStart w:id="5501" w:name="_Toc106181004"/>
      <w:bookmarkStart w:id="5502" w:name="_Toc114151049"/>
      <w:bookmarkStart w:id="5503" w:name="_Toc124151452"/>
      <w:bookmarkStart w:id="5504" w:name="_Toc124151972"/>
      <w:bookmarkStart w:id="5505" w:name="_Toc124152492"/>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4934F5B" w14:textId="77777777" w:rsidR="00C87888" w:rsidRPr="00BE5108" w:rsidRDefault="00C87888" w:rsidP="00E55627">
      <w:pPr>
        <w:pStyle w:val="Heading1"/>
        <w:rPr>
          <w:rFonts w:eastAsiaTheme="minorEastAsia"/>
        </w:rPr>
      </w:pPr>
      <w:bookmarkStart w:id="5506" w:name="_Toc73963135"/>
      <w:bookmarkStart w:id="5507" w:name="_Toc75260312"/>
      <w:bookmarkStart w:id="5508" w:name="_Toc75275854"/>
      <w:bookmarkStart w:id="5509" w:name="_Toc75276365"/>
      <w:bookmarkStart w:id="5510" w:name="_Toc76541864"/>
      <w:bookmarkStart w:id="5511" w:name="_Toc82437635"/>
      <w:bookmarkStart w:id="5512" w:name="_Toc89945001"/>
      <w:bookmarkStart w:id="5513" w:name="_Toc98754019"/>
      <w:bookmarkStart w:id="5514" w:name="_Toc106181005"/>
      <w:bookmarkStart w:id="5515" w:name="_Toc114151050"/>
      <w:bookmarkStart w:id="5516" w:name="_Toc124151453"/>
      <w:bookmarkStart w:id="5517" w:name="_Toc124151973"/>
      <w:bookmarkStart w:id="5518" w:name="_Toc12415249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25817FF" w14:textId="1BAAB95C" w:rsidR="002B3822" w:rsidRDefault="002B3822" w:rsidP="002B3822">
      <w:pPr>
        <w:pStyle w:val="Heading2"/>
        <w:rPr>
          <w:rFonts w:eastAsiaTheme="minorEastAsia"/>
        </w:rPr>
      </w:pPr>
      <w:bookmarkStart w:id="5519" w:name="_Toc73963136"/>
      <w:bookmarkStart w:id="5520" w:name="_Toc75260313"/>
      <w:bookmarkStart w:id="5521" w:name="_Toc75275855"/>
      <w:bookmarkStart w:id="5522" w:name="_Toc75276366"/>
      <w:bookmarkStart w:id="5523" w:name="_Toc76541865"/>
      <w:bookmarkStart w:id="5524" w:name="_Toc82437636"/>
      <w:bookmarkStart w:id="5525" w:name="_Toc89945002"/>
      <w:bookmarkStart w:id="5526" w:name="_Toc98754020"/>
      <w:bookmarkStart w:id="5527" w:name="_Toc106181006"/>
      <w:bookmarkStart w:id="5528" w:name="_Toc114151051"/>
      <w:bookmarkStart w:id="5529" w:name="_Toc124151454"/>
      <w:bookmarkStart w:id="5530" w:name="_Toc124151974"/>
      <w:bookmarkStart w:id="5531" w:name="_Toc12415249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5532" w:name="_Toc73963137"/>
      <w:bookmarkStart w:id="5533" w:name="_Toc75260315"/>
      <w:bookmarkStart w:id="5534" w:name="_Toc75275857"/>
      <w:bookmarkStart w:id="5535" w:name="_Toc75276367"/>
      <w:bookmarkStart w:id="5536" w:name="_Toc76541866"/>
      <w:bookmarkStart w:id="5537" w:name="_Toc82437637"/>
      <w:bookmarkStart w:id="5538" w:name="_Toc89945003"/>
      <w:bookmarkStart w:id="5539" w:name="_Toc98754021"/>
      <w:bookmarkStart w:id="5540" w:name="_Toc106181007"/>
      <w:bookmarkStart w:id="5541" w:name="_Toc114151052"/>
      <w:bookmarkStart w:id="5542" w:name="_Toc124151455"/>
      <w:bookmarkStart w:id="5543" w:name="_Toc124151975"/>
      <w:bookmarkStart w:id="5544" w:name="_Toc12415249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DCBEA6A" w14:textId="77777777" w:rsidR="00C87888" w:rsidRPr="00BE5108" w:rsidRDefault="00C87888" w:rsidP="00EF3135">
      <w:pPr>
        <w:pStyle w:val="Heading3"/>
        <w:rPr>
          <w:rFonts w:eastAsiaTheme="minorEastAsia"/>
        </w:rPr>
      </w:pPr>
      <w:bookmarkStart w:id="5545" w:name="_Toc73963138"/>
      <w:bookmarkStart w:id="5546" w:name="_Toc75260316"/>
      <w:bookmarkStart w:id="5547" w:name="_Toc75275858"/>
      <w:bookmarkStart w:id="5548" w:name="_Toc75276368"/>
      <w:bookmarkStart w:id="5549" w:name="_Toc76541867"/>
      <w:bookmarkStart w:id="5550" w:name="_Toc82437638"/>
      <w:bookmarkStart w:id="5551" w:name="_Toc89945004"/>
      <w:bookmarkStart w:id="5552" w:name="_Toc98754022"/>
      <w:bookmarkStart w:id="5553" w:name="_Toc106181008"/>
      <w:bookmarkStart w:id="5554" w:name="_Toc114151053"/>
      <w:bookmarkStart w:id="5555" w:name="_Toc124151456"/>
      <w:bookmarkStart w:id="5556" w:name="_Toc124151976"/>
      <w:bookmarkStart w:id="5557" w:name="_Toc12415249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62EC94C3" w14:textId="77777777" w:rsidR="00C87888" w:rsidRPr="00BE5108" w:rsidRDefault="00C87888" w:rsidP="00C87888">
      <w:pPr>
        <w:rPr>
          <w:rFonts w:eastAsiaTheme="minorEastAsia"/>
        </w:rPr>
      </w:pPr>
      <w:bookmarkStart w:id="5558" w:name="OLE_LINK15"/>
      <w:bookmarkStart w:id="5559"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5560" w:name="OLE_LINK11"/>
            <w:bookmarkStart w:id="5561" w:name="OLE_LINK12"/>
            <w:bookmarkStart w:id="5562"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5558"/>
      <w:bookmarkEnd w:id="5559"/>
      <w:bookmarkEnd w:id="5560"/>
      <w:bookmarkEnd w:id="5561"/>
      <w:bookmarkEnd w:id="5562"/>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5563" w:name="_Toc73963139"/>
      <w:bookmarkStart w:id="5564" w:name="_Toc75260317"/>
      <w:bookmarkStart w:id="5565" w:name="_Toc75275859"/>
      <w:bookmarkStart w:id="5566" w:name="_Toc75276369"/>
      <w:bookmarkStart w:id="5567" w:name="_Toc76541868"/>
      <w:bookmarkStart w:id="5568" w:name="_Toc82437639"/>
      <w:bookmarkStart w:id="5569" w:name="_Toc89945005"/>
      <w:bookmarkStart w:id="5570" w:name="_Toc98754023"/>
      <w:bookmarkStart w:id="5571" w:name="_Toc106181009"/>
      <w:bookmarkStart w:id="5572" w:name="_Toc114151054"/>
      <w:bookmarkStart w:id="5573" w:name="_Toc124151457"/>
      <w:bookmarkStart w:id="5574" w:name="_Toc124151977"/>
      <w:bookmarkStart w:id="5575" w:name="_Toc124152497"/>
      <w:r w:rsidRPr="00BE5108">
        <w:rPr>
          <w:rFonts w:eastAsiaTheme="minorEastAsia"/>
        </w:rPr>
        <w:t>A.2</w:t>
      </w:r>
      <w:r w:rsidRPr="00BE5108">
        <w:rPr>
          <w:rFonts w:eastAsiaTheme="minorEastAsia"/>
        </w:rPr>
        <w:tab/>
        <w:t>IAB-DU Fixed Reference Channels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7F35ABBB" w14:textId="77777777" w:rsidR="002263FD" w:rsidRPr="00BE5108" w:rsidRDefault="002263FD" w:rsidP="002263FD">
      <w:pPr>
        <w:pStyle w:val="Heading2"/>
        <w:rPr>
          <w:rFonts w:eastAsiaTheme="minorEastAsia"/>
        </w:rPr>
      </w:pPr>
      <w:bookmarkStart w:id="5576" w:name="_Toc73963140"/>
      <w:bookmarkStart w:id="5577" w:name="_Toc75260318"/>
      <w:bookmarkStart w:id="5578" w:name="_Toc75275860"/>
      <w:bookmarkStart w:id="5579" w:name="_Toc75276370"/>
      <w:bookmarkStart w:id="5580" w:name="_Toc76541869"/>
      <w:bookmarkStart w:id="5581" w:name="_Toc82437640"/>
      <w:bookmarkStart w:id="5582" w:name="_Toc89945006"/>
      <w:bookmarkStart w:id="5583" w:name="_Toc98754024"/>
      <w:bookmarkStart w:id="5584" w:name="_Toc106181010"/>
      <w:bookmarkStart w:id="5585" w:name="_Toc114151055"/>
      <w:bookmarkStart w:id="5586" w:name="_Toc124151458"/>
      <w:bookmarkStart w:id="5587" w:name="_Toc124151978"/>
      <w:bookmarkStart w:id="5588" w:name="_Toc124152498"/>
      <w:r w:rsidRPr="00BE5108">
        <w:rPr>
          <w:rFonts w:eastAsiaTheme="minorEastAsia"/>
        </w:rPr>
        <w:t>A.2.1</w:t>
      </w:r>
      <w:r w:rsidRPr="00BE5108">
        <w:rPr>
          <w:rFonts w:eastAsiaTheme="minorEastAsia"/>
        </w:rPr>
        <w:tab/>
        <w:t>Fixed Reference Channels for PUSCH performance requirements (QPSK, R = 193/1024)</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5589" w:name="_Toc73963141"/>
      <w:bookmarkStart w:id="5590" w:name="_Toc75260319"/>
      <w:bookmarkStart w:id="5591" w:name="_Toc75275861"/>
      <w:bookmarkStart w:id="5592" w:name="_Toc75276371"/>
      <w:bookmarkStart w:id="5593" w:name="_Toc76541870"/>
      <w:bookmarkStart w:id="5594" w:name="_Toc82437641"/>
      <w:bookmarkStart w:id="5595" w:name="_Toc89945007"/>
      <w:bookmarkStart w:id="5596" w:name="_Toc98754025"/>
      <w:bookmarkStart w:id="5597" w:name="_Toc106181011"/>
      <w:bookmarkStart w:id="5598" w:name="_Toc114151056"/>
      <w:bookmarkStart w:id="5599" w:name="_Toc124151459"/>
      <w:bookmarkStart w:id="5600" w:name="_Toc124151979"/>
      <w:bookmarkStart w:id="5601" w:name="_Toc12415249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5602" w:name="_Toc73963142"/>
      <w:bookmarkStart w:id="5603" w:name="_Toc75260320"/>
      <w:bookmarkStart w:id="5604" w:name="_Toc75275862"/>
      <w:bookmarkStart w:id="5605" w:name="_Toc75276372"/>
      <w:bookmarkStart w:id="5606" w:name="_Toc76541871"/>
      <w:bookmarkStart w:id="5607" w:name="_Toc82437642"/>
      <w:bookmarkStart w:id="5608" w:name="_Toc89945008"/>
      <w:bookmarkStart w:id="5609" w:name="_Toc98754026"/>
      <w:bookmarkStart w:id="5610" w:name="_Toc106181012"/>
      <w:bookmarkStart w:id="5611" w:name="_Toc114151057"/>
      <w:bookmarkStart w:id="5612" w:name="_Toc124151460"/>
      <w:bookmarkStart w:id="5613" w:name="_Toc124151980"/>
      <w:bookmarkStart w:id="5614" w:name="_Toc124152500"/>
      <w:r w:rsidRPr="00BE5108">
        <w:rPr>
          <w:rFonts w:eastAsiaTheme="minorEastAsia"/>
        </w:rPr>
        <w:t>A.2.3</w:t>
      </w:r>
      <w:r w:rsidRPr="00BE5108">
        <w:rPr>
          <w:rFonts w:eastAsiaTheme="minorEastAsia"/>
        </w:rPr>
        <w:tab/>
        <w:t>Fixed Reference Channels for PUSCH performance requirements (16QAM, R = 658/1024)</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5615" w:name="_Toc73963143"/>
      <w:bookmarkStart w:id="5616" w:name="_Toc75260321"/>
      <w:bookmarkStart w:id="5617" w:name="_Toc75275863"/>
      <w:bookmarkStart w:id="5618" w:name="_Toc75276373"/>
      <w:bookmarkStart w:id="5619" w:name="_Toc76541872"/>
      <w:bookmarkStart w:id="5620" w:name="_Toc82437643"/>
      <w:bookmarkStart w:id="5621" w:name="_Toc89945009"/>
      <w:bookmarkStart w:id="5622" w:name="_Toc98754027"/>
      <w:bookmarkStart w:id="5623" w:name="_Toc106181013"/>
      <w:bookmarkStart w:id="5624" w:name="_Toc114151058"/>
      <w:bookmarkStart w:id="5625" w:name="_Toc124151461"/>
      <w:bookmarkStart w:id="5626" w:name="_Toc124151981"/>
      <w:bookmarkStart w:id="5627" w:name="_Toc124152501"/>
      <w:r w:rsidRPr="00BE5108">
        <w:rPr>
          <w:rFonts w:eastAsiaTheme="minorEastAsia"/>
        </w:rPr>
        <w:t>A.2.4</w:t>
      </w:r>
      <w:r w:rsidRPr="00BE5108">
        <w:rPr>
          <w:rFonts w:eastAsiaTheme="minorEastAsia"/>
        </w:rPr>
        <w:tab/>
        <w:t>Fixed Reference Channels for PUSCH performance requirements (64QAM, R = 567/1024)</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5628" w:name="_Toc73963144"/>
      <w:bookmarkStart w:id="5629" w:name="_Toc75260322"/>
      <w:bookmarkStart w:id="5630" w:name="_Toc75275864"/>
      <w:bookmarkStart w:id="5631" w:name="_Toc75276374"/>
      <w:bookmarkStart w:id="5632" w:name="_Toc76541873"/>
      <w:bookmarkStart w:id="5633" w:name="_Toc82437644"/>
      <w:bookmarkStart w:id="5634" w:name="_Toc89945010"/>
      <w:bookmarkStart w:id="5635" w:name="_Toc98754028"/>
      <w:bookmarkStart w:id="5636" w:name="_Toc106181014"/>
      <w:bookmarkStart w:id="5637" w:name="_Toc114151059"/>
      <w:bookmarkStart w:id="5638" w:name="_Toc124151462"/>
      <w:bookmarkStart w:id="5639" w:name="_Toc124151982"/>
      <w:bookmarkStart w:id="5640" w:name="_Toc124152502"/>
      <w:r w:rsidRPr="00BE5108">
        <w:rPr>
          <w:rFonts w:eastAsiaTheme="minorEastAsia"/>
        </w:rPr>
        <w:t>A.2.5</w:t>
      </w:r>
      <w:r w:rsidRPr="00BE5108">
        <w:rPr>
          <w:rFonts w:eastAsiaTheme="minorEastAsia"/>
        </w:rPr>
        <w:tab/>
        <w:t>PRACH test preambles</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5641" w:name="_Toc73963145"/>
      <w:bookmarkStart w:id="5642" w:name="_Toc75260323"/>
      <w:bookmarkStart w:id="5643" w:name="_Toc75275865"/>
      <w:bookmarkStart w:id="5644" w:name="_Toc75276375"/>
      <w:bookmarkStart w:id="5645" w:name="_Toc76541874"/>
      <w:bookmarkStart w:id="5646" w:name="_Toc82437645"/>
      <w:bookmarkStart w:id="5647" w:name="_Toc89945011"/>
      <w:bookmarkStart w:id="5648" w:name="_Toc98754029"/>
      <w:bookmarkStart w:id="5649" w:name="_Toc106181015"/>
      <w:bookmarkStart w:id="5650" w:name="_Toc114151060"/>
      <w:bookmarkStart w:id="5651" w:name="_Toc124151463"/>
      <w:bookmarkStart w:id="5652" w:name="_Toc124151983"/>
      <w:bookmarkStart w:id="5653" w:name="_Toc124152503"/>
      <w:r w:rsidRPr="00BE5108">
        <w:rPr>
          <w:rFonts w:eastAsiaTheme="minorEastAsia"/>
        </w:rPr>
        <w:t>A.3</w:t>
      </w:r>
      <w:r w:rsidRPr="00BE5108">
        <w:rPr>
          <w:rFonts w:eastAsiaTheme="minorEastAsia"/>
        </w:rPr>
        <w:tab/>
        <w:t>IAB-MT Fixed Reference Channels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62006A66" w14:textId="77777777" w:rsidR="002263FD" w:rsidRPr="00BE5108" w:rsidRDefault="002263FD" w:rsidP="002263FD">
      <w:pPr>
        <w:pStyle w:val="Heading2"/>
        <w:rPr>
          <w:rFonts w:eastAsiaTheme="minorEastAsia"/>
        </w:rPr>
      </w:pPr>
      <w:bookmarkStart w:id="5654" w:name="_Toc73963146"/>
      <w:bookmarkStart w:id="5655" w:name="_Toc75260324"/>
      <w:bookmarkStart w:id="5656" w:name="_Toc75275866"/>
      <w:bookmarkStart w:id="5657" w:name="_Toc75276376"/>
      <w:bookmarkStart w:id="5658" w:name="_Toc76541875"/>
      <w:bookmarkStart w:id="5659" w:name="_Toc82437646"/>
      <w:bookmarkStart w:id="5660" w:name="_Toc89945012"/>
      <w:bookmarkStart w:id="5661" w:name="_Toc98754030"/>
      <w:bookmarkStart w:id="5662" w:name="_Toc106181016"/>
      <w:bookmarkStart w:id="5663" w:name="_Toc114151061"/>
      <w:bookmarkStart w:id="5664" w:name="_Toc124151464"/>
      <w:bookmarkStart w:id="5665" w:name="_Toc124151984"/>
      <w:bookmarkStart w:id="5666" w:name="_Toc124152504"/>
      <w:r w:rsidRPr="00BE5108">
        <w:rPr>
          <w:rFonts w:eastAsiaTheme="minorEastAsia"/>
        </w:rPr>
        <w:t>A.3.1</w:t>
      </w:r>
      <w:r w:rsidRPr="00BE5108">
        <w:rPr>
          <w:rFonts w:eastAsiaTheme="minorEastAsia"/>
        </w:rPr>
        <w:tab/>
        <w:t>Fixed Reference Channels for PDSCH performance requirements (16QAM)</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5667" w:name="_Toc73963147"/>
      <w:bookmarkStart w:id="5668" w:name="_Toc75260325"/>
      <w:bookmarkStart w:id="5669" w:name="_Toc75275867"/>
      <w:bookmarkStart w:id="5670" w:name="_Toc75276377"/>
      <w:bookmarkStart w:id="5671" w:name="_Toc76541876"/>
      <w:bookmarkStart w:id="5672" w:name="_Toc82437647"/>
      <w:bookmarkStart w:id="5673" w:name="_Toc89945013"/>
      <w:bookmarkStart w:id="5674" w:name="_Toc98754031"/>
      <w:bookmarkStart w:id="5675" w:name="_Toc106181017"/>
      <w:bookmarkStart w:id="5676" w:name="_Toc114151062"/>
      <w:bookmarkStart w:id="5677" w:name="_Toc124151465"/>
      <w:bookmarkStart w:id="5678" w:name="_Toc124151985"/>
      <w:bookmarkStart w:id="5679" w:name="_Toc124152505"/>
      <w:r w:rsidRPr="00BE5108">
        <w:rPr>
          <w:rFonts w:eastAsiaTheme="minorEastAsia"/>
        </w:rPr>
        <w:t>A.3.2</w:t>
      </w:r>
      <w:r w:rsidRPr="00BE5108">
        <w:rPr>
          <w:rFonts w:eastAsiaTheme="minorEastAsia"/>
        </w:rPr>
        <w:tab/>
        <w:t>Fixed Reference Channels for PDSCH performance requirements (64QAM)</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5680" w:name="_Toc73963148"/>
      <w:bookmarkStart w:id="5681" w:name="_Toc75260326"/>
      <w:bookmarkStart w:id="5682" w:name="_Toc75275868"/>
      <w:bookmarkStart w:id="5683" w:name="_Toc75276378"/>
      <w:bookmarkStart w:id="5684" w:name="_Toc76541877"/>
      <w:bookmarkStart w:id="5685" w:name="_Toc82437648"/>
      <w:bookmarkStart w:id="5686" w:name="_Toc89945014"/>
      <w:bookmarkStart w:id="5687" w:name="_Toc98754032"/>
      <w:bookmarkStart w:id="5688" w:name="_Toc106181018"/>
      <w:bookmarkStart w:id="5689" w:name="_Toc114151063"/>
      <w:bookmarkStart w:id="5690" w:name="_Toc124151466"/>
      <w:bookmarkStart w:id="5691" w:name="_Toc124151986"/>
      <w:bookmarkStart w:id="5692" w:name="_Toc124152506"/>
      <w:r w:rsidRPr="00BE5108">
        <w:rPr>
          <w:rFonts w:eastAsiaTheme="minorEastAsia"/>
        </w:rPr>
        <w:t>A.3.3</w:t>
      </w:r>
      <w:r w:rsidRPr="00BE5108">
        <w:rPr>
          <w:rFonts w:eastAsiaTheme="minorEastAsia"/>
        </w:rPr>
        <w:tab/>
        <w:t>Fixed Reference Channels for PDSCH performance requirements (256QAM)</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5693" w:name="_Toc73963149"/>
      <w:bookmarkStart w:id="5694" w:name="_Toc75260327"/>
      <w:bookmarkStart w:id="5695" w:name="_Toc75275869"/>
      <w:bookmarkStart w:id="5696" w:name="_Toc75276379"/>
      <w:bookmarkStart w:id="5697" w:name="_Toc76541878"/>
      <w:bookmarkStart w:id="5698" w:name="_Toc82437649"/>
      <w:bookmarkStart w:id="5699" w:name="_Toc89945015"/>
      <w:bookmarkStart w:id="5700" w:name="_Toc98754033"/>
      <w:bookmarkStart w:id="5701" w:name="_Toc106181019"/>
      <w:bookmarkStart w:id="5702" w:name="_Toc114151064"/>
      <w:bookmarkStart w:id="5703" w:name="_Toc124151467"/>
      <w:bookmarkStart w:id="5704" w:name="_Toc124151987"/>
      <w:bookmarkStart w:id="5705" w:name="_Toc124152507"/>
      <w:r w:rsidRPr="00BE5108">
        <w:rPr>
          <w:rFonts w:eastAsiaTheme="minorEastAsia"/>
        </w:rPr>
        <w:t>A.3.4</w:t>
      </w:r>
      <w:r w:rsidRPr="00BE5108">
        <w:rPr>
          <w:rFonts w:eastAsiaTheme="minorEastAsia"/>
        </w:rPr>
        <w:tab/>
        <w:t>Fixed Reference Channels for PDCCH performance requirements</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5706" w:name="_Toc73963150"/>
      <w:bookmarkStart w:id="5707" w:name="_Toc75260328"/>
      <w:bookmarkStart w:id="5708" w:name="_Toc75275870"/>
      <w:bookmarkStart w:id="5709" w:name="_Toc75276380"/>
      <w:bookmarkStart w:id="5710" w:name="_Toc76541879"/>
      <w:bookmarkStart w:id="5711" w:name="_Toc82437650"/>
      <w:bookmarkStart w:id="5712" w:name="_Toc89945016"/>
      <w:bookmarkStart w:id="5713" w:name="_Toc98754034"/>
      <w:bookmarkStart w:id="5714" w:name="_Toc106181020"/>
      <w:bookmarkStart w:id="5715" w:name="_Toc114151065"/>
      <w:bookmarkStart w:id="5716" w:name="_Toc124151468"/>
      <w:bookmarkStart w:id="5717" w:name="_Toc124151988"/>
      <w:bookmarkStart w:id="5718" w:name="_Toc124152508"/>
      <w:r w:rsidRPr="00BE5108">
        <w:rPr>
          <w:rFonts w:eastAsiaTheme="minorEastAsia"/>
        </w:rPr>
        <w:t>A.3.5</w:t>
      </w:r>
      <w:r w:rsidRPr="00BE5108">
        <w:rPr>
          <w:rFonts w:eastAsiaTheme="minorEastAsia"/>
        </w:rPr>
        <w:tab/>
        <w:t>Fixed Reference Channels for CSI reporting performance requirements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719"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5720" w:name="_Toc75260329"/>
      <w:bookmarkStart w:id="5721" w:name="_Toc75275871"/>
      <w:bookmarkStart w:id="5722" w:name="_Toc75276381"/>
      <w:bookmarkStart w:id="5723" w:name="_Toc76541880"/>
      <w:bookmarkStart w:id="5724" w:name="_Toc82437651"/>
      <w:bookmarkStart w:id="5725" w:name="_Toc89945017"/>
      <w:bookmarkStart w:id="5726" w:name="_Toc98754035"/>
      <w:bookmarkStart w:id="5727" w:name="_Toc106181021"/>
      <w:bookmarkStart w:id="5728" w:name="_Toc114151066"/>
      <w:bookmarkStart w:id="5729" w:name="_Toc124151469"/>
      <w:bookmarkStart w:id="5730" w:name="_Toc124151989"/>
      <w:bookmarkStart w:id="5731" w:name="_Toc124152509"/>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1B8584FF" w14:textId="77777777" w:rsidR="00AD1976" w:rsidRPr="00BE5108" w:rsidRDefault="00AD1976" w:rsidP="00E55627">
      <w:pPr>
        <w:pStyle w:val="Heading1"/>
        <w:rPr>
          <w:rFonts w:eastAsiaTheme="minorEastAsia"/>
        </w:rPr>
      </w:pPr>
      <w:bookmarkStart w:id="5732" w:name="_Toc73963152"/>
      <w:bookmarkStart w:id="5733" w:name="_Toc75260330"/>
      <w:bookmarkStart w:id="5734" w:name="_Toc75275872"/>
      <w:bookmarkStart w:id="5735" w:name="_Toc75276382"/>
      <w:bookmarkStart w:id="5736" w:name="_Toc76541881"/>
      <w:bookmarkStart w:id="5737" w:name="_Toc82437652"/>
      <w:bookmarkStart w:id="5738" w:name="_Toc89945018"/>
      <w:bookmarkStart w:id="5739" w:name="_Toc98754036"/>
      <w:bookmarkStart w:id="5740" w:name="_Toc106181022"/>
      <w:bookmarkStart w:id="5741" w:name="_Toc114151067"/>
      <w:bookmarkStart w:id="5742" w:name="_Toc124151470"/>
      <w:bookmarkStart w:id="5743" w:name="_Toc124151990"/>
      <w:bookmarkStart w:id="5744" w:name="_Toc124152510"/>
      <w:r w:rsidRPr="00BE5108">
        <w:rPr>
          <w:rFonts w:eastAsiaTheme="minorEastAsia"/>
        </w:rPr>
        <w:t>B.1</w:t>
      </w:r>
      <w:r w:rsidRPr="00BE5108">
        <w:rPr>
          <w:rFonts w:eastAsiaTheme="minorEastAsia"/>
        </w:rPr>
        <w:tab/>
        <w:t>General</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5745" w:name="_Toc73963153"/>
      <w:bookmarkStart w:id="5746" w:name="_Toc75260331"/>
      <w:bookmarkStart w:id="5747" w:name="_Toc75275873"/>
      <w:bookmarkStart w:id="5748" w:name="_Toc75276383"/>
      <w:bookmarkStart w:id="5749" w:name="_Toc76541882"/>
      <w:bookmarkStart w:id="5750" w:name="_Toc82437653"/>
      <w:bookmarkStart w:id="5751" w:name="_Toc89945019"/>
      <w:bookmarkStart w:id="5752" w:name="_Toc98754037"/>
      <w:bookmarkStart w:id="5753" w:name="_Toc106181023"/>
      <w:bookmarkStart w:id="5754" w:name="_Toc114151068"/>
      <w:bookmarkStart w:id="5755" w:name="_Toc124151471"/>
      <w:bookmarkStart w:id="5756" w:name="_Toc124151991"/>
      <w:bookmarkStart w:id="5757" w:name="_Toc124152511"/>
      <w:r w:rsidRPr="00BE5108">
        <w:rPr>
          <w:rFonts w:eastAsiaTheme="minorEastAsia"/>
        </w:rPr>
        <w:t>B.2</w:t>
      </w:r>
      <w:r w:rsidRPr="00BE5108">
        <w:rPr>
          <w:rFonts w:eastAsiaTheme="minorEastAsia"/>
        </w:rPr>
        <w:tab/>
        <w:t>Normal test environment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5758" w:name="_Toc73963154"/>
      <w:bookmarkStart w:id="5759" w:name="_Toc75260332"/>
      <w:bookmarkStart w:id="5760" w:name="_Toc75275874"/>
      <w:bookmarkStart w:id="5761" w:name="_Toc75276384"/>
      <w:bookmarkStart w:id="5762" w:name="_Toc76541883"/>
      <w:bookmarkStart w:id="5763" w:name="_Toc82437654"/>
      <w:bookmarkStart w:id="5764" w:name="_Toc89945020"/>
      <w:bookmarkStart w:id="5765" w:name="_Toc98754038"/>
      <w:bookmarkStart w:id="5766" w:name="_Toc106181024"/>
      <w:bookmarkStart w:id="5767" w:name="_Toc114151069"/>
      <w:bookmarkStart w:id="5768" w:name="_Toc124151472"/>
      <w:bookmarkStart w:id="5769" w:name="_Toc124151992"/>
      <w:bookmarkStart w:id="5770" w:name="_Toc124152512"/>
      <w:r w:rsidRPr="00BE5108">
        <w:rPr>
          <w:rFonts w:eastAsiaTheme="minorEastAsia"/>
        </w:rPr>
        <w:t>B.3</w:t>
      </w:r>
      <w:r w:rsidRPr="00BE5108">
        <w:rPr>
          <w:rFonts w:eastAsiaTheme="minorEastAsia"/>
        </w:rPr>
        <w:tab/>
        <w:t>Extreme test environment</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038A45A" w14:textId="515BC8E7" w:rsidR="00051AAE" w:rsidRPr="00BE5108" w:rsidRDefault="00051AAE" w:rsidP="00051AAE">
      <w:pPr>
        <w:pStyle w:val="Heading2"/>
        <w:rPr>
          <w:rFonts w:eastAsiaTheme="minorEastAsia"/>
        </w:rPr>
      </w:pPr>
      <w:bookmarkStart w:id="5771" w:name="_Toc75275875"/>
      <w:bookmarkStart w:id="5772" w:name="_Toc75276385"/>
      <w:bookmarkStart w:id="5773" w:name="_Toc76541884"/>
      <w:bookmarkStart w:id="5774" w:name="_Toc82437655"/>
      <w:bookmarkStart w:id="5775" w:name="_Toc89945021"/>
      <w:bookmarkStart w:id="5776" w:name="_Toc98754039"/>
      <w:bookmarkStart w:id="5777" w:name="_Toc106181025"/>
      <w:bookmarkStart w:id="5778" w:name="_Toc114151070"/>
      <w:bookmarkStart w:id="5779" w:name="_Toc124151473"/>
      <w:bookmarkStart w:id="5780" w:name="_Toc124151993"/>
      <w:bookmarkStart w:id="5781" w:name="_Toc124152513"/>
      <w:r w:rsidRPr="00BE5108">
        <w:rPr>
          <w:rFonts w:eastAsiaTheme="minorEastAsia"/>
        </w:rPr>
        <w:t>B.3.1</w:t>
      </w:r>
      <w:r w:rsidRPr="00BE5108">
        <w:rPr>
          <w:rFonts w:eastAsiaTheme="minorEastAsia"/>
        </w:rPr>
        <w:tab/>
        <w:t>General</w:t>
      </w:r>
      <w:bookmarkEnd w:id="5771"/>
      <w:bookmarkEnd w:id="5772"/>
      <w:bookmarkEnd w:id="5773"/>
      <w:bookmarkEnd w:id="5774"/>
      <w:bookmarkEnd w:id="5775"/>
      <w:bookmarkEnd w:id="5776"/>
      <w:bookmarkEnd w:id="5777"/>
      <w:bookmarkEnd w:id="5778"/>
      <w:bookmarkEnd w:id="5779"/>
      <w:bookmarkEnd w:id="5780"/>
      <w:bookmarkEnd w:id="5781"/>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5782" w:name="_Toc73963155"/>
      <w:bookmarkStart w:id="5783" w:name="_Toc75260333"/>
      <w:bookmarkStart w:id="5784" w:name="_Toc75275876"/>
      <w:bookmarkStart w:id="5785" w:name="_Toc75276386"/>
      <w:bookmarkStart w:id="5786" w:name="_Toc76541885"/>
      <w:bookmarkStart w:id="5787" w:name="_Toc82437656"/>
      <w:bookmarkStart w:id="5788" w:name="_Toc89945022"/>
      <w:bookmarkStart w:id="5789" w:name="_Toc98754040"/>
      <w:bookmarkStart w:id="5790" w:name="_Toc106181026"/>
      <w:bookmarkStart w:id="5791" w:name="_Toc114151071"/>
      <w:bookmarkStart w:id="5792" w:name="_Toc124151474"/>
      <w:bookmarkStart w:id="5793" w:name="_Toc124151994"/>
      <w:bookmarkStart w:id="5794" w:name="_Toc12415251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5795" w:name="_Toc73963156"/>
      <w:bookmarkStart w:id="5796" w:name="_Toc75260334"/>
      <w:bookmarkStart w:id="5797" w:name="_Toc75275877"/>
      <w:bookmarkStart w:id="5798" w:name="_Toc75276387"/>
      <w:bookmarkStart w:id="5799" w:name="_Toc76541886"/>
      <w:bookmarkStart w:id="5800" w:name="_Toc82437657"/>
      <w:bookmarkStart w:id="5801" w:name="_Toc89945023"/>
      <w:bookmarkStart w:id="5802" w:name="_Toc98754041"/>
      <w:bookmarkStart w:id="5803" w:name="_Toc106181027"/>
      <w:bookmarkStart w:id="5804" w:name="_Toc114151072"/>
      <w:bookmarkStart w:id="5805" w:name="_Toc124151475"/>
      <w:bookmarkStart w:id="5806" w:name="_Toc124151995"/>
      <w:bookmarkStart w:id="5807" w:name="_Toc124152515"/>
      <w:r w:rsidRPr="00BE5108">
        <w:rPr>
          <w:rFonts w:eastAsiaTheme="minorEastAsia"/>
        </w:rPr>
        <w:t>B.4</w:t>
      </w:r>
      <w:r w:rsidRPr="00BE5108">
        <w:rPr>
          <w:rFonts w:eastAsiaTheme="minorEastAsia"/>
        </w:rPr>
        <w:tab/>
        <w:t>Vibration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5808" w:name="_Toc73963157"/>
      <w:bookmarkStart w:id="5809" w:name="_Toc75260335"/>
      <w:bookmarkStart w:id="5810" w:name="_Toc75275878"/>
      <w:bookmarkStart w:id="5811" w:name="_Toc75276388"/>
      <w:bookmarkStart w:id="5812" w:name="_Toc76541887"/>
      <w:bookmarkStart w:id="5813" w:name="_Toc82437658"/>
      <w:bookmarkStart w:id="5814" w:name="_Toc89945024"/>
      <w:bookmarkStart w:id="5815" w:name="_Toc98754042"/>
      <w:bookmarkStart w:id="5816" w:name="_Toc106181028"/>
      <w:bookmarkStart w:id="5817" w:name="_Toc114151073"/>
      <w:bookmarkStart w:id="5818" w:name="_Toc124151476"/>
      <w:bookmarkStart w:id="5819" w:name="_Toc124151996"/>
      <w:bookmarkStart w:id="5820" w:name="_Toc124152516"/>
      <w:r w:rsidRPr="00BE5108">
        <w:rPr>
          <w:rFonts w:eastAsiaTheme="minorEastAsia"/>
        </w:rPr>
        <w:t>B.5</w:t>
      </w:r>
      <w:r w:rsidRPr="00BE5108">
        <w:rPr>
          <w:rFonts w:eastAsiaTheme="minorEastAsia"/>
        </w:rPr>
        <w:tab/>
        <w:t>Power supply</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5821" w:name="_Toc73963158"/>
      <w:bookmarkStart w:id="5822" w:name="_Toc75260336"/>
      <w:bookmarkStart w:id="5823" w:name="_Toc75275879"/>
      <w:bookmarkStart w:id="5824" w:name="_Toc75276389"/>
      <w:bookmarkStart w:id="5825" w:name="_Toc76541888"/>
      <w:bookmarkStart w:id="5826" w:name="_Toc82437659"/>
      <w:bookmarkStart w:id="5827" w:name="_Toc89945025"/>
      <w:bookmarkStart w:id="5828" w:name="_Toc98754043"/>
      <w:bookmarkStart w:id="5829" w:name="_Toc106181029"/>
      <w:bookmarkStart w:id="5830" w:name="_Toc114151074"/>
      <w:bookmarkStart w:id="5831" w:name="_Toc124151477"/>
      <w:bookmarkStart w:id="5832" w:name="_Toc124151997"/>
      <w:bookmarkStart w:id="5833" w:name="_Toc124152517"/>
      <w:r w:rsidRPr="00BE5108">
        <w:rPr>
          <w:rFonts w:eastAsiaTheme="minorEastAsia"/>
          <w:lang w:eastAsia="sv-SE"/>
        </w:rPr>
        <w:t>B.6</w:t>
      </w:r>
      <w:r w:rsidRPr="00BE5108">
        <w:rPr>
          <w:rFonts w:eastAsiaTheme="minorEastAsia"/>
          <w:lang w:eastAsia="sv-SE"/>
        </w:rPr>
        <w:tab/>
        <w:t>Measurement of test environments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5834"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5835" w:name="_Toc75260337"/>
      <w:bookmarkStart w:id="5836" w:name="_Toc75275880"/>
      <w:bookmarkStart w:id="5837" w:name="_Toc75276390"/>
      <w:bookmarkStart w:id="5838" w:name="_Toc76541889"/>
      <w:bookmarkStart w:id="5839" w:name="_Toc82437660"/>
      <w:bookmarkStart w:id="5840" w:name="_Toc89945026"/>
      <w:bookmarkStart w:id="5841" w:name="_Toc98754044"/>
      <w:bookmarkStart w:id="5842" w:name="_Toc106181030"/>
      <w:bookmarkStart w:id="5843" w:name="_Toc114151075"/>
      <w:bookmarkStart w:id="5844" w:name="_Toc124151478"/>
      <w:bookmarkStart w:id="5845" w:name="_Toc124151998"/>
      <w:bookmarkStart w:id="5846" w:name="_Toc124152518"/>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0992730D" w14:textId="77777777" w:rsidR="00AD1976" w:rsidRPr="00BE5108" w:rsidRDefault="00AD1976" w:rsidP="00E55627">
      <w:pPr>
        <w:pStyle w:val="Heading1"/>
        <w:rPr>
          <w:rFonts w:eastAsiaTheme="minorEastAsia"/>
        </w:rPr>
      </w:pPr>
      <w:bookmarkStart w:id="5847" w:name="_Toc73963160"/>
      <w:bookmarkStart w:id="5848" w:name="_Toc75260338"/>
      <w:bookmarkStart w:id="5849" w:name="_Toc75275881"/>
      <w:bookmarkStart w:id="5850" w:name="_Toc75276391"/>
      <w:bookmarkStart w:id="5851" w:name="_Toc76541890"/>
      <w:bookmarkStart w:id="5852" w:name="_Toc82437661"/>
      <w:bookmarkStart w:id="5853" w:name="_Toc89945027"/>
      <w:bookmarkStart w:id="5854" w:name="_Toc98754045"/>
      <w:bookmarkStart w:id="5855" w:name="_Toc106181031"/>
      <w:bookmarkStart w:id="5856" w:name="_Toc114151076"/>
      <w:bookmarkStart w:id="5857" w:name="_Toc124151479"/>
      <w:bookmarkStart w:id="5858" w:name="_Toc124151999"/>
      <w:bookmarkStart w:id="5859" w:name="_Toc12415251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5860" w:name="OLE_LINK129"/>
            <w:bookmarkStart w:id="5861" w:name="OLE_LINK130"/>
            <w:r w:rsidRPr="00BE5108">
              <w:t>(Note</w:t>
            </w:r>
            <w:r>
              <w:t xml:space="preserve"> 1</w:t>
            </w:r>
            <w:r w:rsidRPr="00BE5108">
              <w:t>)</w:t>
            </w:r>
            <w:bookmarkEnd w:id="5860"/>
            <w:bookmarkEnd w:id="5861"/>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5862" w:name="_Toc73963161"/>
      <w:bookmarkStart w:id="5863" w:name="_Toc75260339"/>
      <w:bookmarkStart w:id="5864" w:name="_Toc75275882"/>
      <w:bookmarkStart w:id="5865" w:name="_Toc75276392"/>
      <w:bookmarkStart w:id="5866" w:name="_Toc76541891"/>
      <w:bookmarkStart w:id="5867" w:name="_Toc82437662"/>
      <w:bookmarkStart w:id="5868" w:name="_Toc89945028"/>
      <w:bookmarkStart w:id="5869" w:name="_Toc98754046"/>
    </w:p>
    <w:p w14:paraId="4BAD19F0" w14:textId="030DBD8E" w:rsidR="00AD1976" w:rsidRPr="00BE5108" w:rsidRDefault="00AD1976" w:rsidP="00E55627">
      <w:pPr>
        <w:pStyle w:val="Heading1"/>
        <w:rPr>
          <w:rFonts w:eastAsiaTheme="minorEastAsia"/>
          <w:lang w:eastAsia="ja-JP"/>
        </w:rPr>
      </w:pPr>
      <w:bookmarkStart w:id="5870" w:name="_Toc106181032"/>
      <w:bookmarkStart w:id="5871" w:name="_Toc114151077"/>
      <w:bookmarkStart w:id="5872" w:name="_Toc124151480"/>
      <w:bookmarkStart w:id="5873" w:name="_Toc124152000"/>
      <w:bookmarkStart w:id="5874" w:name="_Toc124152520"/>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5875" w:name="_Toc73963162"/>
      <w:bookmarkStart w:id="5876" w:name="_Toc75260340"/>
      <w:bookmarkStart w:id="5877" w:name="_Toc75275883"/>
      <w:bookmarkStart w:id="5878" w:name="_Toc75276393"/>
    </w:p>
    <w:p w14:paraId="613F3BF7" w14:textId="042E8AC6" w:rsidR="00AD1976" w:rsidRPr="00BE5108" w:rsidRDefault="00AD1976" w:rsidP="00E55627">
      <w:pPr>
        <w:pStyle w:val="Heading1"/>
        <w:rPr>
          <w:rFonts w:eastAsiaTheme="minorEastAsia"/>
          <w:lang w:eastAsia="sv-SE"/>
        </w:rPr>
      </w:pPr>
      <w:bookmarkStart w:id="5879" w:name="_Toc76541892"/>
      <w:bookmarkStart w:id="5880" w:name="_Toc82437663"/>
      <w:bookmarkStart w:id="5881" w:name="_Toc89945029"/>
      <w:bookmarkStart w:id="5882" w:name="_Toc98754047"/>
      <w:bookmarkStart w:id="5883" w:name="_Toc106181033"/>
      <w:bookmarkStart w:id="5884" w:name="_Toc114151078"/>
      <w:bookmarkStart w:id="5885" w:name="_Toc124151481"/>
      <w:bookmarkStart w:id="5886" w:name="_Toc124152001"/>
      <w:bookmarkStart w:id="5887" w:name="_Toc124152521"/>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6B72E50" w14:textId="77777777" w:rsidR="002263FD" w:rsidRPr="00BE5108" w:rsidRDefault="002263FD" w:rsidP="00B369AE">
      <w:pPr>
        <w:pStyle w:val="Heading2"/>
        <w:rPr>
          <w:rFonts w:eastAsiaTheme="minorEastAsia"/>
          <w:lang w:eastAsia="sv-SE"/>
        </w:rPr>
      </w:pPr>
      <w:bookmarkStart w:id="5888" w:name="_Toc73963163"/>
      <w:bookmarkStart w:id="5889" w:name="_Toc75260341"/>
      <w:bookmarkStart w:id="5890" w:name="_Toc75275884"/>
      <w:bookmarkStart w:id="5891" w:name="_Toc75276394"/>
      <w:bookmarkStart w:id="5892" w:name="_Toc76541893"/>
      <w:bookmarkStart w:id="5893" w:name="_Toc82437664"/>
      <w:bookmarkStart w:id="5894" w:name="_Toc89945030"/>
      <w:bookmarkStart w:id="5895" w:name="_Toc98754048"/>
      <w:bookmarkStart w:id="5896" w:name="_Toc106181034"/>
      <w:bookmarkStart w:id="5897" w:name="_Toc114151079"/>
      <w:bookmarkStart w:id="5898" w:name="_Toc124151482"/>
      <w:bookmarkStart w:id="5899" w:name="_Toc124152002"/>
      <w:bookmarkStart w:id="5900" w:name="_Toc124152522"/>
      <w:r w:rsidRPr="00BE5108">
        <w:rPr>
          <w:rFonts w:eastAsiaTheme="minorEastAsia"/>
          <w:lang w:eastAsia="sv-SE"/>
        </w:rPr>
        <w:t>C.3.1</w:t>
      </w:r>
      <w:r w:rsidRPr="00BE5108">
        <w:rPr>
          <w:rFonts w:eastAsiaTheme="minorEastAsia"/>
          <w:lang w:eastAsia="sv-SE"/>
        </w:rPr>
        <w:tab/>
        <w:t>List IAB-DU TTs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5901" w:name="_Toc73963164"/>
      <w:bookmarkStart w:id="5902" w:name="_Toc75260342"/>
      <w:bookmarkStart w:id="5903" w:name="_Toc75275885"/>
      <w:bookmarkStart w:id="5904" w:name="_Toc75276395"/>
      <w:bookmarkStart w:id="5905" w:name="_Toc76541894"/>
      <w:bookmarkStart w:id="5906" w:name="_Toc82437665"/>
      <w:bookmarkStart w:id="5907" w:name="_Toc89945031"/>
      <w:bookmarkStart w:id="5908" w:name="_Toc98754049"/>
      <w:bookmarkStart w:id="5909" w:name="_Toc106181035"/>
      <w:bookmarkStart w:id="5910" w:name="_Toc114151080"/>
      <w:bookmarkStart w:id="5911" w:name="_Toc124151483"/>
      <w:bookmarkStart w:id="5912" w:name="_Toc124152003"/>
      <w:bookmarkStart w:id="5913" w:name="_Toc124152523"/>
      <w:r w:rsidRPr="00BE5108">
        <w:rPr>
          <w:rFonts w:eastAsiaTheme="minorEastAsia"/>
          <w:lang w:eastAsia="sv-SE"/>
        </w:rPr>
        <w:t>C.3.2</w:t>
      </w:r>
      <w:r w:rsidRPr="00BE5108">
        <w:rPr>
          <w:rFonts w:eastAsiaTheme="minorEastAsia"/>
          <w:lang w:eastAsia="sv-SE"/>
        </w:rPr>
        <w:tab/>
        <w:t>List IAB-MT TTs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5914" w:name="_Toc73963165"/>
      <w:bookmarkStart w:id="5915" w:name="_Toc75260343"/>
      <w:bookmarkStart w:id="5916" w:name="_Toc75275886"/>
      <w:bookmarkStart w:id="5917" w:name="_Toc75276396"/>
      <w:bookmarkStart w:id="5918" w:name="_Toc76541895"/>
      <w:bookmarkStart w:id="5919" w:name="_Toc82437666"/>
      <w:bookmarkStart w:id="5920" w:name="_Toc89945032"/>
      <w:bookmarkStart w:id="5921" w:name="_Toc98754050"/>
      <w:bookmarkStart w:id="5922" w:name="_Toc106181036"/>
      <w:bookmarkStart w:id="5923" w:name="_Toc114151081"/>
      <w:bookmarkStart w:id="5924" w:name="_Toc124151484"/>
      <w:bookmarkStart w:id="5925" w:name="_Toc124152004"/>
      <w:bookmarkStart w:id="5926" w:name="_Toc124152524"/>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08C18CF4" w14:textId="77777777" w:rsidR="008D3EE5" w:rsidRPr="00BE5108" w:rsidRDefault="008D3EE5" w:rsidP="00E55627">
      <w:pPr>
        <w:pStyle w:val="Heading1"/>
        <w:rPr>
          <w:rFonts w:eastAsiaTheme="minorEastAsia"/>
        </w:rPr>
      </w:pPr>
      <w:bookmarkStart w:id="5927" w:name="_Toc73963166"/>
      <w:bookmarkStart w:id="5928" w:name="_Toc75260344"/>
      <w:bookmarkStart w:id="5929" w:name="_Toc75275887"/>
      <w:bookmarkStart w:id="5930" w:name="_Toc75276397"/>
      <w:bookmarkStart w:id="5931" w:name="_Toc76541896"/>
      <w:bookmarkStart w:id="5932" w:name="_Toc82437667"/>
      <w:bookmarkStart w:id="5933" w:name="_Toc89945033"/>
      <w:bookmarkStart w:id="5934" w:name="_Toc98754051"/>
      <w:bookmarkStart w:id="5935" w:name="_Toc106181037"/>
      <w:bookmarkStart w:id="5936" w:name="_Toc114151082"/>
      <w:bookmarkStart w:id="5937" w:name="_Toc124151485"/>
      <w:bookmarkStart w:id="5938" w:name="_Toc124152005"/>
      <w:bookmarkStart w:id="5939" w:name="_Toc12415252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4493241" w14:textId="77777777" w:rsidR="008D3EE5" w:rsidRPr="00BE5108" w:rsidRDefault="008D3EE5" w:rsidP="00E55627">
      <w:pPr>
        <w:pStyle w:val="Heading2"/>
        <w:rPr>
          <w:rFonts w:eastAsiaTheme="minorEastAsia"/>
        </w:rPr>
      </w:pPr>
      <w:bookmarkStart w:id="5940" w:name="_Toc73963167"/>
      <w:bookmarkStart w:id="5941" w:name="_Toc75260345"/>
      <w:bookmarkStart w:id="5942" w:name="_Toc75275888"/>
      <w:bookmarkStart w:id="5943" w:name="_Toc75276398"/>
      <w:bookmarkStart w:id="5944" w:name="_Toc76541897"/>
      <w:bookmarkStart w:id="5945" w:name="_Toc82437668"/>
      <w:bookmarkStart w:id="5946" w:name="_Toc89945034"/>
      <w:bookmarkStart w:id="5947" w:name="_Toc98754052"/>
      <w:bookmarkStart w:id="5948" w:name="_Toc106181038"/>
      <w:bookmarkStart w:id="5949" w:name="_Toc114151083"/>
      <w:bookmarkStart w:id="5950" w:name="_Toc124151486"/>
      <w:bookmarkStart w:id="5951" w:name="_Toc124152006"/>
      <w:bookmarkStart w:id="5952" w:name="_Toc12415252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7.7pt" o:ole="">
            <v:imagedata r:id="rId70" o:title=""/>
          </v:shape>
          <o:OLEObject Type="Embed" ProgID="Word.Picture.8" ShapeID="_x0000_i1055" DrawAspect="Content" ObjectID="_1734764120"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7.7pt" o:ole="">
            <v:imagedata r:id="rId72" o:title=""/>
          </v:shape>
          <o:OLEObject Type="Embed" ProgID="Word.Picture.8" ShapeID="_x0000_i1056" DrawAspect="Content" ObjectID="_1734764121"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5953" w:name="_Toc73963168"/>
      <w:bookmarkStart w:id="5954" w:name="_Toc75260346"/>
      <w:bookmarkStart w:id="5955" w:name="_Toc75275889"/>
      <w:bookmarkStart w:id="5956" w:name="_Toc75276399"/>
      <w:bookmarkStart w:id="5957" w:name="_Toc76541898"/>
      <w:bookmarkStart w:id="5958" w:name="_Toc82437669"/>
      <w:bookmarkStart w:id="5959" w:name="_Toc89945035"/>
      <w:bookmarkStart w:id="5960" w:name="_Toc98754053"/>
      <w:bookmarkStart w:id="5961" w:name="_Toc106181039"/>
      <w:bookmarkStart w:id="5962" w:name="_Toc114151084"/>
      <w:bookmarkStart w:id="5963" w:name="_Toc124151487"/>
      <w:bookmarkStart w:id="5964" w:name="_Toc124152007"/>
      <w:bookmarkStart w:id="5965" w:name="_Toc124152527"/>
      <w:r w:rsidRPr="00BE5108">
        <w:rPr>
          <w:rFonts w:eastAsiaTheme="minorEastAsia"/>
        </w:rPr>
        <w:t>D.1.2</w:t>
      </w:r>
      <w:r w:rsidRPr="00BE5108">
        <w:rPr>
          <w:rFonts w:eastAsiaTheme="minorEastAsia"/>
        </w:rPr>
        <w:tab/>
        <w:t>Transmitter intermodulation for IAB type 1-H</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3pt;height:196.05pt" o:ole="">
            <v:imagedata r:id="rId74" o:title=""/>
          </v:shape>
          <o:OLEObject Type="Embed" ProgID="Word.Picture.8" ShapeID="_x0000_i1057" DrawAspect="Content" ObjectID="_1734764122"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5966" w:name="_MON_1720619228"/>
    <w:bookmarkEnd w:id="5966"/>
    <w:p w14:paraId="52AEF7AF" w14:textId="77777777" w:rsidR="00E71A1A" w:rsidRPr="00BE5108" w:rsidRDefault="00E71A1A" w:rsidP="00E71A1A">
      <w:pPr>
        <w:pStyle w:val="TH"/>
      </w:pPr>
      <w:r w:rsidRPr="00BE5108">
        <w:object w:dxaOrig="9835" w:dyaOrig="5242" w14:anchorId="3DB48DC1">
          <v:shape id="_x0000_i1058" type="#_x0000_t75" style="width:481.3pt;height:264.2pt" o:ole="">
            <v:imagedata r:id="rId76" o:title=""/>
          </v:shape>
          <o:OLEObject Type="Embed" ProgID="Word.Picture.8" ShapeID="_x0000_i1058" DrawAspect="Content" ObjectID="_1734764123"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5967" w:name="_Toc73963169"/>
      <w:bookmarkStart w:id="5968" w:name="_Toc75260347"/>
      <w:bookmarkStart w:id="5969" w:name="_Toc75275890"/>
      <w:bookmarkStart w:id="5970" w:name="_Toc75276400"/>
      <w:bookmarkStart w:id="5971" w:name="_Toc76541899"/>
      <w:bookmarkStart w:id="5972" w:name="_Toc82437670"/>
      <w:bookmarkStart w:id="5973" w:name="_Toc89945036"/>
      <w:bookmarkStart w:id="5974" w:name="_Toc98754054"/>
      <w:bookmarkStart w:id="5975" w:name="_Toc106181040"/>
      <w:bookmarkStart w:id="5976" w:name="_Toc114151085"/>
      <w:bookmarkStart w:id="5977" w:name="_Toc124151488"/>
      <w:bookmarkStart w:id="5978" w:name="_Toc124152008"/>
      <w:bookmarkStart w:id="5979" w:name="_Toc124152528"/>
      <w:r w:rsidRPr="00BE5108">
        <w:rPr>
          <w:rFonts w:eastAsiaTheme="minorEastAsia"/>
        </w:rPr>
        <w:t>D.1.3</w:t>
      </w:r>
      <w:r w:rsidRPr="00BE5108">
        <w:rPr>
          <w:rFonts w:eastAsiaTheme="minorEastAsia"/>
        </w:rPr>
        <w:tab/>
        <w:t>Transmitter spurious emissions for IAB type 1-H</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1.9pt;height:207.7pt" o:ole="">
            <v:imagedata r:id="rId78" o:title=""/>
          </v:shape>
          <o:OLEObject Type="Embed" ProgID="Word.Picture.8" ShapeID="_x0000_i1059" DrawAspect="Content" ObjectID="_1734764124"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1.9pt;height:207.7pt" o:ole="">
            <v:imagedata r:id="rId80" o:title=""/>
          </v:shape>
          <o:OLEObject Type="Embed" ProgID="Word.Picture.8" ShapeID="_x0000_i1060" DrawAspect="Content" ObjectID="_1734764125"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5980" w:name="_Toc73963170"/>
      <w:bookmarkStart w:id="5981" w:name="_Toc75260348"/>
      <w:bookmarkStart w:id="5982" w:name="_Toc75275891"/>
      <w:bookmarkStart w:id="5983" w:name="_Toc75276401"/>
      <w:bookmarkStart w:id="5984" w:name="_Toc76541900"/>
      <w:bookmarkStart w:id="5985" w:name="_Toc82437671"/>
      <w:bookmarkStart w:id="5986" w:name="_Toc89945037"/>
      <w:bookmarkStart w:id="5987" w:name="_Toc98754055"/>
      <w:bookmarkStart w:id="5988" w:name="_Toc106181041"/>
      <w:bookmarkStart w:id="5989" w:name="_Toc114151086"/>
      <w:bookmarkStart w:id="5990" w:name="_Toc124151489"/>
      <w:bookmarkStart w:id="5991" w:name="_Toc124152009"/>
      <w:bookmarkStart w:id="5992" w:name="_Toc124152529"/>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1.9pt;height:207.7pt" o:ole="">
            <v:imagedata r:id="rId82" o:title=""/>
          </v:shape>
          <o:OLEObject Type="Embed" ProgID="Word.Picture.8" ShapeID="_x0000_i1061" DrawAspect="Content" ObjectID="_1734764126"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5993" w:name="_Toc73963171"/>
      <w:bookmarkStart w:id="5994" w:name="_Toc75260349"/>
      <w:bookmarkStart w:id="5995" w:name="_Toc75275892"/>
      <w:bookmarkStart w:id="5996" w:name="_Toc75276402"/>
      <w:bookmarkStart w:id="5997" w:name="_Toc76541901"/>
      <w:bookmarkStart w:id="5998" w:name="_Toc82437672"/>
      <w:bookmarkStart w:id="5999" w:name="_Toc89945038"/>
      <w:bookmarkStart w:id="6000" w:name="_Toc98754056"/>
      <w:bookmarkStart w:id="6001" w:name="_Toc106181042"/>
      <w:bookmarkStart w:id="6002" w:name="_Toc114151087"/>
      <w:bookmarkStart w:id="6003" w:name="_Toc124151490"/>
      <w:bookmarkStart w:id="6004" w:name="_Toc124152010"/>
      <w:bookmarkStart w:id="6005" w:name="_Toc124152530"/>
      <w:r w:rsidRPr="00BE5108">
        <w:rPr>
          <w:rFonts w:eastAsiaTheme="minorEastAsia"/>
        </w:rPr>
        <w:lastRenderedPageBreak/>
        <w:t>D.2</w:t>
      </w:r>
      <w:r w:rsidRPr="00BE5108">
        <w:rPr>
          <w:rFonts w:eastAsiaTheme="minorEastAsia"/>
        </w:rPr>
        <w:tab/>
        <w:t>IAB type 1-H receiver</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E5813ED" w14:textId="77777777" w:rsidR="008D3EE5" w:rsidRPr="00BE5108" w:rsidRDefault="008D3EE5" w:rsidP="00E55627">
      <w:pPr>
        <w:pStyle w:val="Heading2"/>
        <w:rPr>
          <w:rFonts w:eastAsiaTheme="minorEastAsia"/>
        </w:rPr>
      </w:pPr>
      <w:bookmarkStart w:id="6006" w:name="_Toc73963172"/>
      <w:bookmarkStart w:id="6007" w:name="_Toc75260350"/>
      <w:bookmarkStart w:id="6008" w:name="_Toc75275893"/>
      <w:bookmarkStart w:id="6009" w:name="_Toc75276403"/>
      <w:bookmarkStart w:id="6010" w:name="_Toc76541902"/>
      <w:bookmarkStart w:id="6011" w:name="_Toc82437673"/>
      <w:bookmarkStart w:id="6012" w:name="_Toc89945039"/>
      <w:bookmarkStart w:id="6013" w:name="_Toc98754057"/>
      <w:bookmarkStart w:id="6014" w:name="_Toc106181043"/>
      <w:bookmarkStart w:id="6015" w:name="_Toc114151088"/>
      <w:bookmarkStart w:id="6016" w:name="_Toc124151491"/>
      <w:bookmarkStart w:id="6017" w:name="_Toc124152011"/>
      <w:bookmarkStart w:id="6018" w:name="_Toc124152531"/>
      <w:r w:rsidRPr="00BE5108">
        <w:rPr>
          <w:rFonts w:eastAsiaTheme="minorEastAsia"/>
        </w:rPr>
        <w:t>D.2.1</w:t>
      </w:r>
      <w:r w:rsidRPr="00BE5108">
        <w:rPr>
          <w:rFonts w:eastAsiaTheme="minorEastAsia"/>
        </w:rPr>
        <w:tab/>
        <w:t>Reference sensitivity level for IAB type 1-H</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1.9pt;height:207.7pt" o:ole="">
            <v:imagedata r:id="rId84" o:title=""/>
          </v:shape>
          <o:OLEObject Type="Embed" ProgID="Word.Picture.8" ShapeID="_x0000_i1062" DrawAspect="Content" ObjectID="_1734764127"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019" w:name="_Toc73963173"/>
      <w:bookmarkStart w:id="6020" w:name="_Toc75260351"/>
      <w:bookmarkStart w:id="6021" w:name="_Toc75275894"/>
      <w:bookmarkStart w:id="6022" w:name="_Toc75276404"/>
      <w:bookmarkStart w:id="6023" w:name="_Toc76541903"/>
      <w:bookmarkStart w:id="6024" w:name="_Toc82437674"/>
      <w:bookmarkStart w:id="6025" w:name="_Toc89945040"/>
      <w:bookmarkStart w:id="6026" w:name="_Toc98754058"/>
      <w:bookmarkStart w:id="6027" w:name="_Toc106181044"/>
      <w:bookmarkStart w:id="6028" w:name="_Toc114151089"/>
      <w:bookmarkStart w:id="6029" w:name="_Toc124151492"/>
      <w:bookmarkStart w:id="6030" w:name="_Toc124152012"/>
      <w:bookmarkStart w:id="6031" w:name="_Toc124152532"/>
      <w:r w:rsidRPr="00BE5108">
        <w:rPr>
          <w:rFonts w:eastAsiaTheme="minorEastAsia"/>
        </w:rPr>
        <w:t>D.2.2</w:t>
      </w:r>
      <w:r w:rsidRPr="00BE5108">
        <w:rPr>
          <w:rFonts w:eastAsiaTheme="minorEastAsia"/>
        </w:rPr>
        <w:tab/>
        <w:t>Receiver dynamic range for IAB type 1-H</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1.9pt;height:207.7pt" o:ole="">
            <v:imagedata r:id="rId86" o:title=""/>
          </v:shape>
          <o:OLEObject Type="Embed" ProgID="Word.Picture.8" ShapeID="_x0000_i1063" DrawAspect="Content" ObjectID="_1734764128"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032" w:name="_Toc73963174"/>
      <w:bookmarkStart w:id="6033" w:name="_Toc75260352"/>
      <w:bookmarkStart w:id="6034" w:name="_Toc75275895"/>
      <w:bookmarkStart w:id="6035" w:name="_Toc75276405"/>
      <w:bookmarkStart w:id="6036" w:name="_Toc76541904"/>
      <w:bookmarkStart w:id="6037" w:name="_Toc82437675"/>
      <w:bookmarkStart w:id="6038" w:name="_Toc89945041"/>
      <w:bookmarkStart w:id="6039" w:name="_Toc98754059"/>
      <w:bookmarkStart w:id="6040" w:name="_Toc106181045"/>
      <w:bookmarkStart w:id="6041" w:name="_Toc114151090"/>
      <w:bookmarkStart w:id="6042" w:name="_Toc124151493"/>
      <w:bookmarkStart w:id="6043" w:name="_Toc124152013"/>
      <w:bookmarkStart w:id="6044" w:name="_Toc124152533"/>
      <w:r w:rsidRPr="00BE5108">
        <w:rPr>
          <w:rFonts w:eastAsiaTheme="minorEastAsia"/>
        </w:rPr>
        <w:lastRenderedPageBreak/>
        <w:t>D.2.3</w:t>
      </w:r>
      <w:r w:rsidRPr="00BE5108">
        <w:rPr>
          <w:rFonts w:eastAsiaTheme="minorEastAsia"/>
        </w:rPr>
        <w:tab/>
        <w:t>Receiver adjacent channel selectivity and narrowband blocking for IAB type 1-H</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1.9pt;height:207.7pt" o:ole="">
            <v:imagedata r:id="rId88" o:title=""/>
          </v:shape>
          <o:OLEObject Type="Embed" ProgID="Word.Picture.8" ShapeID="_x0000_i1064" DrawAspect="Content" ObjectID="_1734764129"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1.9pt;height:206.6pt" o:ole="">
            <v:imagedata r:id="rId90" o:title=""/>
          </v:shape>
          <o:OLEObject Type="Embed" ProgID="Word.Picture.8" ShapeID="_x0000_i1065" DrawAspect="Content" ObjectID="_1734764130"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6045" w:name="_Toc73963175"/>
      <w:bookmarkStart w:id="6046" w:name="_Toc75260353"/>
      <w:bookmarkStart w:id="6047" w:name="_Toc75275896"/>
      <w:bookmarkStart w:id="6048" w:name="_Toc75276406"/>
      <w:bookmarkStart w:id="6049" w:name="_Toc76541905"/>
      <w:bookmarkStart w:id="6050" w:name="_Toc82437676"/>
      <w:bookmarkStart w:id="6051" w:name="_Toc89945042"/>
      <w:bookmarkStart w:id="6052" w:name="_Toc98754060"/>
      <w:bookmarkStart w:id="6053" w:name="_Toc106181046"/>
      <w:bookmarkStart w:id="6054" w:name="_Toc114151091"/>
      <w:bookmarkStart w:id="6055" w:name="_Toc124151494"/>
      <w:bookmarkStart w:id="6056" w:name="_Toc124152014"/>
      <w:bookmarkStart w:id="6057" w:name="_Toc124152534"/>
      <w:r w:rsidRPr="00BE5108">
        <w:rPr>
          <w:rFonts w:eastAsiaTheme="minorEastAsia"/>
        </w:rPr>
        <w:t>D.2.4</w:t>
      </w:r>
      <w:r w:rsidRPr="00BE5108">
        <w:rPr>
          <w:rFonts w:eastAsiaTheme="minorEastAsia"/>
        </w:rPr>
        <w:tab/>
        <w:t>Receiver spurious emissions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1.9pt;height:207.7pt" o:ole="">
            <v:imagedata r:id="rId92" o:title=""/>
          </v:shape>
          <o:OLEObject Type="Embed" ProgID="Word.Picture.8" ShapeID="_x0000_i1066" DrawAspect="Content" ObjectID="_1734764131"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1.9pt;height:207.7pt" o:ole="">
            <v:imagedata r:id="rId94" o:title=""/>
          </v:shape>
          <o:OLEObject Type="Embed" ProgID="Word.Picture.8" ShapeID="_x0000_i1067" DrawAspect="Content" ObjectID="_1734764132"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6058" w:name="_Toc73963176"/>
      <w:bookmarkStart w:id="6059" w:name="_Toc75260354"/>
      <w:bookmarkStart w:id="6060" w:name="_Toc75275897"/>
      <w:bookmarkStart w:id="6061" w:name="_Toc75276407"/>
      <w:bookmarkStart w:id="6062" w:name="_Toc76541906"/>
      <w:bookmarkStart w:id="6063" w:name="_Toc82437677"/>
      <w:bookmarkStart w:id="6064" w:name="_Toc89945043"/>
      <w:bookmarkStart w:id="6065" w:name="_Toc98754061"/>
      <w:bookmarkStart w:id="6066" w:name="_Toc106181047"/>
      <w:bookmarkStart w:id="6067" w:name="_Toc114151092"/>
      <w:bookmarkStart w:id="6068" w:name="_Toc124151495"/>
      <w:bookmarkStart w:id="6069" w:name="_Toc124152015"/>
      <w:bookmarkStart w:id="6070" w:name="_Toc124152535"/>
      <w:r w:rsidRPr="00BE5108">
        <w:rPr>
          <w:rFonts w:eastAsiaTheme="minorEastAsia"/>
        </w:rPr>
        <w:lastRenderedPageBreak/>
        <w:t>D.2.5</w:t>
      </w:r>
      <w:r w:rsidRPr="00BE5108">
        <w:rPr>
          <w:rFonts w:eastAsiaTheme="minorEastAsia"/>
        </w:rPr>
        <w:tab/>
        <w:t>Receiver In-channel selectivity for IAB type 1-H</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1.9pt;height:207.7pt" o:ole="">
            <v:imagedata r:id="rId96" o:title=""/>
          </v:shape>
          <o:OLEObject Type="Embed" ProgID="Word.Picture.8" ShapeID="_x0000_i1068" DrawAspect="Content" ObjectID="_1734764133"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6071" w:name="_Toc73963177"/>
      <w:bookmarkStart w:id="6072" w:name="_Toc75260355"/>
      <w:bookmarkStart w:id="6073" w:name="_Toc75275898"/>
      <w:bookmarkStart w:id="6074" w:name="_Toc75276408"/>
      <w:bookmarkStart w:id="6075" w:name="_Toc76541907"/>
      <w:bookmarkStart w:id="6076" w:name="_Toc82437678"/>
      <w:bookmarkStart w:id="6077" w:name="_Toc89945044"/>
      <w:bookmarkStart w:id="6078" w:name="_Toc98754062"/>
      <w:bookmarkStart w:id="6079" w:name="_Toc106181048"/>
      <w:bookmarkStart w:id="6080" w:name="_Toc114151093"/>
      <w:bookmarkStart w:id="6081" w:name="_Toc124151496"/>
      <w:bookmarkStart w:id="6082" w:name="_Toc124152016"/>
      <w:bookmarkStart w:id="6083" w:name="_Toc124152536"/>
      <w:r w:rsidRPr="00BE5108">
        <w:rPr>
          <w:rFonts w:eastAsiaTheme="minorEastAsia"/>
        </w:rPr>
        <w:t>D.2.6</w:t>
      </w:r>
      <w:r w:rsidRPr="00BE5108">
        <w:rPr>
          <w:rFonts w:eastAsiaTheme="minorEastAsia"/>
        </w:rPr>
        <w:tab/>
        <w:t>Receiver intermodulation for IAB type 1-H</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9.65pt;height:199.95pt" o:ole="">
            <v:imagedata r:id="rId98" o:title=""/>
          </v:shape>
          <o:OLEObject Type="Embed" ProgID="Word.Picture.8" ShapeID="_x0000_i1069" DrawAspect="Content" ObjectID="_1734764134"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6084" w:name="_MON_1720598423"/>
    <w:bookmarkEnd w:id="6084"/>
    <w:p w14:paraId="484842D0" w14:textId="77777777" w:rsidR="00AE7A58" w:rsidRPr="00BE5108" w:rsidRDefault="00AE7A58" w:rsidP="00AE7A58">
      <w:pPr>
        <w:pStyle w:val="TH"/>
      </w:pPr>
      <w:r w:rsidRPr="00BE5108">
        <w:object w:dxaOrig="10175" w:dyaOrig="5100" w14:anchorId="3A2F6BD3">
          <v:shape id="_x0000_i1070" type="#_x0000_t75" style="width:479.65pt;height:244.25pt" o:ole="">
            <v:imagedata r:id="rId100" o:title=""/>
          </v:shape>
          <o:OLEObject Type="Embed" ProgID="Word.Picture.8" ShapeID="_x0000_i1070" DrawAspect="Content" ObjectID="_1734764135"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6085" w:name="_Toc73963178"/>
      <w:bookmarkStart w:id="6086" w:name="_Toc75260356"/>
      <w:bookmarkStart w:id="6087" w:name="_Toc75275899"/>
      <w:bookmarkStart w:id="6088" w:name="_Toc75276409"/>
      <w:bookmarkStart w:id="6089" w:name="_Toc76541908"/>
      <w:bookmarkStart w:id="6090" w:name="_Toc82437679"/>
      <w:bookmarkStart w:id="6091" w:name="_Toc89945045"/>
      <w:bookmarkStart w:id="6092" w:name="_Toc98754063"/>
      <w:bookmarkStart w:id="6093" w:name="_Toc106181049"/>
      <w:bookmarkStart w:id="6094" w:name="_Toc114151094"/>
      <w:bookmarkStart w:id="6095" w:name="_Toc124151497"/>
      <w:bookmarkStart w:id="6096" w:name="_Toc124152017"/>
      <w:bookmarkStart w:id="6097" w:name="_Toc124152537"/>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29A6621C" w14:textId="77777777" w:rsidR="002263FD" w:rsidRPr="00BE5108" w:rsidRDefault="002263FD" w:rsidP="002263FD">
      <w:pPr>
        <w:pStyle w:val="Heading3"/>
        <w:rPr>
          <w:rFonts w:eastAsiaTheme="minorEastAsia"/>
          <w:lang w:eastAsia="zh-CN"/>
        </w:rPr>
      </w:pPr>
      <w:bookmarkStart w:id="6098" w:name="_Toc73963179"/>
      <w:bookmarkStart w:id="6099" w:name="_Toc75260357"/>
      <w:bookmarkStart w:id="6100" w:name="_Toc75275900"/>
      <w:bookmarkStart w:id="6101" w:name="_Toc75276410"/>
      <w:bookmarkStart w:id="6102" w:name="_Toc76541909"/>
      <w:bookmarkStart w:id="6103" w:name="_Toc82437680"/>
      <w:bookmarkStart w:id="6104" w:name="_Toc89945046"/>
      <w:bookmarkStart w:id="6105" w:name="_Toc98754064"/>
      <w:bookmarkStart w:id="6106" w:name="_Toc106181050"/>
      <w:bookmarkStart w:id="6107" w:name="_Toc114151095"/>
      <w:bookmarkStart w:id="6108" w:name="_Toc124151498"/>
      <w:bookmarkStart w:id="6109" w:name="_Toc124152018"/>
      <w:bookmarkStart w:id="6110" w:name="_Toc12415253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1.9pt;height:207.7pt" o:ole="">
            <v:imagedata r:id="rId102" o:title=""/>
          </v:shape>
          <o:OLEObject Type="Embed" ProgID="Word.Picture.8" ShapeID="_x0000_i1071" DrawAspect="Content" ObjectID="_1734764136"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6111" w:name="_Toc73963180"/>
      <w:bookmarkStart w:id="6112" w:name="_Toc75260358"/>
      <w:bookmarkStart w:id="6113" w:name="_Toc75275901"/>
      <w:bookmarkStart w:id="6114" w:name="_Toc75276411"/>
      <w:bookmarkStart w:id="6115" w:name="_Toc76541910"/>
      <w:bookmarkStart w:id="6116" w:name="_Toc82437681"/>
      <w:bookmarkStart w:id="6117" w:name="_Toc89945047"/>
      <w:bookmarkStart w:id="6118" w:name="_Toc98754065"/>
      <w:bookmarkStart w:id="6119" w:name="_Toc106181051"/>
      <w:bookmarkStart w:id="6120" w:name="_Toc114151096"/>
      <w:bookmarkStart w:id="6121" w:name="_Toc124151499"/>
      <w:bookmarkStart w:id="6122" w:name="_Toc124152019"/>
      <w:bookmarkStart w:id="6123" w:name="_Toc12415253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6124" w:name="_Hlk82436567"/>
      <w:r w:rsidRPr="00BE5108">
        <w:rPr>
          <w:rFonts w:eastAsiaTheme="minorEastAsia"/>
        </w:rPr>
        <w:tab/>
      </w:r>
      <w:bookmarkEnd w:id="6124"/>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6125" w:name="_Toc73963181"/>
      <w:bookmarkStart w:id="6126" w:name="_Toc75260359"/>
      <w:bookmarkStart w:id="6127" w:name="_Toc75275902"/>
      <w:bookmarkStart w:id="6128" w:name="_Toc75276412"/>
      <w:bookmarkStart w:id="6129" w:name="_Toc76541911"/>
      <w:bookmarkStart w:id="6130" w:name="_Toc82437682"/>
      <w:bookmarkStart w:id="6131" w:name="_Toc89945048"/>
      <w:bookmarkStart w:id="6132" w:name="_Toc98754066"/>
      <w:bookmarkStart w:id="6133" w:name="_Toc106181052"/>
      <w:bookmarkStart w:id="6134" w:name="_Toc114151097"/>
      <w:bookmarkStart w:id="6135" w:name="_Toc124151500"/>
      <w:bookmarkStart w:id="6136" w:name="_Toc124152020"/>
      <w:bookmarkStart w:id="6137" w:name="_Toc124152540"/>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6138"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6139" w:name="_Toc75260360"/>
      <w:bookmarkStart w:id="6140" w:name="_Toc75275903"/>
      <w:bookmarkStart w:id="6141" w:name="_Toc75276413"/>
      <w:bookmarkStart w:id="6142" w:name="_Toc76541912"/>
      <w:bookmarkStart w:id="6143" w:name="_Toc82437683"/>
      <w:bookmarkStart w:id="6144" w:name="_Toc89945049"/>
      <w:bookmarkStart w:id="6145" w:name="_Toc98754067"/>
      <w:bookmarkStart w:id="6146" w:name="_Toc106181053"/>
      <w:bookmarkStart w:id="6147" w:name="_Toc114151098"/>
      <w:bookmarkStart w:id="6148" w:name="_Toc124151501"/>
      <w:bookmarkStart w:id="6149" w:name="_Toc124152021"/>
      <w:bookmarkStart w:id="6150" w:name="_Toc124152541"/>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3C2EDC1A" w14:textId="42274E08" w:rsidR="008D3EE5" w:rsidRPr="00BE5108" w:rsidRDefault="008D3EE5" w:rsidP="00E55627">
      <w:pPr>
        <w:pStyle w:val="Heading1"/>
        <w:rPr>
          <w:rFonts w:eastAsiaTheme="minorEastAsia"/>
          <w:lang w:eastAsia="en-GB"/>
        </w:rPr>
      </w:pPr>
      <w:bookmarkStart w:id="6151" w:name="_Toc73963183"/>
      <w:bookmarkStart w:id="6152" w:name="_Toc75260361"/>
      <w:bookmarkStart w:id="6153" w:name="_Toc75275904"/>
      <w:bookmarkStart w:id="6154" w:name="_Toc75276414"/>
      <w:bookmarkStart w:id="6155" w:name="_Toc76541913"/>
      <w:bookmarkStart w:id="6156" w:name="_Toc82437684"/>
      <w:bookmarkStart w:id="6157" w:name="_Toc89945050"/>
      <w:bookmarkStart w:id="6158" w:name="_Toc98754068"/>
      <w:bookmarkStart w:id="6159" w:name="_Toc106181054"/>
      <w:bookmarkStart w:id="6160" w:name="_Toc114151099"/>
      <w:bookmarkStart w:id="6161" w:name="_Toc124151502"/>
      <w:bookmarkStart w:id="6162" w:name="_Toc124152022"/>
      <w:bookmarkStart w:id="6163" w:name="_Toc12415254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6164" w:name="_Toc73963184"/>
      <w:bookmarkStart w:id="6165" w:name="_Toc75260362"/>
      <w:bookmarkStart w:id="6166" w:name="_Toc75275905"/>
      <w:bookmarkStart w:id="6167" w:name="_Toc75276415"/>
      <w:bookmarkStart w:id="6168" w:name="_Toc76541914"/>
      <w:bookmarkStart w:id="6169" w:name="_Toc82437685"/>
      <w:bookmarkStart w:id="6170" w:name="_Toc89945051"/>
      <w:bookmarkStart w:id="6171" w:name="_Toc98754069"/>
      <w:bookmarkStart w:id="6172" w:name="_Toc106181055"/>
      <w:bookmarkStart w:id="6173" w:name="_Toc114151100"/>
      <w:bookmarkStart w:id="6174" w:name="_Toc124151503"/>
      <w:bookmarkStart w:id="6175" w:name="_Toc124152023"/>
      <w:bookmarkStart w:id="6176" w:name="_Toc12415254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6177"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6178" w:name="_Toc75260363"/>
      <w:bookmarkStart w:id="6179" w:name="_Toc75275906"/>
      <w:bookmarkStart w:id="6180" w:name="_Toc75276416"/>
      <w:bookmarkStart w:id="6181" w:name="_Toc76541915"/>
      <w:bookmarkStart w:id="6182" w:name="_Toc82437686"/>
      <w:bookmarkStart w:id="6183" w:name="_Toc89945052"/>
      <w:bookmarkStart w:id="6184" w:name="_Toc98754070"/>
      <w:bookmarkStart w:id="6185" w:name="_Toc106181056"/>
      <w:bookmarkStart w:id="6186" w:name="_Toc114151101"/>
      <w:bookmarkStart w:id="6187" w:name="_Toc124151504"/>
      <w:bookmarkStart w:id="6188" w:name="_Toc124152024"/>
      <w:bookmarkStart w:id="6189" w:name="_Toc124152544"/>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4CC6E4A0" w14:textId="6DBB3918" w:rsidR="00224940" w:rsidRPr="00BE5108" w:rsidRDefault="00224940" w:rsidP="006E01F2">
      <w:pPr>
        <w:pStyle w:val="Heading1"/>
        <w:rPr>
          <w:rFonts w:eastAsiaTheme="minorEastAsia"/>
        </w:rPr>
      </w:pPr>
      <w:bookmarkStart w:id="6190" w:name="_Toc73963186"/>
      <w:bookmarkStart w:id="6191" w:name="_Toc75260364"/>
      <w:bookmarkStart w:id="6192" w:name="_Toc75275907"/>
      <w:bookmarkStart w:id="6193" w:name="_Toc75276417"/>
      <w:bookmarkStart w:id="6194" w:name="_Toc76541916"/>
      <w:bookmarkStart w:id="6195" w:name="_Toc82437687"/>
      <w:bookmarkStart w:id="6196" w:name="_Toc89945053"/>
      <w:bookmarkStart w:id="6197" w:name="_Toc98754071"/>
      <w:bookmarkStart w:id="6198" w:name="_Toc106181057"/>
      <w:bookmarkStart w:id="6199" w:name="_Toc114151102"/>
      <w:bookmarkStart w:id="6200" w:name="_Toc124151505"/>
      <w:bookmarkStart w:id="6201" w:name="_Toc124152025"/>
      <w:bookmarkStart w:id="6202" w:name="_Toc124152545"/>
      <w:r w:rsidRPr="00BE5108">
        <w:rPr>
          <w:rFonts w:eastAsiaTheme="minorEastAsia"/>
        </w:rPr>
        <w:t>F.1</w:t>
      </w:r>
      <w:r w:rsidRPr="00BE5108">
        <w:rPr>
          <w:rFonts w:eastAsiaTheme="minorEastAsia"/>
        </w:rPr>
        <w:tab/>
        <w:t>Static propagation condition</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6203" w:name="_Toc73963187"/>
      <w:bookmarkStart w:id="6204" w:name="_Toc75260365"/>
      <w:bookmarkStart w:id="6205" w:name="_Toc75275908"/>
      <w:bookmarkStart w:id="6206" w:name="_Toc75276418"/>
      <w:bookmarkStart w:id="6207" w:name="_Toc76541917"/>
      <w:bookmarkStart w:id="6208" w:name="_Toc82437688"/>
      <w:bookmarkStart w:id="6209" w:name="_Toc89945054"/>
      <w:bookmarkStart w:id="6210" w:name="_Toc98754072"/>
      <w:bookmarkStart w:id="6211" w:name="_Toc106181058"/>
      <w:bookmarkStart w:id="6212" w:name="_Toc114151103"/>
      <w:bookmarkStart w:id="6213" w:name="_Toc124151506"/>
      <w:bookmarkStart w:id="6214" w:name="_Toc124152026"/>
      <w:bookmarkStart w:id="6215" w:name="_Toc124152546"/>
      <w:r w:rsidRPr="00BE5108">
        <w:rPr>
          <w:rFonts w:eastAsiaTheme="minorEastAsia"/>
        </w:rPr>
        <w:t>F1.1</w:t>
      </w:r>
      <w:r w:rsidRPr="00BE5108">
        <w:rPr>
          <w:rFonts w:eastAsiaTheme="minorEastAsia"/>
        </w:rPr>
        <w:tab/>
        <w:t>IAB-MT receiver with 2RX</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6216" w:name="_Toc73963188"/>
      <w:bookmarkStart w:id="6217" w:name="_Toc75260366"/>
      <w:bookmarkStart w:id="6218" w:name="_Toc75275909"/>
      <w:bookmarkStart w:id="6219" w:name="_Toc75276419"/>
      <w:bookmarkStart w:id="6220" w:name="_Toc76541918"/>
      <w:bookmarkStart w:id="6221" w:name="_Toc82437689"/>
      <w:bookmarkStart w:id="6222" w:name="_Toc89945055"/>
      <w:bookmarkStart w:id="6223" w:name="_Toc98754073"/>
      <w:bookmarkStart w:id="6224" w:name="_Toc106181059"/>
      <w:bookmarkStart w:id="6225" w:name="_Toc114151104"/>
      <w:bookmarkStart w:id="6226" w:name="_Toc124151507"/>
      <w:bookmarkStart w:id="6227" w:name="_Toc124152027"/>
      <w:bookmarkStart w:id="6228" w:name="_Toc124152547"/>
      <w:r w:rsidRPr="00BE5108">
        <w:rPr>
          <w:rFonts w:eastAsiaTheme="minorEastAsia"/>
        </w:rPr>
        <w:t>F.2</w:t>
      </w:r>
      <w:r w:rsidRPr="00BE5108">
        <w:rPr>
          <w:rFonts w:eastAsiaTheme="minorEastAsia"/>
        </w:rPr>
        <w:tab/>
        <w:t>Multi-path fading propagation conditions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128CB45D" w14:textId="135A5E0D" w:rsidR="00051AAE" w:rsidRPr="00BE5108" w:rsidRDefault="00051AAE" w:rsidP="00051AAE">
      <w:pPr>
        <w:pStyle w:val="Heading2"/>
        <w:rPr>
          <w:rFonts w:eastAsiaTheme="minorEastAsia"/>
        </w:rPr>
      </w:pPr>
      <w:bookmarkStart w:id="6229" w:name="_Toc75275910"/>
      <w:bookmarkStart w:id="6230" w:name="_Toc75276420"/>
      <w:bookmarkStart w:id="6231" w:name="_Toc76541919"/>
      <w:bookmarkStart w:id="6232" w:name="_Toc82437690"/>
      <w:bookmarkStart w:id="6233" w:name="_Toc89945056"/>
      <w:bookmarkStart w:id="6234" w:name="_Toc98754074"/>
      <w:bookmarkStart w:id="6235" w:name="_Toc106181060"/>
      <w:bookmarkStart w:id="6236" w:name="_Toc114151105"/>
      <w:bookmarkStart w:id="6237" w:name="_Toc124151508"/>
      <w:bookmarkStart w:id="6238" w:name="_Toc124152028"/>
      <w:bookmarkStart w:id="6239" w:name="_Toc124152548"/>
      <w:r w:rsidRPr="00BE5108">
        <w:rPr>
          <w:rFonts w:eastAsiaTheme="minorEastAsia"/>
        </w:rPr>
        <w:t>F.2.1</w:t>
      </w:r>
      <w:r w:rsidRPr="00BE5108">
        <w:rPr>
          <w:rFonts w:eastAsiaTheme="minorEastAsia"/>
        </w:rPr>
        <w:tab/>
        <w:t>General</w:t>
      </w:r>
      <w:bookmarkEnd w:id="6229"/>
      <w:bookmarkEnd w:id="6230"/>
      <w:bookmarkEnd w:id="6231"/>
      <w:bookmarkEnd w:id="6232"/>
      <w:bookmarkEnd w:id="6233"/>
      <w:bookmarkEnd w:id="6234"/>
      <w:bookmarkEnd w:id="6235"/>
      <w:bookmarkEnd w:id="6236"/>
      <w:bookmarkEnd w:id="6237"/>
      <w:bookmarkEnd w:id="6238"/>
      <w:bookmarkEnd w:id="623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6240" w:name="_Toc73963189"/>
      <w:bookmarkStart w:id="6241" w:name="_Toc75260367"/>
      <w:bookmarkStart w:id="6242" w:name="_Toc75275911"/>
      <w:bookmarkStart w:id="6243" w:name="_Toc75276421"/>
      <w:bookmarkStart w:id="6244" w:name="_Toc76541920"/>
      <w:bookmarkStart w:id="6245" w:name="_Toc82437691"/>
      <w:bookmarkStart w:id="6246" w:name="_Toc89945057"/>
      <w:bookmarkStart w:id="6247" w:name="_Toc98754075"/>
      <w:bookmarkStart w:id="6248" w:name="_Toc106181061"/>
      <w:bookmarkStart w:id="6249" w:name="_Toc114151106"/>
      <w:bookmarkStart w:id="6250" w:name="_Toc124151509"/>
      <w:bookmarkStart w:id="6251" w:name="_Toc124152029"/>
      <w:bookmarkStart w:id="6252" w:name="_Toc124152549"/>
      <w:r w:rsidRPr="00BE5108">
        <w:rPr>
          <w:rFonts w:eastAsiaTheme="minorEastAsia"/>
        </w:rPr>
        <w:t>F.2.</w:t>
      </w:r>
      <w:r w:rsidR="00051AAE" w:rsidRPr="00BE5108">
        <w:rPr>
          <w:rFonts w:eastAsiaTheme="minorEastAsia"/>
        </w:rPr>
        <w:t>2</w:t>
      </w:r>
      <w:r w:rsidRPr="00BE5108">
        <w:rPr>
          <w:rFonts w:eastAsiaTheme="minorEastAsia"/>
        </w:rPr>
        <w:tab/>
        <w:t>Delay profiles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51DABB7" w14:textId="3AC1AB74" w:rsidR="00051AAE" w:rsidRPr="00BE5108" w:rsidRDefault="00051AAE" w:rsidP="00051AAE">
      <w:pPr>
        <w:pStyle w:val="Heading3"/>
        <w:rPr>
          <w:rFonts w:eastAsiaTheme="minorEastAsia"/>
        </w:rPr>
      </w:pPr>
      <w:bookmarkStart w:id="6253" w:name="_Toc75275912"/>
      <w:bookmarkStart w:id="6254" w:name="_Toc75276422"/>
      <w:bookmarkStart w:id="6255" w:name="_Toc76541921"/>
      <w:bookmarkStart w:id="6256" w:name="_Toc82437692"/>
      <w:bookmarkStart w:id="6257" w:name="_Toc89945058"/>
      <w:bookmarkStart w:id="6258" w:name="_Toc98754076"/>
      <w:bookmarkStart w:id="6259" w:name="_Toc106181062"/>
      <w:bookmarkStart w:id="6260" w:name="_Toc114151107"/>
      <w:bookmarkStart w:id="6261" w:name="_Toc124151510"/>
      <w:bookmarkStart w:id="6262" w:name="_Toc124152030"/>
      <w:bookmarkStart w:id="6263" w:name="_Toc124152550"/>
      <w:r w:rsidRPr="00BE5108">
        <w:rPr>
          <w:rFonts w:eastAsiaTheme="minorEastAsia"/>
        </w:rPr>
        <w:t>F.2.2.1</w:t>
      </w:r>
      <w:r w:rsidRPr="00BE5108">
        <w:rPr>
          <w:rFonts w:eastAsiaTheme="minorEastAsia"/>
        </w:rPr>
        <w:tab/>
        <w:t>General</w:t>
      </w:r>
      <w:bookmarkEnd w:id="6253"/>
      <w:bookmarkEnd w:id="6254"/>
      <w:bookmarkEnd w:id="6255"/>
      <w:bookmarkEnd w:id="6256"/>
      <w:bookmarkEnd w:id="6257"/>
      <w:bookmarkEnd w:id="6258"/>
      <w:bookmarkEnd w:id="6259"/>
      <w:bookmarkEnd w:id="6260"/>
      <w:bookmarkEnd w:id="6261"/>
      <w:bookmarkEnd w:id="6262"/>
      <w:bookmarkEnd w:id="6263"/>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6264" w:name="_Toc73963190"/>
      <w:bookmarkStart w:id="6265" w:name="_Toc75260368"/>
      <w:bookmarkStart w:id="6266" w:name="_Toc75275913"/>
      <w:bookmarkStart w:id="6267" w:name="_Toc75276423"/>
      <w:bookmarkStart w:id="6268" w:name="_Toc76541922"/>
      <w:bookmarkStart w:id="6269" w:name="_Toc82437693"/>
      <w:bookmarkStart w:id="6270" w:name="_Toc89945059"/>
      <w:bookmarkStart w:id="6271" w:name="_Toc98754077"/>
      <w:bookmarkStart w:id="6272" w:name="_Toc106181063"/>
      <w:bookmarkStart w:id="6273" w:name="_Toc114151108"/>
      <w:bookmarkStart w:id="6274" w:name="_Toc124151511"/>
      <w:bookmarkStart w:id="6275" w:name="_Toc124152031"/>
      <w:bookmarkStart w:id="6276" w:name="_Toc12415255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6277" w:name="_Toc73963191"/>
      <w:bookmarkStart w:id="6278" w:name="_Toc75260369"/>
      <w:bookmarkStart w:id="6279" w:name="_Toc75275914"/>
      <w:bookmarkStart w:id="6280" w:name="_Toc75276424"/>
      <w:bookmarkStart w:id="6281" w:name="_Toc76541923"/>
      <w:bookmarkStart w:id="6282" w:name="_Toc82437694"/>
      <w:bookmarkStart w:id="6283" w:name="_Toc89945060"/>
      <w:bookmarkStart w:id="6284" w:name="_Toc98754078"/>
      <w:bookmarkStart w:id="6285" w:name="_Toc106181064"/>
      <w:bookmarkStart w:id="6286" w:name="_Toc114151109"/>
      <w:bookmarkStart w:id="6287" w:name="_Toc124151512"/>
      <w:bookmarkStart w:id="6288" w:name="_Toc124152032"/>
      <w:bookmarkStart w:id="6289" w:name="_Toc12415255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6290" w:name="_Toc73963192"/>
      <w:bookmarkStart w:id="6291" w:name="_Toc75260370"/>
      <w:bookmarkStart w:id="6292" w:name="_Toc75275915"/>
      <w:bookmarkStart w:id="6293" w:name="_Toc75276425"/>
      <w:bookmarkStart w:id="6294" w:name="_Toc76541924"/>
      <w:bookmarkStart w:id="6295" w:name="_Toc82437695"/>
      <w:bookmarkStart w:id="6296" w:name="_Toc89945061"/>
      <w:bookmarkStart w:id="6297" w:name="_Toc98754079"/>
      <w:bookmarkStart w:id="6298" w:name="_Toc106181065"/>
      <w:bookmarkStart w:id="6299" w:name="_Toc114151110"/>
      <w:bookmarkStart w:id="6300" w:name="_Toc124151513"/>
      <w:bookmarkStart w:id="6301" w:name="_Toc124152033"/>
      <w:bookmarkStart w:id="6302" w:name="_Toc12415255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89F8F9E" w14:textId="29AFE253" w:rsidR="00051AAE" w:rsidRPr="00BE5108" w:rsidRDefault="00051AAE" w:rsidP="00051AAE">
      <w:pPr>
        <w:pStyle w:val="Heading3"/>
        <w:rPr>
          <w:rFonts w:eastAsiaTheme="minorEastAsia"/>
        </w:rPr>
      </w:pPr>
      <w:bookmarkStart w:id="6303" w:name="_Toc75275916"/>
      <w:bookmarkStart w:id="6304" w:name="_Toc75276426"/>
      <w:bookmarkStart w:id="6305" w:name="_Toc76541925"/>
      <w:bookmarkStart w:id="6306" w:name="_Toc82437696"/>
      <w:bookmarkStart w:id="6307" w:name="_Toc89945062"/>
      <w:bookmarkStart w:id="6308" w:name="_Toc98754080"/>
      <w:bookmarkStart w:id="6309" w:name="_Toc106181066"/>
      <w:bookmarkStart w:id="6310" w:name="_Toc114151111"/>
      <w:bookmarkStart w:id="6311" w:name="_Toc124151514"/>
      <w:bookmarkStart w:id="6312" w:name="_Toc124152034"/>
      <w:bookmarkStart w:id="6313" w:name="_Toc124152554"/>
      <w:r w:rsidRPr="00BE5108">
        <w:rPr>
          <w:rFonts w:eastAsiaTheme="minorEastAsia"/>
        </w:rPr>
        <w:t>F.2.4.1</w:t>
      </w:r>
      <w:r w:rsidRPr="00BE5108">
        <w:rPr>
          <w:rFonts w:eastAsiaTheme="minorEastAsia"/>
        </w:rPr>
        <w:tab/>
        <w:t>General</w:t>
      </w:r>
      <w:bookmarkEnd w:id="6303"/>
      <w:bookmarkEnd w:id="6304"/>
      <w:bookmarkEnd w:id="6305"/>
      <w:bookmarkEnd w:id="6306"/>
      <w:bookmarkEnd w:id="6307"/>
      <w:bookmarkEnd w:id="6308"/>
      <w:bookmarkEnd w:id="6309"/>
      <w:bookmarkEnd w:id="6310"/>
      <w:bookmarkEnd w:id="6311"/>
      <w:bookmarkEnd w:id="6312"/>
      <w:bookmarkEnd w:id="6313"/>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6314" w:name="_Toc73963193"/>
      <w:bookmarkStart w:id="6315" w:name="_Toc75260371"/>
      <w:bookmarkStart w:id="6316" w:name="_Toc75275917"/>
      <w:bookmarkStart w:id="6317" w:name="_Toc75276427"/>
      <w:bookmarkStart w:id="6318" w:name="_Toc76541926"/>
      <w:bookmarkStart w:id="6319" w:name="_Toc82437697"/>
      <w:bookmarkStart w:id="6320" w:name="_Toc89945063"/>
      <w:bookmarkStart w:id="6321" w:name="_Toc98754081"/>
      <w:bookmarkStart w:id="6322" w:name="_Toc106181067"/>
      <w:bookmarkStart w:id="6323" w:name="_Toc114151112"/>
      <w:bookmarkStart w:id="6324" w:name="_Toc124151515"/>
      <w:bookmarkStart w:id="6325" w:name="_Toc124152035"/>
      <w:bookmarkStart w:id="6326" w:name="_Toc12415255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574468BE" w14:textId="7BBE7A89" w:rsidR="00051AAE" w:rsidRPr="00BE5108" w:rsidRDefault="00051AAE" w:rsidP="00463AFD">
      <w:pPr>
        <w:pStyle w:val="Heading4"/>
        <w:rPr>
          <w:rFonts w:eastAsiaTheme="minorHAnsi"/>
        </w:rPr>
      </w:pPr>
      <w:bookmarkStart w:id="6327" w:name="_Toc75275918"/>
      <w:bookmarkStart w:id="6328" w:name="_Toc75276428"/>
      <w:bookmarkStart w:id="6329" w:name="_Toc76541927"/>
      <w:bookmarkStart w:id="6330" w:name="_Toc82437698"/>
      <w:bookmarkStart w:id="6331" w:name="_Toc89945064"/>
      <w:bookmarkStart w:id="6332" w:name="_Toc98754082"/>
      <w:bookmarkStart w:id="6333" w:name="_Toc106181068"/>
      <w:bookmarkStart w:id="6334" w:name="_Toc114151113"/>
      <w:bookmarkStart w:id="6335" w:name="_Toc124151516"/>
      <w:bookmarkStart w:id="6336" w:name="_Toc124152036"/>
      <w:bookmarkStart w:id="6337" w:name="_Toc124152556"/>
      <w:r w:rsidRPr="00BE5108">
        <w:rPr>
          <w:rFonts w:eastAsiaTheme="minorEastAsia"/>
          <w:lang w:eastAsia="ko-KR"/>
        </w:rPr>
        <w:t>F.2.4.2.1</w:t>
      </w:r>
      <w:r w:rsidRPr="00BE5108">
        <w:rPr>
          <w:rFonts w:eastAsiaTheme="minorEastAsia"/>
          <w:lang w:eastAsia="ko-KR"/>
        </w:rPr>
        <w:tab/>
        <w:t>General</w:t>
      </w:r>
      <w:bookmarkEnd w:id="6327"/>
      <w:bookmarkEnd w:id="6328"/>
      <w:bookmarkEnd w:id="6329"/>
      <w:bookmarkEnd w:id="6330"/>
      <w:bookmarkEnd w:id="6331"/>
      <w:bookmarkEnd w:id="6332"/>
      <w:bookmarkEnd w:id="6333"/>
      <w:bookmarkEnd w:id="6334"/>
      <w:bookmarkEnd w:id="6335"/>
      <w:bookmarkEnd w:id="6336"/>
      <w:bookmarkEnd w:id="6337"/>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6338" w:name="_Toc73963194"/>
      <w:bookmarkStart w:id="6339" w:name="_Toc75260372"/>
      <w:bookmarkStart w:id="6340" w:name="_Toc75275919"/>
      <w:bookmarkStart w:id="6341" w:name="_Toc75276429"/>
      <w:bookmarkStart w:id="6342" w:name="_Toc76541928"/>
      <w:bookmarkStart w:id="6343" w:name="_Toc82437699"/>
      <w:bookmarkStart w:id="6344" w:name="_Toc89945065"/>
      <w:bookmarkStart w:id="6345" w:name="_Toc98754083"/>
      <w:bookmarkStart w:id="6346" w:name="_Toc106181069"/>
      <w:bookmarkStart w:id="6347" w:name="_Toc114151114"/>
      <w:bookmarkStart w:id="6348" w:name="_Toc124151517"/>
      <w:bookmarkStart w:id="6349" w:name="_Toc124152037"/>
      <w:bookmarkStart w:id="6350" w:name="_Toc12415255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4.1pt;height:158.95pt" o:ole="">
                  <v:imagedata r:id="rId111" o:title=""/>
                </v:shape>
                <o:OLEObject Type="Embed" ProgID="Equation.DSMT4" ShapeID="_x0000_i1072" DrawAspect="Content" ObjectID="_1734764137"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6351" w:name="_Toc73963195"/>
      <w:bookmarkStart w:id="6352" w:name="_Toc75260373"/>
      <w:bookmarkStart w:id="6353" w:name="_Toc75275920"/>
      <w:bookmarkStart w:id="6354" w:name="_Toc75276430"/>
      <w:bookmarkStart w:id="6355" w:name="_Toc76541929"/>
      <w:bookmarkStart w:id="6356" w:name="_Toc82437700"/>
      <w:bookmarkStart w:id="6357" w:name="_Toc89945066"/>
      <w:bookmarkStart w:id="6358" w:name="_Toc98754084"/>
      <w:bookmarkStart w:id="6359" w:name="_Toc106181070"/>
      <w:bookmarkStart w:id="6360" w:name="_Toc114151115"/>
      <w:bookmarkStart w:id="6361" w:name="_Toc124151518"/>
      <w:bookmarkStart w:id="6362" w:name="_Toc124152038"/>
      <w:bookmarkStart w:id="6363" w:name="_Toc12415255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55pt;height:15.5pt" o:ole="">
                  <v:imagedata r:id="rId134" o:title=""/>
                </v:shape>
                <o:OLEObject Type="Embed" ProgID="Equation.3" ShapeID="_x0000_i1073" DrawAspect="Content" ObjectID="_1734764138"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55pt;height:15.5pt" o:ole="">
                  <v:imagedata r:id="rId136" o:title=""/>
                </v:shape>
                <o:OLEObject Type="Embed" ProgID="Equation.3" ShapeID="_x0000_i1074" DrawAspect="Content" ObjectID="_1734764139"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55pt;height:15.5pt" o:ole="">
                  <v:imagedata r:id="rId138" o:title=""/>
                </v:shape>
                <o:OLEObject Type="Embed" ProgID="Equation.3" ShapeID="_x0000_i1075" DrawAspect="Content" ObjectID="_1734764140"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55pt;height:15.5pt" o:ole="">
                  <v:imagedata r:id="rId136" o:title=""/>
                </v:shape>
                <o:OLEObject Type="Embed" ProgID="Equation.3" ShapeID="_x0000_i1076" DrawAspect="Content" ObjectID="_1734764141"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55pt;height:15.5pt" o:ole="">
                  <v:imagedata r:id="rId138" o:title=""/>
                </v:shape>
                <o:OLEObject Type="Embed" ProgID="Equation.3" ShapeID="_x0000_i1077" DrawAspect="Content" ObjectID="_1734764142"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55pt;height:15.5pt" o:ole="">
                  <v:imagedata r:id="rId142" o:title=""/>
                </v:shape>
                <o:OLEObject Type="Embed" ProgID="Equation.3" ShapeID="_x0000_i1078" DrawAspect="Content" ObjectID="_1734764143"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55pt;height:15.5pt" o:ole="">
                  <v:imagedata r:id="rId142" o:title=""/>
                </v:shape>
                <o:OLEObject Type="Embed" ProgID="Equation.3" ShapeID="_x0000_i1079" DrawAspect="Content" ObjectID="_1734764144"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6364" w:name="_Toc73963196"/>
      <w:bookmarkStart w:id="6365" w:name="_Toc75260374"/>
      <w:bookmarkStart w:id="6366" w:name="_Toc75275921"/>
      <w:bookmarkStart w:id="6367" w:name="_Toc75276431"/>
      <w:bookmarkStart w:id="6368" w:name="_Toc76541930"/>
      <w:bookmarkStart w:id="6369" w:name="_Toc82437701"/>
      <w:bookmarkStart w:id="6370" w:name="_Toc89945067"/>
      <w:bookmarkStart w:id="6371" w:name="_Toc98754085"/>
      <w:bookmarkStart w:id="6372" w:name="_Toc106181071"/>
      <w:bookmarkStart w:id="6373" w:name="_Toc114151116"/>
      <w:bookmarkStart w:id="6374" w:name="_Toc124151519"/>
      <w:bookmarkStart w:id="6375" w:name="_Toc124152039"/>
      <w:bookmarkStart w:id="6376" w:name="_Toc12415255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642C3EBA" w14:textId="5236CD48" w:rsidR="00DF12B4" w:rsidRPr="00BE5108" w:rsidRDefault="00DF12B4" w:rsidP="00DF12B4">
      <w:pPr>
        <w:pStyle w:val="Heading4"/>
        <w:rPr>
          <w:rFonts w:eastAsiaTheme="minorEastAsia"/>
        </w:rPr>
      </w:pPr>
      <w:bookmarkStart w:id="6377" w:name="_Toc75275922"/>
      <w:bookmarkStart w:id="6378" w:name="_Toc75276432"/>
      <w:bookmarkStart w:id="6379" w:name="_Toc76541931"/>
      <w:bookmarkStart w:id="6380" w:name="_Toc82437702"/>
      <w:bookmarkStart w:id="6381" w:name="_Toc89945068"/>
      <w:bookmarkStart w:id="6382" w:name="_Toc98754086"/>
      <w:bookmarkStart w:id="6383" w:name="_Toc106181072"/>
      <w:bookmarkStart w:id="6384" w:name="_Toc114151117"/>
      <w:bookmarkStart w:id="6385" w:name="_Toc124151520"/>
      <w:bookmarkStart w:id="6386" w:name="_Toc124152040"/>
      <w:bookmarkStart w:id="6387" w:name="_Toc124152560"/>
      <w:r w:rsidRPr="00BE5108">
        <w:rPr>
          <w:rFonts w:eastAsiaTheme="minorEastAsia"/>
        </w:rPr>
        <w:t>F.2.4.3.1</w:t>
      </w:r>
      <w:r w:rsidRPr="00BE5108">
        <w:rPr>
          <w:rFonts w:eastAsiaTheme="minorEastAsia"/>
        </w:rPr>
        <w:tab/>
        <w:t>General</w:t>
      </w:r>
      <w:bookmarkEnd w:id="6377"/>
      <w:bookmarkEnd w:id="6378"/>
      <w:bookmarkEnd w:id="6379"/>
      <w:bookmarkEnd w:id="6380"/>
      <w:bookmarkEnd w:id="6381"/>
      <w:bookmarkEnd w:id="6382"/>
      <w:bookmarkEnd w:id="6383"/>
      <w:bookmarkEnd w:id="6384"/>
      <w:bookmarkEnd w:id="6385"/>
      <w:bookmarkEnd w:id="6386"/>
      <w:bookmarkEnd w:id="6387"/>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6388" w:name="_Toc73963197"/>
      <w:bookmarkStart w:id="6389" w:name="_Toc75260375"/>
      <w:bookmarkStart w:id="6390" w:name="_Toc75275923"/>
      <w:bookmarkStart w:id="6391" w:name="_Toc75276433"/>
      <w:bookmarkStart w:id="6392" w:name="_Toc76541932"/>
      <w:bookmarkStart w:id="6393" w:name="_Toc82437703"/>
      <w:bookmarkStart w:id="6394" w:name="_Toc89945069"/>
      <w:bookmarkStart w:id="6395" w:name="_Toc98754087"/>
      <w:bookmarkStart w:id="6396" w:name="_Toc106181073"/>
      <w:bookmarkStart w:id="6397" w:name="_Toc114151118"/>
      <w:bookmarkStart w:id="6398" w:name="_Toc124151521"/>
      <w:bookmarkStart w:id="6399" w:name="_Toc124152041"/>
      <w:bookmarkStart w:id="6400" w:name="_Toc12415256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6401" w:name="_Toc73963198"/>
      <w:bookmarkStart w:id="6402" w:name="_Toc75260376"/>
      <w:bookmarkStart w:id="6403" w:name="_Toc75275924"/>
      <w:bookmarkStart w:id="6404" w:name="_Toc75276434"/>
      <w:bookmarkStart w:id="6405" w:name="_Toc76541933"/>
      <w:bookmarkStart w:id="6406" w:name="_Toc82437704"/>
      <w:bookmarkStart w:id="6407" w:name="_Toc89945070"/>
      <w:bookmarkStart w:id="6408" w:name="_Toc98754088"/>
      <w:bookmarkStart w:id="6409" w:name="_Toc106181074"/>
      <w:bookmarkStart w:id="6410" w:name="_Toc114151119"/>
      <w:bookmarkStart w:id="6411" w:name="_Toc124151522"/>
      <w:bookmarkStart w:id="6412" w:name="_Toc124152042"/>
      <w:bookmarkStart w:id="6413" w:name="_Toc12415256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67C5185" w14:textId="29010ABC" w:rsidR="00224940" w:rsidRPr="00BE5108" w:rsidRDefault="00224940" w:rsidP="00AD5F8C">
      <w:pPr>
        <w:pStyle w:val="Heading5"/>
        <w:rPr>
          <w:rFonts w:eastAsiaTheme="minorEastAsia"/>
        </w:rPr>
      </w:pPr>
      <w:bookmarkStart w:id="6414" w:name="_Toc73963199"/>
      <w:bookmarkStart w:id="6415" w:name="_Toc75260377"/>
      <w:bookmarkStart w:id="6416" w:name="_Toc75275925"/>
      <w:bookmarkStart w:id="6417" w:name="_Toc75276435"/>
      <w:bookmarkStart w:id="6418" w:name="_Toc76541934"/>
      <w:bookmarkStart w:id="6419" w:name="_Toc82437705"/>
      <w:bookmarkStart w:id="6420" w:name="_Toc89945071"/>
      <w:bookmarkStart w:id="6421" w:name="_Toc98754089"/>
      <w:bookmarkStart w:id="6422" w:name="_Toc106181075"/>
      <w:bookmarkStart w:id="6423" w:name="_Toc114151120"/>
      <w:bookmarkStart w:id="6424" w:name="_Toc124151523"/>
      <w:bookmarkStart w:id="6425" w:name="_Toc124152043"/>
      <w:bookmarkStart w:id="6426" w:name="_Toc124152563"/>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6427" w:name="_Toc73963200"/>
      <w:bookmarkStart w:id="6428" w:name="_Toc75260378"/>
      <w:bookmarkStart w:id="6429" w:name="_Toc75275926"/>
      <w:bookmarkStart w:id="6430" w:name="_Toc75276436"/>
      <w:bookmarkStart w:id="6431" w:name="_Toc76541935"/>
      <w:bookmarkStart w:id="6432" w:name="_Toc82437706"/>
      <w:bookmarkStart w:id="6433" w:name="_Toc89945072"/>
      <w:bookmarkStart w:id="6434" w:name="_Toc98754090"/>
      <w:bookmarkStart w:id="6435" w:name="_Toc106181076"/>
      <w:bookmarkStart w:id="6436" w:name="_Toc114151121"/>
      <w:bookmarkStart w:id="6437" w:name="_Toc124151524"/>
      <w:bookmarkStart w:id="6438" w:name="_Toc124152044"/>
      <w:bookmarkStart w:id="6439" w:name="_Toc124152564"/>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6440" w:name="_Toc73963201"/>
      <w:bookmarkStart w:id="6441" w:name="_Toc75260379"/>
      <w:bookmarkStart w:id="6442" w:name="_Toc75275927"/>
      <w:bookmarkStart w:id="6443" w:name="_Toc75276437"/>
      <w:bookmarkStart w:id="6444" w:name="_Toc76541936"/>
      <w:bookmarkStart w:id="6445" w:name="_Toc82437707"/>
      <w:bookmarkStart w:id="6446" w:name="_Toc89945073"/>
      <w:bookmarkStart w:id="6447" w:name="_Toc98754091"/>
      <w:bookmarkStart w:id="6448" w:name="_Toc106181077"/>
      <w:bookmarkStart w:id="6449" w:name="_Toc114151122"/>
      <w:bookmarkStart w:id="6450" w:name="_Toc124151525"/>
      <w:bookmarkStart w:id="6451" w:name="_Toc124152045"/>
      <w:bookmarkStart w:id="6452" w:name="_Toc12415256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453"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6454" w:name="_Toc75260380"/>
      <w:bookmarkStart w:id="6455" w:name="_Toc75275928"/>
      <w:bookmarkStart w:id="6456" w:name="_Toc75276438"/>
      <w:bookmarkStart w:id="6457" w:name="_Toc76541937"/>
      <w:bookmarkStart w:id="6458" w:name="_Toc82437708"/>
      <w:bookmarkStart w:id="6459" w:name="_Toc89945074"/>
      <w:bookmarkStart w:id="6460" w:name="_Toc98754092"/>
      <w:bookmarkStart w:id="6461" w:name="_Toc106181078"/>
      <w:bookmarkStart w:id="6462" w:name="_Toc114151123"/>
      <w:bookmarkStart w:id="6463" w:name="_Toc124151526"/>
      <w:bookmarkStart w:id="6464" w:name="_Toc124152046"/>
      <w:bookmarkStart w:id="6465" w:name="_Toc124152566"/>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466"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6467" w:name="_Toc75260381"/>
      <w:bookmarkStart w:id="6468" w:name="_Toc75275929"/>
      <w:bookmarkStart w:id="6469" w:name="_Toc75276439"/>
      <w:bookmarkStart w:id="6470" w:name="_Toc76541938"/>
      <w:bookmarkStart w:id="6471" w:name="_Toc82437709"/>
      <w:bookmarkStart w:id="6472" w:name="_Toc89945075"/>
      <w:bookmarkStart w:id="6473" w:name="_Toc98754093"/>
      <w:bookmarkStart w:id="6474" w:name="_Toc106181079"/>
      <w:bookmarkStart w:id="6475" w:name="_Toc114151124"/>
      <w:bookmarkStart w:id="6476" w:name="_Toc124151527"/>
      <w:bookmarkStart w:id="6477" w:name="_Toc124152047"/>
      <w:bookmarkStart w:id="6478" w:name="_Toc124152567"/>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462978B9" w14:textId="77777777" w:rsidR="00AD1976" w:rsidRPr="00BE5108" w:rsidRDefault="00AD1976" w:rsidP="00E55627">
      <w:pPr>
        <w:pStyle w:val="Heading1"/>
        <w:rPr>
          <w:rFonts w:eastAsiaTheme="minorEastAsia"/>
          <w:lang w:eastAsia="zh-CN"/>
        </w:rPr>
      </w:pPr>
      <w:bookmarkStart w:id="6479" w:name="_Toc73963204"/>
      <w:bookmarkStart w:id="6480" w:name="_Toc75260382"/>
      <w:bookmarkStart w:id="6481" w:name="_Toc75275930"/>
      <w:bookmarkStart w:id="6482" w:name="_Toc75276440"/>
      <w:bookmarkStart w:id="6483" w:name="_Toc76541939"/>
      <w:bookmarkStart w:id="6484" w:name="_Toc82437710"/>
      <w:bookmarkStart w:id="6485" w:name="_Toc89945076"/>
      <w:bookmarkStart w:id="6486" w:name="_Toc98754094"/>
      <w:bookmarkStart w:id="6487" w:name="_Toc106181080"/>
      <w:bookmarkStart w:id="6488" w:name="_Toc114151125"/>
      <w:bookmarkStart w:id="6489" w:name="_Toc124151528"/>
      <w:bookmarkStart w:id="6490" w:name="_Toc124152048"/>
      <w:bookmarkStart w:id="6491" w:name="_Toc124152568"/>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6492" w:name="_Toc73963205"/>
      <w:bookmarkStart w:id="6493" w:name="_Toc75260383"/>
      <w:bookmarkStart w:id="6494" w:name="_Toc75275931"/>
      <w:bookmarkStart w:id="6495" w:name="_Toc75276441"/>
      <w:bookmarkStart w:id="6496" w:name="_Toc76541940"/>
      <w:bookmarkStart w:id="6497" w:name="_Toc82437711"/>
      <w:bookmarkStart w:id="6498" w:name="_Toc89945077"/>
      <w:bookmarkStart w:id="6499" w:name="_Toc98754095"/>
      <w:bookmarkStart w:id="6500" w:name="_Toc106181081"/>
      <w:bookmarkStart w:id="6501" w:name="_Toc114151126"/>
      <w:bookmarkStart w:id="6502" w:name="_Toc124151529"/>
      <w:bookmarkStart w:id="6503" w:name="_Toc124152049"/>
      <w:bookmarkStart w:id="6504" w:name="_Toc124152569"/>
      <w:r w:rsidRPr="00BE5108">
        <w:rPr>
          <w:rFonts w:eastAsiaTheme="minorEastAsia"/>
        </w:rPr>
        <w:t>H.1</w:t>
      </w:r>
      <w:r w:rsidRPr="00BE5108">
        <w:rPr>
          <w:rFonts w:eastAsiaTheme="minorEastAsia"/>
        </w:rPr>
        <w:tab/>
        <w:t>General</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6505" w:name="_Toc73963206"/>
      <w:bookmarkStart w:id="6506" w:name="_Toc75260384"/>
      <w:bookmarkStart w:id="6507" w:name="_Toc75275932"/>
      <w:bookmarkStart w:id="6508" w:name="_Toc75276442"/>
      <w:bookmarkStart w:id="6509" w:name="_Toc76541941"/>
      <w:bookmarkStart w:id="6510" w:name="_Toc82437712"/>
      <w:bookmarkStart w:id="6511" w:name="_Toc89945078"/>
      <w:bookmarkStart w:id="6512" w:name="_Toc98754096"/>
      <w:bookmarkStart w:id="6513" w:name="_Toc106181082"/>
      <w:bookmarkStart w:id="6514" w:name="_Toc114151127"/>
      <w:bookmarkStart w:id="6515" w:name="_Toc124151530"/>
      <w:bookmarkStart w:id="6516" w:name="_Toc124152050"/>
      <w:bookmarkStart w:id="6517" w:name="_Toc124152570"/>
      <w:r w:rsidRPr="00BE5108">
        <w:rPr>
          <w:rFonts w:eastAsiaTheme="minorEastAsia"/>
        </w:rPr>
        <w:t>H.2</w:t>
      </w:r>
      <w:r w:rsidRPr="00BE5108">
        <w:rPr>
          <w:rFonts w:eastAsiaTheme="minorEastAsia"/>
        </w:rPr>
        <w:tab/>
        <w:t>Basic principles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6518" w:name="_Toc73963207"/>
      <w:bookmarkStart w:id="6519" w:name="_Toc75260385"/>
      <w:bookmarkStart w:id="6520" w:name="_Toc75275933"/>
      <w:bookmarkStart w:id="6521" w:name="_Toc75276443"/>
      <w:bookmarkStart w:id="6522" w:name="_Toc76541942"/>
      <w:bookmarkStart w:id="6523" w:name="_Toc82437713"/>
      <w:bookmarkStart w:id="6524" w:name="_Toc89945079"/>
      <w:bookmarkStart w:id="6525" w:name="_Toc98754097"/>
      <w:bookmarkStart w:id="6526" w:name="_Toc106181083"/>
      <w:bookmarkStart w:id="6527" w:name="_Toc114151128"/>
      <w:bookmarkStart w:id="6528" w:name="_Toc124151531"/>
      <w:bookmarkStart w:id="6529" w:name="_Toc124152051"/>
      <w:bookmarkStart w:id="6530" w:name="_Toc124152571"/>
      <w:r w:rsidRPr="00BE5108">
        <w:rPr>
          <w:rFonts w:eastAsiaTheme="minorEastAsia"/>
        </w:rPr>
        <w:t>H.2.1</w:t>
      </w:r>
      <w:r w:rsidRPr="00BE5108">
        <w:rPr>
          <w:rFonts w:eastAsiaTheme="minorEastAsia"/>
        </w:rPr>
        <w:tab/>
        <w:t>Output signal of the TX under test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6531" w:name="_Toc73963208"/>
      <w:bookmarkStart w:id="6532" w:name="_Toc75260386"/>
      <w:bookmarkStart w:id="6533" w:name="_Toc75275934"/>
      <w:bookmarkStart w:id="6534" w:name="_Toc75276444"/>
      <w:bookmarkStart w:id="6535" w:name="_Toc76541943"/>
      <w:bookmarkStart w:id="6536" w:name="_Toc82437714"/>
      <w:bookmarkStart w:id="6537" w:name="_Toc89945080"/>
      <w:bookmarkStart w:id="6538" w:name="_Toc98754098"/>
      <w:bookmarkStart w:id="6539" w:name="_Toc106181084"/>
      <w:bookmarkStart w:id="6540" w:name="_Toc114151129"/>
      <w:bookmarkStart w:id="6541" w:name="_Toc124151532"/>
      <w:bookmarkStart w:id="6542" w:name="_Toc124152052"/>
      <w:bookmarkStart w:id="6543" w:name="_Toc124152572"/>
      <w:r w:rsidRPr="00BE5108">
        <w:rPr>
          <w:rFonts w:eastAsiaTheme="minorEastAsia"/>
        </w:rPr>
        <w:t>H.2.2</w:t>
      </w:r>
      <w:r w:rsidRPr="00BE5108">
        <w:rPr>
          <w:rFonts w:eastAsiaTheme="minorEastAsia"/>
        </w:rPr>
        <w:tab/>
        <w:t>Ideal signal</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6544" w:name="_Toc73963209"/>
      <w:bookmarkStart w:id="6545" w:name="_Toc75260387"/>
      <w:bookmarkStart w:id="6546" w:name="_Toc75275935"/>
      <w:bookmarkStart w:id="6547" w:name="_Toc75276445"/>
      <w:bookmarkStart w:id="6548" w:name="_Toc76541944"/>
      <w:bookmarkStart w:id="6549" w:name="_Toc82437715"/>
      <w:bookmarkStart w:id="6550" w:name="_Toc89945081"/>
      <w:bookmarkStart w:id="6551" w:name="_Toc98754099"/>
      <w:bookmarkStart w:id="6552" w:name="_Toc106181085"/>
      <w:bookmarkStart w:id="6553" w:name="_Toc114151130"/>
      <w:bookmarkStart w:id="6554" w:name="_Toc124151533"/>
      <w:bookmarkStart w:id="6555" w:name="_Toc124152053"/>
      <w:bookmarkStart w:id="6556" w:name="_Toc124152573"/>
      <w:r w:rsidRPr="00BE5108">
        <w:rPr>
          <w:rFonts w:eastAsiaTheme="minorEastAsia"/>
        </w:rPr>
        <w:t>H.2.3</w:t>
      </w:r>
      <w:r w:rsidRPr="00BE5108">
        <w:rPr>
          <w:rFonts w:eastAsiaTheme="minorEastAsia"/>
        </w:rPr>
        <w:tab/>
        <w:t>Measurement results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6557" w:name="_Toc73963210"/>
      <w:bookmarkStart w:id="6558" w:name="_Toc75260388"/>
      <w:bookmarkStart w:id="6559" w:name="_Toc75275936"/>
      <w:bookmarkStart w:id="6560" w:name="_Toc75276446"/>
      <w:bookmarkStart w:id="6561" w:name="_Toc76541945"/>
      <w:bookmarkStart w:id="6562" w:name="_Toc82437716"/>
      <w:bookmarkStart w:id="6563" w:name="_Toc89945082"/>
      <w:bookmarkStart w:id="6564" w:name="_Toc98754100"/>
      <w:bookmarkStart w:id="6565" w:name="_Toc106181086"/>
      <w:bookmarkStart w:id="6566" w:name="_Toc114151131"/>
      <w:bookmarkStart w:id="6567" w:name="_Toc124151534"/>
      <w:bookmarkStart w:id="6568" w:name="_Toc124152054"/>
      <w:bookmarkStart w:id="6569" w:name="_Toc124152574"/>
      <w:r w:rsidRPr="00BE5108">
        <w:rPr>
          <w:rFonts w:eastAsiaTheme="minorEastAsia"/>
        </w:rPr>
        <w:t>H.2.4</w:t>
      </w:r>
      <w:r w:rsidRPr="00BE5108">
        <w:rPr>
          <w:rFonts w:eastAsiaTheme="minorEastAsia"/>
        </w:rPr>
        <w:tab/>
        <w:t>Measurement points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80" type="#_x0000_t75" style="width:486.85pt;height:252.55pt" o:ole="">
            <v:imagedata r:id="rId164" o:title=""/>
          </v:shape>
          <o:OLEObject Type="Embed" ProgID="Word.Picture.8" ShapeID="_x0000_i1080" DrawAspect="Content" ObjectID="_1734764145" r:id="rId165"/>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6570" w:name="_Toc73963211"/>
      <w:bookmarkStart w:id="6571" w:name="_Toc75260389"/>
      <w:bookmarkStart w:id="6572" w:name="_Toc75275937"/>
      <w:bookmarkStart w:id="6573" w:name="_Toc75276447"/>
      <w:bookmarkStart w:id="6574" w:name="_Toc76541946"/>
      <w:bookmarkStart w:id="6575" w:name="_Toc82437717"/>
      <w:bookmarkStart w:id="6576" w:name="_Toc89945083"/>
      <w:bookmarkStart w:id="6577" w:name="_Toc98754101"/>
      <w:bookmarkStart w:id="6578" w:name="_Toc106181087"/>
      <w:bookmarkStart w:id="6579" w:name="_Toc114151132"/>
      <w:bookmarkStart w:id="6580" w:name="_Toc124151535"/>
      <w:bookmarkStart w:id="6581" w:name="_Toc124152055"/>
      <w:bookmarkStart w:id="6582" w:name="_Toc124152575"/>
      <w:r w:rsidRPr="00BE5108">
        <w:rPr>
          <w:rFonts w:eastAsiaTheme="minorEastAsia"/>
        </w:rPr>
        <w:t>H.3</w:t>
      </w:r>
      <w:r w:rsidRPr="00BE5108">
        <w:rPr>
          <w:rFonts w:eastAsiaTheme="minorEastAsia"/>
        </w:rPr>
        <w:tab/>
        <w:t>Pre-FFT minimization process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6583" w:name="_Toc73963212"/>
      <w:bookmarkStart w:id="6584" w:name="_Toc75260390"/>
      <w:bookmarkStart w:id="6585" w:name="_Toc75275938"/>
      <w:bookmarkStart w:id="6586" w:name="_Toc75276448"/>
      <w:bookmarkStart w:id="6587" w:name="_Toc76541947"/>
      <w:bookmarkStart w:id="6588" w:name="_Toc82437718"/>
      <w:bookmarkStart w:id="6589" w:name="_Toc89945084"/>
      <w:bookmarkStart w:id="6590" w:name="_Toc98754102"/>
      <w:bookmarkStart w:id="6591" w:name="_Toc106181088"/>
      <w:bookmarkStart w:id="6592" w:name="_Toc114151133"/>
      <w:bookmarkStart w:id="6593" w:name="_Toc124151536"/>
      <w:bookmarkStart w:id="6594" w:name="_Toc124152056"/>
      <w:bookmarkStart w:id="6595" w:name="_Toc124152576"/>
      <w:r w:rsidRPr="00BE5108">
        <w:rPr>
          <w:rFonts w:eastAsiaTheme="minorEastAsia"/>
        </w:rPr>
        <w:t>H.4</w:t>
      </w:r>
      <w:r w:rsidRPr="00BE5108">
        <w:rPr>
          <w:rFonts w:eastAsiaTheme="minorEastAsia"/>
        </w:rPr>
        <w:tab/>
        <w:t>Timing of the FFT window</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6596" w:name="_Toc73963213"/>
      <w:bookmarkStart w:id="6597" w:name="_Toc75260391"/>
      <w:bookmarkStart w:id="6598" w:name="_Toc75275939"/>
      <w:bookmarkStart w:id="6599" w:name="_Toc75276449"/>
      <w:bookmarkStart w:id="6600" w:name="_Toc76541948"/>
      <w:bookmarkStart w:id="6601" w:name="_Toc82437719"/>
      <w:bookmarkStart w:id="6602" w:name="_Toc89945085"/>
      <w:bookmarkStart w:id="6603" w:name="_Toc98754103"/>
      <w:bookmarkStart w:id="6604" w:name="_Toc106181089"/>
      <w:bookmarkStart w:id="6605" w:name="_Toc114151134"/>
      <w:bookmarkStart w:id="6606" w:name="_Toc124151537"/>
      <w:bookmarkStart w:id="6607" w:name="_Toc124152057"/>
      <w:bookmarkStart w:id="6608" w:name="_Toc124152577"/>
      <w:r w:rsidRPr="00BE5108">
        <w:rPr>
          <w:rFonts w:eastAsiaTheme="minorEastAsia"/>
        </w:rPr>
        <w:t>H.5</w:t>
      </w:r>
      <w:r w:rsidRPr="00BE5108">
        <w:rPr>
          <w:rFonts w:eastAsiaTheme="minorEastAsia"/>
        </w:rPr>
        <w:tab/>
        <w:t>Resource element TX power</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6609" w:name="_Toc73963214"/>
      <w:bookmarkStart w:id="6610" w:name="_Toc75260392"/>
      <w:bookmarkStart w:id="6611" w:name="_Toc75275940"/>
      <w:bookmarkStart w:id="6612" w:name="_Toc75276450"/>
      <w:bookmarkStart w:id="6613" w:name="_Toc76541949"/>
      <w:bookmarkStart w:id="6614" w:name="_Toc82437720"/>
      <w:bookmarkStart w:id="6615" w:name="_Toc89945086"/>
      <w:bookmarkStart w:id="6616" w:name="_Toc98754104"/>
      <w:bookmarkStart w:id="6617" w:name="_Toc106181090"/>
      <w:bookmarkStart w:id="6618" w:name="_Toc114151135"/>
      <w:bookmarkStart w:id="6619" w:name="_Toc124151538"/>
      <w:bookmarkStart w:id="6620" w:name="_Toc124152058"/>
      <w:bookmarkStart w:id="6621" w:name="_Toc124152578"/>
      <w:r w:rsidRPr="00BE5108">
        <w:rPr>
          <w:rFonts w:eastAsiaTheme="minorEastAsia"/>
        </w:rPr>
        <w:lastRenderedPageBreak/>
        <w:t>H.6</w:t>
      </w:r>
      <w:r w:rsidRPr="00BE5108">
        <w:rPr>
          <w:rFonts w:eastAsiaTheme="minorEastAsia"/>
        </w:rPr>
        <w:tab/>
        <w:t>Post-FFT equalisation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1" type="#_x0000_t75" style="width:482.95pt;height:366.65pt" o:ole="">
            <v:imagedata r:id="rId166" o:title=""/>
          </v:shape>
          <o:OLEObject Type="Embed" ProgID="Word.Picture.8" ShapeID="_x0000_i1081" DrawAspect="Content" ObjectID="_1734764146" r:id="rId167"/>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6622" w:name="_Toc73963215"/>
      <w:bookmarkStart w:id="6623" w:name="_Toc75260393"/>
      <w:bookmarkStart w:id="6624" w:name="_Toc75275941"/>
      <w:bookmarkStart w:id="6625" w:name="_Toc75276451"/>
      <w:bookmarkStart w:id="6626" w:name="_Toc76541950"/>
      <w:bookmarkStart w:id="6627" w:name="_Toc82437721"/>
      <w:bookmarkStart w:id="6628" w:name="_Toc89945087"/>
      <w:bookmarkStart w:id="6629" w:name="_Toc98754105"/>
      <w:bookmarkStart w:id="6630" w:name="_Toc106181091"/>
      <w:bookmarkStart w:id="6631" w:name="_Toc114151136"/>
      <w:bookmarkStart w:id="6632" w:name="_Toc124151539"/>
      <w:bookmarkStart w:id="6633" w:name="_Toc124152059"/>
      <w:bookmarkStart w:id="6634" w:name="_Toc124152579"/>
      <w:r w:rsidRPr="00BE5108">
        <w:rPr>
          <w:rFonts w:eastAsiaTheme="minorEastAsia"/>
        </w:rPr>
        <w:t>H.7</w:t>
      </w:r>
      <w:r w:rsidRPr="00BE5108">
        <w:rPr>
          <w:rFonts w:eastAsiaTheme="minorEastAsia"/>
        </w:rPr>
        <w:tab/>
        <w:t>EVM</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6CA47AD2" w14:textId="77777777" w:rsidR="00AD1976" w:rsidRPr="00BE5108" w:rsidRDefault="00AD1976" w:rsidP="00E55627">
      <w:pPr>
        <w:pStyle w:val="Heading2"/>
        <w:rPr>
          <w:rFonts w:eastAsiaTheme="minorEastAsia"/>
        </w:rPr>
      </w:pPr>
      <w:bookmarkStart w:id="6635" w:name="_Toc73963216"/>
      <w:bookmarkStart w:id="6636" w:name="_Toc75260394"/>
      <w:bookmarkStart w:id="6637" w:name="_Toc75275942"/>
      <w:bookmarkStart w:id="6638" w:name="_Toc75276452"/>
      <w:bookmarkStart w:id="6639" w:name="_Toc76541951"/>
      <w:bookmarkStart w:id="6640" w:name="_Toc82437722"/>
      <w:bookmarkStart w:id="6641" w:name="_Toc89945088"/>
      <w:bookmarkStart w:id="6642" w:name="_Toc98754106"/>
      <w:bookmarkStart w:id="6643" w:name="_Toc106181092"/>
      <w:bookmarkStart w:id="6644" w:name="_Toc114151137"/>
      <w:bookmarkStart w:id="6645" w:name="_Toc124151540"/>
      <w:bookmarkStart w:id="6646" w:name="_Toc124152060"/>
      <w:bookmarkStart w:id="6647" w:name="_Toc124152580"/>
      <w:r w:rsidRPr="00BE5108">
        <w:rPr>
          <w:rFonts w:eastAsiaTheme="minorEastAsia"/>
        </w:rPr>
        <w:t>H.7.0</w:t>
      </w:r>
      <w:r w:rsidR="00431A0C" w:rsidRPr="00BE5108">
        <w:rPr>
          <w:rFonts w:eastAsiaTheme="minorEastAsia"/>
        </w:rPr>
        <w:tab/>
      </w:r>
      <w:r w:rsidRPr="00BE5108">
        <w:rPr>
          <w:rFonts w:eastAsiaTheme="minorEastAsia"/>
        </w:rPr>
        <w:t>General</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6648" w:name="_Toc73963217"/>
      <w:bookmarkStart w:id="6649" w:name="_Toc75260395"/>
      <w:bookmarkStart w:id="6650" w:name="_Toc75275943"/>
      <w:bookmarkStart w:id="6651" w:name="_Toc75276453"/>
      <w:bookmarkStart w:id="6652" w:name="_Toc76541952"/>
      <w:bookmarkStart w:id="6653" w:name="_Toc82437723"/>
      <w:bookmarkStart w:id="6654" w:name="_Toc89945089"/>
      <w:bookmarkStart w:id="6655" w:name="_Toc98754107"/>
      <w:bookmarkStart w:id="6656" w:name="_Toc106181093"/>
      <w:bookmarkStart w:id="6657" w:name="_Toc114151138"/>
      <w:bookmarkStart w:id="6658" w:name="_Toc124151541"/>
      <w:bookmarkStart w:id="6659" w:name="_Toc124152061"/>
      <w:bookmarkStart w:id="6660" w:name="_Toc124152581"/>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6661" w:name="_Toc73963218"/>
      <w:bookmarkStart w:id="6662" w:name="_Toc75260396"/>
      <w:bookmarkStart w:id="6663" w:name="_Toc75275944"/>
      <w:bookmarkStart w:id="6664" w:name="_Toc75276454"/>
      <w:bookmarkStart w:id="6665" w:name="_Toc76541953"/>
      <w:bookmarkStart w:id="6666" w:name="_Toc82437724"/>
      <w:bookmarkStart w:id="6667" w:name="_Toc89945090"/>
      <w:bookmarkStart w:id="6668" w:name="_Toc98754108"/>
      <w:bookmarkStart w:id="6669" w:name="_Toc106181094"/>
      <w:bookmarkStart w:id="6670" w:name="_Toc114151139"/>
      <w:bookmarkStart w:id="6671" w:name="_Toc124151542"/>
      <w:bookmarkStart w:id="6672" w:name="_Toc124152062"/>
      <w:bookmarkStart w:id="6673" w:name="_Toc124152582"/>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BDAD943" w14:textId="77777777" w:rsidR="00054A22" w:rsidRPr="00BE5108" w:rsidRDefault="00054A22" w:rsidP="00EF3135">
      <w:pPr>
        <w:rPr>
          <w:rFonts w:eastAsiaTheme="minorEastAsia"/>
        </w:rPr>
      </w:pPr>
      <w:bookmarkStart w:id="6674" w:name="historyclause"/>
      <w:bookmarkEnd w:id="667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77F8B" w14:textId="77777777" w:rsidR="003924E1" w:rsidRPr="008025B8" w:rsidRDefault="003924E1">
      <w:pPr>
        <w:rPr>
          <w:rFonts w:eastAsiaTheme="minorEastAsia"/>
        </w:rPr>
      </w:pPr>
      <w:r w:rsidRPr="008025B8">
        <w:rPr>
          <w:rFonts w:eastAsiaTheme="minorEastAsia"/>
        </w:rPr>
        <w:separator/>
      </w:r>
    </w:p>
  </w:endnote>
  <w:endnote w:type="continuationSeparator" w:id="0">
    <w:p w14:paraId="28870CB5" w14:textId="77777777" w:rsidR="003924E1" w:rsidRPr="008025B8" w:rsidRDefault="003924E1">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CB0C2" w14:textId="77777777" w:rsidR="003924E1" w:rsidRPr="008025B8" w:rsidRDefault="003924E1">
      <w:pPr>
        <w:rPr>
          <w:rFonts w:eastAsiaTheme="minorEastAsia"/>
        </w:rPr>
      </w:pPr>
      <w:r w:rsidRPr="008025B8">
        <w:rPr>
          <w:rFonts w:eastAsiaTheme="minorEastAsia"/>
        </w:rPr>
        <w:separator/>
      </w:r>
    </w:p>
  </w:footnote>
  <w:footnote w:type="continuationSeparator" w:id="0">
    <w:p w14:paraId="6C5E2DD3" w14:textId="77777777" w:rsidR="003924E1" w:rsidRPr="008025B8" w:rsidRDefault="003924E1">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440C1789"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011C35">
      <w:rPr>
        <w:rFonts w:ascii="Arial" w:eastAsiaTheme="minorEastAsia" w:hAnsi="Arial" w:cs="Arial"/>
        <w:b/>
        <w:noProof/>
        <w:sz w:val="18"/>
        <w:szCs w:val="18"/>
      </w:rPr>
      <w:t>3GPP TS 38.176-1 V17.3.0 (2022-12)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FCCEB33"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011C35">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11C35"/>
    <w:rsid w:val="0003024C"/>
    <w:rsid w:val="000322A3"/>
    <w:rsid w:val="00033397"/>
    <w:rsid w:val="00040095"/>
    <w:rsid w:val="00045515"/>
    <w:rsid w:val="000470E5"/>
    <w:rsid w:val="00051834"/>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2C41"/>
    <w:rsid w:val="00123C45"/>
    <w:rsid w:val="00126531"/>
    <w:rsid w:val="00133525"/>
    <w:rsid w:val="0013460F"/>
    <w:rsid w:val="00162CD9"/>
    <w:rsid w:val="0018606B"/>
    <w:rsid w:val="001A4C42"/>
    <w:rsid w:val="001A7420"/>
    <w:rsid w:val="001B6637"/>
    <w:rsid w:val="001C18B3"/>
    <w:rsid w:val="001C21C3"/>
    <w:rsid w:val="001C72DA"/>
    <w:rsid w:val="001D02C2"/>
    <w:rsid w:val="001E3E5E"/>
    <w:rsid w:val="001F0C1D"/>
    <w:rsid w:val="001F1132"/>
    <w:rsid w:val="001F168B"/>
    <w:rsid w:val="001F72CA"/>
    <w:rsid w:val="0022028E"/>
    <w:rsid w:val="00222CAC"/>
    <w:rsid w:val="00222D90"/>
    <w:rsid w:val="00224940"/>
    <w:rsid w:val="002263FD"/>
    <w:rsid w:val="002324EA"/>
    <w:rsid w:val="002347A2"/>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4E1"/>
    <w:rsid w:val="00392ACA"/>
    <w:rsid w:val="00394777"/>
    <w:rsid w:val="003A4350"/>
    <w:rsid w:val="003B4DE0"/>
    <w:rsid w:val="003B7B25"/>
    <w:rsid w:val="003C3971"/>
    <w:rsid w:val="003E2A5F"/>
    <w:rsid w:val="003E48C3"/>
    <w:rsid w:val="00412605"/>
    <w:rsid w:val="00423334"/>
    <w:rsid w:val="00424907"/>
    <w:rsid w:val="00431A0C"/>
    <w:rsid w:val="004345EC"/>
    <w:rsid w:val="004360FB"/>
    <w:rsid w:val="00443960"/>
    <w:rsid w:val="0044539B"/>
    <w:rsid w:val="004455A9"/>
    <w:rsid w:val="00463AFD"/>
    <w:rsid w:val="00465515"/>
    <w:rsid w:val="00471821"/>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45AB0"/>
    <w:rsid w:val="00647114"/>
    <w:rsid w:val="00660E25"/>
    <w:rsid w:val="006725BC"/>
    <w:rsid w:val="00673DEA"/>
    <w:rsid w:val="006A0418"/>
    <w:rsid w:val="006A09B0"/>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5265"/>
    <w:rsid w:val="00A10F0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15E4D"/>
    <w:rsid w:val="00D229FD"/>
    <w:rsid w:val="00D244FC"/>
    <w:rsid w:val="00D26FCB"/>
    <w:rsid w:val="00D46E36"/>
    <w:rsid w:val="00D51631"/>
    <w:rsid w:val="00D57972"/>
    <w:rsid w:val="00D60968"/>
    <w:rsid w:val="00D675A9"/>
    <w:rsid w:val="00D738D6"/>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6509"/>
    <w:rsid w:val="00E20B7A"/>
    <w:rsid w:val="00E30672"/>
    <w:rsid w:val="00E34865"/>
    <w:rsid w:val="00E360F1"/>
    <w:rsid w:val="00E44582"/>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44F03"/>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38" Type="http://schemas.openxmlformats.org/officeDocument/2006/relationships/image" Target="media/image80.wmf"/><Relationship Id="rId154" Type="http://schemas.openxmlformats.org/officeDocument/2006/relationships/image" Target="media/image91.wmf"/><Relationship Id="rId159" Type="http://schemas.openxmlformats.org/officeDocument/2006/relationships/image" Target="media/image96.wmf"/><Relationship Id="rId170" Type="http://schemas.openxmlformats.org/officeDocument/2006/relationships/fontTable" Target="fontTable.xml"/><Relationship Id="rId16" Type="http://schemas.openxmlformats.org/officeDocument/2006/relationships/image" Target="media/image6.wmf"/><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28" Type="http://schemas.openxmlformats.org/officeDocument/2006/relationships/image" Target="media/image72.wmf"/><Relationship Id="rId144" Type="http://schemas.openxmlformats.org/officeDocument/2006/relationships/oleObject" Target="embeddings/oleObject50.bin"/><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image" Target="media/image51.wmf"/><Relationship Id="rId114" Type="http://schemas.openxmlformats.org/officeDocument/2006/relationships/image" Target="media/image58.wmf"/><Relationship Id="rId119" Type="http://schemas.openxmlformats.org/officeDocument/2006/relationships/image" Target="media/image63.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30" Type="http://schemas.openxmlformats.org/officeDocument/2006/relationships/image" Target="media/image74.wmf"/><Relationship Id="rId135" Type="http://schemas.openxmlformats.org/officeDocument/2006/relationships/oleObject" Target="embeddings/oleObject44.bin"/><Relationship Id="rId143" Type="http://schemas.openxmlformats.org/officeDocument/2006/relationships/oleObject" Target="embeddings/oleObject49.bin"/><Relationship Id="rId148" Type="http://schemas.openxmlformats.org/officeDocument/2006/relationships/image" Target="media/image85.wmf"/><Relationship Id="rId151" Type="http://schemas.openxmlformats.org/officeDocument/2006/relationships/image" Target="media/image88.wmf"/><Relationship Id="rId156" Type="http://schemas.openxmlformats.org/officeDocument/2006/relationships/image" Target="media/image93.wmf"/><Relationship Id="rId164" Type="http://schemas.openxmlformats.org/officeDocument/2006/relationships/image" Target="media/image101.emf"/><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Pages>
  <Words>77348</Words>
  <Characters>440888</Characters>
  <Application>Microsoft Office Word</Application>
  <DocSecurity>0</DocSecurity>
  <Lines>3674</Lines>
  <Paragraphs>1034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517202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51</cp:revision>
  <cp:lastPrinted>2019-02-25T14:05:00Z</cp:lastPrinted>
  <dcterms:created xsi:type="dcterms:W3CDTF">2022-04-01T08:38:00Z</dcterms:created>
  <dcterms:modified xsi:type="dcterms:W3CDTF">2023-01-09T09:06:00Z</dcterms:modified>
</cp:coreProperties>
</file>