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6C8DFCD1"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94378D">
              <w:rPr>
                <w:rFonts w:eastAsiaTheme="minorEastAsia"/>
                <w:noProof w:val="0"/>
              </w:rPr>
              <w:t>7</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623D73" w:rsidRPr="00BE5108">
              <w:rPr>
                <w:rFonts w:eastAsiaTheme="minorEastAsia"/>
                <w:noProof w:val="0"/>
                <w:sz w:val="32"/>
              </w:rPr>
              <w:t>202</w:t>
            </w:r>
            <w:r w:rsidR="00623D73">
              <w:rPr>
                <w:rFonts w:eastAsiaTheme="minorEastAsia"/>
                <w:noProof w:val="0"/>
                <w:sz w:val="32"/>
              </w:rPr>
              <w:t>3</w:t>
            </w:r>
            <w:r w:rsidRPr="00BE5108">
              <w:rPr>
                <w:rFonts w:eastAsiaTheme="minorEastAsia"/>
                <w:noProof w:val="0"/>
                <w:sz w:val="32"/>
              </w:rPr>
              <w:t>-</w:t>
            </w:r>
            <w:bookmarkEnd w:id="4"/>
            <w:r w:rsidR="0094378D">
              <w:rPr>
                <w:rFonts w:eastAsiaTheme="minorEastAsia"/>
                <w:noProof w:val="0"/>
                <w:sz w:val="32"/>
              </w:rPr>
              <w:t>09</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3EF5962C"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623D73" w:rsidRPr="00BE5108">
              <w:rPr>
                <w:rFonts w:eastAsiaTheme="minorEastAsia"/>
                <w:sz w:val="18"/>
              </w:rPr>
              <w:t>202</w:t>
            </w:r>
            <w:r w:rsidR="00623D73">
              <w:rPr>
                <w:rFonts w:eastAsiaTheme="minorEastAsia"/>
                <w:sz w:val="18"/>
              </w:rPr>
              <w:t>3</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00A4B27A" w14:textId="4E4AC7BB" w:rsidR="003F1A86" w:rsidRDefault="003F1A86">
      <w:pPr>
        <w:pStyle w:val="TOC1"/>
        <w:rPr>
          <w:rFonts w:asciiTheme="minorHAnsi" w:eastAsiaTheme="minorEastAsia" w:hAnsiTheme="minorHAnsi" w:cstheme="minorBidi"/>
          <w:kern w:val="2"/>
          <w:szCs w:val="22"/>
          <w:lang w:eastAsia="en-GB"/>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3029F1">
        <w:rPr>
          <w:rFonts w:eastAsiaTheme="minorEastAsia"/>
        </w:rPr>
        <w:t>Foreword</w:t>
      </w:r>
      <w:r>
        <w:tab/>
      </w:r>
      <w:r>
        <w:fldChar w:fldCharType="begin"/>
      </w:r>
      <w:r>
        <w:instrText xml:space="preserve"> PAGEREF _Toc145531618 \h </w:instrText>
      </w:r>
      <w:r>
        <w:fldChar w:fldCharType="separate"/>
      </w:r>
      <w:r>
        <w:t>21</w:t>
      </w:r>
      <w:r>
        <w:fldChar w:fldCharType="end"/>
      </w:r>
    </w:p>
    <w:p w14:paraId="495F9742" w14:textId="2252DD15"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1</w:t>
      </w:r>
      <w:r>
        <w:rPr>
          <w:rFonts w:asciiTheme="minorHAnsi" w:eastAsiaTheme="minorEastAsia" w:hAnsiTheme="minorHAnsi" w:cstheme="minorBidi"/>
          <w:kern w:val="2"/>
          <w:szCs w:val="22"/>
          <w:lang w:eastAsia="en-GB"/>
          <w14:ligatures w14:val="standardContextual"/>
        </w:rPr>
        <w:tab/>
      </w:r>
      <w:r w:rsidRPr="003029F1">
        <w:rPr>
          <w:rFonts w:eastAsiaTheme="minorEastAsia"/>
        </w:rPr>
        <w:t>Scope</w:t>
      </w:r>
      <w:r>
        <w:tab/>
      </w:r>
      <w:r>
        <w:fldChar w:fldCharType="begin"/>
      </w:r>
      <w:r>
        <w:instrText xml:space="preserve"> PAGEREF _Toc145531619 \h </w:instrText>
      </w:r>
      <w:r>
        <w:fldChar w:fldCharType="separate"/>
      </w:r>
      <w:r>
        <w:t>23</w:t>
      </w:r>
      <w:r>
        <w:fldChar w:fldCharType="end"/>
      </w:r>
    </w:p>
    <w:p w14:paraId="733AADDE" w14:textId="036055B3"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2</w:t>
      </w:r>
      <w:r>
        <w:rPr>
          <w:rFonts w:asciiTheme="minorHAnsi" w:eastAsiaTheme="minorEastAsia" w:hAnsiTheme="minorHAnsi" w:cstheme="minorBidi"/>
          <w:kern w:val="2"/>
          <w:szCs w:val="22"/>
          <w:lang w:eastAsia="en-GB"/>
          <w14:ligatures w14:val="standardContextual"/>
        </w:rPr>
        <w:tab/>
      </w:r>
      <w:r w:rsidRPr="003029F1">
        <w:rPr>
          <w:rFonts w:eastAsiaTheme="minorEastAsia"/>
        </w:rPr>
        <w:t>References</w:t>
      </w:r>
      <w:r>
        <w:tab/>
      </w:r>
      <w:r>
        <w:fldChar w:fldCharType="begin"/>
      </w:r>
      <w:r>
        <w:instrText xml:space="preserve"> PAGEREF _Toc145531620 \h </w:instrText>
      </w:r>
      <w:r>
        <w:fldChar w:fldCharType="separate"/>
      </w:r>
      <w:r>
        <w:t>23</w:t>
      </w:r>
      <w:r>
        <w:fldChar w:fldCharType="end"/>
      </w:r>
    </w:p>
    <w:p w14:paraId="2D2D22B9" w14:textId="2EE3163F"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3</w:t>
      </w:r>
      <w:r>
        <w:rPr>
          <w:rFonts w:asciiTheme="minorHAnsi" w:eastAsiaTheme="minorEastAsia" w:hAnsiTheme="minorHAnsi" w:cstheme="minorBidi"/>
          <w:kern w:val="2"/>
          <w:szCs w:val="22"/>
          <w:lang w:eastAsia="en-GB"/>
          <w14:ligatures w14:val="standardContextual"/>
        </w:rPr>
        <w:tab/>
      </w:r>
      <w:r w:rsidRPr="003029F1">
        <w:rPr>
          <w:rFonts w:eastAsiaTheme="minorEastAsia"/>
        </w:rPr>
        <w:t>Definitions of terms, symbols and abbreviations</w:t>
      </w:r>
      <w:r>
        <w:tab/>
      </w:r>
      <w:r>
        <w:fldChar w:fldCharType="begin"/>
      </w:r>
      <w:r>
        <w:instrText xml:space="preserve"> PAGEREF _Toc145531621 \h </w:instrText>
      </w:r>
      <w:r>
        <w:fldChar w:fldCharType="separate"/>
      </w:r>
      <w:r>
        <w:t>24</w:t>
      </w:r>
      <w:r>
        <w:fldChar w:fldCharType="end"/>
      </w:r>
    </w:p>
    <w:p w14:paraId="3799DD76" w14:textId="7D8C7441"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Terms</w:t>
      </w:r>
      <w:r>
        <w:tab/>
      </w:r>
      <w:r>
        <w:fldChar w:fldCharType="begin"/>
      </w:r>
      <w:r>
        <w:instrText xml:space="preserve"> PAGEREF _Toc145531622 \h </w:instrText>
      </w:r>
      <w:r>
        <w:fldChar w:fldCharType="separate"/>
      </w:r>
      <w:r>
        <w:t>24</w:t>
      </w:r>
      <w:r>
        <w:fldChar w:fldCharType="end"/>
      </w:r>
    </w:p>
    <w:p w14:paraId="24D1D1EF" w14:textId="0AC43262"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Symbols</w:t>
      </w:r>
      <w:r>
        <w:tab/>
      </w:r>
      <w:r>
        <w:fldChar w:fldCharType="begin"/>
      </w:r>
      <w:r>
        <w:instrText xml:space="preserve"> PAGEREF _Toc145531623 \h </w:instrText>
      </w:r>
      <w:r>
        <w:fldChar w:fldCharType="separate"/>
      </w:r>
      <w:r>
        <w:t>27</w:t>
      </w:r>
      <w:r>
        <w:fldChar w:fldCharType="end"/>
      </w:r>
    </w:p>
    <w:p w14:paraId="206F7E0A" w14:textId="122782EE"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Abbreviations</w:t>
      </w:r>
      <w:r>
        <w:tab/>
      </w:r>
      <w:r>
        <w:fldChar w:fldCharType="begin"/>
      </w:r>
      <w:r>
        <w:instrText xml:space="preserve"> PAGEREF _Toc145531624 \h </w:instrText>
      </w:r>
      <w:r>
        <w:fldChar w:fldCharType="separate"/>
      </w:r>
      <w:r>
        <w:t>28</w:t>
      </w:r>
      <w:r>
        <w:fldChar w:fldCharType="end"/>
      </w:r>
    </w:p>
    <w:p w14:paraId="704312A8" w14:textId="536145FC"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4</w:t>
      </w:r>
      <w:r>
        <w:rPr>
          <w:rFonts w:asciiTheme="minorHAnsi" w:eastAsiaTheme="minorEastAsia" w:hAnsiTheme="minorHAnsi" w:cstheme="minorBidi"/>
          <w:kern w:val="2"/>
          <w:szCs w:val="22"/>
          <w:lang w:eastAsia="en-GB"/>
          <w14:ligatures w14:val="standardContextual"/>
        </w:rPr>
        <w:tab/>
      </w:r>
      <w:r w:rsidRPr="003029F1">
        <w:rPr>
          <w:rFonts w:eastAsiaTheme="minorEastAsia"/>
        </w:rPr>
        <w:t>General conducted test conditions and declarations</w:t>
      </w:r>
      <w:r>
        <w:tab/>
      </w:r>
      <w:r>
        <w:fldChar w:fldCharType="begin"/>
      </w:r>
      <w:r>
        <w:instrText xml:space="preserve"> PAGEREF _Toc145531625 \h </w:instrText>
      </w:r>
      <w:r>
        <w:fldChar w:fldCharType="separate"/>
      </w:r>
      <w:r>
        <w:t>29</w:t>
      </w:r>
      <w:r>
        <w:fldChar w:fldCharType="end"/>
      </w:r>
    </w:p>
    <w:p w14:paraId="582FACBE" w14:textId="19EDA6EA"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Measurement uncertainties and test requirements</w:t>
      </w:r>
      <w:r>
        <w:tab/>
      </w:r>
      <w:r>
        <w:fldChar w:fldCharType="begin"/>
      </w:r>
      <w:r>
        <w:instrText xml:space="preserve"> PAGEREF _Toc145531626 \h </w:instrText>
      </w:r>
      <w:r>
        <w:fldChar w:fldCharType="separate"/>
      </w:r>
      <w:r>
        <w:t>29</w:t>
      </w:r>
      <w:r>
        <w:fldChar w:fldCharType="end"/>
      </w:r>
    </w:p>
    <w:p w14:paraId="3802DCA6" w14:textId="40B983C1"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4.1.1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_Toc145531627 \h </w:instrText>
      </w:r>
      <w:r>
        <w:fldChar w:fldCharType="separate"/>
      </w:r>
      <w:r>
        <w:t>29</w:t>
      </w:r>
      <w:r>
        <w:fldChar w:fldCharType="end"/>
      </w:r>
    </w:p>
    <w:p w14:paraId="60D7AE29" w14:textId="4DBF4CFD"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4.1.2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Acceptable uncertainty of Test System</w:t>
      </w:r>
      <w:r>
        <w:tab/>
      </w:r>
      <w:r>
        <w:fldChar w:fldCharType="begin"/>
      </w:r>
      <w:r>
        <w:instrText xml:space="preserve"> PAGEREF _Toc145531628 \h </w:instrText>
      </w:r>
      <w:r>
        <w:fldChar w:fldCharType="separate"/>
      </w:r>
      <w:r>
        <w:t>29</w:t>
      </w:r>
      <w:r>
        <w:fldChar w:fldCharType="end"/>
      </w:r>
    </w:p>
    <w:p w14:paraId="4D413D46" w14:textId="22E7B83E"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4.1.2.1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_Toc145531629 \h </w:instrText>
      </w:r>
      <w:r>
        <w:fldChar w:fldCharType="separate"/>
      </w:r>
      <w:r>
        <w:t>29</w:t>
      </w:r>
      <w:r>
        <w:fldChar w:fldCharType="end"/>
      </w:r>
    </w:p>
    <w:p w14:paraId="5AD89339" w14:textId="35915A30"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sv-SE"/>
        </w:rPr>
        <w:t>4.1.</w:t>
      </w:r>
      <w:r w:rsidRPr="003029F1">
        <w:rPr>
          <w:rFonts w:eastAsiaTheme="minorEastAsia"/>
        </w:rPr>
        <w:t>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sv-SE"/>
        </w:rPr>
        <w:t>Measurement of t</w:t>
      </w:r>
      <w:r w:rsidRPr="003029F1">
        <w:rPr>
          <w:rFonts w:eastAsiaTheme="minorEastAsia"/>
        </w:rPr>
        <w:t>ransmitter</w:t>
      </w:r>
      <w:r>
        <w:tab/>
      </w:r>
      <w:r>
        <w:fldChar w:fldCharType="begin"/>
      </w:r>
      <w:r>
        <w:instrText xml:space="preserve"> PAGEREF _Toc145531630 \h </w:instrText>
      </w:r>
      <w:r>
        <w:fldChar w:fldCharType="separate"/>
      </w:r>
      <w:r>
        <w:t>30</w:t>
      </w:r>
      <w:r>
        <w:fldChar w:fldCharType="end"/>
      </w:r>
    </w:p>
    <w:p w14:paraId="4194E805" w14:textId="27386F60"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sv-SE"/>
        </w:rPr>
        <w:t>4.1.</w:t>
      </w:r>
      <w:r w:rsidRPr="003029F1">
        <w:rPr>
          <w:rFonts w:eastAsiaTheme="minorEastAsia"/>
        </w:rPr>
        <w:t>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sv-SE"/>
        </w:rPr>
        <w:t xml:space="preserve">Measurement of </w:t>
      </w:r>
      <w:r w:rsidRPr="003029F1">
        <w:rPr>
          <w:rFonts w:eastAsiaTheme="minorEastAsia"/>
        </w:rPr>
        <w:t>receiver</w:t>
      </w:r>
      <w:r>
        <w:tab/>
      </w:r>
      <w:r>
        <w:fldChar w:fldCharType="begin"/>
      </w:r>
      <w:r>
        <w:instrText xml:space="preserve"> PAGEREF _Toc145531631 \h </w:instrText>
      </w:r>
      <w:r>
        <w:fldChar w:fldCharType="separate"/>
      </w:r>
      <w:r>
        <w:t>31</w:t>
      </w:r>
      <w:r>
        <w:fldChar w:fldCharType="end"/>
      </w:r>
    </w:p>
    <w:p w14:paraId="0895DA64" w14:textId="70394922"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sv-SE"/>
        </w:rPr>
        <w:t>4.1.</w:t>
      </w:r>
      <w:r w:rsidRPr="003029F1">
        <w:rPr>
          <w:rFonts w:eastAsiaTheme="minorEastAsia"/>
        </w:rPr>
        <w:t>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sv-SE"/>
        </w:rPr>
        <w:t>Measurement of performance requirements</w:t>
      </w:r>
      <w:r>
        <w:tab/>
      </w:r>
      <w:r>
        <w:fldChar w:fldCharType="begin"/>
      </w:r>
      <w:r>
        <w:instrText xml:space="preserve"> PAGEREF _Toc145531632 \h </w:instrText>
      </w:r>
      <w:r>
        <w:fldChar w:fldCharType="separate"/>
      </w:r>
      <w:r>
        <w:t>34</w:t>
      </w:r>
      <w:r>
        <w:fldChar w:fldCharType="end"/>
      </w:r>
    </w:p>
    <w:p w14:paraId="77E7E83F" w14:textId="1118CF06"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sv-SE"/>
        </w:rPr>
        <w:t>4.1.</w:t>
      </w:r>
      <w:r w:rsidRPr="003029F1">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sv-SE"/>
        </w:rPr>
        <w:t>Interpretation of measurement results</w:t>
      </w:r>
      <w:r>
        <w:tab/>
      </w:r>
      <w:r>
        <w:fldChar w:fldCharType="begin"/>
      </w:r>
      <w:r>
        <w:instrText xml:space="preserve"> PAGEREF _Toc145531633 \h </w:instrText>
      </w:r>
      <w:r>
        <w:fldChar w:fldCharType="separate"/>
      </w:r>
      <w:r>
        <w:t>36</w:t>
      </w:r>
      <w:r>
        <w:fldChar w:fldCharType="end"/>
      </w:r>
    </w:p>
    <w:p w14:paraId="16C5A263" w14:textId="46B3AB4F"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Conducted requirement reference points</w:t>
      </w:r>
      <w:r>
        <w:tab/>
      </w:r>
      <w:r>
        <w:fldChar w:fldCharType="begin"/>
      </w:r>
      <w:r>
        <w:instrText xml:space="preserve"> PAGEREF _Toc145531634 \h </w:instrText>
      </w:r>
      <w:r>
        <w:fldChar w:fldCharType="separate"/>
      </w:r>
      <w:r>
        <w:t>36</w:t>
      </w:r>
      <w:r>
        <w:fldChar w:fldCharType="end"/>
      </w:r>
    </w:p>
    <w:p w14:paraId="36F38037" w14:textId="46566CC8"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4.2.</w:t>
      </w:r>
      <w:r w:rsidRPr="003029F1">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3029F1">
        <w:rPr>
          <w:rFonts w:eastAsia="SimSun"/>
          <w:i/>
          <w:lang w:eastAsia="zh-CN"/>
        </w:rPr>
        <w:t>IAB</w:t>
      </w:r>
      <w:r w:rsidRPr="003029F1">
        <w:rPr>
          <w:rFonts w:eastAsiaTheme="minorEastAsia"/>
          <w:i/>
        </w:rPr>
        <w:t xml:space="preserve"> type 1-H</w:t>
      </w:r>
      <w:r>
        <w:tab/>
      </w:r>
      <w:r>
        <w:fldChar w:fldCharType="begin"/>
      </w:r>
      <w:r>
        <w:instrText xml:space="preserve"> PAGEREF _Toc145531635 \h </w:instrText>
      </w:r>
      <w:r>
        <w:fldChar w:fldCharType="separate"/>
      </w:r>
      <w:r>
        <w:t>36</w:t>
      </w:r>
      <w:r>
        <w:fldChar w:fldCharType="end"/>
      </w:r>
    </w:p>
    <w:p w14:paraId="368A8610" w14:textId="411008E0"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 classes</w:t>
      </w:r>
      <w:r>
        <w:tab/>
      </w:r>
      <w:r>
        <w:fldChar w:fldCharType="begin"/>
      </w:r>
      <w:r>
        <w:instrText xml:space="preserve"> PAGEREF _Toc145531636 \h </w:instrText>
      </w:r>
      <w:r>
        <w:fldChar w:fldCharType="separate"/>
      </w:r>
      <w:r>
        <w:t>37</w:t>
      </w:r>
      <w:r>
        <w:fldChar w:fldCharType="end"/>
      </w:r>
    </w:p>
    <w:p w14:paraId="7B45E39C" w14:textId="358966C0"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4.</w:t>
      </w:r>
      <w:r w:rsidRPr="003029F1">
        <w:rPr>
          <w:rFonts w:eastAsia="SimSun"/>
          <w:lang w:eastAsia="zh-CN"/>
        </w:rPr>
        <w:t>3</w:t>
      </w:r>
      <w:r w:rsidRPr="003029F1">
        <w:rPr>
          <w:rFonts w:eastAsiaTheme="minorEastAsia"/>
        </w:rPr>
        <w:t>.</w:t>
      </w:r>
      <w:r w:rsidRPr="003029F1">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3029F1">
        <w:rPr>
          <w:rFonts w:eastAsia="SimSun"/>
          <w:i/>
          <w:lang w:eastAsia="zh-CN"/>
        </w:rPr>
        <w:t>IAB-DU class</w:t>
      </w:r>
      <w:r>
        <w:tab/>
      </w:r>
      <w:r>
        <w:fldChar w:fldCharType="begin"/>
      </w:r>
      <w:r>
        <w:instrText xml:space="preserve"> PAGEREF _Toc145531637 \h </w:instrText>
      </w:r>
      <w:r>
        <w:fldChar w:fldCharType="separate"/>
      </w:r>
      <w:r>
        <w:t>37</w:t>
      </w:r>
      <w:r>
        <w:fldChar w:fldCharType="end"/>
      </w:r>
    </w:p>
    <w:p w14:paraId="4339C2AB" w14:textId="1570F9E7"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4.</w:t>
      </w:r>
      <w:r w:rsidRPr="003029F1">
        <w:rPr>
          <w:rFonts w:eastAsia="SimSun"/>
          <w:lang w:eastAsia="zh-CN"/>
        </w:rPr>
        <w:t>3</w:t>
      </w:r>
      <w:r w:rsidRPr="003029F1">
        <w:rPr>
          <w:rFonts w:eastAsiaTheme="minorEastAsia"/>
        </w:rPr>
        <w:t>.</w:t>
      </w:r>
      <w:r w:rsidRPr="003029F1">
        <w:rPr>
          <w:rFonts w:eastAsia="SimSun"/>
          <w:lang w:eastAsia="zh-CN"/>
        </w:rPr>
        <w:t>2</w:t>
      </w:r>
      <w:r>
        <w:rPr>
          <w:rFonts w:asciiTheme="minorHAnsi" w:eastAsiaTheme="minorEastAsia" w:hAnsiTheme="minorHAnsi" w:cstheme="minorBidi"/>
          <w:kern w:val="2"/>
          <w:sz w:val="22"/>
          <w:szCs w:val="22"/>
          <w:lang w:eastAsia="en-GB"/>
          <w14:ligatures w14:val="standardContextual"/>
        </w:rPr>
        <w:tab/>
      </w:r>
      <w:r w:rsidRPr="003029F1">
        <w:rPr>
          <w:rFonts w:eastAsia="SimSun"/>
          <w:i/>
          <w:lang w:eastAsia="zh-CN"/>
        </w:rPr>
        <w:t>IAB-MT class</w:t>
      </w:r>
      <w:r>
        <w:tab/>
      </w:r>
      <w:r>
        <w:fldChar w:fldCharType="begin"/>
      </w:r>
      <w:r>
        <w:instrText xml:space="preserve"> PAGEREF _Toc145531638 \h </w:instrText>
      </w:r>
      <w:r>
        <w:fldChar w:fldCharType="separate"/>
      </w:r>
      <w:r>
        <w:t>38</w:t>
      </w:r>
      <w:r>
        <w:fldChar w:fldCharType="end"/>
      </w:r>
    </w:p>
    <w:p w14:paraId="19EE02A6" w14:textId="177F7DEA"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Regional requirements</w:t>
      </w:r>
      <w:r>
        <w:tab/>
      </w:r>
      <w:r>
        <w:fldChar w:fldCharType="begin"/>
      </w:r>
      <w:r>
        <w:instrText xml:space="preserve"> PAGEREF _Toc145531639 \h </w:instrText>
      </w:r>
      <w:r>
        <w:fldChar w:fldCharType="separate"/>
      </w:r>
      <w:r>
        <w:t>38</w:t>
      </w:r>
      <w:r>
        <w:fldChar w:fldCharType="end"/>
      </w:r>
    </w:p>
    <w:p w14:paraId="5AE85CB1" w14:textId="2013B7E0"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 configurations</w:t>
      </w:r>
      <w:r>
        <w:tab/>
      </w:r>
      <w:r>
        <w:fldChar w:fldCharType="begin"/>
      </w:r>
      <w:r>
        <w:instrText xml:space="preserve"> PAGEREF _Toc145531640 \h </w:instrText>
      </w:r>
      <w:r>
        <w:fldChar w:fldCharType="separate"/>
      </w:r>
      <w:r>
        <w:t>38</w:t>
      </w:r>
      <w:r>
        <w:fldChar w:fldCharType="end"/>
      </w:r>
    </w:p>
    <w:p w14:paraId="1F38C998" w14:textId="353FA103"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4.5.</w:t>
      </w:r>
      <w:r w:rsidRPr="003029F1">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3029F1">
        <w:rPr>
          <w:rFonts w:eastAsia="SimSun"/>
          <w:i/>
          <w:lang w:eastAsia="zh-CN"/>
        </w:rPr>
        <w:t>IAB</w:t>
      </w:r>
      <w:r w:rsidRPr="003029F1">
        <w:rPr>
          <w:rFonts w:eastAsiaTheme="minorEastAsia"/>
          <w:i/>
        </w:rPr>
        <w:t xml:space="preserve"> type 1-H</w:t>
      </w:r>
      <w:r>
        <w:tab/>
      </w:r>
      <w:r>
        <w:fldChar w:fldCharType="begin"/>
      </w:r>
      <w:r>
        <w:instrText xml:space="preserve"> PAGEREF _Toc145531641 \h </w:instrText>
      </w:r>
      <w:r>
        <w:fldChar w:fldCharType="separate"/>
      </w:r>
      <w:r>
        <w:t>38</w:t>
      </w:r>
      <w:r>
        <w:fldChar w:fldCharType="end"/>
      </w:r>
    </w:p>
    <w:p w14:paraId="609A9725" w14:textId="7D7B6988"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4.5.</w:t>
      </w:r>
      <w:r w:rsidRPr="003029F1">
        <w:rPr>
          <w:rFonts w:eastAsia="SimSun"/>
          <w:lang w:eastAsia="zh-CN"/>
        </w:rPr>
        <w:t>1</w:t>
      </w:r>
      <w:r w:rsidRPr="003029F1">
        <w:rPr>
          <w:rFonts w:eastAsiaTheme="minorEastAsia"/>
        </w:rPr>
        <w:t>.1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Transmit configurations</w:t>
      </w:r>
      <w:r>
        <w:tab/>
      </w:r>
      <w:r>
        <w:fldChar w:fldCharType="begin"/>
      </w:r>
      <w:r>
        <w:instrText xml:space="preserve"> PAGEREF _Toc145531642 \h </w:instrText>
      </w:r>
      <w:r>
        <w:fldChar w:fldCharType="separate"/>
      </w:r>
      <w:r>
        <w:t>38</w:t>
      </w:r>
      <w:r>
        <w:fldChar w:fldCharType="end"/>
      </w:r>
    </w:p>
    <w:p w14:paraId="25A558DC" w14:textId="593BFA2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4.5.</w:t>
      </w:r>
      <w:r w:rsidRPr="003029F1">
        <w:rPr>
          <w:rFonts w:eastAsia="SimSun"/>
          <w:lang w:eastAsia="zh-CN"/>
        </w:rPr>
        <w:t>1</w:t>
      </w:r>
      <w:r w:rsidRPr="003029F1">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Receive configurations</w:t>
      </w:r>
      <w:r>
        <w:tab/>
      </w:r>
      <w:r>
        <w:fldChar w:fldCharType="begin"/>
      </w:r>
      <w:r>
        <w:instrText xml:space="preserve"> PAGEREF _Toc145531643 \h </w:instrText>
      </w:r>
      <w:r>
        <w:fldChar w:fldCharType="separate"/>
      </w:r>
      <w:r>
        <w:t>39</w:t>
      </w:r>
      <w:r>
        <w:fldChar w:fldCharType="end"/>
      </w:r>
    </w:p>
    <w:p w14:paraId="534EB169" w14:textId="505560A3"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4.5.</w:t>
      </w:r>
      <w:r w:rsidRPr="003029F1">
        <w:rPr>
          <w:rFonts w:eastAsia="SimSun"/>
          <w:lang w:eastAsia="zh-CN"/>
        </w:rPr>
        <w:t>1</w:t>
      </w:r>
      <w:r w:rsidRPr="003029F1">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Power supply options</w:t>
      </w:r>
      <w:r>
        <w:tab/>
      </w:r>
      <w:r>
        <w:fldChar w:fldCharType="begin"/>
      </w:r>
      <w:r>
        <w:instrText xml:space="preserve"> PAGEREF _Toc145531644 \h </w:instrText>
      </w:r>
      <w:r>
        <w:fldChar w:fldCharType="separate"/>
      </w:r>
      <w:r>
        <w:t>39</w:t>
      </w:r>
      <w:r>
        <w:fldChar w:fldCharType="end"/>
      </w:r>
    </w:p>
    <w:p w14:paraId="0CF8D98C" w14:textId="387C9C1C"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4.5.</w:t>
      </w:r>
      <w:r w:rsidRPr="003029F1">
        <w:rPr>
          <w:rFonts w:eastAsia="SimSun"/>
          <w:lang w:eastAsia="zh-CN"/>
        </w:rPr>
        <w:t>2</w:t>
      </w:r>
      <w:r>
        <w:rPr>
          <w:rFonts w:asciiTheme="minorHAnsi" w:eastAsiaTheme="minorEastAsia" w:hAnsiTheme="minorHAnsi" w:cstheme="minorBidi"/>
          <w:kern w:val="2"/>
          <w:sz w:val="22"/>
          <w:szCs w:val="22"/>
          <w:lang w:eastAsia="en-GB"/>
          <w14:ligatures w14:val="standardContextual"/>
        </w:rPr>
        <w:tab/>
      </w:r>
      <w:r w:rsidRPr="003029F1">
        <w:rPr>
          <w:rFonts w:eastAsia="SimSun"/>
          <w:lang w:eastAsia="zh-CN"/>
        </w:rPr>
        <w:t>IAB</w:t>
      </w:r>
      <w:r w:rsidRPr="003029F1">
        <w:rPr>
          <w:rFonts w:eastAsiaTheme="minorEastAsia"/>
        </w:rPr>
        <w:t xml:space="preserve"> with integrated Iuant BS modem</w:t>
      </w:r>
      <w:r>
        <w:tab/>
      </w:r>
      <w:r>
        <w:fldChar w:fldCharType="begin"/>
      </w:r>
      <w:r>
        <w:instrText xml:space="preserve"> PAGEREF _Toc145531645 \h </w:instrText>
      </w:r>
      <w:r>
        <w:fldChar w:fldCharType="separate"/>
      </w:r>
      <w:r>
        <w:t>40</w:t>
      </w:r>
      <w:r>
        <w:fldChar w:fldCharType="end"/>
      </w:r>
    </w:p>
    <w:p w14:paraId="41BE7F84" w14:textId="6B7CACDB"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4.6</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Manufacturer declarations</w:t>
      </w:r>
      <w:r>
        <w:tab/>
      </w:r>
      <w:r>
        <w:fldChar w:fldCharType="begin"/>
      </w:r>
      <w:r>
        <w:instrText xml:space="preserve"> PAGEREF _Toc145531646 \h </w:instrText>
      </w:r>
      <w:r>
        <w:fldChar w:fldCharType="separate"/>
      </w:r>
      <w:r>
        <w:t>40</w:t>
      </w:r>
      <w:r>
        <w:fldChar w:fldCharType="end"/>
      </w:r>
    </w:p>
    <w:p w14:paraId="442EB282" w14:textId="6F1CD5FE"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4.7</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configurations</w:t>
      </w:r>
      <w:r>
        <w:tab/>
      </w:r>
      <w:r>
        <w:fldChar w:fldCharType="begin"/>
      </w:r>
      <w:r>
        <w:instrText xml:space="preserve"> PAGEREF _Toc145531647 \h </w:instrText>
      </w:r>
      <w:r>
        <w:fldChar w:fldCharType="separate"/>
      </w:r>
      <w:r>
        <w:t>45</w:t>
      </w:r>
      <w:r>
        <w:fldChar w:fldCharType="end"/>
      </w:r>
    </w:p>
    <w:p w14:paraId="4E8310F9" w14:textId="4A7C0747" w:rsidR="003F1A86" w:rsidRDefault="003F1A86">
      <w:pPr>
        <w:pStyle w:val="TOC3"/>
        <w:rPr>
          <w:rFonts w:asciiTheme="minorHAnsi" w:eastAsiaTheme="minorEastAsia" w:hAnsiTheme="minorHAnsi" w:cstheme="minorBidi"/>
          <w:kern w:val="2"/>
          <w:sz w:val="22"/>
          <w:szCs w:val="22"/>
          <w:lang w:eastAsia="en-GB"/>
          <w14:ligatures w14:val="standardContextual"/>
        </w:rPr>
      </w:pPr>
      <w:r>
        <w:t>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_Toc145531648 \h </w:instrText>
      </w:r>
      <w:r>
        <w:fldChar w:fldCharType="separate"/>
      </w:r>
      <w:r>
        <w:t>45</w:t>
      </w:r>
      <w:r>
        <w:fldChar w:fldCharType="end"/>
      </w:r>
    </w:p>
    <w:p w14:paraId="152F01F1" w14:textId="775B9C00" w:rsidR="003F1A86" w:rsidRDefault="003F1A86">
      <w:pPr>
        <w:pStyle w:val="TOC3"/>
        <w:rPr>
          <w:rFonts w:asciiTheme="minorHAnsi" w:eastAsiaTheme="minorEastAsia" w:hAnsiTheme="minorHAnsi" w:cstheme="minorBidi"/>
          <w:kern w:val="2"/>
          <w:sz w:val="22"/>
          <w:szCs w:val="22"/>
          <w:lang w:eastAsia="en-GB"/>
          <w14:ligatures w14:val="standardContextual"/>
        </w:rPr>
      </w:pPr>
      <w:r>
        <w:t>4.7.2</w:t>
      </w:r>
      <w:r>
        <w:rPr>
          <w:rFonts w:asciiTheme="minorHAnsi" w:eastAsiaTheme="minorEastAsia" w:hAnsiTheme="minorHAnsi" w:cstheme="minorBidi"/>
          <w:kern w:val="2"/>
          <w:sz w:val="22"/>
          <w:szCs w:val="22"/>
          <w:lang w:eastAsia="en-GB"/>
          <w14:ligatures w14:val="standardContextual"/>
        </w:rPr>
        <w:tab/>
      </w:r>
      <w:r>
        <w:t>Test signal used to build Test Configurations</w:t>
      </w:r>
      <w:r>
        <w:tab/>
      </w:r>
      <w:r>
        <w:fldChar w:fldCharType="begin"/>
      </w:r>
      <w:r>
        <w:instrText xml:space="preserve"> PAGEREF _Toc145531649 \h </w:instrText>
      </w:r>
      <w:r>
        <w:fldChar w:fldCharType="separate"/>
      </w:r>
      <w:r>
        <w:t>45</w:t>
      </w:r>
      <w:r>
        <w:fldChar w:fldCharType="end"/>
      </w:r>
    </w:p>
    <w:p w14:paraId="476A3A17" w14:textId="72F71383" w:rsidR="003F1A86" w:rsidRDefault="003F1A86">
      <w:pPr>
        <w:pStyle w:val="TOC3"/>
        <w:rPr>
          <w:rFonts w:asciiTheme="minorHAnsi" w:eastAsiaTheme="minorEastAsia" w:hAnsiTheme="minorHAnsi" w:cstheme="minorBidi"/>
          <w:kern w:val="2"/>
          <w:sz w:val="22"/>
          <w:szCs w:val="22"/>
          <w:lang w:eastAsia="en-GB"/>
          <w14:ligatures w14:val="standardContextual"/>
        </w:rPr>
      </w:pPr>
      <w:r>
        <w:t>4.7.3</w:t>
      </w:r>
      <w:r>
        <w:rPr>
          <w:rFonts w:asciiTheme="minorHAnsi" w:eastAsiaTheme="minorEastAsia" w:hAnsiTheme="minorHAnsi" w:cstheme="minorBidi"/>
          <w:kern w:val="2"/>
          <w:sz w:val="22"/>
          <w:szCs w:val="22"/>
          <w:lang w:eastAsia="en-GB"/>
          <w14:ligatures w14:val="standardContextual"/>
        </w:rPr>
        <w:tab/>
      </w:r>
      <w:r>
        <w:t>IABTC1: Contiguous spectrum operation</w:t>
      </w:r>
      <w:r>
        <w:tab/>
      </w:r>
      <w:r>
        <w:fldChar w:fldCharType="begin"/>
      </w:r>
      <w:r>
        <w:instrText xml:space="preserve"> PAGEREF _Toc145531650 \h </w:instrText>
      </w:r>
      <w:r>
        <w:fldChar w:fldCharType="separate"/>
      </w:r>
      <w:r>
        <w:t>45</w:t>
      </w:r>
      <w:r>
        <w:fldChar w:fldCharType="end"/>
      </w:r>
    </w:p>
    <w:p w14:paraId="51435F65" w14:textId="79F953C6" w:rsidR="003F1A86" w:rsidRDefault="003F1A86">
      <w:pPr>
        <w:pStyle w:val="TOC4"/>
        <w:rPr>
          <w:rFonts w:asciiTheme="minorHAnsi" w:eastAsiaTheme="minorEastAsia" w:hAnsiTheme="minorHAnsi" w:cstheme="minorBidi"/>
          <w:kern w:val="2"/>
          <w:sz w:val="22"/>
          <w:szCs w:val="22"/>
          <w:lang w:eastAsia="en-GB"/>
          <w14:ligatures w14:val="standardContextual"/>
        </w:rPr>
      </w:pPr>
      <w:r>
        <w:t>4.7.3.1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_Toc145531651 \h </w:instrText>
      </w:r>
      <w:r>
        <w:fldChar w:fldCharType="separate"/>
      </w:r>
      <w:r>
        <w:t>45</w:t>
      </w:r>
      <w:r>
        <w:fldChar w:fldCharType="end"/>
      </w:r>
    </w:p>
    <w:p w14:paraId="20AF73C5" w14:textId="3AE8EAC4" w:rsidR="003F1A86" w:rsidRDefault="003F1A86">
      <w:pPr>
        <w:pStyle w:val="TOC4"/>
        <w:rPr>
          <w:rFonts w:asciiTheme="minorHAnsi" w:eastAsiaTheme="minorEastAsia" w:hAnsiTheme="minorHAnsi" w:cstheme="minorBidi"/>
          <w:kern w:val="2"/>
          <w:sz w:val="22"/>
          <w:szCs w:val="22"/>
          <w:lang w:eastAsia="en-GB"/>
          <w14:ligatures w14:val="standardContextual"/>
        </w:rPr>
      </w:pPr>
      <w:r>
        <w:t>4.7.3.2</w:t>
      </w:r>
      <w:r>
        <w:rPr>
          <w:rFonts w:asciiTheme="minorHAnsi" w:eastAsiaTheme="minorEastAsia" w:hAnsiTheme="minorHAnsi" w:cstheme="minorBidi"/>
          <w:kern w:val="2"/>
          <w:sz w:val="22"/>
          <w:szCs w:val="22"/>
          <w:lang w:eastAsia="en-GB"/>
          <w14:ligatures w14:val="standardContextual"/>
        </w:rPr>
        <w:tab/>
      </w:r>
      <w:r>
        <w:t>IABTC1 generation</w:t>
      </w:r>
      <w:r>
        <w:tab/>
      </w:r>
      <w:r>
        <w:fldChar w:fldCharType="begin"/>
      </w:r>
      <w:r>
        <w:instrText xml:space="preserve"> PAGEREF _Toc145531652 \h </w:instrText>
      </w:r>
      <w:r>
        <w:fldChar w:fldCharType="separate"/>
      </w:r>
      <w:r>
        <w:t>45</w:t>
      </w:r>
      <w:r>
        <w:fldChar w:fldCharType="end"/>
      </w:r>
    </w:p>
    <w:p w14:paraId="05F90A63" w14:textId="277CB98F" w:rsidR="003F1A86" w:rsidRDefault="003F1A86">
      <w:pPr>
        <w:pStyle w:val="TOC4"/>
        <w:rPr>
          <w:rFonts w:asciiTheme="minorHAnsi" w:eastAsiaTheme="minorEastAsia" w:hAnsiTheme="minorHAnsi" w:cstheme="minorBidi"/>
          <w:kern w:val="2"/>
          <w:sz w:val="22"/>
          <w:szCs w:val="22"/>
          <w:lang w:eastAsia="en-GB"/>
          <w14:ligatures w14:val="standardContextual"/>
        </w:rPr>
      </w:pPr>
      <w:r>
        <w:t>4.7.3.3</w:t>
      </w:r>
      <w:r>
        <w:rPr>
          <w:rFonts w:asciiTheme="minorHAnsi" w:eastAsiaTheme="minorEastAsia" w:hAnsiTheme="minorHAnsi" w:cstheme="minorBidi"/>
          <w:kern w:val="2"/>
          <w:sz w:val="22"/>
          <w:szCs w:val="22"/>
          <w:lang w:eastAsia="en-GB"/>
          <w14:ligatures w14:val="standardContextual"/>
        </w:rPr>
        <w:tab/>
      </w:r>
      <w:r>
        <w:t>IABTC1 power allocation</w:t>
      </w:r>
      <w:r>
        <w:tab/>
      </w:r>
      <w:r>
        <w:fldChar w:fldCharType="begin"/>
      </w:r>
      <w:r>
        <w:instrText xml:space="preserve"> PAGEREF _Toc145531653 \h </w:instrText>
      </w:r>
      <w:r>
        <w:fldChar w:fldCharType="separate"/>
      </w:r>
      <w:r>
        <w:t>45</w:t>
      </w:r>
      <w:r>
        <w:fldChar w:fldCharType="end"/>
      </w:r>
    </w:p>
    <w:p w14:paraId="3E1025D2" w14:textId="2FE806CD" w:rsidR="003F1A86" w:rsidRDefault="003F1A86">
      <w:pPr>
        <w:pStyle w:val="TOC3"/>
        <w:rPr>
          <w:rFonts w:asciiTheme="minorHAnsi" w:eastAsiaTheme="minorEastAsia" w:hAnsiTheme="minorHAnsi" w:cstheme="minorBidi"/>
          <w:kern w:val="2"/>
          <w:sz w:val="22"/>
          <w:szCs w:val="22"/>
          <w:lang w:eastAsia="en-GB"/>
          <w14:ligatures w14:val="standardContextual"/>
        </w:rPr>
      </w:pPr>
      <w:r>
        <w:t>4.7.4</w:t>
      </w:r>
      <w:r>
        <w:rPr>
          <w:rFonts w:asciiTheme="minorHAnsi" w:eastAsiaTheme="minorEastAsia" w:hAnsiTheme="minorHAnsi" w:cstheme="minorBidi"/>
          <w:kern w:val="2"/>
          <w:sz w:val="22"/>
          <w:szCs w:val="22"/>
          <w:lang w:eastAsia="en-GB"/>
          <w14:ligatures w14:val="standardContextual"/>
        </w:rPr>
        <w:tab/>
      </w:r>
      <w:r>
        <w:t>IABTC2: Contiguous CA occupied bandwidth</w:t>
      </w:r>
      <w:r>
        <w:tab/>
      </w:r>
      <w:r>
        <w:fldChar w:fldCharType="begin"/>
      </w:r>
      <w:r>
        <w:instrText xml:space="preserve"> PAGEREF _Toc145531654 \h </w:instrText>
      </w:r>
      <w:r>
        <w:fldChar w:fldCharType="separate"/>
      </w:r>
      <w:r>
        <w:t>46</w:t>
      </w:r>
      <w:r>
        <w:fldChar w:fldCharType="end"/>
      </w:r>
    </w:p>
    <w:p w14:paraId="0C87C96D" w14:textId="6B62984D" w:rsidR="003F1A86" w:rsidRDefault="003F1A86">
      <w:pPr>
        <w:pStyle w:val="TOC4"/>
        <w:rPr>
          <w:rFonts w:asciiTheme="minorHAnsi" w:eastAsiaTheme="minorEastAsia" w:hAnsiTheme="minorHAnsi" w:cstheme="minorBidi"/>
          <w:kern w:val="2"/>
          <w:sz w:val="22"/>
          <w:szCs w:val="22"/>
          <w:lang w:eastAsia="en-GB"/>
          <w14:ligatures w14:val="standardContextual"/>
        </w:rPr>
      </w:pPr>
      <w:r>
        <w:t>4.7.4.1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_Toc145531655 \h </w:instrText>
      </w:r>
      <w:r>
        <w:fldChar w:fldCharType="separate"/>
      </w:r>
      <w:r>
        <w:t>46</w:t>
      </w:r>
      <w:r>
        <w:fldChar w:fldCharType="end"/>
      </w:r>
    </w:p>
    <w:p w14:paraId="50470FCC" w14:textId="7D394CB6" w:rsidR="003F1A86" w:rsidRDefault="003F1A86">
      <w:pPr>
        <w:pStyle w:val="TOC4"/>
        <w:rPr>
          <w:rFonts w:asciiTheme="minorHAnsi" w:eastAsiaTheme="minorEastAsia" w:hAnsiTheme="minorHAnsi" w:cstheme="minorBidi"/>
          <w:kern w:val="2"/>
          <w:sz w:val="22"/>
          <w:szCs w:val="22"/>
          <w:lang w:eastAsia="en-GB"/>
          <w14:ligatures w14:val="standardContextual"/>
        </w:rPr>
      </w:pPr>
      <w:r>
        <w:t>4.7.4.2</w:t>
      </w:r>
      <w:r>
        <w:rPr>
          <w:rFonts w:asciiTheme="minorHAnsi" w:eastAsiaTheme="minorEastAsia" w:hAnsiTheme="minorHAnsi" w:cstheme="minorBidi"/>
          <w:kern w:val="2"/>
          <w:sz w:val="22"/>
          <w:szCs w:val="22"/>
          <w:lang w:eastAsia="en-GB"/>
          <w14:ligatures w14:val="standardContextual"/>
        </w:rPr>
        <w:tab/>
      </w:r>
      <w:r>
        <w:t>IABTC2 generation</w:t>
      </w:r>
      <w:r>
        <w:tab/>
      </w:r>
      <w:r>
        <w:fldChar w:fldCharType="begin"/>
      </w:r>
      <w:r>
        <w:instrText xml:space="preserve"> PAGEREF _Toc145531656 \h </w:instrText>
      </w:r>
      <w:r>
        <w:fldChar w:fldCharType="separate"/>
      </w:r>
      <w:r>
        <w:t>46</w:t>
      </w:r>
      <w:r>
        <w:fldChar w:fldCharType="end"/>
      </w:r>
    </w:p>
    <w:p w14:paraId="5135DD99" w14:textId="126473A7" w:rsidR="003F1A86" w:rsidRDefault="003F1A86">
      <w:pPr>
        <w:pStyle w:val="TOC4"/>
        <w:rPr>
          <w:rFonts w:asciiTheme="minorHAnsi" w:eastAsiaTheme="minorEastAsia" w:hAnsiTheme="minorHAnsi" w:cstheme="minorBidi"/>
          <w:kern w:val="2"/>
          <w:sz w:val="22"/>
          <w:szCs w:val="22"/>
          <w:lang w:eastAsia="en-GB"/>
          <w14:ligatures w14:val="standardContextual"/>
        </w:rPr>
      </w:pPr>
      <w:r>
        <w:t>4.7.4.3</w:t>
      </w:r>
      <w:r>
        <w:rPr>
          <w:rFonts w:asciiTheme="minorHAnsi" w:eastAsiaTheme="minorEastAsia" w:hAnsiTheme="minorHAnsi" w:cstheme="minorBidi"/>
          <w:kern w:val="2"/>
          <w:sz w:val="22"/>
          <w:szCs w:val="22"/>
          <w:lang w:eastAsia="en-GB"/>
          <w14:ligatures w14:val="standardContextual"/>
        </w:rPr>
        <w:tab/>
      </w:r>
      <w:r>
        <w:t>IABTC2 power allocation</w:t>
      </w:r>
      <w:r>
        <w:tab/>
      </w:r>
      <w:r>
        <w:fldChar w:fldCharType="begin"/>
      </w:r>
      <w:r>
        <w:instrText xml:space="preserve"> PAGEREF _Toc145531657 \h </w:instrText>
      </w:r>
      <w:r>
        <w:fldChar w:fldCharType="separate"/>
      </w:r>
      <w:r>
        <w:t>46</w:t>
      </w:r>
      <w:r>
        <w:fldChar w:fldCharType="end"/>
      </w:r>
    </w:p>
    <w:p w14:paraId="1A832448" w14:textId="3BB4B390" w:rsidR="003F1A86" w:rsidRDefault="003F1A86">
      <w:pPr>
        <w:pStyle w:val="TOC3"/>
        <w:rPr>
          <w:rFonts w:asciiTheme="minorHAnsi" w:eastAsiaTheme="minorEastAsia" w:hAnsiTheme="minorHAnsi" w:cstheme="minorBidi"/>
          <w:kern w:val="2"/>
          <w:sz w:val="22"/>
          <w:szCs w:val="22"/>
          <w:lang w:eastAsia="en-GB"/>
          <w14:ligatures w14:val="standardContextual"/>
        </w:rPr>
      </w:pPr>
      <w:r>
        <w:t>4.7.5</w:t>
      </w:r>
      <w:r>
        <w:rPr>
          <w:rFonts w:asciiTheme="minorHAnsi" w:eastAsiaTheme="minorEastAsia" w:hAnsiTheme="minorHAnsi" w:cstheme="minorBidi"/>
          <w:kern w:val="2"/>
          <w:sz w:val="22"/>
          <w:szCs w:val="22"/>
          <w:lang w:eastAsia="en-GB"/>
          <w14:ligatures w14:val="standardContextual"/>
        </w:rPr>
        <w:tab/>
      </w:r>
      <w:r>
        <w:t>IABTC3: Non-contiguous spectrum operation</w:t>
      </w:r>
      <w:r>
        <w:tab/>
      </w:r>
      <w:r>
        <w:fldChar w:fldCharType="begin"/>
      </w:r>
      <w:r>
        <w:instrText xml:space="preserve"> PAGEREF _Toc145531658 \h </w:instrText>
      </w:r>
      <w:r>
        <w:fldChar w:fldCharType="separate"/>
      </w:r>
      <w:r>
        <w:t>46</w:t>
      </w:r>
      <w:r>
        <w:fldChar w:fldCharType="end"/>
      </w:r>
    </w:p>
    <w:p w14:paraId="34138EA3" w14:textId="6AE57674" w:rsidR="003F1A86" w:rsidRDefault="003F1A86">
      <w:pPr>
        <w:pStyle w:val="TOC4"/>
        <w:rPr>
          <w:rFonts w:asciiTheme="minorHAnsi" w:eastAsiaTheme="minorEastAsia" w:hAnsiTheme="minorHAnsi" w:cstheme="minorBidi"/>
          <w:kern w:val="2"/>
          <w:sz w:val="22"/>
          <w:szCs w:val="22"/>
          <w:lang w:eastAsia="en-GB"/>
          <w14:ligatures w14:val="standardContextual"/>
        </w:rPr>
      </w:pPr>
      <w:r>
        <w:t>4.7.5.1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_Toc145531659 \h </w:instrText>
      </w:r>
      <w:r>
        <w:fldChar w:fldCharType="separate"/>
      </w:r>
      <w:r>
        <w:t>46</w:t>
      </w:r>
      <w:r>
        <w:fldChar w:fldCharType="end"/>
      </w:r>
    </w:p>
    <w:p w14:paraId="6D53CAB2" w14:textId="4BDAEB93" w:rsidR="003F1A86" w:rsidRDefault="003F1A86">
      <w:pPr>
        <w:pStyle w:val="TOC4"/>
        <w:rPr>
          <w:rFonts w:asciiTheme="minorHAnsi" w:eastAsiaTheme="minorEastAsia" w:hAnsiTheme="minorHAnsi" w:cstheme="minorBidi"/>
          <w:kern w:val="2"/>
          <w:sz w:val="22"/>
          <w:szCs w:val="22"/>
          <w:lang w:eastAsia="en-GB"/>
          <w14:ligatures w14:val="standardContextual"/>
        </w:rPr>
      </w:pPr>
      <w:r>
        <w:t>4.7.5.2</w:t>
      </w:r>
      <w:r>
        <w:rPr>
          <w:rFonts w:asciiTheme="minorHAnsi" w:eastAsiaTheme="minorEastAsia" w:hAnsiTheme="minorHAnsi" w:cstheme="minorBidi"/>
          <w:kern w:val="2"/>
          <w:sz w:val="22"/>
          <w:szCs w:val="22"/>
          <w:lang w:eastAsia="en-GB"/>
          <w14:ligatures w14:val="standardContextual"/>
        </w:rPr>
        <w:tab/>
      </w:r>
      <w:r>
        <w:t>IABTC3 generation</w:t>
      </w:r>
      <w:r>
        <w:tab/>
      </w:r>
      <w:r>
        <w:fldChar w:fldCharType="begin"/>
      </w:r>
      <w:r>
        <w:instrText xml:space="preserve"> PAGEREF _Toc145531660 \h </w:instrText>
      </w:r>
      <w:r>
        <w:fldChar w:fldCharType="separate"/>
      </w:r>
      <w:r>
        <w:t>46</w:t>
      </w:r>
      <w:r>
        <w:fldChar w:fldCharType="end"/>
      </w:r>
    </w:p>
    <w:p w14:paraId="4293F371" w14:textId="070ED75A" w:rsidR="003F1A86" w:rsidRDefault="003F1A86">
      <w:pPr>
        <w:pStyle w:val="TOC4"/>
        <w:rPr>
          <w:rFonts w:asciiTheme="minorHAnsi" w:eastAsiaTheme="minorEastAsia" w:hAnsiTheme="minorHAnsi" w:cstheme="minorBidi"/>
          <w:kern w:val="2"/>
          <w:sz w:val="22"/>
          <w:szCs w:val="22"/>
          <w:lang w:eastAsia="en-GB"/>
          <w14:ligatures w14:val="standardContextual"/>
        </w:rPr>
      </w:pPr>
      <w:r>
        <w:t>4.7.5.3</w:t>
      </w:r>
      <w:r>
        <w:rPr>
          <w:rFonts w:asciiTheme="minorHAnsi" w:eastAsiaTheme="minorEastAsia" w:hAnsiTheme="minorHAnsi" w:cstheme="minorBidi"/>
          <w:kern w:val="2"/>
          <w:sz w:val="22"/>
          <w:szCs w:val="22"/>
          <w:lang w:eastAsia="en-GB"/>
          <w14:ligatures w14:val="standardContextual"/>
        </w:rPr>
        <w:tab/>
      </w:r>
      <w:r>
        <w:t>IABTC3 power allocation</w:t>
      </w:r>
      <w:r>
        <w:tab/>
      </w:r>
      <w:r>
        <w:fldChar w:fldCharType="begin"/>
      </w:r>
      <w:r>
        <w:instrText xml:space="preserve"> PAGEREF _Toc145531661 \h </w:instrText>
      </w:r>
      <w:r>
        <w:fldChar w:fldCharType="separate"/>
      </w:r>
      <w:r>
        <w:t>47</w:t>
      </w:r>
      <w:r>
        <w:fldChar w:fldCharType="end"/>
      </w:r>
    </w:p>
    <w:p w14:paraId="40EF1BBB" w14:textId="51591C5C" w:rsidR="003F1A86" w:rsidRDefault="003F1A86">
      <w:pPr>
        <w:pStyle w:val="TOC3"/>
        <w:rPr>
          <w:rFonts w:asciiTheme="minorHAnsi" w:eastAsiaTheme="minorEastAsia" w:hAnsiTheme="minorHAnsi" w:cstheme="minorBidi"/>
          <w:kern w:val="2"/>
          <w:sz w:val="22"/>
          <w:szCs w:val="22"/>
          <w:lang w:eastAsia="en-GB"/>
          <w14:ligatures w14:val="standardContextual"/>
        </w:rPr>
      </w:pPr>
      <w:r>
        <w:t>4.7.6</w:t>
      </w:r>
      <w:r>
        <w:rPr>
          <w:rFonts w:asciiTheme="minorHAnsi" w:eastAsiaTheme="minorEastAsia" w:hAnsiTheme="minorHAnsi" w:cstheme="minorBidi"/>
          <w:kern w:val="2"/>
          <w:sz w:val="22"/>
          <w:szCs w:val="22"/>
          <w:lang w:eastAsia="en-GB"/>
          <w14:ligatures w14:val="standardContextual"/>
        </w:rPr>
        <w:tab/>
      </w:r>
      <w:r>
        <w:t>IABTC4: Multi-band test configuration for full carrier allocation</w:t>
      </w:r>
      <w:r>
        <w:tab/>
      </w:r>
      <w:r>
        <w:fldChar w:fldCharType="begin"/>
      </w:r>
      <w:r>
        <w:instrText xml:space="preserve"> PAGEREF _Toc145531662 \h </w:instrText>
      </w:r>
      <w:r>
        <w:fldChar w:fldCharType="separate"/>
      </w:r>
      <w:r>
        <w:t>47</w:t>
      </w:r>
      <w:r>
        <w:fldChar w:fldCharType="end"/>
      </w:r>
    </w:p>
    <w:p w14:paraId="30079B11" w14:textId="10C5E823" w:rsidR="003F1A86" w:rsidRDefault="003F1A86">
      <w:pPr>
        <w:pStyle w:val="TOC4"/>
        <w:rPr>
          <w:rFonts w:asciiTheme="minorHAnsi" w:eastAsiaTheme="minorEastAsia" w:hAnsiTheme="minorHAnsi" w:cstheme="minorBidi"/>
          <w:kern w:val="2"/>
          <w:sz w:val="22"/>
          <w:szCs w:val="22"/>
          <w:lang w:eastAsia="en-GB"/>
          <w14:ligatures w14:val="standardContextual"/>
        </w:rPr>
      </w:pPr>
      <w:r>
        <w:t>4.7.6.1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_Toc145531663 \h </w:instrText>
      </w:r>
      <w:r>
        <w:fldChar w:fldCharType="separate"/>
      </w:r>
      <w:r>
        <w:t>47</w:t>
      </w:r>
      <w:r>
        <w:fldChar w:fldCharType="end"/>
      </w:r>
    </w:p>
    <w:p w14:paraId="2ED4B59E" w14:textId="024A9448" w:rsidR="003F1A86" w:rsidRDefault="003F1A86">
      <w:pPr>
        <w:pStyle w:val="TOC4"/>
        <w:rPr>
          <w:rFonts w:asciiTheme="minorHAnsi" w:eastAsiaTheme="minorEastAsia" w:hAnsiTheme="minorHAnsi" w:cstheme="minorBidi"/>
          <w:kern w:val="2"/>
          <w:sz w:val="22"/>
          <w:szCs w:val="22"/>
          <w:lang w:eastAsia="en-GB"/>
          <w14:ligatures w14:val="standardContextual"/>
        </w:rPr>
      </w:pPr>
      <w:r>
        <w:t>4.7.6.2</w:t>
      </w:r>
      <w:r>
        <w:rPr>
          <w:rFonts w:asciiTheme="minorHAnsi" w:eastAsiaTheme="minorEastAsia" w:hAnsiTheme="minorHAnsi" w:cstheme="minorBidi"/>
          <w:kern w:val="2"/>
          <w:sz w:val="22"/>
          <w:szCs w:val="22"/>
          <w:lang w:eastAsia="en-GB"/>
          <w14:ligatures w14:val="standardContextual"/>
        </w:rPr>
        <w:tab/>
      </w:r>
      <w:r>
        <w:t>IABTC4 generation</w:t>
      </w:r>
      <w:r>
        <w:tab/>
      </w:r>
      <w:r>
        <w:fldChar w:fldCharType="begin"/>
      </w:r>
      <w:r>
        <w:instrText xml:space="preserve"> PAGEREF _Toc145531664 \h </w:instrText>
      </w:r>
      <w:r>
        <w:fldChar w:fldCharType="separate"/>
      </w:r>
      <w:r>
        <w:t>47</w:t>
      </w:r>
      <w:r>
        <w:fldChar w:fldCharType="end"/>
      </w:r>
    </w:p>
    <w:p w14:paraId="31482B17" w14:textId="2DBA749A" w:rsidR="003F1A86" w:rsidRDefault="003F1A86">
      <w:pPr>
        <w:pStyle w:val="TOC4"/>
        <w:rPr>
          <w:rFonts w:asciiTheme="minorHAnsi" w:eastAsiaTheme="minorEastAsia" w:hAnsiTheme="minorHAnsi" w:cstheme="minorBidi"/>
          <w:kern w:val="2"/>
          <w:sz w:val="22"/>
          <w:szCs w:val="22"/>
          <w:lang w:eastAsia="en-GB"/>
          <w14:ligatures w14:val="standardContextual"/>
        </w:rPr>
      </w:pPr>
      <w:r>
        <w:t>4.7.6.3</w:t>
      </w:r>
      <w:r>
        <w:rPr>
          <w:rFonts w:asciiTheme="minorHAnsi" w:eastAsiaTheme="minorEastAsia" w:hAnsiTheme="minorHAnsi" w:cstheme="minorBidi"/>
          <w:kern w:val="2"/>
          <w:sz w:val="22"/>
          <w:szCs w:val="22"/>
          <w:lang w:eastAsia="en-GB"/>
          <w14:ligatures w14:val="standardContextual"/>
        </w:rPr>
        <w:tab/>
      </w:r>
      <w:r>
        <w:t>IABTC4 power allocation</w:t>
      </w:r>
      <w:r>
        <w:tab/>
      </w:r>
      <w:r>
        <w:fldChar w:fldCharType="begin"/>
      </w:r>
      <w:r>
        <w:instrText xml:space="preserve"> PAGEREF _Toc145531665 \h </w:instrText>
      </w:r>
      <w:r>
        <w:fldChar w:fldCharType="separate"/>
      </w:r>
      <w:r>
        <w:t>47</w:t>
      </w:r>
      <w:r>
        <w:fldChar w:fldCharType="end"/>
      </w:r>
    </w:p>
    <w:p w14:paraId="38A9F024" w14:textId="099DF6B0" w:rsidR="003F1A86" w:rsidRDefault="003F1A86">
      <w:pPr>
        <w:pStyle w:val="TOC3"/>
        <w:rPr>
          <w:rFonts w:asciiTheme="minorHAnsi" w:eastAsiaTheme="minorEastAsia" w:hAnsiTheme="minorHAnsi" w:cstheme="minorBidi"/>
          <w:kern w:val="2"/>
          <w:sz w:val="22"/>
          <w:szCs w:val="22"/>
          <w:lang w:eastAsia="en-GB"/>
          <w14:ligatures w14:val="standardContextual"/>
        </w:rPr>
      </w:pPr>
      <w:r>
        <w:t>4.7.7</w:t>
      </w:r>
      <w:r>
        <w:rPr>
          <w:rFonts w:asciiTheme="minorHAnsi" w:eastAsiaTheme="minorEastAsia" w:hAnsiTheme="minorHAnsi" w:cstheme="minorBidi"/>
          <w:kern w:val="2"/>
          <w:sz w:val="22"/>
          <w:szCs w:val="22"/>
          <w:lang w:eastAsia="en-GB"/>
          <w14:ligatures w14:val="standardContextual"/>
        </w:rPr>
        <w:tab/>
      </w:r>
      <w:r>
        <w:t>IABTC5: Multi-band test configuration with high PSD per carrier</w:t>
      </w:r>
      <w:r>
        <w:tab/>
      </w:r>
      <w:r>
        <w:fldChar w:fldCharType="begin"/>
      </w:r>
      <w:r>
        <w:instrText xml:space="preserve"> PAGEREF _Toc145531666 \h </w:instrText>
      </w:r>
      <w:r>
        <w:fldChar w:fldCharType="separate"/>
      </w:r>
      <w:r>
        <w:t>48</w:t>
      </w:r>
      <w:r>
        <w:fldChar w:fldCharType="end"/>
      </w:r>
    </w:p>
    <w:p w14:paraId="6A6E664C" w14:textId="0E309411" w:rsidR="003F1A86" w:rsidRDefault="003F1A86">
      <w:pPr>
        <w:pStyle w:val="TOC4"/>
        <w:rPr>
          <w:rFonts w:asciiTheme="minorHAnsi" w:eastAsiaTheme="minorEastAsia" w:hAnsiTheme="minorHAnsi" w:cstheme="minorBidi"/>
          <w:kern w:val="2"/>
          <w:sz w:val="22"/>
          <w:szCs w:val="22"/>
          <w:lang w:eastAsia="en-GB"/>
          <w14:ligatures w14:val="standardContextual"/>
        </w:rPr>
      </w:pPr>
      <w:r>
        <w:t>4.7.7.1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_Toc145531667 \h </w:instrText>
      </w:r>
      <w:r>
        <w:fldChar w:fldCharType="separate"/>
      </w:r>
      <w:r>
        <w:t>48</w:t>
      </w:r>
      <w:r>
        <w:fldChar w:fldCharType="end"/>
      </w:r>
    </w:p>
    <w:p w14:paraId="28576DEB" w14:textId="052A79A6" w:rsidR="003F1A86" w:rsidRDefault="003F1A86">
      <w:pPr>
        <w:pStyle w:val="TOC4"/>
        <w:rPr>
          <w:rFonts w:asciiTheme="minorHAnsi" w:eastAsiaTheme="minorEastAsia" w:hAnsiTheme="minorHAnsi" w:cstheme="minorBidi"/>
          <w:kern w:val="2"/>
          <w:sz w:val="22"/>
          <w:szCs w:val="22"/>
          <w:lang w:eastAsia="en-GB"/>
          <w14:ligatures w14:val="standardContextual"/>
        </w:rPr>
      </w:pPr>
      <w:r>
        <w:t>4.7.7.2</w:t>
      </w:r>
      <w:r>
        <w:rPr>
          <w:rFonts w:asciiTheme="minorHAnsi" w:eastAsiaTheme="minorEastAsia" w:hAnsiTheme="minorHAnsi" w:cstheme="minorBidi"/>
          <w:kern w:val="2"/>
          <w:sz w:val="22"/>
          <w:szCs w:val="22"/>
          <w:lang w:eastAsia="en-GB"/>
          <w14:ligatures w14:val="standardContextual"/>
        </w:rPr>
        <w:tab/>
      </w:r>
      <w:r>
        <w:t>IABTC5 generation</w:t>
      </w:r>
      <w:r>
        <w:tab/>
      </w:r>
      <w:r>
        <w:fldChar w:fldCharType="begin"/>
      </w:r>
      <w:r>
        <w:instrText xml:space="preserve"> PAGEREF _Toc145531668 \h </w:instrText>
      </w:r>
      <w:r>
        <w:fldChar w:fldCharType="separate"/>
      </w:r>
      <w:r>
        <w:t>48</w:t>
      </w:r>
      <w:r>
        <w:fldChar w:fldCharType="end"/>
      </w:r>
    </w:p>
    <w:p w14:paraId="3D2090F6" w14:textId="00893E04" w:rsidR="003F1A86" w:rsidRDefault="003F1A86">
      <w:pPr>
        <w:pStyle w:val="TOC4"/>
        <w:rPr>
          <w:rFonts w:asciiTheme="minorHAnsi" w:eastAsiaTheme="minorEastAsia" w:hAnsiTheme="minorHAnsi" w:cstheme="minorBidi"/>
          <w:kern w:val="2"/>
          <w:sz w:val="22"/>
          <w:szCs w:val="22"/>
          <w:lang w:eastAsia="en-GB"/>
          <w14:ligatures w14:val="standardContextual"/>
        </w:rPr>
      </w:pPr>
      <w:r>
        <w:t>4.7.7.3</w:t>
      </w:r>
      <w:r>
        <w:rPr>
          <w:rFonts w:asciiTheme="minorHAnsi" w:eastAsiaTheme="minorEastAsia" w:hAnsiTheme="minorHAnsi" w:cstheme="minorBidi"/>
          <w:kern w:val="2"/>
          <w:sz w:val="22"/>
          <w:szCs w:val="22"/>
          <w:lang w:eastAsia="en-GB"/>
          <w14:ligatures w14:val="standardContextual"/>
        </w:rPr>
        <w:tab/>
      </w:r>
      <w:r>
        <w:t>IABTC5 power allocation</w:t>
      </w:r>
      <w:r>
        <w:tab/>
      </w:r>
      <w:r>
        <w:fldChar w:fldCharType="begin"/>
      </w:r>
      <w:r>
        <w:instrText xml:space="preserve"> PAGEREF _Toc145531669 \h </w:instrText>
      </w:r>
      <w:r>
        <w:fldChar w:fldCharType="separate"/>
      </w:r>
      <w:r>
        <w:t>48</w:t>
      </w:r>
      <w:r>
        <w:fldChar w:fldCharType="end"/>
      </w:r>
    </w:p>
    <w:p w14:paraId="2565F6E0" w14:textId="368ACABC"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4.8</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Applicability of requirements</w:t>
      </w:r>
      <w:r>
        <w:tab/>
      </w:r>
      <w:r>
        <w:fldChar w:fldCharType="begin"/>
      </w:r>
      <w:r>
        <w:instrText xml:space="preserve"> PAGEREF _Toc145531670 \h </w:instrText>
      </w:r>
      <w:r>
        <w:fldChar w:fldCharType="separate"/>
      </w:r>
      <w:r>
        <w:t>48</w:t>
      </w:r>
      <w:r>
        <w:fldChar w:fldCharType="end"/>
      </w:r>
    </w:p>
    <w:p w14:paraId="53BCAA1E" w14:textId="29100A5B" w:rsidR="003F1A86" w:rsidRDefault="003F1A86">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_Toc145531671 \h </w:instrText>
      </w:r>
      <w:r>
        <w:fldChar w:fldCharType="separate"/>
      </w:r>
      <w:r>
        <w:t>48</w:t>
      </w:r>
      <w:r>
        <w:fldChar w:fldCharType="end"/>
      </w:r>
    </w:p>
    <w:p w14:paraId="07D72A54" w14:textId="2D840F7E" w:rsidR="003F1A86" w:rsidRDefault="003F1A86">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Requirement set applicability</w:t>
      </w:r>
      <w:r>
        <w:tab/>
      </w:r>
      <w:r>
        <w:fldChar w:fldCharType="begin"/>
      </w:r>
      <w:r>
        <w:instrText xml:space="preserve"> PAGEREF _Toc145531672 \h </w:instrText>
      </w:r>
      <w:r>
        <w:fldChar w:fldCharType="separate"/>
      </w:r>
      <w:r>
        <w:t>48</w:t>
      </w:r>
      <w:r>
        <w:fldChar w:fldCharType="end"/>
      </w:r>
    </w:p>
    <w:p w14:paraId="647F7B6E" w14:textId="75169623" w:rsidR="003F1A86" w:rsidRDefault="003F1A86">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 xml:space="preserve">Applicability of </w:t>
      </w:r>
      <w:r w:rsidRPr="003029F1">
        <w:rPr>
          <w:rFonts w:eastAsiaTheme="minorEastAsia"/>
        </w:rPr>
        <w:t xml:space="preserve">test configurations for </w:t>
      </w:r>
      <w:r w:rsidRPr="003029F1">
        <w:rPr>
          <w:snapToGrid w:val="0"/>
        </w:rPr>
        <w:t>single-band</w:t>
      </w:r>
      <w:r w:rsidRPr="003029F1">
        <w:rPr>
          <w:i/>
          <w:snapToGrid w:val="0"/>
        </w:rPr>
        <w:t xml:space="preserve"> </w:t>
      </w:r>
      <w:r w:rsidRPr="003029F1">
        <w:rPr>
          <w:rFonts w:eastAsiaTheme="minorEastAsia"/>
        </w:rPr>
        <w:t>operation</w:t>
      </w:r>
      <w:r>
        <w:tab/>
      </w:r>
      <w:r>
        <w:fldChar w:fldCharType="begin"/>
      </w:r>
      <w:r>
        <w:instrText xml:space="preserve"> PAGEREF _Toc145531673 \h </w:instrText>
      </w:r>
      <w:r>
        <w:fldChar w:fldCharType="separate"/>
      </w:r>
      <w:r>
        <w:t>49</w:t>
      </w:r>
      <w:r>
        <w:fldChar w:fldCharType="end"/>
      </w:r>
    </w:p>
    <w:p w14:paraId="09AF1D88" w14:textId="18BEAE6B" w:rsidR="003F1A86" w:rsidRDefault="003F1A86">
      <w:pPr>
        <w:pStyle w:val="TOC3"/>
        <w:rPr>
          <w:rFonts w:asciiTheme="minorHAnsi" w:eastAsiaTheme="minorEastAsia" w:hAnsiTheme="minorHAnsi" w:cstheme="minorBidi"/>
          <w:kern w:val="2"/>
          <w:sz w:val="22"/>
          <w:szCs w:val="22"/>
          <w:lang w:eastAsia="en-GB"/>
          <w14:ligatures w14:val="standardContextual"/>
        </w:rPr>
      </w:pPr>
      <w:r>
        <w:lastRenderedPageBreak/>
        <w:t>4.8.4</w:t>
      </w:r>
      <w:r>
        <w:rPr>
          <w:rFonts w:asciiTheme="minorHAnsi" w:eastAsiaTheme="minorEastAsia" w:hAnsiTheme="minorHAnsi" w:cstheme="minorBidi"/>
          <w:kern w:val="2"/>
          <w:sz w:val="22"/>
          <w:szCs w:val="22"/>
          <w:lang w:eastAsia="en-GB"/>
          <w14:ligatures w14:val="standardContextual"/>
        </w:rPr>
        <w:tab/>
      </w:r>
      <w:r>
        <w:t>Applicability of</w:t>
      </w:r>
      <w:r w:rsidRPr="003029F1">
        <w:rPr>
          <w:rFonts w:eastAsiaTheme="minorEastAsia"/>
        </w:rPr>
        <w:t xml:space="preserve"> test configurations for </w:t>
      </w:r>
      <w:r w:rsidRPr="003029F1">
        <w:rPr>
          <w:iCs/>
        </w:rPr>
        <w:t>multi-band</w:t>
      </w:r>
      <w:r w:rsidRPr="003029F1">
        <w:rPr>
          <w:i/>
          <w:iCs/>
        </w:rPr>
        <w:t xml:space="preserve"> </w:t>
      </w:r>
      <w:r w:rsidRPr="003029F1">
        <w:rPr>
          <w:rFonts w:eastAsiaTheme="minorEastAsia"/>
        </w:rPr>
        <w:t>operation</w:t>
      </w:r>
      <w:r>
        <w:tab/>
      </w:r>
      <w:r>
        <w:fldChar w:fldCharType="begin"/>
      </w:r>
      <w:r>
        <w:instrText xml:space="preserve"> PAGEREF _Toc145531674 \h </w:instrText>
      </w:r>
      <w:r>
        <w:fldChar w:fldCharType="separate"/>
      </w:r>
      <w:r>
        <w:t>50</w:t>
      </w:r>
      <w:r>
        <w:fldChar w:fldCharType="end"/>
      </w:r>
    </w:p>
    <w:p w14:paraId="1E0C9378" w14:textId="73576A4D"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4.9</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RF channels and test models</w:t>
      </w:r>
      <w:r>
        <w:tab/>
      </w:r>
      <w:r>
        <w:fldChar w:fldCharType="begin"/>
      </w:r>
      <w:r>
        <w:instrText xml:space="preserve"> PAGEREF _Toc145531675 \h </w:instrText>
      </w:r>
      <w:r>
        <w:fldChar w:fldCharType="separate"/>
      </w:r>
      <w:r>
        <w:t>51</w:t>
      </w:r>
      <w:r>
        <w:fldChar w:fldCharType="end"/>
      </w:r>
    </w:p>
    <w:p w14:paraId="63822ABF" w14:textId="35E9B2D7"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zh-CN"/>
        </w:rPr>
        <w:t>4.9.1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zh-CN"/>
        </w:rPr>
        <w:t>RF channels</w:t>
      </w:r>
      <w:r>
        <w:tab/>
      </w:r>
      <w:r>
        <w:fldChar w:fldCharType="begin"/>
      </w:r>
      <w:r>
        <w:instrText xml:space="preserve"> PAGEREF _Toc145531676 \h </w:instrText>
      </w:r>
      <w:r>
        <w:fldChar w:fldCharType="separate"/>
      </w:r>
      <w:r>
        <w:t>51</w:t>
      </w:r>
      <w:r>
        <w:fldChar w:fldCharType="end"/>
      </w:r>
    </w:p>
    <w:p w14:paraId="13AEDE85" w14:textId="00F3D71B"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4.9.2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models</w:t>
      </w:r>
      <w:r>
        <w:tab/>
      </w:r>
      <w:r>
        <w:fldChar w:fldCharType="begin"/>
      </w:r>
      <w:r>
        <w:instrText xml:space="preserve"> PAGEREF _Toc145531677 \h </w:instrText>
      </w:r>
      <w:r>
        <w:fldChar w:fldCharType="separate"/>
      </w:r>
      <w:r>
        <w:t>52</w:t>
      </w:r>
      <w:r>
        <w:fldChar w:fldCharType="end"/>
      </w:r>
    </w:p>
    <w:p w14:paraId="369B54D5" w14:textId="43992FD1"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4.9.2.1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_Toc145531678 \h </w:instrText>
      </w:r>
      <w:r>
        <w:fldChar w:fldCharType="separate"/>
      </w:r>
      <w:r>
        <w:t>52</w:t>
      </w:r>
      <w:r>
        <w:fldChar w:fldCharType="end"/>
      </w:r>
    </w:p>
    <w:p w14:paraId="001231EB" w14:textId="2BE76507"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4.9.2.2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FR1 test models for IAB-DU</w:t>
      </w:r>
      <w:r>
        <w:tab/>
      </w:r>
      <w:r>
        <w:fldChar w:fldCharType="begin"/>
      </w:r>
      <w:r>
        <w:instrText xml:space="preserve"> PAGEREF _Toc145531679 \h </w:instrText>
      </w:r>
      <w:r>
        <w:fldChar w:fldCharType="separate"/>
      </w:r>
      <w:r>
        <w:t>52</w:t>
      </w:r>
      <w:r>
        <w:fldChar w:fldCharType="end"/>
      </w:r>
    </w:p>
    <w:p w14:paraId="5511C33C" w14:textId="34999EBE"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4.9.2.3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FR1 test models for IAB-MT</w:t>
      </w:r>
      <w:r>
        <w:tab/>
      </w:r>
      <w:r>
        <w:fldChar w:fldCharType="begin"/>
      </w:r>
      <w:r>
        <w:instrText xml:space="preserve"> PAGEREF _Toc145531680 \h </w:instrText>
      </w:r>
      <w:r>
        <w:fldChar w:fldCharType="separate"/>
      </w:r>
      <w:r>
        <w:t>53</w:t>
      </w:r>
      <w:r>
        <w:fldChar w:fldCharType="end"/>
      </w:r>
    </w:p>
    <w:p w14:paraId="257BBDDA" w14:textId="3B4609F4"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4.9.2.3.1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_Toc145531681 \h </w:instrText>
      </w:r>
      <w:r>
        <w:fldChar w:fldCharType="separate"/>
      </w:r>
      <w:r>
        <w:t>53</w:t>
      </w:r>
      <w:r>
        <w:fldChar w:fldCharType="end"/>
      </w:r>
    </w:p>
    <w:p w14:paraId="172F0846" w14:textId="5C16B737"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4.9.2.3.2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FR1 test model 1.1 (IAB-MT-FR1-TM1.1)</w:t>
      </w:r>
      <w:r>
        <w:tab/>
      </w:r>
      <w:r>
        <w:fldChar w:fldCharType="begin"/>
      </w:r>
      <w:r>
        <w:instrText xml:space="preserve"> PAGEREF _Toc145531682 \h </w:instrText>
      </w:r>
      <w:r>
        <w:fldChar w:fldCharType="separate"/>
      </w:r>
      <w:r>
        <w:t>54</w:t>
      </w:r>
      <w:r>
        <w:fldChar w:fldCharType="end"/>
      </w:r>
    </w:p>
    <w:p w14:paraId="025D2220" w14:textId="6BD3A38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4.9.2.3.3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FR1 test model 2 (IAB-MT-FR1-TM2)</w:t>
      </w:r>
      <w:r>
        <w:tab/>
      </w:r>
      <w:r>
        <w:fldChar w:fldCharType="begin"/>
      </w:r>
      <w:r>
        <w:instrText xml:space="preserve"> PAGEREF _Toc145531683 \h </w:instrText>
      </w:r>
      <w:r>
        <w:fldChar w:fldCharType="separate"/>
      </w:r>
      <w:r>
        <w:t>54</w:t>
      </w:r>
      <w:r>
        <w:fldChar w:fldCharType="end"/>
      </w:r>
    </w:p>
    <w:p w14:paraId="49F2DE0C" w14:textId="39F8D300" w:rsidR="003F1A86" w:rsidRDefault="003F1A86">
      <w:pPr>
        <w:pStyle w:val="TOC5"/>
        <w:rPr>
          <w:rFonts w:asciiTheme="minorHAnsi" w:eastAsiaTheme="minorEastAsia" w:hAnsiTheme="minorHAnsi" w:cstheme="minorBidi"/>
          <w:kern w:val="2"/>
          <w:sz w:val="22"/>
          <w:szCs w:val="22"/>
          <w:lang w:eastAsia="en-GB"/>
          <w14:ligatures w14:val="standardContextual"/>
        </w:rPr>
      </w:pPr>
      <w:r>
        <w:t>4.9.2.3.3a</w:t>
      </w:r>
      <w:r>
        <w:rPr>
          <w:rFonts w:asciiTheme="minorHAnsi" w:eastAsiaTheme="minorEastAsia" w:hAnsiTheme="minorHAnsi" w:cstheme="minorBidi"/>
          <w:kern w:val="2"/>
          <w:sz w:val="22"/>
          <w:szCs w:val="22"/>
          <w:lang w:eastAsia="en-GB"/>
          <w14:ligatures w14:val="standardContextual"/>
        </w:rPr>
        <w:tab/>
      </w:r>
      <w:r>
        <w:t>FR1 test model 2a (IAB-MT-FR1-TM2a)</w:t>
      </w:r>
      <w:r>
        <w:tab/>
      </w:r>
      <w:r>
        <w:fldChar w:fldCharType="begin"/>
      </w:r>
      <w:r>
        <w:instrText xml:space="preserve"> PAGEREF _Toc145531684 \h </w:instrText>
      </w:r>
      <w:r>
        <w:fldChar w:fldCharType="separate"/>
      </w:r>
      <w:r>
        <w:t>54</w:t>
      </w:r>
      <w:r>
        <w:fldChar w:fldCharType="end"/>
      </w:r>
    </w:p>
    <w:p w14:paraId="053D4397" w14:textId="52247EB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4.9.2.3.4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FR1 test model 3.1 (IAB-MT-FR1-TM3.1)</w:t>
      </w:r>
      <w:r>
        <w:tab/>
      </w:r>
      <w:r>
        <w:fldChar w:fldCharType="begin"/>
      </w:r>
      <w:r>
        <w:instrText xml:space="preserve"> PAGEREF _Toc145531685 \h </w:instrText>
      </w:r>
      <w:r>
        <w:fldChar w:fldCharType="separate"/>
      </w:r>
      <w:r>
        <w:t>55</w:t>
      </w:r>
      <w:r>
        <w:fldChar w:fldCharType="end"/>
      </w:r>
    </w:p>
    <w:p w14:paraId="1A569814" w14:textId="765D967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4.9.2.3.5</w:t>
      </w:r>
      <w:r>
        <w:rPr>
          <w:rFonts w:asciiTheme="minorHAnsi" w:eastAsiaTheme="minorEastAsia" w:hAnsiTheme="minorHAnsi" w:cstheme="minorBidi"/>
          <w:kern w:val="2"/>
          <w:sz w:val="22"/>
          <w:szCs w:val="22"/>
          <w:lang w:eastAsia="en-GB"/>
          <w14:ligatures w14:val="standardContextual"/>
        </w:rPr>
        <w:tab/>
      </w:r>
      <w:r>
        <w:t>FR1 test model 3.1a</w:t>
      </w:r>
      <w:r w:rsidRPr="003029F1">
        <w:rPr>
          <w:rFonts w:eastAsiaTheme="minorEastAsia"/>
        </w:rPr>
        <w:t xml:space="preserve"> (IAB-MT-FR1-TM3.1a)</w:t>
      </w:r>
      <w:r>
        <w:tab/>
      </w:r>
      <w:r>
        <w:fldChar w:fldCharType="begin"/>
      </w:r>
      <w:r>
        <w:instrText xml:space="preserve"> PAGEREF _Toc145531686 \h </w:instrText>
      </w:r>
      <w:r>
        <w:fldChar w:fldCharType="separate"/>
      </w:r>
      <w:r>
        <w:t>55</w:t>
      </w:r>
      <w:r>
        <w:fldChar w:fldCharType="end"/>
      </w:r>
    </w:p>
    <w:p w14:paraId="0714EECB" w14:textId="02DA5EBE"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4.9.2.4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Data content of Physical channels and Signals</w:t>
      </w:r>
      <w:r w:rsidRPr="003029F1">
        <w:rPr>
          <w:rFonts w:eastAsiaTheme="minorEastAsia"/>
          <w:lang w:eastAsia="zh-CN"/>
        </w:rPr>
        <w:t xml:space="preserve"> for IAB-MT-FR1-TM</w:t>
      </w:r>
      <w:r>
        <w:tab/>
      </w:r>
      <w:r>
        <w:fldChar w:fldCharType="begin"/>
      </w:r>
      <w:r>
        <w:instrText xml:space="preserve"> PAGEREF _Toc145531687 \h </w:instrText>
      </w:r>
      <w:r>
        <w:fldChar w:fldCharType="separate"/>
      </w:r>
      <w:r>
        <w:t>55</w:t>
      </w:r>
      <w:r>
        <w:fldChar w:fldCharType="end"/>
      </w:r>
    </w:p>
    <w:p w14:paraId="491985B6" w14:textId="703BD44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4.9.2.4.1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_Toc145531688 \h </w:instrText>
      </w:r>
      <w:r>
        <w:fldChar w:fldCharType="separate"/>
      </w:r>
      <w:r>
        <w:t>55</w:t>
      </w:r>
      <w:r>
        <w:fldChar w:fldCharType="end"/>
      </w:r>
    </w:p>
    <w:p w14:paraId="732B7826" w14:textId="28DAC6B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4.9.2.4.2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PUSCH</w:t>
      </w:r>
      <w:r>
        <w:tab/>
      </w:r>
      <w:r>
        <w:fldChar w:fldCharType="begin"/>
      </w:r>
      <w:r>
        <w:instrText xml:space="preserve"> PAGEREF _Toc145531689 \h </w:instrText>
      </w:r>
      <w:r>
        <w:fldChar w:fldCharType="separate"/>
      </w:r>
      <w:r>
        <w:t>56</w:t>
      </w:r>
      <w:r>
        <w:fldChar w:fldCharType="end"/>
      </w:r>
    </w:p>
    <w:p w14:paraId="65AD2C42" w14:textId="738EC10C"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4.10</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Requirements for contiguous and non-contiguous spectrum</w:t>
      </w:r>
      <w:r>
        <w:tab/>
      </w:r>
      <w:r>
        <w:fldChar w:fldCharType="begin"/>
      </w:r>
      <w:r>
        <w:instrText xml:space="preserve"> PAGEREF _Toc145531690 \h </w:instrText>
      </w:r>
      <w:r>
        <w:fldChar w:fldCharType="separate"/>
      </w:r>
      <w:r>
        <w:t>56</w:t>
      </w:r>
      <w:r>
        <w:fldChar w:fldCharType="end"/>
      </w:r>
    </w:p>
    <w:p w14:paraId="3F87D3E4" w14:textId="6A9CD606"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Requirements for IAB capable of multi-band operation</w:t>
      </w:r>
      <w:r>
        <w:tab/>
      </w:r>
      <w:r>
        <w:fldChar w:fldCharType="begin"/>
      </w:r>
      <w:r>
        <w:instrText xml:space="preserve"> PAGEREF _Toc145531691 \h </w:instrText>
      </w:r>
      <w:r>
        <w:fldChar w:fldCharType="separate"/>
      </w:r>
      <w:r>
        <w:t>56</w:t>
      </w:r>
      <w:r>
        <w:fldChar w:fldCharType="end"/>
      </w:r>
    </w:p>
    <w:p w14:paraId="58D8AB97" w14:textId="3855E797"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Format and interpretation of tests</w:t>
      </w:r>
      <w:r>
        <w:tab/>
      </w:r>
      <w:r>
        <w:fldChar w:fldCharType="begin"/>
      </w:r>
      <w:r>
        <w:instrText xml:space="preserve"> PAGEREF _Toc145531692 \h </w:instrText>
      </w:r>
      <w:r>
        <w:fldChar w:fldCharType="separate"/>
      </w:r>
      <w:r>
        <w:t>57</w:t>
      </w:r>
      <w:r>
        <w:fldChar w:fldCharType="end"/>
      </w:r>
    </w:p>
    <w:p w14:paraId="0B3BB0ED" w14:textId="46C0B97F"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4.13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efficiency optimization</w:t>
      </w:r>
      <w:r>
        <w:tab/>
      </w:r>
      <w:r>
        <w:fldChar w:fldCharType="begin"/>
      </w:r>
      <w:r>
        <w:instrText xml:space="preserve"> PAGEREF _Toc145531693 \h </w:instrText>
      </w:r>
      <w:r>
        <w:fldChar w:fldCharType="separate"/>
      </w:r>
      <w:r>
        <w:t>58</w:t>
      </w:r>
      <w:r>
        <w:fldChar w:fldCharType="end"/>
      </w:r>
    </w:p>
    <w:p w14:paraId="0BFF2B40" w14:textId="55B5D568"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5</w:t>
      </w:r>
      <w:r>
        <w:rPr>
          <w:rFonts w:asciiTheme="minorHAnsi" w:eastAsiaTheme="minorEastAsia" w:hAnsiTheme="minorHAnsi" w:cstheme="minorBidi"/>
          <w:kern w:val="2"/>
          <w:szCs w:val="22"/>
          <w:lang w:eastAsia="en-GB"/>
          <w14:ligatures w14:val="standardContextual"/>
        </w:rPr>
        <w:tab/>
      </w:r>
      <w:r w:rsidRPr="003029F1">
        <w:rPr>
          <w:rFonts w:eastAsiaTheme="minorEastAsia"/>
        </w:rPr>
        <w:t>Operating bands and channel arrangement</w:t>
      </w:r>
      <w:r>
        <w:tab/>
      </w:r>
      <w:r>
        <w:fldChar w:fldCharType="begin"/>
      </w:r>
      <w:r>
        <w:instrText xml:space="preserve"> PAGEREF _Toc145531694 \h </w:instrText>
      </w:r>
      <w:r>
        <w:fldChar w:fldCharType="separate"/>
      </w:r>
      <w:r>
        <w:t>60</w:t>
      </w:r>
      <w:r>
        <w:fldChar w:fldCharType="end"/>
      </w:r>
    </w:p>
    <w:p w14:paraId="572ADDBC" w14:textId="65248CED"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6</w:t>
      </w:r>
      <w:r>
        <w:rPr>
          <w:rFonts w:asciiTheme="minorHAnsi" w:eastAsiaTheme="minorEastAsia" w:hAnsiTheme="minorHAnsi" w:cstheme="minorBidi"/>
          <w:kern w:val="2"/>
          <w:szCs w:val="22"/>
          <w:lang w:eastAsia="en-GB"/>
          <w14:ligatures w14:val="standardContextual"/>
        </w:rPr>
        <w:tab/>
      </w:r>
      <w:r w:rsidRPr="003029F1">
        <w:rPr>
          <w:rFonts w:eastAsiaTheme="minorEastAsia"/>
        </w:rPr>
        <w:t>Conducted transmitter characteristics (IAB-DU and IAB-MT)</w:t>
      </w:r>
      <w:r>
        <w:tab/>
      </w:r>
      <w:r>
        <w:fldChar w:fldCharType="begin"/>
      </w:r>
      <w:r>
        <w:instrText xml:space="preserve"> PAGEREF _Toc145531695 \h </w:instrText>
      </w:r>
      <w:r>
        <w:fldChar w:fldCharType="separate"/>
      </w:r>
      <w:r>
        <w:t>61</w:t>
      </w:r>
      <w:r>
        <w:fldChar w:fldCharType="end"/>
      </w:r>
    </w:p>
    <w:p w14:paraId="22896AF0" w14:textId="3DFA9E4B"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6.1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_Toc145531696 \h </w:instrText>
      </w:r>
      <w:r>
        <w:fldChar w:fldCharType="separate"/>
      </w:r>
      <w:r>
        <w:t>61</w:t>
      </w:r>
      <w:r>
        <w:fldChar w:fldCharType="end"/>
      </w:r>
    </w:p>
    <w:p w14:paraId="0CD83369" w14:textId="27C47FF4"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6.2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zh-CN"/>
        </w:rPr>
        <w:t xml:space="preserve">IAB </w:t>
      </w:r>
      <w:r w:rsidRPr="003029F1">
        <w:rPr>
          <w:rFonts w:eastAsiaTheme="minorEastAsia"/>
        </w:rPr>
        <w:t>output power</w:t>
      </w:r>
      <w:r>
        <w:tab/>
      </w:r>
      <w:r>
        <w:fldChar w:fldCharType="begin"/>
      </w:r>
      <w:r>
        <w:instrText xml:space="preserve"> PAGEREF _Toc145531697 \h </w:instrText>
      </w:r>
      <w:r>
        <w:fldChar w:fldCharType="separate"/>
      </w:r>
      <w:r>
        <w:t>61</w:t>
      </w:r>
      <w:r>
        <w:fldChar w:fldCharType="end"/>
      </w:r>
    </w:p>
    <w:p w14:paraId="5D38FBCA" w14:textId="7DF13E5D"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_Toc145531698 \h </w:instrText>
      </w:r>
      <w:r>
        <w:fldChar w:fldCharType="separate"/>
      </w:r>
      <w:r>
        <w:t>61</w:t>
      </w:r>
      <w:r>
        <w:fldChar w:fldCharType="end"/>
      </w:r>
    </w:p>
    <w:p w14:paraId="6E205A82" w14:textId="11F1C529"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_Toc145531699 \h </w:instrText>
      </w:r>
      <w:r>
        <w:fldChar w:fldCharType="separate"/>
      </w:r>
      <w:r>
        <w:t>62</w:t>
      </w:r>
      <w:r>
        <w:fldChar w:fldCharType="end"/>
      </w:r>
    </w:p>
    <w:p w14:paraId="6A3D1D2B" w14:textId="5F7110A2"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_Toc145531700 \h </w:instrText>
      </w:r>
      <w:r>
        <w:fldChar w:fldCharType="separate"/>
      </w:r>
      <w:r>
        <w:t>62</w:t>
      </w:r>
      <w:r>
        <w:fldChar w:fldCharType="end"/>
      </w:r>
    </w:p>
    <w:p w14:paraId="4594E2D9" w14:textId="7D08F600"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_Toc145531701 \h </w:instrText>
      </w:r>
      <w:r>
        <w:fldChar w:fldCharType="separate"/>
      </w:r>
      <w:r>
        <w:t>62</w:t>
      </w:r>
      <w:r>
        <w:fldChar w:fldCharType="end"/>
      </w:r>
    </w:p>
    <w:p w14:paraId="7BCF6BB5" w14:textId="457E502D"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6.2.4.1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_Toc145531702 \h </w:instrText>
      </w:r>
      <w:r>
        <w:fldChar w:fldCharType="separate"/>
      </w:r>
      <w:r>
        <w:t>62</w:t>
      </w:r>
      <w:r>
        <w:fldChar w:fldCharType="end"/>
      </w:r>
    </w:p>
    <w:p w14:paraId="5F63E687" w14:textId="12E8813A"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6.2.4.2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_Toc145531703 \h </w:instrText>
      </w:r>
      <w:r>
        <w:fldChar w:fldCharType="separate"/>
      </w:r>
      <w:r>
        <w:t>62</w:t>
      </w:r>
      <w:r>
        <w:fldChar w:fldCharType="end"/>
      </w:r>
    </w:p>
    <w:p w14:paraId="168FB8EA" w14:textId="6DF4CC1A"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6.2.5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_Toc145531704 \h </w:instrText>
      </w:r>
      <w:r>
        <w:fldChar w:fldCharType="separate"/>
      </w:r>
      <w:r>
        <w:t>63</w:t>
      </w:r>
      <w:r>
        <w:fldChar w:fldCharType="end"/>
      </w:r>
    </w:p>
    <w:p w14:paraId="22B5A3C1" w14:textId="3434DE27"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6.3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Output power dynamics</w:t>
      </w:r>
      <w:r>
        <w:tab/>
      </w:r>
      <w:r>
        <w:fldChar w:fldCharType="begin"/>
      </w:r>
      <w:r>
        <w:instrText xml:space="preserve"> PAGEREF _Toc145531705 \h </w:instrText>
      </w:r>
      <w:r>
        <w:fldChar w:fldCharType="separate"/>
      </w:r>
      <w:r>
        <w:t>63</w:t>
      </w:r>
      <w:r>
        <w:fldChar w:fldCharType="end"/>
      </w:r>
    </w:p>
    <w:p w14:paraId="2D57E62D" w14:textId="0D85B327"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IAB-DU Output Power Dynamics</w:t>
      </w:r>
      <w:r>
        <w:tab/>
      </w:r>
      <w:r>
        <w:fldChar w:fldCharType="begin"/>
      </w:r>
      <w:r>
        <w:instrText xml:space="preserve"> PAGEREF _Toc145531706 \h </w:instrText>
      </w:r>
      <w:r>
        <w:fldChar w:fldCharType="separate"/>
      </w:r>
      <w:r>
        <w:t>63</w:t>
      </w:r>
      <w:r>
        <w:fldChar w:fldCharType="end"/>
      </w:r>
    </w:p>
    <w:p w14:paraId="202615A1" w14:textId="6DE161F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6.3.1.1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_Toc145531707 \h </w:instrText>
      </w:r>
      <w:r>
        <w:fldChar w:fldCharType="separate"/>
      </w:r>
      <w:r>
        <w:t>63</w:t>
      </w:r>
      <w:r>
        <w:fldChar w:fldCharType="end"/>
      </w:r>
    </w:p>
    <w:p w14:paraId="70188DB0" w14:textId="16DDE933"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6.3.1.2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 power control dynamic range</w:t>
      </w:r>
      <w:r>
        <w:tab/>
      </w:r>
      <w:r>
        <w:fldChar w:fldCharType="begin"/>
      </w:r>
      <w:r>
        <w:instrText xml:space="preserve"> PAGEREF _Toc145531708 \h </w:instrText>
      </w:r>
      <w:r>
        <w:fldChar w:fldCharType="separate"/>
      </w:r>
      <w:r>
        <w:t>63</w:t>
      </w:r>
      <w:r>
        <w:fldChar w:fldCharType="end"/>
      </w:r>
    </w:p>
    <w:p w14:paraId="79008EB9" w14:textId="3C4B30C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6.3.1.2.1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_Toc145531709 \h </w:instrText>
      </w:r>
      <w:r>
        <w:fldChar w:fldCharType="separate"/>
      </w:r>
      <w:r>
        <w:t>63</w:t>
      </w:r>
      <w:r>
        <w:fldChar w:fldCharType="end"/>
      </w:r>
    </w:p>
    <w:p w14:paraId="25703DBA" w14:textId="7DCF7634"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6.3.1.2.2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_Toc145531710 \h </w:instrText>
      </w:r>
      <w:r>
        <w:fldChar w:fldCharType="separate"/>
      </w:r>
      <w:r>
        <w:t>63</w:t>
      </w:r>
      <w:r>
        <w:fldChar w:fldCharType="end"/>
      </w:r>
    </w:p>
    <w:p w14:paraId="5DFCDF69" w14:textId="787FAE6D"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6.3.1.2.3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_Toc145531711 \h </w:instrText>
      </w:r>
      <w:r>
        <w:fldChar w:fldCharType="separate"/>
      </w:r>
      <w:r>
        <w:t>63</w:t>
      </w:r>
      <w:r>
        <w:fldChar w:fldCharType="end"/>
      </w:r>
    </w:p>
    <w:p w14:paraId="4913ACFD" w14:textId="1453EA50"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6.3.1.3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Total power dynamic range</w:t>
      </w:r>
      <w:r>
        <w:tab/>
      </w:r>
      <w:r>
        <w:fldChar w:fldCharType="begin"/>
      </w:r>
      <w:r>
        <w:instrText xml:space="preserve"> PAGEREF _Toc145531712 \h </w:instrText>
      </w:r>
      <w:r>
        <w:fldChar w:fldCharType="separate"/>
      </w:r>
      <w:r>
        <w:t>63</w:t>
      </w:r>
      <w:r>
        <w:fldChar w:fldCharType="end"/>
      </w:r>
    </w:p>
    <w:p w14:paraId="12E04AB1" w14:textId="6078861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6.3.1.3.1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_Toc145531713 \h </w:instrText>
      </w:r>
      <w:r>
        <w:fldChar w:fldCharType="separate"/>
      </w:r>
      <w:r>
        <w:t>63</w:t>
      </w:r>
      <w:r>
        <w:fldChar w:fldCharType="end"/>
      </w:r>
    </w:p>
    <w:p w14:paraId="419E278A" w14:textId="777FCE1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6.3.1.3.2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_Toc145531714 \h </w:instrText>
      </w:r>
      <w:r>
        <w:fldChar w:fldCharType="separate"/>
      </w:r>
      <w:r>
        <w:t>63</w:t>
      </w:r>
      <w:r>
        <w:fldChar w:fldCharType="end"/>
      </w:r>
    </w:p>
    <w:p w14:paraId="6B5FBEA9" w14:textId="7A638929"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6.3.1.3.3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_Toc145531715 \h </w:instrText>
      </w:r>
      <w:r>
        <w:fldChar w:fldCharType="separate"/>
      </w:r>
      <w:r>
        <w:t>64</w:t>
      </w:r>
      <w:r>
        <w:fldChar w:fldCharType="end"/>
      </w:r>
    </w:p>
    <w:p w14:paraId="532237F4" w14:textId="320637F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6.3.1.3.4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_Toc145531716 \h </w:instrText>
      </w:r>
      <w:r>
        <w:fldChar w:fldCharType="separate"/>
      </w:r>
      <w:r>
        <w:t>64</w:t>
      </w:r>
      <w:r>
        <w:fldChar w:fldCharType="end"/>
      </w:r>
    </w:p>
    <w:p w14:paraId="62C96E78" w14:textId="089F303B" w:rsidR="003F1A86" w:rsidRDefault="003F1A86">
      <w:pPr>
        <w:pStyle w:val="TOC6"/>
        <w:rPr>
          <w:rFonts w:asciiTheme="minorHAnsi" w:eastAsiaTheme="minorEastAsia" w:hAnsiTheme="minorHAnsi" w:cstheme="minorBidi"/>
          <w:kern w:val="2"/>
          <w:sz w:val="22"/>
          <w:szCs w:val="22"/>
          <w:lang w:eastAsia="en-GB"/>
          <w14:ligatures w14:val="standardContextual"/>
        </w:rPr>
      </w:pPr>
      <w:r w:rsidRPr="003029F1">
        <w:rPr>
          <w:rFonts w:eastAsiaTheme="minorEastAsia"/>
        </w:rPr>
        <w:t>6.3.1.3.4.1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_Toc145531717 \h </w:instrText>
      </w:r>
      <w:r>
        <w:fldChar w:fldCharType="separate"/>
      </w:r>
      <w:r>
        <w:t>64</w:t>
      </w:r>
      <w:r>
        <w:fldChar w:fldCharType="end"/>
      </w:r>
    </w:p>
    <w:p w14:paraId="649FE1D6" w14:textId="3D11FF0C" w:rsidR="003F1A86" w:rsidRDefault="003F1A86">
      <w:pPr>
        <w:pStyle w:val="TOC6"/>
        <w:rPr>
          <w:rFonts w:asciiTheme="minorHAnsi" w:eastAsiaTheme="minorEastAsia" w:hAnsiTheme="minorHAnsi" w:cstheme="minorBidi"/>
          <w:kern w:val="2"/>
          <w:sz w:val="22"/>
          <w:szCs w:val="22"/>
          <w:lang w:eastAsia="en-GB"/>
          <w14:ligatures w14:val="standardContextual"/>
        </w:rPr>
      </w:pPr>
      <w:r w:rsidRPr="003029F1">
        <w:rPr>
          <w:rFonts w:eastAsiaTheme="minorEastAsia"/>
        </w:rPr>
        <w:t>6.3.1.3.4.2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_Toc145531718 \h </w:instrText>
      </w:r>
      <w:r>
        <w:fldChar w:fldCharType="separate"/>
      </w:r>
      <w:r>
        <w:t>64</w:t>
      </w:r>
      <w:r>
        <w:fldChar w:fldCharType="end"/>
      </w:r>
    </w:p>
    <w:p w14:paraId="64A7AC53" w14:textId="5575753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6.3.1.3.5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_Toc145531719 \h </w:instrText>
      </w:r>
      <w:r>
        <w:fldChar w:fldCharType="separate"/>
      </w:r>
      <w:r>
        <w:t>64</w:t>
      </w:r>
      <w:r>
        <w:fldChar w:fldCharType="end"/>
      </w:r>
    </w:p>
    <w:p w14:paraId="0F8AE756" w14:textId="09F09EE4"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IAB-MT Output Power Dynamics</w:t>
      </w:r>
      <w:r>
        <w:tab/>
      </w:r>
      <w:r>
        <w:fldChar w:fldCharType="begin"/>
      </w:r>
      <w:r>
        <w:instrText xml:space="preserve"> PAGEREF _Toc145531720 \h </w:instrText>
      </w:r>
      <w:r>
        <w:fldChar w:fldCharType="separate"/>
      </w:r>
      <w:r>
        <w:t>65</w:t>
      </w:r>
      <w:r>
        <w:fldChar w:fldCharType="end"/>
      </w:r>
    </w:p>
    <w:p w14:paraId="5ED99965" w14:textId="49B2F767"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6.3.2.1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Total power dynamic range</w:t>
      </w:r>
      <w:r>
        <w:tab/>
      </w:r>
      <w:r>
        <w:fldChar w:fldCharType="begin"/>
      </w:r>
      <w:r>
        <w:instrText xml:space="preserve"> PAGEREF _Toc145531721 \h </w:instrText>
      </w:r>
      <w:r>
        <w:fldChar w:fldCharType="separate"/>
      </w:r>
      <w:r>
        <w:t>65</w:t>
      </w:r>
      <w:r>
        <w:fldChar w:fldCharType="end"/>
      </w:r>
    </w:p>
    <w:p w14:paraId="5CDE98A6" w14:textId="18F21900"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6.3.2.1.1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_Toc145531722 \h </w:instrText>
      </w:r>
      <w:r>
        <w:fldChar w:fldCharType="separate"/>
      </w:r>
      <w:r>
        <w:t>65</w:t>
      </w:r>
      <w:r>
        <w:fldChar w:fldCharType="end"/>
      </w:r>
    </w:p>
    <w:p w14:paraId="6292F3CA" w14:textId="570ABE8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6.3.2.1.2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_Toc145531723 \h </w:instrText>
      </w:r>
      <w:r>
        <w:fldChar w:fldCharType="separate"/>
      </w:r>
      <w:r>
        <w:t>65</w:t>
      </w:r>
      <w:r>
        <w:fldChar w:fldCharType="end"/>
      </w:r>
    </w:p>
    <w:p w14:paraId="3A9F8445" w14:textId="12FA1466"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6.3.2.1.3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_Toc145531724 \h </w:instrText>
      </w:r>
      <w:r>
        <w:fldChar w:fldCharType="separate"/>
      </w:r>
      <w:r>
        <w:t>65</w:t>
      </w:r>
      <w:r>
        <w:fldChar w:fldCharType="end"/>
      </w:r>
    </w:p>
    <w:p w14:paraId="14A21686" w14:textId="31B8E578"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6.3.2.1.4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_Toc145531725 \h </w:instrText>
      </w:r>
      <w:r>
        <w:fldChar w:fldCharType="separate"/>
      </w:r>
      <w:r>
        <w:t>65</w:t>
      </w:r>
      <w:r>
        <w:fldChar w:fldCharType="end"/>
      </w:r>
    </w:p>
    <w:p w14:paraId="2946C2C9" w14:textId="46D1CD0A" w:rsidR="003F1A86" w:rsidRDefault="003F1A86">
      <w:pPr>
        <w:pStyle w:val="TOC6"/>
        <w:rPr>
          <w:rFonts w:asciiTheme="minorHAnsi" w:eastAsiaTheme="minorEastAsia" w:hAnsiTheme="minorHAnsi" w:cstheme="minorBidi"/>
          <w:kern w:val="2"/>
          <w:sz w:val="22"/>
          <w:szCs w:val="22"/>
          <w:lang w:eastAsia="en-GB"/>
          <w14:ligatures w14:val="standardContextual"/>
        </w:rPr>
      </w:pPr>
      <w:r w:rsidRPr="003029F1">
        <w:rPr>
          <w:rFonts w:eastAsiaTheme="minorEastAsia"/>
        </w:rPr>
        <w:t>6.3.2.1.4.1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_Toc145531726 \h </w:instrText>
      </w:r>
      <w:r>
        <w:fldChar w:fldCharType="separate"/>
      </w:r>
      <w:r>
        <w:t>65</w:t>
      </w:r>
      <w:r>
        <w:fldChar w:fldCharType="end"/>
      </w:r>
    </w:p>
    <w:p w14:paraId="1AAB6406" w14:textId="3AC9E1D8" w:rsidR="003F1A86" w:rsidRDefault="003F1A86">
      <w:pPr>
        <w:pStyle w:val="TOC6"/>
        <w:rPr>
          <w:rFonts w:asciiTheme="minorHAnsi" w:eastAsiaTheme="minorEastAsia" w:hAnsiTheme="minorHAnsi" w:cstheme="minorBidi"/>
          <w:kern w:val="2"/>
          <w:sz w:val="22"/>
          <w:szCs w:val="22"/>
          <w:lang w:eastAsia="en-GB"/>
          <w14:ligatures w14:val="standardContextual"/>
        </w:rPr>
      </w:pPr>
      <w:r w:rsidRPr="003029F1">
        <w:rPr>
          <w:rFonts w:eastAsiaTheme="minorEastAsia"/>
        </w:rPr>
        <w:t>6.3.2.1.4.2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_Toc145531727 \h </w:instrText>
      </w:r>
      <w:r>
        <w:fldChar w:fldCharType="separate"/>
      </w:r>
      <w:r>
        <w:t>65</w:t>
      </w:r>
      <w:r>
        <w:fldChar w:fldCharType="end"/>
      </w:r>
    </w:p>
    <w:p w14:paraId="3C290D33" w14:textId="26CB3FA6"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6.3.2.1.5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_Toc145531728 \h </w:instrText>
      </w:r>
      <w:r>
        <w:fldChar w:fldCharType="separate"/>
      </w:r>
      <w:r>
        <w:t>66</w:t>
      </w:r>
      <w:r>
        <w:fldChar w:fldCharType="end"/>
      </w:r>
    </w:p>
    <w:p w14:paraId="0DEC4143" w14:textId="7CBA720C"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t>6.3.2.2</w:t>
      </w:r>
      <w:r>
        <w:rPr>
          <w:rFonts w:asciiTheme="minorHAnsi" w:eastAsiaTheme="minorEastAsia" w:hAnsiTheme="minorHAnsi" w:cstheme="minorBidi"/>
          <w:kern w:val="2"/>
          <w:sz w:val="22"/>
          <w:szCs w:val="22"/>
          <w:lang w:eastAsia="en-GB"/>
          <w14:ligatures w14:val="standardContextual"/>
        </w:rPr>
        <w:tab/>
      </w:r>
      <w:r w:rsidRPr="003029F1">
        <w:rPr>
          <w:rFonts w:eastAsia="MS Mincho"/>
        </w:rPr>
        <w:t>Relative power tolerance for local area IAB-MT</w:t>
      </w:r>
      <w:r>
        <w:tab/>
      </w:r>
      <w:r>
        <w:fldChar w:fldCharType="begin"/>
      </w:r>
      <w:r>
        <w:instrText xml:space="preserve"> PAGEREF _Toc145531729 \h </w:instrText>
      </w:r>
      <w:r>
        <w:fldChar w:fldCharType="separate"/>
      </w:r>
      <w:r>
        <w:t>66</w:t>
      </w:r>
      <w:r>
        <w:fldChar w:fldCharType="end"/>
      </w:r>
    </w:p>
    <w:p w14:paraId="3B9051C0" w14:textId="7B949176"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6.3.2.2.1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_Toc145531730 \h </w:instrText>
      </w:r>
      <w:r>
        <w:fldChar w:fldCharType="separate"/>
      </w:r>
      <w:r>
        <w:t>66</w:t>
      </w:r>
      <w:r>
        <w:fldChar w:fldCharType="end"/>
      </w:r>
    </w:p>
    <w:p w14:paraId="2A9D053F" w14:textId="34CD182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6.3.2.2.2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_Toc145531731 \h </w:instrText>
      </w:r>
      <w:r>
        <w:fldChar w:fldCharType="separate"/>
      </w:r>
      <w:r>
        <w:t>66</w:t>
      </w:r>
      <w:r>
        <w:fldChar w:fldCharType="end"/>
      </w:r>
    </w:p>
    <w:p w14:paraId="64DF1B33" w14:textId="5479298D"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6.3.2.2.3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_Toc145531732 \h </w:instrText>
      </w:r>
      <w:r>
        <w:fldChar w:fldCharType="separate"/>
      </w:r>
      <w:r>
        <w:t>66</w:t>
      </w:r>
      <w:r>
        <w:fldChar w:fldCharType="end"/>
      </w:r>
    </w:p>
    <w:p w14:paraId="5E236125" w14:textId="5C0A587E"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t>6.3.2.3</w:t>
      </w:r>
      <w:r>
        <w:rPr>
          <w:rFonts w:asciiTheme="minorHAnsi" w:eastAsiaTheme="minorEastAsia" w:hAnsiTheme="minorHAnsi" w:cstheme="minorBidi"/>
          <w:kern w:val="2"/>
          <w:sz w:val="22"/>
          <w:szCs w:val="22"/>
          <w:lang w:eastAsia="en-GB"/>
          <w14:ligatures w14:val="standardContextual"/>
        </w:rPr>
        <w:tab/>
      </w:r>
      <w:r w:rsidRPr="003029F1">
        <w:rPr>
          <w:rFonts w:eastAsia="MS Mincho"/>
        </w:rPr>
        <w:t>Aggregate power tolerance for local area IAB-MT</w:t>
      </w:r>
      <w:r>
        <w:tab/>
      </w:r>
      <w:r>
        <w:fldChar w:fldCharType="begin"/>
      </w:r>
      <w:r>
        <w:instrText xml:space="preserve"> PAGEREF _Toc145531733 \h </w:instrText>
      </w:r>
      <w:r>
        <w:fldChar w:fldCharType="separate"/>
      </w:r>
      <w:r>
        <w:t>66</w:t>
      </w:r>
      <w:r>
        <w:fldChar w:fldCharType="end"/>
      </w:r>
    </w:p>
    <w:p w14:paraId="0E52BEAE" w14:textId="2C421A57"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lastRenderedPageBreak/>
        <w:t>6.3.2.3.1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_Toc145531734 \h </w:instrText>
      </w:r>
      <w:r>
        <w:fldChar w:fldCharType="separate"/>
      </w:r>
      <w:r>
        <w:t>66</w:t>
      </w:r>
      <w:r>
        <w:fldChar w:fldCharType="end"/>
      </w:r>
    </w:p>
    <w:p w14:paraId="1769E4D1" w14:textId="0402375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6.3.2.3.2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_Toc145531735 \h </w:instrText>
      </w:r>
      <w:r>
        <w:fldChar w:fldCharType="separate"/>
      </w:r>
      <w:r>
        <w:t>67</w:t>
      </w:r>
      <w:r>
        <w:fldChar w:fldCharType="end"/>
      </w:r>
    </w:p>
    <w:p w14:paraId="547BE3F7" w14:textId="561E5AA7"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6.3.2.3.3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_Toc145531736 \h </w:instrText>
      </w:r>
      <w:r>
        <w:fldChar w:fldCharType="separate"/>
      </w:r>
      <w:r>
        <w:t>67</w:t>
      </w:r>
      <w:r>
        <w:fldChar w:fldCharType="end"/>
      </w:r>
    </w:p>
    <w:p w14:paraId="2FE563DB" w14:textId="3F055713"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6.4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Transmit ON/OFF power</w:t>
      </w:r>
      <w:r>
        <w:tab/>
      </w:r>
      <w:r>
        <w:fldChar w:fldCharType="begin"/>
      </w:r>
      <w:r>
        <w:instrText xml:space="preserve"> PAGEREF _Toc145531737 \h </w:instrText>
      </w:r>
      <w:r>
        <w:fldChar w:fldCharType="separate"/>
      </w:r>
      <w:r>
        <w:t>67</w:t>
      </w:r>
      <w:r>
        <w:fldChar w:fldCharType="end"/>
      </w:r>
    </w:p>
    <w:p w14:paraId="0E349C55" w14:textId="1B81E09F"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Transmitter OFF power</w:t>
      </w:r>
      <w:r>
        <w:tab/>
      </w:r>
      <w:r>
        <w:fldChar w:fldCharType="begin"/>
      </w:r>
      <w:r>
        <w:instrText xml:space="preserve"> PAGEREF _Toc145531738 \h </w:instrText>
      </w:r>
      <w:r>
        <w:fldChar w:fldCharType="separate"/>
      </w:r>
      <w:r>
        <w:t>67</w:t>
      </w:r>
      <w:r>
        <w:fldChar w:fldCharType="end"/>
      </w:r>
    </w:p>
    <w:p w14:paraId="135E1F34" w14:textId="0BDF39A1"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6.4.1.1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_Toc145531739 \h </w:instrText>
      </w:r>
      <w:r>
        <w:fldChar w:fldCharType="separate"/>
      </w:r>
      <w:r>
        <w:t>67</w:t>
      </w:r>
      <w:r>
        <w:fldChar w:fldCharType="end"/>
      </w:r>
    </w:p>
    <w:p w14:paraId="1CDFDBD2" w14:textId="1216814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6.4.1.2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_Toc145531740 \h </w:instrText>
      </w:r>
      <w:r>
        <w:fldChar w:fldCharType="separate"/>
      </w:r>
      <w:r>
        <w:t>67</w:t>
      </w:r>
      <w:r>
        <w:fldChar w:fldCharType="end"/>
      </w:r>
    </w:p>
    <w:p w14:paraId="5300B72B" w14:textId="591FBACB"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6.4.1.3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_Toc145531741 \h </w:instrText>
      </w:r>
      <w:r>
        <w:fldChar w:fldCharType="separate"/>
      </w:r>
      <w:r>
        <w:t>67</w:t>
      </w:r>
      <w:r>
        <w:fldChar w:fldCharType="end"/>
      </w:r>
    </w:p>
    <w:p w14:paraId="5D7FC915" w14:textId="7B7ABF9B"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6.4.1.4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_Toc145531742 \h </w:instrText>
      </w:r>
      <w:r>
        <w:fldChar w:fldCharType="separate"/>
      </w:r>
      <w:r>
        <w:t>67</w:t>
      </w:r>
      <w:r>
        <w:fldChar w:fldCharType="end"/>
      </w:r>
    </w:p>
    <w:p w14:paraId="0A520A04" w14:textId="702ED5D5"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6.4.1.5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_Toc145531743 \h </w:instrText>
      </w:r>
      <w:r>
        <w:fldChar w:fldCharType="separate"/>
      </w:r>
      <w:r>
        <w:t>67</w:t>
      </w:r>
      <w:r>
        <w:fldChar w:fldCharType="end"/>
      </w:r>
    </w:p>
    <w:p w14:paraId="0856F7B3" w14:textId="0105BD4C"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Transmitter transient period</w:t>
      </w:r>
      <w:r>
        <w:tab/>
      </w:r>
      <w:r>
        <w:fldChar w:fldCharType="begin"/>
      </w:r>
      <w:r>
        <w:instrText xml:space="preserve"> PAGEREF _Toc145531744 \h </w:instrText>
      </w:r>
      <w:r>
        <w:fldChar w:fldCharType="separate"/>
      </w:r>
      <w:r>
        <w:t>67</w:t>
      </w:r>
      <w:r>
        <w:fldChar w:fldCharType="end"/>
      </w:r>
    </w:p>
    <w:p w14:paraId="0B694301" w14:textId="30857B65"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6.4.2.1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_Toc145531745 \h </w:instrText>
      </w:r>
      <w:r>
        <w:fldChar w:fldCharType="separate"/>
      </w:r>
      <w:r>
        <w:t>67</w:t>
      </w:r>
      <w:r>
        <w:fldChar w:fldCharType="end"/>
      </w:r>
    </w:p>
    <w:p w14:paraId="603C40F2" w14:textId="68196635"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6.4.2.2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_Toc145531746 \h </w:instrText>
      </w:r>
      <w:r>
        <w:fldChar w:fldCharType="separate"/>
      </w:r>
      <w:r>
        <w:t>68</w:t>
      </w:r>
      <w:r>
        <w:fldChar w:fldCharType="end"/>
      </w:r>
    </w:p>
    <w:p w14:paraId="02947DFA" w14:textId="06EA3DCA"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6.4.2.3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_Toc145531747 \h </w:instrText>
      </w:r>
      <w:r>
        <w:fldChar w:fldCharType="separate"/>
      </w:r>
      <w:r>
        <w:t>68</w:t>
      </w:r>
      <w:r>
        <w:fldChar w:fldCharType="end"/>
      </w:r>
    </w:p>
    <w:p w14:paraId="15B18F2E" w14:textId="4DA4762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6.4.2.4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_Toc145531748 \h </w:instrText>
      </w:r>
      <w:r>
        <w:fldChar w:fldCharType="separate"/>
      </w:r>
      <w:r>
        <w:t>68</w:t>
      </w:r>
      <w:r>
        <w:fldChar w:fldCharType="end"/>
      </w:r>
    </w:p>
    <w:p w14:paraId="57CE8365" w14:textId="577E897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6.4.2.4.1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_Toc145531749 \h </w:instrText>
      </w:r>
      <w:r>
        <w:fldChar w:fldCharType="separate"/>
      </w:r>
      <w:r>
        <w:t>68</w:t>
      </w:r>
      <w:r>
        <w:fldChar w:fldCharType="end"/>
      </w:r>
    </w:p>
    <w:p w14:paraId="2893A690" w14:textId="679CE818"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6.4.2.4.2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_Toc145531750 \h </w:instrText>
      </w:r>
      <w:r>
        <w:fldChar w:fldCharType="separate"/>
      </w:r>
      <w:r>
        <w:t>69</w:t>
      </w:r>
      <w:r>
        <w:fldChar w:fldCharType="end"/>
      </w:r>
    </w:p>
    <w:p w14:paraId="4369B93B" w14:textId="006E58F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6.4.2.5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_Toc145531751 \h </w:instrText>
      </w:r>
      <w:r>
        <w:fldChar w:fldCharType="separate"/>
      </w:r>
      <w:r>
        <w:t>69</w:t>
      </w:r>
      <w:r>
        <w:fldChar w:fldCharType="end"/>
      </w:r>
    </w:p>
    <w:p w14:paraId="49F3DAE2" w14:textId="1049AF09"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6.5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Transmitted signal quality</w:t>
      </w:r>
      <w:r>
        <w:tab/>
      </w:r>
      <w:r>
        <w:fldChar w:fldCharType="begin"/>
      </w:r>
      <w:r>
        <w:instrText xml:space="preserve"> PAGEREF _Toc145531752 \h </w:instrText>
      </w:r>
      <w:r>
        <w:fldChar w:fldCharType="separate"/>
      </w:r>
      <w:r>
        <w:t>69</w:t>
      </w:r>
      <w:r>
        <w:fldChar w:fldCharType="end"/>
      </w:r>
    </w:p>
    <w:p w14:paraId="2B20F0C3" w14:textId="33BA09A1"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_Toc145531753 \h </w:instrText>
      </w:r>
      <w:r>
        <w:fldChar w:fldCharType="separate"/>
      </w:r>
      <w:r>
        <w:t>69</w:t>
      </w:r>
      <w:r>
        <w:fldChar w:fldCharType="end"/>
      </w:r>
    </w:p>
    <w:p w14:paraId="29C12875" w14:textId="37718C22"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Frequency error</w:t>
      </w:r>
      <w:r>
        <w:tab/>
      </w:r>
      <w:r>
        <w:fldChar w:fldCharType="begin"/>
      </w:r>
      <w:r>
        <w:instrText xml:space="preserve"> PAGEREF _Toc145531754 \h </w:instrText>
      </w:r>
      <w:r>
        <w:fldChar w:fldCharType="separate"/>
      </w:r>
      <w:r>
        <w:t>70</w:t>
      </w:r>
      <w:r>
        <w:fldChar w:fldCharType="end"/>
      </w:r>
    </w:p>
    <w:p w14:paraId="7239CC25" w14:textId="022F3932" w:rsidR="003F1A86" w:rsidRDefault="003F1A86">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IAB-DU frequency error</w:t>
      </w:r>
      <w:r>
        <w:tab/>
      </w:r>
      <w:r>
        <w:fldChar w:fldCharType="begin"/>
      </w:r>
      <w:r>
        <w:instrText xml:space="preserve"> PAGEREF _Toc145531755 \h </w:instrText>
      </w:r>
      <w:r>
        <w:fldChar w:fldCharType="separate"/>
      </w:r>
      <w:r>
        <w:t>70</w:t>
      </w:r>
      <w:r>
        <w:fldChar w:fldCharType="end"/>
      </w:r>
    </w:p>
    <w:p w14:paraId="2E5997C3" w14:textId="425BD7E7"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6.5.2.1.1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_Toc145531756 \h </w:instrText>
      </w:r>
      <w:r>
        <w:fldChar w:fldCharType="separate"/>
      </w:r>
      <w:r>
        <w:t>70</w:t>
      </w:r>
      <w:r>
        <w:fldChar w:fldCharType="end"/>
      </w:r>
    </w:p>
    <w:p w14:paraId="3E1FD21B" w14:textId="1E8175A0"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6.5.2.1.2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_Toc145531757 \h </w:instrText>
      </w:r>
      <w:r>
        <w:fldChar w:fldCharType="separate"/>
      </w:r>
      <w:r>
        <w:t>70</w:t>
      </w:r>
      <w:r>
        <w:fldChar w:fldCharType="end"/>
      </w:r>
    </w:p>
    <w:p w14:paraId="65CC2D79" w14:textId="50E856E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6.5.2.1.3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_Toc145531758 \h </w:instrText>
      </w:r>
      <w:r>
        <w:fldChar w:fldCharType="separate"/>
      </w:r>
      <w:r>
        <w:t>70</w:t>
      </w:r>
      <w:r>
        <w:fldChar w:fldCharType="end"/>
      </w:r>
    </w:p>
    <w:p w14:paraId="64F968BA" w14:textId="61895CFF"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6.5.2.1.4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_Toc145531759 \h </w:instrText>
      </w:r>
      <w:r>
        <w:fldChar w:fldCharType="separate"/>
      </w:r>
      <w:r>
        <w:t>70</w:t>
      </w:r>
      <w:r>
        <w:fldChar w:fldCharType="end"/>
      </w:r>
    </w:p>
    <w:p w14:paraId="4F338561" w14:textId="3232B8F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6.5.2.1.5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_Toc145531760 \h </w:instrText>
      </w:r>
      <w:r>
        <w:fldChar w:fldCharType="separate"/>
      </w:r>
      <w:r>
        <w:t>70</w:t>
      </w:r>
      <w:r>
        <w:fldChar w:fldCharType="end"/>
      </w:r>
    </w:p>
    <w:p w14:paraId="0690C3F7" w14:textId="3D7AA883" w:rsidR="003F1A86" w:rsidRDefault="003F1A86">
      <w:pPr>
        <w:pStyle w:val="TOC4"/>
        <w:rPr>
          <w:rFonts w:asciiTheme="minorHAnsi" w:eastAsiaTheme="minorEastAsia" w:hAnsiTheme="minorHAnsi" w:cstheme="minorBidi"/>
          <w:kern w:val="2"/>
          <w:sz w:val="22"/>
          <w:szCs w:val="22"/>
          <w:lang w:eastAsia="en-GB"/>
          <w14:ligatures w14:val="standardContextual"/>
        </w:rPr>
      </w:pPr>
      <w:r>
        <w:t>6.5.2.</w:t>
      </w:r>
      <w:r w:rsidRPr="003029F1">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IAB-MT frequency error</w:t>
      </w:r>
      <w:r>
        <w:tab/>
      </w:r>
      <w:r>
        <w:fldChar w:fldCharType="begin"/>
      </w:r>
      <w:r>
        <w:instrText xml:space="preserve"> PAGEREF _Toc145531761 \h </w:instrText>
      </w:r>
      <w:r>
        <w:fldChar w:fldCharType="separate"/>
      </w:r>
      <w:r>
        <w:t>70</w:t>
      </w:r>
      <w:r>
        <w:fldChar w:fldCharType="end"/>
      </w:r>
    </w:p>
    <w:p w14:paraId="7ABA9984" w14:textId="7F0378F3"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6.5.2.2.1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_Toc145531762 \h </w:instrText>
      </w:r>
      <w:r>
        <w:fldChar w:fldCharType="separate"/>
      </w:r>
      <w:r>
        <w:t>70</w:t>
      </w:r>
      <w:r>
        <w:fldChar w:fldCharType="end"/>
      </w:r>
    </w:p>
    <w:p w14:paraId="63A06565" w14:textId="1D53A2C0"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6.5.2.2.2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_Toc145531763 \h </w:instrText>
      </w:r>
      <w:r>
        <w:fldChar w:fldCharType="separate"/>
      </w:r>
      <w:r>
        <w:t>70</w:t>
      </w:r>
      <w:r>
        <w:fldChar w:fldCharType="end"/>
      </w:r>
    </w:p>
    <w:p w14:paraId="1B5ECB0E" w14:textId="7E83789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6.5.2.2.3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_Toc145531764 \h </w:instrText>
      </w:r>
      <w:r>
        <w:fldChar w:fldCharType="separate"/>
      </w:r>
      <w:r>
        <w:t>70</w:t>
      </w:r>
      <w:r>
        <w:fldChar w:fldCharType="end"/>
      </w:r>
    </w:p>
    <w:p w14:paraId="1EA09920" w14:textId="6C67250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6.5.2.2.4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_Toc145531765 \h </w:instrText>
      </w:r>
      <w:r>
        <w:fldChar w:fldCharType="separate"/>
      </w:r>
      <w:r>
        <w:t>71</w:t>
      </w:r>
      <w:r>
        <w:fldChar w:fldCharType="end"/>
      </w:r>
    </w:p>
    <w:p w14:paraId="121F2D94" w14:textId="234CF14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6.5.2.2.5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_Toc145531766 \h </w:instrText>
      </w:r>
      <w:r>
        <w:fldChar w:fldCharType="separate"/>
      </w:r>
      <w:r>
        <w:t>71</w:t>
      </w:r>
      <w:r>
        <w:fldChar w:fldCharType="end"/>
      </w:r>
    </w:p>
    <w:p w14:paraId="51244F25" w14:textId="3CE87C33"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6.5.3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Modulation quality</w:t>
      </w:r>
      <w:r>
        <w:tab/>
      </w:r>
      <w:r>
        <w:fldChar w:fldCharType="begin"/>
      </w:r>
      <w:r>
        <w:instrText xml:space="preserve"> PAGEREF _Toc145531767 \h </w:instrText>
      </w:r>
      <w:r>
        <w:fldChar w:fldCharType="separate"/>
      </w:r>
      <w:r>
        <w:t>71</w:t>
      </w:r>
      <w:r>
        <w:fldChar w:fldCharType="end"/>
      </w:r>
    </w:p>
    <w:p w14:paraId="78FD2A1C" w14:textId="6BED9ED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6.5.3.1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_Toc145531768 \h </w:instrText>
      </w:r>
      <w:r>
        <w:fldChar w:fldCharType="separate"/>
      </w:r>
      <w:r>
        <w:t>71</w:t>
      </w:r>
      <w:r>
        <w:fldChar w:fldCharType="end"/>
      </w:r>
    </w:p>
    <w:p w14:paraId="2345750D" w14:textId="74F2BBAB"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6.5.3.2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_Toc145531769 \h </w:instrText>
      </w:r>
      <w:r>
        <w:fldChar w:fldCharType="separate"/>
      </w:r>
      <w:r>
        <w:t>71</w:t>
      </w:r>
      <w:r>
        <w:fldChar w:fldCharType="end"/>
      </w:r>
    </w:p>
    <w:p w14:paraId="3AA83762" w14:textId="72261DA2"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6.5.3.3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_Toc145531770 \h </w:instrText>
      </w:r>
      <w:r>
        <w:fldChar w:fldCharType="separate"/>
      </w:r>
      <w:r>
        <w:t>71</w:t>
      </w:r>
      <w:r>
        <w:fldChar w:fldCharType="end"/>
      </w:r>
    </w:p>
    <w:p w14:paraId="62618543" w14:textId="5019E14A"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6.5.3.4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_Toc145531771 \h </w:instrText>
      </w:r>
      <w:r>
        <w:fldChar w:fldCharType="separate"/>
      </w:r>
      <w:r>
        <w:t>71</w:t>
      </w:r>
      <w:r>
        <w:fldChar w:fldCharType="end"/>
      </w:r>
    </w:p>
    <w:p w14:paraId="5242534D" w14:textId="28D0D4E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6.5.3.4.1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_Toc145531772 \h </w:instrText>
      </w:r>
      <w:r>
        <w:fldChar w:fldCharType="separate"/>
      </w:r>
      <w:r>
        <w:t>71</w:t>
      </w:r>
      <w:r>
        <w:fldChar w:fldCharType="end"/>
      </w:r>
    </w:p>
    <w:p w14:paraId="55828365" w14:textId="06BFE52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6.5.3.4.2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 for IAB-DU</w:t>
      </w:r>
      <w:r>
        <w:tab/>
      </w:r>
      <w:r>
        <w:fldChar w:fldCharType="begin"/>
      </w:r>
      <w:r>
        <w:instrText xml:space="preserve"> PAGEREF _Toc145531773 \h </w:instrText>
      </w:r>
      <w:r>
        <w:fldChar w:fldCharType="separate"/>
      </w:r>
      <w:r>
        <w:t>71</w:t>
      </w:r>
      <w:r>
        <w:fldChar w:fldCharType="end"/>
      </w:r>
    </w:p>
    <w:p w14:paraId="0AF78C0B" w14:textId="61471685"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6.5.3.4.3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 for IAB-MT</w:t>
      </w:r>
      <w:r>
        <w:tab/>
      </w:r>
      <w:r>
        <w:fldChar w:fldCharType="begin"/>
      </w:r>
      <w:r>
        <w:instrText xml:space="preserve"> PAGEREF _Toc145531774 \h </w:instrText>
      </w:r>
      <w:r>
        <w:fldChar w:fldCharType="separate"/>
      </w:r>
      <w:r>
        <w:t>72</w:t>
      </w:r>
      <w:r>
        <w:fldChar w:fldCharType="end"/>
      </w:r>
    </w:p>
    <w:p w14:paraId="55C42702" w14:textId="1ACD942B"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6.5.3.5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_Toc145531775 \h </w:instrText>
      </w:r>
      <w:r>
        <w:fldChar w:fldCharType="separate"/>
      </w:r>
      <w:r>
        <w:t>73</w:t>
      </w:r>
      <w:r>
        <w:fldChar w:fldCharType="end"/>
      </w:r>
    </w:p>
    <w:p w14:paraId="61196D96" w14:textId="10389A46"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6.5.4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Time alignment error</w:t>
      </w:r>
      <w:r>
        <w:tab/>
      </w:r>
      <w:r>
        <w:fldChar w:fldCharType="begin"/>
      </w:r>
      <w:r>
        <w:instrText xml:space="preserve"> PAGEREF _Toc145531776 \h </w:instrText>
      </w:r>
      <w:r>
        <w:fldChar w:fldCharType="separate"/>
      </w:r>
      <w:r>
        <w:t>74</w:t>
      </w:r>
      <w:r>
        <w:fldChar w:fldCharType="end"/>
      </w:r>
    </w:p>
    <w:p w14:paraId="278E08FB" w14:textId="366A02D1"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6.5.4.1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_Toc145531777 \h </w:instrText>
      </w:r>
      <w:r>
        <w:fldChar w:fldCharType="separate"/>
      </w:r>
      <w:r>
        <w:t>74</w:t>
      </w:r>
      <w:r>
        <w:fldChar w:fldCharType="end"/>
      </w:r>
    </w:p>
    <w:p w14:paraId="0EFB57D5" w14:textId="78039F9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6.5.4.2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_Toc145531778 \h </w:instrText>
      </w:r>
      <w:r>
        <w:fldChar w:fldCharType="separate"/>
      </w:r>
      <w:r>
        <w:t>74</w:t>
      </w:r>
      <w:r>
        <w:fldChar w:fldCharType="end"/>
      </w:r>
    </w:p>
    <w:p w14:paraId="5B654744" w14:textId="293EA25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6.5.4.3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_Toc145531779 \h </w:instrText>
      </w:r>
      <w:r>
        <w:fldChar w:fldCharType="separate"/>
      </w:r>
      <w:r>
        <w:t>75</w:t>
      </w:r>
      <w:r>
        <w:fldChar w:fldCharType="end"/>
      </w:r>
    </w:p>
    <w:p w14:paraId="576BE114" w14:textId="2A8DA86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6.5.4.4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_Toc145531780 \h </w:instrText>
      </w:r>
      <w:r>
        <w:fldChar w:fldCharType="separate"/>
      </w:r>
      <w:r>
        <w:t>75</w:t>
      </w:r>
      <w:r>
        <w:fldChar w:fldCharType="end"/>
      </w:r>
    </w:p>
    <w:p w14:paraId="60A6B340" w14:textId="2ECD0DA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6.5.4.4.1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_Toc145531781 \h </w:instrText>
      </w:r>
      <w:r>
        <w:fldChar w:fldCharType="separate"/>
      </w:r>
      <w:r>
        <w:t>75</w:t>
      </w:r>
      <w:r>
        <w:fldChar w:fldCharType="end"/>
      </w:r>
    </w:p>
    <w:p w14:paraId="7637892B" w14:textId="7B1A0AC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6.5.4.4.2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_Toc145531782 \h </w:instrText>
      </w:r>
      <w:r>
        <w:fldChar w:fldCharType="separate"/>
      </w:r>
      <w:r>
        <w:t>75</w:t>
      </w:r>
      <w:r>
        <w:fldChar w:fldCharType="end"/>
      </w:r>
    </w:p>
    <w:p w14:paraId="4B963E8A" w14:textId="05A5E9EE"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6.5.4.5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_Toc145531783 \h </w:instrText>
      </w:r>
      <w:r>
        <w:fldChar w:fldCharType="separate"/>
      </w:r>
      <w:r>
        <w:t>76</w:t>
      </w:r>
      <w:r>
        <w:fldChar w:fldCharType="end"/>
      </w:r>
    </w:p>
    <w:p w14:paraId="5DEA2127" w14:textId="4A23FB07"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6.6</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Unwanted emissions</w:t>
      </w:r>
      <w:r>
        <w:tab/>
      </w:r>
      <w:r>
        <w:fldChar w:fldCharType="begin"/>
      </w:r>
      <w:r>
        <w:instrText xml:space="preserve"> PAGEREF _Toc145531784 \h </w:instrText>
      </w:r>
      <w:r>
        <w:fldChar w:fldCharType="separate"/>
      </w:r>
      <w:r>
        <w:t>76</w:t>
      </w:r>
      <w:r>
        <w:fldChar w:fldCharType="end"/>
      </w:r>
    </w:p>
    <w:p w14:paraId="7A06BA05" w14:textId="0F747444"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6.6.1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_Toc145531785 \h </w:instrText>
      </w:r>
      <w:r>
        <w:fldChar w:fldCharType="separate"/>
      </w:r>
      <w:r>
        <w:t>76</w:t>
      </w:r>
      <w:r>
        <w:fldChar w:fldCharType="end"/>
      </w:r>
    </w:p>
    <w:p w14:paraId="6F1B3E63" w14:textId="2292DB25"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6.6.2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Occupied bandwidth</w:t>
      </w:r>
      <w:r>
        <w:tab/>
      </w:r>
      <w:r>
        <w:fldChar w:fldCharType="begin"/>
      </w:r>
      <w:r>
        <w:instrText xml:space="preserve"> PAGEREF _Toc145531786 \h </w:instrText>
      </w:r>
      <w:r>
        <w:fldChar w:fldCharType="separate"/>
      </w:r>
      <w:r>
        <w:t>76</w:t>
      </w:r>
      <w:r>
        <w:fldChar w:fldCharType="end"/>
      </w:r>
    </w:p>
    <w:p w14:paraId="03353D73" w14:textId="386336B6"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_Toc145531787 \h </w:instrText>
      </w:r>
      <w:r>
        <w:fldChar w:fldCharType="separate"/>
      </w:r>
      <w:r>
        <w:t>76</w:t>
      </w:r>
      <w:r>
        <w:fldChar w:fldCharType="end"/>
      </w:r>
    </w:p>
    <w:p w14:paraId="2C832465" w14:textId="1AF581D7"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Gothic"/>
          <w:lang w:eastAsia="zh-CN"/>
        </w:rPr>
        <w:t>6.6.2.2</w:t>
      </w:r>
      <w:r>
        <w:rPr>
          <w:rFonts w:asciiTheme="minorHAnsi" w:eastAsiaTheme="minorEastAsia" w:hAnsiTheme="minorHAnsi" w:cstheme="minorBidi"/>
          <w:kern w:val="2"/>
          <w:sz w:val="22"/>
          <w:szCs w:val="22"/>
          <w:lang w:eastAsia="en-GB"/>
          <w14:ligatures w14:val="standardContextual"/>
        </w:rPr>
        <w:tab/>
      </w:r>
      <w:r w:rsidRPr="003029F1">
        <w:rPr>
          <w:rFonts w:eastAsia="MS Gothic"/>
          <w:lang w:eastAsia="zh-CN"/>
        </w:rPr>
        <w:t>Minimum Requirements</w:t>
      </w:r>
      <w:r>
        <w:tab/>
      </w:r>
      <w:r>
        <w:fldChar w:fldCharType="begin"/>
      </w:r>
      <w:r>
        <w:instrText xml:space="preserve"> PAGEREF _Toc145531788 \h </w:instrText>
      </w:r>
      <w:r>
        <w:fldChar w:fldCharType="separate"/>
      </w:r>
      <w:r>
        <w:t>77</w:t>
      </w:r>
      <w:r>
        <w:fldChar w:fldCharType="end"/>
      </w:r>
    </w:p>
    <w:p w14:paraId="3E17F256" w14:textId="702EEED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zh-CN"/>
        </w:rPr>
        <w:t>6.6.2.3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zh-CN"/>
        </w:rPr>
        <w:t>Test purpose</w:t>
      </w:r>
      <w:r>
        <w:tab/>
      </w:r>
      <w:r>
        <w:fldChar w:fldCharType="begin"/>
      </w:r>
      <w:r>
        <w:instrText xml:space="preserve"> PAGEREF _Toc145531789 \h </w:instrText>
      </w:r>
      <w:r>
        <w:fldChar w:fldCharType="separate"/>
      </w:r>
      <w:r>
        <w:t>77</w:t>
      </w:r>
      <w:r>
        <w:fldChar w:fldCharType="end"/>
      </w:r>
    </w:p>
    <w:p w14:paraId="37B8AE33" w14:textId="7D45FAFE"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Gothic"/>
          <w:lang w:eastAsia="zh-CN"/>
        </w:rPr>
        <w:t>6.6.2.4</w:t>
      </w:r>
      <w:r>
        <w:rPr>
          <w:rFonts w:asciiTheme="minorHAnsi" w:eastAsiaTheme="minorEastAsia" w:hAnsiTheme="minorHAnsi" w:cstheme="minorBidi"/>
          <w:kern w:val="2"/>
          <w:sz w:val="22"/>
          <w:szCs w:val="22"/>
          <w:lang w:eastAsia="en-GB"/>
          <w14:ligatures w14:val="standardContextual"/>
        </w:rPr>
        <w:tab/>
      </w:r>
      <w:r w:rsidRPr="003029F1">
        <w:rPr>
          <w:rFonts w:eastAsia="MS Gothic"/>
          <w:lang w:eastAsia="zh-CN"/>
        </w:rPr>
        <w:t>Method of test</w:t>
      </w:r>
      <w:r>
        <w:tab/>
      </w:r>
      <w:r>
        <w:fldChar w:fldCharType="begin"/>
      </w:r>
      <w:r>
        <w:instrText xml:space="preserve"> PAGEREF _Toc145531790 \h </w:instrText>
      </w:r>
      <w:r>
        <w:fldChar w:fldCharType="separate"/>
      </w:r>
      <w:r>
        <w:t>77</w:t>
      </w:r>
      <w:r>
        <w:fldChar w:fldCharType="end"/>
      </w:r>
    </w:p>
    <w:p w14:paraId="42FFB604" w14:textId="743E4E3F"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zh-CN"/>
        </w:rPr>
        <w:t>6.6.2.4.1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zh-CN"/>
        </w:rPr>
        <w:t>Initial conditions</w:t>
      </w:r>
      <w:r>
        <w:tab/>
      </w:r>
      <w:r>
        <w:fldChar w:fldCharType="begin"/>
      </w:r>
      <w:r>
        <w:instrText xml:space="preserve"> PAGEREF _Toc145531791 \h </w:instrText>
      </w:r>
      <w:r>
        <w:fldChar w:fldCharType="separate"/>
      </w:r>
      <w:r>
        <w:t>77</w:t>
      </w:r>
      <w:r>
        <w:fldChar w:fldCharType="end"/>
      </w:r>
    </w:p>
    <w:p w14:paraId="66F688F9" w14:textId="06C4868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zh-CN"/>
        </w:rPr>
        <w:t>6.6.2.4.2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zh-CN"/>
        </w:rPr>
        <w:t>Procedure</w:t>
      </w:r>
      <w:r>
        <w:tab/>
      </w:r>
      <w:r>
        <w:fldChar w:fldCharType="begin"/>
      </w:r>
      <w:r>
        <w:instrText xml:space="preserve"> PAGEREF _Toc145531792 \h </w:instrText>
      </w:r>
      <w:r>
        <w:fldChar w:fldCharType="separate"/>
      </w:r>
      <w:r>
        <w:t>77</w:t>
      </w:r>
      <w:r>
        <w:fldChar w:fldCharType="end"/>
      </w:r>
    </w:p>
    <w:p w14:paraId="1AF1AA47" w14:textId="689CC604"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Gothic"/>
          <w:lang w:eastAsia="zh-CN"/>
        </w:rPr>
        <w:t>6.6.2.5</w:t>
      </w:r>
      <w:r>
        <w:rPr>
          <w:rFonts w:asciiTheme="minorHAnsi" w:eastAsiaTheme="minorEastAsia" w:hAnsiTheme="minorHAnsi" w:cstheme="minorBidi"/>
          <w:kern w:val="2"/>
          <w:sz w:val="22"/>
          <w:szCs w:val="22"/>
          <w:lang w:eastAsia="en-GB"/>
          <w14:ligatures w14:val="standardContextual"/>
        </w:rPr>
        <w:tab/>
      </w:r>
      <w:r w:rsidRPr="003029F1">
        <w:rPr>
          <w:rFonts w:eastAsia="MS Gothic"/>
          <w:lang w:eastAsia="zh-CN"/>
        </w:rPr>
        <w:t>Test requirements</w:t>
      </w:r>
      <w:r>
        <w:tab/>
      </w:r>
      <w:r>
        <w:fldChar w:fldCharType="begin"/>
      </w:r>
      <w:r>
        <w:instrText xml:space="preserve"> PAGEREF _Toc145531793 \h </w:instrText>
      </w:r>
      <w:r>
        <w:fldChar w:fldCharType="separate"/>
      </w:r>
      <w:r>
        <w:t>78</w:t>
      </w:r>
      <w:r>
        <w:fldChar w:fldCharType="end"/>
      </w:r>
    </w:p>
    <w:p w14:paraId="441E15E6" w14:textId="0F41ADF2"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6.6.3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Adjacent Channel Leakage Power Ratio</w:t>
      </w:r>
      <w:r>
        <w:tab/>
      </w:r>
      <w:r>
        <w:fldChar w:fldCharType="begin"/>
      </w:r>
      <w:r>
        <w:instrText xml:space="preserve"> PAGEREF _Toc145531794 \h </w:instrText>
      </w:r>
      <w:r>
        <w:fldChar w:fldCharType="separate"/>
      </w:r>
      <w:r>
        <w:t>78</w:t>
      </w:r>
      <w:r>
        <w:fldChar w:fldCharType="end"/>
      </w:r>
    </w:p>
    <w:p w14:paraId="513AE38F" w14:textId="73E22936"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_Toc145531795 \h </w:instrText>
      </w:r>
      <w:r>
        <w:fldChar w:fldCharType="separate"/>
      </w:r>
      <w:r>
        <w:t>78</w:t>
      </w:r>
      <w:r>
        <w:fldChar w:fldCharType="end"/>
      </w:r>
    </w:p>
    <w:p w14:paraId="5B38B7F8" w14:textId="529073C2"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lastRenderedPageBreak/>
        <w:t>6.6.3.2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_Toc145531796 \h </w:instrText>
      </w:r>
      <w:r>
        <w:fldChar w:fldCharType="separate"/>
      </w:r>
      <w:r>
        <w:t>78</w:t>
      </w:r>
      <w:r>
        <w:fldChar w:fldCharType="end"/>
      </w:r>
    </w:p>
    <w:p w14:paraId="29F688D3" w14:textId="5B47F384"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_Toc145531797 \h </w:instrText>
      </w:r>
      <w:r>
        <w:fldChar w:fldCharType="separate"/>
      </w:r>
      <w:r>
        <w:t>78</w:t>
      </w:r>
      <w:r>
        <w:fldChar w:fldCharType="end"/>
      </w:r>
    </w:p>
    <w:p w14:paraId="71EBD76C" w14:textId="2E9B336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6.6.3.4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_Toc145531798 \h </w:instrText>
      </w:r>
      <w:r>
        <w:fldChar w:fldCharType="separate"/>
      </w:r>
      <w:r>
        <w:t>79</w:t>
      </w:r>
      <w:r>
        <w:fldChar w:fldCharType="end"/>
      </w:r>
    </w:p>
    <w:p w14:paraId="7FB44317" w14:textId="196C2D59"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6.6.3.4.1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_Toc145531799 \h </w:instrText>
      </w:r>
      <w:r>
        <w:fldChar w:fldCharType="separate"/>
      </w:r>
      <w:r>
        <w:t>79</w:t>
      </w:r>
      <w:r>
        <w:fldChar w:fldCharType="end"/>
      </w:r>
    </w:p>
    <w:p w14:paraId="417EC91C" w14:textId="4C39F467"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6.6.3.4.2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_Toc145531800 \h </w:instrText>
      </w:r>
      <w:r>
        <w:fldChar w:fldCharType="separate"/>
      </w:r>
      <w:r>
        <w:t>79</w:t>
      </w:r>
      <w:r>
        <w:fldChar w:fldCharType="end"/>
      </w:r>
    </w:p>
    <w:p w14:paraId="37F60579" w14:textId="0E7D72A5"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6.6.3.5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_Toc145531801 \h </w:instrText>
      </w:r>
      <w:r>
        <w:fldChar w:fldCharType="separate"/>
      </w:r>
      <w:r>
        <w:t>79</w:t>
      </w:r>
      <w:r>
        <w:fldChar w:fldCharType="end"/>
      </w:r>
    </w:p>
    <w:p w14:paraId="743CC5AD" w14:textId="3F32909C"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6.6.3.5.1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 requirements</w:t>
      </w:r>
      <w:r>
        <w:tab/>
      </w:r>
      <w:r>
        <w:fldChar w:fldCharType="begin"/>
      </w:r>
      <w:r>
        <w:instrText xml:space="preserve"> PAGEREF _Toc145531802 \h </w:instrText>
      </w:r>
      <w:r>
        <w:fldChar w:fldCharType="separate"/>
      </w:r>
      <w:r>
        <w:t>79</w:t>
      </w:r>
      <w:r>
        <w:fldChar w:fldCharType="end"/>
      </w:r>
    </w:p>
    <w:p w14:paraId="5A786C11" w14:textId="2B838845"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6.6.3.5.2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zh-CN"/>
        </w:rPr>
        <w:t>Limits and</w:t>
      </w:r>
      <w:r w:rsidRPr="003029F1">
        <w:rPr>
          <w:rFonts w:eastAsiaTheme="minorEastAsia"/>
        </w:rPr>
        <w:t xml:space="preserve"> </w:t>
      </w:r>
      <w:r w:rsidRPr="003029F1">
        <w:rPr>
          <w:rFonts w:eastAsiaTheme="minorEastAsia"/>
          <w:i/>
        </w:rPr>
        <w:t>basic limits</w:t>
      </w:r>
      <w:r>
        <w:tab/>
      </w:r>
      <w:r>
        <w:fldChar w:fldCharType="begin"/>
      </w:r>
      <w:r>
        <w:instrText xml:space="preserve"> PAGEREF _Toc145531803 \h </w:instrText>
      </w:r>
      <w:r>
        <w:fldChar w:fldCharType="separate"/>
      </w:r>
      <w:r>
        <w:t>80</w:t>
      </w:r>
      <w:r>
        <w:fldChar w:fldCharType="end"/>
      </w:r>
    </w:p>
    <w:p w14:paraId="58D6A982" w14:textId="7B26E7DC"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6.6.3.5.3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i/>
        </w:rPr>
        <w:t>IAB type 1-H</w:t>
      </w:r>
      <w:r>
        <w:tab/>
      </w:r>
      <w:r>
        <w:fldChar w:fldCharType="begin"/>
      </w:r>
      <w:r>
        <w:instrText xml:space="preserve"> PAGEREF _Toc145531804 \h </w:instrText>
      </w:r>
      <w:r>
        <w:fldChar w:fldCharType="separate"/>
      </w:r>
      <w:r>
        <w:t>82</w:t>
      </w:r>
      <w:r>
        <w:fldChar w:fldCharType="end"/>
      </w:r>
    </w:p>
    <w:p w14:paraId="3E31B831" w14:textId="1E0EF2CA"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6.6.4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Operating band unwanted emissions</w:t>
      </w:r>
      <w:r>
        <w:tab/>
      </w:r>
      <w:r>
        <w:fldChar w:fldCharType="begin"/>
      </w:r>
      <w:r>
        <w:instrText xml:space="preserve"> PAGEREF _Toc145531805 \h </w:instrText>
      </w:r>
      <w:r>
        <w:fldChar w:fldCharType="separate"/>
      </w:r>
      <w:r>
        <w:t>83</w:t>
      </w:r>
      <w:r>
        <w:fldChar w:fldCharType="end"/>
      </w:r>
    </w:p>
    <w:p w14:paraId="14741315" w14:textId="4AD8BCD4"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_Toc145531806 \h </w:instrText>
      </w:r>
      <w:r>
        <w:fldChar w:fldCharType="separate"/>
      </w:r>
      <w:r>
        <w:t>83</w:t>
      </w:r>
      <w:r>
        <w:fldChar w:fldCharType="end"/>
      </w:r>
    </w:p>
    <w:p w14:paraId="440CD9F4" w14:textId="6B47BEF3"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_Toc145531807 \h </w:instrText>
      </w:r>
      <w:r>
        <w:fldChar w:fldCharType="separate"/>
      </w:r>
      <w:r>
        <w:t>85</w:t>
      </w:r>
      <w:r>
        <w:fldChar w:fldCharType="end"/>
      </w:r>
    </w:p>
    <w:p w14:paraId="3C1250DD" w14:textId="4B4F0874"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6.6.4.3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_Toc145531808 \h </w:instrText>
      </w:r>
      <w:r>
        <w:fldChar w:fldCharType="separate"/>
      </w:r>
      <w:r>
        <w:t>85</w:t>
      </w:r>
      <w:r>
        <w:fldChar w:fldCharType="end"/>
      </w:r>
    </w:p>
    <w:p w14:paraId="25B5055B" w14:textId="750E22F8"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6.6.4.4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_Toc145531809 \h </w:instrText>
      </w:r>
      <w:r>
        <w:fldChar w:fldCharType="separate"/>
      </w:r>
      <w:r>
        <w:t>85</w:t>
      </w:r>
      <w:r>
        <w:fldChar w:fldCharType="end"/>
      </w:r>
    </w:p>
    <w:p w14:paraId="2C9B2A15" w14:textId="2FBBDE66"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6.6.4.4.1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_Toc145531810 \h </w:instrText>
      </w:r>
      <w:r>
        <w:fldChar w:fldCharType="separate"/>
      </w:r>
      <w:r>
        <w:t>85</w:t>
      </w:r>
      <w:r>
        <w:fldChar w:fldCharType="end"/>
      </w:r>
    </w:p>
    <w:p w14:paraId="57AA400B" w14:textId="4661AB3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6.6.4.4.2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_Toc145531811 \h </w:instrText>
      </w:r>
      <w:r>
        <w:fldChar w:fldCharType="separate"/>
      </w:r>
      <w:r>
        <w:t>85</w:t>
      </w:r>
      <w:r>
        <w:fldChar w:fldCharType="end"/>
      </w:r>
    </w:p>
    <w:p w14:paraId="3967CCB9" w14:textId="32D2F62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6.6.4.5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_Toc145531812 \h </w:instrText>
      </w:r>
      <w:r>
        <w:fldChar w:fldCharType="separate"/>
      </w:r>
      <w:r>
        <w:t>86</w:t>
      </w:r>
      <w:r>
        <w:fldChar w:fldCharType="end"/>
      </w:r>
    </w:p>
    <w:p w14:paraId="5E25B02B" w14:textId="0FC239F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6.6.4.5.1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 requirements</w:t>
      </w:r>
      <w:r>
        <w:tab/>
      </w:r>
      <w:r>
        <w:fldChar w:fldCharType="begin"/>
      </w:r>
      <w:r>
        <w:instrText xml:space="preserve"> PAGEREF _Toc145531813 \h </w:instrText>
      </w:r>
      <w:r>
        <w:fldChar w:fldCharType="separate"/>
      </w:r>
      <w:r>
        <w:t>86</w:t>
      </w:r>
      <w:r>
        <w:fldChar w:fldCharType="end"/>
      </w:r>
    </w:p>
    <w:p w14:paraId="66E44F17" w14:textId="33D2015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6.6.4.5.2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Basic limits for Wide Area IAB-DU and IAB-MT (Category A)</w:t>
      </w:r>
      <w:r>
        <w:tab/>
      </w:r>
      <w:r>
        <w:fldChar w:fldCharType="begin"/>
      </w:r>
      <w:r>
        <w:instrText xml:space="preserve"> PAGEREF _Toc145531814 \h </w:instrText>
      </w:r>
      <w:r>
        <w:fldChar w:fldCharType="separate"/>
      </w:r>
      <w:r>
        <w:t>86</w:t>
      </w:r>
      <w:r>
        <w:fldChar w:fldCharType="end"/>
      </w:r>
    </w:p>
    <w:p w14:paraId="5FBB0DA7" w14:textId="7EF6B975"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6.6.4.5.3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 xml:space="preserve">Basic limits </w:t>
      </w:r>
      <w:r w:rsidRPr="003029F1">
        <w:rPr>
          <w:rFonts w:eastAsiaTheme="minorEastAsia"/>
          <w:lang w:eastAsia="zh-CN"/>
        </w:rPr>
        <w:t>for Wide Area IAB-DU and Wide Area IAB-MT</w:t>
      </w:r>
      <w:r w:rsidRPr="003029F1">
        <w:rPr>
          <w:rFonts w:eastAsiaTheme="minorEastAsia"/>
        </w:rPr>
        <w:t xml:space="preserve"> (Category B)</w:t>
      </w:r>
      <w:r>
        <w:tab/>
      </w:r>
      <w:r>
        <w:fldChar w:fldCharType="begin"/>
      </w:r>
      <w:r>
        <w:instrText xml:space="preserve"> PAGEREF _Toc145531815 \h </w:instrText>
      </w:r>
      <w:r>
        <w:fldChar w:fldCharType="separate"/>
      </w:r>
      <w:r>
        <w:t>87</w:t>
      </w:r>
      <w:r>
        <w:fldChar w:fldCharType="end"/>
      </w:r>
    </w:p>
    <w:p w14:paraId="2607B9E1" w14:textId="44C8F093" w:rsidR="003F1A86" w:rsidRDefault="003F1A86">
      <w:pPr>
        <w:pStyle w:val="TOC6"/>
        <w:rPr>
          <w:rFonts w:asciiTheme="minorHAnsi" w:eastAsiaTheme="minorEastAsia" w:hAnsiTheme="minorHAnsi" w:cstheme="minorBidi"/>
          <w:kern w:val="2"/>
          <w:sz w:val="22"/>
          <w:szCs w:val="22"/>
          <w:lang w:eastAsia="en-GB"/>
          <w14:ligatures w14:val="standardContextual"/>
        </w:rPr>
      </w:pPr>
      <w:r w:rsidRPr="003029F1">
        <w:rPr>
          <w:rFonts w:eastAsiaTheme="minorEastAsia"/>
        </w:rPr>
        <w:t>6.6.4.5.3.1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_Toc145531816 \h </w:instrText>
      </w:r>
      <w:r>
        <w:fldChar w:fldCharType="separate"/>
      </w:r>
      <w:r>
        <w:t>87</w:t>
      </w:r>
      <w:r>
        <w:fldChar w:fldCharType="end"/>
      </w:r>
    </w:p>
    <w:p w14:paraId="1172AA08" w14:textId="277F7646" w:rsidR="003F1A86" w:rsidRDefault="003F1A86">
      <w:pPr>
        <w:pStyle w:val="TOC6"/>
        <w:rPr>
          <w:rFonts w:asciiTheme="minorHAnsi" w:eastAsiaTheme="minorEastAsia" w:hAnsiTheme="minorHAnsi" w:cstheme="minorBidi"/>
          <w:kern w:val="2"/>
          <w:sz w:val="22"/>
          <w:szCs w:val="22"/>
          <w:lang w:eastAsia="en-GB"/>
          <w14:ligatures w14:val="standardContextual"/>
        </w:rPr>
      </w:pPr>
      <w:r w:rsidRPr="003029F1">
        <w:rPr>
          <w:rFonts w:eastAsiaTheme="minorEastAsia"/>
        </w:rPr>
        <w:t>6.6.4.5.3.2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Category B</w:t>
      </w:r>
      <w:r w:rsidRPr="003029F1">
        <w:rPr>
          <w:rFonts w:eastAsiaTheme="minorEastAsia"/>
          <w:lang w:eastAsia="zh-CN"/>
        </w:rPr>
        <w:t xml:space="preserve"> requirements</w:t>
      </w:r>
      <w:r>
        <w:tab/>
      </w:r>
      <w:r>
        <w:fldChar w:fldCharType="begin"/>
      </w:r>
      <w:r>
        <w:instrText xml:space="preserve"> PAGEREF _Toc145531817 \h </w:instrText>
      </w:r>
      <w:r>
        <w:fldChar w:fldCharType="separate"/>
      </w:r>
      <w:r>
        <w:t>87</w:t>
      </w:r>
      <w:r>
        <w:fldChar w:fldCharType="end"/>
      </w:r>
    </w:p>
    <w:p w14:paraId="76F1BEB5" w14:textId="76269375"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6.6.4.5.4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i/>
        </w:rPr>
        <w:t>Basic limits</w:t>
      </w:r>
      <w:r w:rsidRPr="003029F1">
        <w:rPr>
          <w:rFonts w:eastAsiaTheme="minorEastAsia"/>
        </w:rPr>
        <w:t xml:space="preserve"> for Medium Range IAB-DU (Category A and B)</w:t>
      </w:r>
      <w:r>
        <w:tab/>
      </w:r>
      <w:r>
        <w:fldChar w:fldCharType="begin"/>
      </w:r>
      <w:r>
        <w:instrText xml:space="preserve"> PAGEREF _Toc145531818 \h </w:instrText>
      </w:r>
      <w:r>
        <w:fldChar w:fldCharType="separate"/>
      </w:r>
      <w:r>
        <w:t>88</w:t>
      </w:r>
      <w:r>
        <w:fldChar w:fldCharType="end"/>
      </w:r>
    </w:p>
    <w:p w14:paraId="332E22BC" w14:textId="7844C9E8"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6.6.4.5.5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i/>
        </w:rPr>
        <w:t>Basic limits</w:t>
      </w:r>
      <w:r w:rsidRPr="003029F1">
        <w:rPr>
          <w:rFonts w:eastAsiaTheme="minorEastAsia"/>
        </w:rPr>
        <w:t xml:space="preserve"> </w:t>
      </w:r>
      <w:r w:rsidRPr="003029F1">
        <w:rPr>
          <w:rFonts w:eastAsiaTheme="minorEastAsia"/>
          <w:lang w:eastAsia="zh-CN"/>
        </w:rPr>
        <w:t>for Local Area IAB-DU and Local Area IAB-MT (Category A and B)</w:t>
      </w:r>
      <w:r>
        <w:tab/>
      </w:r>
      <w:r>
        <w:fldChar w:fldCharType="begin"/>
      </w:r>
      <w:r>
        <w:instrText xml:space="preserve"> PAGEREF _Toc145531819 \h </w:instrText>
      </w:r>
      <w:r>
        <w:fldChar w:fldCharType="separate"/>
      </w:r>
      <w:r>
        <w:t>90</w:t>
      </w:r>
      <w:r>
        <w:fldChar w:fldCharType="end"/>
      </w:r>
    </w:p>
    <w:p w14:paraId="0BF75F3E" w14:textId="3A71496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6.6.4.5.5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i/>
        </w:rPr>
        <w:t>Basic limits</w:t>
      </w:r>
      <w:r w:rsidRPr="003029F1">
        <w:rPr>
          <w:rFonts w:eastAsiaTheme="minorEastAsia"/>
        </w:rPr>
        <w:t xml:space="preserve"> for additional requirements</w:t>
      </w:r>
      <w:r>
        <w:tab/>
      </w:r>
      <w:r>
        <w:fldChar w:fldCharType="begin"/>
      </w:r>
      <w:r>
        <w:instrText xml:space="preserve"> PAGEREF _Toc145531820 \h </w:instrText>
      </w:r>
      <w:r>
        <w:fldChar w:fldCharType="separate"/>
      </w:r>
      <w:r>
        <w:t>91</w:t>
      </w:r>
      <w:r>
        <w:fldChar w:fldCharType="end"/>
      </w:r>
    </w:p>
    <w:p w14:paraId="2C0D71F1" w14:textId="63B4CF66" w:rsidR="003F1A86" w:rsidRDefault="003F1A86">
      <w:pPr>
        <w:pStyle w:val="TOC6"/>
        <w:rPr>
          <w:rFonts w:asciiTheme="minorHAnsi" w:eastAsiaTheme="minorEastAsia" w:hAnsiTheme="minorHAnsi" w:cstheme="minorBidi"/>
          <w:kern w:val="2"/>
          <w:sz w:val="22"/>
          <w:szCs w:val="22"/>
          <w:lang w:eastAsia="en-GB"/>
          <w14:ligatures w14:val="standardContextual"/>
        </w:rPr>
      </w:pPr>
      <w:r w:rsidRPr="003029F1">
        <w:rPr>
          <w:rFonts w:eastAsiaTheme="minorEastAsia"/>
        </w:rPr>
        <w:t>6.6.4.5.5.1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Limits in FCC Title 47</w:t>
      </w:r>
      <w:r>
        <w:tab/>
      </w:r>
      <w:r>
        <w:fldChar w:fldCharType="begin"/>
      </w:r>
      <w:r>
        <w:instrText xml:space="preserve"> PAGEREF _Toc145531821 \h </w:instrText>
      </w:r>
      <w:r>
        <w:fldChar w:fldCharType="separate"/>
      </w:r>
      <w:r>
        <w:t>91</w:t>
      </w:r>
      <w:r>
        <w:fldChar w:fldCharType="end"/>
      </w:r>
    </w:p>
    <w:p w14:paraId="1AD8E8AB" w14:textId="477DA39D"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6.6.4.5.6</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i/>
        </w:rPr>
        <w:t>IAB type 1-H</w:t>
      </w:r>
      <w:r>
        <w:tab/>
      </w:r>
      <w:r>
        <w:fldChar w:fldCharType="begin"/>
      </w:r>
      <w:r>
        <w:instrText xml:space="preserve"> PAGEREF _Toc145531822 \h </w:instrText>
      </w:r>
      <w:r>
        <w:fldChar w:fldCharType="separate"/>
      </w:r>
      <w:r>
        <w:t>91</w:t>
      </w:r>
      <w:r>
        <w:fldChar w:fldCharType="end"/>
      </w:r>
    </w:p>
    <w:p w14:paraId="0E62B1DB" w14:textId="17B5F764"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6.6.5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Transmitter spurious emissions</w:t>
      </w:r>
      <w:r>
        <w:tab/>
      </w:r>
      <w:r>
        <w:fldChar w:fldCharType="begin"/>
      </w:r>
      <w:r>
        <w:instrText xml:space="preserve"> PAGEREF _Toc145531823 \h </w:instrText>
      </w:r>
      <w:r>
        <w:fldChar w:fldCharType="separate"/>
      </w:r>
      <w:r>
        <w:t>91</w:t>
      </w:r>
      <w:r>
        <w:fldChar w:fldCharType="end"/>
      </w:r>
    </w:p>
    <w:p w14:paraId="7B4DC7D7" w14:textId="6E2523C8"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_Toc145531824 \h </w:instrText>
      </w:r>
      <w:r>
        <w:fldChar w:fldCharType="separate"/>
      </w:r>
      <w:r>
        <w:t>91</w:t>
      </w:r>
      <w:r>
        <w:fldChar w:fldCharType="end"/>
      </w:r>
    </w:p>
    <w:p w14:paraId="71F88687" w14:textId="543D9113"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_Toc145531825 \h </w:instrText>
      </w:r>
      <w:r>
        <w:fldChar w:fldCharType="separate"/>
      </w:r>
      <w:r>
        <w:t>92</w:t>
      </w:r>
      <w:r>
        <w:fldChar w:fldCharType="end"/>
      </w:r>
    </w:p>
    <w:p w14:paraId="664DD9F5" w14:textId="468091B4"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6.6.5.3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_Toc145531826 \h </w:instrText>
      </w:r>
      <w:r>
        <w:fldChar w:fldCharType="separate"/>
      </w:r>
      <w:r>
        <w:t>92</w:t>
      </w:r>
      <w:r>
        <w:fldChar w:fldCharType="end"/>
      </w:r>
    </w:p>
    <w:p w14:paraId="53AF8204" w14:textId="5C981A70"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6.6.5.4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_Toc145531827 \h </w:instrText>
      </w:r>
      <w:r>
        <w:fldChar w:fldCharType="separate"/>
      </w:r>
      <w:r>
        <w:t>92</w:t>
      </w:r>
      <w:r>
        <w:fldChar w:fldCharType="end"/>
      </w:r>
    </w:p>
    <w:p w14:paraId="0F1BB084" w14:textId="4250020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6.6.5.4.1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_Toc145531828 \h </w:instrText>
      </w:r>
      <w:r>
        <w:fldChar w:fldCharType="separate"/>
      </w:r>
      <w:r>
        <w:t>92</w:t>
      </w:r>
      <w:r>
        <w:fldChar w:fldCharType="end"/>
      </w:r>
    </w:p>
    <w:p w14:paraId="344F825C" w14:textId="5EE8D34C"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6.6.5.4.2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_Toc145531829 \h </w:instrText>
      </w:r>
      <w:r>
        <w:fldChar w:fldCharType="separate"/>
      </w:r>
      <w:r>
        <w:t>92</w:t>
      </w:r>
      <w:r>
        <w:fldChar w:fldCharType="end"/>
      </w:r>
    </w:p>
    <w:p w14:paraId="6948C50F" w14:textId="34EC7B50"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6.6.5.5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_Toc145531830 \h </w:instrText>
      </w:r>
      <w:r>
        <w:fldChar w:fldCharType="separate"/>
      </w:r>
      <w:r>
        <w:t>93</w:t>
      </w:r>
      <w:r>
        <w:fldChar w:fldCharType="end"/>
      </w:r>
    </w:p>
    <w:p w14:paraId="27BCAEC9" w14:textId="11E4D636"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6.6.5.5.1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Basic limits</w:t>
      </w:r>
      <w:r>
        <w:tab/>
      </w:r>
      <w:r>
        <w:fldChar w:fldCharType="begin"/>
      </w:r>
      <w:r>
        <w:instrText xml:space="preserve"> PAGEREF _Toc145531831 \h </w:instrText>
      </w:r>
      <w:r>
        <w:fldChar w:fldCharType="separate"/>
      </w:r>
      <w:r>
        <w:t>93</w:t>
      </w:r>
      <w:r>
        <w:fldChar w:fldCharType="end"/>
      </w:r>
    </w:p>
    <w:p w14:paraId="0C8A22CC" w14:textId="54E46785" w:rsidR="003F1A86" w:rsidRDefault="003F1A86">
      <w:pPr>
        <w:pStyle w:val="TOC6"/>
        <w:rPr>
          <w:rFonts w:asciiTheme="minorHAnsi" w:eastAsiaTheme="minorEastAsia" w:hAnsiTheme="minorHAnsi" w:cstheme="minorBidi"/>
          <w:kern w:val="2"/>
          <w:sz w:val="22"/>
          <w:szCs w:val="22"/>
          <w:lang w:eastAsia="en-GB"/>
          <w14:ligatures w14:val="standardContextual"/>
        </w:rPr>
      </w:pPr>
      <w:r w:rsidRPr="003029F1">
        <w:rPr>
          <w:rFonts w:eastAsiaTheme="minorEastAsia"/>
        </w:rPr>
        <w:t>6.6.5.5.1.1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Tx spurious emissions</w:t>
      </w:r>
      <w:r>
        <w:tab/>
      </w:r>
      <w:r>
        <w:fldChar w:fldCharType="begin"/>
      </w:r>
      <w:r>
        <w:instrText xml:space="preserve"> PAGEREF _Toc145531832 \h </w:instrText>
      </w:r>
      <w:r>
        <w:fldChar w:fldCharType="separate"/>
      </w:r>
      <w:r>
        <w:t>93</w:t>
      </w:r>
      <w:r>
        <w:fldChar w:fldCharType="end"/>
      </w:r>
    </w:p>
    <w:p w14:paraId="2A65B46B" w14:textId="01D0D439"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6.6.5.5.2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Additional spurious emissions requirements</w:t>
      </w:r>
      <w:r>
        <w:tab/>
      </w:r>
      <w:r>
        <w:fldChar w:fldCharType="begin"/>
      </w:r>
      <w:r>
        <w:instrText xml:space="preserve"> PAGEREF _Toc145531833 \h </w:instrText>
      </w:r>
      <w:r>
        <w:fldChar w:fldCharType="separate"/>
      </w:r>
      <w:r>
        <w:t>94</w:t>
      </w:r>
      <w:r>
        <w:fldChar w:fldCharType="end"/>
      </w:r>
    </w:p>
    <w:p w14:paraId="1AC72B37" w14:textId="7B56834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6.6.5.5.3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Co-location with base stations and IAB-nodes</w:t>
      </w:r>
      <w:r>
        <w:tab/>
      </w:r>
      <w:r>
        <w:fldChar w:fldCharType="begin"/>
      </w:r>
      <w:r>
        <w:instrText xml:space="preserve"> PAGEREF _Toc145531834 \h </w:instrText>
      </w:r>
      <w:r>
        <w:fldChar w:fldCharType="separate"/>
      </w:r>
      <w:r>
        <w:t>99</w:t>
      </w:r>
      <w:r>
        <w:fldChar w:fldCharType="end"/>
      </w:r>
    </w:p>
    <w:p w14:paraId="65D19540" w14:textId="393723F2"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6.6.5.6</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i/>
        </w:rPr>
        <w:t>IAB type 1-H</w:t>
      </w:r>
      <w:r>
        <w:tab/>
      </w:r>
      <w:r>
        <w:fldChar w:fldCharType="begin"/>
      </w:r>
      <w:r>
        <w:instrText xml:space="preserve"> PAGEREF _Toc145531835 \h </w:instrText>
      </w:r>
      <w:r>
        <w:fldChar w:fldCharType="separate"/>
      </w:r>
      <w:r>
        <w:t>102</w:t>
      </w:r>
      <w:r>
        <w:fldChar w:fldCharType="end"/>
      </w:r>
    </w:p>
    <w:p w14:paraId="3457A1E6" w14:textId="7A7BC199"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6.7</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Transmitter intermodulation</w:t>
      </w:r>
      <w:r>
        <w:tab/>
      </w:r>
      <w:r>
        <w:fldChar w:fldCharType="begin"/>
      </w:r>
      <w:r>
        <w:instrText xml:space="preserve"> PAGEREF _Toc145531836 \h </w:instrText>
      </w:r>
      <w:r>
        <w:fldChar w:fldCharType="separate"/>
      </w:r>
      <w:r>
        <w:t>102</w:t>
      </w:r>
      <w:r>
        <w:fldChar w:fldCharType="end"/>
      </w:r>
    </w:p>
    <w:p w14:paraId="20EAD2BE" w14:textId="72D2E1A6"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6.7.1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_Toc145531837 \h </w:instrText>
      </w:r>
      <w:r>
        <w:fldChar w:fldCharType="separate"/>
      </w:r>
      <w:r>
        <w:t>102</w:t>
      </w:r>
      <w:r>
        <w:fldChar w:fldCharType="end"/>
      </w:r>
    </w:p>
    <w:p w14:paraId="6BA382DC" w14:textId="68596BE9"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6.7.2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_Toc145531838 \h </w:instrText>
      </w:r>
      <w:r>
        <w:fldChar w:fldCharType="separate"/>
      </w:r>
      <w:r>
        <w:t>102</w:t>
      </w:r>
      <w:r>
        <w:fldChar w:fldCharType="end"/>
      </w:r>
    </w:p>
    <w:p w14:paraId="7AE028D4" w14:textId="186B9368"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6.7.3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_Toc145531839 \h </w:instrText>
      </w:r>
      <w:r>
        <w:fldChar w:fldCharType="separate"/>
      </w:r>
      <w:r>
        <w:t>103</w:t>
      </w:r>
      <w:r>
        <w:fldChar w:fldCharType="end"/>
      </w:r>
    </w:p>
    <w:p w14:paraId="048B576A" w14:textId="6E09CC81"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6.7.4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_Toc145531840 \h </w:instrText>
      </w:r>
      <w:r>
        <w:fldChar w:fldCharType="separate"/>
      </w:r>
      <w:r>
        <w:t>103</w:t>
      </w:r>
      <w:r>
        <w:fldChar w:fldCharType="end"/>
      </w:r>
    </w:p>
    <w:p w14:paraId="70A51D80" w14:textId="6B4F656B"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6.7.4.1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_Toc145531841 \h </w:instrText>
      </w:r>
      <w:r>
        <w:fldChar w:fldCharType="separate"/>
      </w:r>
      <w:r>
        <w:t>103</w:t>
      </w:r>
      <w:r>
        <w:fldChar w:fldCharType="end"/>
      </w:r>
    </w:p>
    <w:p w14:paraId="0969A6D9" w14:textId="2BAB0A5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6.7.4.2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_Toc145531842 \h </w:instrText>
      </w:r>
      <w:r>
        <w:fldChar w:fldCharType="separate"/>
      </w:r>
      <w:r>
        <w:t>103</w:t>
      </w:r>
      <w:r>
        <w:fldChar w:fldCharType="end"/>
      </w:r>
    </w:p>
    <w:p w14:paraId="35328350" w14:textId="6C0A409C"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6.7.5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_Toc145531843 \h </w:instrText>
      </w:r>
      <w:r>
        <w:fldChar w:fldCharType="separate"/>
      </w:r>
      <w:r>
        <w:t>104</w:t>
      </w:r>
      <w:r>
        <w:fldChar w:fldCharType="end"/>
      </w:r>
    </w:p>
    <w:p w14:paraId="6DE45B8B" w14:textId="794A579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6.7.5.</w:t>
      </w:r>
      <w:r w:rsidRPr="003029F1">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3029F1">
        <w:rPr>
          <w:rFonts w:eastAsia="SimSun"/>
          <w:i/>
          <w:lang w:eastAsia="zh-CN"/>
        </w:rPr>
        <w:t>IAB type 1-H</w:t>
      </w:r>
      <w:r>
        <w:tab/>
      </w:r>
      <w:r>
        <w:fldChar w:fldCharType="begin"/>
      </w:r>
      <w:r>
        <w:instrText xml:space="preserve"> PAGEREF _Toc145531844 \h </w:instrText>
      </w:r>
      <w:r>
        <w:fldChar w:fldCharType="separate"/>
      </w:r>
      <w:r>
        <w:t>104</w:t>
      </w:r>
      <w:r>
        <w:fldChar w:fldCharType="end"/>
      </w:r>
    </w:p>
    <w:p w14:paraId="6C98C846" w14:textId="006F44D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6.7.5.</w:t>
      </w:r>
      <w:r w:rsidRPr="003029F1">
        <w:rPr>
          <w:rFonts w:eastAsia="SimSun"/>
          <w:lang w:eastAsia="zh-CN"/>
        </w:rPr>
        <w:t>1</w:t>
      </w:r>
      <w:r w:rsidRPr="003029F1">
        <w:rPr>
          <w:rFonts w:eastAsiaTheme="minorEastAsia"/>
        </w:rPr>
        <w:t>.1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Co-location minimum requirements</w:t>
      </w:r>
      <w:r>
        <w:tab/>
      </w:r>
      <w:r>
        <w:fldChar w:fldCharType="begin"/>
      </w:r>
      <w:r>
        <w:instrText xml:space="preserve"> PAGEREF _Toc145531845 \h </w:instrText>
      </w:r>
      <w:r>
        <w:fldChar w:fldCharType="separate"/>
      </w:r>
      <w:r>
        <w:t>104</w:t>
      </w:r>
      <w:r>
        <w:fldChar w:fldCharType="end"/>
      </w:r>
    </w:p>
    <w:p w14:paraId="3C480B1C" w14:textId="004EEE1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6.7.5.</w:t>
      </w:r>
      <w:r w:rsidRPr="003029F1">
        <w:rPr>
          <w:rFonts w:eastAsia="SimSun"/>
          <w:lang w:eastAsia="zh-CN"/>
        </w:rPr>
        <w:t>1</w:t>
      </w:r>
      <w:r w:rsidRPr="003029F1">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Intra-system minimum requirements</w:t>
      </w:r>
      <w:r>
        <w:tab/>
      </w:r>
      <w:r>
        <w:fldChar w:fldCharType="begin"/>
      </w:r>
      <w:r>
        <w:instrText xml:space="preserve"> PAGEREF _Toc145531846 \h </w:instrText>
      </w:r>
      <w:r>
        <w:fldChar w:fldCharType="separate"/>
      </w:r>
      <w:r>
        <w:t>105</w:t>
      </w:r>
      <w:r>
        <w:fldChar w:fldCharType="end"/>
      </w:r>
    </w:p>
    <w:p w14:paraId="32DEF761" w14:textId="5C83C66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6.7.5.</w:t>
      </w:r>
      <w:r w:rsidRPr="003029F1">
        <w:rPr>
          <w:rFonts w:eastAsia="SimSun"/>
          <w:lang w:eastAsia="zh-CN"/>
        </w:rPr>
        <w:t>1</w:t>
      </w:r>
      <w:r w:rsidRPr="003029F1">
        <w:rPr>
          <w:rFonts w:eastAsiaTheme="minorEastAsia"/>
        </w:rPr>
        <w:t>.3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Additional requirements</w:t>
      </w:r>
      <w:r>
        <w:tab/>
      </w:r>
      <w:r>
        <w:fldChar w:fldCharType="begin"/>
      </w:r>
      <w:r>
        <w:instrText xml:space="preserve"> PAGEREF _Toc145531847 \h </w:instrText>
      </w:r>
      <w:r>
        <w:fldChar w:fldCharType="separate"/>
      </w:r>
      <w:r>
        <w:t>105</w:t>
      </w:r>
      <w:r>
        <w:fldChar w:fldCharType="end"/>
      </w:r>
    </w:p>
    <w:p w14:paraId="2EC525A5" w14:textId="5243D50C"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7</w:t>
      </w:r>
      <w:r>
        <w:rPr>
          <w:rFonts w:asciiTheme="minorHAnsi" w:eastAsiaTheme="minorEastAsia" w:hAnsiTheme="minorHAnsi" w:cstheme="minorBidi"/>
          <w:kern w:val="2"/>
          <w:szCs w:val="22"/>
          <w:lang w:eastAsia="en-GB"/>
          <w14:ligatures w14:val="standardContextual"/>
        </w:rPr>
        <w:tab/>
      </w:r>
      <w:r w:rsidRPr="003029F1">
        <w:rPr>
          <w:rFonts w:eastAsiaTheme="minorEastAsia"/>
        </w:rPr>
        <w:t>Conducted receiver characteristics (IAB-DU and IAB-MT)</w:t>
      </w:r>
      <w:r>
        <w:tab/>
      </w:r>
      <w:r>
        <w:fldChar w:fldCharType="begin"/>
      </w:r>
      <w:r>
        <w:instrText xml:space="preserve"> PAGEREF _Toc145531848 \h </w:instrText>
      </w:r>
      <w:r>
        <w:fldChar w:fldCharType="separate"/>
      </w:r>
      <w:r>
        <w:t>106</w:t>
      </w:r>
      <w:r>
        <w:fldChar w:fldCharType="end"/>
      </w:r>
    </w:p>
    <w:p w14:paraId="5C4209E0" w14:textId="1C846FDC"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7.1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_Toc145531849 \h </w:instrText>
      </w:r>
      <w:r>
        <w:fldChar w:fldCharType="separate"/>
      </w:r>
      <w:r>
        <w:t>106</w:t>
      </w:r>
      <w:r>
        <w:fldChar w:fldCharType="end"/>
      </w:r>
    </w:p>
    <w:p w14:paraId="6C81B588" w14:textId="4F826499"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7.2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Reference sensitivity level</w:t>
      </w:r>
      <w:r>
        <w:tab/>
      </w:r>
      <w:r>
        <w:fldChar w:fldCharType="begin"/>
      </w:r>
      <w:r>
        <w:instrText xml:space="preserve"> PAGEREF _Toc145531850 \h </w:instrText>
      </w:r>
      <w:r>
        <w:fldChar w:fldCharType="separate"/>
      </w:r>
      <w:r>
        <w:t>106</w:t>
      </w:r>
      <w:r>
        <w:fldChar w:fldCharType="end"/>
      </w:r>
    </w:p>
    <w:p w14:paraId="471E1678" w14:textId="45F775D6"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_Toc145531851 \h </w:instrText>
      </w:r>
      <w:r>
        <w:fldChar w:fldCharType="separate"/>
      </w:r>
      <w:r>
        <w:t>106</w:t>
      </w:r>
      <w:r>
        <w:fldChar w:fldCharType="end"/>
      </w:r>
    </w:p>
    <w:p w14:paraId="6850E15E" w14:textId="24F85B9B"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_Toc145531852 \h </w:instrText>
      </w:r>
      <w:r>
        <w:fldChar w:fldCharType="separate"/>
      </w:r>
      <w:r>
        <w:t>106</w:t>
      </w:r>
      <w:r>
        <w:fldChar w:fldCharType="end"/>
      </w:r>
    </w:p>
    <w:p w14:paraId="01E2C2F2" w14:textId="78BA4655"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_Toc145531853 \h </w:instrText>
      </w:r>
      <w:r>
        <w:fldChar w:fldCharType="separate"/>
      </w:r>
      <w:r>
        <w:t>106</w:t>
      </w:r>
      <w:r>
        <w:fldChar w:fldCharType="end"/>
      </w:r>
    </w:p>
    <w:p w14:paraId="735D71B0" w14:textId="37FD216E"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_Toc145531854 \h </w:instrText>
      </w:r>
      <w:r>
        <w:fldChar w:fldCharType="separate"/>
      </w:r>
      <w:r>
        <w:t>106</w:t>
      </w:r>
      <w:r>
        <w:fldChar w:fldCharType="end"/>
      </w:r>
    </w:p>
    <w:p w14:paraId="62DF5A7C" w14:textId="6F88642C"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7.2.4.1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_Toc145531855 \h </w:instrText>
      </w:r>
      <w:r>
        <w:fldChar w:fldCharType="separate"/>
      </w:r>
      <w:r>
        <w:t>106</w:t>
      </w:r>
      <w:r>
        <w:fldChar w:fldCharType="end"/>
      </w:r>
    </w:p>
    <w:p w14:paraId="2D9F2708" w14:textId="5AD079F8"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7.2.4.2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_Toc145531856 \h </w:instrText>
      </w:r>
      <w:r>
        <w:fldChar w:fldCharType="separate"/>
      </w:r>
      <w:r>
        <w:t>106</w:t>
      </w:r>
      <w:r>
        <w:fldChar w:fldCharType="end"/>
      </w:r>
    </w:p>
    <w:p w14:paraId="4DA92B88" w14:textId="4FC7E0E0"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lastRenderedPageBreak/>
        <w:t>7.2.5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_Toc145531857 \h </w:instrText>
      </w:r>
      <w:r>
        <w:fldChar w:fldCharType="separate"/>
      </w:r>
      <w:r>
        <w:t>107</w:t>
      </w:r>
      <w:r>
        <w:fldChar w:fldCharType="end"/>
      </w:r>
    </w:p>
    <w:p w14:paraId="6DF7E123" w14:textId="2431F3BB"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7.2.5.1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 xml:space="preserve">Test requirements for </w:t>
      </w:r>
      <w:r w:rsidRPr="003029F1">
        <w:rPr>
          <w:rFonts w:eastAsiaTheme="minorEastAsia"/>
          <w:i/>
        </w:rPr>
        <w:t>IAB-DU</w:t>
      </w:r>
      <w:r>
        <w:tab/>
      </w:r>
      <w:r>
        <w:fldChar w:fldCharType="begin"/>
      </w:r>
      <w:r>
        <w:instrText xml:space="preserve"> PAGEREF _Toc145531858 \h </w:instrText>
      </w:r>
      <w:r>
        <w:fldChar w:fldCharType="separate"/>
      </w:r>
      <w:r>
        <w:t>107</w:t>
      </w:r>
      <w:r>
        <w:fldChar w:fldCharType="end"/>
      </w:r>
    </w:p>
    <w:p w14:paraId="5984E8A9" w14:textId="5E2B43A4"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7.2.5.2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 xml:space="preserve">Test requirements for </w:t>
      </w:r>
      <w:r w:rsidRPr="003029F1">
        <w:rPr>
          <w:rFonts w:eastAsiaTheme="minorEastAsia"/>
          <w:i/>
        </w:rPr>
        <w:t>IAB-MT</w:t>
      </w:r>
      <w:r>
        <w:tab/>
      </w:r>
      <w:r>
        <w:fldChar w:fldCharType="begin"/>
      </w:r>
      <w:r>
        <w:instrText xml:space="preserve"> PAGEREF _Toc145531859 \h </w:instrText>
      </w:r>
      <w:r>
        <w:fldChar w:fldCharType="separate"/>
      </w:r>
      <w:r>
        <w:t>108</w:t>
      </w:r>
      <w:r>
        <w:fldChar w:fldCharType="end"/>
      </w:r>
    </w:p>
    <w:p w14:paraId="5ADE796E" w14:textId="2A80AB69"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7.3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Dynamic range</w:t>
      </w:r>
      <w:r>
        <w:tab/>
      </w:r>
      <w:r>
        <w:fldChar w:fldCharType="begin"/>
      </w:r>
      <w:r>
        <w:instrText xml:space="preserve"> PAGEREF _Toc145531860 \h </w:instrText>
      </w:r>
      <w:r>
        <w:fldChar w:fldCharType="separate"/>
      </w:r>
      <w:r>
        <w:t>109</w:t>
      </w:r>
      <w:r>
        <w:fldChar w:fldCharType="end"/>
      </w:r>
    </w:p>
    <w:p w14:paraId="23E5493A" w14:textId="78428B40"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_Toc145531861 \h </w:instrText>
      </w:r>
      <w:r>
        <w:fldChar w:fldCharType="separate"/>
      </w:r>
      <w:r>
        <w:t>109</w:t>
      </w:r>
      <w:r>
        <w:fldChar w:fldCharType="end"/>
      </w:r>
    </w:p>
    <w:p w14:paraId="2E370EDD" w14:textId="755B074A"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_Toc145531862 \h </w:instrText>
      </w:r>
      <w:r>
        <w:fldChar w:fldCharType="separate"/>
      </w:r>
      <w:r>
        <w:t>109</w:t>
      </w:r>
      <w:r>
        <w:fldChar w:fldCharType="end"/>
      </w:r>
    </w:p>
    <w:p w14:paraId="1141F121" w14:textId="4599F50B"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_Toc145531863 \h </w:instrText>
      </w:r>
      <w:r>
        <w:fldChar w:fldCharType="separate"/>
      </w:r>
      <w:r>
        <w:t>109</w:t>
      </w:r>
      <w:r>
        <w:fldChar w:fldCharType="end"/>
      </w:r>
    </w:p>
    <w:p w14:paraId="29CC4559" w14:textId="4A448905"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7.3.4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_Toc145531864 \h </w:instrText>
      </w:r>
      <w:r>
        <w:fldChar w:fldCharType="separate"/>
      </w:r>
      <w:r>
        <w:t>109</w:t>
      </w:r>
      <w:r>
        <w:fldChar w:fldCharType="end"/>
      </w:r>
    </w:p>
    <w:p w14:paraId="1C8D3051" w14:textId="1ED7C05D"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7.3.4.1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_Toc145531865 \h </w:instrText>
      </w:r>
      <w:r>
        <w:fldChar w:fldCharType="separate"/>
      </w:r>
      <w:r>
        <w:t>109</w:t>
      </w:r>
      <w:r>
        <w:fldChar w:fldCharType="end"/>
      </w:r>
    </w:p>
    <w:p w14:paraId="6F8343C1" w14:textId="61BE1655"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7.3.4.2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_Toc145531866 \h </w:instrText>
      </w:r>
      <w:r>
        <w:fldChar w:fldCharType="separate"/>
      </w:r>
      <w:r>
        <w:t>109</w:t>
      </w:r>
      <w:r>
        <w:fldChar w:fldCharType="end"/>
      </w:r>
    </w:p>
    <w:p w14:paraId="19CB2306" w14:textId="1A662A84"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7.3.5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_Toc145531867 \h </w:instrText>
      </w:r>
      <w:r>
        <w:fldChar w:fldCharType="separate"/>
      </w:r>
      <w:r>
        <w:t>110</w:t>
      </w:r>
      <w:r>
        <w:fldChar w:fldCharType="end"/>
      </w:r>
    </w:p>
    <w:p w14:paraId="210B63D7" w14:textId="1FA62F10"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7.4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In-band selectivity and blocking</w:t>
      </w:r>
      <w:r>
        <w:tab/>
      </w:r>
      <w:r>
        <w:fldChar w:fldCharType="begin"/>
      </w:r>
      <w:r>
        <w:instrText xml:space="preserve"> PAGEREF _Toc145531868 \h </w:instrText>
      </w:r>
      <w:r>
        <w:fldChar w:fldCharType="separate"/>
      </w:r>
      <w:r>
        <w:t>112</w:t>
      </w:r>
      <w:r>
        <w:fldChar w:fldCharType="end"/>
      </w:r>
    </w:p>
    <w:p w14:paraId="4D01ED98" w14:textId="04A08403"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Adjacent Channel Selectivity (ACS)</w:t>
      </w:r>
      <w:r>
        <w:tab/>
      </w:r>
      <w:r>
        <w:fldChar w:fldCharType="begin"/>
      </w:r>
      <w:r>
        <w:instrText xml:space="preserve"> PAGEREF _Toc145531869 \h </w:instrText>
      </w:r>
      <w:r>
        <w:fldChar w:fldCharType="separate"/>
      </w:r>
      <w:r>
        <w:t>112</w:t>
      </w:r>
      <w:r>
        <w:fldChar w:fldCharType="end"/>
      </w:r>
    </w:p>
    <w:p w14:paraId="5E04CCCA" w14:textId="289C03B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7.4.1.1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_Toc145531870 \h </w:instrText>
      </w:r>
      <w:r>
        <w:fldChar w:fldCharType="separate"/>
      </w:r>
      <w:r>
        <w:t>112</w:t>
      </w:r>
      <w:r>
        <w:fldChar w:fldCharType="end"/>
      </w:r>
    </w:p>
    <w:p w14:paraId="793142C9" w14:textId="2A8A3F67"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7.4.1.2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_Toc145531871 \h </w:instrText>
      </w:r>
      <w:r>
        <w:fldChar w:fldCharType="separate"/>
      </w:r>
      <w:r>
        <w:t>112</w:t>
      </w:r>
      <w:r>
        <w:fldChar w:fldCharType="end"/>
      </w:r>
    </w:p>
    <w:p w14:paraId="71DC1E50" w14:textId="4E52DA87"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7.4.1.3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_Toc145531872 \h </w:instrText>
      </w:r>
      <w:r>
        <w:fldChar w:fldCharType="separate"/>
      </w:r>
      <w:r>
        <w:t>113</w:t>
      </w:r>
      <w:r>
        <w:fldChar w:fldCharType="end"/>
      </w:r>
    </w:p>
    <w:p w14:paraId="2483E8A9" w14:textId="57CF6C80"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7.4.1.4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_Toc145531873 \h </w:instrText>
      </w:r>
      <w:r>
        <w:fldChar w:fldCharType="separate"/>
      </w:r>
      <w:r>
        <w:t>113</w:t>
      </w:r>
      <w:r>
        <w:fldChar w:fldCharType="end"/>
      </w:r>
    </w:p>
    <w:p w14:paraId="73817023" w14:textId="5F639A0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7.4.1.4.1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_Toc145531874 \h </w:instrText>
      </w:r>
      <w:r>
        <w:fldChar w:fldCharType="separate"/>
      </w:r>
      <w:r>
        <w:t>113</w:t>
      </w:r>
      <w:r>
        <w:fldChar w:fldCharType="end"/>
      </w:r>
    </w:p>
    <w:p w14:paraId="47B7D943" w14:textId="07873FB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7.4.1.4.2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_Toc145531875 \h </w:instrText>
      </w:r>
      <w:r>
        <w:fldChar w:fldCharType="separate"/>
      </w:r>
      <w:r>
        <w:t>113</w:t>
      </w:r>
      <w:r>
        <w:fldChar w:fldCharType="end"/>
      </w:r>
    </w:p>
    <w:p w14:paraId="7316C491" w14:textId="6407E757"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7.4.1.5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_Toc145531876 \h </w:instrText>
      </w:r>
      <w:r>
        <w:fldChar w:fldCharType="separate"/>
      </w:r>
      <w:r>
        <w:t>113</w:t>
      </w:r>
      <w:r>
        <w:fldChar w:fldCharType="end"/>
      </w:r>
    </w:p>
    <w:p w14:paraId="4B7FD7BA" w14:textId="3D7A647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7.4.1.5.1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 for IAB-DU</w:t>
      </w:r>
      <w:r>
        <w:tab/>
      </w:r>
      <w:r>
        <w:fldChar w:fldCharType="begin"/>
      </w:r>
      <w:r>
        <w:instrText xml:space="preserve"> PAGEREF _Toc145531877 \h </w:instrText>
      </w:r>
      <w:r>
        <w:fldChar w:fldCharType="separate"/>
      </w:r>
      <w:r>
        <w:t>113</w:t>
      </w:r>
      <w:r>
        <w:fldChar w:fldCharType="end"/>
      </w:r>
    </w:p>
    <w:p w14:paraId="0283C787" w14:textId="6BE689A3"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7.4.1.5.2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 for IAB-MT</w:t>
      </w:r>
      <w:r>
        <w:tab/>
      </w:r>
      <w:r>
        <w:fldChar w:fldCharType="begin"/>
      </w:r>
      <w:r>
        <w:instrText xml:space="preserve"> PAGEREF _Toc145531878 \h </w:instrText>
      </w:r>
      <w:r>
        <w:fldChar w:fldCharType="separate"/>
      </w:r>
      <w:r>
        <w:t>114</w:t>
      </w:r>
      <w:r>
        <w:fldChar w:fldCharType="end"/>
      </w:r>
    </w:p>
    <w:p w14:paraId="148A2810" w14:textId="4F83E452"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In-band blocking</w:t>
      </w:r>
      <w:r>
        <w:tab/>
      </w:r>
      <w:r>
        <w:fldChar w:fldCharType="begin"/>
      </w:r>
      <w:r>
        <w:instrText xml:space="preserve"> PAGEREF _Toc145531879 \h </w:instrText>
      </w:r>
      <w:r>
        <w:fldChar w:fldCharType="separate"/>
      </w:r>
      <w:r>
        <w:t>115</w:t>
      </w:r>
      <w:r>
        <w:fldChar w:fldCharType="end"/>
      </w:r>
    </w:p>
    <w:p w14:paraId="132FB320" w14:textId="41F46E83"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7.4.2.1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_Toc145531880 \h </w:instrText>
      </w:r>
      <w:r>
        <w:fldChar w:fldCharType="separate"/>
      </w:r>
      <w:r>
        <w:t>115</w:t>
      </w:r>
      <w:r>
        <w:fldChar w:fldCharType="end"/>
      </w:r>
    </w:p>
    <w:p w14:paraId="27F79DC8" w14:textId="1F411948"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7.4.2.2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_Toc145531881 \h </w:instrText>
      </w:r>
      <w:r>
        <w:fldChar w:fldCharType="separate"/>
      </w:r>
      <w:r>
        <w:t>115</w:t>
      </w:r>
      <w:r>
        <w:fldChar w:fldCharType="end"/>
      </w:r>
    </w:p>
    <w:p w14:paraId="616CBC40" w14:textId="149BE645"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7.4.2.3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_Toc145531882 \h </w:instrText>
      </w:r>
      <w:r>
        <w:fldChar w:fldCharType="separate"/>
      </w:r>
      <w:r>
        <w:t>116</w:t>
      </w:r>
      <w:r>
        <w:fldChar w:fldCharType="end"/>
      </w:r>
    </w:p>
    <w:p w14:paraId="237EBEBD" w14:textId="656B5AE6"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7.4.2.4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_Toc145531883 \h </w:instrText>
      </w:r>
      <w:r>
        <w:fldChar w:fldCharType="separate"/>
      </w:r>
      <w:r>
        <w:t>116</w:t>
      </w:r>
      <w:r>
        <w:fldChar w:fldCharType="end"/>
      </w:r>
    </w:p>
    <w:p w14:paraId="50682A2E" w14:textId="47688498"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7.4.2.4.1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_Toc145531884 \h </w:instrText>
      </w:r>
      <w:r>
        <w:fldChar w:fldCharType="separate"/>
      </w:r>
      <w:r>
        <w:t>116</w:t>
      </w:r>
      <w:r>
        <w:fldChar w:fldCharType="end"/>
      </w:r>
    </w:p>
    <w:p w14:paraId="47271887" w14:textId="02CCE1A5"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7.4.2.4.2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 for general blocking</w:t>
      </w:r>
      <w:r>
        <w:tab/>
      </w:r>
      <w:r>
        <w:fldChar w:fldCharType="begin"/>
      </w:r>
      <w:r>
        <w:instrText xml:space="preserve"> PAGEREF _Toc145531885 \h </w:instrText>
      </w:r>
      <w:r>
        <w:fldChar w:fldCharType="separate"/>
      </w:r>
      <w:r>
        <w:t>116</w:t>
      </w:r>
      <w:r>
        <w:fldChar w:fldCharType="end"/>
      </w:r>
    </w:p>
    <w:p w14:paraId="41E4C983" w14:textId="0ECF28C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7.4.2.4.3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 for narrowband blocking</w:t>
      </w:r>
      <w:r>
        <w:tab/>
      </w:r>
      <w:r>
        <w:fldChar w:fldCharType="begin"/>
      </w:r>
      <w:r>
        <w:instrText xml:space="preserve"> PAGEREF _Toc145531886 \h </w:instrText>
      </w:r>
      <w:r>
        <w:fldChar w:fldCharType="separate"/>
      </w:r>
      <w:r>
        <w:t>116</w:t>
      </w:r>
      <w:r>
        <w:fldChar w:fldCharType="end"/>
      </w:r>
    </w:p>
    <w:p w14:paraId="01137199" w14:textId="44E63951"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7.4.2.5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_Toc145531887 \h </w:instrText>
      </w:r>
      <w:r>
        <w:fldChar w:fldCharType="separate"/>
      </w:r>
      <w:r>
        <w:t>117</w:t>
      </w:r>
      <w:r>
        <w:fldChar w:fldCharType="end"/>
      </w:r>
    </w:p>
    <w:p w14:paraId="61F9A73D" w14:textId="77F49694"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7.4.2.5.1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 for IAB-DU</w:t>
      </w:r>
      <w:r>
        <w:tab/>
      </w:r>
      <w:r>
        <w:fldChar w:fldCharType="begin"/>
      </w:r>
      <w:r>
        <w:instrText xml:space="preserve"> PAGEREF _Toc145531888 \h </w:instrText>
      </w:r>
      <w:r>
        <w:fldChar w:fldCharType="separate"/>
      </w:r>
      <w:r>
        <w:t>117</w:t>
      </w:r>
      <w:r>
        <w:fldChar w:fldCharType="end"/>
      </w:r>
    </w:p>
    <w:p w14:paraId="4191B2E4" w14:textId="5C0D1D2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7.4.2.5.2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 for IAB-MT</w:t>
      </w:r>
      <w:r>
        <w:tab/>
      </w:r>
      <w:r>
        <w:fldChar w:fldCharType="begin"/>
      </w:r>
      <w:r>
        <w:instrText xml:space="preserve"> PAGEREF _Toc145531889 \h </w:instrText>
      </w:r>
      <w:r>
        <w:fldChar w:fldCharType="separate"/>
      </w:r>
      <w:r>
        <w:t>119</w:t>
      </w:r>
      <w:r>
        <w:fldChar w:fldCharType="end"/>
      </w:r>
    </w:p>
    <w:p w14:paraId="0D88B111" w14:textId="4449EB33"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7.5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Out-of-band blocking</w:t>
      </w:r>
      <w:r>
        <w:tab/>
      </w:r>
      <w:r>
        <w:fldChar w:fldCharType="begin"/>
      </w:r>
      <w:r>
        <w:instrText xml:space="preserve"> PAGEREF _Toc145531890 \h </w:instrText>
      </w:r>
      <w:r>
        <w:fldChar w:fldCharType="separate"/>
      </w:r>
      <w:r>
        <w:t>121</w:t>
      </w:r>
      <w:r>
        <w:fldChar w:fldCharType="end"/>
      </w:r>
    </w:p>
    <w:p w14:paraId="4FFDA3A7" w14:textId="674F1B49"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_Toc145531891 \h </w:instrText>
      </w:r>
      <w:r>
        <w:fldChar w:fldCharType="separate"/>
      </w:r>
      <w:r>
        <w:t>121</w:t>
      </w:r>
      <w:r>
        <w:fldChar w:fldCharType="end"/>
      </w:r>
    </w:p>
    <w:p w14:paraId="507C2CA3" w14:textId="3BB71954"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_Toc145531892 \h </w:instrText>
      </w:r>
      <w:r>
        <w:fldChar w:fldCharType="separate"/>
      </w:r>
      <w:r>
        <w:t>121</w:t>
      </w:r>
      <w:r>
        <w:fldChar w:fldCharType="end"/>
      </w:r>
    </w:p>
    <w:p w14:paraId="46C9436E" w14:textId="780264AB"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7.5.3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_Toc145531893 \h </w:instrText>
      </w:r>
      <w:r>
        <w:fldChar w:fldCharType="separate"/>
      </w:r>
      <w:r>
        <w:t>122</w:t>
      </w:r>
      <w:r>
        <w:fldChar w:fldCharType="end"/>
      </w:r>
    </w:p>
    <w:p w14:paraId="322CA11D" w14:textId="6BB6D376"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7.5.4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_Toc145531894 \h </w:instrText>
      </w:r>
      <w:r>
        <w:fldChar w:fldCharType="separate"/>
      </w:r>
      <w:r>
        <w:t>122</w:t>
      </w:r>
      <w:r>
        <w:fldChar w:fldCharType="end"/>
      </w:r>
    </w:p>
    <w:p w14:paraId="752D9A51" w14:textId="2F2A3AA6"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7.5.4.1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_Toc145531895 \h </w:instrText>
      </w:r>
      <w:r>
        <w:fldChar w:fldCharType="separate"/>
      </w:r>
      <w:r>
        <w:t>122</w:t>
      </w:r>
      <w:r>
        <w:fldChar w:fldCharType="end"/>
      </w:r>
    </w:p>
    <w:p w14:paraId="71860BE2" w14:textId="720650CD"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7.5.4.2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_Toc145531896 \h </w:instrText>
      </w:r>
      <w:r>
        <w:fldChar w:fldCharType="separate"/>
      </w:r>
      <w:r>
        <w:t>122</w:t>
      </w:r>
      <w:r>
        <w:fldChar w:fldCharType="end"/>
      </w:r>
    </w:p>
    <w:p w14:paraId="3E82E40C" w14:textId="316ABD36"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7.5.5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_Toc145531897 \h </w:instrText>
      </w:r>
      <w:r>
        <w:fldChar w:fldCharType="separate"/>
      </w:r>
      <w:r>
        <w:t>122</w:t>
      </w:r>
      <w:r>
        <w:fldChar w:fldCharType="end"/>
      </w:r>
    </w:p>
    <w:p w14:paraId="3E737F72" w14:textId="0517EF1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7.5.5.1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 requirements for IAB-DU</w:t>
      </w:r>
      <w:r>
        <w:tab/>
      </w:r>
      <w:r>
        <w:fldChar w:fldCharType="begin"/>
      </w:r>
      <w:r>
        <w:instrText xml:space="preserve"> PAGEREF _Toc145531898 \h </w:instrText>
      </w:r>
      <w:r>
        <w:fldChar w:fldCharType="separate"/>
      </w:r>
      <w:r>
        <w:t>122</w:t>
      </w:r>
      <w:r>
        <w:fldChar w:fldCharType="end"/>
      </w:r>
    </w:p>
    <w:p w14:paraId="6FECFF25" w14:textId="060110E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7.5.5.2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Co-location requirements for IAB-DU</w:t>
      </w:r>
      <w:r>
        <w:tab/>
      </w:r>
      <w:r>
        <w:fldChar w:fldCharType="begin"/>
      </w:r>
      <w:r>
        <w:instrText xml:space="preserve"> PAGEREF _Toc145531899 \h </w:instrText>
      </w:r>
      <w:r>
        <w:fldChar w:fldCharType="separate"/>
      </w:r>
      <w:r>
        <w:t>123</w:t>
      </w:r>
      <w:r>
        <w:fldChar w:fldCharType="end"/>
      </w:r>
    </w:p>
    <w:p w14:paraId="72051A43" w14:textId="339DA07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7.5.5.3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 requirements for IAB-MT</w:t>
      </w:r>
      <w:r>
        <w:tab/>
      </w:r>
      <w:r>
        <w:fldChar w:fldCharType="begin"/>
      </w:r>
      <w:r>
        <w:instrText xml:space="preserve"> PAGEREF _Toc145531900 \h </w:instrText>
      </w:r>
      <w:r>
        <w:fldChar w:fldCharType="separate"/>
      </w:r>
      <w:r>
        <w:t>123</w:t>
      </w:r>
      <w:r>
        <w:fldChar w:fldCharType="end"/>
      </w:r>
    </w:p>
    <w:p w14:paraId="48CD64DD" w14:textId="207FFB4A"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7.5.5.4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Co-location requirements for IAB-MT</w:t>
      </w:r>
      <w:r>
        <w:tab/>
      </w:r>
      <w:r>
        <w:fldChar w:fldCharType="begin"/>
      </w:r>
      <w:r>
        <w:instrText xml:space="preserve"> PAGEREF _Toc145531901 \h </w:instrText>
      </w:r>
      <w:r>
        <w:fldChar w:fldCharType="separate"/>
      </w:r>
      <w:r>
        <w:t>124</w:t>
      </w:r>
      <w:r>
        <w:fldChar w:fldCharType="end"/>
      </w:r>
    </w:p>
    <w:p w14:paraId="0AA35B1D" w14:textId="639CE297"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7.6</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Receiver spurious emissions</w:t>
      </w:r>
      <w:r>
        <w:tab/>
      </w:r>
      <w:r>
        <w:fldChar w:fldCharType="begin"/>
      </w:r>
      <w:r>
        <w:instrText xml:space="preserve"> PAGEREF _Toc145531902 \h </w:instrText>
      </w:r>
      <w:r>
        <w:fldChar w:fldCharType="separate"/>
      </w:r>
      <w:r>
        <w:t>125</w:t>
      </w:r>
      <w:r>
        <w:fldChar w:fldCharType="end"/>
      </w:r>
    </w:p>
    <w:p w14:paraId="37EB1F6F" w14:textId="6FF163F0"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7.6.1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_Toc145531903 \h </w:instrText>
      </w:r>
      <w:r>
        <w:fldChar w:fldCharType="separate"/>
      </w:r>
      <w:r>
        <w:t>125</w:t>
      </w:r>
      <w:r>
        <w:fldChar w:fldCharType="end"/>
      </w:r>
    </w:p>
    <w:p w14:paraId="5221AC21" w14:textId="4DB05AB1"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7.6.2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_Toc145531904 \h </w:instrText>
      </w:r>
      <w:r>
        <w:fldChar w:fldCharType="separate"/>
      </w:r>
      <w:r>
        <w:t>125</w:t>
      </w:r>
      <w:r>
        <w:fldChar w:fldCharType="end"/>
      </w:r>
    </w:p>
    <w:p w14:paraId="70D560C7" w14:textId="1FAEB54B"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7.6.3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_Toc145531905 \h </w:instrText>
      </w:r>
      <w:r>
        <w:fldChar w:fldCharType="separate"/>
      </w:r>
      <w:r>
        <w:t>125</w:t>
      </w:r>
      <w:r>
        <w:fldChar w:fldCharType="end"/>
      </w:r>
    </w:p>
    <w:p w14:paraId="44EE969F" w14:textId="36244C15"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7.6.4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_Toc145531906 \h </w:instrText>
      </w:r>
      <w:r>
        <w:fldChar w:fldCharType="separate"/>
      </w:r>
      <w:r>
        <w:t>126</w:t>
      </w:r>
      <w:r>
        <w:fldChar w:fldCharType="end"/>
      </w:r>
    </w:p>
    <w:p w14:paraId="101533FF" w14:textId="6BED73D1"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7.6.4.1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_Toc145531907 \h </w:instrText>
      </w:r>
      <w:r>
        <w:fldChar w:fldCharType="separate"/>
      </w:r>
      <w:r>
        <w:t>126</w:t>
      </w:r>
      <w:r>
        <w:fldChar w:fldCharType="end"/>
      </w:r>
    </w:p>
    <w:p w14:paraId="18787623" w14:textId="2AF72C46"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7.6.4.2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_Toc145531908 \h </w:instrText>
      </w:r>
      <w:r>
        <w:fldChar w:fldCharType="separate"/>
      </w:r>
      <w:r>
        <w:t>126</w:t>
      </w:r>
      <w:r>
        <w:fldChar w:fldCharType="end"/>
      </w:r>
    </w:p>
    <w:p w14:paraId="6058CE8A" w14:textId="6C1AD821"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7.6.5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_Toc145531909 \h </w:instrText>
      </w:r>
      <w:r>
        <w:fldChar w:fldCharType="separate"/>
      </w:r>
      <w:r>
        <w:t>126</w:t>
      </w:r>
      <w:r>
        <w:fldChar w:fldCharType="end"/>
      </w:r>
    </w:p>
    <w:p w14:paraId="49F87C51" w14:textId="01DF7C8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7.6.5.1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Basic limits for IAB-DU</w:t>
      </w:r>
      <w:r>
        <w:tab/>
      </w:r>
      <w:r>
        <w:fldChar w:fldCharType="begin"/>
      </w:r>
      <w:r>
        <w:instrText xml:space="preserve"> PAGEREF _Toc145531910 \h </w:instrText>
      </w:r>
      <w:r>
        <w:fldChar w:fldCharType="separate"/>
      </w:r>
      <w:r>
        <w:t>126</w:t>
      </w:r>
      <w:r>
        <w:fldChar w:fldCharType="end"/>
      </w:r>
    </w:p>
    <w:p w14:paraId="5CC616C0" w14:textId="573599BB"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7.6.5.2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 for IAB-DU</w:t>
      </w:r>
      <w:r>
        <w:tab/>
      </w:r>
      <w:r>
        <w:fldChar w:fldCharType="begin"/>
      </w:r>
      <w:r>
        <w:instrText xml:space="preserve"> PAGEREF _Toc145531911 \h </w:instrText>
      </w:r>
      <w:r>
        <w:fldChar w:fldCharType="separate"/>
      </w:r>
      <w:r>
        <w:t>127</w:t>
      </w:r>
      <w:r>
        <w:fldChar w:fldCharType="end"/>
      </w:r>
    </w:p>
    <w:p w14:paraId="3663B019" w14:textId="029D43EB"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7.6.5.3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Basic limits for IAB-MT</w:t>
      </w:r>
      <w:r>
        <w:tab/>
      </w:r>
      <w:r>
        <w:fldChar w:fldCharType="begin"/>
      </w:r>
      <w:r>
        <w:instrText xml:space="preserve"> PAGEREF _Toc145531912 \h </w:instrText>
      </w:r>
      <w:r>
        <w:fldChar w:fldCharType="separate"/>
      </w:r>
      <w:r>
        <w:t>127</w:t>
      </w:r>
      <w:r>
        <w:fldChar w:fldCharType="end"/>
      </w:r>
    </w:p>
    <w:p w14:paraId="29677B96" w14:textId="396AAF1C"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7.6.5.4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 for IAB-MT</w:t>
      </w:r>
      <w:r>
        <w:tab/>
      </w:r>
      <w:r>
        <w:fldChar w:fldCharType="begin"/>
      </w:r>
      <w:r>
        <w:instrText xml:space="preserve"> PAGEREF _Toc145531913 \h </w:instrText>
      </w:r>
      <w:r>
        <w:fldChar w:fldCharType="separate"/>
      </w:r>
      <w:r>
        <w:t>128</w:t>
      </w:r>
      <w:r>
        <w:fldChar w:fldCharType="end"/>
      </w:r>
    </w:p>
    <w:p w14:paraId="01FCEE6E" w14:textId="48DD91A1"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7.7</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Receiver intermodulation</w:t>
      </w:r>
      <w:r>
        <w:tab/>
      </w:r>
      <w:r>
        <w:fldChar w:fldCharType="begin"/>
      </w:r>
      <w:r>
        <w:instrText xml:space="preserve"> PAGEREF _Toc145531914 \h </w:instrText>
      </w:r>
      <w:r>
        <w:fldChar w:fldCharType="separate"/>
      </w:r>
      <w:r>
        <w:t>128</w:t>
      </w:r>
      <w:r>
        <w:fldChar w:fldCharType="end"/>
      </w:r>
    </w:p>
    <w:p w14:paraId="5F53A9A2" w14:textId="26B02AE5"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7.7.1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_Toc145531915 \h </w:instrText>
      </w:r>
      <w:r>
        <w:fldChar w:fldCharType="separate"/>
      </w:r>
      <w:r>
        <w:t>128</w:t>
      </w:r>
      <w:r>
        <w:fldChar w:fldCharType="end"/>
      </w:r>
    </w:p>
    <w:p w14:paraId="279F841F" w14:textId="311461BB"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7.7.2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_Toc145531916 \h </w:instrText>
      </w:r>
      <w:r>
        <w:fldChar w:fldCharType="separate"/>
      </w:r>
      <w:r>
        <w:t>128</w:t>
      </w:r>
      <w:r>
        <w:fldChar w:fldCharType="end"/>
      </w:r>
    </w:p>
    <w:p w14:paraId="2D9C62B1" w14:textId="1AA8B555"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7.7.3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_Toc145531917 \h </w:instrText>
      </w:r>
      <w:r>
        <w:fldChar w:fldCharType="separate"/>
      </w:r>
      <w:r>
        <w:t>129</w:t>
      </w:r>
      <w:r>
        <w:fldChar w:fldCharType="end"/>
      </w:r>
    </w:p>
    <w:p w14:paraId="6382FA70" w14:textId="5B82F79D"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7.7.4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_Toc145531918 \h </w:instrText>
      </w:r>
      <w:r>
        <w:fldChar w:fldCharType="separate"/>
      </w:r>
      <w:r>
        <w:t>129</w:t>
      </w:r>
      <w:r>
        <w:fldChar w:fldCharType="end"/>
      </w:r>
    </w:p>
    <w:p w14:paraId="32CE883C" w14:textId="3C168B1B"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lastRenderedPageBreak/>
        <w:t>7.7.4.1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_Toc145531919 \h </w:instrText>
      </w:r>
      <w:r>
        <w:fldChar w:fldCharType="separate"/>
      </w:r>
      <w:r>
        <w:t>129</w:t>
      </w:r>
      <w:r>
        <w:fldChar w:fldCharType="end"/>
      </w:r>
    </w:p>
    <w:p w14:paraId="384D2EB4" w14:textId="3D5574F7"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7.7.4.2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_Toc145531920 \h </w:instrText>
      </w:r>
      <w:r>
        <w:fldChar w:fldCharType="separate"/>
      </w:r>
      <w:r>
        <w:t>129</w:t>
      </w:r>
      <w:r>
        <w:fldChar w:fldCharType="end"/>
      </w:r>
    </w:p>
    <w:p w14:paraId="04057F1E" w14:textId="12A1BA19"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7.7.5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_Toc145531921 \h </w:instrText>
      </w:r>
      <w:r>
        <w:fldChar w:fldCharType="separate"/>
      </w:r>
      <w:r>
        <w:t>129</w:t>
      </w:r>
      <w:r>
        <w:fldChar w:fldCharType="end"/>
      </w:r>
    </w:p>
    <w:p w14:paraId="61EA5F90" w14:textId="09B9ED17"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7.7.</w:t>
      </w:r>
      <w:r>
        <w:rPr>
          <w:lang w:eastAsia="zh-CN"/>
        </w:rPr>
        <w:t>5.</w:t>
      </w:r>
      <w:r w:rsidRPr="003029F1">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i/>
          <w:iCs/>
        </w:rPr>
        <w:t>IAB-</w:t>
      </w:r>
      <w:r w:rsidRPr="003029F1">
        <w:rPr>
          <w:rFonts w:eastAsia="SimSun"/>
          <w:i/>
          <w:iCs/>
          <w:lang w:eastAsia="zh-CN"/>
        </w:rPr>
        <w:t>DU</w:t>
      </w:r>
      <w:r>
        <w:tab/>
      </w:r>
      <w:r>
        <w:fldChar w:fldCharType="begin"/>
      </w:r>
      <w:r>
        <w:instrText xml:space="preserve"> PAGEREF _Toc145531922 \h </w:instrText>
      </w:r>
      <w:r>
        <w:fldChar w:fldCharType="separate"/>
      </w:r>
      <w:r>
        <w:t>129</w:t>
      </w:r>
      <w:r>
        <w:fldChar w:fldCharType="end"/>
      </w:r>
    </w:p>
    <w:p w14:paraId="776103F5" w14:textId="663ECAAC"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7.7.</w:t>
      </w:r>
      <w:r>
        <w:rPr>
          <w:lang w:eastAsia="zh-CN"/>
        </w:rPr>
        <w:t>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i/>
          <w:iCs/>
        </w:rPr>
        <w:t>IAB-</w:t>
      </w:r>
      <w:r w:rsidRPr="003029F1">
        <w:rPr>
          <w:i/>
          <w:iCs/>
          <w:lang w:eastAsia="zh-CN"/>
        </w:rPr>
        <w:t>MT</w:t>
      </w:r>
      <w:r>
        <w:tab/>
      </w:r>
      <w:r>
        <w:fldChar w:fldCharType="begin"/>
      </w:r>
      <w:r>
        <w:instrText xml:space="preserve"> PAGEREF _Toc145531923 \h </w:instrText>
      </w:r>
      <w:r>
        <w:fldChar w:fldCharType="separate"/>
      </w:r>
      <w:r>
        <w:t>132</w:t>
      </w:r>
      <w:r>
        <w:fldChar w:fldCharType="end"/>
      </w:r>
    </w:p>
    <w:p w14:paraId="5FE1B661" w14:textId="592E97D2"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7.8</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In-channel selectivity</w:t>
      </w:r>
      <w:r>
        <w:tab/>
      </w:r>
      <w:r>
        <w:fldChar w:fldCharType="begin"/>
      </w:r>
      <w:r>
        <w:instrText xml:space="preserve"> PAGEREF _Toc145531924 \h </w:instrText>
      </w:r>
      <w:r>
        <w:fldChar w:fldCharType="separate"/>
      </w:r>
      <w:r>
        <w:t>135</w:t>
      </w:r>
      <w:r>
        <w:fldChar w:fldCharType="end"/>
      </w:r>
    </w:p>
    <w:p w14:paraId="711E8220" w14:textId="7A1F9792"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7.8.1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_Toc145531925 \h </w:instrText>
      </w:r>
      <w:r>
        <w:fldChar w:fldCharType="separate"/>
      </w:r>
      <w:r>
        <w:t>135</w:t>
      </w:r>
      <w:r>
        <w:fldChar w:fldCharType="end"/>
      </w:r>
    </w:p>
    <w:p w14:paraId="3A72EC21" w14:textId="25E36C26"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7.8.2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_Toc145531926 \h </w:instrText>
      </w:r>
      <w:r>
        <w:fldChar w:fldCharType="separate"/>
      </w:r>
      <w:r>
        <w:t>135</w:t>
      </w:r>
      <w:r>
        <w:fldChar w:fldCharType="end"/>
      </w:r>
    </w:p>
    <w:p w14:paraId="65D9740B" w14:textId="6EC9FA28"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7.8.3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_Toc145531927 \h </w:instrText>
      </w:r>
      <w:r>
        <w:fldChar w:fldCharType="separate"/>
      </w:r>
      <w:r>
        <w:t>136</w:t>
      </w:r>
      <w:r>
        <w:fldChar w:fldCharType="end"/>
      </w:r>
    </w:p>
    <w:p w14:paraId="6245C3D4" w14:textId="464A52AC"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7.8.4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_Toc145531928 \h </w:instrText>
      </w:r>
      <w:r>
        <w:fldChar w:fldCharType="separate"/>
      </w:r>
      <w:r>
        <w:t>136</w:t>
      </w:r>
      <w:r>
        <w:fldChar w:fldCharType="end"/>
      </w:r>
    </w:p>
    <w:p w14:paraId="29768332" w14:textId="736CC104"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7.8.4.1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Initial conditions</w:t>
      </w:r>
      <w:r>
        <w:tab/>
      </w:r>
      <w:r>
        <w:fldChar w:fldCharType="begin"/>
      </w:r>
      <w:r>
        <w:instrText xml:space="preserve"> PAGEREF _Toc145531929 \h </w:instrText>
      </w:r>
      <w:r>
        <w:fldChar w:fldCharType="separate"/>
      </w:r>
      <w:r>
        <w:t>136</w:t>
      </w:r>
      <w:r>
        <w:fldChar w:fldCharType="end"/>
      </w:r>
    </w:p>
    <w:p w14:paraId="4293CD36" w14:textId="0082D558"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7.8.4.2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Procedure</w:t>
      </w:r>
      <w:r>
        <w:tab/>
      </w:r>
      <w:r>
        <w:fldChar w:fldCharType="begin"/>
      </w:r>
      <w:r>
        <w:instrText xml:space="preserve"> PAGEREF _Toc145531930 \h </w:instrText>
      </w:r>
      <w:r>
        <w:fldChar w:fldCharType="separate"/>
      </w:r>
      <w:r>
        <w:t>136</w:t>
      </w:r>
      <w:r>
        <w:fldChar w:fldCharType="end"/>
      </w:r>
    </w:p>
    <w:p w14:paraId="3B34655D" w14:textId="50D5743F"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7.8.5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requirements</w:t>
      </w:r>
      <w:r>
        <w:tab/>
      </w:r>
      <w:r>
        <w:fldChar w:fldCharType="begin"/>
      </w:r>
      <w:r>
        <w:instrText xml:space="preserve"> PAGEREF _Toc145531931 \h </w:instrText>
      </w:r>
      <w:r>
        <w:fldChar w:fldCharType="separate"/>
      </w:r>
      <w:r>
        <w:t>136</w:t>
      </w:r>
      <w:r>
        <w:fldChar w:fldCharType="end"/>
      </w:r>
    </w:p>
    <w:p w14:paraId="642164F8" w14:textId="105EC59B"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7.</w:t>
      </w:r>
      <w:r w:rsidRPr="003029F1">
        <w:rPr>
          <w:rFonts w:eastAsia="SimSun"/>
          <w:lang w:eastAsia="zh-CN"/>
        </w:rPr>
        <w:t>8</w:t>
      </w:r>
      <w:r w:rsidRPr="003029F1">
        <w:rPr>
          <w:rFonts w:eastAsiaTheme="minorEastAsia"/>
        </w:rPr>
        <w:t>.</w:t>
      </w:r>
      <w:r>
        <w:rPr>
          <w:lang w:eastAsia="zh-CN"/>
        </w:rPr>
        <w:t>5.</w:t>
      </w:r>
      <w:r w:rsidRPr="003029F1">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i/>
          <w:iCs/>
        </w:rPr>
        <w:t>IAB-</w:t>
      </w:r>
      <w:r w:rsidRPr="003029F1">
        <w:rPr>
          <w:rFonts w:eastAsia="SimSun"/>
          <w:i/>
          <w:iCs/>
          <w:lang w:eastAsia="zh-CN"/>
        </w:rPr>
        <w:t>DU</w:t>
      </w:r>
      <w:r>
        <w:tab/>
      </w:r>
      <w:r>
        <w:fldChar w:fldCharType="begin"/>
      </w:r>
      <w:r>
        <w:instrText xml:space="preserve"> PAGEREF _Toc145531932 \h </w:instrText>
      </w:r>
      <w:r>
        <w:fldChar w:fldCharType="separate"/>
      </w:r>
      <w:r>
        <w:t>136</w:t>
      </w:r>
      <w:r>
        <w:fldChar w:fldCharType="end"/>
      </w:r>
    </w:p>
    <w:p w14:paraId="702B632B" w14:textId="502F3214"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8</w:t>
      </w:r>
      <w:r>
        <w:rPr>
          <w:rFonts w:asciiTheme="minorHAnsi" w:eastAsiaTheme="minorEastAsia" w:hAnsiTheme="minorHAnsi" w:cstheme="minorBidi"/>
          <w:kern w:val="2"/>
          <w:szCs w:val="22"/>
          <w:lang w:eastAsia="en-GB"/>
          <w14:ligatures w14:val="standardContextual"/>
        </w:rPr>
        <w:tab/>
      </w:r>
      <w:r w:rsidRPr="003029F1">
        <w:rPr>
          <w:rFonts w:eastAsiaTheme="minorEastAsia"/>
        </w:rPr>
        <w:t>Conducted performance requirements</w:t>
      </w:r>
      <w:r>
        <w:tab/>
      </w:r>
      <w:r>
        <w:fldChar w:fldCharType="begin"/>
      </w:r>
      <w:r>
        <w:instrText xml:space="preserve"> PAGEREF _Toc145531933 \h </w:instrText>
      </w:r>
      <w:r>
        <w:fldChar w:fldCharType="separate"/>
      </w:r>
      <w:r>
        <w:t>138</w:t>
      </w:r>
      <w:r>
        <w:fldChar w:fldCharType="end"/>
      </w:r>
    </w:p>
    <w:p w14:paraId="4B886A19" w14:textId="1C3B1CFA"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8.1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IAB-DU performance requirements</w:t>
      </w:r>
      <w:r>
        <w:tab/>
      </w:r>
      <w:r>
        <w:fldChar w:fldCharType="begin"/>
      </w:r>
      <w:r>
        <w:instrText xml:space="preserve"> PAGEREF _Toc145531934 \h </w:instrText>
      </w:r>
      <w:r>
        <w:fldChar w:fldCharType="separate"/>
      </w:r>
      <w:r>
        <w:t>138</w:t>
      </w:r>
      <w:r>
        <w:fldChar w:fldCharType="end"/>
      </w:r>
    </w:p>
    <w:p w14:paraId="4B5B1620" w14:textId="41EAD20A"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8.1.1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_Toc145531935 \h </w:instrText>
      </w:r>
      <w:r>
        <w:fldChar w:fldCharType="separate"/>
      </w:r>
      <w:r>
        <w:t>138</w:t>
      </w:r>
      <w:r>
        <w:fldChar w:fldCharType="end"/>
      </w:r>
    </w:p>
    <w:p w14:paraId="006CA9B0" w14:textId="297D9443"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8.1.1.1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Scope and definitions</w:t>
      </w:r>
      <w:r>
        <w:tab/>
      </w:r>
      <w:r>
        <w:fldChar w:fldCharType="begin"/>
      </w:r>
      <w:r>
        <w:instrText xml:space="preserve"> PAGEREF _Toc145531936 \h </w:instrText>
      </w:r>
      <w:r>
        <w:fldChar w:fldCharType="separate"/>
      </w:r>
      <w:r>
        <w:t>138</w:t>
      </w:r>
      <w:r>
        <w:fldChar w:fldCharType="end"/>
      </w:r>
    </w:p>
    <w:p w14:paraId="63B6732B" w14:textId="676E9BD0"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ko-KR"/>
        </w:rPr>
        <w:t>8.1.1.2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ko-KR"/>
        </w:rPr>
        <w:t>Applicability rule</w:t>
      </w:r>
      <w:r>
        <w:tab/>
      </w:r>
      <w:r>
        <w:fldChar w:fldCharType="begin"/>
      </w:r>
      <w:r>
        <w:instrText xml:space="preserve"> PAGEREF _Toc145531937 \h </w:instrText>
      </w:r>
      <w:r>
        <w:fldChar w:fldCharType="separate"/>
      </w:r>
      <w:r>
        <w:t>139</w:t>
      </w:r>
      <w:r>
        <w:fldChar w:fldCharType="end"/>
      </w:r>
    </w:p>
    <w:p w14:paraId="696D153B" w14:textId="005A8FD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8.1.1.2.1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_Toc145531938 \h </w:instrText>
      </w:r>
      <w:r>
        <w:fldChar w:fldCharType="separate"/>
      </w:r>
      <w:r>
        <w:t>139</w:t>
      </w:r>
      <w:r>
        <w:fldChar w:fldCharType="end"/>
      </w:r>
    </w:p>
    <w:p w14:paraId="18D47139" w14:textId="703989C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w:t>
      </w:r>
      <w:r w:rsidRPr="003029F1">
        <w:rPr>
          <w:rFonts w:eastAsiaTheme="minorEastAsia"/>
          <w:lang w:eastAsia="zh-CN"/>
        </w:rPr>
        <w:t>1.1</w:t>
      </w:r>
      <w:r w:rsidRPr="003029F1">
        <w:rPr>
          <w:rFonts w:eastAsiaTheme="minorEastAsia"/>
        </w:rPr>
        <w:t>.</w:t>
      </w:r>
      <w:r w:rsidRPr="003029F1">
        <w:rPr>
          <w:rFonts w:eastAsiaTheme="minorEastAsia"/>
          <w:lang w:eastAsia="zh-CN"/>
        </w:rPr>
        <w:t>2</w:t>
      </w:r>
      <w:r w:rsidRPr="003029F1">
        <w:rPr>
          <w:rFonts w:eastAsiaTheme="minorEastAsia"/>
        </w:rPr>
        <w:t>.2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Applicability</w:t>
      </w:r>
      <w:r w:rsidRPr="003029F1">
        <w:rPr>
          <w:rFonts w:eastAsiaTheme="minorEastAsia"/>
          <w:lang w:eastAsia="zh-CN"/>
        </w:rPr>
        <w:t xml:space="preserve"> of PUSCH performance </w:t>
      </w:r>
      <w:r w:rsidRPr="003029F1">
        <w:rPr>
          <w:rFonts w:eastAsiaTheme="minorEastAsia"/>
          <w:snapToGrid w:val="0"/>
          <w:lang w:eastAsia="zh-CN"/>
        </w:rPr>
        <w:t>requirements</w:t>
      </w:r>
      <w:r>
        <w:tab/>
      </w:r>
      <w:r>
        <w:fldChar w:fldCharType="begin"/>
      </w:r>
      <w:r>
        <w:instrText xml:space="preserve"> PAGEREF _Toc145531939 \h </w:instrText>
      </w:r>
      <w:r>
        <w:fldChar w:fldCharType="separate"/>
      </w:r>
      <w:r>
        <w:t>139</w:t>
      </w:r>
      <w:r>
        <w:fldChar w:fldCharType="end"/>
      </w:r>
    </w:p>
    <w:p w14:paraId="290843B1" w14:textId="2A188065"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w:t>
      </w:r>
      <w:r w:rsidRPr="003029F1">
        <w:rPr>
          <w:rFonts w:eastAsiaTheme="minorEastAsia"/>
          <w:lang w:eastAsia="zh-CN"/>
        </w:rPr>
        <w:t>1.1</w:t>
      </w:r>
      <w:r w:rsidRPr="003029F1">
        <w:rPr>
          <w:rFonts w:eastAsiaTheme="minorEastAsia"/>
        </w:rPr>
        <w:t>.</w:t>
      </w:r>
      <w:r w:rsidRPr="003029F1">
        <w:rPr>
          <w:rFonts w:eastAsiaTheme="minorEastAsia"/>
          <w:lang w:eastAsia="zh-CN"/>
        </w:rPr>
        <w:t>2</w:t>
      </w:r>
      <w:r w:rsidRPr="003029F1">
        <w:rPr>
          <w:rFonts w:eastAsiaTheme="minorEastAsia"/>
        </w:rPr>
        <w:t>.</w:t>
      </w:r>
      <w:r w:rsidRPr="003029F1">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Applicability</w:t>
      </w:r>
      <w:r w:rsidRPr="003029F1">
        <w:rPr>
          <w:rFonts w:eastAsiaTheme="minorEastAsia"/>
          <w:lang w:eastAsia="zh-CN"/>
        </w:rPr>
        <w:t xml:space="preserve"> of PUCCH performance </w:t>
      </w:r>
      <w:r w:rsidRPr="003029F1">
        <w:rPr>
          <w:rFonts w:eastAsiaTheme="minorEastAsia"/>
          <w:snapToGrid w:val="0"/>
          <w:lang w:eastAsia="zh-CN"/>
        </w:rPr>
        <w:t>requirements</w:t>
      </w:r>
      <w:r>
        <w:tab/>
      </w:r>
      <w:r>
        <w:fldChar w:fldCharType="begin"/>
      </w:r>
      <w:r>
        <w:instrText xml:space="preserve"> PAGEREF _Toc145531940 \h </w:instrText>
      </w:r>
      <w:r>
        <w:fldChar w:fldCharType="separate"/>
      </w:r>
      <w:r>
        <w:t>140</w:t>
      </w:r>
      <w:r>
        <w:fldChar w:fldCharType="end"/>
      </w:r>
    </w:p>
    <w:p w14:paraId="3D19A8AE" w14:textId="56DE50B3"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w:t>
      </w:r>
      <w:r w:rsidRPr="003029F1">
        <w:rPr>
          <w:rFonts w:eastAsiaTheme="minorEastAsia"/>
          <w:lang w:eastAsia="zh-CN"/>
        </w:rPr>
        <w:t>1.1</w:t>
      </w:r>
      <w:r w:rsidRPr="003029F1">
        <w:rPr>
          <w:rFonts w:eastAsiaTheme="minorEastAsia"/>
        </w:rPr>
        <w:t>.</w:t>
      </w:r>
      <w:r w:rsidRPr="003029F1">
        <w:rPr>
          <w:rFonts w:eastAsiaTheme="minorEastAsia"/>
          <w:lang w:eastAsia="zh-CN"/>
        </w:rPr>
        <w:t>2</w:t>
      </w:r>
      <w:r w:rsidRPr="003029F1">
        <w:rPr>
          <w:rFonts w:eastAsiaTheme="minorEastAsia"/>
        </w:rPr>
        <w:t>.</w:t>
      </w:r>
      <w:r w:rsidRPr="003029F1">
        <w:rPr>
          <w:rFonts w:eastAsiaTheme="minorEastAsia"/>
          <w:lang w:eastAsia="zh-CN"/>
        </w:rPr>
        <w:t>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Applicability</w:t>
      </w:r>
      <w:r w:rsidRPr="003029F1">
        <w:rPr>
          <w:rFonts w:eastAsiaTheme="minorEastAsia"/>
          <w:lang w:eastAsia="zh-CN"/>
        </w:rPr>
        <w:t xml:space="preserve"> of PRACH performance </w:t>
      </w:r>
      <w:r w:rsidRPr="003029F1">
        <w:rPr>
          <w:rFonts w:eastAsiaTheme="minorEastAsia"/>
          <w:snapToGrid w:val="0"/>
          <w:lang w:eastAsia="zh-CN"/>
        </w:rPr>
        <w:t>requirements</w:t>
      </w:r>
      <w:r>
        <w:tab/>
      </w:r>
      <w:r>
        <w:fldChar w:fldCharType="begin"/>
      </w:r>
      <w:r>
        <w:instrText xml:space="preserve"> PAGEREF _Toc145531941 \h </w:instrText>
      </w:r>
      <w:r>
        <w:fldChar w:fldCharType="separate"/>
      </w:r>
      <w:r>
        <w:t>140</w:t>
      </w:r>
      <w:r>
        <w:fldChar w:fldCharType="end"/>
      </w:r>
    </w:p>
    <w:p w14:paraId="1C68EAB6" w14:textId="2FF97175"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8.1.2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Performance requirements for PUSCH</w:t>
      </w:r>
      <w:r>
        <w:tab/>
      </w:r>
      <w:r>
        <w:fldChar w:fldCharType="begin"/>
      </w:r>
      <w:r>
        <w:instrText xml:space="preserve"> PAGEREF _Toc145531942 \h </w:instrText>
      </w:r>
      <w:r>
        <w:fldChar w:fldCharType="separate"/>
      </w:r>
      <w:r>
        <w:t>141</w:t>
      </w:r>
      <w:r>
        <w:fldChar w:fldCharType="end"/>
      </w:r>
    </w:p>
    <w:p w14:paraId="0001173F" w14:textId="3F740140"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t>8.1.2.1</w:t>
      </w:r>
      <w:r>
        <w:rPr>
          <w:rFonts w:asciiTheme="minorHAnsi" w:eastAsiaTheme="minorEastAsia" w:hAnsiTheme="minorHAnsi" w:cstheme="minorBidi"/>
          <w:kern w:val="2"/>
          <w:sz w:val="22"/>
          <w:szCs w:val="22"/>
          <w:lang w:eastAsia="en-GB"/>
          <w14:ligatures w14:val="standardContextual"/>
        </w:rPr>
        <w:tab/>
      </w:r>
      <w:r w:rsidRPr="003029F1">
        <w:rPr>
          <w:rFonts w:eastAsia="MS Mincho"/>
        </w:rPr>
        <w:t>Performance requirements for PUSCH with transform precoding disabled</w:t>
      </w:r>
      <w:r>
        <w:tab/>
      </w:r>
      <w:r>
        <w:fldChar w:fldCharType="begin"/>
      </w:r>
      <w:r>
        <w:instrText xml:space="preserve"> PAGEREF _Toc145531943 \h </w:instrText>
      </w:r>
      <w:r>
        <w:fldChar w:fldCharType="separate"/>
      </w:r>
      <w:r>
        <w:t>141</w:t>
      </w:r>
      <w:r>
        <w:fldChar w:fldCharType="end"/>
      </w:r>
    </w:p>
    <w:p w14:paraId="44E5782B" w14:textId="26468C4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_Toc145531944 \h </w:instrText>
      </w:r>
      <w:r>
        <w:fldChar w:fldCharType="separate"/>
      </w:r>
      <w:r>
        <w:t>141</w:t>
      </w:r>
      <w:r>
        <w:fldChar w:fldCharType="end"/>
      </w:r>
    </w:p>
    <w:p w14:paraId="323FF0E0" w14:textId="56F3900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_Toc145531945 \h </w:instrText>
      </w:r>
      <w:r>
        <w:fldChar w:fldCharType="separate"/>
      </w:r>
      <w:r>
        <w:t>141</w:t>
      </w:r>
      <w:r>
        <w:fldChar w:fldCharType="end"/>
      </w:r>
    </w:p>
    <w:p w14:paraId="5A088E40" w14:textId="1BD8E044"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_Toc145531946 \h </w:instrText>
      </w:r>
      <w:r>
        <w:fldChar w:fldCharType="separate"/>
      </w:r>
      <w:r>
        <w:t>141</w:t>
      </w:r>
      <w:r>
        <w:fldChar w:fldCharType="end"/>
      </w:r>
    </w:p>
    <w:p w14:paraId="15461507" w14:textId="6D05E5B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8.1.2.1.4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_Toc145531947 \h </w:instrText>
      </w:r>
      <w:r>
        <w:fldChar w:fldCharType="separate"/>
      </w:r>
      <w:r>
        <w:t>141</w:t>
      </w:r>
      <w:r>
        <w:fldChar w:fldCharType="end"/>
      </w:r>
    </w:p>
    <w:p w14:paraId="3CA176F9" w14:textId="5606B0DC"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8.1.2.1.5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_Toc145531948 \h </w:instrText>
      </w:r>
      <w:r>
        <w:fldChar w:fldCharType="separate"/>
      </w:r>
      <w:r>
        <w:t>142</w:t>
      </w:r>
      <w:r>
        <w:fldChar w:fldCharType="end"/>
      </w:r>
    </w:p>
    <w:p w14:paraId="195E0899" w14:textId="0C4CA5EE"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t>8.1.2.2</w:t>
      </w:r>
      <w:r>
        <w:rPr>
          <w:rFonts w:asciiTheme="minorHAnsi" w:eastAsiaTheme="minorEastAsia" w:hAnsiTheme="minorHAnsi" w:cstheme="minorBidi"/>
          <w:kern w:val="2"/>
          <w:sz w:val="22"/>
          <w:szCs w:val="22"/>
          <w:lang w:eastAsia="en-GB"/>
          <w14:ligatures w14:val="standardContextual"/>
        </w:rPr>
        <w:tab/>
      </w:r>
      <w:r w:rsidRPr="003029F1">
        <w:rPr>
          <w:rFonts w:eastAsia="MS Mincho"/>
        </w:rPr>
        <w:t>Performance requirements for PUSCH with transform precoding enabled</w:t>
      </w:r>
      <w:r>
        <w:tab/>
      </w:r>
      <w:r>
        <w:fldChar w:fldCharType="begin"/>
      </w:r>
      <w:r>
        <w:instrText xml:space="preserve"> PAGEREF _Toc145531949 \h </w:instrText>
      </w:r>
      <w:r>
        <w:fldChar w:fldCharType="separate"/>
      </w:r>
      <w:r>
        <w:t>148</w:t>
      </w:r>
      <w:r>
        <w:fldChar w:fldCharType="end"/>
      </w:r>
    </w:p>
    <w:p w14:paraId="477C9CC4" w14:textId="3FE50A06"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_Toc145531950 \h </w:instrText>
      </w:r>
      <w:r>
        <w:fldChar w:fldCharType="separate"/>
      </w:r>
      <w:r>
        <w:t>148</w:t>
      </w:r>
      <w:r>
        <w:fldChar w:fldCharType="end"/>
      </w:r>
    </w:p>
    <w:p w14:paraId="1296D41D" w14:textId="38FB6C15"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_Toc145531951 \h </w:instrText>
      </w:r>
      <w:r>
        <w:fldChar w:fldCharType="separate"/>
      </w:r>
      <w:r>
        <w:t>148</w:t>
      </w:r>
      <w:r>
        <w:fldChar w:fldCharType="end"/>
      </w:r>
    </w:p>
    <w:p w14:paraId="3F5405E5" w14:textId="52D905C5"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_Toc145531952 \h </w:instrText>
      </w:r>
      <w:r>
        <w:fldChar w:fldCharType="separate"/>
      </w:r>
      <w:r>
        <w:t>149</w:t>
      </w:r>
      <w:r>
        <w:fldChar w:fldCharType="end"/>
      </w:r>
    </w:p>
    <w:p w14:paraId="15730639" w14:textId="46F95FD8"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_Toc145531953 \h </w:instrText>
      </w:r>
      <w:r>
        <w:fldChar w:fldCharType="separate"/>
      </w:r>
      <w:r>
        <w:t>149</w:t>
      </w:r>
      <w:r>
        <w:fldChar w:fldCharType="end"/>
      </w:r>
    </w:p>
    <w:p w14:paraId="78C27EFD" w14:textId="01CD026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8.1.2.2.5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_Toc145531954 \h </w:instrText>
      </w:r>
      <w:r>
        <w:fldChar w:fldCharType="separate"/>
      </w:r>
      <w:r>
        <w:t>150</w:t>
      </w:r>
      <w:r>
        <w:fldChar w:fldCharType="end"/>
      </w:r>
    </w:p>
    <w:p w14:paraId="588E9849" w14:textId="28ED4743"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t>8.1.2.3</w:t>
      </w:r>
      <w:r>
        <w:rPr>
          <w:rFonts w:asciiTheme="minorHAnsi" w:eastAsiaTheme="minorEastAsia" w:hAnsiTheme="minorHAnsi" w:cstheme="minorBidi"/>
          <w:kern w:val="2"/>
          <w:sz w:val="22"/>
          <w:szCs w:val="22"/>
          <w:lang w:eastAsia="en-GB"/>
          <w14:ligatures w14:val="standardContextual"/>
        </w:rPr>
        <w:tab/>
      </w:r>
      <w:r w:rsidRPr="003029F1">
        <w:rPr>
          <w:rFonts w:eastAsia="MS Mincho"/>
        </w:rPr>
        <w:t>Performance requirements for UCI multiplexed on PUSCH</w:t>
      </w:r>
      <w:r>
        <w:tab/>
      </w:r>
      <w:r>
        <w:fldChar w:fldCharType="begin"/>
      </w:r>
      <w:r>
        <w:instrText xml:space="preserve"> PAGEREF _Toc145531955 \h </w:instrText>
      </w:r>
      <w:r>
        <w:fldChar w:fldCharType="separate"/>
      </w:r>
      <w:r>
        <w:t>151</w:t>
      </w:r>
      <w:r>
        <w:fldChar w:fldCharType="end"/>
      </w:r>
    </w:p>
    <w:p w14:paraId="71750368" w14:textId="39AC3C9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_Toc145531956 \h </w:instrText>
      </w:r>
      <w:r>
        <w:fldChar w:fldCharType="separate"/>
      </w:r>
      <w:r>
        <w:t>151</w:t>
      </w:r>
      <w:r>
        <w:fldChar w:fldCharType="end"/>
      </w:r>
    </w:p>
    <w:p w14:paraId="31109349" w14:textId="0265BCC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_Toc145531957 \h </w:instrText>
      </w:r>
      <w:r>
        <w:fldChar w:fldCharType="separate"/>
      </w:r>
      <w:r>
        <w:t>151</w:t>
      </w:r>
      <w:r>
        <w:fldChar w:fldCharType="end"/>
      </w:r>
    </w:p>
    <w:p w14:paraId="63EF1D93" w14:textId="335D7FF7"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_Toc145531958 \h </w:instrText>
      </w:r>
      <w:r>
        <w:fldChar w:fldCharType="separate"/>
      </w:r>
      <w:r>
        <w:t>151</w:t>
      </w:r>
      <w:r>
        <w:fldChar w:fldCharType="end"/>
      </w:r>
    </w:p>
    <w:p w14:paraId="674E8A3C" w14:textId="3249EC6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8.1.2.3.4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_Toc145531959 \h </w:instrText>
      </w:r>
      <w:r>
        <w:fldChar w:fldCharType="separate"/>
      </w:r>
      <w:r>
        <w:t>151</w:t>
      </w:r>
      <w:r>
        <w:fldChar w:fldCharType="end"/>
      </w:r>
    </w:p>
    <w:p w14:paraId="4B1A06F9" w14:textId="0D0FBB2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8.1.2.3.5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_Toc145531960 \h </w:instrText>
      </w:r>
      <w:r>
        <w:fldChar w:fldCharType="separate"/>
      </w:r>
      <w:r>
        <w:t>152</w:t>
      </w:r>
      <w:r>
        <w:fldChar w:fldCharType="end"/>
      </w:r>
    </w:p>
    <w:p w14:paraId="408A5CDE" w14:textId="5A328D21"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8.1.3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Performance requirements for PUCCH</w:t>
      </w:r>
      <w:r>
        <w:tab/>
      </w:r>
      <w:r>
        <w:fldChar w:fldCharType="begin"/>
      </w:r>
      <w:r>
        <w:instrText xml:space="preserve"> PAGEREF _Toc145531961 \h </w:instrText>
      </w:r>
      <w:r>
        <w:fldChar w:fldCharType="separate"/>
      </w:r>
      <w:r>
        <w:t>153</w:t>
      </w:r>
      <w:r>
        <w:fldChar w:fldCharType="end"/>
      </w:r>
    </w:p>
    <w:p w14:paraId="17198565" w14:textId="09010535"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t>8.1.3.1</w:t>
      </w:r>
      <w:r>
        <w:rPr>
          <w:rFonts w:asciiTheme="minorHAnsi" w:eastAsiaTheme="minorEastAsia" w:hAnsiTheme="minorHAnsi" w:cstheme="minorBidi"/>
          <w:kern w:val="2"/>
          <w:sz w:val="22"/>
          <w:szCs w:val="22"/>
          <w:lang w:eastAsia="en-GB"/>
          <w14:ligatures w14:val="standardContextual"/>
        </w:rPr>
        <w:tab/>
      </w:r>
      <w:r w:rsidRPr="003029F1">
        <w:rPr>
          <w:rFonts w:eastAsia="MS Mincho"/>
        </w:rPr>
        <w:t>Performance requirements for PUCCH format 0</w:t>
      </w:r>
      <w:r>
        <w:tab/>
      </w:r>
      <w:r>
        <w:fldChar w:fldCharType="begin"/>
      </w:r>
      <w:r>
        <w:instrText xml:space="preserve"> PAGEREF _Toc145531962 \h </w:instrText>
      </w:r>
      <w:r>
        <w:fldChar w:fldCharType="separate"/>
      </w:r>
      <w:r>
        <w:t>153</w:t>
      </w:r>
      <w:r>
        <w:fldChar w:fldCharType="end"/>
      </w:r>
    </w:p>
    <w:p w14:paraId="491F37E0" w14:textId="43C229EC"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_Toc145531963 \h </w:instrText>
      </w:r>
      <w:r>
        <w:fldChar w:fldCharType="separate"/>
      </w:r>
      <w:r>
        <w:t>153</w:t>
      </w:r>
      <w:r>
        <w:fldChar w:fldCharType="end"/>
      </w:r>
    </w:p>
    <w:p w14:paraId="4DAF7174" w14:textId="7B0A3555"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_Toc145531964 \h </w:instrText>
      </w:r>
      <w:r>
        <w:fldChar w:fldCharType="separate"/>
      </w:r>
      <w:r>
        <w:t>154</w:t>
      </w:r>
      <w:r>
        <w:fldChar w:fldCharType="end"/>
      </w:r>
    </w:p>
    <w:p w14:paraId="5EA04A40" w14:textId="403A916D"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_Toc145531965 \h </w:instrText>
      </w:r>
      <w:r>
        <w:fldChar w:fldCharType="separate"/>
      </w:r>
      <w:r>
        <w:t>154</w:t>
      </w:r>
      <w:r>
        <w:fldChar w:fldCharType="end"/>
      </w:r>
    </w:p>
    <w:p w14:paraId="464D74A8" w14:textId="1443398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8.1.3.1.4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_Toc145531966 \h </w:instrText>
      </w:r>
      <w:r>
        <w:fldChar w:fldCharType="separate"/>
      </w:r>
      <w:r>
        <w:t>154</w:t>
      </w:r>
      <w:r>
        <w:fldChar w:fldCharType="end"/>
      </w:r>
    </w:p>
    <w:p w14:paraId="24813117" w14:textId="5CCBDFA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8.1.3.1.5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_Toc145531967 \h </w:instrText>
      </w:r>
      <w:r>
        <w:fldChar w:fldCharType="separate"/>
      </w:r>
      <w:r>
        <w:t>155</w:t>
      </w:r>
      <w:r>
        <w:fldChar w:fldCharType="end"/>
      </w:r>
    </w:p>
    <w:p w14:paraId="0B4513F4" w14:textId="1D26E2C3"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t>8.1.3.2</w:t>
      </w:r>
      <w:r>
        <w:rPr>
          <w:rFonts w:asciiTheme="minorHAnsi" w:eastAsiaTheme="minorEastAsia" w:hAnsiTheme="minorHAnsi" w:cstheme="minorBidi"/>
          <w:kern w:val="2"/>
          <w:sz w:val="22"/>
          <w:szCs w:val="22"/>
          <w:lang w:eastAsia="en-GB"/>
          <w14:ligatures w14:val="standardContextual"/>
        </w:rPr>
        <w:tab/>
      </w:r>
      <w:r w:rsidRPr="003029F1">
        <w:rPr>
          <w:rFonts w:eastAsia="MS Mincho"/>
        </w:rPr>
        <w:t>Performance requirements for PUCCH format 1</w:t>
      </w:r>
      <w:r>
        <w:tab/>
      </w:r>
      <w:r>
        <w:fldChar w:fldCharType="begin"/>
      </w:r>
      <w:r>
        <w:instrText xml:space="preserve"> PAGEREF _Toc145531968 \h </w:instrText>
      </w:r>
      <w:r>
        <w:fldChar w:fldCharType="separate"/>
      </w:r>
      <w:r>
        <w:t>155</w:t>
      </w:r>
      <w:r>
        <w:fldChar w:fldCharType="end"/>
      </w:r>
    </w:p>
    <w:p w14:paraId="741B2DE3" w14:textId="4DFD384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NACK to ACK detection</w:t>
      </w:r>
      <w:r>
        <w:tab/>
      </w:r>
      <w:r>
        <w:fldChar w:fldCharType="begin"/>
      </w:r>
      <w:r>
        <w:instrText xml:space="preserve"> PAGEREF _Toc145531969 \h </w:instrText>
      </w:r>
      <w:r>
        <w:fldChar w:fldCharType="separate"/>
      </w:r>
      <w:r>
        <w:t>155</w:t>
      </w:r>
      <w:r>
        <w:fldChar w:fldCharType="end"/>
      </w:r>
    </w:p>
    <w:p w14:paraId="51BC4AC9" w14:textId="1BDE6A9C"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ACK missed detection</w:t>
      </w:r>
      <w:r>
        <w:tab/>
      </w:r>
      <w:r>
        <w:fldChar w:fldCharType="begin"/>
      </w:r>
      <w:r>
        <w:instrText xml:space="preserve"> PAGEREF _Toc145531970 \h </w:instrText>
      </w:r>
      <w:r>
        <w:fldChar w:fldCharType="separate"/>
      </w:r>
      <w:r>
        <w:t>157</w:t>
      </w:r>
      <w:r>
        <w:fldChar w:fldCharType="end"/>
      </w:r>
    </w:p>
    <w:p w14:paraId="3F8DDB75" w14:textId="6354FFCC"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t>8.1.3.3</w:t>
      </w:r>
      <w:r>
        <w:rPr>
          <w:rFonts w:asciiTheme="minorHAnsi" w:eastAsiaTheme="minorEastAsia" w:hAnsiTheme="minorHAnsi" w:cstheme="minorBidi"/>
          <w:kern w:val="2"/>
          <w:sz w:val="22"/>
          <w:szCs w:val="22"/>
          <w:lang w:eastAsia="en-GB"/>
          <w14:ligatures w14:val="standardContextual"/>
        </w:rPr>
        <w:tab/>
      </w:r>
      <w:r w:rsidRPr="003029F1">
        <w:rPr>
          <w:rFonts w:eastAsia="MS Mincho"/>
        </w:rPr>
        <w:t>Performance requirements for PUCCH format 2</w:t>
      </w:r>
      <w:r>
        <w:tab/>
      </w:r>
      <w:r>
        <w:fldChar w:fldCharType="begin"/>
      </w:r>
      <w:r>
        <w:instrText xml:space="preserve"> PAGEREF _Toc145531971 \h </w:instrText>
      </w:r>
      <w:r>
        <w:fldChar w:fldCharType="separate"/>
      </w:r>
      <w:r>
        <w:t>160</w:t>
      </w:r>
      <w:r>
        <w:fldChar w:fldCharType="end"/>
      </w:r>
    </w:p>
    <w:p w14:paraId="4028FA8F" w14:textId="772F553C"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ACK missed detection</w:t>
      </w:r>
      <w:r>
        <w:tab/>
      </w:r>
      <w:r>
        <w:fldChar w:fldCharType="begin"/>
      </w:r>
      <w:r>
        <w:instrText xml:space="preserve"> PAGEREF _Toc145531972 \h </w:instrText>
      </w:r>
      <w:r>
        <w:fldChar w:fldCharType="separate"/>
      </w:r>
      <w:r>
        <w:t>160</w:t>
      </w:r>
      <w:r>
        <w:fldChar w:fldCharType="end"/>
      </w:r>
    </w:p>
    <w:p w14:paraId="7F211EBB" w14:textId="5FD90ADF"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UCI BLER performance requirements</w:t>
      </w:r>
      <w:r>
        <w:tab/>
      </w:r>
      <w:r>
        <w:fldChar w:fldCharType="begin"/>
      </w:r>
      <w:r>
        <w:instrText xml:space="preserve"> PAGEREF _Toc145531973 \h </w:instrText>
      </w:r>
      <w:r>
        <w:fldChar w:fldCharType="separate"/>
      </w:r>
      <w:r>
        <w:t>161</w:t>
      </w:r>
      <w:r>
        <w:fldChar w:fldCharType="end"/>
      </w:r>
    </w:p>
    <w:p w14:paraId="34A4E385" w14:textId="356A5626"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t>8.1.3.4</w:t>
      </w:r>
      <w:r>
        <w:rPr>
          <w:rFonts w:asciiTheme="minorHAnsi" w:eastAsiaTheme="minorEastAsia" w:hAnsiTheme="minorHAnsi" w:cstheme="minorBidi"/>
          <w:kern w:val="2"/>
          <w:sz w:val="22"/>
          <w:szCs w:val="22"/>
          <w:lang w:eastAsia="en-GB"/>
          <w14:ligatures w14:val="standardContextual"/>
        </w:rPr>
        <w:tab/>
      </w:r>
      <w:r w:rsidRPr="003029F1">
        <w:rPr>
          <w:rFonts w:eastAsia="MS Mincho"/>
        </w:rPr>
        <w:t>Performance requirements for PUCCH format 3</w:t>
      </w:r>
      <w:r>
        <w:tab/>
      </w:r>
      <w:r>
        <w:fldChar w:fldCharType="begin"/>
      </w:r>
      <w:r>
        <w:instrText xml:space="preserve"> PAGEREF _Toc145531974 \h </w:instrText>
      </w:r>
      <w:r>
        <w:fldChar w:fldCharType="separate"/>
      </w:r>
      <w:r>
        <w:t>163</w:t>
      </w:r>
      <w:r>
        <w:fldChar w:fldCharType="end"/>
      </w:r>
    </w:p>
    <w:p w14:paraId="34B93B43" w14:textId="45D981E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_Toc145531975 \h </w:instrText>
      </w:r>
      <w:r>
        <w:fldChar w:fldCharType="separate"/>
      </w:r>
      <w:r>
        <w:t>163</w:t>
      </w:r>
      <w:r>
        <w:fldChar w:fldCharType="end"/>
      </w:r>
    </w:p>
    <w:p w14:paraId="412339EE" w14:textId="6692FDB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_Toc145531976 \h </w:instrText>
      </w:r>
      <w:r>
        <w:fldChar w:fldCharType="separate"/>
      </w:r>
      <w:r>
        <w:t>163</w:t>
      </w:r>
      <w:r>
        <w:fldChar w:fldCharType="end"/>
      </w:r>
    </w:p>
    <w:p w14:paraId="7F7228F6" w14:textId="51D12D8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8.1.3.4.3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_Toc145531977 \h </w:instrText>
      </w:r>
      <w:r>
        <w:fldChar w:fldCharType="separate"/>
      </w:r>
      <w:r>
        <w:t>163</w:t>
      </w:r>
      <w:r>
        <w:fldChar w:fldCharType="end"/>
      </w:r>
    </w:p>
    <w:p w14:paraId="599A6CD6" w14:textId="37671470"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8.1.3.4.4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_Toc145531978 \h </w:instrText>
      </w:r>
      <w:r>
        <w:fldChar w:fldCharType="separate"/>
      </w:r>
      <w:r>
        <w:t>164</w:t>
      </w:r>
      <w:r>
        <w:fldChar w:fldCharType="end"/>
      </w:r>
    </w:p>
    <w:p w14:paraId="144E372B" w14:textId="1B890E0D"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8.1.3.4.5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_Toc145531979 \h </w:instrText>
      </w:r>
      <w:r>
        <w:fldChar w:fldCharType="separate"/>
      </w:r>
      <w:r>
        <w:t>165</w:t>
      </w:r>
      <w:r>
        <w:fldChar w:fldCharType="end"/>
      </w:r>
    </w:p>
    <w:p w14:paraId="17A735E7" w14:textId="78F961E1"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lastRenderedPageBreak/>
        <w:t>8.1.3.5</w:t>
      </w:r>
      <w:r>
        <w:rPr>
          <w:rFonts w:asciiTheme="minorHAnsi" w:eastAsiaTheme="minorEastAsia" w:hAnsiTheme="minorHAnsi" w:cstheme="minorBidi"/>
          <w:kern w:val="2"/>
          <w:sz w:val="22"/>
          <w:szCs w:val="22"/>
          <w:lang w:eastAsia="en-GB"/>
          <w14:ligatures w14:val="standardContextual"/>
        </w:rPr>
        <w:tab/>
      </w:r>
      <w:r w:rsidRPr="003029F1">
        <w:rPr>
          <w:rFonts w:eastAsia="MS Mincho"/>
        </w:rPr>
        <w:t>Performance requirements for PUCCH format 4</w:t>
      </w:r>
      <w:r>
        <w:tab/>
      </w:r>
      <w:r>
        <w:fldChar w:fldCharType="begin"/>
      </w:r>
      <w:r>
        <w:instrText xml:space="preserve"> PAGEREF _Toc145531980 \h </w:instrText>
      </w:r>
      <w:r>
        <w:fldChar w:fldCharType="separate"/>
      </w:r>
      <w:r>
        <w:t>165</w:t>
      </w:r>
      <w:r>
        <w:fldChar w:fldCharType="end"/>
      </w:r>
    </w:p>
    <w:p w14:paraId="04CBAB20" w14:textId="331DF71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8.1.3.5.1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_Toc145531981 \h </w:instrText>
      </w:r>
      <w:r>
        <w:fldChar w:fldCharType="separate"/>
      </w:r>
      <w:r>
        <w:t>165</w:t>
      </w:r>
      <w:r>
        <w:fldChar w:fldCharType="end"/>
      </w:r>
    </w:p>
    <w:p w14:paraId="147093B0" w14:textId="50267D30"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8.1.3.5.2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_Toc145531982 \h </w:instrText>
      </w:r>
      <w:r>
        <w:fldChar w:fldCharType="separate"/>
      </w:r>
      <w:r>
        <w:t>166</w:t>
      </w:r>
      <w:r>
        <w:fldChar w:fldCharType="end"/>
      </w:r>
    </w:p>
    <w:p w14:paraId="3DDE8F18" w14:textId="4B35576F"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8.1.3.5.3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_Toc145531983 \h </w:instrText>
      </w:r>
      <w:r>
        <w:fldChar w:fldCharType="separate"/>
      </w:r>
      <w:r>
        <w:t>166</w:t>
      </w:r>
      <w:r>
        <w:fldChar w:fldCharType="end"/>
      </w:r>
    </w:p>
    <w:p w14:paraId="1E24627D" w14:textId="20C8B45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8.1.3.5.4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_Toc145531984 \h </w:instrText>
      </w:r>
      <w:r>
        <w:fldChar w:fldCharType="separate"/>
      </w:r>
      <w:r>
        <w:t>166</w:t>
      </w:r>
      <w:r>
        <w:fldChar w:fldCharType="end"/>
      </w:r>
    </w:p>
    <w:p w14:paraId="74E315EC" w14:textId="5F8A7578"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8.1.3.5.5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_Toc145531985 \h </w:instrText>
      </w:r>
      <w:r>
        <w:fldChar w:fldCharType="separate"/>
      </w:r>
      <w:r>
        <w:t>167</w:t>
      </w:r>
      <w:r>
        <w:fldChar w:fldCharType="end"/>
      </w:r>
    </w:p>
    <w:p w14:paraId="46CCE7A2" w14:textId="555D0F12"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t>8.1.3.6</w:t>
      </w:r>
      <w:r>
        <w:rPr>
          <w:rFonts w:asciiTheme="minorHAnsi" w:eastAsiaTheme="minorEastAsia" w:hAnsiTheme="minorHAnsi" w:cstheme="minorBidi"/>
          <w:kern w:val="2"/>
          <w:sz w:val="22"/>
          <w:szCs w:val="22"/>
          <w:lang w:eastAsia="en-GB"/>
          <w14:ligatures w14:val="standardContextual"/>
        </w:rPr>
        <w:tab/>
      </w:r>
      <w:r w:rsidRPr="003029F1">
        <w:rPr>
          <w:rFonts w:eastAsia="MS Mincho"/>
        </w:rPr>
        <w:t>Performance requirements for multi-slot PUCCH</w:t>
      </w:r>
      <w:r>
        <w:tab/>
      </w:r>
      <w:r>
        <w:fldChar w:fldCharType="begin"/>
      </w:r>
      <w:r>
        <w:instrText xml:space="preserve"> PAGEREF _Toc145531986 \h </w:instrText>
      </w:r>
      <w:r>
        <w:fldChar w:fldCharType="separate"/>
      </w:r>
      <w:r>
        <w:t>168</w:t>
      </w:r>
      <w:r>
        <w:fldChar w:fldCharType="end"/>
      </w:r>
    </w:p>
    <w:p w14:paraId="3DDF1715" w14:textId="03E4D26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8.1.3.6.1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Performance requirements for multi-slot PUCCH format 1</w:t>
      </w:r>
      <w:r>
        <w:tab/>
      </w:r>
      <w:r>
        <w:fldChar w:fldCharType="begin"/>
      </w:r>
      <w:r>
        <w:instrText xml:space="preserve"> PAGEREF _Toc145531987 \h </w:instrText>
      </w:r>
      <w:r>
        <w:fldChar w:fldCharType="separate"/>
      </w:r>
      <w:r>
        <w:t>168</w:t>
      </w:r>
      <w:r>
        <w:fldChar w:fldCharType="end"/>
      </w:r>
    </w:p>
    <w:p w14:paraId="32854351" w14:textId="495A3232"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8.1.4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Performance requirements for PRACH</w:t>
      </w:r>
      <w:r>
        <w:tab/>
      </w:r>
      <w:r>
        <w:fldChar w:fldCharType="begin"/>
      </w:r>
      <w:r>
        <w:instrText xml:space="preserve"> PAGEREF _Toc145531988 \h </w:instrText>
      </w:r>
      <w:r>
        <w:fldChar w:fldCharType="separate"/>
      </w:r>
      <w:r>
        <w:t>171</w:t>
      </w:r>
      <w:r>
        <w:fldChar w:fldCharType="end"/>
      </w:r>
    </w:p>
    <w:p w14:paraId="3D74473A" w14:textId="4A356E2B"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S Mincho"/>
        </w:rPr>
        <w:t>8.1.4.1</w:t>
      </w:r>
      <w:r>
        <w:rPr>
          <w:rFonts w:asciiTheme="minorHAnsi" w:eastAsiaTheme="minorEastAsia" w:hAnsiTheme="minorHAnsi" w:cstheme="minorBidi"/>
          <w:kern w:val="2"/>
          <w:sz w:val="22"/>
          <w:szCs w:val="22"/>
          <w:lang w:eastAsia="en-GB"/>
          <w14:ligatures w14:val="standardContextual"/>
        </w:rPr>
        <w:tab/>
      </w:r>
      <w:r w:rsidRPr="003029F1">
        <w:rPr>
          <w:rFonts w:eastAsia="MS Mincho"/>
        </w:rPr>
        <w:t>PRACH false alarm probability and missed detection requirements</w:t>
      </w:r>
      <w:r>
        <w:tab/>
      </w:r>
      <w:r>
        <w:fldChar w:fldCharType="begin"/>
      </w:r>
      <w:r>
        <w:instrText xml:space="preserve"> PAGEREF _Toc145531989 \h </w:instrText>
      </w:r>
      <w:r>
        <w:fldChar w:fldCharType="separate"/>
      </w:r>
      <w:r>
        <w:t>171</w:t>
      </w:r>
      <w:r>
        <w:fldChar w:fldCharType="end"/>
      </w:r>
    </w:p>
    <w:p w14:paraId="30DD5CE1" w14:textId="6C99AEF9"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8.1.4.1.1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_Toc145531990 \h </w:instrText>
      </w:r>
      <w:r>
        <w:fldChar w:fldCharType="separate"/>
      </w:r>
      <w:r>
        <w:t>171</w:t>
      </w:r>
      <w:r>
        <w:fldChar w:fldCharType="end"/>
      </w:r>
    </w:p>
    <w:p w14:paraId="3740F14A" w14:textId="7D90467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8.1.4.1.2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_Toc145531991 \h </w:instrText>
      </w:r>
      <w:r>
        <w:fldChar w:fldCharType="separate"/>
      </w:r>
      <w:r>
        <w:t>172</w:t>
      </w:r>
      <w:r>
        <w:fldChar w:fldCharType="end"/>
      </w:r>
    </w:p>
    <w:p w14:paraId="51757DA5" w14:textId="0D671BE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8.1.4.1.3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_Toc145531992 \h </w:instrText>
      </w:r>
      <w:r>
        <w:fldChar w:fldCharType="separate"/>
      </w:r>
      <w:r>
        <w:t>172</w:t>
      </w:r>
      <w:r>
        <w:fldChar w:fldCharType="end"/>
      </w:r>
    </w:p>
    <w:p w14:paraId="23621403" w14:textId="099B0B75"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8.1.4.1.4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_Toc145531993 \h </w:instrText>
      </w:r>
      <w:r>
        <w:fldChar w:fldCharType="separate"/>
      </w:r>
      <w:r>
        <w:t>172</w:t>
      </w:r>
      <w:r>
        <w:fldChar w:fldCharType="end"/>
      </w:r>
    </w:p>
    <w:p w14:paraId="04A66E3E" w14:textId="40220DC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8.1.4.1.5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_Toc145531994 \h </w:instrText>
      </w:r>
      <w:r>
        <w:fldChar w:fldCharType="separate"/>
      </w:r>
      <w:r>
        <w:t>173</w:t>
      </w:r>
      <w:r>
        <w:fldChar w:fldCharType="end"/>
      </w:r>
    </w:p>
    <w:p w14:paraId="7FDFE802" w14:textId="65EC5FB6"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8.2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IAB-MT Performance requirements</w:t>
      </w:r>
      <w:r>
        <w:tab/>
      </w:r>
      <w:r>
        <w:fldChar w:fldCharType="begin"/>
      </w:r>
      <w:r>
        <w:instrText xml:space="preserve"> PAGEREF _Toc145531995 \h </w:instrText>
      </w:r>
      <w:r>
        <w:fldChar w:fldCharType="separate"/>
      </w:r>
      <w:r>
        <w:t>174</w:t>
      </w:r>
      <w:r>
        <w:fldChar w:fldCharType="end"/>
      </w:r>
    </w:p>
    <w:p w14:paraId="4BD48A5D" w14:textId="559578A9"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8.2.1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_Toc145531996 \h </w:instrText>
      </w:r>
      <w:r>
        <w:fldChar w:fldCharType="separate"/>
      </w:r>
      <w:r>
        <w:t>174</w:t>
      </w:r>
      <w:r>
        <w:fldChar w:fldCharType="end"/>
      </w:r>
    </w:p>
    <w:p w14:paraId="33CCF285" w14:textId="2F24120D"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Malgun Gothic"/>
        </w:rPr>
        <w:t>8.2.1.1</w:t>
      </w:r>
      <w:r>
        <w:rPr>
          <w:rFonts w:asciiTheme="minorHAnsi" w:eastAsiaTheme="minorEastAsia" w:hAnsiTheme="minorHAnsi" w:cstheme="minorBidi"/>
          <w:kern w:val="2"/>
          <w:sz w:val="22"/>
          <w:szCs w:val="22"/>
          <w:lang w:eastAsia="en-GB"/>
          <w14:ligatures w14:val="standardContextual"/>
        </w:rPr>
        <w:tab/>
      </w:r>
      <w:r w:rsidRPr="003029F1">
        <w:rPr>
          <w:rFonts w:eastAsia="Malgun Gothic"/>
        </w:rPr>
        <w:t>Scope and definitions</w:t>
      </w:r>
      <w:r>
        <w:tab/>
      </w:r>
      <w:r>
        <w:fldChar w:fldCharType="begin"/>
      </w:r>
      <w:r>
        <w:instrText xml:space="preserve"> PAGEREF _Toc145531997 \h </w:instrText>
      </w:r>
      <w:r>
        <w:fldChar w:fldCharType="separate"/>
      </w:r>
      <w:r>
        <w:t>174</w:t>
      </w:r>
      <w:r>
        <w:fldChar w:fldCharType="end"/>
      </w:r>
    </w:p>
    <w:p w14:paraId="58809EE6" w14:textId="70BEC031"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8.2.2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Demodulation performance requirements</w:t>
      </w:r>
      <w:r>
        <w:tab/>
      </w:r>
      <w:r>
        <w:fldChar w:fldCharType="begin"/>
      </w:r>
      <w:r>
        <w:instrText xml:space="preserve"> PAGEREF _Toc145531998 \h </w:instrText>
      </w:r>
      <w:r>
        <w:fldChar w:fldCharType="separate"/>
      </w:r>
      <w:r>
        <w:t>175</w:t>
      </w:r>
      <w:r>
        <w:fldChar w:fldCharType="end"/>
      </w:r>
    </w:p>
    <w:p w14:paraId="595CBB70" w14:textId="6A9C12C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8.2.2.1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_Toc145531999 \h </w:instrText>
      </w:r>
      <w:r>
        <w:fldChar w:fldCharType="separate"/>
      </w:r>
      <w:r>
        <w:t>175</w:t>
      </w:r>
      <w:r>
        <w:fldChar w:fldCharType="end"/>
      </w:r>
    </w:p>
    <w:p w14:paraId="558FA861" w14:textId="5456A41E" w:rsidR="003F1A86" w:rsidRDefault="003F1A86">
      <w:pPr>
        <w:pStyle w:val="TOC5"/>
        <w:rPr>
          <w:rFonts w:asciiTheme="minorHAnsi" w:eastAsiaTheme="minorEastAsia" w:hAnsiTheme="minorHAnsi" w:cstheme="minorBidi"/>
          <w:kern w:val="2"/>
          <w:sz w:val="22"/>
          <w:szCs w:val="22"/>
          <w:lang w:eastAsia="en-GB"/>
          <w14:ligatures w14:val="standardContextual"/>
        </w:rPr>
      </w:pPr>
      <w:r>
        <w:t>8.2.2.1.1</w:t>
      </w:r>
      <w:r>
        <w:rPr>
          <w:rFonts w:asciiTheme="minorHAnsi" w:eastAsiaTheme="minorEastAsia" w:hAnsiTheme="minorHAnsi" w:cstheme="minorBidi"/>
          <w:kern w:val="2"/>
          <w:sz w:val="22"/>
          <w:szCs w:val="22"/>
          <w:lang w:eastAsia="en-GB"/>
          <w14:ligatures w14:val="standardContextual"/>
        </w:rPr>
        <w:tab/>
      </w:r>
      <w:r>
        <w:t>Applicability of requirements</w:t>
      </w:r>
      <w:r>
        <w:tab/>
      </w:r>
      <w:r>
        <w:fldChar w:fldCharType="begin"/>
      </w:r>
      <w:r>
        <w:instrText xml:space="preserve"> PAGEREF _Toc145532000 \h </w:instrText>
      </w:r>
      <w:r>
        <w:fldChar w:fldCharType="separate"/>
      </w:r>
      <w:r>
        <w:t>175</w:t>
      </w:r>
      <w:r>
        <w:fldChar w:fldCharType="end"/>
      </w:r>
    </w:p>
    <w:p w14:paraId="033B7246" w14:textId="560F305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8.2.2.2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Performance requirements for PDSCH</w:t>
      </w:r>
      <w:r>
        <w:tab/>
      </w:r>
      <w:r>
        <w:fldChar w:fldCharType="begin"/>
      </w:r>
      <w:r>
        <w:instrText xml:space="preserve"> PAGEREF _Toc145532001 \h </w:instrText>
      </w:r>
      <w:r>
        <w:fldChar w:fldCharType="separate"/>
      </w:r>
      <w:r>
        <w:t>176</w:t>
      </w:r>
      <w:r>
        <w:fldChar w:fldCharType="end"/>
      </w:r>
    </w:p>
    <w:p w14:paraId="1A9BA386" w14:textId="7896F0F9"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en-GB"/>
        </w:rPr>
        <w:t>8.2.2.2.1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en-GB"/>
        </w:rPr>
        <w:t>Definition and applicability</w:t>
      </w:r>
      <w:r>
        <w:tab/>
      </w:r>
      <w:r>
        <w:fldChar w:fldCharType="begin"/>
      </w:r>
      <w:r>
        <w:instrText xml:space="preserve"> PAGEREF _Toc145532002 \h </w:instrText>
      </w:r>
      <w:r>
        <w:fldChar w:fldCharType="separate"/>
      </w:r>
      <w:r>
        <w:t>176</w:t>
      </w:r>
      <w:r>
        <w:fldChar w:fldCharType="end"/>
      </w:r>
    </w:p>
    <w:p w14:paraId="5FDD1915" w14:textId="7FB7447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en-GB"/>
        </w:rPr>
        <w:t>8.2.2.2.2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en-GB"/>
        </w:rPr>
        <w:t>Minimum requirement</w:t>
      </w:r>
      <w:r>
        <w:tab/>
      </w:r>
      <w:r>
        <w:fldChar w:fldCharType="begin"/>
      </w:r>
      <w:r>
        <w:instrText xml:space="preserve"> PAGEREF _Toc145532003 \h </w:instrText>
      </w:r>
      <w:r>
        <w:fldChar w:fldCharType="separate"/>
      </w:r>
      <w:r>
        <w:t>176</w:t>
      </w:r>
      <w:r>
        <w:fldChar w:fldCharType="end"/>
      </w:r>
    </w:p>
    <w:p w14:paraId="40181D76" w14:textId="6F68F14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en-GB"/>
        </w:rPr>
        <w:t>8.2.2.2.3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en-GB"/>
        </w:rPr>
        <w:t>Test purpose</w:t>
      </w:r>
      <w:r>
        <w:tab/>
      </w:r>
      <w:r>
        <w:fldChar w:fldCharType="begin"/>
      </w:r>
      <w:r>
        <w:instrText xml:space="preserve"> PAGEREF _Toc145532004 \h </w:instrText>
      </w:r>
      <w:r>
        <w:fldChar w:fldCharType="separate"/>
      </w:r>
      <w:r>
        <w:t>176</w:t>
      </w:r>
      <w:r>
        <w:fldChar w:fldCharType="end"/>
      </w:r>
    </w:p>
    <w:p w14:paraId="782F01BE" w14:textId="021D493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en-GB"/>
        </w:rPr>
        <w:t>8.2.2.2.4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en-GB"/>
        </w:rPr>
        <w:t>Method of test</w:t>
      </w:r>
      <w:r>
        <w:tab/>
      </w:r>
      <w:r>
        <w:fldChar w:fldCharType="begin"/>
      </w:r>
      <w:r>
        <w:instrText xml:space="preserve"> PAGEREF _Toc145532005 \h </w:instrText>
      </w:r>
      <w:r>
        <w:fldChar w:fldCharType="separate"/>
      </w:r>
      <w:r>
        <w:t>176</w:t>
      </w:r>
      <w:r>
        <w:fldChar w:fldCharType="end"/>
      </w:r>
    </w:p>
    <w:p w14:paraId="3E62D9F9" w14:textId="4A66D0A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en-GB"/>
        </w:rPr>
        <w:t>8.2.2.2.5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en-GB"/>
        </w:rPr>
        <w:t>Test requirement</w:t>
      </w:r>
      <w:r>
        <w:tab/>
      </w:r>
      <w:r>
        <w:fldChar w:fldCharType="begin"/>
      </w:r>
      <w:r>
        <w:instrText xml:space="preserve"> PAGEREF _Toc145532006 \h </w:instrText>
      </w:r>
      <w:r>
        <w:fldChar w:fldCharType="separate"/>
      </w:r>
      <w:r>
        <w:t>178</w:t>
      </w:r>
      <w:r>
        <w:fldChar w:fldCharType="end"/>
      </w:r>
    </w:p>
    <w:p w14:paraId="7150FA59" w14:textId="29AE5C6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8.2.2.3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Performance requirements for PDCCH</w:t>
      </w:r>
      <w:r>
        <w:tab/>
      </w:r>
      <w:r>
        <w:fldChar w:fldCharType="begin"/>
      </w:r>
      <w:r>
        <w:instrText xml:space="preserve"> PAGEREF _Toc145532007 \h </w:instrText>
      </w:r>
      <w:r>
        <w:fldChar w:fldCharType="separate"/>
      </w:r>
      <w:r>
        <w:t>178</w:t>
      </w:r>
      <w:r>
        <w:fldChar w:fldCharType="end"/>
      </w:r>
    </w:p>
    <w:p w14:paraId="4AA120D1" w14:textId="5A90CFD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en-GB"/>
        </w:rPr>
        <w:t>8.2.2.3.1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en-GB"/>
        </w:rPr>
        <w:t>Definition and applicability</w:t>
      </w:r>
      <w:r>
        <w:tab/>
      </w:r>
      <w:r>
        <w:fldChar w:fldCharType="begin"/>
      </w:r>
      <w:r>
        <w:instrText xml:space="preserve"> PAGEREF _Toc145532008 \h </w:instrText>
      </w:r>
      <w:r>
        <w:fldChar w:fldCharType="separate"/>
      </w:r>
      <w:r>
        <w:t>178</w:t>
      </w:r>
      <w:r>
        <w:fldChar w:fldCharType="end"/>
      </w:r>
    </w:p>
    <w:p w14:paraId="2274CEC4" w14:textId="779C4BA4"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en-GB"/>
        </w:rPr>
        <w:t>8.2.2.3.2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en-GB"/>
        </w:rPr>
        <w:t>Minimum requirement</w:t>
      </w:r>
      <w:r>
        <w:tab/>
      </w:r>
      <w:r>
        <w:fldChar w:fldCharType="begin"/>
      </w:r>
      <w:r>
        <w:instrText xml:space="preserve"> PAGEREF _Toc145532009 \h </w:instrText>
      </w:r>
      <w:r>
        <w:fldChar w:fldCharType="separate"/>
      </w:r>
      <w:r>
        <w:t>178</w:t>
      </w:r>
      <w:r>
        <w:fldChar w:fldCharType="end"/>
      </w:r>
    </w:p>
    <w:p w14:paraId="762CEAB3" w14:textId="3884FA28"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en-GB"/>
        </w:rPr>
        <w:t>8.2.2.3.3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en-GB"/>
        </w:rPr>
        <w:t>Test purpose</w:t>
      </w:r>
      <w:r>
        <w:tab/>
      </w:r>
      <w:r>
        <w:fldChar w:fldCharType="begin"/>
      </w:r>
      <w:r>
        <w:instrText xml:space="preserve"> PAGEREF _Toc145532010 \h </w:instrText>
      </w:r>
      <w:r>
        <w:fldChar w:fldCharType="separate"/>
      </w:r>
      <w:r>
        <w:t>179</w:t>
      </w:r>
      <w:r>
        <w:fldChar w:fldCharType="end"/>
      </w:r>
    </w:p>
    <w:p w14:paraId="3434C964" w14:textId="5D97CF4C"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en-GB"/>
        </w:rPr>
        <w:t>8.2.2.3.4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en-GB"/>
        </w:rPr>
        <w:t>Method of test</w:t>
      </w:r>
      <w:r>
        <w:tab/>
      </w:r>
      <w:r>
        <w:fldChar w:fldCharType="begin"/>
      </w:r>
      <w:r>
        <w:instrText xml:space="preserve"> PAGEREF _Toc145532011 \h </w:instrText>
      </w:r>
      <w:r>
        <w:fldChar w:fldCharType="separate"/>
      </w:r>
      <w:r>
        <w:t>179</w:t>
      </w:r>
      <w:r>
        <w:fldChar w:fldCharType="end"/>
      </w:r>
    </w:p>
    <w:p w14:paraId="681EDE9D" w14:textId="25BCBF57"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en-GB"/>
        </w:rPr>
        <w:t>8.2.2.3.5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en-GB"/>
        </w:rPr>
        <w:t>Test requirement</w:t>
      </w:r>
      <w:r>
        <w:tab/>
      </w:r>
      <w:r>
        <w:fldChar w:fldCharType="begin"/>
      </w:r>
      <w:r>
        <w:instrText xml:space="preserve"> PAGEREF _Toc145532012 \h </w:instrText>
      </w:r>
      <w:r>
        <w:fldChar w:fldCharType="separate"/>
      </w:r>
      <w:r>
        <w:t>179</w:t>
      </w:r>
      <w:r>
        <w:fldChar w:fldCharType="end"/>
      </w:r>
    </w:p>
    <w:p w14:paraId="034F0C59" w14:textId="0A84EF30"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8.2.3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CSI reporting requirements</w:t>
      </w:r>
      <w:r>
        <w:tab/>
      </w:r>
      <w:r>
        <w:fldChar w:fldCharType="begin"/>
      </w:r>
      <w:r>
        <w:instrText xml:space="preserve"> PAGEREF _Toc145532013 \h </w:instrText>
      </w:r>
      <w:r>
        <w:fldChar w:fldCharType="separate"/>
      </w:r>
      <w:r>
        <w:t>180</w:t>
      </w:r>
      <w:r>
        <w:fldChar w:fldCharType="end"/>
      </w:r>
    </w:p>
    <w:p w14:paraId="0A99679C" w14:textId="6E9F7C9C"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8.2.3.1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_Toc145532014 \h </w:instrText>
      </w:r>
      <w:r>
        <w:fldChar w:fldCharType="separate"/>
      </w:r>
      <w:r>
        <w:t>180</w:t>
      </w:r>
      <w:r>
        <w:fldChar w:fldCharType="end"/>
      </w:r>
    </w:p>
    <w:p w14:paraId="3A2884C5" w14:textId="1893D6B8"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Applicability rule for IAB-MT</w:t>
      </w:r>
      <w:r>
        <w:tab/>
      </w:r>
      <w:r>
        <w:fldChar w:fldCharType="begin"/>
      </w:r>
      <w:r>
        <w:instrText xml:space="preserve"> PAGEREF _Toc145532015 \h </w:instrText>
      </w:r>
      <w:r>
        <w:fldChar w:fldCharType="separate"/>
      </w:r>
      <w:r>
        <w:t>180</w:t>
      </w:r>
      <w:r>
        <w:fldChar w:fldCharType="end"/>
      </w:r>
    </w:p>
    <w:p w14:paraId="3F7A53C5" w14:textId="64E29E1B" w:rsidR="003F1A86" w:rsidRDefault="003F1A86">
      <w:pPr>
        <w:pStyle w:val="TOC6"/>
        <w:rPr>
          <w:rFonts w:asciiTheme="minorHAnsi" w:eastAsiaTheme="minorEastAsia" w:hAnsiTheme="minorHAnsi" w:cstheme="minorBidi"/>
          <w:kern w:val="2"/>
          <w:sz w:val="22"/>
          <w:szCs w:val="22"/>
          <w:lang w:eastAsia="en-GB"/>
          <w14:ligatures w14:val="standardContextual"/>
        </w:rPr>
      </w:pPr>
      <w:r w:rsidRPr="003029F1">
        <w:rPr>
          <w:rFonts w:eastAsiaTheme="minorEastAsia"/>
        </w:rPr>
        <w:t>8.2.3.1.1.1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_Toc145532016 \h </w:instrText>
      </w:r>
      <w:r>
        <w:fldChar w:fldCharType="separate"/>
      </w:r>
      <w:r>
        <w:t>180</w:t>
      </w:r>
      <w:r>
        <w:fldChar w:fldCharType="end"/>
      </w:r>
    </w:p>
    <w:p w14:paraId="52EC91CB" w14:textId="71354966" w:rsidR="003F1A86" w:rsidRDefault="003F1A86">
      <w:pPr>
        <w:pStyle w:val="TOC6"/>
        <w:rPr>
          <w:rFonts w:asciiTheme="minorHAnsi" w:eastAsiaTheme="minorEastAsia" w:hAnsiTheme="minorHAnsi" w:cstheme="minorBidi"/>
          <w:kern w:val="2"/>
          <w:sz w:val="22"/>
          <w:szCs w:val="22"/>
          <w:lang w:eastAsia="en-GB"/>
          <w14:ligatures w14:val="standardContextual"/>
        </w:rPr>
      </w:pPr>
      <w:r w:rsidRPr="003029F1">
        <w:rPr>
          <w:rFonts w:eastAsiaTheme="minorEastAsia"/>
        </w:rPr>
        <w:t>8.2.3.1.1.2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Applicability</w:t>
      </w:r>
      <w:r w:rsidRPr="003029F1">
        <w:rPr>
          <w:rFonts w:eastAsiaTheme="minorEastAsia"/>
          <w:lang w:eastAsia="zh-CN"/>
        </w:rPr>
        <w:t xml:space="preserve"> of </w:t>
      </w:r>
      <w:r w:rsidRPr="003029F1">
        <w:rPr>
          <w:rFonts w:eastAsiaTheme="minorEastAsia"/>
          <w:snapToGrid w:val="0"/>
          <w:lang w:eastAsia="zh-CN"/>
        </w:rPr>
        <w:t>requirements for different subcarrier spacings</w:t>
      </w:r>
      <w:r>
        <w:tab/>
      </w:r>
      <w:r>
        <w:fldChar w:fldCharType="begin"/>
      </w:r>
      <w:r>
        <w:instrText xml:space="preserve"> PAGEREF _Toc145532017 \h </w:instrText>
      </w:r>
      <w:r>
        <w:fldChar w:fldCharType="separate"/>
      </w:r>
      <w:r>
        <w:t>180</w:t>
      </w:r>
      <w:r>
        <w:fldChar w:fldCharType="end"/>
      </w:r>
    </w:p>
    <w:p w14:paraId="58A201CB" w14:textId="3AEF015E" w:rsidR="003F1A86" w:rsidRDefault="003F1A86">
      <w:pPr>
        <w:pStyle w:val="TOC6"/>
        <w:rPr>
          <w:rFonts w:asciiTheme="minorHAnsi" w:eastAsiaTheme="minorEastAsia" w:hAnsiTheme="minorHAnsi" w:cstheme="minorBidi"/>
          <w:kern w:val="2"/>
          <w:sz w:val="22"/>
          <w:szCs w:val="22"/>
          <w:lang w:eastAsia="en-GB"/>
          <w14:ligatures w14:val="standardContextual"/>
        </w:rPr>
      </w:pPr>
      <w:r w:rsidRPr="003029F1">
        <w:rPr>
          <w:rFonts w:eastAsiaTheme="minorEastAsia"/>
        </w:rPr>
        <w:t>8.2.3.1.1.3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Applicability of requirements for TDD with different UL-DL patterns</w:t>
      </w:r>
      <w:r>
        <w:tab/>
      </w:r>
      <w:r>
        <w:fldChar w:fldCharType="begin"/>
      </w:r>
      <w:r>
        <w:instrText xml:space="preserve"> PAGEREF _Toc145532018 \h </w:instrText>
      </w:r>
      <w:r>
        <w:fldChar w:fldCharType="separate"/>
      </w:r>
      <w:r>
        <w:t>180</w:t>
      </w:r>
      <w:r>
        <w:fldChar w:fldCharType="end"/>
      </w:r>
    </w:p>
    <w:p w14:paraId="5A2BBBE9" w14:textId="3E82CF8B" w:rsidR="003F1A86" w:rsidRDefault="003F1A86">
      <w:pPr>
        <w:pStyle w:val="TOC6"/>
        <w:rPr>
          <w:rFonts w:asciiTheme="minorHAnsi" w:eastAsiaTheme="minorEastAsia" w:hAnsiTheme="minorHAnsi" w:cstheme="minorBidi"/>
          <w:kern w:val="2"/>
          <w:sz w:val="22"/>
          <w:szCs w:val="22"/>
          <w:lang w:eastAsia="en-GB"/>
          <w14:ligatures w14:val="standardContextual"/>
        </w:rPr>
      </w:pPr>
      <w:r>
        <w:t>8.2.3.1.1.4</w:t>
      </w:r>
      <w:r>
        <w:rPr>
          <w:rFonts w:asciiTheme="minorHAnsi" w:eastAsiaTheme="minorEastAsia" w:hAnsiTheme="minorHAnsi" w:cstheme="minorBidi"/>
          <w:kern w:val="2"/>
          <w:sz w:val="22"/>
          <w:szCs w:val="22"/>
          <w:lang w:eastAsia="en-GB"/>
          <w14:ligatures w14:val="standardContextual"/>
        </w:rPr>
        <w:tab/>
      </w:r>
      <w:r>
        <w:t>Applicability of requirements for IAB-MT features</w:t>
      </w:r>
      <w:r>
        <w:tab/>
      </w:r>
      <w:r>
        <w:fldChar w:fldCharType="begin"/>
      </w:r>
      <w:r>
        <w:instrText xml:space="preserve"> PAGEREF _Toc145532019 \h </w:instrText>
      </w:r>
      <w:r>
        <w:fldChar w:fldCharType="separate"/>
      </w:r>
      <w:r>
        <w:t>180</w:t>
      </w:r>
      <w:r>
        <w:fldChar w:fldCharType="end"/>
      </w:r>
    </w:p>
    <w:p w14:paraId="5AD4BA73" w14:textId="5A258D81" w:rsidR="003F1A86" w:rsidRDefault="003F1A86">
      <w:pPr>
        <w:pStyle w:val="TOC5"/>
        <w:rPr>
          <w:rFonts w:asciiTheme="minorHAnsi" w:eastAsiaTheme="minorEastAsia" w:hAnsiTheme="minorHAnsi" w:cstheme="minorBidi"/>
          <w:kern w:val="2"/>
          <w:sz w:val="22"/>
          <w:szCs w:val="22"/>
          <w:lang w:eastAsia="en-GB"/>
          <w14:ligatures w14:val="standardContextual"/>
        </w:rPr>
      </w:pPr>
      <w:r>
        <w:t>8.2.3.1.2</w:t>
      </w:r>
      <w:r>
        <w:rPr>
          <w:rFonts w:asciiTheme="minorHAnsi" w:eastAsiaTheme="minorEastAsia" w:hAnsiTheme="minorHAnsi" w:cstheme="minorBidi"/>
          <w:kern w:val="2"/>
          <w:sz w:val="22"/>
          <w:szCs w:val="22"/>
          <w:lang w:eastAsia="en-GB"/>
          <w14:ligatures w14:val="standardContextual"/>
        </w:rPr>
        <w:tab/>
      </w:r>
      <w:r>
        <w:t>Common test parameters</w:t>
      </w:r>
      <w:r>
        <w:tab/>
      </w:r>
      <w:r>
        <w:fldChar w:fldCharType="begin"/>
      </w:r>
      <w:r>
        <w:instrText xml:space="preserve"> PAGEREF _Toc145532020 \h </w:instrText>
      </w:r>
      <w:r>
        <w:fldChar w:fldCharType="separate"/>
      </w:r>
      <w:r>
        <w:t>180</w:t>
      </w:r>
      <w:r>
        <w:fldChar w:fldCharType="end"/>
      </w:r>
    </w:p>
    <w:p w14:paraId="2E01C1B1" w14:textId="319576DE"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8.2.3.2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Reporting Channel Quality Indicator (CQI)</w:t>
      </w:r>
      <w:r>
        <w:tab/>
      </w:r>
      <w:r>
        <w:fldChar w:fldCharType="begin"/>
      </w:r>
      <w:r>
        <w:instrText xml:space="preserve"> PAGEREF _Toc145532021 \h </w:instrText>
      </w:r>
      <w:r>
        <w:fldChar w:fldCharType="separate"/>
      </w:r>
      <w:r>
        <w:t>181</w:t>
      </w:r>
      <w:r>
        <w:fldChar w:fldCharType="end"/>
      </w:r>
    </w:p>
    <w:p w14:paraId="14707D11" w14:textId="21813003"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_Toc145532022 \h </w:instrText>
      </w:r>
      <w:r>
        <w:fldChar w:fldCharType="separate"/>
      </w:r>
      <w:r>
        <w:t>181</w:t>
      </w:r>
      <w:r>
        <w:fldChar w:fldCharType="end"/>
      </w:r>
    </w:p>
    <w:p w14:paraId="3A7ABFE1" w14:textId="0A9D98C2"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_Toc145532023 \h </w:instrText>
      </w:r>
      <w:r>
        <w:fldChar w:fldCharType="separate"/>
      </w:r>
      <w:r>
        <w:t>181</w:t>
      </w:r>
      <w:r>
        <w:fldChar w:fldCharType="end"/>
      </w:r>
    </w:p>
    <w:p w14:paraId="121FF840" w14:textId="58AB8AFF"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_Toc145532024 \h </w:instrText>
      </w:r>
      <w:r>
        <w:fldChar w:fldCharType="separate"/>
      </w:r>
      <w:r>
        <w:t>182</w:t>
      </w:r>
      <w:r>
        <w:fldChar w:fldCharType="end"/>
      </w:r>
    </w:p>
    <w:p w14:paraId="6F837D19" w14:textId="3993375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_Toc145532025 \h </w:instrText>
      </w:r>
      <w:r>
        <w:fldChar w:fldCharType="separate"/>
      </w:r>
      <w:r>
        <w:t>182</w:t>
      </w:r>
      <w:r>
        <w:fldChar w:fldCharType="end"/>
      </w:r>
    </w:p>
    <w:p w14:paraId="22631DB9" w14:textId="58536AD3"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8.2.3.2.5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_Toc145532026 \h </w:instrText>
      </w:r>
      <w:r>
        <w:fldChar w:fldCharType="separate"/>
      </w:r>
      <w:r>
        <w:t>183</w:t>
      </w:r>
      <w:r>
        <w:fldChar w:fldCharType="end"/>
      </w:r>
    </w:p>
    <w:p w14:paraId="4F77FC93" w14:textId="578638B9"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8.2.3.3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Reporting of Precoding Matrix Indicator (PMI)</w:t>
      </w:r>
      <w:r>
        <w:tab/>
      </w:r>
      <w:r>
        <w:fldChar w:fldCharType="begin"/>
      </w:r>
      <w:r>
        <w:instrText xml:space="preserve"> PAGEREF _Toc145532027 \h </w:instrText>
      </w:r>
      <w:r>
        <w:fldChar w:fldCharType="separate"/>
      </w:r>
      <w:r>
        <w:t>183</w:t>
      </w:r>
      <w:r>
        <w:fldChar w:fldCharType="end"/>
      </w:r>
    </w:p>
    <w:p w14:paraId="49218059" w14:textId="77505CCA"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and applicability</w:t>
      </w:r>
      <w:r>
        <w:tab/>
      </w:r>
      <w:r>
        <w:fldChar w:fldCharType="begin"/>
      </w:r>
      <w:r>
        <w:instrText xml:space="preserve"> PAGEREF _Toc145532028 \h </w:instrText>
      </w:r>
      <w:r>
        <w:fldChar w:fldCharType="separate"/>
      </w:r>
      <w:r>
        <w:t>183</w:t>
      </w:r>
      <w:r>
        <w:fldChar w:fldCharType="end"/>
      </w:r>
    </w:p>
    <w:p w14:paraId="2545B438" w14:textId="652229E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w:t>
      </w:r>
      <w:r>
        <w:tab/>
      </w:r>
      <w:r>
        <w:fldChar w:fldCharType="begin"/>
      </w:r>
      <w:r>
        <w:instrText xml:space="preserve"> PAGEREF _Toc145532029 \h </w:instrText>
      </w:r>
      <w:r>
        <w:fldChar w:fldCharType="separate"/>
      </w:r>
      <w:r>
        <w:t>183</w:t>
      </w:r>
      <w:r>
        <w:fldChar w:fldCharType="end"/>
      </w:r>
    </w:p>
    <w:p w14:paraId="7E1F92AB" w14:textId="3B75FFEF"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_Toc145532030 \h </w:instrText>
      </w:r>
      <w:r>
        <w:fldChar w:fldCharType="separate"/>
      </w:r>
      <w:r>
        <w:t>183</w:t>
      </w:r>
      <w:r>
        <w:fldChar w:fldCharType="end"/>
      </w:r>
    </w:p>
    <w:p w14:paraId="1C4AB185" w14:textId="6EA0FC86"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8.2.3.3.4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_Toc145532031 \h </w:instrText>
      </w:r>
      <w:r>
        <w:fldChar w:fldCharType="separate"/>
      </w:r>
      <w:r>
        <w:t>183</w:t>
      </w:r>
      <w:r>
        <w:fldChar w:fldCharType="end"/>
      </w:r>
    </w:p>
    <w:p w14:paraId="7888F77B" w14:textId="188F7300"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8.2.3.3.5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_Toc145532032 \h </w:instrText>
      </w:r>
      <w:r>
        <w:fldChar w:fldCharType="separate"/>
      </w:r>
      <w:r>
        <w:t>185</w:t>
      </w:r>
      <w:r>
        <w:fldChar w:fldCharType="end"/>
      </w:r>
    </w:p>
    <w:p w14:paraId="398B246B" w14:textId="4252C1B1"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8.2.3.4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Reporting of Rank Indicator (RI)</w:t>
      </w:r>
      <w:r>
        <w:tab/>
      </w:r>
      <w:r>
        <w:fldChar w:fldCharType="begin"/>
      </w:r>
      <w:r>
        <w:instrText xml:space="preserve"> PAGEREF _Toc145532033 \h </w:instrText>
      </w:r>
      <w:r>
        <w:fldChar w:fldCharType="separate"/>
      </w:r>
      <w:r>
        <w:t>185</w:t>
      </w:r>
      <w:r>
        <w:fldChar w:fldCharType="end"/>
      </w:r>
    </w:p>
    <w:p w14:paraId="2A00E4BB" w14:textId="62E9EA54"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_Toc145532034 \h </w:instrText>
      </w:r>
      <w:r>
        <w:fldChar w:fldCharType="separate"/>
      </w:r>
      <w:r>
        <w:t>185</w:t>
      </w:r>
      <w:r>
        <w:fldChar w:fldCharType="end"/>
      </w:r>
    </w:p>
    <w:p w14:paraId="7F5394D3" w14:textId="40152A8B"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Minimum requirements</w:t>
      </w:r>
      <w:r>
        <w:tab/>
      </w:r>
      <w:r>
        <w:fldChar w:fldCharType="begin"/>
      </w:r>
      <w:r>
        <w:instrText xml:space="preserve"> PAGEREF _Toc145532035 \h </w:instrText>
      </w:r>
      <w:r>
        <w:fldChar w:fldCharType="separate"/>
      </w:r>
      <w:r>
        <w:t>185</w:t>
      </w:r>
      <w:r>
        <w:fldChar w:fldCharType="end"/>
      </w:r>
    </w:p>
    <w:p w14:paraId="44815A03" w14:textId="6D01DB73"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8.2.3.4.3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purpose</w:t>
      </w:r>
      <w:r>
        <w:tab/>
      </w:r>
      <w:r>
        <w:fldChar w:fldCharType="begin"/>
      </w:r>
      <w:r>
        <w:instrText xml:space="preserve"> PAGEREF _Toc145532036 \h </w:instrText>
      </w:r>
      <w:r>
        <w:fldChar w:fldCharType="separate"/>
      </w:r>
      <w:r>
        <w:t>185</w:t>
      </w:r>
      <w:r>
        <w:fldChar w:fldCharType="end"/>
      </w:r>
    </w:p>
    <w:p w14:paraId="31670C91" w14:textId="2823FF11"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8.2.3.4.4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Method of test</w:t>
      </w:r>
      <w:r>
        <w:tab/>
      </w:r>
      <w:r>
        <w:fldChar w:fldCharType="begin"/>
      </w:r>
      <w:r>
        <w:instrText xml:space="preserve"> PAGEREF _Toc145532037 \h </w:instrText>
      </w:r>
      <w:r>
        <w:fldChar w:fldCharType="separate"/>
      </w:r>
      <w:r>
        <w:t>185</w:t>
      </w:r>
      <w:r>
        <w:fldChar w:fldCharType="end"/>
      </w:r>
    </w:p>
    <w:p w14:paraId="5959EA98" w14:textId="62A9C4B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8.2.3.4.5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Test requirement</w:t>
      </w:r>
      <w:r>
        <w:tab/>
      </w:r>
      <w:r>
        <w:fldChar w:fldCharType="begin"/>
      </w:r>
      <w:r>
        <w:instrText xml:space="preserve"> PAGEREF _Toc145532038 \h </w:instrText>
      </w:r>
      <w:r>
        <w:fldChar w:fldCharType="separate"/>
      </w:r>
      <w:r>
        <w:t>186</w:t>
      </w:r>
      <w:r>
        <w:fldChar w:fldCharType="end"/>
      </w:r>
    </w:p>
    <w:p w14:paraId="6989B3D7" w14:textId="0E66FB0A" w:rsidR="003F1A86" w:rsidRDefault="003F1A86">
      <w:pPr>
        <w:pStyle w:val="TOC8"/>
        <w:rPr>
          <w:rFonts w:asciiTheme="minorHAnsi" w:eastAsiaTheme="minorEastAsia" w:hAnsiTheme="minorHAnsi" w:cstheme="minorBidi"/>
          <w:b w:val="0"/>
          <w:kern w:val="2"/>
          <w:szCs w:val="22"/>
          <w:lang w:eastAsia="en-GB"/>
          <w14:ligatures w14:val="standardContextual"/>
        </w:rPr>
      </w:pPr>
      <w:r w:rsidRPr="003029F1">
        <w:rPr>
          <w:rFonts w:eastAsiaTheme="minorEastAsia"/>
        </w:rPr>
        <w:t>Annex A (normative): Reference measurement channels</w:t>
      </w:r>
      <w:r>
        <w:tab/>
      </w:r>
      <w:r>
        <w:fldChar w:fldCharType="begin"/>
      </w:r>
      <w:r>
        <w:instrText xml:space="preserve"> PAGEREF _Toc145532039 \h </w:instrText>
      </w:r>
      <w:r>
        <w:fldChar w:fldCharType="separate"/>
      </w:r>
      <w:r>
        <w:t>188</w:t>
      </w:r>
      <w:r>
        <w:fldChar w:fldCharType="end"/>
      </w:r>
    </w:p>
    <w:p w14:paraId="62C52B26" w14:textId="19E0EBF0"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lastRenderedPageBreak/>
        <w:t>A.1</w:t>
      </w:r>
      <w:r>
        <w:rPr>
          <w:rFonts w:asciiTheme="minorHAnsi" w:eastAsiaTheme="minorEastAsia" w:hAnsiTheme="minorHAnsi" w:cstheme="minorBidi"/>
          <w:kern w:val="2"/>
          <w:szCs w:val="22"/>
          <w:lang w:eastAsia="en-GB"/>
          <w14:ligatures w14:val="standardContextual"/>
        </w:rPr>
        <w:tab/>
      </w:r>
      <w:r w:rsidRPr="003029F1">
        <w:rPr>
          <w:rFonts w:eastAsiaTheme="minorEastAsia"/>
        </w:rPr>
        <w:t>IAB-DU and IAB-MT Reference measurement channels</w:t>
      </w:r>
      <w:r>
        <w:tab/>
      </w:r>
      <w:r>
        <w:fldChar w:fldCharType="begin"/>
      </w:r>
      <w:r>
        <w:instrText xml:space="preserve"> PAGEREF _Toc145532040 \h </w:instrText>
      </w:r>
      <w:r>
        <w:fldChar w:fldCharType="separate"/>
      </w:r>
      <w:r>
        <w:t>188</w:t>
      </w:r>
      <w:r>
        <w:fldChar w:fldCharType="end"/>
      </w:r>
    </w:p>
    <w:p w14:paraId="41154E29" w14:textId="31E8A7B1"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IAB-DU Reference measurement channels</w:t>
      </w:r>
      <w:r>
        <w:tab/>
      </w:r>
      <w:r>
        <w:fldChar w:fldCharType="begin"/>
      </w:r>
      <w:r>
        <w:instrText xml:space="preserve"> PAGEREF _Toc145532041 \h </w:instrText>
      </w:r>
      <w:r>
        <w:fldChar w:fldCharType="separate"/>
      </w:r>
      <w:r>
        <w:t>188</w:t>
      </w:r>
      <w:r>
        <w:fldChar w:fldCharType="end"/>
      </w:r>
    </w:p>
    <w:p w14:paraId="69645050" w14:textId="660696D0"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IAB-MT Reference measurement channels</w:t>
      </w:r>
      <w:r>
        <w:tab/>
      </w:r>
      <w:r>
        <w:fldChar w:fldCharType="begin"/>
      </w:r>
      <w:r>
        <w:instrText xml:space="preserve"> PAGEREF _Toc145532042 \h </w:instrText>
      </w:r>
      <w:r>
        <w:fldChar w:fldCharType="separate"/>
      </w:r>
      <w:r>
        <w:t>188</w:t>
      </w:r>
      <w:r>
        <w:fldChar w:fldCharType="end"/>
      </w:r>
    </w:p>
    <w:p w14:paraId="4869E999" w14:textId="050E3811"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A.1.2.1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Fixed Reference Channels for reference sensitivity level, ACS, in-band blocking, out-of-band blocking and receiver intermodulation (QPSK, R=1/3)</w:t>
      </w:r>
      <w:r>
        <w:tab/>
      </w:r>
      <w:r>
        <w:fldChar w:fldCharType="begin"/>
      </w:r>
      <w:r>
        <w:instrText xml:space="preserve"> PAGEREF _Toc145532043 \h </w:instrText>
      </w:r>
      <w:r>
        <w:fldChar w:fldCharType="separate"/>
      </w:r>
      <w:r>
        <w:t>188</w:t>
      </w:r>
      <w:r>
        <w:fldChar w:fldCharType="end"/>
      </w:r>
    </w:p>
    <w:p w14:paraId="223378F0" w14:textId="52824A85"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A.2</w:t>
      </w:r>
      <w:r>
        <w:rPr>
          <w:rFonts w:asciiTheme="minorHAnsi" w:eastAsiaTheme="minorEastAsia" w:hAnsiTheme="minorHAnsi" w:cstheme="minorBidi"/>
          <w:kern w:val="2"/>
          <w:szCs w:val="22"/>
          <w:lang w:eastAsia="en-GB"/>
          <w14:ligatures w14:val="standardContextual"/>
        </w:rPr>
        <w:tab/>
      </w:r>
      <w:r w:rsidRPr="003029F1">
        <w:rPr>
          <w:rFonts w:eastAsiaTheme="minorEastAsia"/>
        </w:rPr>
        <w:t>IAB-DU Fixed Reference Channels</w:t>
      </w:r>
      <w:r>
        <w:tab/>
      </w:r>
      <w:r>
        <w:fldChar w:fldCharType="begin"/>
      </w:r>
      <w:r>
        <w:instrText xml:space="preserve"> PAGEREF _Toc145532044 \h </w:instrText>
      </w:r>
      <w:r>
        <w:fldChar w:fldCharType="separate"/>
      </w:r>
      <w:r>
        <w:t>188</w:t>
      </w:r>
      <w:r>
        <w:fldChar w:fldCharType="end"/>
      </w:r>
    </w:p>
    <w:p w14:paraId="2BB3474F" w14:textId="2D3DB7BE"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Fixed Reference Channels for PUSCH performance requirements (QPSK, R = 193/1024)</w:t>
      </w:r>
      <w:r>
        <w:tab/>
      </w:r>
      <w:r>
        <w:fldChar w:fldCharType="begin"/>
      </w:r>
      <w:r>
        <w:instrText xml:space="preserve"> PAGEREF _Toc145532045 \h </w:instrText>
      </w:r>
      <w:r>
        <w:fldChar w:fldCharType="separate"/>
      </w:r>
      <w:r>
        <w:t>188</w:t>
      </w:r>
      <w:r>
        <w:fldChar w:fldCharType="end"/>
      </w:r>
    </w:p>
    <w:p w14:paraId="17C37D6A" w14:textId="42FBD1DC"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Fixed Reference Channels for PUSCH performance requirements (</w:t>
      </w:r>
      <w:r w:rsidRPr="003029F1">
        <w:rPr>
          <w:rFonts w:eastAsiaTheme="minorEastAsia"/>
          <w:lang w:eastAsia="zh-CN"/>
        </w:rPr>
        <w:t>16QAM, R=434/1024</w:t>
      </w:r>
      <w:r w:rsidRPr="003029F1">
        <w:rPr>
          <w:rFonts w:eastAsiaTheme="minorEastAsia"/>
        </w:rPr>
        <w:t>)</w:t>
      </w:r>
      <w:r>
        <w:tab/>
      </w:r>
      <w:r>
        <w:fldChar w:fldCharType="begin"/>
      </w:r>
      <w:r>
        <w:instrText xml:space="preserve"> PAGEREF _Toc145532046 \h </w:instrText>
      </w:r>
      <w:r>
        <w:fldChar w:fldCharType="separate"/>
      </w:r>
      <w:r>
        <w:t>190</w:t>
      </w:r>
      <w:r>
        <w:fldChar w:fldCharType="end"/>
      </w:r>
    </w:p>
    <w:p w14:paraId="41AF0B92" w14:textId="2CB18899"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Fixed Reference Channels for PUSCH performance requirements (16QAM, R = 658/1024)</w:t>
      </w:r>
      <w:r>
        <w:tab/>
      </w:r>
      <w:r>
        <w:fldChar w:fldCharType="begin"/>
      </w:r>
      <w:r>
        <w:instrText xml:space="preserve"> PAGEREF _Toc145532047 \h </w:instrText>
      </w:r>
      <w:r>
        <w:fldChar w:fldCharType="separate"/>
      </w:r>
      <w:r>
        <w:t>190</w:t>
      </w:r>
      <w:r>
        <w:fldChar w:fldCharType="end"/>
      </w:r>
    </w:p>
    <w:p w14:paraId="735BC57D" w14:textId="0CD80BAC"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Fixed Reference Channels for PUSCH performance requirements (64QAM, R = 567/1024)</w:t>
      </w:r>
      <w:r>
        <w:tab/>
      </w:r>
      <w:r>
        <w:fldChar w:fldCharType="begin"/>
      </w:r>
      <w:r>
        <w:instrText xml:space="preserve"> PAGEREF _Toc145532048 \h </w:instrText>
      </w:r>
      <w:r>
        <w:fldChar w:fldCharType="separate"/>
      </w:r>
      <w:r>
        <w:t>191</w:t>
      </w:r>
      <w:r>
        <w:fldChar w:fldCharType="end"/>
      </w:r>
    </w:p>
    <w:p w14:paraId="22B44A5E" w14:textId="659C71FA"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A.2.5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PRACH test preambles</w:t>
      </w:r>
      <w:r>
        <w:tab/>
      </w:r>
      <w:r>
        <w:fldChar w:fldCharType="begin"/>
      </w:r>
      <w:r>
        <w:instrText xml:space="preserve"> PAGEREF _Toc145532049 \h </w:instrText>
      </w:r>
      <w:r>
        <w:fldChar w:fldCharType="separate"/>
      </w:r>
      <w:r>
        <w:t>192</w:t>
      </w:r>
      <w:r>
        <w:fldChar w:fldCharType="end"/>
      </w:r>
    </w:p>
    <w:p w14:paraId="7995B8A9" w14:textId="711D1810"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A.3</w:t>
      </w:r>
      <w:r>
        <w:rPr>
          <w:rFonts w:asciiTheme="minorHAnsi" w:eastAsiaTheme="minorEastAsia" w:hAnsiTheme="minorHAnsi" w:cstheme="minorBidi"/>
          <w:kern w:val="2"/>
          <w:szCs w:val="22"/>
          <w:lang w:eastAsia="en-GB"/>
          <w14:ligatures w14:val="standardContextual"/>
        </w:rPr>
        <w:tab/>
      </w:r>
      <w:r w:rsidRPr="003029F1">
        <w:rPr>
          <w:rFonts w:eastAsiaTheme="minorEastAsia"/>
        </w:rPr>
        <w:t>IAB-MT Fixed Reference Channels</w:t>
      </w:r>
      <w:r>
        <w:tab/>
      </w:r>
      <w:r>
        <w:fldChar w:fldCharType="begin"/>
      </w:r>
      <w:r>
        <w:instrText xml:space="preserve"> PAGEREF _Toc145532050 \h </w:instrText>
      </w:r>
      <w:r>
        <w:fldChar w:fldCharType="separate"/>
      </w:r>
      <w:r>
        <w:t>192</w:t>
      </w:r>
      <w:r>
        <w:fldChar w:fldCharType="end"/>
      </w:r>
    </w:p>
    <w:p w14:paraId="7FDA144A" w14:textId="03EA2379"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Fixed Reference Channels for PDSCH performance requirements (16QAM)</w:t>
      </w:r>
      <w:r>
        <w:tab/>
      </w:r>
      <w:r>
        <w:fldChar w:fldCharType="begin"/>
      </w:r>
      <w:r>
        <w:instrText xml:space="preserve"> PAGEREF _Toc145532051 \h </w:instrText>
      </w:r>
      <w:r>
        <w:fldChar w:fldCharType="separate"/>
      </w:r>
      <w:r>
        <w:t>192</w:t>
      </w:r>
      <w:r>
        <w:fldChar w:fldCharType="end"/>
      </w:r>
    </w:p>
    <w:p w14:paraId="6C496679" w14:textId="0223D106"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Fixed Reference Channels for PDSCH performance requirements (64QAM)</w:t>
      </w:r>
      <w:r>
        <w:tab/>
      </w:r>
      <w:r>
        <w:fldChar w:fldCharType="begin"/>
      </w:r>
      <w:r>
        <w:instrText xml:space="preserve"> PAGEREF _Toc145532052 \h </w:instrText>
      </w:r>
      <w:r>
        <w:fldChar w:fldCharType="separate"/>
      </w:r>
      <w:r>
        <w:t>193</w:t>
      </w:r>
      <w:r>
        <w:fldChar w:fldCharType="end"/>
      </w:r>
    </w:p>
    <w:p w14:paraId="56ED1915" w14:textId="78431EBE"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Fixed Reference Channels for PDSCH performance requirements (256QAM)</w:t>
      </w:r>
      <w:r>
        <w:tab/>
      </w:r>
      <w:r>
        <w:fldChar w:fldCharType="begin"/>
      </w:r>
      <w:r>
        <w:instrText xml:space="preserve"> PAGEREF _Toc145532053 \h </w:instrText>
      </w:r>
      <w:r>
        <w:fldChar w:fldCharType="separate"/>
      </w:r>
      <w:r>
        <w:t>193</w:t>
      </w:r>
      <w:r>
        <w:fldChar w:fldCharType="end"/>
      </w:r>
    </w:p>
    <w:p w14:paraId="60E80E79" w14:textId="1A48065D"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A.3.4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Fixed Reference Channels for PDCCH performance requirements</w:t>
      </w:r>
      <w:r>
        <w:tab/>
      </w:r>
      <w:r>
        <w:fldChar w:fldCharType="begin"/>
      </w:r>
      <w:r>
        <w:instrText xml:space="preserve"> PAGEREF _Toc145532054 \h </w:instrText>
      </w:r>
      <w:r>
        <w:fldChar w:fldCharType="separate"/>
      </w:r>
      <w:r>
        <w:t>194</w:t>
      </w:r>
      <w:r>
        <w:fldChar w:fldCharType="end"/>
      </w:r>
    </w:p>
    <w:p w14:paraId="41801B9D" w14:textId="7AC406FB"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A.3.5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Fixed Reference Channels for CSI reporting performance requirements</w:t>
      </w:r>
      <w:r>
        <w:tab/>
      </w:r>
      <w:r>
        <w:fldChar w:fldCharType="begin"/>
      </w:r>
      <w:r>
        <w:instrText xml:space="preserve"> PAGEREF _Toc145532055 \h </w:instrText>
      </w:r>
      <w:r>
        <w:fldChar w:fldCharType="separate"/>
      </w:r>
      <w:r>
        <w:t>194</w:t>
      </w:r>
      <w:r>
        <w:fldChar w:fldCharType="end"/>
      </w:r>
    </w:p>
    <w:p w14:paraId="6AB01FD6" w14:textId="59B5FB0D" w:rsidR="003F1A86" w:rsidRDefault="003F1A86">
      <w:pPr>
        <w:pStyle w:val="TOC8"/>
        <w:rPr>
          <w:rFonts w:asciiTheme="minorHAnsi" w:eastAsiaTheme="minorEastAsia" w:hAnsiTheme="minorHAnsi" w:cstheme="minorBidi"/>
          <w:b w:val="0"/>
          <w:kern w:val="2"/>
          <w:szCs w:val="22"/>
          <w:lang w:eastAsia="en-GB"/>
          <w14:ligatures w14:val="standardContextual"/>
        </w:rPr>
      </w:pPr>
      <w:r w:rsidRPr="003029F1">
        <w:rPr>
          <w:rFonts w:eastAsiaTheme="minorEastAsia"/>
        </w:rPr>
        <w:t>Annex B (normative): Environmental requirements for the IAB equipment</w:t>
      </w:r>
      <w:r>
        <w:tab/>
      </w:r>
      <w:r>
        <w:fldChar w:fldCharType="begin"/>
      </w:r>
      <w:r>
        <w:instrText xml:space="preserve"> PAGEREF _Toc145532056 \h </w:instrText>
      </w:r>
      <w:r>
        <w:fldChar w:fldCharType="separate"/>
      </w:r>
      <w:r>
        <w:t>196</w:t>
      </w:r>
      <w:r>
        <w:fldChar w:fldCharType="end"/>
      </w:r>
    </w:p>
    <w:p w14:paraId="01C251BA" w14:textId="50681427"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B.1</w:t>
      </w:r>
      <w:r>
        <w:rPr>
          <w:rFonts w:asciiTheme="minorHAnsi" w:eastAsiaTheme="minorEastAsia" w:hAnsiTheme="minorHAnsi" w:cstheme="minorBidi"/>
          <w:kern w:val="2"/>
          <w:szCs w:val="22"/>
          <w:lang w:eastAsia="en-GB"/>
          <w14:ligatures w14:val="standardContextual"/>
        </w:rPr>
        <w:tab/>
      </w:r>
      <w:r w:rsidRPr="003029F1">
        <w:rPr>
          <w:rFonts w:eastAsiaTheme="minorEastAsia"/>
        </w:rPr>
        <w:t>General</w:t>
      </w:r>
      <w:r>
        <w:tab/>
      </w:r>
      <w:r>
        <w:fldChar w:fldCharType="begin"/>
      </w:r>
      <w:r>
        <w:instrText xml:space="preserve"> PAGEREF _Toc145532057 \h </w:instrText>
      </w:r>
      <w:r>
        <w:fldChar w:fldCharType="separate"/>
      </w:r>
      <w:r>
        <w:t>196</w:t>
      </w:r>
      <w:r>
        <w:fldChar w:fldCharType="end"/>
      </w:r>
    </w:p>
    <w:p w14:paraId="16C5FF26" w14:textId="3D81597E"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B.2</w:t>
      </w:r>
      <w:r>
        <w:rPr>
          <w:rFonts w:asciiTheme="minorHAnsi" w:eastAsiaTheme="minorEastAsia" w:hAnsiTheme="minorHAnsi" w:cstheme="minorBidi"/>
          <w:kern w:val="2"/>
          <w:szCs w:val="22"/>
          <w:lang w:eastAsia="en-GB"/>
          <w14:ligatures w14:val="standardContextual"/>
        </w:rPr>
        <w:tab/>
      </w:r>
      <w:r w:rsidRPr="003029F1">
        <w:rPr>
          <w:rFonts w:eastAsiaTheme="minorEastAsia"/>
        </w:rPr>
        <w:t>Normal test environment</w:t>
      </w:r>
      <w:r>
        <w:tab/>
      </w:r>
      <w:r>
        <w:fldChar w:fldCharType="begin"/>
      </w:r>
      <w:r>
        <w:instrText xml:space="preserve"> PAGEREF _Toc145532058 \h </w:instrText>
      </w:r>
      <w:r>
        <w:fldChar w:fldCharType="separate"/>
      </w:r>
      <w:r>
        <w:t>196</w:t>
      </w:r>
      <w:r>
        <w:fldChar w:fldCharType="end"/>
      </w:r>
    </w:p>
    <w:p w14:paraId="44DA1F96" w14:textId="18F33B55"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B.3</w:t>
      </w:r>
      <w:r>
        <w:rPr>
          <w:rFonts w:asciiTheme="minorHAnsi" w:eastAsiaTheme="minorEastAsia" w:hAnsiTheme="minorHAnsi" w:cstheme="minorBidi"/>
          <w:kern w:val="2"/>
          <w:szCs w:val="22"/>
          <w:lang w:eastAsia="en-GB"/>
          <w14:ligatures w14:val="standardContextual"/>
        </w:rPr>
        <w:tab/>
      </w:r>
      <w:r w:rsidRPr="003029F1">
        <w:rPr>
          <w:rFonts w:eastAsiaTheme="minorEastAsia"/>
        </w:rPr>
        <w:t>Extreme test environment</w:t>
      </w:r>
      <w:r>
        <w:tab/>
      </w:r>
      <w:r>
        <w:fldChar w:fldCharType="begin"/>
      </w:r>
      <w:r>
        <w:instrText xml:space="preserve"> PAGEREF _Toc145532059 \h </w:instrText>
      </w:r>
      <w:r>
        <w:fldChar w:fldCharType="separate"/>
      </w:r>
      <w:r>
        <w:t>196</w:t>
      </w:r>
      <w:r>
        <w:fldChar w:fldCharType="end"/>
      </w:r>
    </w:p>
    <w:p w14:paraId="7EFA929B" w14:textId="582E6839"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B.3.1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_Toc145532060 \h </w:instrText>
      </w:r>
      <w:r>
        <w:fldChar w:fldCharType="separate"/>
      </w:r>
      <w:r>
        <w:t>196</w:t>
      </w:r>
      <w:r>
        <w:fldChar w:fldCharType="end"/>
      </w:r>
    </w:p>
    <w:p w14:paraId="6DD751B2" w14:textId="5D2C8EFC"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B.3.2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Extreme temperature</w:t>
      </w:r>
      <w:r>
        <w:tab/>
      </w:r>
      <w:r>
        <w:fldChar w:fldCharType="begin"/>
      </w:r>
      <w:r>
        <w:instrText xml:space="preserve"> PAGEREF _Toc145532061 \h </w:instrText>
      </w:r>
      <w:r>
        <w:fldChar w:fldCharType="separate"/>
      </w:r>
      <w:r>
        <w:t>196</w:t>
      </w:r>
      <w:r>
        <w:fldChar w:fldCharType="end"/>
      </w:r>
    </w:p>
    <w:p w14:paraId="78661092" w14:textId="6D553C82"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B.4</w:t>
      </w:r>
      <w:r>
        <w:rPr>
          <w:rFonts w:asciiTheme="minorHAnsi" w:eastAsiaTheme="minorEastAsia" w:hAnsiTheme="minorHAnsi" w:cstheme="minorBidi"/>
          <w:kern w:val="2"/>
          <w:szCs w:val="22"/>
          <w:lang w:eastAsia="en-GB"/>
          <w14:ligatures w14:val="standardContextual"/>
        </w:rPr>
        <w:tab/>
      </w:r>
      <w:r w:rsidRPr="003029F1">
        <w:rPr>
          <w:rFonts w:eastAsiaTheme="minorEastAsia"/>
        </w:rPr>
        <w:t>Vibration</w:t>
      </w:r>
      <w:r>
        <w:tab/>
      </w:r>
      <w:r>
        <w:fldChar w:fldCharType="begin"/>
      </w:r>
      <w:r>
        <w:instrText xml:space="preserve"> PAGEREF _Toc145532062 \h </w:instrText>
      </w:r>
      <w:r>
        <w:fldChar w:fldCharType="separate"/>
      </w:r>
      <w:r>
        <w:t>197</w:t>
      </w:r>
      <w:r>
        <w:fldChar w:fldCharType="end"/>
      </w:r>
    </w:p>
    <w:p w14:paraId="7E96BB6E" w14:textId="4B0D5302"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B.5</w:t>
      </w:r>
      <w:r>
        <w:rPr>
          <w:rFonts w:asciiTheme="minorHAnsi" w:eastAsiaTheme="minorEastAsia" w:hAnsiTheme="minorHAnsi" w:cstheme="minorBidi"/>
          <w:kern w:val="2"/>
          <w:szCs w:val="22"/>
          <w:lang w:eastAsia="en-GB"/>
          <w14:ligatures w14:val="standardContextual"/>
        </w:rPr>
        <w:tab/>
      </w:r>
      <w:r w:rsidRPr="003029F1">
        <w:rPr>
          <w:rFonts w:eastAsiaTheme="minorEastAsia"/>
        </w:rPr>
        <w:t>Power supply</w:t>
      </w:r>
      <w:r>
        <w:tab/>
      </w:r>
      <w:r>
        <w:fldChar w:fldCharType="begin"/>
      </w:r>
      <w:r>
        <w:instrText xml:space="preserve"> PAGEREF _Toc145532063 \h </w:instrText>
      </w:r>
      <w:r>
        <w:fldChar w:fldCharType="separate"/>
      </w:r>
      <w:r>
        <w:t>197</w:t>
      </w:r>
      <w:r>
        <w:fldChar w:fldCharType="end"/>
      </w:r>
    </w:p>
    <w:p w14:paraId="77A157AE" w14:textId="190BCC56"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lang w:eastAsia="sv-SE"/>
        </w:rPr>
        <w:t>B.6</w:t>
      </w:r>
      <w:r>
        <w:rPr>
          <w:rFonts w:asciiTheme="minorHAnsi" w:eastAsiaTheme="minorEastAsia" w:hAnsiTheme="minorHAnsi" w:cstheme="minorBidi"/>
          <w:kern w:val="2"/>
          <w:szCs w:val="22"/>
          <w:lang w:eastAsia="en-GB"/>
          <w14:ligatures w14:val="standardContextual"/>
        </w:rPr>
        <w:tab/>
      </w:r>
      <w:r w:rsidRPr="003029F1">
        <w:rPr>
          <w:rFonts w:eastAsiaTheme="minorEastAsia"/>
          <w:lang w:eastAsia="sv-SE"/>
        </w:rPr>
        <w:t>Measurement of test environments</w:t>
      </w:r>
      <w:r>
        <w:tab/>
      </w:r>
      <w:r>
        <w:fldChar w:fldCharType="begin"/>
      </w:r>
      <w:r>
        <w:instrText xml:space="preserve"> PAGEREF _Toc145532064 \h </w:instrText>
      </w:r>
      <w:r>
        <w:fldChar w:fldCharType="separate"/>
      </w:r>
      <w:r>
        <w:t>197</w:t>
      </w:r>
      <w:r>
        <w:fldChar w:fldCharType="end"/>
      </w:r>
    </w:p>
    <w:p w14:paraId="03AD9DA2" w14:textId="3D191481" w:rsidR="003F1A86" w:rsidRDefault="003F1A86">
      <w:pPr>
        <w:pStyle w:val="TOC8"/>
        <w:rPr>
          <w:rFonts w:asciiTheme="minorHAnsi" w:eastAsiaTheme="minorEastAsia" w:hAnsiTheme="minorHAnsi" w:cstheme="minorBidi"/>
          <w:b w:val="0"/>
          <w:kern w:val="2"/>
          <w:szCs w:val="22"/>
          <w:lang w:eastAsia="en-GB"/>
          <w14:ligatures w14:val="standardContextual"/>
        </w:rPr>
      </w:pPr>
      <w:r w:rsidRPr="003029F1">
        <w:rPr>
          <w:rFonts w:eastAsiaTheme="minorEastAsia"/>
        </w:rPr>
        <w:t>Annex C (informative): Test tolerances and derivation of test requirements</w:t>
      </w:r>
      <w:r>
        <w:tab/>
      </w:r>
      <w:r>
        <w:fldChar w:fldCharType="begin"/>
      </w:r>
      <w:r>
        <w:instrText xml:space="preserve"> PAGEREF _Toc145532065 \h </w:instrText>
      </w:r>
      <w:r>
        <w:fldChar w:fldCharType="separate"/>
      </w:r>
      <w:r>
        <w:t>199</w:t>
      </w:r>
      <w:r>
        <w:fldChar w:fldCharType="end"/>
      </w:r>
    </w:p>
    <w:p w14:paraId="36850739" w14:textId="721ECBD0"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C.1</w:t>
      </w:r>
      <w:r>
        <w:rPr>
          <w:rFonts w:asciiTheme="minorHAnsi" w:eastAsiaTheme="minorEastAsia" w:hAnsiTheme="minorHAnsi" w:cstheme="minorBidi"/>
          <w:kern w:val="2"/>
          <w:szCs w:val="22"/>
          <w:lang w:eastAsia="en-GB"/>
          <w14:ligatures w14:val="standardContextual"/>
        </w:rPr>
        <w:tab/>
      </w:r>
      <w:r w:rsidRPr="003029F1">
        <w:rPr>
          <w:rFonts w:eastAsiaTheme="minorEastAsia"/>
          <w:lang w:eastAsia="sv-SE"/>
        </w:rPr>
        <w:t>Measurement of t</w:t>
      </w:r>
      <w:r w:rsidRPr="003029F1">
        <w:rPr>
          <w:rFonts w:eastAsiaTheme="minorEastAsia"/>
        </w:rPr>
        <w:t>ransmitter</w:t>
      </w:r>
      <w:r>
        <w:tab/>
      </w:r>
      <w:r>
        <w:fldChar w:fldCharType="begin"/>
      </w:r>
      <w:r>
        <w:instrText xml:space="preserve"> PAGEREF _Toc145532066 \h </w:instrText>
      </w:r>
      <w:r>
        <w:fldChar w:fldCharType="separate"/>
      </w:r>
      <w:r>
        <w:t>199</w:t>
      </w:r>
      <w:r>
        <w:fldChar w:fldCharType="end"/>
      </w:r>
    </w:p>
    <w:p w14:paraId="2872F877" w14:textId="287409A1"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lang w:eastAsia="ja-JP"/>
        </w:rPr>
        <w:t>C.2</w:t>
      </w:r>
      <w:r w:rsidRPr="003029F1">
        <w:rPr>
          <w:rFonts w:eastAsiaTheme="minorEastAsia"/>
        </w:rPr>
        <w:t xml:space="preserve"> </w:t>
      </w:r>
      <w:r w:rsidRPr="003029F1">
        <w:rPr>
          <w:rFonts w:eastAsiaTheme="minorEastAsia"/>
          <w:lang w:eastAsia="sv-SE"/>
        </w:rPr>
        <w:t>Measurement of receiv</w:t>
      </w:r>
      <w:r w:rsidRPr="003029F1">
        <w:rPr>
          <w:rFonts w:eastAsiaTheme="minorEastAsia"/>
          <w:lang w:eastAsia="ja-JP"/>
        </w:rPr>
        <w:t>er</w:t>
      </w:r>
      <w:r>
        <w:tab/>
      </w:r>
      <w:r>
        <w:fldChar w:fldCharType="begin"/>
      </w:r>
      <w:r>
        <w:instrText xml:space="preserve"> PAGEREF _Toc145532067 \h </w:instrText>
      </w:r>
      <w:r>
        <w:fldChar w:fldCharType="separate"/>
      </w:r>
      <w:r>
        <w:t>200</w:t>
      </w:r>
      <w:r>
        <w:fldChar w:fldCharType="end"/>
      </w:r>
    </w:p>
    <w:p w14:paraId="5DB2B024" w14:textId="537CE5CA"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lang w:eastAsia="ja-JP"/>
        </w:rPr>
        <w:t>C.</w:t>
      </w:r>
      <w:r w:rsidRPr="003029F1">
        <w:rPr>
          <w:rFonts w:eastAsiaTheme="minorEastAsia"/>
        </w:rPr>
        <w:t xml:space="preserve">3 </w:t>
      </w:r>
      <w:r w:rsidRPr="003029F1">
        <w:rPr>
          <w:rFonts w:eastAsiaTheme="minorEastAsia"/>
          <w:lang w:eastAsia="sv-SE"/>
        </w:rPr>
        <w:t>Measurement of performance requirements</w:t>
      </w:r>
      <w:r>
        <w:tab/>
      </w:r>
      <w:r>
        <w:fldChar w:fldCharType="begin"/>
      </w:r>
      <w:r>
        <w:instrText xml:space="preserve"> PAGEREF _Toc145532068 \h </w:instrText>
      </w:r>
      <w:r>
        <w:fldChar w:fldCharType="separate"/>
      </w:r>
      <w:r>
        <w:t>202</w:t>
      </w:r>
      <w:r>
        <w:fldChar w:fldCharType="end"/>
      </w:r>
    </w:p>
    <w:p w14:paraId="2B1C36C9" w14:textId="3CD81D81"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sv-SE"/>
        </w:rPr>
        <w:t>C.3.1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sv-SE"/>
        </w:rPr>
        <w:t>List IAB-DU TTs</w:t>
      </w:r>
      <w:r>
        <w:tab/>
      </w:r>
      <w:r>
        <w:fldChar w:fldCharType="begin"/>
      </w:r>
      <w:r>
        <w:instrText xml:space="preserve"> PAGEREF _Toc145532069 \h </w:instrText>
      </w:r>
      <w:r>
        <w:fldChar w:fldCharType="separate"/>
      </w:r>
      <w:r>
        <w:t>202</w:t>
      </w:r>
      <w:r>
        <w:fldChar w:fldCharType="end"/>
      </w:r>
    </w:p>
    <w:p w14:paraId="746E9176" w14:textId="3C4F23DD"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sv-SE"/>
        </w:rPr>
        <w:t>C.3.2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sv-SE"/>
        </w:rPr>
        <w:t>List IAB-MT TTs</w:t>
      </w:r>
      <w:r>
        <w:tab/>
      </w:r>
      <w:r>
        <w:fldChar w:fldCharType="begin"/>
      </w:r>
      <w:r>
        <w:instrText xml:space="preserve"> PAGEREF _Toc145532070 \h </w:instrText>
      </w:r>
      <w:r>
        <w:fldChar w:fldCharType="separate"/>
      </w:r>
      <w:r>
        <w:t>202</w:t>
      </w:r>
      <w:r>
        <w:fldChar w:fldCharType="end"/>
      </w:r>
    </w:p>
    <w:p w14:paraId="50CF50E8" w14:textId="2932193C" w:rsidR="003F1A86" w:rsidRDefault="003F1A86">
      <w:pPr>
        <w:pStyle w:val="TOC8"/>
        <w:rPr>
          <w:rFonts w:asciiTheme="minorHAnsi" w:eastAsiaTheme="minorEastAsia" w:hAnsiTheme="minorHAnsi" w:cstheme="minorBidi"/>
          <w:b w:val="0"/>
          <w:kern w:val="2"/>
          <w:szCs w:val="22"/>
          <w:lang w:eastAsia="en-GB"/>
          <w14:ligatures w14:val="standardContextual"/>
        </w:rPr>
      </w:pPr>
      <w:r w:rsidRPr="003029F1">
        <w:rPr>
          <w:rFonts w:eastAsiaTheme="minorEastAsia"/>
        </w:rPr>
        <w:t>Annex D (informative): Measurement system set-up</w:t>
      </w:r>
      <w:r>
        <w:tab/>
      </w:r>
      <w:r>
        <w:fldChar w:fldCharType="begin"/>
      </w:r>
      <w:r>
        <w:instrText xml:space="preserve"> PAGEREF _Toc145532071 \h </w:instrText>
      </w:r>
      <w:r>
        <w:fldChar w:fldCharType="separate"/>
      </w:r>
      <w:r>
        <w:t>203</w:t>
      </w:r>
      <w:r>
        <w:fldChar w:fldCharType="end"/>
      </w:r>
    </w:p>
    <w:p w14:paraId="3C5FA3A2" w14:textId="4F47AFF7"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D.1</w:t>
      </w:r>
      <w:r>
        <w:rPr>
          <w:rFonts w:asciiTheme="minorHAnsi" w:eastAsiaTheme="minorEastAsia" w:hAnsiTheme="minorHAnsi" w:cstheme="minorBidi"/>
          <w:kern w:val="2"/>
          <w:szCs w:val="22"/>
          <w:lang w:eastAsia="en-GB"/>
          <w14:ligatures w14:val="standardContextual"/>
        </w:rPr>
        <w:tab/>
      </w:r>
      <w:r w:rsidRPr="003029F1">
        <w:rPr>
          <w:rFonts w:eastAsiaTheme="minorEastAsia"/>
          <w:i/>
        </w:rPr>
        <w:t>IAB type 1-H</w:t>
      </w:r>
      <w:r w:rsidRPr="003029F1">
        <w:rPr>
          <w:rFonts w:eastAsiaTheme="minorEastAsia"/>
        </w:rPr>
        <w:t xml:space="preserve"> transmitter</w:t>
      </w:r>
      <w:r>
        <w:tab/>
      </w:r>
      <w:r>
        <w:fldChar w:fldCharType="begin"/>
      </w:r>
      <w:r>
        <w:instrText xml:space="preserve"> PAGEREF _Toc145532072 \h </w:instrText>
      </w:r>
      <w:r>
        <w:fldChar w:fldCharType="separate"/>
      </w:r>
      <w:r>
        <w:t>203</w:t>
      </w:r>
      <w:r>
        <w:fldChar w:fldCharType="end"/>
      </w:r>
    </w:p>
    <w:p w14:paraId="3C153F0A" w14:textId="749CB981"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D.1.1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 output power, output power dynamics, transmitter ON/OFF power, frequency error, EVM, unwanted emissions for IAB type 1-H</w:t>
      </w:r>
      <w:r>
        <w:tab/>
      </w:r>
      <w:r>
        <w:fldChar w:fldCharType="begin"/>
      </w:r>
      <w:r>
        <w:instrText xml:space="preserve"> PAGEREF _Toc145532073 \h </w:instrText>
      </w:r>
      <w:r>
        <w:fldChar w:fldCharType="separate"/>
      </w:r>
      <w:r>
        <w:t>203</w:t>
      </w:r>
      <w:r>
        <w:fldChar w:fldCharType="end"/>
      </w:r>
    </w:p>
    <w:p w14:paraId="16203D86" w14:textId="3BA9642B"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D.1.2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Transmitter intermodulation for IAB type 1-H</w:t>
      </w:r>
      <w:r>
        <w:tab/>
      </w:r>
      <w:r>
        <w:fldChar w:fldCharType="begin"/>
      </w:r>
      <w:r>
        <w:instrText xml:space="preserve"> PAGEREF _Toc145532074 \h </w:instrText>
      </w:r>
      <w:r>
        <w:fldChar w:fldCharType="separate"/>
      </w:r>
      <w:r>
        <w:t>204</w:t>
      </w:r>
      <w:r>
        <w:fldChar w:fldCharType="end"/>
      </w:r>
    </w:p>
    <w:p w14:paraId="6DE4FDD1" w14:textId="5C04C03E"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D.1.3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Transmitter spurious emissions for IAB type 1-H</w:t>
      </w:r>
      <w:r>
        <w:tab/>
      </w:r>
      <w:r>
        <w:fldChar w:fldCharType="begin"/>
      </w:r>
      <w:r>
        <w:instrText xml:space="preserve"> PAGEREF _Toc145532075 \h </w:instrText>
      </w:r>
      <w:r>
        <w:fldChar w:fldCharType="separate"/>
      </w:r>
      <w:r>
        <w:t>204</w:t>
      </w:r>
      <w:r>
        <w:fldChar w:fldCharType="end"/>
      </w:r>
    </w:p>
    <w:p w14:paraId="04EA275A" w14:textId="582ECE73"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D.1.4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 xml:space="preserve">Time alignment error for </w:t>
      </w:r>
      <w:r w:rsidRPr="003029F1">
        <w:rPr>
          <w:rFonts w:eastAsiaTheme="minorEastAsia"/>
          <w:i/>
        </w:rPr>
        <w:t>IAB-DU</w:t>
      </w:r>
      <w:r>
        <w:tab/>
      </w:r>
      <w:r>
        <w:fldChar w:fldCharType="begin"/>
      </w:r>
      <w:r>
        <w:instrText xml:space="preserve"> PAGEREF _Toc145532076 \h </w:instrText>
      </w:r>
      <w:r>
        <w:fldChar w:fldCharType="separate"/>
      </w:r>
      <w:r>
        <w:t>206</w:t>
      </w:r>
      <w:r>
        <w:fldChar w:fldCharType="end"/>
      </w:r>
    </w:p>
    <w:p w14:paraId="25F454E1" w14:textId="3610FEA2"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D.2</w:t>
      </w:r>
      <w:r>
        <w:rPr>
          <w:rFonts w:asciiTheme="minorHAnsi" w:eastAsiaTheme="minorEastAsia" w:hAnsiTheme="minorHAnsi" w:cstheme="minorBidi"/>
          <w:kern w:val="2"/>
          <w:szCs w:val="22"/>
          <w:lang w:eastAsia="en-GB"/>
          <w14:ligatures w14:val="standardContextual"/>
        </w:rPr>
        <w:tab/>
      </w:r>
      <w:r w:rsidRPr="003029F1">
        <w:rPr>
          <w:rFonts w:eastAsiaTheme="minorEastAsia"/>
        </w:rPr>
        <w:t>IAB type 1-H receiver</w:t>
      </w:r>
      <w:r>
        <w:tab/>
      </w:r>
      <w:r>
        <w:fldChar w:fldCharType="begin"/>
      </w:r>
      <w:r>
        <w:instrText xml:space="preserve"> PAGEREF _Toc145532077 \h </w:instrText>
      </w:r>
      <w:r>
        <w:fldChar w:fldCharType="separate"/>
      </w:r>
      <w:r>
        <w:t>206</w:t>
      </w:r>
      <w:r>
        <w:fldChar w:fldCharType="end"/>
      </w:r>
    </w:p>
    <w:p w14:paraId="29690385" w14:textId="75E2071E"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D.2.1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Reference sensitivity level for IAB type 1-H</w:t>
      </w:r>
      <w:r>
        <w:tab/>
      </w:r>
      <w:r>
        <w:fldChar w:fldCharType="begin"/>
      </w:r>
      <w:r>
        <w:instrText xml:space="preserve"> PAGEREF _Toc145532078 \h </w:instrText>
      </w:r>
      <w:r>
        <w:fldChar w:fldCharType="separate"/>
      </w:r>
      <w:r>
        <w:t>206</w:t>
      </w:r>
      <w:r>
        <w:fldChar w:fldCharType="end"/>
      </w:r>
    </w:p>
    <w:p w14:paraId="3CB8DF9B" w14:textId="1DAF477A"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D.2.2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Receiver dynamic range for IAB type 1-H</w:t>
      </w:r>
      <w:r>
        <w:tab/>
      </w:r>
      <w:r>
        <w:fldChar w:fldCharType="begin"/>
      </w:r>
      <w:r>
        <w:instrText xml:space="preserve"> PAGEREF _Toc145532079 \h </w:instrText>
      </w:r>
      <w:r>
        <w:fldChar w:fldCharType="separate"/>
      </w:r>
      <w:r>
        <w:t>207</w:t>
      </w:r>
      <w:r>
        <w:fldChar w:fldCharType="end"/>
      </w:r>
    </w:p>
    <w:p w14:paraId="1B67126E" w14:textId="3962D51A"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D.2.3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Receiver adjacent channel selectivity and narrowband blocking for IAB type 1-H</w:t>
      </w:r>
      <w:r>
        <w:tab/>
      </w:r>
      <w:r>
        <w:fldChar w:fldCharType="begin"/>
      </w:r>
      <w:r>
        <w:instrText xml:space="preserve"> PAGEREF _Toc145532080 \h </w:instrText>
      </w:r>
      <w:r>
        <w:fldChar w:fldCharType="separate"/>
      </w:r>
      <w:r>
        <w:t>207</w:t>
      </w:r>
      <w:r>
        <w:fldChar w:fldCharType="end"/>
      </w:r>
    </w:p>
    <w:p w14:paraId="5C3AC69F" w14:textId="4CE60C60"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D.2.4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Receiver spurious emissions</w:t>
      </w:r>
      <w:r>
        <w:tab/>
      </w:r>
      <w:r>
        <w:fldChar w:fldCharType="begin"/>
      </w:r>
      <w:r>
        <w:instrText xml:space="preserve"> PAGEREF _Toc145532081 \h </w:instrText>
      </w:r>
      <w:r>
        <w:fldChar w:fldCharType="separate"/>
      </w:r>
      <w:r>
        <w:t>207</w:t>
      </w:r>
      <w:r>
        <w:fldChar w:fldCharType="end"/>
      </w:r>
    </w:p>
    <w:p w14:paraId="55E2B899" w14:textId="141D8073"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D.2.5</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Receiver In-channel selectivity for IAB type 1-H</w:t>
      </w:r>
      <w:r>
        <w:tab/>
      </w:r>
      <w:r>
        <w:fldChar w:fldCharType="begin"/>
      </w:r>
      <w:r>
        <w:instrText xml:space="preserve"> PAGEREF _Toc145532082 \h </w:instrText>
      </w:r>
      <w:r>
        <w:fldChar w:fldCharType="separate"/>
      </w:r>
      <w:r>
        <w:t>209</w:t>
      </w:r>
      <w:r>
        <w:fldChar w:fldCharType="end"/>
      </w:r>
    </w:p>
    <w:p w14:paraId="75D0A291" w14:textId="08984352"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D.2.6</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Receiver intermodulation for IAB type 1-H</w:t>
      </w:r>
      <w:r>
        <w:tab/>
      </w:r>
      <w:r>
        <w:fldChar w:fldCharType="begin"/>
      </w:r>
      <w:r>
        <w:instrText xml:space="preserve"> PAGEREF _Toc145532083 \h </w:instrText>
      </w:r>
      <w:r>
        <w:fldChar w:fldCharType="separate"/>
      </w:r>
      <w:r>
        <w:t>209</w:t>
      </w:r>
      <w:r>
        <w:fldChar w:fldCharType="end"/>
      </w:r>
    </w:p>
    <w:p w14:paraId="5FF97E79" w14:textId="50E31424"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D.</w:t>
      </w:r>
      <w:r w:rsidRPr="003029F1">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 type 1-</w:t>
      </w:r>
      <w:r w:rsidRPr="003029F1">
        <w:rPr>
          <w:rFonts w:eastAsiaTheme="minorEastAsia"/>
          <w:lang w:eastAsia="zh-CN"/>
        </w:rPr>
        <w:t>H</w:t>
      </w:r>
      <w:r w:rsidRPr="003029F1">
        <w:rPr>
          <w:rFonts w:eastAsiaTheme="minorEastAsia"/>
        </w:rPr>
        <w:t xml:space="preserve"> </w:t>
      </w:r>
      <w:r w:rsidRPr="003029F1">
        <w:rPr>
          <w:rFonts w:eastAsiaTheme="minorEastAsia"/>
          <w:lang w:eastAsia="zh-CN"/>
        </w:rPr>
        <w:t>p</w:t>
      </w:r>
      <w:r w:rsidRPr="003029F1">
        <w:rPr>
          <w:rFonts w:eastAsiaTheme="minorEastAsia"/>
          <w:lang w:eastAsia="sv-SE"/>
        </w:rPr>
        <w:t xml:space="preserve">erformance </w:t>
      </w:r>
      <w:r w:rsidRPr="003029F1">
        <w:rPr>
          <w:rFonts w:eastAsiaTheme="minorEastAsia"/>
          <w:lang w:eastAsia="zh-CN"/>
        </w:rPr>
        <w:t>r</w:t>
      </w:r>
      <w:r w:rsidRPr="003029F1">
        <w:rPr>
          <w:rFonts w:eastAsiaTheme="minorEastAsia"/>
          <w:lang w:eastAsia="sv-SE"/>
        </w:rPr>
        <w:t>equirements</w:t>
      </w:r>
      <w:r>
        <w:tab/>
      </w:r>
      <w:r>
        <w:fldChar w:fldCharType="begin"/>
      </w:r>
      <w:r>
        <w:instrText xml:space="preserve"> PAGEREF _Toc145532084 \h </w:instrText>
      </w:r>
      <w:r>
        <w:fldChar w:fldCharType="separate"/>
      </w:r>
      <w:r>
        <w:t>210</w:t>
      </w:r>
      <w:r>
        <w:fldChar w:fldCharType="end"/>
      </w:r>
    </w:p>
    <w:p w14:paraId="0175D415" w14:textId="68618AB7"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D.</w:t>
      </w:r>
      <w:r w:rsidRPr="003029F1">
        <w:rPr>
          <w:rFonts w:eastAsiaTheme="minorEastAsia"/>
          <w:lang w:eastAsia="zh-CN"/>
        </w:rPr>
        <w:t>3</w:t>
      </w:r>
      <w:r w:rsidRPr="003029F1">
        <w:rPr>
          <w:rFonts w:eastAsiaTheme="minorEastAsia"/>
        </w:rPr>
        <w:t>.</w:t>
      </w:r>
      <w:r w:rsidRPr="003029F1">
        <w:rPr>
          <w:rFonts w:eastAsiaTheme="minorEastAsia"/>
          <w:lang w:eastAsia="zh-CN"/>
        </w:rPr>
        <w:t>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Performance requirements for PUSCH and PUCCH</w:t>
      </w:r>
      <w:r w:rsidRPr="003029F1">
        <w:rPr>
          <w:rFonts w:eastAsiaTheme="minorEastAsia"/>
          <w:lang w:eastAsia="zh-CN"/>
        </w:rPr>
        <w:t xml:space="preserve"> on single antenna port</w:t>
      </w:r>
      <w:r w:rsidRPr="003029F1">
        <w:rPr>
          <w:rFonts w:eastAsiaTheme="minorEastAsia"/>
        </w:rPr>
        <w:t xml:space="preserve"> in multipath fading conditions</w:t>
      </w:r>
      <w:r>
        <w:tab/>
      </w:r>
      <w:r>
        <w:fldChar w:fldCharType="begin"/>
      </w:r>
      <w:r>
        <w:instrText xml:space="preserve"> PAGEREF _Toc145532085 \h </w:instrText>
      </w:r>
      <w:r>
        <w:fldChar w:fldCharType="separate"/>
      </w:r>
      <w:r>
        <w:t>210</w:t>
      </w:r>
      <w:r>
        <w:fldChar w:fldCharType="end"/>
      </w:r>
    </w:p>
    <w:p w14:paraId="2055E13A" w14:textId="668A67DE"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D.</w:t>
      </w:r>
      <w:r w:rsidRPr="003029F1">
        <w:rPr>
          <w:rFonts w:eastAsiaTheme="minorEastAsia"/>
          <w:lang w:eastAsia="zh-CN"/>
        </w:rPr>
        <w:t>3</w:t>
      </w:r>
      <w:r w:rsidRPr="003029F1">
        <w:rPr>
          <w:rFonts w:eastAsiaTheme="minorEastAsia"/>
        </w:rPr>
        <w:t>.</w:t>
      </w:r>
      <w:r w:rsidRPr="003029F1">
        <w:rPr>
          <w:rFonts w:eastAsiaTheme="minorEastAsia"/>
          <w:lang w:eastAsia="zh-CN"/>
        </w:rPr>
        <w:t>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Performance requirements for PU</w:t>
      </w:r>
      <w:r w:rsidRPr="003029F1">
        <w:rPr>
          <w:rFonts w:eastAsiaTheme="minorEastAsia"/>
          <w:lang w:eastAsia="zh-CN"/>
        </w:rPr>
        <w:t>S</w:t>
      </w:r>
      <w:r w:rsidRPr="003029F1">
        <w:rPr>
          <w:rFonts w:eastAsiaTheme="minorEastAsia"/>
        </w:rPr>
        <w:t>CH, PDSCH, PDCCH</w:t>
      </w:r>
      <w:r w:rsidRPr="003029F1">
        <w:rPr>
          <w:rFonts w:eastAsiaTheme="minorEastAsia"/>
          <w:lang w:eastAsia="zh-CN"/>
        </w:rPr>
        <w:t xml:space="preserve"> transmission and PMI/RI reporting on two antenna ports</w:t>
      </w:r>
      <w:r w:rsidRPr="003029F1">
        <w:rPr>
          <w:rFonts w:eastAsiaTheme="minorEastAsia"/>
        </w:rPr>
        <w:t xml:space="preserve"> in multipath fading conditions</w:t>
      </w:r>
      <w:r>
        <w:tab/>
      </w:r>
      <w:r>
        <w:fldChar w:fldCharType="begin"/>
      </w:r>
      <w:r>
        <w:instrText xml:space="preserve"> PAGEREF _Toc145532086 \h </w:instrText>
      </w:r>
      <w:r>
        <w:fldChar w:fldCharType="separate"/>
      </w:r>
      <w:r>
        <w:t>211</w:t>
      </w:r>
      <w:r>
        <w:fldChar w:fldCharType="end"/>
      </w:r>
    </w:p>
    <w:p w14:paraId="19AE3F5F" w14:textId="2A7FE038"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lastRenderedPageBreak/>
        <w:t>D.</w:t>
      </w:r>
      <w:r w:rsidRPr="003029F1">
        <w:rPr>
          <w:rFonts w:eastAsiaTheme="minorEastAsia"/>
          <w:lang w:eastAsia="zh-CN"/>
        </w:rPr>
        <w:t>3</w:t>
      </w:r>
      <w:r w:rsidRPr="003029F1">
        <w:rPr>
          <w:rFonts w:eastAsiaTheme="minorEastAsia"/>
        </w:rPr>
        <w:t>.</w:t>
      </w:r>
      <w:r w:rsidRPr="003029F1">
        <w:rPr>
          <w:rFonts w:eastAsiaTheme="minorEastAsia"/>
          <w:lang w:eastAsia="zh-CN"/>
        </w:rPr>
        <w:t>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Performance requirements for PUSCH, PRACH transmission and CQI reporting in static conditions</w:t>
      </w:r>
      <w:r>
        <w:tab/>
      </w:r>
      <w:r>
        <w:fldChar w:fldCharType="begin"/>
      </w:r>
      <w:r>
        <w:instrText xml:space="preserve"> PAGEREF _Toc145532087 \h </w:instrText>
      </w:r>
      <w:r>
        <w:fldChar w:fldCharType="separate"/>
      </w:r>
      <w:r>
        <w:t>212</w:t>
      </w:r>
      <w:r>
        <w:fldChar w:fldCharType="end"/>
      </w:r>
    </w:p>
    <w:p w14:paraId="4CC1E190" w14:textId="2D7271A9" w:rsidR="003F1A86" w:rsidRDefault="003F1A86">
      <w:pPr>
        <w:pStyle w:val="TOC8"/>
        <w:rPr>
          <w:rFonts w:asciiTheme="minorHAnsi" w:eastAsiaTheme="minorEastAsia" w:hAnsiTheme="minorHAnsi" w:cstheme="minorBidi"/>
          <w:b w:val="0"/>
          <w:kern w:val="2"/>
          <w:szCs w:val="22"/>
          <w:lang w:eastAsia="en-GB"/>
          <w14:ligatures w14:val="standardContextual"/>
        </w:rPr>
      </w:pPr>
      <w:r w:rsidRPr="003029F1">
        <w:rPr>
          <w:rFonts w:eastAsiaTheme="minorEastAsia"/>
        </w:rPr>
        <w:t>Annex E (normative):  Characteristics of interfering signals</w:t>
      </w:r>
      <w:r>
        <w:tab/>
      </w:r>
      <w:r>
        <w:fldChar w:fldCharType="begin"/>
      </w:r>
      <w:r>
        <w:instrText xml:space="preserve"> PAGEREF _Toc145532088 \h </w:instrText>
      </w:r>
      <w:r>
        <w:fldChar w:fldCharType="separate"/>
      </w:r>
      <w:r>
        <w:t>213</w:t>
      </w:r>
      <w:r>
        <w:fldChar w:fldCharType="end"/>
      </w:r>
    </w:p>
    <w:p w14:paraId="44F71C6E" w14:textId="0160D32C"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E.1</w:t>
      </w:r>
      <w:r>
        <w:rPr>
          <w:rFonts w:asciiTheme="minorHAnsi" w:eastAsiaTheme="minorEastAsia" w:hAnsiTheme="minorHAnsi" w:cstheme="minorBidi"/>
          <w:kern w:val="2"/>
          <w:szCs w:val="22"/>
          <w:lang w:eastAsia="en-GB"/>
          <w14:ligatures w14:val="standardContextual"/>
        </w:rPr>
        <w:tab/>
      </w:r>
      <w:r w:rsidRPr="003029F1">
        <w:rPr>
          <w:rFonts w:eastAsiaTheme="minorEastAsia"/>
        </w:rPr>
        <w:t>Characteristics of the interfering signals for IAB-DU</w:t>
      </w:r>
      <w:r>
        <w:tab/>
      </w:r>
      <w:r>
        <w:fldChar w:fldCharType="begin"/>
      </w:r>
      <w:r>
        <w:instrText xml:space="preserve"> PAGEREF _Toc145532089 \h </w:instrText>
      </w:r>
      <w:r>
        <w:fldChar w:fldCharType="separate"/>
      </w:r>
      <w:r>
        <w:t>213</w:t>
      </w:r>
      <w:r>
        <w:fldChar w:fldCharType="end"/>
      </w:r>
    </w:p>
    <w:p w14:paraId="570A724A" w14:textId="63230606"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E.2</w:t>
      </w:r>
      <w:r>
        <w:rPr>
          <w:rFonts w:asciiTheme="minorHAnsi" w:eastAsiaTheme="minorEastAsia" w:hAnsiTheme="minorHAnsi" w:cstheme="minorBidi"/>
          <w:kern w:val="2"/>
          <w:szCs w:val="22"/>
          <w:lang w:eastAsia="en-GB"/>
          <w14:ligatures w14:val="standardContextual"/>
        </w:rPr>
        <w:tab/>
      </w:r>
      <w:r w:rsidRPr="003029F1">
        <w:rPr>
          <w:rFonts w:eastAsiaTheme="minorEastAsia"/>
        </w:rPr>
        <w:t>Characteristics of the interfering signals for IAB-MT</w:t>
      </w:r>
      <w:r>
        <w:tab/>
      </w:r>
      <w:r>
        <w:fldChar w:fldCharType="begin"/>
      </w:r>
      <w:r>
        <w:instrText xml:space="preserve"> PAGEREF _Toc145532090 \h </w:instrText>
      </w:r>
      <w:r>
        <w:fldChar w:fldCharType="separate"/>
      </w:r>
      <w:r>
        <w:t>213</w:t>
      </w:r>
      <w:r>
        <w:fldChar w:fldCharType="end"/>
      </w:r>
    </w:p>
    <w:p w14:paraId="46CF61EA" w14:textId="74C62C91" w:rsidR="003F1A86" w:rsidRDefault="003F1A86">
      <w:pPr>
        <w:pStyle w:val="TOC8"/>
        <w:rPr>
          <w:rFonts w:asciiTheme="minorHAnsi" w:eastAsiaTheme="minorEastAsia" w:hAnsiTheme="minorHAnsi" w:cstheme="minorBidi"/>
          <w:b w:val="0"/>
          <w:kern w:val="2"/>
          <w:szCs w:val="22"/>
          <w:lang w:eastAsia="en-GB"/>
          <w14:ligatures w14:val="standardContextual"/>
        </w:rPr>
      </w:pPr>
      <w:r w:rsidRPr="003029F1">
        <w:rPr>
          <w:rFonts w:eastAsiaTheme="minorEastAsia"/>
        </w:rPr>
        <w:t>Annex F (normative): Propagation conditions</w:t>
      </w:r>
      <w:r>
        <w:tab/>
      </w:r>
      <w:r>
        <w:fldChar w:fldCharType="begin"/>
      </w:r>
      <w:r>
        <w:instrText xml:space="preserve"> PAGEREF _Toc145532091 \h </w:instrText>
      </w:r>
      <w:r>
        <w:fldChar w:fldCharType="separate"/>
      </w:r>
      <w:r>
        <w:t>214</w:t>
      </w:r>
      <w:r>
        <w:fldChar w:fldCharType="end"/>
      </w:r>
    </w:p>
    <w:p w14:paraId="1CEC3077" w14:textId="44247B42"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F.1</w:t>
      </w:r>
      <w:r>
        <w:rPr>
          <w:rFonts w:asciiTheme="minorHAnsi" w:eastAsiaTheme="minorEastAsia" w:hAnsiTheme="minorHAnsi" w:cstheme="minorBidi"/>
          <w:kern w:val="2"/>
          <w:szCs w:val="22"/>
          <w:lang w:eastAsia="en-GB"/>
          <w14:ligatures w14:val="standardContextual"/>
        </w:rPr>
        <w:tab/>
      </w:r>
      <w:r w:rsidRPr="003029F1">
        <w:rPr>
          <w:rFonts w:eastAsiaTheme="minorEastAsia"/>
        </w:rPr>
        <w:t>Static propagation condition</w:t>
      </w:r>
      <w:r>
        <w:tab/>
      </w:r>
      <w:r>
        <w:fldChar w:fldCharType="begin"/>
      </w:r>
      <w:r>
        <w:instrText xml:space="preserve"> PAGEREF _Toc145532092 \h </w:instrText>
      </w:r>
      <w:r>
        <w:fldChar w:fldCharType="separate"/>
      </w:r>
      <w:r>
        <w:t>214</w:t>
      </w:r>
      <w:r>
        <w:fldChar w:fldCharType="end"/>
      </w:r>
    </w:p>
    <w:p w14:paraId="2C0C12A2" w14:textId="5A37DC91"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F1.1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IAB-MT receiver with 2RX</w:t>
      </w:r>
      <w:r>
        <w:tab/>
      </w:r>
      <w:r>
        <w:fldChar w:fldCharType="begin"/>
      </w:r>
      <w:r>
        <w:instrText xml:space="preserve"> PAGEREF _Toc145532093 \h </w:instrText>
      </w:r>
      <w:r>
        <w:fldChar w:fldCharType="separate"/>
      </w:r>
      <w:r>
        <w:t>214</w:t>
      </w:r>
      <w:r>
        <w:fldChar w:fldCharType="end"/>
      </w:r>
    </w:p>
    <w:p w14:paraId="66339CAD" w14:textId="3EB7A872"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F.2</w:t>
      </w:r>
      <w:r>
        <w:rPr>
          <w:rFonts w:asciiTheme="minorHAnsi" w:eastAsiaTheme="minorEastAsia" w:hAnsiTheme="minorHAnsi" w:cstheme="minorBidi"/>
          <w:kern w:val="2"/>
          <w:szCs w:val="22"/>
          <w:lang w:eastAsia="en-GB"/>
          <w14:ligatures w14:val="standardContextual"/>
        </w:rPr>
        <w:tab/>
      </w:r>
      <w:r w:rsidRPr="003029F1">
        <w:rPr>
          <w:rFonts w:eastAsiaTheme="minorEastAsia"/>
        </w:rPr>
        <w:t>Multi-path fading propagation conditions</w:t>
      </w:r>
      <w:r>
        <w:tab/>
      </w:r>
      <w:r>
        <w:fldChar w:fldCharType="begin"/>
      </w:r>
      <w:r>
        <w:instrText xml:space="preserve"> PAGEREF _Toc145532094 \h </w:instrText>
      </w:r>
      <w:r>
        <w:fldChar w:fldCharType="separate"/>
      </w:r>
      <w:r>
        <w:t>214</w:t>
      </w:r>
      <w:r>
        <w:fldChar w:fldCharType="end"/>
      </w:r>
    </w:p>
    <w:p w14:paraId="650E9228" w14:textId="1B36BE7B"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F.2.1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_Toc145532095 \h </w:instrText>
      </w:r>
      <w:r>
        <w:fldChar w:fldCharType="separate"/>
      </w:r>
      <w:r>
        <w:t>214</w:t>
      </w:r>
      <w:r>
        <w:fldChar w:fldCharType="end"/>
      </w:r>
    </w:p>
    <w:p w14:paraId="7B09E54A" w14:textId="21AED1D8"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F.2.2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Delay profiles</w:t>
      </w:r>
      <w:r>
        <w:tab/>
      </w:r>
      <w:r>
        <w:fldChar w:fldCharType="begin"/>
      </w:r>
      <w:r>
        <w:instrText xml:space="preserve"> PAGEREF _Toc145532096 \h </w:instrText>
      </w:r>
      <w:r>
        <w:fldChar w:fldCharType="separate"/>
      </w:r>
      <w:r>
        <w:t>214</w:t>
      </w:r>
      <w:r>
        <w:fldChar w:fldCharType="end"/>
      </w:r>
    </w:p>
    <w:p w14:paraId="45AE4324" w14:textId="54E30CAD"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F.2.2.1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_Toc145532097 \h </w:instrText>
      </w:r>
      <w:r>
        <w:fldChar w:fldCharType="separate"/>
      </w:r>
      <w:r>
        <w:t>214</w:t>
      </w:r>
      <w:r>
        <w:fldChar w:fldCharType="end"/>
      </w:r>
    </w:p>
    <w:p w14:paraId="49528E46" w14:textId="56D294EE"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F.2.2.2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Delay profiles for FR1</w:t>
      </w:r>
      <w:r>
        <w:tab/>
      </w:r>
      <w:r>
        <w:fldChar w:fldCharType="begin"/>
      </w:r>
      <w:r>
        <w:instrText xml:space="preserve"> PAGEREF _Toc145532098 \h </w:instrText>
      </w:r>
      <w:r>
        <w:fldChar w:fldCharType="separate"/>
      </w:r>
      <w:r>
        <w:t>216</w:t>
      </w:r>
      <w:r>
        <w:fldChar w:fldCharType="end"/>
      </w:r>
    </w:p>
    <w:p w14:paraId="7F28F73B" w14:textId="4D2FC895"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F.2.3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Combinations of channel model parameters</w:t>
      </w:r>
      <w:r>
        <w:tab/>
      </w:r>
      <w:r>
        <w:fldChar w:fldCharType="begin"/>
      </w:r>
      <w:r>
        <w:instrText xml:space="preserve"> PAGEREF _Toc145532099 \h </w:instrText>
      </w:r>
      <w:r>
        <w:fldChar w:fldCharType="separate"/>
      </w:r>
      <w:r>
        <w:t>217</w:t>
      </w:r>
      <w:r>
        <w:fldChar w:fldCharType="end"/>
      </w:r>
    </w:p>
    <w:p w14:paraId="61A19089" w14:textId="20F99ECC"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F.2.4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MIMO channel correlation matrices</w:t>
      </w:r>
      <w:r>
        <w:tab/>
      </w:r>
      <w:r>
        <w:fldChar w:fldCharType="begin"/>
      </w:r>
      <w:r>
        <w:instrText xml:space="preserve"> PAGEREF _Toc145532100 \h </w:instrText>
      </w:r>
      <w:r>
        <w:fldChar w:fldCharType="separate"/>
      </w:r>
      <w:r>
        <w:t>217</w:t>
      </w:r>
      <w:r>
        <w:fldChar w:fldCharType="end"/>
      </w:r>
    </w:p>
    <w:p w14:paraId="0E32CC96" w14:textId="1774919E"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F.2.4.1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_Toc145532101 \h </w:instrText>
      </w:r>
      <w:r>
        <w:fldChar w:fldCharType="separate"/>
      </w:r>
      <w:r>
        <w:t>217</w:t>
      </w:r>
      <w:r>
        <w:fldChar w:fldCharType="end"/>
      </w:r>
    </w:p>
    <w:p w14:paraId="4DDF50C9" w14:textId="234FAC99"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F.2.4.2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MIMO correlation matrices using Uniform Linear Array</w:t>
      </w:r>
      <w:r>
        <w:tab/>
      </w:r>
      <w:r>
        <w:fldChar w:fldCharType="begin"/>
      </w:r>
      <w:r>
        <w:instrText xml:space="preserve"> PAGEREF _Toc145532102 \h </w:instrText>
      </w:r>
      <w:r>
        <w:fldChar w:fldCharType="separate"/>
      </w:r>
      <w:r>
        <w:t>217</w:t>
      </w:r>
      <w:r>
        <w:fldChar w:fldCharType="end"/>
      </w:r>
    </w:p>
    <w:p w14:paraId="0B2B1500" w14:textId="1446F8B7"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ko-KR"/>
        </w:rPr>
        <w:t>F.2.4.2.1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ko-KR"/>
        </w:rPr>
        <w:t>General</w:t>
      </w:r>
      <w:r>
        <w:tab/>
      </w:r>
      <w:r>
        <w:fldChar w:fldCharType="begin"/>
      </w:r>
      <w:r>
        <w:instrText xml:space="preserve"> PAGEREF _Toc145532103 \h </w:instrText>
      </w:r>
      <w:r>
        <w:fldChar w:fldCharType="separate"/>
      </w:r>
      <w:r>
        <w:t>217</w:t>
      </w:r>
      <w:r>
        <w:fldChar w:fldCharType="end"/>
      </w:r>
    </w:p>
    <w:p w14:paraId="0ED15CA5" w14:textId="1BF5906E"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ko-KR"/>
        </w:rPr>
        <w:t>F.2.4.2.2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ko-KR"/>
        </w:rPr>
        <w:t>Definition of MIMO correlation matrices</w:t>
      </w:r>
      <w:r>
        <w:tab/>
      </w:r>
      <w:r>
        <w:fldChar w:fldCharType="begin"/>
      </w:r>
      <w:r>
        <w:instrText xml:space="preserve"> PAGEREF _Toc145532104 \h </w:instrText>
      </w:r>
      <w:r>
        <w:fldChar w:fldCharType="separate"/>
      </w:r>
      <w:r>
        <w:t>217</w:t>
      </w:r>
      <w:r>
        <w:fldChar w:fldCharType="end"/>
      </w:r>
    </w:p>
    <w:p w14:paraId="10DBEFE6" w14:textId="12F22B24"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ko-KR"/>
        </w:rPr>
        <w:t>F.2.4.2.3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ko-KR"/>
        </w:rPr>
        <w:t>MIMO correlation matrices at high, medium and low level</w:t>
      </w:r>
      <w:r>
        <w:tab/>
      </w:r>
      <w:r>
        <w:fldChar w:fldCharType="begin"/>
      </w:r>
      <w:r>
        <w:instrText xml:space="preserve"> PAGEREF _Toc145532105 \h </w:instrText>
      </w:r>
      <w:r>
        <w:fldChar w:fldCharType="separate"/>
      </w:r>
      <w:r>
        <w:t>219</w:t>
      </w:r>
      <w:r>
        <w:fldChar w:fldCharType="end"/>
      </w:r>
    </w:p>
    <w:p w14:paraId="608F08BE" w14:textId="4731D2C7" w:rsidR="003F1A86" w:rsidRDefault="003F1A86">
      <w:pPr>
        <w:pStyle w:val="TOC3"/>
        <w:rPr>
          <w:rFonts w:asciiTheme="minorHAnsi" w:eastAsiaTheme="minorEastAsia" w:hAnsiTheme="minorHAnsi" w:cstheme="minorBidi"/>
          <w:kern w:val="2"/>
          <w:sz w:val="22"/>
          <w:szCs w:val="22"/>
          <w:lang w:eastAsia="en-GB"/>
          <w14:ligatures w14:val="standardContextual"/>
        </w:rPr>
      </w:pPr>
      <w:r w:rsidRPr="003029F1">
        <w:rPr>
          <w:rFonts w:eastAsiaTheme="minorEastAsia"/>
        </w:rPr>
        <w:t>F.2.4.3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Multi-antenna channel models using cross polarized antennas</w:t>
      </w:r>
      <w:r>
        <w:tab/>
      </w:r>
      <w:r>
        <w:fldChar w:fldCharType="begin"/>
      </w:r>
      <w:r>
        <w:instrText xml:space="preserve"> PAGEREF _Toc145532106 \h </w:instrText>
      </w:r>
      <w:r>
        <w:fldChar w:fldCharType="separate"/>
      </w:r>
      <w:r>
        <w:t>221</w:t>
      </w:r>
      <w:r>
        <w:fldChar w:fldCharType="end"/>
      </w:r>
    </w:p>
    <w:p w14:paraId="6A4F5815" w14:textId="7D27998F"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F.2.4.3.1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_Toc145532107 \h </w:instrText>
      </w:r>
      <w:r>
        <w:fldChar w:fldCharType="separate"/>
      </w:r>
      <w:r>
        <w:t>221</w:t>
      </w:r>
      <w:r>
        <w:fldChar w:fldCharType="end"/>
      </w:r>
    </w:p>
    <w:p w14:paraId="00F30F86" w14:textId="44FC7E4E"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rPr>
        <w:t>F.2.4.3.2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Definition of MIMO correlation matrices using cross polarized antennas</w:t>
      </w:r>
      <w:r>
        <w:tab/>
      </w:r>
      <w:r>
        <w:fldChar w:fldCharType="begin"/>
      </w:r>
      <w:r>
        <w:instrText xml:space="preserve"> PAGEREF _Toc145532108 \h </w:instrText>
      </w:r>
      <w:r>
        <w:fldChar w:fldCharType="separate"/>
      </w:r>
      <w:r>
        <w:t>221</w:t>
      </w:r>
      <w:r>
        <w:fldChar w:fldCharType="end"/>
      </w:r>
    </w:p>
    <w:p w14:paraId="07A73EC1" w14:textId="4D48AC62"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ko-KR"/>
        </w:rPr>
        <w:t>F.2.4.3.3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ko-KR"/>
        </w:rPr>
        <w:t>Spatial correlation matrices at UE/IAB-MT and IAB-DU/gNB sides</w:t>
      </w:r>
      <w:r>
        <w:tab/>
      </w:r>
      <w:r>
        <w:fldChar w:fldCharType="begin"/>
      </w:r>
      <w:r>
        <w:instrText xml:space="preserve"> PAGEREF _Toc145532109 \h </w:instrText>
      </w:r>
      <w:r>
        <w:fldChar w:fldCharType="separate"/>
      </w:r>
      <w:r>
        <w:t>222</w:t>
      </w:r>
      <w:r>
        <w:fldChar w:fldCharType="end"/>
      </w:r>
    </w:p>
    <w:p w14:paraId="361F38FF" w14:textId="28B71A8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F.2.4.3.3.1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Spatial correlation matrices at IAB-MT/UE side</w:t>
      </w:r>
      <w:r>
        <w:tab/>
      </w:r>
      <w:r>
        <w:fldChar w:fldCharType="begin"/>
      </w:r>
      <w:r>
        <w:instrText xml:space="preserve"> PAGEREF _Toc145532110 \h </w:instrText>
      </w:r>
      <w:r>
        <w:fldChar w:fldCharType="separate"/>
      </w:r>
      <w:r>
        <w:t>222</w:t>
      </w:r>
      <w:r>
        <w:fldChar w:fldCharType="end"/>
      </w:r>
    </w:p>
    <w:p w14:paraId="66DA6D88" w14:textId="2053A71E" w:rsidR="003F1A86" w:rsidRDefault="003F1A86">
      <w:pPr>
        <w:pStyle w:val="TOC5"/>
        <w:rPr>
          <w:rFonts w:asciiTheme="minorHAnsi" w:eastAsiaTheme="minorEastAsia" w:hAnsiTheme="minorHAnsi" w:cstheme="minorBidi"/>
          <w:kern w:val="2"/>
          <w:sz w:val="22"/>
          <w:szCs w:val="22"/>
          <w:lang w:eastAsia="en-GB"/>
          <w14:ligatures w14:val="standardContextual"/>
        </w:rPr>
      </w:pPr>
      <w:r w:rsidRPr="003029F1">
        <w:rPr>
          <w:rFonts w:eastAsiaTheme="minorEastAsia"/>
        </w:rPr>
        <w:t>F.2.4.3.3.2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Spatial correlation matrices at IAB-DU/gNB side</w:t>
      </w:r>
      <w:r>
        <w:tab/>
      </w:r>
      <w:r>
        <w:fldChar w:fldCharType="begin"/>
      </w:r>
      <w:r>
        <w:instrText xml:space="preserve"> PAGEREF _Toc145532111 \h </w:instrText>
      </w:r>
      <w:r>
        <w:fldChar w:fldCharType="separate"/>
      </w:r>
      <w:r>
        <w:t>222</w:t>
      </w:r>
      <w:r>
        <w:fldChar w:fldCharType="end"/>
      </w:r>
    </w:p>
    <w:p w14:paraId="64A8E94C" w14:textId="0BF7A394" w:rsidR="003F1A86" w:rsidRDefault="003F1A86">
      <w:pPr>
        <w:pStyle w:val="TOC4"/>
        <w:rPr>
          <w:rFonts w:asciiTheme="minorHAnsi" w:eastAsiaTheme="minorEastAsia" w:hAnsiTheme="minorHAnsi" w:cstheme="minorBidi"/>
          <w:kern w:val="2"/>
          <w:sz w:val="22"/>
          <w:szCs w:val="22"/>
          <w:lang w:eastAsia="en-GB"/>
          <w14:ligatures w14:val="standardContextual"/>
        </w:rPr>
      </w:pPr>
      <w:r w:rsidRPr="003029F1">
        <w:rPr>
          <w:rFonts w:eastAsiaTheme="minorEastAsia"/>
          <w:lang w:eastAsia="ko-KR"/>
        </w:rPr>
        <w:t>F.2.4.3.4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lang w:eastAsia="ko-KR"/>
        </w:rPr>
        <w:t>MIMO correlation matrices using cross polarized antennas</w:t>
      </w:r>
      <w:r>
        <w:tab/>
      </w:r>
      <w:r>
        <w:fldChar w:fldCharType="begin"/>
      </w:r>
      <w:r>
        <w:instrText xml:space="preserve"> PAGEREF _Toc145532112 \h </w:instrText>
      </w:r>
      <w:r>
        <w:fldChar w:fldCharType="separate"/>
      </w:r>
      <w:r>
        <w:t>222</w:t>
      </w:r>
      <w:r>
        <w:fldChar w:fldCharType="end"/>
      </w:r>
    </w:p>
    <w:p w14:paraId="3F0B0238" w14:textId="2869E611" w:rsidR="003F1A86" w:rsidRDefault="003F1A86">
      <w:pPr>
        <w:pStyle w:val="TOC4"/>
        <w:rPr>
          <w:rFonts w:asciiTheme="minorHAnsi" w:eastAsiaTheme="minorEastAsia" w:hAnsiTheme="minorHAnsi" w:cstheme="minorBidi"/>
          <w:kern w:val="2"/>
          <w:sz w:val="22"/>
          <w:szCs w:val="22"/>
          <w:lang w:eastAsia="en-GB"/>
          <w14:ligatures w14:val="standardContextual"/>
        </w:rPr>
      </w:pPr>
      <w:r>
        <w:t>F.2.4.3.5</w:t>
      </w:r>
      <w:r>
        <w:rPr>
          <w:rFonts w:asciiTheme="minorHAnsi" w:eastAsiaTheme="minorEastAsia" w:hAnsiTheme="minorHAnsi" w:cstheme="minorBidi"/>
          <w:kern w:val="2"/>
          <w:sz w:val="22"/>
          <w:szCs w:val="22"/>
          <w:lang w:eastAsia="en-GB"/>
          <w14:ligatures w14:val="standardContextual"/>
        </w:rPr>
        <w:tab/>
      </w:r>
      <w:r>
        <w:t>Beam steering approach</w:t>
      </w:r>
      <w:r>
        <w:tab/>
      </w:r>
      <w:r>
        <w:fldChar w:fldCharType="begin"/>
      </w:r>
      <w:r>
        <w:instrText xml:space="preserve"> PAGEREF _Toc145532113 \h </w:instrText>
      </w:r>
      <w:r>
        <w:fldChar w:fldCharType="separate"/>
      </w:r>
      <w:r>
        <w:t>223</w:t>
      </w:r>
      <w:r>
        <w:fldChar w:fldCharType="end"/>
      </w:r>
    </w:p>
    <w:p w14:paraId="2460F09E" w14:textId="270E4B51" w:rsidR="003F1A86" w:rsidRDefault="003F1A86">
      <w:pPr>
        <w:pStyle w:val="TOC8"/>
        <w:rPr>
          <w:rFonts w:asciiTheme="minorHAnsi" w:eastAsiaTheme="minorEastAsia" w:hAnsiTheme="minorHAnsi" w:cstheme="minorBidi"/>
          <w:b w:val="0"/>
          <w:kern w:val="2"/>
          <w:szCs w:val="22"/>
          <w:lang w:eastAsia="en-GB"/>
          <w14:ligatures w14:val="standardContextual"/>
        </w:rPr>
      </w:pPr>
      <w:r w:rsidRPr="003029F1">
        <w:rPr>
          <w:rFonts w:eastAsiaTheme="minorEastAsia"/>
        </w:rPr>
        <w:t>Annex G (normative): In-channel TX tests</w:t>
      </w:r>
      <w:r w:rsidRPr="003029F1">
        <w:rPr>
          <w:rFonts w:eastAsia="SimSun"/>
          <w:lang w:eastAsia="zh-CN"/>
        </w:rPr>
        <w:t xml:space="preserve"> for IAB-DU</w:t>
      </w:r>
      <w:r>
        <w:tab/>
      </w:r>
      <w:r>
        <w:fldChar w:fldCharType="begin"/>
      </w:r>
      <w:r>
        <w:instrText xml:space="preserve"> PAGEREF _Toc145532114 \h </w:instrText>
      </w:r>
      <w:r>
        <w:fldChar w:fldCharType="separate"/>
      </w:r>
      <w:r>
        <w:t>225</w:t>
      </w:r>
      <w:r>
        <w:fldChar w:fldCharType="end"/>
      </w:r>
    </w:p>
    <w:p w14:paraId="35FBA1CF" w14:textId="4FB94A31" w:rsidR="003F1A86" w:rsidRDefault="003F1A86">
      <w:pPr>
        <w:pStyle w:val="TOC8"/>
        <w:rPr>
          <w:rFonts w:asciiTheme="minorHAnsi" w:eastAsiaTheme="minorEastAsia" w:hAnsiTheme="minorHAnsi" w:cstheme="minorBidi"/>
          <w:b w:val="0"/>
          <w:kern w:val="2"/>
          <w:szCs w:val="22"/>
          <w:lang w:eastAsia="en-GB"/>
          <w14:ligatures w14:val="standardContextual"/>
        </w:rPr>
      </w:pPr>
      <w:r w:rsidRPr="003029F1">
        <w:rPr>
          <w:rFonts w:eastAsiaTheme="minorEastAsia"/>
        </w:rPr>
        <w:t xml:space="preserve">Annex </w:t>
      </w:r>
      <w:r w:rsidRPr="003029F1">
        <w:rPr>
          <w:rFonts w:eastAsia="SimSun"/>
          <w:lang w:eastAsia="zh-CN"/>
        </w:rPr>
        <w:t>H</w:t>
      </w:r>
      <w:r w:rsidRPr="003029F1">
        <w:rPr>
          <w:rFonts w:eastAsiaTheme="minorEastAsia"/>
        </w:rPr>
        <w:t xml:space="preserve"> (normative): In-channel TX tests</w:t>
      </w:r>
      <w:r w:rsidRPr="003029F1">
        <w:rPr>
          <w:rFonts w:eastAsia="SimSun"/>
          <w:lang w:eastAsia="zh-CN"/>
        </w:rPr>
        <w:t xml:space="preserve"> for IAB-MT</w:t>
      </w:r>
      <w:r>
        <w:tab/>
      </w:r>
      <w:r>
        <w:fldChar w:fldCharType="begin"/>
      </w:r>
      <w:r>
        <w:instrText xml:space="preserve"> PAGEREF _Toc145532115 \h </w:instrText>
      </w:r>
      <w:r>
        <w:fldChar w:fldCharType="separate"/>
      </w:r>
      <w:r>
        <w:t>226</w:t>
      </w:r>
      <w:r>
        <w:fldChar w:fldCharType="end"/>
      </w:r>
    </w:p>
    <w:p w14:paraId="117B55D3" w14:textId="05655F48"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H.</w:t>
      </w:r>
      <w:r w:rsidRPr="003029F1">
        <w:rPr>
          <w:rFonts w:eastAsiaTheme="minorEastAsia"/>
          <w:lang w:eastAsia="zh-CN"/>
        </w:rPr>
        <w:t>0</w:t>
      </w:r>
      <w:r>
        <w:rPr>
          <w:rFonts w:asciiTheme="minorHAnsi" w:eastAsiaTheme="minorEastAsia" w:hAnsiTheme="minorHAnsi" w:cstheme="minorBidi"/>
          <w:kern w:val="2"/>
          <w:szCs w:val="22"/>
          <w:lang w:eastAsia="en-GB"/>
          <w14:ligatures w14:val="standardContextual"/>
        </w:rPr>
        <w:tab/>
      </w:r>
      <w:r w:rsidRPr="003029F1">
        <w:rPr>
          <w:rFonts w:eastAsiaTheme="minorEastAsia"/>
          <w:lang w:eastAsia="zh-CN"/>
        </w:rPr>
        <w:t>Applicability</w:t>
      </w:r>
      <w:r>
        <w:tab/>
      </w:r>
      <w:r>
        <w:fldChar w:fldCharType="begin"/>
      </w:r>
      <w:r>
        <w:instrText xml:space="preserve"> PAGEREF _Toc145532116 \h </w:instrText>
      </w:r>
      <w:r>
        <w:fldChar w:fldCharType="separate"/>
      </w:r>
      <w:r>
        <w:t>226</w:t>
      </w:r>
      <w:r>
        <w:fldChar w:fldCharType="end"/>
      </w:r>
    </w:p>
    <w:p w14:paraId="4398280A" w14:textId="14A3EE3A"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H.1</w:t>
      </w:r>
      <w:r>
        <w:rPr>
          <w:rFonts w:asciiTheme="minorHAnsi" w:eastAsiaTheme="minorEastAsia" w:hAnsiTheme="minorHAnsi" w:cstheme="minorBidi"/>
          <w:kern w:val="2"/>
          <w:szCs w:val="22"/>
          <w:lang w:eastAsia="en-GB"/>
          <w14:ligatures w14:val="standardContextual"/>
        </w:rPr>
        <w:tab/>
      </w:r>
      <w:r w:rsidRPr="003029F1">
        <w:rPr>
          <w:rFonts w:eastAsiaTheme="minorEastAsia"/>
        </w:rPr>
        <w:t>General</w:t>
      </w:r>
      <w:r>
        <w:tab/>
      </w:r>
      <w:r>
        <w:fldChar w:fldCharType="begin"/>
      </w:r>
      <w:r>
        <w:instrText xml:space="preserve"> PAGEREF _Toc145532117 \h </w:instrText>
      </w:r>
      <w:r>
        <w:fldChar w:fldCharType="separate"/>
      </w:r>
      <w:r>
        <w:t>226</w:t>
      </w:r>
      <w:r>
        <w:fldChar w:fldCharType="end"/>
      </w:r>
    </w:p>
    <w:p w14:paraId="3F44DDCD" w14:textId="3862949D"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H.2</w:t>
      </w:r>
      <w:r>
        <w:rPr>
          <w:rFonts w:asciiTheme="minorHAnsi" w:eastAsiaTheme="minorEastAsia" w:hAnsiTheme="minorHAnsi" w:cstheme="minorBidi"/>
          <w:kern w:val="2"/>
          <w:szCs w:val="22"/>
          <w:lang w:eastAsia="en-GB"/>
          <w14:ligatures w14:val="standardContextual"/>
        </w:rPr>
        <w:tab/>
      </w:r>
      <w:r w:rsidRPr="003029F1">
        <w:rPr>
          <w:rFonts w:eastAsiaTheme="minorEastAsia"/>
        </w:rPr>
        <w:t>Basic principles</w:t>
      </w:r>
      <w:r>
        <w:tab/>
      </w:r>
      <w:r>
        <w:fldChar w:fldCharType="begin"/>
      </w:r>
      <w:r>
        <w:instrText xml:space="preserve"> PAGEREF _Toc145532118 \h </w:instrText>
      </w:r>
      <w:r>
        <w:fldChar w:fldCharType="separate"/>
      </w:r>
      <w:r>
        <w:t>226</w:t>
      </w:r>
      <w:r>
        <w:fldChar w:fldCharType="end"/>
      </w:r>
    </w:p>
    <w:p w14:paraId="4FFDD6F7" w14:textId="10D37816"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H.2.1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Output signal of the TX under test</w:t>
      </w:r>
      <w:r>
        <w:tab/>
      </w:r>
      <w:r>
        <w:fldChar w:fldCharType="begin"/>
      </w:r>
      <w:r>
        <w:instrText xml:space="preserve"> PAGEREF _Toc145532119 \h </w:instrText>
      </w:r>
      <w:r>
        <w:fldChar w:fldCharType="separate"/>
      </w:r>
      <w:r>
        <w:t>226</w:t>
      </w:r>
      <w:r>
        <w:fldChar w:fldCharType="end"/>
      </w:r>
    </w:p>
    <w:p w14:paraId="582CA53C" w14:textId="377141C5"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H.2.2</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Ideal signal</w:t>
      </w:r>
      <w:r>
        <w:tab/>
      </w:r>
      <w:r>
        <w:fldChar w:fldCharType="begin"/>
      </w:r>
      <w:r>
        <w:instrText xml:space="preserve"> PAGEREF _Toc145532120 \h </w:instrText>
      </w:r>
      <w:r>
        <w:fldChar w:fldCharType="separate"/>
      </w:r>
      <w:r>
        <w:t>226</w:t>
      </w:r>
      <w:r>
        <w:fldChar w:fldCharType="end"/>
      </w:r>
    </w:p>
    <w:p w14:paraId="43CBD107" w14:textId="20D28BD8"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H.2.3</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Measurement results</w:t>
      </w:r>
      <w:r>
        <w:tab/>
      </w:r>
      <w:r>
        <w:fldChar w:fldCharType="begin"/>
      </w:r>
      <w:r>
        <w:instrText xml:space="preserve"> PAGEREF _Toc145532121 \h </w:instrText>
      </w:r>
      <w:r>
        <w:fldChar w:fldCharType="separate"/>
      </w:r>
      <w:r>
        <w:t>227</w:t>
      </w:r>
      <w:r>
        <w:fldChar w:fldCharType="end"/>
      </w:r>
    </w:p>
    <w:p w14:paraId="7D1ED866" w14:textId="316ADE69"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H.2.4</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Measurement points</w:t>
      </w:r>
      <w:r>
        <w:tab/>
      </w:r>
      <w:r>
        <w:fldChar w:fldCharType="begin"/>
      </w:r>
      <w:r>
        <w:instrText xml:space="preserve"> PAGEREF _Toc145532122 \h </w:instrText>
      </w:r>
      <w:r>
        <w:fldChar w:fldCharType="separate"/>
      </w:r>
      <w:r>
        <w:t>227</w:t>
      </w:r>
      <w:r>
        <w:fldChar w:fldCharType="end"/>
      </w:r>
    </w:p>
    <w:p w14:paraId="2360BF9C" w14:textId="3EE27C42"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H.3</w:t>
      </w:r>
      <w:r>
        <w:rPr>
          <w:rFonts w:asciiTheme="minorHAnsi" w:eastAsiaTheme="minorEastAsia" w:hAnsiTheme="minorHAnsi" w:cstheme="minorBidi"/>
          <w:kern w:val="2"/>
          <w:szCs w:val="22"/>
          <w:lang w:eastAsia="en-GB"/>
          <w14:ligatures w14:val="standardContextual"/>
        </w:rPr>
        <w:tab/>
      </w:r>
      <w:r w:rsidRPr="003029F1">
        <w:rPr>
          <w:rFonts w:eastAsiaTheme="minorEastAsia"/>
        </w:rPr>
        <w:t>Pre-FFT minimization process</w:t>
      </w:r>
      <w:r>
        <w:tab/>
      </w:r>
      <w:r>
        <w:fldChar w:fldCharType="begin"/>
      </w:r>
      <w:r>
        <w:instrText xml:space="preserve"> PAGEREF _Toc145532123 \h </w:instrText>
      </w:r>
      <w:r>
        <w:fldChar w:fldCharType="separate"/>
      </w:r>
      <w:r>
        <w:t>228</w:t>
      </w:r>
      <w:r>
        <w:fldChar w:fldCharType="end"/>
      </w:r>
    </w:p>
    <w:p w14:paraId="51A39591" w14:textId="1DC5B694"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H.4</w:t>
      </w:r>
      <w:r>
        <w:rPr>
          <w:rFonts w:asciiTheme="minorHAnsi" w:eastAsiaTheme="minorEastAsia" w:hAnsiTheme="minorHAnsi" w:cstheme="minorBidi"/>
          <w:kern w:val="2"/>
          <w:szCs w:val="22"/>
          <w:lang w:eastAsia="en-GB"/>
          <w14:ligatures w14:val="standardContextual"/>
        </w:rPr>
        <w:tab/>
      </w:r>
      <w:r w:rsidRPr="003029F1">
        <w:rPr>
          <w:rFonts w:eastAsiaTheme="minorEastAsia"/>
        </w:rPr>
        <w:t>Timing of the FFT window</w:t>
      </w:r>
      <w:r>
        <w:tab/>
      </w:r>
      <w:r>
        <w:fldChar w:fldCharType="begin"/>
      </w:r>
      <w:r>
        <w:instrText xml:space="preserve"> PAGEREF _Toc145532124 \h </w:instrText>
      </w:r>
      <w:r>
        <w:fldChar w:fldCharType="separate"/>
      </w:r>
      <w:r>
        <w:t>228</w:t>
      </w:r>
      <w:r>
        <w:fldChar w:fldCharType="end"/>
      </w:r>
    </w:p>
    <w:p w14:paraId="0BADC9F9" w14:textId="466B338E"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H.5</w:t>
      </w:r>
      <w:r>
        <w:rPr>
          <w:rFonts w:asciiTheme="minorHAnsi" w:eastAsiaTheme="minorEastAsia" w:hAnsiTheme="minorHAnsi" w:cstheme="minorBidi"/>
          <w:kern w:val="2"/>
          <w:szCs w:val="22"/>
          <w:lang w:eastAsia="en-GB"/>
          <w14:ligatures w14:val="standardContextual"/>
        </w:rPr>
        <w:tab/>
      </w:r>
      <w:r w:rsidRPr="003029F1">
        <w:rPr>
          <w:rFonts w:eastAsiaTheme="minorEastAsia"/>
        </w:rPr>
        <w:t>Resource element TX power</w:t>
      </w:r>
      <w:r>
        <w:tab/>
      </w:r>
      <w:r>
        <w:fldChar w:fldCharType="begin"/>
      </w:r>
      <w:r>
        <w:instrText xml:space="preserve"> PAGEREF _Toc145532125 \h </w:instrText>
      </w:r>
      <w:r>
        <w:fldChar w:fldCharType="separate"/>
      </w:r>
      <w:r>
        <w:t>229</w:t>
      </w:r>
      <w:r>
        <w:fldChar w:fldCharType="end"/>
      </w:r>
    </w:p>
    <w:p w14:paraId="252A1752" w14:textId="23F3836B"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H.6</w:t>
      </w:r>
      <w:r>
        <w:rPr>
          <w:rFonts w:asciiTheme="minorHAnsi" w:eastAsiaTheme="minorEastAsia" w:hAnsiTheme="minorHAnsi" w:cstheme="minorBidi"/>
          <w:kern w:val="2"/>
          <w:szCs w:val="22"/>
          <w:lang w:eastAsia="en-GB"/>
          <w14:ligatures w14:val="standardContextual"/>
        </w:rPr>
        <w:tab/>
      </w:r>
      <w:r w:rsidRPr="003029F1">
        <w:rPr>
          <w:rFonts w:eastAsiaTheme="minorEastAsia"/>
        </w:rPr>
        <w:t>Post-FFT equalisation</w:t>
      </w:r>
      <w:r>
        <w:tab/>
      </w:r>
      <w:r>
        <w:fldChar w:fldCharType="begin"/>
      </w:r>
      <w:r>
        <w:instrText xml:space="preserve"> PAGEREF _Toc145532126 \h </w:instrText>
      </w:r>
      <w:r>
        <w:fldChar w:fldCharType="separate"/>
      </w:r>
      <w:r>
        <w:t>230</w:t>
      </w:r>
      <w:r>
        <w:fldChar w:fldCharType="end"/>
      </w:r>
    </w:p>
    <w:p w14:paraId="5ACD71AA" w14:textId="14680D7B" w:rsidR="003F1A86" w:rsidRDefault="003F1A86">
      <w:pPr>
        <w:pStyle w:val="TOC1"/>
        <w:rPr>
          <w:rFonts w:asciiTheme="minorHAnsi" w:eastAsiaTheme="minorEastAsia" w:hAnsiTheme="minorHAnsi" w:cstheme="minorBidi"/>
          <w:kern w:val="2"/>
          <w:szCs w:val="22"/>
          <w:lang w:eastAsia="en-GB"/>
          <w14:ligatures w14:val="standardContextual"/>
        </w:rPr>
      </w:pPr>
      <w:r w:rsidRPr="003029F1">
        <w:rPr>
          <w:rFonts w:eastAsiaTheme="minorEastAsia"/>
        </w:rPr>
        <w:t>H.7</w:t>
      </w:r>
      <w:r>
        <w:rPr>
          <w:rFonts w:asciiTheme="minorHAnsi" w:eastAsiaTheme="minorEastAsia" w:hAnsiTheme="minorHAnsi" w:cstheme="minorBidi"/>
          <w:kern w:val="2"/>
          <w:szCs w:val="22"/>
          <w:lang w:eastAsia="en-GB"/>
          <w14:ligatures w14:val="standardContextual"/>
        </w:rPr>
        <w:tab/>
      </w:r>
      <w:r w:rsidRPr="003029F1">
        <w:rPr>
          <w:rFonts w:eastAsiaTheme="minorEastAsia"/>
        </w:rPr>
        <w:t>EVM</w:t>
      </w:r>
      <w:r>
        <w:tab/>
      </w:r>
      <w:r>
        <w:fldChar w:fldCharType="begin"/>
      </w:r>
      <w:r>
        <w:instrText xml:space="preserve"> PAGEREF _Toc145532127 \h </w:instrText>
      </w:r>
      <w:r>
        <w:fldChar w:fldCharType="separate"/>
      </w:r>
      <w:r>
        <w:t>231</w:t>
      </w:r>
      <w:r>
        <w:fldChar w:fldCharType="end"/>
      </w:r>
    </w:p>
    <w:p w14:paraId="168E6E89" w14:textId="38612FA8"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H.7.0</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General</w:t>
      </w:r>
      <w:r>
        <w:tab/>
      </w:r>
      <w:r>
        <w:fldChar w:fldCharType="begin"/>
      </w:r>
      <w:r>
        <w:instrText xml:space="preserve"> PAGEREF _Toc145532128 \h </w:instrText>
      </w:r>
      <w:r>
        <w:fldChar w:fldCharType="separate"/>
      </w:r>
      <w:r>
        <w:t>231</w:t>
      </w:r>
      <w:r>
        <w:fldChar w:fldCharType="end"/>
      </w:r>
    </w:p>
    <w:p w14:paraId="71334732" w14:textId="58FCFEC4" w:rsidR="003F1A86" w:rsidRDefault="003F1A86">
      <w:pPr>
        <w:pStyle w:val="TOC2"/>
        <w:rPr>
          <w:rFonts w:asciiTheme="minorHAnsi" w:eastAsiaTheme="minorEastAsia" w:hAnsiTheme="minorHAnsi" w:cstheme="minorBidi"/>
          <w:kern w:val="2"/>
          <w:sz w:val="22"/>
          <w:szCs w:val="22"/>
          <w:lang w:eastAsia="en-GB"/>
          <w14:ligatures w14:val="standardContextual"/>
        </w:rPr>
      </w:pPr>
      <w:r w:rsidRPr="003029F1">
        <w:rPr>
          <w:rFonts w:eastAsiaTheme="minorEastAsia"/>
        </w:rPr>
        <w:t>H.7.</w:t>
      </w:r>
      <w:r w:rsidRPr="003029F1">
        <w:rPr>
          <w:rFonts w:eastAsia="SimSun"/>
          <w:lang w:eastAsia="zh-CN"/>
        </w:rPr>
        <w:t>1</w:t>
      </w:r>
      <w:r>
        <w:rPr>
          <w:rFonts w:asciiTheme="minorHAnsi" w:eastAsiaTheme="minorEastAsia" w:hAnsiTheme="minorHAnsi" w:cstheme="minorBidi"/>
          <w:kern w:val="2"/>
          <w:sz w:val="22"/>
          <w:szCs w:val="22"/>
          <w:lang w:eastAsia="en-GB"/>
          <w14:ligatures w14:val="standardContextual"/>
        </w:rPr>
        <w:tab/>
      </w:r>
      <w:r w:rsidRPr="003029F1">
        <w:rPr>
          <w:rFonts w:eastAsiaTheme="minorEastAsia"/>
        </w:rPr>
        <w:t>Averaged EVM (TDD)</w:t>
      </w:r>
      <w:r>
        <w:tab/>
      </w:r>
      <w:r>
        <w:fldChar w:fldCharType="begin"/>
      </w:r>
      <w:r>
        <w:instrText xml:space="preserve"> PAGEREF _Toc145532129 \h </w:instrText>
      </w:r>
      <w:r>
        <w:fldChar w:fldCharType="separate"/>
      </w:r>
      <w:r>
        <w:t>232</w:t>
      </w:r>
      <w:r>
        <w:fldChar w:fldCharType="end"/>
      </w:r>
    </w:p>
    <w:p w14:paraId="573F49AA" w14:textId="69620099" w:rsidR="003F1A86" w:rsidRDefault="003F1A86">
      <w:pPr>
        <w:pStyle w:val="TOC8"/>
        <w:rPr>
          <w:rFonts w:asciiTheme="minorHAnsi" w:eastAsiaTheme="minorEastAsia" w:hAnsiTheme="minorHAnsi" w:cstheme="minorBidi"/>
          <w:b w:val="0"/>
          <w:kern w:val="2"/>
          <w:szCs w:val="22"/>
          <w:lang w:eastAsia="en-GB"/>
          <w14:ligatures w14:val="standardContextual"/>
        </w:rPr>
      </w:pPr>
      <w:r w:rsidRPr="003029F1">
        <w:rPr>
          <w:rFonts w:eastAsiaTheme="minorEastAsia"/>
        </w:rPr>
        <w:t>Annex I (informative): Change history</w:t>
      </w:r>
      <w:r>
        <w:tab/>
      </w:r>
      <w:r>
        <w:fldChar w:fldCharType="begin"/>
      </w:r>
      <w:r>
        <w:instrText xml:space="preserve"> PAGEREF _Toc145532130 \h </w:instrText>
      </w:r>
      <w:r>
        <w:fldChar w:fldCharType="separate"/>
      </w:r>
      <w:r>
        <w:t>233</w:t>
      </w:r>
      <w:r>
        <w:fldChar w:fldCharType="end"/>
      </w:r>
    </w:p>
    <w:p w14:paraId="2EBAC57E" w14:textId="77F08880" w:rsidR="00080512" w:rsidRPr="00BE5108" w:rsidRDefault="003F1A86">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79490"/>
      <w:bookmarkStart w:id="25" w:name="_Toc106180001"/>
      <w:bookmarkStart w:id="26" w:name="_Toc130395826"/>
      <w:bookmarkStart w:id="27" w:name="_Toc137555100"/>
      <w:bookmarkStart w:id="28" w:name="_Toc138856627"/>
      <w:bookmarkStart w:id="29" w:name="_Toc138860486"/>
      <w:bookmarkStart w:id="30" w:name="_Toc145531618"/>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1" w:name="spectype3"/>
      <w:r w:rsidRPr="00BE5108">
        <w:rPr>
          <w:rFonts w:eastAsiaTheme="minorEastAsia"/>
        </w:rPr>
        <w:t>Specification</w:t>
      </w:r>
      <w:bookmarkEnd w:id="31"/>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2" w:name="introduction"/>
      <w:bookmarkEnd w:id="32"/>
      <w:r w:rsidRPr="00BE5108">
        <w:rPr>
          <w:rFonts w:eastAsiaTheme="minorEastAsia"/>
        </w:rPr>
        <w:br w:type="page"/>
      </w:r>
      <w:bookmarkStart w:id="33" w:name="scope"/>
      <w:bookmarkStart w:id="34" w:name="_Toc73962747"/>
      <w:bookmarkStart w:id="35" w:name="_Toc75259903"/>
      <w:bookmarkStart w:id="36" w:name="_Toc75275437"/>
      <w:bookmarkStart w:id="37" w:name="_Toc75275948"/>
      <w:bookmarkStart w:id="38" w:name="_Toc76541447"/>
      <w:bookmarkStart w:id="39" w:name="_Toc82437216"/>
      <w:bookmarkStart w:id="40" w:name="_Toc89944581"/>
      <w:bookmarkStart w:id="41" w:name="_Toc98753599"/>
      <w:bookmarkStart w:id="42" w:name="_Toc106179491"/>
      <w:bookmarkStart w:id="43" w:name="_Toc106180002"/>
      <w:bookmarkStart w:id="44" w:name="_Toc130395827"/>
      <w:bookmarkStart w:id="45" w:name="_Toc137555101"/>
      <w:bookmarkStart w:id="46" w:name="_Toc138856628"/>
      <w:bookmarkStart w:id="47" w:name="_Toc138860487"/>
      <w:bookmarkStart w:id="48" w:name="_Toc145531619"/>
      <w:bookmarkEnd w:id="33"/>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49" w:name="references"/>
      <w:bookmarkEnd w:id="49"/>
    </w:p>
    <w:p w14:paraId="4BAC394F" w14:textId="5E024D59" w:rsidR="00080512" w:rsidRPr="00BE5108" w:rsidRDefault="00080512" w:rsidP="005219CB">
      <w:pPr>
        <w:pStyle w:val="Heading1"/>
        <w:rPr>
          <w:rFonts w:eastAsiaTheme="minorEastAsia"/>
        </w:rPr>
      </w:pPr>
      <w:bookmarkStart w:id="50" w:name="_Toc73962748"/>
      <w:bookmarkStart w:id="51" w:name="_Toc75259904"/>
      <w:bookmarkStart w:id="52" w:name="_Toc75275438"/>
      <w:bookmarkStart w:id="53" w:name="_Toc75275949"/>
      <w:bookmarkStart w:id="54" w:name="_Toc76541448"/>
      <w:bookmarkStart w:id="55" w:name="_Toc82437217"/>
      <w:bookmarkStart w:id="56" w:name="_Toc89944582"/>
      <w:bookmarkStart w:id="57" w:name="_Toc98753600"/>
      <w:bookmarkStart w:id="58" w:name="_Toc106179492"/>
      <w:bookmarkStart w:id="59" w:name="_Toc106180003"/>
      <w:bookmarkStart w:id="60" w:name="_Toc130395828"/>
      <w:bookmarkStart w:id="61" w:name="_Toc137555102"/>
      <w:bookmarkStart w:id="62" w:name="_Toc138856629"/>
      <w:bookmarkStart w:id="63" w:name="_Toc138860488"/>
      <w:bookmarkStart w:id="64" w:name="_Toc145531620"/>
      <w:r w:rsidRPr="00BE5108">
        <w:rPr>
          <w:rFonts w:eastAsiaTheme="minorEastAsia"/>
        </w:rPr>
        <w:t>2</w:t>
      </w:r>
      <w:r w:rsidR="005219CB" w:rsidRPr="00BE5108">
        <w:rPr>
          <w:rFonts w:eastAsiaTheme="minorEastAsia"/>
        </w:rPr>
        <w:tab/>
      </w:r>
      <w:r w:rsidRPr="00BE5108">
        <w:rPr>
          <w:rFonts w:eastAsiaTheme="minorEastAsia"/>
        </w:rPr>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65" w:name="definitions"/>
      <w:bookmarkStart w:id="66" w:name="_Toc73962749"/>
      <w:bookmarkStart w:id="67" w:name="_Toc75259905"/>
      <w:bookmarkStart w:id="68" w:name="_Toc75275439"/>
      <w:bookmarkStart w:id="69" w:name="_Toc75275950"/>
      <w:bookmarkStart w:id="70" w:name="_Toc76541449"/>
      <w:bookmarkStart w:id="71" w:name="_Toc82437218"/>
      <w:bookmarkStart w:id="72" w:name="_Toc89944583"/>
      <w:bookmarkStart w:id="73" w:name="_Toc98753601"/>
      <w:bookmarkStart w:id="74" w:name="_Toc106179493"/>
      <w:bookmarkStart w:id="75" w:name="_Toc106180004"/>
      <w:bookmarkStart w:id="76" w:name="_Toc130395829"/>
      <w:bookmarkStart w:id="77" w:name="_Toc137555103"/>
      <w:bookmarkStart w:id="78" w:name="_Toc138856630"/>
      <w:bookmarkStart w:id="79" w:name="_Toc138860489"/>
      <w:bookmarkStart w:id="80" w:name="_Toc145531621"/>
      <w:bookmarkEnd w:id="65"/>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420EF221" w14:textId="77777777" w:rsidR="00080512" w:rsidRPr="00BE5108" w:rsidRDefault="00080512">
      <w:pPr>
        <w:pStyle w:val="Heading2"/>
        <w:rPr>
          <w:rFonts w:eastAsiaTheme="minorEastAsia"/>
        </w:rPr>
      </w:pPr>
      <w:bookmarkStart w:id="81" w:name="_Toc73962750"/>
      <w:bookmarkStart w:id="82" w:name="_Toc75259906"/>
      <w:bookmarkStart w:id="83" w:name="_Toc75275440"/>
      <w:bookmarkStart w:id="84" w:name="_Toc75275951"/>
      <w:bookmarkStart w:id="85" w:name="_Toc76541450"/>
      <w:bookmarkStart w:id="86" w:name="_Toc82437219"/>
      <w:bookmarkStart w:id="87" w:name="_Toc89944584"/>
      <w:bookmarkStart w:id="88" w:name="_Toc98753602"/>
      <w:bookmarkStart w:id="89" w:name="_Toc106179494"/>
      <w:bookmarkStart w:id="90" w:name="_Toc106180005"/>
      <w:bookmarkStart w:id="91" w:name="_Toc130395830"/>
      <w:bookmarkStart w:id="92" w:name="_Toc137555104"/>
      <w:bookmarkStart w:id="93" w:name="_Toc138856631"/>
      <w:bookmarkStart w:id="94" w:name="_Toc138860490"/>
      <w:bookmarkStart w:id="95" w:name="_Toc145531622"/>
      <w:r w:rsidRPr="00BE5108">
        <w:rPr>
          <w:rFonts w:eastAsiaTheme="minorEastAsia"/>
        </w:rPr>
        <w:t>3.1</w:t>
      </w:r>
      <w:r w:rsidRPr="00BE5108">
        <w:rPr>
          <w:rFonts w:eastAsiaTheme="minorEastAsia"/>
        </w:rPr>
        <w:tab/>
      </w:r>
      <w:r w:rsidR="002B6339" w:rsidRPr="00BE5108">
        <w:rPr>
          <w:rFonts w:eastAsiaTheme="minorEastAsia"/>
        </w:rPr>
        <w:t>Terms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lastRenderedPageBreak/>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96" w:name="_Toc73962751"/>
      <w:bookmarkStart w:id="97" w:name="_Toc75259907"/>
      <w:bookmarkStart w:id="98" w:name="_Toc75275441"/>
      <w:bookmarkStart w:id="99" w:name="_Toc75275952"/>
      <w:bookmarkStart w:id="100" w:name="_Toc76541451"/>
      <w:bookmarkStart w:id="101" w:name="_Toc82437220"/>
      <w:bookmarkStart w:id="102" w:name="_Toc89944585"/>
      <w:bookmarkStart w:id="103" w:name="_Toc98753603"/>
      <w:bookmarkStart w:id="104" w:name="_Toc106179495"/>
      <w:bookmarkStart w:id="105" w:name="_Toc106180006"/>
      <w:bookmarkStart w:id="106" w:name="_Toc130395831"/>
      <w:bookmarkStart w:id="107" w:name="_Toc137555105"/>
      <w:bookmarkStart w:id="108" w:name="_Toc138856632"/>
      <w:bookmarkStart w:id="109" w:name="_Toc138860491"/>
      <w:bookmarkStart w:id="110" w:name="_Toc145531623"/>
      <w:r w:rsidRPr="00BE5108">
        <w:rPr>
          <w:rFonts w:eastAsiaTheme="minorEastAsia"/>
        </w:rPr>
        <w:lastRenderedPageBreak/>
        <w:t>3.2</w:t>
      </w:r>
      <w:r w:rsidRPr="00BE5108">
        <w:rPr>
          <w:rFonts w:eastAsiaTheme="minorEastAsia"/>
        </w:rPr>
        <w:tab/>
        <w:t>Symbols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11" w:name="_Hlk500709692"/>
      <w:r w:rsidRPr="008C3753">
        <w:t>P</w:t>
      </w:r>
      <w:r w:rsidRPr="008C3753">
        <w:rPr>
          <w:vertAlign w:val="subscript"/>
        </w:rPr>
        <w:t>max,c,TABC</w:t>
      </w:r>
      <w:bookmarkEnd w:id="111"/>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12" w:name="_Toc73962752"/>
      <w:bookmarkStart w:id="113" w:name="_Toc75259908"/>
      <w:bookmarkStart w:id="114" w:name="_Toc75275442"/>
      <w:bookmarkStart w:id="115" w:name="_Toc75275953"/>
      <w:bookmarkStart w:id="116" w:name="_Toc76541452"/>
      <w:bookmarkStart w:id="117" w:name="_Toc82437221"/>
      <w:bookmarkStart w:id="118" w:name="_Toc89944586"/>
      <w:bookmarkStart w:id="119" w:name="_Toc98753604"/>
      <w:bookmarkStart w:id="120" w:name="_Toc106179496"/>
      <w:bookmarkStart w:id="121" w:name="_Toc106180007"/>
      <w:bookmarkStart w:id="122" w:name="_Toc130395832"/>
      <w:bookmarkStart w:id="123" w:name="_Toc137555106"/>
      <w:bookmarkStart w:id="124" w:name="_Toc138856633"/>
      <w:bookmarkStart w:id="125" w:name="_Toc138860492"/>
      <w:bookmarkStart w:id="126" w:name="_Toc145531624"/>
      <w:r w:rsidRPr="00BE5108">
        <w:rPr>
          <w:rFonts w:eastAsiaTheme="minorEastAsia"/>
        </w:rPr>
        <w:lastRenderedPageBreak/>
        <w:t>3.3</w:t>
      </w:r>
      <w:r w:rsidRPr="00BE5108">
        <w:rPr>
          <w:rFonts w:eastAsiaTheme="minorEastAsia"/>
        </w:rP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27" w:name="clause4"/>
      <w:bookmarkStart w:id="128" w:name="startOfAnnexes"/>
      <w:bookmarkStart w:id="129" w:name="_Toc73962753"/>
      <w:bookmarkStart w:id="130" w:name="_Toc75259909"/>
      <w:bookmarkStart w:id="131" w:name="_Toc75275443"/>
      <w:bookmarkStart w:id="132" w:name="_Toc75275954"/>
      <w:bookmarkStart w:id="133" w:name="_Toc76541453"/>
      <w:bookmarkStart w:id="134" w:name="_Toc82437222"/>
      <w:bookmarkStart w:id="135" w:name="_Toc89944587"/>
      <w:bookmarkStart w:id="136" w:name="_Toc98753605"/>
      <w:bookmarkStart w:id="137" w:name="_Toc106179497"/>
      <w:bookmarkStart w:id="138" w:name="_Toc106180008"/>
      <w:bookmarkStart w:id="139" w:name="_Toc130395833"/>
      <w:bookmarkStart w:id="140" w:name="_Toc137555107"/>
      <w:bookmarkStart w:id="141" w:name="_Toc138856634"/>
      <w:bookmarkStart w:id="142" w:name="_Toc138860493"/>
      <w:bookmarkStart w:id="143" w:name="_Toc145531625"/>
      <w:bookmarkEnd w:id="127"/>
      <w:bookmarkEnd w:id="128"/>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46CBF81" w14:textId="5DA1823C" w:rsidR="00EA6CFC" w:rsidRPr="00BE5108" w:rsidRDefault="00EA6CFC" w:rsidP="006725BC">
      <w:pPr>
        <w:pStyle w:val="Heading2"/>
        <w:rPr>
          <w:rFonts w:eastAsiaTheme="minorEastAsia"/>
        </w:rPr>
      </w:pPr>
      <w:bookmarkStart w:id="144" w:name="_Toc73962754"/>
      <w:bookmarkStart w:id="145" w:name="_Toc75259910"/>
      <w:bookmarkStart w:id="146" w:name="_Toc75275444"/>
      <w:bookmarkStart w:id="147" w:name="_Toc75275955"/>
      <w:bookmarkStart w:id="148" w:name="_Toc76541454"/>
      <w:bookmarkStart w:id="149" w:name="_Toc82437223"/>
      <w:bookmarkStart w:id="150" w:name="_Toc89944588"/>
      <w:bookmarkStart w:id="151" w:name="_Toc98753606"/>
      <w:bookmarkStart w:id="152" w:name="_Toc106179498"/>
      <w:bookmarkStart w:id="153" w:name="_Toc106180009"/>
      <w:bookmarkStart w:id="154" w:name="_Toc130395834"/>
      <w:bookmarkStart w:id="155" w:name="_Toc137555108"/>
      <w:bookmarkStart w:id="156" w:name="_Toc138856635"/>
      <w:bookmarkStart w:id="157" w:name="_Toc138860494"/>
      <w:bookmarkStart w:id="158" w:name="_Toc145531626"/>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AFBA615" w14:textId="77777777" w:rsidR="008D3EE5" w:rsidRPr="00BE5108" w:rsidRDefault="008D3EE5" w:rsidP="00F22766">
      <w:pPr>
        <w:pStyle w:val="Heading3"/>
        <w:rPr>
          <w:rFonts w:eastAsiaTheme="minorEastAsia"/>
        </w:rPr>
      </w:pPr>
      <w:bookmarkStart w:id="159" w:name="_Toc73962755"/>
      <w:bookmarkStart w:id="160" w:name="_Toc75259911"/>
      <w:bookmarkStart w:id="161" w:name="_Toc75275445"/>
      <w:bookmarkStart w:id="162" w:name="_Toc75275956"/>
      <w:bookmarkStart w:id="163" w:name="_Toc76541455"/>
      <w:bookmarkStart w:id="164" w:name="_Toc82437224"/>
      <w:bookmarkStart w:id="165" w:name="_Toc89944589"/>
      <w:bookmarkStart w:id="166" w:name="_Toc98753607"/>
      <w:bookmarkStart w:id="167" w:name="_Toc106179499"/>
      <w:bookmarkStart w:id="168" w:name="_Toc106180010"/>
      <w:bookmarkStart w:id="169" w:name="_Toc130395835"/>
      <w:bookmarkStart w:id="170" w:name="_Toc137555109"/>
      <w:bookmarkStart w:id="171" w:name="_Toc138856636"/>
      <w:bookmarkStart w:id="172" w:name="_Toc138860495"/>
      <w:bookmarkStart w:id="173" w:name="_Toc145531627"/>
      <w:r w:rsidRPr="00BE5108">
        <w:rPr>
          <w:rFonts w:eastAsiaTheme="minorEastAsia"/>
        </w:rPr>
        <w:t>4.1.1</w:t>
      </w:r>
      <w:r w:rsidRPr="00BE5108">
        <w:rPr>
          <w:rFonts w:eastAsiaTheme="minorEastAsia"/>
        </w:rP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EA32ED">
      <w:pPr>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EA32ED">
      <w:pPr>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74" w:name="_Toc73962756"/>
      <w:bookmarkStart w:id="175" w:name="_Toc75259912"/>
      <w:bookmarkStart w:id="176" w:name="_Toc75275446"/>
      <w:bookmarkStart w:id="177" w:name="_Toc75275957"/>
      <w:bookmarkStart w:id="178" w:name="_Toc76541456"/>
      <w:bookmarkStart w:id="179" w:name="_Toc82437225"/>
      <w:bookmarkStart w:id="180" w:name="_Toc89944590"/>
      <w:bookmarkStart w:id="181" w:name="_Toc98753608"/>
      <w:bookmarkStart w:id="182" w:name="_Toc106179500"/>
      <w:bookmarkStart w:id="183" w:name="_Toc106180011"/>
      <w:bookmarkStart w:id="184" w:name="_Toc130395836"/>
      <w:bookmarkStart w:id="185" w:name="_Toc137555110"/>
      <w:bookmarkStart w:id="186" w:name="_Toc138856637"/>
      <w:bookmarkStart w:id="187" w:name="_Toc138860496"/>
      <w:bookmarkStart w:id="188" w:name="_Toc145531628"/>
      <w:r w:rsidRPr="00BE5108">
        <w:rPr>
          <w:rFonts w:eastAsiaTheme="minorEastAsia"/>
        </w:rPr>
        <w:t>4.1.2</w:t>
      </w:r>
      <w:r w:rsidRPr="00BE5108">
        <w:rPr>
          <w:rFonts w:eastAsiaTheme="minorEastAsia"/>
        </w:rPr>
        <w:tab/>
        <w:t>Acceptable uncertainty of Test System</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D56ACFD" w14:textId="77777777" w:rsidR="008D3EE5" w:rsidRPr="00BE5108" w:rsidRDefault="008D3EE5" w:rsidP="008D3EE5">
      <w:pPr>
        <w:pStyle w:val="Heading4"/>
        <w:rPr>
          <w:rFonts w:eastAsiaTheme="minorEastAsia"/>
        </w:rPr>
      </w:pPr>
      <w:bookmarkStart w:id="189" w:name="_Toc73962757"/>
      <w:bookmarkStart w:id="190" w:name="_Toc75259913"/>
      <w:bookmarkStart w:id="191" w:name="_Toc75275447"/>
      <w:bookmarkStart w:id="192" w:name="_Toc75275958"/>
      <w:bookmarkStart w:id="193" w:name="_Toc76541457"/>
      <w:bookmarkStart w:id="194" w:name="_Toc82437226"/>
      <w:bookmarkStart w:id="195" w:name="_Toc89944591"/>
      <w:bookmarkStart w:id="196" w:name="_Toc98753609"/>
      <w:bookmarkStart w:id="197" w:name="_Toc106179501"/>
      <w:bookmarkStart w:id="198" w:name="_Toc106180012"/>
      <w:bookmarkStart w:id="199" w:name="_Toc130395837"/>
      <w:bookmarkStart w:id="200" w:name="_Toc137555111"/>
      <w:bookmarkStart w:id="201" w:name="_Toc138856638"/>
      <w:bookmarkStart w:id="202" w:name="_Toc138860497"/>
      <w:bookmarkStart w:id="203" w:name="_Toc145531629"/>
      <w:r w:rsidRPr="00BE5108">
        <w:rPr>
          <w:rFonts w:eastAsiaTheme="minorEastAsia"/>
        </w:rPr>
        <w:t>4.1.2.1</w:t>
      </w:r>
      <w:r w:rsidRPr="00BE5108">
        <w:rPr>
          <w:rFonts w:eastAsiaTheme="minorEastAsia"/>
        </w:rPr>
        <w:tab/>
        <w:t>General</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04" w:name="_Toc73962758"/>
      <w:bookmarkStart w:id="205" w:name="_Toc75259914"/>
      <w:bookmarkStart w:id="206" w:name="_Toc75275448"/>
      <w:bookmarkStart w:id="207" w:name="_Toc75275959"/>
      <w:bookmarkStart w:id="208" w:name="_Toc76541458"/>
      <w:bookmarkStart w:id="209" w:name="_Toc82437227"/>
      <w:bookmarkStart w:id="210" w:name="_Toc89944592"/>
      <w:bookmarkStart w:id="211" w:name="_Toc98753610"/>
      <w:bookmarkStart w:id="212" w:name="_Toc106179502"/>
      <w:bookmarkStart w:id="213" w:name="_Toc106180013"/>
      <w:bookmarkStart w:id="214" w:name="_Toc130395838"/>
      <w:bookmarkStart w:id="215" w:name="_Toc137555112"/>
      <w:bookmarkStart w:id="216" w:name="_Toc138856639"/>
      <w:bookmarkStart w:id="217" w:name="_Toc138860498"/>
      <w:bookmarkStart w:id="218" w:name="_Toc145531630"/>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219" w:name="_Toc73962759"/>
    </w:p>
    <w:p w14:paraId="14C8B1B5" w14:textId="7753CB68" w:rsidR="008D3EE5" w:rsidRPr="00BE5108" w:rsidRDefault="008D3EE5" w:rsidP="008D3EE5">
      <w:pPr>
        <w:pStyle w:val="Heading4"/>
        <w:rPr>
          <w:rFonts w:eastAsiaTheme="minorEastAsia"/>
        </w:rPr>
      </w:pPr>
      <w:bookmarkStart w:id="220" w:name="_Toc75259915"/>
      <w:bookmarkStart w:id="221" w:name="_Toc75275449"/>
      <w:bookmarkStart w:id="222" w:name="_Toc75275960"/>
      <w:bookmarkStart w:id="223" w:name="_Toc76541459"/>
      <w:bookmarkStart w:id="224" w:name="_Toc82437228"/>
      <w:bookmarkStart w:id="225" w:name="_Toc89944593"/>
      <w:bookmarkStart w:id="226" w:name="_Toc98753611"/>
      <w:bookmarkStart w:id="227" w:name="_Toc106179503"/>
      <w:bookmarkStart w:id="228" w:name="_Toc106180014"/>
      <w:bookmarkStart w:id="229" w:name="_Toc130395839"/>
      <w:bookmarkStart w:id="230" w:name="_Toc137555113"/>
      <w:bookmarkStart w:id="231" w:name="_Toc138856640"/>
      <w:bookmarkStart w:id="232" w:name="_Toc138860499"/>
      <w:bookmarkStart w:id="233" w:name="_Toc145531631"/>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34" w:name="_Toc73962760"/>
    </w:p>
    <w:p w14:paraId="5606AEC8" w14:textId="5E61A932" w:rsidR="008D3EE5" w:rsidRPr="00BE5108" w:rsidRDefault="008D3EE5" w:rsidP="008D3EE5">
      <w:pPr>
        <w:pStyle w:val="Heading4"/>
        <w:rPr>
          <w:rFonts w:eastAsiaTheme="minorEastAsia"/>
          <w:lang w:eastAsia="sv-SE"/>
        </w:rPr>
      </w:pPr>
      <w:bookmarkStart w:id="235" w:name="_Toc75259916"/>
      <w:bookmarkStart w:id="236" w:name="_Toc75275450"/>
      <w:bookmarkStart w:id="237" w:name="_Toc75275961"/>
      <w:bookmarkStart w:id="238" w:name="_Toc76541460"/>
      <w:bookmarkStart w:id="239" w:name="_Toc82437229"/>
      <w:bookmarkStart w:id="240" w:name="_Toc89944594"/>
      <w:bookmarkStart w:id="241" w:name="_Toc98753612"/>
      <w:bookmarkStart w:id="242" w:name="_Toc106179504"/>
      <w:bookmarkStart w:id="243" w:name="_Toc106180015"/>
      <w:bookmarkStart w:id="244" w:name="_Toc130395840"/>
      <w:bookmarkStart w:id="245" w:name="_Toc137555114"/>
      <w:bookmarkStart w:id="246" w:name="_Toc138856641"/>
      <w:bookmarkStart w:id="247" w:name="_Toc138860500"/>
      <w:bookmarkStart w:id="248" w:name="_Toc145531632"/>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48D0E318" w14:textId="77777777" w:rsidR="00EF7D64" w:rsidRPr="002A625F" w:rsidRDefault="00EF7D64" w:rsidP="00EF7D64">
      <w:pPr>
        <w:pStyle w:val="TH"/>
        <w:rPr>
          <w:lang w:eastAsia="en-GB"/>
        </w:rPr>
      </w:pPr>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EF7D64" w:rsidRPr="002A625F" w14:paraId="373B6307" w14:textId="77777777" w:rsidTr="00F900B7">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0A4F540" w14:textId="77777777" w:rsidR="00EF7D64" w:rsidRPr="002A625F" w:rsidRDefault="00EF7D64" w:rsidP="00EF7D64">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23615073" w14:textId="77777777" w:rsidR="00EF7D64" w:rsidRPr="002A625F" w:rsidRDefault="00EF7D64" w:rsidP="00EF7D64">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67580818" w14:textId="77777777" w:rsidR="00EF7D64" w:rsidRPr="002A625F" w:rsidRDefault="00EF7D64" w:rsidP="00EF7D64">
            <w:pPr>
              <w:pStyle w:val="TAH"/>
              <w:rPr>
                <w:lang w:eastAsia="en-GB"/>
              </w:rPr>
            </w:pPr>
            <w:r w:rsidRPr="002A625F">
              <w:rPr>
                <w:lang w:eastAsia="en-GB"/>
              </w:rPr>
              <w:t>Derivation of Test System Uncertainty</w:t>
            </w:r>
          </w:p>
        </w:tc>
      </w:tr>
      <w:tr w:rsidR="00EF7D64" w:rsidRPr="002A625F" w14:paraId="4D138777"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C52C301" w14:textId="77777777" w:rsidR="00EF7D64" w:rsidRPr="002A625F" w:rsidRDefault="00EF7D64" w:rsidP="00EF7D64">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E0FF7CD"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5A21F75"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079D96E3"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43B22B9A"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53F8212" w14:textId="77777777" w:rsidR="00EF7D64" w:rsidRPr="002A625F" w:rsidRDefault="00EF7D64" w:rsidP="00EF7D64">
            <w:pPr>
              <w:pStyle w:val="TAL"/>
              <w:rPr>
                <w:noProof/>
                <w:szCs w:val="18"/>
                <w:lang w:eastAsia="sv-SE"/>
              </w:rPr>
            </w:pPr>
          </w:p>
          <w:p w14:paraId="106DBF30"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D4C5553"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723688"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CA2D008" w14:textId="77777777" w:rsidR="00EF7D64" w:rsidRPr="002A625F" w:rsidRDefault="00EF7D64" w:rsidP="00EF7D64">
            <w:pPr>
              <w:pStyle w:val="TAL"/>
              <w:rPr>
                <w:lang w:eastAsia="en-GB"/>
              </w:rPr>
            </w:pPr>
            <w:r w:rsidRPr="002A625F">
              <w:rPr>
                <w:lang w:eastAsia="en-GB"/>
              </w:rPr>
              <w:t>Fading profile power uncertainty</w:t>
            </w:r>
            <w:r w:rsidRPr="002A625F">
              <w:rPr>
                <w:noProof/>
                <w:lang w:eastAsia="sv-SE"/>
              </w:rPr>
              <w:t xml:space="preserve"> ±0.5 dB</w:t>
            </w:r>
          </w:p>
        </w:tc>
      </w:tr>
      <w:tr w:rsidR="00EF7D64" w:rsidRPr="002A625F" w14:paraId="58B9588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0140C1CB"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C5728E4" w14:textId="77777777" w:rsidR="00EF7D64" w:rsidRPr="002A625F"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6C889BF"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6593E56" w14:textId="77777777" w:rsidR="00EF7D64" w:rsidRPr="002A625F" w:rsidRDefault="00EF7D64" w:rsidP="00EF7D64">
            <w:pPr>
              <w:pStyle w:val="TAL"/>
              <w:rPr>
                <w:noProof/>
                <w:szCs w:val="18"/>
                <w:lang w:eastAsia="sv-SE"/>
              </w:rPr>
            </w:pPr>
          </w:p>
        </w:tc>
      </w:tr>
      <w:tr w:rsidR="00EF7D64" w:rsidRPr="002A625F" w14:paraId="42359249"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5986D949" w14:textId="77777777" w:rsidR="00EF7D64" w:rsidRPr="002A625F" w:rsidRDefault="00EF7D64" w:rsidP="00EF7D64">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254AAAF9" w14:textId="77777777" w:rsidR="00EF7D64" w:rsidRPr="002A625F" w:rsidRDefault="00EF7D64" w:rsidP="00EF7D64">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C8DEA0C"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2B58B52A"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52AC7D4"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540D300" w14:textId="77777777" w:rsidR="00EF7D64" w:rsidRPr="002A625F" w:rsidRDefault="00EF7D64" w:rsidP="00EF7D64">
            <w:pPr>
              <w:pStyle w:val="TAL"/>
              <w:rPr>
                <w:noProof/>
                <w:szCs w:val="18"/>
                <w:lang w:eastAsia="sv-SE"/>
              </w:rPr>
            </w:pPr>
          </w:p>
          <w:p w14:paraId="32EB8FAD"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11F3B02D"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4CBA5709" w14:textId="77777777" w:rsidR="00EF7D64" w:rsidRPr="002A625F" w:rsidRDefault="00EF7D64" w:rsidP="00EF7D64">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23A9BFF3" w14:textId="77777777" w:rsidR="00EF7D64" w:rsidRPr="002A625F" w:rsidRDefault="00EF7D64" w:rsidP="00EF7D64">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EF7D64" w:rsidRPr="002A625F" w14:paraId="1690E056"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39DF86" w14:textId="77777777" w:rsidR="00EF7D64" w:rsidRPr="002A625F" w:rsidRDefault="00EF7D64" w:rsidP="00EF7D64">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7340EBD2" w14:textId="77777777" w:rsidR="00EF7D64" w:rsidRPr="002A625F" w:rsidRDefault="00EF7D64" w:rsidP="00EF7D64">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CA3D6D2" w14:textId="77777777" w:rsidR="00EF7D64" w:rsidRPr="002A625F" w:rsidRDefault="00EF7D64" w:rsidP="00EF7D64">
            <w:pPr>
              <w:pStyle w:val="TAL"/>
              <w:rPr>
                <w:noProof/>
                <w:szCs w:val="18"/>
                <w:lang w:eastAsia="sv-SE"/>
              </w:rPr>
            </w:pPr>
            <w:r w:rsidRPr="002A625F">
              <w:rPr>
                <w:noProof/>
                <w:szCs w:val="18"/>
                <w:lang w:eastAsia="sv-SE"/>
              </w:rPr>
              <w:t>Overall system uncertainty for fading conditions comprises two quantities:</w:t>
            </w:r>
          </w:p>
          <w:p w14:paraId="5474EFC2" w14:textId="77777777" w:rsidR="00EF7D64" w:rsidRPr="002A625F" w:rsidRDefault="00EF7D64" w:rsidP="00EF7D64">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51ECB88" w14:textId="77777777" w:rsidR="00EF7D64" w:rsidRPr="002A625F" w:rsidRDefault="00EF7D64" w:rsidP="00EF7D64">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72E305" w14:textId="77777777" w:rsidR="00EF7D64" w:rsidRPr="002A625F" w:rsidRDefault="00EF7D64" w:rsidP="00EF7D64">
            <w:pPr>
              <w:pStyle w:val="TAL"/>
              <w:rPr>
                <w:noProof/>
                <w:szCs w:val="18"/>
                <w:lang w:eastAsia="sv-SE"/>
              </w:rPr>
            </w:pPr>
          </w:p>
          <w:p w14:paraId="377BFCA7" w14:textId="77777777" w:rsidR="00EF7D64" w:rsidRPr="002A625F" w:rsidRDefault="00EF7D64" w:rsidP="00EF7D64">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2A98513C" w14:textId="77777777" w:rsidR="00EF7D64" w:rsidRPr="002A625F" w:rsidRDefault="00EF7D64" w:rsidP="00EF7D64">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307137F9" w14:textId="77777777" w:rsidR="00EF7D64" w:rsidRPr="002A625F"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27D28BF" w14:textId="77777777" w:rsidR="00EF7D64" w:rsidRPr="002A625F" w:rsidRDefault="00EF7D64" w:rsidP="00EF7D64">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EF7D64" w:rsidRPr="002A625F" w14:paraId="32154284"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4EFAF885" w14:textId="77777777" w:rsidR="00EF7D64" w:rsidRPr="002A625F" w:rsidRDefault="00EF7D64" w:rsidP="00EF7D64">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0D1CD66B" w14:textId="77777777" w:rsidR="00EF7D64" w:rsidRPr="002A625F"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265A8104"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79144E7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B142206"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6E6A0988" w14:textId="77777777" w:rsidR="00EF7D64" w:rsidRPr="009F5C05" w:rsidRDefault="00EF7D64" w:rsidP="00EF7D64">
            <w:pPr>
              <w:pStyle w:val="TAL"/>
              <w:rPr>
                <w:noProof/>
                <w:szCs w:val="18"/>
                <w:lang w:eastAsia="sv-SE"/>
              </w:rPr>
            </w:pPr>
          </w:p>
          <w:p w14:paraId="74FC9FF0"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1A90AC0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3B2378E8"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5AE22E40" w14:textId="77777777" w:rsidR="00EF7D64" w:rsidRPr="002A625F"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311F6698"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74A57FB1" w14:textId="77777777" w:rsidR="00EF7D64" w:rsidRDefault="00EF7D64" w:rsidP="00EF7D64">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C209CEB" w14:textId="77777777" w:rsidR="00EF7D64" w:rsidRPr="009F5C05" w:rsidRDefault="00EF7D64" w:rsidP="00EF7D64">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5A30A15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16AA4267"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1CC21AF3"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D909239" w14:textId="77777777" w:rsidR="00EF7D64" w:rsidRPr="009F5C05" w:rsidRDefault="00EF7D64" w:rsidP="00EF7D64">
            <w:pPr>
              <w:pStyle w:val="TAL"/>
              <w:rPr>
                <w:noProof/>
                <w:szCs w:val="18"/>
                <w:lang w:eastAsia="sv-SE"/>
              </w:rPr>
            </w:pPr>
          </w:p>
          <w:p w14:paraId="0E468C85"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43898ECD"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0F382910"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788C1570" w14:textId="77777777" w:rsidR="00EF7D64" w:rsidRPr="009F5C05" w:rsidRDefault="00EF7D64" w:rsidP="00EF7D64">
            <w:pPr>
              <w:pStyle w:val="TAL"/>
              <w:rPr>
                <w:noProof/>
                <w:szCs w:val="18"/>
                <w:lang w:eastAsia="sv-SE"/>
              </w:rPr>
            </w:pPr>
            <w:r w:rsidRPr="009F5C05">
              <w:rPr>
                <w:noProof/>
                <w:szCs w:val="18"/>
                <w:lang w:eastAsia="sv-SE"/>
              </w:rPr>
              <w:t>Fading profile power uncertainty ±0.7 dB for MIMO</w:t>
            </w:r>
          </w:p>
        </w:tc>
      </w:tr>
      <w:tr w:rsidR="00EF7D64" w:rsidRPr="002A625F" w14:paraId="20E92C81"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1CAFA745" w14:textId="77777777" w:rsidR="00EF7D64" w:rsidRPr="009F5C05" w:rsidRDefault="00EF7D64" w:rsidP="00EF7D64">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9B0B193" w14:textId="77777777" w:rsidR="00EF7D64" w:rsidRPr="009F5C05" w:rsidRDefault="00EF7D64" w:rsidP="00EF7D64">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2A990E06" w14:textId="77777777" w:rsidR="00EF7D64" w:rsidRPr="009F5C05" w:rsidRDefault="00EF7D64" w:rsidP="00EF7D64">
            <w:pPr>
              <w:pStyle w:val="TAL"/>
              <w:rPr>
                <w:noProof/>
                <w:szCs w:val="18"/>
                <w:lang w:eastAsia="sv-SE"/>
              </w:rPr>
            </w:pPr>
            <w:r w:rsidRPr="009F5C05">
              <w:rPr>
                <w:noProof/>
                <w:szCs w:val="18"/>
                <w:lang w:eastAsia="sv-SE"/>
              </w:rPr>
              <w:t>Overall system uncertainty for fading conditions comprises two quantities:</w:t>
            </w:r>
          </w:p>
          <w:p w14:paraId="4CBBC9CE" w14:textId="77777777" w:rsidR="00EF7D64" w:rsidRPr="009F5C05" w:rsidRDefault="00EF7D64" w:rsidP="00EF7D64">
            <w:pPr>
              <w:pStyle w:val="TAL"/>
              <w:rPr>
                <w:noProof/>
                <w:szCs w:val="18"/>
                <w:lang w:eastAsia="sv-SE"/>
              </w:rPr>
            </w:pPr>
            <w:r w:rsidRPr="009F5C05">
              <w:rPr>
                <w:noProof/>
                <w:szCs w:val="18"/>
                <w:lang w:eastAsia="sv-SE"/>
              </w:rPr>
              <w:t>1. Signal-to-noise ratio uncertainty</w:t>
            </w:r>
          </w:p>
          <w:p w14:paraId="5B39C491" w14:textId="77777777" w:rsidR="00EF7D64" w:rsidRPr="009F5C05" w:rsidRDefault="00EF7D64" w:rsidP="00EF7D64">
            <w:pPr>
              <w:pStyle w:val="TAL"/>
              <w:rPr>
                <w:noProof/>
                <w:szCs w:val="18"/>
                <w:lang w:eastAsia="sv-SE"/>
              </w:rPr>
            </w:pPr>
            <w:r w:rsidRPr="009F5C05">
              <w:rPr>
                <w:noProof/>
                <w:szCs w:val="18"/>
                <w:lang w:eastAsia="sv-SE"/>
              </w:rPr>
              <w:t>2. Fading profile power uncertainty</w:t>
            </w:r>
          </w:p>
          <w:p w14:paraId="5236DB9F" w14:textId="77777777" w:rsidR="00EF7D64" w:rsidRPr="009F5C05" w:rsidRDefault="00EF7D64" w:rsidP="00EF7D64">
            <w:pPr>
              <w:pStyle w:val="TAL"/>
              <w:rPr>
                <w:noProof/>
                <w:szCs w:val="18"/>
                <w:lang w:eastAsia="sv-SE"/>
              </w:rPr>
            </w:pPr>
          </w:p>
          <w:p w14:paraId="1D9440A6" w14:textId="77777777" w:rsidR="00EF7D64" w:rsidRPr="009F5C05" w:rsidRDefault="00EF7D64" w:rsidP="00EF7D64">
            <w:pPr>
              <w:pStyle w:val="TAL"/>
              <w:rPr>
                <w:noProof/>
                <w:szCs w:val="18"/>
                <w:lang w:eastAsia="sv-SE"/>
              </w:rPr>
            </w:pPr>
            <w:r w:rsidRPr="009F5C05">
              <w:rPr>
                <w:noProof/>
                <w:szCs w:val="18"/>
                <w:lang w:eastAsia="sv-SE"/>
              </w:rPr>
              <w:t>Items 1 and 2 are assumed to be uncorrelated so can be root sum squared:</w:t>
            </w:r>
          </w:p>
          <w:p w14:paraId="5B80EAA2" w14:textId="77777777" w:rsidR="00EF7D64" w:rsidRPr="009F5C05" w:rsidRDefault="00EF7D64" w:rsidP="00EF7D64">
            <w:pPr>
              <w:pStyle w:val="TAL"/>
              <w:rPr>
                <w:noProof/>
                <w:szCs w:val="18"/>
                <w:lang w:eastAsia="sv-SE"/>
              </w:rPr>
            </w:pPr>
            <w:r w:rsidRPr="009F5C05">
              <w:rPr>
                <w:noProof/>
                <w:szCs w:val="18"/>
                <w:lang w:eastAsia="sv-SE"/>
              </w:rPr>
              <w:t>Test System uncertainty = [SQRT (Signal-to-noise ratio uncertainty 2 + Fading profile power uncertainty 2)]</w:t>
            </w:r>
          </w:p>
          <w:p w14:paraId="7BB629E1" w14:textId="77777777" w:rsidR="00EF7D64" w:rsidRPr="009F5C05" w:rsidRDefault="00EF7D64" w:rsidP="00EF7D64">
            <w:pPr>
              <w:pStyle w:val="TAL"/>
              <w:rPr>
                <w:noProof/>
                <w:szCs w:val="18"/>
                <w:lang w:eastAsia="sv-SE"/>
              </w:rPr>
            </w:pPr>
            <w:r w:rsidRPr="009F5C05">
              <w:rPr>
                <w:noProof/>
                <w:szCs w:val="18"/>
                <w:lang w:eastAsia="sv-SE"/>
              </w:rPr>
              <w:t>Signal-to-noise ratio uncertainty ±0.3 dB</w:t>
            </w:r>
          </w:p>
          <w:p w14:paraId="1671A58F" w14:textId="77777777" w:rsidR="00EF7D64" w:rsidRPr="009F5C05" w:rsidRDefault="00EF7D64" w:rsidP="00EF7D64">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EF7D64" w:rsidRPr="002A625F" w14:paraId="1CC3035C" w14:textId="77777777" w:rsidTr="00F900B7">
        <w:trPr>
          <w:cantSplit/>
          <w:jc w:val="center"/>
        </w:trPr>
        <w:tc>
          <w:tcPr>
            <w:tcW w:w="2143" w:type="dxa"/>
            <w:tcBorders>
              <w:top w:val="single" w:sz="4" w:space="0" w:color="auto"/>
              <w:left w:val="single" w:sz="4" w:space="0" w:color="auto"/>
              <w:bottom w:val="single" w:sz="4" w:space="0" w:color="auto"/>
              <w:right w:val="single" w:sz="4" w:space="0" w:color="auto"/>
            </w:tcBorders>
          </w:tcPr>
          <w:p w14:paraId="2C5D0444" w14:textId="77777777" w:rsidR="00EF7D64" w:rsidRPr="009F5C05" w:rsidRDefault="00EF7D64" w:rsidP="00EF7D64">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7796F69" w14:textId="77777777" w:rsidR="00EF7D64" w:rsidRPr="009F5C05" w:rsidRDefault="00EF7D64" w:rsidP="00EF7D64">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792DBB0B" w14:textId="77777777" w:rsidR="00EF7D64" w:rsidRDefault="00EF7D64" w:rsidP="00EF7D64">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3CAF91A" w14:textId="524FC4B3" w:rsidR="003F1A86" w:rsidRPr="009F5C05" w:rsidRDefault="003F1A86" w:rsidP="00EF7D64">
            <w:pPr>
              <w:pStyle w:val="TAL"/>
              <w:rPr>
                <w:noProof/>
                <w:szCs w:val="18"/>
                <w:lang w:eastAsia="sv-SE"/>
              </w:rPr>
            </w:pPr>
          </w:p>
        </w:tc>
      </w:tr>
    </w:tbl>
    <w:p w14:paraId="596C0D84" w14:textId="24255F97" w:rsidR="008D3EE5" w:rsidRPr="00BE5108" w:rsidRDefault="008D3EE5" w:rsidP="008D3EE5">
      <w:pPr>
        <w:rPr>
          <w:rFonts w:eastAsiaTheme="minorEastAsia"/>
          <w:lang w:eastAsia="sv-SE"/>
        </w:rPr>
      </w:pPr>
    </w:p>
    <w:p w14:paraId="214F5925" w14:textId="77777777" w:rsidR="008D3EE5" w:rsidRPr="00BE5108" w:rsidRDefault="008D3EE5" w:rsidP="008D3EE5">
      <w:pPr>
        <w:pStyle w:val="Heading3"/>
        <w:rPr>
          <w:rFonts w:eastAsiaTheme="minorEastAsia"/>
          <w:lang w:eastAsia="sv-SE"/>
        </w:rPr>
      </w:pPr>
      <w:bookmarkStart w:id="249" w:name="_Toc73962761"/>
      <w:bookmarkStart w:id="250" w:name="_Toc75259917"/>
      <w:bookmarkStart w:id="251" w:name="_Toc75275451"/>
      <w:bookmarkStart w:id="252" w:name="_Toc75275962"/>
      <w:bookmarkStart w:id="253" w:name="_Toc76541461"/>
      <w:bookmarkStart w:id="254" w:name="_Toc82437230"/>
      <w:bookmarkStart w:id="255" w:name="_Toc89944595"/>
      <w:bookmarkStart w:id="256" w:name="_Toc98753613"/>
      <w:bookmarkStart w:id="257" w:name="_Toc106179505"/>
      <w:bookmarkStart w:id="258" w:name="_Toc106180016"/>
      <w:bookmarkStart w:id="259" w:name="_Toc130395841"/>
      <w:bookmarkStart w:id="260" w:name="_Toc137555115"/>
      <w:bookmarkStart w:id="261" w:name="_Toc138856642"/>
      <w:bookmarkStart w:id="262" w:name="_Toc138860501"/>
      <w:bookmarkStart w:id="263" w:name="_Toc145531633"/>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64" w:name="_Toc73962762"/>
      <w:bookmarkStart w:id="265" w:name="_Toc75259918"/>
      <w:bookmarkStart w:id="266" w:name="_Toc75275452"/>
      <w:bookmarkStart w:id="267" w:name="_Toc75275963"/>
      <w:bookmarkStart w:id="268" w:name="_Toc76541462"/>
      <w:bookmarkStart w:id="269" w:name="_Toc82437231"/>
      <w:bookmarkStart w:id="270" w:name="_Toc89944596"/>
      <w:bookmarkStart w:id="271" w:name="_Toc98753614"/>
      <w:bookmarkStart w:id="272" w:name="_Toc106179506"/>
      <w:bookmarkStart w:id="273" w:name="_Toc106180017"/>
      <w:bookmarkStart w:id="274" w:name="_Toc130395842"/>
      <w:bookmarkStart w:id="275" w:name="_Toc137555116"/>
      <w:bookmarkStart w:id="276" w:name="_Toc138856643"/>
      <w:bookmarkStart w:id="277" w:name="_Toc138860502"/>
      <w:bookmarkStart w:id="278" w:name="_Toc145531634"/>
      <w:r w:rsidRPr="00BE5108">
        <w:rPr>
          <w:rFonts w:eastAsiaTheme="minorEastAsia"/>
        </w:rPr>
        <w:t>4.2</w:t>
      </w:r>
      <w:r w:rsidRPr="00BE5108">
        <w:rPr>
          <w:rFonts w:eastAsiaTheme="minorEastAsia"/>
        </w:rPr>
        <w:tab/>
        <w:t>Conducted requirement reference points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19D4F336" w14:textId="77777777" w:rsidR="008D3EE5" w:rsidRPr="00BE5108" w:rsidRDefault="008D3EE5" w:rsidP="008D3EE5">
      <w:pPr>
        <w:pStyle w:val="Heading3"/>
        <w:rPr>
          <w:rFonts w:eastAsiaTheme="minorEastAsia"/>
        </w:rPr>
      </w:pPr>
      <w:bookmarkStart w:id="279" w:name="_Toc73962763"/>
      <w:bookmarkStart w:id="280" w:name="_Toc75259919"/>
      <w:bookmarkStart w:id="281" w:name="_Toc75275453"/>
      <w:bookmarkStart w:id="282" w:name="_Toc75275964"/>
      <w:bookmarkStart w:id="283" w:name="_Toc76541463"/>
      <w:bookmarkStart w:id="284" w:name="_Toc82437232"/>
      <w:bookmarkStart w:id="285" w:name="_Toc89944597"/>
      <w:bookmarkStart w:id="286" w:name="_Toc98753615"/>
      <w:bookmarkStart w:id="287" w:name="_Toc106179507"/>
      <w:bookmarkStart w:id="288" w:name="_Toc106180018"/>
      <w:bookmarkStart w:id="289" w:name="_Toc130395843"/>
      <w:bookmarkStart w:id="290" w:name="_Toc137555117"/>
      <w:bookmarkStart w:id="291" w:name="_Toc138856644"/>
      <w:bookmarkStart w:id="292" w:name="_Toc138860503"/>
      <w:bookmarkStart w:id="293" w:name="_Toc145531635"/>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25pt;height:195.5pt" o:ole="">
            <v:imagedata r:id="rId10" o:title=""/>
          </v:shape>
          <o:OLEObject Type="Embed" ProgID="Word.Picture.8" ShapeID="_x0000_i1025" DrawAspect="Content" ObjectID="_1757315597"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94" w:name="_Toc73962764"/>
      <w:bookmarkStart w:id="295" w:name="_Toc75259920"/>
      <w:bookmarkStart w:id="296" w:name="_Toc75275454"/>
      <w:bookmarkStart w:id="297" w:name="_Toc75275965"/>
      <w:bookmarkStart w:id="298" w:name="_Toc76541464"/>
      <w:bookmarkStart w:id="299" w:name="_Toc82437233"/>
      <w:bookmarkStart w:id="300" w:name="_Toc89944598"/>
      <w:bookmarkStart w:id="301" w:name="_Toc98753616"/>
      <w:bookmarkStart w:id="302" w:name="_Toc106179508"/>
      <w:bookmarkStart w:id="303" w:name="_Toc106180019"/>
      <w:bookmarkStart w:id="304" w:name="_Toc130395844"/>
      <w:bookmarkStart w:id="305" w:name="_Toc137555118"/>
      <w:bookmarkStart w:id="306" w:name="_Toc138856645"/>
      <w:bookmarkStart w:id="307" w:name="_Toc138860504"/>
      <w:bookmarkStart w:id="308" w:name="_Toc145531636"/>
      <w:r w:rsidRPr="00BE5108">
        <w:rPr>
          <w:rFonts w:eastAsiaTheme="minorEastAsia"/>
        </w:rPr>
        <w:t>4.3</w:t>
      </w:r>
      <w:r w:rsidR="00FF7252" w:rsidRPr="00BE5108">
        <w:rPr>
          <w:rFonts w:eastAsiaTheme="minorEastAsia"/>
        </w:rPr>
        <w:tab/>
      </w:r>
      <w:r w:rsidRPr="00BE5108">
        <w:rPr>
          <w:rFonts w:eastAsiaTheme="minorEastAsia"/>
        </w:rPr>
        <w:t>IAB classes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3DF7C8C" w14:textId="77777777" w:rsidR="008D3EE5" w:rsidRPr="00BE5108" w:rsidRDefault="008D3EE5" w:rsidP="008D3EE5">
      <w:pPr>
        <w:pStyle w:val="Heading3"/>
        <w:rPr>
          <w:rFonts w:eastAsiaTheme="minorEastAsia"/>
        </w:rPr>
      </w:pPr>
      <w:bookmarkStart w:id="309" w:name="_Toc73962765"/>
      <w:bookmarkStart w:id="310" w:name="_Toc75259921"/>
      <w:bookmarkStart w:id="311" w:name="_Toc75275455"/>
      <w:bookmarkStart w:id="312" w:name="_Toc75275966"/>
      <w:bookmarkStart w:id="313" w:name="_Toc76541465"/>
      <w:bookmarkStart w:id="314" w:name="_Toc82437234"/>
      <w:bookmarkStart w:id="315" w:name="_Toc89944599"/>
      <w:bookmarkStart w:id="316" w:name="_Toc98753617"/>
      <w:bookmarkStart w:id="317" w:name="_Toc106179509"/>
      <w:bookmarkStart w:id="318" w:name="_Toc106180020"/>
      <w:bookmarkStart w:id="319" w:name="_Toc130395845"/>
      <w:bookmarkStart w:id="320" w:name="_Toc137555119"/>
      <w:bookmarkStart w:id="321" w:name="_Toc138856646"/>
      <w:bookmarkStart w:id="322" w:name="_Toc138860505"/>
      <w:bookmarkStart w:id="323" w:name="_Toc145531637"/>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324" w:name="_Toc73962766"/>
      <w:bookmarkStart w:id="325" w:name="_Toc75259922"/>
      <w:bookmarkStart w:id="326" w:name="_Toc75275456"/>
      <w:bookmarkStart w:id="327" w:name="_Toc75275967"/>
      <w:bookmarkStart w:id="328" w:name="_Toc76541466"/>
      <w:bookmarkStart w:id="329" w:name="_Toc82437235"/>
      <w:bookmarkStart w:id="330" w:name="_Toc89944600"/>
      <w:bookmarkStart w:id="331" w:name="_Toc98753618"/>
      <w:bookmarkStart w:id="332" w:name="_Toc106179510"/>
      <w:bookmarkStart w:id="333" w:name="_Toc106180021"/>
      <w:bookmarkStart w:id="334" w:name="_Toc130395846"/>
      <w:bookmarkStart w:id="335" w:name="_Toc137555120"/>
      <w:bookmarkStart w:id="336" w:name="_Toc138856647"/>
      <w:bookmarkStart w:id="337" w:name="_Toc138860506"/>
      <w:bookmarkStart w:id="338" w:name="_Toc145531638"/>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339" w:name="_Toc73962767"/>
      <w:bookmarkStart w:id="340" w:name="_Toc75259923"/>
      <w:bookmarkStart w:id="341" w:name="_Toc75275457"/>
      <w:bookmarkStart w:id="342" w:name="_Toc75275968"/>
      <w:bookmarkStart w:id="343" w:name="_Toc76541467"/>
      <w:bookmarkStart w:id="344" w:name="_Toc82437236"/>
      <w:bookmarkStart w:id="345" w:name="_Toc89944601"/>
      <w:bookmarkStart w:id="346" w:name="_Toc98753619"/>
      <w:bookmarkStart w:id="347" w:name="_Toc106179511"/>
      <w:bookmarkStart w:id="348" w:name="_Toc106180022"/>
      <w:bookmarkStart w:id="349" w:name="_Toc130395847"/>
      <w:bookmarkStart w:id="350" w:name="_Toc137555121"/>
      <w:bookmarkStart w:id="351" w:name="_Toc138856648"/>
      <w:bookmarkStart w:id="352" w:name="_Toc138860507"/>
      <w:bookmarkStart w:id="353" w:name="_Toc145531639"/>
      <w:r w:rsidRPr="00BE5108">
        <w:rPr>
          <w:rFonts w:eastAsiaTheme="minorEastAsia"/>
        </w:rPr>
        <w:t>4.4</w:t>
      </w:r>
      <w:r w:rsidR="00FF7252" w:rsidRPr="00BE5108">
        <w:rPr>
          <w:rFonts w:eastAsiaTheme="minorEastAsia"/>
        </w:rPr>
        <w:tab/>
      </w:r>
      <w:r w:rsidRPr="00BE5108">
        <w:rPr>
          <w:rFonts w:eastAsiaTheme="minorEastAsia"/>
        </w:rPr>
        <w:t>Regional requirements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54" w:name="_Toc73962768"/>
      <w:bookmarkStart w:id="355" w:name="_Toc75259924"/>
      <w:bookmarkStart w:id="356" w:name="_Toc75275458"/>
      <w:bookmarkStart w:id="357" w:name="_Toc75275969"/>
      <w:bookmarkStart w:id="358" w:name="_Toc76541468"/>
      <w:bookmarkStart w:id="359" w:name="_Toc82437237"/>
      <w:bookmarkStart w:id="360" w:name="_Toc89944602"/>
      <w:bookmarkStart w:id="361" w:name="_Toc98753620"/>
      <w:bookmarkStart w:id="362" w:name="_Toc106179512"/>
      <w:bookmarkStart w:id="363" w:name="_Toc106180023"/>
      <w:bookmarkStart w:id="364" w:name="_Toc130395848"/>
      <w:bookmarkStart w:id="365" w:name="_Toc137555122"/>
      <w:bookmarkStart w:id="366" w:name="_Toc138856649"/>
      <w:bookmarkStart w:id="367" w:name="_Toc138860508"/>
      <w:bookmarkStart w:id="368" w:name="_Toc145531640"/>
      <w:r w:rsidRPr="00BE5108">
        <w:rPr>
          <w:rFonts w:eastAsiaTheme="minorEastAsia"/>
        </w:rPr>
        <w:t>4.5</w:t>
      </w:r>
      <w:r w:rsidR="00FF7252" w:rsidRPr="00BE5108">
        <w:rPr>
          <w:rFonts w:eastAsiaTheme="minorEastAsia"/>
        </w:rPr>
        <w:tab/>
      </w:r>
      <w:r w:rsidRPr="00BE5108">
        <w:rPr>
          <w:rFonts w:eastAsiaTheme="minorEastAsia"/>
        </w:rPr>
        <w:t>IAB configurations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C44F797" w14:textId="77777777" w:rsidR="008D3EE5" w:rsidRPr="00BE5108" w:rsidRDefault="008D3EE5" w:rsidP="008D3EE5">
      <w:pPr>
        <w:pStyle w:val="Heading3"/>
        <w:rPr>
          <w:rFonts w:eastAsiaTheme="minorEastAsia"/>
        </w:rPr>
      </w:pPr>
      <w:bookmarkStart w:id="369" w:name="_Toc73962769"/>
      <w:bookmarkStart w:id="370" w:name="_Toc75259925"/>
      <w:bookmarkStart w:id="371" w:name="_Toc75275459"/>
      <w:bookmarkStart w:id="372" w:name="_Toc75275970"/>
      <w:bookmarkStart w:id="373" w:name="_Toc76541469"/>
      <w:bookmarkStart w:id="374" w:name="_Toc82437238"/>
      <w:bookmarkStart w:id="375" w:name="_Toc89944603"/>
      <w:bookmarkStart w:id="376" w:name="_Toc98753621"/>
      <w:bookmarkStart w:id="377" w:name="_Toc106179513"/>
      <w:bookmarkStart w:id="378" w:name="_Toc106180024"/>
      <w:bookmarkStart w:id="379" w:name="_Toc130395849"/>
      <w:bookmarkStart w:id="380" w:name="_Toc137555123"/>
      <w:bookmarkStart w:id="381" w:name="_Toc138856650"/>
      <w:bookmarkStart w:id="382" w:name="_Toc138860509"/>
      <w:bookmarkStart w:id="383" w:name="_Toc145531641"/>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CDB2C42" w14:textId="77777777" w:rsidR="008D3EE5" w:rsidRPr="00BE5108" w:rsidRDefault="008D3EE5" w:rsidP="008D3EE5">
      <w:pPr>
        <w:pStyle w:val="Heading4"/>
        <w:rPr>
          <w:rFonts w:eastAsiaTheme="minorEastAsia"/>
        </w:rPr>
      </w:pPr>
      <w:bookmarkStart w:id="384" w:name="_Toc73962770"/>
      <w:bookmarkStart w:id="385" w:name="_Toc75259926"/>
      <w:bookmarkStart w:id="386" w:name="_Toc75275460"/>
      <w:bookmarkStart w:id="387" w:name="_Toc75275971"/>
      <w:bookmarkStart w:id="388" w:name="_Toc76541470"/>
      <w:bookmarkStart w:id="389" w:name="_Toc82437239"/>
      <w:bookmarkStart w:id="390" w:name="_Toc89944604"/>
      <w:bookmarkStart w:id="391" w:name="_Toc98753622"/>
      <w:bookmarkStart w:id="392" w:name="_Toc106179514"/>
      <w:bookmarkStart w:id="393" w:name="_Toc106180025"/>
      <w:bookmarkStart w:id="394" w:name="_Toc130395850"/>
      <w:bookmarkStart w:id="395" w:name="_Toc137555124"/>
      <w:bookmarkStart w:id="396" w:name="_Toc138856651"/>
      <w:bookmarkStart w:id="397" w:name="_Toc138860510"/>
      <w:bookmarkStart w:id="398" w:name="_Toc145531642"/>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3pt;height:205.45pt" o:ole="">
            <v:imagedata r:id="rId12" o:title=""/>
          </v:shape>
          <o:OLEObject Type="Embed" ProgID="Word.Picture.8" ShapeID="_x0000_i1026" DrawAspect="Content" ObjectID="_1757315598"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399" w:name="_Toc73962771"/>
      <w:bookmarkStart w:id="400" w:name="_Toc75259927"/>
      <w:bookmarkStart w:id="401" w:name="_Toc75275461"/>
      <w:bookmarkStart w:id="402" w:name="_Toc75275972"/>
      <w:bookmarkStart w:id="403" w:name="_Toc76541471"/>
      <w:bookmarkStart w:id="404" w:name="_Toc82437240"/>
      <w:bookmarkStart w:id="405" w:name="_Toc89944605"/>
      <w:bookmarkStart w:id="406" w:name="_Toc98753623"/>
      <w:bookmarkStart w:id="407" w:name="_Toc106179515"/>
      <w:bookmarkStart w:id="408" w:name="_Toc106180026"/>
      <w:bookmarkStart w:id="409" w:name="_Toc130395851"/>
      <w:bookmarkStart w:id="410" w:name="_Toc137555125"/>
      <w:bookmarkStart w:id="411" w:name="_Toc138856652"/>
      <w:bookmarkStart w:id="412" w:name="_Toc138860511"/>
      <w:bookmarkStart w:id="413" w:name="_Toc145531643"/>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3pt;height:205.45pt" o:ole="">
            <v:imagedata r:id="rId14" o:title=""/>
          </v:shape>
          <o:OLEObject Type="Embed" ProgID="Word.Picture.8" ShapeID="_x0000_i1027" DrawAspect="Content" ObjectID="_1757315599"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14" w:name="_Toc73962772"/>
      <w:bookmarkStart w:id="415" w:name="_Toc75259928"/>
      <w:bookmarkStart w:id="416" w:name="_Toc75275462"/>
      <w:bookmarkStart w:id="417" w:name="_Toc75275973"/>
      <w:bookmarkStart w:id="418" w:name="_Toc76541472"/>
      <w:bookmarkStart w:id="419" w:name="_Toc82437241"/>
      <w:bookmarkStart w:id="420" w:name="_Toc89944606"/>
      <w:bookmarkStart w:id="421" w:name="_Toc98753624"/>
      <w:bookmarkStart w:id="422" w:name="_Toc106179516"/>
      <w:bookmarkStart w:id="423" w:name="_Toc106180027"/>
      <w:bookmarkStart w:id="424" w:name="_Toc130395852"/>
      <w:bookmarkStart w:id="425" w:name="_Toc137555126"/>
      <w:bookmarkStart w:id="426" w:name="_Toc138856653"/>
      <w:bookmarkStart w:id="427" w:name="_Toc138860512"/>
      <w:bookmarkStart w:id="428" w:name="_Toc145531644"/>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429" w:name="_Toc73962773"/>
      <w:bookmarkStart w:id="430" w:name="_Toc75259929"/>
      <w:bookmarkStart w:id="431" w:name="_Toc75275463"/>
      <w:bookmarkStart w:id="432" w:name="_Toc75275974"/>
      <w:bookmarkStart w:id="433" w:name="_Toc76541473"/>
      <w:bookmarkStart w:id="434" w:name="_Toc82437242"/>
      <w:bookmarkStart w:id="435" w:name="_Toc89944607"/>
      <w:bookmarkStart w:id="436" w:name="_Toc98753625"/>
      <w:bookmarkStart w:id="437" w:name="_Toc106179517"/>
      <w:bookmarkStart w:id="438" w:name="_Toc106180028"/>
      <w:bookmarkStart w:id="439" w:name="_Toc130395853"/>
      <w:bookmarkStart w:id="440" w:name="_Toc137555127"/>
      <w:bookmarkStart w:id="441" w:name="_Toc138856654"/>
      <w:bookmarkStart w:id="442" w:name="_Toc138860513"/>
      <w:bookmarkStart w:id="443" w:name="_Toc145531645"/>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444" w:name="_Toc73962774"/>
      <w:bookmarkStart w:id="445" w:name="_Toc75259930"/>
      <w:bookmarkStart w:id="446" w:name="_Toc75275464"/>
      <w:bookmarkStart w:id="447" w:name="_Toc75275975"/>
      <w:bookmarkStart w:id="448" w:name="_Toc76541474"/>
      <w:bookmarkStart w:id="449" w:name="_Toc82437243"/>
      <w:bookmarkStart w:id="450" w:name="_Toc89944608"/>
      <w:bookmarkStart w:id="451" w:name="_Toc98753626"/>
      <w:bookmarkStart w:id="452" w:name="_Toc106179518"/>
      <w:bookmarkStart w:id="453" w:name="_Toc106180029"/>
      <w:bookmarkStart w:id="454" w:name="_Toc130395854"/>
      <w:bookmarkStart w:id="455" w:name="_Toc137555128"/>
      <w:bookmarkStart w:id="456" w:name="_Toc138856655"/>
      <w:bookmarkStart w:id="457" w:name="_Toc138860514"/>
      <w:bookmarkStart w:id="458" w:name="_Toc145531646"/>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lastRenderedPageBreak/>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26218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59392B13" w:rsidR="00262186" w:rsidRPr="00BE5108" w:rsidRDefault="00262186" w:rsidP="0026218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1EB6777F" w:rsidR="00262186" w:rsidRPr="00BE5108" w:rsidRDefault="00262186" w:rsidP="0026218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10F6136F" w:rsidR="00262186" w:rsidRPr="00BE5108" w:rsidRDefault="00262186" w:rsidP="00262186">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262186" w:rsidRPr="00BE5108" w:rsidRDefault="00262186" w:rsidP="0026218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38822BC2" w:rsidR="00262186" w:rsidRPr="00BE5108" w:rsidRDefault="00262186" w:rsidP="0026218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764B6FFE"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459" w:name="_Toc73962775"/>
      <w:bookmarkStart w:id="460" w:name="_Toc75259931"/>
      <w:bookmarkStart w:id="461" w:name="_Toc75275465"/>
      <w:bookmarkStart w:id="462" w:name="_Toc75275976"/>
      <w:bookmarkStart w:id="463" w:name="_Toc76541475"/>
      <w:bookmarkStart w:id="464" w:name="_Toc82437244"/>
      <w:bookmarkStart w:id="465" w:name="_Toc89944609"/>
      <w:bookmarkStart w:id="466" w:name="_Toc98753627"/>
      <w:bookmarkStart w:id="467" w:name="_Toc106179519"/>
      <w:bookmarkStart w:id="468" w:name="_Toc106180030"/>
      <w:bookmarkStart w:id="469" w:name="_Toc130395855"/>
      <w:bookmarkStart w:id="470" w:name="_Toc137555129"/>
      <w:bookmarkStart w:id="471" w:name="_Toc138856656"/>
      <w:bookmarkStart w:id="472" w:name="_Toc138860515"/>
      <w:bookmarkStart w:id="473" w:name="_Toc145531647"/>
      <w:r w:rsidRPr="00BE5108">
        <w:rPr>
          <w:rFonts w:eastAsiaTheme="minorEastAsia"/>
        </w:rPr>
        <w:lastRenderedPageBreak/>
        <w:t>4.7</w:t>
      </w:r>
      <w:r w:rsidR="00FF7252" w:rsidRPr="00BE5108">
        <w:rPr>
          <w:rFonts w:eastAsiaTheme="minorEastAsia"/>
        </w:rPr>
        <w:tab/>
      </w:r>
      <w:r w:rsidRPr="00BE5108">
        <w:rPr>
          <w:rFonts w:eastAsiaTheme="minorEastAsia"/>
        </w:rPr>
        <w:t>Test configurations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8401278" w14:textId="77777777" w:rsidR="00AD1976" w:rsidRPr="00BE5108" w:rsidRDefault="00AD1976" w:rsidP="00FF7252">
      <w:pPr>
        <w:pStyle w:val="Heading3"/>
      </w:pPr>
      <w:bookmarkStart w:id="474" w:name="_Toc75259932"/>
      <w:bookmarkStart w:id="475" w:name="_Toc75275466"/>
      <w:bookmarkStart w:id="476" w:name="_Toc75275977"/>
      <w:bookmarkStart w:id="477" w:name="_Toc76541476"/>
      <w:bookmarkStart w:id="478" w:name="_Toc82437245"/>
      <w:bookmarkStart w:id="479" w:name="_Toc89944610"/>
      <w:bookmarkStart w:id="480" w:name="_Toc98753628"/>
      <w:bookmarkStart w:id="481" w:name="_Toc106179520"/>
      <w:bookmarkStart w:id="482" w:name="_Toc106180031"/>
      <w:bookmarkStart w:id="483" w:name="_Toc130395856"/>
      <w:bookmarkStart w:id="484" w:name="_Toc137555130"/>
      <w:bookmarkStart w:id="485" w:name="_Toc138856657"/>
      <w:bookmarkStart w:id="486" w:name="_Toc138860516"/>
      <w:bookmarkStart w:id="487" w:name="_Toc145531648"/>
      <w:r w:rsidRPr="00BE5108">
        <w:t>4.7.1</w:t>
      </w:r>
      <w:r w:rsidRPr="00BE5108">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488" w:name="_Toc75259933"/>
      <w:bookmarkStart w:id="489" w:name="_Toc75275467"/>
      <w:bookmarkStart w:id="490" w:name="_Toc75275978"/>
      <w:bookmarkStart w:id="491" w:name="_Toc76541477"/>
      <w:bookmarkStart w:id="492" w:name="_Toc82437246"/>
      <w:bookmarkStart w:id="493" w:name="_Toc89944611"/>
      <w:bookmarkStart w:id="494" w:name="_Toc98753629"/>
      <w:bookmarkStart w:id="495" w:name="_Toc106179521"/>
      <w:bookmarkStart w:id="496" w:name="_Toc106180032"/>
      <w:bookmarkStart w:id="497" w:name="_Toc130395857"/>
      <w:bookmarkStart w:id="498" w:name="_Toc137555131"/>
      <w:bookmarkStart w:id="499" w:name="_Toc138856658"/>
      <w:bookmarkStart w:id="500" w:name="_Toc138860517"/>
      <w:bookmarkStart w:id="501" w:name="_Toc145531649"/>
      <w:r w:rsidRPr="00BE5108">
        <w:t>4.7.2</w:t>
      </w:r>
      <w:r w:rsidRPr="00BE5108">
        <w:tab/>
        <w:t>Test signal used to build Test Configurations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02" w:name="_Toc75259934"/>
      <w:bookmarkStart w:id="503" w:name="_Toc75275468"/>
      <w:bookmarkStart w:id="504" w:name="_Toc75275979"/>
      <w:bookmarkStart w:id="505" w:name="_Toc76541478"/>
      <w:bookmarkStart w:id="506" w:name="_Toc82437247"/>
      <w:bookmarkStart w:id="507" w:name="_Toc89944612"/>
      <w:bookmarkStart w:id="508" w:name="_Toc98753630"/>
      <w:bookmarkStart w:id="509" w:name="_Toc106179522"/>
      <w:bookmarkStart w:id="510" w:name="_Toc106180033"/>
      <w:bookmarkStart w:id="511" w:name="_Toc130395858"/>
      <w:bookmarkStart w:id="512" w:name="_Toc137555132"/>
      <w:bookmarkStart w:id="513" w:name="_Toc138856659"/>
      <w:bookmarkStart w:id="514" w:name="_Toc138860518"/>
      <w:bookmarkStart w:id="515" w:name="_Toc145531650"/>
      <w:r w:rsidRPr="00BE5108">
        <w:t>4.7.3</w:t>
      </w:r>
      <w:r w:rsidRPr="00BE5108">
        <w:tab/>
        <w:t>IABTC1: Contiguous spectrum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0392206" w14:textId="0851BE80" w:rsidR="0018606B" w:rsidRPr="00BE5108" w:rsidRDefault="0018606B" w:rsidP="0018606B">
      <w:pPr>
        <w:pStyle w:val="Heading4"/>
      </w:pPr>
      <w:bookmarkStart w:id="516" w:name="_Toc75275469"/>
      <w:bookmarkStart w:id="517" w:name="_Toc75275980"/>
      <w:bookmarkStart w:id="518" w:name="_Toc76541479"/>
      <w:bookmarkStart w:id="519" w:name="_Toc82437248"/>
      <w:bookmarkStart w:id="520" w:name="_Toc89944613"/>
      <w:bookmarkStart w:id="521" w:name="_Toc98753631"/>
      <w:bookmarkStart w:id="522" w:name="_Toc106179523"/>
      <w:bookmarkStart w:id="523" w:name="_Toc106180034"/>
      <w:bookmarkStart w:id="524" w:name="_Toc130395859"/>
      <w:bookmarkStart w:id="525" w:name="_Toc137555133"/>
      <w:bookmarkStart w:id="526" w:name="_Toc138856660"/>
      <w:bookmarkStart w:id="527" w:name="_Toc138860519"/>
      <w:bookmarkStart w:id="528" w:name="_Toc145531651"/>
      <w:r w:rsidRPr="00BE5108">
        <w:t>4.7.3.1</w:t>
      </w:r>
      <w:r w:rsidRPr="00BE5108">
        <w:tab/>
        <w:t>General</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529" w:name="_Toc75259935"/>
      <w:bookmarkStart w:id="530" w:name="_Toc75275470"/>
      <w:bookmarkStart w:id="531" w:name="_Toc75275981"/>
      <w:bookmarkStart w:id="532" w:name="_Toc76541480"/>
      <w:bookmarkStart w:id="533" w:name="_Toc82437249"/>
      <w:bookmarkStart w:id="534" w:name="_Toc89944614"/>
      <w:bookmarkStart w:id="535" w:name="_Toc98753632"/>
      <w:bookmarkStart w:id="536" w:name="_Toc106179524"/>
      <w:bookmarkStart w:id="537" w:name="_Toc106180035"/>
      <w:bookmarkStart w:id="538" w:name="_Toc130395860"/>
      <w:bookmarkStart w:id="539" w:name="_Toc137555134"/>
      <w:bookmarkStart w:id="540" w:name="_Toc138856661"/>
      <w:bookmarkStart w:id="541" w:name="_Toc138860520"/>
      <w:bookmarkStart w:id="542" w:name="_Toc145531652"/>
      <w:r w:rsidRPr="00BE5108">
        <w:t>4.7.3.</w:t>
      </w:r>
      <w:r w:rsidR="0018606B" w:rsidRPr="00BE5108">
        <w:t>2</w:t>
      </w:r>
      <w:r w:rsidRPr="00BE5108">
        <w:tab/>
        <w:t>IABTC1 generation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543" w:name="_Toc75259936"/>
      <w:bookmarkStart w:id="544" w:name="_Toc75275471"/>
      <w:bookmarkStart w:id="545" w:name="_Toc75275982"/>
      <w:bookmarkStart w:id="546" w:name="_Toc76541481"/>
      <w:bookmarkStart w:id="547" w:name="_Toc82437250"/>
      <w:bookmarkStart w:id="548" w:name="_Toc89944615"/>
      <w:bookmarkStart w:id="549" w:name="_Toc98753633"/>
      <w:bookmarkStart w:id="550" w:name="_Toc106179525"/>
      <w:bookmarkStart w:id="551" w:name="_Toc106180036"/>
      <w:bookmarkStart w:id="552" w:name="_Toc130395861"/>
      <w:bookmarkStart w:id="553" w:name="_Toc137555135"/>
      <w:bookmarkStart w:id="554" w:name="_Toc138856662"/>
      <w:bookmarkStart w:id="555" w:name="_Toc138860521"/>
      <w:bookmarkStart w:id="556" w:name="_Toc145531653"/>
      <w:r w:rsidRPr="00BE5108">
        <w:t>4.7.3.</w:t>
      </w:r>
      <w:r w:rsidR="0018606B" w:rsidRPr="00BE5108">
        <w:t>3</w:t>
      </w:r>
      <w:r w:rsidRPr="00BE5108">
        <w:tab/>
        <w:t>IABTC1 power allocation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557" w:name="_Toc75259937"/>
      <w:bookmarkStart w:id="558" w:name="_Toc75275472"/>
      <w:bookmarkStart w:id="559" w:name="_Toc75275983"/>
      <w:bookmarkStart w:id="560" w:name="_Toc76541482"/>
      <w:bookmarkStart w:id="561" w:name="_Toc82437251"/>
      <w:bookmarkStart w:id="562" w:name="_Toc89944616"/>
      <w:bookmarkStart w:id="563" w:name="_Toc98753634"/>
      <w:bookmarkStart w:id="564" w:name="_Toc106179526"/>
      <w:bookmarkStart w:id="565" w:name="_Toc106180037"/>
      <w:bookmarkStart w:id="566" w:name="_Toc130395862"/>
      <w:bookmarkStart w:id="567" w:name="_Toc137555136"/>
      <w:bookmarkStart w:id="568" w:name="_Toc138856663"/>
      <w:bookmarkStart w:id="569" w:name="_Toc138860522"/>
      <w:bookmarkStart w:id="570" w:name="_Toc145531654"/>
      <w:r w:rsidRPr="00BE5108">
        <w:lastRenderedPageBreak/>
        <w:t>4.7.4</w:t>
      </w:r>
      <w:r w:rsidRPr="00BE5108">
        <w:tab/>
        <w:t>IABTC2: Contiguous CA occupied bandwidth</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3A3531CB" w14:textId="56680518" w:rsidR="0018606B" w:rsidRPr="00BE5108" w:rsidRDefault="0018606B" w:rsidP="0018606B">
      <w:pPr>
        <w:pStyle w:val="Heading4"/>
      </w:pPr>
      <w:bookmarkStart w:id="571" w:name="_Toc75275473"/>
      <w:bookmarkStart w:id="572" w:name="_Toc75275984"/>
      <w:bookmarkStart w:id="573" w:name="_Toc76541483"/>
      <w:bookmarkStart w:id="574" w:name="_Toc82437252"/>
      <w:bookmarkStart w:id="575" w:name="_Toc89944617"/>
      <w:bookmarkStart w:id="576" w:name="_Toc98753635"/>
      <w:bookmarkStart w:id="577" w:name="_Toc106179527"/>
      <w:bookmarkStart w:id="578" w:name="_Toc106180038"/>
      <w:bookmarkStart w:id="579" w:name="_Toc130395863"/>
      <w:bookmarkStart w:id="580" w:name="_Toc137555137"/>
      <w:bookmarkStart w:id="581" w:name="_Toc138856664"/>
      <w:bookmarkStart w:id="582" w:name="_Toc138860523"/>
      <w:bookmarkStart w:id="583" w:name="_Toc145531655"/>
      <w:r w:rsidRPr="00BE5108">
        <w:t>4.7.4.1</w:t>
      </w:r>
      <w:r w:rsidRPr="00BE5108">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584" w:name="_Toc75259938"/>
      <w:bookmarkStart w:id="585" w:name="_Toc75275474"/>
      <w:bookmarkStart w:id="586" w:name="_Toc75275985"/>
      <w:bookmarkStart w:id="587" w:name="_Toc76541484"/>
      <w:bookmarkStart w:id="588" w:name="_Toc82437253"/>
      <w:bookmarkStart w:id="589" w:name="_Toc89944618"/>
      <w:bookmarkStart w:id="590" w:name="_Toc98753636"/>
      <w:bookmarkStart w:id="591" w:name="_Toc106179528"/>
      <w:bookmarkStart w:id="592" w:name="_Toc106180039"/>
      <w:bookmarkStart w:id="593" w:name="_Toc130395864"/>
      <w:bookmarkStart w:id="594" w:name="_Toc137555138"/>
      <w:bookmarkStart w:id="595" w:name="_Toc138856665"/>
      <w:bookmarkStart w:id="596" w:name="_Toc138860524"/>
      <w:bookmarkStart w:id="597" w:name="_Toc145531656"/>
      <w:r w:rsidRPr="00BE5108">
        <w:t>4.7.4.</w:t>
      </w:r>
      <w:r w:rsidR="0018606B" w:rsidRPr="00BE5108">
        <w:t>2</w:t>
      </w:r>
      <w:r w:rsidRPr="00BE5108">
        <w:tab/>
        <w:t>IABTC2 generation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598" w:name="_Toc75259939"/>
      <w:bookmarkStart w:id="599" w:name="_Toc75275475"/>
      <w:bookmarkStart w:id="600" w:name="_Toc75275986"/>
      <w:bookmarkStart w:id="601" w:name="_Toc76541485"/>
      <w:bookmarkStart w:id="602" w:name="_Toc82437254"/>
      <w:bookmarkStart w:id="603" w:name="_Toc89944619"/>
      <w:bookmarkStart w:id="604" w:name="_Toc98753637"/>
      <w:bookmarkStart w:id="605" w:name="_Toc106179529"/>
      <w:bookmarkStart w:id="606" w:name="_Toc106180040"/>
      <w:bookmarkStart w:id="607" w:name="_Toc130395865"/>
      <w:bookmarkStart w:id="608" w:name="_Toc137555139"/>
      <w:bookmarkStart w:id="609" w:name="_Toc138856666"/>
      <w:bookmarkStart w:id="610" w:name="_Toc138860525"/>
      <w:bookmarkStart w:id="611" w:name="_Toc145531657"/>
      <w:r w:rsidRPr="00BE5108">
        <w:t>4.7.4.</w:t>
      </w:r>
      <w:r w:rsidR="0018606B" w:rsidRPr="00BE5108">
        <w:t>3</w:t>
      </w:r>
      <w:r w:rsidRPr="00BE5108">
        <w:tab/>
        <w:t>IABTC2 power allocation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612" w:name="_Toc75259940"/>
      <w:bookmarkStart w:id="613" w:name="_Toc75275476"/>
      <w:bookmarkStart w:id="614" w:name="_Toc75275987"/>
      <w:bookmarkStart w:id="615" w:name="_Toc76541486"/>
      <w:bookmarkStart w:id="616" w:name="_Toc82437255"/>
      <w:bookmarkStart w:id="617" w:name="_Toc89944620"/>
      <w:bookmarkStart w:id="618" w:name="_Toc98753638"/>
      <w:bookmarkStart w:id="619" w:name="_Toc106179530"/>
      <w:bookmarkStart w:id="620" w:name="_Toc106180041"/>
      <w:bookmarkStart w:id="621" w:name="_Toc130395866"/>
      <w:bookmarkStart w:id="622" w:name="_Toc137555140"/>
      <w:bookmarkStart w:id="623" w:name="_Toc138856667"/>
      <w:bookmarkStart w:id="624" w:name="_Toc138860526"/>
      <w:bookmarkStart w:id="625" w:name="_Toc145531658"/>
      <w:r w:rsidRPr="00BE5108">
        <w:t>4.7.5</w:t>
      </w:r>
      <w:r w:rsidRPr="00BE5108">
        <w:tab/>
        <w:t>IABTC3: Non-contiguous spectrum operation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53BCC10" w14:textId="17C350E7" w:rsidR="0018606B" w:rsidRPr="00BE5108" w:rsidRDefault="0018606B" w:rsidP="0018606B">
      <w:pPr>
        <w:pStyle w:val="Heading4"/>
      </w:pPr>
      <w:bookmarkStart w:id="626" w:name="_Toc75275477"/>
      <w:bookmarkStart w:id="627" w:name="_Toc75275988"/>
      <w:bookmarkStart w:id="628" w:name="_Toc76541487"/>
      <w:bookmarkStart w:id="629" w:name="_Toc82437256"/>
      <w:bookmarkStart w:id="630" w:name="_Toc89944621"/>
      <w:bookmarkStart w:id="631" w:name="_Toc98753639"/>
      <w:bookmarkStart w:id="632" w:name="_Toc106179531"/>
      <w:bookmarkStart w:id="633" w:name="_Toc106180042"/>
      <w:bookmarkStart w:id="634" w:name="_Toc130395867"/>
      <w:bookmarkStart w:id="635" w:name="_Toc137555141"/>
      <w:bookmarkStart w:id="636" w:name="_Toc138856668"/>
      <w:bookmarkStart w:id="637" w:name="_Toc138860527"/>
      <w:bookmarkStart w:id="638" w:name="_Toc145531659"/>
      <w:r w:rsidRPr="00BE5108">
        <w:t>4.7.5.1</w:t>
      </w:r>
      <w:r w:rsidRPr="00BE5108">
        <w:tab/>
        <w:t>General</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639" w:name="_Toc75259941"/>
      <w:bookmarkStart w:id="640" w:name="_Toc75275478"/>
      <w:bookmarkStart w:id="641" w:name="_Toc75275989"/>
      <w:bookmarkStart w:id="642" w:name="_Toc76541488"/>
      <w:bookmarkStart w:id="643" w:name="_Toc82437257"/>
      <w:bookmarkStart w:id="644" w:name="_Toc89944622"/>
      <w:bookmarkStart w:id="645" w:name="_Toc98753640"/>
      <w:bookmarkStart w:id="646" w:name="_Toc106179532"/>
      <w:bookmarkStart w:id="647" w:name="_Toc106180043"/>
      <w:bookmarkStart w:id="648" w:name="_Toc130395868"/>
      <w:bookmarkStart w:id="649" w:name="_Toc137555142"/>
      <w:bookmarkStart w:id="650" w:name="_Toc138856669"/>
      <w:bookmarkStart w:id="651" w:name="_Toc138860528"/>
      <w:bookmarkStart w:id="652" w:name="_Toc145531660"/>
      <w:r w:rsidRPr="00BE5108">
        <w:t>4.7.5.</w:t>
      </w:r>
      <w:r w:rsidR="0018606B" w:rsidRPr="00BE5108">
        <w:t>2</w:t>
      </w:r>
      <w:r w:rsidRPr="00BE5108">
        <w:tab/>
        <w:t>IABTC3 generation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lastRenderedPageBreak/>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653" w:name="_Toc75259942"/>
      <w:bookmarkStart w:id="654" w:name="_Toc75275479"/>
      <w:bookmarkStart w:id="655" w:name="_Toc75275990"/>
      <w:bookmarkStart w:id="656" w:name="_Toc76541489"/>
      <w:bookmarkStart w:id="657" w:name="_Toc82437258"/>
      <w:bookmarkStart w:id="658" w:name="_Toc89944623"/>
      <w:bookmarkStart w:id="659" w:name="_Toc98753641"/>
      <w:bookmarkStart w:id="660" w:name="_Toc106179533"/>
      <w:bookmarkStart w:id="661" w:name="_Toc106180044"/>
      <w:bookmarkStart w:id="662" w:name="_Toc130395869"/>
      <w:bookmarkStart w:id="663" w:name="_Toc137555143"/>
      <w:bookmarkStart w:id="664" w:name="_Toc138856670"/>
      <w:bookmarkStart w:id="665" w:name="_Toc138860529"/>
      <w:bookmarkStart w:id="666" w:name="_Toc145531661"/>
      <w:r w:rsidRPr="00BE5108">
        <w:t>4.7.5.</w:t>
      </w:r>
      <w:r w:rsidR="0018606B" w:rsidRPr="00BE5108">
        <w:t>3</w:t>
      </w:r>
      <w:r w:rsidRPr="00BE5108">
        <w:tab/>
        <w:t>IABTC3 power allocation</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667" w:name="_Toc75259943"/>
      <w:bookmarkStart w:id="668" w:name="_Toc75275480"/>
      <w:bookmarkStart w:id="669" w:name="_Toc75275991"/>
      <w:bookmarkStart w:id="670" w:name="_Toc76541490"/>
      <w:bookmarkStart w:id="671" w:name="_Toc82437259"/>
      <w:bookmarkStart w:id="672" w:name="_Toc89944624"/>
      <w:bookmarkStart w:id="673" w:name="_Toc98753642"/>
      <w:bookmarkStart w:id="674" w:name="_Toc106179534"/>
      <w:bookmarkStart w:id="675" w:name="_Toc106180045"/>
      <w:bookmarkStart w:id="676" w:name="_Toc130395870"/>
      <w:bookmarkStart w:id="677" w:name="_Toc137555144"/>
      <w:bookmarkStart w:id="678" w:name="_Toc138856671"/>
      <w:bookmarkStart w:id="679" w:name="_Toc138860530"/>
      <w:bookmarkStart w:id="680" w:name="_Toc145531662"/>
      <w:r w:rsidRPr="00BE5108">
        <w:t>4.7.6</w:t>
      </w:r>
      <w:r w:rsidRPr="00BE5108">
        <w:tab/>
        <w:t>IABTC4: Multi-band test configuration for full carrier allocation</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71BF8AA" w14:textId="25FBC58B" w:rsidR="0018606B" w:rsidRPr="00BE5108" w:rsidRDefault="0018606B" w:rsidP="0018606B">
      <w:pPr>
        <w:pStyle w:val="Heading4"/>
        <w:rPr>
          <w:sz w:val="22"/>
        </w:rPr>
      </w:pPr>
      <w:bookmarkStart w:id="681" w:name="_Toc75275481"/>
      <w:bookmarkStart w:id="682" w:name="_Toc75275992"/>
      <w:bookmarkStart w:id="683" w:name="_Toc76541491"/>
      <w:bookmarkStart w:id="684" w:name="_Toc82437260"/>
      <w:bookmarkStart w:id="685" w:name="_Toc89944625"/>
      <w:bookmarkStart w:id="686" w:name="_Toc98753643"/>
      <w:bookmarkStart w:id="687" w:name="_Toc106179535"/>
      <w:bookmarkStart w:id="688" w:name="_Toc106180046"/>
      <w:bookmarkStart w:id="689" w:name="_Toc130395871"/>
      <w:bookmarkStart w:id="690" w:name="_Toc137555145"/>
      <w:bookmarkStart w:id="691" w:name="_Toc138856672"/>
      <w:bookmarkStart w:id="692" w:name="_Toc138860531"/>
      <w:bookmarkStart w:id="693" w:name="_Toc145531663"/>
      <w:r w:rsidRPr="00BE5108">
        <w:t>4.7.6.1</w:t>
      </w:r>
      <w:r w:rsidRPr="00BE5108">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694" w:name="_Toc75259944"/>
      <w:bookmarkStart w:id="695" w:name="_Toc75275482"/>
      <w:bookmarkStart w:id="696" w:name="_Toc75275993"/>
      <w:bookmarkStart w:id="697" w:name="_Toc76541492"/>
      <w:bookmarkStart w:id="698" w:name="_Toc82437261"/>
      <w:bookmarkStart w:id="699" w:name="_Toc89944626"/>
      <w:bookmarkStart w:id="700" w:name="_Toc98753644"/>
      <w:bookmarkStart w:id="701" w:name="_Toc106179536"/>
      <w:bookmarkStart w:id="702" w:name="_Toc106180047"/>
      <w:bookmarkStart w:id="703" w:name="_Toc130395872"/>
      <w:bookmarkStart w:id="704" w:name="_Toc137555146"/>
      <w:bookmarkStart w:id="705" w:name="_Toc138856673"/>
      <w:bookmarkStart w:id="706" w:name="_Toc138860532"/>
      <w:bookmarkStart w:id="707" w:name="_Toc145531664"/>
      <w:r w:rsidRPr="00BE5108">
        <w:t>4.7.6.</w:t>
      </w:r>
      <w:r w:rsidR="0018606B" w:rsidRPr="00BE5108">
        <w:t>2</w:t>
      </w:r>
      <w:r w:rsidRPr="00BE5108">
        <w:tab/>
        <w:t>IABTC4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708" w:name="_Toc75259945"/>
      <w:bookmarkStart w:id="709" w:name="_Toc75275483"/>
      <w:bookmarkStart w:id="710" w:name="_Toc75275994"/>
      <w:bookmarkStart w:id="711" w:name="_Toc76541493"/>
      <w:bookmarkStart w:id="712" w:name="_Toc82437262"/>
      <w:bookmarkStart w:id="713" w:name="_Toc89944627"/>
      <w:bookmarkStart w:id="714" w:name="_Toc98753645"/>
      <w:bookmarkStart w:id="715" w:name="_Toc106179537"/>
      <w:bookmarkStart w:id="716" w:name="_Toc106180048"/>
      <w:bookmarkStart w:id="717" w:name="_Toc130395873"/>
      <w:bookmarkStart w:id="718" w:name="_Toc137555147"/>
      <w:bookmarkStart w:id="719" w:name="_Toc138856674"/>
      <w:bookmarkStart w:id="720" w:name="_Toc138860533"/>
      <w:bookmarkStart w:id="721" w:name="_Toc145531665"/>
      <w:r w:rsidRPr="00BE5108">
        <w:t>4.7.6.</w:t>
      </w:r>
      <w:r w:rsidR="0018606B" w:rsidRPr="00BE5108">
        <w:t>3</w:t>
      </w:r>
      <w:r w:rsidRPr="00BE5108">
        <w:tab/>
        <w:t>IABTC4 power allocation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w:t>
      </w:r>
      <w:r w:rsidRPr="00BE5108">
        <w:lastRenderedPageBreak/>
        <w:t>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722" w:name="_Toc75259946"/>
      <w:bookmarkStart w:id="723" w:name="_Toc75275484"/>
      <w:bookmarkStart w:id="724" w:name="_Toc75275995"/>
      <w:bookmarkStart w:id="725" w:name="_Toc76541494"/>
      <w:bookmarkStart w:id="726" w:name="_Toc82437263"/>
      <w:bookmarkStart w:id="727" w:name="_Toc89944628"/>
      <w:bookmarkStart w:id="728" w:name="_Toc98753646"/>
      <w:bookmarkStart w:id="729" w:name="_Toc106179538"/>
      <w:bookmarkStart w:id="730" w:name="_Toc106180049"/>
      <w:bookmarkStart w:id="731" w:name="_Toc130395874"/>
      <w:bookmarkStart w:id="732" w:name="_Toc137555148"/>
      <w:bookmarkStart w:id="733" w:name="_Toc138856675"/>
      <w:bookmarkStart w:id="734" w:name="_Toc138860534"/>
      <w:bookmarkStart w:id="735" w:name="_Toc145531666"/>
      <w:r w:rsidRPr="00BE5108">
        <w:t>4.7.7</w:t>
      </w:r>
      <w:r w:rsidRPr="00BE5108">
        <w:tab/>
        <w:t>IABTC5: Multi-band test configuration with high PSD per carrier</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92D1A7D" w14:textId="4FFB1DDB" w:rsidR="0018606B" w:rsidRPr="00BE5108" w:rsidRDefault="0018606B" w:rsidP="0018606B">
      <w:pPr>
        <w:pStyle w:val="Heading4"/>
      </w:pPr>
      <w:bookmarkStart w:id="736" w:name="_Toc75275485"/>
      <w:bookmarkStart w:id="737" w:name="_Toc75275996"/>
      <w:bookmarkStart w:id="738" w:name="_Toc76541495"/>
      <w:bookmarkStart w:id="739" w:name="_Toc82437264"/>
      <w:bookmarkStart w:id="740" w:name="_Toc89944629"/>
      <w:bookmarkStart w:id="741" w:name="_Toc98753647"/>
      <w:bookmarkStart w:id="742" w:name="_Toc106179539"/>
      <w:bookmarkStart w:id="743" w:name="_Toc106180050"/>
      <w:bookmarkStart w:id="744" w:name="_Toc130395875"/>
      <w:bookmarkStart w:id="745" w:name="_Toc137555149"/>
      <w:bookmarkStart w:id="746" w:name="_Toc138856676"/>
      <w:bookmarkStart w:id="747" w:name="_Toc138860535"/>
      <w:bookmarkStart w:id="748" w:name="_Toc145531667"/>
      <w:r w:rsidRPr="00BE5108">
        <w:t>4.7.7.1</w:t>
      </w:r>
      <w:r w:rsidRPr="00BE5108">
        <w:tab/>
        <w:t>General</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749" w:name="_Toc75259947"/>
      <w:bookmarkStart w:id="750" w:name="_Toc75275486"/>
      <w:bookmarkStart w:id="751" w:name="_Toc75275997"/>
      <w:bookmarkStart w:id="752" w:name="_Toc76541496"/>
      <w:bookmarkStart w:id="753" w:name="_Toc82437265"/>
      <w:bookmarkStart w:id="754" w:name="_Toc89944630"/>
      <w:bookmarkStart w:id="755" w:name="_Toc98753648"/>
      <w:bookmarkStart w:id="756" w:name="_Toc106179540"/>
      <w:bookmarkStart w:id="757" w:name="_Toc106180051"/>
      <w:bookmarkStart w:id="758" w:name="_Toc130395876"/>
      <w:bookmarkStart w:id="759" w:name="_Toc137555150"/>
      <w:bookmarkStart w:id="760" w:name="_Toc138856677"/>
      <w:bookmarkStart w:id="761" w:name="_Toc138860536"/>
      <w:bookmarkStart w:id="762" w:name="_Toc145531668"/>
      <w:r w:rsidRPr="00BE5108">
        <w:t>4.7.7.</w:t>
      </w:r>
      <w:r w:rsidR="0018606B" w:rsidRPr="00BE5108">
        <w:t>2</w:t>
      </w:r>
      <w:r w:rsidRPr="00BE5108">
        <w:tab/>
        <w:t>IABTC5 generation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763" w:name="_Toc75259948"/>
      <w:bookmarkStart w:id="764" w:name="_Toc75275487"/>
      <w:bookmarkStart w:id="765" w:name="_Toc75275998"/>
      <w:bookmarkStart w:id="766" w:name="_Toc76541497"/>
      <w:bookmarkStart w:id="767" w:name="_Toc82437266"/>
      <w:bookmarkStart w:id="768" w:name="_Toc89944631"/>
      <w:bookmarkStart w:id="769" w:name="_Toc98753649"/>
      <w:bookmarkStart w:id="770" w:name="_Toc106179541"/>
      <w:bookmarkStart w:id="771" w:name="_Toc106180052"/>
      <w:bookmarkStart w:id="772" w:name="_Toc130395877"/>
      <w:bookmarkStart w:id="773" w:name="_Toc137555151"/>
      <w:bookmarkStart w:id="774" w:name="_Toc138856678"/>
      <w:bookmarkStart w:id="775" w:name="_Toc138860537"/>
      <w:bookmarkStart w:id="776" w:name="_Toc145531669"/>
      <w:r w:rsidRPr="00BE5108">
        <w:t>4.7.7.</w:t>
      </w:r>
      <w:r w:rsidR="0018606B" w:rsidRPr="00BE5108">
        <w:t>3</w:t>
      </w:r>
      <w:r w:rsidRPr="00BE5108">
        <w:tab/>
        <w:t>IABTC5 power allocation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777" w:name="_Toc73962776"/>
      <w:bookmarkStart w:id="778" w:name="_Toc75259949"/>
      <w:bookmarkStart w:id="779" w:name="_Toc75275488"/>
      <w:bookmarkStart w:id="780" w:name="_Toc75275999"/>
      <w:bookmarkStart w:id="781" w:name="_Toc76541498"/>
      <w:bookmarkStart w:id="782" w:name="_Toc82437267"/>
      <w:bookmarkStart w:id="783" w:name="_Toc89944632"/>
      <w:bookmarkStart w:id="784" w:name="_Toc98753650"/>
      <w:bookmarkStart w:id="785" w:name="_Toc106179542"/>
      <w:bookmarkStart w:id="786" w:name="_Toc106180053"/>
      <w:bookmarkStart w:id="787" w:name="_Toc130395878"/>
      <w:bookmarkStart w:id="788" w:name="_Toc137555152"/>
      <w:bookmarkStart w:id="789" w:name="_Toc138856679"/>
      <w:bookmarkStart w:id="790" w:name="_Toc138860538"/>
      <w:bookmarkStart w:id="791" w:name="_Toc145531670"/>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25F6A3BE" w14:textId="77777777" w:rsidR="00AD1976" w:rsidRPr="00BE5108" w:rsidRDefault="00AD1976" w:rsidP="00FF7252">
      <w:pPr>
        <w:pStyle w:val="Heading3"/>
        <w:rPr>
          <w:rFonts w:eastAsiaTheme="minorEastAsia"/>
        </w:rPr>
      </w:pPr>
      <w:bookmarkStart w:id="792" w:name="_Toc75259950"/>
      <w:bookmarkStart w:id="793" w:name="_Toc75275489"/>
      <w:bookmarkStart w:id="794" w:name="_Toc75276000"/>
      <w:bookmarkStart w:id="795" w:name="_Toc76541499"/>
      <w:bookmarkStart w:id="796" w:name="_Toc82437268"/>
      <w:bookmarkStart w:id="797" w:name="_Toc89944633"/>
      <w:bookmarkStart w:id="798" w:name="_Toc98753651"/>
      <w:bookmarkStart w:id="799" w:name="_Toc106179543"/>
      <w:bookmarkStart w:id="800" w:name="_Toc106180054"/>
      <w:bookmarkStart w:id="801" w:name="_Toc130395879"/>
      <w:bookmarkStart w:id="802" w:name="_Toc137555153"/>
      <w:bookmarkStart w:id="803" w:name="_Toc138856680"/>
      <w:bookmarkStart w:id="804" w:name="_Toc138860539"/>
      <w:bookmarkStart w:id="805" w:name="_Toc145531671"/>
      <w:r w:rsidRPr="00BE5108">
        <w:t>4.8.1</w:t>
      </w:r>
      <w:r w:rsidRPr="00BE5108">
        <w:tab/>
      </w:r>
      <w:r w:rsidRPr="00BE5108">
        <w:rPr>
          <w:rFonts w:eastAsiaTheme="minorEastAsia"/>
        </w:rPr>
        <w:t>General</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1F486A5" w14:textId="77777777" w:rsidR="00AD1976" w:rsidRPr="00BE5108" w:rsidRDefault="00AD1976" w:rsidP="00FF7252">
      <w:pPr>
        <w:pStyle w:val="Heading3"/>
        <w:rPr>
          <w:rFonts w:eastAsiaTheme="minorEastAsia"/>
        </w:rPr>
      </w:pPr>
      <w:bookmarkStart w:id="806" w:name="_Toc75259951"/>
      <w:bookmarkStart w:id="807" w:name="_Toc75275490"/>
      <w:bookmarkStart w:id="808" w:name="_Toc75276001"/>
      <w:bookmarkStart w:id="809" w:name="_Toc76541500"/>
      <w:bookmarkStart w:id="810" w:name="_Toc82437269"/>
      <w:bookmarkStart w:id="811" w:name="_Toc89944634"/>
      <w:bookmarkStart w:id="812" w:name="_Toc98753652"/>
      <w:bookmarkStart w:id="813" w:name="_Toc106179544"/>
      <w:bookmarkStart w:id="814" w:name="_Toc106180055"/>
      <w:bookmarkStart w:id="815" w:name="_Toc130395880"/>
      <w:bookmarkStart w:id="816" w:name="_Toc137555154"/>
      <w:bookmarkStart w:id="817" w:name="_Toc138856681"/>
      <w:bookmarkStart w:id="818" w:name="_Toc138860540"/>
      <w:bookmarkStart w:id="819" w:name="_Toc145531672"/>
      <w:r w:rsidRPr="00BE5108">
        <w:t>4.8.2</w:t>
      </w:r>
      <w:r w:rsidRPr="00BE5108">
        <w:tab/>
      </w:r>
      <w:r w:rsidRPr="00BE5108">
        <w:rPr>
          <w:rFonts w:eastAsiaTheme="minorEastAsia"/>
        </w:rPr>
        <w:t>Requirement set applicability</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lastRenderedPageBreak/>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820" w:name="_Toc75259952"/>
      <w:bookmarkStart w:id="821" w:name="_Toc75275491"/>
      <w:bookmarkStart w:id="822" w:name="_Toc75276002"/>
      <w:bookmarkStart w:id="823" w:name="_Toc76541501"/>
      <w:bookmarkStart w:id="824" w:name="_Toc82437270"/>
      <w:bookmarkStart w:id="825" w:name="_Toc89944635"/>
      <w:bookmarkStart w:id="826" w:name="_Toc98753653"/>
      <w:bookmarkStart w:id="827" w:name="_Toc106179545"/>
      <w:bookmarkStart w:id="828" w:name="_Toc106180056"/>
      <w:bookmarkStart w:id="829" w:name="_Toc130395881"/>
      <w:bookmarkStart w:id="830" w:name="_Toc137555155"/>
      <w:bookmarkStart w:id="831" w:name="_Toc138856682"/>
      <w:bookmarkStart w:id="832" w:name="_Toc138860541"/>
      <w:bookmarkStart w:id="833" w:name="_Toc145531673"/>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lastRenderedPageBreak/>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834" w:name="_Toc75259953"/>
      <w:bookmarkStart w:id="835" w:name="_Toc75275492"/>
      <w:bookmarkStart w:id="836" w:name="_Toc75276003"/>
      <w:bookmarkStart w:id="837" w:name="_Toc76541502"/>
      <w:bookmarkStart w:id="838" w:name="_Toc82437271"/>
      <w:bookmarkStart w:id="839" w:name="_Toc89944636"/>
      <w:bookmarkStart w:id="840" w:name="_Toc98753654"/>
      <w:bookmarkStart w:id="841" w:name="_Toc106179546"/>
      <w:bookmarkStart w:id="842" w:name="_Toc106180057"/>
      <w:bookmarkStart w:id="843" w:name="_Toc130395882"/>
      <w:bookmarkStart w:id="844" w:name="_Toc137555156"/>
      <w:bookmarkStart w:id="845" w:name="_Toc138856683"/>
      <w:bookmarkStart w:id="846" w:name="_Toc138860542"/>
      <w:bookmarkStart w:id="847" w:name="_Toc145531674"/>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848" w:name="_Toc73962777"/>
      <w:bookmarkStart w:id="849" w:name="_Toc75259954"/>
      <w:bookmarkStart w:id="850" w:name="_Toc75275493"/>
      <w:bookmarkStart w:id="851" w:name="_Toc75276004"/>
      <w:bookmarkStart w:id="852" w:name="_Toc76541503"/>
      <w:bookmarkStart w:id="853" w:name="_Toc82437272"/>
      <w:bookmarkStart w:id="854" w:name="_Toc89944637"/>
      <w:bookmarkStart w:id="855" w:name="_Toc98753655"/>
      <w:bookmarkStart w:id="856" w:name="_Toc106179547"/>
      <w:bookmarkStart w:id="857" w:name="_Toc106180058"/>
      <w:bookmarkStart w:id="858" w:name="_Toc130395883"/>
      <w:bookmarkStart w:id="859" w:name="_Toc137555157"/>
      <w:bookmarkStart w:id="860" w:name="_Toc138856684"/>
      <w:bookmarkStart w:id="861" w:name="_Toc138860543"/>
      <w:bookmarkStart w:id="862" w:name="_Toc145531675"/>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3568DF4" w14:textId="77777777" w:rsidR="00AD1976" w:rsidRPr="00BE5108" w:rsidRDefault="00AD1976" w:rsidP="00F22766">
      <w:pPr>
        <w:pStyle w:val="Heading3"/>
        <w:rPr>
          <w:rFonts w:eastAsiaTheme="minorEastAsia"/>
          <w:lang w:eastAsia="zh-CN"/>
        </w:rPr>
      </w:pPr>
      <w:bookmarkStart w:id="863" w:name="_Toc73962778"/>
      <w:bookmarkStart w:id="864" w:name="_Toc75259955"/>
      <w:bookmarkStart w:id="865" w:name="_Toc75275494"/>
      <w:bookmarkStart w:id="866" w:name="_Toc75276005"/>
      <w:bookmarkStart w:id="867" w:name="_Toc76541504"/>
      <w:bookmarkStart w:id="868" w:name="_Toc82437273"/>
      <w:bookmarkStart w:id="869" w:name="_Toc89944638"/>
      <w:bookmarkStart w:id="870" w:name="_Toc98753656"/>
      <w:bookmarkStart w:id="871" w:name="_Toc106179548"/>
      <w:bookmarkStart w:id="872" w:name="_Toc106180059"/>
      <w:bookmarkStart w:id="873" w:name="_Toc130395884"/>
      <w:bookmarkStart w:id="874" w:name="_Toc137555158"/>
      <w:bookmarkStart w:id="875" w:name="_Toc138856685"/>
      <w:bookmarkStart w:id="876" w:name="_Toc138860544"/>
      <w:bookmarkStart w:id="877" w:name="_Toc145531676"/>
      <w:r w:rsidRPr="00BE5108">
        <w:rPr>
          <w:rFonts w:eastAsiaTheme="minorEastAsia"/>
          <w:lang w:eastAsia="zh-CN"/>
        </w:rPr>
        <w:t>4.9.1</w:t>
      </w:r>
      <w:r w:rsidRPr="00BE5108">
        <w:rPr>
          <w:rFonts w:eastAsiaTheme="minorEastAsia"/>
          <w:lang w:eastAsia="zh-CN"/>
        </w:rPr>
        <w:tab/>
        <w:t>RF channels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878" w:name="_Toc73962779"/>
      <w:bookmarkStart w:id="879" w:name="_Toc75259956"/>
      <w:bookmarkStart w:id="880" w:name="_Toc75275495"/>
      <w:bookmarkStart w:id="881" w:name="_Toc75276006"/>
      <w:bookmarkStart w:id="882" w:name="_Toc76541505"/>
      <w:bookmarkStart w:id="883" w:name="_Toc82437274"/>
      <w:bookmarkStart w:id="884" w:name="_Toc89944639"/>
      <w:bookmarkStart w:id="885" w:name="_Toc98753657"/>
      <w:bookmarkStart w:id="886" w:name="_Toc106179549"/>
      <w:bookmarkStart w:id="887" w:name="_Toc106180060"/>
      <w:bookmarkStart w:id="888" w:name="_Toc130395885"/>
      <w:bookmarkStart w:id="889" w:name="_Toc137555159"/>
      <w:bookmarkStart w:id="890" w:name="_Toc138856686"/>
      <w:bookmarkStart w:id="891" w:name="_Toc138860545"/>
      <w:bookmarkStart w:id="892" w:name="_Toc145531677"/>
      <w:r w:rsidRPr="00BE5108">
        <w:rPr>
          <w:rFonts w:eastAsiaTheme="minorEastAsia"/>
        </w:rPr>
        <w:t>4.9.2</w:t>
      </w:r>
      <w:r w:rsidRPr="00BE5108">
        <w:rPr>
          <w:rFonts w:eastAsiaTheme="minorEastAsia"/>
        </w:rPr>
        <w:tab/>
        <w:t>Test models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6BC9E037" w14:textId="77777777" w:rsidR="00AD1976" w:rsidRPr="00BE5108" w:rsidRDefault="00AD1976" w:rsidP="00F22766">
      <w:pPr>
        <w:pStyle w:val="Heading4"/>
        <w:rPr>
          <w:rFonts w:eastAsiaTheme="minorEastAsia"/>
        </w:rPr>
      </w:pPr>
      <w:bookmarkStart w:id="893" w:name="_Toc73962780"/>
      <w:bookmarkStart w:id="894" w:name="_Toc75259957"/>
      <w:bookmarkStart w:id="895" w:name="_Toc75275496"/>
      <w:bookmarkStart w:id="896" w:name="_Toc75276007"/>
      <w:bookmarkStart w:id="897" w:name="_Toc76541506"/>
      <w:bookmarkStart w:id="898" w:name="_Toc82437275"/>
      <w:bookmarkStart w:id="899" w:name="_Toc89944640"/>
      <w:bookmarkStart w:id="900" w:name="_Toc98753658"/>
      <w:bookmarkStart w:id="901" w:name="_Toc106179550"/>
      <w:bookmarkStart w:id="902" w:name="_Toc106180061"/>
      <w:bookmarkStart w:id="903" w:name="_Toc130395886"/>
      <w:bookmarkStart w:id="904" w:name="_Toc137555160"/>
      <w:bookmarkStart w:id="905" w:name="_Toc138856687"/>
      <w:bookmarkStart w:id="906" w:name="_Toc138860546"/>
      <w:bookmarkStart w:id="907" w:name="_Toc145531678"/>
      <w:r w:rsidRPr="00BE5108">
        <w:rPr>
          <w:rFonts w:eastAsiaTheme="minorEastAsia"/>
        </w:rPr>
        <w:t>4.9.2.1</w:t>
      </w:r>
      <w:r w:rsidRPr="00BE5108">
        <w:rPr>
          <w:rFonts w:eastAsiaTheme="minorEastAsia"/>
        </w:rPr>
        <w:tab/>
        <w:t>General</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908" w:name="_Toc73962781"/>
      <w:bookmarkStart w:id="909" w:name="_Toc75259958"/>
      <w:bookmarkStart w:id="910" w:name="_Toc75275497"/>
      <w:bookmarkStart w:id="911" w:name="_Toc75276008"/>
      <w:bookmarkStart w:id="912" w:name="_Toc76541507"/>
      <w:bookmarkStart w:id="913" w:name="_Toc82437276"/>
      <w:bookmarkStart w:id="914" w:name="_Toc89944641"/>
      <w:bookmarkStart w:id="915" w:name="_Toc98753659"/>
      <w:bookmarkStart w:id="916" w:name="_Toc106179551"/>
      <w:bookmarkStart w:id="917" w:name="_Toc106180062"/>
      <w:bookmarkStart w:id="918" w:name="_Toc130395887"/>
      <w:bookmarkStart w:id="919" w:name="_Toc137555161"/>
      <w:bookmarkStart w:id="920" w:name="_Toc138856688"/>
      <w:bookmarkStart w:id="921" w:name="_Toc138860547"/>
      <w:bookmarkStart w:id="922" w:name="_Toc145531679"/>
      <w:r w:rsidRPr="00BE5108">
        <w:rPr>
          <w:rFonts w:eastAsiaTheme="minorEastAsia"/>
        </w:rPr>
        <w:t>4.9.2.2</w:t>
      </w:r>
      <w:r w:rsidRPr="00BE5108">
        <w:rPr>
          <w:rFonts w:eastAsiaTheme="minorEastAsia"/>
        </w:rPr>
        <w:tab/>
        <w:t>FR1 test models for IAB-DU</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923" w:name="_Toc73962782"/>
      <w:bookmarkStart w:id="924" w:name="_Toc75259959"/>
      <w:bookmarkStart w:id="925" w:name="_Toc75275498"/>
      <w:bookmarkStart w:id="926" w:name="_Toc75276009"/>
      <w:bookmarkStart w:id="927" w:name="_Toc76541508"/>
      <w:bookmarkStart w:id="928" w:name="_Toc82437277"/>
      <w:bookmarkStart w:id="929" w:name="_Toc89944642"/>
      <w:bookmarkStart w:id="930" w:name="_Toc98753660"/>
      <w:bookmarkStart w:id="931" w:name="_Toc106179552"/>
      <w:bookmarkStart w:id="932" w:name="_Toc106180063"/>
      <w:bookmarkStart w:id="933" w:name="_Toc130395888"/>
      <w:bookmarkStart w:id="934" w:name="_Toc137555162"/>
      <w:bookmarkStart w:id="935" w:name="_Toc138856689"/>
      <w:bookmarkStart w:id="936" w:name="_Toc138860548"/>
      <w:bookmarkStart w:id="937" w:name="_Toc145531680"/>
      <w:r w:rsidRPr="00BE5108">
        <w:rPr>
          <w:rFonts w:eastAsiaTheme="minorEastAsia"/>
        </w:rPr>
        <w:t>4.9.2.3</w:t>
      </w:r>
      <w:r w:rsidRPr="00BE5108">
        <w:rPr>
          <w:rFonts w:eastAsiaTheme="minorEastAsia"/>
        </w:rPr>
        <w:tab/>
        <w:t>FR1 test models for IAB-MT</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A73DE75" w14:textId="43AC0CA6" w:rsidR="0018606B" w:rsidRPr="00BE5108" w:rsidRDefault="0018606B" w:rsidP="00F22766">
      <w:pPr>
        <w:pStyle w:val="Heading5"/>
        <w:rPr>
          <w:rFonts w:eastAsiaTheme="minorEastAsia"/>
        </w:rPr>
      </w:pPr>
      <w:bookmarkStart w:id="938" w:name="_Toc75275499"/>
      <w:bookmarkStart w:id="939" w:name="_Toc75276010"/>
      <w:bookmarkStart w:id="940" w:name="_Toc76541509"/>
      <w:bookmarkStart w:id="941" w:name="_Toc82437278"/>
      <w:bookmarkStart w:id="942" w:name="_Toc89944643"/>
      <w:bookmarkStart w:id="943" w:name="_Toc98753661"/>
      <w:bookmarkStart w:id="944" w:name="_Toc106179553"/>
      <w:bookmarkStart w:id="945" w:name="_Toc106180064"/>
      <w:bookmarkStart w:id="946" w:name="_Toc130395889"/>
      <w:bookmarkStart w:id="947" w:name="_Toc137555163"/>
      <w:bookmarkStart w:id="948" w:name="_Toc138856690"/>
      <w:bookmarkStart w:id="949" w:name="_Toc138860549"/>
      <w:bookmarkStart w:id="950" w:name="_Toc145531681"/>
      <w:r w:rsidRPr="00BE5108">
        <w:rPr>
          <w:rFonts w:eastAsiaTheme="minorEastAsia"/>
        </w:rPr>
        <w:t>4.9.2.3.1</w:t>
      </w:r>
      <w:r w:rsidRPr="00BE5108">
        <w:rPr>
          <w:rFonts w:eastAsiaTheme="minorEastAsia"/>
        </w:rP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951" w:name="_Toc73962783"/>
      <w:bookmarkStart w:id="952" w:name="_Toc75259960"/>
      <w:bookmarkStart w:id="953" w:name="_Toc75275500"/>
      <w:bookmarkStart w:id="954" w:name="_Toc75276011"/>
      <w:bookmarkStart w:id="955" w:name="_Toc76541510"/>
      <w:bookmarkStart w:id="956" w:name="_Toc82437279"/>
      <w:bookmarkStart w:id="957" w:name="_Toc89944644"/>
      <w:bookmarkStart w:id="958" w:name="_Toc98753662"/>
      <w:bookmarkStart w:id="959" w:name="_Toc106179554"/>
      <w:bookmarkStart w:id="960" w:name="_Toc106180065"/>
      <w:bookmarkStart w:id="961" w:name="_Toc130395890"/>
      <w:bookmarkStart w:id="962" w:name="_Toc137555164"/>
      <w:bookmarkStart w:id="963" w:name="_Toc138856691"/>
      <w:bookmarkStart w:id="964" w:name="_Toc138860550"/>
      <w:bookmarkStart w:id="965" w:name="_Toc145531682"/>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B716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6636EB64" w14:textId="6CD66B99"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B716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A30CA91" w14:textId="25DA00A6"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966" w:name="_Toc73962784"/>
      <w:bookmarkStart w:id="967" w:name="_Toc75259961"/>
      <w:bookmarkStart w:id="968" w:name="_Toc75275501"/>
      <w:bookmarkStart w:id="969" w:name="_Toc75276012"/>
      <w:bookmarkStart w:id="970" w:name="_Toc76541511"/>
      <w:bookmarkStart w:id="971" w:name="_Toc82437280"/>
      <w:bookmarkStart w:id="972" w:name="_Toc89944645"/>
      <w:bookmarkStart w:id="973" w:name="_Toc98753663"/>
      <w:bookmarkStart w:id="974" w:name="_Toc106179555"/>
      <w:bookmarkStart w:id="975" w:name="_Toc106180066"/>
      <w:bookmarkStart w:id="976" w:name="_Toc130395891"/>
      <w:bookmarkStart w:id="977" w:name="_Toc137555165"/>
      <w:bookmarkStart w:id="978" w:name="_Toc138856692"/>
      <w:bookmarkStart w:id="979" w:name="_Toc138860551"/>
      <w:bookmarkStart w:id="980" w:name="_Toc145531683"/>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E53AEA">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4"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4" w:space="0" w:color="auto"/>
              <w:left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E53AEA">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4A0E58">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left w:val="single" w:sz="6" w:space="0" w:color="auto"/>
              <w:bottom w:val="single" w:sz="6" w:space="0" w:color="auto"/>
              <w:right w:val="single" w:sz="6" w:space="0" w:color="auto"/>
            </w:tcBorders>
          </w:tcPr>
          <w:p w14:paraId="0976E7B4" w14:textId="77777777" w:rsidR="00AD1976" w:rsidRPr="00BE5108" w:rsidRDefault="00000000" w:rsidP="004A0E58">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981" w:name="_Toc89944646"/>
      <w:bookmarkStart w:id="982" w:name="_Toc98753664"/>
      <w:bookmarkStart w:id="983" w:name="_Toc106179556"/>
      <w:bookmarkStart w:id="984" w:name="_Toc106180067"/>
      <w:bookmarkStart w:id="985" w:name="_Toc130395892"/>
      <w:bookmarkStart w:id="986" w:name="_Toc137555166"/>
      <w:bookmarkStart w:id="987" w:name="_Toc138856693"/>
      <w:bookmarkStart w:id="988" w:name="_Toc138860552"/>
      <w:bookmarkStart w:id="989" w:name="_Toc145531684"/>
      <w:r w:rsidRPr="00BE5108">
        <w:t>4.9.2.3.3</w:t>
      </w:r>
      <w:r>
        <w:t>a</w:t>
      </w:r>
      <w:r w:rsidRPr="00BE5108">
        <w:tab/>
        <w:t>FR1 test model 2</w:t>
      </w:r>
      <w:r>
        <w:t>a</w:t>
      </w:r>
      <w:r w:rsidRPr="00BE5108">
        <w:t xml:space="preserve"> (IAB-MT-FR1-TM2</w:t>
      </w:r>
      <w:r>
        <w:t>a</w:t>
      </w:r>
      <w:r w:rsidRPr="00BE5108">
        <w:t>)</w:t>
      </w:r>
      <w:bookmarkEnd w:id="981"/>
      <w:bookmarkEnd w:id="982"/>
      <w:bookmarkEnd w:id="983"/>
      <w:bookmarkEnd w:id="984"/>
      <w:bookmarkEnd w:id="985"/>
      <w:bookmarkEnd w:id="986"/>
      <w:bookmarkEnd w:id="987"/>
      <w:bookmarkEnd w:id="988"/>
      <w:bookmarkEnd w:id="989"/>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990" w:name="_Toc73962785"/>
      <w:bookmarkStart w:id="991" w:name="_Toc75259962"/>
      <w:bookmarkStart w:id="992" w:name="_Toc75275502"/>
      <w:bookmarkStart w:id="993" w:name="_Toc75276013"/>
      <w:bookmarkStart w:id="994" w:name="_Toc76541512"/>
      <w:bookmarkStart w:id="995" w:name="_Toc82437281"/>
      <w:bookmarkStart w:id="996" w:name="_Toc89944647"/>
      <w:bookmarkStart w:id="997" w:name="_Toc98753665"/>
      <w:bookmarkStart w:id="998" w:name="_Toc106179557"/>
      <w:bookmarkStart w:id="999" w:name="_Toc106180068"/>
      <w:bookmarkStart w:id="1000" w:name="_Toc130395893"/>
      <w:bookmarkStart w:id="1001" w:name="_Toc137555167"/>
      <w:bookmarkStart w:id="1002" w:name="_Toc138856694"/>
      <w:bookmarkStart w:id="1003" w:name="_Toc138860553"/>
      <w:bookmarkStart w:id="1004" w:name="_Toc145531685"/>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005" w:name="_Toc73962786"/>
      <w:bookmarkStart w:id="1006" w:name="_Toc75259963"/>
      <w:bookmarkStart w:id="1007" w:name="_Toc75275503"/>
      <w:bookmarkStart w:id="1008" w:name="_Toc75276014"/>
      <w:bookmarkStart w:id="1009" w:name="_Toc76541513"/>
      <w:bookmarkStart w:id="1010"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011" w:name="_Toc89944648"/>
      <w:bookmarkStart w:id="1012" w:name="_Toc98753666"/>
      <w:bookmarkStart w:id="1013" w:name="_Toc106179558"/>
      <w:bookmarkStart w:id="1014" w:name="_Toc106180069"/>
      <w:bookmarkStart w:id="1015" w:name="_Toc130395894"/>
      <w:bookmarkStart w:id="1016" w:name="_Toc137555168"/>
      <w:bookmarkStart w:id="1017" w:name="_Toc138856695"/>
      <w:bookmarkStart w:id="1018" w:name="_Toc138860554"/>
      <w:bookmarkStart w:id="1019" w:name="_Toc145531686"/>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020" w:name="_Toc73962787"/>
      <w:bookmarkStart w:id="1021" w:name="_Toc75259964"/>
      <w:bookmarkStart w:id="1022" w:name="_Toc75275504"/>
      <w:bookmarkStart w:id="1023" w:name="_Toc75276015"/>
      <w:bookmarkStart w:id="1024" w:name="_Toc76541514"/>
      <w:bookmarkStart w:id="1025" w:name="_Toc82437283"/>
      <w:bookmarkStart w:id="1026" w:name="_Toc89944649"/>
      <w:bookmarkStart w:id="1027" w:name="_Toc98753667"/>
      <w:bookmarkStart w:id="1028" w:name="_Toc106179559"/>
      <w:bookmarkStart w:id="1029" w:name="_Toc106180070"/>
      <w:bookmarkStart w:id="1030" w:name="_Toc130395895"/>
      <w:bookmarkStart w:id="1031" w:name="_Toc137555169"/>
      <w:bookmarkStart w:id="1032" w:name="_Toc138856696"/>
      <w:bookmarkStart w:id="1033" w:name="_Toc138860555"/>
      <w:bookmarkStart w:id="1034" w:name="_Toc145531687"/>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22E809BD" w14:textId="720F82C9" w:rsidR="000D1938" w:rsidRPr="00BE5108" w:rsidRDefault="000D1938" w:rsidP="00F22766">
      <w:pPr>
        <w:pStyle w:val="Heading5"/>
        <w:rPr>
          <w:rFonts w:eastAsiaTheme="minorEastAsia"/>
        </w:rPr>
      </w:pPr>
      <w:bookmarkStart w:id="1035" w:name="_Toc75275505"/>
      <w:bookmarkStart w:id="1036" w:name="_Toc75276016"/>
      <w:bookmarkStart w:id="1037" w:name="_Toc76541515"/>
      <w:bookmarkStart w:id="1038" w:name="_Toc82437284"/>
      <w:bookmarkStart w:id="1039" w:name="_Toc89944650"/>
      <w:bookmarkStart w:id="1040" w:name="_Toc98753668"/>
      <w:bookmarkStart w:id="1041" w:name="_Toc106179560"/>
      <w:bookmarkStart w:id="1042" w:name="_Toc106180071"/>
      <w:bookmarkStart w:id="1043" w:name="_Toc130395896"/>
      <w:bookmarkStart w:id="1044" w:name="_Toc137555170"/>
      <w:bookmarkStart w:id="1045" w:name="_Toc138856697"/>
      <w:bookmarkStart w:id="1046" w:name="_Toc138860556"/>
      <w:bookmarkStart w:id="1047" w:name="_Toc145531688"/>
      <w:r w:rsidRPr="00BE5108">
        <w:rPr>
          <w:rFonts w:eastAsiaTheme="minorEastAsia"/>
        </w:rPr>
        <w:t>4.9.2.4.1</w:t>
      </w:r>
      <w:r w:rsidRPr="00BE5108">
        <w:rPr>
          <w:rFonts w:eastAsiaTheme="minorEastAsia"/>
        </w:rPr>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0.5pt;height:15.2pt" o:ole="">
            <v:imagedata r:id="rId16" o:title=""/>
          </v:shape>
          <o:OLEObject Type="Embed" ProgID="Equation.3" ShapeID="_x0000_i1028" DrawAspect="Content" ObjectID="_1757315600"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048" w:name="_Toc73962788"/>
      <w:bookmarkStart w:id="1049" w:name="_Toc75259965"/>
      <w:bookmarkStart w:id="1050" w:name="_Toc75275506"/>
      <w:bookmarkStart w:id="1051" w:name="_Toc75276017"/>
      <w:bookmarkStart w:id="1052" w:name="_Toc76541516"/>
      <w:bookmarkStart w:id="1053" w:name="_Toc82437285"/>
      <w:bookmarkStart w:id="1054" w:name="_Toc89944651"/>
      <w:bookmarkStart w:id="1055" w:name="_Toc98753669"/>
      <w:bookmarkStart w:id="1056" w:name="_Toc106179561"/>
      <w:bookmarkStart w:id="1057" w:name="_Toc106180072"/>
      <w:bookmarkStart w:id="1058" w:name="_Toc130395897"/>
      <w:bookmarkStart w:id="1059" w:name="_Toc137555171"/>
      <w:bookmarkStart w:id="1060" w:name="_Toc138856698"/>
      <w:bookmarkStart w:id="1061" w:name="_Toc138860557"/>
      <w:bookmarkStart w:id="1062" w:name="_Toc145531689"/>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063" w:name="_Toc73962789"/>
      <w:bookmarkStart w:id="1064" w:name="_Toc75259966"/>
      <w:bookmarkStart w:id="1065" w:name="_Toc75275507"/>
      <w:bookmarkStart w:id="1066" w:name="_Toc75276018"/>
      <w:bookmarkStart w:id="1067" w:name="_Toc76541517"/>
      <w:bookmarkStart w:id="1068" w:name="_Toc82437286"/>
      <w:bookmarkStart w:id="1069" w:name="_Toc89944652"/>
      <w:bookmarkStart w:id="1070" w:name="_Toc98753670"/>
      <w:bookmarkStart w:id="1071" w:name="_Toc106179562"/>
      <w:bookmarkStart w:id="1072" w:name="_Toc106180073"/>
      <w:bookmarkStart w:id="1073" w:name="_Toc130395898"/>
      <w:bookmarkStart w:id="1074" w:name="_Toc137555172"/>
      <w:bookmarkStart w:id="1075" w:name="_Toc138856699"/>
      <w:bookmarkStart w:id="1076" w:name="_Toc138860558"/>
      <w:bookmarkStart w:id="1077" w:name="_Toc145531690"/>
      <w:r w:rsidRPr="00BE5108">
        <w:rPr>
          <w:rFonts w:eastAsiaTheme="minorEastAsia"/>
        </w:rPr>
        <w:t>4.10</w:t>
      </w:r>
      <w:r w:rsidRPr="00BE5108">
        <w:rPr>
          <w:rFonts w:eastAsiaTheme="minorEastAsia"/>
        </w:rPr>
        <w:tab/>
        <w:t>Requirements for contiguous and non-contiguous spectrum</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078" w:name="_Toc73962790"/>
      <w:bookmarkStart w:id="1079" w:name="_Toc75259967"/>
      <w:bookmarkStart w:id="1080" w:name="_Toc75275508"/>
      <w:bookmarkStart w:id="1081" w:name="_Toc75276019"/>
      <w:bookmarkStart w:id="1082" w:name="_Toc76541518"/>
      <w:bookmarkStart w:id="1083" w:name="_Toc82437287"/>
      <w:bookmarkStart w:id="1084" w:name="_Toc89944653"/>
      <w:bookmarkStart w:id="1085" w:name="_Toc98753671"/>
      <w:bookmarkStart w:id="1086" w:name="_Toc106179563"/>
      <w:bookmarkStart w:id="1087" w:name="_Toc106180074"/>
      <w:bookmarkStart w:id="1088" w:name="_Toc130395899"/>
      <w:bookmarkStart w:id="1089" w:name="_Toc137555173"/>
      <w:bookmarkStart w:id="1090" w:name="_Toc138856700"/>
      <w:bookmarkStart w:id="1091" w:name="_Toc138860559"/>
      <w:bookmarkStart w:id="1092" w:name="_Toc145531691"/>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093" w:name="_Toc73962791"/>
      <w:bookmarkStart w:id="1094" w:name="_Toc75259968"/>
      <w:bookmarkStart w:id="1095" w:name="_Toc75275509"/>
      <w:bookmarkStart w:id="1096" w:name="_Toc75276020"/>
      <w:bookmarkStart w:id="1097" w:name="_Toc76541519"/>
      <w:bookmarkStart w:id="1098" w:name="_Toc82437288"/>
      <w:bookmarkStart w:id="1099" w:name="_Toc89944654"/>
      <w:bookmarkStart w:id="1100" w:name="_Toc98753672"/>
      <w:bookmarkStart w:id="1101" w:name="_Toc106179564"/>
      <w:bookmarkStart w:id="1102" w:name="_Toc106180075"/>
      <w:bookmarkStart w:id="1103" w:name="_Toc130395900"/>
      <w:bookmarkStart w:id="1104" w:name="_Toc137555174"/>
      <w:bookmarkStart w:id="1105" w:name="_Toc138856701"/>
      <w:bookmarkStart w:id="1106" w:name="_Toc138860560"/>
      <w:bookmarkStart w:id="1107" w:name="_Toc145531692"/>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108" w:name="_Toc73962792"/>
      <w:bookmarkStart w:id="1109" w:name="_Toc75259969"/>
      <w:bookmarkStart w:id="1110" w:name="_Toc75275510"/>
      <w:bookmarkStart w:id="1111" w:name="_Toc75276021"/>
      <w:bookmarkStart w:id="1112" w:name="_Toc76541520"/>
      <w:bookmarkStart w:id="1113" w:name="_Toc82437289"/>
      <w:bookmarkStart w:id="1114" w:name="_Toc89944655"/>
      <w:bookmarkStart w:id="1115" w:name="_Toc98753673"/>
      <w:bookmarkStart w:id="1116" w:name="_Toc106179565"/>
      <w:bookmarkStart w:id="1117" w:name="_Toc106180076"/>
      <w:bookmarkStart w:id="1118" w:name="_Toc130395901"/>
      <w:bookmarkStart w:id="1119" w:name="_Toc137555175"/>
      <w:bookmarkStart w:id="1120" w:name="_Toc138856702"/>
      <w:bookmarkStart w:id="1121" w:name="_Toc138860561"/>
      <w:bookmarkStart w:id="1122" w:name="_Toc145531693"/>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3355C3"/>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1123" w:name="_Toc73962793"/>
      <w:bookmarkStart w:id="1124" w:name="_Toc75259970"/>
      <w:bookmarkStart w:id="1125" w:name="_Toc75275511"/>
      <w:bookmarkStart w:id="1126" w:name="_Toc75276022"/>
      <w:bookmarkStart w:id="1127" w:name="_Toc76541521"/>
      <w:bookmarkStart w:id="1128" w:name="_Toc82437290"/>
      <w:bookmarkStart w:id="1129" w:name="_Toc89944656"/>
      <w:bookmarkStart w:id="1130" w:name="_Toc98753674"/>
      <w:bookmarkStart w:id="1131" w:name="_Toc106179566"/>
      <w:bookmarkStart w:id="1132" w:name="_Toc106180077"/>
      <w:bookmarkStart w:id="1133" w:name="_Toc130395902"/>
      <w:bookmarkStart w:id="1134" w:name="_Toc137555176"/>
      <w:bookmarkStart w:id="1135" w:name="_Toc138856703"/>
      <w:bookmarkStart w:id="1136" w:name="_Toc138860562"/>
      <w:bookmarkStart w:id="1137" w:name="_Toc145531694"/>
      <w:r w:rsidRPr="00BE5108">
        <w:rPr>
          <w:rFonts w:eastAsiaTheme="minorEastAsia"/>
        </w:rPr>
        <w:t>5</w:t>
      </w:r>
      <w:r w:rsidRPr="00BE5108">
        <w:rPr>
          <w:rFonts w:eastAsiaTheme="minorEastAsia"/>
        </w:rPr>
        <w:tab/>
        <w:t>Operating bands and channel arrangement</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138" w:name="_Toc73962794"/>
      <w:bookmarkStart w:id="1139" w:name="_Toc75259971"/>
      <w:bookmarkStart w:id="1140" w:name="_Toc75275512"/>
      <w:bookmarkStart w:id="1141" w:name="_Toc75276023"/>
      <w:bookmarkStart w:id="1142" w:name="_Toc76541522"/>
      <w:bookmarkStart w:id="1143" w:name="_Toc82437291"/>
      <w:bookmarkStart w:id="1144" w:name="_Toc89944657"/>
      <w:bookmarkStart w:id="1145" w:name="_Toc98753675"/>
      <w:bookmarkStart w:id="1146" w:name="_Toc106179567"/>
      <w:bookmarkStart w:id="1147" w:name="_Toc106180078"/>
      <w:bookmarkStart w:id="1148" w:name="_Toc130395903"/>
      <w:bookmarkStart w:id="1149" w:name="_Toc137555177"/>
      <w:bookmarkStart w:id="1150" w:name="_Toc138856704"/>
      <w:bookmarkStart w:id="1151" w:name="_Toc138860563"/>
      <w:bookmarkStart w:id="1152" w:name="_Toc145531695"/>
      <w:r w:rsidRPr="00BE5108">
        <w:rPr>
          <w:rFonts w:eastAsiaTheme="minorEastAsia"/>
        </w:rPr>
        <w:lastRenderedPageBreak/>
        <w:t>6</w:t>
      </w:r>
      <w:r w:rsidRPr="00BE5108">
        <w:rPr>
          <w:rFonts w:eastAsiaTheme="minorEastAsia"/>
        </w:rPr>
        <w:tab/>
        <w:t>Conducted transmitter characteristics (IAB-DU and IAB-MT)</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09248F7" w14:textId="77777777" w:rsidR="006725BC" w:rsidRPr="00BE5108" w:rsidRDefault="006725BC" w:rsidP="006725BC">
      <w:pPr>
        <w:pStyle w:val="Heading2"/>
        <w:rPr>
          <w:rFonts w:eastAsiaTheme="minorEastAsia"/>
        </w:rPr>
      </w:pPr>
      <w:bookmarkStart w:id="1153" w:name="_Toc73962795"/>
      <w:bookmarkStart w:id="1154" w:name="_Toc75259972"/>
      <w:bookmarkStart w:id="1155" w:name="_Toc75275513"/>
      <w:bookmarkStart w:id="1156" w:name="_Toc75276024"/>
      <w:bookmarkStart w:id="1157" w:name="_Toc76541523"/>
      <w:bookmarkStart w:id="1158" w:name="_Toc82437292"/>
      <w:bookmarkStart w:id="1159" w:name="_Toc89944658"/>
      <w:bookmarkStart w:id="1160" w:name="_Toc98753676"/>
      <w:bookmarkStart w:id="1161" w:name="_Toc106179568"/>
      <w:bookmarkStart w:id="1162" w:name="_Toc106180079"/>
      <w:bookmarkStart w:id="1163" w:name="_Toc130395904"/>
      <w:bookmarkStart w:id="1164" w:name="_Toc137555178"/>
      <w:bookmarkStart w:id="1165" w:name="_Toc138856705"/>
      <w:bookmarkStart w:id="1166" w:name="_Toc138860564"/>
      <w:bookmarkStart w:id="1167" w:name="_Toc145531696"/>
      <w:r w:rsidRPr="00BE5108">
        <w:rPr>
          <w:rFonts w:eastAsiaTheme="minorEastAsia"/>
        </w:rPr>
        <w:t>6.1</w:t>
      </w:r>
      <w:r w:rsidRPr="00BE5108">
        <w:rPr>
          <w:rFonts w:eastAsiaTheme="minorEastAsia"/>
        </w:rPr>
        <w:tab/>
        <w:t>General</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168" w:name="_Toc73962796"/>
      <w:bookmarkStart w:id="1169" w:name="_Toc75259973"/>
      <w:bookmarkStart w:id="1170" w:name="_Toc75275514"/>
      <w:bookmarkStart w:id="1171" w:name="_Toc75276025"/>
      <w:bookmarkStart w:id="1172" w:name="_Toc76541524"/>
      <w:bookmarkStart w:id="1173" w:name="_Toc82437293"/>
      <w:bookmarkStart w:id="1174" w:name="_Toc89944659"/>
      <w:bookmarkStart w:id="1175" w:name="_Toc98753677"/>
      <w:bookmarkStart w:id="1176" w:name="_Toc106179569"/>
      <w:bookmarkStart w:id="1177" w:name="_Toc106180080"/>
      <w:bookmarkStart w:id="1178" w:name="_Toc130395905"/>
      <w:bookmarkStart w:id="1179" w:name="_Toc137555179"/>
      <w:bookmarkStart w:id="1180" w:name="_Toc138856706"/>
      <w:bookmarkStart w:id="1181" w:name="_Toc138860565"/>
      <w:bookmarkStart w:id="1182" w:name="_Toc145531697"/>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8162403" w14:textId="77777777" w:rsidR="008D3EE5" w:rsidRPr="00BE5108" w:rsidRDefault="008D3EE5" w:rsidP="008D3EE5">
      <w:pPr>
        <w:pStyle w:val="Heading3"/>
        <w:rPr>
          <w:rFonts w:eastAsiaTheme="minorEastAsia"/>
        </w:rPr>
      </w:pPr>
      <w:bookmarkStart w:id="1183" w:name="_Toc73962797"/>
      <w:bookmarkStart w:id="1184" w:name="_Toc75259974"/>
      <w:bookmarkStart w:id="1185" w:name="_Toc75275515"/>
      <w:bookmarkStart w:id="1186" w:name="_Toc75276026"/>
      <w:bookmarkStart w:id="1187" w:name="_Toc76541525"/>
      <w:bookmarkStart w:id="1188" w:name="_Toc82437294"/>
      <w:bookmarkStart w:id="1189" w:name="_Toc89944660"/>
      <w:bookmarkStart w:id="1190" w:name="_Toc98753678"/>
      <w:bookmarkStart w:id="1191" w:name="_Toc106179570"/>
      <w:bookmarkStart w:id="1192" w:name="_Toc106180081"/>
      <w:bookmarkStart w:id="1193" w:name="_Toc130395906"/>
      <w:bookmarkStart w:id="1194" w:name="_Toc137555180"/>
      <w:bookmarkStart w:id="1195" w:name="_Toc138856707"/>
      <w:bookmarkStart w:id="1196" w:name="_Toc138860566"/>
      <w:bookmarkStart w:id="1197" w:name="_Toc145531698"/>
      <w:r w:rsidRPr="00BE5108">
        <w:rPr>
          <w:rFonts w:eastAsiaTheme="minorEastAsia"/>
        </w:rPr>
        <w:t>6.2.1</w:t>
      </w:r>
      <w:r w:rsidRPr="00BE5108">
        <w:rPr>
          <w:rFonts w:eastAsiaTheme="minorEastAsia"/>
        </w:rPr>
        <w:tab/>
        <w:t>General</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198" w:name="_Toc73962798"/>
      <w:bookmarkStart w:id="1199" w:name="_Toc75259975"/>
      <w:bookmarkStart w:id="1200" w:name="_Toc75275516"/>
      <w:bookmarkStart w:id="1201" w:name="_Toc75276027"/>
      <w:bookmarkStart w:id="1202" w:name="_Toc76541526"/>
      <w:bookmarkStart w:id="1203" w:name="_Toc82437295"/>
      <w:bookmarkStart w:id="1204" w:name="_Toc89944661"/>
      <w:bookmarkStart w:id="1205" w:name="_Toc98753679"/>
      <w:bookmarkStart w:id="1206" w:name="_Toc106179571"/>
      <w:bookmarkStart w:id="1207" w:name="_Toc106180082"/>
      <w:bookmarkStart w:id="1208" w:name="_Toc130395907"/>
      <w:bookmarkStart w:id="1209" w:name="_Toc137555181"/>
      <w:bookmarkStart w:id="1210" w:name="_Toc138856708"/>
      <w:bookmarkStart w:id="1211" w:name="_Toc138860567"/>
      <w:bookmarkStart w:id="1212" w:name="_Toc145531699"/>
      <w:r w:rsidRPr="00BE5108">
        <w:rPr>
          <w:rFonts w:eastAsiaTheme="minorEastAsia"/>
        </w:rPr>
        <w:lastRenderedPageBreak/>
        <w:t>6.2.2</w:t>
      </w:r>
      <w:r w:rsidRPr="00BE5108">
        <w:rPr>
          <w:rFonts w:eastAsiaTheme="minorEastAsia"/>
        </w:rPr>
        <w:tab/>
        <w:t>Minimum requirement</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213" w:name="_Toc73962799"/>
      <w:bookmarkStart w:id="1214" w:name="_Toc75259976"/>
      <w:bookmarkStart w:id="1215" w:name="_Toc75275517"/>
      <w:bookmarkStart w:id="1216" w:name="_Toc75276028"/>
      <w:bookmarkStart w:id="1217" w:name="_Toc76541527"/>
      <w:bookmarkStart w:id="1218" w:name="_Toc82437296"/>
      <w:bookmarkStart w:id="1219" w:name="_Toc89944662"/>
      <w:bookmarkStart w:id="1220" w:name="_Toc98753680"/>
      <w:bookmarkStart w:id="1221" w:name="_Toc106179572"/>
      <w:bookmarkStart w:id="1222" w:name="_Toc106180083"/>
      <w:bookmarkStart w:id="1223" w:name="_Toc130395908"/>
      <w:bookmarkStart w:id="1224" w:name="_Toc137555182"/>
      <w:bookmarkStart w:id="1225" w:name="_Toc138856709"/>
      <w:bookmarkStart w:id="1226" w:name="_Toc138860568"/>
      <w:bookmarkStart w:id="1227" w:name="_Toc145531700"/>
      <w:r w:rsidRPr="00BE5108">
        <w:rPr>
          <w:rFonts w:eastAsiaTheme="minorEastAsia"/>
        </w:rPr>
        <w:t>6.2.3</w:t>
      </w:r>
      <w:r w:rsidRPr="00BE5108">
        <w:rPr>
          <w:rFonts w:eastAsiaTheme="minorEastAsia"/>
        </w:rPr>
        <w:tab/>
        <w:t>Test purpose</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228" w:name="_Toc73962800"/>
      <w:bookmarkStart w:id="1229" w:name="_Toc75259977"/>
      <w:bookmarkStart w:id="1230" w:name="_Toc75275518"/>
      <w:bookmarkStart w:id="1231" w:name="_Toc75276029"/>
      <w:bookmarkStart w:id="1232" w:name="_Toc76541528"/>
      <w:bookmarkStart w:id="1233" w:name="_Toc82437297"/>
      <w:bookmarkStart w:id="1234" w:name="_Toc89944663"/>
      <w:bookmarkStart w:id="1235" w:name="_Toc98753681"/>
      <w:bookmarkStart w:id="1236" w:name="_Toc106179573"/>
      <w:bookmarkStart w:id="1237" w:name="_Toc106180084"/>
      <w:bookmarkStart w:id="1238" w:name="_Toc130395909"/>
      <w:bookmarkStart w:id="1239" w:name="_Toc137555183"/>
      <w:bookmarkStart w:id="1240" w:name="_Toc138856710"/>
      <w:bookmarkStart w:id="1241" w:name="_Toc138860569"/>
      <w:bookmarkStart w:id="1242" w:name="_Toc145531701"/>
      <w:r w:rsidRPr="00BE5108">
        <w:rPr>
          <w:rFonts w:eastAsiaTheme="minorEastAsia"/>
        </w:rPr>
        <w:t>6.2.4</w:t>
      </w:r>
      <w:r w:rsidRPr="00BE5108">
        <w:rPr>
          <w:rFonts w:eastAsiaTheme="minorEastAsia"/>
        </w:rPr>
        <w:tab/>
        <w:t>Method of test</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B729579" w14:textId="77777777" w:rsidR="008D3EE5" w:rsidRPr="00BE5108" w:rsidRDefault="008D3EE5" w:rsidP="008D3EE5">
      <w:pPr>
        <w:pStyle w:val="Heading4"/>
        <w:rPr>
          <w:rFonts w:eastAsiaTheme="minorEastAsia"/>
        </w:rPr>
      </w:pPr>
      <w:bookmarkStart w:id="1243" w:name="_Toc73962801"/>
      <w:bookmarkStart w:id="1244" w:name="_Toc75259978"/>
      <w:bookmarkStart w:id="1245" w:name="_Toc75275519"/>
      <w:bookmarkStart w:id="1246" w:name="_Toc75276030"/>
      <w:bookmarkStart w:id="1247" w:name="_Toc76541529"/>
      <w:bookmarkStart w:id="1248" w:name="_Toc82437298"/>
      <w:bookmarkStart w:id="1249" w:name="_Toc89944664"/>
      <w:bookmarkStart w:id="1250" w:name="_Toc98753682"/>
      <w:bookmarkStart w:id="1251" w:name="_Toc106179574"/>
      <w:bookmarkStart w:id="1252" w:name="_Toc106180085"/>
      <w:bookmarkStart w:id="1253" w:name="_Toc130395910"/>
      <w:bookmarkStart w:id="1254" w:name="_Toc137555184"/>
      <w:bookmarkStart w:id="1255" w:name="_Toc138856711"/>
      <w:bookmarkStart w:id="1256" w:name="_Toc138860570"/>
      <w:bookmarkStart w:id="1257" w:name="_Toc145531702"/>
      <w:r w:rsidRPr="00BE5108">
        <w:rPr>
          <w:rFonts w:eastAsiaTheme="minorEastAsia"/>
        </w:rPr>
        <w:t>6.2.4.1</w:t>
      </w:r>
      <w:r w:rsidRPr="00BE5108">
        <w:rPr>
          <w:rFonts w:eastAsiaTheme="minorEastAsia"/>
        </w:rPr>
        <w:tab/>
        <w:t>Initial conditions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1076CF">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258" w:name="_Toc73962802"/>
      <w:bookmarkStart w:id="1259" w:name="_Toc75259979"/>
      <w:bookmarkStart w:id="1260" w:name="_Toc75275520"/>
      <w:bookmarkStart w:id="1261" w:name="_Toc75276031"/>
      <w:bookmarkStart w:id="1262" w:name="_Toc76541530"/>
      <w:bookmarkStart w:id="1263" w:name="_Toc82437299"/>
      <w:bookmarkStart w:id="1264" w:name="_Toc89944665"/>
      <w:bookmarkStart w:id="1265" w:name="_Toc98753683"/>
      <w:bookmarkStart w:id="1266" w:name="_Toc106179575"/>
      <w:bookmarkStart w:id="1267" w:name="_Toc106180086"/>
      <w:bookmarkStart w:id="1268" w:name="_Toc130395911"/>
      <w:bookmarkStart w:id="1269" w:name="_Toc137555185"/>
      <w:bookmarkStart w:id="1270" w:name="_Toc138856712"/>
      <w:bookmarkStart w:id="1271" w:name="_Toc138860571"/>
      <w:bookmarkStart w:id="1272" w:name="_Toc145531703"/>
      <w:r w:rsidRPr="00BE5108">
        <w:rPr>
          <w:rFonts w:eastAsiaTheme="minorEastAsia"/>
        </w:rPr>
        <w:t>6.2.4.2</w:t>
      </w:r>
      <w:r w:rsidRPr="00BE5108">
        <w:rPr>
          <w:rFonts w:eastAsiaTheme="minorEastAsia"/>
        </w:rPr>
        <w:tab/>
        <w:t>Procedure</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273" w:name="_Toc73962803"/>
      <w:bookmarkStart w:id="1274" w:name="_Toc75259980"/>
      <w:bookmarkStart w:id="1275" w:name="_Toc75275521"/>
      <w:bookmarkStart w:id="1276" w:name="_Toc75276032"/>
      <w:bookmarkStart w:id="1277" w:name="_Toc76541531"/>
      <w:bookmarkStart w:id="1278" w:name="_Toc82437300"/>
      <w:bookmarkStart w:id="1279" w:name="_Toc89944666"/>
      <w:bookmarkStart w:id="1280" w:name="_Toc98753684"/>
      <w:bookmarkStart w:id="1281" w:name="_Toc106179576"/>
      <w:bookmarkStart w:id="1282" w:name="_Toc106180087"/>
      <w:bookmarkStart w:id="1283" w:name="_Toc130395912"/>
      <w:bookmarkStart w:id="1284" w:name="_Toc137555186"/>
      <w:bookmarkStart w:id="1285" w:name="_Toc138856713"/>
      <w:bookmarkStart w:id="1286" w:name="_Toc138860572"/>
      <w:bookmarkStart w:id="1287" w:name="_Toc145531704"/>
      <w:r w:rsidRPr="00BE5108">
        <w:rPr>
          <w:rFonts w:eastAsiaTheme="minorEastAsia"/>
        </w:rPr>
        <w:lastRenderedPageBreak/>
        <w:t>6.2.5</w:t>
      </w:r>
      <w:r w:rsidRPr="00BE5108">
        <w:rPr>
          <w:rFonts w:eastAsiaTheme="minorEastAsia"/>
        </w:rPr>
        <w:tab/>
        <w:t>Test requirement</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288" w:name="_Toc73962804"/>
      <w:bookmarkStart w:id="1289" w:name="_Toc75259981"/>
      <w:bookmarkStart w:id="1290" w:name="_Toc75275522"/>
      <w:bookmarkStart w:id="1291" w:name="_Toc75276033"/>
      <w:bookmarkStart w:id="1292" w:name="_Toc76541532"/>
      <w:bookmarkStart w:id="1293" w:name="_Toc82437301"/>
      <w:bookmarkStart w:id="1294" w:name="_Toc89944667"/>
      <w:bookmarkStart w:id="1295" w:name="_Toc98753685"/>
      <w:bookmarkStart w:id="1296" w:name="_Toc106179577"/>
      <w:bookmarkStart w:id="1297" w:name="_Toc106180088"/>
      <w:bookmarkStart w:id="1298" w:name="_Toc130395913"/>
      <w:bookmarkStart w:id="1299" w:name="_Toc137555187"/>
      <w:bookmarkStart w:id="1300" w:name="_Toc138856714"/>
      <w:bookmarkStart w:id="1301" w:name="_Toc138860573"/>
      <w:bookmarkStart w:id="1302" w:name="_Toc145531705"/>
      <w:r w:rsidRPr="00BE5108">
        <w:rPr>
          <w:rFonts w:eastAsiaTheme="minorEastAsia"/>
        </w:rPr>
        <w:t>6.3</w:t>
      </w:r>
      <w:r w:rsidRPr="00BE5108">
        <w:rPr>
          <w:rFonts w:eastAsiaTheme="minorEastAsia"/>
        </w:rPr>
        <w:tab/>
        <w:t>Output power dynamics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7EF959E3" w14:textId="77777777" w:rsidR="00AD1976" w:rsidRPr="00BE5108" w:rsidRDefault="00AD1976" w:rsidP="00AD1976">
      <w:pPr>
        <w:pStyle w:val="Heading3"/>
        <w:rPr>
          <w:rFonts w:eastAsiaTheme="minorEastAsia"/>
        </w:rPr>
      </w:pPr>
      <w:bookmarkStart w:id="1303" w:name="_Toc73962805"/>
      <w:bookmarkStart w:id="1304" w:name="_Toc75259982"/>
      <w:bookmarkStart w:id="1305" w:name="_Toc75275523"/>
      <w:bookmarkStart w:id="1306" w:name="_Toc75276034"/>
      <w:bookmarkStart w:id="1307" w:name="_Toc76541533"/>
      <w:bookmarkStart w:id="1308" w:name="_Toc82437302"/>
      <w:bookmarkStart w:id="1309" w:name="_Toc89944668"/>
      <w:bookmarkStart w:id="1310" w:name="_Toc98753686"/>
      <w:bookmarkStart w:id="1311" w:name="_Toc106179578"/>
      <w:bookmarkStart w:id="1312" w:name="_Toc106180089"/>
      <w:bookmarkStart w:id="1313" w:name="_Toc130395914"/>
      <w:bookmarkStart w:id="1314" w:name="_Toc137555188"/>
      <w:bookmarkStart w:id="1315" w:name="_Toc138856715"/>
      <w:bookmarkStart w:id="1316" w:name="_Toc138860574"/>
      <w:bookmarkStart w:id="1317" w:name="_Toc145531706"/>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3EFA5DCA" w14:textId="77777777" w:rsidR="00AD1976" w:rsidRPr="00BE5108" w:rsidRDefault="00AD1976" w:rsidP="00AD1976">
      <w:pPr>
        <w:pStyle w:val="Heading4"/>
        <w:rPr>
          <w:rFonts w:eastAsiaTheme="minorEastAsia"/>
        </w:rPr>
      </w:pPr>
      <w:bookmarkStart w:id="1318" w:name="_Toc73962806"/>
      <w:bookmarkStart w:id="1319" w:name="_Toc75259983"/>
      <w:bookmarkStart w:id="1320" w:name="_Toc75275524"/>
      <w:bookmarkStart w:id="1321" w:name="_Toc75276035"/>
      <w:bookmarkStart w:id="1322" w:name="_Toc76541534"/>
      <w:bookmarkStart w:id="1323" w:name="_Toc82437303"/>
      <w:bookmarkStart w:id="1324" w:name="_Toc89944669"/>
      <w:bookmarkStart w:id="1325" w:name="_Toc98753687"/>
      <w:bookmarkStart w:id="1326" w:name="_Toc106179579"/>
      <w:bookmarkStart w:id="1327" w:name="_Toc106180090"/>
      <w:bookmarkStart w:id="1328" w:name="_Toc130395915"/>
      <w:bookmarkStart w:id="1329" w:name="_Toc137555189"/>
      <w:bookmarkStart w:id="1330" w:name="_Toc138856716"/>
      <w:bookmarkStart w:id="1331" w:name="_Toc138860575"/>
      <w:bookmarkStart w:id="1332" w:name="_Toc145531707"/>
      <w:r w:rsidRPr="00BE5108">
        <w:rPr>
          <w:rFonts w:eastAsiaTheme="minorEastAsia"/>
        </w:rPr>
        <w:t>6.3.1.1</w:t>
      </w:r>
      <w:r w:rsidRPr="00BE5108">
        <w:rPr>
          <w:rFonts w:eastAsiaTheme="minorEastAsia"/>
        </w:rPr>
        <w:tab/>
        <w:t>General</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333" w:name="_Toc73962807"/>
      <w:bookmarkStart w:id="1334" w:name="_Toc75259984"/>
      <w:bookmarkStart w:id="1335" w:name="_Toc75275525"/>
      <w:bookmarkStart w:id="1336" w:name="_Toc75276036"/>
      <w:bookmarkStart w:id="1337" w:name="_Toc76541535"/>
      <w:bookmarkStart w:id="1338" w:name="_Toc82437304"/>
      <w:bookmarkStart w:id="1339" w:name="_Toc89944670"/>
      <w:bookmarkStart w:id="1340" w:name="_Toc98753688"/>
      <w:bookmarkStart w:id="1341" w:name="_Toc106179580"/>
      <w:bookmarkStart w:id="1342" w:name="_Toc106180091"/>
      <w:bookmarkStart w:id="1343" w:name="_Toc130395916"/>
      <w:bookmarkStart w:id="1344" w:name="_Toc137555190"/>
      <w:bookmarkStart w:id="1345" w:name="_Toc138856717"/>
      <w:bookmarkStart w:id="1346" w:name="_Toc138860576"/>
      <w:bookmarkStart w:id="1347" w:name="_Toc145531708"/>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501A2E0" w14:textId="77777777" w:rsidR="00AD1976" w:rsidRPr="00BE5108" w:rsidRDefault="00AD1976" w:rsidP="00AD1976">
      <w:pPr>
        <w:pStyle w:val="Heading5"/>
        <w:rPr>
          <w:rFonts w:eastAsiaTheme="minorEastAsia"/>
        </w:rPr>
      </w:pPr>
      <w:bookmarkStart w:id="1348" w:name="_Toc73962808"/>
      <w:bookmarkStart w:id="1349" w:name="_Toc75259985"/>
      <w:bookmarkStart w:id="1350" w:name="_Toc75275526"/>
      <w:bookmarkStart w:id="1351" w:name="_Toc75276037"/>
      <w:bookmarkStart w:id="1352" w:name="_Toc76541536"/>
      <w:bookmarkStart w:id="1353" w:name="_Toc82437305"/>
      <w:bookmarkStart w:id="1354" w:name="_Toc89944671"/>
      <w:bookmarkStart w:id="1355" w:name="_Toc98753689"/>
      <w:bookmarkStart w:id="1356" w:name="_Toc106179581"/>
      <w:bookmarkStart w:id="1357" w:name="_Toc106180092"/>
      <w:bookmarkStart w:id="1358" w:name="_Toc130395917"/>
      <w:bookmarkStart w:id="1359" w:name="_Toc137555191"/>
      <w:bookmarkStart w:id="1360" w:name="_Toc138856718"/>
      <w:bookmarkStart w:id="1361" w:name="_Toc138860577"/>
      <w:bookmarkStart w:id="1362" w:name="_Toc145531709"/>
      <w:r w:rsidRPr="00BE5108">
        <w:rPr>
          <w:rFonts w:eastAsiaTheme="minorEastAsia"/>
        </w:rPr>
        <w:t>6.3.1.2.1</w:t>
      </w:r>
      <w:r w:rsidRPr="00BE5108">
        <w:rPr>
          <w:rFonts w:eastAsiaTheme="minorEastAsia"/>
        </w:rPr>
        <w:tab/>
        <w:t>Definition and applicability</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363" w:name="_Toc73962809"/>
      <w:bookmarkStart w:id="1364" w:name="_Toc75259986"/>
      <w:bookmarkStart w:id="1365" w:name="_Toc75275527"/>
      <w:bookmarkStart w:id="1366" w:name="_Toc75276038"/>
      <w:bookmarkStart w:id="1367" w:name="_Toc76541537"/>
      <w:bookmarkStart w:id="1368" w:name="_Toc82437306"/>
      <w:bookmarkStart w:id="1369" w:name="_Toc89944672"/>
      <w:bookmarkStart w:id="1370" w:name="_Toc98753690"/>
      <w:bookmarkStart w:id="1371" w:name="_Toc106179582"/>
      <w:bookmarkStart w:id="1372" w:name="_Toc106180093"/>
      <w:bookmarkStart w:id="1373" w:name="_Toc130395918"/>
      <w:bookmarkStart w:id="1374" w:name="_Toc137555192"/>
      <w:bookmarkStart w:id="1375" w:name="_Toc138856719"/>
      <w:bookmarkStart w:id="1376" w:name="_Toc138860578"/>
      <w:bookmarkStart w:id="1377" w:name="_Toc145531710"/>
      <w:r w:rsidRPr="00BE5108">
        <w:rPr>
          <w:rFonts w:eastAsiaTheme="minorEastAsia"/>
        </w:rPr>
        <w:t>6.3.1.2.2</w:t>
      </w:r>
      <w:r w:rsidRPr="00BE5108">
        <w:rPr>
          <w:rFonts w:eastAsiaTheme="minorEastAsia"/>
        </w:rPr>
        <w:tab/>
        <w:t>Minimum requirement</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378" w:name="_Toc73962810"/>
      <w:bookmarkStart w:id="1379" w:name="_Toc75259987"/>
      <w:bookmarkStart w:id="1380" w:name="_Toc75275528"/>
      <w:bookmarkStart w:id="1381" w:name="_Toc75276039"/>
      <w:bookmarkStart w:id="1382" w:name="_Toc76541538"/>
      <w:bookmarkStart w:id="1383" w:name="_Toc82437307"/>
      <w:bookmarkStart w:id="1384" w:name="_Toc89944673"/>
      <w:bookmarkStart w:id="1385" w:name="_Toc98753691"/>
      <w:bookmarkStart w:id="1386" w:name="_Toc106179583"/>
      <w:bookmarkStart w:id="1387" w:name="_Toc106180094"/>
      <w:bookmarkStart w:id="1388" w:name="_Toc130395919"/>
      <w:bookmarkStart w:id="1389" w:name="_Toc137555193"/>
      <w:bookmarkStart w:id="1390" w:name="_Toc138856720"/>
      <w:bookmarkStart w:id="1391" w:name="_Toc138860579"/>
      <w:bookmarkStart w:id="1392" w:name="_Toc145531711"/>
      <w:r w:rsidRPr="00BE5108">
        <w:rPr>
          <w:rFonts w:eastAsiaTheme="minorEastAsia"/>
        </w:rPr>
        <w:t>6.3.1.2.3</w:t>
      </w:r>
      <w:r w:rsidRPr="00BE5108">
        <w:rPr>
          <w:rFonts w:eastAsiaTheme="minorEastAsia"/>
        </w:rPr>
        <w:tab/>
        <w:t>Test purpose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393" w:name="_Toc73962811"/>
      <w:bookmarkStart w:id="1394" w:name="_Toc75259988"/>
      <w:bookmarkStart w:id="1395" w:name="_Toc75275529"/>
      <w:bookmarkStart w:id="1396" w:name="_Toc75276040"/>
      <w:bookmarkStart w:id="1397" w:name="_Toc76541539"/>
      <w:bookmarkStart w:id="1398" w:name="_Toc82437308"/>
      <w:bookmarkStart w:id="1399" w:name="_Toc89944674"/>
      <w:bookmarkStart w:id="1400" w:name="_Toc98753692"/>
      <w:bookmarkStart w:id="1401" w:name="_Toc106179584"/>
      <w:bookmarkStart w:id="1402" w:name="_Toc106180095"/>
      <w:bookmarkStart w:id="1403" w:name="_Toc130395920"/>
      <w:bookmarkStart w:id="1404" w:name="_Toc137555194"/>
      <w:bookmarkStart w:id="1405" w:name="_Toc138856721"/>
      <w:bookmarkStart w:id="1406" w:name="_Toc138860580"/>
      <w:bookmarkStart w:id="1407" w:name="_Toc145531712"/>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4D3681C0" w14:textId="77777777" w:rsidR="00AD1976" w:rsidRPr="00BE5108" w:rsidRDefault="00AD1976" w:rsidP="00AD1976">
      <w:pPr>
        <w:pStyle w:val="Heading5"/>
        <w:rPr>
          <w:rFonts w:eastAsiaTheme="minorEastAsia"/>
        </w:rPr>
      </w:pPr>
      <w:bookmarkStart w:id="1408" w:name="_Toc73962812"/>
      <w:bookmarkStart w:id="1409" w:name="_Toc75259989"/>
      <w:bookmarkStart w:id="1410" w:name="_Toc75275530"/>
      <w:bookmarkStart w:id="1411" w:name="_Toc75276041"/>
      <w:bookmarkStart w:id="1412" w:name="_Toc76541540"/>
      <w:bookmarkStart w:id="1413" w:name="_Toc82437309"/>
      <w:bookmarkStart w:id="1414" w:name="_Toc89944675"/>
      <w:bookmarkStart w:id="1415" w:name="_Toc98753693"/>
      <w:bookmarkStart w:id="1416" w:name="_Toc106179585"/>
      <w:bookmarkStart w:id="1417" w:name="_Toc106180096"/>
      <w:bookmarkStart w:id="1418" w:name="_Toc130395921"/>
      <w:bookmarkStart w:id="1419" w:name="_Toc137555195"/>
      <w:bookmarkStart w:id="1420" w:name="_Toc138856722"/>
      <w:bookmarkStart w:id="1421" w:name="_Toc138860581"/>
      <w:bookmarkStart w:id="1422" w:name="_Toc145531713"/>
      <w:r w:rsidRPr="00BE5108">
        <w:rPr>
          <w:rFonts w:eastAsiaTheme="minorEastAsia"/>
        </w:rPr>
        <w:t>6.3.1.3.1</w:t>
      </w:r>
      <w:r w:rsidRPr="00BE5108">
        <w:rPr>
          <w:rFonts w:eastAsiaTheme="minorEastAsia"/>
        </w:rPr>
        <w:tab/>
        <w:t>Definition and applicability</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3355C3">
      <w:pPr>
        <w:pStyle w:val="NO"/>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423" w:name="_Toc73962813"/>
      <w:bookmarkStart w:id="1424" w:name="_Toc75259990"/>
      <w:bookmarkStart w:id="1425" w:name="_Toc75275531"/>
      <w:bookmarkStart w:id="1426" w:name="_Toc75276042"/>
      <w:bookmarkStart w:id="1427" w:name="_Toc76541541"/>
      <w:bookmarkStart w:id="1428" w:name="_Toc82437310"/>
      <w:bookmarkStart w:id="1429" w:name="_Toc89944676"/>
      <w:bookmarkStart w:id="1430" w:name="_Toc98753694"/>
      <w:bookmarkStart w:id="1431" w:name="_Toc106179586"/>
      <w:bookmarkStart w:id="1432" w:name="_Toc106180097"/>
      <w:bookmarkStart w:id="1433" w:name="_Toc130395922"/>
      <w:bookmarkStart w:id="1434" w:name="_Toc137555196"/>
      <w:bookmarkStart w:id="1435" w:name="_Toc138856723"/>
      <w:bookmarkStart w:id="1436" w:name="_Toc138860582"/>
      <w:bookmarkStart w:id="1437" w:name="_Toc145531714"/>
      <w:r w:rsidRPr="00BE5108">
        <w:rPr>
          <w:rFonts w:eastAsiaTheme="minorEastAsia"/>
        </w:rPr>
        <w:t>6.3.1.3.2</w:t>
      </w:r>
      <w:r w:rsidRPr="00BE5108">
        <w:rPr>
          <w:rFonts w:eastAsiaTheme="minorEastAsia"/>
        </w:rPr>
        <w:tab/>
        <w:t>Minimum requirement</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438" w:name="_Toc73962814"/>
      <w:bookmarkStart w:id="1439" w:name="_Toc75259991"/>
      <w:bookmarkStart w:id="1440" w:name="_Toc75275532"/>
      <w:bookmarkStart w:id="1441" w:name="_Toc75276043"/>
      <w:bookmarkStart w:id="1442" w:name="_Toc76541542"/>
      <w:bookmarkStart w:id="1443" w:name="_Toc82437311"/>
      <w:bookmarkStart w:id="1444" w:name="_Toc89944677"/>
      <w:bookmarkStart w:id="1445" w:name="_Toc98753695"/>
      <w:bookmarkStart w:id="1446" w:name="_Toc106179587"/>
      <w:bookmarkStart w:id="1447" w:name="_Toc106180098"/>
      <w:bookmarkStart w:id="1448" w:name="_Toc130395923"/>
      <w:bookmarkStart w:id="1449" w:name="_Toc137555197"/>
      <w:bookmarkStart w:id="1450" w:name="_Toc138856724"/>
      <w:bookmarkStart w:id="1451" w:name="_Toc138860583"/>
      <w:bookmarkStart w:id="1452" w:name="_Toc145531715"/>
      <w:r w:rsidRPr="00BE5108">
        <w:rPr>
          <w:rFonts w:eastAsiaTheme="minorEastAsia"/>
        </w:rPr>
        <w:t>6.3.1.3.3</w:t>
      </w:r>
      <w:r w:rsidRPr="00BE5108">
        <w:rPr>
          <w:rFonts w:eastAsiaTheme="minorEastAsia"/>
        </w:rPr>
        <w:tab/>
        <w:t>Test purpose</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453" w:name="_Toc73962815"/>
      <w:bookmarkStart w:id="1454" w:name="_Toc75259992"/>
      <w:bookmarkStart w:id="1455" w:name="_Toc75275533"/>
      <w:bookmarkStart w:id="1456" w:name="_Toc75276044"/>
      <w:bookmarkStart w:id="1457" w:name="_Toc76541543"/>
      <w:bookmarkStart w:id="1458" w:name="_Toc82437312"/>
      <w:bookmarkStart w:id="1459" w:name="_Toc89944678"/>
      <w:bookmarkStart w:id="1460" w:name="_Toc98753696"/>
      <w:bookmarkStart w:id="1461" w:name="_Toc106179588"/>
      <w:bookmarkStart w:id="1462" w:name="_Toc106180099"/>
      <w:bookmarkStart w:id="1463" w:name="_Toc130395924"/>
      <w:bookmarkStart w:id="1464" w:name="_Toc137555198"/>
      <w:bookmarkStart w:id="1465" w:name="_Toc138856725"/>
      <w:bookmarkStart w:id="1466" w:name="_Toc138860584"/>
      <w:bookmarkStart w:id="1467" w:name="_Toc145531716"/>
      <w:r w:rsidRPr="00BE5108">
        <w:rPr>
          <w:rFonts w:eastAsiaTheme="minorEastAsia"/>
        </w:rPr>
        <w:t>6.3.1.3.4</w:t>
      </w:r>
      <w:r w:rsidRPr="00BE5108">
        <w:rPr>
          <w:rFonts w:eastAsiaTheme="minorEastAsia"/>
        </w:rPr>
        <w:tab/>
        <w:t>Method of test</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258F7AD8" w14:textId="77777777" w:rsidR="00AD1976" w:rsidRPr="00BE5108" w:rsidRDefault="00AD1976" w:rsidP="00AD1976">
      <w:pPr>
        <w:pStyle w:val="Heading6"/>
        <w:rPr>
          <w:rFonts w:eastAsiaTheme="minorEastAsia"/>
        </w:rPr>
      </w:pPr>
      <w:bookmarkStart w:id="1468" w:name="_Toc73962816"/>
      <w:bookmarkStart w:id="1469" w:name="_Toc75259993"/>
      <w:bookmarkStart w:id="1470" w:name="_Toc75275534"/>
      <w:bookmarkStart w:id="1471" w:name="_Toc75276045"/>
      <w:bookmarkStart w:id="1472" w:name="_Toc76541544"/>
      <w:bookmarkStart w:id="1473" w:name="_Toc82437313"/>
      <w:bookmarkStart w:id="1474" w:name="_Toc89944679"/>
      <w:bookmarkStart w:id="1475" w:name="_Toc98753697"/>
      <w:bookmarkStart w:id="1476" w:name="_Toc106179589"/>
      <w:bookmarkStart w:id="1477" w:name="_Toc106180100"/>
      <w:bookmarkStart w:id="1478" w:name="_Toc130395925"/>
      <w:bookmarkStart w:id="1479" w:name="_Toc137555199"/>
      <w:bookmarkStart w:id="1480" w:name="_Toc138856726"/>
      <w:bookmarkStart w:id="1481" w:name="_Toc138860585"/>
      <w:bookmarkStart w:id="1482" w:name="_Toc145531717"/>
      <w:r w:rsidRPr="00BE5108">
        <w:rPr>
          <w:rFonts w:eastAsiaTheme="minorEastAsia"/>
        </w:rPr>
        <w:t>6.3.1.3.4.1</w:t>
      </w:r>
      <w:r w:rsidRPr="00BE5108">
        <w:rPr>
          <w:rFonts w:eastAsiaTheme="minorEastAsia"/>
        </w:rPr>
        <w:tab/>
        <w:t>Initial conditions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483" w:name="_Toc73962817"/>
      <w:bookmarkStart w:id="1484" w:name="_Toc75259994"/>
      <w:bookmarkStart w:id="1485" w:name="_Toc75275535"/>
      <w:bookmarkStart w:id="1486" w:name="_Toc75276046"/>
      <w:bookmarkStart w:id="1487" w:name="_Toc76541545"/>
      <w:bookmarkStart w:id="1488" w:name="_Toc82437314"/>
      <w:bookmarkStart w:id="1489" w:name="_Toc89944680"/>
      <w:bookmarkStart w:id="1490" w:name="_Toc98753698"/>
      <w:bookmarkStart w:id="1491" w:name="_Toc106179590"/>
      <w:bookmarkStart w:id="1492" w:name="_Toc106180101"/>
      <w:bookmarkStart w:id="1493" w:name="_Toc130395926"/>
      <w:bookmarkStart w:id="1494" w:name="_Toc137555200"/>
      <w:bookmarkStart w:id="1495" w:name="_Toc138856727"/>
      <w:bookmarkStart w:id="1496" w:name="_Toc138860586"/>
      <w:bookmarkStart w:id="1497" w:name="_Toc145531718"/>
      <w:r w:rsidRPr="00BE5108">
        <w:rPr>
          <w:rFonts w:eastAsiaTheme="minorEastAsia"/>
        </w:rPr>
        <w:t>6.3.1.3.4.2</w:t>
      </w:r>
      <w:r w:rsidRPr="00BE5108">
        <w:rPr>
          <w:rFonts w:eastAsiaTheme="minorEastAsia"/>
        </w:rPr>
        <w:tab/>
        <w:t>Procedure</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498" w:name="_Toc73962818"/>
      <w:bookmarkStart w:id="1499" w:name="_Toc75259995"/>
      <w:bookmarkStart w:id="1500" w:name="_Toc75275536"/>
      <w:bookmarkStart w:id="1501" w:name="_Toc75276047"/>
      <w:bookmarkStart w:id="1502" w:name="_Toc76541546"/>
      <w:bookmarkStart w:id="1503" w:name="_Toc82437315"/>
      <w:bookmarkStart w:id="1504" w:name="_Toc89944681"/>
      <w:bookmarkStart w:id="1505" w:name="_Toc98753699"/>
      <w:bookmarkStart w:id="1506" w:name="_Toc106179591"/>
      <w:bookmarkStart w:id="1507" w:name="_Toc106180102"/>
      <w:bookmarkStart w:id="1508" w:name="_Toc130395927"/>
      <w:bookmarkStart w:id="1509" w:name="_Toc137555201"/>
      <w:bookmarkStart w:id="1510" w:name="_Toc138856728"/>
      <w:bookmarkStart w:id="1511" w:name="_Toc138860587"/>
      <w:bookmarkStart w:id="1512" w:name="_Toc145531719"/>
      <w:r w:rsidRPr="00BE5108">
        <w:rPr>
          <w:rFonts w:eastAsiaTheme="minorEastAsia"/>
        </w:rPr>
        <w:t>6.3.1.3.5</w:t>
      </w:r>
      <w:r w:rsidRPr="00BE5108">
        <w:rPr>
          <w:rFonts w:eastAsiaTheme="minorEastAsia"/>
        </w:rPr>
        <w:tab/>
        <w:t>Test requirements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lastRenderedPageBreak/>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513" w:name="_Toc73962819"/>
      <w:bookmarkStart w:id="1514" w:name="_Toc75259996"/>
      <w:bookmarkStart w:id="1515" w:name="_Toc75275537"/>
      <w:bookmarkStart w:id="1516" w:name="_Toc75276048"/>
      <w:bookmarkStart w:id="1517" w:name="_Toc76541547"/>
      <w:bookmarkStart w:id="1518" w:name="_Toc82437316"/>
      <w:bookmarkStart w:id="1519" w:name="_Toc89944682"/>
      <w:bookmarkStart w:id="1520" w:name="_Toc98753700"/>
      <w:bookmarkStart w:id="1521" w:name="_Toc106179592"/>
      <w:bookmarkStart w:id="1522" w:name="_Toc106180103"/>
      <w:bookmarkStart w:id="1523" w:name="_Toc130395928"/>
      <w:bookmarkStart w:id="1524" w:name="_Toc137555202"/>
      <w:bookmarkStart w:id="1525" w:name="_Toc138856729"/>
      <w:bookmarkStart w:id="1526" w:name="_Toc138860588"/>
      <w:bookmarkStart w:id="1527" w:name="_Toc145531720"/>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599C90BE" w14:textId="77777777" w:rsidR="00AD1976" w:rsidRPr="00BE5108" w:rsidRDefault="00AD1976" w:rsidP="00AD1976">
      <w:pPr>
        <w:pStyle w:val="Heading4"/>
        <w:rPr>
          <w:rFonts w:eastAsiaTheme="minorEastAsia"/>
          <w:lang w:eastAsia="zh-CN"/>
        </w:rPr>
      </w:pPr>
      <w:bookmarkStart w:id="1528" w:name="_Toc73962820"/>
      <w:bookmarkStart w:id="1529" w:name="_Toc75259997"/>
      <w:bookmarkStart w:id="1530" w:name="_Toc75275538"/>
      <w:bookmarkStart w:id="1531" w:name="_Toc75276049"/>
      <w:bookmarkStart w:id="1532" w:name="_Toc76541548"/>
      <w:bookmarkStart w:id="1533" w:name="_Toc82437317"/>
      <w:bookmarkStart w:id="1534" w:name="_Toc89944683"/>
      <w:bookmarkStart w:id="1535" w:name="_Toc98753701"/>
      <w:bookmarkStart w:id="1536" w:name="_Toc106179593"/>
      <w:bookmarkStart w:id="1537" w:name="_Toc106180104"/>
      <w:bookmarkStart w:id="1538" w:name="_Toc130395929"/>
      <w:bookmarkStart w:id="1539" w:name="_Toc137555203"/>
      <w:bookmarkStart w:id="1540" w:name="_Toc138856730"/>
      <w:bookmarkStart w:id="1541" w:name="_Toc138860589"/>
      <w:bookmarkStart w:id="1542" w:name="_Toc145531721"/>
      <w:r w:rsidRPr="00BE5108">
        <w:rPr>
          <w:rFonts w:eastAsiaTheme="minorEastAsia"/>
        </w:rPr>
        <w:t>6.3.2.1</w:t>
      </w:r>
      <w:r w:rsidRPr="00BE5108">
        <w:rPr>
          <w:rFonts w:eastAsiaTheme="minorEastAsia"/>
        </w:rPr>
        <w:tab/>
        <w:t>Total power dynamic range</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6669B78A" w14:textId="77777777" w:rsidR="00AD1976" w:rsidRPr="00BE5108" w:rsidRDefault="00AD1976" w:rsidP="00AD1976">
      <w:pPr>
        <w:pStyle w:val="Heading5"/>
        <w:rPr>
          <w:rFonts w:eastAsiaTheme="minorEastAsia"/>
        </w:rPr>
      </w:pPr>
      <w:bookmarkStart w:id="1543" w:name="_Toc73962821"/>
      <w:bookmarkStart w:id="1544" w:name="_Toc75259998"/>
      <w:bookmarkStart w:id="1545" w:name="_Toc75275539"/>
      <w:bookmarkStart w:id="1546" w:name="_Toc75276050"/>
      <w:bookmarkStart w:id="1547" w:name="_Toc76541549"/>
      <w:bookmarkStart w:id="1548" w:name="_Toc82437318"/>
      <w:bookmarkStart w:id="1549" w:name="_Toc89944684"/>
      <w:bookmarkStart w:id="1550" w:name="_Toc98753702"/>
      <w:bookmarkStart w:id="1551" w:name="_Toc106179594"/>
      <w:bookmarkStart w:id="1552" w:name="_Toc106180105"/>
      <w:bookmarkStart w:id="1553" w:name="_Toc130395930"/>
      <w:bookmarkStart w:id="1554" w:name="_Toc137555204"/>
      <w:bookmarkStart w:id="1555" w:name="_Toc138856731"/>
      <w:bookmarkStart w:id="1556" w:name="_Toc138860590"/>
      <w:bookmarkStart w:id="1557" w:name="_Toc145531722"/>
      <w:r w:rsidRPr="00BE5108">
        <w:rPr>
          <w:rFonts w:eastAsiaTheme="minorEastAsia"/>
        </w:rPr>
        <w:t>6.3.2.1.1</w:t>
      </w:r>
      <w:r w:rsidRPr="00BE5108">
        <w:rPr>
          <w:rFonts w:eastAsiaTheme="minorEastAsia"/>
        </w:rPr>
        <w:tab/>
        <w:t>Definition and applicability</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558" w:name="_Toc73962822"/>
      <w:bookmarkStart w:id="1559" w:name="_Toc75259999"/>
      <w:bookmarkStart w:id="1560" w:name="_Toc75275540"/>
      <w:bookmarkStart w:id="1561" w:name="_Toc75276051"/>
      <w:bookmarkStart w:id="1562" w:name="_Toc76541550"/>
      <w:bookmarkStart w:id="1563" w:name="_Toc82437319"/>
      <w:bookmarkStart w:id="1564" w:name="_Toc89944685"/>
      <w:bookmarkStart w:id="1565" w:name="_Toc98753703"/>
      <w:bookmarkStart w:id="1566" w:name="_Toc106179595"/>
      <w:bookmarkStart w:id="1567" w:name="_Toc106180106"/>
      <w:bookmarkStart w:id="1568" w:name="_Toc130395931"/>
      <w:bookmarkStart w:id="1569" w:name="_Toc137555205"/>
      <w:bookmarkStart w:id="1570" w:name="_Toc138856732"/>
      <w:bookmarkStart w:id="1571" w:name="_Toc138860591"/>
      <w:bookmarkStart w:id="1572" w:name="_Toc145531723"/>
      <w:r w:rsidRPr="00BE5108">
        <w:rPr>
          <w:rFonts w:eastAsiaTheme="minorEastAsia"/>
        </w:rPr>
        <w:t>6.3.2.1.2</w:t>
      </w:r>
      <w:r w:rsidRPr="00BE5108">
        <w:rPr>
          <w:rFonts w:eastAsiaTheme="minorEastAsia"/>
        </w:rPr>
        <w:tab/>
        <w:t>Minimum requirement</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573" w:name="_Toc73962823"/>
      <w:bookmarkStart w:id="1574" w:name="_Toc75260000"/>
      <w:bookmarkStart w:id="1575" w:name="_Toc75275541"/>
      <w:bookmarkStart w:id="1576" w:name="_Toc75276052"/>
      <w:bookmarkStart w:id="1577" w:name="_Toc76541551"/>
      <w:bookmarkStart w:id="1578" w:name="_Toc82437320"/>
      <w:bookmarkStart w:id="1579" w:name="_Toc89944686"/>
      <w:bookmarkStart w:id="1580" w:name="_Toc98753704"/>
      <w:bookmarkStart w:id="1581" w:name="_Toc106179596"/>
      <w:bookmarkStart w:id="1582" w:name="_Toc106180107"/>
      <w:bookmarkStart w:id="1583" w:name="_Toc130395932"/>
      <w:bookmarkStart w:id="1584" w:name="_Toc137555206"/>
      <w:bookmarkStart w:id="1585" w:name="_Toc138856733"/>
      <w:bookmarkStart w:id="1586" w:name="_Toc138860592"/>
      <w:bookmarkStart w:id="1587" w:name="_Toc145531724"/>
      <w:r w:rsidRPr="00BE5108">
        <w:rPr>
          <w:rFonts w:eastAsiaTheme="minorEastAsia"/>
        </w:rPr>
        <w:t>6.3.2.1.3</w:t>
      </w:r>
      <w:r w:rsidRPr="00BE5108">
        <w:rPr>
          <w:rFonts w:eastAsiaTheme="minorEastAsia"/>
        </w:rPr>
        <w:tab/>
        <w:t>Test purpose</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588" w:name="_Toc73962824"/>
      <w:bookmarkStart w:id="1589" w:name="_Toc75260001"/>
      <w:bookmarkStart w:id="1590" w:name="_Toc75275542"/>
      <w:bookmarkStart w:id="1591" w:name="_Toc75276053"/>
      <w:bookmarkStart w:id="1592" w:name="_Toc76541552"/>
      <w:bookmarkStart w:id="1593" w:name="_Toc82437321"/>
      <w:bookmarkStart w:id="1594" w:name="_Toc89944687"/>
      <w:bookmarkStart w:id="1595" w:name="_Toc98753705"/>
      <w:bookmarkStart w:id="1596" w:name="_Toc106179597"/>
      <w:bookmarkStart w:id="1597" w:name="_Toc106180108"/>
      <w:bookmarkStart w:id="1598" w:name="_Toc130395933"/>
      <w:bookmarkStart w:id="1599" w:name="_Toc137555207"/>
      <w:bookmarkStart w:id="1600" w:name="_Toc138856734"/>
      <w:bookmarkStart w:id="1601" w:name="_Toc138860593"/>
      <w:bookmarkStart w:id="1602" w:name="_Toc145531725"/>
      <w:r w:rsidRPr="00BE5108">
        <w:rPr>
          <w:rFonts w:eastAsiaTheme="minorEastAsia"/>
        </w:rPr>
        <w:t>6.3.2.1.4</w:t>
      </w:r>
      <w:r w:rsidRPr="00BE5108">
        <w:rPr>
          <w:rFonts w:eastAsiaTheme="minorEastAsia"/>
        </w:rPr>
        <w:tab/>
        <w:t>Method of test</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AA2F871" w14:textId="77777777" w:rsidR="00AD1976" w:rsidRPr="00BE5108" w:rsidRDefault="00AD1976" w:rsidP="00AD1976">
      <w:pPr>
        <w:pStyle w:val="Heading6"/>
        <w:rPr>
          <w:rFonts w:eastAsiaTheme="minorEastAsia"/>
        </w:rPr>
      </w:pPr>
      <w:bookmarkStart w:id="1603" w:name="_Toc73962825"/>
      <w:bookmarkStart w:id="1604" w:name="_Toc75260002"/>
      <w:bookmarkStart w:id="1605" w:name="_Toc75275543"/>
      <w:bookmarkStart w:id="1606" w:name="_Toc75276054"/>
      <w:bookmarkStart w:id="1607" w:name="_Toc76541553"/>
      <w:bookmarkStart w:id="1608" w:name="_Toc82437322"/>
      <w:bookmarkStart w:id="1609" w:name="_Toc89944688"/>
      <w:bookmarkStart w:id="1610" w:name="_Toc98753706"/>
      <w:bookmarkStart w:id="1611" w:name="_Toc106179598"/>
      <w:bookmarkStart w:id="1612" w:name="_Toc106180109"/>
      <w:bookmarkStart w:id="1613" w:name="_Toc130395934"/>
      <w:bookmarkStart w:id="1614" w:name="_Toc137555208"/>
      <w:bookmarkStart w:id="1615" w:name="_Toc138856735"/>
      <w:bookmarkStart w:id="1616" w:name="_Toc138860594"/>
      <w:bookmarkStart w:id="1617" w:name="_Toc145531726"/>
      <w:r w:rsidRPr="00BE5108">
        <w:rPr>
          <w:rFonts w:eastAsiaTheme="minorEastAsia"/>
        </w:rPr>
        <w:t>6.3.2.1.4.1</w:t>
      </w:r>
      <w:r w:rsidRPr="00BE5108">
        <w:rPr>
          <w:rFonts w:eastAsiaTheme="minorEastAsia"/>
        </w:rPr>
        <w:tab/>
        <w:t>Initial conditions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618" w:name="_Toc73962826"/>
      <w:bookmarkStart w:id="1619" w:name="_Toc75260003"/>
      <w:bookmarkStart w:id="1620" w:name="_Toc75275544"/>
      <w:bookmarkStart w:id="1621" w:name="_Toc75276055"/>
      <w:bookmarkStart w:id="1622" w:name="_Toc76541554"/>
      <w:bookmarkStart w:id="1623" w:name="_Toc82437323"/>
      <w:bookmarkStart w:id="1624" w:name="_Toc89944689"/>
      <w:bookmarkStart w:id="1625" w:name="_Toc98753707"/>
      <w:bookmarkStart w:id="1626" w:name="_Toc106179599"/>
      <w:bookmarkStart w:id="1627" w:name="_Toc106180110"/>
      <w:bookmarkStart w:id="1628" w:name="_Toc130395935"/>
      <w:bookmarkStart w:id="1629" w:name="_Toc137555209"/>
      <w:bookmarkStart w:id="1630" w:name="_Toc138856736"/>
      <w:bookmarkStart w:id="1631" w:name="_Toc138860595"/>
      <w:bookmarkStart w:id="1632" w:name="_Toc145531727"/>
      <w:r w:rsidRPr="00BE5108">
        <w:rPr>
          <w:rFonts w:eastAsiaTheme="minorEastAsia"/>
        </w:rPr>
        <w:t>6.3.2.1.4.2</w:t>
      </w:r>
      <w:r w:rsidRPr="00BE5108">
        <w:rPr>
          <w:rFonts w:eastAsiaTheme="minorEastAsia"/>
        </w:rPr>
        <w:tab/>
        <w:t>Procedure</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633" w:name="_Toc73962827"/>
      <w:bookmarkStart w:id="1634" w:name="_Toc75260004"/>
      <w:bookmarkStart w:id="1635" w:name="_Toc75275545"/>
      <w:bookmarkStart w:id="1636" w:name="_Toc75276056"/>
      <w:bookmarkStart w:id="1637" w:name="_Toc76541555"/>
      <w:bookmarkStart w:id="1638" w:name="_Toc82437324"/>
      <w:bookmarkStart w:id="1639" w:name="_Toc89944690"/>
      <w:bookmarkStart w:id="1640" w:name="_Toc98753708"/>
      <w:bookmarkStart w:id="1641" w:name="_Toc106179600"/>
      <w:bookmarkStart w:id="1642" w:name="_Toc106180111"/>
      <w:bookmarkStart w:id="1643" w:name="_Toc130395936"/>
      <w:bookmarkStart w:id="1644" w:name="_Toc137555210"/>
      <w:bookmarkStart w:id="1645" w:name="_Toc138856737"/>
      <w:bookmarkStart w:id="1646" w:name="_Toc138860596"/>
      <w:bookmarkStart w:id="1647" w:name="_Toc145531728"/>
      <w:r w:rsidRPr="00BE5108">
        <w:rPr>
          <w:rFonts w:eastAsiaTheme="minorEastAsia"/>
        </w:rPr>
        <w:t>6.3.2.1.5</w:t>
      </w:r>
      <w:r w:rsidRPr="00BE5108">
        <w:rPr>
          <w:rFonts w:eastAsiaTheme="minorEastAsia"/>
        </w:rPr>
        <w:tab/>
        <w:t>Test requirements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648" w:name="_Toc73962828"/>
      <w:bookmarkStart w:id="1649" w:name="_Toc75260005"/>
      <w:bookmarkStart w:id="1650" w:name="_Toc75275546"/>
      <w:bookmarkStart w:id="1651" w:name="_Toc75276057"/>
      <w:bookmarkStart w:id="1652" w:name="_Toc76541556"/>
      <w:bookmarkStart w:id="1653" w:name="_Toc82437325"/>
      <w:bookmarkStart w:id="1654" w:name="_Toc89944691"/>
      <w:bookmarkStart w:id="1655" w:name="_Toc98753709"/>
      <w:bookmarkStart w:id="1656" w:name="_Toc106179601"/>
      <w:bookmarkStart w:id="1657" w:name="_Toc106180112"/>
      <w:bookmarkStart w:id="1658" w:name="_Toc130395937"/>
      <w:bookmarkStart w:id="1659" w:name="_Toc137555211"/>
      <w:bookmarkStart w:id="1660" w:name="_Toc138856738"/>
      <w:bookmarkStart w:id="1661" w:name="_Toc138860597"/>
      <w:bookmarkStart w:id="1662" w:name="_Toc145531729"/>
      <w:r w:rsidRPr="00BE5108">
        <w:rPr>
          <w:rFonts w:eastAsia="MS Mincho"/>
        </w:rPr>
        <w:t>6.3.2.2</w:t>
      </w:r>
      <w:r w:rsidRPr="00BE5108">
        <w:rPr>
          <w:rFonts w:eastAsia="MS Mincho"/>
        </w:rPr>
        <w:tab/>
        <w:t>Relative power tolerance for local area IAB-MT</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663" w:name="_Toc75260006"/>
      <w:bookmarkStart w:id="1664" w:name="_Toc75275547"/>
      <w:bookmarkStart w:id="1665" w:name="_Toc75276058"/>
      <w:bookmarkStart w:id="1666" w:name="_Toc76541557"/>
      <w:bookmarkStart w:id="1667" w:name="_Toc82437326"/>
      <w:bookmarkStart w:id="1668" w:name="_Toc89944692"/>
      <w:bookmarkStart w:id="1669" w:name="_Toc73962829"/>
      <w:bookmarkStart w:id="1670" w:name="_Toc98753710"/>
      <w:bookmarkStart w:id="1671" w:name="_Toc106179602"/>
      <w:bookmarkStart w:id="1672" w:name="_Toc106180113"/>
      <w:bookmarkStart w:id="1673" w:name="_Toc130395938"/>
      <w:bookmarkStart w:id="1674" w:name="_Toc137555212"/>
      <w:bookmarkStart w:id="1675" w:name="_Toc138856739"/>
      <w:bookmarkStart w:id="1676" w:name="_Toc138860598"/>
      <w:bookmarkStart w:id="1677" w:name="_Toc145531730"/>
      <w:r w:rsidRPr="00BE5108">
        <w:rPr>
          <w:rFonts w:eastAsiaTheme="minorEastAsia"/>
        </w:rPr>
        <w:t>6.3.2.2.1</w:t>
      </w:r>
      <w:r w:rsidRPr="00BE5108">
        <w:rPr>
          <w:rFonts w:eastAsiaTheme="minorEastAsia"/>
        </w:rPr>
        <w:tab/>
        <w:t>Definition and applicability</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678" w:name="_Toc73962830"/>
      <w:bookmarkStart w:id="1679" w:name="_Toc75260007"/>
      <w:bookmarkStart w:id="1680" w:name="_Toc75275548"/>
      <w:bookmarkStart w:id="1681" w:name="_Toc75276059"/>
      <w:bookmarkStart w:id="1682" w:name="_Toc76541558"/>
      <w:bookmarkStart w:id="1683" w:name="_Toc82437327"/>
      <w:bookmarkStart w:id="1684" w:name="_Toc89944693"/>
      <w:bookmarkStart w:id="1685" w:name="_Toc98753711"/>
      <w:bookmarkStart w:id="1686" w:name="_Toc106179603"/>
      <w:bookmarkStart w:id="1687" w:name="_Toc106180114"/>
      <w:bookmarkStart w:id="1688" w:name="_Toc130395939"/>
      <w:bookmarkStart w:id="1689" w:name="_Toc137555213"/>
      <w:bookmarkStart w:id="1690" w:name="_Toc138856740"/>
      <w:bookmarkStart w:id="1691" w:name="_Toc138860599"/>
      <w:bookmarkStart w:id="1692" w:name="_Toc145531731"/>
      <w:r w:rsidRPr="00BE5108">
        <w:rPr>
          <w:rFonts w:eastAsiaTheme="minorEastAsia"/>
        </w:rPr>
        <w:t>6.3.2.2.2</w:t>
      </w:r>
      <w:r w:rsidRPr="00BE5108">
        <w:rPr>
          <w:rFonts w:eastAsiaTheme="minorEastAsia"/>
        </w:rPr>
        <w:tab/>
        <w:t>Minimum requirement</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693" w:name="_Toc73962831"/>
      <w:bookmarkStart w:id="1694" w:name="_Toc75260008"/>
      <w:bookmarkStart w:id="1695" w:name="_Toc75275549"/>
      <w:bookmarkStart w:id="1696" w:name="_Toc75276060"/>
      <w:bookmarkStart w:id="1697" w:name="_Toc76541559"/>
      <w:bookmarkStart w:id="1698" w:name="_Toc82437328"/>
      <w:bookmarkStart w:id="1699" w:name="_Toc89944694"/>
      <w:bookmarkStart w:id="1700" w:name="_Toc98753712"/>
      <w:bookmarkStart w:id="1701" w:name="_Toc106179604"/>
      <w:bookmarkStart w:id="1702" w:name="_Toc106180115"/>
      <w:bookmarkStart w:id="1703" w:name="_Toc130395940"/>
      <w:bookmarkStart w:id="1704" w:name="_Toc137555214"/>
      <w:bookmarkStart w:id="1705" w:name="_Toc138856741"/>
      <w:bookmarkStart w:id="1706" w:name="_Toc138860600"/>
      <w:bookmarkStart w:id="1707" w:name="_Toc145531732"/>
      <w:r w:rsidRPr="00BE5108">
        <w:rPr>
          <w:rFonts w:eastAsiaTheme="minorEastAsia"/>
        </w:rPr>
        <w:t>6.3.2.2.3</w:t>
      </w:r>
      <w:r w:rsidRPr="00BE5108">
        <w:rPr>
          <w:rFonts w:eastAsiaTheme="minorEastAsia"/>
        </w:rPr>
        <w:tab/>
        <w:t>Test purpose</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708" w:name="_Toc73962832"/>
      <w:bookmarkStart w:id="1709" w:name="_Toc75260009"/>
      <w:bookmarkStart w:id="1710" w:name="_Toc75275550"/>
      <w:bookmarkStart w:id="1711" w:name="_Toc75276061"/>
      <w:bookmarkStart w:id="1712" w:name="_Toc76541560"/>
      <w:bookmarkStart w:id="1713" w:name="_Toc82437329"/>
      <w:bookmarkStart w:id="1714" w:name="_Toc89944695"/>
      <w:bookmarkStart w:id="1715" w:name="_Toc98753713"/>
      <w:bookmarkStart w:id="1716" w:name="_Toc106179605"/>
      <w:bookmarkStart w:id="1717" w:name="_Toc106180116"/>
      <w:bookmarkStart w:id="1718" w:name="_Toc130395941"/>
      <w:bookmarkStart w:id="1719" w:name="_Toc137555215"/>
      <w:bookmarkStart w:id="1720" w:name="_Toc138856742"/>
      <w:bookmarkStart w:id="1721" w:name="_Toc138860601"/>
      <w:bookmarkStart w:id="1722" w:name="_Toc145531733"/>
      <w:r w:rsidRPr="00BE5108">
        <w:rPr>
          <w:rFonts w:eastAsia="MS Mincho"/>
        </w:rPr>
        <w:t>6.3.2.3</w:t>
      </w:r>
      <w:r w:rsidRPr="00BE5108">
        <w:rPr>
          <w:rFonts w:eastAsia="MS Mincho"/>
        </w:rPr>
        <w:tab/>
        <w:t>Aggregate power tolerance for local area IAB-MT</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353D573F" w14:textId="77777777" w:rsidR="00AD1976" w:rsidRPr="00BE5108" w:rsidRDefault="00AD1976" w:rsidP="00AD1976">
      <w:pPr>
        <w:pStyle w:val="Heading5"/>
        <w:rPr>
          <w:rFonts w:eastAsiaTheme="minorEastAsia"/>
        </w:rPr>
      </w:pPr>
      <w:bookmarkStart w:id="1723" w:name="_Toc73962833"/>
      <w:bookmarkStart w:id="1724" w:name="_Toc75260010"/>
      <w:bookmarkStart w:id="1725" w:name="_Toc75275551"/>
      <w:bookmarkStart w:id="1726" w:name="_Toc75276062"/>
      <w:bookmarkStart w:id="1727" w:name="_Toc76541561"/>
      <w:bookmarkStart w:id="1728" w:name="_Toc82437330"/>
      <w:bookmarkStart w:id="1729" w:name="_Toc89944696"/>
      <w:bookmarkStart w:id="1730" w:name="_Toc98753714"/>
      <w:bookmarkStart w:id="1731" w:name="_Toc106179606"/>
      <w:bookmarkStart w:id="1732" w:name="_Toc106180117"/>
      <w:bookmarkStart w:id="1733" w:name="_Toc130395942"/>
      <w:bookmarkStart w:id="1734" w:name="_Toc137555216"/>
      <w:bookmarkStart w:id="1735" w:name="_Toc138856743"/>
      <w:bookmarkStart w:id="1736" w:name="_Toc138860602"/>
      <w:bookmarkStart w:id="1737" w:name="_Toc145531734"/>
      <w:r w:rsidRPr="00BE5108">
        <w:rPr>
          <w:rFonts w:eastAsiaTheme="minorEastAsia"/>
        </w:rPr>
        <w:t>6.3.2.3.1</w:t>
      </w:r>
      <w:r w:rsidRPr="00BE5108">
        <w:rPr>
          <w:rFonts w:eastAsiaTheme="minorEastAsia"/>
        </w:rPr>
        <w:tab/>
        <w:t>Definition and applicability</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738" w:name="_Toc73962834"/>
      <w:bookmarkStart w:id="1739" w:name="_Toc75260011"/>
      <w:bookmarkStart w:id="1740" w:name="_Toc75275552"/>
      <w:bookmarkStart w:id="1741" w:name="_Toc75276063"/>
      <w:bookmarkStart w:id="1742" w:name="_Toc76541562"/>
      <w:bookmarkStart w:id="1743" w:name="_Toc82437331"/>
      <w:bookmarkStart w:id="1744" w:name="_Toc89944697"/>
      <w:bookmarkStart w:id="1745" w:name="_Toc98753715"/>
      <w:bookmarkStart w:id="1746" w:name="_Toc106179607"/>
      <w:bookmarkStart w:id="1747" w:name="_Toc106180118"/>
      <w:bookmarkStart w:id="1748" w:name="_Toc130395943"/>
      <w:bookmarkStart w:id="1749" w:name="_Toc137555217"/>
      <w:bookmarkStart w:id="1750" w:name="_Toc138856744"/>
      <w:bookmarkStart w:id="1751" w:name="_Toc138860603"/>
      <w:bookmarkStart w:id="1752" w:name="_Toc145531735"/>
      <w:r w:rsidRPr="00BE5108">
        <w:rPr>
          <w:rFonts w:eastAsiaTheme="minorEastAsia"/>
        </w:rPr>
        <w:lastRenderedPageBreak/>
        <w:t>6.3.2.3.2</w:t>
      </w:r>
      <w:r w:rsidRPr="00BE5108">
        <w:rPr>
          <w:rFonts w:eastAsiaTheme="minorEastAsia"/>
        </w:rPr>
        <w:tab/>
        <w:t>Minimum requirement</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753" w:name="_Toc73962835"/>
      <w:bookmarkStart w:id="1754" w:name="_Toc75260012"/>
      <w:bookmarkStart w:id="1755" w:name="_Toc75275553"/>
      <w:bookmarkStart w:id="1756" w:name="_Toc75276064"/>
      <w:bookmarkStart w:id="1757" w:name="_Toc76541563"/>
      <w:bookmarkStart w:id="1758" w:name="_Toc82437332"/>
      <w:bookmarkStart w:id="1759" w:name="_Toc89944698"/>
      <w:bookmarkStart w:id="1760" w:name="_Toc98753716"/>
      <w:bookmarkStart w:id="1761" w:name="_Toc106179608"/>
      <w:bookmarkStart w:id="1762" w:name="_Toc106180119"/>
      <w:bookmarkStart w:id="1763" w:name="_Toc130395944"/>
      <w:bookmarkStart w:id="1764" w:name="_Toc137555218"/>
      <w:bookmarkStart w:id="1765" w:name="_Toc138856745"/>
      <w:bookmarkStart w:id="1766" w:name="_Toc138860604"/>
      <w:bookmarkStart w:id="1767" w:name="_Toc145531736"/>
      <w:r w:rsidRPr="00BE5108">
        <w:rPr>
          <w:rFonts w:eastAsiaTheme="minorEastAsia"/>
        </w:rPr>
        <w:t>6.3.2.3.3</w:t>
      </w:r>
      <w:r w:rsidRPr="00BE5108">
        <w:rPr>
          <w:rFonts w:eastAsiaTheme="minorEastAsia"/>
        </w:rPr>
        <w:tab/>
        <w:t>Test purpose</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768" w:name="_Toc73962836"/>
      <w:bookmarkStart w:id="1769" w:name="_Toc75260013"/>
      <w:bookmarkStart w:id="1770" w:name="_Toc75275554"/>
      <w:bookmarkStart w:id="1771" w:name="_Toc75276065"/>
      <w:bookmarkStart w:id="1772" w:name="_Toc76541564"/>
      <w:bookmarkStart w:id="1773" w:name="_Toc82437333"/>
      <w:bookmarkStart w:id="1774" w:name="_Toc89944699"/>
      <w:bookmarkStart w:id="1775" w:name="_Toc98753717"/>
      <w:bookmarkStart w:id="1776" w:name="_Toc106179609"/>
      <w:bookmarkStart w:id="1777" w:name="_Toc106180120"/>
      <w:bookmarkStart w:id="1778" w:name="_Toc130395945"/>
      <w:bookmarkStart w:id="1779" w:name="_Toc137555219"/>
      <w:bookmarkStart w:id="1780" w:name="_Toc138856746"/>
      <w:bookmarkStart w:id="1781" w:name="_Toc138860605"/>
      <w:bookmarkStart w:id="1782" w:name="_Toc145531737"/>
      <w:r w:rsidRPr="00BE5108">
        <w:rPr>
          <w:rFonts w:eastAsiaTheme="minorEastAsia"/>
        </w:rPr>
        <w:t>6.4</w:t>
      </w:r>
      <w:r w:rsidRPr="00BE5108">
        <w:rPr>
          <w:rFonts w:eastAsiaTheme="minorEastAsia"/>
        </w:rPr>
        <w:tab/>
        <w:t>Transmit ON/OFF power</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6380D8BB" w14:textId="77777777" w:rsidR="008D3EE5" w:rsidRPr="00BE5108" w:rsidRDefault="008D3EE5" w:rsidP="00EF3135">
      <w:pPr>
        <w:pStyle w:val="Heading3"/>
        <w:rPr>
          <w:rFonts w:eastAsiaTheme="minorEastAsia"/>
        </w:rPr>
      </w:pPr>
      <w:bookmarkStart w:id="1783" w:name="_Toc73962837"/>
      <w:bookmarkStart w:id="1784" w:name="_Toc75260014"/>
      <w:bookmarkStart w:id="1785" w:name="_Toc75275555"/>
      <w:bookmarkStart w:id="1786" w:name="_Toc75276066"/>
      <w:bookmarkStart w:id="1787" w:name="_Toc76541565"/>
      <w:bookmarkStart w:id="1788" w:name="_Toc82437334"/>
      <w:bookmarkStart w:id="1789" w:name="_Toc89944700"/>
      <w:bookmarkStart w:id="1790" w:name="_Toc98753718"/>
      <w:bookmarkStart w:id="1791" w:name="_Toc106179610"/>
      <w:bookmarkStart w:id="1792" w:name="_Toc106180121"/>
      <w:bookmarkStart w:id="1793" w:name="_Toc130395946"/>
      <w:bookmarkStart w:id="1794" w:name="_Toc137555220"/>
      <w:bookmarkStart w:id="1795" w:name="_Toc138856747"/>
      <w:bookmarkStart w:id="1796" w:name="_Toc138860606"/>
      <w:bookmarkStart w:id="1797" w:name="_Toc145531738"/>
      <w:r w:rsidRPr="00BE5108">
        <w:rPr>
          <w:rFonts w:eastAsiaTheme="minorEastAsia"/>
        </w:rPr>
        <w:t>6.4.1</w:t>
      </w:r>
      <w:r w:rsidRPr="00BE5108">
        <w:rPr>
          <w:rFonts w:eastAsiaTheme="minorEastAsia"/>
        </w:rPr>
        <w:tab/>
        <w:t>Transmitter OFF power</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610778F7" w14:textId="77777777" w:rsidR="008D3EE5" w:rsidRPr="00BE5108" w:rsidRDefault="008D3EE5" w:rsidP="00EF3135">
      <w:pPr>
        <w:pStyle w:val="Heading4"/>
        <w:rPr>
          <w:rFonts w:eastAsiaTheme="minorEastAsia"/>
        </w:rPr>
      </w:pPr>
      <w:bookmarkStart w:id="1798" w:name="_Toc73962838"/>
      <w:bookmarkStart w:id="1799" w:name="_Toc75260015"/>
      <w:bookmarkStart w:id="1800" w:name="_Toc75275556"/>
      <w:bookmarkStart w:id="1801" w:name="_Toc75276067"/>
      <w:bookmarkStart w:id="1802" w:name="_Toc76541566"/>
      <w:bookmarkStart w:id="1803" w:name="_Toc82437335"/>
      <w:bookmarkStart w:id="1804" w:name="_Toc89944701"/>
      <w:bookmarkStart w:id="1805" w:name="_Toc98753719"/>
      <w:bookmarkStart w:id="1806" w:name="_Toc106179611"/>
      <w:bookmarkStart w:id="1807" w:name="_Toc106180122"/>
      <w:bookmarkStart w:id="1808" w:name="_Toc130395947"/>
      <w:bookmarkStart w:id="1809" w:name="_Toc137555221"/>
      <w:bookmarkStart w:id="1810" w:name="_Toc138856748"/>
      <w:bookmarkStart w:id="1811" w:name="_Toc138860607"/>
      <w:bookmarkStart w:id="1812" w:name="_Toc145531739"/>
      <w:r w:rsidRPr="00BE5108">
        <w:rPr>
          <w:rFonts w:eastAsiaTheme="minorEastAsia"/>
        </w:rPr>
        <w:t>6.4.1.1</w:t>
      </w:r>
      <w:r w:rsidRPr="00BE5108">
        <w:rPr>
          <w:rFonts w:eastAsiaTheme="minorEastAsia"/>
        </w:rPr>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813" w:name="_Toc73962839"/>
      <w:bookmarkStart w:id="1814" w:name="_Toc75260016"/>
      <w:bookmarkStart w:id="1815" w:name="_Toc75275557"/>
      <w:bookmarkStart w:id="1816" w:name="_Toc75276068"/>
      <w:bookmarkStart w:id="1817" w:name="_Toc76541567"/>
      <w:bookmarkStart w:id="1818" w:name="_Toc82437336"/>
      <w:bookmarkStart w:id="1819" w:name="_Toc89944702"/>
      <w:bookmarkStart w:id="1820" w:name="_Toc98753720"/>
      <w:bookmarkStart w:id="1821" w:name="_Toc106179612"/>
      <w:bookmarkStart w:id="1822" w:name="_Toc106180123"/>
      <w:bookmarkStart w:id="1823" w:name="_Toc130395948"/>
      <w:bookmarkStart w:id="1824" w:name="_Toc137555222"/>
      <w:bookmarkStart w:id="1825" w:name="_Toc138856749"/>
      <w:bookmarkStart w:id="1826" w:name="_Toc138860608"/>
      <w:bookmarkStart w:id="1827" w:name="_Toc145531740"/>
      <w:r w:rsidRPr="00BE5108">
        <w:rPr>
          <w:rFonts w:eastAsiaTheme="minorEastAsia"/>
        </w:rPr>
        <w:t>6.4.1.2</w:t>
      </w:r>
      <w:r w:rsidRPr="00BE5108">
        <w:rPr>
          <w:rFonts w:eastAsiaTheme="minorEastAsia"/>
        </w:rPr>
        <w:tab/>
        <w:t>Minimum requirement</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828" w:name="_Toc73962840"/>
      <w:bookmarkStart w:id="1829" w:name="_Toc75260017"/>
      <w:bookmarkStart w:id="1830" w:name="_Toc75275558"/>
      <w:bookmarkStart w:id="1831" w:name="_Toc75276069"/>
      <w:bookmarkStart w:id="1832" w:name="_Toc76541568"/>
      <w:bookmarkStart w:id="1833" w:name="_Toc82437337"/>
      <w:bookmarkStart w:id="1834" w:name="_Toc89944703"/>
      <w:bookmarkStart w:id="1835" w:name="_Toc98753721"/>
      <w:bookmarkStart w:id="1836" w:name="_Toc106179613"/>
      <w:bookmarkStart w:id="1837" w:name="_Toc106180124"/>
      <w:bookmarkStart w:id="1838" w:name="_Toc130395949"/>
      <w:bookmarkStart w:id="1839" w:name="_Toc137555223"/>
      <w:bookmarkStart w:id="1840" w:name="_Toc138856750"/>
      <w:bookmarkStart w:id="1841" w:name="_Toc138860609"/>
      <w:bookmarkStart w:id="1842" w:name="_Toc145531741"/>
      <w:r w:rsidRPr="00BE5108">
        <w:rPr>
          <w:rFonts w:eastAsiaTheme="minorEastAsia"/>
        </w:rPr>
        <w:t>6.4.1.3</w:t>
      </w:r>
      <w:r w:rsidRPr="00BE5108">
        <w:rPr>
          <w:rFonts w:eastAsiaTheme="minorEastAsia"/>
        </w:rPr>
        <w:tab/>
        <w:t>Test purpose</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843" w:name="_Toc73962841"/>
      <w:bookmarkStart w:id="1844" w:name="_Toc75260018"/>
      <w:bookmarkStart w:id="1845" w:name="_Toc75275559"/>
      <w:bookmarkStart w:id="1846" w:name="_Toc75276070"/>
      <w:bookmarkStart w:id="1847" w:name="_Toc76541569"/>
      <w:bookmarkStart w:id="1848" w:name="_Toc82437338"/>
      <w:bookmarkStart w:id="1849" w:name="_Toc89944704"/>
      <w:bookmarkStart w:id="1850" w:name="_Toc98753722"/>
      <w:bookmarkStart w:id="1851" w:name="_Toc106179614"/>
      <w:bookmarkStart w:id="1852" w:name="_Toc106180125"/>
      <w:bookmarkStart w:id="1853" w:name="_Toc130395950"/>
      <w:bookmarkStart w:id="1854" w:name="_Toc137555224"/>
      <w:bookmarkStart w:id="1855" w:name="_Toc138856751"/>
      <w:bookmarkStart w:id="1856" w:name="_Toc138860610"/>
      <w:bookmarkStart w:id="1857" w:name="_Toc145531742"/>
      <w:r w:rsidRPr="00BE5108">
        <w:rPr>
          <w:rFonts w:eastAsiaTheme="minorEastAsia"/>
        </w:rPr>
        <w:t>6.4.1.4</w:t>
      </w:r>
      <w:r w:rsidRPr="00BE5108">
        <w:rPr>
          <w:rFonts w:eastAsiaTheme="minorEastAsia"/>
        </w:rPr>
        <w:tab/>
        <w:t>Method of test</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858" w:name="_Toc73962842"/>
      <w:bookmarkStart w:id="1859" w:name="_Toc75260019"/>
      <w:bookmarkStart w:id="1860" w:name="_Toc75275560"/>
      <w:bookmarkStart w:id="1861" w:name="_Toc75276071"/>
      <w:bookmarkStart w:id="1862" w:name="_Toc76541570"/>
      <w:bookmarkStart w:id="1863" w:name="_Toc82437339"/>
      <w:bookmarkStart w:id="1864" w:name="_Toc89944705"/>
      <w:bookmarkStart w:id="1865" w:name="_Toc98753723"/>
      <w:bookmarkStart w:id="1866" w:name="_Toc106179615"/>
      <w:bookmarkStart w:id="1867" w:name="_Toc106180126"/>
      <w:bookmarkStart w:id="1868" w:name="_Toc130395951"/>
      <w:bookmarkStart w:id="1869" w:name="_Toc137555225"/>
      <w:bookmarkStart w:id="1870" w:name="_Toc138856752"/>
      <w:bookmarkStart w:id="1871" w:name="_Toc138860611"/>
      <w:bookmarkStart w:id="1872" w:name="_Toc145531743"/>
      <w:r w:rsidRPr="00BE5108">
        <w:rPr>
          <w:rFonts w:eastAsiaTheme="minorEastAsia"/>
        </w:rPr>
        <w:t>6.4.1.5</w:t>
      </w:r>
      <w:r w:rsidRPr="00BE5108">
        <w:rPr>
          <w:rFonts w:eastAsiaTheme="minorEastAsia"/>
        </w:rPr>
        <w:tab/>
        <w:t>Test requirements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873" w:name="_Toc73962843"/>
      <w:bookmarkStart w:id="1874" w:name="_Toc75260020"/>
      <w:bookmarkStart w:id="1875" w:name="_Toc75275561"/>
      <w:bookmarkStart w:id="1876" w:name="_Toc75276072"/>
      <w:bookmarkStart w:id="1877" w:name="_Toc76541571"/>
      <w:bookmarkStart w:id="1878" w:name="_Toc82437340"/>
      <w:bookmarkStart w:id="1879" w:name="_Toc89944706"/>
      <w:bookmarkStart w:id="1880" w:name="_Toc98753724"/>
      <w:bookmarkStart w:id="1881" w:name="_Toc106179616"/>
      <w:bookmarkStart w:id="1882" w:name="_Toc106180127"/>
      <w:bookmarkStart w:id="1883" w:name="_Toc130395952"/>
      <w:bookmarkStart w:id="1884" w:name="_Toc137555226"/>
      <w:bookmarkStart w:id="1885" w:name="_Toc138856753"/>
      <w:bookmarkStart w:id="1886" w:name="_Toc138860612"/>
      <w:bookmarkStart w:id="1887" w:name="_Toc145531744"/>
      <w:r w:rsidRPr="00BE5108">
        <w:rPr>
          <w:rFonts w:eastAsiaTheme="minorEastAsia"/>
        </w:rPr>
        <w:t>6.4.2</w:t>
      </w:r>
      <w:r w:rsidRPr="00BE5108">
        <w:rPr>
          <w:rFonts w:eastAsiaTheme="minorEastAsia"/>
        </w:rPr>
        <w:tab/>
        <w:t>Transmitter transient period</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49C3DFF5" w14:textId="77777777" w:rsidR="008D3EE5" w:rsidRPr="00BE5108" w:rsidRDefault="008D3EE5" w:rsidP="00EF3135">
      <w:pPr>
        <w:pStyle w:val="Heading4"/>
        <w:rPr>
          <w:rFonts w:eastAsiaTheme="minorEastAsia"/>
        </w:rPr>
      </w:pPr>
      <w:bookmarkStart w:id="1888" w:name="_Toc73962844"/>
      <w:bookmarkStart w:id="1889" w:name="_Toc75260021"/>
      <w:bookmarkStart w:id="1890" w:name="_Toc75275562"/>
      <w:bookmarkStart w:id="1891" w:name="_Toc75276073"/>
      <w:bookmarkStart w:id="1892" w:name="_Toc76541572"/>
      <w:bookmarkStart w:id="1893" w:name="_Toc82437341"/>
      <w:bookmarkStart w:id="1894" w:name="_Toc89944707"/>
      <w:bookmarkStart w:id="1895" w:name="_Toc98753725"/>
      <w:bookmarkStart w:id="1896" w:name="_Toc106179617"/>
      <w:bookmarkStart w:id="1897" w:name="_Toc106180128"/>
      <w:bookmarkStart w:id="1898" w:name="_Toc130395953"/>
      <w:bookmarkStart w:id="1899" w:name="_Toc137555227"/>
      <w:bookmarkStart w:id="1900" w:name="_Toc138856754"/>
      <w:bookmarkStart w:id="1901" w:name="_Toc138860613"/>
      <w:bookmarkStart w:id="1902" w:name="_Toc145531745"/>
      <w:r w:rsidRPr="00BE5108">
        <w:rPr>
          <w:rFonts w:eastAsiaTheme="minorEastAsia"/>
        </w:rPr>
        <w:t>6.4.2.1</w:t>
      </w:r>
      <w:r w:rsidRPr="00BE5108">
        <w:rPr>
          <w:rFonts w:eastAsiaTheme="minorEastAsia"/>
        </w:rPr>
        <w:tab/>
        <w:t>Definition and applicability</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903" w:name="_Toc73962845"/>
      <w:bookmarkStart w:id="1904" w:name="_Toc75260022"/>
      <w:bookmarkStart w:id="1905" w:name="_Toc75275563"/>
      <w:bookmarkStart w:id="1906" w:name="_Toc75276074"/>
      <w:bookmarkStart w:id="1907" w:name="_Toc76541573"/>
      <w:bookmarkStart w:id="1908" w:name="_Toc82437342"/>
      <w:bookmarkStart w:id="1909" w:name="_Toc89944708"/>
      <w:bookmarkStart w:id="1910" w:name="_Toc98753726"/>
      <w:bookmarkStart w:id="1911" w:name="_Toc106179618"/>
      <w:bookmarkStart w:id="1912" w:name="_Toc106180129"/>
      <w:bookmarkStart w:id="1913" w:name="_Toc130395954"/>
      <w:bookmarkStart w:id="1914" w:name="_Toc137555228"/>
      <w:bookmarkStart w:id="1915" w:name="_Toc138856755"/>
      <w:bookmarkStart w:id="1916" w:name="_Toc138860614"/>
      <w:bookmarkStart w:id="1917" w:name="_Toc145531746"/>
      <w:r w:rsidRPr="00BE5108">
        <w:rPr>
          <w:rFonts w:eastAsiaTheme="minorEastAsia"/>
        </w:rPr>
        <w:t>6.4.2.2</w:t>
      </w:r>
      <w:r w:rsidRPr="00BE5108">
        <w:rPr>
          <w:rFonts w:eastAsiaTheme="minorEastAsia"/>
        </w:rPr>
        <w:tab/>
        <w:t>Minimum requirement</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918" w:name="_Toc73962846"/>
      <w:bookmarkStart w:id="1919" w:name="_Toc75260023"/>
      <w:bookmarkStart w:id="1920" w:name="_Toc75275564"/>
      <w:bookmarkStart w:id="1921" w:name="_Toc75276075"/>
      <w:bookmarkStart w:id="1922" w:name="_Toc76541574"/>
      <w:bookmarkStart w:id="1923" w:name="_Toc82437343"/>
      <w:bookmarkStart w:id="1924" w:name="_Toc89944709"/>
      <w:bookmarkStart w:id="1925" w:name="_Toc98753727"/>
      <w:bookmarkStart w:id="1926" w:name="_Toc106179619"/>
      <w:bookmarkStart w:id="1927" w:name="_Toc106180130"/>
      <w:bookmarkStart w:id="1928" w:name="_Toc130395955"/>
      <w:bookmarkStart w:id="1929" w:name="_Toc137555229"/>
      <w:bookmarkStart w:id="1930" w:name="_Toc138856756"/>
      <w:bookmarkStart w:id="1931" w:name="_Toc138860615"/>
      <w:bookmarkStart w:id="1932" w:name="_Toc145531747"/>
      <w:r w:rsidRPr="00BE5108">
        <w:rPr>
          <w:rFonts w:eastAsiaTheme="minorEastAsia"/>
        </w:rPr>
        <w:t>6.4.2.3</w:t>
      </w:r>
      <w:r w:rsidRPr="00BE5108">
        <w:rPr>
          <w:rFonts w:eastAsiaTheme="minorEastAsia"/>
        </w:rPr>
        <w:tab/>
        <w:t>Test purpose</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933" w:name="_Toc73962847"/>
      <w:bookmarkStart w:id="1934" w:name="_Toc75260024"/>
      <w:bookmarkStart w:id="1935" w:name="_Toc75275565"/>
      <w:bookmarkStart w:id="1936" w:name="_Toc75276076"/>
      <w:bookmarkStart w:id="1937" w:name="_Toc76541575"/>
      <w:bookmarkStart w:id="1938" w:name="_Toc82437344"/>
      <w:bookmarkStart w:id="1939" w:name="_Toc89944710"/>
      <w:bookmarkStart w:id="1940" w:name="_Toc98753728"/>
      <w:bookmarkStart w:id="1941" w:name="_Toc106179620"/>
      <w:bookmarkStart w:id="1942" w:name="_Toc106180131"/>
      <w:bookmarkStart w:id="1943" w:name="_Toc130395956"/>
      <w:bookmarkStart w:id="1944" w:name="_Toc137555230"/>
      <w:bookmarkStart w:id="1945" w:name="_Toc138856757"/>
      <w:bookmarkStart w:id="1946" w:name="_Toc138860616"/>
      <w:bookmarkStart w:id="1947" w:name="_Toc145531748"/>
      <w:r w:rsidRPr="00BE5108">
        <w:rPr>
          <w:rFonts w:eastAsiaTheme="minorEastAsia"/>
        </w:rPr>
        <w:t>6.4.2.4</w:t>
      </w:r>
      <w:r w:rsidRPr="00BE5108">
        <w:rPr>
          <w:rFonts w:eastAsiaTheme="minorEastAsia"/>
        </w:rPr>
        <w:tab/>
        <w:t>Method of test</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0A0D6E83" w14:textId="77777777" w:rsidR="008D3EE5" w:rsidRPr="00BE5108" w:rsidRDefault="008D3EE5" w:rsidP="00EF3135">
      <w:pPr>
        <w:pStyle w:val="Heading5"/>
        <w:rPr>
          <w:rFonts w:eastAsiaTheme="minorEastAsia"/>
        </w:rPr>
      </w:pPr>
      <w:bookmarkStart w:id="1948" w:name="_Toc73962848"/>
      <w:bookmarkStart w:id="1949" w:name="_Toc75260025"/>
      <w:bookmarkStart w:id="1950" w:name="_Toc75275566"/>
      <w:bookmarkStart w:id="1951" w:name="_Toc75276077"/>
      <w:bookmarkStart w:id="1952" w:name="_Toc76541576"/>
      <w:bookmarkStart w:id="1953" w:name="_Toc82437345"/>
      <w:bookmarkStart w:id="1954" w:name="_Toc89944711"/>
      <w:bookmarkStart w:id="1955" w:name="_Toc98753729"/>
      <w:bookmarkStart w:id="1956" w:name="_Toc106179621"/>
      <w:bookmarkStart w:id="1957" w:name="_Toc106180132"/>
      <w:bookmarkStart w:id="1958" w:name="_Toc130395957"/>
      <w:bookmarkStart w:id="1959" w:name="_Toc137555231"/>
      <w:bookmarkStart w:id="1960" w:name="_Toc138856758"/>
      <w:bookmarkStart w:id="1961" w:name="_Toc138860617"/>
      <w:bookmarkStart w:id="1962" w:name="_Toc145531749"/>
      <w:r w:rsidRPr="00BE5108">
        <w:rPr>
          <w:rFonts w:eastAsiaTheme="minorEastAsia"/>
        </w:rPr>
        <w:t>6.4.2.4.1</w:t>
      </w:r>
      <w:r w:rsidRPr="00BE5108">
        <w:rPr>
          <w:rFonts w:eastAsiaTheme="minorEastAsia"/>
        </w:rPr>
        <w:tab/>
        <w:t>Initial conditions</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963" w:name="_Toc73962849"/>
      <w:bookmarkStart w:id="1964" w:name="_Toc75260026"/>
      <w:bookmarkStart w:id="1965" w:name="_Toc75275567"/>
      <w:bookmarkStart w:id="1966" w:name="_Toc75276078"/>
      <w:bookmarkStart w:id="1967" w:name="_Toc76541577"/>
      <w:bookmarkStart w:id="1968" w:name="_Toc82437346"/>
      <w:bookmarkStart w:id="1969" w:name="_Toc89944712"/>
      <w:bookmarkStart w:id="1970" w:name="_Toc98753730"/>
      <w:bookmarkStart w:id="1971" w:name="_Toc106179622"/>
      <w:bookmarkStart w:id="1972" w:name="_Toc106180133"/>
      <w:bookmarkStart w:id="1973" w:name="_Toc130395958"/>
      <w:bookmarkStart w:id="1974" w:name="_Toc137555232"/>
      <w:bookmarkStart w:id="1975" w:name="_Toc138856759"/>
      <w:bookmarkStart w:id="1976" w:name="_Toc138860618"/>
      <w:bookmarkStart w:id="1977" w:name="_Toc145531750"/>
      <w:r w:rsidRPr="00BE5108">
        <w:rPr>
          <w:rFonts w:eastAsiaTheme="minorEastAsia"/>
        </w:rPr>
        <w:lastRenderedPageBreak/>
        <w:t>6.4.2.4.2</w:t>
      </w:r>
      <w:r w:rsidRPr="00BE5108">
        <w:rPr>
          <w:rFonts w:eastAsiaTheme="minorEastAsia"/>
        </w:rPr>
        <w:tab/>
        <w:t>Procedure</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978" w:name="_Toc73962850"/>
      <w:bookmarkStart w:id="1979" w:name="_Toc75260027"/>
      <w:bookmarkStart w:id="1980" w:name="_Toc75275568"/>
      <w:bookmarkStart w:id="1981" w:name="_Toc75276079"/>
      <w:bookmarkStart w:id="1982" w:name="_Toc76541578"/>
      <w:bookmarkStart w:id="1983" w:name="_Toc82437347"/>
      <w:bookmarkStart w:id="1984" w:name="_Toc89944713"/>
      <w:bookmarkStart w:id="1985" w:name="_Toc98753731"/>
      <w:bookmarkStart w:id="1986" w:name="_Toc106179623"/>
      <w:bookmarkStart w:id="1987" w:name="_Toc106180134"/>
      <w:bookmarkStart w:id="1988" w:name="_Toc130395959"/>
      <w:bookmarkStart w:id="1989" w:name="_Toc137555233"/>
      <w:bookmarkStart w:id="1990" w:name="_Toc138856760"/>
      <w:bookmarkStart w:id="1991" w:name="_Toc138860619"/>
      <w:bookmarkStart w:id="1992" w:name="_Toc145531751"/>
      <w:r w:rsidRPr="00BE5108">
        <w:rPr>
          <w:rFonts w:eastAsiaTheme="minorEastAsia"/>
        </w:rPr>
        <w:t>6.4.2.5</w:t>
      </w:r>
      <w:r w:rsidRPr="00BE5108">
        <w:rPr>
          <w:rFonts w:eastAsiaTheme="minorEastAsia"/>
        </w:rPr>
        <w:tab/>
        <w:t>Test requirements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1993" w:name="_Toc73962851"/>
      <w:bookmarkStart w:id="1994" w:name="_Toc75260028"/>
      <w:bookmarkStart w:id="1995" w:name="_Toc75275569"/>
      <w:bookmarkStart w:id="1996" w:name="_Toc75276080"/>
      <w:bookmarkStart w:id="1997" w:name="_Toc76541579"/>
      <w:bookmarkStart w:id="1998" w:name="_Toc82437348"/>
      <w:bookmarkStart w:id="1999" w:name="_Toc89944714"/>
      <w:bookmarkStart w:id="2000" w:name="_Toc98753732"/>
      <w:bookmarkStart w:id="2001" w:name="_Toc106179624"/>
      <w:bookmarkStart w:id="2002" w:name="_Toc106180135"/>
      <w:bookmarkStart w:id="2003" w:name="_Toc130395960"/>
      <w:bookmarkStart w:id="2004" w:name="_Toc137555234"/>
      <w:bookmarkStart w:id="2005" w:name="_Toc138856761"/>
      <w:bookmarkStart w:id="2006" w:name="_Toc138860620"/>
      <w:bookmarkStart w:id="2007" w:name="_Toc145531752"/>
      <w:r w:rsidRPr="00BE5108">
        <w:rPr>
          <w:rFonts w:eastAsiaTheme="minorEastAsia"/>
        </w:rPr>
        <w:t>6.5</w:t>
      </w:r>
      <w:r w:rsidRPr="00BE5108">
        <w:rPr>
          <w:rFonts w:eastAsiaTheme="minorEastAsia"/>
        </w:rPr>
        <w:tab/>
        <w:t>Transmitted signal quality</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1B147E21" w14:textId="77777777" w:rsidR="00AD1976" w:rsidRPr="00BE5108" w:rsidRDefault="00AD1976" w:rsidP="00EF3135">
      <w:pPr>
        <w:pStyle w:val="Heading3"/>
        <w:rPr>
          <w:rFonts w:eastAsiaTheme="minorEastAsia"/>
        </w:rPr>
      </w:pPr>
      <w:bookmarkStart w:id="2008" w:name="_Toc73962852"/>
      <w:bookmarkStart w:id="2009" w:name="_Toc75260029"/>
      <w:bookmarkStart w:id="2010" w:name="_Toc75275570"/>
      <w:bookmarkStart w:id="2011" w:name="_Toc75276081"/>
      <w:bookmarkStart w:id="2012" w:name="_Toc76541580"/>
      <w:bookmarkStart w:id="2013" w:name="_Toc82437349"/>
      <w:bookmarkStart w:id="2014" w:name="_Toc89944715"/>
      <w:bookmarkStart w:id="2015" w:name="_Toc98753733"/>
      <w:bookmarkStart w:id="2016" w:name="_Toc106179625"/>
      <w:bookmarkStart w:id="2017" w:name="_Toc106180136"/>
      <w:bookmarkStart w:id="2018" w:name="_Toc130395961"/>
      <w:bookmarkStart w:id="2019" w:name="_Toc137555235"/>
      <w:bookmarkStart w:id="2020" w:name="_Toc138856762"/>
      <w:bookmarkStart w:id="2021" w:name="_Toc138860621"/>
      <w:bookmarkStart w:id="2022" w:name="_Toc145531753"/>
      <w:r w:rsidRPr="00BE5108">
        <w:rPr>
          <w:rFonts w:eastAsiaTheme="minorEastAsia"/>
        </w:rPr>
        <w:t>6.5.1</w:t>
      </w:r>
      <w:r w:rsidRPr="00BE5108">
        <w:rPr>
          <w:rFonts w:eastAsiaTheme="minorEastAsia"/>
        </w:rPr>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023" w:name="_Toc73962853"/>
      <w:bookmarkStart w:id="2024" w:name="_Toc75260030"/>
      <w:bookmarkStart w:id="2025" w:name="_Toc75275571"/>
      <w:bookmarkStart w:id="2026" w:name="_Toc75276082"/>
      <w:bookmarkStart w:id="2027" w:name="_Toc76541581"/>
      <w:bookmarkStart w:id="2028" w:name="_Toc82437350"/>
      <w:bookmarkStart w:id="2029" w:name="_Toc89944716"/>
      <w:bookmarkStart w:id="2030" w:name="_Toc98753734"/>
      <w:bookmarkStart w:id="2031" w:name="_Toc106179626"/>
      <w:bookmarkStart w:id="2032" w:name="_Toc106180137"/>
      <w:bookmarkStart w:id="2033" w:name="_Toc130395962"/>
      <w:bookmarkStart w:id="2034" w:name="_Toc137555236"/>
      <w:bookmarkStart w:id="2035" w:name="_Toc138856763"/>
      <w:bookmarkStart w:id="2036" w:name="_Toc138860622"/>
      <w:bookmarkStart w:id="2037" w:name="_Toc145531754"/>
      <w:r w:rsidRPr="00BE5108">
        <w:rPr>
          <w:rFonts w:eastAsiaTheme="minorEastAsia"/>
        </w:rPr>
        <w:lastRenderedPageBreak/>
        <w:t>6.5.2</w:t>
      </w:r>
      <w:r w:rsidRPr="00BE5108">
        <w:rPr>
          <w:rFonts w:eastAsiaTheme="minorEastAsia"/>
        </w:rPr>
        <w:tab/>
        <w:t>Frequency error</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2EA62D97" w14:textId="77777777" w:rsidR="00AD1976" w:rsidRPr="00BE5108" w:rsidRDefault="00AD1976" w:rsidP="00EF3135">
      <w:pPr>
        <w:pStyle w:val="Heading4"/>
        <w:rPr>
          <w:rFonts w:eastAsiaTheme="minorEastAsia"/>
        </w:rPr>
      </w:pPr>
      <w:bookmarkStart w:id="2038" w:name="_Toc73962854"/>
      <w:bookmarkStart w:id="2039" w:name="_Toc75260031"/>
      <w:bookmarkStart w:id="2040" w:name="_Toc75275572"/>
      <w:bookmarkStart w:id="2041" w:name="_Toc75276083"/>
      <w:bookmarkStart w:id="2042" w:name="_Toc76541582"/>
      <w:bookmarkStart w:id="2043" w:name="_Toc82437351"/>
      <w:bookmarkStart w:id="2044" w:name="_Toc89944717"/>
      <w:bookmarkStart w:id="2045" w:name="_Toc98753735"/>
      <w:bookmarkStart w:id="2046" w:name="_Toc106179627"/>
      <w:bookmarkStart w:id="2047" w:name="_Toc106180138"/>
      <w:bookmarkStart w:id="2048" w:name="_Toc130395963"/>
      <w:bookmarkStart w:id="2049" w:name="_Toc137555237"/>
      <w:bookmarkStart w:id="2050" w:name="_Toc138856764"/>
      <w:bookmarkStart w:id="2051" w:name="_Toc138860623"/>
      <w:bookmarkStart w:id="2052" w:name="_Toc145531755"/>
      <w:r w:rsidRPr="00BE5108">
        <w:t>6.5.2.1</w:t>
      </w:r>
      <w:r w:rsidRPr="00BE5108">
        <w:tab/>
      </w:r>
      <w:r w:rsidRPr="00BE5108">
        <w:rPr>
          <w:rFonts w:eastAsiaTheme="minorEastAsia" w:hint="eastAsia"/>
        </w:rPr>
        <w:t>IAB-DU frequency error</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82FD498" w14:textId="218C48F0" w:rsidR="00AD1976" w:rsidRPr="00BE5108" w:rsidRDefault="00AD1976" w:rsidP="00EF3135">
      <w:pPr>
        <w:pStyle w:val="Heading5"/>
        <w:rPr>
          <w:rFonts w:eastAsiaTheme="minorEastAsia"/>
        </w:rPr>
      </w:pPr>
      <w:bookmarkStart w:id="2053" w:name="_Toc73962855"/>
      <w:bookmarkStart w:id="2054" w:name="_Toc75260032"/>
      <w:bookmarkStart w:id="2055" w:name="_Toc75275573"/>
      <w:bookmarkStart w:id="2056" w:name="_Toc75276084"/>
      <w:bookmarkStart w:id="2057" w:name="_Toc76541583"/>
      <w:bookmarkStart w:id="2058" w:name="_Toc82437352"/>
      <w:bookmarkStart w:id="2059" w:name="_Toc89944718"/>
      <w:bookmarkStart w:id="2060" w:name="_Toc98753736"/>
      <w:bookmarkStart w:id="2061" w:name="_Toc106179628"/>
      <w:bookmarkStart w:id="2062" w:name="_Toc106180139"/>
      <w:bookmarkStart w:id="2063" w:name="_Toc130395964"/>
      <w:bookmarkStart w:id="2064" w:name="_Toc137555238"/>
      <w:bookmarkStart w:id="2065" w:name="_Toc138856765"/>
      <w:bookmarkStart w:id="2066" w:name="_Toc138860624"/>
      <w:bookmarkStart w:id="2067" w:name="_Toc145531756"/>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068" w:name="_Toc73962856"/>
      <w:bookmarkStart w:id="2069" w:name="_Toc75260033"/>
      <w:bookmarkStart w:id="2070" w:name="_Toc75275574"/>
      <w:bookmarkStart w:id="2071" w:name="_Toc75276085"/>
      <w:bookmarkStart w:id="2072" w:name="_Toc76541584"/>
      <w:bookmarkStart w:id="2073" w:name="_Toc82437353"/>
      <w:bookmarkStart w:id="2074" w:name="_Toc89944719"/>
      <w:bookmarkStart w:id="2075" w:name="_Toc98753737"/>
      <w:bookmarkStart w:id="2076" w:name="_Toc106179629"/>
      <w:bookmarkStart w:id="2077" w:name="_Toc106180140"/>
      <w:bookmarkStart w:id="2078" w:name="_Toc130395965"/>
      <w:bookmarkStart w:id="2079" w:name="_Toc137555239"/>
      <w:bookmarkStart w:id="2080" w:name="_Toc138856766"/>
      <w:bookmarkStart w:id="2081" w:name="_Toc138860625"/>
      <w:bookmarkStart w:id="2082" w:name="_Toc145531757"/>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083" w:name="_Toc73962857"/>
      <w:bookmarkStart w:id="2084" w:name="_Toc75260034"/>
      <w:bookmarkStart w:id="2085" w:name="_Toc75275575"/>
      <w:bookmarkStart w:id="2086" w:name="_Toc75276086"/>
      <w:bookmarkStart w:id="2087" w:name="_Toc76541585"/>
      <w:bookmarkStart w:id="2088" w:name="_Toc82437354"/>
      <w:bookmarkStart w:id="2089" w:name="_Toc89944720"/>
      <w:bookmarkStart w:id="2090" w:name="_Toc98753738"/>
      <w:bookmarkStart w:id="2091" w:name="_Toc106179630"/>
      <w:bookmarkStart w:id="2092" w:name="_Toc106180141"/>
      <w:bookmarkStart w:id="2093" w:name="_Toc130395966"/>
      <w:bookmarkStart w:id="2094" w:name="_Toc137555240"/>
      <w:bookmarkStart w:id="2095" w:name="_Toc138856767"/>
      <w:bookmarkStart w:id="2096" w:name="_Toc138860626"/>
      <w:bookmarkStart w:id="2097" w:name="_Toc145531758"/>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098" w:name="_Toc73962858"/>
      <w:bookmarkStart w:id="2099" w:name="_Toc75260035"/>
      <w:bookmarkStart w:id="2100" w:name="_Toc75275576"/>
      <w:bookmarkStart w:id="2101" w:name="_Toc75276087"/>
      <w:bookmarkStart w:id="2102" w:name="_Toc76541586"/>
      <w:bookmarkStart w:id="2103" w:name="_Toc82437355"/>
      <w:bookmarkStart w:id="2104" w:name="_Toc89944721"/>
      <w:bookmarkStart w:id="2105" w:name="_Toc98753739"/>
      <w:bookmarkStart w:id="2106" w:name="_Toc106179631"/>
      <w:bookmarkStart w:id="2107" w:name="_Toc106180142"/>
      <w:bookmarkStart w:id="2108" w:name="_Toc130395967"/>
      <w:bookmarkStart w:id="2109" w:name="_Toc137555241"/>
      <w:bookmarkStart w:id="2110" w:name="_Toc138856768"/>
      <w:bookmarkStart w:id="2111" w:name="_Toc138860627"/>
      <w:bookmarkStart w:id="2112" w:name="_Toc145531759"/>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113" w:name="_Toc73962859"/>
      <w:bookmarkStart w:id="2114" w:name="_Toc75260036"/>
      <w:bookmarkStart w:id="2115" w:name="_Toc75275577"/>
      <w:bookmarkStart w:id="2116" w:name="_Toc75276088"/>
      <w:bookmarkStart w:id="2117" w:name="_Toc76541587"/>
      <w:bookmarkStart w:id="2118" w:name="_Toc82437356"/>
      <w:bookmarkStart w:id="2119" w:name="_Toc89944722"/>
      <w:bookmarkStart w:id="2120" w:name="_Toc98753740"/>
      <w:bookmarkStart w:id="2121" w:name="_Toc106179632"/>
      <w:bookmarkStart w:id="2122" w:name="_Toc106180143"/>
      <w:bookmarkStart w:id="2123" w:name="_Toc130395968"/>
      <w:bookmarkStart w:id="2124" w:name="_Toc137555242"/>
      <w:bookmarkStart w:id="2125" w:name="_Toc138856769"/>
      <w:bookmarkStart w:id="2126" w:name="_Toc138860628"/>
      <w:bookmarkStart w:id="2127" w:name="_Toc145531760"/>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.1</w:t>
      </w:r>
      <w:r w:rsidRPr="00BE5108">
        <w:rPr>
          <w:lang w:eastAsia="ja-JP"/>
        </w:rPr>
        <w:t>.5-1</w:t>
      </w:r>
      <w:r w:rsidRPr="00BE5108">
        <w:t>: Frequency error test requirement</w:t>
      </w:r>
      <w:r w:rsidRPr="00BE5108">
        <w:rPr>
          <w:rFonts w:eastAsiaTheme="minorEastAsia" w:hint="eastAsia"/>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128" w:name="_Toc73962860"/>
      <w:bookmarkStart w:id="2129" w:name="_Toc75260037"/>
      <w:bookmarkStart w:id="2130" w:name="_Toc75275578"/>
      <w:bookmarkStart w:id="2131" w:name="_Toc75276089"/>
      <w:bookmarkStart w:id="2132" w:name="_Toc76541588"/>
      <w:bookmarkStart w:id="2133" w:name="_Toc82437357"/>
      <w:bookmarkStart w:id="2134" w:name="_Toc89944723"/>
      <w:bookmarkStart w:id="2135" w:name="_Toc98753741"/>
      <w:bookmarkStart w:id="2136" w:name="_Toc106179633"/>
      <w:bookmarkStart w:id="2137" w:name="_Toc106180144"/>
      <w:bookmarkStart w:id="2138" w:name="_Toc130395969"/>
      <w:bookmarkStart w:id="2139" w:name="_Toc137555243"/>
      <w:bookmarkStart w:id="2140" w:name="_Toc138856770"/>
      <w:bookmarkStart w:id="2141" w:name="_Toc138860629"/>
      <w:bookmarkStart w:id="2142" w:name="_Toc145531761"/>
      <w:r w:rsidRPr="00BE5108">
        <w:t>6.5.2.</w:t>
      </w:r>
      <w:r w:rsidRPr="00BE5108">
        <w:rPr>
          <w:rFonts w:eastAsiaTheme="minorEastAsia" w:hint="eastAsia"/>
        </w:rPr>
        <w:t>2</w:t>
      </w:r>
      <w:r w:rsidRPr="00BE5108">
        <w:tab/>
      </w:r>
      <w:r w:rsidRPr="00BE5108">
        <w:rPr>
          <w:rFonts w:eastAsiaTheme="minorEastAsia" w:hint="eastAsia"/>
        </w:rPr>
        <w:t>IAB-MT frequency error</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D25EC8A" w14:textId="77777777" w:rsidR="00AD1976" w:rsidRPr="00BE5108" w:rsidRDefault="00AD1976" w:rsidP="00EF3135">
      <w:pPr>
        <w:pStyle w:val="Heading5"/>
        <w:rPr>
          <w:rFonts w:eastAsiaTheme="minorEastAsia"/>
        </w:rPr>
      </w:pPr>
      <w:bookmarkStart w:id="2143" w:name="_Toc73962861"/>
      <w:bookmarkStart w:id="2144" w:name="_Toc75260038"/>
      <w:bookmarkStart w:id="2145" w:name="_Toc75275579"/>
      <w:bookmarkStart w:id="2146" w:name="_Toc75276090"/>
      <w:bookmarkStart w:id="2147" w:name="_Toc76541589"/>
      <w:bookmarkStart w:id="2148" w:name="_Toc82437358"/>
      <w:bookmarkStart w:id="2149" w:name="_Toc89944724"/>
      <w:bookmarkStart w:id="2150" w:name="_Toc98753742"/>
      <w:bookmarkStart w:id="2151" w:name="_Toc106179634"/>
      <w:bookmarkStart w:id="2152" w:name="_Toc106180145"/>
      <w:bookmarkStart w:id="2153" w:name="_Toc130395970"/>
      <w:bookmarkStart w:id="2154" w:name="_Toc137555244"/>
      <w:bookmarkStart w:id="2155" w:name="_Toc138856771"/>
      <w:bookmarkStart w:id="2156" w:name="_Toc138860630"/>
      <w:bookmarkStart w:id="2157" w:name="_Toc145531762"/>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158" w:name="_Toc73962862"/>
      <w:bookmarkStart w:id="2159" w:name="_Toc75260039"/>
      <w:bookmarkStart w:id="2160" w:name="_Toc75275580"/>
      <w:bookmarkStart w:id="2161" w:name="_Toc75276091"/>
      <w:bookmarkStart w:id="2162" w:name="_Toc76541590"/>
      <w:bookmarkStart w:id="2163" w:name="_Toc82437359"/>
      <w:bookmarkStart w:id="2164" w:name="_Toc89944725"/>
      <w:bookmarkStart w:id="2165" w:name="_Toc98753743"/>
      <w:bookmarkStart w:id="2166" w:name="_Toc106179635"/>
      <w:bookmarkStart w:id="2167" w:name="_Toc106180146"/>
      <w:bookmarkStart w:id="2168" w:name="_Toc130395971"/>
      <w:bookmarkStart w:id="2169" w:name="_Toc137555245"/>
      <w:bookmarkStart w:id="2170" w:name="_Toc138856772"/>
      <w:bookmarkStart w:id="2171" w:name="_Toc138860631"/>
      <w:bookmarkStart w:id="2172" w:name="_Toc145531763"/>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173" w:name="_Toc73962863"/>
      <w:bookmarkStart w:id="2174" w:name="_Toc75260040"/>
      <w:bookmarkStart w:id="2175" w:name="_Toc75275581"/>
      <w:bookmarkStart w:id="2176" w:name="_Toc75276092"/>
      <w:bookmarkStart w:id="2177" w:name="_Toc76541591"/>
      <w:bookmarkStart w:id="2178" w:name="_Toc82437360"/>
      <w:bookmarkStart w:id="2179" w:name="_Toc89944726"/>
      <w:bookmarkStart w:id="2180" w:name="_Toc98753744"/>
      <w:bookmarkStart w:id="2181" w:name="_Toc106179636"/>
      <w:bookmarkStart w:id="2182" w:name="_Toc106180147"/>
      <w:bookmarkStart w:id="2183" w:name="_Toc130395972"/>
      <w:bookmarkStart w:id="2184" w:name="_Toc137555246"/>
      <w:bookmarkStart w:id="2185" w:name="_Toc138856773"/>
      <w:bookmarkStart w:id="2186" w:name="_Toc138860632"/>
      <w:bookmarkStart w:id="2187" w:name="_Toc145531764"/>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188" w:name="_Toc73962864"/>
      <w:bookmarkStart w:id="2189" w:name="_Toc75260041"/>
      <w:bookmarkStart w:id="2190" w:name="_Toc75275582"/>
      <w:bookmarkStart w:id="2191" w:name="_Toc75276093"/>
      <w:bookmarkStart w:id="2192" w:name="_Toc76541592"/>
      <w:bookmarkStart w:id="2193" w:name="_Toc82437361"/>
      <w:bookmarkStart w:id="2194" w:name="_Toc89944727"/>
      <w:bookmarkStart w:id="2195" w:name="_Toc98753745"/>
      <w:bookmarkStart w:id="2196" w:name="_Toc106179637"/>
      <w:bookmarkStart w:id="2197" w:name="_Toc106180148"/>
      <w:bookmarkStart w:id="2198" w:name="_Toc130395973"/>
      <w:bookmarkStart w:id="2199" w:name="_Toc137555247"/>
      <w:bookmarkStart w:id="2200" w:name="_Toc138856774"/>
      <w:bookmarkStart w:id="2201" w:name="_Toc138860633"/>
      <w:bookmarkStart w:id="2202" w:name="_Toc145531765"/>
      <w:r w:rsidRPr="00BE5108">
        <w:rPr>
          <w:rFonts w:eastAsiaTheme="minorEastAsia"/>
        </w:rPr>
        <w:lastRenderedPageBreak/>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203" w:name="_Toc73962865"/>
      <w:bookmarkStart w:id="2204" w:name="_Toc75260042"/>
      <w:bookmarkStart w:id="2205" w:name="_Toc75275583"/>
      <w:bookmarkStart w:id="2206" w:name="_Toc75276094"/>
      <w:bookmarkStart w:id="2207" w:name="_Toc76541593"/>
      <w:bookmarkStart w:id="2208" w:name="_Toc82437362"/>
      <w:bookmarkStart w:id="2209" w:name="_Toc89944728"/>
      <w:bookmarkStart w:id="2210" w:name="_Toc98753746"/>
      <w:bookmarkStart w:id="2211" w:name="_Toc106179638"/>
      <w:bookmarkStart w:id="2212" w:name="_Toc106180149"/>
      <w:bookmarkStart w:id="2213" w:name="_Toc130395974"/>
      <w:bookmarkStart w:id="2214" w:name="_Toc137555248"/>
      <w:bookmarkStart w:id="2215" w:name="_Toc138856775"/>
      <w:bookmarkStart w:id="2216" w:name="_Toc138860634"/>
      <w:bookmarkStart w:id="2217" w:name="_Toc145531766"/>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2.</w:t>
      </w:r>
      <w:r w:rsidRPr="00BE5108">
        <w:rPr>
          <w:lang w:eastAsia="ja-JP"/>
        </w:rPr>
        <w:t>5-1</w:t>
      </w:r>
      <w:r w:rsidRPr="00BE5108">
        <w:t>: Frequency error test requirement</w:t>
      </w:r>
      <w:r w:rsidRPr="00BE5108">
        <w:rPr>
          <w:rFonts w:eastAsiaTheme="minorEastAsia" w:hint="eastAsia"/>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218" w:name="_Toc73962866"/>
      <w:bookmarkStart w:id="2219" w:name="_Toc75260043"/>
      <w:bookmarkStart w:id="2220" w:name="_Toc75275584"/>
      <w:bookmarkStart w:id="2221" w:name="_Toc75276095"/>
      <w:bookmarkStart w:id="2222" w:name="_Toc76541594"/>
      <w:bookmarkStart w:id="2223" w:name="_Toc82437363"/>
      <w:bookmarkStart w:id="2224" w:name="_Toc89944729"/>
      <w:bookmarkStart w:id="2225" w:name="_Toc98753747"/>
      <w:bookmarkStart w:id="2226" w:name="_Toc106179639"/>
      <w:bookmarkStart w:id="2227" w:name="_Toc106180150"/>
      <w:bookmarkStart w:id="2228" w:name="_Toc130395975"/>
      <w:bookmarkStart w:id="2229" w:name="_Toc137555249"/>
      <w:bookmarkStart w:id="2230" w:name="_Toc138856776"/>
      <w:bookmarkStart w:id="2231" w:name="_Toc138860635"/>
      <w:bookmarkStart w:id="2232" w:name="_Toc145531767"/>
      <w:r w:rsidRPr="00BE5108">
        <w:rPr>
          <w:rFonts w:eastAsiaTheme="minorEastAsia"/>
        </w:rPr>
        <w:t>6.5.3</w:t>
      </w:r>
      <w:r w:rsidRPr="00BE5108">
        <w:rPr>
          <w:rFonts w:eastAsiaTheme="minorEastAsia"/>
        </w:rPr>
        <w:tab/>
        <w:t>Modulation quality</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D398AA6" w14:textId="77777777" w:rsidR="00AD1976" w:rsidRPr="00BE5108" w:rsidRDefault="00AD1976" w:rsidP="00EF3135">
      <w:pPr>
        <w:pStyle w:val="Heading4"/>
        <w:rPr>
          <w:rFonts w:eastAsiaTheme="minorEastAsia"/>
          <w:lang w:eastAsia="ja-JP"/>
        </w:rPr>
      </w:pPr>
      <w:bookmarkStart w:id="2233" w:name="_Toc73962867"/>
      <w:bookmarkStart w:id="2234" w:name="_Toc75260044"/>
      <w:bookmarkStart w:id="2235" w:name="_Toc75275585"/>
      <w:bookmarkStart w:id="2236" w:name="_Toc75276096"/>
      <w:bookmarkStart w:id="2237" w:name="_Toc76541595"/>
      <w:bookmarkStart w:id="2238" w:name="_Toc82437364"/>
      <w:bookmarkStart w:id="2239" w:name="_Toc89944730"/>
      <w:bookmarkStart w:id="2240" w:name="_Toc98753748"/>
      <w:bookmarkStart w:id="2241" w:name="_Toc106179640"/>
      <w:bookmarkStart w:id="2242" w:name="_Toc106180151"/>
      <w:bookmarkStart w:id="2243" w:name="_Toc130395976"/>
      <w:bookmarkStart w:id="2244" w:name="_Toc137555250"/>
      <w:bookmarkStart w:id="2245" w:name="_Toc138856777"/>
      <w:bookmarkStart w:id="2246" w:name="_Toc138860636"/>
      <w:bookmarkStart w:id="2247" w:name="_Toc145531768"/>
      <w:r w:rsidRPr="00BE5108">
        <w:rPr>
          <w:rFonts w:eastAsiaTheme="minorEastAsia"/>
        </w:rPr>
        <w:t>6.5.3.1</w:t>
      </w:r>
      <w:r w:rsidRPr="00BE5108">
        <w:rPr>
          <w:rFonts w:eastAsiaTheme="minorEastAsia"/>
        </w:rPr>
        <w:tab/>
        <w:t>Definition and applicability</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248" w:name="_Toc73962868"/>
      <w:bookmarkStart w:id="2249" w:name="_Toc75260045"/>
      <w:bookmarkStart w:id="2250" w:name="_Toc75275586"/>
      <w:bookmarkStart w:id="2251" w:name="_Toc75276097"/>
      <w:bookmarkStart w:id="2252" w:name="_Toc76541596"/>
      <w:bookmarkStart w:id="2253" w:name="_Toc82437365"/>
      <w:bookmarkStart w:id="2254" w:name="_Toc89944731"/>
      <w:bookmarkStart w:id="2255" w:name="_Toc98753749"/>
      <w:bookmarkStart w:id="2256" w:name="_Toc106179641"/>
      <w:bookmarkStart w:id="2257" w:name="_Toc106180152"/>
      <w:bookmarkStart w:id="2258" w:name="_Toc130395977"/>
      <w:bookmarkStart w:id="2259" w:name="_Toc137555251"/>
      <w:bookmarkStart w:id="2260" w:name="_Toc138856778"/>
      <w:bookmarkStart w:id="2261" w:name="_Toc138860637"/>
      <w:bookmarkStart w:id="2262" w:name="_Toc145531769"/>
      <w:r w:rsidRPr="00BE5108">
        <w:rPr>
          <w:rFonts w:eastAsiaTheme="minorEastAsia"/>
        </w:rPr>
        <w:t>6.5.3.2</w:t>
      </w:r>
      <w:r w:rsidRPr="00BE5108">
        <w:rPr>
          <w:rFonts w:eastAsiaTheme="minorEastAsia"/>
        </w:rPr>
        <w:tab/>
        <w:t>Minimum Requirement</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263" w:name="_Toc73962869"/>
      <w:bookmarkStart w:id="2264" w:name="_Toc75260046"/>
      <w:bookmarkStart w:id="2265" w:name="_Toc75275587"/>
      <w:bookmarkStart w:id="2266" w:name="_Toc75276098"/>
      <w:bookmarkStart w:id="2267" w:name="_Toc76541597"/>
      <w:bookmarkStart w:id="2268" w:name="_Toc82437366"/>
      <w:bookmarkStart w:id="2269" w:name="_Toc89944732"/>
      <w:bookmarkStart w:id="2270" w:name="_Toc98753750"/>
      <w:bookmarkStart w:id="2271" w:name="_Toc106179642"/>
      <w:bookmarkStart w:id="2272" w:name="_Toc106180153"/>
      <w:bookmarkStart w:id="2273" w:name="_Toc130395978"/>
      <w:bookmarkStart w:id="2274" w:name="_Toc137555252"/>
      <w:bookmarkStart w:id="2275" w:name="_Toc138856779"/>
      <w:bookmarkStart w:id="2276" w:name="_Toc138860638"/>
      <w:bookmarkStart w:id="2277" w:name="_Toc145531770"/>
      <w:r w:rsidRPr="00BE5108">
        <w:rPr>
          <w:rFonts w:eastAsiaTheme="minorEastAsia"/>
        </w:rPr>
        <w:t>6.5.3.3</w:t>
      </w:r>
      <w:r w:rsidRPr="00BE5108">
        <w:rPr>
          <w:rFonts w:eastAsiaTheme="minorEastAsia"/>
        </w:rPr>
        <w:tab/>
        <w:t>Test purpose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278" w:name="_Toc73962870"/>
      <w:bookmarkStart w:id="2279" w:name="_Toc75260047"/>
      <w:bookmarkStart w:id="2280" w:name="_Toc75275588"/>
      <w:bookmarkStart w:id="2281" w:name="_Toc75276099"/>
      <w:bookmarkStart w:id="2282" w:name="_Toc76541598"/>
      <w:bookmarkStart w:id="2283" w:name="_Toc82437367"/>
      <w:bookmarkStart w:id="2284" w:name="_Toc89944733"/>
      <w:bookmarkStart w:id="2285" w:name="_Toc98753751"/>
      <w:bookmarkStart w:id="2286" w:name="_Toc106179643"/>
      <w:bookmarkStart w:id="2287" w:name="_Toc106180154"/>
      <w:bookmarkStart w:id="2288" w:name="_Toc130395979"/>
      <w:bookmarkStart w:id="2289" w:name="_Toc137555253"/>
      <w:bookmarkStart w:id="2290" w:name="_Toc138856780"/>
      <w:bookmarkStart w:id="2291" w:name="_Toc138860639"/>
      <w:bookmarkStart w:id="2292" w:name="_Toc145531771"/>
      <w:r w:rsidRPr="00BE5108">
        <w:rPr>
          <w:rFonts w:eastAsiaTheme="minorEastAsia"/>
        </w:rPr>
        <w:t>6.5.3.4</w:t>
      </w:r>
      <w:r w:rsidRPr="00BE5108">
        <w:rPr>
          <w:rFonts w:eastAsiaTheme="minorEastAsia"/>
        </w:rPr>
        <w:tab/>
        <w:t>Method of test</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8903429" w14:textId="77777777" w:rsidR="00AD1976" w:rsidRPr="00BE5108" w:rsidRDefault="00AD1976" w:rsidP="00EF3135">
      <w:pPr>
        <w:pStyle w:val="Heading5"/>
        <w:rPr>
          <w:rFonts w:eastAsiaTheme="minorEastAsia"/>
        </w:rPr>
      </w:pPr>
      <w:bookmarkStart w:id="2293" w:name="_Toc73962871"/>
      <w:bookmarkStart w:id="2294" w:name="_Toc75260048"/>
      <w:bookmarkStart w:id="2295" w:name="_Toc75275589"/>
      <w:bookmarkStart w:id="2296" w:name="_Toc75276100"/>
      <w:bookmarkStart w:id="2297" w:name="_Toc76541599"/>
      <w:bookmarkStart w:id="2298" w:name="_Toc82437368"/>
      <w:bookmarkStart w:id="2299" w:name="_Toc89944734"/>
      <w:bookmarkStart w:id="2300" w:name="_Toc98753752"/>
      <w:bookmarkStart w:id="2301" w:name="_Toc106179644"/>
      <w:bookmarkStart w:id="2302" w:name="_Toc106180155"/>
      <w:bookmarkStart w:id="2303" w:name="_Toc130395980"/>
      <w:bookmarkStart w:id="2304" w:name="_Toc137555254"/>
      <w:bookmarkStart w:id="2305" w:name="_Toc138856781"/>
      <w:bookmarkStart w:id="2306" w:name="_Toc138860640"/>
      <w:bookmarkStart w:id="2307" w:name="_Toc145531772"/>
      <w:r w:rsidRPr="00BE5108">
        <w:rPr>
          <w:rFonts w:eastAsiaTheme="minorEastAsia"/>
        </w:rPr>
        <w:t>6.5.3.4.1</w:t>
      </w:r>
      <w:r w:rsidRPr="00BE5108">
        <w:rPr>
          <w:rFonts w:eastAsiaTheme="minorEastAsia"/>
        </w:rPr>
        <w:tab/>
        <w:t>Initial conditions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308" w:name="_Toc73962872"/>
      <w:bookmarkStart w:id="2309" w:name="_Toc75260049"/>
      <w:bookmarkStart w:id="2310" w:name="_Toc75275590"/>
      <w:bookmarkStart w:id="2311" w:name="_Toc75276101"/>
      <w:bookmarkStart w:id="2312" w:name="_Toc76541600"/>
      <w:bookmarkStart w:id="2313" w:name="_Toc82437369"/>
      <w:bookmarkStart w:id="2314" w:name="_Toc89944735"/>
      <w:bookmarkStart w:id="2315" w:name="_Toc98753753"/>
      <w:bookmarkStart w:id="2316" w:name="_Toc106179645"/>
      <w:bookmarkStart w:id="2317" w:name="_Toc106180156"/>
      <w:bookmarkStart w:id="2318" w:name="_Toc130395981"/>
      <w:bookmarkStart w:id="2319" w:name="_Toc137555255"/>
      <w:bookmarkStart w:id="2320" w:name="_Toc138856782"/>
      <w:bookmarkStart w:id="2321" w:name="_Toc138860641"/>
      <w:bookmarkStart w:id="2322" w:name="_Toc145531773"/>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lastRenderedPageBreak/>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323" w:name="_Toc73962873"/>
      <w:bookmarkStart w:id="2324" w:name="_Toc75260050"/>
      <w:bookmarkStart w:id="2325" w:name="_Toc75275591"/>
      <w:bookmarkStart w:id="2326" w:name="_Toc75276102"/>
      <w:bookmarkStart w:id="2327" w:name="_Toc76541601"/>
      <w:bookmarkStart w:id="2328" w:name="_Toc82437370"/>
      <w:bookmarkStart w:id="2329" w:name="_Toc89944736"/>
      <w:bookmarkStart w:id="2330" w:name="_Toc98753754"/>
      <w:bookmarkStart w:id="2331" w:name="_Toc106179646"/>
      <w:bookmarkStart w:id="2332" w:name="_Toc106180157"/>
      <w:bookmarkStart w:id="2333" w:name="_Toc130395982"/>
      <w:bookmarkStart w:id="2334" w:name="_Toc137555256"/>
      <w:bookmarkStart w:id="2335" w:name="_Toc138856783"/>
      <w:bookmarkStart w:id="2336" w:name="_Toc138860642"/>
      <w:bookmarkStart w:id="2337" w:name="_Toc145531774"/>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4B5430D0" w:rsidR="0008065A" w:rsidRPr="00BE5108" w:rsidRDefault="000B562F"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lastRenderedPageBreak/>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338" w:name="_Toc73962874"/>
      <w:bookmarkStart w:id="2339" w:name="_Toc75260051"/>
      <w:bookmarkStart w:id="2340" w:name="_Toc75275592"/>
      <w:bookmarkStart w:id="2341" w:name="_Toc75276103"/>
      <w:bookmarkStart w:id="2342" w:name="_Toc76541602"/>
      <w:bookmarkStart w:id="2343" w:name="_Toc82437371"/>
      <w:bookmarkStart w:id="2344" w:name="_Toc89944737"/>
      <w:bookmarkStart w:id="2345" w:name="_Toc98753755"/>
      <w:bookmarkStart w:id="2346" w:name="_Toc106179647"/>
      <w:bookmarkStart w:id="2347" w:name="_Toc106180158"/>
      <w:bookmarkStart w:id="2348" w:name="_Toc130395983"/>
      <w:bookmarkStart w:id="2349" w:name="_Toc137555257"/>
      <w:bookmarkStart w:id="2350" w:name="_Toc138856784"/>
      <w:bookmarkStart w:id="2351" w:name="_Toc138860643"/>
      <w:bookmarkStart w:id="2352" w:name="_Toc145531775"/>
      <w:r w:rsidRPr="00BE5108">
        <w:rPr>
          <w:rFonts w:eastAsiaTheme="minorEastAsia"/>
        </w:rPr>
        <w:t>6.5.3.5</w:t>
      </w:r>
      <w:r w:rsidRPr="00BE5108">
        <w:rPr>
          <w:rFonts w:eastAsiaTheme="minorEastAsia"/>
        </w:rPr>
        <w:tab/>
        <w:t>Test requirements</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D47065">
      <w:pPr>
        <w:pStyle w:val="TH"/>
      </w:pPr>
      <w:r w:rsidRPr="00BE5108">
        <w:t>Table 6.5.3.5-1</w:t>
      </w:r>
      <w:r w:rsidRPr="00BE5108">
        <w:rPr>
          <w:rFonts w:eastAsiaTheme="minorEastAsia" w:hint="eastAsia"/>
        </w:rPr>
        <w:t>:</w:t>
      </w:r>
      <w:r w:rsidRPr="00BE5108">
        <w:t xml:space="preserve"> EVM requirements for </w:t>
      </w:r>
      <w:r w:rsidRPr="00BE5108">
        <w:rPr>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D47065">
      <w:pPr>
        <w:pStyle w:val="TH"/>
      </w:pPr>
      <w:r w:rsidRPr="00BE5108">
        <w:t>Table 6.5.3.5-</w:t>
      </w:r>
      <w:r w:rsidRPr="00BE5108">
        <w:rPr>
          <w:rFonts w:eastAsiaTheme="minorEastAsia" w:hint="eastAsia"/>
        </w:rPr>
        <w:t>2:</w:t>
      </w:r>
      <w:r w:rsidRPr="00BE5108">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D47065">
      <w:pPr>
        <w:pStyle w:val="TH"/>
      </w:pPr>
      <w:r w:rsidRPr="00BE5108">
        <w:lastRenderedPageBreak/>
        <w:t>Table 6.5.3.5-</w:t>
      </w:r>
      <w:r w:rsidRPr="00BE5108">
        <w:rPr>
          <w:rFonts w:eastAsiaTheme="minorEastAsia" w:hint="eastAsia"/>
        </w:rPr>
        <w:t>3:</w:t>
      </w:r>
      <w:r w:rsidRPr="00BE5108">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D47065">
      <w:pPr>
        <w:pStyle w:val="TH"/>
      </w:pPr>
      <w:r w:rsidRPr="00BE5108">
        <w:t>Table 6.5.3.5-</w:t>
      </w:r>
      <w:r w:rsidRPr="00BE5108">
        <w:rPr>
          <w:rFonts w:eastAsiaTheme="minorEastAsia" w:hint="eastAsia"/>
        </w:rPr>
        <w:t>4:</w:t>
      </w:r>
      <w:r w:rsidRPr="00BE5108">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353" w:name="_Toc73962875"/>
      <w:bookmarkStart w:id="2354" w:name="_Toc75260052"/>
      <w:bookmarkStart w:id="2355" w:name="_Toc75275593"/>
      <w:bookmarkStart w:id="2356" w:name="_Toc75276104"/>
      <w:bookmarkStart w:id="2357" w:name="_Toc76541603"/>
      <w:bookmarkStart w:id="2358" w:name="_Toc82437372"/>
      <w:bookmarkStart w:id="2359" w:name="_Toc89944738"/>
      <w:bookmarkStart w:id="2360" w:name="_Toc98753756"/>
      <w:bookmarkStart w:id="2361" w:name="_Toc106179648"/>
      <w:bookmarkStart w:id="2362" w:name="_Toc106180159"/>
      <w:bookmarkStart w:id="2363" w:name="_Toc130395984"/>
      <w:bookmarkStart w:id="2364" w:name="_Toc137555258"/>
      <w:bookmarkStart w:id="2365" w:name="_Toc138856785"/>
      <w:bookmarkStart w:id="2366" w:name="_Toc138860644"/>
      <w:bookmarkStart w:id="2367" w:name="_Toc145531776"/>
      <w:r w:rsidRPr="00BE5108">
        <w:rPr>
          <w:rFonts w:eastAsiaTheme="minorEastAsia"/>
        </w:rPr>
        <w:t>6.5.4</w:t>
      </w:r>
      <w:r w:rsidRPr="00BE5108">
        <w:rPr>
          <w:rFonts w:eastAsiaTheme="minorEastAsia"/>
        </w:rPr>
        <w:tab/>
        <w:t>Time alignment error</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2A477E0" w14:textId="77777777" w:rsidR="00AD1976" w:rsidRPr="00BE5108" w:rsidRDefault="00AD1976" w:rsidP="00EF3135">
      <w:pPr>
        <w:pStyle w:val="Heading4"/>
        <w:rPr>
          <w:rFonts w:eastAsiaTheme="minorEastAsia"/>
        </w:rPr>
      </w:pPr>
      <w:bookmarkStart w:id="2368" w:name="_Toc73962876"/>
      <w:bookmarkStart w:id="2369" w:name="_Toc75260053"/>
      <w:bookmarkStart w:id="2370" w:name="_Toc75275594"/>
      <w:bookmarkStart w:id="2371" w:name="_Toc75276105"/>
      <w:bookmarkStart w:id="2372" w:name="_Toc76541604"/>
      <w:bookmarkStart w:id="2373" w:name="_Toc82437373"/>
      <w:bookmarkStart w:id="2374" w:name="_Toc89944739"/>
      <w:bookmarkStart w:id="2375" w:name="_Toc98753757"/>
      <w:bookmarkStart w:id="2376" w:name="_Toc106179649"/>
      <w:bookmarkStart w:id="2377" w:name="_Toc106180160"/>
      <w:bookmarkStart w:id="2378" w:name="_Toc130395985"/>
      <w:bookmarkStart w:id="2379" w:name="_Toc137555259"/>
      <w:bookmarkStart w:id="2380" w:name="_Toc138856786"/>
      <w:bookmarkStart w:id="2381" w:name="_Toc138860645"/>
      <w:bookmarkStart w:id="2382" w:name="_Toc145531777"/>
      <w:r w:rsidRPr="00BE5108">
        <w:rPr>
          <w:rFonts w:eastAsiaTheme="minorEastAsia"/>
        </w:rPr>
        <w:t>6.5.4.1</w:t>
      </w:r>
      <w:r w:rsidRPr="00BE5108">
        <w:rPr>
          <w:rFonts w:eastAsiaTheme="minorEastAsia"/>
        </w:rPr>
        <w:tab/>
        <w:t>Definition and applicability</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383" w:name="_Toc73962877"/>
      <w:bookmarkStart w:id="2384" w:name="_Toc75260054"/>
      <w:bookmarkStart w:id="2385" w:name="_Toc75275595"/>
      <w:bookmarkStart w:id="2386" w:name="_Toc75276106"/>
      <w:bookmarkStart w:id="2387" w:name="_Toc76541605"/>
      <w:bookmarkStart w:id="2388" w:name="_Toc82437374"/>
      <w:bookmarkStart w:id="2389" w:name="_Toc89944740"/>
      <w:bookmarkStart w:id="2390" w:name="_Toc98753758"/>
      <w:bookmarkStart w:id="2391" w:name="_Toc106179650"/>
      <w:bookmarkStart w:id="2392" w:name="_Toc106180161"/>
      <w:bookmarkStart w:id="2393" w:name="_Toc130395986"/>
      <w:bookmarkStart w:id="2394" w:name="_Toc137555260"/>
      <w:bookmarkStart w:id="2395" w:name="_Toc138856787"/>
      <w:bookmarkStart w:id="2396" w:name="_Toc138860646"/>
      <w:bookmarkStart w:id="2397" w:name="_Toc145531778"/>
      <w:r w:rsidRPr="00BE5108">
        <w:rPr>
          <w:rFonts w:eastAsiaTheme="minorEastAsia"/>
        </w:rPr>
        <w:t>6.5.4.2</w:t>
      </w:r>
      <w:r w:rsidRPr="00BE5108">
        <w:rPr>
          <w:rFonts w:eastAsiaTheme="minorEastAsia"/>
        </w:rPr>
        <w:tab/>
        <w:t>Minimum requirement</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398" w:name="_Toc73962878"/>
      <w:bookmarkStart w:id="2399" w:name="_Toc75260055"/>
      <w:bookmarkStart w:id="2400" w:name="_Toc75275596"/>
      <w:bookmarkStart w:id="2401" w:name="_Toc75276107"/>
      <w:bookmarkStart w:id="2402" w:name="_Toc76541606"/>
      <w:bookmarkStart w:id="2403" w:name="_Toc82437375"/>
      <w:bookmarkStart w:id="2404" w:name="_Toc89944741"/>
      <w:bookmarkStart w:id="2405" w:name="_Toc98753759"/>
      <w:bookmarkStart w:id="2406" w:name="_Toc106179651"/>
      <w:bookmarkStart w:id="2407" w:name="_Toc106180162"/>
      <w:bookmarkStart w:id="2408" w:name="_Toc130395987"/>
      <w:bookmarkStart w:id="2409" w:name="_Toc137555261"/>
      <w:bookmarkStart w:id="2410" w:name="_Toc138856788"/>
      <w:bookmarkStart w:id="2411" w:name="_Toc138860647"/>
      <w:bookmarkStart w:id="2412" w:name="_Toc145531779"/>
      <w:r w:rsidRPr="00BE5108">
        <w:rPr>
          <w:rFonts w:eastAsiaTheme="minorEastAsia"/>
        </w:rPr>
        <w:lastRenderedPageBreak/>
        <w:t>6.5.4.3</w:t>
      </w:r>
      <w:r w:rsidRPr="00BE5108">
        <w:rPr>
          <w:rFonts w:eastAsiaTheme="minorEastAsia"/>
        </w:rPr>
        <w:tab/>
        <w:t>Test purpose</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413" w:name="_Toc73962879"/>
      <w:bookmarkStart w:id="2414" w:name="_Toc75260056"/>
      <w:bookmarkStart w:id="2415" w:name="_Toc75275597"/>
      <w:bookmarkStart w:id="2416" w:name="_Toc75276108"/>
      <w:bookmarkStart w:id="2417" w:name="_Toc76541607"/>
      <w:bookmarkStart w:id="2418" w:name="_Toc82437376"/>
      <w:bookmarkStart w:id="2419" w:name="_Toc89944742"/>
      <w:bookmarkStart w:id="2420" w:name="_Toc98753760"/>
      <w:bookmarkStart w:id="2421" w:name="_Toc106179652"/>
      <w:bookmarkStart w:id="2422" w:name="_Toc106180163"/>
      <w:bookmarkStart w:id="2423" w:name="_Toc130395988"/>
      <w:bookmarkStart w:id="2424" w:name="_Toc137555262"/>
      <w:bookmarkStart w:id="2425" w:name="_Toc138856789"/>
      <w:bookmarkStart w:id="2426" w:name="_Toc138860648"/>
      <w:bookmarkStart w:id="2427" w:name="_Toc145531780"/>
      <w:r w:rsidRPr="00BE5108">
        <w:rPr>
          <w:rFonts w:eastAsiaTheme="minorEastAsia"/>
        </w:rPr>
        <w:t>6.5.4.4</w:t>
      </w:r>
      <w:r w:rsidRPr="00BE5108">
        <w:rPr>
          <w:rFonts w:eastAsiaTheme="minorEastAsia"/>
        </w:rPr>
        <w:tab/>
        <w:t>Method of test</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7CB8E09C" w14:textId="77777777" w:rsidR="00AD1976" w:rsidRPr="00BE5108" w:rsidRDefault="00AD1976" w:rsidP="00EF3135">
      <w:pPr>
        <w:pStyle w:val="Heading5"/>
        <w:rPr>
          <w:rFonts w:eastAsiaTheme="minorEastAsia"/>
        </w:rPr>
      </w:pPr>
      <w:bookmarkStart w:id="2428" w:name="_Toc73962880"/>
      <w:bookmarkStart w:id="2429" w:name="_Toc75260057"/>
      <w:bookmarkStart w:id="2430" w:name="_Toc75275598"/>
      <w:bookmarkStart w:id="2431" w:name="_Toc75276109"/>
      <w:bookmarkStart w:id="2432" w:name="_Toc76541608"/>
      <w:bookmarkStart w:id="2433" w:name="_Toc82437377"/>
      <w:bookmarkStart w:id="2434" w:name="_Toc89944743"/>
      <w:bookmarkStart w:id="2435" w:name="_Toc98753761"/>
      <w:bookmarkStart w:id="2436" w:name="_Toc106179653"/>
      <w:bookmarkStart w:id="2437" w:name="_Toc106180164"/>
      <w:bookmarkStart w:id="2438" w:name="_Toc130395989"/>
      <w:bookmarkStart w:id="2439" w:name="_Toc137555263"/>
      <w:bookmarkStart w:id="2440" w:name="_Toc138856790"/>
      <w:bookmarkStart w:id="2441" w:name="_Toc138860649"/>
      <w:bookmarkStart w:id="2442" w:name="_Toc145531781"/>
      <w:r w:rsidRPr="00BE5108">
        <w:rPr>
          <w:rFonts w:eastAsiaTheme="minorEastAsia"/>
        </w:rPr>
        <w:t>6.5.4.4.1</w:t>
      </w:r>
      <w:r w:rsidRPr="00BE5108">
        <w:rPr>
          <w:rFonts w:eastAsiaTheme="minorEastAsia"/>
        </w:rPr>
        <w:tab/>
        <w:t>Initial conditions</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443" w:name="_Toc73962881"/>
      <w:bookmarkStart w:id="2444" w:name="_Toc75260058"/>
      <w:bookmarkStart w:id="2445" w:name="_Toc75275599"/>
      <w:bookmarkStart w:id="2446" w:name="_Toc75276110"/>
      <w:bookmarkStart w:id="2447" w:name="_Toc76541609"/>
      <w:bookmarkStart w:id="2448" w:name="_Toc82437378"/>
      <w:bookmarkStart w:id="2449" w:name="_Toc89944744"/>
      <w:bookmarkStart w:id="2450" w:name="_Toc98753762"/>
      <w:bookmarkStart w:id="2451" w:name="_Toc106179654"/>
      <w:bookmarkStart w:id="2452" w:name="_Toc106180165"/>
      <w:bookmarkStart w:id="2453" w:name="_Toc130395990"/>
      <w:bookmarkStart w:id="2454" w:name="_Toc137555264"/>
      <w:bookmarkStart w:id="2455" w:name="_Toc138856791"/>
      <w:bookmarkStart w:id="2456" w:name="_Toc138860650"/>
      <w:bookmarkStart w:id="2457" w:name="_Toc145531782"/>
      <w:r w:rsidRPr="00BE5108">
        <w:rPr>
          <w:rFonts w:eastAsiaTheme="minorEastAsia"/>
        </w:rPr>
        <w:t>6.5.4.4.2</w:t>
      </w:r>
      <w:r w:rsidRPr="00BE5108">
        <w:rPr>
          <w:rFonts w:eastAsiaTheme="minorEastAsia"/>
        </w:rPr>
        <w:tab/>
        <w:t>Procedure</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E16AD5" w:rsidR="00AD1976" w:rsidRPr="00BE5108" w:rsidRDefault="000B562F"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1DCC7454" w:rsidR="00AD1976" w:rsidRPr="00BE5108" w:rsidRDefault="000B562F"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458" w:name="_Toc73962882"/>
      <w:bookmarkStart w:id="2459" w:name="_Toc75260059"/>
      <w:bookmarkStart w:id="2460" w:name="_Toc75275600"/>
      <w:bookmarkStart w:id="2461" w:name="_Toc75276111"/>
      <w:bookmarkStart w:id="2462" w:name="_Toc76541610"/>
      <w:bookmarkStart w:id="2463" w:name="_Toc82437379"/>
      <w:bookmarkStart w:id="2464" w:name="_Toc89944745"/>
      <w:bookmarkStart w:id="2465" w:name="_Toc98753763"/>
      <w:bookmarkStart w:id="2466" w:name="_Toc106179655"/>
      <w:bookmarkStart w:id="2467" w:name="_Toc106180166"/>
      <w:bookmarkStart w:id="2468" w:name="_Toc130395991"/>
      <w:bookmarkStart w:id="2469" w:name="_Toc137555265"/>
      <w:bookmarkStart w:id="2470" w:name="_Toc138856792"/>
      <w:bookmarkStart w:id="2471" w:name="_Toc138860651"/>
      <w:bookmarkStart w:id="2472" w:name="_Toc145531783"/>
      <w:r w:rsidRPr="00BE5108">
        <w:rPr>
          <w:rFonts w:eastAsiaTheme="minorEastAsia"/>
        </w:rPr>
        <w:lastRenderedPageBreak/>
        <w:t>6.5.4.5</w:t>
      </w:r>
      <w:r w:rsidRPr="00BE5108">
        <w:rPr>
          <w:rFonts w:eastAsiaTheme="minorEastAsia"/>
        </w:rPr>
        <w:tab/>
        <w:t>Test requirement</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2473" w:name="_Toc73962883"/>
      <w:bookmarkStart w:id="2474" w:name="_Toc75260060"/>
      <w:bookmarkStart w:id="2475" w:name="_Toc75275601"/>
      <w:bookmarkStart w:id="2476" w:name="_Toc75276112"/>
      <w:bookmarkStart w:id="2477" w:name="_Toc76541611"/>
      <w:bookmarkStart w:id="2478" w:name="_Toc82437380"/>
      <w:bookmarkStart w:id="2479" w:name="_Toc89944746"/>
      <w:bookmarkStart w:id="2480" w:name="_Toc98753764"/>
      <w:bookmarkStart w:id="2481" w:name="_Toc106179656"/>
      <w:bookmarkStart w:id="2482" w:name="_Toc106180167"/>
      <w:bookmarkStart w:id="2483" w:name="_Toc130395992"/>
      <w:bookmarkStart w:id="2484" w:name="_Toc137555266"/>
      <w:bookmarkStart w:id="2485" w:name="_Toc138856793"/>
      <w:bookmarkStart w:id="2486" w:name="_Toc138860652"/>
      <w:bookmarkStart w:id="2487" w:name="_Toc145531784"/>
      <w:r w:rsidRPr="00BE5108">
        <w:rPr>
          <w:rFonts w:eastAsiaTheme="minorEastAsia"/>
        </w:rPr>
        <w:t>6.6</w:t>
      </w:r>
      <w:r w:rsidRPr="00BE5108">
        <w:rPr>
          <w:rFonts w:eastAsiaTheme="minorEastAsia"/>
        </w:rPr>
        <w:tab/>
        <w:t>Unwanted emissions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7C66B71E" w14:textId="77777777" w:rsidR="008D3EE5" w:rsidRPr="00BE5108" w:rsidRDefault="008D3EE5" w:rsidP="008D3EE5">
      <w:pPr>
        <w:pStyle w:val="Heading3"/>
        <w:rPr>
          <w:rFonts w:eastAsiaTheme="minorEastAsia"/>
        </w:rPr>
      </w:pPr>
      <w:bookmarkStart w:id="2488" w:name="_Toc73962884"/>
      <w:bookmarkStart w:id="2489" w:name="_Toc75260061"/>
      <w:bookmarkStart w:id="2490" w:name="_Toc75275602"/>
      <w:bookmarkStart w:id="2491" w:name="_Toc75276113"/>
      <w:bookmarkStart w:id="2492" w:name="_Toc76541612"/>
      <w:bookmarkStart w:id="2493" w:name="_Toc82437381"/>
      <w:bookmarkStart w:id="2494" w:name="_Toc89944747"/>
      <w:bookmarkStart w:id="2495" w:name="_Toc98753765"/>
      <w:bookmarkStart w:id="2496" w:name="_Toc106179657"/>
      <w:bookmarkStart w:id="2497" w:name="_Toc106180168"/>
      <w:bookmarkStart w:id="2498" w:name="_Toc130395993"/>
      <w:bookmarkStart w:id="2499" w:name="_Toc137555267"/>
      <w:bookmarkStart w:id="2500" w:name="_Toc138856794"/>
      <w:bookmarkStart w:id="2501" w:name="_Toc138860653"/>
      <w:bookmarkStart w:id="2502" w:name="_Toc145531785"/>
      <w:r w:rsidRPr="00BE5108">
        <w:rPr>
          <w:rFonts w:eastAsiaTheme="minorEastAsia"/>
        </w:rPr>
        <w:t>6.6.1</w:t>
      </w:r>
      <w:r w:rsidRPr="00BE5108">
        <w:rPr>
          <w:rFonts w:eastAsiaTheme="minorEastAsia"/>
        </w:rPr>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503" w:name="OLE_LINK95"/>
            <w:bookmarkStart w:id="2504"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505" w:name="OLE_LINK66"/>
            <w:bookmarkStart w:id="2506"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507" w:name="OLE_LINK21"/>
            <w:r w:rsidRPr="00BE5108">
              <w:rPr>
                <w:rFonts w:eastAsiaTheme="minorEastAsia"/>
              </w:rPr>
              <w:t>&lt;</w:t>
            </w:r>
            <w:r w:rsidR="00847BC2" w:rsidRPr="00BE5108">
              <w:rPr>
                <w:rFonts w:eastAsiaTheme="minorEastAsia"/>
              </w:rPr>
              <w:t xml:space="preserve"> </w:t>
            </w:r>
            <w:bookmarkEnd w:id="2507"/>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505"/>
            <w:bookmarkEnd w:id="2506"/>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508" w:name="OLE_LINK64"/>
            <w:bookmarkStart w:id="2509" w:name="OLE_LINK65"/>
            <w:r w:rsidRPr="00BE5108">
              <w:rPr>
                <w:rFonts w:eastAsiaTheme="minorEastAsia"/>
              </w:rPr>
              <w:t>10</w:t>
            </w:r>
            <w:r w:rsidR="00847BC2" w:rsidRPr="00BE5108">
              <w:rPr>
                <w:rFonts w:eastAsiaTheme="minorEastAsia"/>
              </w:rPr>
              <w:t xml:space="preserve"> </w:t>
            </w:r>
            <w:bookmarkEnd w:id="2508"/>
            <w:bookmarkEnd w:id="2509"/>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503"/>
      <w:bookmarkEnd w:id="2504"/>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510" w:name="_Toc73962885"/>
      <w:bookmarkStart w:id="2511" w:name="_Toc75260062"/>
      <w:bookmarkStart w:id="2512" w:name="_Toc75275603"/>
      <w:bookmarkStart w:id="2513" w:name="_Toc75276114"/>
      <w:bookmarkStart w:id="2514" w:name="_Toc76541613"/>
      <w:bookmarkStart w:id="2515" w:name="_Toc82437382"/>
      <w:bookmarkStart w:id="2516" w:name="_Toc89944748"/>
      <w:bookmarkStart w:id="2517" w:name="_Toc98753766"/>
      <w:bookmarkStart w:id="2518" w:name="_Toc106179658"/>
      <w:bookmarkStart w:id="2519" w:name="_Toc106180169"/>
      <w:bookmarkStart w:id="2520" w:name="_Toc130395994"/>
      <w:bookmarkStart w:id="2521" w:name="_Toc137555268"/>
      <w:bookmarkStart w:id="2522" w:name="_Toc138856795"/>
      <w:bookmarkStart w:id="2523" w:name="_Toc138860654"/>
      <w:bookmarkStart w:id="2524" w:name="_Toc145531786"/>
      <w:r w:rsidRPr="00BE5108">
        <w:rPr>
          <w:rFonts w:eastAsiaTheme="minorEastAsia"/>
        </w:rPr>
        <w:t>6.6.2</w:t>
      </w:r>
      <w:r w:rsidRPr="00BE5108">
        <w:rPr>
          <w:rFonts w:eastAsiaTheme="minorEastAsia"/>
        </w:rPr>
        <w:tab/>
        <w:t>Occupied bandwidth</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1566C4B9" w14:textId="77777777" w:rsidR="008D3EE5" w:rsidRPr="00BE5108" w:rsidRDefault="008D3EE5" w:rsidP="008D3EE5">
      <w:pPr>
        <w:pStyle w:val="Heading4"/>
        <w:rPr>
          <w:rFonts w:eastAsiaTheme="minorEastAsia"/>
        </w:rPr>
      </w:pPr>
      <w:bookmarkStart w:id="2525" w:name="_Toc73962886"/>
      <w:bookmarkStart w:id="2526" w:name="_Toc75260063"/>
      <w:bookmarkStart w:id="2527" w:name="_Toc75275604"/>
      <w:bookmarkStart w:id="2528" w:name="_Toc75276115"/>
      <w:bookmarkStart w:id="2529" w:name="_Toc76541614"/>
      <w:bookmarkStart w:id="2530" w:name="_Toc82437383"/>
      <w:bookmarkStart w:id="2531" w:name="_Toc89944749"/>
      <w:bookmarkStart w:id="2532" w:name="_Toc98753767"/>
      <w:bookmarkStart w:id="2533" w:name="_Toc106179659"/>
      <w:bookmarkStart w:id="2534" w:name="_Toc106180170"/>
      <w:bookmarkStart w:id="2535" w:name="_Toc130395995"/>
      <w:bookmarkStart w:id="2536" w:name="_Toc137555269"/>
      <w:bookmarkStart w:id="2537" w:name="_Toc138856796"/>
      <w:bookmarkStart w:id="2538" w:name="_Toc138860655"/>
      <w:bookmarkStart w:id="2539" w:name="_Toc145531787"/>
      <w:r w:rsidRPr="00BE5108">
        <w:rPr>
          <w:rFonts w:eastAsiaTheme="minorEastAsia"/>
        </w:rPr>
        <w:t>6.6.2.1</w:t>
      </w:r>
      <w:r w:rsidRPr="00BE5108">
        <w:rPr>
          <w:rFonts w:eastAsiaTheme="minorEastAsia"/>
        </w:rPr>
        <w:tab/>
        <w:t>General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lastRenderedPageBreak/>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540" w:name="_Toc73962887"/>
      <w:bookmarkStart w:id="2541" w:name="_Toc75260064"/>
      <w:bookmarkStart w:id="2542" w:name="_Toc75275605"/>
      <w:bookmarkStart w:id="2543" w:name="_Toc75276116"/>
      <w:bookmarkStart w:id="2544" w:name="_Toc76541615"/>
      <w:bookmarkStart w:id="2545" w:name="_Toc82437384"/>
      <w:bookmarkStart w:id="2546" w:name="_Toc89944750"/>
      <w:bookmarkStart w:id="2547" w:name="_Toc98753768"/>
      <w:bookmarkStart w:id="2548" w:name="_Toc106179660"/>
      <w:bookmarkStart w:id="2549" w:name="_Toc106180171"/>
      <w:bookmarkStart w:id="2550" w:name="_Toc130395996"/>
      <w:bookmarkStart w:id="2551" w:name="_Toc137555270"/>
      <w:bookmarkStart w:id="2552" w:name="_Toc138856797"/>
      <w:bookmarkStart w:id="2553" w:name="_Toc138860656"/>
      <w:bookmarkStart w:id="2554" w:name="_Toc145531788"/>
      <w:r w:rsidRPr="00BE5108">
        <w:rPr>
          <w:rFonts w:eastAsia="MS Gothic"/>
          <w:lang w:eastAsia="zh-CN"/>
        </w:rPr>
        <w:t>6.6.2.2</w:t>
      </w:r>
      <w:r w:rsidRPr="00BE5108">
        <w:rPr>
          <w:rFonts w:eastAsia="MS Gothic"/>
          <w:lang w:eastAsia="zh-CN"/>
        </w:rPr>
        <w:tab/>
        <w:t>Minimum Requirements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555" w:name="_Toc73962888"/>
      <w:bookmarkStart w:id="2556" w:name="_Toc75260065"/>
      <w:bookmarkStart w:id="2557" w:name="_Toc75275606"/>
      <w:bookmarkStart w:id="2558" w:name="_Toc75276117"/>
      <w:bookmarkStart w:id="2559" w:name="_Toc76541616"/>
      <w:bookmarkStart w:id="2560" w:name="_Toc82437385"/>
      <w:bookmarkStart w:id="2561" w:name="_Toc89944751"/>
      <w:bookmarkStart w:id="2562" w:name="_Toc98753769"/>
      <w:bookmarkStart w:id="2563" w:name="_Toc106179661"/>
      <w:bookmarkStart w:id="2564" w:name="_Toc106180172"/>
      <w:bookmarkStart w:id="2565" w:name="_Toc130395997"/>
      <w:bookmarkStart w:id="2566" w:name="_Toc137555271"/>
      <w:bookmarkStart w:id="2567" w:name="_Toc138856798"/>
      <w:bookmarkStart w:id="2568" w:name="_Toc138860657"/>
      <w:bookmarkStart w:id="2569" w:name="_Toc145531789"/>
      <w:r w:rsidRPr="00BE5108">
        <w:rPr>
          <w:rFonts w:eastAsiaTheme="minorEastAsia"/>
          <w:lang w:eastAsia="zh-CN"/>
        </w:rPr>
        <w:t>6.6.2.3</w:t>
      </w:r>
      <w:r w:rsidRPr="00BE5108">
        <w:rPr>
          <w:rFonts w:eastAsiaTheme="minorEastAsia"/>
          <w:lang w:eastAsia="zh-CN"/>
        </w:rPr>
        <w:tab/>
        <w:t>Test purpose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570" w:name="_Toc73962889"/>
      <w:bookmarkStart w:id="2571" w:name="_Toc75260066"/>
      <w:bookmarkStart w:id="2572" w:name="_Toc75275607"/>
      <w:bookmarkStart w:id="2573" w:name="_Toc75276118"/>
      <w:bookmarkStart w:id="2574" w:name="_Toc76541617"/>
      <w:bookmarkStart w:id="2575" w:name="_Toc82437386"/>
      <w:bookmarkStart w:id="2576" w:name="_Toc89944752"/>
      <w:bookmarkStart w:id="2577" w:name="_Toc98753770"/>
      <w:bookmarkStart w:id="2578" w:name="_Toc106179662"/>
      <w:bookmarkStart w:id="2579" w:name="_Toc106180173"/>
      <w:bookmarkStart w:id="2580" w:name="_Toc130395998"/>
      <w:bookmarkStart w:id="2581" w:name="_Toc137555272"/>
      <w:bookmarkStart w:id="2582" w:name="_Toc138856799"/>
      <w:bookmarkStart w:id="2583" w:name="_Toc138860658"/>
      <w:bookmarkStart w:id="2584" w:name="_Toc145531790"/>
      <w:r w:rsidRPr="00BE5108">
        <w:rPr>
          <w:rFonts w:eastAsia="MS Gothic"/>
          <w:lang w:eastAsia="zh-CN"/>
        </w:rPr>
        <w:t>6.6.2.4</w:t>
      </w:r>
      <w:r w:rsidRPr="00BE5108">
        <w:rPr>
          <w:rFonts w:eastAsia="MS Gothic"/>
          <w:lang w:eastAsia="zh-CN"/>
        </w:rPr>
        <w:tab/>
        <w:t>Method of test</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6A00FCFA" w14:textId="77777777" w:rsidR="008D3EE5" w:rsidRPr="00BE5108" w:rsidRDefault="008D3EE5" w:rsidP="008D3EE5">
      <w:pPr>
        <w:pStyle w:val="Heading5"/>
        <w:rPr>
          <w:rFonts w:eastAsiaTheme="minorEastAsia"/>
          <w:lang w:eastAsia="zh-CN"/>
        </w:rPr>
      </w:pPr>
      <w:bookmarkStart w:id="2585" w:name="_Toc73962890"/>
      <w:bookmarkStart w:id="2586" w:name="_Toc75260067"/>
      <w:bookmarkStart w:id="2587" w:name="_Toc75275608"/>
      <w:bookmarkStart w:id="2588" w:name="_Toc75276119"/>
      <w:bookmarkStart w:id="2589" w:name="_Toc76541618"/>
      <w:bookmarkStart w:id="2590" w:name="_Toc82437387"/>
      <w:bookmarkStart w:id="2591" w:name="_Toc89944753"/>
      <w:bookmarkStart w:id="2592" w:name="_Toc98753771"/>
      <w:bookmarkStart w:id="2593" w:name="_Toc106179663"/>
      <w:bookmarkStart w:id="2594" w:name="_Toc106180174"/>
      <w:bookmarkStart w:id="2595" w:name="_Toc130395999"/>
      <w:bookmarkStart w:id="2596" w:name="_Toc137555273"/>
      <w:bookmarkStart w:id="2597" w:name="_Toc138856800"/>
      <w:bookmarkStart w:id="2598" w:name="_Toc138860659"/>
      <w:bookmarkStart w:id="2599" w:name="_Toc145531791"/>
      <w:r w:rsidRPr="00BE5108">
        <w:rPr>
          <w:rFonts w:eastAsiaTheme="minorEastAsia"/>
          <w:lang w:eastAsia="zh-CN"/>
        </w:rPr>
        <w:t>6.6.2.4.1</w:t>
      </w:r>
      <w:r w:rsidRPr="00BE5108">
        <w:rPr>
          <w:rFonts w:eastAsiaTheme="minorEastAsia"/>
          <w:lang w:eastAsia="zh-CN"/>
        </w:rPr>
        <w:tab/>
        <w:t>Initial conditions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600" w:name="_Toc73962891"/>
      <w:bookmarkStart w:id="2601" w:name="_Toc75260068"/>
      <w:bookmarkStart w:id="2602" w:name="_Toc75275609"/>
      <w:bookmarkStart w:id="2603" w:name="_Toc75276120"/>
      <w:bookmarkStart w:id="2604"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2605" w:name="_Toc82437388"/>
      <w:bookmarkStart w:id="2606" w:name="_Toc89944754"/>
      <w:bookmarkStart w:id="2607" w:name="_Toc98753772"/>
      <w:bookmarkStart w:id="2608" w:name="_Toc106179664"/>
      <w:bookmarkStart w:id="2609" w:name="_Toc106180175"/>
      <w:bookmarkStart w:id="2610" w:name="_Toc130396000"/>
      <w:bookmarkStart w:id="2611" w:name="_Toc137555274"/>
      <w:bookmarkStart w:id="2612" w:name="_Toc138856801"/>
      <w:bookmarkStart w:id="2613" w:name="_Toc138860660"/>
      <w:bookmarkStart w:id="2614" w:name="_Toc145531792"/>
      <w:r w:rsidRPr="00BE5108">
        <w:rPr>
          <w:rFonts w:eastAsiaTheme="minorEastAsia"/>
          <w:lang w:eastAsia="zh-CN"/>
        </w:rPr>
        <w:t>6.6.2.4.2</w:t>
      </w:r>
      <w:r w:rsidRPr="00BE5108">
        <w:rPr>
          <w:rFonts w:eastAsiaTheme="minorEastAsia"/>
          <w:lang w:eastAsia="zh-CN"/>
        </w:rPr>
        <w:tab/>
        <w:t>Procedure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321807" w:rsidP="00DF3C12">
            <w:pPr>
              <w:pStyle w:val="TAC"/>
              <w:rPr>
                <w:rFonts w:eastAsiaTheme="minorEastAsia"/>
              </w:rPr>
            </w:pPr>
            <w:r>
              <w:rPr>
                <w:rFonts w:eastAsiaTheme="minorEastAsia"/>
                <w:lang w:eastAsia="ja-JP"/>
              </w:rPr>
              <w:pict w14:anchorId="7AEF090D">
                <v:shape id="_x0000_i1029"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lastRenderedPageBreak/>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615" w:name="_Toc73962892"/>
      <w:bookmarkStart w:id="2616" w:name="_Toc75260069"/>
      <w:bookmarkStart w:id="2617" w:name="_Toc75275610"/>
      <w:bookmarkStart w:id="2618" w:name="_Toc75276121"/>
      <w:bookmarkStart w:id="2619" w:name="_Toc76541620"/>
      <w:bookmarkStart w:id="2620" w:name="_Toc82437389"/>
      <w:bookmarkStart w:id="2621" w:name="_Toc89944755"/>
      <w:bookmarkStart w:id="2622" w:name="_Toc98753773"/>
      <w:bookmarkStart w:id="2623" w:name="_Toc106179665"/>
      <w:bookmarkStart w:id="2624" w:name="_Toc106180176"/>
      <w:bookmarkStart w:id="2625" w:name="_Toc130396001"/>
      <w:bookmarkStart w:id="2626" w:name="_Toc137555275"/>
      <w:bookmarkStart w:id="2627" w:name="_Toc138856802"/>
      <w:bookmarkStart w:id="2628" w:name="_Toc138860661"/>
      <w:bookmarkStart w:id="2629" w:name="_Toc145531793"/>
      <w:r w:rsidRPr="00BE5108">
        <w:rPr>
          <w:rFonts w:eastAsia="MS Gothic"/>
          <w:lang w:eastAsia="zh-CN"/>
        </w:rPr>
        <w:t>6.6.2.5</w:t>
      </w:r>
      <w:r w:rsidRPr="00BE5108">
        <w:rPr>
          <w:rFonts w:eastAsia="MS Gothic"/>
          <w:lang w:eastAsia="zh-CN"/>
        </w:rPr>
        <w:tab/>
        <w:t>Test requirements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630" w:name="_Toc73962893"/>
      <w:bookmarkStart w:id="2631" w:name="_Toc75260070"/>
      <w:bookmarkStart w:id="2632" w:name="_Toc75275611"/>
      <w:bookmarkStart w:id="2633" w:name="_Toc75276122"/>
      <w:bookmarkStart w:id="2634" w:name="_Toc76541621"/>
      <w:bookmarkStart w:id="2635" w:name="_Toc82437390"/>
      <w:bookmarkStart w:id="2636" w:name="_Toc89944756"/>
      <w:bookmarkStart w:id="2637" w:name="_Toc98753774"/>
      <w:bookmarkStart w:id="2638" w:name="_Toc106179666"/>
      <w:bookmarkStart w:id="2639" w:name="_Toc106180177"/>
      <w:bookmarkStart w:id="2640" w:name="_Toc130396002"/>
      <w:bookmarkStart w:id="2641" w:name="_Toc137555276"/>
      <w:bookmarkStart w:id="2642" w:name="_Toc138856803"/>
      <w:bookmarkStart w:id="2643" w:name="_Toc138860662"/>
      <w:bookmarkStart w:id="2644" w:name="_Toc145531794"/>
      <w:r w:rsidRPr="00BE5108">
        <w:rPr>
          <w:rFonts w:eastAsiaTheme="minorEastAsia"/>
        </w:rPr>
        <w:t>6.6.3</w:t>
      </w:r>
      <w:r w:rsidRPr="00BE5108">
        <w:rPr>
          <w:rFonts w:eastAsiaTheme="minorEastAsia"/>
        </w:rPr>
        <w:tab/>
        <w:t>Adjacent Channel Leakage Power Ratio</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5EDBE6E0" w14:textId="77777777" w:rsidR="008D3EE5" w:rsidRPr="00BE5108" w:rsidRDefault="008D3EE5" w:rsidP="008D3EE5">
      <w:pPr>
        <w:pStyle w:val="Heading4"/>
        <w:rPr>
          <w:rFonts w:eastAsiaTheme="minorEastAsia"/>
        </w:rPr>
      </w:pPr>
      <w:bookmarkStart w:id="2645" w:name="_Toc73962894"/>
      <w:bookmarkStart w:id="2646" w:name="_Toc75260071"/>
      <w:bookmarkStart w:id="2647" w:name="_Toc75275612"/>
      <w:bookmarkStart w:id="2648" w:name="_Toc75276123"/>
      <w:bookmarkStart w:id="2649" w:name="_Toc76541622"/>
      <w:bookmarkStart w:id="2650" w:name="_Toc82437391"/>
      <w:bookmarkStart w:id="2651" w:name="_Toc89944757"/>
      <w:bookmarkStart w:id="2652" w:name="_Toc98753775"/>
      <w:bookmarkStart w:id="2653" w:name="_Toc106179667"/>
      <w:bookmarkStart w:id="2654" w:name="_Toc106180178"/>
      <w:bookmarkStart w:id="2655" w:name="_Toc130396003"/>
      <w:bookmarkStart w:id="2656" w:name="_Toc137555277"/>
      <w:bookmarkStart w:id="2657" w:name="_Toc138856804"/>
      <w:bookmarkStart w:id="2658" w:name="_Toc138860663"/>
      <w:bookmarkStart w:id="2659" w:name="_Toc145531795"/>
      <w:r w:rsidRPr="00BE5108">
        <w:rPr>
          <w:rFonts w:eastAsiaTheme="minorEastAsia"/>
        </w:rPr>
        <w:t>6.6.3.1</w:t>
      </w:r>
      <w:r w:rsidRPr="00BE5108">
        <w:rPr>
          <w:rFonts w:eastAsiaTheme="minorEastAsia"/>
        </w:rPr>
        <w:tab/>
        <w:t>General</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660" w:name="_Toc73962895"/>
      <w:bookmarkStart w:id="2661" w:name="_Toc75260072"/>
      <w:bookmarkStart w:id="2662" w:name="_Toc75275613"/>
      <w:bookmarkStart w:id="2663" w:name="_Toc75276124"/>
      <w:bookmarkStart w:id="2664" w:name="_Toc76541623"/>
      <w:bookmarkStart w:id="2665" w:name="_Toc82437392"/>
      <w:bookmarkStart w:id="2666" w:name="_Toc89944758"/>
      <w:bookmarkStart w:id="2667" w:name="_Toc98753776"/>
      <w:bookmarkStart w:id="2668" w:name="_Toc106179668"/>
      <w:bookmarkStart w:id="2669" w:name="_Toc106180179"/>
      <w:bookmarkStart w:id="2670" w:name="_Toc130396004"/>
      <w:bookmarkStart w:id="2671" w:name="_Toc137555278"/>
      <w:bookmarkStart w:id="2672" w:name="_Toc138856805"/>
      <w:bookmarkStart w:id="2673" w:name="_Toc138860664"/>
      <w:bookmarkStart w:id="2674" w:name="_Toc145531796"/>
      <w:r w:rsidRPr="00BE5108">
        <w:rPr>
          <w:rFonts w:eastAsiaTheme="minorEastAsia"/>
        </w:rPr>
        <w:t>6.6.3.2</w:t>
      </w:r>
      <w:r w:rsidRPr="00BE5108">
        <w:rPr>
          <w:rFonts w:eastAsiaTheme="minorEastAsia"/>
        </w:rPr>
        <w:tab/>
        <w:t>Minimum requirement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675" w:name="_Toc73962896"/>
      <w:bookmarkStart w:id="2676" w:name="_Toc75260073"/>
      <w:bookmarkStart w:id="2677" w:name="_Toc75275614"/>
      <w:bookmarkStart w:id="2678" w:name="_Toc75276125"/>
      <w:bookmarkStart w:id="2679" w:name="_Toc76541624"/>
      <w:bookmarkStart w:id="2680" w:name="_Toc82437393"/>
      <w:bookmarkStart w:id="2681" w:name="_Toc89944759"/>
      <w:bookmarkStart w:id="2682" w:name="_Toc98753777"/>
      <w:bookmarkStart w:id="2683" w:name="_Toc106179669"/>
      <w:bookmarkStart w:id="2684" w:name="_Toc106180180"/>
      <w:bookmarkStart w:id="2685" w:name="_Toc130396005"/>
      <w:bookmarkStart w:id="2686" w:name="_Toc137555279"/>
      <w:bookmarkStart w:id="2687" w:name="_Toc138856806"/>
      <w:bookmarkStart w:id="2688" w:name="_Toc138860665"/>
      <w:bookmarkStart w:id="2689" w:name="_Toc145531797"/>
      <w:r w:rsidRPr="00BE5108">
        <w:rPr>
          <w:rFonts w:eastAsiaTheme="minorEastAsia"/>
        </w:rPr>
        <w:t>6.6.3.3</w:t>
      </w:r>
      <w:r w:rsidRPr="00BE5108">
        <w:rPr>
          <w:rFonts w:eastAsiaTheme="minorEastAsia"/>
        </w:rPr>
        <w:tab/>
        <w:t>Test purpose</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690" w:name="_Toc73962897"/>
      <w:bookmarkStart w:id="2691" w:name="_Toc75260074"/>
      <w:bookmarkStart w:id="2692" w:name="_Toc75275615"/>
      <w:bookmarkStart w:id="2693" w:name="_Toc75276126"/>
      <w:bookmarkStart w:id="2694" w:name="_Toc76541625"/>
      <w:bookmarkStart w:id="2695" w:name="_Toc82437394"/>
      <w:bookmarkStart w:id="2696" w:name="_Toc89944760"/>
      <w:bookmarkStart w:id="2697" w:name="_Toc98753778"/>
      <w:bookmarkStart w:id="2698" w:name="_Toc106179670"/>
      <w:bookmarkStart w:id="2699" w:name="_Toc106180181"/>
      <w:bookmarkStart w:id="2700" w:name="_Toc130396006"/>
      <w:bookmarkStart w:id="2701" w:name="_Toc137555280"/>
      <w:bookmarkStart w:id="2702" w:name="_Toc138856807"/>
      <w:bookmarkStart w:id="2703" w:name="_Toc138860666"/>
      <w:bookmarkStart w:id="2704" w:name="_Toc145531798"/>
      <w:r w:rsidRPr="00BE5108">
        <w:rPr>
          <w:rFonts w:eastAsiaTheme="minorEastAsia"/>
        </w:rPr>
        <w:lastRenderedPageBreak/>
        <w:t>6.6.3.4</w:t>
      </w:r>
      <w:r w:rsidRPr="00BE5108">
        <w:rPr>
          <w:rFonts w:eastAsiaTheme="minorEastAsia"/>
        </w:rPr>
        <w:tab/>
        <w:t>Method of test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536A7EFD" w14:textId="77777777" w:rsidR="008D3EE5" w:rsidRPr="00BE5108" w:rsidRDefault="008D3EE5" w:rsidP="008D3EE5">
      <w:pPr>
        <w:pStyle w:val="Heading5"/>
        <w:rPr>
          <w:rFonts w:eastAsiaTheme="minorEastAsia"/>
        </w:rPr>
      </w:pPr>
      <w:bookmarkStart w:id="2705" w:name="_Toc73962898"/>
      <w:bookmarkStart w:id="2706" w:name="_Toc75260075"/>
      <w:bookmarkStart w:id="2707" w:name="_Toc75275616"/>
      <w:bookmarkStart w:id="2708" w:name="_Toc75276127"/>
      <w:bookmarkStart w:id="2709" w:name="_Toc76541626"/>
      <w:bookmarkStart w:id="2710" w:name="_Toc82437395"/>
      <w:bookmarkStart w:id="2711" w:name="_Toc89944761"/>
      <w:bookmarkStart w:id="2712" w:name="_Toc98753779"/>
      <w:bookmarkStart w:id="2713" w:name="_Toc106179671"/>
      <w:bookmarkStart w:id="2714" w:name="_Toc106180182"/>
      <w:bookmarkStart w:id="2715" w:name="_Toc130396007"/>
      <w:bookmarkStart w:id="2716" w:name="_Toc137555281"/>
      <w:bookmarkStart w:id="2717" w:name="_Toc138856808"/>
      <w:bookmarkStart w:id="2718" w:name="_Toc138860667"/>
      <w:bookmarkStart w:id="2719" w:name="_Toc145531799"/>
      <w:r w:rsidRPr="00BE5108">
        <w:rPr>
          <w:rFonts w:eastAsiaTheme="minorEastAsia"/>
        </w:rPr>
        <w:t>6.6.3.4.1</w:t>
      </w:r>
      <w:r w:rsidRPr="00BE5108">
        <w:rPr>
          <w:rFonts w:eastAsiaTheme="minorEastAsia"/>
        </w:rPr>
        <w:tab/>
        <w:t>Initial conditions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2720" w:name="_Toc73962899"/>
      <w:bookmarkStart w:id="2721" w:name="_Toc75260076"/>
      <w:bookmarkStart w:id="2722" w:name="_Toc75275617"/>
      <w:bookmarkStart w:id="2723" w:name="_Toc75276128"/>
      <w:bookmarkStart w:id="2724" w:name="_Toc76541627"/>
      <w:bookmarkStart w:id="2725" w:name="_Toc82437396"/>
      <w:bookmarkStart w:id="2726" w:name="_Toc89944762"/>
      <w:bookmarkStart w:id="2727" w:name="_Toc98753780"/>
      <w:bookmarkStart w:id="2728" w:name="_Toc106179672"/>
      <w:bookmarkStart w:id="2729" w:name="_Toc106180183"/>
      <w:bookmarkStart w:id="2730" w:name="_Toc130396008"/>
      <w:bookmarkStart w:id="2731" w:name="_Toc137555282"/>
      <w:bookmarkStart w:id="2732" w:name="_Toc138856809"/>
      <w:bookmarkStart w:id="2733" w:name="_Toc138860668"/>
      <w:bookmarkStart w:id="2734" w:name="_Toc145531800"/>
      <w:r w:rsidRPr="00BE5108">
        <w:rPr>
          <w:rFonts w:eastAsiaTheme="minorEastAsia"/>
        </w:rPr>
        <w:t>6.6.3.4.2</w:t>
      </w:r>
      <w:r w:rsidRPr="00BE5108">
        <w:rPr>
          <w:rFonts w:eastAsiaTheme="minorEastAsia"/>
        </w:rPr>
        <w:tab/>
        <w:t>Procedure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735" w:name="_Toc73962900"/>
      <w:bookmarkStart w:id="2736" w:name="_Toc75260077"/>
      <w:bookmarkStart w:id="2737" w:name="_Toc75275618"/>
      <w:bookmarkStart w:id="2738" w:name="_Toc75276129"/>
      <w:bookmarkStart w:id="2739" w:name="_Toc76541628"/>
      <w:bookmarkStart w:id="2740" w:name="_Toc82437397"/>
      <w:bookmarkStart w:id="2741" w:name="_Toc89944763"/>
      <w:bookmarkStart w:id="2742" w:name="_Toc98753781"/>
      <w:bookmarkStart w:id="2743" w:name="_Toc106179673"/>
      <w:bookmarkStart w:id="2744" w:name="_Toc106180184"/>
      <w:bookmarkStart w:id="2745" w:name="_Toc130396009"/>
      <w:bookmarkStart w:id="2746" w:name="_Toc137555283"/>
      <w:bookmarkStart w:id="2747" w:name="_Toc138856810"/>
      <w:bookmarkStart w:id="2748" w:name="_Toc138860669"/>
      <w:bookmarkStart w:id="2749" w:name="_Toc145531801"/>
      <w:r w:rsidRPr="00BE5108">
        <w:rPr>
          <w:rFonts w:eastAsiaTheme="minorEastAsia"/>
        </w:rPr>
        <w:t>6.6.3.5</w:t>
      </w:r>
      <w:r w:rsidRPr="00BE5108">
        <w:rPr>
          <w:rFonts w:eastAsiaTheme="minorEastAsia"/>
        </w:rPr>
        <w:tab/>
        <w:t>Test requirements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905601C" w14:textId="77777777" w:rsidR="008D3EE5" w:rsidRPr="00BE5108" w:rsidRDefault="008D3EE5" w:rsidP="008D3EE5">
      <w:pPr>
        <w:pStyle w:val="Heading5"/>
        <w:rPr>
          <w:rFonts w:eastAsiaTheme="minorEastAsia"/>
        </w:rPr>
      </w:pPr>
      <w:bookmarkStart w:id="2750" w:name="_Toc73962901"/>
      <w:bookmarkStart w:id="2751" w:name="_Toc75260078"/>
      <w:bookmarkStart w:id="2752" w:name="_Toc75275619"/>
      <w:bookmarkStart w:id="2753" w:name="_Toc75276130"/>
      <w:bookmarkStart w:id="2754" w:name="_Toc76541629"/>
      <w:bookmarkStart w:id="2755" w:name="_Toc82437398"/>
      <w:bookmarkStart w:id="2756" w:name="_Toc89944764"/>
      <w:bookmarkStart w:id="2757" w:name="_Toc98753782"/>
      <w:bookmarkStart w:id="2758" w:name="_Toc106179674"/>
      <w:bookmarkStart w:id="2759" w:name="_Toc106180185"/>
      <w:bookmarkStart w:id="2760" w:name="_Toc130396010"/>
      <w:bookmarkStart w:id="2761" w:name="_Toc137555284"/>
      <w:bookmarkStart w:id="2762" w:name="_Toc138856811"/>
      <w:bookmarkStart w:id="2763" w:name="_Toc138860670"/>
      <w:bookmarkStart w:id="2764" w:name="_Toc145531802"/>
      <w:r w:rsidRPr="00BE5108">
        <w:rPr>
          <w:rFonts w:eastAsiaTheme="minorEastAsia"/>
        </w:rPr>
        <w:t>6.6.3.5.1</w:t>
      </w:r>
      <w:r w:rsidRPr="00BE5108">
        <w:rPr>
          <w:rFonts w:eastAsiaTheme="minorEastAsia"/>
        </w:rPr>
        <w:tab/>
        <w:t>General requirements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765" w:name="_Toc73962902"/>
      <w:bookmarkStart w:id="2766" w:name="_Toc75260079"/>
      <w:bookmarkStart w:id="2767" w:name="_Toc75275620"/>
      <w:bookmarkStart w:id="2768" w:name="_Toc75276131"/>
      <w:bookmarkStart w:id="2769" w:name="_Toc76541630"/>
      <w:bookmarkStart w:id="2770" w:name="_Toc82437399"/>
      <w:bookmarkStart w:id="2771" w:name="_Toc89944765"/>
      <w:bookmarkStart w:id="2772" w:name="_Toc98753783"/>
      <w:bookmarkStart w:id="2773" w:name="_Toc106179675"/>
      <w:bookmarkStart w:id="2774" w:name="_Toc106180186"/>
      <w:bookmarkStart w:id="2775" w:name="_Toc130396011"/>
      <w:bookmarkStart w:id="2776" w:name="_Toc137555285"/>
      <w:bookmarkStart w:id="2777" w:name="_Toc138856812"/>
      <w:bookmarkStart w:id="2778" w:name="_Toc138860671"/>
      <w:bookmarkStart w:id="2779" w:name="_Toc145531803"/>
      <w:r w:rsidRPr="00BE5108">
        <w:rPr>
          <w:rFonts w:eastAsiaTheme="minorEastAsia"/>
        </w:rPr>
        <w:lastRenderedPageBreak/>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780" w:name="_Toc73962903"/>
      <w:bookmarkStart w:id="2781" w:name="_Toc75260080"/>
      <w:bookmarkStart w:id="2782" w:name="_Toc75275621"/>
      <w:bookmarkStart w:id="2783" w:name="_Toc75276132"/>
      <w:bookmarkStart w:id="2784" w:name="_Toc76541631"/>
      <w:bookmarkStart w:id="2785" w:name="_Toc82437400"/>
      <w:bookmarkStart w:id="2786" w:name="_Toc89944766"/>
      <w:bookmarkStart w:id="2787" w:name="_Toc98753784"/>
      <w:bookmarkStart w:id="2788" w:name="_Toc106179676"/>
      <w:bookmarkStart w:id="2789" w:name="_Toc106180187"/>
      <w:bookmarkStart w:id="2790" w:name="_Toc130396012"/>
      <w:bookmarkStart w:id="2791" w:name="_Toc137555286"/>
      <w:bookmarkStart w:id="2792" w:name="_Toc138856813"/>
      <w:bookmarkStart w:id="2793" w:name="_Toc138860672"/>
      <w:bookmarkStart w:id="2794" w:name="_Toc145531804"/>
      <w:r w:rsidRPr="00BE5108">
        <w:rPr>
          <w:rFonts w:eastAsiaTheme="minorEastAsia"/>
        </w:rPr>
        <w:t>6.6.3.5.3</w:t>
      </w:r>
      <w:r w:rsidRPr="00BE5108">
        <w:rPr>
          <w:rFonts w:eastAsiaTheme="minorEastAsia"/>
        </w:rPr>
        <w:tab/>
      </w:r>
      <w:r w:rsidRPr="00BE5108">
        <w:rPr>
          <w:rFonts w:eastAsiaTheme="minorEastAsia"/>
          <w:i/>
        </w:rPr>
        <w:t>IAB type 1-H</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795" w:name="_Toc73962904"/>
      <w:bookmarkStart w:id="2796" w:name="_Toc75260081"/>
      <w:bookmarkStart w:id="2797" w:name="_Toc75275622"/>
      <w:bookmarkStart w:id="2798" w:name="_Toc75276133"/>
      <w:bookmarkStart w:id="2799" w:name="_Toc76541632"/>
      <w:bookmarkStart w:id="2800" w:name="_Toc82437401"/>
      <w:bookmarkStart w:id="2801" w:name="_Toc89944767"/>
      <w:bookmarkStart w:id="2802" w:name="_Toc98753785"/>
      <w:bookmarkStart w:id="2803" w:name="_Toc106179677"/>
      <w:bookmarkStart w:id="2804" w:name="_Toc106180188"/>
      <w:bookmarkStart w:id="2805" w:name="_Toc130396013"/>
      <w:bookmarkStart w:id="2806" w:name="_Toc137555287"/>
      <w:bookmarkStart w:id="2807" w:name="_Toc138856814"/>
      <w:bookmarkStart w:id="2808" w:name="_Toc138860673"/>
      <w:bookmarkStart w:id="2809" w:name="_Toc145531805"/>
      <w:r w:rsidRPr="00BE5108">
        <w:rPr>
          <w:rFonts w:eastAsiaTheme="minorEastAsia"/>
        </w:rPr>
        <w:t>6.6.4</w:t>
      </w:r>
      <w:r w:rsidRPr="00BE5108">
        <w:rPr>
          <w:rFonts w:eastAsiaTheme="minorEastAsia"/>
        </w:rPr>
        <w:tab/>
        <w:t>Operating band unwanted emissions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1B18B2F7" w14:textId="77777777" w:rsidR="008D3EE5" w:rsidRPr="00BE5108" w:rsidRDefault="008D3EE5" w:rsidP="008D3EE5">
      <w:pPr>
        <w:pStyle w:val="Heading4"/>
        <w:rPr>
          <w:rFonts w:eastAsiaTheme="minorEastAsia"/>
        </w:rPr>
      </w:pPr>
      <w:bookmarkStart w:id="2810" w:name="_Toc73962905"/>
      <w:bookmarkStart w:id="2811" w:name="_Toc75260082"/>
      <w:bookmarkStart w:id="2812" w:name="_Toc75275623"/>
      <w:bookmarkStart w:id="2813" w:name="_Toc75276134"/>
      <w:bookmarkStart w:id="2814" w:name="_Toc76541633"/>
      <w:bookmarkStart w:id="2815" w:name="_Toc82437402"/>
      <w:bookmarkStart w:id="2816" w:name="_Toc89944768"/>
      <w:bookmarkStart w:id="2817" w:name="_Toc98753786"/>
      <w:bookmarkStart w:id="2818" w:name="_Toc106179678"/>
      <w:bookmarkStart w:id="2819" w:name="_Toc106180189"/>
      <w:bookmarkStart w:id="2820" w:name="_Toc130396014"/>
      <w:bookmarkStart w:id="2821" w:name="_Toc137555288"/>
      <w:bookmarkStart w:id="2822" w:name="_Toc138856815"/>
      <w:bookmarkStart w:id="2823" w:name="_Toc138860674"/>
      <w:bookmarkStart w:id="2824" w:name="_Toc145531806"/>
      <w:r w:rsidRPr="00BE5108">
        <w:rPr>
          <w:rFonts w:eastAsiaTheme="minorEastAsia"/>
        </w:rPr>
        <w:t>6.6.4.1</w:t>
      </w:r>
      <w:r w:rsidRPr="00BE5108">
        <w:rPr>
          <w:rFonts w:eastAsiaTheme="minorEastAsia"/>
        </w:rPr>
        <w:tab/>
        <w:t>Definition and applicability</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D47065">
      <w:pPr>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2825" w:name="_Toc73962906"/>
      <w:bookmarkStart w:id="2826" w:name="_Toc75260083"/>
      <w:bookmarkStart w:id="2827" w:name="_Toc75275624"/>
      <w:bookmarkStart w:id="2828" w:name="_Toc75276135"/>
      <w:bookmarkStart w:id="2829" w:name="_Toc76541634"/>
      <w:bookmarkStart w:id="2830" w:name="_Toc82437403"/>
      <w:bookmarkStart w:id="2831" w:name="_Toc89944769"/>
      <w:bookmarkStart w:id="2832" w:name="_Toc98753787"/>
      <w:bookmarkStart w:id="2833" w:name="_Toc106179679"/>
      <w:bookmarkStart w:id="2834" w:name="_Toc106180190"/>
      <w:bookmarkStart w:id="2835" w:name="_Toc130396015"/>
      <w:bookmarkStart w:id="2836" w:name="_Toc137555289"/>
      <w:bookmarkStart w:id="2837" w:name="_Toc138856816"/>
      <w:bookmarkStart w:id="2838" w:name="_Toc138860675"/>
      <w:bookmarkStart w:id="2839" w:name="_Toc145531807"/>
      <w:r w:rsidRPr="00BE5108">
        <w:rPr>
          <w:rFonts w:eastAsiaTheme="minorEastAsia"/>
        </w:rPr>
        <w:t>6.6.4.2</w:t>
      </w:r>
      <w:r w:rsidRPr="00BE5108">
        <w:rPr>
          <w:rFonts w:eastAsiaTheme="minorEastAsia"/>
        </w:rPr>
        <w:tab/>
        <w:t>Minimum requirement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2840" w:name="_Toc73962907"/>
      <w:bookmarkStart w:id="2841" w:name="_Toc75260084"/>
      <w:bookmarkStart w:id="2842" w:name="_Toc75275625"/>
      <w:bookmarkStart w:id="2843" w:name="_Toc75276136"/>
      <w:bookmarkStart w:id="2844" w:name="_Toc76541635"/>
      <w:bookmarkStart w:id="2845" w:name="_Toc82437404"/>
      <w:bookmarkStart w:id="2846" w:name="_Toc89944770"/>
      <w:bookmarkStart w:id="2847" w:name="_Toc98753788"/>
      <w:bookmarkStart w:id="2848" w:name="_Toc106179680"/>
      <w:bookmarkStart w:id="2849" w:name="_Toc106180191"/>
      <w:bookmarkStart w:id="2850" w:name="_Toc130396016"/>
      <w:bookmarkStart w:id="2851" w:name="_Toc137555290"/>
      <w:bookmarkStart w:id="2852" w:name="_Toc138856817"/>
      <w:bookmarkStart w:id="2853" w:name="_Toc138860676"/>
      <w:bookmarkStart w:id="2854" w:name="_Toc145531808"/>
      <w:r w:rsidRPr="00BE5108">
        <w:rPr>
          <w:rFonts w:eastAsiaTheme="minorEastAsia"/>
        </w:rPr>
        <w:t>6.6.4.3</w:t>
      </w:r>
      <w:r w:rsidRPr="00BE5108">
        <w:rPr>
          <w:rFonts w:eastAsiaTheme="minorEastAsia"/>
        </w:rPr>
        <w:tab/>
        <w:t>Test purpose</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2855" w:name="_Toc73962908"/>
      <w:bookmarkStart w:id="2856" w:name="_Toc75260085"/>
      <w:bookmarkStart w:id="2857" w:name="_Toc75275626"/>
      <w:bookmarkStart w:id="2858" w:name="_Toc75276137"/>
      <w:bookmarkStart w:id="2859" w:name="_Toc76541636"/>
      <w:bookmarkStart w:id="2860" w:name="_Toc82437405"/>
      <w:bookmarkStart w:id="2861" w:name="_Toc89944771"/>
      <w:bookmarkStart w:id="2862" w:name="_Toc98753789"/>
      <w:bookmarkStart w:id="2863" w:name="_Toc106179681"/>
      <w:bookmarkStart w:id="2864" w:name="_Toc106180192"/>
      <w:bookmarkStart w:id="2865" w:name="_Toc130396017"/>
      <w:bookmarkStart w:id="2866" w:name="_Toc137555291"/>
      <w:bookmarkStart w:id="2867" w:name="_Toc138856818"/>
      <w:bookmarkStart w:id="2868" w:name="_Toc138860677"/>
      <w:bookmarkStart w:id="2869" w:name="_Toc145531809"/>
      <w:r w:rsidRPr="00BE5108">
        <w:rPr>
          <w:rFonts w:eastAsiaTheme="minorEastAsia"/>
        </w:rPr>
        <w:t>6.6.4.4</w:t>
      </w:r>
      <w:r w:rsidRPr="00BE5108">
        <w:rPr>
          <w:rFonts w:eastAsiaTheme="minorEastAsia"/>
        </w:rPr>
        <w:tab/>
        <w:t>Method of test</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175BA924" w14:textId="77777777" w:rsidR="008D3EE5" w:rsidRPr="00BE5108" w:rsidRDefault="008D3EE5" w:rsidP="008D3EE5">
      <w:pPr>
        <w:pStyle w:val="Heading5"/>
        <w:rPr>
          <w:rFonts w:eastAsiaTheme="minorEastAsia"/>
        </w:rPr>
      </w:pPr>
      <w:bookmarkStart w:id="2870" w:name="_Toc73962909"/>
      <w:bookmarkStart w:id="2871" w:name="_Toc75260086"/>
      <w:bookmarkStart w:id="2872" w:name="_Toc75275627"/>
      <w:bookmarkStart w:id="2873" w:name="_Toc75276138"/>
      <w:bookmarkStart w:id="2874" w:name="_Toc76541637"/>
      <w:bookmarkStart w:id="2875" w:name="_Toc82437406"/>
      <w:bookmarkStart w:id="2876" w:name="_Toc89944772"/>
      <w:bookmarkStart w:id="2877" w:name="_Toc98753790"/>
      <w:bookmarkStart w:id="2878" w:name="_Toc106179682"/>
      <w:bookmarkStart w:id="2879" w:name="_Toc106180193"/>
      <w:bookmarkStart w:id="2880" w:name="_Toc130396018"/>
      <w:bookmarkStart w:id="2881" w:name="_Toc137555292"/>
      <w:bookmarkStart w:id="2882" w:name="_Toc138856819"/>
      <w:bookmarkStart w:id="2883" w:name="_Toc138860678"/>
      <w:bookmarkStart w:id="2884" w:name="_Toc145531810"/>
      <w:r w:rsidRPr="00BE5108">
        <w:rPr>
          <w:rFonts w:eastAsiaTheme="minorEastAsia"/>
        </w:rPr>
        <w:t>6.6.4.4.1</w:t>
      </w:r>
      <w:r w:rsidRPr="00BE5108">
        <w:rPr>
          <w:rFonts w:eastAsiaTheme="minorEastAsia"/>
        </w:rPr>
        <w:tab/>
        <w:t>Initial conditions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2885" w:name="_Toc73962910"/>
      <w:bookmarkStart w:id="2886" w:name="_Toc75260087"/>
      <w:bookmarkStart w:id="2887" w:name="_Toc75275628"/>
      <w:bookmarkStart w:id="2888" w:name="_Toc75276139"/>
      <w:bookmarkStart w:id="2889" w:name="_Toc76541638"/>
      <w:bookmarkStart w:id="2890" w:name="_Toc82437407"/>
      <w:bookmarkStart w:id="2891" w:name="_Toc89944773"/>
      <w:bookmarkStart w:id="2892" w:name="_Toc98753791"/>
      <w:bookmarkStart w:id="2893" w:name="_Toc106179683"/>
      <w:bookmarkStart w:id="2894" w:name="_Toc106180194"/>
      <w:bookmarkStart w:id="2895" w:name="_Toc130396019"/>
      <w:bookmarkStart w:id="2896" w:name="_Toc137555293"/>
      <w:bookmarkStart w:id="2897" w:name="_Toc138856820"/>
      <w:bookmarkStart w:id="2898" w:name="_Toc138860679"/>
      <w:bookmarkStart w:id="2899" w:name="_Toc145531811"/>
      <w:r w:rsidRPr="00BE5108">
        <w:rPr>
          <w:rFonts w:eastAsiaTheme="minorEastAsia"/>
        </w:rPr>
        <w:t>6.6.4.4.2</w:t>
      </w:r>
      <w:r w:rsidRPr="00BE5108">
        <w:rPr>
          <w:rFonts w:eastAsiaTheme="minorEastAsia"/>
        </w:rPr>
        <w:tab/>
        <w:t>Procedure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lastRenderedPageBreak/>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2900" w:name="_Toc73962911"/>
      <w:bookmarkStart w:id="2901" w:name="_Toc75260088"/>
      <w:bookmarkStart w:id="2902" w:name="_Toc75275629"/>
      <w:bookmarkStart w:id="2903" w:name="_Toc75276140"/>
      <w:bookmarkStart w:id="2904" w:name="_Toc76541639"/>
      <w:bookmarkStart w:id="2905" w:name="_Toc82437408"/>
      <w:bookmarkStart w:id="2906" w:name="_Toc89944774"/>
      <w:bookmarkStart w:id="2907" w:name="_Toc98753792"/>
      <w:bookmarkStart w:id="2908" w:name="_Toc106179684"/>
      <w:bookmarkStart w:id="2909" w:name="_Toc106180195"/>
      <w:bookmarkStart w:id="2910" w:name="_Toc130396020"/>
      <w:bookmarkStart w:id="2911" w:name="_Toc137555294"/>
      <w:bookmarkStart w:id="2912" w:name="_Toc138856821"/>
      <w:bookmarkStart w:id="2913" w:name="_Toc138860680"/>
      <w:bookmarkStart w:id="2914" w:name="_Toc145531812"/>
      <w:r w:rsidRPr="00BE5108">
        <w:rPr>
          <w:rFonts w:eastAsiaTheme="minorEastAsia"/>
        </w:rPr>
        <w:t>6.6.4.5</w:t>
      </w:r>
      <w:r w:rsidRPr="00BE5108">
        <w:rPr>
          <w:rFonts w:eastAsiaTheme="minorEastAsia"/>
        </w:rPr>
        <w:tab/>
        <w:t>Test requirements</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086218FC" w14:textId="77777777" w:rsidR="008D3EE5" w:rsidRPr="00BE5108" w:rsidRDefault="008D3EE5" w:rsidP="008D3EE5">
      <w:pPr>
        <w:pStyle w:val="Heading5"/>
        <w:rPr>
          <w:rFonts w:eastAsiaTheme="minorEastAsia"/>
        </w:rPr>
      </w:pPr>
      <w:bookmarkStart w:id="2915" w:name="_Toc73962912"/>
      <w:bookmarkStart w:id="2916" w:name="_Toc75260089"/>
      <w:bookmarkStart w:id="2917" w:name="_Toc75275630"/>
      <w:bookmarkStart w:id="2918" w:name="_Toc75276141"/>
      <w:bookmarkStart w:id="2919" w:name="_Toc76541640"/>
      <w:bookmarkStart w:id="2920" w:name="_Toc82437409"/>
      <w:bookmarkStart w:id="2921" w:name="_Toc89944775"/>
      <w:bookmarkStart w:id="2922" w:name="_Toc98753793"/>
      <w:bookmarkStart w:id="2923" w:name="_Toc106179685"/>
      <w:bookmarkStart w:id="2924" w:name="_Toc106180196"/>
      <w:bookmarkStart w:id="2925" w:name="_Toc130396021"/>
      <w:bookmarkStart w:id="2926" w:name="_Toc137555295"/>
      <w:bookmarkStart w:id="2927" w:name="_Toc138856822"/>
      <w:bookmarkStart w:id="2928" w:name="_Toc138860681"/>
      <w:bookmarkStart w:id="2929" w:name="_Toc145531813"/>
      <w:r w:rsidRPr="00BE5108">
        <w:rPr>
          <w:rFonts w:eastAsiaTheme="minorEastAsia"/>
        </w:rPr>
        <w:t>6.6.4.5.1</w:t>
      </w:r>
      <w:r w:rsidRPr="00BE5108">
        <w:rPr>
          <w:rFonts w:eastAsiaTheme="minorEastAsia"/>
        </w:rPr>
        <w:tab/>
        <w:t>General requirements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36652941" w14:textId="77777777" w:rsidR="008D3EE5" w:rsidRPr="00BE5108" w:rsidRDefault="008D3EE5" w:rsidP="008D3EE5">
      <w:pPr>
        <w:pStyle w:val="Heading5"/>
        <w:rPr>
          <w:rFonts w:eastAsiaTheme="minorEastAsia"/>
        </w:rPr>
      </w:pPr>
      <w:bookmarkStart w:id="2930" w:name="_Toc73962913"/>
      <w:bookmarkStart w:id="2931" w:name="_Toc75260090"/>
      <w:bookmarkStart w:id="2932" w:name="_Toc75275631"/>
      <w:bookmarkStart w:id="2933" w:name="_Toc75276142"/>
      <w:bookmarkStart w:id="2934" w:name="_Toc76541641"/>
      <w:bookmarkStart w:id="2935" w:name="_Toc82437410"/>
      <w:bookmarkStart w:id="2936" w:name="_Toc89944776"/>
      <w:bookmarkStart w:id="2937" w:name="_Toc98753794"/>
      <w:bookmarkStart w:id="2938" w:name="_Toc106179686"/>
      <w:bookmarkStart w:id="2939" w:name="_Toc106180197"/>
      <w:bookmarkStart w:id="2940" w:name="_Toc130396022"/>
      <w:bookmarkStart w:id="2941" w:name="_Toc137555296"/>
      <w:bookmarkStart w:id="2942" w:name="_Toc138856823"/>
      <w:bookmarkStart w:id="2943" w:name="_Toc138860682"/>
      <w:bookmarkStart w:id="2944" w:name="_Toc145531814"/>
      <w:r w:rsidRPr="00BE5108">
        <w:rPr>
          <w:rFonts w:eastAsiaTheme="minorEastAsia"/>
        </w:rPr>
        <w:t>6.6.4.5.2</w:t>
      </w:r>
      <w:r w:rsidRPr="00BE5108">
        <w:rPr>
          <w:rFonts w:eastAsiaTheme="minorEastAsia"/>
        </w:rPr>
        <w:tab/>
        <w:t>Basic limits for Wide Area IAB-DU and IAB-MT (Category A)</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8.8pt;height:31pt" o:ole="" fillcolor="window">
                  <v:imagedata r:id="rId22" o:title=""/>
                </v:shape>
                <o:OLEObject Type="Embed" ProgID="Equation.3" ShapeID="_x0000_i1030" DrawAspect="Content" ObjectID="_1757315601"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2945"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2946"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3pt;height:31pt" o:ole="" fillcolor="window">
                  <v:imagedata r:id="rId24" o:title=""/>
                </v:shape>
                <o:OLEObject Type="Embed" ProgID="Equation.3" ShapeID="_x0000_i1031" DrawAspect="Content" ObjectID="_1757315602"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2946"/>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2947" w:name="_Toc73962914"/>
      <w:bookmarkStart w:id="2948" w:name="_Toc75260091"/>
      <w:bookmarkStart w:id="2949" w:name="_Toc75275632"/>
      <w:bookmarkStart w:id="2950" w:name="_Toc75276143"/>
      <w:bookmarkStart w:id="2951" w:name="_Toc76541642"/>
      <w:bookmarkStart w:id="2952" w:name="_Toc82437411"/>
      <w:bookmarkStart w:id="2953" w:name="_Toc89944777"/>
      <w:bookmarkStart w:id="2954" w:name="_Toc98753795"/>
      <w:bookmarkStart w:id="2955" w:name="_Toc106179687"/>
      <w:bookmarkStart w:id="2956" w:name="_Toc106180198"/>
      <w:bookmarkStart w:id="2957" w:name="_Toc130396023"/>
      <w:bookmarkStart w:id="2958" w:name="_Toc137555297"/>
      <w:bookmarkStart w:id="2959" w:name="_Toc138856824"/>
      <w:bookmarkStart w:id="2960" w:name="_Toc138860683"/>
      <w:bookmarkStart w:id="2961" w:name="_Toc145531815"/>
      <w:bookmarkEnd w:id="2945"/>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38C4D822" w14:textId="771ACFB1" w:rsidR="00051AAE" w:rsidRPr="00BE5108" w:rsidRDefault="00051AAE" w:rsidP="00051AAE">
      <w:pPr>
        <w:pStyle w:val="Heading6"/>
        <w:rPr>
          <w:rFonts w:eastAsiaTheme="minorEastAsia"/>
        </w:rPr>
      </w:pPr>
      <w:bookmarkStart w:id="2962" w:name="_Toc75275633"/>
      <w:bookmarkStart w:id="2963" w:name="_Toc75276144"/>
      <w:bookmarkStart w:id="2964" w:name="_Toc76541643"/>
      <w:bookmarkStart w:id="2965" w:name="_Toc82437412"/>
      <w:bookmarkStart w:id="2966" w:name="_Toc89944778"/>
      <w:bookmarkStart w:id="2967" w:name="_Toc98753796"/>
      <w:bookmarkStart w:id="2968" w:name="_Toc106179688"/>
      <w:bookmarkStart w:id="2969" w:name="_Toc106180199"/>
      <w:bookmarkStart w:id="2970" w:name="_Toc130396024"/>
      <w:bookmarkStart w:id="2971" w:name="_Toc137555298"/>
      <w:bookmarkStart w:id="2972" w:name="_Toc138856825"/>
      <w:bookmarkStart w:id="2973" w:name="_Toc138860684"/>
      <w:bookmarkStart w:id="2974" w:name="_Toc145531816"/>
      <w:r w:rsidRPr="00BE5108">
        <w:rPr>
          <w:rFonts w:eastAsiaTheme="minorEastAsia"/>
        </w:rPr>
        <w:t>6.6.4.5.3.1</w:t>
      </w:r>
      <w:r w:rsidRPr="00BE5108">
        <w:rPr>
          <w:rFonts w:eastAsiaTheme="minorEastAsia"/>
        </w:rPr>
        <w:tab/>
        <w:t>General</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2975" w:name="_Toc73962915"/>
      <w:bookmarkStart w:id="2976" w:name="_Toc75260092"/>
      <w:bookmarkStart w:id="2977" w:name="_Toc75275634"/>
      <w:bookmarkStart w:id="2978" w:name="_Toc75276145"/>
      <w:bookmarkStart w:id="2979" w:name="_Toc76541644"/>
      <w:bookmarkStart w:id="2980" w:name="_Toc82437413"/>
      <w:bookmarkStart w:id="2981" w:name="_Toc89944779"/>
      <w:bookmarkStart w:id="2982" w:name="_Toc98753797"/>
      <w:bookmarkStart w:id="2983" w:name="_Toc106179689"/>
      <w:bookmarkStart w:id="2984" w:name="_Toc106180200"/>
      <w:bookmarkStart w:id="2985" w:name="_Toc130396025"/>
      <w:bookmarkStart w:id="2986" w:name="_Toc137555299"/>
      <w:bookmarkStart w:id="2987" w:name="_Toc138856826"/>
      <w:bookmarkStart w:id="2988" w:name="_Toc138860685"/>
      <w:bookmarkStart w:id="2989" w:name="_Toc145531817"/>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8.8pt;height:31pt" o:ole="" fillcolor="window">
                  <v:imagedata r:id="rId22" o:title=""/>
                </v:shape>
                <o:OLEObject Type="Embed" ProgID="Equation.DSMT4" ShapeID="_x0000_i1032" DrawAspect="Content" ObjectID="_1757315603"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3pt;height:31pt" o:ole="" fillcolor="window">
                  <v:imagedata r:id="rId24" o:title=""/>
                </v:shape>
                <o:OLEObject Type="Embed" ProgID="Equation.3" ShapeID="_x0000_i1033" DrawAspect="Content" ObjectID="_1757315604"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2990" w:name="_Toc73962916"/>
      <w:bookmarkStart w:id="2991" w:name="_Toc75260093"/>
      <w:bookmarkStart w:id="2992" w:name="_Toc75275635"/>
      <w:bookmarkStart w:id="2993" w:name="_Toc75276146"/>
      <w:bookmarkStart w:id="2994" w:name="_Toc76541645"/>
      <w:bookmarkStart w:id="2995" w:name="_Toc82437414"/>
      <w:bookmarkStart w:id="2996" w:name="_Toc89944780"/>
      <w:bookmarkStart w:id="2997" w:name="_Toc98753798"/>
      <w:bookmarkStart w:id="2998" w:name="_Toc106179690"/>
      <w:bookmarkStart w:id="2999" w:name="_Toc106180201"/>
      <w:bookmarkStart w:id="3000" w:name="_Toc130396026"/>
      <w:bookmarkStart w:id="3001" w:name="_Toc137555300"/>
      <w:bookmarkStart w:id="3002" w:name="_Toc138856827"/>
      <w:bookmarkStart w:id="3003" w:name="_Toc138860686"/>
      <w:bookmarkStart w:id="3004" w:name="_Toc145531818"/>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15pt;height:20.5pt" o:ole="">
                  <v:imagedata r:id="rId28" o:title=""/>
                </v:shape>
                <o:OLEObject Type="Embed" ProgID="Word.Document.12" ShapeID="_x0000_i1034" DrawAspect="Content" ObjectID="_1757315605"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0" o:title=""/>
                </v:shape>
                <o:OLEObject Type="Embed" ProgID="Equation.DSMT4" ShapeID="_x0000_i1035" DrawAspect="Content" ObjectID="_1757315606"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2" o:title=""/>
                </v:shape>
                <o:OLEObject Type="Embed" ProgID="Word.Document.12" ShapeID="_x0000_i1036" DrawAspect="Content" ObjectID="_1757315607"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34" o:title=""/>
                </v:shape>
                <o:OLEObject Type="Embed" ProgID="Equation.DSMT4" ShapeID="_x0000_i1037" DrawAspect="Content" ObjectID="_1757315608"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005" w:name="_Toc73962917"/>
      <w:bookmarkStart w:id="3006" w:name="_Toc75260094"/>
      <w:bookmarkStart w:id="3007" w:name="_Toc75275636"/>
      <w:bookmarkStart w:id="3008" w:name="_Toc75276147"/>
      <w:bookmarkStart w:id="3009" w:name="_Toc76541646"/>
      <w:bookmarkStart w:id="3010" w:name="_Toc82437415"/>
      <w:bookmarkStart w:id="3011" w:name="_Toc89944781"/>
      <w:bookmarkStart w:id="3012" w:name="_Toc98753799"/>
      <w:bookmarkStart w:id="3013" w:name="_Toc106179691"/>
      <w:bookmarkStart w:id="3014" w:name="_Toc106180202"/>
      <w:bookmarkStart w:id="3015" w:name="_Toc130396027"/>
      <w:bookmarkStart w:id="3016" w:name="_Toc137555301"/>
      <w:bookmarkStart w:id="3017" w:name="_Toc138856828"/>
      <w:bookmarkStart w:id="3018" w:name="_Toc138860687"/>
      <w:bookmarkStart w:id="3019" w:name="_Toc14553181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2pt;height:31pt" o:ole="">
                  <v:imagedata r:id="rId36" o:title=""/>
                </v:shape>
                <o:OLEObject Type="Embed" ProgID="Equation.DSMT4" ShapeID="_x0000_i1038" DrawAspect="Content" ObjectID="_1757315609"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8.75pt;height:31pt" o:ole="" fillcolor="window">
                  <v:imagedata r:id="rId38" o:title=""/>
                </v:shape>
                <o:OLEObject Type="Embed" ProgID="Equation.3" ShapeID="_x0000_i1039" DrawAspect="Content" ObjectID="_1757315610"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020" w:name="_Toc73962918"/>
      <w:bookmarkStart w:id="3021" w:name="_Toc75260095"/>
      <w:bookmarkStart w:id="3022" w:name="_Toc75275637"/>
      <w:bookmarkStart w:id="3023" w:name="_Toc75276148"/>
      <w:bookmarkStart w:id="3024" w:name="_Toc76541647"/>
      <w:bookmarkStart w:id="3025" w:name="_Toc82437416"/>
      <w:bookmarkStart w:id="3026" w:name="_Toc89944782"/>
      <w:bookmarkStart w:id="3027" w:name="_Toc98753800"/>
      <w:bookmarkStart w:id="3028" w:name="_Toc106179692"/>
      <w:bookmarkStart w:id="3029" w:name="_Toc106180203"/>
      <w:bookmarkStart w:id="3030" w:name="_Toc130396028"/>
      <w:bookmarkStart w:id="3031" w:name="_Toc137555302"/>
      <w:bookmarkStart w:id="3032" w:name="_Toc138856829"/>
      <w:bookmarkStart w:id="3033" w:name="_Toc138860688"/>
      <w:bookmarkStart w:id="3034" w:name="_Toc14553182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0682B206" w14:textId="77777777" w:rsidR="008D3EE5" w:rsidRPr="00BE5108" w:rsidRDefault="008D3EE5" w:rsidP="008D3EE5">
      <w:pPr>
        <w:pStyle w:val="Heading6"/>
        <w:rPr>
          <w:rFonts w:eastAsiaTheme="minorEastAsia"/>
        </w:rPr>
      </w:pPr>
      <w:bookmarkStart w:id="3035" w:name="_Toc73962919"/>
      <w:bookmarkStart w:id="3036" w:name="_Toc75260096"/>
      <w:bookmarkStart w:id="3037" w:name="_Toc75275638"/>
      <w:bookmarkStart w:id="3038" w:name="_Toc75276149"/>
      <w:bookmarkStart w:id="3039" w:name="_Toc76541648"/>
      <w:bookmarkStart w:id="3040" w:name="_Toc82437417"/>
      <w:bookmarkStart w:id="3041" w:name="_Toc89944783"/>
      <w:bookmarkStart w:id="3042" w:name="_Toc98753801"/>
      <w:bookmarkStart w:id="3043" w:name="_Toc106179693"/>
      <w:bookmarkStart w:id="3044" w:name="_Toc106180204"/>
      <w:bookmarkStart w:id="3045" w:name="_Toc130396029"/>
      <w:bookmarkStart w:id="3046" w:name="_Toc137555303"/>
      <w:bookmarkStart w:id="3047" w:name="_Toc138856830"/>
      <w:bookmarkStart w:id="3048" w:name="_Toc138860689"/>
      <w:bookmarkStart w:id="3049" w:name="_Toc145531821"/>
      <w:r w:rsidRPr="00BE5108">
        <w:rPr>
          <w:rFonts w:eastAsiaTheme="minorEastAsia"/>
        </w:rPr>
        <w:t>6.6.4.5.5.1</w:t>
      </w:r>
      <w:r w:rsidRPr="00BE5108">
        <w:rPr>
          <w:rFonts w:eastAsiaTheme="minorEastAsia"/>
        </w:rPr>
        <w:tab/>
        <w:t>Limits in FCC Title 47</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050" w:name="_Toc73962920"/>
      <w:bookmarkStart w:id="3051" w:name="_Toc75260097"/>
      <w:bookmarkStart w:id="3052" w:name="_Toc75275639"/>
      <w:bookmarkStart w:id="3053" w:name="_Toc75276150"/>
      <w:bookmarkStart w:id="3054" w:name="_Toc76541649"/>
      <w:bookmarkStart w:id="3055" w:name="_Toc82437418"/>
      <w:bookmarkStart w:id="3056" w:name="_Toc89944784"/>
      <w:bookmarkStart w:id="3057" w:name="_Toc98753802"/>
      <w:bookmarkStart w:id="3058" w:name="_Toc106179694"/>
      <w:bookmarkStart w:id="3059" w:name="_Toc106180205"/>
      <w:bookmarkStart w:id="3060" w:name="_Toc130396030"/>
      <w:bookmarkStart w:id="3061" w:name="_Toc137555304"/>
      <w:bookmarkStart w:id="3062" w:name="_Toc138856831"/>
      <w:bookmarkStart w:id="3063" w:name="_Toc138860690"/>
      <w:bookmarkStart w:id="3064" w:name="_Toc145531822"/>
      <w:r w:rsidRPr="00BE5108">
        <w:rPr>
          <w:rFonts w:eastAsiaTheme="minorEastAsia"/>
        </w:rPr>
        <w:t>6.6.4.5.6</w:t>
      </w:r>
      <w:r w:rsidRPr="00BE5108">
        <w:rPr>
          <w:rFonts w:eastAsiaTheme="minorEastAsia"/>
        </w:rPr>
        <w:tab/>
      </w:r>
      <w:r w:rsidR="00AB3799" w:rsidRPr="00BE5108">
        <w:rPr>
          <w:rFonts w:eastAsiaTheme="minorEastAsia"/>
          <w:i/>
        </w:rPr>
        <w:t>IAB type 1-H</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065" w:name="_Toc73962921"/>
      <w:bookmarkStart w:id="3066" w:name="_Toc75260098"/>
      <w:bookmarkStart w:id="3067" w:name="_Toc75275640"/>
      <w:bookmarkStart w:id="3068" w:name="_Toc75276151"/>
      <w:bookmarkStart w:id="3069" w:name="_Toc76541650"/>
      <w:bookmarkStart w:id="3070" w:name="_Toc82437419"/>
      <w:bookmarkStart w:id="3071" w:name="_Toc89944785"/>
      <w:bookmarkStart w:id="3072" w:name="_Toc98753803"/>
      <w:bookmarkStart w:id="3073" w:name="_Toc106179695"/>
      <w:bookmarkStart w:id="3074" w:name="_Toc106180206"/>
      <w:bookmarkStart w:id="3075" w:name="_Toc130396031"/>
      <w:bookmarkStart w:id="3076" w:name="_Toc137555305"/>
      <w:bookmarkStart w:id="3077" w:name="_Toc138856832"/>
      <w:bookmarkStart w:id="3078" w:name="_Toc138860691"/>
      <w:bookmarkStart w:id="3079" w:name="_Toc145531823"/>
      <w:r w:rsidRPr="00BE5108">
        <w:rPr>
          <w:rFonts w:eastAsiaTheme="minorEastAsia"/>
        </w:rPr>
        <w:t>6.6.5</w:t>
      </w:r>
      <w:r w:rsidRPr="00BE5108">
        <w:rPr>
          <w:rFonts w:eastAsiaTheme="minorEastAsia"/>
        </w:rPr>
        <w:tab/>
        <w:t>Transmitter spurious emissions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7F1F4140" w14:textId="77777777" w:rsidR="008D3EE5" w:rsidRPr="00BE5108" w:rsidRDefault="008D3EE5" w:rsidP="008D3EE5">
      <w:pPr>
        <w:pStyle w:val="Heading4"/>
        <w:rPr>
          <w:rFonts w:eastAsiaTheme="minorEastAsia"/>
        </w:rPr>
      </w:pPr>
      <w:bookmarkStart w:id="3080" w:name="_Toc73962922"/>
      <w:bookmarkStart w:id="3081" w:name="_Toc75260099"/>
      <w:bookmarkStart w:id="3082" w:name="_Toc75275641"/>
      <w:bookmarkStart w:id="3083" w:name="_Toc75276152"/>
      <w:bookmarkStart w:id="3084" w:name="_Toc76541651"/>
      <w:bookmarkStart w:id="3085" w:name="_Toc82437420"/>
      <w:bookmarkStart w:id="3086" w:name="_Toc89944786"/>
      <w:bookmarkStart w:id="3087" w:name="_Toc98753804"/>
      <w:bookmarkStart w:id="3088" w:name="_Toc106179696"/>
      <w:bookmarkStart w:id="3089" w:name="_Toc106180207"/>
      <w:bookmarkStart w:id="3090" w:name="_Toc130396032"/>
      <w:bookmarkStart w:id="3091" w:name="_Toc137555306"/>
      <w:bookmarkStart w:id="3092" w:name="_Toc138856833"/>
      <w:bookmarkStart w:id="3093" w:name="_Toc138860692"/>
      <w:bookmarkStart w:id="3094" w:name="_Toc145531824"/>
      <w:r w:rsidRPr="00BE5108">
        <w:rPr>
          <w:rFonts w:eastAsiaTheme="minorEastAsia"/>
        </w:rPr>
        <w:t>6.6.5.1</w:t>
      </w:r>
      <w:r w:rsidRPr="00BE5108">
        <w:rPr>
          <w:rFonts w:eastAsiaTheme="minorEastAsia"/>
        </w:rPr>
        <w:tab/>
        <w:t>Definition and applicability</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095" w:name="_Toc73962923"/>
      <w:bookmarkStart w:id="3096" w:name="_Toc75260100"/>
      <w:bookmarkStart w:id="3097" w:name="_Toc75275642"/>
      <w:bookmarkStart w:id="3098" w:name="_Toc75276153"/>
      <w:bookmarkStart w:id="3099" w:name="_Toc76541652"/>
      <w:bookmarkStart w:id="3100" w:name="_Toc82437421"/>
      <w:bookmarkStart w:id="3101" w:name="_Toc89944787"/>
      <w:bookmarkStart w:id="3102" w:name="_Toc98753805"/>
      <w:bookmarkStart w:id="3103" w:name="_Toc106179697"/>
      <w:bookmarkStart w:id="3104" w:name="_Toc106180208"/>
      <w:bookmarkStart w:id="3105" w:name="_Toc130396033"/>
      <w:bookmarkStart w:id="3106" w:name="_Toc137555307"/>
      <w:bookmarkStart w:id="3107" w:name="_Toc138856834"/>
      <w:bookmarkStart w:id="3108" w:name="_Toc138860693"/>
      <w:bookmarkStart w:id="3109" w:name="_Toc145531825"/>
      <w:r w:rsidRPr="00BE5108">
        <w:rPr>
          <w:rFonts w:eastAsiaTheme="minorEastAsia"/>
        </w:rPr>
        <w:t>6.6.5.2</w:t>
      </w:r>
      <w:r w:rsidRPr="00BE5108">
        <w:rPr>
          <w:rFonts w:eastAsiaTheme="minorEastAsia"/>
        </w:rPr>
        <w:tab/>
        <w:t>Minimum requirement</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110" w:name="_Toc73962924"/>
      <w:bookmarkStart w:id="3111" w:name="_Toc75260101"/>
      <w:bookmarkStart w:id="3112" w:name="_Toc75275643"/>
      <w:bookmarkStart w:id="3113" w:name="_Toc75276154"/>
      <w:bookmarkStart w:id="3114" w:name="_Toc76541653"/>
      <w:bookmarkStart w:id="3115" w:name="_Toc82437422"/>
      <w:bookmarkStart w:id="3116" w:name="_Toc89944788"/>
      <w:bookmarkStart w:id="3117" w:name="_Toc98753806"/>
      <w:bookmarkStart w:id="3118" w:name="_Toc106179698"/>
      <w:bookmarkStart w:id="3119" w:name="_Toc106180209"/>
      <w:bookmarkStart w:id="3120" w:name="_Toc130396034"/>
      <w:bookmarkStart w:id="3121" w:name="_Toc137555308"/>
      <w:bookmarkStart w:id="3122" w:name="_Toc138856835"/>
      <w:bookmarkStart w:id="3123" w:name="_Toc138860694"/>
      <w:bookmarkStart w:id="3124" w:name="_Toc145531826"/>
      <w:r w:rsidRPr="00BE5108">
        <w:rPr>
          <w:rFonts w:eastAsiaTheme="minorEastAsia"/>
        </w:rPr>
        <w:t>6.6.5.3</w:t>
      </w:r>
      <w:r w:rsidRPr="00BE5108">
        <w:rPr>
          <w:rFonts w:eastAsiaTheme="minorEastAsia"/>
        </w:rPr>
        <w:tab/>
        <w:t>Test purpose</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125" w:name="_Toc73962925"/>
      <w:bookmarkStart w:id="3126" w:name="_Toc75260102"/>
      <w:bookmarkStart w:id="3127" w:name="_Toc75275644"/>
      <w:bookmarkStart w:id="3128" w:name="_Toc75276155"/>
      <w:bookmarkStart w:id="3129" w:name="_Toc76541654"/>
      <w:bookmarkStart w:id="3130" w:name="_Toc82437423"/>
      <w:bookmarkStart w:id="3131" w:name="_Toc89944789"/>
      <w:bookmarkStart w:id="3132" w:name="_Toc98753807"/>
      <w:bookmarkStart w:id="3133" w:name="_Toc106179699"/>
      <w:bookmarkStart w:id="3134" w:name="_Toc106180210"/>
      <w:bookmarkStart w:id="3135" w:name="_Toc130396035"/>
      <w:bookmarkStart w:id="3136" w:name="_Toc137555309"/>
      <w:bookmarkStart w:id="3137" w:name="_Toc138856836"/>
      <w:bookmarkStart w:id="3138" w:name="_Toc138860695"/>
      <w:bookmarkStart w:id="3139" w:name="_Toc145531827"/>
      <w:r w:rsidRPr="00BE5108">
        <w:rPr>
          <w:rFonts w:eastAsiaTheme="minorEastAsia"/>
        </w:rPr>
        <w:t>6.6.5.4</w:t>
      </w:r>
      <w:r w:rsidRPr="00BE5108">
        <w:rPr>
          <w:rFonts w:eastAsiaTheme="minorEastAsia"/>
        </w:rPr>
        <w:tab/>
        <w:t>Method of test</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4594AB3F" w14:textId="77777777" w:rsidR="008D3EE5" w:rsidRPr="00BE5108" w:rsidRDefault="008D3EE5" w:rsidP="008D3EE5">
      <w:pPr>
        <w:pStyle w:val="Heading5"/>
        <w:rPr>
          <w:rFonts w:eastAsiaTheme="minorEastAsia"/>
        </w:rPr>
      </w:pPr>
      <w:bookmarkStart w:id="3140" w:name="_Toc73962926"/>
      <w:bookmarkStart w:id="3141" w:name="_Toc75260103"/>
      <w:bookmarkStart w:id="3142" w:name="_Toc75275645"/>
      <w:bookmarkStart w:id="3143" w:name="_Toc75276156"/>
      <w:bookmarkStart w:id="3144" w:name="_Toc76541655"/>
      <w:bookmarkStart w:id="3145" w:name="_Toc82437424"/>
      <w:bookmarkStart w:id="3146" w:name="_Toc89944790"/>
      <w:bookmarkStart w:id="3147" w:name="_Toc98753808"/>
      <w:bookmarkStart w:id="3148" w:name="_Toc106179700"/>
      <w:bookmarkStart w:id="3149" w:name="_Toc106180211"/>
      <w:bookmarkStart w:id="3150" w:name="_Toc130396036"/>
      <w:bookmarkStart w:id="3151" w:name="_Toc137555310"/>
      <w:bookmarkStart w:id="3152" w:name="_Toc138856837"/>
      <w:bookmarkStart w:id="3153" w:name="_Toc138860696"/>
      <w:bookmarkStart w:id="3154" w:name="_Toc145531828"/>
      <w:r w:rsidRPr="00BE5108">
        <w:rPr>
          <w:rFonts w:eastAsiaTheme="minorEastAsia"/>
        </w:rPr>
        <w:t>6.6.5.4.1</w:t>
      </w:r>
      <w:r w:rsidRPr="00BE5108">
        <w:rPr>
          <w:rFonts w:eastAsiaTheme="minorEastAsia"/>
        </w:rPr>
        <w:tab/>
        <w:t>Initial conditions</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155" w:name="_Toc73962927"/>
      <w:bookmarkStart w:id="3156" w:name="_Toc75260104"/>
      <w:bookmarkStart w:id="3157" w:name="_Toc75275646"/>
      <w:bookmarkStart w:id="3158" w:name="_Toc75276157"/>
      <w:bookmarkStart w:id="3159" w:name="_Toc76541656"/>
      <w:bookmarkStart w:id="3160"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161" w:name="_Toc89944791"/>
      <w:bookmarkStart w:id="3162" w:name="_Toc98753809"/>
      <w:bookmarkStart w:id="3163" w:name="_Toc106179701"/>
      <w:bookmarkStart w:id="3164" w:name="_Toc106180212"/>
      <w:bookmarkStart w:id="3165" w:name="_Toc130396037"/>
      <w:bookmarkStart w:id="3166" w:name="_Toc137555311"/>
      <w:bookmarkStart w:id="3167" w:name="_Toc138856838"/>
      <w:bookmarkStart w:id="3168" w:name="_Toc138860697"/>
      <w:bookmarkStart w:id="3169" w:name="_Toc145531829"/>
      <w:r w:rsidRPr="00BE5108">
        <w:rPr>
          <w:rFonts w:eastAsiaTheme="minorEastAsia"/>
        </w:rPr>
        <w:t>6.6.5.4.2</w:t>
      </w:r>
      <w:r w:rsidRPr="00BE5108">
        <w:rPr>
          <w:rFonts w:eastAsiaTheme="minorEastAsia"/>
        </w:rPr>
        <w:tab/>
        <w:t>Procedure</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170" w:name="_Toc73962928"/>
      <w:bookmarkStart w:id="3171" w:name="_Toc75260105"/>
      <w:bookmarkStart w:id="3172" w:name="_Toc75275647"/>
      <w:bookmarkStart w:id="3173" w:name="_Toc75276158"/>
      <w:bookmarkStart w:id="3174" w:name="_Toc76541657"/>
      <w:bookmarkStart w:id="3175" w:name="_Toc82437426"/>
      <w:bookmarkStart w:id="3176" w:name="_Toc89944792"/>
      <w:bookmarkStart w:id="3177" w:name="_Toc98753810"/>
      <w:bookmarkStart w:id="3178" w:name="_Toc106179702"/>
      <w:bookmarkStart w:id="3179" w:name="_Toc106180213"/>
      <w:bookmarkStart w:id="3180" w:name="_Toc130396038"/>
      <w:bookmarkStart w:id="3181" w:name="_Toc137555312"/>
      <w:bookmarkStart w:id="3182" w:name="_Toc138856839"/>
      <w:bookmarkStart w:id="3183" w:name="_Toc138860698"/>
      <w:bookmarkStart w:id="3184" w:name="_Toc145531830"/>
      <w:r w:rsidRPr="00BE5108">
        <w:rPr>
          <w:rFonts w:eastAsiaTheme="minorEastAsia"/>
        </w:rPr>
        <w:t>6.6.5.5</w:t>
      </w:r>
      <w:r w:rsidRPr="00BE5108">
        <w:rPr>
          <w:rFonts w:eastAsiaTheme="minorEastAsia"/>
        </w:rPr>
        <w:tab/>
        <w:t>Test requirements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21179575" w14:textId="77777777" w:rsidR="008D3EE5" w:rsidRPr="00BE5108" w:rsidRDefault="008D3EE5" w:rsidP="00FF7252">
      <w:pPr>
        <w:pStyle w:val="Heading5"/>
        <w:keepNext w:val="0"/>
        <w:rPr>
          <w:rFonts w:eastAsiaTheme="minorEastAsia"/>
        </w:rPr>
      </w:pPr>
      <w:bookmarkStart w:id="3185" w:name="_Toc73962929"/>
      <w:bookmarkStart w:id="3186" w:name="_Toc75260106"/>
      <w:bookmarkStart w:id="3187" w:name="_Toc75275648"/>
      <w:bookmarkStart w:id="3188" w:name="_Toc75276159"/>
      <w:bookmarkStart w:id="3189" w:name="_Toc76541658"/>
      <w:bookmarkStart w:id="3190" w:name="_Toc82437427"/>
      <w:bookmarkStart w:id="3191" w:name="_Toc89944793"/>
      <w:bookmarkStart w:id="3192" w:name="_Toc98753811"/>
      <w:bookmarkStart w:id="3193" w:name="_Toc106179703"/>
      <w:bookmarkStart w:id="3194" w:name="_Toc106180214"/>
      <w:bookmarkStart w:id="3195" w:name="_Toc130396039"/>
      <w:bookmarkStart w:id="3196" w:name="_Toc137555313"/>
      <w:bookmarkStart w:id="3197" w:name="_Toc138856840"/>
      <w:bookmarkStart w:id="3198" w:name="_Toc138860699"/>
      <w:bookmarkStart w:id="3199" w:name="_Toc145531831"/>
      <w:r w:rsidRPr="00BE5108">
        <w:rPr>
          <w:rFonts w:eastAsiaTheme="minorEastAsia"/>
        </w:rPr>
        <w:t>6.6.5.5.1</w:t>
      </w:r>
      <w:r w:rsidRPr="00BE5108">
        <w:rPr>
          <w:rFonts w:eastAsiaTheme="minorEastAsia"/>
        </w:rPr>
        <w:tab/>
        <w:t>Basic limits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20CD6333" w14:textId="77777777" w:rsidR="008D3EE5" w:rsidRPr="00BE5108" w:rsidRDefault="008D3EE5" w:rsidP="00FF7252">
      <w:pPr>
        <w:pStyle w:val="Heading6"/>
        <w:keepNext w:val="0"/>
        <w:rPr>
          <w:rFonts w:eastAsiaTheme="minorEastAsia"/>
        </w:rPr>
      </w:pPr>
      <w:bookmarkStart w:id="3200" w:name="_Toc73962930"/>
      <w:bookmarkStart w:id="3201" w:name="_Toc75260107"/>
      <w:bookmarkStart w:id="3202" w:name="_Toc75275649"/>
      <w:bookmarkStart w:id="3203" w:name="_Toc75276160"/>
      <w:bookmarkStart w:id="3204" w:name="_Toc76541659"/>
      <w:bookmarkStart w:id="3205" w:name="_Toc82437428"/>
      <w:bookmarkStart w:id="3206" w:name="_Toc89944794"/>
      <w:bookmarkStart w:id="3207" w:name="_Toc98753812"/>
      <w:bookmarkStart w:id="3208" w:name="_Toc106179704"/>
      <w:bookmarkStart w:id="3209" w:name="_Toc106180215"/>
      <w:bookmarkStart w:id="3210" w:name="_Toc130396040"/>
      <w:bookmarkStart w:id="3211" w:name="_Toc137555314"/>
      <w:bookmarkStart w:id="3212" w:name="_Toc138856841"/>
      <w:bookmarkStart w:id="3213" w:name="_Toc138860700"/>
      <w:bookmarkStart w:id="3214" w:name="_Toc145531832"/>
      <w:r w:rsidRPr="00BE5108">
        <w:rPr>
          <w:rFonts w:eastAsiaTheme="minorEastAsia"/>
        </w:rPr>
        <w:t>6.6.5.5.1.1</w:t>
      </w:r>
      <w:r w:rsidRPr="00BE5108">
        <w:rPr>
          <w:rFonts w:eastAsiaTheme="minorEastAsia"/>
        </w:rPr>
        <w:tab/>
        <w:t>Tx spurious emissions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215" w:name="_Toc73962931"/>
      <w:bookmarkStart w:id="3216" w:name="_Toc75260108"/>
      <w:bookmarkStart w:id="3217" w:name="_Toc75275650"/>
      <w:bookmarkStart w:id="3218" w:name="_Toc75276161"/>
      <w:bookmarkStart w:id="3219" w:name="_Toc76541660"/>
      <w:bookmarkStart w:id="3220" w:name="_Toc82437429"/>
      <w:bookmarkStart w:id="3221" w:name="_Toc89944795"/>
      <w:bookmarkStart w:id="3222" w:name="_Toc98753813"/>
      <w:bookmarkStart w:id="3223" w:name="_Toc106179705"/>
      <w:bookmarkStart w:id="3224" w:name="_Toc106180216"/>
      <w:bookmarkStart w:id="3225" w:name="_Toc130396041"/>
      <w:bookmarkStart w:id="3226" w:name="_Toc137555315"/>
      <w:bookmarkStart w:id="3227" w:name="_Toc138856842"/>
      <w:bookmarkStart w:id="3228" w:name="_Toc138860701"/>
      <w:bookmarkStart w:id="3229" w:name="_Toc145531833"/>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230" w:name="_Toc73962932"/>
      <w:bookmarkStart w:id="3231" w:name="_Toc75260109"/>
      <w:bookmarkStart w:id="3232" w:name="_Toc75275651"/>
      <w:bookmarkStart w:id="3233" w:name="_Toc75276162"/>
      <w:bookmarkStart w:id="3234" w:name="_Toc76541661"/>
      <w:bookmarkStart w:id="3235" w:name="_Toc82437430"/>
      <w:bookmarkStart w:id="3236" w:name="_Toc89944796"/>
      <w:bookmarkStart w:id="3237" w:name="_Toc98753814"/>
      <w:bookmarkStart w:id="3238" w:name="_Toc106179706"/>
      <w:bookmarkStart w:id="3239" w:name="_Toc106180217"/>
      <w:bookmarkStart w:id="3240" w:name="_Toc130396042"/>
      <w:bookmarkStart w:id="3241" w:name="_Toc137555316"/>
      <w:bookmarkStart w:id="3242" w:name="_Toc138856843"/>
      <w:bookmarkStart w:id="3243" w:name="_Toc138860702"/>
      <w:bookmarkStart w:id="3244" w:name="_Toc145531834"/>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245" w:name="_Toc73962933"/>
      <w:bookmarkStart w:id="3246" w:name="_Toc75260110"/>
      <w:bookmarkStart w:id="3247" w:name="_Toc75275652"/>
      <w:bookmarkStart w:id="3248" w:name="_Toc75276163"/>
      <w:bookmarkStart w:id="3249" w:name="_Toc76541662"/>
      <w:bookmarkStart w:id="3250" w:name="_Toc82437431"/>
      <w:bookmarkStart w:id="3251" w:name="_Toc89944797"/>
      <w:bookmarkStart w:id="3252" w:name="_Toc98753815"/>
      <w:bookmarkStart w:id="3253" w:name="_Toc106179707"/>
      <w:bookmarkStart w:id="3254" w:name="_Toc106180218"/>
      <w:bookmarkStart w:id="3255" w:name="_Toc130396043"/>
      <w:bookmarkStart w:id="3256" w:name="_Toc137555317"/>
      <w:bookmarkStart w:id="3257" w:name="_Toc138856844"/>
      <w:bookmarkStart w:id="3258" w:name="_Toc138860703"/>
      <w:bookmarkStart w:id="3259" w:name="_Toc145531835"/>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260" w:name="_Toc73962934"/>
      <w:bookmarkStart w:id="3261" w:name="_Toc75260111"/>
      <w:bookmarkStart w:id="3262" w:name="_Toc75275653"/>
      <w:bookmarkStart w:id="3263" w:name="_Toc75276164"/>
      <w:bookmarkStart w:id="3264" w:name="_Toc76541663"/>
      <w:bookmarkStart w:id="3265" w:name="_Toc82437432"/>
      <w:bookmarkStart w:id="3266" w:name="_Toc89944798"/>
      <w:bookmarkStart w:id="3267" w:name="_Toc98753816"/>
      <w:bookmarkStart w:id="3268" w:name="_Toc106179708"/>
      <w:bookmarkStart w:id="3269" w:name="_Toc106180219"/>
      <w:bookmarkStart w:id="3270" w:name="_Toc130396044"/>
      <w:bookmarkStart w:id="3271" w:name="_Toc137555318"/>
      <w:bookmarkStart w:id="3272" w:name="_Toc138856845"/>
      <w:bookmarkStart w:id="3273" w:name="_Toc138860704"/>
      <w:bookmarkStart w:id="3274" w:name="_Toc145531836"/>
      <w:r w:rsidRPr="00BE5108">
        <w:rPr>
          <w:rFonts w:eastAsiaTheme="minorEastAsia"/>
        </w:rPr>
        <w:t>6.7</w:t>
      </w:r>
      <w:r w:rsidRPr="00BE5108">
        <w:rPr>
          <w:rFonts w:eastAsiaTheme="minorEastAsia"/>
        </w:rPr>
        <w:tab/>
        <w:t>Transmitter intermodulation</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7BE2D0AD" w14:textId="77777777" w:rsidR="00B045F3" w:rsidRPr="00BE5108" w:rsidRDefault="00B045F3" w:rsidP="00B045F3">
      <w:pPr>
        <w:pStyle w:val="Heading3"/>
        <w:rPr>
          <w:rFonts w:eastAsiaTheme="minorEastAsia"/>
        </w:rPr>
      </w:pPr>
      <w:bookmarkStart w:id="3275" w:name="_Toc73962935"/>
      <w:bookmarkStart w:id="3276" w:name="_Toc75260112"/>
      <w:bookmarkStart w:id="3277" w:name="_Toc75275654"/>
      <w:bookmarkStart w:id="3278" w:name="_Toc75276165"/>
      <w:bookmarkStart w:id="3279" w:name="_Toc76541664"/>
      <w:bookmarkStart w:id="3280" w:name="_Toc82437433"/>
      <w:bookmarkStart w:id="3281" w:name="_Toc89944799"/>
      <w:bookmarkStart w:id="3282" w:name="_Toc98753817"/>
      <w:bookmarkStart w:id="3283" w:name="_Toc106179709"/>
      <w:bookmarkStart w:id="3284" w:name="_Toc106180220"/>
      <w:bookmarkStart w:id="3285" w:name="_Toc130396045"/>
      <w:bookmarkStart w:id="3286" w:name="_Toc137555319"/>
      <w:bookmarkStart w:id="3287" w:name="_Toc138856846"/>
      <w:bookmarkStart w:id="3288" w:name="_Toc138860705"/>
      <w:bookmarkStart w:id="3289" w:name="_Toc145531837"/>
      <w:r w:rsidRPr="00BE5108">
        <w:rPr>
          <w:rFonts w:eastAsiaTheme="minorEastAsia"/>
        </w:rPr>
        <w:t>6.7.1</w:t>
      </w:r>
      <w:r w:rsidRPr="00BE5108">
        <w:rPr>
          <w:rFonts w:eastAsiaTheme="minorEastAsia"/>
        </w:rPr>
        <w:tab/>
        <w:t>Definition and applicability</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290" w:name="_Toc73962936"/>
      <w:bookmarkStart w:id="3291" w:name="_Toc75260113"/>
      <w:bookmarkStart w:id="3292" w:name="_Toc75275655"/>
      <w:bookmarkStart w:id="3293" w:name="_Toc75276166"/>
      <w:bookmarkStart w:id="3294" w:name="_Toc76541665"/>
      <w:bookmarkStart w:id="3295" w:name="_Toc82437434"/>
      <w:bookmarkStart w:id="3296" w:name="_Toc89944800"/>
      <w:bookmarkStart w:id="3297" w:name="_Toc98753818"/>
      <w:bookmarkStart w:id="3298" w:name="_Toc106179710"/>
      <w:bookmarkStart w:id="3299" w:name="_Toc106180221"/>
      <w:bookmarkStart w:id="3300" w:name="_Toc130396046"/>
      <w:bookmarkStart w:id="3301" w:name="_Toc137555320"/>
      <w:bookmarkStart w:id="3302" w:name="_Toc138856847"/>
      <w:bookmarkStart w:id="3303" w:name="_Toc138860706"/>
      <w:bookmarkStart w:id="3304" w:name="_Toc145531838"/>
      <w:r w:rsidRPr="00BE5108">
        <w:rPr>
          <w:rFonts w:eastAsiaTheme="minorEastAsia"/>
        </w:rPr>
        <w:t>6.7.2</w:t>
      </w:r>
      <w:r w:rsidRPr="00BE5108">
        <w:rPr>
          <w:rFonts w:eastAsiaTheme="minorEastAsia"/>
        </w:rPr>
        <w:tab/>
        <w:t>Minimum requirement</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305" w:name="_Toc73962937"/>
      <w:bookmarkStart w:id="3306" w:name="_Toc75260114"/>
      <w:bookmarkStart w:id="3307" w:name="_Toc75275656"/>
      <w:bookmarkStart w:id="3308" w:name="_Toc75276167"/>
      <w:bookmarkStart w:id="3309" w:name="_Toc76541666"/>
      <w:bookmarkStart w:id="3310" w:name="_Toc82437435"/>
      <w:bookmarkStart w:id="3311" w:name="_Toc89944801"/>
      <w:bookmarkStart w:id="3312" w:name="_Toc98753819"/>
      <w:bookmarkStart w:id="3313" w:name="_Toc106179711"/>
      <w:bookmarkStart w:id="3314" w:name="_Toc106180222"/>
      <w:bookmarkStart w:id="3315" w:name="_Toc130396047"/>
      <w:bookmarkStart w:id="3316" w:name="_Toc137555321"/>
      <w:bookmarkStart w:id="3317" w:name="_Toc138856848"/>
      <w:bookmarkStart w:id="3318" w:name="_Toc138860707"/>
      <w:bookmarkStart w:id="3319" w:name="_Toc145531839"/>
      <w:r w:rsidRPr="00BE5108">
        <w:rPr>
          <w:rFonts w:eastAsiaTheme="minorEastAsia"/>
        </w:rPr>
        <w:t>6.7.3</w:t>
      </w:r>
      <w:r w:rsidRPr="00BE5108">
        <w:rPr>
          <w:rFonts w:eastAsiaTheme="minorEastAsia"/>
        </w:rPr>
        <w:tab/>
        <w:t>Test purpose</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320" w:name="_Toc73962938"/>
      <w:bookmarkStart w:id="3321" w:name="_Toc75260115"/>
      <w:bookmarkStart w:id="3322" w:name="_Toc75275657"/>
      <w:bookmarkStart w:id="3323" w:name="_Toc75276168"/>
      <w:bookmarkStart w:id="3324" w:name="_Toc76541667"/>
      <w:bookmarkStart w:id="3325" w:name="_Toc82437436"/>
      <w:bookmarkStart w:id="3326" w:name="_Toc89944802"/>
      <w:bookmarkStart w:id="3327" w:name="_Toc98753820"/>
      <w:bookmarkStart w:id="3328" w:name="_Toc106179712"/>
      <w:bookmarkStart w:id="3329" w:name="_Toc106180223"/>
      <w:bookmarkStart w:id="3330" w:name="_Toc130396048"/>
      <w:bookmarkStart w:id="3331" w:name="_Toc137555322"/>
      <w:bookmarkStart w:id="3332" w:name="_Toc138856849"/>
      <w:bookmarkStart w:id="3333" w:name="_Toc138860708"/>
      <w:bookmarkStart w:id="3334" w:name="_Toc145531840"/>
      <w:r w:rsidRPr="00BE5108">
        <w:rPr>
          <w:rFonts w:eastAsiaTheme="minorEastAsia"/>
        </w:rPr>
        <w:t>6.7.4</w:t>
      </w:r>
      <w:r w:rsidRPr="00BE5108">
        <w:rPr>
          <w:rFonts w:eastAsiaTheme="minorEastAsia"/>
        </w:rPr>
        <w:tab/>
        <w:t>Method of test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B90C8AF" w14:textId="77777777" w:rsidR="00B045F3" w:rsidRPr="00BE5108" w:rsidRDefault="00B045F3" w:rsidP="00B045F3">
      <w:pPr>
        <w:pStyle w:val="Heading4"/>
        <w:rPr>
          <w:rFonts w:eastAsiaTheme="minorEastAsia"/>
        </w:rPr>
      </w:pPr>
      <w:bookmarkStart w:id="3335" w:name="_Toc73962939"/>
      <w:bookmarkStart w:id="3336" w:name="_Toc75260116"/>
      <w:bookmarkStart w:id="3337" w:name="_Toc75275658"/>
      <w:bookmarkStart w:id="3338" w:name="_Toc75276169"/>
      <w:bookmarkStart w:id="3339" w:name="_Toc76541668"/>
      <w:bookmarkStart w:id="3340" w:name="_Toc82437437"/>
      <w:bookmarkStart w:id="3341" w:name="_Toc89944803"/>
      <w:bookmarkStart w:id="3342" w:name="_Toc98753821"/>
      <w:bookmarkStart w:id="3343" w:name="_Toc106179713"/>
      <w:bookmarkStart w:id="3344" w:name="_Toc106180224"/>
      <w:bookmarkStart w:id="3345" w:name="_Toc130396049"/>
      <w:bookmarkStart w:id="3346" w:name="_Toc137555323"/>
      <w:bookmarkStart w:id="3347" w:name="_Toc138856850"/>
      <w:bookmarkStart w:id="3348" w:name="_Toc138860709"/>
      <w:bookmarkStart w:id="3349" w:name="_Toc145531841"/>
      <w:r w:rsidRPr="00BE5108">
        <w:rPr>
          <w:rFonts w:eastAsiaTheme="minorEastAsia"/>
        </w:rPr>
        <w:t>6.7.4.1</w:t>
      </w:r>
      <w:r w:rsidRPr="00BE5108">
        <w:rPr>
          <w:rFonts w:eastAsiaTheme="minorEastAsia"/>
        </w:rPr>
        <w:tab/>
        <w:t>Initial conditions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D47065">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350" w:name="_Toc73962940"/>
      <w:bookmarkStart w:id="3351" w:name="_Toc75260117"/>
      <w:bookmarkStart w:id="3352" w:name="_Toc75275659"/>
      <w:bookmarkStart w:id="3353" w:name="_Toc75276170"/>
      <w:bookmarkStart w:id="3354" w:name="_Toc76541669"/>
      <w:bookmarkStart w:id="3355" w:name="_Toc82437438"/>
      <w:bookmarkStart w:id="3356" w:name="_Toc89944804"/>
      <w:bookmarkStart w:id="3357" w:name="_Toc98753822"/>
      <w:bookmarkStart w:id="3358" w:name="_Toc106179714"/>
      <w:bookmarkStart w:id="3359" w:name="_Toc106180225"/>
      <w:bookmarkStart w:id="3360" w:name="_Toc130396050"/>
      <w:bookmarkStart w:id="3361" w:name="_Toc137555324"/>
      <w:bookmarkStart w:id="3362" w:name="_Toc138856851"/>
      <w:bookmarkStart w:id="3363" w:name="_Toc138860710"/>
      <w:bookmarkStart w:id="3364" w:name="_Toc145531842"/>
      <w:r w:rsidRPr="00BE5108">
        <w:rPr>
          <w:rFonts w:eastAsiaTheme="minorEastAsia"/>
        </w:rPr>
        <w:t>6.7.4.2</w:t>
      </w:r>
      <w:r w:rsidRPr="00BE5108">
        <w:rPr>
          <w:rFonts w:eastAsiaTheme="minorEastAsia"/>
        </w:rPr>
        <w:tab/>
        <w:t>Procedure</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4797733C" w:rsidR="00B045F3" w:rsidRPr="00BE5108" w:rsidRDefault="000B562F" w:rsidP="000B562F">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05B163A7" w:rsidR="00B045F3" w:rsidRPr="00BE5108" w:rsidRDefault="000B562F"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 xml:space="preserve">defined in clause 5.3.5 </w:t>
      </w:r>
      <w:r w:rsidRPr="00BE5108">
        <w:rPr>
          <w:rFonts w:eastAsiaTheme="minorEastAsia"/>
          <w:snapToGrid w:val="0"/>
        </w:rPr>
        <w:t xml:space="preserve">and a </w:t>
      </w:r>
      <w:r w:rsidRPr="00BE5108">
        <w:rPr>
          <w:rFonts w:eastAsiaTheme="minorEastAsia"/>
          <w:szCs w:val="18"/>
        </w:rPr>
        <w:t xml:space="preserve">centre frequency offset from </w:t>
      </w:r>
      <w:r w:rsidRPr="00BE5108">
        <w:rPr>
          <w:rFonts w:eastAsiaTheme="minorEastAsia"/>
          <w:szCs w:val="18"/>
          <w:lang w:eastAsia="zh-CN"/>
        </w:rPr>
        <w:t xml:space="preserve">the </w:t>
      </w:r>
      <w:r w:rsidRPr="00BE5108">
        <w:rPr>
          <w:rFonts w:eastAsiaTheme="minorEastAsia"/>
          <w:szCs w:val="18"/>
        </w:rPr>
        <w:t>lower/upper edge of the wanted signal</w:t>
      </w:r>
      <w:r w:rsidRPr="00BE5108">
        <w:rPr>
          <w:rFonts w:eastAsiaTheme="minorEastAsia" w:cs="Arial"/>
        </w:rPr>
        <w:t xml:space="preserve"> or edge of sub-block inside a sub-block gap</w:t>
      </w:r>
      <w:r w:rsidRPr="00BE5108">
        <w:rPr>
          <w:rFonts w:eastAsiaTheme="minorEastAsia"/>
        </w:rPr>
        <w:t xml:space="preserve"> </w:t>
      </w:r>
      <w:r w:rsidRPr="00BE5108">
        <w:rPr>
          <w:rFonts w:eastAsiaTheme="minorEastAsia"/>
          <w:position w:val="-28"/>
        </w:rPr>
        <w:object w:dxaOrig="2055" w:dyaOrig="615" w14:anchorId="66280D25">
          <v:shape id="_x0000_i1040" type="#_x0000_t75" style="width:103pt;height:31pt" o:ole="">
            <v:imagedata r:id="rId40" o:title=""/>
          </v:shape>
          <o:OLEObject Type="Embed" ProgID="Equation.3" ShapeID="_x0000_i1040" DrawAspect="Content" ObjectID="_1757315611" r:id="rId41"/>
        </w:object>
      </w:r>
      <w:r w:rsidRPr="00BE5108">
        <w:rPr>
          <w:rFonts w:eastAsiaTheme="minorEastAsia"/>
        </w:rPr>
        <w:t>, for n = 1, 2</w:t>
      </w:r>
      <w:r w:rsidRPr="00BE5108">
        <w:rPr>
          <w:rFonts w:eastAsiaTheme="minorEastAsia" w:hint="eastAsia"/>
          <w:lang w:eastAsia="zh-CN"/>
        </w:rPr>
        <w:t xml:space="preserve"> and 3</w:t>
      </w:r>
      <w:r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Pr="00BE5108">
        <w:rPr>
          <w:rFonts w:eastAsiaTheme="minorEastAsia"/>
          <w:iCs/>
          <w:lang w:eastAsia="zh-CN"/>
        </w:rPr>
        <w:t>Inter RF Bandwidth gap</w:t>
      </w:r>
      <w:r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365" w:name="_Toc73962941"/>
      <w:bookmarkStart w:id="3366" w:name="_Toc75260118"/>
      <w:bookmarkStart w:id="3367" w:name="_Toc75275660"/>
      <w:bookmarkStart w:id="3368" w:name="_Toc75276171"/>
      <w:bookmarkStart w:id="3369" w:name="_Toc76541670"/>
      <w:bookmarkStart w:id="3370" w:name="_Toc82437439"/>
      <w:bookmarkStart w:id="3371" w:name="_Toc89944805"/>
      <w:bookmarkStart w:id="3372" w:name="_Toc98753823"/>
      <w:bookmarkStart w:id="3373" w:name="_Toc106179715"/>
      <w:bookmarkStart w:id="3374" w:name="_Toc106180226"/>
      <w:bookmarkStart w:id="3375" w:name="_Toc130396051"/>
      <w:bookmarkStart w:id="3376" w:name="_Toc137555325"/>
      <w:bookmarkStart w:id="3377" w:name="_Toc138856852"/>
      <w:bookmarkStart w:id="3378" w:name="_Toc138860711"/>
      <w:bookmarkStart w:id="3379" w:name="_Toc145531843"/>
      <w:r w:rsidRPr="00BE5108">
        <w:rPr>
          <w:rFonts w:eastAsiaTheme="minorEastAsia"/>
        </w:rPr>
        <w:t>6.7.5</w:t>
      </w:r>
      <w:r w:rsidRPr="00BE5108">
        <w:rPr>
          <w:rFonts w:eastAsiaTheme="minorEastAsia"/>
        </w:rPr>
        <w:tab/>
        <w:t>Test requirements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136FB3DB" w14:textId="77777777" w:rsidR="00B045F3" w:rsidRPr="00BE5108" w:rsidRDefault="00B045F3" w:rsidP="00B045F3">
      <w:pPr>
        <w:pStyle w:val="Heading4"/>
        <w:rPr>
          <w:rFonts w:eastAsiaTheme="minorEastAsia"/>
        </w:rPr>
      </w:pPr>
      <w:bookmarkStart w:id="3380" w:name="_Toc73962942"/>
      <w:bookmarkStart w:id="3381" w:name="_Toc75260119"/>
      <w:bookmarkStart w:id="3382" w:name="_Toc75275661"/>
      <w:bookmarkStart w:id="3383" w:name="_Toc75276172"/>
      <w:bookmarkStart w:id="3384" w:name="_Toc76541671"/>
      <w:bookmarkStart w:id="3385" w:name="_Toc82437440"/>
      <w:bookmarkStart w:id="3386" w:name="_Toc89944806"/>
      <w:bookmarkStart w:id="3387" w:name="_Toc98753824"/>
      <w:bookmarkStart w:id="3388" w:name="_Toc106179716"/>
      <w:bookmarkStart w:id="3389" w:name="_Toc106180227"/>
      <w:bookmarkStart w:id="3390" w:name="_Toc130396052"/>
      <w:bookmarkStart w:id="3391" w:name="_Toc137555326"/>
      <w:bookmarkStart w:id="3392" w:name="_Toc138856853"/>
      <w:bookmarkStart w:id="3393" w:name="_Toc138860712"/>
      <w:bookmarkStart w:id="3394" w:name="_Toc145531844"/>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3F539CAB" w14:textId="77777777" w:rsidR="00B045F3" w:rsidRPr="00BE5108" w:rsidRDefault="00B045F3" w:rsidP="00B045F3">
      <w:pPr>
        <w:pStyle w:val="Heading5"/>
        <w:rPr>
          <w:rFonts w:eastAsiaTheme="minorEastAsia"/>
        </w:rPr>
      </w:pPr>
      <w:bookmarkStart w:id="3395" w:name="_Toc73962943"/>
      <w:bookmarkStart w:id="3396" w:name="_Toc75260120"/>
      <w:bookmarkStart w:id="3397" w:name="_Toc75275662"/>
      <w:bookmarkStart w:id="3398" w:name="_Toc75276173"/>
      <w:bookmarkStart w:id="3399" w:name="_Toc76541672"/>
      <w:bookmarkStart w:id="3400" w:name="_Toc82437441"/>
      <w:bookmarkStart w:id="3401" w:name="_Toc89944807"/>
      <w:bookmarkStart w:id="3402" w:name="_Toc98753825"/>
      <w:bookmarkStart w:id="3403" w:name="_Toc106179717"/>
      <w:bookmarkStart w:id="3404" w:name="_Toc106180228"/>
      <w:bookmarkStart w:id="3405" w:name="_Toc130396053"/>
      <w:bookmarkStart w:id="3406" w:name="_Toc137555327"/>
      <w:bookmarkStart w:id="3407" w:name="_Toc138856854"/>
      <w:bookmarkStart w:id="3408" w:name="_Toc138860713"/>
      <w:bookmarkStart w:id="3409" w:name="_Toc145531845"/>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2" o:title=""/>
                </v:shape>
                <o:OLEObject Type="Embed" ProgID="Equation.3" ShapeID="_x0000_i1041" DrawAspect="Content" ObjectID="_1757315612"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410" w:name="_Toc73962944"/>
      <w:bookmarkStart w:id="3411" w:name="_Toc75260121"/>
      <w:bookmarkStart w:id="3412" w:name="_Toc75275663"/>
      <w:bookmarkStart w:id="3413" w:name="_Toc75276174"/>
      <w:bookmarkStart w:id="3414" w:name="_Toc76541673"/>
      <w:bookmarkStart w:id="3415" w:name="_Toc82437442"/>
      <w:bookmarkStart w:id="3416" w:name="_Toc89944808"/>
      <w:bookmarkStart w:id="3417" w:name="_Toc98753826"/>
      <w:bookmarkStart w:id="3418" w:name="_Toc106179718"/>
      <w:bookmarkStart w:id="3419" w:name="_Toc106180229"/>
      <w:bookmarkStart w:id="3420" w:name="_Toc130396054"/>
      <w:bookmarkStart w:id="3421" w:name="_Toc137555328"/>
      <w:bookmarkStart w:id="3422" w:name="_Toc138856855"/>
      <w:bookmarkStart w:id="3423" w:name="_Toc138860714"/>
      <w:bookmarkStart w:id="3424" w:name="_Toc145531846"/>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425" w:name="_Toc73962945"/>
      <w:bookmarkStart w:id="3426" w:name="_Toc75260122"/>
      <w:bookmarkStart w:id="3427" w:name="_Toc75275664"/>
      <w:bookmarkStart w:id="3428" w:name="_Toc75276175"/>
      <w:bookmarkStart w:id="3429" w:name="_Toc76541674"/>
      <w:bookmarkStart w:id="3430" w:name="_Toc82437443"/>
      <w:bookmarkStart w:id="3431" w:name="_Toc89944809"/>
      <w:bookmarkStart w:id="3432" w:name="_Toc98753827"/>
      <w:bookmarkStart w:id="3433" w:name="_Toc106179719"/>
      <w:bookmarkStart w:id="3434" w:name="_Toc106180230"/>
      <w:bookmarkStart w:id="3435" w:name="_Toc130396055"/>
      <w:bookmarkStart w:id="3436" w:name="_Toc137555329"/>
      <w:bookmarkStart w:id="3437" w:name="_Toc138856856"/>
      <w:bookmarkStart w:id="3438" w:name="_Toc138860715"/>
      <w:bookmarkStart w:id="3439" w:name="_Toc145531847"/>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440" w:name="_Toc73962946"/>
      <w:bookmarkStart w:id="3441" w:name="_Toc75260123"/>
      <w:bookmarkStart w:id="3442" w:name="_Toc75275665"/>
      <w:bookmarkStart w:id="3443" w:name="_Toc75276176"/>
      <w:bookmarkStart w:id="3444" w:name="_Toc76541675"/>
      <w:bookmarkStart w:id="3445" w:name="_Toc82437444"/>
      <w:bookmarkStart w:id="3446" w:name="_Toc89944810"/>
      <w:bookmarkStart w:id="3447" w:name="_Toc98753828"/>
      <w:bookmarkStart w:id="3448" w:name="_Toc106179720"/>
      <w:bookmarkStart w:id="3449" w:name="_Toc106180231"/>
      <w:bookmarkStart w:id="3450" w:name="_Toc130396056"/>
      <w:bookmarkStart w:id="3451" w:name="_Toc137555330"/>
      <w:bookmarkStart w:id="3452" w:name="_Toc138856857"/>
      <w:bookmarkStart w:id="3453" w:name="_Toc138860716"/>
      <w:bookmarkStart w:id="3454" w:name="_Toc145531848"/>
      <w:r w:rsidRPr="00BE5108">
        <w:rPr>
          <w:rFonts w:eastAsiaTheme="minorEastAsia"/>
        </w:rPr>
        <w:t>7</w:t>
      </w:r>
      <w:r w:rsidRPr="00BE5108">
        <w:rPr>
          <w:rFonts w:eastAsiaTheme="minorEastAsia"/>
        </w:rPr>
        <w:tab/>
        <w:t>Conducted receiver characteristics (IAB-DU and IAB-MT)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766C827B" w14:textId="77777777" w:rsidR="006725BC" w:rsidRPr="00BE5108" w:rsidRDefault="006725BC" w:rsidP="006725BC">
      <w:pPr>
        <w:pStyle w:val="Heading2"/>
        <w:rPr>
          <w:rFonts w:eastAsiaTheme="minorEastAsia"/>
        </w:rPr>
      </w:pPr>
      <w:bookmarkStart w:id="3455" w:name="_Toc73962947"/>
      <w:bookmarkStart w:id="3456" w:name="_Toc75260124"/>
      <w:bookmarkStart w:id="3457" w:name="_Toc75275666"/>
      <w:bookmarkStart w:id="3458" w:name="_Toc75276177"/>
      <w:bookmarkStart w:id="3459" w:name="_Toc76541676"/>
      <w:bookmarkStart w:id="3460" w:name="_Toc82437445"/>
      <w:bookmarkStart w:id="3461" w:name="_Toc89944811"/>
      <w:bookmarkStart w:id="3462" w:name="_Toc98753829"/>
      <w:bookmarkStart w:id="3463" w:name="_Toc106179721"/>
      <w:bookmarkStart w:id="3464" w:name="_Toc106180232"/>
      <w:bookmarkStart w:id="3465" w:name="_Toc130396057"/>
      <w:bookmarkStart w:id="3466" w:name="_Toc137555331"/>
      <w:bookmarkStart w:id="3467" w:name="_Toc138856858"/>
      <w:bookmarkStart w:id="3468" w:name="_Toc138860717"/>
      <w:bookmarkStart w:id="3469" w:name="_Toc145531849"/>
      <w:r w:rsidRPr="00BE5108">
        <w:rPr>
          <w:rFonts w:eastAsiaTheme="minorEastAsia"/>
        </w:rPr>
        <w:t>7.1</w:t>
      </w:r>
      <w:r w:rsidRPr="00BE5108">
        <w:rPr>
          <w:rFonts w:eastAsiaTheme="minorEastAsia"/>
        </w:rPr>
        <w:tab/>
        <w:t>General</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3BD6A78A" w14:textId="77777777" w:rsidR="006725BC" w:rsidRPr="00BE5108" w:rsidRDefault="006725BC" w:rsidP="006725BC">
      <w:pPr>
        <w:pStyle w:val="Heading2"/>
        <w:rPr>
          <w:rFonts w:eastAsiaTheme="minorEastAsia"/>
        </w:rPr>
      </w:pPr>
      <w:bookmarkStart w:id="3470" w:name="_Toc73962948"/>
      <w:bookmarkStart w:id="3471" w:name="_Toc75260125"/>
      <w:bookmarkStart w:id="3472" w:name="_Toc75275667"/>
      <w:bookmarkStart w:id="3473" w:name="_Toc75276178"/>
      <w:bookmarkStart w:id="3474" w:name="_Toc76541677"/>
      <w:bookmarkStart w:id="3475" w:name="_Toc82437446"/>
      <w:bookmarkStart w:id="3476" w:name="_Toc89944812"/>
      <w:bookmarkStart w:id="3477" w:name="_Toc98753830"/>
      <w:bookmarkStart w:id="3478" w:name="_Toc106179722"/>
      <w:bookmarkStart w:id="3479" w:name="_Toc106180233"/>
      <w:bookmarkStart w:id="3480" w:name="_Toc130396058"/>
      <w:bookmarkStart w:id="3481" w:name="_Toc137555332"/>
      <w:bookmarkStart w:id="3482" w:name="_Toc138856859"/>
      <w:bookmarkStart w:id="3483" w:name="_Toc138860718"/>
      <w:bookmarkStart w:id="3484" w:name="_Toc145531850"/>
      <w:r w:rsidRPr="00BE5108">
        <w:rPr>
          <w:rFonts w:eastAsiaTheme="minorEastAsia"/>
        </w:rPr>
        <w:t>7.2</w:t>
      </w:r>
      <w:r w:rsidRPr="00BE5108">
        <w:rPr>
          <w:rFonts w:eastAsiaTheme="minorEastAsia"/>
        </w:rPr>
        <w:tab/>
        <w:t>Reference sensitivity level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34E6208A" w14:textId="77777777" w:rsidR="00C87888" w:rsidRPr="00BE5108" w:rsidRDefault="00C87888" w:rsidP="00C87888">
      <w:pPr>
        <w:pStyle w:val="Heading3"/>
        <w:rPr>
          <w:rFonts w:eastAsiaTheme="minorEastAsia"/>
        </w:rPr>
      </w:pPr>
      <w:bookmarkStart w:id="3485" w:name="_Toc73962949"/>
      <w:bookmarkStart w:id="3486" w:name="_Toc75260126"/>
      <w:bookmarkStart w:id="3487" w:name="_Toc75275668"/>
      <w:bookmarkStart w:id="3488" w:name="_Toc75276179"/>
      <w:bookmarkStart w:id="3489" w:name="_Toc76541678"/>
      <w:bookmarkStart w:id="3490" w:name="_Toc82437447"/>
      <w:bookmarkStart w:id="3491" w:name="_Toc89944813"/>
      <w:bookmarkStart w:id="3492" w:name="_Toc98753831"/>
      <w:bookmarkStart w:id="3493" w:name="_Toc106179723"/>
      <w:bookmarkStart w:id="3494" w:name="_Toc106180234"/>
      <w:bookmarkStart w:id="3495" w:name="_Toc130396059"/>
      <w:bookmarkStart w:id="3496" w:name="_Toc137555333"/>
      <w:bookmarkStart w:id="3497" w:name="_Toc138856860"/>
      <w:bookmarkStart w:id="3498" w:name="_Toc138860719"/>
      <w:bookmarkStart w:id="3499" w:name="_Toc145531851"/>
      <w:r w:rsidRPr="00BE5108">
        <w:rPr>
          <w:rFonts w:eastAsiaTheme="minorEastAsia"/>
        </w:rPr>
        <w:t>7.2.1</w:t>
      </w:r>
      <w:r w:rsidRPr="00BE5108">
        <w:rPr>
          <w:rFonts w:eastAsiaTheme="minorEastAsia"/>
        </w:rPr>
        <w:tab/>
        <w:t>Definition and applicability</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500" w:name="_Toc73962950"/>
      <w:bookmarkStart w:id="3501" w:name="_Toc75260127"/>
      <w:bookmarkStart w:id="3502" w:name="_Toc75275669"/>
      <w:bookmarkStart w:id="3503" w:name="_Toc75276180"/>
      <w:bookmarkStart w:id="3504" w:name="_Toc76541679"/>
      <w:bookmarkStart w:id="3505" w:name="_Toc82437448"/>
      <w:bookmarkStart w:id="3506" w:name="_Toc89944814"/>
      <w:bookmarkStart w:id="3507" w:name="_Toc98753832"/>
      <w:bookmarkStart w:id="3508" w:name="_Toc106179724"/>
      <w:bookmarkStart w:id="3509" w:name="_Toc106180235"/>
      <w:bookmarkStart w:id="3510" w:name="_Toc130396060"/>
      <w:bookmarkStart w:id="3511" w:name="_Toc137555334"/>
      <w:bookmarkStart w:id="3512" w:name="_Toc138856861"/>
      <w:bookmarkStart w:id="3513" w:name="_Toc138860720"/>
      <w:bookmarkStart w:id="3514" w:name="_Toc145531852"/>
      <w:r w:rsidRPr="00BE5108">
        <w:rPr>
          <w:rFonts w:eastAsiaTheme="minorEastAsia"/>
        </w:rPr>
        <w:t>7.2.2</w:t>
      </w:r>
      <w:r w:rsidRPr="00BE5108">
        <w:rPr>
          <w:rFonts w:eastAsiaTheme="minorEastAsia"/>
        </w:rPr>
        <w:tab/>
        <w:t>Minimum requirement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515" w:name="_Toc73962951"/>
      <w:bookmarkStart w:id="3516" w:name="_Toc75260128"/>
      <w:bookmarkStart w:id="3517" w:name="_Toc75275670"/>
      <w:bookmarkStart w:id="3518" w:name="_Toc75276181"/>
      <w:bookmarkStart w:id="3519" w:name="_Toc76541680"/>
      <w:bookmarkStart w:id="3520" w:name="_Toc82437449"/>
      <w:bookmarkStart w:id="3521" w:name="_Toc89944815"/>
      <w:bookmarkStart w:id="3522" w:name="_Toc98753833"/>
      <w:bookmarkStart w:id="3523" w:name="_Toc106179725"/>
      <w:bookmarkStart w:id="3524" w:name="_Toc106180236"/>
      <w:bookmarkStart w:id="3525" w:name="_Toc130396061"/>
      <w:bookmarkStart w:id="3526" w:name="_Toc137555335"/>
      <w:bookmarkStart w:id="3527" w:name="_Toc138856862"/>
      <w:bookmarkStart w:id="3528" w:name="_Toc138860721"/>
      <w:bookmarkStart w:id="3529" w:name="_Toc145531853"/>
      <w:r w:rsidRPr="00BE5108">
        <w:rPr>
          <w:rFonts w:eastAsiaTheme="minorEastAsia"/>
        </w:rPr>
        <w:t>7.2.3</w:t>
      </w:r>
      <w:r w:rsidRPr="00BE5108">
        <w:rPr>
          <w:rFonts w:eastAsiaTheme="minorEastAsia"/>
        </w:rPr>
        <w:tab/>
        <w:t>Test purpose</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530" w:name="_Toc73962952"/>
      <w:bookmarkStart w:id="3531" w:name="_Toc75260129"/>
      <w:bookmarkStart w:id="3532" w:name="_Toc75275671"/>
      <w:bookmarkStart w:id="3533" w:name="_Toc75276182"/>
      <w:bookmarkStart w:id="3534" w:name="_Toc76541681"/>
      <w:bookmarkStart w:id="3535" w:name="_Toc82437450"/>
      <w:bookmarkStart w:id="3536" w:name="_Toc89944816"/>
      <w:bookmarkStart w:id="3537" w:name="_Toc98753834"/>
      <w:bookmarkStart w:id="3538" w:name="_Toc106179726"/>
      <w:bookmarkStart w:id="3539" w:name="_Toc106180237"/>
      <w:bookmarkStart w:id="3540" w:name="_Toc130396062"/>
      <w:bookmarkStart w:id="3541" w:name="_Toc137555336"/>
      <w:bookmarkStart w:id="3542" w:name="_Toc138856863"/>
      <w:bookmarkStart w:id="3543" w:name="_Toc138860722"/>
      <w:bookmarkStart w:id="3544" w:name="_Toc145531854"/>
      <w:r w:rsidRPr="00BE5108">
        <w:rPr>
          <w:rFonts w:eastAsiaTheme="minorEastAsia"/>
        </w:rPr>
        <w:t>7.2.4</w:t>
      </w:r>
      <w:r w:rsidRPr="00BE5108">
        <w:rPr>
          <w:rFonts w:eastAsiaTheme="minorEastAsia"/>
        </w:rPr>
        <w:tab/>
        <w:t>Method of test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131A539D" w14:textId="77777777" w:rsidR="00C87888" w:rsidRPr="00BE5108" w:rsidRDefault="00C87888" w:rsidP="00C87888">
      <w:pPr>
        <w:pStyle w:val="Heading4"/>
        <w:rPr>
          <w:rFonts w:eastAsiaTheme="minorEastAsia"/>
        </w:rPr>
      </w:pPr>
      <w:bookmarkStart w:id="3545" w:name="_Toc75260130"/>
      <w:bookmarkStart w:id="3546" w:name="_Toc75275672"/>
      <w:bookmarkStart w:id="3547" w:name="_Toc75276183"/>
      <w:bookmarkStart w:id="3548" w:name="_Toc76541682"/>
      <w:bookmarkStart w:id="3549" w:name="_Toc82437451"/>
      <w:bookmarkStart w:id="3550" w:name="_Toc89944817"/>
      <w:bookmarkStart w:id="3551" w:name="_Toc98753835"/>
      <w:bookmarkStart w:id="3552" w:name="_Toc106179727"/>
      <w:bookmarkStart w:id="3553" w:name="_Toc106180238"/>
      <w:bookmarkStart w:id="3554" w:name="_Toc130396063"/>
      <w:bookmarkStart w:id="3555" w:name="_Toc137555337"/>
      <w:bookmarkStart w:id="3556" w:name="_Toc138856864"/>
      <w:bookmarkStart w:id="3557" w:name="_Toc138860723"/>
      <w:bookmarkStart w:id="3558" w:name="_Toc145531855"/>
      <w:bookmarkStart w:id="3559" w:name="_Toc73962953"/>
      <w:r w:rsidRPr="00BE5108">
        <w:rPr>
          <w:rFonts w:eastAsiaTheme="minorEastAsia"/>
        </w:rPr>
        <w:t>7.2.4.1</w:t>
      </w:r>
      <w:r w:rsidRPr="00BE5108">
        <w:rPr>
          <w:rFonts w:eastAsiaTheme="minorEastAsia"/>
        </w:rPr>
        <w:tab/>
        <w:t>Initial conditions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r w:rsidRPr="00BE5108">
        <w:rPr>
          <w:rFonts w:eastAsiaTheme="minorEastAsia"/>
        </w:rPr>
        <w:tab/>
      </w:r>
      <w:bookmarkEnd w:id="3559"/>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560" w:name="_Toc73962954"/>
      <w:bookmarkStart w:id="3561" w:name="_Toc75260131"/>
      <w:bookmarkStart w:id="3562" w:name="_Toc75275673"/>
      <w:bookmarkStart w:id="3563" w:name="_Toc75276184"/>
      <w:bookmarkStart w:id="3564" w:name="_Toc76541683"/>
      <w:bookmarkStart w:id="3565" w:name="_Toc82437452"/>
      <w:bookmarkStart w:id="3566" w:name="_Toc89944818"/>
      <w:bookmarkStart w:id="3567" w:name="_Toc98753836"/>
      <w:bookmarkStart w:id="3568" w:name="_Toc106179728"/>
      <w:bookmarkStart w:id="3569" w:name="_Toc106180239"/>
      <w:bookmarkStart w:id="3570" w:name="_Toc130396064"/>
      <w:bookmarkStart w:id="3571" w:name="_Toc137555338"/>
      <w:bookmarkStart w:id="3572" w:name="_Toc138856865"/>
      <w:bookmarkStart w:id="3573" w:name="_Toc138860724"/>
      <w:bookmarkStart w:id="3574" w:name="_Toc145531856"/>
      <w:r w:rsidRPr="00BE5108">
        <w:rPr>
          <w:rFonts w:eastAsiaTheme="minorEastAsia"/>
        </w:rPr>
        <w:t>7.2.4.2</w:t>
      </w:r>
      <w:r w:rsidRPr="00BE5108">
        <w:rPr>
          <w:rFonts w:eastAsiaTheme="minorEastAsia"/>
        </w:rPr>
        <w:tab/>
        <w:t>Procedure</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575" w:name="_Toc73962955"/>
      <w:bookmarkStart w:id="3576" w:name="_Toc75260132"/>
      <w:bookmarkStart w:id="3577" w:name="_Toc75275674"/>
      <w:bookmarkStart w:id="3578" w:name="_Toc75276185"/>
      <w:bookmarkStart w:id="3579" w:name="_Toc76541684"/>
      <w:bookmarkStart w:id="3580" w:name="_Toc82437453"/>
      <w:bookmarkStart w:id="3581" w:name="_Toc89944819"/>
      <w:bookmarkStart w:id="3582" w:name="_Toc98753837"/>
      <w:bookmarkStart w:id="3583" w:name="_Toc106179729"/>
      <w:bookmarkStart w:id="3584" w:name="_Toc106180240"/>
      <w:bookmarkStart w:id="3585" w:name="_Toc130396065"/>
      <w:bookmarkStart w:id="3586" w:name="_Toc137555339"/>
      <w:bookmarkStart w:id="3587" w:name="_Toc138856866"/>
      <w:bookmarkStart w:id="3588" w:name="_Toc138860725"/>
      <w:bookmarkStart w:id="3589" w:name="_Toc145531857"/>
      <w:r w:rsidRPr="00BE5108">
        <w:rPr>
          <w:rFonts w:eastAsiaTheme="minorEastAsia"/>
        </w:rPr>
        <w:t>7.2.5</w:t>
      </w:r>
      <w:r w:rsidRPr="00BE5108">
        <w:rPr>
          <w:rFonts w:eastAsiaTheme="minorEastAsia"/>
        </w:rPr>
        <w:tab/>
        <w:t>Test requirements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4A5FFAA2" w14:textId="77777777" w:rsidR="00C87888" w:rsidRPr="00BE5108" w:rsidRDefault="00C87888" w:rsidP="00C87888">
      <w:pPr>
        <w:pStyle w:val="Heading4"/>
        <w:rPr>
          <w:rFonts w:eastAsiaTheme="minorEastAsia"/>
        </w:rPr>
      </w:pPr>
      <w:bookmarkStart w:id="3590" w:name="_Toc73962956"/>
      <w:bookmarkStart w:id="3591" w:name="_Toc75260133"/>
      <w:bookmarkStart w:id="3592" w:name="_Toc75275675"/>
      <w:bookmarkStart w:id="3593" w:name="_Toc75276186"/>
      <w:bookmarkStart w:id="3594" w:name="_Toc76541685"/>
      <w:bookmarkStart w:id="3595" w:name="_Toc82437454"/>
      <w:bookmarkStart w:id="3596" w:name="_Toc89944820"/>
      <w:bookmarkStart w:id="3597" w:name="_Toc98753838"/>
      <w:bookmarkStart w:id="3598" w:name="_Toc106179730"/>
      <w:bookmarkStart w:id="3599" w:name="_Toc106180241"/>
      <w:bookmarkStart w:id="3600" w:name="_Toc130396066"/>
      <w:bookmarkStart w:id="3601" w:name="_Toc137555340"/>
      <w:bookmarkStart w:id="3602" w:name="_Toc138856867"/>
      <w:bookmarkStart w:id="3603" w:name="_Toc138860726"/>
      <w:bookmarkStart w:id="3604" w:name="_Toc145531858"/>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605" w:name="OLE_LINK319"/>
      <w:bookmarkStart w:id="3606"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607" w:name="_Toc73962957"/>
      <w:bookmarkStart w:id="3608" w:name="_Toc75260134"/>
      <w:bookmarkStart w:id="3609" w:name="_Toc75275676"/>
      <w:bookmarkStart w:id="3610" w:name="_Toc75276187"/>
      <w:bookmarkStart w:id="3611" w:name="_Toc76541686"/>
      <w:bookmarkStart w:id="3612" w:name="_Toc82437455"/>
      <w:bookmarkStart w:id="3613" w:name="_Toc89944821"/>
      <w:bookmarkStart w:id="3614" w:name="_Toc98753839"/>
      <w:bookmarkStart w:id="3615" w:name="_Toc106179731"/>
      <w:bookmarkStart w:id="3616" w:name="_Toc106180242"/>
      <w:bookmarkStart w:id="3617" w:name="_Toc130396067"/>
      <w:bookmarkStart w:id="3618" w:name="_Toc137555341"/>
      <w:bookmarkStart w:id="3619" w:name="_Toc138856868"/>
      <w:bookmarkStart w:id="3620" w:name="_Toc138860727"/>
      <w:bookmarkStart w:id="3621" w:name="_Toc145531859"/>
      <w:bookmarkEnd w:id="3605"/>
      <w:bookmarkEnd w:id="3606"/>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622" w:name="_Toc73962958"/>
      <w:bookmarkStart w:id="3623" w:name="_Toc75260135"/>
      <w:bookmarkStart w:id="3624" w:name="_Toc75275677"/>
      <w:bookmarkStart w:id="3625" w:name="_Toc75276188"/>
      <w:bookmarkStart w:id="3626" w:name="_Toc76541687"/>
      <w:bookmarkStart w:id="3627" w:name="_Toc82437456"/>
      <w:bookmarkStart w:id="3628" w:name="_Toc89944822"/>
      <w:bookmarkStart w:id="3629" w:name="_Toc98753840"/>
      <w:bookmarkStart w:id="3630" w:name="_Toc106179732"/>
      <w:bookmarkStart w:id="3631" w:name="_Toc106180243"/>
      <w:bookmarkStart w:id="3632" w:name="_Toc130396068"/>
      <w:bookmarkStart w:id="3633" w:name="_Toc137555342"/>
      <w:bookmarkStart w:id="3634" w:name="_Toc138856869"/>
      <w:bookmarkStart w:id="3635" w:name="_Toc138860728"/>
      <w:bookmarkStart w:id="3636" w:name="_Toc145531860"/>
      <w:r w:rsidRPr="00BE5108">
        <w:rPr>
          <w:rFonts w:eastAsiaTheme="minorEastAsia"/>
        </w:rPr>
        <w:t>7.3</w:t>
      </w:r>
      <w:r w:rsidRPr="00BE5108">
        <w:rPr>
          <w:rFonts w:eastAsiaTheme="minorEastAsia"/>
        </w:rPr>
        <w:tab/>
        <w:t>Dynamic range</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09EC6C74" w14:textId="77777777" w:rsidR="00D60968" w:rsidRPr="00BE5108" w:rsidRDefault="00D60968" w:rsidP="00D60968">
      <w:pPr>
        <w:pStyle w:val="Heading3"/>
        <w:rPr>
          <w:rFonts w:eastAsiaTheme="minorEastAsia"/>
        </w:rPr>
      </w:pPr>
      <w:bookmarkStart w:id="3637" w:name="_Toc73962959"/>
      <w:bookmarkStart w:id="3638" w:name="_Toc75260136"/>
      <w:bookmarkStart w:id="3639" w:name="_Toc75275678"/>
      <w:bookmarkStart w:id="3640" w:name="_Toc75276189"/>
      <w:bookmarkStart w:id="3641" w:name="_Toc76541688"/>
      <w:bookmarkStart w:id="3642" w:name="_Toc82437457"/>
      <w:bookmarkStart w:id="3643" w:name="_Toc89944823"/>
      <w:bookmarkStart w:id="3644" w:name="_Toc98753841"/>
      <w:bookmarkStart w:id="3645" w:name="_Toc106179733"/>
      <w:bookmarkStart w:id="3646" w:name="_Toc106180244"/>
      <w:bookmarkStart w:id="3647" w:name="_Toc130396069"/>
      <w:bookmarkStart w:id="3648" w:name="_Toc137555343"/>
      <w:bookmarkStart w:id="3649" w:name="_Toc138856870"/>
      <w:bookmarkStart w:id="3650" w:name="_Toc138860729"/>
      <w:bookmarkStart w:id="3651" w:name="_Toc145531861"/>
      <w:r w:rsidRPr="00BE5108">
        <w:rPr>
          <w:rFonts w:eastAsiaTheme="minorEastAsia"/>
        </w:rPr>
        <w:t>7.3.1</w:t>
      </w:r>
      <w:r w:rsidRPr="00BE5108">
        <w:rPr>
          <w:rFonts w:eastAsiaTheme="minorEastAsia"/>
        </w:rPr>
        <w:tab/>
        <w:t>Definition and applicability</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652" w:name="_Toc73962960"/>
      <w:bookmarkStart w:id="3653" w:name="_Toc75260137"/>
      <w:bookmarkStart w:id="3654" w:name="_Toc75275679"/>
      <w:bookmarkStart w:id="3655" w:name="_Toc75276190"/>
      <w:bookmarkStart w:id="3656" w:name="_Toc76541689"/>
      <w:bookmarkStart w:id="3657" w:name="_Toc82437458"/>
      <w:bookmarkStart w:id="3658" w:name="_Toc89944824"/>
      <w:bookmarkStart w:id="3659" w:name="_Toc98753842"/>
      <w:bookmarkStart w:id="3660" w:name="_Toc106179734"/>
      <w:bookmarkStart w:id="3661" w:name="_Toc106180245"/>
      <w:bookmarkStart w:id="3662" w:name="_Toc130396070"/>
      <w:bookmarkStart w:id="3663" w:name="_Toc137555344"/>
      <w:bookmarkStart w:id="3664" w:name="_Toc138856871"/>
      <w:bookmarkStart w:id="3665" w:name="_Toc138860730"/>
      <w:bookmarkStart w:id="3666" w:name="_Toc145531862"/>
      <w:r w:rsidRPr="00BE5108">
        <w:rPr>
          <w:rFonts w:eastAsiaTheme="minorEastAsia"/>
        </w:rPr>
        <w:t>7.3.2</w:t>
      </w:r>
      <w:r w:rsidRPr="00BE5108">
        <w:rPr>
          <w:rFonts w:eastAsiaTheme="minorEastAsia"/>
        </w:rPr>
        <w:tab/>
        <w:t>Minimum requirement</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667" w:name="_Toc73962961"/>
      <w:bookmarkStart w:id="3668" w:name="_Toc75260138"/>
      <w:bookmarkStart w:id="3669" w:name="_Toc75275680"/>
      <w:bookmarkStart w:id="3670" w:name="_Toc75276191"/>
      <w:bookmarkStart w:id="3671" w:name="_Toc76541690"/>
      <w:bookmarkStart w:id="3672" w:name="_Toc82437459"/>
      <w:bookmarkStart w:id="3673" w:name="_Toc89944825"/>
      <w:bookmarkStart w:id="3674" w:name="_Toc98753843"/>
      <w:bookmarkStart w:id="3675" w:name="_Toc106179735"/>
      <w:bookmarkStart w:id="3676" w:name="_Toc106180246"/>
      <w:bookmarkStart w:id="3677" w:name="_Toc130396071"/>
      <w:bookmarkStart w:id="3678" w:name="_Toc137555345"/>
      <w:bookmarkStart w:id="3679" w:name="_Toc138856872"/>
      <w:bookmarkStart w:id="3680" w:name="_Toc138860731"/>
      <w:bookmarkStart w:id="3681" w:name="_Toc145531863"/>
      <w:r w:rsidRPr="00BE5108">
        <w:rPr>
          <w:rFonts w:eastAsiaTheme="minorEastAsia"/>
        </w:rPr>
        <w:t>7.3.3</w:t>
      </w:r>
      <w:r w:rsidRPr="00BE5108">
        <w:rPr>
          <w:rFonts w:eastAsiaTheme="minorEastAsia"/>
        </w:rPr>
        <w:tab/>
        <w:t>Test purpose</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682" w:name="_Toc73962962"/>
      <w:bookmarkStart w:id="3683" w:name="_Toc75260139"/>
      <w:bookmarkStart w:id="3684" w:name="_Toc75275681"/>
      <w:bookmarkStart w:id="3685" w:name="_Toc75276192"/>
      <w:bookmarkStart w:id="3686" w:name="_Toc76541691"/>
      <w:bookmarkStart w:id="3687" w:name="_Toc82437460"/>
      <w:bookmarkStart w:id="3688" w:name="_Toc89944826"/>
      <w:bookmarkStart w:id="3689" w:name="_Toc98753844"/>
      <w:bookmarkStart w:id="3690" w:name="_Toc106179736"/>
      <w:bookmarkStart w:id="3691" w:name="_Toc106180247"/>
      <w:bookmarkStart w:id="3692" w:name="_Toc130396072"/>
      <w:bookmarkStart w:id="3693" w:name="_Toc137555346"/>
      <w:bookmarkStart w:id="3694" w:name="_Toc138856873"/>
      <w:bookmarkStart w:id="3695" w:name="_Toc138860732"/>
      <w:bookmarkStart w:id="3696" w:name="_Toc145531864"/>
      <w:r w:rsidRPr="00BE5108">
        <w:rPr>
          <w:rFonts w:eastAsiaTheme="minorEastAsia"/>
        </w:rPr>
        <w:t>7.3.4</w:t>
      </w:r>
      <w:r w:rsidRPr="00BE5108">
        <w:rPr>
          <w:rFonts w:eastAsiaTheme="minorEastAsia"/>
        </w:rPr>
        <w:tab/>
        <w:t>Method of test</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7091CE72" w14:textId="77777777" w:rsidR="00D60968" w:rsidRPr="00BE5108" w:rsidRDefault="00D60968" w:rsidP="00D60968">
      <w:pPr>
        <w:pStyle w:val="Heading4"/>
        <w:rPr>
          <w:rFonts w:eastAsiaTheme="minorEastAsia"/>
        </w:rPr>
      </w:pPr>
      <w:bookmarkStart w:id="3697" w:name="_Toc73962963"/>
      <w:bookmarkStart w:id="3698" w:name="_Toc75260140"/>
      <w:bookmarkStart w:id="3699" w:name="_Toc75275682"/>
      <w:bookmarkStart w:id="3700" w:name="_Toc75276193"/>
      <w:bookmarkStart w:id="3701" w:name="_Toc76541692"/>
      <w:bookmarkStart w:id="3702" w:name="_Toc82437461"/>
      <w:bookmarkStart w:id="3703" w:name="_Toc89944827"/>
      <w:bookmarkStart w:id="3704" w:name="_Toc98753845"/>
      <w:bookmarkStart w:id="3705" w:name="_Toc106179737"/>
      <w:bookmarkStart w:id="3706" w:name="_Toc106180248"/>
      <w:bookmarkStart w:id="3707" w:name="_Toc130396073"/>
      <w:bookmarkStart w:id="3708" w:name="_Toc137555347"/>
      <w:bookmarkStart w:id="3709" w:name="_Toc138856874"/>
      <w:bookmarkStart w:id="3710" w:name="_Toc138860733"/>
      <w:bookmarkStart w:id="3711" w:name="_Toc145531865"/>
      <w:r w:rsidRPr="00BE5108">
        <w:rPr>
          <w:rFonts w:eastAsiaTheme="minorEastAsia"/>
        </w:rPr>
        <w:t>7.3.4.1</w:t>
      </w:r>
      <w:r w:rsidRPr="00BE5108">
        <w:rPr>
          <w:rFonts w:eastAsiaTheme="minorEastAsia"/>
        </w:rPr>
        <w:tab/>
        <w:t>Initial conditions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712" w:name="_Toc73962964"/>
      <w:bookmarkStart w:id="3713" w:name="_Toc75260141"/>
      <w:bookmarkStart w:id="3714" w:name="_Toc75275683"/>
      <w:bookmarkStart w:id="3715" w:name="_Toc75276194"/>
      <w:bookmarkStart w:id="3716" w:name="_Toc76541693"/>
      <w:bookmarkStart w:id="3717" w:name="_Toc82437462"/>
      <w:bookmarkStart w:id="3718" w:name="_Toc89944828"/>
      <w:bookmarkStart w:id="3719" w:name="_Toc98753846"/>
      <w:bookmarkStart w:id="3720" w:name="_Toc106179738"/>
      <w:bookmarkStart w:id="3721" w:name="_Toc106180249"/>
      <w:bookmarkStart w:id="3722" w:name="_Toc130396074"/>
      <w:bookmarkStart w:id="3723" w:name="_Toc137555348"/>
      <w:bookmarkStart w:id="3724" w:name="_Toc138856875"/>
      <w:bookmarkStart w:id="3725" w:name="_Toc138860734"/>
      <w:bookmarkStart w:id="3726" w:name="_Toc145531866"/>
      <w:r w:rsidRPr="00BE5108">
        <w:rPr>
          <w:rFonts w:eastAsiaTheme="minorEastAsia"/>
        </w:rPr>
        <w:t>7.3.4.2</w:t>
      </w:r>
      <w:r w:rsidRPr="00BE5108">
        <w:rPr>
          <w:rFonts w:eastAsiaTheme="minorEastAsia"/>
        </w:rPr>
        <w:tab/>
        <w:t>Procedure</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727" w:name="_Toc73962965"/>
      <w:bookmarkStart w:id="3728" w:name="_Toc75260142"/>
      <w:bookmarkStart w:id="3729" w:name="_Toc75275684"/>
      <w:bookmarkStart w:id="3730" w:name="_Toc75276195"/>
      <w:bookmarkStart w:id="3731" w:name="_Toc76541694"/>
      <w:bookmarkStart w:id="3732" w:name="_Toc82437463"/>
      <w:bookmarkStart w:id="3733" w:name="_Toc89944829"/>
      <w:bookmarkStart w:id="3734" w:name="_Toc98753847"/>
      <w:bookmarkStart w:id="3735" w:name="_Toc106179739"/>
      <w:bookmarkStart w:id="3736" w:name="_Toc106180250"/>
      <w:bookmarkStart w:id="3737" w:name="_Toc130396075"/>
      <w:bookmarkStart w:id="3738" w:name="_Toc137555349"/>
      <w:bookmarkStart w:id="3739" w:name="_Toc138856876"/>
      <w:bookmarkStart w:id="3740" w:name="_Toc138860735"/>
      <w:bookmarkStart w:id="3741" w:name="_Toc145531867"/>
      <w:r w:rsidRPr="00BE5108">
        <w:rPr>
          <w:rFonts w:eastAsiaTheme="minorEastAsia"/>
        </w:rPr>
        <w:t>7.3.5</w:t>
      </w:r>
      <w:r w:rsidRPr="00BE5108">
        <w:rPr>
          <w:rFonts w:eastAsiaTheme="minorEastAsia"/>
        </w:rPr>
        <w:tab/>
        <w:t>Test requirements</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742" w:name="_Toc73962966"/>
      <w:bookmarkStart w:id="3743" w:name="_Toc75260143"/>
      <w:bookmarkStart w:id="3744" w:name="_Toc75275685"/>
      <w:bookmarkStart w:id="3745" w:name="_Toc75276196"/>
      <w:bookmarkStart w:id="3746" w:name="_Toc76541695"/>
      <w:bookmarkStart w:id="3747" w:name="_Toc82437464"/>
      <w:bookmarkStart w:id="3748" w:name="_Toc89944830"/>
      <w:bookmarkStart w:id="3749" w:name="_Toc98753848"/>
      <w:bookmarkStart w:id="3750" w:name="_Toc106179740"/>
      <w:bookmarkStart w:id="3751" w:name="_Toc106180251"/>
      <w:bookmarkStart w:id="3752" w:name="_Toc130396076"/>
      <w:bookmarkStart w:id="3753" w:name="_Toc137555350"/>
      <w:bookmarkStart w:id="3754" w:name="_Toc138856877"/>
      <w:bookmarkStart w:id="3755" w:name="_Toc138860736"/>
      <w:bookmarkStart w:id="3756" w:name="_Toc145531868"/>
      <w:r w:rsidRPr="00BE5108">
        <w:rPr>
          <w:rFonts w:eastAsiaTheme="minorEastAsia"/>
        </w:rPr>
        <w:t>7.4</w:t>
      </w:r>
      <w:r w:rsidRPr="00BE5108">
        <w:rPr>
          <w:rFonts w:eastAsiaTheme="minorEastAsia"/>
        </w:rPr>
        <w:tab/>
        <w:t>In-band selectivity and blocking</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39EF269B" w14:textId="77777777" w:rsidR="00D60968" w:rsidRPr="00BE5108" w:rsidRDefault="00D60968" w:rsidP="00D60968">
      <w:pPr>
        <w:pStyle w:val="Heading3"/>
        <w:ind w:left="0" w:firstLine="0"/>
        <w:rPr>
          <w:rFonts w:eastAsiaTheme="minorEastAsia"/>
        </w:rPr>
      </w:pPr>
      <w:bookmarkStart w:id="3757" w:name="_Toc73962967"/>
      <w:bookmarkStart w:id="3758" w:name="_Toc75260144"/>
      <w:bookmarkStart w:id="3759" w:name="_Toc75275686"/>
      <w:bookmarkStart w:id="3760" w:name="_Toc75276197"/>
      <w:bookmarkStart w:id="3761" w:name="_Toc76541696"/>
      <w:bookmarkStart w:id="3762" w:name="_Toc82437465"/>
      <w:bookmarkStart w:id="3763" w:name="_Toc89944831"/>
      <w:bookmarkStart w:id="3764" w:name="_Toc98753849"/>
      <w:bookmarkStart w:id="3765" w:name="_Toc106179741"/>
      <w:bookmarkStart w:id="3766" w:name="_Toc106180252"/>
      <w:bookmarkStart w:id="3767" w:name="_Toc130396077"/>
      <w:bookmarkStart w:id="3768" w:name="_Toc137555351"/>
      <w:bookmarkStart w:id="3769" w:name="_Toc138856878"/>
      <w:bookmarkStart w:id="3770" w:name="_Toc138860737"/>
      <w:bookmarkStart w:id="3771" w:name="_Toc145531869"/>
      <w:r w:rsidRPr="00BE5108">
        <w:rPr>
          <w:rFonts w:eastAsiaTheme="minorEastAsia"/>
        </w:rPr>
        <w:t>7.4.1</w:t>
      </w:r>
      <w:r w:rsidRPr="00BE5108">
        <w:rPr>
          <w:rFonts w:eastAsiaTheme="minorEastAsia"/>
        </w:rPr>
        <w:tab/>
        <w:t>Adjacent Channel Selectivity (ACS)</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26A8DD6E" w14:textId="77777777" w:rsidR="00D60968" w:rsidRPr="00BE5108" w:rsidRDefault="00D60968" w:rsidP="00D60968">
      <w:pPr>
        <w:pStyle w:val="Heading4"/>
        <w:ind w:left="864" w:hanging="864"/>
        <w:rPr>
          <w:rFonts w:eastAsiaTheme="minorEastAsia"/>
        </w:rPr>
      </w:pPr>
      <w:bookmarkStart w:id="3772" w:name="_Toc73962968"/>
      <w:bookmarkStart w:id="3773" w:name="_Toc75260145"/>
      <w:bookmarkStart w:id="3774" w:name="_Toc75275687"/>
      <w:bookmarkStart w:id="3775" w:name="_Toc75276198"/>
      <w:bookmarkStart w:id="3776" w:name="_Toc76541697"/>
      <w:bookmarkStart w:id="3777" w:name="_Toc82437466"/>
      <w:bookmarkStart w:id="3778" w:name="_Toc89944832"/>
      <w:bookmarkStart w:id="3779" w:name="_Toc98753850"/>
      <w:bookmarkStart w:id="3780" w:name="_Toc106179742"/>
      <w:bookmarkStart w:id="3781" w:name="_Toc106180253"/>
      <w:bookmarkStart w:id="3782" w:name="_Toc130396078"/>
      <w:bookmarkStart w:id="3783" w:name="_Toc137555352"/>
      <w:bookmarkStart w:id="3784" w:name="_Toc138856879"/>
      <w:bookmarkStart w:id="3785" w:name="_Toc138860738"/>
      <w:bookmarkStart w:id="3786" w:name="_Toc145531870"/>
      <w:r w:rsidRPr="00BE5108">
        <w:rPr>
          <w:rFonts w:eastAsiaTheme="minorEastAsia"/>
        </w:rPr>
        <w:t>7.4.1.1</w:t>
      </w:r>
      <w:r w:rsidRPr="00BE5108">
        <w:rPr>
          <w:rFonts w:eastAsiaTheme="minorEastAsia"/>
        </w:rPr>
        <w:tab/>
        <w:t>Definition and applicability</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3787" w:name="_Toc73962969"/>
      <w:bookmarkStart w:id="3788" w:name="_Toc75260146"/>
      <w:bookmarkStart w:id="3789" w:name="_Toc75275688"/>
      <w:bookmarkStart w:id="3790" w:name="_Toc75276199"/>
      <w:bookmarkStart w:id="3791" w:name="_Toc76541698"/>
      <w:bookmarkStart w:id="3792" w:name="_Toc82437467"/>
      <w:bookmarkStart w:id="3793" w:name="_Toc89944833"/>
      <w:bookmarkStart w:id="3794" w:name="_Toc98753851"/>
      <w:bookmarkStart w:id="3795" w:name="_Toc106179743"/>
      <w:bookmarkStart w:id="3796" w:name="_Toc106180254"/>
      <w:bookmarkStart w:id="3797" w:name="_Toc130396079"/>
      <w:bookmarkStart w:id="3798" w:name="_Toc137555353"/>
      <w:bookmarkStart w:id="3799" w:name="_Toc138856880"/>
      <w:bookmarkStart w:id="3800" w:name="_Toc138860739"/>
      <w:bookmarkStart w:id="3801" w:name="_Toc145531871"/>
      <w:r w:rsidRPr="00BE5108">
        <w:rPr>
          <w:rFonts w:eastAsiaTheme="minorEastAsia"/>
        </w:rPr>
        <w:t>7.4.1.2</w:t>
      </w:r>
      <w:r w:rsidRPr="00BE5108">
        <w:rPr>
          <w:rFonts w:eastAsiaTheme="minorEastAsia"/>
        </w:rPr>
        <w:tab/>
        <w:t>Minimum requirement</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3802" w:name="_Toc73962970"/>
      <w:bookmarkStart w:id="3803" w:name="_Toc75260147"/>
      <w:bookmarkStart w:id="3804" w:name="_Toc75275689"/>
      <w:bookmarkStart w:id="3805" w:name="_Toc75276200"/>
      <w:bookmarkStart w:id="3806" w:name="_Toc76541699"/>
      <w:bookmarkStart w:id="3807" w:name="_Toc82437468"/>
      <w:bookmarkStart w:id="3808" w:name="_Toc89944834"/>
      <w:bookmarkStart w:id="3809" w:name="_Toc98753852"/>
      <w:bookmarkStart w:id="3810" w:name="_Toc106179744"/>
      <w:bookmarkStart w:id="3811" w:name="_Toc106180255"/>
      <w:bookmarkStart w:id="3812" w:name="_Toc130396080"/>
      <w:bookmarkStart w:id="3813" w:name="_Toc137555354"/>
      <w:bookmarkStart w:id="3814" w:name="_Toc138856881"/>
      <w:bookmarkStart w:id="3815" w:name="_Toc138860740"/>
      <w:bookmarkStart w:id="3816" w:name="_Toc145531872"/>
      <w:r w:rsidRPr="00BE5108">
        <w:rPr>
          <w:rFonts w:eastAsiaTheme="minorEastAsia"/>
        </w:rPr>
        <w:t>7.4.1.3</w:t>
      </w:r>
      <w:r w:rsidRPr="00BE5108">
        <w:rPr>
          <w:rFonts w:eastAsiaTheme="minorEastAsia"/>
        </w:rPr>
        <w:tab/>
        <w:t>Test purpose</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3817" w:name="_Toc73962971"/>
      <w:bookmarkStart w:id="3818" w:name="_Toc75260148"/>
      <w:bookmarkStart w:id="3819" w:name="_Toc75275690"/>
      <w:bookmarkStart w:id="3820" w:name="_Toc75276201"/>
      <w:bookmarkStart w:id="3821" w:name="_Toc76541700"/>
      <w:bookmarkStart w:id="3822" w:name="_Toc82437469"/>
      <w:bookmarkStart w:id="3823" w:name="_Toc89944835"/>
      <w:bookmarkStart w:id="3824" w:name="_Toc98753853"/>
      <w:bookmarkStart w:id="3825" w:name="_Toc106179745"/>
      <w:bookmarkStart w:id="3826" w:name="_Toc106180256"/>
      <w:bookmarkStart w:id="3827" w:name="_Toc130396081"/>
      <w:bookmarkStart w:id="3828" w:name="_Toc137555355"/>
      <w:bookmarkStart w:id="3829" w:name="_Toc138856882"/>
      <w:bookmarkStart w:id="3830" w:name="_Toc138860741"/>
      <w:bookmarkStart w:id="3831" w:name="_Toc145531873"/>
      <w:r w:rsidRPr="00BE5108">
        <w:rPr>
          <w:rFonts w:eastAsiaTheme="minorEastAsia"/>
        </w:rPr>
        <w:t>7.4.1.4</w:t>
      </w:r>
      <w:r w:rsidRPr="00BE5108">
        <w:rPr>
          <w:rFonts w:eastAsiaTheme="minorEastAsia"/>
        </w:rPr>
        <w:tab/>
        <w:t>Method of test</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BE5FF47" w14:textId="77777777" w:rsidR="00D60968" w:rsidRPr="00BE5108" w:rsidRDefault="00D60968" w:rsidP="00D60968">
      <w:pPr>
        <w:pStyle w:val="Heading5"/>
        <w:ind w:left="1008" w:hanging="1008"/>
        <w:rPr>
          <w:rFonts w:eastAsiaTheme="minorEastAsia"/>
        </w:rPr>
      </w:pPr>
      <w:bookmarkStart w:id="3832" w:name="_Toc73962972"/>
      <w:bookmarkStart w:id="3833" w:name="_Toc75260149"/>
      <w:bookmarkStart w:id="3834" w:name="_Toc75275691"/>
      <w:bookmarkStart w:id="3835" w:name="_Toc75276202"/>
      <w:bookmarkStart w:id="3836" w:name="_Toc76541701"/>
      <w:bookmarkStart w:id="3837" w:name="_Toc82437470"/>
      <w:bookmarkStart w:id="3838" w:name="_Toc89944836"/>
      <w:bookmarkStart w:id="3839" w:name="_Toc98753854"/>
      <w:bookmarkStart w:id="3840" w:name="_Toc106179746"/>
      <w:bookmarkStart w:id="3841" w:name="_Toc106180257"/>
      <w:bookmarkStart w:id="3842" w:name="_Toc130396082"/>
      <w:bookmarkStart w:id="3843" w:name="_Toc137555356"/>
      <w:bookmarkStart w:id="3844" w:name="_Toc138856883"/>
      <w:bookmarkStart w:id="3845" w:name="_Toc138860742"/>
      <w:bookmarkStart w:id="3846" w:name="_Toc145531874"/>
      <w:r w:rsidRPr="00BE5108">
        <w:rPr>
          <w:rFonts w:eastAsiaTheme="minorEastAsia"/>
        </w:rPr>
        <w:t>7.4.1.4.1</w:t>
      </w:r>
      <w:r w:rsidRPr="00BE5108">
        <w:rPr>
          <w:rFonts w:eastAsiaTheme="minorEastAsia"/>
        </w:rPr>
        <w:tab/>
        <w:t>Initial conditions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3847" w:name="_Toc73962973"/>
      <w:bookmarkStart w:id="3848" w:name="_Toc75260150"/>
      <w:bookmarkStart w:id="3849" w:name="_Toc75275692"/>
      <w:bookmarkStart w:id="3850" w:name="_Toc75276203"/>
      <w:bookmarkStart w:id="3851" w:name="_Toc76541702"/>
      <w:bookmarkStart w:id="3852" w:name="_Toc82437471"/>
      <w:bookmarkStart w:id="3853" w:name="_Toc89944837"/>
      <w:bookmarkStart w:id="3854" w:name="_Toc98753855"/>
      <w:bookmarkStart w:id="3855" w:name="_Toc106179747"/>
      <w:bookmarkStart w:id="3856" w:name="_Toc106180258"/>
      <w:bookmarkStart w:id="3857" w:name="_Toc130396083"/>
      <w:bookmarkStart w:id="3858" w:name="_Toc137555357"/>
      <w:bookmarkStart w:id="3859" w:name="_Toc138856884"/>
      <w:bookmarkStart w:id="3860" w:name="_Toc138860743"/>
      <w:bookmarkStart w:id="3861" w:name="_Toc145531875"/>
      <w:r w:rsidRPr="00BE5108">
        <w:rPr>
          <w:rFonts w:eastAsiaTheme="minorEastAsia"/>
        </w:rPr>
        <w:t>7.4.1.4.2</w:t>
      </w:r>
      <w:r w:rsidRPr="00BE5108">
        <w:rPr>
          <w:rFonts w:eastAsiaTheme="minorEastAsia"/>
        </w:rPr>
        <w:tab/>
        <w:t>Procedure</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3862" w:name="_Toc73962974"/>
      <w:bookmarkStart w:id="3863" w:name="_Toc75260151"/>
      <w:bookmarkStart w:id="3864" w:name="_Toc75275693"/>
      <w:bookmarkStart w:id="3865" w:name="_Toc75276204"/>
      <w:bookmarkStart w:id="3866" w:name="_Toc76541703"/>
      <w:bookmarkStart w:id="3867" w:name="_Toc82437472"/>
      <w:bookmarkStart w:id="3868" w:name="_Toc89944838"/>
      <w:bookmarkStart w:id="3869" w:name="_Toc98753856"/>
      <w:bookmarkStart w:id="3870" w:name="_Toc106179748"/>
      <w:bookmarkStart w:id="3871" w:name="_Toc106180259"/>
      <w:bookmarkStart w:id="3872" w:name="_Toc130396084"/>
      <w:bookmarkStart w:id="3873" w:name="_Toc137555358"/>
      <w:bookmarkStart w:id="3874" w:name="_Toc138856885"/>
      <w:bookmarkStart w:id="3875" w:name="_Toc138860744"/>
      <w:bookmarkStart w:id="3876" w:name="_Toc145531876"/>
      <w:r w:rsidRPr="00BE5108">
        <w:rPr>
          <w:rFonts w:eastAsiaTheme="minorEastAsia"/>
        </w:rPr>
        <w:t>7.4.1.5</w:t>
      </w:r>
      <w:r w:rsidRPr="00BE5108">
        <w:rPr>
          <w:rFonts w:eastAsiaTheme="minorEastAsia"/>
        </w:rPr>
        <w:tab/>
        <w:t>Test requirements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5143BB4E" w14:textId="77777777" w:rsidR="00D60968" w:rsidRPr="00BE5108" w:rsidRDefault="00D60968" w:rsidP="00D60968">
      <w:pPr>
        <w:pStyle w:val="Heading5"/>
        <w:ind w:left="1008" w:hanging="1008"/>
        <w:rPr>
          <w:rFonts w:eastAsiaTheme="minorEastAsia"/>
        </w:rPr>
      </w:pPr>
      <w:bookmarkStart w:id="3877" w:name="_Toc73962975"/>
      <w:bookmarkStart w:id="3878" w:name="_Toc75260152"/>
      <w:bookmarkStart w:id="3879" w:name="_Toc75275694"/>
      <w:bookmarkStart w:id="3880" w:name="_Toc75276205"/>
      <w:bookmarkStart w:id="3881" w:name="_Toc76541704"/>
      <w:bookmarkStart w:id="3882" w:name="_Toc82437473"/>
      <w:bookmarkStart w:id="3883" w:name="_Toc89944839"/>
      <w:bookmarkStart w:id="3884" w:name="_Toc98753857"/>
      <w:bookmarkStart w:id="3885" w:name="_Toc106179749"/>
      <w:bookmarkStart w:id="3886" w:name="_Toc106180260"/>
      <w:bookmarkStart w:id="3887" w:name="_Toc130396085"/>
      <w:bookmarkStart w:id="3888" w:name="_Toc137555359"/>
      <w:bookmarkStart w:id="3889" w:name="_Toc138856886"/>
      <w:bookmarkStart w:id="3890" w:name="_Toc138860745"/>
      <w:bookmarkStart w:id="3891" w:name="_Toc145531877"/>
      <w:r w:rsidRPr="00BE5108">
        <w:rPr>
          <w:rFonts w:eastAsiaTheme="minorEastAsia"/>
        </w:rPr>
        <w:t>7.4.1.5.1</w:t>
      </w:r>
      <w:r w:rsidRPr="00BE5108">
        <w:rPr>
          <w:rFonts w:eastAsiaTheme="minorEastAsia"/>
        </w:rPr>
        <w:tab/>
        <w:t>Test requirements for IAB-DU</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3892" w:name="_Toc73962976"/>
      <w:bookmarkStart w:id="3893" w:name="_Toc75260153"/>
      <w:bookmarkStart w:id="3894" w:name="_Toc75275695"/>
      <w:bookmarkStart w:id="3895" w:name="_Toc75276206"/>
      <w:bookmarkStart w:id="3896" w:name="_Toc76541705"/>
      <w:bookmarkStart w:id="3897" w:name="_Toc82437474"/>
      <w:bookmarkStart w:id="3898" w:name="_Toc89944840"/>
      <w:bookmarkStart w:id="3899" w:name="_Toc98753858"/>
      <w:bookmarkStart w:id="3900" w:name="_Toc106179750"/>
      <w:bookmarkStart w:id="3901" w:name="_Toc106180261"/>
      <w:bookmarkStart w:id="3902" w:name="_Toc130396086"/>
      <w:bookmarkStart w:id="3903" w:name="_Toc137555360"/>
      <w:bookmarkStart w:id="3904" w:name="_Toc138856887"/>
      <w:bookmarkStart w:id="3905" w:name="_Toc138860746"/>
      <w:bookmarkStart w:id="3906" w:name="_Toc145531878"/>
      <w:r w:rsidRPr="00BE5108">
        <w:rPr>
          <w:rFonts w:eastAsiaTheme="minorEastAsia"/>
        </w:rPr>
        <w:t>7.4.1.5.2</w:t>
      </w:r>
      <w:r w:rsidRPr="00BE5108">
        <w:rPr>
          <w:rFonts w:eastAsiaTheme="minorEastAsia"/>
        </w:rPr>
        <w:tab/>
        <w:t>Test requirements for IAB-MT</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3907" w:name="_Toc73962977"/>
      <w:bookmarkStart w:id="3908" w:name="_Toc75260154"/>
      <w:bookmarkStart w:id="3909" w:name="_Toc75275696"/>
      <w:bookmarkStart w:id="3910" w:name="_Toc75276207"/>
      <w:bookmarkStart w:id="3911" w:name="_Toc76541706"/>
      <w:bookmarkStart w:id="3912" w:name="_Toc82437475"/>
      <w:bookmarkStart w:id="3913" w:name="_Toc89944841"/>
      <w:bookmarkStart w:id="3914" w:name="_Toc98753859"/>
      <w:bookmarkStart w:id="3915" w:name="_Toc106179751"/>
      <w:bookmarkStart w:id="3916" w:name="_Toc106180262"/>
      <w:bookmarkStart w:id="3917" w:name="_Toc130396087"/>
      <w:bookmarkStart w:id="3918" w:name="_Toc137555361"/>
      <w:bookmarkStart w:id="3919" w:name="_Toc138856888"/>
      <w:bookmarkStart w:id="3920" w:name="_Toc138860747"/>
      <w:bookmarkStart w:id="3921" w:name="_Toc145531879"/>
      <w:r w:rsidRPr="00BE5108">
        <w:rPr>
          <w:rFonts w:eastAsiaTheme="minorEastAsia"/>
        </w:rPr>
        <w:t>7.4.2</w:t>
      </w:r>
      <w:r w:rsidRPr="00BE5108">
        <w:rPr>
          <w:rFonts w:eastAsiaTheme="minorEastAsia"/>
        </w:rPr>
        <w:tab/>
      </w:r>
      <w:r w:rsidR="00D60968" w:rsidRPr="00BE5108">
        <w:rPr>
          <w:rFonts w:eastAsiaTheme="minorEastAsia"/>
        </w:rPr>
        <w:t>In-band blocking</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315055B5" w14:textId="77777777" w:rsidR="00D60968" w:rsidRPr="00BE5108" w:rsidRDefault="00D60968" w:rsidP="00D60968">
      <w:pPr>
        <w:pStyle w:val="Heading4"/>
        <w:ind w:left="864" w:hanging="864"/>
        <w:rPr>
          <w:rFonts w:eastAsiaTheme="minorEastAsia"/>
        </w:rPr>
      </w:pPr>
      <w:bookmarkStart w:id="3922" w:name="_Toc73962978"/>
      <w:bookmarkStart w:id="3923" w:name="_Toc75260155"/>
      <w:bookmarkStart w:id="3924" w:name="_Toc75275697"/>
      <w:bookmarkStart w:id="3925" w:name="_Toc75276208"/>
      <w:bookmarkStart w:id="3926" w:name="_Toc76541707"/>
      <w:bookmarkStart w:id="3927" w:name="_Toc82437476"/>
      <w:bookmarkStart w:id="3928" w:name="_Toc89944842"/>
      <w:bookmarkStart w:id="3929" w:name="_Toc98753860"/>
      <w:bookmarkStart w:id="3930" w:name="_Toc106179752"/>
      <w:bookmarkStart w:id="3931" w:name="_Toc106180263"/>
      <w:bookmarkStart w:id="3932" w:name="_Toc130396088"/>
      <w:bookmarkStart w:id="3933" w:name="_Toc137555362"/>
      <w:bookmarkStart w:id="3934" w:name="_Toc138856889"/>
      <w:bookmarkStart w:id="3935" w:name="_Toc138860748"/>
      <w:bookmarkStart w:id="3936" w:name="_Toc145531880"/>
      <w:r w:rsidRPr="00BE5108">
        <w:rPr>
          <w:rFonts w:eastAsiaTheme="minorEastAsia"/>
        </w:rPr>
        <w:t>7.4.2.1</w:t>
      </w:r>
      <w:r w:rsidRPr="00BE5108">
        <w:rPr>
          <w:rFonts w:eastAsiaTheme="minorEastAsia"/>
        </w:rPr>
        <w:tab/>
        <w:t>Definition and applicability</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3937" w:name="_Toc73962979"/>
      <w:bookmarkStart w:id="3938" w:name="_Toc75260156"/>
      <w:bookmarkStart w:id="3939" w:name="_Toc75275698"/>
      <w:bookmarkStart w:id="3940" w:name="_Toc75276209"/>
      <w:bookmarkStart w:id="3941" w:name="_Toc76541708"/>
      <w:bookmarkStart w:id="3942" w:name="_Toc82437477"/>
      <w:bookmarkStart w:id="3943" w:name="_Toc89944843"/>
      <w:bookmarkStart w:id="3944" w:name="_Toc98753861"/>
      <w:bookmarkStart w:id="3945" w:name="_Toc106179753"/>
      <w:bookmarkStart w:id="3946" w:name="_Toc106180264"/>
      <w:bookmarkStart w:id="3947" w:name="_Toc130396089"/>
      <w:bookmarkStart w:id="3948" w:name="_Toc137555363"/>
      <w:bookmarkStart w:id="3949" w:name="_Toc138856890"/>
      <w:bookmarkStart w:id="3950" w:name="_Toc138860749"/>
      <w:bookmarkStart w:id="3951" w:name="_Toc145531881"/>
      <w:r w:rsidRPr="00BE5108">
        <w:rPr>
          <w:rFonts w:eastAsiaTheme="minorEastAsia"/>
        </w:rPr>
        <w:t>7.4.2.2</w:t>
      </w:r>
      <w:r w:rsidRPr="00BE5108">
        <w:rPr>
          <w:rFonts w:eastAsiaTheme="minorEastAsia"/>
        </w:rPr>
        <w:tab/>
        <w:t>Minimum requirement</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3952" w:name="_Toc73962980"/>
      <w:bookmarkStart w:id="3953" w:name="_Toc75260157"/>
      <w:bookmarkStart w:id="3954" w:name="_Toc75275699"/>
      <w:bookmarkStart w:id="3955" w:name="_Toc75276210"/>
      <w:bookmarkStart w:id="3956" w:name="_Toc76541709"/>
      <w:bookmarkStart w:id="3957" w:name="_Toc82437478"/>
      <w:bookmarkStart w:id="3958" w:name="_Toc89944844"/>
      <w:bookmarkStart w:id="3959" w:name="_Toc98753862"/>
      <w:bookmarkStart w:id="3960" w:name="_Toc106179754"/>
      <w:bookmarkStart w:id="3961" w:name="_Toc106180265"/>
      <w:bookmarkStart w:id="3962" w:name="_Toc130396090"/>
      <w:bookmarkStart w:id="3963" w:name="_Toc137555364"/>
      <w:bookmarkStart w:id="3964" w:name="_Toc138856891"/>
      <w:bookmarkStart w:id="3965" w:name="_Toc138860750"/>
      <w:bookmarkStart w:id="3966" w:name="_Toc145531882"/>
      <w:r w:rsidRPr="00BE5108">
        <w:rPr>
          <w:rFonts w:eastAsiaTheme="minorEastAsia"/>
        </w:rPr>
        <w:t>7.4.2.3</w:t>
      </w:r>
      <w:r w:rsidRPr="00BE5108">
        <w:rPr>
          <w:rFonts w:eastAsiaTheme="minorEastAsia"/>
        </w:rPr>
        <w:tab/>
        <w:t>Test purpose</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3967" w:name="_Toc73962981"/>
      <w:bookmarkStart w:id="3968" w:name="_Toc75260158"/>
      <w:bookmarkStart w:id="3969" w:name="_Toc75275700"/>
      <w:bookmarkStart w:id="3970" w:name="_Toc75276211"/>
      <w:bookmarkStart w:id="3971" w:name="_Toc76541710"/>
      <w:bookmarkStart w:id="3972" w:name="_Toc82437479"/>
      <w:bookmarkStart w:id="3973" w:name="_Toc89944845"/>
      <w:bookmarkStart w:id="3974" w:name="_Toc98753863"/>
      <w:bookmarkStart w:id="3975" w:name="_Toc106179755"/>
      <w:bookmarkStart w:id="3976" w:name="_Toc106180266"/>
      <w:bookmarkStart w:id="3977" w:name="_Toc130396091"/>
      <w:bookmarkStart w:id="3978" w:name="_Toc137555365"/>
      <w:bookmarkStart w:id="3979" w:name="_Toc138856892"/>
      <w:bookmarkStart w:id="3980" w:name="_Toc138860751"/>
      <w:bookmarkStart w:id="3981" w:name="_Toc145531883"/>
      <w:r w:rsidRPr="00BE5108">
        <w:rPr>
          <w:rFonts w:eastAsiaTheme="minorEastAsia"/>
        </w:rPr>
        <w:t>7.4.2.4</w:t>
      </w:r>
      <w:r w:rsidRPr="00BE5108">
        <w:rPr>
          <w:rFonts w:eastAsiaTheme="minorEastAsia"/>
        </w:rPr>
        <w:tab/>
        <w:t>Method of test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3C6AEDC7" w14:textId="77777777" w:rsidR="00D60968" w:rsidRPr="00BE5108" w:rsidRDefault="00D60968" w:rsidP="00D60968">
      <w:pPr>
        <w:pStyle w:val="Heading5"/>
        <w:ind w:left="1008" w:hanging="1008"/>
        <w:rPr>
          <w:rFonts w:eastAsiaTheme="minorEastAsia"/>
        </w:rPr>
      </w:pPr>
      <w:bookmarkStart w:id="3982" w:name="_Toc73962982"/>
      <w:bookmarkStart w:id="3983" w:name="_Toc75260159"/>
      <w:bookmarkStart w:id="3984" w:name="_Toc75275701"/>
      <w:bookmarkStart w:id="3985" w:name="_Toc75276212"/>
      <w:bookmarkStart w:id="3986" w:name="_Toc76541711"/>
      <w:bookmarkStart w:id="3987" w:name="_Toc82437480"/>
      <w:bookmarkStart w:id="3988" w:name="_Toc89944846"/>
      <w:bookmarkStart w:id="3989" w:name="_Toc98753864"/>
      <w:bookmarkStart w:id="3990" w:name="_Toc106179756"/>
      <w:bookmarkStart w:id="3991" w:name="_Toc106180267"/>
      <w:bookmarkStart w:id="3992" w:name="_Toc130396092"/>
      <w:bookmarkStart w:id="3993" w:name="_Toc137555366"/>
      <w:bookmarkStart w:id="3994" w:name="_Toc138856893"/>
      <w:bookmarkStart w:id="3995" w:name="_Toc138860752"/>
      <w:bookmarkStart w:id="3996" w:name="_Toc145531884"/>
      <w:r w:rsidRPr="00BE5108">
        <w:rPr>
          <w:rFonts w:eastAsiaTheme="minorEastAsia"/>
        </w:rPr>
        <w:t>7.4.2.4.1</w:t>
      </w:r>
      <w:r w:rsidRPr="00BE5108">
        <w:rPr>
          <w:rFonts w:eastAsiaTheme="minorEastAsia"/>
        </w:rPr>
        <w:tab/>
        <w:t>Initial conditions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3997" w:name="_Toc73962983"/>
      <w:bookmarkStart w:id="3998" w:name="_Toc75260160"/>
      <w:bookmarkStart w:id="3999" w:name="_Toc75275702"/>
      <w:bookmarkStart w:id="4000" w:name="_Toc75276213"/>
      <w:bookmarkStart w:id="4001" w:name="_Toc76541712"/>
      <w:bookmarkStart w:id="4002" w:name="_Toc82437481"/>
      <w:bookmarkStart w:id="4003" w:name="_Toc89944847"/>
      <w:bookmarkStart w:id="4004" w:name="_Toc98753865"/>
      <w:bookmarkStart w:id="4005" w:name="_Toc106179757"/>
      <w:bookmarkStart w:id="4006" w:name="_Toc106180268"/>
      <w:bookmarkStart w:id="4007" w:name="_Toc130396093"/>
      <w:bookmarkStart w:id="4008" w:name="_Toc137555367"/>
      <w:bookmarkStart w:id="4009" w:name="_Toc138856894"/>
      <w:bookmarkStart w:id="4010" w:name="_Toc138860753"/>
      <w:bookmarkStart w:id="4011" w:name="_Toc145531885"/>
      <w:r w:rsidRPr="00BE5108">
        <w:rPr>
          <w:rFonts w:eastAsiaTheme="minorEastAsia"/>
        </w:rPr>
        <w:t>7.4.2.4.2</w:t>
      </w:r>
      <w:r w:rsidRPr="00BE5108">
        <w:rPr>
          <w:rFonts w:eastAsiaTheme="minorEastAsia"/>
        </w:rPr>
        <w:tab/>
        <w:t>Procedure for general blocking</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012" w:name="_Toc73962984"/>
      <w:bookmarkStart w:id="4013" w:name="_Toc75260161"/>
      <w:bookmarkStart w:id="4014" w:name="_Toc75275703"/>
      <w:bookmarkStart w:id="4015" w:name="_Toc75276214"/>
      <w:bookmarkStart w:id="4016" w:name="_Toc76541713"/>
      <w:bookmarkStart w:id="4017" w:name="_Toc82437482"/>
      <w:bookmarkStart w:id="4018" w:name="_Toc89944848"/>
      <w:bookmarkStart w:id="4019" w:name="_Toc98753866"/>
      <w:bookmarkStart w:id="4020" w:name="_Toc106179758"/>
      <w:bookmarkStart w:id="4021" w:name="_Toc106180269"/>
      <w:bookmarkStart w:id="4022" w:name="_Toc130396094"/>
      <w:bookmarkStart w:id="4023" w:name="_Toc137555368"/>
      <w:bookmarkStart w:id="4024" w:name="_Toc138856895"/>
      <w:bookmarkStart w:id="4025" w:name="_Toc138860754"/>
      <w:bookmarkStart w:id="4026" w:name="_Toc145531886"/>
      <w:r w:rsidRPr="00BE5108">
        <w:rPr>
          <w:rFonts w:eastAsiaTheme="minorEastAsia"/>
        </w:rPr>
        <w:t>7.4.2.4.3</w:t>
      </w:r>
      <w:r w:rsidRPr="00BE5108">
        <w:rPr>
          <w:rFonts w:eastAsiaTheme="minorEastAsia"/>
        </w:rPr>
        <w:tab/>
        <w:t>Procedure for narrowband blocking</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027" w:name="_Toc73962985"/>
      <w:bookmarkStart w:id="4028" w:name="_Toc75260162"/>
      <w:bookmarkStart w:id="4029" w:name="_Toc75275704"/>
      <w:bookmarkStart w:id="4030" w:name="_Toc75276215"/>
      <w:bookmarkStart w:id="4031" w:name="_Toc76541714"/>
      <w:bookmarkStart w:id="4032" w:name="_Toc82437483"/>
      <w:bookmarkStart w:id="4033" w:name="_Toc89944849"/>
      <w:bookmarkStart w:id="4034" w:name="_Toc98753867"/>
      <w:bookmarkStart w:id="4035" w:name="_Toc106179759"/>
      <w:bookmarkStart w:id="4036" w:name="_Toc106180270"/>
      <w:bookmarkStart w:id="4037" w:name="_Toc130396095"/>
      <w:bookmarkStart w:id="4038" w:name="_Toc137555369"/>
      <w:bookmarkStart w:id="4039" w:name="_Toc138856896"/>
      <w:bookmarkStart w:id="4040" w:name="_Toc138860755"/>
      <w:bookmarkStart w:id="4041" w:name="_Toc145531887"/>
      <w:r w:rsidRPr="00BE5108">
        <w:rPr>
          <w:rFonts w:eastAsiaTheme="minorEastAsia"/>
        </w:rPr>
        <w:t>7.4.2.5</w:t>
      </w:r>
      <w:r w:rsidRPr="00BE5108">
        <w:rPr>
          <w:rFonts w:eastAsiaTheme="minorEastAsia"/>
        </w:rPr>
        <w:tab/>
        <w:t>Test requirements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34283D37" w14:textId="77777777" w:rsidR="00D60968" w:rsidRPr="00BE5108" w:rsidRDefault="00D60968" w:rsidP="00D60968">
      <w:pPr>
        <w:pStyle w:val="Heading5"/>
        <w:ind w:left="1008" w:hanging="1008"/>
        <w:rPr>
          <w:rFonts w:eastAsiaTheme="minorEastAsia"/>
        </w:rPr>
      </w:pPr>
      <w:bookmarkStart w:id="4042" w:name="_Toc73962986"/>
      <w:bookmarkStart w:id="4043" w:name="_Toc75260163"/>
      <w:bookmarkStart w:id="4044" w:name="_Toc75275705"/>
      <w:bookmarkStart w:id="4045" w:name="_Toc75276216"/>
      <w:bookmarkStart w:id="4046" w:name="_Toc76541715"/>
      <w:bookmarkStart w:id="4047" w:name="_Toc82437484"/>
      <w:bookmarkStart w:id="4048" w:name="_Toc89944850"/>
      <w:bookmarkStart w:id="4049" w:name="_Toc98753868"/>
      <w:bookmarkStart w:id="4050" w:name="_Toc106179760"/>
      <w:bookmarkStart w:id="4051" w:name="_Toc106180271"/>
      <w:bookmarkStart w:id="4052" w:name="_Toc130396096"/>
      <w:bookmarkStart w:id="4053" w:name="_Toc137555370"/>
      <w:bookmarkStart w:id="4054" w:name="_Toc138856897"/>
      <w:bookmarkStart w:id="4055" w:name="_Toc138860756"/>
      <w:bookmarkStart w:id="4056" w:name="_Toc145531888"/>
      <w:r w:rsidRPr="00BE5108">
        <w:rPr>
          <w:rFonts w:eastAsiaTheme="minorEastAsia"/>
        </w:rPr>
        <w:t>7.4.2.5.1</w:t>
      </w:r>
      <w:r w:rsidRPr="00BE5108">
        <w:rPr>
          <w:rFonts w:eastAsiaTheme="minorEastAsia"/>
        </w:rPr>
        <w:tab/>
        <w:t>Test requirements for IAB-DU</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057" w:name="_Toc73962987"/>
      <w:bookmarkStart w:id="4058" w:name="_Toc75260164"/>
      <w:bookmarkStart w:id="4059" w:name="_Toc75275706"/>
      <w:bookmarkStart w:id="4060" w:name="_Toc75276217"/>
      <w:bookmarkStart w:id="4061" w:name="_Toc76541716"/>
      <w:bookmarkStart w:id="4062" w:name="_Toc82437485"/>
      <w:bookmarkStart w:id="4063" w:name="_Toc89944851"/>
      <w:bookmarkStart w:id="4064" w:name="_Toc98753869"/>
      <w:bookmarkStart w:id="4065" w:name="_Toc106179761"/>
      <w:bookmarkStart w:id="4066" w:name="_Toc106180272"/>
      <w:bookmarkStart w:id="4067" w:name="_Toc130396097"/>
      <w:bookmarkStart w:id="4068" w:name="_Toc137555371"/>
      <w:bookmarkStart w:id="4069" w:name="_Toc138856898"/>
      <w:bookmarkStart w:id="4070" w:name="_Toc138860757"/>
      <w:bookmarkStart w:id="4071" w:name="_Toc145531889"/>
      <w:r w:rsidRPr="00BE5108">
        <w:rPr>
          <w:rFonts w:eastAsiaTheme="minorEastAsia"/>
        </w:rPr>
        <w:t>7.4.2.5.2</w:t>
      </w:r>
      <w:r w:rsidRPr="00BE5108">
        <w:rPr>
          <w:rFonts w:eastAsiaTheme="minorEastAsia"/>
        </w:rPr>
        <w:tab/>
        <w:t>Test requirements for IAB-MT</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4706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rPr>
              <w:t>.</w:t>
            </w:r>
            <w:r w:rsidR="00847BC2" w:rsidRPr="00BE5108">
              <w:rPr>
                <w:rFonts w:eastAsiaTheme="minorEastAsia"/>
              </w:rPr>
              <w:t xml:space="preserve"> </w:t>
            </w:r>
          </w:p>
          <w:p w14:paraId="00453576" w14:textId="337EDF46"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4072" w:name="_Toc73962988"/>
      <w:bookmarkStart w:id="4073" w:name="_Toc75260165"/>
      <w:bookmarkStart w:id="4074" w:name="_Toc75275707"/>
      <w:bookmarkStart w:id="4075" w:name="_Toc75276218"/>
      <w:bookmarkStart w:id="4076" w:name="_Toc76541717"/>
      <w:bookmarkStart w:id="4077" w:name="_Toc82437486"/>
      <w:bookmarkStart w:id="4078" w:name="_Toc89944852"/>
      <w:bookmarkStart w:id="4079" w:name="_Toc98753870"/>
      <w:bookmarkStart w:id="4080" w:name="_Toc106179762"/>
      <w:bookmarkStart w:id="4081" w:name="_Toc106180273"/>
      <w:bookmarkStart w:id="4082" w:name="_Toc130396098"/>
      <w:bookmarkStart w:id="4083" w:name="_Toc137555372"/>
      <w:bookmarkStart w:id="4084" w:name="_Toc138856899"/>
      <w:bookmarkStart w:id="4085" w:name="_Toc138860758"/>
      <w:bookmarkStart w:id="4086" w:name="_Toc145531890"/>
      <w:r w:rsidRPr="00BE5108">
        <w:rPr>
          <w:rFonts w:eastAsiaTheme="minorEastAsia"/>
        </w:rPr>
        <w:t>7.5</w:t>
      </w:r>
      <w:r w:rsidRPr="00BE5108">
        <w:rPr>
          <w:rFonts w:eastAsiaTheme="minorEastAsia"/>
        </w:rPr>
        <w:tab/>
        <w:t>Out-of-band blocking</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02C427E" w14:textId="77777777" w:rsidR="00D60968" w:rsidRPr="00BE5108" w:rsidRDefault="00D60968" w:rsidP="00D60968">
      <w:pPr>
        <w:pStyle w:val="Heading3"/>
        <w:ind w:left="0" w:firstLine="0"/>
        <w:rPr>
          <w:rFonts w:eastAsiaTheme="minorEastAsia"/>
        </w:rPr>
      </w:pPr>
      <w:bookmarkStart w:id="4087" w:name="_Toc73962989"/>
      <w:bookmarkStart w:id="4088" w:name="_Toc75260166"/>
      <w:bookmarkStart w:id="4089" w:name="_Toc75275708"/>
      <w:bookmarkStart w:id="4090" w:name="_Toc75276219"/>
      <w:bookmarkStart w:id="4091" w:name="_Toc76541718"/>
      <w:bookmarkStart w:id="4092" w:name="_Toc82437487"/>
      <w:bookmarkStart w:id="4093" w:name="_Toc89944853"/>
      <w:bookmarkStart w:id="4094" w:name="_Toc98753871"/>
      <w:bookmarkStart w:id="4095" w:name="_Toc106179763"/>
      <w:bookmarkStart w:id="4096" w:name="_Toc106180274"/>
      <w:bookmarkStart w:id="4097" w:name="_Toc130396099"/>
      <w:bookmarkStart w:id="4098" w:name="_Toc137555373"/>
      <w:bookmarkStart w:id="4099" w:name="_Toc138856900"/>
      <w:bookmarkStart w:id="4100" w:name="_Toc138860759"/>
      <w:bookmarkStart w:id="4101" w:name="_Toc145531891"/>
      <w:r w:rsidRPr="00BE5108">
        <w:rPr>
          <w:rFonts w:eastAsiaTheme="minorEastAsia"/>
        </w:rPr>
        <w:t>7.5.1</w:t>
      </w:r>
      <w:r w:rsidRPr="00BE5108">
        <w:rPr>
          <w:rFonts w:eastAsiaTheme="minorEastAsia"/>
        </w:rPr>
        <w:tab/>
        <w:t>Definition and applicability</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4102" w:name="_Toc73962990"/>
      <w:bookmarkStart w:id="4103" w:name="_Toc75260167"/>
      <w:bookmarkStart w:id="4104" w:name="_Toc75275709"/>
      <w:bookmarkStart w:id="4105" w:name="_Toc75276220"/>
      <w:bookmarkStart w:id="4106" w:name="_Toc76541719"/>
      <w:bookmarkStart w:id="4107" w:name="_Toc82437488"/>
      <w:bookmarkStart w:id="4108" w:name="_Toc89944854"/>
      <w:bookmarkStart w:id="4109" w:name="_Toc98753872"/>
      <w:bookmarkStart w:id="4110" w:name="_Toc106179764"/>
      <w:bookmarkStart w:id="4111" w:name="_Toc106180275"/>
      <w:bookmarkStart w:id="4112" w:name="_Toc130396100"/>
      <w:bookmarkStart w:id="4113" w:name="_Toc137555374"/>
      <w:bookmarkStart w:id="4114" w:name="_Toc138856901"/>
      <w:bookmarkStart w:id="4115" w:name="_Toc138860760"/>
      <w:bookmarkStart w:id="4116" w:name="_Toc145531892"/>
      <w:r w:rsidRPr="00BE5108">
        <w:rPr>
          <w:rFonts w:eastAsiaTheme="minorEastAsia"/>
        </w:rPr>
        <w:t>7.5.2</w:t>
      </w:r>
      <w:r w:rsidRPr="00BE5108">
        <w:rPr>
          <w:rFonts w:eastAsiaTheme="minorEastAsia"/>
        </w:rPr>
        <w:tab/>
        <w:t>Minimum requirement</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4117" w:name="_Toc73962991"/>
      <w:bookmarkStart w:id="4118" w:name="_Toc75260168"/>
      <w:bookmarkStart w:id="4119" w:name="_Toc75275710"/>
      <w:bookmarkStart w:id="4120" w:name="_Toc75276221"/>
      <w:bookmarkStart w:id="4121" w:name="_Toc76541720"/>
      <w:bookmarkStart w:id="4122" w:name="_Toc82437489"/>
      <w:bookmarkStart w:id="4123" w:name="_Toc89944855"/>
      <w:bookmarkStart w:id="4124" w:name="_Toc98753873"/>
      <w:bookmarkStart w:id="4125" w:name="_Toc106179765"/>
      <w:bookmarkStart w:id="4126" w:name="_Toc106180276"/>
      <w:bookmarkStart w:id="4127" w:name="_Toc130396101"/>
      <w:bookmarkStart w:id="4128" w:name="_Toc137555375"/>
      <w:bookmarkStart w:id="4129" w:name="_Toc138856902"/>
      <w:bookmarkStart w:id="4130" w:name="_Toc138860761"/>
      <w:bookmarkStart w:id="4131" w:name="_Toc145531893"/>
      <w:r w:rsidRPr="00BE5108">
        <w:rPr>
          <w:rFonts w:eastAsiaTheme="minorEastAsia"/>
        </w:rPr>
        <w:t>7.5.3</w:t>
      </w:r>
      <w:r w:rsidRPr="00BE5108">
        <w:rPr>
          <w:rFonts w:eastAsiaTheme="minorEastAsia"/>
        </w:rPr>
        <w:tab/>
        <w:t>Test purpose</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4132" w:name="_Toc73962992"/>
      <w:bookmarkStart w:id="4133" w:name="_Toc75260169"/>
      <w:bookmarkStart w:id="4134" w:name="_Toc75275711"/>
      <w:bookmarkStart w:id="4135" w:name="_Toc75276222"/>
      <w:bookmarkStart w:id="4136" w:name="_Toc76541721"/>
      <w:bookmarkStart w:id="4137" w:name="_Toc82437490"/>
      <w:bookmarkStart w:id="4138" w:name="_Toc89944856"/>
      <w:bookmarkStart w:id="4139" w:name="_Toc98753874"/>
      <w:bookmarkStart w:id="4140" w:name="_Toc106179766"/>
      <w:bookmarkStart w:id="4141" w:name="_Toc106180277"/>
      <w:bookmarkStart w:id="4142" w:name="_Toc130396102"/>
      <w:bookmarkStart w:id="4143" w:name="_Toc137555376"/>
      <w:bookmarkStart w:id="4144" w:name="_Toc138856903"/>
      <w:bookmarkStart w:id="4145" w:name="_Toc138860762"/>
      <w:bookmarkStart w:id="4146" w:name="_Toc145531894"/>
      <w:r w:rsidRPr="00BE5108">
        <w:rPr>
          <w:rFonts w:eastAsiaTheme="minorEastAsia"/>
        </w:rPr>
        <w:t>7.5.4</w:t>
      </w:r>
      <w:r w:rsidRPr="00BE5108">
        <w:rPr>
          <w:rFonts w:eastAsiaTheme="minorEastAsia"/>
        </w:rPr>
        <w:tab/>
        <w:t>Method of test</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1F73F2F3" w14:textId="77777777" w:rsidR="00D60968" w:rsidRPr="00BE5108" w:rsidRDefault="00D60968" w:rsidP="00D60968">
      <w:pPr>
        <w:pStyle w:val="Heading4"/>
        <w:ind w:left="864" w:hanging="864"/>
        <w:rPr>
          <w:rFonts w:eastAsiaTheme="minorEastAsia"/>
        </w:rPr>
      </w:pPr>
      <w:bookmarkStart w:id="4147" w:name="_Toc73962993"/>
      <w:bookmarkStart w:id="4148" w:name="_Toc75260170"/>
      <w:bookmarkStart w:id="4149" w:name="_Toc75275712"/>
      <w:bookmarkStart w:id="4150" w:name="_Toc75276223"/>
      <w:bookmarkStart w:id="4151" w:name="_Toc76541722"/>
      <w:bookmarkStart w:id="4152" w:name="_Toc82437491"/>
      <w:bookmarkStart w:id="4153" w:name="_Toc89944857"/>
      <w:bookmarkStart w:id="4154" w:name="_Toc98753875"/>
      <w:bookmarkStart w:id="4155" w:name="_Toc106179767"/>
      <w:bookmarkStart w:id="4156" w:name="_Toc106180278"/>
      <w:bookmarkStart w:id="4157" w:name="_Toc130396103"/>
      <w:bookmarkStart w:id="4158" w:name="_Toc137555377"/>
      <w:bookmarkStart w:id="4159" w:name="_Toc138856904"/>
      <w:bookmarkStart w:id="4160" w:name="_Toc138860763"/>
      <w:bookmarkStart w:id="4161" w:name="_Toc145531895"/>
      <w:r w:rsidRPr="00BE5108">
        <w:rPr>
          <w:rFonts w:eastAsiaTheme="minorEastAsia"/>
        </w:rPr>
        <w:t>7.5.4.1</w:t>
      </w:r>
      <w:r w:rsidRPr="00BE5108">
        <w:rPr>
          <w:rFonts w:eastAsiaTheme="minorEastAsia"/>
        </w:rPr>
        <w:tab/>
        <w:t>Initial conditions</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4162" w:name="_Toc73962994"/>
      <w:bookmarkStart w:id="4163" w:name="_Toc75260171"/>
      <w:bookmarkStart w:id="4164" w:name="_Toc75275713"/>
      <w:bookmarkStart w:id="4165" w:name="_Toc75276224"/>
      <w:bookmarkStart w:id="4166" w:name="_Toc76541723"/>
      <w:bookmarkStart w:id="4167" w:name="_Toc82437492"/>
      <w:bookmarkStart w:id="4168" w:name="_Toc89944858"/>
      <w:bookmarkStart w:id="4169" w:name="_Toc98753876"/>
      <w:bookmarkStart w:id="4170" w:name="_Toc106179768"/>
      <w:bookmarkStart w:id="4171" w:name="_Toc106180279"/>
      <w:bookmarkStart w:id="4172" w:name="_Toc130396104"/>
      <w:bookmarkStart w:id="4173" w:name="_Toc137555378"/>
      <w:bookmarkStart w:id="4174" w:name="_Toc138856905"/>
      <w:bookmarkStart w:id="4175" w:name="_Toc138860764"/>
      <w:bookmarkStart w:id="4176" w:name="_Toc145531896"/>
      <w:r w:rsidRPr="00BE5108">
        <w:rPr>
          <w:rFonts w:eastAsiaTheme="minorEastAsia"/>
        </w:rPr>
        <w:t>7.5.4.2</w:t>
      </w:r>
      <w:r w:rsidRPr="00BE5108">
        <w:rPr>
          <w:rFonts w:eastAsiaTheme="minorEastAsia"/>
        </w:rPr>
        <w:tab/>
        <w:t>Procedure</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4177" w:name="_Toc73962995"/>
      <w:bookmarkStart w:id="4178" w:name="_Toc75260172"/>
      <w:bookmarkStart w:id="4179" w:name="_Toc75275714"/>
      <w:bookmarkStart w:id="4180" w:name="_Toc75276225"/>
      <w:bookmarkStart w:id="4181" w:name="_Toc76541724"/>
      <w:bookmarkStart w:id="4182" w:name="_Toc82437493"/>
      <w:bookmarkStart w:id="4183" w:name="_Toc89944859"/>
      <w:bookmarkStart w:id="4184" w:name="_Toc98753877"/>
      <w:bookmarkStart w:id="4185" w:name="_Toc106179769"/>
      <w:bookmarkStart w:id="4186" w:name="_Toc106180280"/>
      <w:bookmarkStart w:id="4187" w:name="_Toc130396105"/>
      <w:bookmarkStart w:id="4188" w:name="_Toc137555379"/>
      <w:bookmarkStart w:id="4189" w:name="_Toc138856906"/>
      <w:bookmarkStart w:id="4190" w:name="_Toc138860765"/>
      <w:bookmarkStart w:id="4191" w:name="_Toc145531897"/>
      <w:r w:rsidRPr="00BE5108">
        <w:rPr>
          <w:rFonts w:eastAsiaTheme="minorEastAsia"/>
        </w:rPr>
        <w:t>7.5.5</w:t>
      </w:r>
      <w:r w:rsidRPr="00BE5108">
        <w:rPr>
          <w:rFonts w:eastAsiaTheme="minorEastAsia"/>
        </w:rPr>
        <w:tab/>
        <w:t>Test requirements</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2960A1DA" w14:textId="77777777" w:rsidR="00D60968" w:rsidRPr="00BE5108" w:rsidRDefault="00D60968" w:rsidP="00D60968">
      <w:pPr>
        <w:pStyle w:val="Heading4"/>
        <w:ind w:left="864" w:hanging="864"/>
        <w:rPr>
          <w:rFonts w:eastAsiaTheme="minorEastAsia"/>
        </w:rPr>
      </w:pPr>
      <w:bookmarkStart w:id="4192" w:name="_Toc73962996"/>
      <w:bookmarkStart w:id="4193" w:name="_Toc75260173"/>
      <w:bookmarkStart w:id="4194" w:name="_Toc75275715"/>
      <w:bookmarkStart w:id="4195" w:name="_Toc75276226"/>
      <w:bookmarkStart w:id="4196" w:name="_Toc76541725"/>
      <w:bookmarkStart w:id="4197" w:name="_Toc82437494"/>
      <w:bookmarkStart w:id="4198" w:name="_Toc89944860"/>
      <w:bookmarkStart w:id="4199" w:name="_Toc98753878"/>
      <w:bookmarkStart w:id="4200" w:name="_Toc106179770"/>
      <w:bookmarkStart w:id="4201" w:name="_Toc106180281"/>
      <w:bookmarkStart w:id="4202" w:name="_Toc130396106"/>
      <w:bookmarkStart w:id="4203" w:name="_Toc137555380"/>
      <w:bookmarkStart w:id="4204" w:name="_Toc138856907"/>
      <w:bookmarkStart w:id="4205" w:name="_Toc138860766"/>
      <w:bookmarkStart w:id="4206" w:name="_Toc145531898"/>
      <w:r w:rsidRPr="00BE5108">
        <w:rPr>
          <w:rFonts w:eastAsiaTheme="minorEastAsia"/>
        </w:rPr>
        <w:t>7.5.5.1</w:t>
      </w:r>
      <w:r w:rsidRPr="00BE5108">
        <w:rPr>
          <w:rFonts w:eastAsiaTheme="minorEastAsia"/>
        </w:rPr>
        <w:tab/>
        <w:t>General requirements for IAB-DU</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4207" w:name="_Toc73962997"/>
      <w:bookmarkStart w:id="4208" w:name="_Toc75260174"/>
      <w:bookmarkStart w:id="4209" w:name="_Toc75275716"/>
      <w:bookmarkStart w:id="4210" w:name="_Toc75276227"/>
      <w:bookmarkStart w:id="4211" w:name="_Toc76541726"/>
      <w:bookmarkStart w:id="4212" w:name="_Toc82437495"/>
      <w:bookmarkStart w:id="4213" w:name="_Toc89944861"/>
      <w:bookmarkStart w:id="4214" w:name="_Toc98753879"/>
      <w:bookmarkStart w:id="4215" w:name="_Toc106179771"/>
      <w:bookmarkStart w:id="4216" w:name="_Toc106180282"/>
      <w:bookmarkStart w:id="4217" w:name="_Toc130396107"/>
      <w:bookmarkStart w:id="4218" w:name="_Toc137555381"/>
      <w:bookmarkStart w:id="4219" w:name="_Toc138856908"/>
      <w:bookmarkStart w:id="4220" w:name="_Toc138860767"/>
      <w:bookmarkStart w:id="4221" w:name="_Toc145531899"/>
      <w:r w:rsidRPr="00BE5108">
        <w:rPr>
          <w:rFonts w:eastAsiaTheme="minorEastAsia"/>
        </w:rPr>
        <w:t>7.5.5.2</w:t>
      </w:r>
      <w:r w:rsidRPr="00BE5108">
        <w:rPr>
          <w:rFonts w:eastAsiaTheme="minorEastAsia"/>
        </w:rPr>
        <w:tab/>
        <w:t>Co-location requirements for IAB-DU</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4222" w:name="_Toc73962998"/>
      <w:bookmarkStart w:id="4223" w:name="_Toc75260175"/>
      <w:bookmarkStart w:id="4224" w:name="_Toc75275717"/>
      <w:bookmarkStart w:id="4225" w:name="_Toc75276228"/>
      <w:bookmarkStart w:id="4226" w:name="_Toc76541727"/>
      <w:bookmarkStart w:id="4227" w:name="_Toc82437496"/>
      <w:bookmarkStart w:id="4228" w:name="_Toc89944862"/>
      <w:bookmarkStart w:id="4229" w:name="_Toc98753880"/>
      <w:bookmarkStart w:id="4230" w:name="_Toc106179772"/>
      <w:bookmarkStart w:id="4231" w:name="_Toc106180283"/>
      <w:bookmarkStart w:id="4232" w:name="_Toc130396108"/>
      <w:bookmarkStart w:id="4233" w:name="_Toc137555382"/>
      <w:bookmarkStart w:id="4234" w:name="_Toc138856909"/>
      <w:bookmarkStart w:id="4235" w:name="_Toc138860768"/>
      <w:bookmarkStart w:id="4236" w:name="_Toc145531900"/>
      <w:r w:rsidRPr="00BE5108">
        <w:rPr>
          <w:rFonts w:eastAsiaTheme="minorEastAsia"/>
        </w:rPr>
        <w:t>7.5.5.3</w:t>
      </w:r>
      <w:r w:rsidRPr="00BE5108">
        <w:rPr>
          <w:rFonts w:eastAsiaTheme="minorEastAsia"/>
        </w:rPr>
        <w:tab/>
        <w:t>General requirements for IAB-MT</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4237" w:name="_Toc73962999"/>
      <w:bookmarkStart w:id="4238" w:name="_Toc75260176"/>
      <w:bookmarkStart w:id="4239" w:name="_Toc75275718"/>
      <w:bookmarkStart w:id="4240" w:name="_Toc75276229"/>
      <w:bookmarkStart w:id="4241" w:name="_Toc76541728"/>
      <w:bookmarkStart w:id="4242" w:name="_Toc82437497"/>
      <w:bookmarkStart w:id="4243" w:name="_Toc89944863"/>
      <w:bookmarkStart w:id="4244" w:name="_Toc98753881"/>
      <w:bookmarkStart w:id="4245" w:name="_Toc106179773"/>
      <w:bookmarkStart w:id="4246" w:name="_Toc106180284"/>
      <w:bookmarkStart w:id="4247" w:name="_Toc130396109"/>
      <w:bookmarkStart w:id="4248" w:name="_Toc137555383"/>
      <w:bookmarkStart w:id="4249" w:name="_Toc138856910"/>
      <w:bookmarkStart w:id="4250" w:name="_Toc138860769"/>
      <w:bookmarkStart w:id="4251" w:name="_Toc145531901"/>
      <w:r w:rsidRPr="00BE5108">
        <w:rPr>
          <w:rFonts w:eastAsiaTheme="minorEastAsia"/>
        </w:rPr>
        <w:t>7.5.5.4</w:t>
      </w:r>
      <w:r w:rsidRPr="00BE5108">
        <w:rPr>
          <w:rFonts w:eastAsiaTheme="minorEastAsia"/>
        </w:rPr>
        <w:tab/>
        <w:t>Co-location requirements for IAB-MT</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4252" w:name="_Toc73963000"/>
      <w:bookmarkStart w:id="4253" w:name="_Toc75260177"/>
      <w:bookmarkStart w:id="4254" w:name="_Toc75275719"/>
      <w:bookmarkStart w:id="4255" w:name="_Toc75276230"/>
      <w:bookmarkStart w:id="4256" w:name="_Toc76541729"/>
      <w:bookmarkStart w:id="4257" w:name="_Toc82437498"/>
      <w:bookmarkStart w:id="4258" w:name="_Toc89944864"/>
      <w:bookmarkStart w:id="4259" w:name="_Toc98753882"/>
      <w:bookmarkStart w:id="4260" w:name="_Toc106179774"/>
      <w:bookmarkStart w:id="4261" w:name="_Toc106180285"/>
      <w:bookmarkStart w:id="4262" w:name="_Toc130396110"/>
      <w:bookmarkStart w:id="4263" w:name="_Toc137555384"/>
      <w:bookmarkStart w:id="4264" w:name="_Toc138856911"/>
      <w:bookmarkStart w:id="4265" w:name="_Toc138860770"/>
      <w:bookmarkStart w:id="4266" w:name="_Toc145531902"/>
      <w:r w:rsidRPr="00BE5108">
        <w:rPr>
          <w:rFonts w:eastAsiaTheme="minorEastAsia"/>
        </w:rPr>
        <w:t>7.6</w:t>
      </w:r>
      <w:r w:rsidRPr="00BE5108">
        <w:rPr>
          <w:rFonts w:eastAsiaTheme="minorEastAsia"/>
        </w:rPr>
        <w:tab/>
        <w:t>Receiver spurious emissions</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3BFFE4B2" w14:textId="77777777" w:rsidR="00D60968" w:rsidRPr="00BE5108" w:rsidRDefault="00D60968" w:rsidP="00D60968">
      <w:pPr>
        <w:pStyle w:val="Heading3"/>
        <w:ind w:left="0" w:firstLine="0"/>
        <w:rPr>
          <w:rFonts w:eastAsiaTheme="minorEastAsia"/>
        </w:rPr>
      </w:pPr>
      <w:bookmarkStart w:id="4267" w:name="_Toc73963001"/>
      <w:bookmarkStart w:id="4268" w:name="_Toc75260178"/>
      <w:bookmarkStart w:id="4269" w:name="_Toc75275720"/>
      <w:bookmarkStart w:id="4270" w:name="_Toc75276231"/>
      <w:bookmarkStart w:id="4271" w:name="_Toc76541730"/>
      <w:bookmarkStart w:id="4272" w:name="_Toc82437499"/>
      <w:bookmarkStart w:id="4273" w:name="_Toc89944865"/>
      <w:bookmarkStart w:id="4274" w:name="_Toc98753883"/>
      <w:bookmarkStart w:id="4275" w:name="_Toc106179775"/>
      <w:bookmarkStart w:id="4276" w:name="_Toc106180286"/>
      <w:bookmarkStart w:id="4277" w:name="_Toc130396111"/>
      <w:bookmarkStart w:id="4278" w:name="_Toc137555385"/>
      <w:bookmarkStart w:id="4279" w:name="_Toc138856912"/>
      <w:bookmarkStart w:id="4280" w:name="_Toc138860771"/>
      <w:bookmarkStart w:id="4281" w:name="_Toc145531903"/>
      <w:r w:rsidRPr="00BE5108">
        <w:rPr>
          <w:rFonts w:eastAsiaTheme="minorEastAsia"/>
        </w:rPr>
        <w:t>7.6.1</w:t>
      </w:r>
      <w:r w:rsidRPr="00BE5108">
        <w:rPr>
          <w:rFonts w:eastAsiaTheme="minorEastAsia"/>
        </w:rPr>
        <w:tab/>
        <w:t>Definition and applicability</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4282" w:name="_Toc73963002"/>
      <w:bookmarkStart w:id="4283" w:name="_Toc75260179"/>
      <w:bookmarkStart w:id="4284" w:name="_Toc75275721"/>
      <w:bookmarkStart w:id="4285" w:name="_Toc75276232"/>
      <w:bookmarkStart w:id="4286" w:name="_Toc76541731"/>
      <w:bookmarkStart w:id="4287" w:name="_Toc82437500"/>
      <w:bookmarkStart w:id="4288" w:name="_Toc89944866"/>
      <w:bookmarkStart w:id="4289" w:name="_Toc98753884"/>
      <w:bookmarkStart w:id="4290" w:name="_Toc106179776"/>
      <w:bookmarkStart w:id="4291" w:name="_Toc106180287"/>
      <w:bookmarkStart w:id="4292" w:name="_Toc130396112"/>
      <w:bookmarkStart w:id="4293" w:name="_Toc137555386"/>
      <w:bookmarkStart w:id="4294" w:name="_Toc138856913"/>
      <w:bookmarkStart w:id="4295" w:name="_Toc138860772"/>
      <w:bookmarkStart w:id="4296" w:name="_Toc145531904"/>
      <w:r w:rsidRPr="00BE5108">
        <w:rPr>
          <w:rFonts w:eastAsiaTheme="minorEastAsia"/>
        </w:rPr>
        <w:t>7.6.2</w:t>
      </w:r>
      <w:r w:rsidRPr="00BE5108">
        <w:rPr>
          <w:rFonts w:eastAsiaTheme="minorEastAsia"/>
        </w:rPr>
        <w:tab/>
        <w:t>Minimum requirement</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297" w:name="_Toc73963003"/>
      <w:bookmarkStart w:id="4298" w:name="_Toc75260180"/>
      <w:bookmarkStart w:id="4299" w:name="_Toc75275722"/>
      <w:bookmarkStart w:id="4300" w:name="_Toc75276233"/>
      <w:bookmarkStart w:id="4301" w:name="_Toc76541732"/>
      <w:bookmarkStart w:id="4302" w:name="_Toc82437501"/>
      <w:bookmarkStart w:id="4303" w:name="_Toc89944867"/>
      <w:bookmarkStart w:id="4304" w:name="_Toc98753885"/>
      <w:bookmarkStart w:id="4305" w:name="_Toc106179777"/>
      <w:bookmarkStart w:id="4306" w:name="_Toc106180288"/>
      <w:bookmarkStart w:id="4307" w:name="_Toc130396113"/>
      <w:bookmarkStart w:id="4308" w:name="_Toc137555387"/>
      <w:bookmarkStart w:id="4309" w:name="_Toc138856914"/>
      <w:bookmarkStart w:id="4310" w:name="_Toc138860773"/>
      <w:bookmarkStart w:id="4311" w:name="_Toc145531905"/>
      <w:r w:rsidRPr="00BE5108">
        <w:rPr>
          <w:rFonts w:eastAsiaTheme="minorEastAsia"/>
        </w:rPr>
        <w:t>7.6.3</w:t>
      </w:r>
      <w:r w:rsidRPr="00BE5108">
        <w:rPr>
          <w:rFonts w:eastAsiaTheme="minorEastAsia"/>
        </w:rPr>
        <w:tab/>
        <w:t>Test purpose</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312" w:name="_Toc73963004"/>
      <w:bookmarkStart w:id="4313" w:name="_Toc75260181"/>
      <w:bookmarkStart w:id="4314" w:name="_Toc75275723"/>
      <w:bookmarkStart w:id="4315" w:name="_Toc75276234"/>
      <w:bookmarkStart w:id="4316" w:name="_Toc76541733"/>
      <w:bookmarkStart w:id="4317" w:name="_Toc82437502"/>
      <w:bookmarkStart w:id="4318" w:name="_Toc89944868"/>
      <w:bookmarkStart w:id="4319" w:name="_Toc98753886"/>
      <w:bookmarkStart w:id="4320" w:name="_Toc106179778"/>
      <w:bookmarkStart w:id="4321" w:name="_Toc106180289"/>
      <w:bookmarkStart w:id="4322" w:name="_Toc130396114"/>
      <w:bookmarkStart w:id="4323" w:name="_Toc137555388"/>
      <w:bookmarkStart w:id="4324" w:name="_Toc138856915"/>
      <w:bookmarkStart w:id="4325" w:name="_Toc138860774"/>
      <w:bookmarkStart w:id="4326" w:name="_Toc145531906"/>
      <w:r w:rsidRPr="00BE5108">
        <w:rPr>
          <w:rFonts w:eastAsiaTheme="minorEastAsia"/>
        </w:rPr>
        <w:t>7.6.4</w:t>
      </w:r>
      <w:r w:rsidRPr="00BE5108">
        <w:rPr>
          <w:rFonts w:eastAsiaTheme="minorEastAsia"/>
        </w:rPr>
        <w:tab/>
        <w:t>Method of test</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3BB3F36" w14:textId="77777777" w:rsidR="00D60968" w:rsidRPr="00BE5108" w:rsidRDefault="00D60968" w:rsidP="00D60968">
      <w:pPr>
        <w:pStyle w:val="Heading4"/>
        <w:ind w:left="864" w:hanging="864"/>
        <w:rPr>
          <w:rFonts w:eastAsiaTheme="minorEastAsia"/>
        </w:rPr>
      </w:pPr>
      <w:bookmarkStart w:id="4327" w:name="_Toc73963005"/>
      <w:bookmarkStart w:id="4328" w:name="_Toc75260182"/>
      <w:bookmarkStart w:id="4329" w:name="_Toc75275724"/>
      <w:bookmarkStart w:id="4330" w:name="_Toc75276235"/>
      <w:bookmarkStart w:id="4331" w:name="_Toc76541734"/>
      <w:bookmarkStart w:id="4332" w:name="_Toc82437503"/>
      <w:bookmarkStart w:id="4333" w:name="_Toc89944869"/>
      <w:bookmarkStart w:id="4334" w:name="_Toc98753887"/>
      <w:bookmarkStart w:id="4335" w:name="_Toc106179779"/>
      <w:bookmarkStart w:id="4336" w:name="_Toc106180290"/>
      <w:bookmarkStart w:id="4337" w:name="_Toc130396115"/>
      <w:bookmarkStart w:id="4338" w:name="_Toc137555389"/>
      <w:bookmarkStart w:id="4339" w:name="_Toc138856916"/>
      <w:bookmarkStart w:id="4340" w:name="_Toc138860775"/>
      <w:bookmarkStart w:id="4341" w:name="_Toc145531907"/>
      <w:r w:rsidRPr="00BE5108">
        <w:rPr>
          <w:rFonts w:eastAsiaTheme="minorEastAsia"/>
        </w:rPr>
        <w:t>7.6.4.1</w:t>
      </w:r>
      <w:r w:rsidRPr="00BE5108">
        <w:rPr>
          <w:rFonts w:eastAsiaTheme="minorEastAsia"/>
        </w:rPr>
        <w:tab/>
        <w:t>Initial conditions</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342" w:name="_Toc73963006"/>
      <w:bookmarkStart w:id="4343" w:name="_Toc75260183"/>
      <w:bookmarkStart w:id="4344" w:name="_Toc75275725"/>
      <w:bookmarkStart w:id="4345" w:name="_Toc75276236"/>
      <w:bookmarkStart w:id="4346" w:name="_Toc76541735"/>
      <w:bookmarkStart w:id="4347" w:name="_Toc82437504"/>
      <w:bookmarkStart w:id="4348" w:name="_Toc89944870"/>
      <w:bookmarkStart w:id="4349" w:name="_Toc98753888"/>
      <w:bookmarkStart w:id="4350" w:name="_Toc106179780"/>
      <w:bookmarkStart w:id="4351" w:name="_Toc106180291"/>
      <w:bookmarkStart w:id="4352" w:name="_Toc130396116"/>
      <w:bookmarkStart w:id="4353" w:name="_Toc137555390"/>
      <w:bookmarkStart w:id="4354" w:name="_Toc138856917"/>
      <w:bookmarkStart w:id="4355" w:name="_Toc138860776"/>
      <w:bookmarkStart w:id="4356" w:name="_Toc145531908"/>
      <w:r w:rsidRPr="00BE5108">
        <w:rPr>
          <w:rFonts w:eastAsiaTheme="minorEastAsia"/>
        </w:rPr>
        <w:t>7.6.4.2</w:t>
      </w:r>
      <w:r w:rsidRPr="00BE5108">
        <w:rPr>
          <w:rFonts w:eastAsiaTheme="minorEastAsia"/>
        </w:rPr>
        <w:tab/>
        <w:t>Procedure</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4357" w:name="_Toc73963007"/>
      <w:bookmarkStart w:id="4358" w:name="_Toc75260184"/>
      <w:bookmarkStart w:id="4359" w:name="_Toc75275726"/>
      <w:bookmarkStart w:id="4360" w:name="_Toc75276237"/>
      <w:bookmarkStart w:id="4361" w:name="_Toc76541736"/>
      <w:bookmarkStart w:id="4362" w:name="_Toc82437505"/>
      <w:bookmarkStart w:id="4363" w:name="_Toc89944871"/>
      <w:bookmarkStart w:id="4364" w:name="_Toc98753889"/>
      <w:bookmarkStart w:id="4365" w:name="_Toc106179781"/>
      <w:bookmarkStart w:id="4366" w:name="_Toc106180292"/>
      <w:bookmarkStart w:id="4367" w:name="_Toc130396117"/>
      <w:bookmarkStart w:id="4368" w:name="_Toc137555391"/>
      <w:bookmarkStart w:id="4369" w:name="_Toc138856918"/>
      <w:bookmarkStart w:id="4370" w:name="_Toc138860777"/>
      <w:bookmarkStart w:id="4371" w:name="_Toc145531909"/>
      <w:r w:rsidRPr="00BE5108">
        <w:rPr>
          <w:rFonts w:eastAsiaTheme="minorEastAsia"/>
        </w:rPr>
        <w:t>7.6.5</w:t>
      </w:r>
      <w:r w:rsidRPr="00BE5108">
        <w:rPr>
          <w:rFonts w:eastAsiaTheme="minorEastAsia"/>
        </w:rPr>
        <w:tab/>
        <w:t>Test requirements</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44C57A9A" w14:textId="77777777" w:rsidR="00D60968" w:rsidRPr="00BE5108" w:rsidRDefault="00D60968" w:rsidP="00D60968">
      <w:pPr>
        <w:pStyle w:val="Heading4"/>
        <w:ind w:left="864" w:hanging="864"/>
        <w:rPr>
          <w:rFonts w:eastAsiaTheme="minorEastAsia"/>
        </w:rPr>
      </w:pPr>
      <w:bookmarkStart w:id="4372" w:name="_Toc73963008"/>
      <w:bookmarkStart w:id="4373" w:name="_Toc75260185"/>
      <w:bookmarkStart w:id="4374" w:name="_Toc75275727"/>
      <w:bookmarkStart w:id="4375" w:name="_Toc75276238"/>
      <w:bookmarkStart w:id="4376" w:name="_Toc76541737"/>
      <w:bookmarkStart w:id="4377" w:name="_Toc82437506"/>
      <w:bookmarkStart w:id="4378" w:name="_Toc89944872"/>
      <w:bookmarkStart w:id="4379" w:name="_Toc98753890"/>
      <w:bookmarkStart w:id="4380" w:name="_Toc106179782"/>
      <w:bookmarkStart w:id="4381" w:name="_Toc106180293"/>
      <w:bookmarkStart w:id="4382" w:name="_Toc130396118"/>
      <w:bookmarkStart w:id="4383" w:name="_Toc137555392"/>
      <w:bookmarkStart w:id="4384" w:name="_Toc138856919"/>
      <w:bookmarkStart w:id="4385" w:name="_Toc138860778"/>
      <w:bookmarkStart w:id="4386" w:name="_Toc145531910"/>
      <w:r w:rsidRPr="00BE5108">
        <w:rPr>
          <w:rFonts w:eastAsiaTheme="minorEastAsia"/>
        </w:rPr>
        <w:t>7.6.5.1</w:t>
      </w:r>
      <w:r w:rsidRPr="00BE5108">
        <w:rPr>
          <w:rFonts w:eastAsiaTheme="minorEastAsia"/>
        </w:rPr>
        <w:tab/>
        <w:t>Basic limits for IAB-DU</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4387" w:name="_Toc73963009"/>
      <w:bookmarkStart w:id="4388" w:name="_Toc75260186"/>
      <w:bookmarkStart w:id="4389" w:name="_Toc75275728"/>
      <w:bookmarkStart w:id="4390" w:name="_Toc75276239"/>
      <w:bookmarkStart w:id="4391" w:name="_Toc76541738"/>
      <w:bookmarkStart w:id="4392" w:name="_Toc82437507"/>
      <w:bookmarkStart w:id="4393" w:name="_Toc89944873"/>
      <w:bookmarkStart w:id="4394" w:name="_Toc98753891"/>
      <w:bookmarkStart w:id="4395" w:name="_Toc106179783"/>
      <w:bookmarkStart w:id="4396" w:name="_Toc106180294"/>
      <w:bookmarkStart w:id="4397" w:name="_Toc130396119"/>
      <w:bookmarkStart w:id="4398" w:name="_Toc137555393"/>
      <w:bookmarkStart w:id="4399" w:name="_Toc138856920"/>
      <w:bookmarkStart w:id="4400" w:name="_Toc138860779"/>
      <w:bookmarkStart w:id="4401" w:name="_Toc145531911"/>
      <w:r w:rsidRPr="00BE5108">
        <w:rPr>
          <w:rFonts w:eastAsiaTheme="minorEastAsia"/>
        </w:rPr>
        <w:t>7.6.5.2</w:t>
      </w:r>
      <w:r w:rsidRPr="00BE5108">
        <w:rPr>
          <w:rFonts w:eastAsiaTheme="minorEastAsia"/>
        </w:rPr>
        <w:tab/>
        <w:t>Test requirement for IAB-DU</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4402" w:name="_Toc73963010"/>
      <w:bookmarkStart w:id="4403" w:name="_Toc75260187"/>
      <w:bookmarkStart w:id="4404" w:name="_Toc75275729"/>
      <w:bookmarkStart w:id="4405" w:name="_Toc75276240"/>
      <w:bookmarkStart w:id="4406" w:name="_Toc76541739"/>
      <w:bookmarkStart w:id="4407" w:name="_Toc82437508"/>
      <w:bookmarkStart w:id="4408" w:name="_Toc89944874"/>
      <w:bookmarkStart w:id="4409" w:name="_Toc98753892"/>
      <w:bookmarkStart w:id="4410" w:name="_Toc106179784"/>
      <w:bookmarkStart w:id="4411" w:name="_Toc106180295"/>
      <w:bookmarkStart w:id="4412" w:name="_Toc130396120"/>
      <w:bookmarkStart w:id="4413" w:name="_Toc137555394"/>
      <w:bookmarkStart w:id="4414" w:name="_Toc138856921"/>
      <w:bookmarkStart w:id="4415" w:name="_Toc138860780"/>
      <w:bookmarkStart w:id="4416" w:name="_Toc145531912"/>
      <w:r w:rsidRPr="00BE5108">
        <w:rPr>
          <w:rFonts w:eastAsiaTheme="minorEastAsia"/>
        </w:rPr>
        <w:t>7.6.5.3</w:t>
      </w:r>
      <w:r w:rsidRPr="00BE5108">
        <w:rPr>
          <w:rFonts w:eastAsiaTheme="minorEastAsia"/>
        </w:rPr>
        <w:tab/>
        <w:t>Basic limits for IAB-MT</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D47065">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4417" w:name="_Toc73963011"/>
      <w:bookmarkStart w:id="4418" w:name="_Toc75260188"/>
      <w:bookmarkStart w:id="4419" w:name="_Toc75275730"/>
      <w:bookmarkStart w:id="4420" w:name="_Toc75276241"/>
      <w:bookmarkStart w:id="4421" w:name="_Toc76541740"/>
      <w:bookmarkStart w:id="4422" w:name="_Toc82437509"/>
      <w:bookmarkStart w:id="4423" w:name="_Toc89944875"/>
      <w:bookmarkStart w:id="4424" w:name="_Toc98753893"/>
      <w:bookmarkStart w:id="4425" w:name="_Toc106179785"/>
      <w:bookmarkStart w:id="4426" w:name="_Toc106180296"/>
      <w:bookmarkStart w:id="4427" w:name="_Toc130396121"/>
      <w:bookmarkStart w:id="4428" w:name="_Toc137555395"/>
      <w:bookmarkStart w:id="4429" w:name="_Toc138856922"/>
      <w:bookmarkStart w:id="4430" w:name="_Toc138860781"/>
      <w:bookmarkStart w:id="4431" w:name="_Toc145531913"/>
      <w:r w:rsidRPr="00BE5108">
        <w:rPr>
          <w:rFonts w:eastAsiaTheme="minorEastAsia"/>
        </w:rPr>
        <w:t>7.6.5.4</w:t>
      </w:r>
      <w:r w:rsidRPr="00BE5108">
        <w:rPr>
          <w:rFonts w:eastAsiaTheme="minorEastAsia"/>
        </w:rPr>
        <w:tab/>
        <w:t>Test requirement for IAB-MT</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4432" w:name="_Toc73963012"/>
      <w:bookmarkStart w:id="4433" w:name="_Toc75260189"/>
      <w:bookmarkStart w:id="4434" w:name="_Toc75275731"/>
      <w:bookmarkStart w:id="4435" w:name="_Toc75276242"/>
      <w:bookmarkStart w:id="4436" w:name="_Toc76541741"/>
      <w:bookmarkStart w:id="4437" w:name="_Toc82437510"/>
      <w:bookmarkStart w:id="4438" w:name="_Toc89944876"/>
      <w:bookmarkStart w:id="4439" w:name="_Toc98753894"/>
      <w:bookmarkStart w:id="4440" w:name="_Toc106179786"/>
      <w:bookmarkStart w:id="4441" w:name="_Toc106180297"/>
      <w:bookmarkStart w:id="4442" w:name="_Toc130396122"/>
      <w:bookmarkStart w:id="4443" w:name="_Toc137555396"/>
      <w:bookmarkStart w:id="4444" w:name="_Toc138856923"/>
      <w:bookmarkStart w:id="4445" w:name="_Toc138860782"/>
      <w:bookmarkStart w:id="4446" w:name="_Toc145531914"/>
      <w:r w:rsidRPr="00BE5108">
        <w:rPr>
          <w:rFonts w:eastAsiaTheme="minorEastAsia"/>
        </w:rPr>
        <w:t>7.7</w:t>
      </w:r>
      <w:r w:rsidRPr="00BE5108">
        <w:rPr>
          <w:rFonts w:eastAsiaTheme="minorEastAsia"/>
        </w:rPr>
        <w:tab/>
        <w:t>Receiver intermodulation</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D23D423" w14:textId="77777777" w:rsidR="00C87888" w:rsidRPr="00BE5108" w:rsidRDefault="00C87888" w:rsidP="00C87888">
      <w:pPr>
        <w:pStyle w:val="Heading3"/>
        <w:rPr>
          <w:rFonts w:eastAsiaTheme="minorEastAsia"/>
        </w:rPr>
      </w:pPr>
      <w:bookmarkStart w:id="4447" w:name="_Toc73963013"/>
      <w:bookmarkStart w:id="4448" w:name="_Toc75260190"/>
      <w:bookmarkStart w:id="4449" w:name="_Toc75275732"/>
      <w:bookmarkStart w:id="4450" w:name="_Toc75276243"/>
      <w:bookmarkStart w:id="4451" w:name="_Toc76541742"/>
      <w:bookmarkStart w:id="4452" w:name="_Toc82437511"/>
      <w:bookmarkStart w:id="4453" w:name="_Toc89944877"/>
      <w:bookmarkStart w:id="4454" w:name="_Toc98753895"/>
      <w:bookmarkStart w:id="4455" w:name="_Toc106179787"/>
      <w:bookmarkStart w:id="4456" w:name="_Toc106180298"/>
      <w:bookmarkStart w:id="4457" w:name="_Toc130396123"/>
      <w:bookmarkStart w:id="4458" w:name="_Toc137555397"/>
      <w:bookmarkStart w:id="4459" w:name="_Toc138856924"/>
      <w:bookmarkStart w:id="4460" w:name="_Toc138860783"/>
      <w:bookmarkStart w:id="4461" w:name="_Toc145531915"/>
      <w:r w:rsidRPr="00BE5108">
        <w:rPr>
          <w:rFonts w:eastAsiaTheme="minorEastAsia"/>
        </w:rPr>
        <w:t>7.7.1</w:t>
      </w:r>
      <w:r w:rsidRPr="00BE5108">
        <w:rPr>
          <w:rFonts w:eastAsiaTheme="minorEastAsia"/>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4462" w:name="_Toc73963014"/>
      <w:bookmarkStart w:id="4463" w:name="_Toc75260191"/>
      <w:bookmarkStart w:id="4464" w:name="_Toc75275733"/>
      <w:bookmarkStart w:id="4465" w:name="_Toc75276244"/>
      <w:bookmarkStart w:id="4466" w:name="_Toc76541743"/>
      <w:bookmarkStart w:id="4467" w:name="_Toc82437512"/>
      <w:bookmarkStart w:id="4468" w:name="_Toc89944878"/>
      <w:bookmarkStart w:id="4469" w:name="_Toc98753896"/>
      <w:bookmarkStart w:id="4470" w:name="_Toc106179788"/>
      <w:bookmarkStart w:id="4471" w:name="_Toc106180299"/>
      <w:bookmarkStart w:id="4472" w:name="_Toc130396124"/>
      <w:bookmarkStart w:id="4473" w:name="_Toc137555398"/>
      <w:bookmarkStart w:id="4474" w:name="_Toc138856925"/>
      <w:bookmarkStart w:id="4475" w:name="_Toc138860784"/>
      <w:bookmarkStart w:id="4476" w:name="_Toc145531916"/>
      <w:r w:rsidRPr="00BE5108">
        <w:rPr>
          <w:rFonts w:eastAsiaTheme="minorEastAsia"/>
        </w:rPr>
        <w:t>7.7.2</w:t>
      </w:r>
      <w:r w:rsidRPr="00BE5108">
        <w:rPr>
          <w:rFonts w:eastAsiaTheme="minorEastAsia"/>
        </w:rPr>
        <w:tab/>
        <w:t>Minimum requirement</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4477" w:name="_Toc73963015"/>
      <w:bookmarkStart w:id="4478" w:name="_Toc75260192"/>
      <w:bookmarkStart w:id="4479" w:name="_Toc75275734"/>
      <w:bookmarkStart w:id="4480" w:name="_Toc75276245"/>
      <w:bookmarkStart w:id="4481" w:name="_Toc76541744"/>
      <w:bookmarkStart w:id="4482" w:name="_Toc82437513"/>
      <w:bookmarkStart w:id="4483" w:name="_Toc89944879"/>
      <w:bookmarkStart w:id="4484" w:name="_Toc98753897"/>
      <w:bookmarkStart w:id="4485" w:name="_Toc106179789"/>
      <w:bookmarkStart w:id="4486" w:name="_Toc106180300"/>
      <w:bookmarkStart w:id="4487" w:name="_Toc130396125"/>
      <w:bookmarkStart w:id="4488" w:name="_Toc137555399"/>
      <w:bookmarkStart w:id="4489" w:name="_Toc138856926"/>
      <w:bookmarkStart w:id="4490" w:name="_Toc138860785"/>
      <w:bookmarkStart w:id="4491" w:name="_Toc145531917"/>
      <w:r w:rsidRPr="00BE5108">
        <w:rPr>
          <w:rFonts w:eastAsiaTheme="minorEastAsia"/>
        </w:rPr>
        <w:t>7.7.3</w:t>
      </w:r>
      <w:r w:rsidRPr="00BE5108">
        <w:rPr>
          <w:rFonts w:eastAsiaTheme="minorEastAsia"/>
        </w:rPr>
        <w:tab/>
        <w:t>Test purpose</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4492" w:name="_Toc73963016"/>
      <w:bookmarkStart w:id="4493" w:name="_Toc75260193"/>
      <w:bookmarkStart w:id="4494" w:name="_Toc75275735"/>
      <w:bookmarkStart w:id="4495" w:name="_Toc75276246"/>
      <w:bookmarkStart w:id="4496" w:name="_Toc76541745"/>
      <w:bookmarkStart w:id="4497" w:name="_Toc82437514"/>
      <w:bookmarkStart w:id="4498" w:name="_Toc89944880"/>
      <w:bookmarkStart w:id="4499" w:name="_Toc98753898"/>
      <w:bookmarkStart w:id="4500" w:name="_Toc106179790"/>
      <w:bookmarkStart w:id="4501" w:name="_Toc106180301"/>
      <w:bookmarkStart w:id="4502" w:name="_Toc130396126"/>
      <w:bookmarkStart w:id="4503" w:name="_Toc137555400"/>
      <w:bookmarkStart w:id="4504" w:name="_Toc138856927"/>
      <w:bookmarkStart w:id="4505" w:name="_Toc138860786"/>
      <w:bookmarkStart w:id="4506" w:name="_Toc145531918"/>
      <w:r w:rsidRPr="00BE5108">
        <w:rPr>
          <w:rFonts w:eastAsiaTheme="minorEastAsia"/>
        </w:rPr>
        <w:t>7.7.4</w:t>
      </w:r>
      <w:r w:rsidRPr="00BE5108">
        <w:rPr>
          <w:rFonts w:eastAsiaTheme="minorEastAsia"/>
        </w:rPr>
        <w:tab/>
        <w:t>Method of test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2B39855E" w14:textId="77777777" w:rsidR="00C87888" w:rsidRPr="00BE5108" w:rsidRDefault="00C87888" w:rsidP="00C87888">
      <w:pPr>
        <w:pStyle w:val="Heading4"/>
        <w:rPr>
          <w:rFonts w:eastAsiaTheme="minorEastAsia"/>
        </w:rPr>
      </w:pPr>
      <w:bookmarkStart w:id="4507" w:name="_Toc73963017"/>
      <w:bookmarkStart w:id="4508" w:name="_Toc75260194"/>
      <w:bookmarkStart w:id="4509" w:name="_Toc75275736"/>
      <w:bookmarkStart w:id="4510" w:name="_Toc75276247"/>
      <w:bookmarkStart w:id="4511" w:name="_Toc76541746"/>
      <w:bookmarkStart w:id="4512" w:name="_Toc82437515"/>
      <w:bookmarkStart w:id="4513" w:name="_Toc89944881"/>
      <w:bookmarkStart w:id="4514" w:name="_Toc98753899"/>
      <w:bookmarkStart w:id="4515" w:name="_Toc106179791"/>
      <w:bookmarkStart w:id="4516" w:name="_Toc106180302"/>
      <w:bookmarkStart w:id="4517" w:name="_Toc130396127"/>
      <w:bookmarkStart w:id="4518" w:name="_Toc137555401"/>
      <w:bookmarkStart w:id="4519" w:name="_Toc138856928"/>
      <w:bookmarkStart w:id="4520" w:name="_Toc138860787"/>
      <w:bookmarkStart w:id="4521" w:name="_Toc145531919"/>
      <w:r w:rsidRPr="00BE5108">
        <w:rPr>
          <w:rFonts w:eastAsiaTheme="minorEastAsia"/>
        </w:rPr>
        <w:t>7.7.4.1</w:t>
      </w:r>
      <w:r w:rsidRPr="00BE5108">
        <w:rPr>
          <w:rFonts w:eastAsiaTheme="minorEastAsia"/>
        </w:rPr>
        <w:tab/>
        <w:t>Initial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4522" w:name="_Toc73963018"/>
      <w:bookmarkStart w:id="4523" w:name="_Toc75260195"/>
      <w:bookmarkStart w:id="4524" w:name="_Toc75275737"/>
      <w:bookmarkStart w:id="4525" w:name="_Toc75276248"/>
      <w:bookmarkStart w:id="4526" w:name="_Toc76541747"/>
      <w:bookmarkStart w:id="4527" w:name="_Toc82437516"/>
      <w:bookmarkStart w:id="4528" w:name="_Toc89944882"/>
      <w:bookmarkStart w:id="4529" w:name="_Toc98753900"/>
      <w:bookmarkStart w:id="4530" w:name="_Toc106179792"/>
      <w:bookmarkStart w:id="4531" w:name="_Toc106180303"/>
      <w:bookmarkStart w:id="4532" w:name="_Toc130396128"/>
      <w:bookmarkStart w:id="4533" w:name="_Toc137555402"/>
      <w:bookmarkStart w:id="4534" w:name="_Toc138856929"/>
      <w:bookmarkStart w:id="4535" w:name="_Toc138860788"/>
      <w:bookmarkStart w:id="4536" w:name="_Toc145531920"/>
      <w:r w:rsidRPr="00BE5108">
        <w:rPr>
          <w:rFonts w:eastAsiaTheme="minorEastAsia"/>
        </w:rPr>
        <w:t>7.7.4.2</w:t>
      </w:r>
      <w:r w:rsidRPr="00BE5108">
        <w:rPr>
          <w:rFonts w:eastAsiaTheme="minorEastAsia"/>
        </w:rPr>
        <w:tab/>
        <w:t>Procedure</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4537" w:name="_Toc75260196"/>
      <w:bookmarkStart w:id="4538" w:name="_Toc75275738"/>
      <w:bookmarkStart w:id="4539" w:name="_Toc75276249"/>
      <w:bookmarkStart w:id="4540" w:name="_Toc76541748"/>
      <w:bookmarkStart w:id="4541" w:name="_Toc82437517"/>
      <w:bookmarkStart w:id="4542" w:name="_Toc89944883"/>
      <w:bookmarkStart w:id="4543" w:name="_Toc98753901"/>
      <w:bookmarkStart w:id="4544" w:name="_Toc106179793"/>
      <w:bookmarkStart w:id="4545" w:name="_Toc106180304"/>
      <w:bookmarkStart w:id="4546" w:name="_Toc130396129"/>
      <w:bookmarkStart w:id="4547" w:name="_Toc137555403"/>
      <w:bookmarkStart w:id="4548" w:name="_Toc138856930"/>
      <w:bookmarkStart w:id="4549" w:name="_Toc138860789"/>
      <w:bookmarkStart w:id="4550" w:name="_Toc145531921"/>
      <w:bookmarkStart w:id="4551" w:name="_Toc73963019"/>
      <w:r w:rsidRPr="00BE5108">
        <w:rPr>
          <w:rFonts w:eastAsiaTheme="minorEastAsia"/>
        </w:rPr>
        <w:t>7.7.5</w:t>
      </w:r>
      <w:r w:rsidRPr="00BE5108">
        <w:rPr>
          <w:rFonts w:eastAsiaTheme="minorEastAsia"/>
        </w:rPr>
        <w:tab/>
        <w:t>Test requirements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r w:rsidRPr="00BE5108">
        <w:rPr>
          <w:rFonts w:eastAsia="SimSun" w:hint="eastAsia"/>
          <w:lang w:eastAsia="zh-CN"/>
        </w:rPr>
        <w:t xml:space="preserve"> </w:t>
      </w:r>
      <w:bookmarkEnd w:id="4551"/>
    </w:p>
    <w:p w14:paraId="14E5E928" w14:textId="77777777" w:rsidR="00C87888" w:rsidRPr="00BE5108" w:rsidRDefault="00C87888" w:rsidP="00431A0C">
      <w:pPr>
        <w:pStyle w:val="Heading4"/>
        <w:rPr>
          <w:rFonts w:eastAsiaTheme="minorEastAsia"/>
          <w:i/>
          <w:iCs/>
        </w:rPr>
      </w:pPr>
      <w:bookmarkStart w:id="4552" w:name="_Toc73963020"/>
      <w:bookmarkStart w:id="4553" w:name="_Toc75260197"/>
      <w:bookmarkStart w:id="4554" w:name="_Toc75275739"/>
      <w:bookmarkStart w:id="4555" w:name="_Toc75276250"/>
      <w:bookmarkStart w:id="4556" w:name="_Toc76541749"/>
      <w:bookmarkStart w:id="4557" w:name="_Toc82437518"/>
      <w:bookmarkStart w:id="4558" w:name="_Toc89944884"/>
      <w:bookmarkStart w:id="4559" w:name="_Toc98753902"/>
      <w:bookmarkStart w:id="4560" w:name="_Toc106179794"/>
      <w:bookmarkStart w:id="4561" w:name="_Toc106180305"/>
      <w:bookmarkStart w:id="4562" w:name="_Toc130396130"/>
      <w:bookmarkStart w:id="4563" w:name="_Toc137555404"/>
      <w:bookmarkStart w:id="4564" w:name="_Toc138856931"/>
      <w:bookmarkStart w:id="4565" w:name="_Toc138860790"/>
      <w:bookmarkStart w:id="4566" w:name="_Toc145531922"/>
      <w:bookmarkStart w:id="4567"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bookmarkEnd w:id="4567"/>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568" w:name="_Toc73963021"/>
      <w:bookmarkStart w:id="4569" w:name="_Toc75260198"/>
      <w:bookmarkStart w:id="4570" w:name="_Toc75275740"/>
      <w:bookmarkStart w:id="4571" w:name="_Toc75276251"/>
      <w:bookmarkStart w:id="4572" w:name="_Toc76541750"/>
      <w:bookmarkStart w:id="4573" w:name="_Toc82437519"/>
      <w:bookmarkStart w:id="4574" w:name="_Toc89944885"/>
      <w:bookmarkStart w:id="4575" w:name="_Toc98753903"/>
      <w:bookmarkStart w:id="4576" w:name="_Toc106179795"/>
      <w:bookmarkStart w:id="4577" w:name="_Toc106180306"/>
      <w:bookmarkStart w:id="4578" w:name="_Toc130396131"/>
      <w:bookmarkStart w:id="4579" w:name="_Toc137555405"/>
      <w:bookmarkStart w:id="4580" w:name="_Toc138856932"/>
      <w:bookmarkStart w:id="4581" w:name="_Toc138860791"/>
      <w:bookmarkStart w:id="4582" w:name="_Toc145531923"/>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583" w:name="_Toc73963022"/>
      <w:bookmarkStart w:id="4584" w:name="_Toc75260199"/>
      <w:bookmarkStart w:id="4585" w:name="_Toc75275741"/>
      <w:bookmarkStart w:id="4586" w:name="_Toc75276252"/>
      <w:bookmarkStart w:id="4587" w:name="_Toc76541751"/>
      <w:bookmarkStart w:id="4588" w:name="_Toc82437520"/>
      <w:bookmarkStart w:id="4589" w:name="_Toc89944886"/>
      <w:bookmarkStart w:id="4590" w:name="_Toc98753904"/>
      <w:bookmarkStart w:id="4591" w:name="_Toc106179796"/>
      <w:bookmarkStart w:id="4592" w:name="_Toc106180307"/>
      <w:bookmarkStart w:id="4593" w:name="_Toc130396132"/>
      <w:bookmarkStart w:id="4594" w:name="_Toc137555406"/>
      <w:bookmarkStart w:id="4595" w:name="_Toc138856933"/>
      <w:bookmarkStart w:id="4596" w:name="_Toc138860792"/>
      <w:bookmarkStart w:id="4597" w:name="_Toc145531924"/>
      <w:r w:rsidRPr="00BE5108">
        <w:rPr>
          <w:rFonts w:eastAsiaTheme="minorEastAsia"/>
        </w:rPr>
        <w:t>7.8</w:t>
      </w:r>
      <w:r w:rsidR="00FF7252" w:rsidRPr="00BE5108">
        <w:rPr>
          <w:rFonts w:eastAsiaTheme="minorEastAsia"/>
        </w:rPr>
        <w:tab/>
      </w:r>
      <w:r w:rsidRPr="00BE5108">
        <w:rPr>
          <w:rFonts w:eastAsiaTheme="minorEastAsia"/>
        </w:rPr>
        <w:t>In-channel selectivity</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22E3860D" w14:textId="77777777" w:rsidR="00C87888" w:rsidRPr="00BE5108" w:rsidRDefault="00C87888">
      <w:pPr>
        <w:pStyle w:val="Heading3"/>
        <w:rPr>
          <w:rFonts w:eastAsiaTheme="minorEastAsia"/>
        </w:rPr>
      </w:pPr>
      <w:bookmarkStart w:id="4598" w:name="_Toc73963023"/>
      <w:bookmarkStart w:id="4599" w:name="_Toc75260200"/>
      <w:bookmarkStart w:id="4600" w:name="_Toc75275742"/>
      <w:bookmarkStart w:id="4601" w:name="_Toc75276253"/>
      <w:bookmarkStart w:id="4602" w:name="_Toc76541752"/>
      <w:bookmarkStart w:id="4603" w:name="_Toc82437521"/>
      <w:bookmarkStart w:id="4604" w:name="_Toc89944887"/>
      <w:bookmarkStart w:id="4605" w:name="_Toc98753905"/>
      <w:bookmarkStart w:id="4606" w:name="_Toc106179797"/>
      <w:bookmarkStart w:id="4607" w:name="_Toc106180308"/>
      <w:bookmarkStart w:id="4608" w:name="_Toc130396133"/>
      <w:bookmarkStart w:id="4609" w:name="_Toc137555407"/>
      <w:bookmarkStart w:id="4610" w:name="_Toc138856934"/>
      <w:bookmarkStart w:id="4611" w:name="_Toc138860793"/>
      <w:bookmarkStart w:id="4612" w:name="_Toc145531925"/>
      <w:r w:rsidRPr="00BE5108">
        <w:rPr>
          <w:rFonts w:eastAsiaTheme="minorEastAsia"/>
        </w:rPr>
        <w:t>7.8.1</w:t>
      </w:r>
      <w:r w:rsidRPr="00BE5108">
        <w:rPr>
          <w:rFonts w:eastAsiaTheme="minorEastAsia"/>
        </w:rPr>
        <w:tab/>
        <w:t>Definition and applicability</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613" w:name="_Toc73963024"/>
      <w:bookmarkStart w:id="4614" w:name="_Toc75260201"/>
      <w:bookmarkStart w:id="4615" w:name="_Toc75275743"/>
      <w:bookmarkStart w:id="4616" w:name="_Toc75276254"/>
      <w:bookmarkStart w:id="4617" w:name="_Toc76541753"/>
      <w:bookmarkStart w:id="4618" w:name="_Toc82437522"/>
      <w:bookmarkStart w:id="4619" w:name="_Toc89944888"/>
      <w:bookmarkStart w:id="4620" w:name="_Toc98753906"/>
      <w:bookmarkStart w:id="4621" w:name="_Toc106179798"/>
      <w:bookmarkStart w:id="4622" w:name="_Toc106180309"/>
      <w:bookmarkStart w:id="4623" w:name="_Toc130396134"/>
      <w:bookmarkStart w:id="4624" w:name="_Toc137555408"/>
      <w:bookmarkStart w:id="4625" w:name="_Toc138856935"/>
      <w:bookmarkStart w:id="4626" w:name="_Toc138860794"/>
      <w:bookmarkStart w:id="4627" w:name="_Toc145531926"/>
      <w:r w:rsidRPr="00BE5108">
        <w:rPr>
          <w:rFonts w:eastAsiaTheme="minorEastAsia"/>
        </w:rPr>
        <w:t>7.8.2</w:t>
      </w:r>
      <w:r w:rsidRPr="00BE5108">
        <w:rPr>
          <w:rFonts w:eastAsiaTheme="minorEastAsia"/>
        </w:rPr>
        <w:tab/>
        <w:t>Minimum requirement</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628" w:name="_Toc73963025"/>
      <w:bookmarkStart w:id="4629" w:name="_Toc75260202"/>
      <w:bookmarkStart w:id="4630" w:name="_Toc75275744"/>
      <w:bookmarkStart w:id="4631" w:name="_Toc75276255"/>
      <w:bookmarkStart w:id="4632" w:name="_Toc76541754"/>
      <w:bookmarkStart w:id="4633" w:name="_Toc82437523"/>
      <w:bookmarkStart w:id="4634" w:name="_Toc89944889"/>
      <w:bookmarkStart w:id="4635" w:name="_Toc98753907"/>
      <w:bookmarkStart w:id="4636" w:name="_Toc106179799"/>
      <w:bookmarkStart w:id="4637" w:name="_Toc106180310"/>
      <w:bookmarkStart w:id="4638" w:name="_Toc130396135"/>
      <w:bookmarkStart w:id="4639" w:name="_Toc137555409"/>
      <w:bookmarkStart w:id="4640" w:name="_Toc138856936"/>
      <w:bookmarkStart w:id="4641" w:name="_Toc138860795"/>
      <w:bookmarkStart w:id="4642" w:name="_Toc145531927"/>
      <w:r w:rsidRPr="00BE5108">
        <w:rPr>
          <w:rFonts w:eastAsiaTheme="minorEastAsia"/>
        </w:rPr>
        <w:t>7.8.3</w:t>
      </w:r>
      <w:r w:rsidRPr="00BE5108">
        <w:rPr>
          <w:rFonts w:eastAsiaTheme="minorEastAsia"/>
        </w:rPr>
        <w:tab/>
        <w:t>Test purpose</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643" w:name="_Toc73963026"/>
      <w:bookmarkStart w:id="4644" w:name="_Toc75260203"/>
      <w:bookmarkStart w:id="4645" w:name="_Toc75275745"/>
      <w:bookmarkStart w:id="4646" w:name="_Toc75276256"/>
      <w:bookmarkStart w:id="4647" w:name="_Toc76541755"/>
      <w:bookmarkStart w:id="4648" w:name="_Toc82437524"/>
      <w:bookmarkStart w:id="4649" w:name="_Toc89944890"/>
      <w:bookmarkStart w:id="4650" w:name="_Toc98753908"/>
      <w:bookmarkStart w:id="4651" w:name="_Toc106179800"/>
      <w:bookmarkStart w:id="4652" w:name="_Toc106180311"/>
      <w:bookmarkStart w:id="4653" w:name="_Toc130396136"/>
      <w:bookmarkStart w:id="4654" w:name="_Toc137555410"/>
      <w:bookmarkStart w:id="4655" w:name="_Toc138856937"/>
      <w:bookmarkStart w:id="4656" w:name="_Toc138860796"/>
      <w:bookmarkStart w:id="4657" w:name="_Toc145531928"/>
      <w:r w:rsidRPr="00BE5108">
        <w:rPr>
          <w:rFonts w:eastAsiaTheme="minorEastAsia"/>
        </w:rPr>
        <w:t>7.8.4</w:t>
      </w:r>
      <w:r w:rsidRPr="00BE5108">
        <w:rPr>
          <w:rFonts w:eastAsiaTheme="minorEastAsia"/>
        </w:rPr>
        <w:tab/>
        <w:t>Method of test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5E1D1932" w14:textId="77777777" w:rsidR="00C87888" w:rsidRPr="00BE5108" w:rsidRDefault="00C87888" w:rsidP="00C87888">
      <w:pPr>
        <w:pStyle w:val="Heading4"/>
        <w:rPr>
          <w:rFonts w:eastAsiaTheme="minorEastAsia"/>
        </w:rPr>
      </w:pPr>
      <w:bookmarkStart w:id="4658" w:name="_Toc73963027"/>
      <w:bookmarkStart w:id="4659" w:name="_Toc75260204"/>
      <w:bookmarkStart w:id="4660" w:name="_Toc75275746"/>
      <w:bookmarkStart w:id="4661" w:name="_Toc75276257"/>
      <w:bookmarkStart w:id="4662" w:name="_Toc76541756"/>
      <w:bookmarkStart w:id="4663" w:name="_Toc82437525"/>
      <w:bookmarkStart w:id="4664" w:name="_Toc89944891"/>
      <w:bookmarkStart w:id="4665" w:name="_Toc98753909"/>
      <w:bookmarkStart w:id="4666" w:name="_Toc106179801"/>
      <w:bookmarkStart w:id="4667" w:name="_Toc106180312"/>
      <w:bookmarkStart w:id="4668" w:name="_Toc130396137"/>
      <w:bookmarkStart w:id="4669" w:name="_Toc137555411"/>
      <w:bookmarkStart w:id="4670" w:name="_Toc138856938"/>
      <w:bookmarkStart w:id="4671" w:name="_Toc138860797"/>
      <w:bookmarkStart w:id="4672" w:name="_Toc145531929"/>
      <w:r w:rsidRPr="00BE5108">
        <w:rPr>
          <w:rFonts w:eastAsiaTheme="minorEastAsia"/>
        </w:rPr>
        <w:t>7.8.4.1</w:t>
      </w:r>
      <w:r w:rsidRPr="00BE5108">
        <w:rPr>
          <w:rFonts w:eastAsiaTheme="minorEastAsia"/>
        </w:rPr>
        <w:tab/>
        <w:t>Initial conditions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673" w:name="_Toc73963028"/>
      <w:bookmarkStart w:id="4674" w:name="_Toc75260205"/>
      <w:bookmarkStart w:id="4675" w:name="_Toc75275747"/>
      <w:bookmarkStart w:id="4676" w:name="_Toc75276258"/>
      <w:bookmarkStart w:id="4677" w:name="_Toc76541757"/>
      <w:bookmarkStart w:id="4678" w:name="_Toc82437526"/>
      <w:bookmarkStart w:id="4679" w:name="_Toc89944892"/>
      <w:bookmarkStart w:id="4680" w:name="_Toc98753910"/>
      <w:bookmarkStart w:id="4681" w:name="_Toc106179802"/>
      <w:bookmarkStart w:id="4682" w:name="_Toc106180313"/>
      <w:bookmarkStart w:id="4683" w:name="_Toc130396138"/>
      <w:bookmarkStart w:id="4684" w:name="_Toc137555412"/>
      <w:bookmarkStart w:id="4685" w:name="_Toc138856939"/>
      <w:bookmarkStart w:id="4686" w:name="_Toc138860798"/>
      <w:bookmarkStart w:id="4687" w:name="_Toc145531930"/>
      <w:r w:rsidRPr="00BE5108">
        <w:rPr>
          <w:rFonts w:eastAsiaTheme="minorEastAsia"/>
        </w:rPr>
        <w:t>7.8.4.2</w:t>
      </w:r>
      <w:r w:rsidRPr="00BE5108">
        <w:rPr>
          <w:rFonts w:eastAsiaTheme="minorEastAsia"/>
        </w:rPr>
        <w:tab/>
        <w:t>Procedure</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4688" w:name="_Toc75260206"/>
      <w:bookmarkStart w:id="4689" w:name="_Toc75275748"/>
      <w:bookmarkStart w:id="4690" w:name="_Toc75276259"/>
      <w:bookmarkStart w:id="4691" w:name="_Toc76541758"/>
      <w:bookmarkStart w:id="4692" w:name="_Toc82437527"/>
      <w:bookmarkStart w:id="4693" w:name="_Toc89944893"/>
      <w:bookmarkStart w:id="4694" w:name="_Toc98753911"/>
      <w:bookmarkStart w:id="4695" w:name="_Toc106179803"/>
      <w:bookmarkStart w:id="4696" w:name="_Toc106180314"/>
      <w:bookmarkStart w:id="4697" w:name="_Toc130396139"/>
      <w:bookmarkStart w:id="4698" w:name="_Toc137555413"/>
      <w:bookmarkStart w:id="4699" w:name="_Toc138856940"/>
      <w:bookmarkStart w:id="4700" w:name="_Toc138860799"/>
      <w:bookmarkStart w:id="4701" w:name="_Toc145531931"/>
      <w:bookmarkStart w:id="4702" w:name="_Toc73963029"/>
      <w:r w:rsidRPr="00BE5108">
        <w:rPr>
          <w:rFonts w:eastAsiaTheme="minorEastAsia"/>
        </w:rPr>
        <w:t>7.8.5</w:t>
      </w:r>
      <w:r w:rsidRPr="00BE5108">
        <w:rPr>
          <w:rFonts w:eastAsiaTheme="minorEastAsia"/>
        </w:rPr>
        <w:tab/>
        <w:t>Test requirements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r w:rsidRPr="00BE5108">
        <w:rPr>
          <w:rFonts w:eastAsia="SimSun" w:hint="eastAsia"/>
          <w:lang w:eastAsia="zh-CN"/>
        </w:rPr>
        <w:t xml:space="preserve"> </w:t>
      </w:r>
      <w:bookmarkEnd w:id="4702"/>
    </w:p>
    <w:p w14:paraId="6C26F7E8" w14:textId="77777777" w:rsidR="00C87888" w:rsidRPr="00BE5108" w:rsidRDefault="00C87888" w:rsidP="00431A0C">
      <w:pPr>
        <w:pStyle w:val="Heading4"/>
        <w:rPr>
          <w:rFonts w:eastAsiaTheme="minorEastAsia"/>
          <w:i/>
          <w:iCs/>
        </w:rPr>
      </w:pPr>
      <w:bookmarkStart w:id="4703" w:name="_Toc73963030"/>
      <w:bookmarkStart w:id="4704" w:name="_Toc75260207"/>
      <w:bookmarkStart w:id="4705" w:name="_Toc75275749"/>
      <w:bookmarkStart w:id="4706" w:name="_Toc75276260"/>
      <w:bookmarkStart w:id="4707" w:name="_Toc76541759"/>
      <w:bookmarkStart w:id="4708" w:name="_Toc82437528"/>
      <w:bookmarkStart w:id="4709" w:name="_Toc89944894"/>
      <w:bookmarkStart w:id="4710" w:name="_Toc98753912"/>
      <w:bookmarkStart w:id="4711" w:name="_Toc106179804"/>
      <w:bookmarkStart w:id="4712" w:name="_Toc106180315"/>
      <w:bookmarkStart w:id="4713" w:name="_Toc130396140"/>
      <w:bookmarkStart w:id="4714" w:name="_Toc137555414"/>
      <w:bookmarkStart w:id="4715" w:name="_Toc138856941"/>
      <w:bookmarkStart w:id="4716" w:name="_Toc138860800"/>
      <w:bookmarkStart w:id="4717" w:name="_Toc145531932"/>
      <w:bookmarkStart w:id="4718"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bookmarkEnd w:id="4718"/>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4719" w:name="_Toc73963031"/>
    </w:p>
    <w:p w14:paraId="3E03C1B2" w14:textId="474AEE30" w:rsidR="00EA6CFC" w:rsidRPr="00BE5108" w:rsidRDefault="00EA6CFC" w:rsidP="00556F11">
      <w:pPr>
        <w:pStyle w:val="Heading1"/>
        <w:rPr>
          <w:rFonts w:eastAsiaTheme="minorEastAsia"/>
        </w:rPr>
      </w:pPr>
      <w:bookmarkStart w:id="4720" w:name="_Toc75260208"/>
      <w:bookmarkStart w:id="4721" w:name="_Toc75275750"/>
      <w:bookmarkStart w:id="4722" w:name="_Toc75276261"/>
      <w:bookmarkStart w:id="4723" w:name="_Toc76541760"/>
      <w:bookmarkStart w:id="4724" w:name="_Toc82437529"/>
      <w:bookmarkStart w:id="4725" w:name="_Toc89944895"/>
      <w:bookmarkStart w:id="4726" w:name="_Toc98753913"/>
      <w:bookmarkStart w:id="4727" w:name="_Toc106179805"/>
      <w:bookmarkStart w:id="4728" w:name="_Toc106180316"/>
      <w:bookmarkStart w:id="4729" w:name="_Toc130396141"/>
      <w:bookmarkStart w:id="4730" w:name="_Toc137555415"/>
      <w:bookmarkStart w:id="4731" w:name="_Toc138856942"/>
      <w:bookmarkStart w:id="4732" w:name="_Toc138860801"/>
      <w:bookmarkStart w:id="4733" w:name="_Toc145531933"/>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A30424F" w14:textId="6E874CAE" w:rsidR="00345ACA" w:rsidRPr="00BE5108" w:rsidRDefault="00345ACA" w:rsidP="00F22766">
      <w:pPr>
        <w:pStyle w:val="Heading2"/>
        <w:rPr>
          <w:rFonts w:eastAsiaTheme="minorEastAsia"/>
        </w:rPr>
      </w:pPr>
      <w:bookmarkStart w:id="4734" w:name="_Toc73963032"/>
      <w:bookmarkStart w:id="4735" w:name="_Toc75260209"/>
      <w:bookmarkStart w:id="4736" w:name="_Toc75275751"/>
      <w:bookmarkStart w:id="4737" w:name="_Toc75276262"/>
      <w:bookmarkStart w:id="4738" w:name="_Toc76541761"/>
      <w:bookmarkStart w:id="4739" w:name="_Toc82437530"/>
      <w:bookmarkStart w:id="4740" w:name="_Toc89944896"/>
      <w:bookmarkStart w:id="4741" w:name="_Toc98753914"/>
      <w:bookmarkStart w:id="4742" w:name="_Toc106179806"/>
      <w:bookmarkStart w:id="4743" w:name="_Toc106180317"/>
      <w:bookmarkStart w:id="4744" w:name="_Toc130396142"/>
      <w:bookmarkStart w:id="4745" w:name="_Toc137555416"/>
      <w:bookmarkStart w:id="4746" w:name="_Toc138856943"/>
      <w:bookmarkStart w:id="4747" w:name="_Toc138860802"/>
      <w:bookmarkStart w:id="4748" w:name="_Toc145531934"/>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386CA020" w14:textId="77777777" w:rsidR="00345ACA" w:rsidRPr="00BE5108" w:rsidRDefault="00345ACA" w:rsidP="00345ACA">
      <w:pPr>
        <w:pStyle w:val="Heading3"/>
        <w:rPr>
          <w:rFonts w:eastAsiaTheme="minorEastAsia"/>
        </w:rPr>
      </w:pPr>
      <w:bookmarkStart w:id="4749" w:name="_Toc73963033"/>
      <w:bookmarkStart w:id="4750" w:name="_Toc75260210"/>
      <w:bookmarkStart w:id="4751" w:name="_Toc75275752"/>
      <w:bookmarkStart w:id="4752" w:name="_Toc75276263"/>
      <w:bookmarkStart w:id="4753" w:name="_Toc76541762"/>
      <w:bookmarkStart w:id="4754" w:name="_Toc82437531"/>
      <w:bookmarkStart w:id="4755" w:name="_Toc89944897"/>
      <w:bookmarkStart w:id="4756" w:name="_Toc98753915"/>
      <w:bookmarkStart w:id="4757" w:name="_Toc106179807"/>
      <w:bookmarkStart w:id="4758" w:name="_Toc106180318"/>
      <w:bookmarkStart w:id="4759" w:name="_Toc130396143"/>
      <w:bookmarkStart w:id="4760" w:name="_Toc137555417"/>
      <w:bookmarkStart w:id="4761" w:name="_Toc138856944"/>
      <w:bookmarkStart w:id="4762" w:name="_Toc138860803"/>
      <w:bookmarkStart w:id="4763" w:name="_Toc145531935"/>
      <w:r w:rsidRPr="00BE5108">
        <w:rPr>
          <w:rFonts w:eastAsiaTheme="minorEastAsia"/>
        </w:rPr>
        <w:t>8.1.1</w:t>
      </w:r>
      <w:r w:rsidRPr="00BE5108">
        <w:rPr>
          <w:rFonts w:eastAsiaTheme="minorEastAsia"/>
        </w:rPr>
        <w:tab/>
        <w:t>General</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3A47B3C8" w14:textId="77777777" w:rsidR="00345ACA" w:rsidRPr="00BE5108" w:rsidRDefault="00345ACA" w:rsidP="00345ACA">
      <w:pPr>
        <w:pStyle w:val="Heading4"/>
        <w:rPr>
          <w:rFonts w:eastAsiaTheme="minorEastAsia"/>
        </w:rPr>
      </w:pPr>
      <w:bookmarkStart w:id="4764" w:name="_Toc73963034"/>
      <w:bookmarkStart w:id="4765" w:name="_Toc75260211"/>
      <w:bookmarkStart w:id="4766" w:name="_Toc75275753"/>
      <w:bookmarkStart w:id="4767" w:name="_Toc75276264"/>
      <w:bookmarkStart w:id="4768" w:name="_Toc76541763"/>
      <w:bookmarkStart w:id="4769" w:name="_Toc82437532"/>
      <w:bookmarkStart w:id="4770" w:name="_Toc89944898"/>
      <w:bookmarkStart w:id="4771" w:name="_Toc98753916"/>
      <w:bookmarkStart w:id="4772" w:name="_Toc106179808"/>
      <w:bookmarkStart w:id="4773" w:name="_Toc106180319"/>
      <w:bookmarkStart w:id="4774" w:name="_Toc130396144"/>
      <w:bookmarkStart w:id="4775" w:name="_Toc137555418"/>
      <w:bookmarkStart w:id="4776" w:name="_Toc138856945"/>
      <w:bookmarkStart w:id="4777" w:name="_Toc138860804"/>
      <w:bookmarkStart w:id="4778" w:name="_Toc145531936"/>
      <w:r w:rsidRPr="00BE5108">
        <w:rPr>
          <w:rFonts w:eastAsiaTheme="minorEastAsia"/>
        </w:rPr>
        <w:t>8.1.1.1</w:t>
      </w:r>
      <w:r w:rsidRPr="00BE5108">
        <w:rPr>
          <w:rFonts w:eastAsiaTheme="minorEastAsia"/>
        </w:rPr>
        <w:tab/>
        <w:t>Scope and definitions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4779" w:name="_Toc73963035"/>
      <w:bookmarkStart w:id="4780" w:name="_Toc75260212"/>
      <w:bookmarkStart w:id="4781" w:name="_Toc75275754"/>
      <w:bookmarkStart w:id="4782" w:name="_Toc75276265"/>
      <w:bookmarkStart w:id="4783" w:name="_Toc76541764"/>
      <w:bookmarkStart w:id="4784" w:name="_Toc82437533"/>
      <w:bookmarkStart w:id="4785" w:name="_Toc89944899"/>
      <w:bookmarkStart w:id="4786" w:name="_Toc98753917"/>
      <w:bookmarkStart w:id="4787" w:name="_Toc106179809"/>
      <w:bookmarkStart w:id="4788" w:name="_Toc106180320"/>
      <w:bookmarkStart w:id="4789" w:name="_Toc130396145"/>
      <w:bookmarkStart w:id="4790" w:name="_Toc137555419"/>
      <w:bookmarkStart w:id="4791" w:name="_Toc138856946"/>
      <w:bookmarkStart w:id="4792" w:name="_Toc138860805"/>
      <w:bookmarkStart w:id="4793" w:name="_Toc145531937"/>
      <w:r w:rsidRPr="00BE5108">
        <w:rPr>
          <w:rFonts w:eastAsiaTheme="minorEastAsia"/>
          <w:lang w:eastAsia="ko-KR"/>
        </w:rPr>
        <w:t>8.1.1.2</w:t>
      </w:r>
      <w:r w:rsidRPr="00BE5108">
        <w:rPr>
          <w:rFonts w:eastAsiaTheme="minorEastAsia"/>
          <w:lang w:eastAsia="ko-KR"/>
        </w:rPr>
        <w:tab/>
        <w:t>Applicability rule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7603B178" w14:textId="77777777" w:rsidR="00345ACA" w:rsidRPr="00BE5108" w:rsidRDefault="00345ACA" w:rsidP="00345ACA">
      <w:pPr>
        <w:pStyle w:val="Heading5"/>
        <w:rPr>
          <w:rFonts w:eastAsiaTheme="minorEastAsia"/>
        </w:rPr>
      </w:pPr>
      <w:bookmarkStart w:id="4794" w:name="_Toc73963036"/>
      <w:bookmarkStart w:id="4795" w:name="_Toc75260213"/>
      <w:bookmarkStart w:id="4796" w:name="_Toc75275755"/>
      <w:bookmarkStart w:id="4797" w:name="_Toc75276266"/>
      <w:bookmarkStart w:id="4798" w:name="_Toc76541765"/>
      <w:bookmarkStart w:id="4799" w:name="_Toc82437534"/>
      <w:bookmarkStart w:id="4800" w:name="_Toc89944900"/>
      <w:bookmarkStart w:id="4801" w:name="_Toc98753918"/>
      <w:bookmarkStart w:id="4802" w:name="_Toc106179810"/>
      <w:bookmarkStart w:id="4803" w:name="_Toc106180321"/>
      <w:bookmarkStart w:id="4804" w:name="_Toc130396146"/>
      <w:bookmarkStart w:id="4805" w:name="_Toc137555420"/>
      <w:bookmarkStart w:id="4806" w:name="_Toc138856947"/>
      <w:bookmarkStart w:id="4807" w:name="_Toc138860806"/>
      <w:bookmarkStart w:id="4808" w:name="_Toc145531938"/>
      <w:r w:rsidRPr="00BE5108">
        <w:rPr>
          <w:rFonts w:eastAsiaTheme="minorEastAsia"/>
        </w:rPr>
        <w:t>8.1.1.2.1</w:t>
      </w:r>
      <w:r w:rsidRPr="00BE5108">
        <w:rPr>
          <w:rFonts w:eastAsiaTheme="minorEastAsia"/>
        </w:rPr>
        <w:tab/>
        <w:t>General</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4809" w:name="_Toc73963037"/>
      <w:bookmarkStart w:id="4810" w:name="_Toc75260214"/>
      <w:bookmarkStart w:id="4811" w:name="_Toc75275756"/>
      <w:bookmarkStart w:id="4812" w:name="_Toc75276267"/>
      <w:bookmarkStart w:id="4813" w:name="_Toc76541766"/>
      <w:bookmarkStart w:id="4814" w:name="_Toc82437535"/>
      <w:bookmarkStart w:id="4815" w:name="_Toc89944901"/>
      <w:bookmarkStart w:id="4816" w:name="_Toc98753919"/>
      <w:bookmarkStart w:id="4817" w:name="_Toc106179811"/>
      <w:bookmarkStart w:id="4818" w:name="_Toc106180322"/>
      <w:bookmarkStart w:id="4819" w:name="_Toc130396147"/>
      <w:bookmarkStart w:id="4820" w:name="_Toc137555421"/>
      <w:bookmarkStart w:id="4821" w:name="_Toc138856948"/>
      <w:bookmarkStart w:id="4822" w:name="_Toc138860807"/>
      <w:bookmarkStart w:id="4823" w:name="_Toc1455319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4824" w:name="_Toc73963038"/>
      <w:bookmarkStart w:id="4825" w:name="_Toc75260215"/>
      <w:bookmarkStart w:id="4826" w:name="_Toc75275757"/>
      <w:bookmarkStart w:id="4827" w:name="_Toc75276268"/>
      <w:bookmarkStart w:id="4828" w:name="_Toc76541767"/>
      <w:bookmarkStart w:id="4829" w:name="_Toc82437536"/>
      <w:bookmarkStart w:id="4830" w:name="_Toc89944902"/>
      <w:bookmarkStart w:id="4831" w:name="_Toc98753920"/>
      <w:bookmarkStart w:id="4832" w:name="_Toc106179812"/>
      <w:bookmarkStart w:id="4833" w:name="_Toc106180323"/>
      <w:bookmarkStart w:id="4834" w:name="_Toc130396148"/>
      <w:bookmarkStart w:id="4835" w:name="_Toc137555422"/>
      <w:bookmarkStart w:id="4836" w:name="_Toc138856949"/>
      <w:bookmarkStart w:id="4837" w:name="_Toc138860808"/>
      <w:bookmarkStart w:id="4838" w:name="_Toc145531940"/>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4839" w:name="_Toc75260216"/>
      <w:bookmarkStart w:id="4840" w:name="_Toc75275758"/>
      <w:bookmarkStart w:id="4841" w:name="_Toc75276269"/>
      <w:bookmarkStart w:id="4842" w:name="_Toc76541768"/>
      <w:bookmarkStart w:id="4843" w:name="_Toc82437537"/>
      <w:bookmarkStart w:id="4844" w:name="_Toc89944903"/>
      <w:bookmarkStart w:id="4845" w:name="_Toc98753921"/>
      <w:bookmarkStart w:id="4846" w:name="_Toc106179813"/>
      <w:bookmarkStart w:id="4847" w:name="_Toc106180324"/>
      <w:bookmarkStart w:id="4848" w:name="_Toc130396149"/>
      <w:bookmarkStart w:id="4849" w:name="_Toc137555423"/>
      <w:bookmarkStart w:id="4850" w:name="_Toc138856950"/>
      <w:bookmarkStart w:id="4851" w:name="_Toc138860809"/>
      <w:bookmarkStart w:id="4852" w:name="_Toc145531941"/>
      <w:bookmarkStart w:id="4853"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r w:rsidRPr="00BE5108">
        <w:rPr>
          <w:rFonts w:eastAsiaTheme="minorEastAsia"/>
          <w:snapToGrid w:val="0"/>
          <w:lang w:eastAsia="zh-CN"/>
        </w:rPr>
        <w:t xml:space="preserve"> </w:t>
      </w:r>
      <w:bookmarkEnd w:id="4853"/>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4854" w:name="_Toc73963040"/>
      <w:bookmarkStart w:id="4855" w:name="_Toc75260217"/>
      <w:bookmarkStart w:id="4856" w:name="_Toc75275759"/>
      <w:bookmarkStart w:id="4857" w:name="_Toc75276270"/>
      <w:bookmarkStart w:id="4858" w:name="_Toc76541769"/>
      <w:bookmarkStart w:id="4859" w:name="_Toc82437538"/>
      <w:bookmarkStart w:id="4860" w:name="_Toc89944904"/>
      <w:bookmarkStart w:id="4861" w:name="_Toc98753922"/>
      <w:bookmarkStart w:id="4862" w:name="_Toc106179814"/>
      <w:bookmarkStart w:id="4863" w:name="_Toc106180325"/>
      <w:bookmarkStart w:id="4864" w:name="_Toc130396150"/>
      <w:bookmarkStart w:id="4865" w:name="_Toc137555424"/>
      <w:bookmarkStart w:id="4866" w:name="_Toc138856951"/>
      <w:bookmarkStart w:id="4867" w:name="_Toc138860810"/>
      <w:bookmarkStart w:id="4868" w:name="_Toc145531942"/>
      <w:r w:rsidRPr="00BE5108">
        <w:rPr>
          <w:rFonts w:eastAsiaTheme="minorEastAsia"/>
        </w:rPr>
        <w:t>8.1.2</w:t>
      </w:r>
      <w:r w:rsidRPr="00BE5108">
        <w:rPr>
          <w:rFonts w:eastAsiaTheme="minorEastAsia"/>
        </w:rPr>
        <w:tab/>
        <w:t>Performance requirements for PUSCH</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B95CACE" w14:textId="77777777" w:rsidR="00345ACA" w:rsidRPr="00BE5108" w:rsidRDefault="00345ACA" w:rsidP="00345ACA">
      <w:pPr>
        <w:pStyle w:val="Heading4"/>
        <w:rPr>
          <w:rFonts w:eastAsia="MS Mincho"/>
        </w:rPr>
      </w:pPr>
      <w:bookmarkStart w:id="4869" w:name="_Toc73963041"/>
      <w:bookmarkStart w:id="4870" w:name="_Toc75260218"/>
      <w:bookmarkStart w:id="4871" w:name="_Toc75275760"/>
      <w:bookmarkStart w:id="4872" w:name="_Toc75276271"/>
      <w:bookmarkStart w:id="4873" w:name="_Toc76541770"/>
      <w:bookmarkStart w:id="4874" w:name="_Toc82437539"/>
      <w:bookmarkStart w:id="4875" w:name="_Toc89944905"/>
      <w:bookmarkStart w:id="4876" w:name="_Toc98753923"/>
      <w:bookmarkStart w:id="4877" w:name="_Toc106179815"/>
      <w:bookmarkStart w:id="4878" w:name="_Toc106180326"/>
      <w:bookmarkStart w:id="4879" w:name="_Toc130396151"/>
      <w:bookmarkStart w:id="4880" w:name="_Toc137555425"/>
      <w:bookmarkStart w:id="4881" w:name="_Toc138856952"/>
      <w:bookmarkStart w:id="4882" w:name="_Toc138860811"/>
      <w:bookmarkStart w:id="4883" w:name="_Toc145531943"/>
      <w:r w:rsidRPr="00BE5108">
        <w:rPr>
          <w:rFonts w:eastAsia="MS Mincho"/>
        </w:rPr>
        <w:t>8.1.2.1</w:t>
      </w:r>
      <w:r w:rsidRPr="00BE5108">
        <w:rPr>
          <w:rFonts w:eastAsia="MS Mincho"/>
        </w:rPr>
        <w:tab/>
        <w:t>Performance requirements for PUSCH with transform precoding disabled</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5C920997" w14:textId="77777777" w:rsidR="00345ACA" w:rsidRPr="00BE5108" w:rsidRDefault="00345ACA" w:rsidP="00345ACA">
      <w:pPr>
        <w:pStyle w:val="Heading5"/>
        <w:rPr>
          <w:rFonts w:eastAsiaTheme="minorEastAsia"/>
        </w:rPr>
      </w:pPr>
      <w:bookmarkStart w:id="4884" w:name="_Toc73963042"/>
      <w:bookmarkStart w:id="4885" w:name="_Toc75260219"/>
      <w:bookmarkStart w:id="4886" w:name="_Toc75275761"/>
      <w:bookmarkStart w:id="4887" w:name="_Toc75276272"/>
      <w:bookmarkStart w:id="4888" w:name="_Toc76541771"/>
      <w:bookmarkStart w:id="4889" w:name="_Toc82437540"/>
      <w:bookmarkStart w:id="4890" w:name="_Toc89944906"/>
      <w:bookmarkStart w:id="4891" w:name="_Toc98753924"/>
      <w:bookmarkStart w:id="4892" w:name="_Toc106179816"/>
      <w:bookmarkStart w:id="4893" w:name="_Toc106180327"/>
      <w:bookmarkStart w:id="4894" w:name="_Toc130396152"/>
      <w:bookmarkStart w:id="4895" w:name="_Toc137555426"/>
      <w:bookmarkStart w:id="4896" w:name="_Toc138856953"/>
      <w:bookmarkStart w:id="4897" w:name="_Toc138860812"/>
      <w:bookmarkStart w:id="4898" w:name="_Toc145531944"/>
      <w:r w:rsidRPr="00BE5108">
        <w:rPr>
          <w:rFonts w:eastAsiaTheme="minorEastAsia"/>
        </w:rPr>
        <w:t>8.1.2.1.1</w:t>
      </w:r>
      <w:r w:rsidRPr="00BE5108">
        <w:rPr>
          <w:rFonts w:eastAsiaTheme="minorEastAsia"/>
        </w:rPr>
        <w:tab/>
        <w:t>Definition and applicability</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4899" w:name="_Toc73963043"/>
      <w:bookmarkStart w:id="4900" w:name="_Toc75260220"/>
      <w:bookmarkStart w:id="4901" w:name="_Toc75275762"/>
      <w:bookmarkStart w:id="4902" w:name="_Toc75276273"/>
      <w:bookmarkStart w:id="4903" w:name="_Toc76541772"/>
      <w:bookmarkStart w:id="4904" w:name="_Toc82437541"/>
      <w:bookmarkStart w:id="4905" w:name="_Toc89944907"/>
      <w:bookmarkStart w:id="4906" w:name="_Toc98753925"/>
      <w:bookmarkStart w:id="4907" w:name="_Toc106179817"/>
      <w:bookmarkStart w:id="4908" w:name="_Toc106180328"/>
      <w:bookmarkStart w:id="4909" w:name="_Toc130396153"/>
      <w:bookmarkStart w:id="4910" w:name="_Toc137555427"/>
      <w:bookmarkStart w:id="4911" w:name="_Toc138856954"/>
      <w:bookmarkStart w:id="4912" w:name="_Toc138860813"/>
      <w:bookmarkStart w:id="4913" w:name="_Toc145531945"/>
      <w:r w:rsidRPr="00BE5108">
        <w:rPr>
          <w:rFonts w:eastAsiaTheme="minorEastAsia"/>
        </w:rPr>
        <w:t>8.1.2.1.2</w:t>
      </w:r>
      <w:r w:rsidRPr="00BE5108">
        <w:rPr>
          <w:rFonts w:eastAsiaTheme="minorEastAsia"/>
        </w:rPr>
        <w:tab/>
        <w:t>Minimum requirement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4914" w:name="_Toc73963044"/>
      <w:bookmarkStart w:id="4915" w:name="_Toc75260221"/>
      <w:bookmarkStart w:id="4916" w:name="_Toc75275763"/>
      <w:bookmarkStart w:id="4917" w:name="_Toc75276274"/>
      <w:bookmarkStart w:id="4918" w:name="_Toc76541773"/>
      <w:bookmarkStart w:id="4919" w:name="_Toc82437542"/>
      <w:bookmarkStart w:id="4920" w:name="_Toc89944908"/>
      <w:bookmarkStart w:id="4921" w:name="_Toc98753926"/>
      <w:bookmarkStart w:id="4922" w:name="_Toc106179818"/>
      <w:bookmarkStart w:id="4923" w:name="_Toc106180329"/>
      <w:bookmarkStart w:id="4924" w:name="_Toc130396154"/>
      <w:bookmarkStart w:id="4925" w:name="_Toc137555428"/>
      <w:bookmarkStart w:id="4926" w:name="_Toc138856955"/>
      <w:bookmarkStart w:id="4927" w:name="_Toc138860814"/>
      <w:bookmarkStart w:id="4928" w:name="_Toc145531946"/>
      <w:r w:rsidRPr="00BE5108">
        <w:rPr>
          <w:rFonts w:eastAsiaTheme="minorEastAsia"/>
        </w:rPr>
        <w:t>8.1.2.1.3</w:t>
      </w:r>
      <w:r w:rsidRPr="00BE5108">
        <w:rPr>
          <w:rFonts w:eastAsiaTheme="minorEastAsia"/>
        </w:rPr>
        <w:tab/>
        <w:t>Test purpose</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4929" w:name="_Toc73963045"/>
      <w:bookmarkStart w:id="4930" w:name="_Toc75260222"/>
      <w:bookmarkStart w:id="4931" w:name="_Toc75275764"/>
      <w:bookmarkStart w:id="4932" w:name="_Toc75276275"/>
      <w:bookmarkStart w:id="4933" w:name="_Toc76541774"/>
      <w:bookmarkStart w:id="4934" w:name="_Toc82437543"/>
      <w:bookmarkStart w:id="4935" w:name="_Toc89944909"/>
      <w:bookmarkStart w:id="4936" w:name="_Toc98753927"/>
      <w:bookmarkStart w:id="4937" w:name="_Toc106179819"/>
      <w:bookmarkStart w:id="4938" w:name="_Toc106180330"/>
      <w:bookmarkStart w:id="4939" w:name="_Toc130396155"/>
      <w:bookmarkStart w:id="4940" w:name="_Toc137555429"/>
      <w:bookmarkStart w:id="4941" w:name="_Toc138856956"/>
      <w:bookmarkStart w:id="4942" w:name="_Toc138860815"/>
      <w:bookmarkStart w:id="4943" w:name="_Toc145531947"/>
      <w:r w:rsidRPr="00BE5108">
        <w:rPr>
          <w:rFonts w:eastAsiaTheme="minorEastAsia"/>
        </w:rPr>
        <w:t>8.1.2.1.4</w:t>
      </w:r>
      <w:r w:rsidRPr="00BE5108">
        <w:rPr>
          <w:rFonts w:eastAsiaTheme="minorEastAsia"/>
        </w:rPr>
        <w:tab/>
        <w:t>Method of test</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4944" w:name="_Toc73963046"/>
      <w:bookmarkStart w:id="4945" w:name="_Toc75260223"/>
      <w:bookmarkStart w:id="4946" w:name="_Toc75275765"/>
      <w:bookmarkStart w:id="4947" w:name="_Toc75276276"/>
      <w:bookmarkStart w:id="4948" w:name="_Toc76541775"/>
      <w:bookmarkStart w:id="4949" w:name="_Toc82437544"/>
      <w:bookmarkStart w:id="4950" w:name="_Toc89944910"/>
      <w:bookmarkStart w:id="4951" w:name="_Toc98753928"/>
      <w:bookmarkStart w:id="4952" w:name="_Toc106179820"/>
      <w:bookmarkStart w:id="4953" w:name="_Toc106180331"/>
      <w:bookmarkStart w:id="4954" w:name="_Toc130396156"/>
      <w:bookmarkStart w:id="4955" w:name="_Toc137555430"/>
      <w:bookmarkStart w:id="4956" w:name="_Toc138856957"/>
      <w:bookmarkStart w:id="4957" w:name="_Toc138860816"/>
      <w:bookmarkStart w:id="4958" w:name="_Toc145531948"/>
      <w:r w:rsidRPr="00BE5108">
        <w:rPr>
          <w:rFonts w:eastAsiaTheme="minorEastAsia"/>
        </w:rPr>
        <w:t>8.1.2.1.5</w:t>
      </w:r>
      <w:r w:rsidRPr="00BE5108">
        <w:rPr>
          <w:rFonts w:eastAsiaTheme="minorEastAsia"/>
        </w:rPr>
        <w:tab/>
        <w:t>Test requirement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D47065">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4959" w:name="_Toc73963047"/>
      <w:bookmarkStart w:id="4960" w:name="_Toc75260224"/>
      <w:bookmarkStart w:id="4961" w:name="_Toc75275766"/>
      <w:bookmarkStart w:id="4962" w:name="_Toc75276277"/>
      <w:bookmarkStart w:id="4963" w:name="_Toc76541776"/>
      <w:bookmarkStart w:id="4964" w:name="_Toc82437545"/>
      <w:bookmarkStart w:id="4965" w:name="_Toc89944911"/>
      <w:bookmarkStart w:id="4966" w:name="_Toc98753929"/>
      <w:bookmarkStart w:id="4967" w:name="_Toc106179821"/>
      <w:bookmarkStart w:id="4968" w:name="_Toc106180332"/>
      <w:bookmarkStart w:id="4969" w:name="_Toc130396157"/>
      <w:bookmarkStart w:id="4970" w:name="_Toc137555431"/>
      <w:bookmarkStart w:id="4971" w:name="_Toc138856958"/>
      <w:bookmarkStart w:id="4972" w:name="_Toc138860817"/>
      <w:bookmarkStart w:id="4973" w:name="_Toc145531949"/>
      <w:r w:rsidRPr="00BE5108">
        <w:rPr>
          <w:rFonts w:eastAsia="MS Mincho"/>
        </w:rPr>
        <w:t>8.1.2.2</w:t>
      </w:r>
      <w:r w:rsidRPr="00BE5108">
        <w:rPr>
          <w:rFonts w:eastAsia="MS Mincho"/>
        </w:rPr>
        <w:tab/>
        <w:t>Performance requirements for PUSCH with transform precoding enabled</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7E57CE7F" w14:textId="77777777" w:rsidR="00345ACA" w:rsidRPr="00BE5108" w:rsidRDefault="00345ACA" w:rsidP="00345ACA">
      <w:pPr>
        <w:pStyle w:val="Heading5"/>
        <w:rPr>
          <w:rFonts w:eastAsiaTheme="minorEastAsia"/>
        </w:rPr>
      </w:pPr>
      <w:bookmarkStart w:id="4974" w:name="_Toc73963048"/>
      <w:bookmarkStart w:id="4975" w:name="_Toc75260225"/>
      <w:bookmarkStart w:id="4976" w:name="_Toc75275767"/>
      <w:bookmarkStart w:id="4977" w:name="_Toc75276278"/>
      <w:bookmarkStart w:id="4978" w:name="_Toc76541777"/>
      <w:bookmarkStart w:id="4979" w:name="_Toc82437546"/>
      <w:bookmarkStart w:id="4980" w:name="_Toc89944912"/>
      <w:bookmarkStart w:id="4981" w:name="_Toc98753930"/>
      <w:bookmarkStart w:id="4982" w:name="_Toc106179822"/>
      <w:bookmarkStart w:id="4983" w:name="_Toc106180333"/>
      <w:bookmarkStart w:id="4984" w:name="_Toc130396158"/>
      <w:bookmarkStart w:id="4985" w:name="_Toc137555432"/>
      <w:bookmarkStart w:id="4986" w:name="_Toc138856959"/>
      <w:bookmarkStart w:id="4987" w:name="_Toc138860818"/>
      <w:bookmarkStart w:id="4988" w:name="_Toc145531950"/>
      <w:r w:rsidRPr="00BE5108">
        <w:rPr>
          <w:rFonts w:eastAsiaTheme="minorEastAsia"/>
        </w:rPr>
        <w:t>8.1.2.2.1</w:t>
      </w:r>
      <w:r w:rsidRPr="00BE5108">
        <w:rPr>
          <w:rFonts w:eastAsiaTheme="minorEastAsia"/>
        </w:rPr>
        <w:tab/>
        <w:t>Definition and applicability</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4989" w:name="_Toc73963049"/>
      <w:bookmarkStart w:id="4990" w:name="_Toc75260226"/>
      <w:bookmarkStart w:id="4991" w:name="_Toc75275768"/>
      <w:bookmarkStart w:id="4992" w:name="_Toc75276279"/>
      <w:bookmarkStart w:id="4993" w:name="_Toc76541778"/>
      <w:bookmarkStart w:id="4994" w:name="_Toc82437547"/>
      <w:bookmarkStart w:id="4995" w:name="_Toc89944913"/>
      <w:bookmarkStart w:id="4996" w:name="_Toc98753931"/>
      <w:bookmarkStart w:id="4997" w:name="_Toc106179823"/>
      <w:bookmarkStart w:id="4998" w:name="_Toc106180334"/>
      <w:bookmarkStart w:id="4999" w:name="_Toc130396159"/>
      <w:bookmarkStart w:id="5000" w:name="_Toc137555433"/>
      <w:bookmarkStart w:id="5001" w:name="_Toc138856960"/>
      <w:bookmarkStart w:id="5002" w:name="_Toc138860819"/>
      <w:bookmarkStart w:id="5003" w:name="_Toc145531951"/>
      <w:r w:rsidRPr="00BE5108">
        <w:rPr>
          <w:rFonts w:eastAsiaTheme="minorEastAsia"/>
        </w:rPr>
        <w:t>8.1.2.2.2</w:t>
      </w:r>
      <w:r w:rsidRPr="00BE5108">
        <w:rPr>
          <w:rFonts w:eastAsiaTheme="minorEastAsia"/>
        </w:rPr>
        <w:tab/>
        <w:t>Minimum requirement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004" w:name="_Toc73963050"/>
      <w:bookmarkStart w:id="5005" w:name="_Toc75260227"/>
      <w:bookmarkStart w:id="5006" w:name="_Toc75275769"/>
      <w:bookmarkStart w:id="5007" w:name="_Toc75276280"/>
      <w:bookmarkStart w:id="5008" w:name="_Toc76541779"/>
      <w:bookmarkStart w:id="5009" w:name="_Toc82437548"/>
      <w:bookmarkStart w:id="5010" w:name="_Toc89944914"/>
      <w:bookmarkStart w:id="5011" w:name="_Toc98753932"/>
      <w:bookmarkStart w:id="5012" w:name="_Toc106179824"/>
      <w:bookmarkStart w:id="5013" w:name="_Toc106180335"/>
      <w:bookmarkStart w:id="5014" w:name="_Toc130396160"/>
      <w:bookmarkStart w:id="5015" w:name="_Toc137555434"/>
      <w:bookmarkStart w:id="5016" w:name="_Toc138856961"/>
      <w:bookmarkStart w:id="5017" w:name="_Toc138860820"/>
      <w:bookmarkStart w:id="5018" w:name="_Toc145531952"/>
      <w:r w:rsidRPr="00BE5108">
        <w:rPr>
          <w:rFonts w:eastAsiaTheme="minorEastAsia"/>
        </w:rPr>
        <w:t>8.1.2.2.3</w:t>
      </w:r>
      <w:r w:rsidRPr="00BE5108">
        <w:rPr>
          <w:rFonts w:eastAsiaTheme="minorEastAsia"/>
        </w:rPr>
        <w:tab/>
        <w:t>Test purpose</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019" w:name="_Toc73963051"/>
      <w:bookmarkStart w:id="5020" w:name="_Toc75260228"/>
      <w:bookmarkStart w:id="5021" w:name="_Toc75275770"/>
      <w:bookmarkStart w:id="5022" w:name="_Toc75276281"/>
      <w:bookmarkStart w:id="5023" w:name="_Toc76541780"/>
      <w:bookmarkStart w:id="5024" w:name="_Toc82437549"/>
      <w:bookmarkStart w:id="5025" w:name="_Toc89944915"/>
      <w:bookmarkStart w:id="5026" w:name="_Toc98753933"/>
      <w:bookmarkStart w:id="5027" w:name="_Toc106179825"/>
      <w:bookmarkStart w:id="5028" w:name="_Toc106180336"/>
      <w:bookmarkStart w:id="5029" w:name="_Toc130396161"/>
      <w:bookmarkStart w:id="5030" w:name="_Toc137555435"/>
      <w:bookmarkStart w:id="5031" w:name="_Toc138856962"/>
      <w:bookmarkStart w:id="5032" w:name="_Toc138860821"/>
      <w:bookmarkStart w:id="5033" w:name="_Toc145531953"/>
      <w:r w:rsidRPr="00BE5108">
        <w:rPr>
          <w:rFonts w:eastAsiaTheme="minorEastAsia"/>
        </w:rPr>
        <w:t>8.1.2.2.4</w:t>
      </w:r>
      <w:r w:rsidRPr="00BE5108">
        <w:rPr>
          <w:rFonts w:eastAsiaTheme="minorEastAsia"/>
        </w:rPr>
        <w:tab/>
        <w:t>Method of test</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034" w:name="_Toc73963052"/>
      <w:bookmarkStart w:id="5035" w:name="_Toc75260229"/>
      <w:bookmarkStart w:id="5036" w:name="_Toc75275771"/>
      <w:bookmarkStart w:id="5037" w:name="_Toc75276282"/>
      <w:bookmarkStart w:id="5038" w:name="_Toc76541781"/>
      <w:bookmarkStart w:id="5039" w:name="_Toc82437550"/>
      <w:bookmarkStart w:id="5040" w:name="_Toc89944916"/>
      <w:bookmarkStart w:id="5041" w:name="_Toc98753934"/>
      <w:bookmarkStart w:id="5042" w:name="_Toc106179826"/>
      <w:bookmarkStart w:id="5043" w:name="_Toc106180337"/>
      <w:bookmarkStart w:id="5044" w:name="_Toc130396162"/>
      <w:bookmarkStart w:id="5045" w:name="_Toc137555436"/>
      <w:bookmarkStart w:id="5046" w:name="_Toc138856963"/>
      <w:bookmarkStart w:id="5047" w:name="_Toc138860822"/>
      <w:bookmarkStart w:id="5048" w:name="_Toc145531954"/>
      <w:r w:rsidRPr="00BE5108">
        <w:rPr>
          <w:rFonts w:eastAsiaTheme="minorEastAsia"/>
        </w:rPr>
        <w:t>8.1.2.2.5</w:t>
      </w:r>
      <w:r w:rsidRPr="00BE5108">
        <w:rPr>
          <w:rFonts w:eastAsiaTheme="minorEastAsia"/>
        </w:rPr>
        <w:tab/>
        <w:t>Test requirement</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049" w:name="_Hlk80805040"/>
            <w:r w:rsidRPr="00BE5108">
              <w:t xml:space="preserve">Number of </w:t>
            </w:r>
            <w:r w:rsidRPr="00BE5108">
              <w:rPr>
                <w:lang w:eastAsia="zh-CN"/>
              </w:rPr>
              <w:t>T</w:t>
            </w:r>
            <w:r w:rsidRPr="00BE5108">
              <w:t>X antennas</w:t>
            </w:r>
            <w:bookmarkEnd w:id="5049"/>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050" w:name="_Toc73963053"/>
      <w:bookmarkStart w:id="5051" w:name="_Toc75260230"/>
      <w:bookmarkStart w:id="5052" w:name="_Toc75275772"/>
      <w:bookmarkStart w:id="5053" w:name="_Toc75276283"/>
      <w:bookmarkStart w:id="5054" w:name="_Toc76541782"/>
      <w:bookmarkStart w:id="5055" w:name="_Toc82437551"/>
      <w:bookmarkStart w:id="5056" w:name="_Toc89944917"/>
      <w:bookmarkStart w:id="5057" w:name="_Toc98753935"/>
      <w:bookmarkStart w:id="5058" w:name="_Toc106179827"/>
      <w:bookmarkStart w:id="5059" w:name="_Toc106180338"/>
      <w:bookmarkStart w:id="5060" w:name="_Toc130396163"/>
      <w:bookmarkStart w:id="5061" w:name="_Toc137555437"/>
      <w:bookmarkStart w:id="5062" w:name="_Toc138856964"/>
      <w:bookmarkStart w:id="5063" w:name="_Toc138860823"/>
      <w:bookmarkStart w:id="5064" w:name="_Toc145531955"/>
      <w:r w:rsidRPr="00BE5108">
        <w:rPr>
          <w:rFonts w:eastAsia="MS Mincho"/>
        </w:rPr>
        <w:t>8.1.2.3</w:t>
      </w:r>
      <w:r w:rsidRPr="00BE5108">
        <w:rPr>
          <w:rFonts w:eastAsia="MS Mincho"/>
        </w:rPr>
        <w:tab/>
        <w:t>Performance requirements for UCI multiplexed on PUSCH</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1258CD01" w14:textId="77777777" w:rsidR="00345ACA" w:rsidRPr="00BE5108" w:rsidRDefault="00345ACA" w:rsidP="00345ACA">
      <w:pPr>
        <w:pStyle w:val="Heading5"/>
        <w:rPr>
          <w:rFonts w:eastAsiaTheme="minorEastAsia"/>
        </w:rPr>
      </w:pPr>
      <w:bookmarkStart w:id="5065" w:name="_Toc73963054"/>
      <w:bookmarkStart w:id="5066" w:name="_Toc75260231"/>
      <w:bookmarkStart w:id="5067" w:name="_Toc75275773"/>
      <w:bookmarkStart w:id="5068" w:name="_Toc75276284"/>
      <w:bookmarkStart w:id="5069" w:name="_Toc76541783"/>
      <w:bookmarkStart w:id="5070" w:name="_Toc82437552"/>
      <w:bookmarkStart w:id="5071" w:name="_Toc89944918"/>
      <w:bookmarkStart w:id="5072" w:name="_Toc98753936"/>
      <w:bookmarkStart w:id="5073" w:name="_Toc106179828"/>
      <w:bookmarkStart w:id="5074" w:name="_Toc106180339"/>
      <w:bookmarkStart w:id="5075" w:name="_Toc130396164"/>
      <w:bookmarkStart w:id="5076" w:name="_Toc137555438"/>
      <w:bookmarkStart w:id="5077" w:name="_Toc138856965"/>
      <w:bookmarkStart w:id="5078" w:name="_Toc138860824"/>
      <w:bookmarkStart w:id="5079" w:name="_Toc145531956"/>
      <w:r w:rsidRPr="00BE5108">
        <w:rPr>
          <w:rFonts w:eastAsiaTheme="minorEastAsia"/>
        </w:rPr>
        <w:t>8.1.2.3.1</w:t>
      </w:r>
      <w:r w:rsidRPr="00BE5108">
        <w:rPr>
          <w:rFonts w:eastAsiaTheme="minorEastAsia"/>
        </w:rPr>
        <w:tab/>
        <w:t>Definition and applicability</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080" w:name="_Toc73963055"/>
      <w:bookmarkStart w:id="5081" w:name="_Toc75260232"/>
      <w:bookmarkStart w:id="5082" w:name="_Toc75275774"/>
      <w:bookmarkStart w:id="5083" w:name="_Toc75276285"/>
      <w:bookmarkStart w:id="5084" w:name="_Toc76541784"/>
      <w:bookmarkStart w:id="5085" w:name="_Toc82437553"/>
      <w:bookmarkStart w:id="5086" w:name="_Toc89944919"/>
      <w:bookmarkStart w:id="5087" w:name="_Toc98753937"/>
      <w:bookmarkStart w:id="5088" w:name="_Toc106179829"/>
      <w:bookmarkStart w:id="5089" w:name="_Toc106180340"/>
      <w:bookmarkStart w:id="5090" w:name="_Toc130396165"/>
      <w:bookmarkStart w:id="5091" w:name="_Toc137555439"/>
      <w:bookmarkStart w:id="5092" w:name="_Toc138856966"/>
      <w:bookmarkStart w:id="5093" w:name="_Toc138860825"/>
      <w:bookmarkStart w:id="5094" w:name="_Toc145531957"/>
      <w:r w:rsidRPr="00BE5108">
        <w:rPr>
          <w:rFonts w:eastAsiaTheme="minorEastAsia"/>
        </w:rPr>
        <w:t>8.1.2.3.2</w:t>
      </w:r>
      <w:r w:rsidRPr="00BE5108">
        <w:rPr>
          <w:rFonts w:eastAsiaTheme="minorEastAsia"/>
        </w:rPr>
        <w:tab/>
        <w:t>Minimum requirement</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095" w:name="_Toc73963056"/>
      <w:bookmarkStart w:id="5096" w:name="_Toc75260233"/>
      <w:bookmarkStart w:id="5097" w:name="_Toc75275775"/>
      <w:bookmarkStart w:id="5098" w:name="_Toc75276286"/>
      <w:bookmarkStart w:id="5099" w:name="_Toc76541785"/>
      <w:bookmarkStart w:id="5100" w:name="_Toc82437554"/>
      <w:bookmarkStart w:id="5101" w:name="_Toc89944920"/>
      <w:bookmarkStart w:id="5102" w:name="_Toc98753938"/>
      <w:bookmarkStart w:id="5103" w:name="_Toc106179830"/>
      <w:bookmarkStart w:id="5104" w:name="_Toc106180341"/>
      <w:bookmarkStart w:id="5105" w:name="_Toc130396166"/>
      <w:bookmarkStart w:id="5106" w:name="_Toc137555440"/>
      <w:bookmarkStart w:id="5107" w:name="_Toc138856967"/>
      <w:bookmarkStart w:id="5108" w:name="_Toc138860826"/>
      <w:bookmarkStart w:id="5109" w:name="_Toc145531958"/>
      <w:r w:rsidRPr="00BE5108">
        <w:rPr>
          <w:rFonts w:eastAsiaTheme="minorEastAsia"/>
        </w:rPr>
        <w:t>8.1.2.3.3</w:t>
      </w:r>
      <w:r w:rsidRPr="00BE5108">
        <w:rPr>
          <w:rFonts w:eastAsiaTheme="minorEastAsia"/>
        </w:rPr>
        <w:tab/>
        <w:t>Test purpose</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110" w:name="_Toc73963057"/>
      <w:bookmarkStart w:id="5111" w:name="_Toc75260234"/>
      <w:bookmarkStart w:id="5112" w:name="_Toc75275776"/>
      <w:bookmarkStart w:id="5113" w:name="_Toc75276287"/>
      <w:bookmarkStart w:id="5114" w:name="_Toc76541786"/>
      <w:bookmarkStart w:id="5115" w:name="_Toc82437555"/>
      <w:bookmarkStart w:id="5116" w:name="_Toc89944921"/>
      <w:bookmarkStart w:id="5117" w:name="_Toc98753939"/>
      <w:bookmarkStart w:id="5118" w:name="_Toc106179831"/>
      <w:bookmarkStart w:id="5119" w:name="_Toc106180342"/>
      <w:bookmarkStart w:id="5120" w:name="_Toc130396167"/>
      <w:bookmarkStart w:id="5121" w:name="_Toc137555441"/>
      <w:bookmarkStart w:id="5122" w:name="_Toc138856968"/>
      <w:bookmarkStart w:id="5123" w:name="_Toc138860827"/>
      <w:bookmarkStart w:id="5124" w:name="_Toc145531959"/>
      <w:r w:rsidRPr="00BE5108">
        <w:rPr>
          <w:rFonts w:eastAsiaTheme="minorEastAsia"/>
        </w:rPr>
        <w:t>8.1.2.3.4</w:t>
      </w:r>
      <w:r w:rsidRPr="00BE5108">
        <w:rPr>
          <w:rFonts w:eastAsiaTheme="minorEastAsia"/>
        </w:rPr>
        <w:tab/>
        <w:t>Method of test</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125" w:name="_Toc73963058"/>
      <w:bookmarkStart w:id="5126" w:name="_Toc75260235"/>
      <w:bookmarkStart w:id="5127" w:name="_Toc75275777"/>
      <w:bookmarkStart w:id="5128" w:name="_Toc75276288"/>
      <w:bookmarkStart w:id="5129" w:name="_Toc76541787"/>
      <w:bookmarkStart w:id="5130" w:name="_Toc82437556"/>
      <w:bookmarkStart w:id="5131" w:name="_Toc89944922"/>
      <w:bookmarkStart w:id="5132" w:name="_Toc98753940"/>
      <w:bookmarkStart w:id="5133" w:name="_Toc106179832"/>
      <w:bookmarkStart w:id="5134" w:name="_Toc106180343"/>
      <w:bookmarkStart w:id="5135" w:name="_Toc130396168"/>
      <w:bookmarkStart w:id="5136" w:name="_Toc137555442"/>
      <w:bookmarkStart w:id="5137" w:name="_Toc138856969"/>
      <w:bookmarkStart w:id="5138" w:name="_Toc138860828"/>
      <w:bookmarkStart w:id="5139" w:name="_Toc145531960"/>
      <w:r w:rsidRPr="00BE5108">
        <w:rPr>
          <w:rFonts w:eastAsiaTheme="minorEastAsia"/>
        </w:rPr>
        <w:t>8.1.2.3.5</w:t>
      </w:r>
      <w:r w:rsidRPr="00BE5108">
        <w:rPr>
          <w:rFonts w:eastAsiaTheme="minorEastAsia"/>
        </w:rPr>
        <w:tab/>
        <w:t>Test requirement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140" w:name="_Toc73963059"/>
      <w:bookmarkStart w:id="5141" w:name="_Toc75260236"/>
      <w:bookmarkStart w:id="5142" w:name="_Toc75275778"/>
      <w:bookmarkStart w:id="5143" w:name="_Toc75276289"/>
      <w:bookmarkStart w:id="5144" w:name="_Toc76541788"/>
      <w:bookmarkStart w:id="5145" w:name="_Toc82437557"/>
      <w:bookmarkStart w:id="5146" w:name="_Toc89944923"/>
      <w:bookmarkStart w:id="5147" w:name="_Toc98753941"/>
      <w:bookmarkStart w:id="5148" w:name="_Toc106179833"/>
      <w:bookmarkStart w:id="5149" w:name="_Toc106180344"/>
      <w:bookmarkStart w:id="5150" w:name="_Toc130396169"/>
      <w:bookmarkStart w:id="5151" w:name="_Toc137555443"/>
      <w:bookmarkStart w:id="5152" w:name="_Toc138856970"/>
      <w:bookmarkStart w:id="5153" w:name="_Toc138860829"/>
      <w:bookmarkStart w:id="5154" w:name="_Toc145531961"/>
      <w:r w:rsidRPr="00BE5108">
        <w:rPr>
          <w:rFonts w:eastAsiaTheme="minorEastAsia"/>
        </w:rPr>
        <w:t>8.1.3</w:t>
      </w:r>
      <w:r w:rsidRPr="00BE5108">
        <w:rPr>
          <w:rFonts w:eastAsiaTheme="minorEastAsia"/>
        </w:rPr>
        <w:tab/>
        <w:t>Performance requirements for PUCCH</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6DCA650A" w14:textId="77777777" w:rsidR="00345ACA" w:rsidRPr="00BE5108" w:rsidRDefault="00345ACA" w:rsidP="00345ACA">
      <w:pPr>
        <w:pStyle w:val="Heading4"/>
        <w:rPr>
          <w:rFonts w:eastAsia="MS Mincho"/>
        </w:rPr>
      </w:pPr>
      <w:bookmarkStart w:id="5155" w:name="_Toc73963060"/>
      <w:bookmarkStart w:id="5156" w:name="_Toc75260237"/>
      <w:bookmarkStart w:id="5157" w:name="_Toc75275779"/>
      <w:bookmarkStart w:id="5158" w:name="_Toc75276290"/>
      <w:bookmarkStart w:id="5159" w:name="_Toc76541789"/>
      <w:bookmarkStart w:id="5160" w:name="_Toc82437558"/>
      <w:bookmarkStart w:id="5161" w:name="_Toc89944924"/>
      <w:bookmarkStart w:id="5162" w:name="_Toc98753942"/>
      <w:bookmarkStart w:id="5163" w:name="_Toc106179834"/>
      <w:bookmarkStart w:id="5164" w:name="_Toc106180345"/>
      <w:bookmarkStart w:id="5165" w:name="_Toc130396170"/>
      <w:bookmarkStart w:id="5166" w:name="_Toc137555444"/>
      <w:bookmarkStart w:id="5167" w:name="_Toc138856971"/>
      <w:bookmarkStart w:id="5168" w:name="_Toc138860830"/>
      <w:bookmarkStart w:id="5169" w:name="_Toc145531962"/>
      <w:r w:rsidRPr="00BE5108">
        <w:rPr>
          <w:rFonts w:eastAsia="MS Mincho"/>
        </w:rPr>
        <w:t>8.1.3.1</w:t>
      </w:r>
      <w:r w:rsidRPr="00BE5108">
        <w:rPr>
          <w:rFonts w:eastAsia="MS Mincho"/>
        </w:rPr>
        <w:tab/>
        <w:t>Performance requirements for PUCCH format 0</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08931890" w14:textId="77777777" w:rsidR="00345ACA" w:rsidRPr="00BE5108" w:rsidRDefault="00345ACA" w:rsidP="00345ACA">
      <w:pPr>
        <w:pStyle w:val="Heading5"/>
        <w:rPr>
          <w:rFonts w:eastAsiaTheme="minorEastAsia"/>
        </w:rPr>
      </w:pPr>
      <w:bookmarkStart w:id="5170" w:name="_Toc73963061"/>
      <w:bookmarkStart w:id="5171" w:name="_Toc75260238"/>
      <w:bookmarkStart w:id="5172" w:name="_Toc75275780"/>
      <w:bookmarkStart w:id="5173" w:name="_Toc75276291"/>
      <w:bookmarkStart w:id="5174" w:name="_Toc76541790"/>
      <w:bookmarkStart w:id="5175" w:name="_Toc82437559"/>
      <w:bookmarkStart w:id="5176" w:name="_Toc89944925"/>
      <w:bookmarkStart w:id="5177" w:name="_Toc98753943"/>
      <w:bookmarkStart w:id="5178" w:name="_Toc106179835"/>
      <w:bookmarkStart w:id="5179" w:name="_Toc106180346"/>
      <w:bookmarkStart w:id="5180" w:name="_Toc130396171"/>
      <w:bookmarkStart w:id="5181" w:name="_Toc137555445"/>
      <w:bookmarkStart w:id="5182" w:name="_Toc138856972"/>
      <w:bookmarkStart w:id="5183" w:name="_Toc138860831"/>
      <w:bookmarkStart w:id="5184" w:name="_Toc145531963"/>
      <w:r w:rsidRPr="00BE5108">
        <w:rPr>
          <w:rFonts w:eastAsiaTheme="minorEastAsia"/>
        </w:rPr>
        <w:t>8.1.3.1.1</w:t>
      </w:r>
      <w:r w:rsidRPr="00BE5108">
        <w:rPr>
          <w:rFonts w:eastAsiaTheme="minorEastAsia"/>
        </w:rPr>
        <w:tab/>
        <w:t>Definition and applicability</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5185" w:name="_Toc73963062"/>
      <w:bookmarkStart w:id="5186" w:name="_Toc75260239"/>
      <w:bookmarkStart w:id="5187" w:name="_Toc75275781"/>
      <w:bookmarkStart w:id="5188" w:name="_Toc75276292"/>
      <w:bookmarkStart w:id="5189" w:name="_Toc76541791"/>
      <w:bookmarkStart w:id="5190" w:name="_Toc82437560"/>
      <w:bookmarkStart w:id="5191" w:name="_Toc89944926"/>
      <w:bookmarkStart w:id="5192" w:name="_Toc98753944"/>
      <w:bookmarkStart w:id="5193" w:name="_Toc106179836"/>
      <w:bookmarkStart w:id="5194" w:name="_Toc106180347"/>
      <w:bookmarkStart w:id="5195" w:name="_Toc130396172"/>
      <w:bookmarkStart w:id="5196" w:name="_Toc137555446"/>
      <w:bookmarkStart w:id="5197" w:name="_Toc138856973"/>
      <w:bookmarkStart w:id="5198" w:name="_Toc138860832"/>
      <w:bookmarkStart w:id="5199" w:name="_Toc145531964"/>
      <w:r w:rsidRPr="00BE5108">
        <w:rPr>
          <w:rFonts w:eastAsiaTheme="minorEastAsia"/>
        </w:rPr>
        <w:t>8.1.3.1.2</w:t>
      </w:r>
      <w:r w:rsidRPr="00BE5108">
        <w:rPr>
          <w:rFonts w:eastAsiaTheme="minorEastAsia"/>
        </w:rPr>
        <w:tab/>
        <w:t>Minimum requirement</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5200" w:name="_Toc73963063"/>
      <w:bookmarkStart w:id="5201" w:name="_Toc75260240"/>
      <w:bookmarkStart w:id="5202" w:name="_Toc75275782"/>
      <w:bookmarkStart w:id="5203" w:name="_Toc75276293"/>
      <w:bookmarkStart w:id="5204" w:name="_Toc76541792"/>
      <w:bookmarkStart w:id="5205" w:name="_Toc82437561"/>
      <w:bookmarkStart w:id="5206" w:name="_Toc89944927"/>
      <w:bookmarkStart w:id="5207" w:name="_Toc98753945"/>
      <w:bookmarkStart w:id="5208" w:name="_Toc106179837"/>
      <w:bookmarkStart w:id="5209" w:name="_Toc106180348"/>
      <w:bookmarkStart w:id="5210" w:name="_Toc130396173"/>
      <w:bookmarkStart w:id="5211" w:name="_Toc137555447"/>
      <w:bookmarkStart w:id="5212" w:name="_Toc138856974"/>
      <w:bookmarkStart w:id="5213" w:name="_Toc138860833"/>
      <w:bookmarkStart w:id="5214" w:name="_Toc145531965"/>
      <w:r w:rsidRPr="00BE5108">
        <w:rPr>
          <w:rFonts w:eastAsiaTheme="minorEastAsia"/>
        </w:rPr>
        <w:t>8.1.3.1.3</w:t>
      </w:r>
      <w:r w:rsidRPr="00BE5108">
        <w:rPr>
          <w:rFonts w:eastAsiaTheme="minorEastAsia"/>
        </w:rPr>
        <w:tab/>
        <w:t>Test purpose</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5215" w:name="_Toc73963064"/>
      <w:bookmarkStart w:id="5216" w:name="_Toc75260241"/>
      <w:bookmarkStart w:id="5217" w:name="_Toc75275783"/>
      <w:bookmarkStart w:id="5218" w:name="_Toc75276294"/>
      <w:bookmarkStart w:id="5219" w:name="_Toc76541793"/>
      <w:bookmarkStart w:id="5220" w:name="_Toc82437562"/>
      <w:bookmarkStart w:id="5221" w:name="_Toc89944928"/>
      <w:bookmarkStart w:id="5222" w:name="_Toc98753946"/>
      <w:bookmarkStart w:id="5223" w:name="_Toc106179838"/>
      <w:bookmarkStart w:id="5224" w:name="_Toc106180349"/>
      <w:bookmarkStart w:id="5225" w:name="_Toc130396174"/>
      <w:bookmarkStart w:id="5226" w:name="_Toc137555448"/>
      <w:bookmarkStart w:id="5227" w:name="_Toc138856975"/>
      <w:bookmarkStart w:id="5228" w:name="_Toc138860834"/>
      <w:bookmarkStart w:id="5229" w:name="_Toc145531966"/>
      <w:r w:rsidRPr="00BE5108">
        <w:rPr>
          <w:rFonts w:eastAsiaTheme="minorEastAsia"/>
        </w:rPr>
        <w:t>8.1.3.1.4</w:t>
      </w:r>
      <w:r w:rsidRPr="00BE5108">
        <w:rPr>
          <w:rFonts w:eastAsiaTheme="minorEastAsia"/>
        </w:rPr>
        <w:tab/>
        <w:t>Method of test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pt" o:ole="" fillcolor="window">
            <v:imagedata r:id="rId44" o:title=""/>
          </v:shape>
          <o:OLEObject Type="Embed" ProgID="Word.Picture.8" ShapeID="_x0000_i1042" DrawAspect="Content" ObjectID="_1757315613"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5230" w:name="_Toc73963065"/>
      <w:bookmarkStart w:id="5231" w:name="_Toc75260242"/>
      <w:bookmarkStart w:id="5232" w:name="_Toc75275784"/>
      <w:bookmarkStart w:id="5233" w:name="_Toc75276295"/>
      <w:bookmarkStart w:id="5234" w:name="_Toc76541794"/>
      <w:bookmarkStart w:id="5235" w:name="_Toc82437563"/>
      <w:bookmarkStart w:id="5236" w:name="_Toc89944929"/>
      <w:bookmarkStart w:id="5237" w:name="_Toc98753947"/>
      <w:bookmarkStart w:id="5238" w:name="_Toc106179839"/>
      <w:bookmarkStart w:id="5239" w:name="_Toc106180350"/>
      <w:bookmarkStart w:id="5240" w:name="_Toc130396175"/>
      <w:bookmarkStart w:id="5241" w:name="_Toc137555449"/>
      <w:bookmarkStart w:id="5242" w:name="_Toc138856976"/>
      <w:bookmarkStart w:id="5243" w:name="_Toc138860835"/>
      <w:bookmarkStart w:id="5244" w:name="_Toc145531967"/>
      <w:r w:rsidRPr="00BE5108">
        <w:rPr>
          <w:rFonts w:eastAsiaTheme="minorEastAsia"/>
        </w:rPr>
        <w:t>8.1.3.1.5</w:t>
      </w:r>
      <w:r w:rsidRPr="00BE5108">
        <w:rPr>
          <w:rFonts w:eastAsiaTheme="minorEastAsia"/>
        </w:rPr>
        <w:tab/>
        <w:t>Test requirement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5245" w:name="_Toc73963066"/>
      <w:bookmarkStart w:id="5246" w:name="_Toc75260243"/>
      <w:bookmarkStart w:id="5247" w:name="_Toc75275785"/>
      <w:bookmarkStart w:id="5248" w:name="_Toc75276296"/>
      <w:bookmarkStart w:id="5249" w:name="_Toc76541795"/>
      <w:bookmarkStart w:id="5250" w:name="_Toc82437564"/>
      <w:bookmarkStart w:id="5251" w:name="_Toc89944930"/>
      <w:bookmarkStart w:id="5252" w:name="_Toc98753948"/>
      <w:bookmarkStart w:id="5253" w:name="_Toc106179840"/>
      <w:bookmarkStart w:id="5254" w:name="_Toc106180351"/>
      <w:bookmarkStart w:id="5255" w:name="_Toc130396176"/>
      <w:bookmarkStart w:id="5256" w:name="_Toc137555450"/>
      <w:bookmarkStart w:id="5257" w:name="_Toc138856977"/>
      <w:bookmarkStart w:id="5258" w:name="_Toc138860836"/>
      <w:bookmarkStart w:id="5259" w:name="_Toc145531968"/>
      <w:r w:rsidRPr="00BE5108">
        <w:rPr>
          <w:rFonts w:eastAsia="MS Mincho"/>
        </w:rPr>
        <w:t>8.1.3.2</w:t>
      </w:r>
      <w:r w:rsidRPr="00BE5108">
        <w:rPr>
          <w:rFonts w:eastAsia="MS Mincho"/>
        </w:rPr>
        <w:tab/>
        <w:t>Performance requirements for PUCCH format 1</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15CD7D55" w14:textId="77777777" w:rsidR="00345ACA" w:rsidRPr="00BE5108" w:rsidRDefault="00345ACA" w:rsidP="00345ACA">
      <w:pPr>
        <w:pStyle w:val="Heading5"/>
        <w:rPr>
          <w:rFonts w:eastAsiaTheme="minorEastAsia"/>
        </w:rPr>
      </w:pPr>
      <w:bookmarkStart w:id="5260" w:name="_Toc73963067"/>
      <w:bookmarkStart w:id="5261" w:name="_Toc75260244"/>
      <w:bookmarkStart w:id="5262" w:name="_Toc75275786"/>
      <w:bookmarkStart w:id="5263" w:name="_Toc75276297"/>
      <w:bookmarkStart w:id="5264" w:name="_Toc76541796"/>
      <w:bookmarkStart w:id="5265" w:name="_Toc82437565"/>
      <w:bookmarkStart w:id="5266" w:name="_Toc89944931"/>
      <w:bookmarkStart w:id="5267" w:name="_Toc98753949"/>
      <w:bookmarkStart w:id="5268" w:name="_Toc106179841"/>
      <w:bookmarkStart w:id="5269" w:name="_Toc106180352"/>
      <w:bookmarkStart w:id="5270" w:name="_Toc130396177"/>
      <w:bookmarkStart w:id="5271" w:name="_Toc137555451"/>
      <w:bookmarkStart w:id="5272" w:name="_Toc138856978"/>
      <w:bookmarkStart w:id="5273" w:name="_Toc138860837"/>
      <w:bookmarkStart w:id="5274" w:name="_Toc145531969"/>
      <w:r w:rsidRPr="00BE5108">
        <w:rPr>
          <w:rFonts w:eastAsiaTheme="minorEastAsia"/>
        </w:rPr>
        <w:t>8.1.3.2.1</w:t>
      </w:r>
      <w:r w:rsidRPr="00BE5108">
        <w:rPr>
          <w:rFonts w:eastAsiaTheme="minorEastAsia"/>
        </w:rPr>
        <w:tab/>
        <w:t>NACK to ACK detection</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5275" w:name="_Toc73963068"/>
      <w:bookmarkStart w:id="5276" w:name="_Toc75260245"/>
      <w:bookmarkStart w:id="5277" w:name="_Toc75275787"/>
      <w:bookmarkStart w:id="5278" w:name="_Toc75276298"/>
      <w:bookmarkStart w:id="5279" w:name="_Toc76541797"/>
      <w:bookmarkStart w:id="5280" w:name="_Toc82437566"/>
      <w:bookmarkStart w:id="5281" w:name="_Toc89944932"/>
      <w:bookmarkStart w:id="5282" w:name="_Toc98753950"/>
      <w:bookmarkStart w:id="5283" w:name="_Toc106179842"/>
      <w:bookmarkStart w:id="5284" w:name="_Toc106180353"/>
      <w:bookmarkStart w:id="5285" w:name="_Toc130396178"/>
      <w:bookmarkStart w:id="5286" w:name="_Toc137555452"/>
      <w:bookmarkStart w:id="5287" w:name="_Toc138856979"/>
      <w:bookmarkStart w:id="5288" w:name="_Toc138860838"/>
      <w:bookmarkStart w:id="5289" w:name="_Toc145531970"/>
      <w:r w:rsidRPr="00BE5108">
        <w:rPr>
          <w:rFonts w:eastAsiaTheme="minorEastAsia"/>
        </w:rPr>
        <w:t>8.1.3.2.2</w:t>
      </w:r>
      <w:r w:rsidRPr="00BE5108">
        <w:rPr>
          <w:rFonts w:eastAsiaTheme="minorEastAsia"/>
        </w:rPr>
        <w:tab/>
        <w:t>ACK missed detection</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5290" w:name="_Toc73963069"/>
      <w:bookmarkStart w:id="5291" w:name="_Toc75260246"/>
      <w:bookmarkStart w:id="5292" w:name="_Toc75275788"/>
      <w:bookmarkStart w:id="5293" w:name="_Toc75276299"/>
      <w:bookmarkStart w:id="5294" w:name="_Toc76541798"/>
      <w:bookmarkStart w:id="5295" w:name="_Toc82437567"/>
      <w:bookmarkStart w:id="5296" w:name="_Toc89944933"/>
      <w:bookmarkStart w:id="5297" w:name="_Toc98753951"/>
      <w:bookmarkStart w:id="5298" w:name="_Toc106179843"/>
      <w:bookmarkStart w:id="5299" w:name="_Toc106180354"/>
      <w:bookmarkStart w:id="5300" w:name="_Toc130396179"/>
      <w:bookmarkStart w:id="5301" w:name="_Toc137555453"/>
      <w:bookmarkStart w:id="5302" w:name="_Toc138856980"/>
      <w:bookmarkStart w:id="5303" w:name="_Toc138860839"/>
      <w:bookmarkStart w:id="5304" w:name="_Toc145531971"/>
      <w:r w:rsidRPr="00BE5108">
        <w:rPr>
          <w:rFonts w:eastAsia="MS Mincho"/>
        </w:rPr>
        <w:t>8.1.3.3</w:t>
      </w:r>
      <w:r w:rsidRPr="00BE5108">
        <w:rPr>
          <w:rFonts w:eastAsia="MS Mincho"/>
        </w:rPr>
        <w:tab/>
        <w:t>Performance requirements for PUCCH format 2</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58982953" w14:textId="77777777" w:rsidR="00345ACA" w:rsidRPr="00BE5108" w:rsidRDefault="00345ACA" w:rsidP="00345ACA">
      <w:pPr>
        <w:pStyle w:val="Heading5"/>
        <w:rPr>
          <w:rFonts w:eastAsiaTheme="minorEastAsia"/>
        </w:rPr>
      </w:pPr>
      <w:bookmarkStart w:id="5305" w:name="_Toc73963070"/>
      <w:bookmarkStart w:id="5306" w:name="_Toc75260247"/>
      <w:bookmarkStart w:id="5307" w:name="_Toc75275789"/>
      <w:bookmarkStart w:id="5308" w:name="_Toc75276300"/>
      <w:bookmarkStart w:id="5309" w:name="_Toc76541799"/>
      <w:bookmarkStart w:id="5310" w:name="_Toc82437568"/>
      <w:bookmarkStart w:id="5311" w:name="_Toc89944934"/>
      <w:bookmarkStart w:id="5312" w:name="_Toc98753952"/>
      <w:bookmarkStart w:id="5313" w:name="_Toc106179844"/>
      <w:bookmarkStart w:id="5314" w:name="_Toc106180355"/>
      <w:bookmarkStart w:id="5315" w:name="_Toc130396180"/>
      <w:bookmarkStart w:id="5316" w:name="_Toc137555454"/>
      <w:bookmarkStart w:id="5317" w:name="_Toc138856981"/>
      <w:bookmarkStart w:id="5318" w:name="_Toc138860840"/>
      <w:bookmarkStart w:id="5319" w:name="_Toc145531972"/>
      <w:r w:rsidRPr="00BE5108">
        <w:rPr>
          <w:rFonts w:eastAsiaTheme="minorEastAsia"/>
        </w:rPr>
        <w:t>8.1.3.3.1</w:t>
      </w:r>
      <w:r w:rsidRPr="00BE5108">
        <w:rPr>
          <w:rFonts w:eastAsiaTheme="minorEastAsia"/>
        </w:rPr>
        <w:tab/>
        <w:t>ACK missed detection</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pt" o:ole="" fillcolor="window">
            <v:imagedata r:id="rId44" o:title=""/>
          </v:shape>
          <o:OLEObject Type="Embed" ProgID="Word.Picture.8" ShapeID="_x0000_i1043" DrawAspect="Content" ObjectID="_1757315614"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5320" w:name="_Toc73963071"/>
      <w:bookmarkStart w:id="5321" w:name="_Toc75260248"/>
      <w:bookmarkStart w:id="5322" w:name="_Toc75275790"/>
      <w:bookmarkStart w:id="5323" w:name="_Toc75276301"/>
      <w:bookmarkStart w:id="5324" w:name="_Toc76541800"/>
      <w:bookmarkStart w:id="5325" w:name="_Toc82437569"/>
      <w:bookmarkStart w:id="5326" w:name="_Toc89944935"/>
      <w:bookmarkStart w:id="5327" w:name="_Toc98753953"/>
      <w:bookmarkStart w:id="5328" w:name="_Toc106179845"/>
      <w:bookmarkStart w:id="5329" w:name="_Toc106180356"/>
      <w:bookmarkStart w:id="5330" w:name="_Toc130396181"/>
      <w:bookmarkStart w:id="5331" w:name="_Toc137555455"/>
      <w:bookmarkStart w:id="5332" w:name="_Toc138856982"/>
      <w:bookmarkStart w:id="5333" w:name="_Toc138860841"/>
      <w:bookmarkStart w:id="5334" w:name="_Toc145531973"/>
      <w:r w:rsidRPr="00BE5108">
        <w:rPr>
          <w:rFonts w:eastAsiaTheme="minorEastAsia"/>
        </w:rPr>
        <w:t>8.1.3.3.2</w:t>
      </w:r>
      <w:r w:rsidRPr="00BE5108">
        <w:rPr>
          <w:rFonts w:eastAsiaTheme="minorEastAsia"/>
        </w:rPr>
        <w:tab/>
        <w:t>UCI BLER performance requirements</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1pt" o:ole="" fillcolor="window">
            <v:imagedata r:id="rId47" o:title=""/>
          </v:shape>
          <o:OLEObject Type="Embed" ProgID="Word.Picture.8" ShapeID="_x0000_i1044" DrawAspect="Content" ObjectID="_1757315615"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5335" w:name="_Toc73963072"/>
      <w:bookmarkStart w:id="5336" w:name="_Toc75260249"/>
      <w:bookmarkStart w:id="5337" w:name="_Toc75275791"/>
      <w:bookmarkStart w:id="5338" w:name="_Toc75276302"/>
      <w:bookmarkStart w:id="5339" w:name="_Toc76541801"/>
      <w:bookmarkStart w:id="5340" w:name="_Toc82437570"/>
      <w:bookmarkStart w:id="5341" w:name="_Toc89944936"/>
      <w:bookmarkStart w:id="5342" w:name="_Toc98753954"/>
      <w:bookmarkStart w:id="5343" w:name="_Toc106179846"/>
      <w:bookmarkStart w:id="5344" w:name="_Toc106180357"/>
      <w:bookmarkStart w:id="5345" w:name="_Toc130396182"/>
      <w:bookmarkStart w:id="5346" w:name="_Toc137555456"/>
      <w:bookmarkStart w:id="5347" w:name="_Toc138856983"/>
      <w:bookmarkStart w:id="5348" w:name="_Toc138860842"/>
      <w:bookmarkStart w:id="5349" w:name="_Toc145531974"/>
      <w:r w:rsidRPr="00BE5108">
        <w:rPr>
          <w:rFonts w:eastAsia="MS Mincho"/>
        </w:rPr>
        <w:t>8.1.3.4</w:t>
      </w:r>
      <w:r w:rsidRPr="00BE5108">
        <w:rPr>
          <w:rFonts w:eastAsia="MS Mincho"/>
        </w:rPr>
        <w:tab/>
        <w:t>Performance requirements for PUCCH format 3</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22191F3F" w14:textId="77777777" w:rsidR="00345ACA" w:rsidRPr="00BE5108" w:rsidRDefault="00345ACA" w:rsidP="00345ACA">
      <w:pPr>
        <w:pStyle w:val="Heading5"/>
        <w:rPr>
          <w:rFonts w:eastAsiaTheme="minorEastAsia"/>
        </w:rPr>
      </w:pPr>
      <w:bookmarkStart w:id="5350" w:name="_Toc73963073"/>
      <w:bookmarkStart w:id="5351" w:name="_Toc75260250"/>
      <w:bookmarkStart w:id="5352" w:name="_Toc75275792"/>
      <w:bookmarkStart w:id="5353" w:name="_Toc75276303"/>
      <w:bookmarkStart w:id="5354" w:name="_Toc76541802"/>
      <w:bookmarkStart w:id="5355" w:name="_Toc82437571"/>
      <w:bookmarkStart w:id="5356" w:name="_Toc89944937"/>
      <w:bookmarkStart w:id="5357" w:name="_Toc98753955"/>
      <w:bookmarkStart w:id="5358" w:name="_Toc106179847"/>
      <w:bookmarkStart w:id="5359" w:name="_Toc106180358"/>
      <w:bookmarkStart w:id="5360" w:name="_Toc130396183"/>
      <w:bookmarkStart w:id="5361" w:name="_Toc137555457"/>
      <w:bookmarkStart w:id="5362" w:name="_Toc138856984"/>
      <w:bookmarkStart w:id="5363" w:name="_Toc138860843"/>
      <w:bookmarkStart w:id="5364" w:name="_Toc145531975"/>
      <w:r w:rsidRPr="00BE5108">
        <w:rPr>
          <w:rFonts w:eastAsiaTheme="minorEastAsia"/>
        </w:rPr>
        <w:t>8.1.3.4.1</w:t>
      </w:r>
      <w:r w:rsidRPr="00BE5108">
        <w:rPr>
          <w:rFonts w:eastAsiaTheme="minorEastAsia"/>
        </w:rPr>
        <w:tab/>
        <w:t>Definition and applicability</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5365" w:name="_Toc73963074"/>
      <w:bookmarkStart w:id="5366" w:name="_Toc75260251"/>
      <w:bookmarkStart w:id="5367" w:name="_Toc75275793"/>
      <w:bookmarkStart w:id="5368" w:name="_Toc75276304"/>
      <w:bookmarkStart w:id="5369" w:name="_Toc76541803"/>
      <w:bookmarkStart w:id="5370" w:name="_Toc82437572"/>
      <w:bookmarkStart w:id="5371" w:name="_Toc89944938"/>
      <w:bookmarkStart w:id="5372" w:name="_Toc98753956"/>
      <w:bookmarkStart w:id="5373" w:name="_Toc106179848"/>
      <w:bookmarkStart w:id="5374" w:name="_Toc106180359"/>
      <w:bookmarkStart w:id="5375" w:name="_Toc130396184"/>
      <w:bookmarkStart w:id="5376" w:name="_Toc137555458"/>
      <w:bookmarkStart w:id="5377" w:name="_Toc138856985"/>
      <w:bookmarkStart w:id="5378" w:name="_Toc138860844"/>
      <w:bookmarkStart w:id="5379" w:name="_Toc145531976"/>
      <w:r w:rsidRPr="00BE5108">
        <w:rPr>
          <w:rFonts w:eastAsiaTheme="minorEastAsia"/>
        </w:rPr>
        <w:t>8.1.3.4.2</w:t>
      </w:r>
      <w:r w:rsidRPr="00BE5108">
        <w:rPr>
          <w:rFonts w:eastAsiaTheme="minorEastAsia"/>
        </w:rPr>
        <w:tab/>
        <w:t>Minimum requirement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5380" w:name="_Toc73963075"/>
      <w:bookmarkStart w:id="5381" w:name="_Toc75260252"/>
      <w:bookmarkStart w:id="5382" w:name="_Toc75275794"/>
      <w:bookmarkStart w:id="5383" w:name="_Toc75276305"/>
      <w:bookmarkStart w:id="5384" w:name="_Toc76541804"/>
      <w:bookmarkStart w:id="5385" w:name="_Toc82437573"/>
      <w:bookmarkStart w:id="5386" w:name="_Toc89944939"/>
      <w:bookmarkStart w:id="5387" w:name="_Toc98753957"/>
      <w:bookmarkStart w:id="5388" w:name="_Toc106179849"/>
      <w:bookmarkStart w:id="5389" w:name="_Toc106180360"/>
      <w:bookmarkStart w:id="5390" w:name="_Toc130396185"/>
      <w:bookmarkStart w:id="5391" w:name="_Toc137555459"/>
      <w:bookmarkStart w:id="5392" w:name="_Toc138856986"/>
      <w:bookmarkStart w:id="5393" w:name="_Toc138860845"/>
      <w:bookmarkStart w:id="5394" w:name="_Toc145531977"/>
      <w:r w:rsidRPr="00BE5108">
        <w:rPr>
          <w:rFonts w:eastAsiaTheme="minorEastAsia"/>
        </w:rPr>
        <w:t>8.1.3.4.3</w:t>
      </w:r>
      <w:r w:rsidRPr="00BE5108">
        <w:rPr>
          <w:rFonts w:eastAsiaTheme="minorEastAsia"/>
        </w:rPr>
        <w:tab/>
        <w:t>Test purpose</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5395" w:name="_Toc73963076"/>
      <w:bookmarkStart w:id="5396" w:name="_Toc75260253"/>
      <w:bookmarkStart w:id="5397" w:name="_Toc75275795"/>
      <w:bookmarkStart w:id="5398" w:name="_Toc75276306"/>
      <w:bookmarkStart w:id="5399" w:name="_Toc76541805"/>
      <w:bookmarkStart w:id="5400" w:name="_Toc82437574"/>
      <w:bookmarkStart w:id="5401" w:name="_Toc89944940"/>
      <w:bookmarkStart w:id="5402" w:name="_Toc98753958"/>
      <w:bookmarkStart w:id="5403" w:name="_Toc106179850"/>
      <w:bookmarkStart w:id="5404" w:name="_Toc106180361"/>
      <w:bookmarkStart w:id="5405" w:name="_Toc130396186"/>
      <w:bookmarkStart w:id="5406" w:name="_Toc137555460"/>
      <w:bookmarkStart w:id="5407" w:name="_Toc138856987"/>
      <w:bookmarkStart w:id="5408" w:name="_Toc138860846"/>
      <w:bookmarkStart w:id="5409" w:name="_Toc145531978"/>
      <w:r w:rsidRPr="00BE5108">
        <w:rPr>
          <w:rFonts w:eastAsiaTheme="minorEastAsia"/>
        </w:rPr>
        <w:t>8.1.3.4.4</w:t>
      </w:r>
      <w:r w:rsidRPr="00BE5108">
        <w:rPr>
          <w:rFonts w:eastAsiaTheme="minorEastAsia"/>
        </w:rPr>
        <w:tab/>
        <w:t>Method of test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1pt" o:ole="" fillcolor="window">
            <v:imagedata r:id="rId47" o:title=""/>
          </v:shape>
          <o:OLEObject Type="Embed" ProgID="Word.Picture.8" ShapeID="_x0000_i1045" DrawAspect="Content" ObjectID="_1757315616"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5410" w:name="_Toc73963077"/>
      <w:bookmarkStart w:id="5411" w:name="_Toc75260254"/>
      <w:bookmarkStart w:id="5412" w:name="_Toc75275796"/>
      <w:bookmarkStart w:id="5413" w:name="_Toc75276307"/>
      <w:bookmarkStart w:id="5414" w:name="_Toc76541806"/>
      <w:bookmarkStart w:id="5415" w:name="_Toc82437575"/>
      <w:bookmarkStart w:id="5416" w:name="_Toc89944941"/>
      <w:bookmarkStart w:id="5417" w:name="_Toc98753959"/>
      <w:bookmarkStart w:id="5418" w:name="_Toc106179851"/>
      <w:bookmarkStart w:id="5419" w:name="_Toc106180362"/>
      <w:bookmarkStart w:id="5420" w:name="_Toc130396187"/>
      <w:bookmarkStart w:id="5421" w:name="_Toc137555461"/>
      <w:bookmarkStart w:id="5422" w:name="_Toc138856988"/>
      <w:bookmarkStart w:id="5423" w:name="_Toc138860847"/>
      <w:bookmarkStart w:id="5424" w:name="_Toc145531979"/>
      <w:r w:rsidRPr="00BE5108">
        <w:rPr>
          <w:rFonts w:eastAsiaTheme="minorEastAsia"/>
        </w:rPr>
        <w:t>8.1.3.4.5</w:t>
      </w:r>
      <w:r w:rsidRPr="00BE5108">
        <w:rPr>
          <w:rFonts w:eastAsiaTheme="minorEastAsia"/>
        </w:rPr>
        <w:tab/>
        <w:t>Test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5425" w:name="_Toc73963078"/>
      <w:bookmarkStart w:id="5426" w:name="_Toc75260255"/>
      <w:bookmarkStart w:id="5427" w:name="_Toc75275797"/>
      <w:bookmarkStart w:id="5428" w:name="_Toc75276308"/>
      <w:bookmarkStart w:id="5429" w:name="_Toc76541807"/>
      <w:bookmarkStart w:id="5430" w:name="_Toc82437576"/>
      <w:bookmarkStart w:id="5431" w:name="_Toc89944942"/>
      <w:bookmarkStart w:id="5432" w:name="_Toc98753960"/>
      <w:bookmarkStart w:id="5433" w:name="_Toc106179852"/>
      <w:bookmarkStart w:id="5434" w:name="_Toc106180363"/>
      <w:bookmarkStart w:id="5435" w:name="_Toc130396188"/>
      <w:bookmarkStart w:id="5436" w:name="_Toc137555462"/>
      <w:bookmarkStart w:id="5437" w:name="_Toc138856989"/>
      <w:bookmarkStart w:id="5438" w:name="_Toc138860848"/>
      <w:bookmarkStart w:id="5439" w:name="_Toc145531980"/>
      <w:r w:rsidRPr="00BE5108">
        <w:rPr>
          <w:rFonts w:eastAsia="MS Mincho"/>
        </w:rPr>
        <w:t>8.1.3.5</w:t>
      </w:r>
      <w:r w:rsidRPr="00BE5108">
        <w:rPr>
          <w:rFonts w:eastAsia="MS Mincho"/>
        </w:rPr>
        <w:tab/>
        <w:t>Performance requirements for PUCCH format 4</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063A5A1B" w14:textId="77777777" w:rsidR="00345ACA" w:rsidRPr="00BE5108" w:rsidRDefault="00345ACA" w:rsidP="00345ACA">
      <w:pPr>
        <w:pStyle w:val="Heading5"/>
        <w:rPr>
          <w:rFonts w:eastAsiaTheme="minorEastAsia"/>
        </w:rPr>
      </w:pPr>
      <w:bookmarkStart w:id="5440" w:name="_Toc73963079"/>
      <w:bookmarkStart w:id="5441" w:name="_Toc75260256"/>
      <w:bookmarkStart w:id="5442" w:name="_Toc75275798"/>
      <w:bookmarkStart w:id="5443" w:name="_Toc75276309"/>
      <w:bookmarkStart w:id="5444" w:name="_Toc76541808"/>
      <w:bookmarkStart w:id="5445" w:name="_Toc82437577"/>
      <w:bookmarkStart w:id="5446" w:name="_Toc89944943"/>
      <w:bookmarkStart w:id="5447" w:name="_Toc98753961"/>
      <w:bookmarkStart w:id="5448" w:name="_Toc106179853"/>
      <w:bookmarkStart w:id="5449" w:name="_Toc106180364"/>
      <w:bookmarkStart w:id="5450" w:name="_Toc130396189"/>
      <w:bookmarkStart w:id="5451" w:name="_Toc137555463"/>
      <w:bookmarkStart w:id="5452" w:name="_Toc138856990"/>
      <w:bookmarkStart w:id="5453" w:name="_Toc138860849"/>
      <w:bookmarkStart w:id="5454" w:name="_Toc145531981"/>
      <w:r w:rsidRPr="00BE5108">
        <w:rPr>
          <w:rFonts w:eastAsiaTheme="minorEastAsia"/>
        </w:rPr>
        <w:t>8.1.3.5.1</w:t>
      </w:r>
      <w:r w:rsidRPr="00BE5108">
        <w:rPr>
          <w:rFonts w:eastAsiaTheme="minorEastAsia"/>
        </w:rPr>
        <w:tab/>
        <w:t>Definition and applicability</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5455" w:name="_Toc73963080"/>
      <w:bookmarkStart w:id="5456" w:name="_Toc75260257"/>
      <w:bookmarkStart w:id="5457" w:name="_Toc75275799"/>
      <w:bookmarkStart w:id="5458" w:name="_Toc75276310"/>
      <w:bookmarkStart w:id="5459" w:name="_Toc76541809"/>
      <w:bookmarkStart w:id="5460" w:name="_Toc82437578"/>
      <w:bookmarkStart w:id="5461" w:name="_Toc89944944"/>
      <w:bookmarkStart w:id="5462" w:name="_Toc98753962"/>
      <w:bookmarkStart w:id="5463" w:name="_Toc106179854"/>
      <w:bookmarkStart w:id="5464" w:name="_Toc106180365"/>
      <w:bookmarkStart w:id="5465" w:name="_Toc130396190"/>
      <w:bookmarkStart w:id="5466" w:name="_Toc137555464"/>
      <w:bookmarkStart w:id="5467" w:name="_Toc138856991"/>
      <w:bookmarkStart w:id="5468" w:name="_Toc138860850"/>
      <w:bookmarkStart w:id="5469" w:name="_Toc145531982"/>
      <w:r w:rsidRPr="00BE5108">
        <w:rPr>
          <w:rFonts w:eastAsiaTheme="minorEastAsia"/>
        </w:rPr>
        <w:t>8.1.3.5.2</w:t>
      </w:r>
      <w:r w:rsidRPr="00BE5108">
        <w:rPr>
          <w:rFonts w:eastAsiaTheme="minorEastAsia"/>
        </w:rPr>
        <w:tab/>
        <w:t>Minimum requirement</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5470" w:name="_Toc73963081"/>
      <w:bookmarkStart w:id="5471" w:name="_Toc75260258"/>
      <w:bookmarkStart w:id="5472" w:name="_Toc75275800"/>
      <w:bookmarkStart w:id="5473" w:name="_Toc75276311"/>
      <w:bookmarkStart w:id="5474" w:name="_Toc76541810"/>
      <w:bookmarkStart w:id="5475" w:name="_Toc82437579"/>
      <w:bookmarkStart w:id="5476" w:name="_Toc89944945"/>
      <w:bookmarkStart w:id="5477" w:name="_Toc98753963"/>
      <w:bookmarkStart w:id="5478" w:name="_Toc106179855"/>
      <w:bookmarkStart w:id="5479" w:name="_Toc106180366"/>
      <w:bookmarkStart w:id="5480" w:name="_Toc130396191"/>
      <w:bookmarkStart w:id="5481" w:name="_Toc137555465"/>
      <w:bookmarkStart w:id="5482" w:name="_Toc138856992"/>
      <w:bookmarkStart w:id="5483" w:name="_Toc138860851"/>
      <w:bookmarkStart w:id="5484" w:name="_Toc145531983"/>
      <w:r w:rsidRPr="00BE5108">
        <w:rPr>
          <w:rFonts w:eastAsiaTheme="minorEastAsia"/>
        </w:rPr>
        <w:t>8.1.3.5.3</w:t>
      </w:r>
      <w:r w:rsidRPr="00BE5108">
        <w:rPr>
          <w:rFonts w:eastAsiaTheme="minorEastAsia"/>
        </w:rPr>
        <w:tab/>
        <w:t>Test purpose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5485" w:name="_Toc73963082"/>
      <w:bookmarkStart w:id="5486" w:name="_Toc75260259"/>
      <w:bookmarkStart w:id="5487" w:name="_Toc75275801"/>
      <w:bookmarkStart w:id="5488" w:name="_Toc75276312"/>
      <w:bookmarkStart w:id="5489" w:name="_Toc76541811"/>
      <w:bookmarkStart w:id="5490" w:name="_Toc82437580"/>
      <w:bookmarkStart w:id="5491" w:name="_Toc89944946"/>
      <w:bookmarkStart w:id="5492" w:name="_Toc98753964"/>
      <w:bookmarkStart w:id="5493" w:name="_Toc106179856"/>
      <w:bookmarkStart w:id="5494" w:name="_Toc106180367"/>
      <w:bookmarkStart w:id="5495" w:name="_Toc130396192"/>
      <w:bookmarkStart w:id="5496" w:name="_Toc137555466"/>
      <w:bookmarkStart w:id="5497" w:name="_Toc138856993"/>
      <w:bookmarkStart w:id="5498" w:name="_Toc138860852"/>
      <w:bookmarkStart w:id="5499" w:name="_Toc145531984"/>
      <w:r w:rsidRPr="00BE5108">
        <w:rPr>
          <w:rFonts w:eastAsiaTheme="minorEastAsia"/>
        </w:rPr>
        <w:t>8.1.3.5.4</w:t>
      </w:r>
      <w:r w:rsidRPr="00BE5108">
        <w:rPr>
          <w:rFonts w:eastAsiaTheme="minorEastAsia"/>
        </w:rPr>
        <w:tab/>
        <w:t>Method of test</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1pt" o:ole="" fillcolor="window">
            <v:imagedata r:id="rId50" o:title=""/>
          </v:shape>
          <o:OLEObject Type="Embed" ProgID="Word.Picture.8" ShapeID="_x0000_i1046" DrawAspect="Content" ObjectID="_1757315617"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5500" w:name="_Toc73963083"/>
      <w:bookmarkStart w:id="5501" w:name="_Toc75260260"/>
      <w:bookmarkStart w:id="5502" w:name="_Toc75275802"/>
      <w:bookmarkStart w:id="5503" w:name="_Toc75276313"/>
      <w:bookmarkStart w:id="5504" w:name="_Toc76541812"/>
      <w:bookmarkStart w:id="5505" w:name="_Toc82437581"/>
      <w:bookmarkStart w:id="5506" w:name="_Toc89944947"/>
      <w:bookmarkStart w:id="5507" w:name="_Toc98753965"/>
      <w:bookmarkStart w:id="5508" w:name="_Toc106179857"/>
      <w:bookmarkStart w:id="5509" w:name="_Toc106180368"/>
      <w:bookmarkStart w:id="5510" w:name="_Toc130396193"/>
      <w:bookmarkStart w:id="5511" w:name="_Toc137555467"/>
      <w:bookmarkStart w:id="5512" w:name="_Toc138856994"/>
      <w:bookmarkStart w:id="5513" w:name="_Toc138860853"/>
      <w:bookmarkStart w:id="5514" w:name="_Toc145531985"/>
      <w:r w:rsidRPr="00BE5108">
        <w:rPr>
          <w:rFonts w:eastAsiaTheme="minorEastAsia"/>
        </w:rPr>
        <w:t>8.1.3.5.5</w:t>
      </w:r>
      <w:r w:rsidRPr="00BE5108">
        <w:rPr>
          <w:rFonts w:eastAsiaTheme="minorEastAsia"/>
        </w:rPr>
        <w:tab/>
        <w:t>Test requirement</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5515" w:name="_Toc73963084"/>
      <w:bookmarkStart w:id="5516" w:name="_Toc75260261"/>
      <w:bookmarkStart w:id="5517" w:name="_Toc75275803"/>
      <w:bookmarkStart w:id="5518" w:name="_Toc75276314"/>
      <w:bookmarkStart w:id="5519" w:name="_Toc76541813"/>
      <w:bookmarkStart w:id="5520" w:name="_Toc82437582"/>
      <w:bookmarkStart w:id="5521" w:name="_Toc89944948"/>
      <w:bookmarkStart w:id="5522" w:name="_Toc98753966"/>
      <w:bookmarkStart w:id="5523" w:name="_Toc106179858"/>
      <w:bookmarkStart w:id="5524" w:name="_Toc106180369"/>
      <w:bookmarkStart w:id="5525" w:name="_Toc130396194"/>
      <w:bookmarkStart w:id="5526" w:name="_Toc137555468"/>
      <w:bookmarkStart w:id="5527" w:name="_Toc138856995"/>
      <w:bookmarkStart w:id="5528" w:name="_Toc138860854"/>
      <w:bookmarkStart w:id="5529" w:name="_Toc145531986"/>
      <w:r w:rsidRPr="00BE5108">
        <w:rPr>
          <w:rFonts w:eastAsia="MS Mincho"/>
        </w:rPr>
        <w:t>8.1.3.6</w:t>
      </w:r>
      <w:r w:rsidRPr="00BE5108">
        <w:rPr>
          <w:rFonts w:eastAsia="MS Mincho"/>
        </w:rPr>
        <w:tab/>
        <w:t>Performance requirements for multi-slot PUCCH</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0F1119A5" w14:textId="77777777" w:rsidR="00345ACA" w:rsidRPr="00BE5108" w:rsidRDefault="00345ACA" w:rsidP="00345ACA">
      <w:pPr>
        <w:pStyle w:val="Heading5"/>
        <w:rPr>
          <w:rFonts w:eastAsiaTheme="minorEastAsia"/>
        </w:rPr>
      </w:pPr>
      <w:bookmarkStart w:id="5530" w:name="_Toc73963085"/>
      <w:bookmarkStart w:id="5531" w:name="_Toc75260262"/>
      <w:bookmarkStart w:id="5532" w:name="_Toc75275804"/>
      <w:bookmarkStart w:id="5533" w:name="_Toc75276315"/>
      <w:bookmarkStart w:id="5534" w:name="_Toc76541814"/>
      <w:bookmarkStart w:id="5535" w:name="_Toc82437583"/>
      <w:bookmarkStart w:id="5536" w:name="_Toc89944949"/>
      <w:bookmarkStart w:id="5537" w:name="_Toc98753967"/>
      <w:bookmarkStart w:id="5538" w:name="_Toc106179859"/>
      <w:bookmarkStart w:id="5539" w:name="_Toc106180370"/>
      <w:bookmarkStart w:id="5540" w:name="_Toc130396195"/>
      <w:bookmarkStart w:id="5541" w:name="_Toc137555469"/>
      <w:bookmarkStart w:id="5542" w:name="_Toc138856996"/>
      <w:bookmarkStart w:id="5543" w:name="_Toc138860855"/>
      <w:bookmarkStart w:id="5544" w:name="_Toc145531987"/>
      <w:r w:rsidRPr="00BE5108">
        <w:rPr>
          <w:rFonts w:eastAsiaTheme="minorEastAsia"/>
        </w:rPr>
        <w:t>8.1.3.6.1</w:t>
      </w:r>
      <w:r w:rsidRPr="00BE5108">
        <w:rPr>
          <w:rFonts w:eastAsiaTheme="minorEastAsia"/>
        </w:rPr>
        <w:tab/>
        <w:t>Performance requirements for multi-slot PUCCH format 1</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5545" w:name="_Toc73963086"/>
      <w:bookmarkStart w:id="5546" w:name="_Toc75260263"/>
      <w:bookmarkStart w:id="5547" w:name="_Toc75275805"/>
      <w:bookmarkStart w:id="5548" w:name="_Toc75276316"/>
      <w:bookmarkStart w:id="5549" w:name="_Toc76541815"/>
      <w:bookmarkStart w:id="5550" w:name="_Toc82437584"/>
      <w:bookmarkStart w:id="5551" w:name="_Toc89944950"/>
      <w:bookmarkStart w:id="5552" w:name="_Toc98753968"/>
      <w:bookmarkStart w:id="5553" w:name="_Toc106179860"/>
      <w:bookmarkStart w:id="5554" w:name="_Toc106180371"/>
      <w:bookmarkStart w:id="5555" w:name="_Toc130396196"/>
      <w:bookmarkStart w:id="5556" w:name="_Toc137555470"/>
      <w:bookmarkStart w:id="5557" w:name="_Toc138856997"/>
      <w:bookmarkStart w:id="5558" w:name="_Toc138860856"/>
      <w:bookmarkStart w:id="5559" w:name="_Toc145531988"/>
      <w:r w:rsidRPr="00BE5108">
        <w:rPr>
          <w:rFonts w:eastAsiaTheme="minorEastAsia"/>
        </w:rPr>
        <w:t>8.1.4</w:t>
      </w:r>
      <w:r w:rsidRPr="00BE5108">
        <w:rPr>
          <w:rFonts w:eastAsiaTheme="minorEastAsia"/>
        </w:rPr>
        <w:tab/>
        <w:t>Performance requirements for PRACH</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5211B551" w14:textId="77777777" w:rsidR="00345ACA" w:rsidRPr="00BE5108" w:rsidRDefault="00345ACA" w:rsidP="00345ACA">
      <w:pPr>
        <w:pStyle w:val="Heading4"/>
        <w:rPr>
          <w:rFonts w:eastAsia="MS Mincho"/>
        </w:rPr>
      </w:pPr>
      <w:bookmarkStart w:id="5560" w:name="_Toc73963087"/>
      <w:bookmarkStart w:id="5561" w:name="_Toc75260264"/>
      <w:bookmarkStart w:id="5562" w:name="_Toc75275806"/>
      <w:bookmarkStart w:id="5563" w:name="_Toc75276317"/>
      <w:bookmarkStart w:id="5564" w:name="_Toc76541816"/>
      <w:bookmarkStart w:id="5565" w:name="_Toc82437585"/>
      <w:bookmarkStart w:id="5566" w:name="_Toc89944951"/>
      <w:bookmarkStart w:id="5567" w:name="_Toc98753969"/>
      <w:bookmarkStart w:id="5568" w:name="_Toc106179861"/>
      <w:bookmarkStart w:id="5569" w:name="_Toc106180372"/>
      <w:bookmarkStart w:id="5570" w:name="_Toc130396197"/>
      <w:bookmarkStart w:id="5571" w:name="_Toc137555471"/>
      <w:bookmarkStart w:id="5572" w:name="_Toc138856998"/>
      <w:bookmarkStart w:id="5573" w:name="_Toc138860857"/>
      <w:bookmarkStart w:id="5574" w:name="_Toc145531989"/>
      <w:r w:rsidRPr="00BE5108">
        <w:rPr>
          <w:rFonts w:eastAsia="MS Mincho"/>
        </w:rPr>
        <w:t>8.1.4.1</w:t>
      </w:r>
      <w:r w:rsidRPr="00BE5108">
        <w:rPr>
          <w:rFonts w:eastAsia="MS Mincho"/>
        </w:rPr>
        <w:tab/>
        <w:t>PRACH false alarm probability and missed detection requirements</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0C65C217" w14:textId="77777777" w:rsidR="00345ACA" w:rsidRPr="00BE5108" w:rsidRDefault="00345ACA" w:rsidP="00345ACA">
      <w:pPr>
        <w:pStyle w:val="Heading5"/>
        <w:rPr>
          <w:rFonts w:eastAsiaTheme="minorEastAsia"/>
        </w:rPr>
      </w:pPr>
      <w:bookmarkStart w:id="5575" w:name="_Toc73963088"/>
      <w:bookmarkStart w:id="5576" w:name="_Toc75260265"/>
      <w:bookmarkStart w:id="5577" w:name="_Toc75275807"/>
      <w:bookmarkStart w:id="5578" w:name="_Toc75276318"/>
      <w:bookmarkStart w:id="5579" w:name="_Toc76541817"/>
      <w:bookmarkStart w:id="5580" w:name="_Toc82437586"/>
      <w:bookmarkStart w:id="5581" w:name="_Toc89944952"/>
      <w:bookmarkStart w:id="5582" w:name="_Toc98753970"/>
      <w:bookmarkStart w:id="5583" w:name="_Toc106179862"/>
      <w:bookmarkStart w:id="5584" w:name="_Toc106180373"/>
      <w:bookmarkStart w:id="5585" w:name="_Toc130396198"/>
      <w:bookmarkStart w:id="5586" w:name="_Toc137555472"/>
      <w:bookmarkStart w:id="5587" w:name="_Toc138856999"/>
      <w:bookmarkStart w:id="5588" w:name="_Toc138860858"/>
      <w:bookmarkStart w:id="5589" w:name="_Toc145531990"/>
      <w:r w:rsidRPr="00BE5108">
        <w:rPr>
          <w:rFonts w:eastAsiaTheme="minorEastAsia"/>
        </w:rPr>
        <w:t>8.1.4.1.1</w:t>
      </w:r>
      <w:r w:rsidRPr="00BE5108">
        <w:rPr>
          <w:rFonts w:eastAsiaTheme="minorEastAsia"/>
        </w:rPr>
        <w:tab/>
        <w:t>Definition and applicability</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5590" w:name="_Toc73963089"/>
      <w:bookmarkStart w:id="5591" w:name="_Toc75260266"/>
      <w:bookmarkStart w:id="5592" w:name="_Toc75275808"/>
      <w:bookmarkStart w:id="5593" w:name="_Toc75276319"/>
      <w:bookmarkStart w:id="5594" w:name="_Toc76541818"/>
      <w:bookmarkStart w:id="5595" w:name="_Toc82437587"/>
      <w:bookmarkStart w:id="5596" w:name="_Toc89944953"/>
      <w:bookmarkStart w:id="5597" w:name="_Toc98753971"/>
      <w:bookmarkStart w:id="5598" w:name="_Toc106179863"/>
      <w:bookmarkStart w:id="5599" w:name="_Toc106180374"/>
      <w:bookmarkStart w:id="5600" w:name="_Toc130396199"/>
      <w:bookmarkStart w:id="5601" w:name="_Toc137555473"/>
      <w:bookmarkStart w:id="5602" w:name="_Toc138857000"/>
      <w:bookmarkStart w:id="5603" w:name="_Toc138860859"/>
      <w:bookmarkStart w:id="5604" w:name="_Toc145531991"/>
      <w:r w:rsidRPr="00BE5108">
        <w:rPr>
          <w:rFonts w:eastAsiaTheme="minorEastAsia"/>
        </w:rPr>
        <w:t>8.1.4.1.2</w:t>
      </w:r>
      <w:r w:rsidRPr="00BE5108">
        <w:rPr>
          <w:rFonts w:eastAsiaTheme="minorEastAsia"/>
        </w:rPr>
        <w:tab/>
        <w:t>Minimum requirement</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5605" w:name="_Toc73963090"/>
      <w:bookmarkStart w:id="5606" w:name="_Toc75260267"/>
      <w:bookmarkStart w:id="5607" w:name="_Toc75275809"/>
      <w:bookmarkStart w:id="5608" w:name="_Toc75276320"/>
      <w:bookmarkStart w:id="5609" w:name="_Toc76541819"/>
      <w:bookmarkStart w:id="5610" w:name="_Toc82437588"/>
      <w:bookmarkStart w:id="5611" w:name="_Toc89944954"/>
      <w:bookmarkStart w:id="5612" w:name="_Toc98753972"/>
      <w:bookmarkStart w:id="5613" w:name="_Toc106179864"/>
      <w:bookmarkStart w:id="5614" w:name="_Toc106180375"/>
      <w:bookmarkStart w:id="5615" w:name="_Toc130396200"/>
      <w:bookmarkStart w:id="5616" w:name="_Toc137555474"/>
      <w:bookmarkStart w:id="5617" w:name="_Toc138857001"/>
      <w:bookmarkStart w:id="5618" w:name="_Toc138860860"/>
      <w:bookmarkStart w:id="5619" w:name="_Toc145531992"/>
      <w:r w:rsidRPr="00BE5108">
        <w:rPr>
          <w:rFonts w:eastAsiaTheme="minorEastAsia"/>
        </w:rPr>
        <w:t>8.1.4.1.3</w:t>
      </w:r>
      <w:r w:rsidRPr="00BE5108">
        <w:rPr>
          <w:rFonts w:eastAsiaTheme="minorEastAsia"/>
        </w:rPr>
        <w:tab/>
        <w:t>Test purpose</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5620" w:name="_Toc73963091"/>
      <w:bookmarkStart w:id="5621" w:name="_Toc75260268"/>
      <w:bookmarkStart w:id="5622" w:name="_Toc75275810"/>
      <w:bookmarkStart w:id="5623" w:name="_Toc75276321"/>
      <w:bookmarkStart w:id="5624" w:name="_Toc76541820"/>
      <w:bookmarkStart w:id="5625" w:name="_Toc82437589"/>
      <w:bookmarkStart w:id="5626" w:name="_Toc89944955"/>
      <w:bookmarkStart w:id="5627" w:name="_Toc98753973"/>
      <w:bookmarkStart w:id="5628" w:name="_Toc106179865"/>
      <w:bookmarkStart w:id="5629" w:name="_Toc106180376"/>
      <w:bookmarkStart w:id="5630" w:name="_Toc130396201"/>
      <w:bookmarkStart w:id="5631" w:name="_Toc137555475"/>
      <w:bookmarkStart w:id="5632" w:name="_Toc138857002"/>
      <w:bookmarkStart w:id="5633" w:name="_Toc138860861"/>
      <w:bookmarkStart w:id="5634" w:name="_Toc145531993"/>
      <w:r w:rsidRPr="00BE5108">
        <w:rPr>
          <w:rFonts w:eastAsiaTheme="minorEastAsia"/>
        </w:rPr>
        <w:t>8.1.4.1.4</w:t>
      </w:r>
      <w:r w:rsidRPr="00BE5108">
        <w:rPr>
          <w:rFonts w:eastAsiaTheme="minorEastAsia"/>
        </w:rPr>
        <w:tab/>
        <w:t>Method of test</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1pt" o:ole="" fillcolor="window">
            <v:imagedata r:id="rId52" o:title=""/>
          </v:shape>
          <o:OLEObject Type="Embed" ProgID="Word.Picture.8" ShapeID="_x0000_i1047" DrawAspect="Content" ObjectID="_1757315618"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3pt;height:139.3pt" o:ole="">
            <v:imagedata r:id="rId54" o:title=""/>
          </v:shape>
          <o:OLEObject Type="Embed" ProgID="Visio.Drawing.11" ShapeID="_x0000_i1048" DrawAspect="Content" ObjectID="_1757315619"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2.45pt;height:128.8pt" o:ole="">
            <v:imagedata r:id="rId56" o:title=""/>
          </v:shape>
          <o:OLEObject Type="Embed" ProgID="Visio.Drawing.11" ShapeID="_x0000_i1049" DrawAspect="Content" ObjectID="_1757315620"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5635" w:name="_Toc73963092"/>
      <w:bookmarkStart w:id="5636" w:name="_Toc75260269"/>
      <w:bookmarkStart w:id="5637" w:name="_Toc75275811"/>
      <w:bookmarkStart w:id="5638" w:name="_Toc75276322"/>
      <w:bookmarkStart w:id="5639" w:name="_Toc76541821"/>
      <w:bookmarkStart w:id="5640" w:name="_Toc82437590"/>
      <w:bookmarkStart w:id="5641" w:name="_Toc89944956"/>
      <w:bookmarkStart w:id="5642" w:name="_Toc98753974"/>
      <w:bookmarkStart w:id="5643" w:name="_Toc106179866"/>
      <w:bookmarkStart w:id="5644" w:name="_Toc106180377"/>
      <w:bookmarkStart w:id="5645" w:name="_Toc130396202"/>
      <w:bookmarkStart w:id="5646" w:name="_Toc137555476"/>
      <w:bookmarkStart w:id="5647" w:name="_Toc138857003"/>
      <w:bookmarkStart w:id="5648" w:name="_Toc138860862"/>
      <w:bookmarkStart w:id="5649" w:name="_Toc145531994"/>
      <w:r w:rsidRPr="00BE5108">
        <w:rPr>
          <w:rFonts w:eastAsiaTheme="minorEastAsia"/>
        </w:rPr>
        <w:t>8.1.4.1.5</w:t>
      </w:r>
      <w:r w:rsidRPr="00BE5108">
        <w:rPr>
          <w:rFonts w:eastAsiaTheme="minorEastAsia"/>
        </w:rPr>
        <w:tab/>
        <w:t>Test requirement</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5650" w:name="_Toc73963093"/>
      <w:bookmarkStart w:id="5651" w:name="_Toc75260270"/>
      <w:bookmarkStart w:id="5652" w:name="_Toc75275812"/>
      <w:bookmarkStart w:id="5653" w:name="_Toc75276323"/>
      <w:bookmarkStart w:id="5654" w:name="_Toc76541822"/>
      <w:bookmarkStart w:id="5655" w:name="_Toc82437591"/>
      <w:bookmarkStart w:id="5656" w:name="_Toc89944957"/>
      <w:bookmarkStart w:id="5657" w:name="_Toc98753975"/>
      <w:bookmarkStart w:id="5658" w:name="_Toc106179867"/>
      <w:bookmarkStart w:id="5659" w:name="_Toc106180378"/>
      <w:bookmarkStart w:id="5660" w:name="_Toc130396203"/>
      <w:bookmarkStart w:id="5661" w:name="_Toc137555477"/>
      <w:bookmarkStart w:id="5662" w:name="_Toc138857004"/>
      <w:bookmarkStart w:id="5663" w:name="_Toc138860863"/>
      <w:bookmarkStart w:id="5664" w:name="_Toc145531995"/>
      <w:r w:rsidRPr="00BE5108">
        <w:rPr>
          <w:rFonts w:eastAsiaTheme="minorEastAsia"/>
        </w:rPr>
        <w:t>8.2</w:t>
      </w:r>
      <w:r w:rsidRPr="00BE5108">
        <w:rPr>
          <w:rFonts w:eastAsiaTheme="minorEastAsia"/>
        </w:rPr>
        <w:tab/>
        <w:t>IAB-MT Performance requirements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97F4DAD" w14:textId="77777777" w:rsidR="00345ACA" w:rsidRPr="00BE5108" w:rsidRDefault="00345ACA" w:rsidP="00345ACA">
      <w:pPr>
        <w:pStyle w:val="Heading3"/>
        <w:rPr>
          <w:rFonts w:eastAsiaTheme="minorEastAsia"/>
          <w:lang w:eastAsia="zh-CN"/>
        </w:rPr>
      </w:pPr>
      <w:bookmarkStart w:id="5665" w:name="_Toc73963094"/>
      <w:bookmarkStart w:id="5666" w:name="_Toc75260271"/>
      <w:bookmarkStart w:id="5667" w:name="_Toc75275813"/>
      <w:bookmarkStart w:id="5668" w:name="_Toc75276324"/>
      <w:bookmarkStart w:id="5669" w:name="_Toc76541823"/>
      <w:bookmarkStart w:id="5670" w:name="_Toc82437592"/>
      <w:bookmarkStart w:id="5671" w:name="_Toc89944958"/>
      <w:bookmarkStart w:id="5672" w:name="_Toc98753976"/>
      <w:bookmarkStart w:id="5673" w:name="_Toc106179868"/>
      <w:bookmarkStart w:id="5674" w:name="_Toc106180379"/>
      <w:bookmarkStart w:id="5675" w:name="_Toc130396204"/>
      <w:bookmarkStart w:id="5676" w:name="_Toc137555478"/>
      <w:bookmarkStart w:id="5677" w:name="_Toc138857005"/>
      <w:bookmarkStart w:id="5678" w:name="_Toc138860864"/>
      <w:bookmarkStart w:id="5679" w:name="_Toc145531996"/>
      <w:r w:rsidRPr="00BE5108">
        <w:rPr>
          <w:rFonts w:eastAsiaTheme="minorEastAsia"/>
        </w:rPr>
        <w:t>8.2.1</w:t>
      </w:r>
      <w:r w:rsidRPr="00BE5108">
        <w:rPr>
          <w:rFonts w:eastAsiaTheme="minorEastAsia"/>
        </w:rPr>
        <w:tab/>
        <w:t>General</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23D3DB30" w14:textId="77777777" w:rsidR="00345ACA" w:rsidRPr="00BE5108" w:rsidRDefault="00345ACA" w:rsidP="00345ACA">
      <w:pPr>
        <w:pStyle w:val="Heading4"/>
        <w:rPr>
          <w:rFonts w:eastAsia="Malgun Gothic"/>
        </w:rPr>
      </w:pPr>
      <w:bookmarkStart w:id="5680" w:name="_Toc73963095"/>
      <w:bookmarkStart w:id="5681" w:name="_Toc75260272"/>
      <w:bookmarkStart w:id="5682" w:name="_Toc75275814"/>
      <w:bookmarkStart w:id="5683" w:name="_Toc75276325"/>
      <w:bookmarkStart w:id="5684" w:name="_Toc76541824"/>
      <w:bookmarkStart w:id="5685" w:name="_Toc82437593"/>
      <w:bookmarkStart w:id="5686" w:name="_Toc89944959"/>
      <w:bookmarkStart w:id="5687" w:name="_Toc98753977"/>
      <w:bookmarkStart w:id="5688" w:name="_Toc106179869"/>
      <w:bookmarkStart w:id="5689" w:name="_Toc106180380"/>
      <w:bookmarkStart w:id="5690" w:name="_Toc130396205"/>
      <w:bookmarkStart w:id="5691" w:name="_Toc137555479"/>
      <w:bookmarkStart w:id="5692" w:name="_Toc138857006"/>
      <w:bookmarkStart w:id="5693" w:name="_Toc138860865"/>
      <w:bookmarkStart w:id="5694" w:name="_Toc145531997"/>
      <w:r w:rsidRPr="00BE5108">
        <w:rPr>
          <w:rFonts w:eastAsia="Malgun Gothic"/>
        </w:rPr>
        <w:t>8.2.1.1</w:t>
      </w:r>
      <w:r w:rsidRPr="00BE5108">
        <w:rPr>
          <w:rFonts w:eastAsia="Malgun Gothic"/>
        </w:rPr>
        <w:tab/>
        <w:t>Scope and definitions</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5695" w:name="_Toc73963096"/>
      <w:bookmarkStart w:id="5696" w:name="_Toc75260273"/>
      <w:bookmarkStart w:id="5697" w:name="_Toc75275815"/>
      <w:bookmarkStart w:id="5698" w:name="_Toc75276326"/>
      <w:bookmarkStart w:id="5699" w:name="_Toc76541825"/>
      <w:bookmarkStart w:id="5700" w:name="_Toc82437594"/>
      <w:bookmarkStart w:id="5701" w:name="_Toc89944960"/>
      <w:bookmarkStart w:id="5702" w:name="_Toc98753978"/>
      <w:bookmarkStart w:id="5703" w:name="_Toc106179870"/>
      <w:bookmarkStart w:id="5704" w:name="_Toc106180381"/>
      <w:bookmarkStart w:id="5705" w:name="_Toc130396206"/>
      <w:bookmarkStart w:id="5706" w:name="_Toc137555480"/>
      <w:bookmarkStart w:id="5707" w:name="_Toc138857007"/>
      <w:bookmarkStart w:id="5708" w:name="_Toc138860866"/>
      <w:bookmarkStart w:id="5709" w:name="_Toc145531998"/>
      <w:r w:rsidRPr="00BE5108">
        <w:rPr>
          <w:rFonts w:eastAsiaTheme="minorEastAsia"/>
        </w:rPr>
        <w:t>8.2.2</w:t>
      </w:r>
      <w:r w:rsidRPr="00BE5108">
        <w:rPr>
          <w:rFonts w:eastAsiaTheme="minorEastAsia"/>
        </w:rPr>
        <w:tab/>
        <w:t>Demodulation performance requirements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28452C3B" w14:textId="77777777" w:rsidR="00345ACA" w:rsidRPr="00BE5108" w:rsidRDefault="00345ACA" w:rsidP="00345ACA">
      <w:pPr>
        <w:pStyle w:val="Heading4"/>
        <w:rPr>
          <w:rFonts w:eastAsiaTheme="minorEastAsia"/>
        </w:rPr>
      </w:pPr>
      <w:bookmarkStart w:id="5710" w:name="_Toc73963097"/>
      <w:bookmarkStart w:id="5711" w:name="_Toc75260274"/>
      <w:bookmarkStart w:id="5712" w:name="_Toc75275816"/>
      <w:bookmarkStart w:id="5713" w:name="_Toc75276327"/>
      <w:bookmarkStart w:id="5714" w:name="_Toc76541826"/>
      <w:bookmarkStart w:id="5715" w:name="_Toc82437595"/>
      <w:bookmarkStart w:id="5716" w:name="_Toc89944961"/>
      <w:bookmarkStart w:id="5717" w:name="_Toc98753979"/>
      <w:bookmarkStart w:id="5718" w:name="_Toc106179871"/>
      <w:bookmarkStart w:id="5719" w:name="_Toc106180382"/>
      <w:bookmarkStart w:id="5720" w:name="_Toc130396207"/>
      <w:bookmarkStart w:id="5721" w:name="_Toc137555481"/>
      <w:bookmarkStart w:id="5722" w:name="_Toc138857008"/>
      <w:bookmarkStart w:id="5723" w:name="_Toc138860867"/>
      <w:bookmarkStart w:id="5724" w:name="_Toc145531999"/>
      <w:r w:rsidRPr="00BE5108">
        <w:rPr>
          <w:rFonts w:eastAsiaTheme="minorEastAsia"/>
        </w:rPr>
        <w:t>8.2.2.1</w:t>
      </w:r>
      <w:r w:rsidRPr="00BE5108">
        <w:rPr>
          <w:rFonts w:eastAsiaTheme="minorEastAsia"/>
        </w:rPr>
        <w:tab/>
        <w:t>General</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732F5123" w14:textId="77777777" w:rsidR="00BB0386" w:rsidRPr="002C12D5" w:rsidRDefault="00BB0386" w:rsidP="00222D90">
      <w:pPr>
        <w:pStyle w:val="Heading5"/>
      </w:pPr>
      <w:bookmarkStart w:id="5725" w:name="_Toc82437596"/>
      <w:bookmarkStart w:id="5726" w:name="_Toc89944962"/>
      <w:bookmarkStart w:id="5727" w:name="_Toc98753980"/>
      <w:bookmarkStart w:id="5728" w:name="_Toc106179872"/>
      <w:bookmarkStart w:id="5729" w:name="_Toc106180383"/>
      <w:bookmarkStart w:id="5730" w:name="_Toc130396208"/>
      <w:bookmarkStart w:id="5731" w:name="_Toc137555482"/>
      <w:bookmarkStart w:id="5732" w:name="_Toc138857009"/>
      <w:bookmarkStart w:id="5733" w:name="_Toc138860868"/>
      <w:bookmarkStart w:id="5734" w:name="_Toc145532000"/>
      <w:bookmarkStart w:id="5735" w:name="_Toc21338161"/>
      <w:bookmarkStart w:id="5736" w:name="_Toc29808269"/>
      <w:bookmarkStart w:id="5737" w:name="_Toc37068188"/>
      <w:bookmarkStart w:id="5738" w:name="_Toc37083731"/>
      <w:bookmarkStart w:id="5739" w:name="_Toc37084073"/>
      <w:bookmarkStart w:id="5740" w:name="_Toc40209435"/>
      <w:bookmarkStart w:id="5741" w:name="_Toc40209777"/>
      <w:bookmarkStart w:id="5742" w:name="_Toc45892736"/>
      <w:bookmarkStart w:id="5743" w:name="_Toc53176593"/>
      <w:bookmarkStart w:id="5744" w:name="_Toc61120869"/>
      <w:bookmarkStart w:id="5745" w:name="_Toc67918013"/>
      <w:bookmarkStart w:id="5746" w:name="_Toc73963098"/>
      <w:bookmarkStart w:id="5747" w:name="_Toc75260275"/>
      <w:bookmarkStart w:id="5748" w:name="_Toc75275817"/>
      <w:bookmarkStart w:id="5749" w:name="_Toc75276328"/>
      <w:bookmarkStart w:id="5750" w:name="_Toc76541827"/>
      <w:r w:rsidRPr="002C12D5">
        <w:t>8.2.</w:t>
      </w:r>
      <w:r>
        <w:t>2</w:t>
      </w:r>
      <w:r w:rsidRPr="002C12D5">
        <w:t>.1</w:t>
      </w:r>
      <w:r>
        <w:t>.1</w:t>
      </w:r>
      <w:r w:rsidRPr="002C12D5">
        <w:rPr>
          <w:rFonts w:hint="eastAsia"/>
        </w:rPr>
        <w:tab/>
      </w:r>
      <w:r w:rsidRPr="002C12D5">
        <w:t>Applicability of requirements</w:t>
      </w:r>
      <w:bookmarkEnd w:id="5725"/>
      <w:bookmarkEnd w:id="5726"/>
      <w:bookmarkEnd w:id="5727"/>
      <w:bookmarkEnd w:id="5728"/>
      <w:bookmarkEnd w:id="5729"/>
      <w:bookmarkEnd w:id="5730"/>
      <w:bookmarkEnd w:id="5731"/>
      <w:bookmarkEnd w:id="5732"/>
      <w:bookmarkEnd w:id="5733"/>
      <w:bookmarkEnd w:id="5734"/>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5735"/>
    <w:bookmarkEnd w:id="5736"/>
    <w:bookmarkEnd w:id="5737"/>
    <w:bookmarkEnd w:id="5738"/>
    <w:bookmarkEnd w:id="5739"/>
    <w:bookmarkEnd w:id="5740"/>
    <w:bookmarkEnd w:id="5741"/>
    <w:bookmarkEnd w:id="5742"/>
    <w:bookmarkEnd w:id="5743"/>
    <w:bookmarkEnd w:id="5744"/>
    <w:bookmarkEnd w:id="5745"/>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5751" w:name="_Toc82437597"/>
      <w:bookmarkStart w:id="5752" w:name="_Toc89944963"/>
      <w:bookmarkStart w:id="5753" w:name="_Toc98753981"/>
      <w:bookmarkStart w:id="5754" w:name="_Toc106179873"/>
      <w:bookmarkStart w:id="5755" w:name="_Toc106180384"/>
      <w:bookmarkStart w:id="5756" w:name="_Toc130396209"/>
      <w:bookmarkStart w:id="5757" w:name="_Toc137555483"/>
      <w:bookmarkStart w:id="5758" w:name="_Toc138857010"/>
      <w:bookmarkStart w:id="5759" w:name="_Toc138860869"/>
      <w:bookmarkStart w:id="5760" w:name="_Toc145532001"/>
      <w:r w:rsidRPr="00BE5108">
        <w:rPr>
          <w:rFonts w:eastAsiaTheme="minorEastAsia"/>
        </w:rPr>
        <w:t>8.2.2.2</w:t>
      </w:r>
      <w:r w:rsidRPr="00BE5108">
        <w:rPr>
          <w:rFonts w:eastAsiaTheme="minorEastAsia"/>
        </w:rPr>
        <w:tab/>
        <w:t>Performance requirements for PDSCH</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7D4C23C" w14:textId="77777777" w:rsidR="00345ACA" w:rsidRPr="00BE5108" w:rsidRDefault="00345ACA" w:rsidP="00345ACA">
      <w:pPr>
        <w:pStyle w:val="Heading5"/>
        <w:rPr>
          <w:rFonts w:eastAsiaTheme="minorEastAsia"/>
          <w:lang w:eastAsia="en-GB"/>
        </w:rPr>
      </w:pPr>
      <w:bookmarkStart w:id="5761" w:name="_Toc73963099"/>
      <w:bookmarkStart w:id="5762" w:name="_Toc75260276"/>
      <w:bookmarkStart w:id="5763" w:name="_Toc75275818"/>
      <w:bookmarkStart w:id="5764" w:name="_Toc75276329"/>
      <w:bookmarkStart w:id="5765" w:name="_Toc76541828"/>
      <w:bookmarkStart w:id="5766" w:name="_Toc82437598"/>
      <w:bookmarkStart w:id="5767" w:name="_Toc89944964"/>
      <w:bookmarkStart w:id="5768" w:name="_Toc98753982"/>
      <w:bookmarkStart w:id="5769" w:name="_Toc106179874"/>
      <w:bookmarkStart w:id="5770" w:name="_Toc106180385"/>
      <w:bookmarkStart w:id="5771" w:name="_Toc130396210"/>
      <w:bookmarkStart w:id="5772" w:name="_Toc137555484"/>
      <w:bookmarkStart w:id="5773" w:name="_Toc138857011"/>
      <w:bookmarkStart w:id="5774" w:name="_Toc138860870"/>
      <w:bookmarkStart w:id="5775" w:name="_Toc145532002"/>
      <w:r w:rsidRPr="00BE5108">
        <w:rPr>
          <w:rFonts w:eastAsiaTheme="minorEastAsia"/>
          <w:lang w:eastAsia="en-GB"/>
        </w:rPr>
        <w:t>8.2.2.2.1</w:t>
      </w:r>
      <w:r w:rsidRPr="00BE5108">
        <w:rPr>
          <w:rFonts w:eastAsiaTheme="minorEastAsia"/>
          <w:lang w:eastAsia="en-GB"/>
        </w:rPr>
        <w:tab/>
        <w:t>Definition and applicability</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5776" w:name="_Toc73963100"/>
      <w:bookmarkStart w:id="5777" w:name="_Toc75260277"/>
      <w:bookmarkStart w:id="5778" w:name="_Toc75275819"/>
      <w:bookmarkStart w:id="5779" w:name="_Toc75276330"/>
      <w:bookmarkStart w:id="5780" w:name="_Toc76541829"/>
      <w:bookmarkStart w:id="5781" w:name="_Toc82437599"/>
      <w:bookmarkStart w:id="5782" w:name="_Toc89944965"/>
      <w:bookmarkStart w:id="5783" w:name="_Toc98753983"/>
      <w:bookmarkStart w:id="5784" w:name="_Toc106179875"/>
      <w:bookmarkStart w:id="5785" w:name="_Toc106180386"/>
      <w:bookmarkStart w:id="5786" w:name="_Toc130396211"/>
      <w:bookmarkStart w:id="5787" w:name="_Toc137555485"/>
      <w:bookmarkStart w:id="5788" w:name="_Toc138857012"/>
      <w:bookmarkStart w:id="5789" w:name="_Toc138860871"/>
      <w:bookmarkStart w:id="5790" w:name="_Toc145532003"/>
      <w:r w:rsidRPr="00BE5108">
        <w:rPr>
          <w:rFonts w:eastAsiaTheme="minorEastAsia"/>
          <w:lang w:eastAsia="en-GB"/>
        </w:rPr>
        <w:t>8.2.2.2.2</w:t>
      </w:r>
      <w:r w:rsidRPr="00BE5108">
        <w:rPr>
          <w:rFonts w:eastAsiaTheme="minorEastAsia"/>
          <w:lang w:eastAsia="en-GB"/>
        </w:rPr>
        <w:tab/>
        <w:t>Minimum requirement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5791" w:name="_Toc73963101"/>
      <w:bookmarkStart w:id="5792" w:name="_Toc75260278"/>
      <w:bookmarkStart w:id="5793" w:name="_Toc75275820"/>
      <w:bookmarkStart w:id="5794" w:name="_Toc75276331"/>
      <w:bookmarkStart w:id="5795" w:name="_Toc76541830"/>
      <w:bookmarkStart w:id="5796" w:name="_Toc82437600"/>
      <w:bookmarkStart w:id="5797" w:name="_Toc89944966"/>
      <w:bookmarkStart w:id="5798" w:name="_Toc98753984"/>
      <w:bookmarkStart w:id="5799" w:name="_Toc106179876"/>
      <w:bookmarkStart w:id="5800" w:name="_Toc106180387"/>
      <w:bookmarkStart w:id="5801" w:name="_Toc130396212"/>
      <w:bookmarkStart w:id="5802" w:name="_Toc137555486"/>
      <w:bookmarkStart w:id="5803" w:name="_Toc138857013"/>
      <w:bookmarkStart w:id="5804" w:name="_Toc138860872"/>
      <w:bookmarkStart w:id="5805" w:name="_Toc145532004"/>
      <w:r w:rsidRPr="00BE5108">
        <w:rPr>
          <w:rFonts w:eastAsiaTheme="minorEastAsia"/>
          <w:lang w:eastAsia="en-GB"/>
        </w:rPr>
        <w:t>8.2.2.2.3</w:t>
      </w:r>
      <w:r w:rsidRPr="00BE5108">
        <w:rPr>
          <w:rFonts w:eastAsiaTheme="minorEastAsia"/>
          <w:lang w:eastAsia="en-GB"/>
        </w:rPr>
        <w:tab/>
        <w:t>Test purpose</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5806" w:name="_Toc73963102"/>
      <w:bookmarkStart w:id="5807" w:name="_Toc75260279"/>
      <w:bookmarkStart w:id="5808" w:name="_Toc75275821"/>
      <w:bookmarkStart w:id="5809" w:name="_Toc75276332"/>
      <w:bookmarkStart w:id="5810" w:name="_Toc76541831"/>
      <w:bookmarkStart w:id="5811" w:name="_Toc82437601"/>
      <w:bookmarkStart w:id="5812" w:name="_Toc89944967"/>
      <w:bookmarkStart w:id="5813" w:name="_Toc98753985"/>
      <w:bookmarkStart w:id="5814" w:name="_Toc106179877"/>
      <w:bookmarkStart w:id="5815" w:name="_Toc106180388"/>
      <w:bookmarkStart w:id="5816" w:name="_Toc130396213"/>
      <w:bookmarkStart w:id="5817" w:name="_Toc137555487"/>
      <w:bookmarkStart w:id="5818" w:name="_Toc138857014"/>
      <w:bookmarkStart w:id="5819" w:name="_Toc138860873"/>
      <w:bookmarkStart w:id="5820" w:name="_Toc145532005"/>
      <w:r w:rsidRPr="00BE5108">
        <w:rPr>
          <w:rFonts w:eastAsiaTheme="minorEastAsia"/>
          <w:lang w:eastAsia="en-GB"/>
        </w:rPr>
        <w:t>8.2.2.2.4</w:t>
      </w:r>
      <w:r w:rsidRPr="00BE5108">
        <w:rPr>
          <w:rFonts w:eastAsiaTheme="minorEastAsia"/>
          <w:lang w:eastAsia="en-GB"/>
        </w:rPr>
        <w:tab/>
        <w:t>Method of test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5821" w:name="_Toc73963103"/>
      <w:bookmarkStart w:id="5822" w:name="_Toc75260280"/>
      <w:bookmarkStart w:id="5823" w:name="_Toc75275822"/>
      <w:bookmarkStart w:id="5824" w:name="_Toc75276333"/>
      <w:bookmarkStart w:id="5825" w:name="_Toc76541832"/>
      <w:bookmarkStart w:id="5826" w:name="_Toc82437602"/>
      <w:bookmarkStart w:id="5827" w:name="_Toc89944968"/>
      <w:bookmarkStart w:id="5828" w:name="_Toc98753986"/>
      <w:bookmarkStart w:id="5829" w:name="_Toc106179878"/>
      <w:bookmarkStart w:id="5830" w:name="_Toc106180389"/>
      <w:bookmarkStart w:id="5831" w:name="_Toc130396214"/>
      <w:bookmarkStart w:id="5832" w:name="_Toc137555488"/>
      <w:bookmarkStart w:id="5833" w:name="_Toc138857015"/>
      <w:bookmarkStart w:id="5834" w:name="_Toc138860874"/>
      <w:bookmarkStart w:id="5835" w:name="_Toc145532006"/>
      <w:r w:rsidRPr="00BE5108">
        <w:rPr>
          <w:rFonts w:eastAsiaTheme="minorEastAsia"/>
          <w:lang w:eastAsia="en-GB"/>
        </w:rPr>
        <w:t>8.2.2.2.5</w:t>
      </w:r>
      <w:r w:rsidRPr="00BE5108">
        <w:rPr>
          <w:rFonts w:eastAsiaTheme="minorEastAsia"/>
          <w:lang w:eastAsia="en-GB"/>
        </w:rPr>
        <w:tab/>
        <w:t>Test requirement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5836" w:name="_Toc73963104"/>
      <w:bookmarkStart w:id="5837" w:name="_Toc75260281"/>
      <w:bookmarkStart w:id="5838" w:name="_Toc75275823"/>
      <w:bookmarkStart w:id="5839" w:name="_Toc75276334"/>
      <w:bookmarkStart w:id="5840" w:name="_Toc76541833"/>
      <w:bookmarkStart w:id="5841" w:name="_Toc82437603"/>
      <w:bookmarkStart w:id="5842" w:name="_Toc89944969"/>
      <w:bookmarkStart w:id="5843" w:name="_Toc98753987"/>
      <w:bookmarkStart w:id="5844" w:name="_Toc106179879"/>
      <w:bookmarkStart w:id="5845" w:name="_Toc106180390"/>
      <w:bookmarkStart w:id="5846" w:name="_Toc130396215"/>
      <w:bookmarkStart w:id="5847" w:name="_Toc137555489"/>
      <w:bookmarkStart w:id="5848" w:name="_Toc138857016"/>
      <w:bookmarkStart w:id="5849" w:name="_Toc138860875"/>
      <w:bookmarkStart w:id="5850" w:name="_Toc145532007"/>
      <w:r w:rsidRPr="00BE5108">
        <w:rPr>
          <w:rFonts w:eastAsiaTheme="minorEastAsia"/>
        </w:rPr>
        <w:t>8.2.2.3</w:t>
      </w:r>
      <w:r w:rsidRPr="00BE5108">
        <w:rPr>
          <w:rFonts w:eastAsiaTheme="minorEastAsia"/>
        </w:rPr>
        <w:tab/>
        <w:t>Performance requirements for PDCCH</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5721256" w14:textId="77777777" w:rsidR="00345ACA" w:rsidRPr="00BE5108" w:rsidRDefault="00345ACA" w:rsidP="00345ACA">
      <w:pPr>
        <w:pStyle w:val="Heading5"/>
        <w:rPr>
          <w:rFonts w:eastAsiaTheme="minorEastAsia"/>
          <w:lang w:eastAsia="en-GB"/>
        </w:rPr>
      </w:pPr>
      <w:bookmarkStart w:id="5851" w:name="_Toc73963105"/>
      <w:bookmarkStart w:id="5852" w:name="_Toc75260282"/>
      <w:bookmarkStart w:id="5853" w:name="_Toc75275824"/>
      <w:bookmarkStart w:id="5854" w:name="_Toc75276335"/>
      <w:bookmarkStart w:id="5855" w:name="_Toc76541834"/>
      <w:bookmarkStart w:id="5856" w:name="_Toc82437604"/>
      <w:bookmarkStart w:id="5857" w:name="_Toc89944970"/>
      <w:bookmarkStart w:id="5858" w:name="_Toc98753988"/>
      <w:bookmarkStart w:id="5859" w:name="_Toc106179880"/>
      <w:bookmarkStart w:id="5860" w:name="_Toc106180391"/>
      <w:bookmarkStart w:id="5861" w:name="_Toc130396216"/>
      <w:bookmarkStart w:id="5862" w:name="_Toc137555490"/>
      <w:bookmarkStart w:id="5863" w:name="_Toc138857017"/>
      <w:bookmarkStart w:id="5864" w:name="_Toc138860876"/>
      <w:bookmarkStart w:id="5865" w:name="_Toc145532008"/>
      <w:r w:rsidRPr="00BE5108">
        <w:rPr>
          <w:rFonts w:eastAsiaTheme="minorEastAsia"/>
          <w:lang w:eastAsia="en-GB"/>
        </w:rPr>
        <w:t>8.2.2.3.1</w:t>
      </w:r>
      <w:r w:rsidRPr="00BE5108">
        <w:rPr>
          <w:rFonts w:eastAsiaTheme="minorEastAsia"/>
          <w:lang w:eastAsia="en-GB"/>
        </w:rPr>
        <w:tab/>
        <w:t>Definition and applicability</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5866" w:name="_Toc73963106"/>
      <w:bookmarkStart w:id="5867" w:name="_Toc75260283"/>
      <w:bookmarkStart w:id="5868" w:name="_Toc75275825"/>
      <w:bookmarkStart w:id="5869" w:name="_Toc75276336"/>
      <w:bookmarkStart w:id="5870" w:name="_Toc76541835"/>
      <w:bookmarkStart w:id="5871" w:name="_Toc82437605"/>
      <w:bookmarkStart w:id="5872" w:name="_Toc89944971"/>
      <w:bookmarkStart w:id="5873" w:name="_Toc98753989"/>
      <w:bookmarkStart w:id="5874" w:name="_Toc106179881"/>
      <w:bookmarkStart w:id="5875" w:name="_Toc106180392"/>
      <w:bookmarkStart w:id="5876" w:name="_Toc130396217"/>
      <w:bookmarkStart w:id="5877" w:name="_Toc137555491"/>
      <w:bookmarkStart w:id="5878" w:name="_Toc138857018"/>
      <w:bookmarkStart w:id="5879" w:name="_Toc138860877"/>
      <w:bookmarkStart w:id="5880" w:name="_Toc145532009"/>
      <w:r w:rsidRPr="00BE5108">
        <w:rPr>
          <w:rFonts w:eastAsiaTheme="minorEastAsia"/>
          <w:lang w:eastAsia="en-GB"/>
        </w:rPr>
        <w:t>8.2.2.3.2</w:t>
      </w:r>
      <w:r w:rsidRPr="00BE5108">
        <w:rPr>
          <w:rFonts w:eastAsiaTheme="minorEastAsia"/>
          <w:lang w:eastAsia="en-GB"/>
        </w:rPr>
        <w:tab/>
        <w:t>Minimum requirement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5881" w:name="_Toc73963107"/>
      <w:bookmarkStart w:id="5882" w:name="_Toc75260284"/>
      <w:bookmarkStart w:id="5883" w:name="_Toc75275826"/>
      <w:bookmarkStart w:id="5884" w:name="_Toc75276337"/>
      <w:bookmarkStart w:id="5885" w:name="_Toc76541836"/>
      <w:bookmarkStart w:id="5886" w:name="_Toc82437606"/>
      <w:bookmarkStart w:id="5887" w:name="_Toc89944972"/>
      <w:bookmarkStart w:id="5888" w:name="_Toc98753990"/>
      <w:bookmarkStart w:id="5889" w:name="_Toc106179882"/>
      <w:bookmarkStart w:id="5890" w:name="_Toc106180393"/>
      <w:bookmarkStart w:id="5891" w:name="_Toc130396218"/>
      <w:bookmarkStart w:id="5892" w:name="_Toc137555492"/>
      <w:bookmarkStart w:id="5893" w:name="_Toc138857019"/>
      <w:bookmarkStart w:id="5894" w:name="_Toc138860878"/>
      <w:bookmarkStart w:id="5895" w:name="_Toc145532010"/>
      <w:r w:rsidRPr="00BE5108">
        <w:rPr>
          <w:rFonts w:eastAsiaTheme="minorEastAsia"/>
          <w:lang w:eastAsia="en-GB"/>
        </w:rPr>
        <w:t>8.2.2.3.3</w:t>
      </w:r>
      <w:r w:rsidRPr="00BE5108">
        <w:rPr>
          <w:rFonts w:eastAsiaTheme="minorEastAsia"/>
          <w:lang w:eastAsia="en-GB"/>
        </w:rPr>
        <w:tab/>
        <w:t>Test purpose</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5896" w:name="_Toc73963108"/>
      <w:bookmarkStart w:id="5897" w:name="_Toc75260285"/>
      <w:bookmarkStart w:id="5898" w:name="_Toc75275827"/>
      <w:bookmarkStart w:id="5899" w:name="_Toc75276338"/>
      <w:bookmarkStart w:id="5900" w:name="_Toc76541837"/>
      <w:bookmarkStart w:id="5901" w:name="_Toc82437607"/>
      <w:bookmarkStart w:id="5902" w:name="_Toc89944973"/>
      <w:bookmarkStart w:id="5903" w:name="_Toc98753991"/>
      <w:bookmarkStart w:id="5904" w:name="_Toc106179883"/>
      <w:bookmarkStart w:id="5905" w:name="_Toc106180394"/>
      <w:bookmarkStart w:id="5906" w:name="_Toc130396219"/>
      <w:bookmarkStart w:id="5907" w:name="_Toc137555493"/>
      <w:bookmarkStart w:id="5908" w:name="_Toc138857020"/>
      <w:bookmarkStart w:id="5909" w:name="_Toc138860879"/>
      <w:bookmarkStart w:id="5910" w:name="_Toc145532011"/>
      <w:r w:rsidRPr="00BE5108">
        <w:rPr>
          <w:rFonts w:eastAsiaTheme="minorEastAsia"/>
          <w:lang w:eastAsia="en-GB"/>
        </w:rPr>
        <w:t>8.2.2.3.4</w:t>
      </w:r>
      <w:r w:rsidRPr="00BE5108">
        <w:rPr>
          <w:rFonts w:eastAsiaTheme="minorEastAsia"/>
          <w:lang w:eastAsia="en-GB"/>
        </w:rPr>
        <w:tab/>
        <w:t>Method of test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5911" w:name="_Toc73963109"/>
      <w:bookmarkStart w:id="5912" w:name="_Toc75260286"/>
      <w:bookmarkStart w:id="5913" w:name="_Toc75275828"/>
      <w:bookmarkStart w:id="5914" w:name="_Toc75276339"/>
      <w:bookmarkStart w:id="5915" w:name="_Toc76541838"/>
      <w:bookmarkStart w:id="5916" w:name="_Toc82437608"/>
      <w:bookmarkStart w:id="5917" w:name="_Toc89944974"/>
      <w:bookmarkStart w:id="5918" w:name="_Toc98753992"/>
      <w:bookmarkStart w:id="5919" w:name="_Toc106179884"/>
      <w:bookmarkStart w:id="5920" w:name="_Toc106180395"/>
      <w:bookmarkStart w:id="5921" w:name="_Toc130396220"/>
      <w:bookmarkStart w:id="5922" w:name="_Toc137555494"/>
      <w:bookmarkStart w:id="5923" w:name="_Toc138857021"/>
      <w:bookmarkStart w:id="5924" w:name="_Toc138860880"/>
      <w:bookmarkStart w:id="5925" w:name="_Toc145532012"/>
      <w:r w:rsidRPr="00BE5108">
        <w:rPr>
          <w:rFonts w:eastAsiaTheme="minorEastAsia"/>
          <w:lang w:eastAsia="en-GB"/>
        </w:rPr>
        <w:t>8.2.2.3.5</w:t>
      </w:r>
      <w:r w:rsidRPr="00BE5108">
        <w:rPr>
          <w:rFonts w:eastAsiaTheme="minorEastAsia"/>
          <w:lang w:eastAsia="en-GB"/>
        </w:rPr>
        <w:tab/>
        <w:t>Test requirement</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5926" w:name="_Toc73963110"/>
      <w:bookmarkStart w:id="5927" w:name="_Toc75260287"/>
      <w:bookmarkStart w:id="5928" w:name="_Toc75275829"/>
      <w:bookmarkStart w:id="5929" w:name="_Toc75276340"/>
      <w:bookmarkStart w:id="5930" w:name="_Toc76541839"/>
      <w:bookmarkStart w:id="5931" w:name="_Toc82437609"/>
      <w:bookmarkStart w:id="5932" w:name="_Toc89944975"/>
      <w:bookmarkStart w:id="5933" w:name="_Toc98753993"/>
      <w:bookmarkStart w:id="5934" w:name="_Toc106179885"/>
      <w:bookmarkStart w:id="5935" w:name="_Toc106180396"/>
      <w:bookmarkStart w:id="5936" w:name="_Toc130396221"/>
      <w:bookmarkStart w:id="5937" w:name="_Toc137555495"/>
      <w:bookmarkStart w:id="5938" w:name="_Toc138857022"/>
      <w:bookmarkStart w:id="5939" w:name="_Toc138860881"/>
      <w:bookmarkStart w:id="5940" w:name="_Toc145532013"/>
      <w:r w:rsidRPr="00BE5108">
        <w:rPr>
          <w:rFonts w:eastAsiaTheme="minorEastAsia"/>
        </w:rPr>
        <w:t>8.2.3</w:t>
      </w:r>
      <w:r w:rsidRPr="00BE5108">
        <w:rPr>
          <w:rFonts w:eastAsiaTheme="minorEastAsia"/>
        </w:rPr>
        <w:tab/>
        <w:t>CSI reporting requirements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3AA91992" w14:textId="77777777" w:rsidR="00345ACA" w:rsidRPr="00BE5108" w:rsidRDefault="00345ACA" w:rsidP="00345ACA">
      <w:pPr>
        <w:pStyle w:val="Heading4"/>
        <w:rPr>
          <w:rFonts w:eastAsiaTheme="minorEastAsia"/>
        </w:rPr>
      </w:pPr>
      <w:bookmarkStart w:id="5941" w:name="_Toc73963111"/>
      <w:bookmarkStart w:id="5942" w:name="_Toc75260288"/>
      <w:bookmarkStart w:id="5943" w:name="_Toc75275830"/>
      <w:bookmarkStart w:id="5944" w:name="_Toc75276341"/>
      <w:bookmarkStart w:id="5945" w:name="_Toc76541840"/>
      <w:bookmarkStart w:id="5946" w:name="_Toc82437610"/>
      <w:bookmarkStart w:id="5947" w:name="_Toc89944976"/>
      <w:bookmarkStart w:id="5948" w:name="_Toc98753994"/>
      <w:bookmarkStart w:id="5949" w:name="_Toc106179886"/>
      <w:bookmarkStart w:id="5950" w:name="_Toc106180397"/>
      <w:bookmarkStart w:id="5951" w:name="_Toc130396222"/>
      <w:bookmarkStart w:id="5952" w:name="_Toc137555496"/>
      <w:bookmarkStart w:id="5953" w:name="_Toc138857023"/>
      <w:bookmarkStart w:id="5954" w:name="_Toc138860882"/>
      <w:bookmarkStart w:id="5955" w:name="_Toc145532014"/>
      <w:r w:rsidRPr="00BE5108">
        <w:rPr>
          <w:rFonts w:eastAsiaTheme="minorEastAsia"/>
        </w:rPr>
        <w:t>8.2.3.1</w:t>
      </w:r>
      <w:r w:rsidRPr="00BE5108">
        <w:rPr>
          <w:rFonts w:eastAsiaTheme="minorEastAsia"/>
        </w:rPr>
        <w:tab/>
        <w:t>General</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0446CA1D" w14:textId="77777777" w:rsidR="00345ACA" w:rsidRPr="00BE5108" w:rsidRDefault="00345ACA" w:rsidP="00345ACA">
      <w:pPr>
        <w:pStyle w:val="Heading5"/>
        <w:rPr>
          <w:rFonts w:eastAsiaTheme="minorEastAsia"/>
        </w:rPr>
      </w:pPr>
      <w:bookmarkStart w:id="5956" w:name="_Toc73963112"/>
      <w:bookmarkStart w:id="5957" w:name="_Toc75260289"/>
      <w:bookmarkStart w:id="5958" w:name="_Toc75275831"/>
      <w:bookmarkStart w:id="5959" w:name="_Toc75276342"/>
      <w:bookmarkStart w:id="5960" w:name="_Toc76541841"/>
      <w:bookmarkStart w:id="5961" w:name="_Toc82437611"/>
      <w:bookmarkStart w:id="5962" w:name="_Toc89944977"/>
      <w:bookmarkStart w:id="5963" w:name="_Toc98753995"/>
      <w:bookmarkStart w:id="5964" w:name="_Toc106179887"/>
      <w:bookmarkStart w:id="5965" w:name="_Toc106180398"/>
      <w:bookmarkStart w:id="5966" w:name="_Toc130396223"/>
      <w:bookmarkStart w:id="5967" w:name="_Toc137555497"/>
      <w:bookmarkStart w:id="5968" w:name="_Toc138857024"/>
      <w:bookmarkStart w:id="5969" w:name="_Toc138860883"/>
      <w:bookmarkStart w:id="5970" w:name="_Toc145532015"/>
      <w:r w:rsidRPr="00BE5108">
        <w:rPr>
          <w:rFonts w:eastAsiaTheme="minorEastAsia"/>
        </w:rPr>
        <w:t>8.2.3.1.1</w:t>
      </w:r>
      <w:r w:rsidRPr="00BE5108">
        <w:rPr>
          <w:rFonts w:eastAsiaTheme="minorEastAsia"/>
        </w:rPr>
        <w:tab/>
        <w:t>Applicability rule for IAB-MT</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2AC4665F" w14:textId="77777777" w:rsidR="00345ACA" w:rsidRPr="00BE5108" w:rsidRDefault="00345ACA" w:rsidP="00345ACA">
      <w:pPr>
        <w:pStyle w:val="Heading6"/>
        <w:rPr>
          <w:rFonts w:eastAsiaTheme="minorEastAsia"/>
        </w:rPr>
      </w:pPr>
      <w:bookmarkStart w:id="5971" w:name="_Toc73963113"/>
      <w:bookmarkStart w:id="5972" w:name="_Toc75260290"/>
      <w:bookmarkStart w:id="5973" w:name="_Toc75275832"/>
      <w:bookmarkStart w:id="5974" w:name="_Toc75276343"/>
      <w:bookmarkStart w:id="5975" w:name="_Toc76541842"/>
      <w:bookmarkStart w:id="5976" w:name="_Toc82437612"/>
      <w:bookmarkStart w:id="5977" w:name="_Toc89944978"/>
      <w:bookmarkStart w:id="5978" w:name="_Toc98753996"/>
      <w:bookmarkStart w:id="5979" w:name="_Toc106179888"/>
      <w:bookmarkStart w:id="5980" w:name="_Toc106180399"/>
      <w:bookmarkStart w:id="5981" w:name="_Toc130396224"/>
      <w:bookmarkStart w:id="5982" w:name="_Toc137555498"/>
      <w:bookmarkStart w:id="5983" w:name="_Toc138857025"/>
      <w:bookmarkStart w:id="5984" w:name="_Toc138860884"/>
      <w:bookmarkStart w:id="5985" w:name="_Toc145532016"/>
      <w:r w:rsidRPr="00BE5108">
        <w:rPr>
          <w:rFonts w:eastAsiaTheme="minorEastAsia"/>
        </w:rPr>
        <w:t>8.2.3.1.1.1</w:t>
      </w:r>
      <w:r w:rsidRPr="00BE5108">
        <w:rPr>
          <w:rFonts w:eastAsiaTheme="minorEastAsia"/>
        </w:rPr>
        <w:tab/>
        <w:t>General</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663D7ACE" w14:textId="72372A6A" w:rsidR="00BB0386" w:rsidRDefault="00BB0386" w:rsidP="00BB0386">
      <w:pPr>
        <w:rPr>
          <w:lang w:eastAsia="zh-CN"/>
        </w:rPr>
      </w:pPr>
      <w:bookmarkStart w:id="5986" w:name="_Toc73963114"/>
      <w:bookmarkStart w:id="5987" w:name="_Toc75260291"/>
      <w:bookmarkStart w:id="5988" w:name="_Toc75275833"/>
      <w:bookmarkStart w:id="5989" w:name="_Toc75276344"/>
      <w:bookmarkStart w:id="5990"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5991" w:name="_Toc82437613"/>
      <w:bookmarkStart w:id="5992" w:name="_Toc89944979"/>
      <w:bookmarkStart w:id="5993" w:name="_Toc98753997"/>
      <w:bookmarkStart w:id="5994" w:name="_Toc106179889"/>
      <w:bookmarkStart w:id="5995" w:name="_Toc106180400"/>
      <w:bookmarkStart w:id="5996" w:name="_Toc130396225"/>
      <w:bookmarkStart w:id="5997" w:name="_Toc137555499"/>
      <w:bookmarkStart w:id="5998" w:name="_Toc138857026"/>
      <w:bookmarkStart w:id="5999" w:name="_Toc138860885"/>
      <w:bookmarkStart w:id="6000" w:name="_Toc145532017"/>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001" w:name="_Toc73963115"/>
      <w:bookmarkStart w:id="6002" w:name="_Toc75260292"/>
      <w:bookmarkStart w:id="6003" w:name="_Toc75275834"/>
      <w:bookmarkStart w:id="6004" w:name="_Toc75276345"/>
      <w:bookmarkStart w:id="6005" w:name="_Toc76541844"/>
      <w:bookmarkStart w:id="6006" w:name="_Toc82437614"/>
      <w:bookmarkStart w:id="6007" w:name="_Toc89944980"/>
      <w:bookmarkStart w:id="6008" w:name="_Toc98753998"/>
      <w:bookmarkStart w:id="6009" w:name="_Toc106179890"/>
      <w:bookmarkStart w:id="6010" w:name="_Toc106180401"/>
      <w:bookmarkStart w:id="6011" w:name="_Toc130396226"/>
      <w:bookmarkStart w:id="6012" w:name="_Toc137555500"/>
      <w:bookmarkStart w:id="6013" w:name="_Toc138857027"/>
      <w:bookmarkStart w:id="6014" w:name="_Toc138860886"/>
      <w:bookmarkStart w:id="6015" w:name="_Toc145532018"/>
      <w:r w:rsidRPr="00BE5108">
        <w:rPr>
          <w:rFonts w:eastAsiaTheme="minorEastAsia"/>
        </w:rPr>
        <w:t>8.2.3.1.1.3</w:t>
      </w:r>
      <w:r w:rsidRPr="00BE5108">
        <w:rPr>
          <w:rFonts w:eastAsiaTheme="minorEastAsia"/>
        </w:rPr>
        <w:tab/>
        <w:t>Applicability of requirements for TDD with different UL-DL patterns</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22142BC9" w14:textId="77777777" w:rsidR="00997B97" w:rsidRDefault="00997B97" w:rsidP="00997B97">
      <w:bookmarkStart w:id="6016" w:name="_Toc73963116"/>
      <w:bookmarkStart w:id="6017" w:name="_Toc75260293"/>
      <w:bookmarkStart w:id="6018" w:name="_Toc75275835"/>
      <w:bookmarkStart w:id="6019" w:name="_Toc75276346"/>
      <w:bookmarkStart w:id="6020"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021" w:name="_Toc82437615"/>
      <w:bookmarkStart w:id="6022" w:name="_Toc89944981"/>
      <w:bookmarkStart w:id="6023" w:name="_Toc98753999"/>
      <w:bookmarkStart w:id="6024" w:name="_Toc106179891"/>
      <w:bookmarkStart w:id="6025" w:name="_Toc106180402"/>
      <w:bookmarkStart w:id="6026" w:name="_Toc130396227"/>
      <w:bookmarkStart w:id="6027" w:name="_Toc137555501"/>
      <w:bookmarkStart w:id="6028" w:name="_Toc138857028"/>
      <w:bookmarkStart w:id="6029" w:name="_Toc138860887"/>
      <w:bookmarkStart w:id="6030" w:name="_Toc145532019"/>
      <w:r w:rsidRPr="008628E4">
        <w:t>8.2.3.1.1.4</w:t>
      </w:r>
      <w:r w:rsidRPr="008628E4">
        <w:tab/>
        <w:t>Applicability of requirements for IAB-MT features</w:t>
      </w:r>
      <w:bookmarkEnd w:id="6021"/>
      <w:bookmarkEnd w:id="6022"/>
      <w:bookmarkEnd w:id="6023"/>
      <w:bookmarkEnd w:id="6024"/>
      <w:bookmarkEnd w:id="6025"/>
      <w:bookmarkEnd w:id="6026"/>
      <w:bookmarkEnd w:id="6027"/>
      <w:bookmarkEnd w:id="6028"/>
      <w:bookmarkEnd w:id="6029"/>
      <w:bookmarkEnd w:id="6030"/>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3EEDD917"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45AE0AA4" w14:textId="1C4676C2" w:rsidR="00220689" w:rsidRDefault="00220689" w:rsidP="00220689">
      <w:pPr>
        <w:rPr>
          <w:lang w:eastAsia="zh-CN"/>
        </w:rPr>
      </w:pPr>
    </w:p>
    <w:p w14:paraId="028A8FC0" w14:textId="77777777" w:rsidR="00220689" w:rsidRPr="00C13E62" w:rsidRDefault="00220689" w:rsidP="00220689">
      <w:pPr>
        <w:pStyle w:val="Heading5"/>
      </w:pPr>
      <w:bookmarkStart w:id="6031" w:name="_Toc75165403"/>
      <w:bookmarkStart w:id="6032" w:name="_Toc75334327"/>
      <w:bookmarkStart w:id="6033" w:name="_Toc75508519"/>
      <w:bookmarkStart w:id="6034" w:name="_Toc75816258"/>
      <w:bookmarkStart w:id="6035" w:name="_Toc76541416"/>
      <w:bookmarkStart w:id="6036" w:name="_Toc76541983"/>
      <w:bookmarkStart w:id="6037" w:name="_Toc82429873"/>
      <w:bookmarkStart w:id="6038" w:name="_Toc89940124"/>
      <w:bookmarkStart w:id="6039" w:name="_Toc98754450"/>
      <w:bookmarkStart w:id="6040" w:name="_Toc106178264"/>
      <w:bookmarkStart w:id="6041" w:name="_Toc114148982"/>
      <w:bookmarkStart w:id="6042" w:name="_Toc124151227"/>
      <w:bookmarkStart w:id="6043" w:name="_Toc130393767"/>
      <w:bookmarkStart w:id="6044" w:name="_Toc137555502"/>
      <w:bookmarkStart w:id="6045" w:name="_Toc138857029"/>
      <w:bookmarkStart w:id="6046" w:name="_Toc138860888"/>
      <w:bookmarkStart w:id="6047" w:name="_Toc145532020"/>
      <w:r w:rsidRPr="00C13E62">
        <w:t>8.2.3.1.2</w:t>
      </w:r>
      <w:r w:rsidRPr="00C13E62">
        <w:tab/>
        <w:t>Common test parameters</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18B96D5A" w14:textId="77777777" w:rsidR="00220689" w:rsidRPr="00C13E62" w:rsidRDefault="00220689" w:rsidP="00220689">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CA4DCCF" w14:textId="77777777" w:rsidR="00220689" w:rsidRPr="00C13E62" w:rsidRDefault="00220689" w:rsidP="00220689">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220689" w:rsidRPr="00C13E62" w14:paraId="68739849" w14:textId="77777777" w:rsidTr="007E365D">
        <w:trPr>
          <w:jc w:val="center"/>
        </w:trPr>
        <w:tc>
          <w:tcPr>
            <w:tcW w:w="3004" w:type="pct"/>
            <w:gridSpan w:val="3"/>
            <w:shd w:val="clear" w:color="auto" w:fill="auto"/>
          </w:tcPr>
          <w:p w14:paraId="7BB7A3C6" w14:textId="77777777" w:rsidR="00220689" w:rsidRPr="00C13E62" w:rsidRDefault="00220689" w:rsidP="00220689">
            <w:pPr>
              <w:pStyle w:val="TAH"/>
            </w:pPr>
            <w:r w:rsidRPr="00C13E62">
              <w:t>Parameter</w:t>
            </w:r>
          </w:p>
        </w:tc>
        <w:tc>
          <w:tcPr>
            <w:tcW w:w="661" w:type="pct"/>
            <w:shd w:val="clear" w:color="auto" w:fill="auto"/>
          </w:tcPr>
          <w:p w14:paraId="4F12D412" w14:textId="77777777" w:rsidR="00220689" w:rsidRPr="00C13E62" w:rsidRDefault="00220689" w:rsidP="00220689">
            <w:pPr>
              <w:pStyle w:val="TAH"/>
            </w:pPr>
            <w:r w:rsidRPr="00C13E62">
              <w:t>Unit</w:t>
            </w:r>
          </w:p>
        </w:tc>
        <w:tc>
          <w:tcPr>
            <w:tcW w:w="1336" w:type="pct"/>
            <w:shd w:val="clear" w:color="auto" w:fill="auto"/>
          </w:tcPr>
          <w:p w14:paraId="205E9B2C" w14:textId="77777777" w:rsidR="00220689" w:rsidRPr="00C13E62" w:rsidRDefault="00220689" w:rsidP="00220689">
            <w:pPr>
              <w:pStyle w:val="TAH"/>
            </w:pPr>
            <w:r w:rsidRPr="00C13E62">
              <w:t>Value</w:t>
            </w:r>
          </w:p>
        </w:tc>
      </w:tr>
      <w:tr w:rsidR="00220689" w:rsidRPr="00C13E62" w14:paraId="43627D55" w14:textId="77777777" w:rsidTr="007E365D">
        <w:trPr>
          <w:jc w:val="center"/>
        </w:trPr>
        <w:tc>
          <w:tcPr>
            <w:tcW w:w="3004" w:type="pct"/>
            <w:gridSpan w:val="3"/>
            <w:shd w:val="clear" w:color="auto" w:fill="auto"/>
            <w:vAlign w:val="center"/>
          </w:tcPr>
          <w:p w14:paraId="35A6164A" w14:textId="77777777" w:rsidR="00220689" w:rsidRPr="00C13E62" w:rsidRDefault="00220689" w:rsidP="00220689">
            <w:pPr>
              <w:pStyle w:val="TAL"/>
            </w:pPr>
            <w:r w:rsidRPr="00C13E62">
              <w:t>PDSCH transmission scheme</w:t>
            </w:r>
          </w:p>
        </w:tc>
        <w:tc>
          <w:tcPr>
            <w:tcW w:w="661" w:type="pct"/>
            <w:shd w:val="clear" w:color="auto" w:fill="auto"/>
            <w:vAlign w:val="center"/>
          </w:tcPr>
          <w:p w14:paraId="3FB1F2B2" w14:textId="77777777" w:rsidR="00220689" w:rsidRPr="00C13E62" w:rsidRDefault="00220689" w:rsidP="00220689">
            <w:pPr>
              <w:pStyle w:val="TAC"/>
            </w:pPr>
          </w:p>
        </w:tc>
        <w:tc>
          <w:tcPr>
            <w:tcW w:w="1336" w:type="pct"/>
            <w:shd w:val="clear" w:color="auto" w:fill="auto"/>
            <w:vAlign w:val="center"/>
          </w:tcPr>
          <w:p w14:paraId="28B85A07" w14:textId="77777777" w:rsidR="00220689" w:rsidRPr="00C13E62" w:rsidRDefault="00220689" w:rsidP="00220689">
            <w:pPr>
              <w:pStyle w:val="TAC"/>
            </w:pPr>
            <w:r w:rsidRPr="00C13E62">
              <w:t>Transmission scheme 1</w:t>
            </w:r>
          </w:p>
        </w:tc>
      </w:tr>
      <w:tr w:rsidR="00220689" w:rsidRPr="00C13E62" w14:paraId="6392707F" w14:textId="77777777" w:rsidTr="007E365D">
        <w:trPr>
          <w:jc w:val="center"/>
        </w:trPr>
        <w:tc>
          <w:tcPr>
            <w:tcW w:w="3004" w:type="pct"/>
            <w:gridSpan w:val="3"/>
            <w:shd w:val="clear" w:color="auto" w:fill="auto"/>
            <w:vAlign w:val="center"/>
          </w:tcPr>
          <w:p w14:paraId="346F07F6" w14:textId="77777777" w:rsidR="00220689" w:rsidRPr="00C13E62" w:rsidRDefault="00220689" w:rsidP="00220689">
            <w:pPr>
              <w:pStyle w:val="TAL"/>
            </w:pPr>
            <w:r w:rsidRPr="00C13E62">
              <w:t>Duplex mode</w:t>
            </w:r>
          </w:p>
        </w:tc>
        <w:tc>
          <w:tcPr>
            <w:tcW w:w="661" w:type="pct"/>
            <w:shd w:val="clear" w:color="auto" w:fill="auto"/>
            <w:vAlign w:val="center"/>
          </w:tcPr>
          <w:p w14:paraId="2291394B" w14:textId="77777777" w:rsidR="00220689" w:rsidRPr="00C13E62" w:rsidRDefault="00220689" w:rsidP="00220689">
            <w:pPr>
              <w:pStyle w:val="TAC"/>
            </w:pPr>
          </w:p>
        </w:tc>
        <w:tc>
          <w:tcPr>
            <w:tcW w:w="1336" w:type="pct"/>
            <w:shd w:val="clear" w:color="auto" w:fill="auto"/>
            <w:vAlign w:val="center"/>
          </w:tcPr>
          <w:p w14:paraId="384FAC51" w14:textId="77777777" w:rsidR="00220689" w:rsidRPr="00C13E62" w:rsidRDefault="00220689" w:rsidP="00220689">
            <w:pPr>
              <w:pStyle w:val="TAC"/>
            </w:pPr>
            <w:r w:rsidRPr="00C13E62">
              <w:t>TDD</w:t>
            </w:r>
          </w:p>
        </w:tc>
      </w:tr>
      <w:tr w:rsidR="00220689" w:rsidRPr="00C13E62" w14:paraId="7CB13D0A" w14:textId="77777777" w:rsidTr="007E365D">
        <w:trPr>
          <w:jc w:val="center"/>
        </w:trPr>
        <w:tc>
          <w:tcPr>
            <w:tcW w:w="3004" w:type="pct"/>
            <w:gridSpan w:val="3"/>
            <w:shd w:val="clear" w:color="auto" w:fill="auto"/>
            <w:vAlign w:val="center"/>
          </w:tcPr>
          <w:p w14:paraId="03F2A683" w14:textId="77777777" w:rsidR="00220689" w:rsidRPr="00C13E62" w:rsidRDefault="00220689" w:rsidP="00220689">
            <w:pPr>
              <w:pStyle w:val="TAL"/>
            </w:pPr>
            <w:r w:rsidRPr="00C13E62">
              <w:t>PTRS epre-Ratio</w:t>
            </w:r>
          </w:p>
        </w:tc>
        <w:tc>
          <w:tcPr>
            <w:tcW w:w="661" w:type="pct"/>
            <w:shd w:val="clear" w:color="auto" w:fill="auto"/>
            <w:vAlign w:val="center"/>
          </w:tcPr>
          <w:p w14:paraId="0EEA920F" w14:textId="77777777" w:rsidR="00220689" w:rsidRPr="00C13E62" w:rsidRDefault="00220689" w:rsidP="00220689">
            <w:pPr>
              <w:pStyle w:val="TAC"/>
            </w:pPr>
          </w:p>
        </w:tc>
        <w:tc>
          <w:tcPr>
            <w:tcW w:w="1336" w:type="pct"/>
            <w:shd w:val="clear" w:color="auto" w:fill="auto"/>
            <w:vAlign w:val="center"/>
          </w:tcPr>
          <w:p w14:paraId="57F21234" w14:textId="77777777" w:rsidR="00220689" w:rsidRPr="00C13E62" w:rsidRDefault="00220689" w:rsidP="00220689">
            <w:pPr>
              <w:pStyle w:val="TAC"/>
            </w:pPr>
            <w:r w:rsidRPr="00C13E62">
              <w:t>N/A</w:t>
            </w:r>
          </w:p>
        </w:tc>
      </w:tr>
      <w:tr w:rsidR="00220689" w:rsidRPr="00C13E62" w14:paraId="3167C789" w14:textId="77777777" w:rsidTr="007E365D">
        <w:trPr>
          <w:jc w:val="center"/>
        </w:trPr>
        <w:tc>
          <w:tcPr>
            <w:tcW w:w="991" w:type="pct"/>
            <w:vMerge w:val="restart"/>
            <w:shd w:val="clear" w:color="auto" w:fill="auto"/>
            <w:vAlign w:val="center"/>
          </w:tcPr>
          <w:p w14:paraId="367F94E8" w14:textId="77777777" w:rsidR="00220689" w:rsidRPr="00C13E62" w:rsidRDefault="00220689" w:rsidP="00220689">
            <w:pPr>
              <w:pStyle w:val="TAL"/>
              <w:rPr>
                <w:lang w:eastAsia="ja-JP"/>
              </w:rPr>
            </w:pPr>
            <w:r w:rsidRPr="00C13E62">
              <w:t>Actual carrier configuration</w:t>
            </w:r>
          </w:p>
        </w:tc>
        <w:tc>
          <w:tcPr>
            <w:tcW w:w="2012" w:type="pct"/>
            <w:gridSpan w:val="2"/>
            <w:shd w:val="clear" w:color="auto" w:fill="auto"/>
            <w:vAlign w:val="center"/>
          </w:tcPr>
          <w:p w14:paraId="57804DE3" w14:textId="77777777" w:rsidR="00220689" w:rsidRPr="00C13E62" w:rsidRDefault="00220689" w:rsidP="00220689">
            <w:pPr>
              <w:pStyle w:val="TAL"/>
              <w:rPr>
                <w:lang w:eastAsia="ja-JP"/>
              </w:rPr>
            </w:pPr>
            <w:r w:rsidRPr="00C13E62">
              <w:t>Offset between Point A and the lowest usable subcarrier on this carrier (Note 3)</w:t>
            </w:r>
          </w:p>
        </w:tc>
        <w:tc>
          <w:tcPr>
            <w:tcW w:w="661" w:type="pct"/>
            <w:shd w:val="clear" w:color="auto" w:fill="auto"/>
            <w:vAlign w:val="center"/>
          </w:tcPr>
          <w:p w14:paraId="7038F3D9" w14:textId="77777777" w:rsidR="00220689" w:rsidRPr="00C13E62" w:rsidRDefault="00220689" w:rsidP="00220689">
            <w:pPr>
              <w:pStyle w:val="TAC"/>
            </w:pPr>
            <w:r w:rsidRPr="00C13E62">
              <w:t>RBs</w:t>
            </w:r>
          </w:p>
        </w:tc>
        <w:tc>
          <w:tcPr>
            <w:tcW w:w="1336" w:type="pct"/>
            <w:vAlign w:val="center"/>
          </w:tcPr>
          <w:p w14:paraId="53EFCBBC" w14:textId="77777777" w:rsidR="00220689" w:rsidRPr="00C13E62" w:rsidRDefault="00220689" w:rsidP="00220689">
            <w:pPr>
              <w:pStyle w:val="TAC"/>
            </w:pPr>
            <w:r w:rsidRPr="00C13E62">
              <w:t>0</w:t>
            </w:r>
          </w:p>
        </w:tc>
      </w:tr>
      <w:tr w:rsidR="00220689" w:rsidRPr="00C13E62" w14:paraId="2B0BF14E" w14:textId="77777777" w:rsidTr="007E365D">
        <w:trPr>
          <w:jc w:val="center"/>
        </w:trPr>
        <w:tc>
          <w:tcPr>
            <w:tcW w:w="991" w:type="pct"/>
            <w:vMerge/>
            <w:shd w:val="clear" w:color="auto" w:fill="auto"/>
            <w:vAlign w:val="center"/>
          </w:tcPr>
          <w:p w14:paraId="755E9D3F" w14:textId="77777777" w:rsidR="00220689" w:rsidRPr="00C13E62" w:rsidRDefault="00220689" w:rsidP="00220689">
            <w:pPr>
              <w:pStyle w:val="TAL"/>
              <w:rPr>
                <w:lang w:eastAsia="ja-JP"/>
              </w:rPr>
            </w:pPr>
          </w:p>
        </w:tc>
        <w:tc>
          <w:tcPr>
            <w:tcW w:w="2012" w:type="pct"/>
            <w:gridSpan w:val="2"/>
            <w:shd w:val="clear" w:color="auto" w:fill="auto"/>
            <w:vAlign w:val="center"/>
          </w:tcPr>
          <w:p w14:paraId="49C368DB" w14:textId="77777777" w:rsidR="00220689" w:rsidRPr="00C13E62" w:rsidRDefault="00220689" w:rsidP="00220689">
            <w:pPr>
              <w:pStyle w:val="TAL"/>
              <w:rPr>
                <w:lang w:eastAsia="ja-JP"/>
              </w:rPr>
            </w:pPr>
            <w:r w:rsidRPr="00C13E62">
              <w:t>Subcarrier spacing</w:t>
            </w:r>
          </w:p>
        </w:tc>
        <w:tc>
          <w:tcPr>
            <w:tcW w:w="661" w:type="pct"/>
            <w:shd w:val="clear" w:color="auto" w:fill="auto"/>
            <w:vAlign w:val="center"/>
          </w:tcPr>
          <w:p w14:paraId="689A73D8" w14:textId="77777777" w:rsidR="00220689" w:rsidRPr="00C13E62" w:rsidRDefault="00220689" w:rsidP="00220689">
            <w:pPr>
              <w:pStyle w:val="TAC"/>
            </w:pPr>
            <w:r w:rsidRPr="00C13E62">
              <w:t>kHz</w:t>
            </w:r>
          </w:p>
        </w:tc>
        <w:tc>
          <w:tcPr>
            <w:tcW w:w="1336" w:type="pct"/>
            <w:vAlign w:val="center"/>
          </w:tcPr>
          <w:p w14:paraId="085B20F4" w14:textId="77777777" w:rsidR="00220689" w:rsidRPr="00C13E62" w:rsidRDefault="00220689" w:rsidP="00220689">
            <w:pPr>
              <w:pStyle w:val="TAC"/>
            </w:pPr>
            <w:r w:rsidRPr="00C13E62">
              <w:t>30</w:t>
            </w:r>
          </w:p>
        </w:tc>
      </w:tr>
      <w:tr w:rsidR="00220689" w:rsidRPr="00C13E62" w14:paraId="63964350" w14:textId="77777777" w:rsidTr="007E365D">
        <w:trPr>
          <w:jc w:val="center"/>
        </w:trPr>
        <w:tc>
          <w:tcPr>
            <w:tcW w:w="991" w:type="pct"/>
            <w:vMerge w:val="restart"/>
            <w:shd w:val="clear" w:color="auto" w:fill="auto"/>
            <w:vAlign w:val="center"/>
          </w:tcPr>
          <w:p w14:paraId="04350DD0" w14:textId="77777777" w:rsidR="00220689" w:rsidRPr="00C13E62" w:rsidRDefault="00220689" w:rsidP="00220689">
            <w:pPr>
              <w:pStyle w:val="TAL"/>
              <w:rPr>
                <w:lang w:eastAsia="zh-CN"/>
              </w:rPr>
            </w:pPr>
            <w:r w:rsidRPr="00C13E62">
              <w:t>DL BWP configuration #1</w:t>
            </w:r>
          </w:p>
        </w:tc>
        <w:tc>
          <w:tcPr>
            <w:tcW w:w="2012" w:type="pct"/>
            <w:gridSpan w:val="2"/>
            <w:shd w:val="clear" w:color="auto" w:fill="auto"/>
            <w:vAlign w:val="center"/>
          </w:tcPr>
          <w:p w14:paraId="025F9B30" w14:textId="77777777" w:rsidR="00220689" w:rsidRPr="00C13E62" w:rsidRDefault="00220689" w:rsidP="00220689">
            <w:pPr>
              <w:pStyle w:val="TAL"/>
              <w:rPr>
                <w:lang w:eastAsia="zh-CN"/>
              </w:rPr>
            </w:pPr>
            <w:r w:rsidRPr="00C13E62">
              <w:t>Cyclic prefix</w:t>
            </w:r>
          </w:p>
        </w:tc>
        <w:tc>
          <w:tcPr>
            <w:tcW w:w="661" w:type="pct"/>
            <w:shd w:val="clear" w:color="auto" w:fill="auto"/>
            <w:vAlign w:val="center"/>
          </w:tcPr>
          <w:p w14:paraId="28D143E0" w14:textId="77777777" w:rsidR="00220689" w:rsidRPr="00C13E62" w:rsidRDefault="00220689" w:rsidP="00220689">
            <w:pPr>
              <w:pStyle w:val="TAC"/>
            </w:pPr>
          </w:p>
        </w:tc>
        <w:tc>
          <w:tcPr>
            <w:tcW w:w="1336" w:type="pct"/>
            <w:vAlign w:val="center"/>
          </w:tcPr>
          <w:p w14:paraId="7F25AE22" w14:textId="77777777" w:rsidR="00220689" w:rsidRPr="00C13E62" w:rsidRDefault="00220689" w:rsidP="00220689">
            <w:pPr>
              <w:pStyle w:val="TAC"/>
            </w:pPr>
            <w:r w:rsidRPr="00C13E62">
              <w:t>Normal</w:t>
            </w:r>
          </w:p>
        </w:tc>
      </w:tr>
      <w:tr w:rsidR="00220689" w:rsidRPr="00C13E62" w14:paraId="7E6C99DD" w14:textId="77777777" w:rsidTr="007E365D">
        <w:trPr>
          <w:jc w:val="center"/>
        </w:trPr>
        <w:tc>
          <w:tcPr>
            <w:tcW w:w="991" w:type="pct"/>
            <w:vMerge/>
            <w:shd w:val="clear" w:color="auto" w:fill="auto"/>
            <w:vAlign w:val="center"/>
          </w:tcPr>
          <w:p w14:paraId="16A142BC" w14:textId="77777777" w:rsidR="00220689" w:rsidRPr="00C13E62" w:rsidRDefault="00220689" w:rsidP="00220689">
            <w:pPr>
              <w:pStyle w:val="TAL"/>
              <w:rPr>
                <w:lang w:eastAsia="zh-CN"/>
              </w:rPr>
            </w:pPr>
          </w:p>
        </w:tc>
        <w:tc>
          <w:tcPr>
            <w:tcW w:w="2012" w:type="pct"/>
            <w:gridSpan w:val="2"/>
            <w:shd w:val="clear" w:color="auto" w:fill="auto"/>
            <w:vAlign w:val="center"/>
          </w:tcPr>
          <w:p w14:paraId="4389E4A3" w14:textId="77777777" w:rsidR="00220689" w:rsidRPr="00C13E62" w:rsidRDefault="00220689" w:rsidP="00220689">
            <w:pPr>
              <w:pStyle w:val="TAL"/>
              <w:rPr>
                <w:lang w:eastAsia="zh-CN"/>
              </w:rPr>
            </w:pPr>
            <w:r w:rsidRPr="00C13E62">
              <w:t>RB offset</w:t>
            </w:r>
          </w:p>
        </w:tc>
        <w:tc>
          <w:tcPr>
            <w:tcW w:w="661" w:type="pct"/>
            <w:shd w:val="clear" w:color="auto" w:fill="auto"/>
            <w:vAlign w:val="center"/>
          </w:tcPr>
          <w:p w14:paraId="1C151FDA" w14:textId="77777777" w:rsidR="00220689" w:rsidRPr="00C13E62" w:rsidRDefault="00220689" w:rsidP="00220689">
            <w:pPr>
              <w:pStyle w:val="TAC"/>
            </w:pPr>
            <w:r w:rsidRPr="00C13E62">
              <w:t>RBs</w:t>
            </w:r>
          </w:p>
        </w:tc>
        <w:tc>
          <w:tcPr>
            <w:tcW w:w="1336" w:type="pct"/>
            <w:vAlign w:val="center"/>
          </w:tcPr>
          <w:p w14:paraId="7173B17A" w14:textId="77777777" w:rsidR="00220689" w:rsidRPr="00C13E62" w:rsidRDefault="00220689" w:rsidP="00220689">
            <w:pPr>
              <w:pStyle w:val="TAC"/>
            </w:pPr>
            <w:r w:rsidRPr="00C13E62">
              <w:t>0</w:t>
            </w:r>
          </w:p>
        </w:tc>
      </w:tr>
      <w:tr w:rsidR="00220689" w:rsidRPr="00C13E62" w14:paraId="3DDD1A35" w14:textId="77777777" w:rsidTr="007E365D">
        <w:trPr>
          <w:jc w:val="center"/>
        </w:trPr>
        <w:tc>
          <w:tcPr>
            <w:tcW w:w="991" w:type="pct"/>
            <w:vMerge/>
            <w:shd w:val="clear" w:color="auto" w:fill="auto"/>
            <w:vAlign w:val="center"/>
          </w:tcPr>
          <w:p w14:paraId="2757BFED" w14:textId="77777777" w:rsidR="00220689" w:rsidRPr="00C13E62" w:rsidRDefault="00220689" w:rsidP="00220689">
            <w:pPr>
              <w:pStyle w:val="TAL"/>
              <w:rPr>
                <w:lang w:eastAsia="zh-CN"/>
              </w:rPr>
            </w:pPr>
          </w:p>
        </w:tc>
        <w:tc>
          <w:tcPr>
            <w:tcW w:w="2012" w:type="pct"/>
            <w:gridSpan w:val="2"/>
            <w:shd w:val="clear" w:color="auto" w:fill="auto"/>
            <w:vAlign w:val="center"/>
          </w:tcPr>
          <w:p w14:paraId="6C6ABEB0" w14:textId="77777777" w:rsidR="00220689" w:rsidRPr="00C13E62" w:rsidRDefault="00220689" w:rsidP="00220689">
            <w:pPr>
              <w:pStyle w:val="TAL"/>
              <w:rPr>
                <w:lang w:eastAsia="zh-CN"/>
              </w:rPr>
            </w:pPr>
            <w:r w:rsidRPr="00C13E62">
              <w:t>Number of contiguous PRB</w:t>
            </w:r>
          </w:p>
        </w:tc>
        <w:tc>
          <w:tcPr>
            <w:tcW w:w="661" w:type="pct"/>
            <w:shd w:val="clear" w:color="auto" w:fill="auto"/>
            <w:vAlign w:val="center"/>
          </w:tcPr>
          <w:p w14:paraId="56224CBD" w14:textId="77777777" w:rsidR="00220689" w:rsidRPr="00C13E62" w:rsidRDefault="00220689" w:rsidP="00220689">
            <w:pPr>
              <w:pStyle w:val="TAC"/>
            </w:pPr>
            <w:r w:rsidRPr="00C13E62">
              <w:t>PRBs</w:t>
            </w:r>
          </w:p>
        </w:tc>
        <w:tc>
          <w:tcPr>
            <w:tcW w:w="1336" w:type="pct"/>
            <w:vAlign w:val="center"/>
          </w:tcPr>
          <w:p w14:paraId="7CE6D097" w14:textId="77777777" w:rsidR="00220689" w:rsidRPr="00C13E62" w:rsidRDefault="00220689" w:rsidP="00220689">
            <w:pPr>
              <w:pStyle w:val="TAC"/>
            </w:pPr>
            <w:r>
              <w:t>106</w:t>
            </w:r>
          </w:p>
        </w:tc>
      </w:tr>
      <w:tr w:rsidR="00220689" w:rsidRPr="00C13E62" w14:paraId="52FE6DCE" w14:textId="77777777" w:rsidTr="007E365D">
        <w:trPr>
          <w:jc w:val="center"/>
        </w:trPr>
        <w:tc>
          <w:tcPr>
            <w:tcW w:w="3004" w:type="pct"/>
            <w:gridSpan w:val="3"/>
            <w:shd w:val="clear" w:color="auto" w:fill="auto"/>
            <w:vAlign w:val="center"/>
          </w:tcPr>
          <w:p w14:paraId="664325B7" w14:textId="77777777" w:rsidR="00220689" w:rsidRPr="00C13E62" w:rsidRDefault="00220689" w:rsidP="00220689">
            <w:pPr>
              <w:pStyle w:val="TAL"/>
              <w:rPr>
                <w:lang w:eastAsia="ja-JP"/>
              </w:rPr>
            </w:pPr>
            <w:r w:rsidRPr="00C13E62">
              <w:t>Active DL BWP index</w:t>
            </w:r>
          </w:p>
        </w:tc>
        <w:tc>
          <w:tcPr>
            <w:tcW w:w="661" w:type="pct"/>
            <w:shd w:val="clear" w:color="auto" w:fill="auto"/>
            <w:vAlign w:val="center"/>
          </w:tcPr>
          <w:p w14:paraId="390ABBBE" w14:textId="77777777" w:rsidR="00220689" w:rsidRPr="00C13E62" w:rsidRDefault="00220689" w:rsidP="00220689">
            <w:pPr>
              <w:pStyle w:val="TAC"/>
            </w:pPr>
          </w:p>
        </w:tc>
        <w:tc>
          <w:tcPr>
            <w:tcW w:w="1336" w:type="pct"/>
            <w:shd w:val="clear" w:color="auto" w:fill="auto"/>
            <w:vAlign w:val="center"/>
          </w:tcPr>
          <w:p w14:paraId="6BD12ED4" w14:textId="77777777" w:rsidR="00220689" w:rsidRPr="00C13E62" w:rsidRDefault="00220689" w:rsidP="00220689">
            <w:pPr>
              <w:pStyle w:val="TAC"/>
            </w:pPr>
            <w:r w:rsidRPr="00C13E62">
              <w:t>1</w:t>
            </w:r>
          </w:p>
        </w:tc>
      </w:tr>
      <w:tr w:rsidR="00220689" w:rsidRPr="00C13E62" w14:paraId="6E005F98" w14:textId="77777777" w:rsidTr="007E365D">
        <w:trPr>
          <w:jc w:val="center"/>
        </w:trPr>
        <w:tc>
          <w:tcPr>
            <w:tcW w:w="1016" w:type="pct"/>
            <w:gridSpan w:val="2"/>
            <w:vMerge w:val="restart"/>
            <w:shd w:val="clear" w:color="auto" w:fill="auto"/>
            <w:vAlign w:val="center"/>
          </w:tcPr>
          <w:p w14:paraId="05C75C2B" w14:textId="77777777" w:rsidR="00220689" w:rsidRPr="00C13E62" w:rsidRDefault="00220689" w:rsidP="00220689">
            <w:pPr>
              <w:pStyle w:val="TAL"/>
              <w:rPr>
                <w:i/>
              </w:rPr>
            </w:pPr>
            <w:r w:rsidRPr="00C13E62">
              <w:t>PDSCH configuration</w:t>
            </w:r>
          </w:p>
        </w:tc>
        <w:tc>
          <w:tcPr>
            <w:tcW w:w="1987" w:type="pct"/>
            <w:shd w:val="clear" w:color="auto" w:fill="auto"/>
            <w:vAlign w:val="center"/>
          </w:tcPr>
          <w:p w14:paraId="4C27996A" w14:textId="77777777" w:rsidR="00220689" w:rsidRPr="00C13E62" w:rsidRDefault="00220689" w:rsidP="00220689">
            <w:pPr>
              <w:pStyle w:val="TAL"/>
              <w:rPr>
                <w:i/>
              </w:rPr>
            </w:pPr>
            <w:r w:rsidRPr="00C13E62">
              <w:t>Mapping type</w:t>
            </w:r>
          </w:p>
        </w:tc>
        <w:tc>
          <w:tcPr>
            <w:tcW w:w="661" w:type="pct"/>
            <w:shd w:val="clear" w:color="auto" w:fill="auto"/>
            <w:vAlign w:val="center"/>
          </w:tcPr>
          <w:p w14:paraId="26354F67" w14:textId="77777777" w:rsidR="00220689" w:rsidRPr="00C13E62" w:rsidRDefault="00220689" w:rsidP="00220689">
            <w:pPr>
              <w:pStyle w:val="TAC"/>
            </w:pPr>
          </w:p>
        </w:tc>
        <w:tc>
          <w:tcPr>
            <w:tcW w:w="1336" w:type="pct"/>
            <w:vAlign w:val="center"/>
          </w:tcPr>
          <w:p w14:paraId="6633D85D" w14:textId="77777777" w:rsidR="00220689" w:rsidRPr="00C13E62" w:rsidRDefault="00220689" w:rsidP="00220689">
            <w:pPr>
              <w:pStyle w:val="TAC"/>
              <w:rPr>
                <w:lang w:eastAsia="zh-CN"/>
              </w:rPr>
            </w:pPr>
            <w:r w:rsidRPr="00C13E62">
              <w:rPr>
                <w:lang w:eastAsia="zh-CN"/>
              </w:rPr>
              <w:t>Type A</w:t>
            </w:r>
          </w:p>
        </w:tc>
      </w:tr>
      <w:tr w:rsidR="00220689" w:rsidRPr="00C13E62" w14:paraId="44EB6130" w14:textId="77777777" w:rsidTr="007E365D">
        <w:trPr>
          <w:jc w:val="center"/>
        </w:trPr>
        <w:tc>
          <w:tcPr>
            <w:tcW w:w="1016" w:type="pct"/>
            <w:gridSpan w:val="2"/>
            <w:vMerge/>
            <w:shd w:val="clear" w:color="auto" w:fill="auto"/>
            <w:vAlign w:val="center"/>
          </w:tcPr>
          <w:p w14:paraId="1F603512" w14:textId="77777777" w:rsidR="00220689" w:rsidRPr="00C13E62" w:rsidRDefault="00220689" w:rsidP="00220689">
            <w:pPr>
              <w:pStyle w:val="TAL"/>
            </w:pPr>
          </w:p>
        </w:tc>
        <w:tc>
          <w:tcPr>
            <w:tcW w:w="1987" w:type="pct"/>
            <w:shd w:val="clear" w:color="auto" w:fill="auto"/>
            <w:vAlign w:val="center"/>
          </w:tcPr>
          <w:p w14:paraId="48E0A7EA" w14:textId="77777777" w:rsidR="00220689" w:rsidRPr="00C13E62" w:rsidRDefault="00220689" w:rsidP="00220689">
            <w:pPr>
              <w:pStyle w:val="TAL"/>
            </w:pPr>
            <w:r w:rsidRPr="00C13E62">
              <w:t>k0</w:t>
            </w:r>
          </w:p>
        </w:tc>
        <w:tc>
          <w:tcPr>
            <w:tcW w:w="661" w:type="pct"/>
            <w:shd w:val="clear" w:color="auto" w:fill="auto"/>
            <w:vAlign w:val="center"/>
          </w:tcPr>
          <w:p w14:paraId="6D969492" w14:textId="77777777" w:rsidR="00220689" w:rsidRPr="00C13E62" w:rsidRDefault="00220689" w:rsidP="00220689">
            <w:pPr>
              <w:pStyle w:val="TAC"/>
            </w:pPr>
          </w:p>
        </w:tc>
        <w:tc>
          <w:tcPr>
            <w:tcW w:w="1336" w:type="pct"/>
            <w:vAlign w:val="center"/>
          </w:tcPr>
          <w:p w14:paraId="44CE99B4" w14:textId="77777777" w:rsidR="00220689" w:rsidRPr="00C13E62" w:rsidRDefault="00220689" w:rsidP="00220689">
            <w:pPr>
              <w:pStyle w:val="TAC"/>
              <w:rPr>
                <w:lang w:eastAsia="zh-CN"/>
              </w:rPr>
            </w:pPr>
            <w:r w:rsidRPr="00C13E62">
              <w:rPr>
                <w:lang w:eastAsia="zh-CN"/>
              </w:rPr>
              <w:t>0</w:t>
            </w:r>
          </w:p>
        </w:tc>
      </w:tr>
      <w:tr w:rsidR="00220689" w:rsidRPr="00C13E62" w14:paraId="4964366C" w14:textId="77777777" w:rsidTr="007E365D">
        <w:trPr>
          <w:jc w:val="center"/>
        </w:trPr>
        <w:tc>
          <w:tcPr>
            <w:tcW w:w="1016" w:type="pct"/>
            <w:gridSpan w:val="2"/>
            <w:vMerge/>
            <w:shd w:val="clear" w:color="auto" w:fill="auto"/>
            <w:vAlign w:val="center"/>
          </w:tcPr>
          <w:p w14:paraId="14FC3D44" w14:textId="77777777" w:rsidR="00220689" w:rsidRPr="00C13E62" w:rsidRDefault="00220689" w:rsidP="00220689">
            <w:pPr>
              <w:pStyle w:val="TAL"/>
            </w:pPr>
          </w:p>
        </w:tc>
        <w:tc>
          <w:tcPr>
            <w:tcW w:w="1987" w:type="pct"/>
            <w:shd w:val="clear" w:color="auto" w:fill="auto"/>
            <w:vAlign w:val="center"/>
          </w:tcPr>
          <w:p w14:paraId="2BC7107A" w14:textId="77777777" w:rsidR="00220689" w:rsidRPr="00C13E62" w:rsidRDefault="00220689" w:rsidP="00220689">
            <w:pPr>
              <w:pStyle w:val="TAL"/>
            </w:pPr>
            <w:r w:rsidRPr="00C13E62">
              <w:t xml:space="preserve">Starting symbol (S) </w:t>
            </w:r>
          </w:p>
        </w:tc>
        <w:tc>
          <w:tcPr>
            <w:tcW w:w="661" w:type="pct"/>
            <w:shd w:val="clear" w:color="auto" w:fill="auto"/>
            <w:vAlign w:val="center"/>
          </w:tcPr>
          <w:p w14:paraId="0ECFE9B2" w14:textId="77777777" w:rsidR="00220689" w:rsidRPr="00C13E62" w:rsidRDefault="00220689" w:rsidP="00220689">
            <w:pPr>
              <w:pStyle w:val="TAC"/>
            </w:pPr>
          </w:p>
        </w:tc>
        <w:tc>
          <w:tcPr>
            <w:tcW w:w="1336" w:type="pct"/>
            <w:vAlign w:val="center"/>
          </w:tcPr>
          <w:p w14:paraId="59450F2E" w14:textId="77777777" w:rsidR="00220689" w:rsidRPr="00C13E62" w:rsidRDefault="00220689" w:rsidP="00220689">
            <w:pPr>
              <w:pStyle w:val="TAC"/>
              <w:rPr>
                <w:lang w:eastAsia="zh-CN"/>
              </w:rPr>
            </w:pPr>
            <w:r w:rsidRPr="00C13E62">
              <w:rPr>
                <w:lang w:eastAsia="zh-CN"/>
              </w:rPr>
              <w:t>2</w:t>
            </w:r>
          </w:p>
        </w:tc>
      </w:tr>
      <w:tr w:rsidR="00220689" w:rsidRPr="00C13E62" w14:paraId="404E5D75" w14:textId="77777777" w:rsidTr="007E365D">
        <w:trPr>
          <w:jc w:val="center"/>
        </w:trPr>
        <w:tc>
          <w:tcPr>
            <w:tcW w:w="1016" w:type="pct"/>
            <w:gridSpan w:val="2"/>
            <w:vMerge/>
            <w:shd w:val="clear" w:color="auto" w:fill="auto"/>
            <w:vAlign w:val="center"/>
          </w:tcPr>
          <w:p w14:paraId="2488977E" w14:textId="77777777" w:rsidR="00220689" w:rsidRPr="00C13E62" w:rsidRDefault="00220689" w:rsidP="00220689">
            <w:pPr>
              <w:pStyle w:val="TAL"/>
            </w:pPr>
          </w:p>
        </w:tc>
        <w:tc>
          <w:tcPr>
            <w:tcW w:w="1987" w:type="pct"/>
            <w:shd w:val="clear" w:color="auto" w:fill="auto"/>
            <w:vAlign w:val="center"/>
          </w:tcPr>
          <w:p w14:paraId="2728707A" w14:textId="77777777" w:rsidR="00220689" w:rsidRPr="00C13E62" w:rsidRDefault="00220689" w:rsidP="00220689">
            <w:pPr>
              <w:pStyle w:val="TAL"/>
            </w:pPr>
            <w:r w:rsidRPr="00C13E62">
              <w:t>Length (L)</w:t>
            </w:r>
          </w:p>
        </w:tc>
        <w:tc>
          <w:tcPr>
            <w:tcW w:w="661" w:type="pct"/>
            <w:shd w:val="clear" w:color="auto" w:fill="auto"/>
            <w:vAlign w:val="center"/>
          </w:tcPr>
          <w:p w14:paraId="556FB888" w14:textId="77777777" w:rsidR="00220689" w:rsidRPr="00C13E62" w:rsidRDefault="00220689" w:rsidP="00220689">
            <w:pPr>
              <w:pStyle w:val="TAC"/>
            </w:pPr>
          </w:p>
        </w:tc>
        <w:tc>
          <w:tcPr>
            <w:tcW w:w="1336" w:type="pct"/>
            <w:vAlign w:val="center"/>
          </w:tcPr>
          <w:p w14:paraId="3A072CCC" w14:textId="77777777" w:rsidR="00220689" w:rsidRPr="00C13E62" w:rsidRDefault="00220689" w:rsidP="00220689">
            <w:pPr>
              <w:pStyle w:val="TAC"/>
              <w:rPr>
                <w:lang w:eastAsia="zh-CN"/>
              </w:rPr>
            </w:pPr>
            <w:r w:rsidRPr="00C13E62">
              <w:rPr>
                <w:lang w:eastAsia="zh-CN"/>
              </w:rPr>
              <w:t>12</w:t>
            </w:r>
          </w:p>
        </w:tc>
      </w:tr>
      <w:tr w:rsidR="00220689" w:rsidRPr="00C13E62" w14:paraId="3C860E11" w14:textId="77777777" w:rsidTr="007E365D">
        <w:trPr>
          <w:jc w:val="center"/>
        </w:trPr>
        <w:tc>
          <w:tcPr>
            <w:tcW w:w="1016" w:type="pct"/>
            <w:gridSpan w:val="2"/>
            <w:vMerge/>
            <w:shd w:val="clear" w:color="auto" w:fill="auto"/>
            <w:vAlign w:val="center"/>
          </w:tcPr>
          <w:p w14:paraId="1964390F" w14:textId="77777777" w:rsidR="00220689" w:rsidRPr="00C13E62" w:rsidRDefault="00220689" w:rsidP="00220689">
            <w:pPr>
              <w:pStyle w:val="TAL"/>
            </w:pPr>
          </w:p>
        </w:tc>
        <w:tc>
          <w:tcPr>
            <w:tcW w:w="1987" w:type="pct"/>
            <w:shd w:val="clear" w:color="auto" w:fill="auto"/>
            <w:vAlign w:val="center"/>
          </w:tcPr>
          <w:p w14:paraId="34EDA8FA" w14:textId="77777777" w:rsidR="00220689" w:rsidRPr="00C13E62" w:rsidRDefault="00220689" w:rsidP="00220689">
            <w:pPr>
              <w:pStyle w:val="TAL"/>
            </w:pPr>
            <w:r w:rsidRPr="00C13E62">
              <w:t>PDSCH aggregation factor</w:t>
            </w:r>
          </w:p>
        </w:tc>
        <w:tc>
          <w:tcPr>
            <w:tcW w:w="661" w:type="pct"/>
            <w:shd w:val="clear" w:color="auto" w:fill="auto"/>
            <w:vAlign w:val="center"/>
          </w:tcPr>
          <w:p w14:paraId="1C783EF6" w14:textId="77777777" w:rsidR="00220689" w:rsidRPr="00C13E62" w:rsidRDefault="00220689" w:rsidP="00220689">
            <w:pPr>
              <w:pStyle w:val="TAC"/>
            </w:pPr>
          </w:p>
        </w:tc>
        <w:tc>
          <w:tcPr>
            <w:tcW w:w="1336" w:type="pct"/>
            <w:vAlign w:val="center"/>
          </w:tcPr>
          <w:p w14:paraId="4C14296D" w14:textId="77777777" w:rsidR="00220689" w:rsidRPr="00C13E62" w:rsidRDefault="00220689" w:rsidP="00220689">
            <w:pPr>
              <w:pStyle w:val="TAC"/>
              <w:rPr>
                <w:lang w:eastAsia="zh-CN"/>
              </w:rPr>
            </w:pPr>
            <w:r w:rsidRPr="00C13E62">
              <w:rPr>
                <w:lang w:eastAsia="zh-CN"/>
              </w:rPr>
              <w:t>1</w:t>
            </w:r>
          </w:p>
        </w:tc>
      </w:tr>
      <w:tr w:rsidR="00220689" w:rsidRPr="00C13E62" w14:paraId="26AAE9A6" w14:textId="77777777" w:rsidTr="007E365D">
        <w:trPr>
          <w:jc w:val="center"/>
        </w:trPr>
        <w:tc>
          <w:tcPr>
            <w:tcW w:w="1016" w:type="pct"/>
            <w:gridSpan w:val="2"/>
            <w:vMerge/>
            <w:shd w:val="clear" w:color="auto" w:fill="auto"/>
            <w:vAlign w:val="center"/>
          </w:tcPr>
          <w:p w14:paraId="7DD68959" w14:textId="77777777" w:rsidR="00220689" w:rsidRPr="00C13E62" w:rsidRDefault="00220689" w:rsidP="00220689">
            <w:pPr>
              <w:pStyle w:val="TAL"/>
            </w:pPr>
          </w:p>
        </w:tc>
        <w:tc>
          <w:tcPr>
            <w:tcW w:w="1987" w:type="pct"/>
            <w:shd w:val="clear" w:color="auto" w:fill="auto"/>
            <w:vAlign w:val="center"/>
          </w:tcPr>
          <w:p w14:paraId="2A60201B" w14:textId="77777777" w:rsidR="00220689" w:rsidRPr="00C13E62" w:rsidRDefault="00220689" w:rsidP="00220689">
            <w:pPr>
              <w:pStyle w:val="TAL"/>
            </w:pPr>
            <w:r w:rsidRPr="00C13E62">
              <w:t>PRB bundling type</w:t>
            </w:r>
          </w:p>
        </w:tc>
        <w:tc>
          <w:tcPr>
            <w:tcW w:w="661" w:type="pct"/>
            <w:shd w:val="clear" w:color="auto" w:fill="auto"/>
            <w:vAlign w:val="center"/>
          </w:tcPr>
          <w:p w14:paraId="44BC808D" w14:textId="77777777" w:rsidR="00220689" w:rsidRPr="00C13E62" w:rsidRDefault="00220689" w:rsidP="00220689">
            <w:pPr>
              <w:pStyle w:val="TAC"/>
            </w:pPr>
          </w:p>
        </w:tc>
        <w:tc>
          <w:tcPr>
            <w:tcW w:w="1336" w:type="pct"/>
            <w:vAlign w:val="center"/>
          </w:tcPr>
          <w:p w14:paraId="0E9C8BC6" w14:textId="77777777" w:rsidR="00220689" w:rsidRPr="00C13E62" w:rsidRDefault="00220689" w:rsidP="00220689">
            <w:pPr>
              <w:pStyle w:val="TAC"/>
              <w:rPr>
                <w:lang w:eastAsia="zh-CN"/>
              </w:rPr>
            </w:pPr>
            <w:r w:rsidRPr="00C13E62">
              <w:rPr>
                <w:lang w:eastAsia="zh-CN"/>
              </w:rPr>
              <w:t>Static</w:t>
            </w:r>
          </w:p>
        </w:tc>
      </w:tr>
      <w:tr w:rsidR="00220689" w:rsidRPr="00C13E62" w14:paraId="23812EFF" w14:textId="77777777" w:rsidTr="007E365D">
        <w:trPr>
          <w:jc w:val="center"/>
        </w:trPr>
        <w:tc>
          <w:tcPr>
            <w:tcW w:w="1016" w:type="pct"/>
            <w:gridSpan w:val="2"/>
            <w:vMerge/>
            <w:shd w:val="clear" w:color="auto" w:fill="auto"/>
            <w:vAlign w:val="center"/>
          </w:tcPr>
          <w:p w14:paraId="05D23A0F" w14:textId="77777777" w:rsidR="00220689" w:rsidRPr="00C13E62" w:rsidRDefault="00220689" w:rsidP="00220689">
            <w:pPr>
              <w:pStyle w:val="TAL"/>
            </w:pPr>
          </w:p>
        </w:tc>
        <w:tc>
          <w:tcPr>
            <w:tcW w:w="1987" w:type="pct"/>
            <w:shd w:val="clear" w:color="auto" w:fill="auto"/>
            <w:vAlign w:val="center"/>
          </w:tcPr>
          <w:p w14:paraId="6D0A0021" w14:textId="77777777" w:rsidR="00220689" w:rsidRPr="00C13E62" w:rsidRDefault="00220689" w:rsidP="00220689">
            <w:pPr>
              <w:pStyle w:val="TAL"/>
            </w:pPr>
            <w:r w:rsidRPr="00C13E62">
              <w:t>PRB bundling size</w:t>
            </w:r>
          </w:p>
        </w:tc>
        <w:tc>
          <w:tcPr>
            <w:tcW w:w="661" w:type="pct"/>
            <w:shd w:val="clear" w:color="auto" w:fill="auto"/>
            <w:vAlign w:val="center"/>
          </w:tcPr>
          <w:p w14:paraId="33B3D20C" w14:textId="77777777" w:rsidR="00220689" w:rsidRPr="00C13E62" w:rsidRDefault="00220689" w:rsidP="00220689">
            <w:pPr>
              <w:pStyle w:val="TAC"/>
            </w:pPr>
          </w:p>
        </w:tc>
        <w:tc>
          <w:tcPr>
            <w:tcW w:w="1336" w:type="pct"/>
            <w:vAlign w:val="center"/>
          </w:tcPr>
          <w:p w14:paraId="148DEB1B" w14:textId="77777777" w:rsidR="00220689" w:rsidRPr="00C13E62" w:rsidRDefault="00220689" w:rsidP="00220689">
            <w:pPr>
              <w:pStyle w:val="TAC"/>
              <w:rPr>
                <w:lang w:eastAsia="zh-CN"/>
              </w:rPr>
            </w:pPr>
            <w:r w:rsidRPr="00C13E62">
              <w:rPr>
                <w:lang w:eastAsia="zh-CN"/>
              </w:rPr>
              <w:t>2</w:t>
            </w:r>
          </w:p>
        </w:tc>
      </w:tr>
      <w:tr w:rsidR="00220689" w:rsidRPr="00C13E62" w14:paraId="3DD4E2B9" w14:textId="77777777" w:rsidTr="007E365D">
        <w:trPr>
          <w:jc w:val="center"/>
        </w:trPr>
        <w:tc>
          <w:tcPr>
            <w:tcW w:w="1016" w:type="pct"/>
            <w:gridSpan w:val="2"/>
            <w:vMerge/>
            <w:shd w:val="clear" w:color="auto" w:fill="auto"/>
            <w:vAlign w:val="center"/>
          </w:tcPr>
          <w:p w14:paraId="2DF4AB5A" w14:textId="77777777" w:rsidR="00220689" w:rsidRPr="00C13E62" w:rsidRDefault="00220689" w:rsidP="00220689">
            <w:pPr>
              <w:pStyle w:val="TAL"/>
            </w:pPr>
          </w:p>
        </w:tc>
        <w:tc>
          <w:tcPr>
            <w:tcW w:w="1987" w:type="pct"/>
            <w:shd w:val="clear" w:color="auto" w:fill="auto"/>
            <w:vAlign w:val="center"/>
          </w:tcPr>
          <w:p w14:paraId="1E5E76CF" w14:textId="77777777" w:rsidR="00220689" w:rsidRPr="00C13E62" w:rsidRDefault="00220689" w:rsidP="00220689">
            <w:pPr>
              <w:pStyle w:val="TAL"/>
            </w:pPr>
            <w:r w:rsidRPr="00C13E62">
              <w:t>Resource allocation type</w:t>
            </w:r>
          </w:p>
        </w:tc>
        <w:tc>
          <w:tcPr>
            <w:tcW w:w="661" w:type="pct"/>
            <w:shd w:val="clear" w:color="auto" w:fill="auto"/>
            <w:vAlign w:val="center"/>
          </w:tcPr>
          <w:p w14:paraId="2900B83F" w14:textId="77777777" w:rsidR="00220689" w:rsidRPr="00C13E62" w:rsidRDefault="00220689" w:rsidP="00220689">
            <w:pPr>
              <w:pStyle w:val="TAC"/>
            </w:pPr>
          </w:p>
        </w:tc>
        <w:tc>
          <w:tcPr>
            <w:tcW w:w="1336" w:type="pct"/>
            <w:vAlign w:val="center"/>
          </w:tcPr>
          <w:p w14:paraId="1BA90296" w14:textId="77777777" w:rsidR="00220689" w:rsidRPr="00C13E62" w:rsidRDefault="00220689" w:rsidP="00220689">
            <w:pPr>
              <w:pStyle w:val="TAC"/>
              <w:rPr>
                <w:lang w:eastAsia="zh-CN"/>
              </w:rPr>
            </w:pPr>
            <w:r w:rsidRPr="00C13E62">
              <w:rPr>
                <w:lang w:eastAsia="zh-CN"/>
              </w:rPr>
              <w:t>Type 0</w:t>
            </w:r>
          </w:p>
        </w:tc>
      </w:tr>
      <w:tr w:rsidR="00220689" w:rsidRPr="00C13E62" w14:paraId="4C6A8A26" w14:textId="77777777" w:rsidTr="007E365D">
        <w:trPr>
          <w:jc w:val="center"/>
        </w:trPr>
        <w:tc>
          <w:tcPr>
            <w:tcW w:w="1016" w:type="pct"/>
            <w:gridSpan w:val="2"/>
            <w:vMerge/>
            <w:shd w:val="clear" w:color="auto" w:fill="auto"/>
            <w:vAlign w:val="center"/>
          </w:tcPr>
          <w:p w14:paraId="2B0AAFD2" w14:textId="77777777" w:rsidR="00220689" w:rsidRPr="00C13E62" w:rsidRDefault="00220689" w:rsidP="00220689">
            <w:pPr>
              <w:pStyle w:val="TAL"/>
            </w:pPr>
          </w:p>
        </w:tc>
        <w:tc>
          <w:tcPr>
            <w:tcW w:w="1987" w:type="pct"/>
            <w:shd w:val="clear" w:color="auto" w:fill="auto"/>
            <w:vAlign w:val="center"/>
          </w:tcPr>
          <w:p w14:paraId="5407D23F" w14:textId="77777777" w:rsidR="00220689" w:rsidRPr="00C13E62" w:rsidRDefault="00220689" w:rsidP="00220689">
            <w:pPr>
              <w:pStyle w:val="TAL"/>
              <w:rPr>
                <w:lang w:eastAsia="ja-JP"/>
              </w:rPr>
            </w:pPr>
            <w:r w:rsidRPr="00C13E62">
              <w:rPr>
                <w:lang w:eastAsia="ja-JP"/>
              </w:rPr>
              <w:t>VRB-to-PRB mapping type</w:t>
            </w:r>
          </w:p>
        </w:tc>
        <w:tc>
          <w:tcPr>
            <w:tcW w:w="661" w:type="pct"/>
            <w:shd w:val="clear" w:color="auto" w:fill="auto"/>
            <w:vAlign w:val="center"/>
          </w:tcPr>
          <w:p w14:paraId="4B199540" w14:textId="77777777" w:rsidR="00220689" w:rsidRPr="00C13E62" w:rsidRDefault="00220689" w:rsidP="00220689">
            <w:pPr>
              <w:pStyle w:val="TAC"/>
            </w:pPr>
          </w:p>
        </w:tc>
        <w:tc>
          <w:tcPr>
            <w:tcW w:w="1336" w:type="pct"/>
            <w:vAlign w:val="center"/>
          </w:tcPr>
          <w:p w14:paraId="2F7F9457" w14:textId="77777777" w:rsidR="00220689" w:rsidRPr="00C13E62" w:rsidRDefault="00220689" w:rsidP="00220689">
            <w:pPr>
              <w:pStyle w:val="TAC"/>
              <w:rPr>
                <w:lang w:eastAsia="zh-CN"/>
              </w:rPr>
            </w:pPr>
            <w:r w:rsidRPr="00C13E62">
              <w:rPr>
                <w:lang w:eastAsia="zh-CN"/>
              </w:rPr>
              <w:t>Non-interleaved</w:t>
            </w:r>
          </w:p>
        </w:tc>
      </w:tr>
      <w:tr w:rsidR="00220689" w:rsidRPr="00C13E62" w14:paraId="1C5C8121" w14:textId="77777777" w:rsidTr="007E365D">
        <w:trPr>
          <w:jc w:val="center"/>
        </w:trPr>
        <w:tc>
          <w:tcPr>
            <w:tcW w:w="1016" w:type="pct"/>
            <w:gridSpan w:val="2"/>
            <w:vMerge/>
            <w:shd w:val="clear" w:color="auto" w:fill="auto"/>
            <w:vAlign w:val="center"/>
          </w:tcPr>
          <w:p w14:paraId="2E42A4A7" w14:textId="77777777" w:rsidR="00220689" w:rsidRPr="00C13E62" w:rsidRDefault="00220689" w:rsidP="00220689">
            <w:pPr>
              <w:pStyle w:val="TAL"/>
            </w:pPr>
          </w:p>
        </w:tc>
        <w:tc>
          <w:tcPr>
            <w:tcW w:w="1987" w:type="pct"/>
            <w:shd w:val="clear" w:color="auto" w:fill="auto"/>
            <w:vAlign w:val="center"/>
          </w:tcPr>
          <w:p w14:paraId="4DB37422" w14:textId="77777777" w:rsidR="00220689" w:rsidRPr="00C13E62" w:rsidRDefault="00220689" w:rsidP="00220689">
            <w:pPr>
              <w:pStyle w:val="TAL"/>
              <w:rPr>
                <w:lang w:eastAsia="ja-JP"/>
              </w:rPr>
            </w:pPr>
            <w:r w:rsidRPr="00C13E62">
              <w:rPr>
                <w:lang w:eastAsia="ja-JP"/>
              </w:rPr>
              <w:t>VRB-to-PRB mapping interleaver bundle size</w:t>
            </w:r>
          </w:p>
        </w:tc>
        <w:tc>
          <w:tcPr>
            <w:tcW w:w="661" w:type="pct"/>
            <w:shd w:val="clear" w:color="auto" w:fill="auto"/>
            <w:vAlign w:val="center"/>
          </w:tcPr>
          <w:p w14:paraId="787B118B" w14:textId="77777777" w:rsidR="00220689" w:rsidRPr="00C13E62" w:rsidRDefault="00220689" w:rsidP="00220689">
            <w:pPr>
              <w:pStyle w:val="TAC"/>
            </w:pPr>
          </w:p>
        </w:tc>
        <w:tc>
          <w:tcPr>
            <w:tcW w:w="1336" w:type="pct"/>
            <w:vAlign w:val="center"/>
          </w:tcPr>
          <w:p w14:paraId="245CEF7E" w14:textId="77777777" w:rsidR="00220689" w:rsidRPr="00C13E62" w:rsidRDefault="00220689" w:rsidP="00220689">
            <w:pPr>
              <w:pStyle w:val="TAC"/>
              <w:rPr>
                <w:lang w:eastAsia="zh-CN"/>
              </w:rPr>
            </w:pPr>
            <w:r w:rsidRPr="00C13E62">
              <w:rPr>
                <w:lang w:eastAsia="zh-CN"/>
              </w:rPr>
              <w:t>N/A</w:t>
            </w:r>
          </w:p>
        </w:tc>
      </w:tr>
      <w:tr w:rsidR="00220689" w:rsidRPr="00C13E62" w14:paraId="7B963D31" w14:textId="77777777" w:rsidTr="007E365D">
        <w:trPr>
          <w:jc w:val="center"/>
        </w:trPr>
        <w:tc>
          <w:tcPr>
            <w:tcW w:w="1016" w:type="pct"/>
            <w:gridSpan w:val="2"/>
            <w:vMerge w:val="restart"/>
            <w:shd w:val="clear" w:color="auto" w:fill="auto"/>
            <w:vAlign w:val="center"/>
          </w:tcPr>
          <w:p w14:paraId="23D285FD" w14:textId="77777777" w:rsidR="00220689" w:rsidRPr="00C13E62" w:rsidRDefault="00220689" w:rsidP="00220689">
            <w:pPr>
              <w:pStyle w:val="TAL"/>
            </w:pPr>
            <w:r w:rsidRPr="00C13E62">
              <w:t>PDSCH DMRS configuration</w:t>
            </w:r>
          </w:p>
        </w:tc>
        <w:tc>
          <w:tcPr>
            <w:tcW w:w="1987" w:type="pct"/>
            <w:shd w:val="clear" w:color="auto" w:fill="auto"/>
            <w:vAlign w:val="center"/>
          </w:tcPr>
          <w:p w14:paraId="5E6AFAD3" w14:textId="77777777" w:rsidR="00220689" w:rsidRPr="00C13E62" w:rsidRDefault="00220689" w:rsidP="00220689">
            <w:pPr>
              <w:pStyle w:val="TAL"/>
            </w:pPr>
            <w:r w:rsidRPr="00C13E62">
              <w:t>DMRS Type</w:t>
            </w:r>
          </w:p>
        </w:tc>
        <w:tc>
          <w:tcPr>
            <w:tcW w:w="661" w:type="pct"/>
            <w:shd w:val="clear" w:color="auto" w:fill="auto"/>
            <w:vAlign w:val="center"/>
          </w:tcPr>
          <w:p w14:paraId="4925482B" w14:textId="77777777" w:rsidR="00220689" w:rsidRPr="00C13E62" w:rsidRDefault="00220689" w:rsidP="00220689">
            <w:pPr>
              <w:pStyle w:val="TAC"/>
            </w:pPr>
          </w:p>
        </w:tc>
        <w:tc>
          <w:tcPr>
            <w:tcW w:w="1336" w:type="pct"/>
            <w:vAlign w:val="center"/>
          </w:tcPr>
          <w:p w14:paraId="364E7975" w14:textId="77777777" w:rsidR="00220689" w:rsidRPr="00C13E62" w:rsidRDefault="00220689" w:rsidP="00220689">
            <w:pPr>
              <w:pStyle w:val="TAC"/>
              <w:rPr>
                <w:lang w:eastAsia="zh-CN"/>
              </w:rPr>
            </w:pPr>
            <w:r w:rsidRPr="00C13E62">
              <w:rPr>
                <w:lang w:eastAsia="zh-CN"/>
              </w:rPr>
              <w:t>Type 1</w:t>
            </w:r>
          </w:p>
        </w:tc>
      </w:tr>
      <w:tr w:rsidR="00220689" w:rsidRPr="00C13E62" w14:paraId="35628B54" w14:textId="77777777" w:rsidTr="007E365D">
        <w:trPr>
          <w:jc w:val="center"/>
        </w:trPr>
        <w:tc>
          <w:tcPr>
            <w:tcW w:w="1016" w:type="pct"/>
            <w:gridSpan w:val="2"/>
            <w:vMerge/>
            <w:shd w:val="clear" w:color="auto" w:fill="auto"/>
            <w:vAlign w:val="center"/>
          </w:tcPr>
          <w:p w14:paraId="4DB669C6" w14:textId="77777777" w:rsidR="00220689" w:rsidRPr="00C13E62" w:rsidRDefault="00220689" w:rsidP="00220689">
            <w:pPr>
              <w:pStyle w:val="TAL"/>
            </w:pPr>
          </w:p>
        </w:tc>
        <w:tc>
          <w:tcPr>
            <w:tcW w:w="1987" w:type="pct"/>
            <w:shd w:val="clear" w:color="auto" w:fill="auto"/>
            <w:vAlign w:val="center"/>
          </w:tcPr>
          <w:p w14:paraId="6A04BD33" w14:textId="77777777" w:rsidR="00220689" w:rsidRPr="00C13E62" w:rsidRDefault="00220689" w:rsidP="00220689">
            <w:pPr>
              <w:pStyle w:val="TAL"/>
            </w:pPr>
            <w:r w:rsidRPr="00C13E62">
              <w:t>Number of additional DMRS</w:t>
            </w:r>
          </w:p>
        </w:tc>
        <w:tc>
          <w:tcPr>
            <w:tcW w:w="661" w:type="pct"/>
            <w:shd w:val="clear" w:color="auto" w:fill="auto"/>
            <w:vAlign w:val="center"/>
          </w:tcPr>
          <w:p w14:paraId="52DB396C" w14:textId="77777777" w:rsidR="00220689" w:rsidRPr="00C13E62" w:rsidRDefault="00220689" w:rsidP="00220689">
            <w:pPr>
              <w:pStyle w:val="TAC"/>
            </w:pPr>
          </w:p>
        </w:tc>
        <w:tc>
          <w:tcPr>
            <w:tcW w:w="1336" w:type="pct"/>
            <w:vAlign w:val="center"/>
          </w:tcPr>
          <w:p w14:paraId="3F36D3A7" w14:textId="77777777" w:rsidR="00220689" w:rsidRPr="00C13E62" w:rsidRDefault="00220689" w:rsidP="00220689">
            <w:pPr>
              <w:pStyle w:val="TAC"/>
              <w:rPr>
                <w:lang w:eastAsia="zh-CN"/>
              </w:rPr>
            </w:pPr>
            <w:r w:rsidRPr="00C13E62">
              <w:rPr>
                <w:lang w:eastAsia="zh-CN"/>
              </w:rPr>
              <w:t>1</w:t>
            </w:r>
          </w:p>
        </w:tc>
      </w:tr>
      <w:tr w:rsidR="00220689" w:rsidRPr="00C13E62" w14:paraId="2DD23496" w14:textId="77777777" w:rsidTr="007E365D">
        <w:trPr>
          <w:jc w:val="center"/>
        </w:trPr>
        <w:tc>
          <w:tcPr>
            <w:tcW w:w="1016" w:type="pct"/>
            <w:gridSpan w:val="2"/>
            <w:vMerge/>
            <w:shd w:val="clear" w:color="auto" w:fill="auto"/>
            <w:vAlign w:val="center"/>
          </w:tcPr>
          <w:p w14:paraId="2087F14E" w14:textId="77777777" w:rsidR="00220689" w:rsidRPr="00C13E62" w:rsidRDefault="00220689" w:rsidP="00220689">
            <w:pPr>
              <w:pStyle w:val="TAL"/>
            </w:pPr>
          </w:p>
        </w:tc>
        <w:tc>
          <w:tcPr>
            <w:tcW w:w="1987" w:type="pct"/>
            <w:shd w:val="clear" w:color="auto" w:fill="auto"/>
            <w:vAlign w:val="center"/>
          </w:tcPr>
          <w:p w14:paraId="1A41045F" w14:textId="77777777" w:rsidR="00220689" w:rsidRPr="00C13E62" w:rsidRDefault="00220689" w:rsidP="00220689">
            <w:pPr>
              <w:pStyle w:val="TAL"/>
            </w:pPr>
            <w:r w:rsidRPr="00C13E62">
              <w:t>Maximum number of OFDM symbols for DL front loaded DMRS</w:t>
            </w:r>
          </w:p>
        </w:tc>
        <w:tc>
          <w:tcPr>
            <w:tcW w:w="661" w:type="pct"/>
            <w:shd w:val="clear" w:color="auto" w:fill="auto"/>
            <w:vAlign w:val="center"/>
          </w:tcPr>
          <w:p w14:paraId="4B516B7B" w14:textId="77777777" w:rsidR="00220689" w:rsidRPr="00C13E62" w:rsidRDefault="00220689" w:rsidP="00220689">
            <w:pPr>
              <w:pStyle w:val="TAC"/>
            </w:pPr>
          </w:p>
        </w:tc>
        <w:tc>
          <w:tcPr>
            <w:tcW w:w="1336" w:type="pct"/>
            <w:vAlign w:val="center"/>
          </w:tcPr>
          <w:p w14:paraId="0D9525A7" w14:textId="77777777" w:rsidR="00220689" w:rsidRPr="00C13E62" w:rsidRDefault="00220689" w:rsidP="00220689">
            <w:pPr>
              <w:pStyle w:val="TAC"/>
              <w:rPr>
                <w:lang w:eastAsia="zh-CN"/>
              </w:rPr>
            </w:pPr>
            <w:r w:rsidRPr="00C13E62">
              <w:rPr>
                <w:lang w:eastAsia="zh-CN"/>
              </w:rPr>
              <w:t>1</w:t>
            </w:r>
          </w:p>
        </w:tc>
      </w:tr>
      <w:tr w:rsidR="00220689" w:rsidRPr="00C13E62" w14:paraId="549B7C20" w14:textId="77777777" w:rsidTr="007E365D">
        <w:trPr>
          <w:jc w:val="center"/>
        </w:trPr>
        <w:tc>
          <w:tcPr>
            <w:tcW w:w="1016" w:type="pct"/>
            <w:gridSpan w:val="2"/>
            <w:vMerge/>
            <w:shd w:val="clear" w:color="auto" w:fill="auto"/>
            <w:vAlign w:val="center"/>
          </w:tcPr>
          <w:p w14:paraId="74382BD1" w14:textId="77777777" w:rsidR="00220689" w:rsidRPr="00C13E62" w:rsidRDefault="00220689" w:rsidP="00220689">
            <w:pPr>
              <w:pStyle w:val="TAL"/>
            </w:pPr>
          </w:p>
        </w:tc>
        <w:tc>
          <w:tcPr>
            <w:tcW w:w="1987" w:type="pct"/>
            <w:shd w:val="clear" w:color="auto" w:fill="auto"/>
            <w:vAlign w:val="center"/>
          </w:tcPr>
          <w:p w14:paraId="29F5DC26" w14:textId="77777777" w:rsidR="00220689" w:rsidRPr="00C13E62" w:rsidRDefault="00220689" w:rsidP="00220689">
            <w:pPr>
              <w:pStyle w:val="TAL"/>
            </w:pPr>
            <w:r w:rsidRPr="00C13E62">
              <w:rPr>
                <w:lang w:eastAsia="zh-CN"/>
              </w:rPr>
              <w:t>DMRS ports indexes</w:t>
            </w:r>
          </w:p>
        </w:tc>
        <w:tc>
          <w:tcPr>
            <w:tcW w:w="661" w:type="pct"/>
            <w:shd w:val="clear" w:color="auto" w:fill="auto"/>
            <w:vAlign w:val="center"/>
          </w:tcPr>
          <w:p w14:paraId="580B74F2" w14:textId="77777777" w:rsidR="00220689" w:rsidRPr="00C13E62" w:rsidRDefault="00220689" w:rsidP="00220689">
            <w:pPr>
              <w:pStyle w:val="TAC"/>
            </w:pPr>
          </w:p>
        </w:tc>
        <w:tc>
          <w:tcPr>
            <w:tcW w:w="1336" w:type="pct"/>
            <w:vAlign w:val="center"/>
          </w:tcPr>
          <w:p w14:paraId="4A924B45" w14:textId="77777777" w:rsidR="00220689" w:rsidRPr="00224443" w:rsidRDefault="00220689" w:rsidP="00220689">
            <w:pPr>
              <w:pStyle w:val="TAC"/>
              <w:rPr>
                <w:lang w:eastAsia="zh-CN"/>
              </w:rPr>
            </w:pPr>
            <w:r w:rsidRPr="00224443">
              <w:rPr>
                <w:lang w:eastAsia="zh-CN"/>
              </w:rPr>
              <w:t>{1000} for Rank1</w:t>
            </w:r>
          </w:p>
          <w:p w14:paraId="695E6A5C" w14:textId="77777777" w:rsidR="00220689" w:rsidRPr="00224443" w:rsidRDefault="00220689" w:rsidP="00220689">
            <w:pPr>
              <w:pStyle w:val="TAC"/>
              <w:rPr>
                <w:lang w:eastAsia="zh-CN"/>
              </w:rPr>
            </w:pPr>
            <w:r w:rsidRPr="00224443">
              <w:rPr>
                <w:lang w:eastAsia="zh-CN"/>
              </w:rPr>
              <w:t>{1000,1001} for Rank2</w:t>
            </w:r>
          </w:p>
          <w:p w14:paraId="66233285" w14:textId="77777777" w:rsidR="00220689" w:rsidRPr="00224443" w:rsidRDefault="00220689" w:rsidP="00220689">
            <w:pPr>
              <w:pStyle w:val="TAC"/>
              <w:rPr>
                <w:lang w:eastAsia="zh-CN"/>
              </w:rPr>
            </w:pPr>
            <w:r w:rsidRPr="00224443">
              <w:rPr>
                <w:lang w:eastAsia="zh-CN"/>
              </w:rPr>
              <w:t>{1000,1001,1002} for Rank3</w:t>
            </w:r>
          </w:p>
          <w:p w14:paraId="6F56161E" w14:textId="77777777" w:rsidR="00220689" w:rsidRPr="00C13E62" w:rsidRDefault="00220689" w:rsidP="00220689">
            <w:pPr>
              <w:pStyle w:val="TAC"/>
              <w:rPr>
                <w:lang w:eastAsia="zh-CN"/>
              </w:rPr>
            </w:pPr>
            <w:r w:rsidRPr="00224443">
              <w:rPr>
                <w:lang w:eastAsia="zh-CN"/>
              </w:rPr>
              <w:t>{1000,1001,1002,1003} for Rank4</w:t>
            </w:r>
          </w:p>
        </w:tc>
      </w:tr>
      <w:tr w:rsidR="00220689" w:rsidRPr="00C13E62" w14:paraId="3F76FAF6" w14:textId="77777777" w:rsidTr="007E365D">
        <w:trPr>
          <w:jc w:val="center"/>
        </w:trPr>
        <w:tc>
          <w:tcPr>
            <w:tcW w:w="1016" w:type="pct"/>
            <w:gridSpan w:val="2"/>
            <w:vMerge/>
            <w:shd w:val="clear" w:color="auto" w:fill="auto"/>
            <w:vAlign w:val="center"/>
          </w:tcPr>
          <w:p w14:paraId="6BF5C1F2" w14:textId="77777777" w:rsidR="00220689" w:rsidRPr="00C13E62" w:rsidRDefault="00220689" w:rsidP="00220689">
            <w:pPr>
              <w:pStyle w:val="TAL"/>
            </w:pPr>
          </w:p>
        </w:tc>
        <w:tc>
          <w:tcPr>
            <w:tcW w:w="1987" w:type="pct"/>
            <w:shd w:val="clear" w:color="auto" w:fill="auto"/>
            <w:vAlign w:val="center"/>
          </w:tcPr>
          <w:p w14:paraId="4E1E5773" w14:textId="77777777" w:rsidR="00220689" w:rsidRPr="00C13E62" w:rsidRDefault="00220689" w:rsidP="00220689">
            <w:pPr>
              <w:pStyle w:val="TAL"/>
            </w:pPr>
            <w:r w:rsidRPr="00C13E62">
              <w:t>Number of PDSCH DMRS CDM group(s) without data</w:t>
            </w:r>
          </w:p>
        </w:tc>
        <w:tc>
          <w:tcPr>
            <w:tcW w:w="661" w:type="pct"/>
            <w:shd w:val="clear" w:color="auto" w:fill="auto"/>
            <w:vAlign w:val="center"/>
          </w:tcPr>
          <w:p w14:paraId="7D0DBE66" w14:textId="77777777" w:rsidR="00220689" w:rsidRPr="00C13E62" w:rsidRDefault="00220689" w:rsidP="00220689">
            <w:pPr>
              <w:pStyle w:val="TAC"/>
            </w:pPr>
          </w:p>
        </w:tc>
        <w:tc>
          <w:tcPr>
            <w:tcW w:w="1336" w:type="pct"/>
            <w:vAlign w:val="center"/>
          </w:tcPr>
          <w:p w14:paraId="134E5747" w14:textId="77777777" w:rsidR="00220689" w:rsidRPr="00C13E62" w:rsidRDefault="00220689" w:rsidP="00220689">
            <w:pPr>
              <w:pStyle w:val="TAC"/>
              <w:rPr>
                <w:lang w:eastAsia="zh-CN"/>
              </w:rPr>
            </w:pPr>
            <w:r w:rsidRPr="00C13E62">
              <w:rPr>
                <w:lang w:eastAsia="zh-CN"/>
              </w:rPr>
              <w:t>2</w:t>
            </w:r>
          </w:p>
        </w:tc>
      </w:tr>
      <w:tr w:rsidR="00220689" w:rsidRPr="00C13E62" w14:paraId="76A13C07" w14:textId="77777777" w:rsidTr="007E365D">
        <w:trPr>
          <w:jc w:val="center"/>
        </w:trPr>
        <w:tc>
          <w:tcPr>
            <w:tcW w:w="1016" w:type="pct"/>
            <w:gridSpan w:val="2"/>
            <w:vMerge w:val="restart"/>
            <w:shd w:val="clear" w:color="auto" w:fill="auto"/>
            <w:vAlign w:val="center"/>
          </w:tcPr>
          <w:p w14:paraId="528683BC" w14:textId="77777777" w:rsidR="00220689" w:rsidRPr="00C13E62" w:rsidRDefault="00220689" w:rsidP="00220689">
            <w:pPr>
              <w:pStyle w:val="TAL"/>
            </w:pPr>
            <w:r w:rsidRPr="00C13E62">
              <w:t>PTRS configuration</w:t>
            </w:r>
          </w:p>
        </w:tc>
        <w:tc>
          <w:tcPr>
            <w:tcW w:w="1987" w:type="pct"/>
            <w:shd w:val="clear" w:color="auto" w:fill="auto"/>
            <w:vAlign w:val="center"/>
          </w:tcPr>
          <w:p w14:paraId="0D78B15F" w14:textId="77777777" w:rsidR="00220689" w:rsidRPr="00C13E62" w:rsidRDefault="00220689" w:rsidP="00220689">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6A393677" w14:textId="77777777" w:rsidR="00220689" w:rsidRPr="00C13E62" w:rsidRDefault="00220689" w:rsidP="00220689">
            <w:pPr>
              <w:pStyle w:val="TAC"/>
            </w:pPr>
          </w:p>
        </w:tc>
        <w:tc>
          <w:tcPr>
            <w:tcW w:w="1336" w:type="pct"/>
            <w:vAlign w:val="center"/>
          </w:tcPr>
          <w:p w14:paraId="2FEB72D6" w14:textId="77777777" w:rsidR="00220689" w:rsidRPr="00C13E62" w:rsidRDefault="00220689" w:rsidP="00220689">
            <w:pPr>
              <w:pStyle w:val="TAC"/>
              <w:rPr>
                <w:lang w:eastAsia="zh-CN"/>
              </w:rPr>
            </w:pPr>
            <w:r w:rsidRPr="00C13E62">
              <w:rPr>
                <w:lang w:eastAsia="zh-CN"/>
              </w:rPr>
              <w:t>N/A</w:t>
            </w:r>
          </w:p>
        </w:tc>
      </w:tr>
      <w:tr w:rsidR="00220689" w:rsidRPr="00C13E62" w14:paraId="3EECCD0E" w14:textId="77777777" w:rsidTr="007E365D">
        <w:trPr>
          <w:jc w:val="center"/>
        </w:trPr>
        <w:tc>
          <w:tcPr>
            <w:tcW w:w="1016" w:type="pct"/>
            <w:gridSpan w:val="2"/>
            <w:vMerge/>
            <w:shd w:val="clear" w:color="auto" w:fill="auto"/>
            <w:vAlign w:val="center"/>
          </w:tcPr>
          <w:p w14:paraId="2288D2E7" w14:textId="77777777" w:rsidR="00220689" w:rsidRPr="00C13E62" w:rsidRDefault="00220689" w:rsidP="00220689">
            <w:pPr>
              <w:pStyle w:val="TAL"/>
            </w:pPr>
          </w:p>
        </w:tc>
        <w:tc>
          <w:tcPr>
            <w:tcW w:w="1987" w:type="pct"/>
            <w:shd w:val="clear" w:color="auto" w:fill="auto"/>
            <w:vAlign w:val="center"/>
          </w:tcPr>
          <w:p w14:paraId="760FB338" w14:textId="77777777" w:rsidR="00220689" w:rsidRPr="00C13E62" w:rsidRDefault="00220689" w:rsidP="00220689">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535B5A3D" w14:textId="77777777" w:rsidR="00220689" w:rsidRPr="00C13E62" w:rsidRDefault="00220689" w:rsidP="00220689">
            <w:pPr>
              <w:pStyle w:val="TAC"/>
            </w:pPr>
          </w:p>
        </w:tc>
        <w:tc>
          <w:tcPr>
            <w:tcW w:w="1336" w:type="pct"/>
            <w:vAlign w:val="center"/>
          </w:tcPr>
          <w:p w14:paraId="72A1A967" w14:textId="77777777" w:rsidR="00220689" w:rsidRPr="00C13E62" w:rsidRDefault="00220689" w:rsidP="00220689">
            <w:pPr>
              <w:pStyle w:val="TAC"/>
              <w:rPr>
                <w:lang w:eastAsia="zh-CN"/>
              </w:rPr>
            </w:pPr>
            <w:r w:rsidRPr="00C13E62">
              <w:rPr>
                <w:lang w:eastAsia="zh-CN"/>
              </w:rPr>
              <w:t>N/A</w:t>
            </w:r>
          </w:p>
        </w:tc>
      </w:tr>
      <w:tr w:rsidR="00220689" w:rsidRPr="00C13E62" w14:paraId="6ABCD964" w14:textId="77777777" w:rsidTr="007E365D">
        <w:trPr>
          <w:jc w:val="center"/>
        </w:trPr>
        <w:tc>
          <w:tcPr>
            <w:tcW w:w="1016" w:type="pct"/>
            <w:gridSpan w:val="2"/>
            <w:vMerge/>
            <w:shd w:val="clear" w:color="auto" w:fill="auto"/>
            <w:vAlign w:val="center"/>
          </w:tcPr>
          <w:p w14:paraId="1D8356A6" w14:textId="77777777" w:rsidR="00220689" w:rsidRPr="00C13E62" w:rsidRDefault="00220689" w:rsidP="00220689">
            <w:pPr>
              <w:pStyle w:val="TAL"/>
            </w:pPr>
          </w:p>
        </w:tc>
        <w:tc>
          <w:tcPr>
            <w:tcW w:w="1987" w:type="pct"/>
            <w:shd w:val="clear" w:color="auto" w:fill="auto"/>
            <w:vAlign w:val="center"/>
          </w:tcPr>
          <w:p w14:paraId="529FD97F" w14:textId="77777777" w:rsidR="00220689" w:rsidRPr="00C13E62" w:rsidRDefault="00220689" w:rsidP="00220689">
            <w:pPr>
              <w:pStyle w:val="TAL"/>
            </w:pPr>
            <w:r w:rsidRPr="00C13E62">
              <w:t>Resource Element Offset</w:t>
            </w:r>
          </w:p>
        </w:tc>
        <w:tc>
          <w:tcPr>
            <w:tcW w:w="661" w:type="pct"/>
            <w:shd w:val="clear" w:color="auto" w:fill="auto"/>
            <w:vAlign w:val="center"/>
          </w:tcPr>
          <w:p w14:paraId="5967CA02" w14:textId="77777777" w:rsidR="00220689" w:rsidRPr="00C13E62" w:rsidRDefault="00220689" w:rsidP="00220689">
            <w:pPr>
              <w:pStyle w:val="TAC"/>
            </w:pPr>
          </w:p>
        </w:tc>
        <w:tc>
          <w:tcPr>
            <w:tcW w:w="1336" w:type="pct"/>
            <w:vAlign w:val="center"/>
          </w:tcPr>
          <w:p w14:paraId="7DBD85A4" w14:textId="77777777" w:rsidR="00220689" w:rsidRPr="00C13E62" w:rsidRDefault="00220689" w:rsidP="00220689">
            <w:pPr>
              <w:pStyle w:val="TAC"/>
              <w:rPr>
                <w:lang w:eastAsia="zh-CN"/>
              </w:rPr>
            </w:pPr>
            <w:r w:rsidRPr="00C13E62">
              <w:rPr>
                <w:lang w:eastAsia="zh-CN"/>
              </w:rPr>
              <w:t>N/A</w:t>
            </w:r>
          </w:p>
        </w:tc>
      </w:tr>
      <w:tr w:rsidR="00220689" w:rsidRPr="00C13E62" w14:paraId="02240B36" w14:textId="77777777" w:rsidTr="007E365D">
        <w:trPr>
          <w:jc w:val="center"/>
        </w:trPr>
        <w:tc>
          <w:tcPr>
            <w:tcW w:w="1016" w:type="pct"/>
            <w:gridSpan w:val="2"/>
            <w:shd w:val="clear" w:color="auto" w:fill="auto"/>
            <w:vAlign w:val="center"/>
          </w:tcPr>
          <w:p w14:paraId="69ECB20F" w14:textId="77777777" w:rsidR="00220689" w:rsidRPr="00C13E62" w:rsidRDefault="00220689" w:rsidP="00220689">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877D665" w14:textId="77777777" w:rsidR="00220689" w:rsidRPr="00C13E62" w:rsidRDefault="00220689" w:rsidP="00220689">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6868BE93"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1563FE19" w14:textId="77777777" w:rsidR="00220689" w:rsidRPr="00C13E62" w:rsidRDefault="00220689" w:rsidP="00220689">
            <w:pPr>
              <w:pStyle w:val="TAC"/>
            </w:pPr>
            <w:r w:rsidRPr="00C13E62">
              <w:t>Start PRB 0</w:t>
            </w:r>
          </w:p>
          <w:p w14:paraId="3817BFC0" w14:textId="77777777" w:rsidR="00220689" w:rsidRPr="00C13E62" w:rsidRDefault="00220689" w:rsidP="00220689">
            <w:pPr>
              <w:pStyle w:val="TAC"/>
            </w:pPr>
            <w:r w:rsidRPr="00C13E62">
              <w:rPr>
                <w:rFonts w:eastAsia="Calibri"/>
              </w:rPr>
              <w:t>Number of PRB = BWP size</w:t>
            </w:r>
          </w:p>
        </w:tc>
      </w:tr>
      <w:tr w:rsidR="00220689" w:rsidRPr="00C13E62" w14:paraId="20D864B5" w14:textId="77777777" w:rsidTr="007E365D">
        <w:trPr>
          <w:jc w:val="center"/>
        </w:trPr>
        <w:tc>
          <w:tcPr>
            <w:tcW w:w="3004" w:type="pct"/>
            <w:gridSpan w:val="3"/>
            <w:tcBorders>
              <w:right w:val="single" w:sz="4" w:space="0" w:color="auto"/>
            </w:tcBorders>
            <w:shd w:val="clear" w:color="auto" w:fill="auto"/>
            <w:vAlign w:val="center"/>
          </w:tcPr>
          <w:p w14:paraId="3BCEBDA8" w14:textId="77777777" w:rsidR="00220689" w:rsidRPr="00C13E62" w:rsidRDefault="00220689" w:rsidP="00FA095B">
            <w:pPr>
              <w:pStyle w:val="TAL"/>
            </w:pPr>
            <w:r w:rsidRPr="00C13E62">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54EA1DD"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34A45EDF" w14:textId="77777777" w:rsidR="00220689" w:rsidRPr="00C13E62" w:rsidRDefault="00220689" w:rsidP="00220689">
            <w:pPr>
              <w:pStyle w:val="TAC"/>
            </w:pPr>
            <w:r w:rsidRPr="00C13E62">
              <w:rPr>
                <w:szCs w:val="18"/>
                <w:lang w:eastAsia="zh-CN"/>
              </w:rPr>
              <w:t>{0,2,3,1}</w:t>
            </w:r>
          </w:p>
        </w:tc>
      </w:tr>
      <w:tr w:rsidR="00220689" w:rsidRPr="00C13E62" w14:paraId="491DF13B" w14:textId="77777777" w:rsidTr="007E365D">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89C4979" w14:textId="77777777" w:rsidR="00220689" w:rsidRDefault="00220689" w:rsidP="00220689">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0EBB7902" w14:textId="77777777" w:rsidR="00220689" w:rsidRPr="00C13E62" w:rsidRDefault="00220689" w:rsidP="00220689">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CBC446B" w14:textId="77777777" w:rsidR="00220689" w:rsidRPr="00C13E62" w:rsidRDefault="00220689" w:rsidP="00220689">
      <w:pPr>
        <w:rPr>
          <w:highlight w:val="yellow"/>
          <w:lang w:val="nb-NO" w:eastAsia="en-GB"/>
        </w:rPr>
      </w:pPr>
    </w:p>
    <w:p w14:paraId="776DED14" w14:textId="77777777" w:rsidR="00345ACA" w:rsidRPr="00BE5108" w:rsidRDefault="00345ACA" w:rsidP="00345ACA">
      <w:pPr>
        <w:pStyle w:val="Heading4"/>
        <w:rPr>
          <w:rFonts w:eastAsiaTheme="minorEastAsia"/>
        </w:rPr>
      </w:pPr>
      <w:bookmarkStart w:id="6048" w:name="_Toc82437616"/>
      <w:bookmarkStart w:id="6049" w:name="_Toc89944982"/>
      <w:bookmarkStart w:id="6050" w:name="_Toc98754000"/>
      <w:bookmarkStart w:id="6051" w:name="_Toc106179892"/>
      <w:bookmarkStart w:id="6052" w:name="_Toc106180403"/>
      <w:bookmarkStart w:id="6053" w:name="_Toc130396228"/>
      <w:bookmarkStart w:id="6054" w:name="_Toc137555503"/>
      <w:bookmarkStart w:id="6055" w:name="_Toc138857030"/>
      <w:bookmarkStart w:id="6056" w:name="_Toc138860889"/>
      <w:bookmarkStart w:id="6057" w:name="_Toc145532021"/>
      <w:r w:rsidRPr="00BE5108">
        <w:rPr>
          <w:rFonts w:eastAsiaTheme="minorEastAsia"/>
        </w:rPr>
        <w:t>8.2.3.2</w:t>
      </w:r>
      <w:r w:rsidRPr="00BE5108">
        <w:rPr>
          <w:rFonts w:eastAsiaTheme="minorEastAsia"/>
        </w:rPr>
        <w:tab/>
        <w:t>Reporting Channel Quality Indicator (CQI)</w:t>
      </w:r>
      <w:bookmarkEnd w:id="6016"/>
      <w:bookmarkEnd w:id="6017"/>
      <w:bookmarkEnd w:id="6018"/>
      <w:bookmarkEnd w:id="6019"/>
      <w:bookmarkEnd w:id="6020"/>
      <w:bookmarkEnd w:id="6048"/>
      <w:bookmarkEnd w:id="6049"/>
      <w:bookmarkEnd w:id="6050"/>
      <w:bookmarkEnd w:id="6051"/>
      <w:bookmarkEnd w:id="6052"/>
      <w:bookmarkEnd w:id="6053"/>
      <w:bookmarkEnd w:id="6054"/>
      <w:bookmarkEnd w:id="6055"/>
      <w:bookmarkEnd w:id="6056"/>
      <w:bookmarkEnd w:id="6057"/>
    </w:p>
    <w:p w14:paraId="4F2D1B64" w14:textId="77777777" w:rsidR="00345ACA" w:rsidRPr="00BE5108" w:rsidRDefault="00345ACA" w:rsidP="00345ACA">
      <w:pPr>
        <w:pStyle w:val="Heading5"/>
        <w:rPr>
          <w:rFonts w:eastAsiaTheme="minorEastAsia"/>
        </w:rPr>
      </w:pPr>
      <w:bookmarkStart w:id="6058" w:name="_Toc73963117"/>
      <w:bookmarkStart w:id="6059" w:name="_Toc75260294"/>
      <w:bookmarkStart w:id="6060" w:name="_Toc75275836"/>
      <w:bookmarkStart w:id="6061" w:name="_Toc75276347"/>
      <w:bookmarkStart w:id="6062" w:name="_Toc76541846"/>
      <w:bookmarkStart w:id="6063" w:name="_Toc82437617"/>
      <w:bookmarkStart w:id="6064" w:name="_Toc89944983"/>
      <w:bookmarkStart w:id="6065" w:name="_Toc98754001"/>
      <w:bookmarkStart w:id="6066" w:name="_Toc106179893"/>
      <w:bookmarkStart w:id="6067" w:name="_Toc106180404"/>
      <w:bookmarkStart w:id="6068" w:name="_Toc130396229"/>
      <w:bookmarkStart w:id="6069" w:name="_Toc137555504"/>
      <w:bookmarkStart w:id="6070" w:name="_Toc138857031"/>
      <w:bookmarkStart w:id="6071" w:name="_Toc138860890"/>
      <w:bookmarkStart w:id="6072" w:name="_Toc145532022"/>
      <w:r w:rsidRPr="00BE5108">
        <w:rPr>
          <w:rFonts w:eastAsiaTheme="minorEastAsia"/>
        </w:rPr>
        <w:t>8.2.3.2.1</w:t>
      </w:r>
      <w:r w:rsidRPr="00BE5108">
        <w:rPr>
          <w:rFonts w:eastAsiaTheme="minorEastAsia"/>
        </w:rPr>
        <w:tab/>
        <w:t>Definition and applicability</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073" w:name="_Toc73963118"/>
      <w:bookmarkStart w:id="6074" w:name="_Toc75260295"/>
      <w:bookmarkStart w:id="6075" w:name="_Toc75275837"/>
      <w:bookmarkStart w:id="6076" w:name="_Toc75276348"/>
      <w:bookmarkStart w:id="6077" w:name="_Toc76541847"/>
      <w:bookmarkStart w:id="6078" w:name="_Toc82437618"/>
      <w:bookmarkStart w:id="6079" w:name="_Toc89944984"/>
      <w:bookmarkStart w:id="6080" w:name="_Toc98754002"/>
      <w:bookmarkStart w:id="6081" w:name="_Toc106179894"/>
      <w:bookmarkStart w:id="6082" w:name="_Toc106180405"/>
      <w:bookmarkStart w:id="6083" w:name="_Toc130396230"/>
      <w:bookmarkStart w:id="6084" w:name="_Toc137555505"/>
      <w:bookmarkStart w:id="6085" w:name="_Toc138857032"/>
      <w:bookmarkStart w:id="6086" w:name="_Toc138860891"/>
      <w:bookmarkStart w:id="6087" w:name="_Toc145532023"/>
      <w:r w:rsidRPr="00BE5108">
        <w:rPr>
          <w:rFonts w:eastAsiaTheme="minorEastAsia"/>
        </w:rPr>
        <w:t>8.2.3.2.2</w:t>
      </w:r>
      <w:r w:rsidRPr="00BE5108">
        <w:rPr>
          <w:rFonts w:eastAsiaTheme="minorEastAsia"/>
        </w:rPr>
        <w:tab/>
        <w:t>Minimum requirement</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088" w:name="_Toc73963119"/>
      <w:bookmarkStart w:id="6089" w:name="_Toc75260296"/>
      <w:bookmarkStart w:id="6090" w:name="_Toc75275838"/>
      <w:bookmarkStart w:id="6091" w:name="_Toc75276349"/>
      <w:bookmarkStart w:id="6092" w:name="_Toc76541848"/>
      <w:bookmarkStart w:id="6093" w:name="_Toc82437619"/>
      <w:bookmarkStart w:id="6094" w:name="_Toc89944985"/>
      <w:bookmarkStart w:id="6095" w:name="_Toc98754003"/>
      <w:bookmarkStart w:id="6096" w:name="_Toc106179895"/>
      <w:bookmarkStart w:id="6097" w:name="_Toc106180406"/>
      <w:bookmarkStart w:id="6098" w:name="_Toc130396231"/>
      <w:bookmarkStart w:id="6099" w:name="_Toc137555506"/>
      <w:bookmarkStart w:id="6100" w:name="_Toc138857033"/>
      <w:bookmarkStart w:id="6101" w:name="_Toc138860892"/>
      <w:bookmarkStart w:id="6102" w:name="_Toc145532024"/>
      <w:r w:rsidRPr="00BE5108">
        <w:rPr>
          <w:rFonts w:eastAsiaTheme="minorEastAsia"/>
        </w:rPr>
        <w:t>8.2.3.2.3</w:t>
      </w:r>
      <w:r w:rsidRPr="00BE5108">
        <w:rPr>
          <w:rFonts w:eastAsiaTheme="minorEastAsia"/>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103" w:name="_Toc73963120"/>
      <w:bookmarkStart w:id="6104" w:name="_Toc75260297"/>
      <w:bookmarkStart w:id="6105" w:name="_Toc75275839"/>
      <w:bookmarkStart w:id="6106" w:name="_Toc75276350"/>
      <w:bookmarkStart w:id="6107" w:name="_Toc76541849"/>
      <w:bookmarkStart w:id="6108" w:name="_Toc82437620"/>
      <w:bookmarkStart w:id="6109" w:name="_Toc89944986"/>
      <w:bookmarkStart w:id="6110" w:name="_Toc98754004"/>
      <w:bookmarkStart w:id="6111" w:name="_Toc106179896"/>
      <w:bookmarkStart w:id="6112" w:name="_Toc106180407"/>
      <w:bookmarkStart w:id="6113" w:name="_Toc130396232"/>
      <w:bookmarkStart w:id="6114" w:name="_Toc137555507"/>
      <w:bookmarkStart w:id="6115" w:name="_Toc138857034"/>
      <w:bookmarkStart w:id="6116" w:name="_Toc138860893"/>
      <w:bookmarkStart w:id="6117" w:name="_Toc145532025"/>
      <w:r w:rsidRPr="00BE5108">
        <w:rPr>
          <w:rFonts w:eastAsiaTheme="minorEastAsia"/>
        </w:rPr>
        <w:t>8.2.3.2.4</w:t>
      </w:r>
      <w:r w:rsidRPr="00BE5108">
        <w:rPr>
          <w:rFonts w:eastAsiaTheme="minorEastAsia"/>
        </w:rPr>
        <w:tab/>
        <w:t>Method of test</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6118" w:name="_Toc73963121"/>
      <w:bookmarkStart w:id="6119" w:name="_Toc75260298"/>
      <w:bookmarkStart w:id="6120" w:name="_Toc75275840"/>
      <w:bookmarkStart w:id="6121" w:name="_Toc75276351"/>
      <w:bookmarkStart w:id="6122" w:name="_Toc76541850"/>
      <w:bookmarkStart w:id="6123" w:name="_Toc82437621"/>
      <w:bookmarkStart w:id="6124" w:name="_Toc89944987"/>
      <w:bookmarkStart w:id="6125" w:name="_Toc98754005"/>
      <w:bookmarkStart w:id="6126" w:name="_Toc106179897"/>
      <w:bookmarkStart w:id="6127" w:name="_Toc106180408"/>
      <w:bookmarkStart w:id="6128" w:name="_Toc130396233"/>
      <w:bookmarkStart w:id="6129" w:name="_Toc137555508"/>
      <w:bookmarkStart w:id="6130" w:name="_Toc138857035"/>
      <w:bookmarkStart w:id="6131" w:name="_Toc138860894"/>
      <w:bookmarkStart w:id="6132" w:name="_Toc145532026"/>
      <w:r w:rsidRPr="00BE5108">
        <w:rPr>
          <w:rFonts w:eastAsiaTheme="minorEastAsia"/>
        </w:rPr>
        <w:t>8.2.3.2.5</w:t>
      </w:r>
      <w:r w:rsidRPr="00BE5108">
        <w:rPr>
          <w:rFonts w:eastAsiaTheme="minorEastAsia"/>
        </w:rPr>
        <w:tab/>
        <w:t>Test requirement</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6133" w:name="_Toc73963122"/>
      <w:bookmarkStart w:id="6134" w:name="_Toc75260299"/>
      <w:bookmarkStart w:id="6135" w:name="_Toc75275841"/>
      <w:bookmarkStart w:id="6136" w:name="_Toc75276352"/>
      <w:bookmarkStart w:id="6137" w:name="_Toc76541851"/>
      <w:bookmarkStart w:id="6138" w:name="_Toc82437622"/>
      <w:bookmarkStart w:id="6139" w:name="_Toc89944988"/>
      <w:bookmarkStart w:id="6140" w:name="_Toc98754006"/>
      <w:bookmarkStart w:id="6141" w:name="_Toc106179898"/>
      <w:bookmarkStart w:id="6142" w:name="_Toc106180409"/>
      <w:bookmarkStart w:id="6143" w:name="_Toc130396234"/>
      <w:bookmarkStart w:id="6144" w:name="_Toc137555509"/>
      <w:bookmarkStart w:id="6145" w:name="_Toc138857036"/>
      <w:bookmarkStart w:id="6146" w:name="_Toc138860895"/>
      <w:bookmarkStart w:id="6147" w:name="_Toc145532027"/>
      <w:r w:rsidRPr="00BE5108">
        <w:rPr>
          <w:rFonts w:eastAsiaTheme="minorEastAsia"/>
        </w:rPr>
        <w:t>8.2.3.3</w:t>
      </w:r>
      <w:r w:rsidRPr="00BE5108">
        <w:rPr>
          <w:rFonts w:eastAsiaTheme="minorEastAsia"/>
        </w:rPr>
        <w:tab/>
        <w:t>Reporting of Precoding Matrix Indicator (PMI)</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7567032E" w14:textId="77777777" w:rsidR="00345ACA" w:rsidRPr="00BE5108" w:rsidRDefault="00345ACA" w:rsidP="00345ACA">
      <w:pPr>
        <w:pStyle w:val="Heading5"/>
        <w:rPr>
          <w:rFonts w:eastAsiaTheme="minorEastAsia"/>
        </w:rPr>
      </w:pPr>
      <w:bookmarkStart w:id="6148" w:name="_Toc73963123"/>
      <w:bookmarkStart w:id="6149" w:name="_Toc75260300"/>
      <w:bookmarkStart w:id="6150" w:name="_Toc75275842"/>
      <w:bookmarkStart w:id="6151" w:name="_Toc75276353"/>
      <w:bookmarkStart w:id="6152" w:name="_Toc76541852"/>
      <w:bookmarkStart w:id="6153" w:name="_Toc82437623"/>
      <w:bookmarkStart w:id="6154" w:name="_Toc89944989"/>
      <w:bookmarkStart w:id="6155" w:name="_Toc98754007"/>
      <w:bookmarkStart w:id="6156" w:name="_Toc106179899"/>
      <w:bookmarkStart w:id="6157" w:name="_Toc106180410"/>
      <w:bookmarkStart w:id="6158" w:name="_Toc130396235"/>
      <w:bookmarkStart w:id="6159" w:name="_Toc137555510"/>
      <w:bookmarkStart w:id="6160" w:name="_Toc138857037"/>
      <w:bookmarkStart w:id="6161" w:name="_Toc138860896"/>
      <w:bookmarkStart w:id="6162" w:name="_Toc145532028"/>
      <w:r w:rsidRPr="00BE5108">
        <w:rPr>
          <w:rFonts w:eastAsiaTheme="minorEastAsia"/>
        </w:rPr>
        <w:t>8.2.3.3.1</w:t>
      </w:r>
      <w:r w:rsidRPr="00BE5108">
        <w:rPr>
          <w:rFonts w:eastAsiaTheme="minorEastAsia"/>
        </w:rPr>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0BF1E357" w14:textId="5EF130E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w:t>
      </w:r>
      <w:r w:rsidR="00262186">
        <w:rPr>
          <w:rFonts w:eastAsiaTheme="minorEastAsia"/>
        </w:rPr>
        <w:t xml:space="preserve">the </w:t>
      </w:r>
      <w:r w:rsidR="00262186">
        <w:rPr>
          <w:rFonts w:eastAsia="SimSun" w:hint="eastAsia"/>
          <w:lang w:val="en-US" w:eastAsia="zh-CN"/>
        </w:rPr>
        <w:t>IAB-MT</w:t>
      </w:r>
      <w:r w:rsidRPr="00BE5108">
        <w:rPr>
          <w:rFonts w:eastAsiaTheme="minorEastAsia"/>
        </w:rPr>
        <w:t xml:space="preserv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6.3pt" o:ole="">
            <v:imagedata r:id="rId58" o:title=""/>
          </v:shape>
          <o:OLEObject Type="Embed" ProgID="Equation.3" ShapeID="_x0000_i1050" DrawAspect="Content" ObjectID="_1757315621" r:id="rId59"/>
        </w:object>
      </w:r>
    </w:p>
    <w:p w14:paraId="6D139E8D" w14:textId="679DBC53"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51.5pt;height:15.2pt" o:ole="">
            <v:imagedata r:id="rId60" o:title=""/>
          </v:shape>
          <o:OLEObject Type="Embed" ProgID="Equation.DSMT4" ShapeID="_x0000_i1051" DrawAspect="Content" ObjectID="_1757315622"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6.75pt;height:15.2pt" o:ole="">
            <v:imagedata r:id="rId62" o:title=""/>
          </v:shape>
          <o:OLEObject Type="Embed" ProgID="Equation.DSMT4" ShapeID="_x0000_i1052" DrawAspect="Content" ObjectID="_1757315623" r:id="rId63"/>
        </w:object>
      </w:r>
      <w:r w:rsidRPr="00BE5108">
        <w:rPr>
          <w:rFonts w:eastAsiaTheme="minorEastAsia"/>
          <w:lang w:eastAsia="zh-CN"/>
        </w:rPr>
        <w:t xml:space="preserve"> using the precoders configured according to </w:t>
      </w:r>
      <w:r w:rsidR="00262186">
        <w:rPr>
          <w:rFonts w:eastAsiaTheme="minorEastAsia"/>
          <w:lang w:eastAsia="zh-CN"/>
        </w:rPr>
        <w:t xml:space="preserve">the </w:t>
      </w:r>
      <w:r w:rsidR="00262186">
        <w:rPr>
          <w:rFonts w:eastAsia="SimSun" w:hint="eastAsia"/>
          <w:lang w:val="en-US" w:eastAsia="zh-CN"/>
        </w:rPr>
        <w:t>IAB-MT</w:t>
      </w:r>
      <w:r w:rsidRPr="00BE5108">
        <w:rPr>
          <w:rFonts w:eastAsiaTheme="minorEastAsia"/>
          <w:lang w:eastAsia="zh-CN"/>
        </w:rPr>
        <w:t xml:space="preserv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1pt;height:20.5pt" o:ole="">
            <v:imagedata r:id="rId64" o:title=""/>
          </v:shape>
          <o:OLEObject Type="Embed" ProgID="Equation.DSMT4" ShapeID="_x0000_i1053" DrawAspect="Content" ObjectID="_1757315624"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1.45pt;height:15.2pt" o:ole="">
            <v:imagedata r:id="rId62" o:title=""/>
          </v:shape>
          <o:OLEObject Type="Embed" ProgID="Equation.DSMT4" ShapeID="_x0000_i1054" DrawAspect="Content" ObjectID="_1757315625"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6163" w:name="_Toc73963124"/>
      <w:bookmarkStart w:id="6164" w:name="_Toc75260301"/>
      <w:bookmarkStart w:id="6165" w:name="_Toc75275843"/>
      <w:bookmarkStart w:id="6166" w:name="_Toc75276354"/>
      <w:bookmarkStart w:id="6167" w:name="_Toc76541853"/>
      <w:bookmarkStart w:id="6168" w:name="_Toc82437624"/>
      <w:bookmarkStart w:id="6169" w:name="_Toc89944990"/>
      <w:bookmarkStart w:id="6170" w:name="_Toc98754008"/>
      <w:bookmarkStart w:id="6171" w:name="_Toc106179900"/>
      <w:bookmarkStart w:id="6172" w:name="_Toc106180411"/>
      <w:bookmarkStart w:id="6173" w:name="_Toc130396236"/>
      <w:bookmarkStart w:id="6174" w:name="_Toc137555511"/>
      <w:bookmarkStart w:id="6175" w:name="_Toc138857038"/>
      <w:bookmarkStart w:id="6176" w:name="_Toc138860897"/>
      <w:bookmarkStart w:id="6177" w:name="_Toc145532029"/>
      <w:r w:rsidRPr="00BE5108">
        <w:rPr>
          <w:rFonts w:eastAsiaTheme="minorEastAsia"/>
        </w:rPr>
        <w:t>8.2.3.3.2</w:t>
      </w:r>
      <w:r w:rsidRPr="00BE5108">
        <w:rPr>
          <w:rFonts w:eastAsiaTheme="minorEastAsia"/>
        </w:rPr>
        <w:tab/>
        <w:t>Minimum requirement</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6178" w:name="_Toc73963125"/>
      <w:bookmarkStart w:id="6179" w:name="_Toc75260302"/>
      <w:bookmarkStart w:id="6180" w:name="_Toc75275844"/>
      <w:bookmarkStart w:id="6181" w:name="_Toc75276355"/>
      <w:bookmarkStart w:id="6182" w:name="_Toc76541854"/>
      <w:bookmarkStart w:id="6183" w:name="_Toc82437625"/>
      <w:bookmarkStart w:id="6184" w:name="_Toc89944991"/>
      <w:bookmarkStart w:id="6185" w:name="_Toc98754009"/>
      <w:bookmarkStart w:id="6186" w:name="_Toc106179901"/>
      <w:bookmarkStart w:id="6187" w:name="_Toc106180412"/>
      <w:bookmarkStart w:id="6188" w:name="_Toc130396237"/>
      <w:bookmarkStart w:id="6189" w:name="_Toc137555512"/>
      <w:bookmarkStart w:id="6190" w:name="_Toc138857039"/>
      <w:bookmarkStart w:id="6191" w:name="_Toc138860898"/>
      <w:bookmarkStart w:id="6192" w:name="_Toc145532030"/>
      <w:r w:rsidRPr="00BE5108">
        <w:rPr>
          <w:rFonts w:eastAsiaTheme="minorEastAsia"/>
        </w:rPr>
        <w:t>8.2.3.3.3</w:t>
      </w:r>
      <w:r w:rsidRPr="00BE5108">
        <w:rPr>
          <w:rFonts w:eastAsiaTheme="minorEastAsia"/>
        </w:rPr>
        <w:tab/>
        <w:t>Test purpose</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6193" w:name="_Toc73963126"/>
      <w:bookmarkStart w:id="6194" w:name="_Toc75260303"/>
      <w:bookmarkStart w:id="6195" w:name="_Toc75275845"/>
      <w:bookmarkStart w:id="6196" w:name="_Toc75276356"/>
      <w:bookmarkStart w:id="6197" w:name="_Toc76541855"/>
      <w:bookmarkStart w:id="6198" w:name="_Toc82437626"/>
      <w:bookmarkStart w:id="6199" w:name="_Toc89944992"/>
      <w:bookmarkStart w:id="6200" w:name="_Toc98754010"/>
      <w:bookmarkStart w:id="6201" w:name="_Toc106179902"/>
      <w:bookmarkStart w:id="6202" w:name="_Toc106180413"/>
      <w:bookmarkStart w:id="6203" w:name="_Toc130396238"/>
      <w:bookmarkStart w:id="6204" w:name="_Toc137555513"/>
      <w:bookmarkStart w:id="6205" w:name="_Toc138857040"/>
      <w:bookmarkStart w:id="6206" w:name="_Toc138860899"/>
      <w:bookmarkStart w:id="6207" w:name="_Toc145532031"/>
      <w:r w:rsidRPr="00BE5108">
        <w:rPr>
          <w:rFonts w:eastAsiaTheme="minorEastAsia"/>
        </w:rPr>
        <w:t>8.2.3.3.4</w:t>
      </w:r>
      <w:r w:rsidRPr="00BE5108">
        <w:rPr>
          <w:rFonts w:eastAsiaTheme="minorEastAsia"/>
        </w:rPr>
        <w:tab/>
        <w:t>Method of test</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294EAA13" w:rsidR="00345ACA" w:rsidRPr="00BE5108" w:rsidRDefault="00262186"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SimSun"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6208" w:name="_Toc73963127"/>
      <w:bookmarkStart w:id="6209" w:name="_Toc75260304"/>
      <w:bookmarkStart w:id="6210" w:name="_Toc75275846"/>
      <w:bookmarkStart w:id="6211" w:name="_Toc75276357"/>
      <w:bookmarkStart w:id="6212" w:name="_Toc76541856"/>
      <w:bookmarkStart w:id="6213" w:name="_Toc82437627"/>
      <w:bookmarkStart w:id="6214" w:name="_Toc89944993"/>
      <w:bookmarkStart w:id="6215" w:name="_Toc98754011"/>
      <w:bookmarkStart w:id="6216" w:name="_Toc106179903"/>
      <w:bookmarkStart w:id="6217" w:name="_Toc106180414"/>
      <w:bookmarkStart w:id="6218" w:name="_Toc130396239"/>
      <w:bookmarkStart w:id="6219" w:name="_Toc137555514"/>
      <w:bookmarkStart w:id="6220" w:name="_Toc138857041"/>
      <w:bookmarkStart w:id="6221" w:name="_Toc138860900"/>
      <w:bookmarkStart w:id="6222" w:name="_Toc145532032"/>
      <w:r w:rsidRPr="00BE5108">
        <w:rPr>
          <w:rFonts w:eastAsiaTheme="minorEastAsia"/>
        </w:rPr>
        <w:t>8.2.3.3.5</w:t>
      </w:r>
      <w:r w:rsidRPr="00BE5108">
        <w:rPr>
          <w:rFonts w:eastAsiaTheme="minorEastAsia"/>
        </w:rPr>
        <w:tab/>
        <w:t>Test requirement</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6223" w:name="_Toc73963128"/>
      <w:bookmarkStart w:id="6224" w:name="_Toc75260305"/>
      <w:bookmarkStart w:id="6225" w:name="_Toc75275847"/>
      <w:bookmarkStart w:id="6226" w:name="_Toc75276358"/>
      <w:bookmarkStart w:id="6227" w:name="_Toc76541857"/>
      <w:bookmarkStart w:id="6228" w:name="_Toc82437628"/>
      <w:bookmarkStart w:id="6229" w:name="_Toc89944994"/>
      <w:bookmarkStart w:id="6230" w:name="_Toc98754012"/>
      <w:bookmarkStart w:id="6231" w:name="_Toc106179904"/>
      <w:bookmarkStart w:id="6232" w:name="_Toc106180415"/>
      <w:bookmarkStart w:id="6233" w:name="_Toc130396240"/>
      <w:bookmarkStart w:id="6234" w:name="_Toc137555515"/>
      <w:bookmarkStart w:id="6235" w:name="_Toc138857042"/>
      <w:bookmarkStart w:id="6236" w:name="_Toc138860901"/>
      <w:bookmarkStart w:id="6237" w:name="_Toc145532033"/>
      <w:r w:rsidRPr="00BE5108">
        <w:rPr>
          <w:rFonts w:eastAsiaTheme="minorEastAsia"/>
        </w:rPr>
        <w:t>8.2.3.4</w:t>
      </w:r>
      <w:r w:rsidRPr="00BE5108">
        <w:rPr>
          <w:rFonts w:eastAsiaTheme="minorEastAsia"/>
        </w:rPr>
        <w:tab/>
        <w:t>Reporting of Rank Indicator (RI)</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02C18D65" w14:textId="77777777" w:rsidR="00345ACA" w:rsidRPr="00BE5108" w:rsidRDefault="00345ACA" w:rsidP="00345ACA">
      <w:pPr>
        <w:pStyle w:val="Heading5"/>
        <w:rPr>
          <w:rFonts w:eastAsia="SimSun"/>
        </w:rPr>
      </w:pPr>
      <w:bookmarkStart w:id="6238" w:name="_Toc73963129"/>
      <w:bookmarkStart w:id="6239" w:name="_Toc75260306"/>
      <w:bookmarkStart w:id="6240" w:name="_Toc75275848"/>
      <w:bookmarkStart w:id="6241" w:name="_Toc75276359"/>
      <w:bookmarkStart w:id="6242" w:name="_Toc76541858"/>
      <w:bookmarkStart w:id="6243" w:name="_Toc82437629"/>
      <w:bookmarkStart w:id="6244" w:name="_Toc89944995"/>
      <w:bookmarkStart w:id="6245" w:name="_Toc98754013"/>
      <w:bookmarkStart w:id="6246" w:name="_Toc106179905"/>
      <w:bookmarkStart w:id="6247" w:name="_Toc106180416"/>
      <w:bookmarkStart w:id="6248" w:name="_Toc130396241"/>
      <w:bookmarkStart w:id="6249" w:name="_Toc137555516"/>
      <w:bookmarkStart w:id="6250" w:name="_Toc138857043"/>
      <w:bookmarkStart w:id="6251" w:name="_Toc138860902"/>
      <w:bookmarkStart w:id="6252" w:name="_Toc145532034"/>
      <w:r w:rsidRPr="00BE5108">
        <w:rPr>
          <w:rFonts w:eastAsiaTheme="minorEastAsia"/>
        </w:rPr>
        <w:t>8.2.3.4.1</w:t>
      </w:r>
      <w:r w:rsidRPr="00BE5108">
        <w:rPr>
          <w:rFonts w:eastAsiaTheme="minorEastAsia"/>
        </w:rPr>
        <w:tab/>
        <w:t>General</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6253" w:name="_Toc73963130"/>
      <w:bookmarkStart w:id="6254" w:name="_Toc75260307"/>
      <w:bookmarkStart w:id="6255" w:name="_Toc75275849"/>
      <w:bookmarkStart w:id="6256" w:name="_Toc75276360"/>
      <w:bookmarkStart w:id="6257" w:name="_Toc76541859"/>
      <w:bookmarkStart w:id="6258" w:name="_Toc82437630"/>
      <w:bookmarkStart w:id="6259" w:name="_Toc89944996"/>
      <w:bookmarkStart w:id="6260" w:name="_Toc98754014"/>
      <w:bookmarkStart w:id="6261" w:name="_Toc106179906"/>
      <w:bookmarkStart w:id="6262" w:name="_Toc106180417"/>
      <w:bookmarkStart w:id="6263" w:name="_Toc130396242"/>
      <w:bookmarkStart w:id="6264" w:name="_Toc137555517"/>
      <w:bookmarkStart w:id="6265" w:name="_Toc138857044"/>
      <w:bookmarkStart w:id="6266" w:name="_Toc138860903"/>
      <w:bookmarkStart w:id="6267" w:name="_Toc145532035"/>
      <w:r w:rsidRPr="00BE5108">
        <w:rPr>
          <w:rFonts w:eastAsiaTheme="minorEastAsia"/>
        </w:rPr>
        <w:t>8.2.3.4.2</w:t>
      </w:r>
      <w:r w:rsidRPr="00BE5108">
        <w:rPr>
          <w:rFonts w:eastAsiaTheme="minorEastAsia"/>
        </w:rPr>
        <w:tab/>
        <w:t>Minimum requirements</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6268" w:name="_Toc73963131"/>
      <w:bookmarkStart w:id="6269" w:name="_Toc75260308"/>
      <w:bookmarkStart w:id="6270" w:name="_Toc75275850"/>
      <w:bookmarkStart w:id="6271" w:name="_Toc75276361"/>
      <w:bookmarkStart w:id="6272" w:name="_Toc76541860"/>
      <w:bookmarkStart w:id="6273" w:name="_Toc82437631"/>
      <w:bookmarkStart w:id="6274" w:name="_Toc89944997"/>
      <w:bookmarkStart w:id="6275" w:name="_Toc98754015"/>
      <w:bookmarkStart w:id="6276" w:name="_Toc106179907"/>
      <w:bookmarkStart w:id="6277" w:name="_Toc106180418"/>
      <w:bookmarkStart w:id="6278" w:name="_Toc130396243"/>
      <w:bookmarkStart w:id="6279" w:name="_Toc137555518"/>
      <w:bookmarkStart w:id="6280" w:name="_Toc138857045"/>
      <w:bookmarkStart w:id="6281" w:name="_Toc138860904"/>
      <w:bookmarkStart w:id="6282" w:name="_Toc145532036"/>
      <w:r w:rsidRPr="00BE5108">
        <w:rPr>
          <w:rFonts w:eastAsiaTheme="minorEastAsia"/>
        </w:rPr>
        <w:t>8.2.3.4.3</w:t>
      </w:r>
      <w:r w:rsidRPr="00BE5108">
        <w:rPr>
          <w:rFonts w:eastAsiaTheme="minorEastAsia"/>
        </w:rPr>
        <w:tab/>
        <w:t>Test purpose</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6283" w:name="_Toc73963132"/>
      <w:bookmarkStart w:id="6284" w:name="_Toc75260309"/>
      <w:bookmarkStart w:id="6285" w:name="_Toc75275851"/>
      <w:bookmarkStart w:id="6286" w:name="_Toc75276362"/>
      <w:bookmarkStart w:id="6287" w:name="_Toc76541861"/>
      <w:bookmarkStart w:id="6288" w:name="_Toc82437632"/>
      <w:bookmarkStart w:id="6289" w:name="_Toc89944998"/>
      <w:bookmarkStart w:id="6290" w:name="_Toc98754016"/>
      <w:bookmarkStart w:id="6291" w:name="_Toc106179908"/>
      <w:bookmarkStart w:id="6292" w:name="_Toc106180419"/>
      <w:bookmarkStart w:id="6293" w:name="_Toc130396244"/>
      <w:bookmarkStart w:id="6294" w:name="_Toc137555519"/>
      <w:bookmarkStart w:id="6295" w:name="_Toc138857046"/>
      <w:bookmarkStart w:id="6296" w:name="_Toc138860905"/>
      <w:bookmarkStart w:id="6297" w:name="_Toc145532037"/>
      <w:r w:rsidRPr="00BE5108">
        <w:rPr>
          <w:rFonts w:eastAsiaTheme="minorEastAsia"/>
        </w:rPr>
        <w:t>8.2.3.4.4</w:t>
      </w:r>
      <w:r w:rsidRPr="00BE5108">
        <w:rPr>
          <w:rFonts w:eastAsiaTheme="minorEastAsia"/>
        </w:rPr>
        <w:tab/>
        <w:t>Method of test</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6298" w:name="_Toc73963133"/>
      <w:bookmarkStart w:id="6299" w:name="_Toc75260310"/>
      <w:bookmarkStart w:id="6300" w:name="_Toc75275852"/>
      <w:bookmarkStart w:id="6301" w:name="_Toc75276363"/>
      <w:bookmarkStart w:id="6302" w:name="_Toc76541862"/>
      <w:bookmarkStart w:id="6303" w:name="_Toc82437633"/>
      <w:bookmarkStart w:id="6304" w:name="_Toc89944999"/>
      <w:bookmarkStart w:id="6305" w:name="_Toc98754017"/>
      <w:bookmarkStart w:id="6306" w:name="_Toc106179909"/>
      <w:bookmarkStart w:id="6307" w:name="_Toc106180420"/>
      <w:bookmarkStart w:id="6308" w:name="_Toc130396245"/>
      <w:bookmarkStart w:id="6309" w:name="_Toc137555520"/>
      <w:bookmarkStart w:id="6310" w:name="_Toc138857047"/>
      <w:bookmarkStart w:id="6311" w:name="_Toc138860906"/>
      <w:bookmarkStart w:id="6312" w:name="_Toc145532038"/>
      <w:r w:rsidRPr="00BE5108">
        <w:rPr>
          <w:rFonts w:eastAsiaTheme="minorEastAsia"/>
        </w:rPr>
        <w:t>8.2.3.4.5</w:t>
      </w:r>
      <w:r w:rsidRPr="00BE5108">
        <w:rPr>
          <w:rFonts w:eastAsiaTheme="minorEastAsia"/>
        </w:rPr>
        <w:tab/>
        <w:t>Test requirement</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313"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6314" w:name="_Toc75260311"/>
      <w:bookmarkStart w:id="6315" w:name="_Toc75275853"/>
      <w:bookmarkStart w:id="6316" w:name="_Toc75276364"/>
      <w:bookmarkStart w:id="6317" w:name="_Toc76541863"/>
      <w:bookmarkStart w:id="6318" w:name="_Toc82437634"/>
      <w:bookmarkStart w:id="6319" w:name="_Toc89945000"/>
      <w:bookmarkStart w:id="6320" w:name="_Toc98754018"/>
      <w:bookmarkStart w:id="6321" w:name="_Toc106179910"/>
      <w:bookmarkStart w:id="6322" w:name="_Toc106180421"/>
      <w:bookmarkStart w:id="6323" w:name="_Toc130396246"/>
      <w:bookmarkStart w:id="6324" w:name="_Toc137555521"/>
      <w:bookmarkStart w:id="6325" w:name="_Toc138857048"/>
      <w:bookmarkStart w:id="6326" w:name="_Toc138860907"/>
      <w:bookmarkStart w:id="6327" w:name="_Toc145532039"/>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04934F5B" w14:textId="77777777" w:rsidR="00C87888" w:rsidRPr="00BE5108" w:rsidRDefault="00C87888" w:rsidP="00E55627">
      <w:pPr>
        <w:pStyle w:val="Heading1"/>
        <w:rPr>
          <w:rFonts w:eastAsiaTheme="minorEastAsia"/>
        </w:rPr>
      </w:pPr>
      <w:bookmarkStart w:id="6328" w:name="_Toc73963135"/>
      <w:bookmarkStart w:id="6329" w:name="_Toc75260312"/>
      <w:bookmarkStart w:id="6330" w:name="_Toc75275854"/>
      <w:bookmarkStart w:id="6331" w:name="_Toc75276365"/>
      <w:bookmarkStart w:id="6332" w:name="_Toc76541864"/>
      <w:bookmarkStart w:id="6333" w:name="_Toc82437635"/>
      <w:bookmarkStart w:id="6334" w:name="_Toc89945001"/>
      <w:bookmarkStart w:id="6335" w:name="_Toc98754019"/>
      <w:bookmarkStart w:id="6336" w:name="_Toc106179911"/>
      <w:bookmarkStart w:id="6337" w:name="_Toc106180422"/>
      <w:bookmarkStart w:id="6338" w:name="_Toc130396247"/>
      <w:bookmarkStart w:id="6339" w:name="_Toc137555522"/>
      <w:bookmarkStart w:id="6340" w:name="_Toc138857049"/>
      <w:bookmarkStart w:id="6341" w:name="_Toc138860908"/>
      <w:bookmarkStart w:id="6342" w:name="_Toc145532040"/>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225817FF" w14:textId="39409F25" w:rsidR="002B3822" w:rsidRDefault="002B3822" w:rsidP="002B3822">
      <w:pPr>
        <w:pStyle w:val="Heading2"/>
        <w:rPr>
          <w:rFonts w:eastAsiaTheme="minorEastAsia"/>
        </w:rPr>
      </w:pPr>
      <w:bookmarkStart w:id="6343" w:name="_Toc73963136"/>
      <w:bookmarkStart w:id="6344" w:name="_Toc75260313"/>
      <w:bookmarkStart w:id="6345" w:name="_Toc75275855"/>
      <w:bookmarkStart w:id="6346" w:name="_Toc75276366"/>
      <w:bookmarkStart w:id="6347" w:name="_Toc76541865"/>
      <w:bookmarkStart w:id="6348" w:name="_Toc82437636"/>
      <w:bookmarkStart w:id="6349" w:name="_Toc89945002"/>
      <w:bookmarkStart w:id="6350" w:name="_Toc98754020"/>
      <w:bookmarkStart w:id="6351" w:name="_Toc106179912"/>
      <w:bookmarkStart w:id="6352" w:name="_Toc106180423"/>
      <w:bookmarkStart w:id="6353" w:name="_Toc130396248"/>
      <w:bookmarkStart w:id="6354" w:name="_Toc137555523"/>
      <w:bookmarkStart w:id="6355" w:name="_Toc138857050"/>
      <w:bookmarkStart w:id="6356" w:name="_Toc138860909"/>
      <w:bookmarkStart w:id="6357" w:name="_Toc145532041"/>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7F261AA4" w14:textId="2EFD0F55" w:rsidR="000B3BC8" w:rsidRPr="000B3BC8" w:rsidRDefault="000B3BC8" w:rsidP="000B3BC8">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6358" w:name="_Toc73963137"/>
      <w:bookmarkStart w:id="6359" w:name="_Toc75260315"/>
      <w:bookmarkStart w:id="6360" w:name="_Toc75275857"/>
      <w:bookmarkStart w:id="6361" w:name="_Toc75276367"/>
      <w:bookmarkStart w:id="6362" w:name="_Toc76541866"/>
      <w:bookmarkStart w:id="6363" w:name="_Toc82437637"/>
      <w:bookmarkStart w:id="6364" w:name="_Toc89945003"/>
      <w:bookmarkStart w:id="6365" w:name="_Toc98754021"/>
      <w:bookmarkStart w:id="6366" w:name="_Toc106179913"/>
      <w:bookmarkStart w:id="6367" w:name="_Toc106180424"/>
      <w:bookmarkStart w:id="6368" w:name="_Toc130396249"/>
      <w:bookmarkStart w:id="6369" w:name="_Toc137555524"/>
      <w:bookmarkStart w:id="6370" w:name="_Toc138857051"/>
      <w:bookmarkStart w:id="6371" w:name="_Toc138860910"/>
      <w:bookmarkStart w:id="6372" w:name="_Toc145532042"/>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DCBEA6A" w14:textId="77777777" w:rsidR="00C87888" w:rsidRPr="00BE5108" w:rsidRDefault="00C87888" w:rsidP="00EF3135">
      <w:pPr>
        <w:pStyle w:val="Heading3"/>
        <w:rPr>
          <w:rFonts w:eastAsiaTheme="minorEastAsia"/>
        </w:rPr>
      </w:pPr>
      <w:bookmarkStart w:id="6373" w:name="_Toc73963138"/>
      <w:bookmarkStart w:id="6374" w:name="_Toc75260316"/>
      <w:bookmarkStart w:id="6375" w:name="_Toc75275858"/>
      <w:bookmarkStart w:id="6376" w:name="_Toc75276368"/>
      <w:bookmarkStart w:id="6377" w:name="_Toc76541867"/>
      <w:bookmarkStart w:id="6378" w:name="_Toc82437638"/>
      <w:bookmarkStart w:id="6379" w:name="_Toc89945004"/>
      <w:bookmarkStart w:id="6380" w:name="_Toc98754022"/>
      <w:bookmarkStart w:id="6381" w:name="_Toc106179914"/>
      <w:bookmarkStart w:id="6382" w:name="_Toc106180425"/>
      <w:bookmarkStart w:id="6383" w:name="_Toc130396250"/>
      <w:bookmarkStart w:id="6384" w:name="_Toc137555525"/>
      <w:bookmarkStart w:id="6385" w:name="_Toc138857052"/>
      <w:bookmarkStart w:id="6386" w:name="_Toc138860911"/>
      <w:bookmarkStart w:id="6387" w:name="_Toc145532043"/>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62EC94C3" w14:textId="77777777" w:rsidR="00C87888" w:rsidRPr="00BE5108" w:rsidRDefault="00C87888" w:rsidP="00C87888">
      <w:pPr>
        <w:rPr>
          <w:rFonts w:eastAsiaTheme="minorEastAsia"/>
        </w:rPr>
      </w:pPr>
      <w:bookmarkStart w:id="6388" w:name="OLE_LINK15"/>
      <w:bookmarkStart w:id="6389"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6390" w:name="OLE_LINK11"/>
            <w:bookmarkStart w:id="6391" w:name="OLE_LINK12"/>
            <w:bookmarkStart w:id="6392"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6388"/>
      <w:bookmarkEnd w:id="6389"/>
      <w:bookmarkEnd w:id="6390"/>
      <w:bookmarkEnd w:id="6391"/>
      <w:bookmarkEnd w:id="6392"/>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6393" w:name="_Toc73963139"/>
      <w:bookmarkStart w:id="6394" w:name="_Toc75260317"/>
      <w:bookmarkStart w:id="6395" w:name="_Toc75275859"/>
      <w:bookmarkStart w:id="6396" w:name="_Toc75276369"/>
      <w:bookmarkStart w:id="6397" w:name="_Toc76541868"/>
      <w:bookmarkStart w:id="6398" w:name="_Toc82437639"/>
      <w:bookmarkStart w:id="6399" w:name="_Toc89945005"/>
      <w:bookmarkStart w:id="6400" w:name="_Toc98754023"/>
      <w:bookmarkStart w:id="6401" w:name="_Toc106179915"/>
      <w:bookmarkStart w:id="6402" w:name="_Toc106180426"/>
      <w:bookmarkStart w:id="6403" w:name="_Toc130396251"/>
      <w:bookmarkStart w:id="6404" w:name="_Toc137555526"/>
      <w:bookmarkStart w:id="6405" w:name="_Toc138857053"/>
      <w:bookmarkStart w:id="6406" w:name="_Toc138860912"/>
      <w:bookmarkStart w:id="6407" w:name="_Toc145532044"/>
      <w:r w:rsidRPr="00BE5108">
        <w:rPr>
          <w:rFonts w:eastAsiaTheme="minorEastAsia"/>
        </w:rPr>
        <w:t>A.2</w:t>
      </w:r>
      <w:r w:rsidRPr="00BE5108">
        <w:rPr>
          <w:rFonts w:eastAsiaTheme="minorEastAsia"/>
        </w:rPr>
        <w:tab/>
        <w:t>IAB-DU Fixed Reference Channels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7F35ABBB" w14:textId="77777777" w:rsidR="002263FD" w:rsidRPr="00BE5108" w:rsidRDefault="002263FD" w:rsidP="002263FD">
      <w:pPr>
        <w:pStyle w:val="Heading2"/>
        <w:rPr>
          <w:rFonts w:eastAsiaTheme="minorEastAsia"/>
        </w:rPr>
      </w:pPr>
      <w:bookmarkStart w:id="6408" w:name="_Toc73963140"/>
      <w:bookmarkStart w:id="6409" w:name="_Toc75260318"/>
      <w:bookmarkStart w:id="6410" w:name="_Toc75275860"/>
      <w:bookmarkStart w:id="6411" w:name="_Toc75276370"/>
      <w:bookmarkStart w:id="6412" w:name="_Toc76541869"/>
      <w:bookmarkStart w:id="6413" w:name="_Toc82437640"/>
      <w:bookmarkStart w:id="6414" w:name="_Toc89945006"/>
      <w:bookmarkStart w:id="6415" w:name="_Toc98754024"/>
      <w:bookmarkStart w:id="6416" w:name="_Toc106179916"/>
      <w:bookmarkStart w:id="6417" w:name="_Toc106180427"/>
      <w:bookmarkStart w:id="6418" w:name="_Toc130396252"/>
      <w:bookmarkStart w:id="6419" w:name="_Toc137555527"/>
      <w:bookmarkStart w:id="6420" w:name="_Toc138857054"/>
      <w:bookmarkStart w:id="6421" w:name="_Toc138860913"/>
      <w:bookmarkStart w:id="6422" w:name="_Toc145532045"/>
      <w:r w:rsidRPr="00BE5108">
        <w:rPr>
          <w:rFonts w:eastAsiaTheme="minorEastAsia"/>
        </w:rPr>
        <w:t>A.2.1</w:t>
      </w:r>
      <w:r w:rsidRPr="00BE5108">
        <w:rPr>
          <w:rFonts w:eastAsiaTheme="minorEastAsia"/>
        </w:rPr>
        <w:tab/>
        <w:t>Fixed Reference Channels for PUSCH performance requirements (QPSK, R = 193/1024)</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6423" w:name="_Toc73963141"/>
      <w:bookmarkStart w:id="6424" w:name="_Toc75260319"/>
      <w:bookmarkStart w:id="6425" w:name="_Toc75275861"/>
      <w:bookmarkStart w:id="6426" w:name="_Toc75276371"/>
      <w:bookmarkStart w:id="6427" w:name="_Toc76541870"/>
      <w:bookmarkStart w:id="6428" w:name="_Toc82437641"/>
      <w:bookmarkStart w:id="6429" w:name="_Toc89945007"/>
      <w:bookmarkStart w:id="6430" w:name="_Toc98754025"/>
      <w:bookmarkStart w:id="6431" w:name="_Toc106179917"/>
      <w:bookmarkStart w:id="6432" w:name="_Toc106180428"/>
      <w:bookmarkStart w:id="6433" w:name="_Toc130396253"/>
      <w:bookmarkStart w:id="6434" w:name="_Toc137555528"/>
      <w:bookmarkStart w:id="6435" w:name="_Toc138857055"/>
      <w:bookmarkStart w:id="6436" w:name="_Toc138860914"/>
      <w:bookmarkStart w:id="6437" w:name="_Toc145532046"/>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6438" w:name="_Toc73963142"/>
      <w:bookmarkStart w:id="6439" w:name="_Toc75260320"/>
      <w:bookmarkStart w:id="6440" w:name="_Toc75275862"/>
      <w:bookmarkStart w:id="6441" w:name="_Toc75276372"/>
      <w:bookmarkStart w:id="6442" w:name="_Toc76541871"/>
      <w:bookmarkStart w:id="6443" w:name="_Toc82437642"/>
      <w:bookmarkStart w:id="6444" w:name="_Toc89945008"/>
      <w:bookmarkStart w:id="6445" w:name="_Toc98754026"/>
      <w:bookmarkStart w:id="6446" w:name="_Toc106179918"/>
      <w:bookmarkStart w:id="6447" w:name="_Toc106180429"/>
      <w:bookmarkStart w:id="6448" w:name="_Toc130396254"/>
      <w:bookmarkStart w:id="6449" w:name="_Toc137555529"/>
      <w:bookmarkStart w:id="6450" w:name="_Toc138857056"/>
      <w:bookmarkStart w:id="6451" w:name="_Toc138860915"/>
      <w:bookmarkStart w:id="6452" w:name="_Toc145532047"/>
      <w:r w:rsidRPr="00BE5108">
        <w:rPr>
          <w:rFonts w:eastAsiaTheme="minorEastAsia"/>
        </w:rPr>
        <w:t>A.2.3</w:t>
      </w:r>
      <w:r w:rsidRPr="00BE5108">
        <w:rPr>
          <w:rFonts w:eastAsiaTheme="minorEastAsia"/>
        </w:rPr>
        <w:tab/>
        <w:t>Fixed Reference Channels for PUSCH performance requirements (16QAM, R = 658/1024)</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6453" w:name="_Toc73963143"/>
      <w:bookmarkStart w:id="6454" w:name="_Toc75260321"/>
      <w:bookmarkStart w:id="6455" w:name="_Toc75275863"/>
      <w:bookmarkStart w:id="6456" w:name="_Toc75276373"/>
      <w:bookmarkStart w:id="6457" w:name="_Toc76541872"/>
      <w:bookmarkStart w:id="6458" w:name="_Toc82437643"/>
      <w:bookmarkStart w:id="6459" w:name="_Toc89945009"/>
      <w:bookmarkStart w:id="6460" w:name="_Toc98754027"/>
      <w:bookmarkStart w:id="6461" w:name="_Toc106179919"/>
      <w:bookmarkStart w:id="6462" w:name="_Toc106180430"/>
      <w:bookmarkStart w:id="6463" w:name="_Toc130396255"/>
      <w:bookmarkStart w:id="6464" w:name="_Toc137555530"/>
      <w:bookmarkStart w:id="6465" w:name="_Toc138857057"/>
      <w:bookmarkStart w:id="6466" w:name="_Toc138860916"/>
      <w:bookmarkStart w:id="6467" w:name="_Toc145532048"/>
      <w:r w:rsidRPr="00BE5108">
        <w:rPr>
          <w:rFonts w:eastAsiaTheme="minorEastAsia"/>
        </w:rPr>
        <w:t>A.2.4</w:t>
      </w:r>
      <w:r w:rsidRPr="00BE5108">
        <w:rPr>
          <w:rFonts w:eastAsiaTheme="minorEastAsia"/>
        </w:rPr>
        <w:tab/>
        <w:t>Fixed Reference Channels for PUSCH performance requirements (64QAM, R = 567/1024)</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6468" w:name="_Toc73963144"/>
      <w:bookmarkStart w:id="6469" w:name="_Toc75260322"/>
      <w:bookmarkStart w:id="6470" w:name="_Toc75275864"/>
      <w:bookmarkStart w:id="6471" w:name="_Toc75276374"/>
      <w:bookmarkStart w:id="6472" w:name="_Toc76541873"/>
      <w:bookmarkStart w:id="6473" w:name="_Toc82437644"/>
      <w:bookmarkStart w:id="6474" w:name="_Toc89945010"/>
      <w:bookmarkStart w:id="6475" w:name="_Toc98754028"/>
      <w:bookmarkStart w:id="6476" w:name="_Toc106179920"/>
      <w:bookmarkStart w:id="6477" w:name="_Toc106180431"/>
      <w:bookmarkStart w:id="6478" w:name="_Toc130396256"/>
      <w:bookmarkStart w:id="6479" w:name="_Toc137555531"/>
      <w:bookmarkStart w:id="6480" w:name="_Toc138857058"/>
      <w:bookmarkStart w:id="6481" w:name="_Toc138860917"/>
      <w:bookmarkStart w:id="6482" w:name="_Toc145532049"/>
      <w:r w:rsidRPr="00BE5108">
        <w:rPr>
          <w:rFonts w:eastAsiaTheme="minorEastAsia"/>
        </w:rPr>
        <w:t>A.2.5</w:t>
      </w:r>
      <w:r w:rsidRPr="00BE5108">
        <w:rPr>
          <w:rFonts w:eastAsiaTheme="minorEastAsia"/>
        </w:rPr>
        <w:tab/>
        <w:t>PRACH test preambles</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6483" w:name="_Toc73963145"/>
      <w:bookmarkStart w:id="6484" w:name="_Toc75260323"/>
      <w:bookmarkStart w:id="6485" w:name="_Toc75275865"/>
      <w:bookmarkStart w:id="6486" w:name="_Toc75276375"/>
      <w:bookmarkStart w:id="6487" w:name="_Toc76541874"/>
      <w:bookmarkStart w:id="6488" w:name="_Toc82437645"/>
      <w:bookmarkStart w:id="6489" w:name="_Toc89945011"/>
      <w:bookmarkStart w:id="6490" w:name="_Toc98754029"/>
      <w:bookmarkStart w:id="6491" w:name="_Toc106179921"/>
      <w:bookmarkStart w:id="6492" w:name="_Toc106180432"/>
      <w:bookmarkStart w:id="6493" w:name="_Toc130396257"/>
      <w:bookmarkStart w:id="6494" w:name="_Toc137555532"/>
      <w:bookmarkStart w:id="6495" w:name="_Toc138857059"/>
      <w:bookmarkStart w:id="6496" w:name="_Toc138860918"/>
      <w:bookmarkStart w:id="6497" w:name="_Toc145532050"/>
      <w:r w:rsidRPr="00BE5108">
        <w:rPr>
          <w:rFonts w:eastAsiaTheme="minorEastAsia"/>
        </w:rPr>
        <w:t>A.3</w:t>
      </w:r>
      <w:r w:rsidRPr="00BE5108">
        <w:rPr>
          <w:rFonts w:eastAsiaTheme="minorEastAsia"/>
        </w:rPr>
        <w:tab/>
        <w:t>IAB-MT Fixed Reference Channels</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62006A66" w14:textId="77777777" w:rsidR="002263FD" w:rsidRPr="00BE5108" w:rsidRDefault="002263FD" w:rsidP="002263FD">
      <w:pPr>
        <w:pStyle w:val="Heading2"/>
        <w:rPr>
          <w:rFonts w:eastAsiaTheme="minorEastAsia"/>
        </w:rPr>
      </w:pPr>
      <w:bookmarkStart w:id="6498" w:name="_Toc73963146"/>
      <w:bookmarkStart w:id="6499" w:name="_Toc75260324"/>
      <w:bookmarkStart w:id="6500" w:name="_Toc75275866"/>
      <w:bookmarkStart w:id="6501" w:name="_Toc75276376"/>
      <w:bookmarkStart w:id="6502" w:name="_Toc76541875"/>
      <w:bookmarkStart w:id="6503" w:name="_Toc82437646"/>
      <w:bookmarkStart w:id="6504" w:name="_Toc89945012"/>
      <w:bookmarkStart w:id="6505" w:name="_Toc98754030"/>
      <w:bookmarkStart w:id="6506" w:name="_Toc106179922"/>
      <w:bookmarkStart w:id="6507" w:name="_Toc106180433"/>
      <w:bookmarkStart w:id="6508" w:name="_Toc130396258"/>
      <w:bookmarkStart w:id="6509" w:name="_Toc137555533"/>
      <w:bookmarkStart w:id="6510" w:name="_Toc138857060"/>
      <w:bookmarkStart w:id="6511" w:name="_Toc138860919"/>
      <w:bookmarkStart w:id="6512" w:name="_Toc145532051"/>
      <w:r w:rsidRPr="00BE5108">
        <w:rPr>
          <w:rFonts w:eastAsiaTheme="minorEastAsia"/>
        </w:rPr>
        <w:t>A.3.1</w:t>
      </w:r>
      <w:r w:rsidRPr="00BE5108">
        <w:rPr>
          <w:rFonts w:eastAsiaTheme="minorEastAsia"/>
        </w:rPr>
        <w:tab/>
        <w:t>Fixed Reference Channels for PDSCH performance requirements (16QAM)</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6513" w:name="_Toc73963147"/>
      <w:bookmarkStart w:id="6514" w:name="_Toc75260325"/>
      <w:bookmarkStart w:id="6515" w:name="_Toc75275867"/>
      <w:bookmarkStart w:id="6516" w:name="_Toc75276377"/>
      <w:bookmarkStart w:id="6517" w:name="_Toc76541876"/>
      <w:bookmarkStart w:id="6518" w:name="_Toc82437647"/>
      <w:bookmarkStart w:id="6519" w:name="_Toc89945013"/>
      <w:bookmarkStart w:id="6520" w:name="_Toc98754031"/>
      <w:bookmarkStart w:id="6521" w:name="_Toc106179923"/>
      <w:bookmarkStart w:id="6522" w:name="_Toc106180434"/>
      <w:bookmarkStart w:id="6523" w:name="_Toc130396259"/>
      <w:bookmarkStart w:id="6524" w:name="_Toc137555534"/>
      <w:bookmarkStart w:id="6525" w:name="_Toc138857061"/>
      <w:bookmarkStart w:id="6526" w:name="_Toc138860920"/>
      <w:bookmarkStart w:id="6527" w:name="_Toc145532052"/>
      <w:r w:rsidRPr="00BE5108">
        <w:rPr>
          <w:rFonts w:eastAsiaTheme="minorEastAsia"/>
        </w:rPr>
        <w:t>A.3.2</w:t>
      </w:r>
      <w:r w:rsidRPr="00BE5108">
        <w:rPr>
          <w:rFonts w:eastAsiaTheme="minorEastAsia"/>
        </w:rPr>
        <w:tab/>
        <w:t>Fixed Reference Channels for PDSCH performance requirements (64QAM)</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6528" w:name="_Toc73963148"/>
      <w:bookmarkStart w:id="6529" w:name="_Toc75260326"/>
      <w:bookmarkStart w:id="6530" w:name="_Toc75275868"/>
      <w:bookmarkStart w:id="6531" w:name="_Toc75276378"/>
      <w:bookmarkStart w:id="6532" w:name="_Toc76541877"/>
      <w:bookmarkStart w:id="6533" w:name="_Toc82437648"/>
      <w:bookmarkStart w:id="6534" w:name="_Toc89945014"/>
      <w:bookmarkStart w:id="6535" w:name="_Toc98754032"/>
      <w:bookmarkStart w:id="6536" w:name="_Toc106179924"/>
      <w:bookmarkStart w:id="6537" w:name="_Toc106180435"/>
      <w:bookmarkStart w:id="6538" w:name="_Toc130396260"/>
      <w:bookmarkStart w:id="6539" w:name="_Toc137555535"/>
      <w:bookmarkStart w:id="6540" w:name="_Toc138857062"/>
      <w:bookmarkStart w:id="6541" w:name="_Toc138860921"/>
      <w:bookmarkStart w:id="6542" w:name="_Toc145532053"/>
      <w:r w:rsidRPr="00BE5108">
        <w:rPr>
          <w:rFonts w:eastAsiaTheme="minorEastAsia"/>
        </w:rPr>
        <w:t>A.3.3</w:t>
      </w:r>
      <w:r w:rsidRPr="00BE5108">
        <w:rPr>
          <w:rFonts w:eastAsiaTheme="minorEastAsia"/>
        </w:rPr>
        <w:tab/>
        <w:t>Fixed Reference Channels for PDSCH performance requirements (256QAM)</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6543" w:name="_Toc73963149"/>
      <w:bookmarkStart w:id="6544" w:name="_Toc75260327"/>
      <w:bookmarkStart w:id="6545" w:name="_Toc75275869"/>
      <w:bookmarkStart w:id="6546" w:name="_Toc75276379"/>
      <w:bookmarkStart w:id="6547" w:name="_Toc76541878"/>
      <w:bookmarkStart w:id="6548" w:name="_Toc82437649"/>
      <w:bookmarkStart w:id="6549" w:name="_Toc89945015"/>
      <w:bookmarkStart w:id="6550" w:name="_Toc98754033"/>
      <w:bookmarkStart w:id="6551" w:name="_Toc106179925"/>
      <w:bookmarkStart w:id="6552" w:name="_Toc106180436"/>
      <w:bookmarkStart w:id="6553" w:name="_Toc130396261"/>
      <w:bookmarkStart w:id="6554" w:name="_Toc137555536"/>
      <w:bookmarkStart w:id="6555" w:name="_Toc138857063"/>
      <w:bookmarkStart w:id="6556" w:name="_Toc138860922"/>
      <w:bookmarkStart w:id="6557" w:name="_Toc145532054"/>
      <w:r w:rsidRPr="00BE5108">
        <w:rPr>
          <w:rFonts w:eastAsiaTheme="minorEastAsia"/>
        </w:rPr>
        <w:t>A.3.4</w:t>
      </w:r>
      <w:r w:rsidRPr="00BE5108">
        <w:rPr>
          <w:rFonts w:eastAsiaTheme="minorEastAsia"/>
        </w:rPr>
        <w:tab/>
        <w:t>Fixed Reference Channels for PDCCH performance requirements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6558" w:name="_Toc73963150"/>
      <w:bookmarkStart w:id="6559" w:name="_Toc75260328"/>
      <w:bookmarkStart w:id="6560" w:name="_Toc75275870"/>
      <w:bookmarkStart w:id="6561" w:name="_Toc75276380"/>
      <w:bookmarkStart w:id="6562" w:name="_Toc76541879"/>
      <w:bookmarkStart w:id="6563" w:name="_Toc82437650"/>
      <w:bookmarkStart w:id="6564" w:name="_Toc89945016"/>
      <w:bookmarkStart w:id="6565" w:name="_Toc98754034"/>
      <w:bookmarkStart w:id="6566" w:name="_Toc106179926"/>
      <w:bookmarkStart w:id="6567" w:name="_Toc106180437"/>
      <w:bookmarkStart w:id="6568" w:name="_Toc130396262"/>
      <w:bookmarkStart w:id="6569" w:name="_Toc137555537"/>
      <w:bookmarkStart w:id="6570" w:name="_Toc138857064"/>
      <w:bookmarkStart w:id="6571" w:name="_Toc138860923"/>
      <w:bookmarkStart w:id="6572" w:name="_Toc145532055"/>
      <w:r w:rsidRPr="00BE5108">
        <w:rPr>
          <w:rFonts w:eastAsiaTheme="minorEastAsia"/>
        </w:rPr>
        <w:t>A.3.5</w:t>
      </w:r>
      <w:r w:rsidRPr="00BE5108">
        <w:rPr>
          <w:rFonts w:eastAsiaTheme="minorEastAsia"/>
        </w:rPr>
        <w:tab/>
        <w:t>Fixed Reference Channels for CSI reporting performance requirements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573" w:name="_Toc73963151"/>
      <w:r w:rsidRPr="00BE5108">
        <w:rPr>
          <w:rFonts w:eastAsiaTheme="minorEastAsia"/>
        </w:rPr>
        <w:br w:type="page"/>
      </w:r>
    </w:p>
    <w:p w14:paraId="7779ECFC" w14:textId="7FD03236" w:rsidR="00AD1976" w:rsidRPr="00BE5108" w:rsidRDefault="00EA6CFC" w:rsidP="00BE5108">
      <w:pPr>
        <w:pStyle w:val="Heading8"/>
        <w:rPr>
          <w:rFonts w:eastAsiaTheme="minorEastAsia"/>
        </w:rPr>
      </w:pPr>
      <w:bookmarkStart w:id="6574" w:name="_Toc75260329"/>
      <w:bookmarkStart w:id="6575" w:name="_Toc75275871"/>
      <w:bookmarkStart w:id="6576" w:name="_Toc75276381"/>
      <w:bookmarkStart w:id="6577" w:name="_Toc76541880"/>
      <w:bookmarkStart w:id="6578" w:name="_Toc82437651"/>
      <w:bookmarkStart w:id="6579" w:name="_Toc89945017"/>
      <w:bookmarkStart w:id="6580" w:name="_Toc98754035"/>
      <w:bookmarkStart w:id="6581" w:name="_Toc106179927"/>
      <w:bookmarkStart w:id="6582" w:name="_Toc106180438"/>
      <w:bookmarkStart w:id="6583" w:name="_Toc130396263"/>
      <w:bookmarkStart w:id="6584" w:name="_Toc137555538"/>
      <w:bookmarkStart w:id="6585" w:name="_Toc138857065"/>
      <w:bookmarkStart w:id="6586" w:name="_Toc138860924"/>
      <w:bookmarkStart w:id="6587" w:name="_Toc145532056"/>
      <w:r w:rsidRPr="00BE5108">
        <w:rPr>
          <w:rFonts w:eastAsiaTheme="minorEastAsia"/>
        </w:rPr>
        <w:t>Annex B (normative):</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1B8584FF" w14:textId="77777777" w:rsidR="00AD1976" w:rsidRPr="00BE5108" w:rsidRDefault="00AD1976" w:rsidP="00E55627">
      <w:pPr>
        <w:pStyle w:val="Heading1"/>
        <w:rPr>
          <w:rFonts w:eastAsiaTheme="minorEastAsia"/>
        </w:rPr>
      </w:pPr>
      <w:bookmarkStart w:id="6588" w:name="_Toc73963152"/>
      <w:bookmarkStart w:id="6589" w:name="_Toc75260330"/>
      <w:bookmarkStart w:id="6590" w:name="_Toc75275872"/>
      <w:bookmarkStart w:id="6591" w:name="_Toc75276382"/>
      <w:bookmarkStart w:id="6592" w:name="_Toc76541881"/>
      <w:bookmarkStart w:id="6593" w:name="_Toc82437652"/>
      <w:bookmarkStart w:id="6594" w:name="_Toc89945018"/>
      <w:bookmarkStart w:id="6595" w:name="_Toc98754036"/>
      <w:bookmarkStart w:id="6596" w:name="_Toc106179928"/>
      <w:bookmarkStart w:id="6597" w:name="_Toc106180439"/>
      <w:bookmarkStart w:id="6598" w:name="_Toc130396264"/>
      <w:bookmarkStart w:id="6599" w:name="_Toc137555539"/>
      <w:bookmarkStart w:id="6600" w:name="_Toc138857066"/>
      <w:bookmarkStart w:id="6601" w:name="_Toc138860925"/>
      <w:bookmarkStart w:id="6602" w:name="_Toc145532057"/>
      <w:r w:rsidRPr="00BE5108">
        <w:rPr>
          <w:rFonts w:eastAsiaTheme="minorEastAsia"/>
        </w:rPr>
        <w:t>B.1</w:t>
      </w:r>
      <w:r w:rsidRPr="00BE5108">
        <w:rPr>
          <w:rFonts w:eastAsiaTheme="minorEastAsia"/>
        </w:rPr>
        <w:tab/>
        <w:t>General</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6603" w:name="_Toc73963153"/>
      <w:bookmarkStart w:id="6604" w:name="_Toc75260331"/>
      <w:bookmarkStart w:id="6605" w:name="_Toc75275873"/>
      <w:bookmarkStart w:id="6606" w:name="_Toc75276383"/>
      <w:bookmarkStart w:id="6607" w:name="_Toc76541882"/>
      <w:bookmarkStart w:id="6608" w:name="_Toc82437653"/>
      <w:bookmarkStart w:id="6609" w:name="_Toc89945019"/>
      <w:bookmarkStart w:id="6610" w:name="_Toc98754037"/>
      <w:bookmarkStart w:id="6611" w:name="_Toc106179929"/>
      <w:bookmarkStart w:id="6612" w:name="_Toc106180440"/>
      <w:bookmarkStart w:id="6613" w:name="_Toc130396265"/>
      <w:bookmarkStart w:id="6614" w:name="_Toc137555540"/>
      <w:bookmarkStart w:id="6615" w:name="_Toc138857067"/>
      <w:bookmarkStart w:id="6616" w:name="_Toc138860926"/>
      <w:bookmarkStart w:id="6617" w:name="_Toc145532058"/>
      <w:r w:rsidRPr="00BE5108">
        <w:rPr>
          <w:rFonts w:eastAsiaTheme="minorEastAsia"/>
        </w:rPr>
        <w:t>B.2</w:t>
      </w:r>
      <w:r w:rsidRPr="00BE5108">
        <w:rPr>
          <w:rFonts w:eastAsiaTheme="minorEastAsia"/>
        </w:rPr>
        <w:tab/>
        <w:t>Normal test environment</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6618" w:name="_Toc73963154"/>
      <w:bookmarkStart w:id="6619" w:name="_Toc75260332"/>
      <w:bookmarkStart w:id="6620" w:name="_Toc75275874"/>
      <w:bookmarkStart w:id="6621" w:name="_Toc75276384"/>
      <w:bookmarkStart w:id="6622" w:name="_Toc76541883"/>
      <w:bookmarkStart w:id="6623" w:name="_Toc82437654"/>
      <w:bookmarkStart w:id="6624" w:name="_Toc89945020"/>
      <w:bookmarkStart w:id="6625" w:name="_Toc98754038"/>
      <w:bookmarkStart w:id="6626" w:name="_Toc106179930"/>
      <w:bookmarkStart w:id="6627" w:name="_Toc106180441"/>
      <w:bookmarkStart w:id="6628" w:name="_Toc130396266"/>
      <w:bookmarkStart w:id="6629" w:name="_Toc137555541"/>
      <w:bookmarkStart w:id="6630" w:name="_Toc138857068"/>
      <w:bookmarkStart w:id="6631" w:name="_Toc138860927"/>
      <w:bookmarkStart w:id="6632" w:name="_Toc145532059"/>
      <w:r w:rsidRPr="00BE5108">
        <w:rPr>
          <w:rFonts w:eastAsiaTheme="minorEastAsia"/>
        </w:rPr>
        <w:t>B.3</w:t>
      </w:r>
      <w:r w:rsidRPr="00BE5108">
        <w:rPr>
          <w:rFonts w:eastAsiaTheme="minorEastAsia"/>
        </w:rPr>
        <w:tab/>
        <w:t>Extreme test environment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1038A45A" w14:textId="515BC8E7" w:rsidR="00051AAE" w:rsidRPr="00BE5108" w:rsidRDefault="00051AAE" w:rsidP="00051AAE">
      <w:pPr>
        <w:pStyle w:val="Heading2"/>
        <w:rPr>
          <w:rFonts w:eastAsiaTheme="minorEastAsia"/>
        </w:rPr>
      </w:pPr>
      <w:bookmarkStart w:id="6633" w:name="_Toc75275875"/>
      <w:bookmarkStart w:id="6634" w:name="_Toc75276385"/>
      <w:bookmarkStart w:id="6635" w:name="_Toc76541884"/>
      <w:bookmarkStart w:id="6636" w:name="_Toc82437655"/>
      <w:bookmarkStart w:id="6637" w:name="_Toc89945021"/>
      <w:bookmarkStart w:id="6638" w:name="_Toc98754039"/>
      <w:bookmarkStart w:id="6639" w:name="_Toc106179931"/>
      <w:bookmarkStart w:id="6640" w:name="_Toc106180442"/>
      <w:bookmarkStart w:id="6641" w:name="_Toc130396267"/>
      <w:bookmarkStart w:id="6642" w:name="_Toc137555542"/>
      <w:bookmarkStart w:id="6643" w:name="_Toc138857069"/>
      <w:bookmarkStart w:id="6644" w:name="_Toc138860928"/>
      <w:bookmarkStart w:id="6645" w:name="_Toc145532060"/>
      <w:r w:rsidRPr="00BE5108">
        <w:rPr>
          <w:rFonts w:eastAsiaTheme="minorEastAsia"/>
        </w:rPr>
        <w:t>B.3.1</w:t>
      </w:r>
      <w:r w:rsidRPr="00BE5108">
        <w:rPr>
          <w:rFonts w:eastAsiaTheme="minorEastAsia"/>
        </w:rPr>
        <w:tab/>
        <w:t>General</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6646" w:name="_Toc73963155"/>
      <w:bookmarkStart w:id="6647" w:name="_Toc75260333"/>
      <w:bookmarkStart w:id="6648" w:name="_Toc75275876"/>
      <w:bookmarkStart w:id="6649" w:name="_Toc75276386"/>
      <w:bookmarkStart w:id="6650" w:name="_Toc76541885"/>
      <w:bookmarkStart w:id="6651" w:name="_Toc82437656"/>
      <w:bookmarkStart w:id="6652" w:name="_Toc89945022"/>
      <w:bookmarkStart w:id="6653" w:name="_Toc98754040"/>
      <w:bookmarkStart w:id="6654" w:name="_Toc106179932"/>
      <w:bookmarkStart w:id="6655" w:name="_Toc106180443"/>
      <w:bookmarkStart w:id="6656" w:name="_Toc130396268"/>
      <w:bookmarkStart w:id="6657" w:name="_Toc137555543"/>
      <w:bookmarkStart w:id="6658" w:name="_Toc138857070"/>
      <w:bookmarkStart w:id="6659" w:name="_Toc138860929"/>
      <w:bookmarkStart w:id="6660" w:name="_Toc145532061"/>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6661" w:name="_Toc73963156"/>
      <w:bookmarkStart w:id="6662" w:name="_Toc75260334"/>
      <w:bookmarkStart w:id="6663" w:name="_Toc75275877"/>
      <w:bookmarkStart w:id="6664" w:name="_Toc75276387"/>
      <w:bookmarkStart w:id="6665" w:name="_Toc76541886"/>
      <w:bookmarkStart w:id="6666" w:name="_Toc82437657"/>
      <w:bookmarkStart w:id="6667" w:name="_Toc89945023"/>
      <w:bookmarkStart w:id="6668" w:name="_Toc98754041"/>
      <w:bookmarkStart w:id="6669" w:name="_Toc106179933"/>
      <w:bookmarkStart w:id="6670" w:name="_Toc106180444"/>
      <w:bookmarkStart w:id="6671" w:name="_Toc130396269"/>
      <w:bookmarkStart w:id="6672" w:name="_Toc137555544"/>
      <w:bookmarkStart w:id="6673" w:name="_Toc138857071"/>
      <w:bookmarkStart w:id="6674" w:name="_Toc138860930"/>
      <w:bookmarkStart w:id="6675" w:name="_Toc145532062"/>
      <w:r w:rsidRPr="00BE5108">
        <w:rPr>
          <w:rFonts w:eastAsiaTheme="minorEastAsia"/>
        </w:rPr>
        <w:t>B.4</w:t>
      </w:r>
      <w:r w:rsidRPr="00BE5108">
        <w:rPr>
          <w:rFonts w:eastAsiaTheme="minorEastAsia"/>
        </w:rPr>
        <w:tab/>
        <w:t>Vibration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6676" w:name="_Toc73963157"/>
      <w:bookmarkStart w:id="6677" w:name="_Toc75260335"/>
      <w:bookmarkStart w:id="6678" w:name="_Toc75275878"/>
      <w:bookmarkStart w:id="6679" w:name="_Toc75276388"/>
      <w:bookmarkStart w:id="6680" w:name="_Toc76541887"/>
      <w:bookmarkStart w:id="6681" w:name="_Toc82437658"/>
      <w:bookmarkStart w:id="6682" w:name="_Toc89945024"/>
      <w:bookmarkStart w:id="6683" w:name="_Toc98754042"/>
      <w:bookmarkStart w:id="6684" w:name="_Toc106179934"/>
      <w:bookmarkStart w:id="6685" w:name="_Toc106180445"/>
      <w:bookmarkStart w:id="6686" w:name="_Toc130396270"/>
      <w:bookmarkStart w:id="6687" w:name="_Toc137555545"/>
      <w:bookmarkStart w:id="6688" w:name="_Toc138857072"/>
      <w:bookmarkStart w:id="6689" w:name="_Toc138860931"/>
      <w:bookmarkStart w:id="6690" w:name="_Toc145532063"/>
      <w:r w:rsidRPr="00BE5108">
        <w:rPr>
          <w:rFonts w:eastAsiaTheme="minorEastAsia"/>
        </w:rPr>
        <w:t>B.5</w:t>
      </w:r>
      <w:r w:rsidRPr="00BE5108">
        <w:rPr>
          <w:rFonts w:eastAsiaTheme="minorEastAsia"/>
        </w:rPr>
        <w:tab/>
        <w:t>Power supply</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6691" w:name="_Toc73963158"/>
      <w:bookmarkStart w:id="6692" w:name="_Toc75260336"/>
      <w:bookmarkStart w:id="6693" w:name="_Toc75275879"/>
      <w:bookmarkStart w:id="6694" w:name="_Toc75276389"/>
      <w:bookmarkStart w:id="6695" w:name="_Toc76541888"/>
      <w:bookmarkStart w:id="6696" w:name="_Toc82437659"/>
      <w:bookmarkStart w:id="6697" w:name="_Toc89945025"/>
      <w:bookmarkStart w:id="6698" w:name="_Toc98754043"/>
      <w:bookmarkStart w:id="6699" w:name="_Toc106179935"/>
      <w:bookmarkStart w:id="6700" w:name="_Toc106180446"/>
      <w:bookmarkStart w:id="6701" w:name="_Toc130396271"/>
      <w:bookmarkStart w:id="6702" w:name="_Toc137555546"/>
      <w:bookmarkStart w:id="6703" w:name="_Toc138857073"/>
      <w:bookmarkStart w:id="6704" w:name="_Toc138860932"/>
      <w:bookmarkStart w:id="6705" w:name="_Toc145532064"/>
      <w:r w:rsidRPr="00BE5108">
        <w:rPr>
          <w:rFonts w:eastAsiaTheme="minorEastAsia"/>
          <w:lang w:eastAsia="sv-SE"/>
        </w:rPr>
        <w:t>B.6</w:t>
      </w:r>
      <w:r w:rsidRPr="00BE5108">
        <w:rPr>
          <w:rFonts w:eastAsiaTheme="minorEastAsia"/>
          <w:lang w:eastAsia="sv-SE"/>
        </w:rPr>
        <w:tab/>
        <w:t>Measurement of test environments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6706" w:name="_Toc73963159"/>
      <w:r w:rsidRPr="00BE5108">
        <w:rPr>
          <w:rFonts w:eastAsiaTheme="minorEastAsia"/>
        </w:rPr>
        <w:br w:type="page"/>
      </w:r>
    </w:p>
    <w:p w14:paraId="78EA150B" w14:textId="305674EB" w:rsidR="00EA6CFC" w:rsidRPr="00BE5108" w:rsidRDefault="00EA6CFC" w:rsidP="00E55627">
      <w:pPr>
        <w:pStyle w:val="Heading8"/>
        <w:rPr>
          <w:rFonts w:eastAsiaTheme="minorEastAsia"/>
        </w:rPr>
      </w:pPr>
      <w:bookmarkStart w:id="6707" w:name="_Toc75260337"/>
      <w:bookmarkStart w:id="6708" w:name="_Toc75275880"/>
      <w:bookmarkStart w:id="6709" w:name="_Toc75276390"/>
      <w:bookmarkStart w:id="6710" w:name="_Toc76541889"/>
      <w:bookmarkStart w:id="6711" w:name="_Toc82437660"/>
      <w:bookmarkStart w:id="6712" w:name="_Toc89945026"/>
      <w:bookmarkStart w:id="6713" w:name="_Toc98754044"/>
      <w:bookmarkStart w:id="6714" w:name="_Toc106179936"/>
      <w:bookmarkStart w:id="6715" w:name="_Toc106180447"/>
      <w:bookmarkStart w:id="6716" w:name="_Toc130396272"/>
      <w:bookmarkStart w:id="6717" w:name="_Toc137555547"/>
      <w:bookmarkStart w:id="6718" w:name="_Toc138857074"/>
      <w:bookmarkStart w:id="6719" w:name="_Toc138860933"/>
      <w:bookmarkStart w:id="6720" w:name="_Toc145532065"/>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0992730D" w14:textId="77777777" w:rsidR="00AD1976" w:rsidRPr="00BE5108" w:rsidRDefault="00AD1976" w:rsidP="00E55627">
      <w:pPr>
        <w:pStyle w:val="Heading1"/>
        <w:rPr>
          <w:rFonts w:eastAsiaTheme="minorEastAsia"/>
        </w:rPr>
      </w:pPr>
      <w:bookmarkStart w:id="6721" w:name="_Toc73963160"/>
      <w:bookmarkStart w:id="6722" w:name="_Toc75260338"/>
      <w:bookmarkStart w:id="6723" w:name="_Toc75275881"/>
      <w:bookmarkStart w:id="6724" w:name="_Toc75276391"/>
      <w:bookmarkStart w:id="6725" w:name="_Toc76541890"/>
      <w:bookmarkStart w:id="6726" w:name="_Toc82437661"/>
      <w:bookmarkStart w:id="6727" w:name="_Toc89945027"/>
      <w:bookmarkStart w:id="6728" w:name="_Toc98754045"/>
      <w:bookmarkStart w:id="6729" w:name="_Toc106179937"/>
      <w:bookmarkStart w:id="6730" w:name="_Toc106180448"/>
      <w:bookmarkStart w:id="6731" w:name="_Toc130396273"/>
      <w:bookmarkStart w:id="6732" w:name="_Toc137555548"/>
      <w:bookmarkStart w:id="6733" w:name="_Toc138857075"/>
      <w:bookmarkStart w:id="6734" w:name="_Toc138860934"/>
      <w:bookmarkStart w:id="6735" w:name="_Toc145532066"/>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6736" w:name="OLE_LINK129"/>
            <w:bookmarkStart w:id="6737" w:name="OLE_LINK130"/>
            <w:r w:rsidRPr="00BE5108">
              <w:t>(Note</w:t>
            </w:r>
            <w:r>
              <w:t xml:space="preserve"> 1</w:t>
            </w:r>
            <w:r w:rsidRPr="00BE5108">
              <w:t>)</w:t>
            </w:r>
            <w:bookmarkEnd w:id="6736"/>
            <w:bookmarkEnd w:id="6737"/>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6738" w:name="_Toc73963161"/>
      <w:bookmarkStart w:id="6739" w:name="_Toc75260339"/>
      <w:bookmarkStart w:id="6740" w:name="_Toc75275882"/>
      <w:bookmarkStart w:id="6741" w:name="_Toc75276392"/>
      <w:bookmarkStart w:id="6742" w:name="_Toc76541891"/>
      <w:bookmarkStart w:id="6743" w:name="_Toc82437662"/>
      <w:bookmarkStart w:id="6744" w:name="_Toc89945028"/>
      <w:bookmarkStart w:id="6745" w:name="_Toc98754046"/>
      <w:bookmarkStart w:id="6746" w:name="_Toc106179938"/>
      <w:bookmarkStart w:id="6747" w:name="_Toc106180449"/>
      <w:bookmarkStart w:id="6748" w:name="_Toc130396274"/>
      <w:bookmarkStart w:id="6749" w:name="_Toc137555549"/>
      <w:bookmarkStart w:id="6750" w:name="_Toc138857076"/>
      <w:bookmarkStart w:id="6751" w:name="_Toc138860935"/>
      <w:bookmarkStart w:id="6752" w:name="_Toc145532067"/>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3A2ECC">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6753" w:name="_Toc73963162"/>
      <w:bookmarkStart w:id="6754" w:name="_Toc75260340"/>
      <w:bookmarkStart w:id="6755" w:name="_Toc75275883"/>
      <w:bookmarkStart w:id="6756" w:name="_Toc75276393"/>
    </w:p>
    <w:p w14:paraId="613F3BF7" w14:textId="42BEF910" w:rsidR="00AD1976" w:rsidRPr="00BE5108" w:rsidRDefault="00AD1976" w:rsidP="00E55627">
      <w:pPr>
        <w:pStyle w:val="Heading1"/>
        <w:rPr>
          <w:rFonts w:eastAsiaTheme="minorEastAsia"/>
          <w:lang w:eastAsia="sv-SE"/>
        </w:rPr>
      </w:pPr>
      <w:bookmarkStart w:id="6757" w:name="_Toc76541892"/>
      <w:bookmarkStart w:id="6758" w:name="_Toc82437663"/>
      <w:bookmarkStart w:id="6759" w:name="_Toc89945029"/>
      <w:bookmarkStart w:id="6760" w:name="_Toc98754047"/>
      <w:bookmarkStart w:id="6761" w:name="_Toc106179939"/>
      <w:bookmarkStart w:id="6762" w:name="_Toc106180450"/>
      <w:bookmarkStart w:id="6763" w:name="_Toc130396275"/>
      <w:bookmarkStart w:id="6764" w:name="_Toc137555550"/>
      <w:bookmarkStart w:id="6765" w:name="_Toc138857077"/>
      <w:bookmarkStart w:id="6766" w:name="_Toc138860936"/>
      <w:bookmarkStart w:id="6767" w:name="_Toc145532068"/>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66B72E50" w14:textId="77777777" w:rsidR="002263FD" w:rsidRPr="00BE5108" w:rsidRDefault="002263FD" w:rsidP="002263FD">
      <w:pPr>
        <w:pStyle w:val="Heading3"/>
        <w:rPr>
          <w:rFonts w:eastAsiaTheme="minorEastAsia"/>
          <w:lang w:eastAsia="sv-SE"/>
        </w:rPr>
      </w:pPr>
      <w:bookmarkStart w:id="6768" w:name="_Toc73963163"/>
      <w:bookmarkStart w:id="6769" w:name="_Toc75260341"/>
      <w:bookmarkStart w:id="6770" w:name="_Toc75275884"/>
      <w:bookmarkStart w:id="6771" w:name="_Toc75276394"/>
      <w:bookmarkStart w:id="6772" w:name="_Toc76541893"/>
      <w:bookmarkStart w:id="6773" w:name="_Toc82437664"/>
      <w:bookmarkStart w:id="6774" w:name="_Toc89945030"/>
      <w:bookmarkStart w:id="6775" w:name="_Toc98754048"/>
      <w:bookmarkStart w:id="6776" w:name="_Toc106179940"/>
      <w:bookmarkStart w:id="6777" w:name="_Toc106180451"/>
      <w:bookmarkStart w:id="6778" w:name="_Toc130396276"/>
      <w:bookmarkStart w:id="6779" w:name="_Toc137555551"/>
      <w:bookmarkStart w:id="6780" w:name="_Toc138857078"/>
      <w:bookmarkStart w:id="6781" w:name="_Toc138860937"/>
      <w:bookmarkStart w:id="6782" w:name="_Toc145532069"/>
      <w:r w:rsidRPr="00BE5108">
        <w:rPr>
          <w:rFonts w:eastAsiaTheme="minorEastAsia"/>
          <w:lang w:eastAsia="sv-SE"/>
        </w:rPr>
        <w:t>C.3.1</w:t>
      </w:r>
      <w:r w:rsidRPr="00BE5108">
        <w:rPr>
          <w:rFonts w:eastAsiaTheme="minorEastAsia"/>
          <w:lang w:eastAsia="sv-SE"/>
        </w:rPr>
        <w:tab/>
        <w:t>List IAB-DU TTs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6783" w:name="_Toc73963164"/>
      <w:bookmarkStart w:id="6784" w:name="_Toc75260342"/>
      <w:bookmarkStart w:id="6785" w:name="_Toc75275885"/>
      <w:bookmarkStart w:id="6786" w:name="_Toc75276395"/>
      <w:bookmarkStart w:id="6787" w:name="_Toc76541894"/>
      <w:bookmarkStart w:id="6788" w:name="_Toc82437665"/>
      <w:bookmarkStart w:id="6789" w:name="_Toc89945031"/>
      <w:bookmarkStart w:id="6790" w:name="_Toc98754049"/>
      <w:bookmarkStart w:id="6791" w:name="_Toc106179941"/>
      <w:bookmarkStart w:id="6792" w:name="_Toc106180452"/>
      <w:bookmarkStart w:id="6793" w:name="_Toc130396277"/>
      <w:bookmarkStart w:id="6794" w:name="_Toc137555552"/>
      <w:bookmarkStart w:id="6795" w:name="_Toc138857079"/>
      <w:bookmarkStart w:id="6796" w:name="_Toc138860938"/>
      <w:bookmarkStart w:id="6797" w:name="_Toc145532070"/>
      <w:r w:rsidRPr="00BE5108">
        <w:rPr>
          <w:rFonts w:eastAsiaTheme="minorEastAsia"/>
          <w:lang w:eastAsia="sv-SE"/>
        </w:rPr>
        <w:t>C.3.2</w:t>
      </w:r>
      <w:r w:rsidRPr="00BE5108">
        <w:rPr>
          <w:rFonts w:eastAsiaTheme="minorEastAsia"/>
          <w:lang w:eastAsia="sv-SE"/>
        </w:rPr>
        <w:tab/>
        <w:t>List IAB-MT TTs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D339E8E" w:rsidR="00EA6CFC" w:rsidRPr="00BE5108" w:rsidRDefault="00EA6CFC" w:rsidP="00E55627">
      <w:pPr>
        <w:pStyle w:val="Heading8"/>
        <w:rPr>
          <w:rFonts w:eastAsiaTheme="minorEastAsia"/>
        </w:rPr>
      </w:pPr>
      <w:bookmarkStart w:id="6798" w:name="_Toc73963165"/>
      <w:bookmarkStart w:id="6799" w:name="_Toc75260343"/>
      <w:bookmarkStart w:id="6800" w:name="_Toc75275886"/>
      <w:bookmarkStart w:id="6801" w:name="_Toc75276396"/>
      <w:bookmarkStart w:id="6802" w:name="_Toc76541895"/>
      <w:bookmarkStart w:id="6803" w:name="_Toc82437666"/>
      <w:bookmarkStart w:id="6804" w:name="_Toc89945032"/>
      <w:bookmarkStart w:id="6805" w:name="_Toc98754050"/>
      <w:bookmarkStart w:id="6806" w:name="_Toc106179942"/>
      <w:bookmarkStart w:id="6807" w:name="_Toc106180453"/>
      <w:bookmarkStart w:id="6808" w:name="_Toc130396278"/>
      <w:bookmarkStart w:id="6809" w:name="_Toc137555553"/>
      <w:bookmarkStart w:id="6810" w:name="_Toc138857080"/>
      <w:bookmarkStart w:id="6811" w:name="_Toc138860939"/>
      <w:bookmarkStart w:id="6812" w:name="_Toc145532071"/>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8C18CF4" w14:textId="77777777" w:rsidR="008D3EE5" w:rsidRPr="00BE5108" w:rsidRDefault="008D3EE5" w:rsidP="00E55627">
      <w:pPr>
        <w:pStyle w:val="Heading1"/>
        <w:rPr>
          <w:rFonts w:eastAsiaTheme="minorEastAsia"/>
        </w:rPr>
      </w:pPr>
      <w:bookmarkStart w:id="6813" w:name="_Toc73963166"/>
      <w:bookmarkStart w:id="6814" w:name="_Toc75260344"/>
      <w:bookmarkStart w:id="6815" w:name="_Toc75275887"/>
      <w:bookmarkStart w:id="6816" w:name="_Toc75276397"/>
      <w:bookmarkStart w:id="6817" w:name="_Toc76541896"/>
      <w:bookmarkStart w:id="6818" w:name="_Toc82437667"/>
      <w:bookmarkStart w:id="6819" w:name="_Toc89945033"/>
      <w:bookmarkStart w:id="6820" w:name="_Toc98754051"/>
      <w:bookmarkStart w:id="6821" w:name="_Toc106179943"/>
      <w:bookmarkStart w:id="6822" w:name="_Toc106180454"/>
      <w:bookmarkStart w:id="6823" w:name="_Toc130396279"/>
      <w:bookmarkStart w:id="6824" w:name="_Toc137555554"/>
      <w:bookmarkStart w:id="6825" w:name="_Toc138857081"/>
      <w:bookmarkStart w:id="6826" w:name="_Toc138860940"/>
      <w:bookmarkStart w:id="6827" w:name="_Toc145532072"/>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04493241" w14:textId="77777777" w:rsidR="008D3EE5" w:rsidRPr="00BE5108" w:rsidRDefault="008D3EE5" w:rsidP="00E55627">
      <w:pPr>
        <w:pStyle w:val="Heading2"/>
        <w:rPr>
          <w:rFonts w:eastAsiaTheme="minorEastAsia"/>
        </w:rPr>
      </w:pPr>
      <w:bookmarkStart w:id="6828" w:name="_Toc73963167"/>
      <w:bookmarkStart w:id="6829" w:name="_Toc75260345"/>
      <w:bookmarkStart w:id="6830" w:name="_Toc75275888"/>
      <w:bookmarkStart w:id="6831" w:name="_Toc75276398"/>
      <w:bookmarkStart w:id="6832" w:name="_Toc76541897"/>
      <w:bookmarkStart w:id="6833" w:name="_Toc82437668"/>
      <w:bookmarkStart w:id="6834" w:name="_Toc89945034"/>
      <w:bookmarkStart w:id="6835" w:name="_Toc98754052"/>
      <w:bookmarkStart w:id="6836" w:name="_Toc106179944"/>
      <w:bookmarkStart w:id="6837" w:name="_Toc106180455"/>
      <w:bookmarkStart w:id="6838" w:name="_Toc130396280"/>
      <w:bookmarkStart w:id="6839" w:name="_Toc137555555"/>
      <w:bookmarkStart w:id="6840" w:name="_Toc138857082"/>
      <w:bookmarkStart w:id="6841" w:name="_Toc138860941"/>
      <w:bookmarkStart w:id="6842" w:name="_Toc145532073"/>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3pt;height:206.05pt" o:ole="">
            <v:imagedata r:id="rId70" o:title=""/>
          </v:shape>
          <o:OLEObject Type="Embed" ProgID="Word.Picture.8" ShapeID="_x0000_i1055" DrawAspect="Content" ObjectID="_1757315626"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3pt;height:206.05pt" o:ole="">
            <v:imagedata r:id="rId72" o:title=""/>
          </v:shape>
          <o:OLEObject Type="Embed" ProgID="Word.Picture.8" ShapeID="_x0000_i1056" DrawAspect="Content" ObjectID="_1757315627"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6843" w:name="_Toc73963168"/>
      <w:bookmarkStart w:id="6844" w:name="_Toc75260346"/>
      <w:bookmarkStart w:id="6845" w:name="_Toc75275889"/>
      <w:bookmarkStart w:id="6846" w:name="_Toc75276399"/>
      <w:bookmarkStart w:id="6847" w:name="_Toc76541898"/>
      <w:bookmarkStart w:id="6848" w:name="_Toc82437669"/>
      <w:bookmarkStart w:id="6849" w:name="_Toc89945035"/>
      <w:bookmarkStart w:id="6850" w:name="_Toc98754053"/>
      <w:bookmarkStart w:id="6851" w:name="_Toc106179945"/>
      <w:bookmarkStart w:id="6852" w:name="_Toc106180456"/>
      <w:bookmarkStart w:id="6853" w:name="_Toc130396281"/>
      <w:bookmarkStart w:id="6854" w:name="_Toc137555556"/>
      <w:bookmarkStart w:id="6855" w:name="_Toc138857083"/>
      <w:bookmarkStart w:id="6856" w:name="_Toc138860942"/>
      <w:bookmarkStart w:id="6857" w:name="_Toc145532074"/>
      <w:r w:rsidRPr="00BE5108">
        <w:rPr>
          <w:rFonts w:eastAsiaTheme="minorEastAsia"/>
        </w:rPr>
        <w:t>D.1.2</w:t>
      </w:r>
      <w:r w:rsidRPr="00BE5108">
        <w:rPr>
          <w:rFonts w:eastAsiaTheme="minorEastAsia"/>
        </w:rPr>
        <w:tab/>
        <w:t>Transmitter intermodulation for IAB type 1-H</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5pt;height:195.5pt" o:ole="">
            <v:imagedata r:id="rId74" o:title=""/>
          </v:shape>
          <o:OLEObject Type="Embed" ProgID="Word.Picture.8" ShapeID="_x0000_i1057" DrawAspect="Content" ObjectID="_1757315628"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6858" w:name="_Toc73963169"/>
      <w:bookmarkStart w:id="6859" w:name="_Toc75260347"/>
      <w:bookmarkStart w:id="6860" w:name="_Toc75275890"/>
      <w:bookmarkStart w:id="6861" w:name="_Toc75276400"/>
      <w:bookmarkStart w:id="6862" w:name="_Toc76541899"/>
      <w:bookmarkStart w:id="6863" w:name="_Toc82437670"/>
      <w:bookmarkStart w:id="6864" w:name="_Toc89945036"/>
      <w:bookmarkStart w:id="6865" w:name="_Toc98754054"/>
      <w:bookmarkStart w:id="6866" w:name="_Toc106179946"/>
      <w:bookmarkStart w:id="6867" w:name="_Toc106180457"/>
      <w:bookmarkStart w:id="6868" w:name="_Toc130396282"/>
      <w:bookmarkStart w:id="6869" w:name="_Toc137555557"/>
      <w:bookmarkStart w:id="6870" w:name="_Toc138857084"/>
      <w:bookmarkStart w:id="6871" w:name="_Toc138860943"/>
      <w:bookmarkStart w:id="6872" w:name="_Toc145532075"/>
      <w:r w:rsidRPr="00BE5108">
        <w:rPr>
          <w:rFonts w:eastAsiaTheme="minorEastAsia"/>
        </w:rPr>
        <w:t>D.1.3</w:t>
      </w:r>
      <w:r w:rsidRPr="00BE5108">
        <w:rPr>
          <w:rFonts w:eastAsiaTheme="minorEastAsia"/>
        </w:rPr>
        <w:tab/>
        <w:t>Transmitter spurious emissions for IAB type 1-H</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3pt;height:206.05pt" o:ole="">
            <v:imagedata r:id="rId76" o:title=""/>
          </v:shape>
          <o:OLEObject Type="Embed" ProgID="Word.Picture.8" ShapeID="_x0000_i1058" DrawAspect="Content" ObjectID="_1757315629"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3pt;height:206.05pt" o:ole="">
            <v:imagedata r:id="rId78" o:title=""/>
          </v:shape>
          <o:OLEObject Type="Embed" ProgID="Word.Picture.8" ShapeID="_x0000_i1059" DrawAspect="Content" ObjectID="_1757315630"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6873" w:name="_Toc73963170"/>
      <w:bookmarkStart w:id="6874" w:name="_Toc75260348"/>
      <w:bookmarkStart w:id="6875" w:name="_Toc75275891"/>
      <w:bookmarkStart w:id="6876" w:name="_Toc75276401"/>
      <w:bookmarkStart w:id="6877" w:name="_Toc76541900"/>
      <w:bookmarkStart w:id="6878" w:name="_Toc82437671"/>
      <w:bookmarkStart w:id="6879" w:name="_Toc89945037"/>
      <w:bookmarkStart w:id="6880" w:name="_Toc98754055"/>
      <w:bookmarkStart w:id="6881" w:name="_Toc106179947"/>
      <w:bookmarkStart w:id="6882" w:name="_Toc106180458"/>
      <w:bookmarkStart w:id="6883" w:name="_Toc130396283"/>
      <w:bookmarkStart w:id="6884" w:name="_Toc137555558"/>
      <w:bookmarkStart w:id="6885" w:name="_Toc138857085"/>
      <w:bookmarkStart w:id="6886" w:name="_Toc138860944"/>
      <w:bookmarkStart w:id="6887" w:name="_Toc145532076"/>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3pt;height:206.05pt" o:ole="">
            <v:imagedata r:id="rId80" o:title=""/>
          </v:shape>
          <o:OLEObject Type="Embed" ProgID="Word.Picture.8" ShapeID="_x0000_i1060" DrawAspect="Content" ObjectID="_1757315631"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6888" w:name="_Toc73963171"/>
      <w:bookmarkStart w:id="6889" w:name="_Toc75260349"/>
      <w:bookmarkStart w:id="6890" w:name="_Toc75275892"/>
      <w:bookmarkStart w:id="6891" w:name="_Toc75276402"/>
      <w:bookmarkStart w:id="6892" w:name="_Toc76541901"/>
      <w:bookmarkStart w:id="6893" w:name="_Toc82437672"/>
      <w:bookmarkStart w:id="6894" w:name="_Toc89945038"/>
      <w:bookmarkStart w:id="6895" w:name="_Toc98754056"/>
      <w:bookmarkStart w:id="6896" w:name="_Toc106179948"/>
      <w:bookmarkStart w:id="6897" w:name="_Toc106180459"/>
      <w:bookmarkStart w:id="6898" w:name="_Toc130396284"/>
      <w:bookmarkStart w:id="6899" w:name="_Toc137555559"/>
      <w:bookmarkStart w:id="6900" w:name="_Toc138857086"/>
      <w:bookmarkStart w:id="6901" w:name="_Toc138860945"/>
      <w:bookmarkStart w:id="6902" w:name="_Toc145532077"/>
      <w:r w:rsidRPr="00BE5108">
        <w:rPr>
          <w:rFonts w:eastAsiaTheme="minorEastAsia"/>
        </w:rPr>
        <w:t>D.2</w:t>
      </w:r>
      <w:r w:rsidRPr="00BE5108">
        <w:rPr>
          <w:rFonts w:eastAsiaTheme="minorEastAsia"/>
        </w:rPr>
        <w:tab/>
        <w:t>IAB type 1-H receiver</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6E5813ED" w14:textId="77777777" w:rsidR="008D3EE5" w:rsidRPr="00BE5108" w:rsidRDefault="008D3EE5" w:rsidP="00E55627">
      <w:pPr>
        <w:pStyle w:val="Heading2"/>
        <w:rPr>
          <w:rFonts w:eastAsiaTheme="minorEastAsia"/>
        </w:rPr>
      </w:pPr>
      <w:bookmarkStart w:id="6903" w:name="_Toc73963172"/>
      <w:bookmarkStart w:id="6904" w:name="_Toc75260350"/>
      <w:bookmarkStart w:id="6905" w:name="_Toc75275893"/>
      <w:bookmarkStart w:id="6906" w:name="_Toc75276403"/>
      <w:bookmarkStart w:id="6907" w:name="_Toc76541902"/>
      <w:bookmarkStart w:id="6908" w:name="_Toc82437673"/>
      <w:bookmarkStart w:id="6909" w:name="_Toc89945039"/>
      <w:bookmarkStart w:id="6910" w:name="_Toc98754057"/>
      <w:bookmarkStart w:id="6911" w:name="_Toc106179949"/>
      <w:bookmarkStart w:id="6912" w:name="_Toc106180460"/>
      <w:bookmarkStart w:id="6913" w:name="_Toc130396285"/>
      <w:bookmarkStart w:id="6914" w:name="_Toc137555560"/>
      <w:bookmarkStart w:id="6915" w:name="_Toc138857087"/>
      <w:bookmarkStart w:id="6916" w:name="_Toc138860946"/>
      <w:bookmarkStart w:id="6917" w:name="_Toc145532078"/>
      <w:r w:rsidRPr="00BE5108">
        <w:rPr>
          <w:rFonts w:eastAsiaTheme="minorEastAsia"/>
        </w:rPr>
        <w:t>D.2.1</w:t>
      </w:r>
      <w:r w:rsidRPr="00BE5108">
        <w:rPr>
          <w:rFonts w:eastAsiaTheme="minorEastAsia"/>
        </w:rPr>
        <w:tab/>
        <w:t>Reference sensitivity level for IAB type 1-H</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3pt;height:206.05pt" o:ole="">
            <v:imagedata r:id="rId82" o:title=""/>
          </v:shape>
          <o:OLEObject Type="Embed" ProgID="Word.Picture.8" ShapeID="_x0000_i1061" DrawAspect="Content" ObjectID="_1757315632"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6918" w:name="_Toc73963173"/>
      <w:bookmarkStart w:id="6919" w:name="_Toc75260351"/>
      <w:bookmarkStart w:id="6920" w:name="_Toc75275894"/>
      <w:bookmarkStart w:id="6921" w:name="_Toc75276404"/>
      <w:bookmarkStart w:id="6922" w:name="_Toc76541903"/>
      <w:bookmarkStart w:id="6923" w:name="_Toc82437674"/>
      <w:bookmarkStart w:id="6924" w:name="_Toc89945040"/>
      <w:bookmarkStart w:id="6925" w:name="_Toc98754058"/>
      <w:bookmarkStart w:id="6926" w:name="_Toc106179950"/>
      <w:bookmarkStart w:id="6927" w:name="_Toc106180461"/>
      <w:bookmarkStart w:id="6928" w:name="_Toc130396286"/>
      <w:bookmarkStart w:id="6929" w:name="_Toc137555561"/>
      <w:bookmarkStart w:id="6930" w:name="_Toc138857088"/>
      <w:bookmarkStart w:id="6931" w:name="_Toc138860947"/>
      <w:bookmarkStart w:id="6932" w:name="_Toc145532079"/>
      <w:r w:rsidRPr="00BE5108">
        <w:rPr>
          <w:rFonts w:eastAsiaTheme="minorEastAsia"/>
        </w:rPr>
        <w:t>D.2.2</w:t>
      </w:r>
      <w:r w:rsidRPr="00BE5108">
        <w:rPr>
          <w:rFonts w:eastAsiaTheme="minorEastAsia"/>
        </w:rPr>
        <w:tab/>
        <w:t>Receiver dynamic range for IAB type 1-H</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3pt;height:206.05pt" o:ole="">
            <v:imagedata r:id="rId84" o:title=""/>
          </v:shape>
          <o:OLEObject Type="Embed" ProgID="Word.Picture.8" ShapeID="_x0000_i1062" DrawAspect="Content" ObjectID="_1757315633"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6933" w:name="_Toc73963174"/>
      <w:bookmarkStart w:id="6934" w:name="_Toc75260352"/>
      <w:bookmarkStart w:id="6935" w:name="_Toc75275895"/>
      <w:bookmarkStart w:id="6936" w:name="_Toc75276405"/>
      <w:bookmarkStart w:id="6937" w:name="_Toc76541904"/>
      <w:bookmarkStart w:id="6938" w:name="_Toc82437675"/>
      <w:bookmarkStart w:id="6939" w:name="_Toc89945041"/>
      <w:bookmarkStart w:id="6940" w:name="_Toc98754059"/>
      <w:bookmarkStart w:id="6941" w:name="_Toc106179951"/>
      <w:bookmarkStart w:id="6942" w:name="_Toc106180462"/>
      <w:bookmarkStart w:id="6943" w:name="_Toc130396287"/>
      <w:bookmarkStart w:id="6944" w:name="_Toc137555562"/>
      <w:bookmarkStart w:id="6945" w:name="_Toc138857089"/>
      <w:bookmarkStart w:id="6946" w:name="_Toc138860948"/>
      <w:bookmarkStart w:id="6947" w:name="_Toc145532080"/>
      <w:r w:rsidRPr="00BE5108">
        <w:rPr>
          <w:rFonts w:eastAsiaTheme="minorEastAsia"/>
        </w:rPr>
        <w:t>D.2.3</w:t>
      </w:r>
      <w:r w:rsidRPr="00BE5108">
        <w:rPr>
          <w:rFonts w:eastAsiaTheme="minorEastAsia"/>
        </w:rPr>
        <w:tab/>
        <w:t>Receiver adjacent channel selectivity and narrowband blocking for IAB type 1-H</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3pt;height:206.05pt" o:ole="">
            <v:imagedata r:id="rId86" o:title=""/>
          </v:shape>
          <o:OLEObject Type="Embed" ProgID="Word.Picture.8" ShapeID="_x0000_i1063" DrawAspect="Content" ObjectID="_1757315634"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6948" w:name="_Toc73963175"/>
      <w:bookmarkStart w:id="6949" w:name="_Toc75260353"/>
      <w:bookmarkStart w:id="6950" w:name="_Toc75275896"/>
      <w:bookmarkStart w:id="6951" w:name="_Toc75276406"/>
      <w:bookmarkStart w:id="6952" w:name="_Toc76541905"/>
      <w:bookmarkStart w:id="6953" w:name="_Toc82437676"/>
      <w:bookmarkStart w:id="6954" w:name="_Toc89945042"/>
      <w:bookmarkStart w:id="6955" w:name="_Toc98754060"/>
      <w:bookmarkStart w:id="6956" w:name="_Toc106179952"/>
      <w:bookmarkStart w:id="6957" w:name="_Toc106180463"/>
      <w:bookmarkStart w:id="6958" w:name="_Toc130396288"/>
      <w:bookmarkStart w:id="6959" w:name="_Toc137555563"/>
      <w:bookmarkStart w:id="6960" w:name="_Toc138857090"/>
      <w:bookmarkStart w:id="6961" w:name="_Toc138860949"/>
      <w:bookmarkStart w:id="6962" w:name="_Toc145532081"/>
      <w:r w:rsidRPr="00BE5108">
        <w:rPr>
          <w:rFonts w:eastAsiaTheme="minorEastAsia"/>
        </w:rPr>
        <w:t>D.2.4</w:t>
      </w:r>
      <w:r w:rsidRPr="00BE5108">
        <w:rPr>
          <w:rFonts w:eastAsiaTheme="minorEastAsia"/>
        </w:rPr>
        <w:tab/>
        <w:t>Receiver spurious emissions</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3pt;height:206.05pt" o:ole="">
            <v:imagedata r:id="rId88" o:title=""/>
          </v:shape>
          <o:OLEObject Type="Embed" ProgID="Word.Picture.8" ShapeID="_x0000_i1064" DrawAspect="Content" ObjectID="_1757315635"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3pt;height:206.05pt" o:ole="">
            <v:imagedata r:id="rId90" o:title=""/>
          </v:shape>
          <o:OLEObject Type="Embed" ProgID="Word.Picture.8" ShapeID="_x0000_i1065" DrawAspect="Content" ObjectID="_1757315636"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6963" w:name="_Toc73963176"/>
      <w:bookmarkStart w:id="6964" w:name="_Toc75260354"/>
      <w:bookmarkStart w:id="6965" w:name="_Toc75275897"/>
      <w:bookmarkStart w:id="6966" w:name="_Toc75276407"/>
      <w:bookmarkStart w:id="6967" w:name="_Toc76541906"/>
      <w:bookmarkStart w:id="6968" w:name="_Toc82437677"/>
      <w:bookmarkStart w:id="6969" w:name="_Toc89945043"/>
      <w:bookmarkStart w:id="6970" w:name="_Toc98754061"/>
      <w:bookmarkStart w:id="6971" w:name="_Toc106179953"/>
      <w:bookmarkStart w:id="6972" w:name="_Toc106180464"/>
      <w:bookmarkStart w:id="6973" w:name="_Toc130396289"/>
      <w:bookmarkStart w:id="6974" w:name="_Toc137555564"/>
      <w:bookmarkStart w:id="6975" w:name="_Toc138857091"/>
      <w:bookmarkStart w:id="6976" w:name="_Toc138860950"/>
      <w:bookmarkStart w:id="6977" w:name="_Toc145532082"/>
      <w:r w:rsidRPr="00BE5108">
        <w:rPr>
          <w:rFonts w:eastAsiaTheme="minorEastAsia"/>
        </w:rPr>
        <w:t>D.2.5</w:t>
      </w:r>
      <w:r w:rsidRPr="00BE5108">
        <w:rPr>
          <w:rFonts w:eastAsiaTheme="minorEastAsia"/>
        </w:rPr>
        <w:tab/>
        <w:t>Receiver In-channel selectivity for IAB type 1-H</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3pt;height:206.05pt" o:ole="">
            <v:imagedata r:id="rId92" o:title=""/>
          </v:shape>
          <o:OLEObject Type="Embed" ProgID="Word.Picture.8" ShapeID="_x0000_i1066" DrawAspect="Content" ObjectID="_1757315637"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6978" w:name="_Toc73963177"/>
      <w:bookmarkStart w:id="6979" w:name="_Toc75260355"/>
      <w:bookmarkStart w:id="6980" w:name="_Toc75275898"/>
      <w:bookmarkStart w:id="6981" w:name="_Toc75276408"/>
      <w:bookmarkStart w:id="6982" w:name="_Toc76541907"/>
      <w:bookmarkStart w:id="6983" w:name="_Toc82437678"/>
      <w:bookmarkStart w:id="6984" w:name="_Toc89945044"/>
      <w:bookmarkStart w:id="6985" w:name="_Toc98754062"/>
      <w:bookmarkStart w:id="6986" w:name="_Toc106179954"/>
      <w:bookmarkStart w:id="6987" w:name="_Toc106180465"/>
      <w:bookmarkStart w:id="6988" w:name="_Toc130396290"/>
      <w:bookmarkStart w:id="6989" w:name="_Toc137555565"/>
      <w:bookmarkStart w:id="6990" w:name="_Toc138857092"/>
      <w:bookmarkStart w:id="6991" w:name="_Toc138860951"/>
      <w:bookmarkStart w:id="6992" w:name="_Toc145532083"/>
      <w:r w:rsidRPr="00BE5108">
        <w:rPr>
          <w:rFonts w:eastAsiaTheme="minorEastAsia"/>
        </w:rPr>
        <w:t>D.2.6</w:t>
      </w:r>
      <w:r w:rsidRPr="00BE5108">
        <w:rPr>
          <w:rFonts w:eastAsiaTheme="minorEastAsia"/>
        </w:rPr>
        <w:tab/>
        <w:t>Receiver intermodulation for IAB type 1-H</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7.65pt;height:200.8pt" o:ole="">
            <v:imagedata r:id="rId94" o:title=""/>
          </v:shape>
          <o:OLEObject Type="Embed" ProgID="Word.Picture.8" ShapeID="_x0000_i1067" DrawAspect="Content" ObjectID="_1757315638"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6993" w:name="_Toc73963178"/>
      <w:bookmarkStart w:id="6994" w:name="_Toc75260356"/>
      <w:bookmarkStart w:id="6995" w:name="_Toc75275899"/>
      <w:bookmarkStart w:id="6996" w:name="_Toc75276409"/>
      <w:bookmarkStart w:id="6997" w:name="_Toc76541908"/>
      <w:bookmarkStart w:id="6998" w:name="_Toc82437679"/>
      <w:bookmarkStart w:id="6999" w:name="_Toc89945045"/>
      <w:bookmarkStart w:id="7000" w:name="_Toc98754063"/>
      <w:bookmarkStart w:id="7001" w:name="_Toc106179955"/>
      <w:bookmarkStart w:id="7002" w:name="_Toc106180466"/>
      <w:bookmarkStart w:id="7003" w:name="_Toc130396291"/>
      <w:bookmarkStart w:id="7004" w:name="_Toc137555566"/>
      <w:bookmarkStart w:id="7005" w:name="_Toc138857093"/>
      <w:bookmarkStart w:id="7006" w:name="_Toc138860952"/>
      <w:bookmarkStart w:id="7007" w:name="_Toc145532084"/>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29A6621C" w14:textId="77777777" w:rsidR="002263FD" w:rsidRPr="00BE5108" w:rsidRDefault="002263FD" w:rsidP="002263FD">
      <w:pPr>
        <w:pStyle w:val="Heading3"/>
        <w:rPr>
          <w:rFonts w:eastAsiaTheme="minorEastAsia"/>
          <w:lang w:eastAsia="zh-CN"/>
        </w:rPr>
      </w:pPr>
      <w:bookmarkStart w:id="7008" w:name="_Toc73963179"/>
      <w:bookmarkStart w:id="7009" w:name="_Toc75260357"/>
      <w:bookmarkStart w:id="7010" w:name="_Toc75275900"/>
      <w:bookmarkStart w:id="7011" w:name="_Toc75276410"/>
      <w:bookmarkStart w:id="7012" w:name="_Toc76541909"/>
      <w:bookmarkStart w:id="7013" w:name="_Toc82437680"/>
      <w:bookmarkStart w:id="7014" w:name="_Toc89945046"/>
      <w:bookmarkStart w:id="7015" w:name="_Toc98754064"/>
      <w:bookmarkStart w:id="7016" w:name="_Toc106179956"/>
      <w:bookmarkStart w:id="7017" w:name="_Toc106180467"/>
      <w:bookmarkStart w:id="7018" w:name="_Toc130396292"/>
      <w:bookmarkStart w:id="7019" w:name="_Toc137555567"/>
      <w:bookmarkStart w:id="7020" w:name="_Toc138857094"/>
      <w:bookmarkStart w:id="7021" w:name="_Toc138860953"/>
      <w:bookmarkStart w:id="7022" w:name="_Toc14553208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3pt;height:206.05pt" o:ole="">
            <v:imagedata r:id="rId96" o:title=""/>
          </v:shape>
          <o:OLEObject Type="Embed" ProgID="Word.Picture.8" ShapeID="_x0000_i1068" DrawAspect="Content" ObjectID="_1757315639"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7023" w:name="_Toc73963180"/>
      <w:bookmarkStart w:id="7024" w:name="_Toc75260358"/>
      <w:bookmarkStart w:id="7025" w:name="_Toc75275901"/>
      <w:bookmarkStart w:id="7026" w:name="_Toc75276411"/>
      <w:bookmarkStart w:id="7027" w:name="_Toc76541910"/>
      <w:bookmarkStart w:id="7028" w:name="_Toc82437681"/>
      <w:bookmarkStart w:id="7029" w:name="_Toc89945047"/>
      <w:bookmarkStart w:id="7030" w:name="_Toc98754065"/>
      <w:bookmarkStart w:id="7031" w:name="_Toc106179957"/>
      <w:bookmarkStart w:id="7032" w:name="_Toc106180468"/>
      <w:bookmarkStart w:id="7033" w:name="_Toc130396293"/>
      <w:bookmarkStart w:id="7034" w:name="_Toc137555568"/>
      <w:bookmarkStart w:id="7035" w:name="_Toc138857095"/>
      <w:bookmarkStart w:id="7036" w:name="_Toc138860954"/>
      <w:bookmarkStart w:id="7037" w:name="_Toc14553208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7038" w:name="_Hlk82436567"/>
      <w:r w:rsidRPr="00BE5108">
        <w:rPr>
          <w:rFonts w:eastAsiaTheme="minorEastAsia"/>
        </w:rPr>
        <w:tab/>
      </w:r>
      <w:bookmarkEnd w:id="7038"/>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7039" w:name="_Toc73963181"/>
      <w:bookmarkStart w:id="7040" w:name="_Toc75260359"/>
      <w:bookmarkStart w:id="7041" w:name="_Toc75275902"/>
      <w:bookmarkStart w:id="7042" w:name="_Toc75276412"/>
      <w:bookmarkStart w:id="7043" w:name="_Toc76541911"/>
      <w:bookmarkStart w:id="7044" w:name="_Toc82437682"/>
      <w:bookmarkStart w:id="7045" w:name="_Toc89945048"/>
      <w:bookmarkStart w:id="7046" w:name="_Toc98754066"/>
      <w:bookmarkStart w:id="7047" w:name="_Toc106179958"/>
      <w:bookmarkStart w:id="7048" w:name="_Toc106180469"/>
      <w:bookmarkStart w:id="7049" w:name="_Toc130396294"/>
      <w:bookmarkStart w:id="7050" w:name="_Toc137555569"/>
      <w:bookmarkStart w:id="7051" w:name="_Toc138857096"/>
      <w:bookmarkStart w:id="7052" w:name="_Toc138860955"/>
      <w:bookmarkStart w:id="7053" w:name="_Toc14553208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7054"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7055" w:name="_Toc75260360"/>
      <w:bookmarkStart w:id="7056" w:name="_Toc75275903"/>
      <w:bookmarkStart w:id="7057" w:name="_Toc75276413"/>
      <w:bookmarkStart w:id="7058" w:name="_Toc76541912"/>
      <w:bookmarkStart w:id="7059" w:name="_Toc82437683"/>
      <w:bookmarkStart w:id="7060" w:name="_Toc89945049"/>
      <w:bookmarkStart w:id="7061" w:name="_Toc98754067"/>
      <w:bookmarkStart w:id="7062" w:name="_Toc106179959"/>
      <w:bookmarkStart w:id="7063" w:name="_Toc106180470"/>
      <w:bookmarkStart w:id="7064" w:name="_Toc130396295"/>
      <w:bookmarkStart w:id="7065" w:name="_Toc137555570"/>
      <w:bookmarkStart w:id="7066" w:name="_Toc138857097"/>
      <w:bookmarkStart w:id="7067" w:name="_Toc138860956"/>
      <w:bookmarkStart w:id="7068" w:name="_Toc145532088"/>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3C2EDC1A" w14:textId="3A20ECC0" w:rsidR="008D3EE5" w:rsidRPr="00BE5108" w:rsidRDefault="008D3EE5" w:rsidP="00E55627">
      <w:pPr>
        <w:pStyle w:val="Heading1"/>
        <w:rPr>
          <w:rFonts w:eastAsiaTheme="minorEastAsia"/>
          <w:lang w:eastAsia="en-GB"/>
        </w:rPr>
      </w:pPr>
      <w:bookmarkStart w:id="7069" w:name="_Toc73963183"/>
      <w:bookmarkStart w:id="7070" w:name="_Toc75260361"/>
      <w:bookmarkStart w:id="7071" w:name="_Toc75275904"/>
      <w:bookmarkStart w:id="7072" w:name="_Toc75276414"/>
      <w:bookmarkStart w:id="7073" w:name="_Toc76541913"/>
      <w:bookmarkStart w:id="7074" w:name="_Toc82437684"/>
      <w:bookmarkStart w:id="7075" w:name="_Toc89945050"/>
      <w:bookmarkStart w:id="7076" w:name="_Toc98754068"/>
      <w:bookmarkStart w:id="7077" w:name="_Toc106179960"/>
      <w:bookmarkStart w:id="7078" w:name="_Toc106180471"/>
      <w:bookmarkStart w:id="7079" w:name="_Toc130396296"/>
      <w:bookmarkStart w:id="7080" w:name="_Toc137555571"/>
      <w:bookmarkStart w:id="7081" w:name="_Toc138857098"/>
      <w:bookmarkStart w:id="7082" w:name="_Toc138860957"/>
      <w:bookmarkStart w:id="7083" w:name="_Toc145532089"/>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C275D51" w:rsidR="008D3EE5" w:rsidRPr="00BE5108" w:rsidRDefault="008D3EE5" w:rsidP="00E55627">
      <w:pPr>
        <w:pStyle w:val="Heading1"/>
        <w:rPr>
          <w:rFonts w:eastAsiaTheme="minorEastAsia"/>
        </w:rPr>
      </w:pPr>
      <w:bookmarkStart w:id="7084" w:name="_Toc73963184"/>
      <w:bookmarkStart w:id="7085" w:name="_Toc75260362"/>
      <w:bookmarkStart w:id="7086" w:name="_Toc75275905"/>
      <w:bookmarkStart w:id="7087" w:name="_Toc75276415"/>
      <w:bookmarkStart w:id="7088" w:name="_Toc76541914"/>
      <w:bookmarkStart w:id="7089" w:name="_Toc82437685"/>
      <w:bookmarkStart w:id="7090" w:name="_Toc89945051"/>
      <w:bookmarkStart w:id="7091" w:name="_Toc98754069"/>
      <w:bookmarkStart w:id="7092" w:name="_Toc106179961"/>
      <w:bookmarkStart w:id="7093" w:name="_Toc106180472"/>
      <w:bookmarkStart w:id="7094" w:name="_Toc130396297"/>
      <w:bookmarkStart w:id="7095" w:name="_Toc137555572"/>
      <w:bookmarkStart w:id="7096" w:name="_Toc138857099"/>
      <w:bookmarkStart w:id="7097" w:name="_Toc138860958"/>
      <w:bookmarkStart w:id="7098" w:name="_Toc145532090"/>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7099"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7100" w:name="_Toc75260363"/>
      <w:bookmarkStart w:id="7101" w:name="_Toc75275906"/>
      <w:bookmarkStart w:id="7102" w:name="_Toc75276416"/>
      <w:bookmarkStart w:id="7103" w:name="_Toc76541915"/>
      <w:bookmarkStart w:id="7104" w:name="_Toc82437686"/>
      <w:bookmarkStart w:id="7105" w:name="_Toc89945052"/>
      <w:bookmarkStart w:id="7106" w:name="_Toc98754070"/>
      <w:bookmarkStart w:id="7107" w:name="_Toc106179962"/>
      <w:bookmarkStart w:id="7108" w:name="_Toc106180473"/>
      <w:bookmarkStart w:id="7109" w:name="_Toc130396298"/>
      <w:bookmarkStart w:id="7110" w:name="_Toc137555573"/>
      <w:bookmarkStart w:id="7111" w:name="_Toc138857100"/>
      <w:bookmarkStart w:id="7112" w:name="_Toc138860959"/>
      <w:bookmarkStart w:id="7113" w:name="_Toc145532091"/>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4CC6E4A0" w14:textId="6DBB3918" w:rsidR="00224940" w:rsidRPr="00BE5108" w:rsidRDefault="00224940" w:rsidP="006E01F2">
      <w:pPr>
        <w:pStyle w:val="Heading1"/>
        <w:rPr>
          <w:rFonts w:eastAsiaTheme="minorEastAsia"/>
        </w:rPr>
      </w:pPr>
      <w:bookmarkStart w:id="7114" w:name="_Toc73963186"/>
      <w:bookmarkStart w:id="7115" w:name="_Toc75260364"/>
      <w:bookmarkStart w:id="7116" w:name="_Toc75275907"/>
      <w:bookmarkStart w:id="7117" w:name="_Toc75276417"/>
      <w:bookmarkStart w:id="7118" w:name="_Toc76541916"/>
      <w:bookmarkStart w:id="7119" w:name="_Toc82437687"/>
      <w:bookmarkStart w:id="7120" w:name="_Toc89945053"/>
      <w:bookmarkStart w:id="7121" w:name="_Toc98754071"/>
      <w:bookmarkStart w:id="7122" w:name="_Toc106179963"/>
      <w:bookmarkStart w:id="7123" w:name="_Toc106180474"/>
      <w:bookmarkStart w:id="7124" w:name="_Toc130396299"/>
      <w:bookmarkStart w:id="7125" w:name="_Toc137555574"/>
      <w:bookmarkStart w:id="7126" w:name="_Toc138857101"/>
      <w:bookmarkStart w:id="7127" w:name="_Toc138860960"/>
      <w:bookmarkStart w:id="7128" w:name="_Toc145532092"/>
      <w:r w:rsidRPr="00BE5108">
        <w:rPr>
          <w:rFonts w:eastAsiaTheme="minorEastAsia"/>
        </w:rPr>
        <w:t>F.1</w:t>
      </w:r>
      <w:r w:rsidRPr="00BE5108">
        <w:rPr>
          <w:rFonts w:eastAsiaTheme="minorEastAsia"/>
        </w:rPr>
        <w:tab/>
        <w:t>Static propagation condition</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7129" w:name="_Toc73963187"/>
      <w:bookmarkStart w:id="7130" w:name="_Toc75260365"/>
      <w:bookmarkStart w:id="7131" w:name="_Toc75275908"/>
      <w:bookmarkStart w:id="7132" w:name="_Toc75276418"/>
      <w:bookmarkStart w:id="7133" w:name="_Toc76541917"/>
      <w:bookmarkStart w:id="7134" w:name="_Toc82437688"/>
      <w:bookmarkStart w:id="7135" w:name="_Toc89945054"/>
      <w:bookmarkStart w:id="7136" w:name="_Toc98754072"/>
      <w:bookmarkStart w:id="7137" w:name="_Toc106179964"/>
      <w:bookmarkStart w:id="7138" w:name="_Toc106180475"/>
      <w:bookmarkStart w:id="7139" w:name="_Toc130396300"/>
      <w:bookmarkStart w:id="7140" w:name="_Toc137555575"/>
      <w:bookmarkStart w:id="7141" w:name="_Toc138857102"/>
      <w:bookmarkStart w:id="7142" w:name="_Toc138860961"/>
      <w:bookmarkStart w:id="7143" w:name="_Toc145532093"/>
      <w:r w:rsidRPr="00BE5108">
        <w:rPr>
          <w:rFonts w:eastAsiaTheme="minorEastAsia"/>
        </w:rPr>
        <w:t>F1.1</w:t>
      </w:r>
      <w:r w:rsidRPr="00BE5108">
        <w:rPr>
          <w:rFonts w:eastAsiaTheme="minorEastAsia"/>
        </w:rPr>
        <w:tab/>
        <w:t>IAB-MT receiver with 2RX</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7144" w:name="_Toc73963188"/>
      <w:bookmarkStart w:id="7145" w:name="_Toc75260366"/>
      <w:bookmarkStart w:id="7146" w:name="_Toc75275909"/>
      <w:bookmarkStart w:id="7147" w:name="_Toc75276419"/>
      <w:bookmarkStart w:id="7148" w:name="_Toc76541918"/>
      <w:bookmarkStart w:id="7149" w:name="_Toc82437689"/>
      <w:bookmarkStart w:id="7150" w:name="_Toc89945055"/>
      <w:bookmarkStart w:id="7151" w:name="_Toc98754073"/>
      <w:bookmarkStart w:id="7152" w:name="_Toc106179965"/>
      <w:bookmarkStart w:id="7153" w:name="_Toc106180476"/>
      <w:bookmarkStart w:id="7154" w:name="_Toc130396301"/>
      <w:bookmarkStart w:id="7155" w:name="_Toc137555576"/>
      <w:bookmarkStart w:id="7156" w:name="_Toc138857103"/>
      <w:bookmarkStart w:id="7157" w:name="_Toc138860962"/>
      <w:bookmarkStart w:id="7158" w:name="_Toc145532094"/>
      <w:r w:rsidRPr="00BE5108">
        <w:rPr>
          <w:rFonts w:eastAsiaTheme="minorEastAsia"/>
        </w:rPr>
        <w:t>F.2</w:t>
      </w:r>
      <w:r w:rsidRPr="00BE5108">
        <w:rPr>
          <w:rFonts w:eastAsiaTheme="minorEastAsia"/>
        </w:rPr>
        <w:tab/>
        <w:t>Multi-path fading propagation conditions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128CB45D" w14:textId="135A5E0D" w:rsidR="00051AAE" w:rsidRPr="00BE5108" w:rsidRDefault="00051AAE" w:rsidP="00051AAE">
      <w:pPr>
        <w:pStyle w:val="Heading2"/>
        <w:rPr>
          <w:rFonts w:eastAsiaTheme="minorEastAsia"/>
        </w:rPr>
      </w:pPr>
      <w:bookmarkStart w:id="7159" w:name="_Toc75275910"/>
      <w:bookmarkStart w:id="7160" w:name="_Toc75276420"/>
      <w:bookmarkStart w:id="7161" w:name="_Toc76541919"/>
      <w:bookmarkStart w:id="7162" w:name="_Toc82437690"/>
      <w:bookmarkStart w:id="7163" w:name="_Toc89945056"/>
      <w:bookmarkStart w:id="7164" w:name="_Toc98754074"/>
      <w:bookmarkStart w:id="7165" w:name="_Toc106179966"/>
      <w:bookmarkStart w:id="7166" w:name="_Toc106180477"/>
      <w:bookmarkStart w:id="7167" w:name="_Toc130396302"/>
      <w:bookmarkStart w:id="7168" w:name="_Toc137555577"/>
      <w:bookmarkStart w:id="7169" w:name="_Toc138857104"/>
      <w:bookmarkStart w:id="7170" w:name="_Toc138860963"/>
      <w:bookmarkStart w:id="7171" w:name="_Toc145532095"/>
      <w:r w:rsidRPr="00BE5108">
        <w:rPr>
          <w:rFonts w:eastAsiaTheme="minorEastAsia"/>
        </w:rPr>
        <w:t>F.2.1</w:t>
      </w:r>
      <w:r w:rsidRPr="00BE5108">
        <w:rPr>
          <w:rFonts w:eastAsiaTheme="minorEastAsia"/>
        </w:rPr>
        <w:tab/>
        <w:t>General</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7172" w:name="_Toc73963189"/>
      <w:bookmarkStart w:id="7173" w:name="_Toc75260367"/>
      <w:bookmarkStart w:id="7174" w:name="_Toc75275911"/>
      <w:bookmarkStart w:id="7175" w:name="_Toc75276421"/>
      <w:bookmarkStart w:id="7176" w:name="_Toc76541920"/>
      <w:bookmarkStart w:id="7177" w:name="_Toc82437691"/>
      <w:bookmarkStart w:id="7178" w:name="_Toc89945057"/>
      <w:bookmarkStart w:id="7179" w:name="_Toc98754075"/>
      <w:bookmarkStart w:id="7180" w:name="_Toc106179967"/>
      <w:bookmarkStart w:id="7181" w:name="_Toc106180478"/>
      <w:bookmarkStart w:id="7182" w:name="_Toc130396303"/>
      <w:bookmarkStart w:id="7183" w:name="_Toc137555578"/>
      <w:bookmarkStart w:id="7184" w:name="_Toc138857105"/>
      <w:bookmarkStart w:id="7185" w:name="_Toc138860964"/>
      <w:bookmarkStart w:id="7186" w:name="_Toc145532096"/>
      <w:r w:rsidRPr="00BE5108">
        <w:rPr>
          <w:rFonts w:eastAsiaTheme="minorEastAsia"/>
        </w:rPr>
        <w:t>F.2.</w:t>
      </w:r>
      <w:r w:rsidR="00051AAE" w:rsidRPr="00BE5108">
        <w:rPr>
          <w:rFonts w:eastAsiaTheme="minorEastAsia"/>
        </w:rPr>
        <w:t>2</w:t>
      </w:r>
      <w:r w:rsidRPr="00BE5108">
        <w:rPr>
          <w:rFonts w:eastAsiaTheme="minorEastAsia"/>
        </w:rPr>
        <w:tab/>
        <w:t>Delay profiles</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251DABB7" w14:textId="3AC1AB74" w:rsidR="00051AAE" w:rsidRPr="00BE5108" w:rsidRDefault="00051AAE" w:rsidP="00051AAE">
      <w:pPr>
        <w:pStyle w:val="Heading3"/>
        <w:rPr>
          <w:rFonts w:eastAsiaTheme="minorEastAsia"/>
        </w:rPr>
      </w:pPr>
      <w:bookmarkStart w:id="7187" w:name="_Toc75275912"/>
      <w:bookmarkStart w:id="7188" w:name="_Toc75276422"/>
      <w:bookmarkStart w:id="7189" w:name="_Toc76541921"/>
      <w:bookmarkStart w:id="7190" w:name="_Toc82437692"/>
      <w:bookmarkStart w:id="7191" w:name="_Toc89945058"/>
      <w:bookmarkStart w:id="7192" w:name="_Toc98754076"/>
      <w:bookmarkStart w:id="7193" w:name="_Toc106179968"/>
      <w:bookmarkStart w:id="7194" w:name="_Toc106180479"/>
      <w:bookmarkStart w:id="7195" w:name="_Toc130396304"/>
      <w:bookmarkStart w:id="7196" w:name="_Toc137555579"/>
      <w:bookmarkStart w:id="7197" w:name="_Toc138857106"/>
      <w:bookmarkStart w:id="7198" w:name="_Toc138860965"/>
      <w:bookmarkStart w:id="7199" w:name="_Toc145532097"/>
      <w:r w:rsidRPr="00BE5108">
        <w:rPr>
          <w:rFonts w:eastAsiaTheme="minorEastAsia"/>
        </w:rPr>
        <w:t>F.2.2.1</w:t>
      </w:r>
      <w:r w:rsidRPr="00BE5108">
        <w:rPr>
          <w:rFonts w:eastAsiaTheme="minorEastAsia"/>
        </w:rPr>
        <w:tab/>
        <w:t>General</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7200" w:name="_Toc73963190"/>
      <w:bookmarkStart w:id="7201" w:name="_Toc75260368"/>
      <w:bookmarkStart w:id="7202" w:name="_Toc75275913"/>
      <w:bookmarkStart w:id="7203" w:name="_Toc75276423"/>
      <w:bookmarkStart w:id="7204" w:name="_Toc76541922"/>
      <w:bookmarkStart w:id="7205" w:name="_Toc82437693"/>
      <w:bookmarkStart w:id="7206" w:name="_Toc89945059"/>
      <w:bookmarkStart w:id="7207" w:name="_Toc98754077"/>
      <w:bookmarkStart w:id="7208" w:name="_Toc106179969"/>
      <w:bookmarkStart w:id="7209" w:name="_Toc106180480"/>
      <w:bookmarkStart w:id="7210" w:name="_Toc130396305"/>
      <w:bookmarkStart w:id="7211" w:name="_Toc137555580"/>
      <w:bookmarkStart w:id="7212" w:name="_Toc138857107"/>
      <w:bookmarkStart w:id="7213" w:name="_Toc138860966"/>
      <w:bookmarkStart w:id="7214" w:name="_Toc145532098"/>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7215" w:name="_Toc73963191"/>
      <w:bookmarkStart w:id="7216" w:name="_Toc75260369"/>
      <w:bookmarkStart w:id="7217" w:name="_Toc75275914"/>
      <w:bookmarkStart w:id="7218" w:name="_Toc75276424"/>
      <w:bookmarkStart w:id="7219" w:name="_Toc76541923"/>
      <w:bookmarkStart w:id="7220" w:name="_Toc82437694"/>
      <w:bookmarkStart w:id="7221" w:name="_Toc89945060"/>
      <w:bookmarkStart w:id="7222" w:name="_Toc98754078"/>
      <w:bookmarkStart w:id="7223" w:name="_Toc106179970"/>
      <w:bookmarkStart w:id="7224" w:name="_Toc106180481"/>
      <w:bookmarkStart w:id="7225" w:name="_Toc130396306"/>
      <w:bookmarkStart w:id="7226" w:name="_Toc137555581"/>
      <w:bookmarkStart w:id="7227" w:name="_Toc138857108"/>
      <w:bookmarkStart w:id="7228" w:name="_Toc138860967"/>
      <w:bookmarkStart w:id="7229" w:name="_Toc145532099"/>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7230" w:name="_Toc73963192"/>
      <w:bookmarkStart w:id="7231" w:name="_Toc75260370"/>
      <w:bookmarkStart w:id="7232" w:name="_Toc75275915"/>
      <w:bookmarkStart w:id="7233" w:name="_Toc75276425"/>
      <w:bookmarkStart w:id="7234" w:name="_Toc76541924"/>
      <w:bookmarkStart w:id="7235" w:name="_Toc82437695"/>
      <w:bookmarkStart w:id="7236" w:name="_Toc89945061"/>
      <w:bookmarkStart w:id="7237" w:name="_Toc98754079"/>
      <w:bookmarkStart w:id="7238" w:name="_Toc106179971"/>
      <w:bookmarkStart w:id="7239" w:name="_Toc106180482"/>
      <w:bookmarkStart w:id="7240" w:name="_Toc130396307"/>
      <w:bookmarkStart w:id="7241" w:name="_Toc137555582"/>
      <w:bookmarkStart w:id="7242" w:name="_Toc138857109"/>
      <w:bookmarkStart w:id="7243" w:name="_Toc138860968"/>
      <w:bookmarkStart w:id="7244" w:name="_Toc145532100"/>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389F8F9E" w14:textId="29AFE253" w:rsidR="00051AAE" w:rsidRPr="00BE5108" w:rsidRDefault="00051AAE" w:rsidP="00051AAE">
      <w:pPr>
        <w:pStyle w:val="Heading3"/>
        <w:rPr>
          <w:rFonts w:eastAsiaTheme="minorEastAsia"/>
        </w:rPr>
      </w:pPr>
      <w:bookmarkStart w:id="7245" w:name="_Toc75275916"/>
      <w:bookmarkStart w:id="7246" w:name="_Toc75276426"/>
      <w:bookmarkStart w:id="7247" w:name="_Toc76541925"/>
      <w:bookmarkStart w:id="7248" w:name="_Toc82437696"/>
      <w:bookmarkStart w:id="7249" w:name="_Toc89945062"/>
      <w:bookmarkStart w:id="7250" w:name="_Toc98754080"/>
      <w:bookmarkStart w:id="7251" w:name="_Toc106179972"/>
      <w:bookmarkStart w:id="7252" w:name="_Toc106180483"/>
      <w:bookmarkStart w:id="7253" w:name="_Toc130396308"/>
      <w:bookmarkStart w:id="7254" w:name="_Toc137555583"/>
      <w:bookmarkStart w:id="7255" w:name="_Toc138857110"/>
      <w:bookmarkStart w:id="7256" w:name="_Toc138860969"/>
      <w:bookmarkStart w:id="7257" w:name="_Toc145532101"/>
      <w:r w:rsidRPr="00BE5108">
        <w:rPr>
          <w:rFonts w:eastAsiaTheme="minorEastAsia"/>
        </w:rPr>
        <w:t>F.2.4.1</w:t>
      </w:r>
      <w:r w:rsidRPr="00BE5108">
        <w:rPr>
          <w:rFonts w:eastAsiaTheme="minorEastAsia"/>
        </w:rPr>
        <w:tab/>
        <w:t>General</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7258" w:name="_Toc73963193"/>
      <w:bookmarkStart w:id="7259" w:name="_Toc75260371"/>
      <w:bookmarkStart w:id="7260" w:name="_Toc75275917"/>
      <w:bookmarkStart w:id="7261" w:name="_Toc75276427"/>
      <w:bookmarkStart w:id="7262" w:name="_Toc76541926"/>
      <w:bookmarkStart w:id="7263" w:name="_Toc82437697"/>
      <w:bookmarkStart w:id="7264" w:name="_Toc89945063"/>
      <w:bookmarkStart w:id="7265" w:name="_Toc98754081"/>
      <w:bookmarkStart w:id="7266" w:name="_Toc106179973"/>
      <w:bookmarkStart w:id="7267" w:name="_Toc106180484"/>
      <w:bookmarkStart w:id="7268" w:name="_Toc130396309"/>
      <w:bookmarkStart w:id="7269" w:name="_Toc137555584"/>
      <w:bookmarkStart w:id="7270" w:name="_Toc138857111"/>
      <w:bookmarkStart w:id="7271" w:name="_Toc138860970"/>
      <w:bookmarkStart w:id="7272" w:name="_Toc145532102"/>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574468BE" w14:textId="7BBE7A89" w:rsidR="00051AAE" w:rsidRPr="00BE5108" w:rsidRDefault="00051AAE" w:rsidP="00463AFD">
      <w:pPr>
        <w:pStyle w:val="Heading4"/>
        <w:rPr>
          <w:rFonts w:eastAsiaTheme="minorHAnsi"/>
        </w:rPr>
      </w:pPr>
      <w:bookmarkStart w:id="7273" w:name="_Toc75275918"/>
      <w:bookmarkStart w:id="7274" w:name="_Toc75276428"/>
      <w:bookmarkStart w:id="7275" w:name="_Toc76541927"/>
      <w:bookmarkStart w:id="7276" w:name="_Toc82437698"/>
      <w:bookmarkStart w:id="7277" w:name="_Toc89945064"/>
      <w:bookmarkStart w:id="7278" w:name="_Toc98754082"/>
      <w:bookmarkStart w:id="7279" w:name="_Toc106179974"/>
      <w:bookmarkStart w:id="7280" w:name="_Toc106180485"/>
      <w:bookmarkStart w:id="7281" w:name="_Toc130396310"/>
      <w:bookmarkStart w:id="7282" w:name="_Toc137555585"/>
      <w:bookmarkStart w:id="7283" w:name="_Toc138857112"/>
      <w:bookmarkStart w:id="7284" w:name="_Toc138860971"/>
      <w:bookmarkStart w:id="7285" w:name="_Toc145532103"/>
      <w:r w:rsidRPr="00BE5108">
        <w:rPr>
          <w:rFonts w:eastAsiaTheme="minorEastAsia"/>
          <w:lang w:eastAsia="ko-KR"/>
        </w:rPr>
        <w:t>F.2.4.2.1</w:t>
      </w:r>
      <w:r w:rsidRPr="00BE5108">
        <w:rPr>
          <w:rFonts w:eastAsiaTheme="minorEastAsia"/>
          <w:lang w:eastAsia="ko-KR"/>
        </w:rPr>
        <w:tab/>
        <w:t>General</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7286" w:name="_Toc73963194"/>
      <w:bookmarkStart w:id="7287" w:name="_Toc75260372"/>
      <w:bookmarkStart w:id="7288" w:name="_Toc75275919"/>
      <w:bookmarkStart w:id="7289" w:name="_Toc75276429"/>
      <w:bookmarkStart w:id="7290" w:name="_Toc76541928"/>
      <w:bookmarkStart w:id="7291" w:name="_Toc82437699"/>
      <w:bookmarkStart w:id="7292" w:name="_Toc89945065"/>
      <w:bookmarkStart w:id="7293" w:name="_Toc98754083"/>
      <w:bookmarkStart w:id="7294" w:name="_Toc106179975"/>
      <w:bookmarkStart w:id="7295" w:name="_Toc106180486"/>
      <w:bookmarkStart w:id="7296" w:name="_Toc130396311"/>
      <w:bookmarkStart w:id="7297" w:name="_Toc137555586"/>
      <w:bookmarkStart w:id="7298" w:name="_Toc138857113"/>
      <w:bookmarkStart w:id="7299" w:name="_Toc138860972"/>
      <w:bookmarkStart w:id="7300" w:name="_Toc14553210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2.75pt;height:159.8pt" o:ole="">
                  <v:imagedata r:id="rId105" o:title=""/>
                </v:shape>
                <o:OLEObject Type="Embed" ProgID="Equation.DSMT4" ShapeID="_x0000_i1069" DrawAspect="Content" ObjectID="_1757315640"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7301" w:name="_Toc73963195"/>
      <w:bookmarkStart w:id="7302" w:name="_Toc75260373"/>
      <w:bookmarkStart w:id="7303" w:name="_Toc75275920"/>
      <w:bookmarkStart w:id="7304" w:name="_Toc75276430"/>
      <w:bookmarkStart w:id="7305" w:name="_Toc76541929"/>
      <w:bookmarkStart w:id="7306" w:name="_Toc82437700"/>
      <w:bookmarkStart w:id="7307" w:name="_Toc89945066"/>
      <w:bookmarkStart w:id="7308" w:name="_Toc98754084"/>
      <w:bookmarkStart w:id="7309" w:name="_Toc106179976"/>
      <w:bookmarkStart w:id="7310" w:name="_Toc106180487"/>
      <w:bookmarkStart w:id="7311" w:name="_Toc130396312"/>
      <w:bookmarkStart w:id="7312" w:name="_Toc137555587"/>
      <w:bookmarkStart w:id="7313" w:name="_Toc138857114"/>
      <w:bookmarkStart w:id="7314" w:name="_Toc138860973"/>
      <w:bookmarkStart w:id="7315" w:name="_Toc14553210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pt;height:15.2pt" o:ole="">
                  <v:imagedata r:id="rId128" o:title=""/>
                </v:shape>
                <o:OLEObject Type="Embed" ProgID="Equation.3" ShapeID="_x0000_i1070" DrawAspect="Content" ObjectID="_1757315641"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pt;height:15.2pt" o:ole="">
                  <v:imagedata r:id="rId130" o:title=""/>
                </v:shape>
                <o:OLEObject Type="Embed" ProgID="Equation.3" ShapeID="_x0000_i1071" DrawAspect="Content" ObjectID="_1757315642"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pt;height:15.2pt" o:ole="">
                  <v:imagedata r:id="rId132" o:title=""/>
                </v:shape>
                <o:OLEObject Type="Embed" ProgID="Equation.3" ShapeID="_x0000_i1072" DrawAspect="Content" ObjectID="_1757315643"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pt;height:15.2pt" o:ole="">
                  <v:imagedata r:id="rId130" o:title=""/>
                </v:shape>
                <o:OLEObject Type="Embed" ProgID="Equation.3" ShapeID="_x0000_i1073" DrawAspect="Content" ObjectID="_1757315644"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pt;height:15.2pt" o:ole="">
                  <v:imagedata r:id="rId132" o:title=""/>
                </v:shape>
                <o:OLEObject Type="Embed" ProgID="Equation.3" ShapeID="_x0000_i1074" DrawAspect="Content" ObjectID="_1757315645"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pt;height:15.2pt" o:ole="">
                  <v:imagedata r:id="rId136" o:title=""/>
                </v:shape>
                <o:OLEObject Type="Embed" ProgID="Equation.3" ShapeID="_x0000_i1075" DrawAspect="Content" ObjectID="_1757315646"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pt;height:15.2pt" o:ole="">
                  <v:imagedata r:id="rId136" o:title=""/>
                </v:shape>
                <o:OLEObject Type="Embed" ProgID="Equation.3" ShapeID="_x0000_i1076" DrawAspect="Content" ObjectID="_1757315647"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7316" w:name="_Toc73963196"/>
      <w:bookmarkStart w:id="7317" w:name="_Toc75260374"/>
      <w:bookmarkStart w:id="7318" w:name="_Toc75275921"/>
      <w:bookmarkStart w:id="7319" w:name="_Toc75276431"/>
      <w:bookmarkStart w:id="7320" w:name="_Toc76541930"/>
      <w:bookmarkStart w:id="7321" w:name="_Toc82437701"/>
      <w:bookmarkStart w:id="7322" w:name="_Toc89945067"/>
      <w:bookmarkStart w:id="7323" w:name="_Toc98754085"/>
      <w:bookmarkStart w:id="7324" w:name="_Toc106179977"/>
      <w:bookmarkStart w:id="7325" w:name="_Toc106180488"/>
      <w:bookmarkStart w:id="7326" w:name="_Toc130396313"/>
      <w:bookmarkStart w:id="7327" w:name="_Toc137555588"/>
      <w:bookmarkStart w:id="7328" w:name="_Toc138857115"/>
      <w:bookmarkStart w:id="7329" w:name="_Toc138860974"/>
      <w:bookmarkStart w:id="7330" w:name="_Toc145532106"/>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642C3EBA" w14:textId="5236CD48" w:rsidR="00DF12B4" w:rsidRPr="00BE5108" w:rsidRDefault="00DF12B4" w:rsidP="00DF12B4">
      <w:pPr>
        <w:pStyle w:val="Heading4"/>
        <w:rPr>
          <w:rFonts w:eastAsiaTheme="minorEastAsia"/>
        </w:rPr>
      </w:pPr>
      <w:bookmarkStart w:id="7331" w:name="_Toc75275922"/>
      <w:bookmarkStart w:id="7332" w:name="_Toc75276432"/>
      <w:bookmarkStart w:id="7333" w:name="_Toc76541931"/>
      <w:bookmarkStart w:id="7334" w:name="_Toc82437702"/>
      <w:bookmarkStart w:id="7335" w:name="_Toc89945068"/>
      <w:bookmarkStart w:id="7336" w:name="_Toc98754086"/>
      <w:bookmarkStart w:id="7337" w:name="_Toc106179978"/>
      <w:bookmarkStart w:id="7338" w:name="_Toc106180489"/>
      <w:bookmarkStart w:id="7339" w:name="_Toc130396314"/>
      <w:bookmarkStart w:id="7340" w:name="_Toc137555589"/>
      <w:bookmarkStart w:id="7341" w:name="_Toc138857116"/>
      <w:bookmarkStart w:id="7342" w:name="_Toc138860975"/>
      <w:bookmarkStart w:id="7343" w:name="_Toc145532107"/>
      <w:r w:rsidRPr="00BE5108">
        <w:rPr>
          <w:rFonts w:eastAsiaTheme="minorEastAsia"/>
        </w:rPr>
        <w:t>F.2.4.3.1</w:t>
      </w:r>
      <w:r w:rsidRPr="00BE5108">
        <w:rPr>
          <w:rFonts w:eastAsiaTheme="minorEastAsia"/>
        </w:rPr>
        <w:tab/>
        <w:t>General</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7344" w:name="_Toc73963197"/>
      <w:bookmarkStart w:id="7345" w:name="_Toc75260375"/>
      <w:bookmarkStart w:id="7346" w:name="_Toc75275923"/>
      <w:bookmarkStart w:id="7347" w:name="_Toc75276433"/>
      <w:bookmarkStart w:id="7348" w:name="_Toc76541932"/>
      <w:bookmarkStart w:id="7349" w:name="_Toc82437703"/>
      <w:bookmarkStart w:id="7350" w:name="_Toc89945069"/>
      <w:bookmarkStart w:id="7351" w:name="_Toc98754087"/>
      <w:bookmarkStart w:id="7352" w:name="_Toc106179979"/>
      <w:bookmarkStart w:id="7353" w:name="_Toc106180490"/>
      <w:bookmarkStart w:id="7354" w:name="_Toc130396315"/>
      <w:bookmarkStart w:id="7355" w:name="_Toc137555590"/>
      <w:bookmarkStart w:id="7356" w:name="_Toc138857117"/>
      <w:bookmarkStart w:id="7357" w:name="_Toc138860976"/>
      <w:bookmarkStart w:id="7358" w:name="_Toc145532108"/>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54B48CC" w:rsidR="00224940" w:rsidRPr="00BE5108" w:rsidRDefault="00224940" w:rsidP="006E01F2">
      <w:pPr>
        <w:pStyle w:val="Heading4"/>
        <w:rPr>
          <w:rFonts w:eastAsiaTheme="minorEastAsia"/>
          <w:lang w:eastAsia="ko-KR"/>
        </w:rPr>
      </w:pPr>
      <w:bookmarkStart w:id="7359" w:name="_Toc73963198"/>
      <w:bookmarkStart w:id="7360" w:name="_Toc75260376"/>
      <w:bookmarkStart w:id="7361" w:name="_Toc75275924"/>
      <w:bookmarkStart w:id="7362" w:name="_Toc75276434"/>
      <w:bookmarkStart w:id="7363" w:name="_Toc76541933"/>
      <w:bookmarkStart w:id="7364" w:name="_Toc82437704"/>
      <w:bookmarkStart w:id="7365" w:name="_Toc89945070"/>
      <w:bookmarkStart w:id="7366" w:name="_Toc98754088"/>
      <w:bookmarkStart w:id="7367" w:name="_Toc106179980"/>
      <w:bookmarkStart w:id="7368" w:name="_Toc106180491"/>
      <w:bookmarkStart w:id="7369" w:name="_Toc130396316"/>
      <w:bookmarkStart w:id="7370" w:name="_Toc137555591"/>
      <w:bookmarkStart w:id="7371" w:name="_Toc138857118"/>
      <w:bookmarkStart w:id="7372" w:name="_Toc138860977"/>
      <w:bookmarkStart w:id="7373" w:name="_Toc14553210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67C5185" w14:textId="10C06770" w:rsidR="00224940" w:rsidRPr="00BE5108" w:rsidRDefault="00224940" w:rsidP="00AD5F8C">
      <w:pPr>
        <w:pStyle w:val="Heading5"/>
        <w:rPr>
          <w:rFonts w:eastAsiaTheme="minorEastAsia"/>
        </w:rPr>
      </w:pPr>
      <w:bookmarkStart w:id="7374" w:name="_Toc73963199"/>
      <w:bookmarkStart w:id="7375" w:name="_Toc75260377"/>
      <w:bookmarkStart w:id="7376" w:name="_Toc75275925"/>
      <w:bookmarkStart w:id="7377" w:name="_Toc75276435"/>
      <w:bookmarkStart w:id="7378" w:name="_Toc76541934"/>
      <w:bookmarkStart w:id="7379" w:name="_Toc82437705"/>
      <w:bookmarkStart w:id="7380" w:name="_Toc89945071"/>
      <w:bookmarkStart w:id="7381" w:name="_Toc98754089"/>
      <w:bookmarkStart w:id="7382" w:name="_Toc106179981"/>
      <w:bookmarkStart w:id="7383" w:name="_Toc106180492"/>
      <w:bookmarkStart w:id="7384" w:name="_Toc130396317"/>
      <w:bookmarkStart w:id="7385" w:name="_Toc137555592"/>
      <w:bookmarkStart w:id="7386" w:name="_Toc138857119"/>
      <w:bookmarkStart w:id="7387" w:name="_Toc138860978"/>
      <w:bookmarkStart w:id="7388" w:name="_Toc145532110"/>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3777FC3" w:rsidR="00224940" w:rsidRPr="00BE5108" w:rsidRDefault="00224940" w:rsidP="00224940">
      <w:pPr>
        <w:pStyle w:val="Heading5"/>
        <w:rPr>
          <w:rFonts w:eastAsiaTheme="minorEastAsia"/>
        </w:rPr>
      </w:pPr>
      <w:bookmarkStart w:id="7389" w:name="_Toc73963200"/>
      <w:bookmarkStart w:id="7390" w:name="_Toc75260378"/>
      <w:bookmarkStart w:id="7391" w:name="_Toc75275926"/>
      <w:bookmarkStart w:id="7392" w:name="_Toc75276436"/>
      <w:bookmarkStart w:id="7393" w:name="_Toc76541935"/>
      <w:bookmarkStart w:id="7394" w:name="_Toc82437706"/>
      <w:bookmarkStart w:id="7395" w:name="_Toc89945072"/>
      <w:bookmarkStart w:id="7396" w:name="_Toc98754090"/>
      <w:bookmarkStart w:id="7397" w:name="_Toc106179982"/>
      <w:bookmarkStart w:id="7398" w:name="_Toc106180493"/>
      <w:bookmarkStart w:id="7399" w:name="_Toc130396318"/>
      <w:bookmarkStart w:id="7400" w:name="_Toc137555593"/>
      <w:bookmarkStart w:id="7401" w:name="_Toc138857120"/>
      <w:bookmarkStart w:id="7402" w:name="_Toc138860979"/>
      <w:bookmarkStart w:id="7403" w:name="_Toc145532111"/>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30132786" w:rsidR="00224940" w:rsidRPr="00BE5108" w:rsidRDefault="00224940" w:rsidP="006E01F2">
      <w:pPr>
        <w:pStyle w:val="Heading4"/>
        <w:rPr>
          <w:rFonts w:eastAsiaTheme="minorEastAsia"/>
          <w:lang w:eastAsia="ko-KR"/>
        </w:rPr>
      </w:pPr>
      <w:bookmarkStart w:id="7404" w:name="_Toc73963201"/>
      <w:bookmarkStart w:id="7405" w:name="_Toc75260379"/>
      <w:bookmarkStart w:id="7406" w:name="_Toc75275927"/>
      <w:bookmarkStart w:id="7407" w:name="_Toc75276437"/>
      <w:bookmarkStart w:id="7408" w:name="_Toc76541936"/>
      <w:bookmarkStart w:id="7409" w:name="_Toc82437707"/>
      <w:bookmarkStart w:id="7410" w:name="_Toc89945073"/>
      <w:bookmarkStart w:id="7411" w:name="_Toc98754091"/>
      <w:bookmarkStart w:id="7412" w:name="_Toc106179983"/>
      <w:bookmarkStart w:id="7413" w:name="_Toc106180494"/>
      <w:bookmarkStart w:id="7414" w:name="_Toc130396319"/>
      <w:bookmarkStart w:id="7415" w:name="_Toc137555594"/>
      <w:bookmarkStart w:id="7416" w:name="_Toc138857121"/>
      <w:bookmarkStart w:id="7417" w:name="_Toc138860980"/>
      <w:bookmarkStart w:id="7418" w:name="_Toc14553211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452BBEAD" w14:textId="33447EB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FA095B">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41628EB0"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03F8ACEB"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BC86762"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AA46276"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F6226E7" w14:textId="051F83FA" w:rsidR="00D25564" w:rsidRDefault="00D25564" w:rsidP="00EF3135">
      <w:pPr>
        <w:rPr>
          <w:rFonts w:eastAsiaTheme="minorEastAsia"/>
        </w:rPr>
      </w:pPr>
    </w:p>
    <w:p w14:paraId="713CBD1F" w14:textId="77777777" w:rsidR="00D25564" w:rsidRPr="0007073E" w:rsidRDefault="00D25564" w:rsidP="00D25564">
      <w:pPr>
        <w:pStyle w:val="Heading4"/>
      </w:pPr>
      <w:bookmarkStart w:id="7419" w:name="_Toc124377555"/>
      <w:bookmarkStart w:id="7420" w:name="_Toc123936538"/>
      <w:bookmarkStart w:id="7421" w:name="_Toc114566226"/>
      <w:bookmarkStart w:id="7422" w:name="_Toc107477365"/>
      <w:bookmarkStart w:id="7423" w:name="_Toc107420067"/>
      <w:bookmarkStart w:id="7424" w:name="_Toc107235097"/>
      <w:bookmarkStart w:id="7425" w:name="_Toc107233479"/>
      <w:bookmarkStart w:id="7426" w:name="_Toc106737712"/>
      <w:bookmarkStart w:id="7427" w:name="_Toc106543614"/>
      <w:bookmarkStart w:id="7428" w:name="_Toc98849760"/>
      <w:bookmarkStart w:id="7429" w:name="_Toc91440970"/>
      <w:bookmarkStart w:id="7430" w:name="_Toc83742480"/>
      <w:bookmarkStart w:id="7431" w:name="_Toc76653207"/>
      <w:bookmarkStart w:id="7432" w:name="_Toc76652363"/>
      <w:bookmarkStart w:id="7433" w:name="_Toc76572496"/>
      <w:bookmarkStart w:id="7434" w:name="_Toc76298484"/>
      <w:bookmarkStart w:id="7435" w:name="_Toc67918409"/>
      <w:bookmarkStart w:id="7436" w:name="_Toc61121213"/>
      <w:bookmarkStart w:id="7437" w:name="_Toc53176885"/>
      <w:bookmarkStart w:id="7438" w:name="_Toc137555595"/>
      <w:bookmarkStart w:id="7439" w:name="_Toc138857122"/>
      <w:bookmarkStart w:id="7440" w:name="_Toc138860981"/>
      <w:bookmarkStart w:id="7441" w:name="_Toc145532113"/>
      <w:r>
        <w:t>F</w:t>
      </w:r>
      <w:r w:rsidRPr="0007073E">
        <w:t>.2.</w:t>
      </w:r>
      <w:r>
        <w:t>4</w:t>
      </w:r>
      <w:r w:rsidRPr="0007073E">
        <w:t>.</w:t>
      </w:r>
      <w:r>
        <w:t>3</w:t>
      </w:r>
      <w:r w:rsidRPr="0007073E">
        <w:t>.</w:t>
      </w:r>
      <w:r>
        <w:t>5</w:t>
      </w:r>
      <w:r w:rsidRPr="0007073E">
        <w:rPr>
          <w:lang w:eastAsia="zh-CN"/>
        </w:rPr>
        <w:tab/>
      </w:r>
      <w:r w:rsidRPr="0007073E">
        <w:t>Beam steering approach</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42305283" w14:textId="77777777" w:rsidR="00D25564" w:rsidRPr="0007073E" w:rsidRDefault="00D25564" w:rsidP="00D2556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52DA35FE" w14:textId="4AA5A1BA" w:rsidR="00D25564" w:rsidRPr="0007073E" w:rsidRDefault="00D25564" w:rsidP="00D25564">
      <w:pPr>
        <w:pStyle w:val="EQ"/>
        <w:rPr>
          <w:rFonts w:eastAsia="SimSun"/>
        </w:rPr>
      </w:pPr>
      <w:r>
        <w:rPr>
          <w:rFonts w:eastAsia="SimSun"/>
        </w:rPr>
        <w:tab/>
      </w:r>
      <w:r w:rsidRPr="0007073E">
        <w:rPr>
          <w:rFonts w:eastAsia="SimSun"/>
        </w:rPr>
        <w:object w:dxaOrig="1710" w:dyaOrig="435" w14:anchorId="627E6392">
          <v:shape id="_x0000_i1077" type="#_x0000_t75" style="width:87.2pt;height:20.5pt" o:ole="">
            <v:imagedata r:id="rId158" o:title=""/>
          </v:shape>
          <o:OLEObject Type="Embed" ProgID="Equation.3" ShapeID="_x0000_i1077" DrawAspect="Content" ObjectID="_1757315648" r:id="rId159"/>
        </w:object>
      </w:r>
    </w:p>
    <w:p w14:paraId="18563947" w14:textId="77777777" w:rsidR="00D25564" w:rsidRPr="0007073E" w:rsidRDefault="00D25564" w:rsidP="00D25564">
      <w:pPr>
        <w:rPr>
          <w:rFonts w:eastAsia="SimSun"/>
        </w:rPr>
      </w:pPr>
      <w:r w:rsidRPr="0007073E">
        <w:rPr>
          <w:rFonts w:eastAsia="SimSun"/>
        </w:rPr>
        <w:t>And the steering matrix is further expressed as following:</w:t>
      </w:r>
    </w:p>
    <w:p w14:paraId="3EE010C4" w14:textId="2E052F45" w:rsidR="00D25564" w:rsidRPr="0007073E" w:rsidRDefault="00D25564" w:rsidP="00D25564">
      <w:pPr>
        <w:pStyle w:val="EQ"/>
        <w:rPr>
          <w:rFonts w:eastAsia="SimSun"/>
        </w:rPr>
      </w:pPr>
      <w:r>
        <w:rPr>
          <w:rFonts w:eastAsia="SimSun"/>
        </w:rPr>
        <w:tab/>
      </w:r>
      <w:r w:rsidRPr="0007073E">
        <w:rPr>
          <w:rFonts w:eastAsia="SimSun"/>
        </w:rPr>
        <w:object w:dxaOrig="3435" w:dyaOrig="675" w14:anchorId="25BECE21">
          <v:shape id="_x0000_i1078" type="#_x0000_t75" style="width:169.75pt;height:36.3pt" o:ole="">
            <v:imagedata r:id="rId160" o:title=""/>
          </v:shape>
          <o:OLEObject Type="Embed" ProgID="Equation.3" ShapeID="_x0000_i1078" DrawAspect="Content" ObjectID="_1757315649" r:id="rId161"/>
        </w:object>
      </w:r>
    </w:p>
    <w:p w14:paraId="34EFFCFB" w14:textId="77777777" w:rsidR="00D25564" w:rsidRPr="0007073E" w:rsidRDefault="00D25564" w:rsidP="00D25564">
      <w:pPr>
        <w:rPr>
          <w:rFonts w:eastAsia="SimSun"/>
        </w:rPr>
      </w:pPr>
      <w:r w:rsidRPr="0007073E">
        <w:rPr>
          <w:rFonts w:eastAsia="SimSun"/>
        </w:rPr>
        <w:t>where</w:t>
      </w:r>
    </w:p>
    <w:p w14:paraId="75C8F17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8E52D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23F685A8">
          <v:shape id="_x0000_i1079" type="#_x0000_t75" style="width:31pt;height:20.5pt" o:ole="">
            <v:imagedata r:id="rId162" o:title=""/>
          </v:shape>
          <o:OLEObject Type="Embed" ProgID="Equation.3" ShapeID="_x0000_i1079" DrawAspect="Content" ObjectID="_1757315650" r:id="rId163"/>
        </w:object>
      </w:r>
      <w:r w:rsidRPr="0007073E">
        <w:rPr>
          <w:rFonts w:eastAsia="SimSun"/>
        </w:rPr>
        <w:t xml:space="preserve"> is the steering matrix,</w:t>
      </w:r>
    </w:p>
    <w:p w14:paraId="4B00902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3724450">
          <v:shape id="_x0000_i1080" type="#_x0000_t75" style="width:41pt;height:20.5pt" o:ole="">
            <v:imagedata r:id="rId164" o:title=""/>
          </v:shape>
          <o:OLEObject Type="Embed" ProgID="Equation.3" ShapeID="_x0000_i1080" DrawAspect="Content" ObjectID="_1757315651" r:id="rId165"/>
        </w:object>
      </w:r>
      <w:r w:rsidRPr="0007073E">
        <w:rPr>
          <w:rFonts w:eastAsia="SimSun"/>
        </w:rPr>
        <w:t xml:space="preserve"> is the steering matrix in first dimension with same polarization,</w:t>
      </w:r>
    </w:p>
    <w:p w14:paraId="6FA7AB4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11B39971">
          <v:shape id="_x0000_i1081" type="#_x0000_t75" style="width:41pt;height:20.5pt" o:ole="">
            <v:imagedata r:id="rId166" o:title=""/>
          </v:shape>
          <o:OLEObject Type="Embed" ProgID="Equation.3" ShapeID="_x0000_i1081" DrawAspect="Content" ObjectID="_1757315652" r:id="rId167"/>
        </w:object>
      </w:r>
      <w:r w:rsidRPr="0007073E">
        <w:rPr>
          <w:rFonts w:eastAsia="SimSun"/>
        </w:rPr>
        <w:t xml:space="preserve"> is the steering matrix in second dimension with same polarization,</w:t>
      </w:r>
    </w:p>
    <w:p w14:paraId="0E625441"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32123880">
          <v:shape id="_x0000_i1082" type="#_x0000_t75" style="width:15.2pt;height:20.5pt" o:ole="">
            <v:imagedata r:id="rId168" o:title=""/>
          </v:shape>
          <o:OLEObject Type="Embed" ProgID="Equation.3" ShapeID="_x0000_i1082" DrawAspect="Content" ObjectID="_1757315653" r:id="rId169"/>
        </w:object>
      </w:r>
      <w:r w:rsidRPr="0007073E">
        <w:rPr>
          <w:rFonts w:eastAsia="SimSun"/>
        </w:rPr>
        <w:t xml:space="preserve"> is the number of antenna elements in first dimension with same polarization,</w:t>
      </w:r>
    </w:p>
    <w:p w14:paraId="6D470186"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000E660A">
          <v:shape id="_x0000_i1083" type="#_x0000_t75" style="width:15.2pt;height:20.5pt" o:ole="">
            <v:imagedata r:id="rId170" o:title=""/>
          </v:shape>
          <o:OLEObject Type="Embed" ProgID="Equation.3" ShapeID="_x0000_i1083" DrawAspect="Content" ObjectID="_1757315654" r:id="rId171"/>
        </w:object>
      </w:r>
      <w:r w:rsidRPr="0007073E">
        <w:rPr>
          <w:rFonts w:eastAsia="SimSun"/>
        </w:rPr>
        <w:t xml:space="preserve"> is the number of antenna elements in second dimension with same polarization,</w:t>
      </w:r>
    </w:p>
    <w:p w14:paraId="58126F8F" w14:textId="77777777" w:rsidR="00D25564" w:rsidRPr="0007073E" w:rsidRDefault="00D25564" w:rsidP="00D2556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436D3173">
          <v:shape id="_x0000_i1084" type="#_x0000_t75" style="width:15.2pt;height:20.5pt" o:ole="">
            <v:imagedata r:id="rId172" o:title=""/>
          </v:shape>
          <o:OLEObject Type="Embed" ProgID="Equation.3" ShapeID="_x0000_i1084" DrawAspect="Content" ObjectID="_1757315655" r:id="rId173"/>
        </w:object>
      </w:r>
      <w:r w:rsidRPr="0007073E">
        <w:rPr>
          <w:rFonts w:eastAsia="SimSun"/>
        </w:rPr>
        <w:t>equals 1.</w:t>
      </w:r>
    </w:p>
    <w:p w14:paraId="564EA0C8" w14:textId="77777777" w:rsidR="00D25564" w:rsidRPr="0007073E" w:rsidRDefault="00D25564" w:rsidP="00D25564">
      <w:pPr>
        <w:rPr>
          <w:rFonts w:eastAsia="SimSun"/>
        </w:rPr>
      </w:pPr>
      <w:r w:rsidRPr="0007073E">
        <w:rPr>
          <w:rFonts w:eastAsia="SimSun"/>
        </w:rPr>
        <w:t>For 1 antenna element with the same polarization in one direction,</w:t>
      </w:r>
    </w:p>
    <w:p w14:paraId="217AFEB6" w14:textId="1DE5A3C4" w:rsidR="00D25564" w:rsidRPr="0007073E" w:rsidRDefault="00D25564" w:rsidP="00D25564">
      <w:pPr>
        <w:pStyle w:val="EQ"/>
        <w:rPr>
          <w:rFonts w:eastAsia="SimSun"/>
        </w:rPr>
      </w:pPr>
      <w:r>
        <w:rPr>
          <w:rFonts w:eastAsia="SimSun"/>
        </w:rPr>
        <w:tab/>
      </w:r>
      <w:r w:rsidRPr="0007073E">
        <w:rPr>
          <w:rFonts w:eastAsia="SimSun"/>
        </w:rPr>
        <w:object w:dxaOrig="915" w:dyaOrig="435" w14:anchorId="4F0EDBE0">
          <v:shape id="_x0000_i1085" type="#_x0000_t75" style="width:46.25pt;height:20.5pt" o:ole="">
            <v:imagedata r:id="rId174" o:title=""/>
          </v:shape>
          <o:OLEObject Type="Embed" ProgID="Equation.3" ShapeID="_x0000_i1085" DrawAspect="Content" ObjectID="_1757315656" r:id="rId175"/>
        </w:object>
      </w:r>
      <w:r w:rsidRPr="0007073E">
        <w:rPr>
          <w:rFonts w:eastAsia="SimSun"/>
        </w:rPr>
        <w:t>.</w:t>
      </w:r>
    </w:p>
    <w:p w14:paraId="068A4EBB" w14:textId="77777777" w:rsidR="00D25564" w:rsidRPr="0007073E" w:rsidRDefault="00D25564" w:rsidP="00D25564">
      <w:pPr>
        <w:rPr>
          <w:rFonts w:eastAsia="SimSun"/>
        </w:rPr>
      </w:pPr>
      <w:r w:rsidRPr="0007073E">
        <w:rPr>
          <w:rFonts w:eastAsia="SimSun"/>
        </w:rPr>
        <w:t>For 2 antenna elements with the same polarization in one direction,</w:t>
      </w:r>
    </w:p>
    <w:p w14:paraId="02FB21C5" w14:textId="4C7102DC" w:rsidR="00D25564" w:rsidRPr="0007073E" w:rsidRDefault="00D25564" w:rsidP="00D25564">
      <w:pPr>
        <w:pStyle w:val="EQ"/>
        <w:rPr>
          <w:rFonts w:eastAsia="SimSun"/>
        </w:rPr>
      </w:pPr>
      <w:r>
        <w:rPr>
          <w:rFonts w:eastAsia="SimSun"/>
        </w:rPr>
        <w:tab/>
      </w:r>
      <w:r w:rsidRPr="0007073E">
        <w:rPr>
          <w:rFonts w:eastAsia="SimSun"/>
        </w:rPr>
        <w:object w:dxaOrig="1845" w:dyaOrig="675" w14:anchorId="0815F25A">
          <v:shape id="_x0000_i1086" type="#_x0000_t75" style="width:92.5pt;height:36.3pt" o:ole="">
            <v:imagedata r:id="rId176" o:title=""/>
          </v:shape>
          <o:OLEObject Type="Embed" ProgID="Equation.3" ShapeID="_x0000_i1086" DrawAspect="Content" ObjectID="_1757315657" r:id="rId177"/>
        </w:object>
      </w:r>
      <w:r w:rsidRPr="0007073E">
        <w:rPr>
          <w:rFonts w:eastAsia="SimSun"/>
        </w:rPr>
        <w:t>.</w:t>
      </w:r>
    </w:p>
    <w:p w14:paraId="774B4121" w14:textId="77777777" w:rsidR="00D25564" w:rsidRPr="0007073E" w:rsidRDefault="00D25564" w:rsidP="00D25564">
      <w:pPr>
        <w:rPr>
          <w:rFonts w:eastAsia="SimSun"/>
        </w:rPr>
      </w:pPr>
      <w:r w:rsidRPr="0007073E">
        <w:rPr>
          <w:rFonts w:eastAsia="SimSun"/>
        </w:rPr>
        <w:t>For 3 antenna elements with the same polarization in one direction,</w:t>
      </w:r>
    </w:p>
    <w:p w14:paraId="1D0E8288" w14:textId="08352F29" w:rsidR="00D25564" w:rsidRPr="0007073E" w:rsidRDefault="00D25564" w:rsidP="00D25564">
      <w:pPr>
        <w:pStyle w:val="EQ"/>
        <w:rPr>
          <w:rFonts w:eastAsia="SimSun"/>
        </w:rPr>
      </w:pPr>
      <w:r>
        <w:rPr>
          <w:rFonts w:eastAsia="SimSun"/>
        </w:rPr>
        <w:tab/>
      </w:r>
      <w:r w:rsidRPr="0007073E">
        <w:rPr>
          <w:rFonts w:eastAsia="SimSun"/>
        </w:rPr>
        <w:object w:dxaOrig="2490" w:dyaOrig="1005" w14:anchorId="4CFF0F3B">
          <v:shape id="_x0000_i1087" type="#_x0000_t75" style="width:123.5pt;height:51.5pt" o:ole="">
            <v:imagedata r:id="rId178" o:title=""/>
          </v:shape>
          <o:OLEObject Type="Embed" ProgID="Equation.3" ShapeID="_x0000_i1087" DrawAspect="Content" ObjectID="_1757315658" r:id="rId179"/>
        </w:object>
      </w:r>
      <w:r w:rsidRPr="0007073E">
        <w:rPr>
          <w:rFonts w:eastAsia="SimSun"/>
        </w:rPr>
        <w:t>.</w:t>
      </w:r>
    </w:p>
    <w:p w14:paraId="50B26968" w14:textId="77777777" w:rsidR="00D25564" w:rsidRPr="0007073E" w:rsidRDefault="00D25564" w:rsidP="00D25564">
      <w:pPr>
        <w:rPr>
          <w:rFonts w:eastAsia="SimSun"/>
        </w:rPr>
      </w:pPr>
      <w:r w:rsidRPr="0007073E">
        <w:rPr>
          <w:rFonts w:eastAsia="SimSun"/>
        </w:rPr>
        <w:t>For 4 antenna elements with the same polarization in one direction,</w:t>
      </w:r>
    </w:p>
    <w:p w14:paraId="678297FD" w14:textId="0EFA2051" w:rsidR="00D25564" w:rsidRPr="0007073E" w:rsidRDefault="00D25564" w:rsidP="00D25564">
      <w:pPr>
        <w:pStyle w:val="EQ"/>
        <w:rPr>
          <w:rFonts w:eastAsia="SimSun"/>
        </w:rPr>
      </w:pPr>
      <w:r>
        <w:rPr>
          <w:rFonts w:eastAsia="SimSun"/>
        </w:rPr>
        <w:tab/>
      </w:r>
      <w:r w:rsidRPr="0007073E">
        <w:rPr>
          <w:rFonts w:eastAsia="SimSun"/>
        </w:rPr>
        <w:object w:dxaOrig="2955" w:dyaOrig="1275" w14:anchorId="6FF82E89">
          <v:shape id="_x0000_i1088" type="#_x0000_t75" style="width:148.7pt;height:61.45pt" o:ole="">
            <v:imagedata r:id="rId180" o:title=""/>
          </v:shape>
          <o:OLEObject Type="Embed" ProgID="Equation.3" ShapeID="_x0000_i1088" DrawAspect="Content" ObjectID="_1757315659" r:id="rId181"/>
        </w:object>
      </w:r>
      <w:r w:rsidRPr="0007073E">
        <w:rPr>
          <w:rFonts w:eastAsia="SimSun"/>
        </w:rPr>
        <w:t>.</w:t>
      </w:r>
    </w:p>
    <w:p w14:paraId="180DC39E" w14:textId="77777777" w:rsidR="00D25564" w:rsidRPr="0007073E" w:rsidRDefault="00D25564" w:rsidP="00D25564">
      <w:pPr>
        <w:rPr>
          <w:rFonts w:eastAsia="SimSun"/>
        </w:rPr>
      </w:pPr>
      <w:r w:rsidRPr="0007073E">
        <w:rPr>
          <w:rFonts w:eastAsia="SimSun"/>
        </w:rPr>
        <w:t xml:space="preserve">where the index </w:t>
      </w:r>
      <w:r w:rsidRPr="0007073E">
        <w:rPr>
          <w:rFonts w:eastAsia="SimSun"/>
          <w:position w:val="-10"/>
        </w:rPr>
        <w:object w:dxaOrig="525" w:dyaOrig="435" w14:anchorId="1F1E3163">
          <v:shape id="_x0000_i1089" type="#_x0000_t75" style="width:25.75pt;height:20.5pt" o:ole="">
            <v:imagedata r:id="rId182" o:title=""/>
          </v:shape>
          <o:OLEObject Type="Embed" ProgID="Equation.3" ShapeID="_x0000_i1089" DrawAspect="Content" ObjectID="_1757315660" r:id="rId183"/>
        </w:object>
      </w:r>
      <w:r w:rsidRPr="0007073E">
        <w:rPr>
          <w:rFonts w:eastAsia="SimSun"/>
        </w:rPr>
        <w:t xml:space="preserve"> stands for first dimension and second dimension respectively.</w:t>
      </w:r>
    </w:p>
    <w:p w14:paraId="63163DC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645960EE">
          <v:shape id="_x0000_i1090" type="#_x0000_t75" style="width:20.5pt;height:20.5pt" o:ole="">
            <v:imagedata r:id="rId184" o:title=""/>
          </v:shape>
          <o:OLEObject Type="Embed" ProgID="Equation.3" ShapeID="_x0000_i1090" DrawAspect="Content" ObjectID="_1757315661" r:id="rId185"/>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53E86C9E">
          <v:shape id="_x0000_i1091" type="#_x0000_t75" style="width:61.45pt;height:20.5pt" o:ole="">
            <v:imagedata r:id="rId186" o:title=""/>
          </v:shape>
          <o:OLEObject Type="Embed" ProgID="Equation.3" ShapeID="_x0000_i1091" DrawAspect="Content" ObjectID="_1757315662" r:id="rId187"/>
        </w:object>
      </w:r>
      <w:r w:rsidRPr="0007073E">
        <w:rPr>
          <w:rFonts w:eastAsia="SimSun"/>
        </w:rPr>
        <w:t xml:space="preserve">, where </w:t>
      </w:r>
      <w:r w:rsidRPr="0007073E">
        <w:rPr>
          <w:rFonts w:eastAsia="SimSun"/>
          <w:position w:val="-14"/>
        </w:rPr>
        <w:object w:dxaOrig="390" w:dyaOrig="435" w14:anchorId="169BC14B">
          <v:shape id="_x0000_i1092" type="#_x0000_t75" style="width:20.5pt;height:20.5pt" o:ole="">
            <v:imagedata r:id="rId188" o:title=""/>
          </v:shape>
          <o:OLEObject Type="Embed" ProgID="Equation.3" ShapeID="_x0000_i1092" DrawAspect="Content" ObjectID="_1757315663" r:id="rId189"/>
        </w:object>
      </w:r>
      <w:r w:rsidRPr="0007073E">
        <w:rPr>
          <w:rFonts w:eastAsia="SimSun"/>
        </w:rPr>
        <w:t xml:space="preserve">is the random start value with the uniform distribution, i.e., </w:t>
      </w:r>
      <w:r w:rsidRPr="0007073E">
        <w:rPr>
          <w:rFonts w:eastAsia="SimSun"/>
          <w:position w:val="-14"/>
        </w:rPr>
        <w:object w:dxaOrig="1050" w:dyaOrig="435" w14:anchorId="70531031">
          <v:shape id="_x0000_i1093" type="#_x0000_t75" style="width:51.5pt;height:20.5pt" o:ole="">
            <v:imagedata r:id="rId190" o:title=""/>
          </v:shape>
          <o:OLEObject Type="Embed" ProgID="Equation.3" ShapeID="_x0000_i1093" DrawAspect="Content" ObjectID="_1757315664" r:id="rId191"/>
        </w:object>
      </w:r>
      <w:r w:rsidRPr="0007073E">
        <w:rPr>
          <w:rFonts w:eastAsia="SimSun"/>
        </w:rPr>
        <w:t xml:space="preserve">, </w:t>
      </w:r>
      <w:r w:rsidRPr="0007073E">
        <w:rPr>
          <w:rFonts w:eastAsia="SimSun"/>
          <w:position w:val="-6"/>
        </w:rPr>
        <w:object w:dxaOrig="255" w:dyaOrig="210" w14:anchorId="3DA11F9D">
          <v:shape id="_x0000_i1094" type="#_x0000_t75" style="width:15.2pt;height:10.55pt" o:ole="">
            <v:imagedata r:id="rId192" o:title=""/>
          </v:shape>
          <o:OLEObject Type="Embed" ProgID="Equation.3" ShapeID="_x0000_i1094" DrawAspect="Content" ObjectID="_1757315665" r:id="rId193"/>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9468E98">
          <v:shape id="_x0000_i1095" type="#_x0000_t75" style="width:25.75pt;height:20.5pt" o:ole="">
            <v:imagedata r:id="rId194" o:title=""/>
          </v:shape>
          <o:OLEObject Type="Embed" ProgID="Equation.3" ShapeID="_x0000_i1095" DrawAspect="Content" ObjectID="_1757315666" r:id="rId195"/>
        </w:object>
      </w:r>
      <w:r w:rsidRPr="0007073E">
        <w:rPr>
          <w:rFonts w:eastAsia="SimSun"/>
        </w:rPr>
        <w:t xml:space="preserve"> stands for first dimension and second dimension respectively.</w:t>
      </w:r>
    </w:p>
    <w:p w14:paraId="674D73D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52D93EC6">
          <v:shape id="_x0000_i1096" type="#_x0000_t75" style="width:10.55pt;height:10.55pt" o:ole="">
            <v:imagedata r:id="rId196" o:title=""/>
          </v:shape>
          <o:OLEObject Type="Embed" ProgID="Equation.3" ShapeID="_x0000_i1096" DrawAspect="Content" ObjectID="_1757315667" r:id="rId197"/>
        </w:object>
      </w:r>
      <w:r w:rsidRPr="0007073E">
        <w:rPr>
          <w:rFonts w:eastAsia="SimSun"/>
        </w:rPr>
        <w:t xml:space="preserve"> is the precoding matrix for Nt transmission antennas,</w:t>
      </w:r>
    </w:p>
    <w:p w14:paraId="216179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337012FF"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734A1ECC">
          <v:shape id="_x0000_i1097" type="#_x0000_t75" style="width:10.55pt;height:10.55pt" o:ole="">
            <v:imagedata r:id="rId198" o:title=""/>
          </v:shape>
          <o:OLEObject Type="Embed" ProgID="Equation.3" ShapeID="_x0000_i1097" DrawAspect="Content" ObjectID="_1757315668" r:id="rId199"/>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D8C7563">
          <v:shape id="_x0000_i1098" type="#_x0000_t75" style="width:77.25pt;height:20.5pt" o:ole="">
            <v:imagedata r:id="rId200" o:title=""/>
          </v:shape>
          <o:OLEObject Type="Embed" ProgID="Equation.3" ShapeID="_x0000_i1098" DrawAspect="Content" ObjectID="_1757315669" r:id="rId201"/>
        </w:object>
      </w:r>
    </w:p>
    <w:p w14:paraId="6D9582B9" w14:textId="77777777" w:rsidR="00D25564" w:rsidRPr="0007073E" w:rsidRDefault="00D25564" w:rsidP="00D2556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BC4D4FE" w14:textId="54C187EB" w:rsidR="00D25564" w:rsidRPr="0007073E" w:rsidRDefault="00D25564" w:rsidP="00D25564">
      <w:pPr>
        <w:pStyle w:val="EQ"/>
        <w:rPr>
          <w:rFonts w:eastAsia="SimSun"/>
        </w:rPr>
      </w:pPr>
      <w:r>
        <w:rPr>
          <w:rFonts w:eastAsia="SimSun"/>
        </w:rPr>
        <w:tab/>
      </w:r>
      <w:r w:rsidRPr="0007073E">
        <w:rPr>
          <w:rFonts w:eastAsia="SimSun"/>
        </w:rPr>
        <w:object w:dxaOrig="2175" w:dyaOrig="675" w14:anchorId="10804BC8">
          <v:shape id="_x0000_i1099" type="#_x0000_t75" style="width:107.7pt;height:36.3pt" o:ole="">
            <v:imagedata r:id="rId202" o:title=""/>
          </v:shape>
          <o:OLEObject Type="Embed" ProgID="Equation.3" ShapeID="_x0000_i1099" DrawAspect="Content" ObjectID="_1757315670" r:id="rId203"/>
        </w:object>
      </w:r>
    </w:p>
    <w:p w14:paraId="692BC965" w14:textId="77777777" w:rsidR="00D25564" w:rsidRPr="0007073E" w:rsidRDefault="00D25564" w:rsidP="00D25564">
      <w:pPr>
        <w:pStyle w:val="TH"/>
        <w:rPr>
          <w:rFonts w:eastAsia="DengXian"/>
          <w:lang w:val="fr-FR"/>
        </w:rPr>
      </w:pPr>
      <w:r w:rsidRPr="0007073E">
        <w:rPr>
          <w:rFonts w:eastAsia="DengXian"/>
          <w:lang w:val="fr-FR"/>
        </w:rPr>
        <w:t xml:space="preserve">Table </w:t>
      </w:r>
      <w:r>
        <w:rPr>
          <w:rFonts w:eastAsia="DengXian"/>
          <w:lang w:val="fr-FR" w:eastAsia="zh-CN"/>
        </w:rPr>
        <w:t>F</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D25564" w:rsidRPr="0007073E" w14:paraId="03E506D1"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FDA1F93" w14:textId="77777777" w:rsidR="00D25564" w:rsidRPr="0007073E" w:rsidRDefault="00D25564" w:rsidP="00D2556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7DFA3C37" w14:textId="77777777" w:rsidR="00D25564" w:rsidRPr="0007073E" w:rsidRDefault="00D25564" w:rsidP="00D2556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D25564" w:rsidRPr="0007073E" w14:paraId="3A7AE12D"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44324B8" w14:textId="77777777" w:rsidR="00D25564" w:rsidRPr="0007073E" w:rsidRDefault="00D25564" w:rsidP="00D25564">
            <w:pPr>
              <w:pStyle w:val="TAC"/>
              <w:rPr>
                <w:rFonts w:eastAsia="SimSun"/>
                <w:b/>
                <w:lang w:eastAsia="zh-CN"/>
              </w:rPr>
            </w:pPr>
            <w:r w:rsidRPr="0007073E">
              <w:rPr>
                <w:rFonts w:eastAsia="SimSun"/>
                <w:lang w:eastAsia="zh-CN"/>
              </w:rPr>
              <w:object w:dxaOrig="255" w:dyaOrig="210" w14:anchorId="24E7F207">
                <v:shape id="_x0000_i1100" type="#_x0000_t75" style="width:15.2pt;height:10.55pt" o:ole="">
                  <v:imagedata r:id="rId204" o:title=""/>
                </v:shape>
                <o:OLEObject Type="Embed" ProgID="Equation.3" ShapeID="_x0000_i1100" DrawAspect="Content" ObjectID="_1757315671" r:id="rId205"/>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1EE46171" w14:textId="77777777" w:rsidR="00D25564" w:rsidRPr="0007073E" w:rsidRDefault="00D25564" w:rsidP="00D2556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3C80079" w14:textId="77777777" w:rsidR="00D25564" w:rsidRPr="00BE5108" w:rsidRDefault="00D25564" w:rsidP="00EF3135">
      <w:pPr>
        <w:rPr>
          <w:rFonts w:eastAsiaTheme="minorEastAsia"/>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442" w:name="_Toc73963202"/>
      <w:r w:rsidRPr="00BE5108">
        <w:rPr>
          <w:rFonts w:eastAsiaTheme="minorEastAsia"/>
        </w:rPr>
        <w:br w:type="page"/>
      </w:r>
    </w:p>
    <w:p w14:paraId="671063DD" w14:textId="0BB10E09" w:rsidR="00AD1976" w:rsidRPr="00BE5108" w:rsidRDefault="00EA6CFC" w:rsidP="00E55627">
      <w:pPr>
        <w:pStyle w:val="Heading8"/>
        <w:rPr>
          <w:rFonts w:eastAsiaTheme="minorEastAsia"/>
        </w:rPr>
      </w:pPr>
      <w:bookmarkStart w:id="7443" w:name="_Toc75260380"/>
      <w:bookmarkStart w:id="7444" w:name="_Toc75275928"/>
      <w:bookmarkStart w:id="7445" w:name="_Toc75276438"/>
      <w:bookmarkStart w:id="7446" w:name="_Toc76541937"/>
      <w:bookmarkStart w:id="7447" w:name="_Toc82437708"/>
      <w:bookmarkStart w:id="7448" w:name="_Toc89945074"/>
      <w:bookmarkStart w:id="7449" w:name="_Toc98754092"/>
      <w:bookmarkStart w:id="7450" w:name="_Toc106179984"/>
      <w:bookmarkStart w:id="7451" w:name="_Toc106180495"/>
      <w:bookmarkStart w:id="7452" w:name="_Toc130396320"/>
      <w:bookmarkStart w:id="7453" w:name="_Toc137555596"/>
      <w:bookmarkStart w:id="7454" w:name="_Toc138857123"/>
      <w:bookmarkStart w:id="7455" w:name="_Toc138860982"/>
      <w:bookmarkStart w:id="7456" w:name="_Toc145532114"/>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457" w:name="_Toc73963203"/>
      <w:r w:rsidRPr="00BE5108">
        <w:rPr>
          <w:rFonts w:eastAsiaTheme="minorEastAsia"/>
        </w:rPr>
        <w:br w:type="page"/>
      </w:r>
    </w:p>
    <w:p w14:paraId="3274CEAC" w14:textId="5DF27936" w:rsidR="00AD1976" w:rsidRPr="00BE5108" w:rsidRDefault="00AD1976" w:rsidP="00E55627">
      <w:pPr>
        <w:pStyle w:val="Heading8"/>
        <w:rPr>
          <w:rFonts w:eastAsia="SimSun"/>
          <w:lang w:eastAsia="zh-CN"/>
        </w:rPr>
      </w:pPr>
      <w:bookmarkStart w:id="7458" w:name="_Toc75260381"/>
      <w:bookmarkStart w:id="7459" w:name="_Toc75275929"/>
      <w:bookmarkStart w:id="7460" w:name="_Toc75276439"/>
      <w:bookmarkStart w:id="7461" w:name="_Toc76541938"/>
      <w:bookmarkStart w:id="7462" w:name="_Toc82437709"/>
      <w:bookmarkStart w:id="7463" w:name="_Toc89945075"/>
      <w:bookmarkStart w:id="7464" w:name="_Toc98754093"/>
      <w:bookmarkStart w:id="7465" w:name="_Toc106179985"/>
      <w:bookmarkStart w:id="7466" w:name="_Toc106180496"/>
      <w:bookmarkStart w:id="7467" w:name="_Toc130396321"/>
      <w:bookmarkStart w:id="7468" w:name="_Toc137555597"/>
      <w:bookmarkStart w:id="7469" w:name="_Toc138857124"/>
      <w:bookmarkStart w:id="7470" w:name="_Toc138860983"/>
      <w:bookmarkStart w:id="7471" w:name="_Toc145532115"/>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462978B9" w14:textId="77777777" w:rsidR="00AD1976" w:rsidRPr="00BE5108" w:rsidRDefault="00AD1976" w:rsidP="00E55627">
      <w:pPr>
        <w:pStyle w:val="Heading1"/>
        <w:rPr>
          <w:rFonts w:eastAsiaTheme="minorEastAsia"/>
          <w:lang w:eastAsia="zh-CN"/>
        </w:rPr>
      </w:pPr>
      <w:bookmarkStart w:id="7472" w:name="_Toc73963204"/>
      <w:bookmarkStart w:id="7473" w:name="_Toc75260382"/>
      <w:bookmarkStart w:id="7474" w:name="_Toc75275930"/>
      <w:bookmarkStart w:id="7475" w:name="_Toc75276440"/>
      <w:bookmarkStart w:id="7476" w:name="_Toc76541939"/>
      <w:bookmarkStart w:id="7477" w:name="_Toc82437710"/>
      <w:bookmarkStart w:id="7478" w:name="_Toc89945076"/>
      <w:bookmarkStart w:id="7479" w:name="_Toc98754094"/>
      <w:bookmarkStart w:id="7480" w:name="_Toc106179986"/>
      <w:bookmarkStart w:id="7481" w:name="_Toc106180497"/>
      <w:bookmarkStart w:id="7482" w:name="_Toc130396322"/>
      <w:bookmarkStart w:id="7483" w:name="_Toc137555598"/>
      <w:bookmarkStart w:id="7484" w:name="_Toc138857125"/>
      <w:bookmarkStart w:id="7485" w:name="_Toc138860984"/>
      <w:bookmarkStart w:id="7486" w:name="_Toc145532116"/>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7487" w:name="_Toc73963205"/>
      <w:bookmarkStart w:id="7488" w:name="_Toc75260383"/>
      <w:bookmarkStart w:id="7489" w:name="_Toc75275931"/>
      <w:bookmarkStart w:id="7490" w:name="_Toc75276441"/>
      <w:bookmarkStart w:id="7491" w:name="_Toc76541940"/>
      <w:bookmarkStart w:id="7492" w:name="_Toc82437711"/>
      <w:bookmarkStart w:id="7493" w:name="_Toc89945077"/>
      <w:bookmarkStart w:id="7494" w:name="_Toc98754095"/>
      <w:bookmarkStart w:id="7495" w:name="_Toc106179987"/>
      <w:bookmarkStart w:id="7496" w:name="_Toc106180498"/>
      <w:bookmarkStart w:id="7497" w:name="_Toc130396323"/>
      <w:bookmarkStart w:id="7498" w:name="_Toc137555599"/>
      <w:bookmarkStart w:id="7499" w:name="_Toc138857126"/>
      <w:bookmarkStart w:id="7500" w:name="_Toc138860985"/>
      <w:bookmarkStart w:id="7501" w:name="_Toc145532117"/>
      <w:r w:rsidRPr="00BE5108">
        <w:rPr>
          <w:rFonts w:eastAsiaTheme="minorEastAsia"/>
        </w:rPr>
        <w:t>H.1</w:t>
      </w:r>
      <w:r w:rsidRPr="00BE5108">
        <w:rPr>
          <w:rFonts w:eastAsiaTheme="minorEastAsia"/>
        </w:rPr>
        <w:tab/>
        <w:t>General</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7502" w:name="_Toc73963206"/>
      <w:bookmarkStart w:id="7503" w:name="_Toc75260384"/>
      <w:bookmarkStart w:id="7504" w:name="_Toc75275932"/>
      <w:bookmarkStart w:id="7505" w:name="_Toc75276442"/>
      <w:bookmarkStart w:id="7506" w:name="_Toc76541941"/>
      <w:bookmarkStart w:id="7507" w:name="_Toc82437712"/>
      <w:bookmarkStart w:id="7508" w:name="_Toc89945078"/>
      <w:bookmarkStart w:id="7509" w:name="_Toc98754096"/>
      <w:bookmarkStart w:id="7510" w:name="_Toc106179988"/>
      <w:bookmarkStart w:id="7511" w:name="_Toc106180499"/>
      <w:bookmarkStart w:id="7512" w:name="_Toc130396324"/>
      <w:bookmarkStart w:id="7513" w:name="_Toc137555600"/>
      <w:bookmarkStart w:id="7514" w:name="_Toc138857127"/>
      <w:bookmarkStart w:id="7515" w:name="_Toc138860986"/>
      <w:bookmarkStart w:id="7516" w:name="_Toc145532118"/>
      <w:r w:rsidRPr="00BE5108">
        <w:rPr>
          <w:rFonts w:eastAsiaTheme="minorEastAsia"/>
        </w:rPr>
        <w:t>H.2</w:t>
      </w:r>
      <w:r w:rsidRPr="00BE5108">
        <w:rPr>
          <w:rFonts w:eastAsiaTheme="minorEastAsia"/>
        </w:rPr>
        <w:tab/>
        <w:t>Basic principles</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7517" w:name="_Toc73963207"/>
      <w:bookmarkStart w:id="7518" w:name="_Toc75260385"/>
      <w:bookmarkStart w:id="7519" w:name="_Toc75275933"/>
      <w:bookmarkStart w:id="7520" w:name="_Toc75276443"/>
      <w:bookmarkStart w:id="7521" w:name="_Toc76541942"/>
      <w:bookmarkStart w:id="7522" w:name="_Toc82437713"/>
      <w:bookmarkStart w:id="7523" w:name="_Toc89945079"/>
      <w:bookmarkStart w:id="7524" w:name="_Toc98754097"/>
      <w:bookmarkStart w:id="7525" w:name="_Toc106179989"/>
      <w:bookmarkStart w:id="7526" w:name="_Toc106180500"/>
      <w:bookmarkStart w:id="7527" w:name="_Toc130396325"/>
      <w:bookmarkStart w:id="7528" w:name="_Toc137555601"/>
      <w:bookmarkStart w:id="7529" w:name="_Toc138857128"/>
      <w:bookmarkStart w:id="7530" w:name="_Toc138860987"/>
      <w:bookmarkStart w:id="7531" w:name="_Toc145532119"/>
      <w:r w:rsidRPr="00BE5108">
        <w:rPr>
          <w:rFonts w:eastAsiaTheme="minorEastAsia"/>
        </w:rPr>
        <w:t>H.2.1</w:t>
      </w:r>
      <w:r w:rsidRPr="00BE5108">
        <w:rPr>
          <w:rFonts w:eastAsiaTheme="minorEastAsia"/>
        </w:rPr>
        <w:tab/>
        <w:t>Output signal of the TX under test</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7532" w:name="_Toc73963208"/>
      <w:bookmarkStart w:id="7533" w:name="_Toc75260386"/>
      <w:bookmarkStart w:id="7534" w:name="_Toc75275934"/>
      <w:bookmarkStart w:id="7535" w:name="_Toc75276444"/>
      <w:bookmarkStart w:id="7536" w:name="_Toc76541943"/>
      <w:bookmarkStart w:id="7537" w:name="_Toc82437714"/>
      <w:bookmarkStart w:id="7538" w:name="_Toc89945080"/>
      <w:bookmarkStart w:id="7539" w:name="_Toc98754098"/>
      <w:bookmarkStart w:id="7540" w:name="_Toc106179990"/>
      <w:bookmarkStart w:id="7541" w:name="_Toc106180501"/>
      <w:bookmarkStart w:id="7542" w:name="_Toc130396326"/>
      <w:bookmarkStart w:id="7543" w:name="_Toc137555602"/>
      <w:bookmarkStart w:id="7544" w:name="_Toc138857129"/>
      <w:bookmarkStart w:id="7545" w:name="_Toc138860988"/>
      <w:bookmarkStart w:id="7546" w:name="_Toc145532120"/>
      <w:r w:rsidRPr="00BE5108">
        <w:rPr>
          <w:rFonts w:eastAsiaTheme="minorEastAsia"/>
        </w:rPr>
        <w:t>H.2.2</w:t>
      </w:r>
      <w:r w:rsidRPr="00BE5108">
        <w:rPr>
          <w:rFonts w:eastAsiaTheme="minorEastAsia"/>
        </w:rPr>
        <w:tab/>
        <w:t>Ideal signal</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7547" w:name="_Toc73963209"/>
      <w:bookmarkStart w:id="7548" w:name="_Toc75260387"/>
      <w:bookmarkStart w:id="7549" w:name="_Toc75275935"/>
      <w:bookmarkStart w:id="7550" w:name="_Toc75276445"/>
      <w:bookmarkStart w:id="7551" w:name="_Toc76541944"/>
      <w:bookmarkStart w:id="7552" w:name="_Toc82437715"/>
      <w:bookmarkStart w:id="7553" w:name="_Toc89945081"/>
      <w:bookmarkStart w:id="7554" w:name="_Toc98754099"/>
      <w:bookmarkStart w:id="7555" w:name="_Toc106179991"/>
      <w:bookmarkStart w:id="7556" w:name="_Toc106180502"/>
      <w:bookmarkStart w:id="7557" w:name="_Toc130396327"/>
      <w:bookmarkStart w:id="7558" w:name="_Toc137555603"/>
      <w:bookmarkStart w:id="7559" w:name="_Toc138857130"/>
      <w:bookmarkStart w:id="7560" w:name="_Toc138860989"/>
      <w:bookmarkStart w:id="7561" w:name="_Toc145532121"/>
      <w:r w:rsidRPr="00BE5108">
        <w:rPr>
          <w:rFonts w:eastAsiaTheme="minorEastAsia"/>
        </w:rPr>
        <w:t>H.2.3</w:t>
      </w:r>
      <w:r w:rsidRPr="00BE5108">
        <w:rPr>
          <w:rFonts w:eastAsiaTheme="minorEastAsia"/>
        </w:rPr>
        <w:tab/>
        <w:t>Measurement results</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7562" w:name="_Toc73963210"/>
      <w:bookmarkStart w:id="7563" w:name="_Toc75260388"/>
      <w:bookmarkStart w:id="7564" w:name="_Toc75275936"/>
      <w:bookmarkStart w:id="7565" w:name="_Toc75276446"/>
      <w:bookmarkStart w:id="7566" w:name="_Toc76541945"/>
      <w:bookmarkStart w:id="7567" w:name="_Toc82437716"/>
      <w:bookmarkStart w:id="7568" w:name="_Toc89945082"/>
      <w:bookmarkStart w:id="7569" w:name="_Toc98754100"/>
      <w:bookmarkStart w:id="7570" w:name="_Toc106179992"/>
      <w:bookmarkStart w:id="7571" w:name="_Toc106180503"/>
      <w:bookmarkStart w:id="7572" w:name="_Toc130396328"/>
      <w:bookmarkStart w:id="7573" w:name="_Toc137555604"/>
      <w:bookmarkStart w:id="7574" w:name="_Toc138857131"/>
      <w:bookmarkStart w:id="7575" w:name="_Toc138860990"/>
      <w:bookmarkStart w:id="7576" w:name="_Toc145532122"/>
      <w:r w:rsidRPr="00BE5108">
        <w:rPr>
          <w:rFonts w:eastAsiaTheme="minorEastAsia"/>
        </w:rPr>
        <w:t>H.2.4</w:t>
      </w:r>
      <w:r w:rsidRPr="00BE5108">
        <w:rPr>
          <w:rFonts w:eastAsiaTheme="minorEastAsia"/>
        </w:rPr>
        <w:tab/>
        <w:t>Measurement points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1" type="#_x0000_t75" style="width:488.2pt;height:252.3pt" o:ole="">
            <v:imagedata r:id="rId206" o:title=""/>
          </v:shape>
          <o:OLEObject Type="Embed" ProgID="Word.Picture.8" ShapeID="_x0000_i1101" DrawAspect="Content" ObjectID="_1757315672" r:id="rId207"/>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7577" w:name="_Toc73963211"/>
      <w:bookmarkStart w:id="7578" w:name="_Toc75260389"/>
      <w:bookmarkStart w:id="7579" w:name="_Toc75275937"/>
      <w:bookmarkStart w:id="7580" w:name="_Toc75276447"/>
      <w:bookmarkStart w:id="7581" w:name="_Toc76541946"/>
      <w:bookmarkStart w:id="7582" w:name="_Toc82437717"/>
      <w:bookmarkStart w:id="7583" w:name="_Toc89945083"/>
      <w:bookmarkStart w:id="7584" w:name="_Toc98754101"/>
      <w:bookmarkStart w:id="7585" w:name="_Toc106179993"/>
      <w:bookmarkStart w:id="7586" w:name="_Toc106180504"/>
      <w:bookmarkStart w:id="7587" w:name="_Toc130396329"/>
      <w:bookmarkStart w:id="7588" w:name="_Toc137555605"/>
      <w:bookmarkStart w:id="7589" w:name="_Toc138857132"/>
      <w:bookmarkStart w:id="7590" w:name="_Toc138860991"/>
      <w:bookmarkStart w:id="7591" w:name="_Toc145532123"/>
      <w:r w:rsidRPr="00BE5108">
        <w:rPr>
          <w:rFonts w:eastAsiaTheme="minorEastAsia"/>
        </w:rPr>
        <w:t>H.3</w:t>
      </w:r>
      <w:r w:rsidRPr="00BE5108">
        <w:rPr>
          <w:rFonts w:eastAsiaTheme="minorEastAsia"/>
        </w:rPr>
        <w:tab/>
        <w:t>Pre-FFT minimization process</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7592" w:name="_Toc73963212"/>
      <w:bookmarkStart w:id="7593" w:name="_Toc75260390"/>
      <w:bookmarkStart w:id="7594" w:name="_Toc75275938"/>
      <w:bookmarkStart w:id="7595" w:name="_Toc75276448"/>
      <w:bookmarkStart w:id="7596" w:name="_Toc76541947"/>
      <w:bookmarkStart w:id="7597" w:name="_Toc82437718"/>
      <w:bookmarkStart w:id="7598" w:name="_Toc89945084"/>
      <w:bookmarkStart w:id="7599" w:name="_Toc98754102"/>
      <w:bookmarkStart w:id="7600" w:name="_Toc106179994"/>
      <w:bookmarkStart w:id="7601" w:name="_Toc106180505"/>
      <w:bookmarkStart w:id="7602" w:name="_Toc130396330"/>
      <w:bookmarkStart w:id="7603" w:name="_Toc137555606"/>
      <w:bookmarkStart w:id="7604" w:name="_Toc138857133"/>
      <w:bookmarkStart w:id="7605" w:name="_Toc138860992"/>
      <w:bookmarkStart w:id="7606" w:name="_Toc145532124"/>
      <w:r w:rsidRPr="00BE5108">
        <w:rPr>
          <w:rFonts w:eastAsiaTheme="minorEastAsia"/>
        </w:rPr>
        <w:t>H.4</w:t>
      </w:r>
      <w:r w:rsidRPr="00BE5108">
        <w:rPr>
          <w:rFonts w:eastAsiaTheme="minorEastAsia"/>
        </w:rPr>
        <w:tab/>
        <w:t>Timing of the FFT window</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7607" w:name="_Toc73963213"/>
      <w:bookmarkStart w:id="7608" w:name="_Toc75260391"/>
      <w:bookmarkStart w:id="7609" w:name="_Toc75275939"/>
      <w:bookmarkStart w:id="7610" w:name="_Toc75276449"/>
      <w:bookmarkStart w:id="7611" w:name="_Toc76541948"/>
      <w:bookmarkStart w:id="7612" w:name="_Toc82437719"/>
      <w:bookmarkStart w:id="7613" w:name="_Toc89945085"/>
      <w:bookmarkStart w:id="7614" w:name="_Toc98754103"/>
      <w:bookmarkStart w:id="7615" w:name="_Toc106179995"/>
      <w:bookmarkStart w:id="7616" w:name="_Toc106180506"/>
      <w:bookmarkStart w:id="7617" w:name="_Toc130396331"/>
      <w:bookmarkStart w:id="7618" w:name="_Toc137555607"/>
      <w:bookmarkStart w:id="7619" w:name="_Toc138857134"/>
      <w:bookmarkStart w:id="7620" w:name="_Toc138860993"/>
      <w:bookmarkStart w:id="7621" w:name="_Toc145532125"/>
      <w:r w:rsidRPr="00BE5108">
        <w:rPr>
          <w:rFonts w:eastAsiaTheme="minorEastAsia"/>
        </w:rPr>
        <w:t>H.5</w:t>
      </w:r>
      <w:r w:rsidRPr="00BE5108">
        <w:rPr>
          <w:rFonts w:eastAsiaTheme="minorEastAsia"/>
        </w:rPr>
        <w:tab/>
        <w:t>Resource element TX power</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7622" w:name="_Toc73963214"/>
      <w:bookmarkStart w:id="7623" w:name="_Toc75260392"/>
      <w:bookmarkStart w:id="7624" w:name="_Toc75275940"/>
      <w:bookmarkStart w:id="7625" w:name="_Toc75276450"/>
      <w:bookmarkStart w:id="7626" w:name="_Toc76541949"/>
      <w:bookmarkStart w:id="7627" w:name="_Toc82437720"/>
      <w:bookmarkStart w:id="7628" w:name="_Toc89945086"/>
      <w:bookmarkStart w:id="7629" w:name="_Toc98754104"/>
      <w:bookmarkStart w:id="7630" w:name="_Toc106179996"/>
      <w:bookmarkStart w:id="7631" w:name="_Toc106180507"/>
      <w:bookmarkStart w:id="7632" w:name="_Toc130396332"/>
      <w:bookmarkStart w:id="7633" w:name="_Toc137555608"/>
      <w:bookmarkStart w:id="7634" w:name="_Toc138857135"/>
      <w:bookmarkStart w:id="7635" w:name="_Toc138860994"/>
      <w:bookmarkStart w:id="7636" w:name="_Toc145532126"/>
      <w:r w:rsidRPr="00BE5108">
        <w:rPr>
          <w:rFonts w:eastAsiaTheme="minorEastAsia"/>
        </w:rPr>
        <w:t>H.6</w:t>
      </w:r>
      <w:r w:rsidRPr="00BE5108">
        <w:rPr>
          <w:rFonts w:eastAsiaTheme="minorEastAsia"/>
        </w:rPr>
        <w:tab/>
        <w:t>Post-FFT equalisation</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2" type="#_x0000_t75" style="width:483.5pt;height:365.25pt" o:ole="">
            <v:imagedata r:id="rId208" o:title=""/>
          </v:shape>
          <o:OLEObject Type="Embed" ProgID="Word.Picture.8" ShapeID="_x0000_i1102" DrawAspect="Content" ObjectID="_1757315673" r:id="rId209"/>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7637" w:name="_Toc73963215"/>
      <w:bookmarkStart w:id="7638" w:name="_Toc75260393"/>
      <w:bookmarkStart w:id="7639" w:name="_Toc75275941"/>
      <w:bookmarkStart w:id="7640" w:name="_Toc75276451"/>
      <w:bookmarkStart w:id="7641" w:name="_Toc76541950"/>
      <w:bookmarkStart w:id="7642" w:name="_Toc82437721"/>
      <w:bookmarkStart w:id="7643" w:name="_Toc89945087"/>
      <w:bookmarkStart w:id="7644" w:name="_Toc98754105"/>
      <w:bookmarkStart w:id="7645" w:name="_Toc106179997"/>
      <w:bookmarkStart w:id="7646" w:name="_Toc106180508"/>
      <w:bookmarkStart w:id="7647" w:name="_Toc130396333"/>
      <w:bookmarkStart w:id="7648" w:name="_Toc137555609"/>
      <w:bookmarkStart w:id="7649" w:name="_Toc138857136"/>
      <w:bookmarkStart w:id="7650" w:name="_Toc138860995"/>
      <w:bookmarkStart w:id="7651" w:name="_Toc145532127"/>
      <w:r w:rsidRPr="00BE5108">
        <w:rPr>
          <w:rFonts w:eastAsiaTheme="minorEastAsia"/>
        </w:rPr>
        <w:t>H.7</w:t>
      </w:r>
      <w:r w:rsidRPr="00BE5108">
        <w:rPr>
          <w:rFonts w:eastAsiaTheme="minorEastAsia"/>
        </w:rPr>
        <w:tab/>
        <w:t>EVM</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6CA47AD2" w14:textId="77777777" w:rsidR="00AD1976" w:rsidRPr="00BE5108" w:rsidRDefault="00AD1976" w:rsidP="00E55627">
      <w:pPr>
        <w:pStyle w:val="Heading2"/>
        <w:rPr>
          <w:rFonts w:eastAsiaTheme="minorEastAsia"/>
        </w:rPr>
      </w:pPr>
      <w:bookmarkStart w:id="7652" w:name="_Toc73963216"/>
      <w:bookmarkStart w:id="7653" w:name="_Toc75260394"/>
      <w:bookmarkStart w:id="7654" w:name="_Toc75275942"/>
      <w:bookmarkStart w:id="7655" w:name="_Toc75276452"/>
      <w:bookmarkStart w:id="7656" w:name="_Toc76541951"/>
      <w:bookmarkStart w:id="7657" w:name="_Toc82437722"/>
      <w:bookmarkStart w:id="7658" w:name="_Toc89945088"/>
      <w:bookmarkStart w:id="7659" w:name="_Toc98754106"/>
      <w:bookmarkStart w:id="7660" w:name="_Toc106179998"/>
      <w:bookmarkStart w:id="7661" w:name="_Toc106180509"/>
      <w:bookmarkStart w:id="7662" w:name="_Toc130396334"/>
      <w:bookmarkStart w:id="7663" w:name="_Toc137555610"/>
      <w:bookmarkStart w:id="7664" w:name="_Toc138857137"/>
      <w:bookmarkStart w:id="7665" w:name="_Toc138860996"/>
      <w:bookmarkStart w:id="7666" w:name="_Toc145532128"/>
      <w:r w:rsidRPr="00BE5108">
        <w:rPr>
          <w:rFonts w:eastAsiaTheme="minorEastAsia"/>
        </w:rPr>
        <w:t>H.7.0</w:t>
      </w:r>
      <w:r w:rsidR="00431A0C" w:rsidRPr="00BE5108">
        <w:rPr>
          <w:rFonts w:eastAsiaTheme="minorEastAsia"/>
        </w:rPr>
        <w:tab/>
      </w:r>
      <w:r w:rsidRPr="00BE5108">
        <w:rPr>
          <w:rFonts w:eastAsiaTheme="minorEastAsia"/>
        </w:rPr>
        <w:t>General</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7667" w:name="_Toc73963217"/>
      <w:bookmarkStart w:id="7668" w:name="_Toc75260395"/>
      <w:bookmarkStart w:id="7669" w:name="_Toc75275943"/>
      <w:bookmarkStart w:id="7670" w:name="_Toc75276453"/>
      <w:bookmarkStart w:id="7671" w:name="_Toc76541952"/>
      <w:bookmarkStart w:id="7672" w:name="_Toc82437723"/>
      <w:bookmarkStart w:id="7673" w:name="_Toc89945089"/>
      <w:bookmarkStart w:id="7674" w:name="_Toc98754107"/>
      <w:bookmarkStart w:id="7675" w:name="_Toc106179999"/>
      <w:bookmarkStart w:id="7676" w:name="_Toc106180510"/>
      <w:bookmarkStart w:id="7677" w:name="_Toc130396335"/>
      <w:bookmarkStart w:id="7678" w:name="_Toc137555611"/>
      <w:bookmarkStart w:id="7679" w:name="_Toc138857138"/>
      <w:bookmarkStart w:id="7680" w:name="_Toc138860997"/>
      <w:bookmarkStart w:id="7681" w:name="_Toc145532129"/>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7682" w:name="_Toc73963218"/>
      <w:bookmarkStart w:id="7683" w:name="_Toc75260396"/>
      <w:bookmarkStart w:id="7684" w:name="_Toc75275944"/>
      <w:bookmarkStart w:id="7685" w:name="_Toc75276454"/>
      <w:bookmarkStart w:id="7686" w:name="_Toc76541953"/>
      <w:bookmarkStart w:id="7687" w:name="_Toc82437724"/>
      <w:bookmarkStart w:id="7688" w:name="_Toc89945090"/>
      <w:bookmarkStart w:id="7689" w:name="_Toc98754108"/>
      <w:bookmarkStart w:id="7690" w:name="_Toc106180000"/>
      <w:bookmarkStart w:id="7691" w:name="_Toc106180511"/>
      <w:bookmarkStart w:id="7692" w:name="_Toc130396336"/>
      <w:bookmarkStart w:id="7693" w:name="_Toc137555612"/>
      <w:bookmarkStart w:id="7694" w:name="_Toc138857139"/>
      <w:bookmarkStart w:id="7695" w:name="_Toc138860998"/>
      <w:bookmarkStart w:id="7696" w:name="_Toc145532130"/>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1BDAD943" w14:textId="77777777" w:rsidR="00054A22" w:rsidRPr="00BE5108" w:rsidRDefault="00054A22" w:rsidP="00EF3135">
      <w:pPr>
        <w:rPr>
          <w:rFonts w:eastAsiaTheme="minorEastAsia"/>
        </w:rPr>
      </w:pPr>
      <w:bookmarkStart w:id="7697" w:name="historyclause"/>
      <w:bookmarkEnd w:id="769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00"/>
        <w:gridCol w:w="9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55705D">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9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9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55705D">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9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9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55705D">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9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55705D">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9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55705D">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9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9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55705D">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9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9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55705D">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9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9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55705D">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9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9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55705D">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9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9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r w:rsidR="00C23BDF" w:rsidRPr="00D229FD" w14:paraId="6E9CBDA5" w14:textId="77777777" w:rsidTr="0055705D">
        <w:trPr>
          <w:jc w:val="center"/>
        </w:trPr>
        <w:tc>
          <w:tcPr>
            <w:tcW w:w="800" w:type="dxa"/>
            <w:shd w:val="solid" w:color="FFFFFF" w:fill="auto"/>
          </w:tcPr>
          <w:p w14:paraId="58A4AF1F" w14:textId="5AE8DE9E" w:rsidR="00C23BDF" w:rsidRDefault="00C23BDF" w:rsidP="00556F6B">
            <w:pPr>
              <w:pStyle w:val="TAC"/>
              <w:rPr>
                <w:sz w:val="16"/>
                <w:szCs w:val="16"/>
              </w:rPr>
            </w:pPr>
            <w:r>
              <w:rPr>
                <w:sz w:val="16"/>
                <w:szCs w:val="16"/>
              </w:rPr>
              <w:t>2022-06</w:t>
            </w:r>
          </w:p>
        </w:tc>
        <w:tc>
          <w:tcPr>
            <w:tcW w:w="900" w:type="dxa"/>
            <w:shd w:val="solid" w:color="FFFFFF" w:fill="auto"/>
          </w:tcPr>
          <w:p w14:paraId="40DF2A4E" w14:textId="02A5109B" w:rsidR="00C23BDF" w:rsidRDefault="00C23BDF" w:rsidP="00556F6B">
            <w:pPr>
              <w:pStyle w:val="TAC"/>
              <w:rPr>
                <w:sz w:val="16"/>
                <w:szCs w:val="16"/>
              </w:rPr>
            </w:pPr>
            <w:r>
              <w:rPr>
                <w:sz w:val="16"/>
                <w:szCs w:val="16"/>
              </w:rPr>
              <w:t>RAN#96</w:t>
            </w:r>
          </w:p>
        </w:tc>
        <w:tc>
          <w:tcPr>
            <w:tcW w:w="994" w:type="dxa"/>
            <w:shd w:val="solid" w:color="FFFFFF" w:fill="auto"/>
          </w:tcPr>
          <w:p w14:paraId="4C66B758" w14:textId="5D6D5B47" w:rsidR="00C23BDF" w:rsidRPr="00556F6B" w:rsidRDefault="00C23BDF" w:rsidP="00556F6B">
            <w:pPr>
              <w:pStyle w:val="TAC"/>
              <w:rPr>
                <w:sz w:val="16"/>
                <w:szCs w:val="16"/>
              </w:rPr>
            </w:pPr>
            <w:r w:rsidRPr="00C23BDF">
              <w:rPr>
                <w:sz w:val="16"/>
                <w:szCs w:val="16"/>
              </w:rPr>
              <w:t>RP-221665</w:t>
            </w:r>
          </w:p>
        </w:tc>
        <w:tc>
          <w:tcPr>
            <w:tcW w:w="566" w:type="dxa"/>
            <w:shd w:val="solid" w:color="FFFFFF" w:fill="auto"/>
          </w:tcPr>
          <w:p w14:paraId="1B948FFA" w14:textId="4C85959F" w:rsidR="00C23BDF" w:rsidRPr="00556F6B" w:rsidRDefault="00C23BDF" w:rsidP="00556F6B">
            <w:pPr>
              <w:pStyle w:val="TAL"/>
              <w:rPr>
                <w:sz w:val="16"/>
                <w:szCs w:val="16"/>
              </w:rPr>
            </w:pPr>
            <w:r w:rsidRPr="00C23BDF">
              <w:rPr>
                <w:sz w:val="16"/>
                <w:szCs w:val="16"/>
              </w:rPr>
              <w:t>0006</w:t>
            </w:r>
          </w:p>
        </w:tc>
        <w:tc>
          <w:tcPr>
            <w:tcW w:w="567" w:type="dxa"/>
            <w:shd w:val="solid" w:color="FFFFFF" w:fill="auto"/>
          </w:tcPr>
          <w:p w14:paraId="2D64179A" w14:textId="77777777" w:rsidR="00C23BDF" w:rsidRPr="00556F6B" w:rsidRDefault="00C23BDF" w:rsidP="00556F6B">
            <w:pPr>
              <w:pStyle w:val="TAR"/>
              <w:rPr>
                <w:sz w:val="16"/>
                <w:szCs w:val="16"/>
              </w:rPr>
            </w:pPr>
          </w:p>
        </w:tc>
        <w:tc>
          <w:tcPr>
            <w:tcW w:w="425" w:type="dxa"/>
            <w:shd w:val="solid" w:color="FFFFFF" w:fill="auto"/>
          </w:tcPr>
          <w:p w14:paraId="73EA481B" w14:textId="7B70F5E5" w:rsidR="00C23BDF" w:rsidRPr="00556F6B" w:rsidRDefault="00C23BDF" w:rsidP="00556F6B">
            <w:pPr>
              <w:pStyle w:val="TAC"/>
              <w:rPr>
                <w:sz w:val="16"/>
                <w:szCs w:val="16"/>
              </w:rPr>
            </w:pPr>
            <w:r>
              <w:rPr>
                <w:sz w:val="16"/>
                <w:szCs w:val="16"/>
              </w:rPr>
              <w:t>F</w:t>
            </w:r>
          </w:p>
        </w:tc>
        <w:tc>
          <w:tcPr>
            <w:tcW w:w="4679" w:type="dxa"/>
            <w:shd w:val="solid" w:color="FFFFFF" w:fill="auto"/>
          </w:tcPr>
          <w:p w14:paraId="7DDD39DA" w14:textId="28C4E12D" w:rsidR="00C23BDF" w:rsidRPr="00556F6B" w:rsidRDefault="00C23BDF" w:rsidP="00556F6B">
            <w:pPr>
              <w:pStyle w:val="TAL"/>
              <w:rPr>
                <w:sz w:val="16"/>
                <w:szCs w:val="16"/>
              </w:rPr>
            </w:pPr>
            <w:r w:rsidRPr="00C23BDF">
              <w:rPr>
                <w:sz w:val="16"/>
                <w:szCs w:val="16"/>
              </w:rPr>
              <w:t>Big CR for TS 38.176-1 Maintenance (Rel-16, CAT F)</w:t>
            </w:r>
          </w:p>
        </w:tc>
        <w:tc>
          <w:tcPr>
            <w:tcW w:w="708" w:type="dxa"/>
            <w:shd w:val="solid" w:color="FFFFFF" w:fill="auto"/>
          </w:tcPr>
          <w:p w14:paraId="2B015EC0" w14:textId="37CE5BD7" w:rsidR="00C23BDF" w:rsidRDefault="00C23BDF" w:rsidP="00556F6B">
            <w:pPr>
              <w:pStyle w:val="TAC"/>
              <w:rPr>
                <w:sz w:val="16"/>
                <w:szCs w:val="16"/>
              </w:rPr>
            </w:pPr>
            <w:r>
              <w:rPr>
                <w:sz w:val="16"/>
                <w:szCs w:val="16"/>
              </w:rPr>
              <w:t>16.4.0</w:t>
            </w:r>
          </w:p>
        </w:tc>
      </w:tr>
      <w:tr w:rsidR="00623D73" w:rsidRPr="00D229FD" w14:paraId="6E011A37" w14:textId="77777777" w:rsidTr="0055705D">
        <w:trPr>
          <w:jc w:val="center"/>
        </w:trPr>
        <w:tc>
          <w:tcPr>
            <w:tcW w:w="800" w:type="dxa"/>
            <w:shd w:val="solid" w:color="FFFFFF" w:fill="auto"/>
          </w:tcPr>
          <w:p w14:paraId="0CD38F9A" w14:textId="53BFC2BD" w:rsidR="00623D73" w:rsidRDefault="00623D73" w:rsidP="00556F6B">
            <w:pPr>
              <w:pStyle w:val="TAC"/>
              <w:rPr>
                <w:sz w:val="16"/>
                <w:szCs w:val="16"/>
              </w:rPr>
            </w:pPr>
            <w:r>
              <w:rPr>
                <w:sz w:val="16"/>
                <w:szCs w:val="16"/>
              </w:rPr>
              <w:t>2023-03</w:t>
            </w:r>
          </w:p>
        </w:tc>
        <w:tc>
          <w:tcPr>
            <w:tcW w:w="900" w:type="dxa"/>
            <w:shd w:val="solid" w:color="FFFFFF" w:fill="auto"/>
          </w:tcPr>
          <w:p w14:paraId="2B38CE5B" w14:textId="1112200F" w:rsidR="00623D73" w:rsidRDefault="00623D73" w:rsidP="00556F6B">
            <w:pPr>
              <w:pStyle w:val="TAC"/>
              <w:rPr>
                <w:sz w:val="16"/>
                <w:szCs w:val="16"/>
              </w:rPr>
            </w:pPr>
            <w:r>
              <w:rPr>
                <w:sz w:val="16"/>
                <w:szCs w:val="16"/>
              </w:rPr>
              <w:t>RAN#99</w:t>
            </w:r>
          </w:p>
        </w:tc>
        <w:tc>
          <w:tcPr>
            <w:tcW w:w="994" w:type="dxa"/>
            <w:shd w:val="solid" w:color="FFFFFF" w:fill="auto"/>
          </w:tcPr>
          <w:p w14:paraId="3D513082" w14:textId="5A33967A" w:rsidR="00623D73" w:rsidRPr="00C23BDF" w:rsidRDefault="000B562F" w:rsidP="00556F6B">
            <w:pPr>
              <w:pStyle w:val="TAC"/>
              <w:rPr>
                <w:sz w:val="16"/>
                <w:szCs w:val="16"/>
              </w:rPr>
            </w:pPr>
            <w:r w:rsidRPr="000B562F">
              <w:rPr>
                <w:sz w:val="16"/>
                <w:szCs w:val="16"/>
              </w:rPr>
              <w:t>RP-230515</w:t>
            </w:r>
          </w:p>
        </w:tc>
        <w:tc>
          <w:tcPr>
            <w:tcW w:w="566" w:type="dxa"/>
            <w:shd w:val="solid" w:color="FFFFFF" w:fill="auto"/>
          </w:tcPr>
          <w:p w14:paraId="6EBEAE96" w14:textId="1246C407" w:rsidR="00623D73" w:rsidRPr="00C23BDF" w:rsidRDefault="000B562F" w:rsidP="00556F6B">
            <w:pPr>
              <w:pStyle w:val="TAL"/>
              <w:rPr>
                <w:sz w:val="16"/>
                <w:szCs w:val="16"/>
              </w:rPr>
            </w:pPr>
            <w:r w:rsidRPr="000B562F">
              <w:rPr>
                <w:sz w:val="16"/>
                <w:szCs w:val="16"/>
              </w:rPr>
              <w:t>0013</w:t>
            </w:r>
          </w:p>
        </w:tc>
        <w:tc>
          <w:tcPr>
            <w:tcW w:w="567" w:type="dxa"/>
            <w:shd w:val="solid" w:color="FFFFFF" w:fill="auto"/>
          </w:tcPr>
          <w:p w14:paraId="243C95A6" w14:textId="7E377356" w:rsidR="00623D73" w:rsidRPr="00556F6B" w:rsidRDefault="000B562F" w:rsidP="00556F6B">
            <w:pPr>
              <w:pStyle w:val="TAR"/>
              <w:rPr>
                <w:sz w:val="16"/>
                <w:szCs w:val="16"/>
              </w:rPr>
            </w:pPr>
            <w:r>
              <w:rPr>
                <w:sz w:val="16"/>
                <w:szCs w:val="16"/>
              </w:rPr>
              <w:t>1</w:t>
            </w:r>
          </w:p>
        </w:tc>
        <w:tc>
          <w:tcPr>
            <w:tcW w:w="425" w:type="dxa"/>
            <w:shd w:val="solid" w:color="FFFFFF" w:fill="auto"/>
          </w:tcPr>
          <w:p w14:paraId="4345BD2C" w14:textId="1D94F401" w:rsidR="00623D73" w:rsidRDefault="000B562F" w:rsidP="00556F6B">
            <w:pPr>
              <w:pStyle w:val="TAC"/>
              <w:rPr>
                <w:sz w:val="16"/>
                <w:szCs w:val="16"/>
              </w:rPr>
            </w:pPr>
            <w:r>
              <w:rPr>
                <w:sz w:val="16"/>
                <w:szCs w:val="16"/>
              </w:rPr>
              <w:t>F</w:t>
            </w:r>
          </w:p>
        </w:tc>
        <w:tc>
          <w:tcPr>
            <w:tcW w:w="4679" w:type="dxa"/>
            <w:shd w:val="solid" w:color="FFFFFF" w:fill="auto"/>
          </w:tcPr>
          <w:p w14:paraId="65771FD7" w14:textId="3D9BC0AD" w:rsidR="00623D73" w:rsidRPr="00C23BDF" w:rsidRDefault="000B562F" w:rsidP="00556F6B">
            <w:pPr>
              <w:pStyle w:val="TAL"/>
              <w:rPr>
                <w:sz w:val="16"/>
                <w:szCs w:val="16"/>
              </w:rPr>
            </w:pPr>
            <w:r w:rsidRPr="000B562F">
              <w:rPr>
                <w:sz w:val="16"/>
                <w:szCs w:val="16"/>
              </w:rPr>
              <w:t>CR to TS 38.176-1 with corrections to test models acronyms</w:t>
            </w:r>
          </w:p>
        </w:tc>
        <w:tc>
          <w:tcPr>
            <w:tcW w:w="708" w:type="dxa"/>
            <w:shd w:val="solid" w:color="FFFFFF" w:fill="auto"/>
          </w:tcPr>
          <w:p w14:paraId="260D79A9" w14:textId="3CFD65F1" w:rsidR="00623D73" w:rsidRDefault="00623D73" w:rsidP="00556F6B">
            <w:pPr>
              <w:pStyle w:val="TAC"/>
              <w:rPr>
                <w:sz w:val="16"/>
                <w:szCs w:val="16"/>
              </w:rPr>
            </w:pPr>
            <w:r>
              <w:rPr>
                <w:sz w:val="16"/>
                <w:szCs w:val="16"/>
              </w:rPr>
              <w:t>16.5.0</w:t>
            </w:r>
          </w:p>
        </w:tc>
      </w:tr>
      <w:tr w:rsidR="000B562F" w:rsidRPr="00D229FD" w14:paraId="34ADC4DF" w14:textId="77777777" w:rsidTr="0055705D">
        <w:trPr>
          <w:jc w:val="center"/>
        </w:trPr>
        <w:tc>
          <w:tcPr>
            <w:tcW w:w="800" w:type="dxa"/>
            <w:shd w:val="solid" w:color="FFFFFF" w:fill="auto"/>
          </w:tcPr>
          <w:p w14:paraId="54F1CD76" w14:textId="6588820B" w:rsidR="000B562F" w:rsidRDefault="000B562F" w:rsidP="000B562F">
            <w:pPr>
              <w:pStyle w:val="TAC"/>
              <w:rPr>
                <w:sz w:val="16"/>
                <w:szCs w:val="16"/>
              </w:rPr>
            </w:pPr>
            <w:r>
              <w:rPr>
                <w:sz w:val="16"/>
                <w:szCs w:val="16"/>
              </w:rPr>
              <w:t>2023-03</w:t>
            </w:r>
          </w:p>
        </w:tc>
        <w:tc>
          <w:tcPr>
            <w:tcW w:w="900" w:type="dxa"/>
            <w:shd w:val="solid" w:color="FFFFFF" w:fill="auto"/>
          </w:tcPr>
          <w:p w14:paraId="5B64011B" w14:textId="40F1BEB5" w:rsidR="000B562F" w:rsidRDefault="000B562F" w:rsidP="000B562F">
            <w:pPr>
              <w:pStyle w:val="TAC"/>
              <w:rPr>
                <w:sz w:val="16"/>
                <w:szCs w:val="16"/>
              </w:rPr>
            </w:pPr>
            <w:r>
              <w:rPr>
                <w:sz w:val="16"/>
                <w:szCs w:val="16"/>
              </w:rPr>
              <w:t>RAN#99</w:t>
            </w:r>
          </w:p>
        </w:tc>
        <w:tc>
          <w:tcPr>
            <w:tcW w:w="994" w:type="dxa"/>
            <w:shd w:val="solid" w:color="FFFFFF" w:fill="auto"/>
          </w:tcPr>
          <w:p w14:paraId="268B4F76" w14:textId="7ADCB717" w:rsidR="000B562F" w:rsidRPr="00C23BDF" w:rsidRDefault="000B562F" w:rsidP="000B562F">
            <w:pPr>
              <w:pStyle w:val="TAC"/>
              <w:rPr>
                <w:sz w:val="16"/>
                <w:szCs w:val="16"/>
              </w:rPr>
            </w:pPr>
            <w:r w:rsidRPr="000B562F">
              <w:rPr>
                <w:sz w:val="16"/>
                <w:szCs w:val="16"/>
              </w:rPr>
              <w:t>RP-230515</w:t>
            </w:r>
          </w:p>
        </w:tc>
        <w:tc>
          <w:tcPr>
            <w:tcW w:w="566" w:type="dxa"/>
            <w:shd w:val="solid" w:color="FFFFFF" w:fill="auto"/>
          </w:tcPr>
          <w:p w14:paraId="497435DD" w14:textId="0D0F8843" w:rsidR="000B562F" w:rsidRPr="00C23BDF" w:rsidRDefault="000B562F" w:rsidP="000B562F">
            <w:pPr>
              <w:pStyle w:val="TAL"/>
              <w:rPr>
                <w:sz w:val="16"/>
                <w:szCs w:val="16"/>
              </w:rPr>
            </w:pPr>
            <w:r w:rsidRPr="000B562F">
              <w:rPr>
                <w:sz w:val="16"/>
                <w:szCs w:val="16"/>
              </w:rPr>
              <w:t>0018</w:t>
            </w:r>
          </w:p>
        </w:tc>
        <w:tc>
          <w:tcPr>
            <w:tcW w:w="567" w:type="dxa"/>
            <w:shd w:val="solid" w:color="FFFFFF" w:fill="auto"/>
          </w:tcPr>
          <w:p w14:paraId="0A432A84" w14:textId="185F1B66" w:rsidR="000B562F" w:rsidRPr="00556F6B" w:rsidRDefault="000B562F" w:rsidP="000B562F">
            <w:pPr>
              <w:pStyle w:val="TAR"/>
              <w:rPr>
                <w:sz w:val="16"/>
                <w:szCs w:val="16"/>
              </w:rPr>
            </w:pPr>
            <w:r>
              <w:rPr>
                <w:sz w:val="16"/>
                <w:szCs w:val="16"/>
              </w:rPr>
              <w:t>1</w:t>
            </w:r>
          </w:p>
        </w:tc>
        <w:tc>
          <w:tcPr>
            <w:tcW w:w="425" w:type="dxa"/>
            <w:shd w:val="solid" w:color="FFFFFF" w:fill="auto"/>
          </w:tcPr>
          <w:p w14:paraId="4DC2CB84" w14:textId="34DAB13B" w:rsidR="000B562F" w:rsidRDefault="000B562F" w:rsidP="000B562F">
            <w:pPr>
              <w:pStyle w:val="TAC"/>
              <w:rPr>
                <w:sz w:val="16"/>
                <w:szCs w:val="16"/>
              </w:rPr>
            </w:pPr>
            <w:r>
              <w:rPr>
                <w:sz w:val="16"/>
                <w:szCs w:val="16"/>
              </w:rPr>
              <w:t>F</w:t>
            </w:r>
          </w:p>
        </w:tc>
        <w:tc>
          <w:tcPr>
            <w:tcW w:w="4679" w:type="dxa"/>
            <w:shd w:val="solid" w:color="FFFFFF" w:fill="auto"/>
          </w:tcPr>
          <w:p w14:paraId="45065E52" w14:textId="2AF71697" w:rsidR="000B562F" w:rsidRPr="00C23BDF" w:rsidRDefault="000B562F" w:rsidP="000B562F">
            <w:pPr>
              <w:pStyle w:val="TAL"/>
              <w:rPr>
                <w:sz w:val="16"/>
                <w:szCs w:val="16"/>
              </w:rPr>
            </w:pPr>
            <w:r w:rsidRPr="000B562F">
              <w:rPr>
                <w:sz w:val="16"/>
                <w:szCs w:val="16"/>
              </w:rPr>
              <w:t>CR to TS 38.176-1: Maintenance for IAB-MT performance requirement R16</w:t>
            </w:r>
          </w:p>
        </w:tc>
        <w:tc>
          <w:tcPr>
            <w:tcW w:w="708" w:type="dxa"/>
            <w:shd w:val="solid" w:color="FFFFFF" w:fill="auto"/>
          </w:tcPr>
          <w:p w14:paraId="205D41B0" w14:textId="0B20BB7A" w:rsidR="000B562F" w:rsidRDefault="000B562F" w:rsidP="000B562F">
            <w:pPr>
              <w:pStyle w:val="TAC"/>
              <w:rPr>
                <w:sz w:val="16"/>
                <w:szCs w:val="16"/>
              </w:rPr>
            </w:pPr>
            <w:r>
              <w:rPr>
                <w:sz w:val="16"/>
                <w:szCs w:val="16"/>
              </w:rPr>
              <w:t>16.5.0</w:t>
            </w:r>
          </w:p>
        </w:tc>
      </w:tr>
      <w:tr w:rsidR="00A87960" w:rsidRPr="00D229FD" w14:paraId="3BECC098" w14:textId="77777777" w:rsidTr="0055705D">
        <w:trPr>
          <w:jc w:val="center"/>
        </w:trPr>
        <w:tc>
          <w:tcPr>
            <w:tcW w:w="800" w:type="dxa"/>
            <w:shd w:val="solid" w:color="FFFFFF" w:fill="auto"/>
          </w:tcPr>
          <w:p w14:paraId="557B71A8" w14:textId="0402DCA4" w:rsidR="00A87960" w:rsidRDefault="00A87960" w:rsidP="00A87960">
            <w:pPr>
              <w:pStyle w:val="TAC"/>
              <w:rPr>
                <w:sz w:val="16"/>
                <w:szCs w:val="16"/>
              </w:rPr>
            </w:pPr>
            <w:r>
              <w:rPr>
                <w:sz w:val="16"/>
                <w:szCs w:val="16"/>
              </w:rPr>
              <w:t>2023-06</w:t>
            </w:r>
          </w:p>
        </w:tc>
        <w:tc>
          <w:tcPr>
            <w:tcW w:w="900" w:type="dxa"/>
            <w:shd w:val="solid" w:color="FFFFFF" w:fill="auto"/>
          </w:tcPr>
          <w:p w14:paraId="7BC4245A" w14:textId="65B687B9" w:rsidR="00A87960" w:rsidRDefault="00A87960" w:rsidP="00A87960">
            <w:pPr>
              <w:pStyle w:val="TAC"/>
              <w:rPr>
                <w:sz w:val="16"/>
                <w:szCs w:val="16"/>
              </w:rPr>
            </w:pPr>
            <w:r>
              <w:rPr>
                <w:sz w:val="16"/>
                <w:szCs w:val="16"/>
              </w:rPr>
              <w:t>RAN#100</w:t>
            </w:r>
          </w:p>
        </w:tc>
        <w:tc>
          <w:tcPr>
            <w:tcW w:w="994" w:type="dxa"/>
            <w:shd w:val="solid" w:color="FFFFFF" w:fill="auto"/>
          </w:tcPr>
          <w:p w14:paraId="2EB3873C" w14:textId="7996F24B" w:rsidR="00A87960" w:rsidRPr="00A87960" w:rsidRDefault="00A87960" w:rsidP="00A87960">
            <w:pPr>
              <w:pStyle w:val="TAC"/>
              <w:rPr>
                <w:sz w:val="16"/>
                <w:szCs w:val="16"/>
              </w:rPr>
            </w:pPr>
            <w:r w:rsidRPr="00A87960">
              <w:rPr>
                <w:sz w:val="16"/>
                <w:szCs w:val="16"/>
              </w:rPr>
              <w:t>RP-231353</w:t>
            </w:r>
          </w:p>
        </w:tc>
        <w:tc>
          <w:tcPr>
            <w:tcW w:w="566" w:type="dxa"/>
            <w:shd w:val="solid" w:color="FFFFFF" w:fill="auto"/>
          </w:tcPr>
          <w:p w14:paraId="3857CA0F" w14:textId="42778BB7" w:rsidR="00A87960" w:rsidRPr="00A87960" w:rsidRDefault="00A87960" w:rsidP="00A87960">
            <w:pPr>
              <w:pStyle w:val="TAL"/>
              <w:rPr>
                <w:sz w:val="16"/>
                <w:szCs w:val="16"/>
              </w:rPr>
            </w:pPr>
            <w:r w:rsidRPr="00A87960">
              <w:rPr>
                <w:sz w:val="16"/>
                <w:szCs w:val="16"/>
              </w:rPr>
              <w:t>0027</w:t>
            </w:r>
          </w:p>
        </w:tc>
        <w:tc>
          <w:tcPr>
            <w:tcW w:w="567" w:type="dxa"/>
            <w:shd w:val="solid" w:color="FFFFFF" w:fill="auto"/>
          </w:tcPr>
          <w:p w14:paraId="1AEF834F" w14:textId="77777777" w:rsidR="00A87960" w:rsidRPr="00A87960" w:rsidRDefault="00A87960" w:rsidP="00A87960">
            <w:pPr>
              <w:pStyle w:val="TAR"/>
              <w:rPr>
                <w:sz w:val="16"/>
                <w:szCs w:val="16"/>
              </w:rPr>
            </w:pPr>
          </w:p>
        </w:tc>
        <w:tc>
          <w:tcPr>
            <w:tcW w:w="425" w:type="dxa"/>
            <w:shd w:val="solid" w:color="FFFFFF" w:fill="auto"/>
          </w:tcPr>
          <w:p w14:paraId="718D29B7" w14:textId="7F37D4D3" w:rsidR="00A87960" w:rsidRPr="00A87960" w:rsidRDefault="00A87960" w:rsidP="00A87960">
            <w:pPr>
              <w:pStyle w:val="TAC"/>
              <w:rPr>
                <w:sz w:val="16"/>
                <w:szCs w:val="16"/>
              </w:rPr>
            </w:pPr>
            <w:r w:rsidRPr="00A87960">
              <w:rPr>
                <w:sz w:val="16"/>
                <w:szCs w:val="16"/>
              </w:rPr>
              <w:t>F</w:t>
            </w:r>
          </w:p>
        </w:tc>
        <w:tc>
          <w:tcPr>
            <w:tcW w:w="4679" w:type="dxa"/>
            <w:shd w:val="solid" w:color="FFFFFF" w:fill="auto"/>
          </w:tcPr>
          <w:p w14:paraId="4F863E47" w14:textId="1D6509E2" w:rsidR="00A87960" w:rsidRPr="00A87960" w:rsidRDefault="00A87960" w:rsidP="00A87960">
            <w:pPr>
              <w:pStyle w:val="TAL"/>
              <w:rPr>
                <w:sz w:val="16"/>
                <w:szCs w:val="16"/>
              </w:rPr>
            </w:pPr>
            <w:r w:rsidRPr="00A87960">
              <w:rPr>
                <w:sz w:val="16"/>
                <w:szCs w:val="16"/>
              </w:rPr>
              <w:t>Clean up for IAB demodulation conformance testing in TS 38.176-1 (Rel-16)</w:t>
            </w:r>
          </w:p>
        </w:tc>
        <w:tc>
          <w:tcPr>
            <w:tcW w:w="708" w:type="dxa"/>
            <w:shd w:val="solid" w:color="FFFFFF" w:fill="auto"/>
          </w:tcPr>
          <w:p w14:paraId="6C0FF9BD" w14:textId="0627FB9E" w:rsidR="00A87960" w:rsidRDefault="00A87960" w:rsidP="00A87960">
            <w:pPr>
              <w:pStyle w:val="TAC"/>
              <w:rPr>
                <w:sz w:val="16"/>
                <w:szCs w:val="16"/>
              </w:rPr>
            </w:pPr>
            <w:r>
              <w:rPr>
                <w:sz w:val="16"/>
                <w:szCs w:val="16"/>
              </w:rPr>
              <w:t>16.6.0</w:t>
            </w:r>
          </w:p>
        </w:tc>
      </w:tr>
      <w:tr w:rsidR="008F6189" w:rsidRPr="00D229FD" w14:paraId="0416EA56" w14:textId="77777777" w:rsidTr="0055705D">
        <w:trPr>
          <w:jc w:val="center"/>
        </w:trPr>
        <w:tc>
          <w:tcPr>
            <w:tcW w:w="800" w:type="dxa"/>
            <w:shd w:val="solid" w:color="FFFFFF" w:fill="auto"/>
          </w:tcPr>
          <w:p w14:paraId="7172C7C2" w14:textId="52B7B781" w:rsidR="008F6189" w:rsidRDefault="008F6189" w:rsidP="008F6189">
            <w:pPr>
              <w:pStyle w:val="TAC"/>
              <w:rPr>
                <w:sz w:val="16"/>
                <w:szCs w:val="16"/>
              </w:rPr>
            </w:pPr>
            <w:r>
              <w:rPr>
                <w:sz w:val="16"/>
                <w:szCs w:val="16"/>
              </w:rPr>
              <w:t>2023-09</w:t>
            </w:r>
          </w:p>
        </w:tc>
        <w:tc>
          <w:tcPr>
            <w:tcW w:w="900" w:type="dxa"/>
            <w:shd w:val="solid" w:color="FFFFFF" w:fill="auto"/>
          </w:tcPr>
          <w:p w14:paraId="5B663E95" w14:textId="05E30EEB" w:rsidR="008F6189" w:rsidRDefault="008F6189" w:rsidP="008F6189">
            <w:pPr>
              <w:pStyle w:val="TAC"/>
              <w:rPr>
                <w:sz w:val="16"/>
                <w:szCs w:val="16"/>
              </w:rPr>
            </w:pPr>
            <w:r>
              <w:rPr>
                <w:sz w:val="16"/>
                <w:szCs w:val="16"/>
              </w:rPr>
              <w:t>RAN#101</w:t>
            </w:r>
          </w:p>
        </w:tc>
        <w:tc>
          <w:tcPr>
            <w:tcW w:w="994" w:type="dxa"/>
            <w:shd w:val="solid" w:color="FFFFFF" w:fill="auto"/>
          </w:tcPr>
          <w:p w14:paraId="7C7BC38D" w14:textId="52A16014" w:rsidR="008F6189" w:rsidRPr="00A87960" w:rsidRDefault="008F6189" w:rsidP="008F6189">
            <w:pPr>
              <w:pStyle w:val="TAC"/>
              <w:rPr>
                <w:sz w:val="16"/>
                <w:szCs w:val="16"/>
              </w:rPr>
            </w:pPr>
            <w:r w:rsidRPr="008F6189">
              <w:rPr>
                <w:sz w:val="16"/>
                <w:szCs w:val="16"/>
              </w:rPr>
              <w:t>RP-232491</w:t>
            </w:r>
          </w:p>
        </w:tc>
        <w:tc>
          <w:tcPr>
            <w:tcW w:w="566" w:type="dxa"/>
            <w:shd w:val="solid" w:color="FFFFFF" w:fill="auto"/>
          </w:tcPr>
          <w:p w14:paraId="3309E7DE" w14:textId="644DAD90" w:rsidR="008F6189" w:rsidRPr="008F6189" w:rsidRDefault="008F6189" w:rsidP="008F6189">
            <w:pPr>
              <w:pStyle w:val="TAL"/>
              <w:rPr>
                <w:sz w:val="16"/>
                <w:szCs w:val="16"/>
              </w:rPr>
            </w:pPr>
            <w:r w:rsidRPr="008F6189">
              <w:rPr>
                <w:sz w:val="16"/>
                <w:szCs w:val="16"/>
              </w:rPr>
              <w:t>0028</w:t>
            </w:r>
          </w:p>
        </w:tc>
        <w:tc>
          <w:tcPr>
            <w:tcW w:w="567" w:type="dxa"/>
            <w:shd w:val="solid" w:color="FFFFFF" w:fill="auto"/>
          </w:tcPr>
          <w:p w14:paraId="1E10FC01" w14:textId="77777777" w:rsidR="008F6189" w:rsidRPr="008F6189" w:rsidRDefault="008F6189" w:rsidP="008F6189">
            <w:pPr>
              <w:pStyle w:val="TAR"/>
              <w:rPr>
                <w:sz w:val="16"/>
                <w:szCs w:val="16"/>
              </w:rPr>
            </w:pPr>
          </w:p>
        </w:tc>
        <w:tc>
          <w:tcPr>
            <w:tcW w:w="425" w:type="dxa"/>
            <w:shd w:val="solid" w:color="FFFFFF" w:fill="auto"/>
          </w:tcPr>
          <w:p w14:paraId="0CA0695D" w14:textId="13085BC3" w:rsidR="008F6189" w:rsidRPr="008F6189" w:rsidRDefault="008F6189" w:rsidP="008F6189">
            <w:pPr>
              <w:pStyle w:val="TAC"/>
              <w:rPr>
                <w:sz w:val="16"/>
                <w:szCs w:val="16"/>
              </w:rPr>
            </w:pPr>
            <w:r w:rsidRPr="008F6189">
              <w:rPr>
                <w:sz w:val="16"/>
                <w:szCs w:val="16"/>
              </w:rPr>
              <w:t>F</w:t>
            </w:r>
          </w:p>
        </w:tc>
        <w:tc>
          <w:tcPr>
            <w:tcW w:w="4679" w:type="dxa"/>
            <w:shd w:val="solid" w:color="FFFFFF" w:fill="auto"/>
          </w:tcPr>
          <w:p w14:paraId="00F6D4B4" w14:textId="7E0408BB" w:rsidR="008F6189" w:rsidRPr="00A87960" w:rsidRDefault="008F6189" w:rsidP="008F6189">
            <w:pPr>
              <w:pStyle w:val="TAL"/>
              <w:rPr>
                <w:sz w:val="16"/>
                <w:szCs w:val="16"/>
              </w:rPr>
            </w:pPr>
            <w:r w:rsidRPr="008F6189">
              <w:rPr>
                <w:sz w:val="16"/>
                <w:szCs w:val="16"/>
              </w:rPr>
              <w:t>[NR_IAB-Perf] CR on NR IAB performance requirements (TS36.176-1, Rel-16)</w:t>
            </w:r>
          </w:p>
        </w:tc>
        <w:tc>
          <w:tcPr>
            <w:tcW w:w="708" w:type="dxa"/>
            <w:shd w:val="solid" w:color="FFFFFF" w:fill="auto"/>
          </w:tcPr>
          <w:p w14:paraId="184AAE8C" w14:textId="453F64C6" w:rsidR="008F6189" w:rsidRDefault="008F6189" w:rsidP="008F6189">
            <w:pPr>
              <w:pStyle w:val="TAC"/>
              <w:rPr>
                <w:sz w:val="16"/>
                <w:szCs w:val="16"/>
              </w:rPr>
            </w:pPr>
            <w:r>
              <w:rPr>
                <w:sz w:val="16"/>
                <w:szCs w:val="16"/>
              </w:rPr>
              <w:t>16.7.0</w:t>
            </w:r>
          </w:p>
        </w:tc>
      </w:tr>
    </w:tbl>
    <w:p w14:paraId="13D96CBF" w14:textId="77777777" w:rsidR="00080512" w:rsidRPr="00FF7252" w:rsidRDefault="00080512" w:rsidP="00C36564">
      <w:pPr>
        <w:rPr>
          <w:rFonts w:eastAsiaTheme="minorEastAsia"/>
        </w:rPr>
      </w:pPr>
    </w:p>
    <w:sectPr w:rsidR="00080512" w:rsidRPr="00FF7252">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39424D" w14:textId="77777777" w:rsidR="00FC3F9F" w:rsidRPr="008025B8" w:rsidRDefault="00FC3F9F">
      <w:pPr>
        <w:rPr>
          <w:rFonts w:eastAsiaTheme="minorEastAsia"/>
        </w:rPr>
      </w:pPr>
      <w:r w:rsidRPr="008025B8">
        <w:rPr>
          <w:rFonts w:eastAsiaTheme="minorEastAsia"/>
        </w:rPr>
        <w:separator/>
      </w:r>
    </w:p>
  </w:endnote>
  <w:endnote w:type="continuationSeparator" w:id="0">
    <w:p w14:paraId="16C1E23A" w14:textId="77777777" w:rsidR="00FC3F9F" w:rsidRPr="008025B8" w:rsidRDefault="00FC3F9F">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BF1BF1" w14:textId="77777777" w:rsidR="00FC3F9F" w:rsidRPr="008025B8" w:rsidRDefault="00FC3F9F">
      <w:pPr>
        <w:rPr>
          <w:rFonts w:eastAsiaTheme="minorEastAsia"/>
        </w:rPr>
      </w:pPr>
      <w:r w:rsidRPr="008025B8">
        <w:rPr>
          <w:rFonts w:eastAsiaTheme="minorEastAsia"/>
        </w:rPr>
        <w:separator/>
      </w:r>
    </w:p>
  </w:footnote>
  <w:footnote w:type="continuationSeparator" w:id="0">
    <w:p w14:paraId="5541046C" w14:textId="77777777" w:rsidR="00FC3F9F" w:rsidRPr="008025B8" w:rsidRDefault="00FC3F9F">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315BE858"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321807">
      <w:rPr>
        <w:rFonts w:ascii="Arial" w:eastAsiaTheme="minorEastAsia" w:hAnsi="Arial" w:cs="Arial"/>
        <w:b/>
        <w:noProof/>
        <w:sz w:val="18"/>
        <w:szCs w:val="18"/>
      </w:rPr>
      <w:t>3GPP TS 38.176-1 V16.67.0 (2023-0609)</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02FB344D"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321807">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50891386">
    <w:abstractNumId w:val="11"/>
  </w:num>
  <w:num w:numId="2" w16cid:durableId="1208182609">
    <w:abstractNumId w:val="34"/>
  </w:num>
  <w:num w:numId="3" w16cid:durableId="902523036">
    <w:abstractNumId w:val="24"/>
  </w:num>
  <w:num w:numId="4" w16cid:durableId="656148746">
    <w:abstractNumId w:val="53"/>
  </w:num>
  <w:num w:numId="5" w16cid:durableId="1138299984">
    <w:abstractNumId w:val="22"/>
  </w:num>
  <w:num w:numId="6" w16cid:durableId="2018194429">
    <w:abstractNumId w:val="14"/>
  </w:num>
  <w:num w:numId="7" w16cid:durableId="419300111">
    <w:abstractNumId w:val="48"/>
  </w:num>
  <w:num w:numId="8" w16cid:durableId="1312558317">
    <w:abstractNumId w:val="37"/>
  </w:num>
  <w:num w:numId="9" w16cid:durableId="1646353650">
    <w:abstractNumId w:val="47"/>
  </w:num>
  <w:num w:numId="10" w16cid:durableId="434520295">
    <w:abstractNumId w:val="23"/>
  </w:num>
  <w:num w:numId="11" w16cid:durableId="516776553">
    <w:abstractNumId w:val="35"/>
  </w:num>
  <w:num w:numId="12" w16cid:durableId="758218119">
    <w:abstractNumId w:val="54"/>
  </w:num>
  <w:num w:numId="13" w16cid:durableId="1373963810">
    <w:abstractNumId w:val="29"/>
  </w:num>
  <w:num w:numId="14" w16cid:durableId="1098065889">
    <w:abstractNumId w:val="0"/>
  </w:num>
  <w:num w:numId="15" w16cid:durableId="780763028">
    <w:abstractNumId w:val="51"/>
  </w:num>
  <w:num w:numId="16" w16cid:durableId="214512174">
    <w:abstractNumId w:val="13"/>
  </w:num>
  <w:num w:numId="17" w16cid:durableId="404650512">
    <w:abstractNumId w:val="36"/>
  </w:num>
  <w:num w:numId="18" w16cid:durableId="1717729639">
    <w:abstractNumId w:val="33"/>
  </w:num>
  <w:num w:numId="19" w16cid:durableId="1769961888">
    <w:abstractNumId w:val="45"/>
  </w:num>
  <w:num w:numId="20" w16cid:durableId="1159544367">
    <w:abstractNumId w:val="21"/>
  </w:num>
  <w:num w:numId="21" w16cid:durableId="9017191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49699035">
    <w:abstractNumId w:val="38"/>
  </w:num>
  <w:num w:numId="23" w16cid:durableId="733311636">
    <w:abstractNumId w:val="27"/>
  </w:num>
  <w:num w:numId="24" w16cid:durableId="1607419873">
    <w:abstractNumId w:val="39"/>
  </w:num>
  <w:num w:numId="25" w16cid:durableId="710231312">
    <w:abstractNumId w:val="17"/>
  </w:num>
  <w:num w:numId="26" w16cid:durableId="1540630995">
    <w:abstractNumId w:val="19"/>
  </w:num>
  <w:num w:numId="27" w16cid:durableId="1617981944">
    <w:abstractNumId w:val="31"/>
  </w:num>
  <w:num w:numId="28" w16cid:durableId="1485508078">
    <w:abstractNumId w:val="25"/>
  </w:num>
  <w:num w:numId="29" w16cid:durableId="1966883563">
    <w:abstractNumId w:val="49"/>
  </w:num>
  <w:num w:numId="30" w16cid:durableId="499858386">
    <w:abstractNumId w:val="52"/>
  </w:num>
  <w:num w:numId="31" w16cid:durableId="850796834">
    <w:abstractNumId w:val="41"/>
  </w:num>
  <w:num w:numId="32" w16cid:durableId="1018653942">
    <w:abstractNumId w:val="46"/>
  </w:num>
  <w:num w:numId="33" w16cid:durableId="1849178237">
    <w:abstractNumId w:val="20"/>
  </w:num>
  <w:num w:numId="34" w16cid:durableId="512184387">
    <w:abstractNumId w:val="16"/>
  </w:num>
  <w:num w:numId="35" w16cid:durableId="1798134994">
    <w:abstractNumId w:val="42"/>
  </w:num>
  <w:num w:numId="36" w16cid:durableId="647439156">
    <w:abstractNumId w:val="15"/>
  </w:num>
  <w:num w:numId="37" w16cid:durableId="280959482">
    <w:abstractNumId w:val="32"/>
  </w:num>
  <w:num w:numId="38" w16cid:durableId="605579255">
    <w:abstractNumId w:val="12"/>
  </w:num>
  <w:num w:numId="39" w16cid:durableId="1538367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713110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2791832">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9002387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025346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06879745">
    <w:abstractNumId w:val="9"/>
  </w:num>
  <w:num w:numId="45" w16cid:durableId="333610733">
    <w:abstractNumId w:val="40"/>
  </w:num>
  <w:num w:numId="46" w16cid:durableId="20537974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3655185">
    <w:abstractNumId w:val="18"/>
  </w:num>
  <w:num w:numId="48" w16cid:durableId="14584524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451202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9807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9683326">
    <w:abstractNumId w:val="27"/>
    <w:lvlOverride w:ilvl="0">
      <w:startOverride w:val="1"/>
    </w:lvlOverride>
  </w:num>
  <w:num w:numId="52" w16cid:durableId="936250370">
    <w:abstractNumId w:val="28"/>
  </w:num>
  <w:num w:numId="53" w16cid:durableId="407265222">
    <w:abstractNumId w:val="50"/>
  </w:num>
  <w:num w:numId="54" w16cid:durableId="48674923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539049127">
    <w:abstractNumId w:val="10"/>
  </w:num>
  <w:num w:numId="56" w16cid:durableId="304438346">
    <w:abstractNumId w:val="44"/>
  </w:num>
  <w:num w:numId="57" w16cid:durableId="1014498435">
    <w:abstractNumId w:val="7"/>
  </w:num>
  <w:num w:numId="58" w16cid:durableId="320500405">
    <w:abstractNumId w:val="5"/>
  </w:num>
  <w:num w:numId="59" w16cid:durableId="915360523">
    <w:abstractNumId w:val="4"/>
  </w:num>
  <w:num w:numId="60" w16cid:durableId="1719814044">
    <w:abstractNumId w:val="3"/>
  </w:num>
  <w:num w:numId="61" w16cid:durableId="1830246717">
    <w:abstractNumId w:val="2"/>
  </w:num>
  <w:num w:numId="62" w16cid:durableId="37316683">
    <w:abstractNumId w:val="6"/>
  </w:num>
  <w:num w:numId="63" w16cid:durableId="1112945253">
    <w:abstractNumId w:val="1"/>
  </w:num>
  <w:num w:numId="64" w16cid:durableId="12272215">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4813674">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5"/>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1F35"/>
    <w:rsid w:val="00095CA2"/>
    <w:rsid w:val="000B3BC8"/>
    <w:rsid w:val="000B562F"/>
    <w:rsid w:val="000C47C3"/>
    <w:rsid w:val="000D1938"/>
    <w:rsid w:val="000D2F0A"/>
    <w:rsid w:val="000D4065"/>
    <w:rsid w:val="000D58AB"/>
    <w:rsid w:val="000E52C5"/>
    <w:rsid w:val="000E6ACC"/>
    <w:rsid w:val="000F1A47"/>
    <w:rsid w:val="00102F58"/>
    <w:rsid w:val="001076CF"/>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1F45A3"/>
    <w:rsid w:val="0022028E"/>
    <w:rsid w:val="00220689"/>
    <w:rsid w:val="00222CAC"/>
    <w:rsid w:val="00222D90"/>
    <w:rsid w:val="00224940"/>
    <w:rsid w:val="002263FD"/>
    <w:rsid w:val="002347A2"/>
    <w:rsid w:val="00252E99"/>
    <w:rsid w:val="00262186"/>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1807"/>
    <w:rsid w:val="003246D7"/>
    <w:rsid w:val="00325039"/>
    <w:rsid w:val="003355C3"/>
    <w:rsid w:val="00337BAB"/>
    <w:rsid w:val="003448CD"/>
    <w:rsid w:val="00345ACA"/>
    <w:rsid w:val="0035462D"/>
    <w:rsid w:val="00360C4F"/>
    <w:rsid w:val="003671B1"/>
    <w:rsid w:val="00371159"/>
    <w:rsid w:val="00371FDB"/>
    <w:rsid w:val="00376295"/>
    <w:rsid w:val="003765B8"/>
    <w:rsid w:val="003823B6"/>
    <w:rsid w:val="0038613B"/>
    <w:rsid w:val="00392ACA"/>
    <w:rsid w:val="003A2ECC"/>
    <w:rsid w:val="003A4350"/>
    <w:rsid w:val="003B4DE0"/>
    <w:rsid w:val="003C3971"/>
    <w:rsid w:val="003E2A5F"/>
    <w:rsid w:val="003F1A86"/>
    <w:rsid w:val="00412605"/>
    <w:rsid w:val="00423334"/>
    <w:rsid w:val="00424907"/>
    <w:rsid w:val="00431A0C"/>
    <w:rsid w:val="004345EC"/>
    <w:rsid w:val="004360FB"/>
    <w:rsid w:val="00443960"/>
    <w:rsid w:val="0044539B"/>
    <w:rsid w:val="004455A9"/>
    <w:rsid w:val="00463AFD"/>
    <w:rsid w:val="00465515"/>
    <w:rsid w:val="004A0E58"/>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454C8"/>
    <w:rsid w:val="00556F11"/>
    <w:rsid w:val="00556F6B"/>
    <w:rsid w:val="0055705D"/>
    <w:rsid w:val="00565087"/>
    <w:rsid w:val="005720D8"/>
    <w:rsid w:val="00580009"/>
    <w:rsid w:val="00586374"/>
    <w:rsid w:val="00597B11"/>
    <w:rsid w:val="005A02B8"/>
    <w:rsid w:val="005B31AB"/>
    <w:rsid w:val="005B7F24"/>
    <w:rsid w:val="005C5C7A"/>
    <w:rsid w:val="005D2E01"/>
    <w:rsid w:val="005D7526"/>
    <w:rsid w:val="005D7747"/>
    <w:rsid w:val="005D7B73"/>
    <w:rsid w:val="005E4BB2"/>
    <w:rsid w:val="005E582F"/>
    <w:rsid w:val="005F0F3A"/>
    <w:rsid w:val="005F39F8"/>
    <w:rsid w:val="0060001F"/>
    <w:rsid w:val="00602AEA"/>
    <w:rsid w:val="00614FDF"/>
    <w:rsid w:val="0062020F"/>
    <w:rsid w:val="00620F7A"/>
    <w:rsid w:val="00623D73"/>
    <w:rsid w:val="0063543D"/>
    <w:rsid w:val="00645AB0"/>
    <w:rsid w:val="00647114"/>
    <w:rsid w:val="00660E25"/>
    <w:rsid w:val="00665CC4"/>
    <w:rsid w:val="006725BC"/>
    <w:rsid w:val="00673DEA"/>
    <w:rsid w:val="006A0418"/>
    <w:rsid w:val="006A323F"/>
    <w:rsid w:val="006A517E"/>
    <w:rsid w:val="006B30D0"/>
    <w:rsid w:val="006B337C"/>
    <w:rsid w:val="006C2A43"/>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2F51"/>
    <w:rsid w:val="007E3CAC"/>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B7162"/>
    <w:rsid w:val="008C2B94"/>
    <w:rsid w:val="008C384C"/>
    <w:rsid w:val="008C5635"/>
    <w:rsid w:val="008D3EE5"/>
    <w:rsid w:val="008D5F80"/>
    <w:rsid w:val="008F0186"/>
    <w:rsid w:val="008F569E"/>
    <w:rsid w:val="008F6189"/>
    <w:rsid w:val="0090271F"/>
    <w:rsid w:val="00902E23"/>
    <w:rsid w:val="009114D7"/>
    <w:rsid w:val="0091348E"/>
    <w:rsid w:val="00917CCB"/>
    <w:rsid w:val="009324B4"/>
    <w:rsid w:val="0093279B"/>
    <w:rsid w:val="00935F1E"/>
    <w:rsid w:val="00942EC2"/>
    <w:rsid w:val="0094378D"/>
    <w:rsid w:val="00944A2B"/>
    <w:rsid w:val="00947121"/>
    <w:rsid w:val="00952FDB"/>
    <w:rsid w:val="00956DF5"/>
    <w:rsid w:val="00960175"/>
    <w:rsid w:val="00971936"/>
    <w:rsid w:val="00975A6B"/>
    <w:rsid w:val="00992EA7"/>
    <w:rsid w:val="00997B97"/>
    <w:rsid w:val="009B78E2"/>
    <w:rsid w:val="009C4FD4"/>
    <w:rsid w:val="009C7587"/>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960"/>
    <w:rsid w:val="00A87B83"/>
    <w:rsid w:val="00A90BF6"/>
    <w:rsid w:val="00A92BA1"/>
    <w:rsid w:val="00A94ECF"/>
    <w:rsid w:val="00A95B55"/>
    <w:rsid w:val="00A9798A"/>
    <w:rsid w:val="00AB3799"/>
    <w:rsid w:val="00AC6BC6"/>
    <w:rsid w:val="00AD1976"/>
    <w:rsid w:val="00AD5F8C"/>
    <w:rsid w:val="00AE65E2"/>
    <w:rsid w:val="00AF5CDD"/>
    <w:rsid w:val="00B045F3"/>
    <w:rsid w:val="00B15449"/>
    <w:rsid w:val="00B2672D"/>
    <w:rsid w:val="00B30A39"/>
    <w:rsid w:val="00B376C1"/>
    <w:rsid w:val="00B4590E"/>
    <w:rsid w:val="00B4666F"/>
    <w:rsid w:val="00B6284C"/>
    <w:rsid w:val="00B93086"/>
    <w:rsid w:val="00BA19ED"/>
    <w:rsid w:val="00BA387F"/>
    <w:rsid w:val="00BA433A"/>
    <w:rsid w:val="00BA4B8D"/>
    <w:rsid w:val="00BA6BAA"/>
    <w:rsid w:val="00BB0386"/>
    <w:rsid w:val="00BC0F7D"/>
    <w:rsid w:val="00BD2812"/>
    <w:rsid w:val="00BD7D31"/>
    <w:rsid w:val="00BE3255"/>
    <w:rsid w:val="00BE5108"/>
    <w:rsid w:val="00BF128E"/>
    <w:rsid w:val="00C07071"/>
    <w:rsid w:val="00C0725D"/>
    <w:rsid w:val="00C074DD"/>
    <w:rsid w:val="00C1496A"/>
    <w:rsid w:val="00C23BDF"/>
    <w:rsid w:val="00C2732A"/>
    <w:rsid w:val="00C30BB8"/>
    <w:rsid w:val="00C33079"/>
    <w:rsid w:val="00C36564"/>
    <w:rsid w:val="00C403DD"/>
    <w:rsid w:val="00C45231"/>
    <w:rsid w:val="00C47591"/>
    <w:rsid w:val="00C640F0"/>
    <w:rsid w:val="00C70ADE"/>
    <w:rsid w:val="00C72833"/>
    <w:rsid w:val="00C73F05"/>
    <w:rsid w:val="00C777BD"/>
    <w:rsid w:val="00C80F1D"/>
    <w:rsid w:val="00C831DD"/>
    <w:rsid w:val="00C87888"/>
    <w:rsid w:val="00C93F40"/>
    <w:rsid w:val="00C94E3F"/>
    <w:rsid w:val="00CA3D0C"/>
    <w:rsid w:val="00CB713D"/>
    <w:rsid w:val="00CC1B60"/>
    <w:rsid w:val="00CC2ECD"/>
    <w:rsid w:val="00CD565B"/>
    <w:rsid w:val="00CE0E7D"/>
    <w:rsid w:val="00CE196B"/>
    <w:rsid w:val="00CF2001"/>
    <w:rsid w:val="00D00AE6"/>
    <w:rsid w:val="00D15E4D"/>
    <w:rsid w:val="00D229FD"/>
    <w:rsid w:val="00D244FC"/>
    <w:rsid w:val="00D25564"/>
    <w:rsid w:val="00D27117"/>
    <w:rsid w:val="00D46E36"/>
    <w:rsid w:val="00D47065"/>
    <w:rsid w:val="00D51631"/>
    <w:rsid w:val="00D57972"/>
    <w:rsid w:val="00D60968"/>
    <w:rsid w:val="00D675A9"/>
    <w:rsid w:val="00D738D6"/>
    <w:rsid w:val="00D755EB"/>
    <w:rsid w:val="00D76048"/>
    <w:rsid w:val="00D84951"/>
    <w:rsid w:val="00D87710"/>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1ABD"/>
    <w:rsid w:val="00E1367A"/>
    <w:rsid w:val="00E16509"/>
    <w:rsid w:val="00E30672"/>
    <w:rsid w:val="00E34865"/>
    <w:rsid w:val="00E360F1"/>
    <w:rsid w:val="00E44582"/>
    <w:rsid w:val="00E53AEA"/>
    <w:rsid w:val="00E55627"/>
    <w:rsid w:val="00E625D8"/>
    <w:rsid w:val="00E73271"/>
    <w:rsid w:val="00E77645"/>
    <w:rsid w:val="00E823AC"/>
    <w:rsid w:val="00EA15B0"/>
    <w:rsid w:val="00EA32ED"/>
    <w:rsid w:val="00EA5EA7"/>
    <w:rsid w:val="00EA6CFC"/>
    <w:rsid w:val="00EC4789"/>
    <w:rsid w:val="00EC4A25"/>
    <w:rsid w:val="00EC5235"/>
    <w:rsid w:val="00EC7FE8"/>
    <w:rsid w:val="00ED365D"/>
    <w:rsid w:val="00EE3B6C"/>
    <w:rsid w:val="00EE7E7A"/>
    <w:rsid w:val="00EF3135"/>
    <w:rsid w:val="00EF698C"/>
    <w:rsid w:val="00EF7D64"/>
    <w:rsid w:val="00F025A2"/>
    <w:rsid w:val="00F04712"/>
    <w:rsid w:val="00F13360"/>
    <w:rsid w:val="00F1719E"/>
    <w:rsid w:val="00F22766"/>
    <w:rsid w:val="00F22EC7"/>
    <w:rsid w:val="00F325C8"/>
    <w:rsid w:val="00F37FBD"/>
    <w:rsid w:val="00F43AF5"/>
    <w:rsid w:val="00F5262F"/>
    <w:rsid w:val="00F653B8"/>
    <w:rsid w:val="00F71B25"/>
    <w:rsid w:val="00F75CEB"/>
    <w:rsid w:val="00F82799"/>
    <w:rsid w:val="00F9008D"/>
    <w:rsid w:val="00FA095B"/>
    <w:rsid w:val="00FA1266"/>
    <w:rsid w:val="00FA6D5B"/>
    <w:rsid w:val="00FC1192"/>
    <w:rsid w:val="00FC3F9F"/>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oleObject" Target="embeddings/oleObject47.bin"/><Relationship Id="rId159" Type="http://schemas.openxmlformats.org/officeDocument/2006/relationships/oleObject" Target="embeddings/oleObject48.bin"/><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1" Type="http://schemas.openxmlformats.org/officeDocument/2006/relationships/footer" Target="footer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e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61.wmf"/><Relationship Id="rId119" Type="http://schemas.openxmlformats.org/officeDocument/2006/relationships/image" Target="media/image66.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6.wmf"/><Relationship Id="rId135" Type="http://schemas.openxmlformats.org/officeDocument/2006/relationships/oleObject" Target="embeddings/oleObject45.bin"/><Relationship Id="rId151" Type="http://schemas.openxmlformats.org/officeDocument/2006/relationships/image" Target="media/image91.wmf"/><Relationship Id="rId156" Type="http://schemas.openxmlformats.org/officeDocument/2006/relationships/image" Target="media/image96.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100.wmf"/><Relationship Id="rId183" Type="http://schemas.openxmlformats.org/officeDocument/2006/relationships/oleObject" Target="embeddings/oleObject60.bin"/><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e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oleObject" Target="embeddings/oleObject50.bin"/><Relationship Id="rId184" Type="http://schemas.openxmlformats.org/officeDocument/2006/relationships/image" Target="media/image111.wmf"/><Relationship Id="rId189" Type="http://schemas.openxmlformats.org/officeDocument/2006/relationships/oleObject" Target="embeddings/oleObject63.bin"/><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43" Type="http://schemas.openxmlformats.org/officeDocument/2006/relationships/image" Target="media/image83.wmf"/><Relationship Id="rId148" Type="http://schemas.openxmlformats.org/officeDocument/2006/relationships/image" Target="media/image88.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header" Target="header1.xml"/><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54" Type="http://schemas.openxmlformats.org/officeDocument/2006/relationships/image" Target="media/image94.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1</Pages>
  <Words>76077</Words>
  <Characters>433643</Characters>
  <Application>Microsoft Office Word</Application>
  <DocSecurity>0</DocSecurity>
  <Lines>3613</Lines>
  <Paragraphs>1017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508703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41</cp:revision>
  <cp:lastPrinted>2019-02-25T14:05:00Z</cp:lastPrinted>
  <dcterms:created xsi:type="dcterms:W3CDTF">2022-04-01T08:38:00Z</dcterms:created>
  <dcterms:modified xsi:type="dcterms:W3CDTF">2023-09-27T08:23:00Z</dcterms:modified>
</cp:coreProperties>
</file>