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74C9C32"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651727">
              <w:t>6</w:t>
            </w:r>
            <w:r w:rsidRPr="00931575">
              <w:t>.</w:t>
            </w:r>
            <w:bookmarkEnd w:id="3"/>
            <w:r w:rsidR="00AF77B0" w:rsidRPr="00931575">
              <w:t>0</w:t>
            </w:r>
            <w:r w:rsidRPr="00931575">
              <w:t xml:space="preserve"> </w:t>
            </w:r>
            <w:r w:rsidRPr="00931575">
              <w:rPr>
                <w:sz w:val="32"/>
              </w:rPr>
              <w:t>(</w:t>
            </w:r>
            <w:bookmarkStart w:id="4" w:name="issueDate"/>
            <w:r w:rsidR="005F1E2F" w:rsidRPr="00931575">
              <w:rPr>
                <w:sz w:val="32"/>
              </w:rPr>
              <w:t>202</w:t>
            </w:r>
            <w:r w:rsidR="005F1E2F">
              <w:rPr>
                <w:sz w:val="32"/>
              </w:rPr>
              <w:t>2</w:t>
            </w:r>
            <w:r w:rsidRPr="00931575">
              <w:rPr>
                <w:sz w:val="32"/>
              </w:rPr>
              <w:t>-</w:t>
            </w:r>
            <w:bookmarkEnd w:id="4"/>
            <w:r w:rsidR="00651727">
              <w:rPr>
                <w:sz w:val="32"/>
              </w:rPr>
              <w:t>06</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1E2F" w14:paraId="103CE421" w14:textId="77777777" w:rsidTr="00381AC5">
        <w:trPr>
          <w:trHeight w:hRule="exact" w:val="5670"/>
        </w:trPr>
        <w:tc>
          <w:tcPr>
            <w:tcW w:w="10423" w:type="dxa"/>
            <w:shd w:val="clear" w:color="auto" w:fill="auto"/>
          </w:tcPr>
          <w:p w14:paraId="4C9BCE0F" w14:textId="77777777" w:rsidR="005F1E2F" w:rsidRDefault="005F1E2F" w:rsidP="00381AC5">
            <w:pPr>
              <w:pStyle w:val="Guidance"/>
            </w:pPr>
          </w:p>
        </w:tc>
      </w:tr>
      <w:tr w:rsidR="005F1E2F" w14:paraId="5F95B2C5" w14:textId="77777777" w:rsidTr="00381AC5">
        <w:trPr>
          <w:trHeight w:hRule="exact" w:val="5387"/>
        </w:trPr>
        <w:tc>
          <w:tcPr>
            <w:tcW w:w="10423" w:type="dxa"/>
            <w:shd w:val="clear" w:color="auto" w:fill="auto"/>
          </w:tcPr>
          <w:p w14:paraId="0B086ED4" w14:textId="77777777" w:rsidR="005F1E2F" w:rsidRPr="00133525" w:rsidRDefault="005F1E2F" w:rsidP="00381AC5">
            <w:pPr>
              <w:pStyle w:val="FP"/>
              <w:spacing w:after="240"/>
              <w:ind w:left="2835" w:right="2835"/>
              <w:jc w:val="center"/>
              <w:rPr>
                <w:rFonts w:ascii="Arial" w:hAnsi="Arial"/>
                <w:b/>
                <w:i/>
              </w:rPr>
            </w:pPr>
            <w:bookmarkStart w:id="8" w:name="coords3gpp"/>
            <w:r w:rsidRPr="00133525">
              <w:rPr>
                <w:rFonts w:ascii="Arial" w:hAnsi="Arial"/>
                <w:b/>
                <w:i/>
              </w:rPr>
              <w:t>3GPP</w:t>
            </w:r>
          </w:p>
          <w:p w14:paraId="5D906E44" w14:textId="77777777" w:rsidR="005F1E2F" w:rsidRPr="004D3578" w:rsidRDefault="005F1E2F" w:rsidP="00381AC5">
            <w:pPr>
              <w:pStyle w:val="FP"/>
              <w:pBdr>
                <w:bottom w:val="single" w:sz="6" w:space="1" w:color="auto"/>
              </w:pBdr>
              <w:ind w:left="2835" w:right="2835"/>
              <w:jc w:val="center"/>
            </w:pPr>
            <w:r w:rsidRPr="004D3578">
              <w:t>Postal address</w:t>
            </w:r>
          </w:p>
          <w:p w14:paraId="08E309D6" w14:textId="77777777" w:rsidR="005F1E2F" w:rsidRPr="00133525" w:rsidRDefault="005F1E2F" w:rsidP="00381AC5">
            <w:pPr>
              <w:pStyle w:val="FP"/>
              <w:ind w:left="2835" w:right="2835"/>
              <w:jc w:val="center"/>
              <w:rPr>
                <w:rFonts w:ascii="Arial" w:hAnsi="Arial"/>
                <w:sz w:val="18"/>
              </w:rPr>
            </w:pPr>
          </w:p>
          <w:p w14:paraId="08FD1623" w14:textId="77777777" w:rsidR="005F1E2F" w:rsidRPr="004D3578" w:rsidRDefault="005F1E2F" w:rsidP="00381AC5">
            <w:pPr>
              <w:pStyle w:val="FP"/>
              <w:pBdr>
                <w:bottom w:val="single" w:sz="6" w:space="1" w:color="auto"/>
              </w:pBdr>
              <w:spacing w:before="240"/>
              <w:ind w:left="2835" w:right="2835"/>
              <w:jc w:val="center"/>
            </w:pPr>
            <w:r w:rsidRPr="004D3578">
              <w:t>3GPP support office address</w:t>
            </w:r>
          </w:p>
          <w:p w14:paraId="7046E373"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650 Route des Lucioles - Sophia Antipolis</w:t>
            </w:r>
          </w:p>
          <w:p w14:paraId="6A90AF75"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Valbonne - FRANCE</w:t>
            </w:r>
          </w:p>
          <w:p w14:paraId="4BA7FEEF" w14:textId="77777777" w:rsidR="005F1E2F" w:rsidRPr="00133525" w:rsidRDefault="005F1E2F"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06EBF217" w14:textId="77777777" w:rsidR="005F1E2F" w:rsidRPr="004D3578" w:rsidRDefault="005F1E2F" w:rsidP="00381AC5">
            <w:pPr>
              <w:pStyle w:val="FP"/>
              <w:pBdr>
                <w:bottom w:val="single" w:sz="6" w:space="1" w:color="auto"/>
              </w:pBdr>
              <w:spacing w:before="240"/>
              <w:ind w:left="2835" w:right="2835"/>
              <w:jc w:val="center"/>
            </w:pPr>
            <w:r w:rsidRPr="004D3578">
              <w:t>Internet</w:t>
            </w:r>
          </w:p>
          <w:p w14:paraId="24B318F9"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http://www.3gpp.org</w:t>
            </w:r>
            <w:bookmarkEnd w:id="8"/>
          </w:p>
          <w:p w14:paraId="05D1E047" w14:textId="77777777" w:rsidR="005F1E2F" w:rsidRDefault="005F1E2F" w:rsidP="00381AC5"/>
        </w:tc>
      </w:tr>
      <w:tr w:rsidR="005F1E2F" w14:paraId="74C052CF" w14:textId="77777777" w:rsidTr="00381AC5">
        <w:tc>
          <w:tcPr>
            <w:tcW w:w="10423" w:type="dxa"/>
            <w:shd w:val="clear" w:color="auto" w:fill="auto"/>
            <w:vAlign w:val="bottom"/>
          </w:tcPr>
          <w:p w14:paraId="0CF82B80" w14:textId="77777777" w:rsidR="005F1E2F" w:rsidRPr="00133525" w:rsidRDefault="005F1E2F" w:rsidP="00381AC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7A9919D" w14:textId="77777777" w:rsidR="005F1E2F" w:rsidRPr="004D3578" w:rsidRDefault="005F1E2F"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43EBC8" w14:textId="77777777" w:rsidR="005F1E2F" w:rsidRPr="004D3578" w:rsidRDefault="005F1E2F" w:rsidP="00381AC5">
            <w:pPr>
              <w:pStyle w:val="FP"/>
              <w:jc w:val="center"/>
              <w:rPr>
                <w:noProof/>
              </w:rPr>
            </w:pPr>
          </w:p>
          <w:p w14:paraId="5BB936E4" w14:textId="77777777" w:rsidR="005F1E2F" w:rsidRPr="00133525" w:rsidRDefault="005F1E2F"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0" w:name="copyrightaddon"/>
            <w:bookmarkEnd w:id="10"/>
          </w:p>
          <w:p w14:paraId="6B7B9D7F" w14:textId="77777777" w:rsidR="005F1E2F" w:rsidRPr="00133525" w:rsidRDefault="005F1E2F" w:rsidP="00381AC5">
            <w:pPr>
              <w:pStyle w:val="FP"/>
              <w:jc w:val="center"/>
              <w:rPr>
                <w:noProof/>
                <w:sz w:val="18"/>
              </w:rPr>
            </w:pPr>
            <w:r w:rsidRPr="00133525">
              <w:rPr>
                <w:noProof/>
                <w:sz w:val="18"/>
              </w:rPr>
              <w:t>All rights reserved.</w:t>
            </w:r>
          </w:p>
          <w:p w14:paraId="0055F4B8" w14:textId="77777777" w:rsidR="005F1E2F" w:rsidRPr="00133525" w:rsidRDefault="005F1E2F" w:rsidP="00381AC5">
            <w:pPr>
              <w:pStyle w:val="FP"/>
              <w:rPr>
                <w:noProof/>
                <w:sz w:val="18"/>
              </w:rPr>
            </w:pPr>
          </w:p>
          <w:p w14:paraId="7C99F9C0" w14:textId="77777777" w:rsidR="005F1E2F" w:rsidRPr="00133525" w:rsidRDefault="005F1E2F" w:rsidP="00381AC5">
            <w:pPr>
              <w:pStyle w:val="FP"/>
              <w:rPr>
                <w:noProof/>
                <w:sz w:val="18"/>
              </w:rPr>
            </w:pPr>
            <w:r w:rsidRPr="00133525">
              <w:rPr>
                <w:noProof/>
                <w:sz w:val="18"/>
              </w:rPr>
              <w:t>UMTS™ is a Trade Mark of ETSI registered for the benefit of its members</w:t>
            </w:r>
          </w:p>
          <w:p w14:paraId="3A0F42D2" w14:textId="77777777" w:rsidR="005F1E2F" w:rsidRPr="00133525" w:rsidRDefault="005F1E2F"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83551E" w14:textId="77777777" w:rsidR="005F1E2F" w:rsidRPr="00133525" w:rsidRDefault="005F1E2F" w:rsidP="00381AC5">
            <w:pPr>
              <w:pStyle w:val="FP"/>
              <w:rPr>
                <w:noProof/>
                <w:sz w:val="18"/>
              </w:rPr>
            </w:pPr>
            <w:r w:rsidRPr="00133525">
              <w:rPr>
                <w:noProof/>
                <w:sz w:val="18"/>
              </w:rPr>
              <w:t>GSM® and the GSM logo are registered and owned by the GSM Association</w:t>
            </w:r>
            <w:bookmarkEnd w:id="9"/>
          </w:p>
          <w:p w14:paraId="27655025" w14:textId="77777777" w:rsidR="005F1E2F" w:rsidRDefault="005F1E2F" w:rsidP="00381AC5"/>
        </w:tc>
      </w:tr>
    </w:tbl>
    <w:p w14:paraId="26331691" w14:textId="77777777" w:rsidR="00080512" w:rsidRPr="00931575" w:rsidRDefault="00080512">
      <w:pPr>
        <w:pStyle w:val="TT"/>
      </w:pPr>
      <w:r w:rsidRPr="00931575">
        <w:br w:type="page"/>
      </w:r>
      <w:bookmarkStart w:id="11" w:name="tableOfContents"/>
      <w:bookmarkEnd w:id="11"/>
      <w:r w:rsidRPr="00931575">
        <w:lastRenderedPageBreak/>
        <w:t>Contents</w:t>
      </w:r>
    </w:p>
    <w:p w14:paraId="3E6F962B" w14:textId="337E53C0" w:rsidR="00DA6D27" w:rsidRDefault="00DA6D2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_Toc106206451 \h </w:instrText>
      </w:r>
      <w:r>
        <w:fldChar w:fldCharType="separate"/>
      </w:r>
      <w:r>
        <w:t>16</w:t>
      </w:r>
      <w:r>
        <w:fldChar w:fldCharType="end"/>
      </w:r>
    </w:p>
    <w:p w14:paraId="59E0C75C" w14:textId="1DC237E8" w:rsidR="00DA6D27" w:rsidRDefault="00DA6D2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_Toc106206452 \h </w:instrText>
      </w:r>
      <w:r>
        <w:fldChar w:fldCharType="separate"/>
      </w:r>
      <w:r>
        <w:t>18</w:t>
      </w:r>
      <w:r>
        <w:fldChar w:fldCharType="end"/>
      </w:r>
    </w:p>
    <w:p w14:paraId="1F4D092A" w14:textId="3CA81580" w:rsidR="00DA6D27" w:rsidRDefault="00DA6D2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_Toc106206453 \h </w:instrText>
      </w:r>
      <w:r>
        <w:fldChar w:fldCharType="separate"/>
      </w:r>
      <w:r>
        <w:t>18</w:t>
      </w:r>
      <w:r>
        <w:fldChar w:fldCharType="end"/>
      </w:r>
    </w:p>
    <w:p w14:paraId="69654395" w14:textId="49A3159F" w:rsidR="00DA6D27" w:rsidRDefault="00DA6D2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_Toc106206454 \h </w:instrText>
      </w:r>
      <w:r>
        <w:fldChar w:fldCharType="separate"/>
      </w:r>
      <w:r>
        <w:t>20</w:t>
      </w:r>
      <w:r>
        <w:fldChar w:fldCharType="end"/>
      </w:r>
    </w:p>
    <w:p w14:paraId="6CDE953A" w14:textId="072692ED" w:rsidR="00DA6D27" w:rsidRDefault="00DA6D2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_Toc106206455 \h </w:instrText>
      </w:r>
      <w:r>
        <w:fldChar w:fldCharType="separate"/>
      </w:r>
      <w:r>
        <w:t>20</w:t>
      </w:r>
      <w:r>
        <w:fldChar w:fldCharType="end"/>
      </w:r>
    </w:p>
    <w:p w14:paraId="320FB3B4" w14:textId="238F14F3" w:rsidR="00DA6D27" w:rsidRDefault="00DA6D2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_Toc106206456 \h </w:instrText>
      </w:r>
      <w:r>
        <w:fldChar w:fldCharType="separate"/>
      </w:r>
      <w:r>
        <w:t>23</w:t>
      </w:r>
      <w:r>
        <w:fldChar w:fldCharType="end"/>
      </w:r>
    </w:p>
    <w:p w14:paraId="1F6DCDF2" w14:textId="3BB80CA8" w:rsidR="00DA6D27" w:rsidRDefault="00DA6D2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_Toc106206457 \h </w:instrText>
      </w:r>
      <w:r>
        <w:fldChar w:fldCharType="separate"/>
      </w:r>
      <w:r>
        <w:t>25</w:t>
      </w:r>
      <w:r>
        <w:fldChar w:fldCharType="end"/>
      </w:r>
    </w:p>
    <w:p w14:paraId="52827050" w14:textId="6DB4A716" w:rsidR="00DA6D27" w:rsidRDefault="00DA6D2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_Toc106206458 \h </w:instrText>
      </w:r>
      <w:r>
        <w:fldChar w:fldCharType="separate"/>
      </w:r>
      <w:r>
        <w:t>27</w:t>
      </w:r>
      <w:r>
        <w:fldChar w:fldCharType="end"/>
      </w:r>
    </w:p>
    <w:p w14:paraId="711B9E20" w14:textId="7B889EB1" w:rsidR="00DA6D27" w:rsidRDefault="00DA6D2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_Toc106206459 \h </w:instrText>
      </w:r>
      <w:r>
        <w:fldChar w:fldCharType="separate"/>
      </w:r>
      <w:r>
        <w:t>27</w:t>
      </w:r>
      <w:r>
        <w:fldChar w:fldCharType="end"/>
      </w:r>
    </w:p>
    <w:p w14:paraId="4B8E3580" w14:textId="778389A4" w:rsidR="00DA6D27" w:rsidRDefault="00DA6D2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_Toc106206460 \h </w:instrText>
      </w:r>
      <w:r>
        <w:fldChar w:fldCharType="separate"/>
      </w:r>
      <w:r>
        <w:t>27</w:t>
      </w:r>
      <w:r>
        <w:fldChar w:fldCharType="end"/>
      </w:r>
    </w:p>
    <w:p w14:paraId="29A73D5A" w14:textId="31EA2DDE" w:rsidR="00DA6D27" w:rsidRDefault="00DA6D2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_Toc106206461 \h </w:instrText>
      </w:r>
      <w:r>
        <w:fldChar w:fldCharType="separate"/>
      </w:r>
      <w:r>
        <w:t>29</w:t>
      </w:r>
      <w:r>
        <w:fldChar w:fldCharType="end"/>
      </w:r>
    </w:p>
    <w:p w14:paraId="0FE974F9" w14:textId="22D6869B" w:rsidR="00DA6D27" w:rsidRDefault="00DA6D2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_Toc106206462 \h </w:instrText>
      </w:r>
      <w:r>
        <w:fldChar w:fldCharType="separate"/>
      </w:r>
      <w:r>
        <w:t>29</w:t>
      </w:r>
      <w:r>
        <w:fldChar w:fldCharType="end"/>
      </w:r>
    </w:p>
    <w:p w14:paraId="0A392EAE" w14:textId="1A8BA463" w:rsidR="00DA6D27" w:rsidRDefault="00DA6D27">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_Toc106206463 \h </w:instrText>
      </w:r>
      <w:r>
        <w:fldChar w:fldCharType="separate"/>
      </w:r>
      <w:r>
        <w:t>30</w:t>
      </w:r>
      <w:r>
        <w:fldChar w:fldCharType="end"/>
      </w:r>
    </w:p>
    <w:p w14:paraId="4EC081DB" w14:textId="0B2D1B14" w:rsidR="00DA6D27" w:rsidRDefault="00DA6D2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_Toc106206464 \h </w:instrText>
      </w:r>
      <w:r>
        <w:fldChar w:fldCharType="separate"/>
      </w:r>
      <w:r>
        <w:t>33</w:t>
      </w:r>
      <w:r>
        <w:fldChar w:fldCharType="end"/>
      </w:r>
    </w:p>
    <w:p w14:paraId="4A4294B0" w14:textId="63C8C4CB" w:rsidR="00DA6D27" w:rsidRDefault="00DA6D27">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_Toc106206465 \h </w:instrText>
      </w:r>
      <w:r>
        <w:fldChar w:fldCharType="separate"/>
      </w:r>
      <w:r>
        <w:t>35</w:t>
      </w:r>
      <w:r>
        <w:fldChar w:fldCharType="end"/>
      </w:r>
    </w:p>
    <w:p w14:paraId="774EED84" w14:textId="2C593F48" w:rsidR="00DA6D27" w:rsidRDefault="00DA6D2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_Toc106206466 \h </w:instrText>
      </w:r>
      <w:r>
        <w:fldChar w:fldCharType="separate"/>
      </w:r>
      <w:r>
        <w:t>36</w:t>
      </w:r>
      <w:r>
        <w:fldChar w:fldCharType="end"/>
      </w:r>
    </w:p>
    <w:p w14:paraId="29FAC908" w14:textId="6270953A" w:rsidR="00DA6D27" w:rsidRDefault="00DA6D2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_Toc106206467 \h </w:instrText>
      </w:r>
      <w:r>
        <w:fldChar w:fldCharType="separate"/>
      </w:r>
      <w:r>
        <w:t>36</w:t>
      </w:r>
      <w:r>
        <w:fldChar w:fldCharType="end"/>
      </w:r>
    </w:p>
    <w:p w14:paraId="14FEF6ED" w14:textId="3BC8EA00" w:rsidR="00DA6D27" w:rsidRDefault="00DA6D27">
      <w:pPr>
        <w:pStyle w:val="TOC2"/>
        <w:rPr>
          <w:rFonts w:asciiTheme="minorHAnsi" w:eastAsiaTheme="minorEastAsia" w:hAnsiTheme="minorHAnsi" w:cstheme="minorBidi"/>
          <w:sz w:val="22"/>
          <w:szCs w:val="22"/>
          <w:lang w:eastAsia="en-GB"/>
        </w:rPr>
      </w:pPr>
      <w:r w:rsidRPr="00EB60C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_Toc106206468 \h </w:instrText>
      </w:r>
      <w:r>
        <w:fldChar w:fldCharType="separate"/>
      </w:r>
      <w:r>
        <w:t>38</w:t>
      </w:r>
      <w:r>
        <w:fldChar w:fldCharType="end"/>
      </w:r>
    </w:p>
    <w:p w14:paraId="14538C5C" w14:textId="20FB457D" w:rsidR="00DA6D27" w:rsidRDefault="00DA6D2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_Toc106206469 \h </w:instrText>
      </w:r>
      <w:r>
        <w:fldChar w:fldCharType="separate"/>
      </w:r>
      <w:r>
        <w:t>38</w:t>
      </w:r>
      <w:r>
        <w:fldChar w:fldCharType="end"/>
      </w:r>
    </w:p>
    <w:p w14:paraId="643C69FB" w14:textId="67D6B120" w:rsidR="00DA6D27" w:rsidRDefault="00DA6D27">
      <w:pPr>
        <w:pStyle w:val="TOC2"/>
        <w:rPr>
          <w:rFonts w:asciiTheme="minorHAnsi" w:eastAsiaTheme="minorEastAsia" w:hAnsiTheme="minorHAnsi" w:cstheme="minorBidi"/>
          <w:sz w:val="22"/>
          <w:szCs w:val="22"/>
          <w:lang w:eastAsia="en-GB"/>
        </w:rPr>
      </w:pPr>
      <w:r w:rsidRPr="00EB60CE">
        <w:rPr>
          <w:rFonts w:cs="v4.2.0"/>
        </w:rPr>
        <w:t>4.5</w:t>
      </w:r>
      <w:r>
        <w:rPr>
          <w:rFonts w:asciiTheme="minorHAnsi" w:eastAsiaTheme="minorEastAsia" w:hAnsiTheme="minorHAnsi" w:cstheme="minorBidi"/>
          <w:sz w:val="22"/>
          <w:szCs w:val="22"/>
          <w:lang w:eastAsia="en-GB"/>
        </w:rPr>
        <w:tab/>
      </w:r>
      <w:r w:rsidRPr="00EB60CE">
        <w:rPr>
          <w:rFonts w:cs="v4.2.0"/>
        </w:rPr>
        <w:t>BS configurations</w:t>
      </w:r>
      <w:r>
        <w:tab/>
      </w:r>
      <w:r>
        <w:fldChar w:fldCharType="begin"/>
      </w:r>
      <w:r>
        <w:instrText xml:space="preserve"> PAGEREF _Toc106206470 \h </w:instrText>
      </w:r>
      <w:r>
        <w:fldChar w:fldCharType="separate"/>
      </w:r>
      <w:r>
        <w:t>39</w:t>
      </w:r>
      <w:r>
        <w:fldChar w:fldCharType="end"/>
      </w:r>
    </w:p>
    <w:p w14:paraId="7CBAA3BD" w14:textId="2212965B" w:rsidR="00DA6D27" w:rsidRDefault="00DA6D2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_Toc106206471 \h </w:instrText>
      </w:r>
      <w:r>
        <w:fldChar w:fldCharType="separate"/>
      </w:r>
      <w:r>
        <w:t>39</w:t>
      </w:r>
      <w:r>
        <w:fldChar w:fldCharType="end"/>
      </w:r>
    </w:p>
    <w:p w14:paraId="1F287689" w14:textId="2FE3278D" w:rsidR="00DA6D27" w:rsidRDefault="00DA6D2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_Toc106206472 \h </w:instrText>
      </w:r>
      <w:r>
        <w:fldChar w:fldCharType="separate"/>
      </w:r>
      <w:r>
        <w:t>40</w:t>
      </w:r>
      <w:r>
        <w:fldChar w:fldCharType="end"/>
      </w:r>
    </w:p>
    <w:p w14:paraId="6E581665" w14:textId="79B310ED" w:rsidR="00DA6D27" w:rsidRDefault="00DA6D2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_Toc106206473 \h </w:instrText>
      </w:r>
      <w:r>
        <w:fldChar w:fldCharType="separate"/>
      </w:r>
      <w:r>
        <w:t>41</w:t>
      </w:r>
      <w:r>
        <w:fldChar w:fldCharType="end"/>
      </w:r>
    </w:p>
    <w:p w14:paraId="44601C79" w14:textId="650620C9" w:rsidR="00DA6D27" w:rsidRDefault="00DA6D27">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_Toc106206474 \h </w:instrText>
      </w:r>
      <w:r>
        <w:fldChar w:fldCharType="separate"/>
      </w:r>
      <w:r>
        <w:t>42</w:t>
      </w:r>
      <w:r>
        <w:fldChar w:fldCharType="end"/>
      </w:r>
    </w:p>
    <w:p w14:paraId="36312A7F" w14:textId="56D194D5" w:rsidR="00DA6D27" w:rsidRDefault="00DA6D27">
      <w:pPr>
        <w:pStyle w:val="TOC2"/>
        <w:rPr>
          <w:rFonts w:asciiTheme="minorHAnsi" w:eastAsiaTheme="minorEastAsia" w:hAnsiTheme="minorHAnsi" w:cstheme="minorBidi"/>
          <w:sz w:val="22"/>
          <w:szCs w:val="22"/>
          <w:lang w:eastAsia="en-GB"/>
        </w:rPr>
      </w:pPr>
      <w:r w:rsidRPr="00EB60CE">
        <w:rPr>
          <w:rFonts w:cs="v4.2.0"/>
        </w:rPr>
        <w:t>4.6</w:t>
      </w:r>
      <w:r>
        <w:rPr>
          <w:rFonts w:asciiTheme="minorHAnsi" w:eastAsiaTheme="minorEastAsia" w:hAnsiTheme="minorHAnsi" w:cstheme="minorBidi"/>
          <w:sz w:val="22"/>
          <w:szCs w:val="22"/>
          <w:lang w:eastAsia="en-GB"/>
        </w:rPr>
        <w:tab/>
      </w:r>
      <w:r w:rsidRPr="00EB60CE">
        <w:rPr>
          <w:rFonts w:cs="v4.2.0"/>
        </w:rPr>
        <w:t>Manufacturer</w:t>
      </w:r>
      <w:r>
        <w:rPr>
          <w:lang w:eastAsia="zh-CN"/>
        </w:rPr>
        <w:t>'</w:t>
      </w:r>
      <w:r w:rsidRPr="00EB60CE">
        <w:rPr>
          <w:rFonts w:cs="v4.2.0"/>
        </w:rPr>
        <w:t>s declarations</w:t>
      </w:r>
      <w:r>
        <w:tab/>
      </w:r>
      <w:r>
        <w:fldChar w:fldCharType="begin"/>
      </w:r>
      <w:r>
        <w:instrText xml:space="preserve"> PAGEREF _Toc106206475 \h </w:instrText>
      </w:r>
      <w:r>
        <w:fldChar w:fldCharType="separate"/>
      </w:r>
      <w:r>
        <w:t>42</w:t>
      </w:r>
      <w:r>
        <w:fldChar w:fldCharType="end"/>
      </w:r>
    </w:p>
    <w:p w14:paraId="17380A21" w14:textId="47ECB0E6" w:rsidR="00DA6D27" w:rsidRDefault="00DA6D2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_Toc106206476 \h </w:instrText>
      </w:r>
      <w:r>
        <w:fldChar w:fldCharType="separate"/>
      </w:r>
      <w:r>
        <w:t>52</w:t>
      </w:r>
      <w:r>
        <w:fldChar w:fldCharType="end"/>
      </w:r>
    </w:p>
    <w:p w14:paraId="5BE94C1C" w14:textId="5A77145F" w:rsidR="00DA6D27" w:rsidRDefault="00DA6D27">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_Toc106206477 \h </w:instrText>
      </w:r>
      <w:r>
        <w:fldChar w:fldCharType="separate"/>
      </w:r>
      <w:r>
        <w:t>52</w:t>
      </w:r>
      <w:r>
        <w:fldChar w:fldCharType="end"/>
      </w:r>
    </w:p>
    <w:p w14:paraId="2019A9E3" w14:textId="42F9596E" w:rsidR="00DA6D27" w:rsidRDefault="00DA6D27">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_Toc106206478 \h </w:instrText>
      </w:r>
      <w:r>
        <w:fldChar w:fldCharType="separate"/>
      </w:r>
      <w:r>
        <w:t>52</w:t>
      </w:r>
      <w:r>
        <w:fldChar w:fldCharType="end"/>
      </w:r>
    </w:p>
    <w:p w14:paraId="13972988" w14:textId="274CF53C" w:rsidR="00DA6D27" w:rsidRDefault="00DA6D2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_Toc106206479 \h </w:instrText>
      </w:r>
      <w:r>
        <w:fldChar w:fldCharType="separate"/>
      </w:r>
      <w:r>
        <w:t>52</w:t>
      </w:r>
      <w:r>
        <w:fldChar w:fldCharType="end"/>
      </w:r>
    </w:p>
    <w:p w14:paraId="2921057F" w14:textId="549B6CD3" w:rsidR="00DA6D27" w:rsidRDefault="00DA6D27">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_Toc106206480 \h </w:instrText>
      </w:r>
      <w:r>
        <w:fldChar w:fldCharType="separate"/>
      </w:r>
      <w:r>
        <w:t>53</w:t>
      </w:r>
      <w:r>
        <w:fldChar w:fldCharType="end"/>
      </w:r>
    </w:p>
    <w:p w14:paraId="72DCB0BA" w14:textId="705181AC" w:rsidR="00DA6D27" w:rsidRDefault="00DA6D2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_Toc106206481 \h </w:instrText>
      </w:r>
      <w:r>
        <w:fldChar w:fldCharType="separate"/>
      </w:r>
      <w:r>
        <w:t>53</w:t>
      </w:r>
      <w:r>
        <w:fldChar w:fldCharType="end"/>
      </w:r>
    </w:p>
    <w:p w14:paraId="1774B660" w14:textId="5BD2C464" w:rsidR="00DA6D27" w:rsidRDefault="00DA6D2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_Toc106206482 \h </w:instrText>
      </w:r>
      <w:r>
        <w:fldChar w:fldCharType="separate"/>
      </w:r>
      <w:r>
        <w:t>53</w:t>
      </w:r>
      <w:r>
        <w:fldChar w:fldCharType="end"/>
      </w:r>
    </w:p>
    <w:p w14:paraId="73853C71" w14:textId="50CEF2A8" w:rsidR="00DA6D27" w:rsidRDefault="00DA6D27">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_Toc106206483 \h </w:instrText>
      </w:r>
      <w:r>
        <w:fldChar w:fldCharType="separate"/>
      </w:r>
      <w:r>
        <w:t>54</w:t>
      </w:r>
      <w:r>
        <w:fldChar w:fldCharType="end"/>
      </w:r>
    </w:p>
    <w:p w14:paraId="596CA466" w14:textId="2D31C0FF" w:rsidR="00DA6D27" w:rsidRDefault="00DA6D27">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_Toc106206484 \h </w:instrText>
      </w:r>
      <w:r>
        <w:fldChar w:fldCharType="separate"/>
      </w:r>
      <w:r>
        <w:t>54</w:t>
      </w:r>
      <w:r>
        <w:fldChar w:fldCharType="end"/>
      </w:r>
    </w:p>
    <w:p w14:paraId="37EBC5E1" w14:textId="11346BC6" w:rsidR="00DA6D27" w:rsidRDefault="00DA6D27">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_Toc106206485 \h </w:instrText>
      </w:r>
      <w:r>
        <w:fldChar w:fldCharType="separate"/>
      </w:r>
      <w:r>
        <w:t>54</w:t>
      </w:r>
      <w:r>
        <w:fldChar w:fldCharType="end"/>
      </w:r>
    </w:p>
    <w:p w14:paraId="6B1326FF" w14:textId="6C8C9107" w:rsidR="00DA6D27" w:rsidRDefault="00DA6D27">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_Toc106206486 \h </w:instrText>
      </w:r>
      <w:r>
        <w:fldChar w:fldCharType="separate"/>
      </w:r>
      <w:r>
        <w:t>54</w:t>
      </w:r>
      <w:r>
        <w:fldChar w:fldCharType="end"/>
      </w:r>
    </w:p>
    <w:p w14:paraId="58CBF1CE" w14:textId="4B2D784B" w:rsidR="00DA6D27" w:rsidRDefault="00DA6D27">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_Toc106206487 \h </w:instrText>
      </w:r>
      <w:r>
        <w:fldChar w:fldCharType="separate"/>
      </w:r>
      <w:r>
        <w:t>54</w:t>
      </w:r>
      <w:r>
        <w:fldChar w:fldCharType="end"/>
      </w:r>
    </w:p>
    <w:p w14:paraId="23085EB4" w14:textId="72157D5C" w:rsidR="00DA6D27" w:rsidRDefault="00DA6D27">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_Toc106206488 \h </w:instrText>
      </w:r>
      <w:r>
        <w:fldChar w:fldCharType="separate"/>
      </w:r>
      <w:r>
        <w:t>55</w:t>
      </w:r>
      <w:r>
        <w:fldChar w:fldCharType="end"/>
      </w:r>
    </w:p>
    <w:p w14:paraId="1325E454" w14:textId="4799FA47" w:rsidR="00DA6D27" w:rsidRDefault="00DA6D27">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_Toc106206489 \h </w:instrText>
      </w:r>
      <w:r>
        <w:fldChar w:fldCharType="separate"/>
      </w:r>
      <w:r>
        <w:t>55</w:t>
      </w:r>
      <w:r>
        <w:fldChar w:fldCharType="end"/>
      </w:r>
    </w:p>
    <w:p w14:paraId="2FB52230" w14:textId="06DA6E49" w:rsidR="00DA6D27" w:rsidRDefault="00DA6D27">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_Toc106206490 \h </w:instrText>
      </w:r>
      <w:r>
        <w:fldChar w:fldCharType="separate"/>
      </w:r>
      <w:r>
        <w:t>55</w:t>
      </w:r>
      <w:r>
        <w:fldChar w:fldCharType="end"/>
      </w:r>
    </w:p>
    <w:p w14:paraId="52ED63B4" w14:textId="5624F221" w:rsidR="00DA6D27" w:rsidRDefault="00DA6D27">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_Toc106206491 \h </w:instrText>
      </w:r>
      <w:r>
        <w:fldChar w:fldCharType="separate"/>
      </w:r>
      <w:r>
        <w:t>56</w:t>
      </w:r>
      <w:r>
        <w:fldChar w:fldCharType="end"/>
      </w:r>
    </w:p>
    <w:p w14:paraId="7816C92D" w14:textId="3F5C6487" w:rsidR="00DA6D27" w:rsidRDefault="00DA6D27">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_Toc106206492 \h </w:instrText>
      </w:r>
      <w:r>
        <w:fldChar w:fldCharType="separate"/>
      </w:r>
      <w:r>
        <w:t>56</w:t>
      </w:r>
      <w:r>
        <w:fldChar w:fldCharType="end"/>
      </w:r>
    </w:p>
    <w:p w14:paraId="1D30CCEB" w14:textId="76401C36" w:rsidR="00DA6D27" w:rsidRDefault="00DA6D27">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_Toc106206493 \h </w:instrText>
      </w:r>
      <w:r>
        <w:fldChar w:fldCharType="separate"/>
      </w:r>
      <w:r>
        <w:t>56</w:t>
      </w:r>
      <w:r>
        <w:fldChar w:fldCharType="end"/>
      </w:r>
    </w:p>
    <w:p w14:paraId="743219BA" w14:textId="674B70D0" w:rsidR="00DA6D27" w:rsidRDefault="00DA6D27">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_Toc106206494 \h </w:instrText>
      </w:r>
      <w:r>
        <w:fldChar w:fldCharType="separate"/>
      </w:r>
      <w:r>
        <w:t>56</w:t>
      </w:r>
      <w:r>
        <w:fldChar w:fldCharType="end"/>
      </w:r>
    </w:p>
    <w:p w14:paraId="4111E3EA" w14:textId="7DC393A8" w:rsidR="00DA6D27" w:rsidRDefault="00DA6D27">
      <w:pPr>
        <w:pStyle w:val="TOC2"/>
        <w:rPr>
          <w:rFonts w:asciiTheme="minorHAnsi" w:eastAsiaTheme="minorEastAsia" w:hAnsiTheme="minorHAnsi" w:cstheme="minorBidi"/>
          <w:sz w:val="22"/>
          <w:szCs w:val="22"/>
          <w:lang w:eastAsia="en-GB"/>
        </w:rPr>
      </w:pPr>
      <w:r w:rsidRPr="00EB60CE">
        <w:rPr>
          <w:rFonts w:cs="v4.2.0"/>
        </w:rPr>
        <w:t>4.8</w:t>
      </w:r>
      <w:r>
        <w:rPr>
          <w:rFonts w:asciiTheme="minorHAnsi" w:eastAsiaTheme="minorEastAsia" w:hAnsiTheme="minorHAnsi" w:cstheme="minorBidi"/>
          <w:sz w:val="22"/>
          <w:szCs w:val="22"/>
          <w:lang w:eastAsia="en-GB"/>
        </w:rPr>
        <w:tab/>
      </w:r>
      <w:r w:rsidRPr="00EB60CE">
        <w:rPr>
          <w:rFonts w:cs="v4.2.0"/>
        </w:rPr>
        <w:t>Applicability of requirements</w:t>
      </w:r>
      <w:r>
        <w:tab/>
      </w:r>
      <w:r>
        <w:fldChar w:fldCharType="begin"/>
      </w:r>
      <w:r>
        <w:instrText xml:space="preserve"> PAGEREF _Toc106206495 \h </w:instrText>
      </w:r>
      <w:r>
        <w:fldChar w:fldCharType="separate"/>
      </w:r>
      <w:r>
        <w:t>57</w:t>
      </w:r>
      <w:r>
        <w:fldChar w:fldCharType="end"/>
      </w:r>
    </w:p>
    <w:p w14:paraId="66615ED9" w14:textId="5E2B1433" w:rsidR="00DA6D27" w:rsidRDefault="00DA6D27">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_Toc106206496 \h </w:instrText>
      </w:r>
      <w:r>
        <w:fldChar w:fldCharType="separate"/>
      </w:r>
      <w:r>
        <w:t>57</w:t>
      </w:r>
      <w:r>
        <w:fldChar w:fldCharType="end"/>
      </w:r>
    </w:p>
    <w:p w14:paraId="408098AD" w14:textId="308997E2" w:rsidR="00DA6D27" w:rsidRDefault="00DA6D27">
      <w:pPr>
        <w:pStyle w:val="TOC3"/>
        <w:rPr>
          <w:rFonts w:asciiTheme="minorHAnsi" w:eastAsiaTheme="minorEastAsia" w:hAnsiTheme="minorHAnsi" w:cstheme="minorBidi"/>
          <w:sz w:val="22"/>
          <w:szCs w:val="22"/>
          <w:lang w:eastAsia="en-GB"/>
        </w:rPr>
      </w:pPr>
      <w:r>
        <w:t>4.</w:t>
      </w:r>
      <w:r w:rsidRPr="00EB60C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B60CE">
        <w:rPr>
          <w:rFonts w:eastAsia="SimSun"/>
        </w:rPr>
        <w:t xml:space="preserve">test configurations for </w:t>
      </w:r>
      <w:r w:rsidRPr="00EB60CE">
        <w:rPr>
          <w:rFonts w:eastAsia="SimSun"/>
          <w:i/>
        </w:rPr>
        <w:t>single-band RIB</w:t>
      </w:r>
      <w:r>
        <w:tab/>
      </w:r>
      <w:r>
        <w:fldChar w:fldCharType="begin"/>
      </w:r>
      <w:r>
        <w:instrText xml:space="preserve"> PAGEREF _Toc106206497 \h </w:instrText>
      </w:r>
      <w:r>
        <w:fldChar w:fldCharType="separate"/>
      </w:r>
      <w:r>
        <w:t>57</w:t>
      </w:r>
      <w:r>
        <w:fldChar w:fldCharType="end"/>
      </w:r>
    </w:p>
    <w:p w14:paraId="206E09A1" w14:textId="5F72C9FC" w:rsidR="00DA6D27" w:rsidRDefault="00DA6D27">
      <w:pPr>
        <w:pStyle w:val="TOC3"/>
        <w:rPr>
          <w:rFonts w:asciiTheme="minorHAnsi" w:eastAsiaTheme="minorEastAsia" w:hAnsiTheme="minorHAnsi" w:cstheme="minorBidi"/>
          <w:sz w:val="22"/>
          <w:szCs w:val="22"/>
          <w:lang w:eastAsia="en-GB"/>
        </w:rPr>
      </w:pPr>
      <w:r>
        <w:t>4.</w:t>
      </w:r>
      <w:r w:rsidRPr="00EB60C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B60CE">
        <w:rPr>
          <w:rFonts w:eastAsia="SimSun"/>
        </w:rPr>
        <w:t xml:space="preserve">test configurations for </w:t>
      </w:r>
      <w:r w:rsidRPr="00EB60CE">
        <w:rPr>
          <w:rFonts w:eastAsia="SimSun"/>
          <w:i/>
        </w:rPr>
        <w:t>multi-band RIB</w:t>
      </w:r>
      <w:r>
        <w:tab/>
      </w:r>
      <w:r>
        <w:fldChar w:fldCharType="begin"/>
      </w:r>
      <w:r>
        <w:instrText xml:space="preserve"> PAGEREF _Toc106206498 \h </w:instrText>
      </w:r>
      <w:r>
        <w:fldChar w:fldCharType="separate"/>
      </w:r>
      <w:r>
        <w:t>58</w:t>
      </w:r>
      <w:r>
        <w:fldChar w:fldCharType="end"/>
      </w:r>
    </w:p>
    <w:p w14:paraId="387424BB" w14:textId="37748303" w:rsidR="00DA6D27" w:rsidRDefault="00DA6D2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_Toc106206499 \h </w:instrText>
      </w:r>
      <w:r>
        <w:fldChar w:fldCharType="separate"/>
      </w:r>
      <w:r>
        <w:t>59</w:t>
      </w:r>
      <w:r>
        <w:fldChar w:fldCharType="end"/>
      </w:r>
    </w:p>
    <w:p w14:paraId="5AB1D919" w14:textId="3662F8BA" w:rsidR="00DA6D27" w:rsidRDefault="00DA6D27">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_Toc106206500 \h </w:instrText>
      </w:r>
      <w:r>
        <w:fldChar w:fldCharType="separate"/>
      </w:r>
      <w:r>
        <w:t>59</w:t>
      </w:r>
      <w:r>
        <w:fldChar w:fldCharType="end"/>
      </w:r>
    </w:p>
    <w:p w14:paraId="73E272A4" w14:textId="16B82033" w:rsidR="00DA6D27" w:rsidRDefault="00DA6D27">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_Toc106206501 \h </w:instrText>
      </w:r>
      <w:r>
        <w:fldChar w:fldCharType="separate"/>
      </w:r>
      <w:r>
        <w:t>60</w:t>
      </w:r>
      <w:r>
        <w:fldChar w:fldCharType="end"/>
      </w:r>
    </w:p>
    <w:p w14:paraId="5154E042" w14:textId="19B04BFD" w:rsidR="00DA6D27" w:rsidRDefault="00DA6D27">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_Toc106206502 \h </w:instrText>
      </w:r>
      <w:r>
        <w:fldChar w:fldCharType="separate"/>
      </w:r>
      <w:r>
        <w:t>60</w:t>
      </w:r>
      <w:r>
        <w:fldChar w:fldCharType="end"/>
      </w:r>
    </w:p>
    <w:p w14:paraId="402C265C" w14:textId="70B7C732" w:rsidR="00DA6D27" w:rsidRDefault="00DA6D27">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B60CE">
        <w:rPr>
          <w:lang w:val="en-US" w:eastAsia="zh-CN"/>
        </w:rPr>
        <w:t xml:space="preserve">FR2 </w:t>
      </w:r>
      <w:r>
        <w:t>test models</w:t>
      </w:r>
      <w:r>
        <w:tab/>
      </w:r>
      <w:r>
        <w:fldChar w:fldCharType="begin"/>
      </w:r>
      <w:r>
        <w:instrText xml:space="preserve"> PAGEREF _Toc106206503 \h </w:instrText>
      </w:r>
      <w:r>
        <w:fldChar w:fldCharType="separate"/>
      </w:r>
      <w:r>
        <w:t>60</w:t>
      </w:r>
      <w:r>
        <w:fldChar w:fldCharType="end"/>
      </w:r>
    </w:p>
    <w:p w14:paraId="78C85DDA" w14:textId="420D3057" w:rsidR="00DA6D27" w:rsidRDefault="00DA6D27">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B60CE">
        <w:rPr>
          <w:lang w:val="en-US" w:eastAsia="zh-CN"/>
        </w:rPr>
        <w:t xml:space="preserve">FR2 </w:t>
      </w:r>
      <w:r>
        <w:t>test model 1.1 (NR-</w:t>
      </w:r>
      <w:r w:rsidRPr="00EB60CE">
        <w:rPr>
          <w:lang w:val="en-US" w:eastAsia="zh-CN"/>
        </w:rPr>
        <w:t>FR2-</w:t>
      </w:r>
      <w:r>
        <w:t>TM1.1)</w:t>
      </w:r>
      <w:r>
        <w:tab/>
      </w:r>
      <w:r>
        <w:fldChar w:fldCharType="begin"/>
      </w:r>
      <w:r>
        <w:instrText xml:space="preserve"> PAGEREF _Toc106206504 \h </w:instrText>
      </w:r>
      <w:r>
        <w:fldChar w:fldCharType="separate"/>
      </w:r>
      <w:r>
        <w:t>61</w:t>
      </w:r>
      <w:r>
        <w:fldChar w:fldCharType="end"/>
      </w:r>
    </w:p>
    <w:p w14:paraId="39C56A82" w14:textId="47F054FA" w:rsidR="00DA6D27" w:rsidRDefault="00DA6D27">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B60CE">
        <w:rPr>
          <w:lang w:val="en-US" w:eastAsia="zh-CN"/>
        </w:rPr>
        <w:t>FR2-</w:t>
      </w:r>
      <w:r>
        <w:t>TM2)</w:t>
      </w:r>
      <w:r>
        <w:tab/>
      </w:r>
      <w:r>
        <w:fldChar w:fldCharType="begin"/>
      </w:r>
      <w:r>
        <w:instrText xml:space="preserve"> PAGEREF _Toc106206505 \h </w:instrText>
      </w:r>
      <w:r>
        <w:fldChar w:fldCharType="separate"/>
      </w:r>
      <w:r>
        <w:t>62</w:t>
      </w:r>
      <w:r>
        <w:fldChar w:fldCharType="end"/>
      </w:r>
    </w:p>
    <w:p w14:paraId="6593CFDF" w14:textId="53EAAD7C" w:rsidR="00DA6D27" w:rsidRDefault="00DA6D27">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EB60CE">
        <w:rPr>
          <w:lang w:val="en-US" w:eastAsia="zh-CN"/>
        </w:rPr>
        <w:t>FR2-</w:t>
      </w:r>
      <w:r>
        <w:t>TM2a)</w:t>
      </w:r>
      <w:r>
        <w:tab/>
      </w:r>
      <w:r>
        <w:fldChar w:fldCharType="begin"/>
      </w:r>
      <w:r>
        <w:instrText xml:space="preserve"> PAGEREF _Toc106206506 \h </w:instrText>
      </w:r>
      <w:r>
        <w:fldChar w:fldCharType="separate"/>
      </w:r>
      <w:r>
        <w:t>62</w:t>
      </w:r>
      <w:r>
        <w:fldChar w:fldCharType="end"/>
      </w:r>
    </w:p>
    <w:p w14:paraId="729A8543" w14:textId="6EC92ED2" w:rsidR="00DA6D27" w:rsidRDefault="00DA6D27">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_Toc106206507 \h </w:instrText>
      </w:r>
      <w:r>
        <w:fldChar w:fldCharType="separate"/>
      </w:r>
      <w:r>
        <w:t>63</w:t>
      </w:r>
      <w:r>
        <w:fldChar w:fldCharType="end"/>
      </w:r>
    </w:p>
    <w:p w14:paraId="2CF740B8" w14:textId="2B0215F5" w:rsidR="00DA6D27" w:rsidRDefault="00DA6D27">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_Toc106206508 \h </w:instrText>
      </w:r>
      <w:r>
        <w:fldChar w:fldCharType="separate"/>
      </w:r>
      <w:r>
        <w:t>63</w:t>
      </w:r>
      <w:r>
        <w:fldChar w:fldCharType="end"/>
      </w:r>
    </w:p>
    <w:p w14:paraId="247AA38B" w14:textId="1EEA2E8C" w:rsidR="00DA6D27" w:rsidRDefault="00DA6D27">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_Toc106206509 \h </w:instrText>
      </w:r>
      <w:r>
        <w:fldChar w:fldCharType="separate"/>
      </w:r>
      <w:r>
        <w:t>63</w:t>
      </w:r>
      <w:r>
        <w:fldChar w:fldCharType="end"/>
      </w:r>
    </w:p>
    <w:p w14:paraId="0FE0D707" w14:textId="1B4EC0D7" w:rsidR="00DA6D27" w:rsidRDefault="00DA6D2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_Toc106206510 \h </w:instrText>
      </w:r>
      <w:r>
        <w:fldChar w:fldCharType="separate"/>
      </w:r>
      <w:r>
        <w:t>64</w:t>
      </w:r>
      <w:r>
        <w:fldChar w:fldCharType="end"/>
      </w:r>
    </w:p>
    <w:p w14:paraId="3FA5DE9E" w14:textId="4207B0EC" w:rsidR="00DA6D27" w:rsidRDefault="00DA6D2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_Toc106206511 \h </w:instrText>
      </w:r>
      <w:r>
        <w:fldChar w:fldCharType="separate"/>
      </w:r>
      <w:r>
        <w:t>64</w:t>
      </w:r>
      <w:r>
        <w:fldChar w:fldCharType="end"/>
      </w:r>
    </w:p>
    <w:p w14:paraId="595A1A48" w14:textId="61015274" w:rsidR="00DA6D27" w:rsidRDefault="00DA6D2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_Toc106206512 \h </w:instrText>
      </w:r>
      <w:r>
        <w:fldChar w:fldCharType="separate"/>
      </w:r>
      <w:r>
        <w:t>65</w:t>
      </w:r>
      <w:r>
        <w:fldChar w:fldCharType="end"/>
      </w:r>
    </w:p>
    <w:p w14:paraId="70AF0F8C" w14:textId="41D4EF97" w:rsidR="00DA6D27" w:rsidRDefault="00DA6D2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_Toc106206513 \h </w:instrText>
      </w:r>
      <w:r>
        <w:fldChar w:fldCharType="separate"/>
      </w:r>
      <w:r>
        <w:t>65</w:t>
      </w:r>
      <w:r>
        <w:fldChar w:fldCharType="end"/>
      </w:r>
    </w:p>
    <w:p w14:paraId="06F4746F" w14:textId="3B1FA2B5" w:rsidR="00DA6D27" w:rsidRDefault="00DA6D2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_Toc106206514 \h </w:instrText>
      </w:r>
      <w:r>
        <w:fldChar w:fldCharType="separate"/>
      </w:r>
      <w:r>
        <w:t>66</w:t>
      </w:r>
      <w:r>
        <w:fldChar w:fldCharType="end"/>
      </w:r>
    </w:p>
    <w:p w14:paraId="6B23827D" w14:textId="20ABBD58" w:rsidR="00DA6D27" w:rsidRDefault="00DA6D27">
      <w:pPr>
        <w:pStyle w:val="TOC3"/>
        <w:rPr>
          <w:rFonts w:asciiTheme="minorHAnsi" w:eastAsiaTheme="minorEastAsia" w:hAnsiTheme="minorHAnsi" w:cstheme="minorBidi"/>
          <w:sz w:val="22"/>
          <w:szCs w:val="22"/>
          <w:lang w:eastAsia="en-GB"/>
        </w:rPr>
      </w:pPr>
      <w:r>
        <w:rPr>
          <w:lang w:eastAsia="zh-CN"/>
        </w:rPr>
        <w:t>4.1</w:t>
      </w:r>
      <w:r w:rsidRPr="00EB60C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_Toc106206515 \h </w:instrText>
      </w:r>
      <w:r>
        <w:fldChar w:fldCharType="separate"/>
      </w:r>
      <w:r>
        <w:t>66</w:t>
      </w:r>
      <w:r>
        <w:fldChar w:fldCharType="end"/>
      </w:r>
    </w:p>
    <w:p w14:paraId="4C51F024" w14:textId="6751D609" w:rsidR="00DA6D27" w:rsidRDefault="00DA6D27">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_Toc106206516 \h </w:instrText>
      </w:r>
      <w:r>
        <w:fldChar w:fldCharType="separate"/>
      </w:r>
      <w:r>
        <w:t>66</w:t>
      </w:r>
      <w:r>
        <w:fldChar w:fldCharType="end"/>
      </w:r>
    </w:p>
    <w:p w14:paraId="7E76834B" w14:textId="363B228B" w:rsidR="00DA6D27" w:rsidRDefault="00DA6D27">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_Toc106206517 \h </w:instrText>
      </w:r>
      <w:r>
        <w:fldChar w:fldCharType="separate"/>
      </w:r>
      <w:r>
        <w:t>66</w:t>
      </w:r>
      <w:r>
        <w:fldChar w:fldCharType="end"/>
      </w:r>
    </w:p>
    <w:p w14:paraId="2397DBDE" w14:textId="4BF626B5" w:rsidR="00DA6D27" w:rsidRDefault="00DA6D27">
      <w:pPr>
        <w:pStyle w:val="TOC4"/>
        <w:rPr>
          <w:rFonts w:asciiTheme="minorHAnsi" w:eastAsiaTheme="minorEastAsia" w:hAnsiTheme="minorHAnsi" w:cstheme="minorBidi"/>
          <w:sz w:val="22"/>
          <w:szCs w:val="22"/>
          <w:lang w:eastAsia="en-GB"/>
        </w:rPr>
      </w:pPr>
      <w:r>
        <w:rPr>
          <w:lang w:eastAsia="zh-CN"/>
        </w:rPr>
        <w:t>4.1</w:t>
      </w:r>
      <w:r w:rsidRPr="00EB60C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B60CE">
        <w:rPr>
          <w:lang w:val="en-US" w:eastAsia="zh-CN"/>
        </w:rPr>
        <w:t xml:space="preserve"> </w:t>
      </w:r>
      <w:r>
        <w:rPr>
          <w:lang w:eastAsia="zh-CN"/>
        </w:rPr>
        <w:t>test antenna</w:t>
      </w:r>
      <w:r w:rsidRPr="00EB60CE">
        <w:rPr>
          <w:lang w:val="en-US" w:eastAsia="zh-CN"/>
        </w:rPr>
        <w:t xml:space="preserve"> characteristics</w:t>
      </w:r>
      <w:r>
        <w:tab/>
      </w:r>
      <w:r>
        <w:fldChar w:fldCharType="begin"/>
      </w:r>
      <w:r>
        <w:instrText xml:space="preserve"> PAGEREF _Toc106206518 \h </w:instrText>
      </w:r>
      <w:r>
        <w:fldChar w:fldCharType="separate"/>
      </w:r>
      <w:r>
        <w:t>66</w:t>
      </w:r>
      <w:r>
        <w:fldChar w:fldCharType="end"/>
      </w:r>
    </w:p>
    <w:p w14:paraId="13DAA4CC" w14:textId="0F0FF7BC" w:rsidR="00DA6D27" w:rsidRDefault="00DA6D27">
      <w:pPr>
        <w:pStyle w:val="TOC4"/>
        <w:rPr>
          <w:rFonts w:asciiTheme="minorHAnsi" w:eastAsiaTheme="minorEastAsia" w:hAnsiTheme="minorHAnsi" w:cstheme="minorBidi"/>
          <w:sz w:val="22"/>
          <w:szCs w:val="22"/>
          <w:lang w:eastAsia="en-GB"/>
        </w:rPr>
      </w:pPr>
      <w:r>
        <w:rPr>
          <w:lang w:eastAsia="zh-CN"/>
        </w:rPr>
        <w:t>4.1</w:t>
      </w:r>
      <w:r w:rsidRPr="00EB60CE">
        <w:rPr>
          <w:lang w:val="en-US" w:eastAsia="zh-CN"/>
        </w:rPr>
        <w:t>2</w:t>
      </w:r>
      <w:r>
        <w:rPr>
          <w:lang w:eastAsia="zh-CN"/>
        </w:rPr>
        <w:t>.2.</w:t>
      </w:r>
      <w:r w:rsidRPr="00EB60C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B60CE">
        <w:rPr>
          <w:lang w:val="en-US" w:eastAsia="zh-CN"/>
        </w:rPr>
        <w:t xml:space="preserve"> alignment</w:t>
      </w:r>
      <w:r>
        <w:tab/>
      </w:r>
      <w:r>
        <w:fldChar w:fldCharType="begin"/>
      </w:r>
      <w:r>
        <w:instrText xml:space="preserve"> PAGEREF _Toc106206519 \h </w:instrText>
      </w:r>
      <w:r>
        <w:fldChar w:fldCharType="separate"/>
      </w:r>
      <w:r>
        <w:t>67</w:t>
      </w:r>
      <w:r>
        <w:fldChar w:fldCharType="end"/>
      </w:r>
    </w:p>
    <w:p w14:paraId="45F0F515" w14:textId="40B359E0" w:rsidR="00DA6D27" w:rsidRDefault="00DA6D2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_Toc106206520 \h </w:instrText>
      </w:r>
      <w:r>
        <w:fldChar w:fldCharType="separate"/>
      </w:r>
      <w:r>
        <w:t>68</w:t>
      </w:r>
      <w:r>
        <w:fldChar w:fldCharType="end"/>
      </w:r>
    </w:p>
    <w:p w14:paraId="47F711B4" w14:textId="084D4F90" w:rsidR="00DA6D27" w:rsidRDefault="00DA6D27">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_Toc106206521 \h </w:instrText>
      </w:r>
      <w:r>
        <w:fldChar w:fldCharType="separate"/>
      </w:r>
      <w:r>
        <w:t>69</w:t>
      </w:r>
      <w:r>
        <w:fldChar w:fldCharType="end"/>
      </w:r>
    </w:p>
    <w:p w14:paraId="6C6EEF85" w14:textId="365612D2" w:rsidR="00DA6D27" w:rsidRDefault="00DA6D2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_Toc106206522 \h </w:instrText>
      </w:r>
      <w:r>
        <w:fldChar w:fldCharType="separate"/>
      </w:r>
      <w:r>
        <w:t>71</w:t>
      </w:r>
      <w:r>
        <w:fldChar w:fldCharType="end"/>
      </w:r>
    </w:p>
    <w:p w14:paraId="76E7A5F1" w14:textId="1B3F0B74" w:rsidR="00DA6D27" w:rsidRDefault="00DA6D2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_Toc106206523 \h </w:instrText>
      </w:r>
      <w:r>
        <w:fldChar w:fldCharType="separate"/>
      </w:r>
      <w:r>
        <w:t>72</w:t>
      </w:r>
      <w:r>
        <w:fldChar w:fldCharType="end"/>
      </w:r>
    </w:p>
    <w:p w14:paraId="2FD60CA8" w14:textId="023B5041" w:rsidR="00DA6D27" w:rsidRDefault="00DA6D2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_Toc106206524 \h </w:instrText>
      </w:r>
      <w:r>
        <w:fldChar w:fldCharType="separate"/>
      </w:r>
      <w:r>
        <w:t>72</w:t>
      </w:r>
      <w:r>
        <w:fldChar w:fldCharType="end"/>
      </w:r>
    </w:p>
    <w:p w14:paraId="41B0577B" w14:textId="7A09EF73" w:rsidR="00DA6D27" w:rsidRDefault="00DA6D2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_Toc106206525 \h </w:instrText>
      </w:r>
      <w:r>
        <w:fldChar w:fldCharType="separate"/>
      </w:r>
      <w:r>
        <w:t>72</w:t>
      </w:r>
      <w:r>
        <w:fldChar w:fldCharType="end"/>
      </w:r>
    </w:p>
    <w:p w14:paraId="2518EA58" w14:textId="29F698E1" w:rsidR="00DA6D27" w:rsidRDefault="00DA6D27">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_Toc106206526 \h </w:instrText>
      </w:r>
      <w:r>
        <w:fldChar w:fldCharType="separate"/>
      </w:r>
      <w:r>
        <w:t>72</w:t>
      </w:r>
      <w:r>
        <w:fldChar w:fldCharType="end"/>
      </w:r>
    </w:p>
    <w:p w14:paraId="47E2F195" w14:textId="394EB6AB" w:rsidR="00DA6D27" w:rsidRDefault="00DA6D27">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_Toc106206527 \h </w:instrText>
      </w:r>
      <w:r>
        <w:fldChar w:fldCharType="separate"/>
      </w:r>
      <w:r>
        <w:t>73</w:t>
      </w:r>
      <w:r>
        <w:fldChar w:fldCharType="end"/>
      </w:r>
    </w:p>
    <w:p w14:paraId="685AC322" w14:textId="4CC748F3" w:rsidR="00DA6D27" w:rsidRDefault="00DA6D27">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_Toc106206528 \h </w:instrText>
      </w:r>
      <w:r>
        <w:fldChar w:fldCharType="separate"/>
      </w:r>
      <w:r>
        <w:t>73</w:t>
      </w:r>
      <w:r>
        <w:fldChar w:fldCharType="end"/>
      </w:r>
    </w:p>
    <w:p w14:paraId="7CFCDFAA" w14:textId="4A07B6FE" w:rsidR="00DA6D27" w:rsidRDefault="00DA6D2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_Toc106206529 \h </w:instrText>
      </w:r>
      <w:r>
        <w:fldChar w:fldCharType="separate"/>
      </w:r>
      <w:r>
        <w:t>73</w:t>
      </w:r>
      <w:r>
        <w:fldChar w:fldCharType="end"/>
      </w:r>
    </w:p>
    <w:p w14:paraId="0C1D87AE" w14:textId="1DC8444F" w:rsidR="00DA6D27" w:rsidRDefault="00DA6D27">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_Toc106206530 \h </w:instrText>
      </w:r>
      <w:r>
        <w:fldChar w:fldCharType="separate"/>
      </w:r>
      <w:r>
        <w:t>73</w:t>
      </w:r>
      <w:r>
        <w:fldChar w:fldCharType="end"/>
      </w:r>
    </w:p>
    <w:p w14:paraId="63EAC8B2" w14:textId="130F6074" w:rsidR="00DA6D27" w:rsidRDefault="00DA6D27">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_Toc106206531 \h </w:instrText>
      </w:r>
      <w:r>
        <w:fldChar w:fldCharType="separate"/>
      </w:r>
      <w:r>
        <w:t>73</w:t>
      </w:r>
      <w:r>
        <w:fldChar w:fldCharType="end"/>
      </w:r>
    </w:p>
    <w:p w14:paraId="41222E21" w14:textId="25004D10" w:rsidR="00DA6D27" w:rsidRDefault="00DA6D2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_Toc106206532 \h </w:instrText>
      </w:r>
      <w:r>
        <w:fldChar w:fldCharType="separate"/>
      </w:r>
      <w:r>
        <w:t>74</w:t>
      </w:r>
      <w:r>
        <w:fldChar w:fldCharType="end"/>
      </w:r>
    </w:p>
    <w:p w14:paraId="57507D2E" w14:textId="104DEB8F" w:rsidR="00DA6D27" w:rsidRDefault="00DA6D2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_Toc106206533 \h </w:instrText>
      </w:r>
      <w:r>
        <w:fldChar w:fldCharType="separate"/>
      </w:r>
      <w:r>
        <w:t>74</w:t>
      </w:r>
      <w:r>
        <w:fldChar w:fldCharType="end"/>
      </w:r>
    </w:p>
    <w:p w14:paraId="45DF3BB5" w14:textId="04FDA14D" w:rsidR="00DA6D27" w:rsidRDefault="00DA6D27">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_Toc106206534 \h </w:instrText>
      </w:r>
      <w:r>
        <w:fldChar w:fldCharType="separate"/>
      </w:r>
      <w:r>
        <w:t>74</w:t>
      </w:r>
      <w:r>
        <w:fldChar w:fldCharType="end"/>
      </w:r>
    </w:p>
    <w:p w14:paraId="20025B1C" w14:textId="7B2F6055" w:rsidR="00DA6D27" w:rsidRDefault="00DA6D27">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_Toc106206535 \h </w:instrText>
      </w:r>
      <w:r>
        <w:fldChar w:fldCharType="separate"/>
      </w:r>
      <w:r>
        <w:t>75</w:t>
      </w:r>
      <w:r>
        <w:fldChar w:fldCharType="end"/>
      </w:r>
    </w:p>
    <w:p w14:paraId="156DF82C" w14:textId="1E88970B" w:rsidR="00DA6D27" w:rsidRDefault="00DA6D27">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_Toc106206536 \h </w:instrText>
      </w:r>
      <w:r>
        <w:fldChar w:fldCharType="separate"/>
      </w:r>
      <w:r>
        <w:t>75</w:t>
      </w:r>
      <w:r>
        <w:fldChar w:fldCharType="end"/>
      </w:r>
    </w:p>
    <w:p w14:paraId="36D66FE6" w14:textId="156E6AEC" w:rsidR="00DA6D27" w:rsidRDefault="00DA6D2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_Toc106206537 \h </w:instrText>
      </w:r>
      <w:r>
        <w:fldChar w:fldCharType="separate"/>
      </w:r>
      <w:r>
        <w:t>75</w:t>
      </w:r>
      <w:r>
        <w:fldChar w:fldCharType="end"/>
      </w:r>
    </w:p>
    <w:p w14:paraId="5B8FA212" w14:textId="63120163" w:rsidR="00DA6D27" w:rsidRDefault="00DA6D27">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_Toc106206538 \h </w:instrText>
      </w:r>
      <w:r>
        <w:fldChar w:fldCharType="separate"/>
      </w:r>
      <w:r>
        <w:t>75</w:t>
      </w:r>
      <w:r>
        <w:fldChar w:fldCharType="end"/>
      </w:r>
    </w:p>
    <w:p w14:paraId="30496C60" w14:textId="2267D121" w:rsidR="00DA6D27" w:rsidRDefault="00DA6D27">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_Toc106206539 \h </w:instrText>
      </w:r>
      <w:r>
        <w:fldChar w:fldCharType="separate"/>
      </w:r>
      <w:r>
        <w:t>75</w:t>
      </w:r>
      <w:r>
        <w:fldChar w:fldCharType="end"/>
      </w:r>
    </w:p>
    <w:p w14:paraId="0BCF5E91" w14:textId="5CBA5CC5" w:rsidR="00DA6D27" w:rsidRDefault="00DA6D2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_Toc106206540 \h </w:instrText>
      </w:r>
      <w:r>
        <w:fldChar w:fldCharType="separate"/>
      </w:r>
      <w:r>
        <w:t>76</w:t>
      </w:r>
      <w:r>
        <w:fldChar w:fldCharType="end"/>
      </w:r>
    </w:p>
    <w:p w14:paraId="2D6BA34A" w14:textId="2B4D27C1" w:rsidR="00DA6D27" w:rsidRDefault="00DA6D27">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_Toc106206541 \h </w:instrText>
      </w:r>
      <w:r>
        <w:fldChar w:fldCharType="separate"/>
      </w:r>
      <w:r>
        <w:t>76</w:t>
      </w:r>
      <w:r>
        <w:fldChar w:fldCharType="end"/>
      </w:r>
    </w:p>
    <w:p w14:paraId="156413B8" w14:textId="499E927F" w:rsidR="00DA6D27" w:rsidRDefault="00DA6D27">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_Toc106206542 \h </w:instrText>
      </w:r>
      <w:r>
        <w:fldChar w:fldCharType="separate"/>
      </w:r>
      <w:r>
        <w:t>76</w:t>
      </w:r>
      <w:r>
        <w:fldChar w:fldCharType="end"/>
      </w:r>
    </w:p>
    <w:p w14:paraId="3B553869" w14:textId="66B08B5B" w:rsidR="00DA6D27" w:rsidRDefault="00DA6D2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_Toc106206543 \h </w:instrText>
      </w:r>
      <w:r>
        <w:fldChar w:fldCharType="separate"/>
      </w:r>
      <w:r>
        <w:t>76</w:t>
      </w:r>
      <w:r>
        <w:fldChar w:fldCharType="end"/>
      </w:r>
    </w:p>
    <w:p w14:paraId="4F61E152" w14:textId="7DB8DE86" w:rsidR="00DA6D27" w:rsidRDefault="00DA6D2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_Toc106206544 \h </w:instrText>
      </w:r>
      <w:r>
        <w:fldChar w:fldCharType="separate"/>
      </w:r>
      <w:r>
        <w:t>76</w:t>
      </w:r>
      <w:r>
        <w:fldChar w:fldCharType="end"/>
      </w:r>
    </w:p>
    <w:p w14:paraId="790DE412" w14:textId="6FD8E898" w:rsidR="00DA6D27" w:rsidRDefault="00DA6D2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_Toc106206545 \h </w:instrText>
      </w:r>
      <w:r>
        <w:fldChar w:fldCharType="separate"/>
      </w:r>
      <w:r>
        <w:t>76</w:t>
      </w:r>
      <w:r>
        <w:fldChar w:fldCharType="end"/>
      </w:r>
    </w:p>
    <w:p w14:paraId="24F38C37" w14:textId="7935E79A" w:rsidR="00DA6D27" w:rsidRDefault="00DA6D27">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_Toc106206546 \h </w:instrText>
      </w:r>
      <w:r>
        <w:fldChar w:fldCharType="separate"/>
      </w:r>
      <w:r>
        <w:t>76</w:t>
      </w:r>
      <w:r>
        <w:fldChar w:fldCharType="end"/>
      </w:r>
    </w:p>
    <w:p w14:paraId="2E56CF42" w14:textId="7624D13D" w:rsidR="00DA6D27" w:rsidRDefault="00DA6D27">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_Toc106206547 \h </w:instrText>
      </w:r>
      <w:r>
        <w:fldChar w:fldCharType="separate"/>
      </w:r>
      <w:r>
        <w:t>76</w:t>
      </w:r>
      <w:r>
        <w:fldChar w:fldCharType="end"/>
      </w:r>
    </w:p>
    <w:p w14:paraId="5359D012" w14:textId="564D53CD"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_Toc106206548 \h </w:instrText>
      </w:r>
      <w:r>
        <w:fldChar w:fldCharType="separate"/>
      </w:r>
      <w:r>
        <w:t>77</w:t>
      </w:r>
      <w:r>
        <w:fldChar w:fldCharType="end"/>
      </w:r>
    </w:p>
    <w:p w14:paraId="37902C1D" w14:textId="4FC95368" w:rsidR="00DA6D27" w:rsidRDefault="00DA6D2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_Toc106206549 \h </w:instrText>
      </w:r>
      <w:r>
        <w:fldChar w:fldCharType="separate"/>
      </w:r>
      <w:r>
        <w:t>77</w:t>
      </w:r>
      <w:r>
        <w:fldChar w:fldCharType="end"/>
      </w:r>
    </w:p>
    <w:p w14:paraId="30F92BC1" w14:textId="3882D6C9" w:rsidR="00DA6D27" w:rsidRDefault="00DA6D27">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_Toc106206550 \h </w:instrText>
      </w:r>
      <w:r>
        <w:fldChar w:fldCharType="separate"/>
      </w:r>
      <w:r>
        <w:t>77</w:t>
      </w:r>
      <w:r>
        <w:fldChar w:fldCharType="end"/>
      </w:r>
    </w:p>
    <w:p w14:paraId="62104F12" w14:textId="0A5AC250" w:rsidR="00DA6D27" w:rsidRDefault="00DA6D27">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_Toc106206551 \h </w:instrText>
      </w:r>
      <w:r>
        <w:fldChar w:fldCharType="separate"/>
      </w:r>
      <w:r>
        <w:t>77</w:t>
      </w:r>
      <w:r>
        <w:fldChar w:fldCharType="end"/>
      </w:r>
    </w:p>
    <w:p w14:paraId="26B65C14" w14:textId="4874657B" w:rsidR="00DA6D27" w:rsidRDefault="00DA6D27">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_Toc106206552 \h </w:instrText>
      </w:r>
      <w:r>
        <w:fldChar w:fldCharType="separate"/>
      </w:r>
      <w:r>
        <w:t>77</w:t>
      </w:r>
      <w:r>
        <w:fldChar w:fldCharType="end"/>
      </w:r>
    </w:p>
    <w:p w14:paraId="3CF72C61" w14:textId="4EF1BB2E"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_Toc106206553 \h </w:instrText>
      </w:r>
      <w:r>
        <w:fldChar w:fldCharType="separate"/>
      </w:r>
      <w:r>
        <w:t>77</w:t>
      </w:r>
      <w:r>
        <w:fldChar w:fldCharType="end"/>
      </w:r>
    </w:p>
    <w:p w14:paraId="716E5928" w14:textId="27A87B02" w:rsidR="00DA6D27" w:rsidRDefault="00DA6D27">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_Toc106206554 \h </w:instrText>
      </w:r>
      <w:r>
        <w:fldChar w:fldCharType="separate"/>
      </w:r>
      <w:r>
        <w:t>77</w:t>
      </w:r>
      <w:r>
        <w:fldChar w:fldCharType="end"/>
      </w:r>
    </w:p>
    <w:p w14:paraId="315F3E28" w14:textId="09E43AC9" w:rsidR="00DA6D27" w:rsidRDefault="00DA6D27">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_Toc106206555 \h </w:instrText>
      </w:r>
      <w:r>
        <w:fldChar w:fldCharType="separate"/>
      </w:r>
      <w:r>
        <w:t>77</w:t>
      </w:r>
      <w:r>
        <w:fldChar w:fldCharType="end"/>
      </w:r>
    </w:p>
    <w:p w14:paraId="2DE04A4A" w14:textId="3E0D1CDA"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_Toc106206556 \h </w:instrText>
      </w:r>
      <w:r>
        <w:fldChar w:fldCharType="separate"/>
      </w:r>
      <w:r>
        <w:t>78</w:t>
      </w:r>
      <w:r>
        <w:fldChar w:fldCharType="end"/>
      </w:r>
    </w:p>
    <w:p w14:paraId="108ED6D9" w14:textId="2F2CD738" w:rsidR="00DA6D27" w:rsidRDefault="00DA6D27">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_Toc106206557 \h </w:instrText>
      </w:r>
      <w:r>
        <w:fldChar w:fldCharType="separate"/>
      </w:r>
      <w:r>
        <w:t>78</w:t>
      </w:r>
      <w:r>
        <w:fldChar w:fldCharType="end"/>
      </w:r>
    </w:p>
    <w:p w14:paraId="52D4EDC4" w14:textId="3C3B2B1F" w:rsidR="00DA6D27" w:rsidRDefault="00DA6D27">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_Toc106206558 \h </w:instrText>
      </w:r>
      <w:r>
        <w:fldChar w:fldCharType="separate"/>
      </w:r>
      <w:r>
        <w:t>79</w:t>
      </w:r>
      <w:r>
        <w:fldChar w:fldCharType="end"/>
      </w:r>
    </w:p>
    <w:p w14:paraId="4DB2551D" w14:textId="04BCDF08" w:rsidR="00DA6D27" w:rsidRDefault="00DA6D2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_Toc106206559 \h </w:instrText>
      </w:r>
      <w:r>
        <w:fldChar w:fldCharType="separate"/>
      </w:r>
      <w:r>
        <w:t>79</w:t>
      </w:r>
      <w:r>
        <w:fldChar w:fldCharType="end"/>
      </w:r>
    </w:p>
    <w:p w14:paraId="4D781C5D" w14:textId="22A1D486" w:rsidR="00DA6D27" w:rsidRDefault="00DA6D2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_Toc106206560 \h </w:instrText>
      </w:r>
      <w:r>
        <w:fldChar w:fldCharType="separate"/>
      </w:r>
      <w:r>
        <w:t>79</w:t>
      </w:r>
      <w:r>
        <w:fldChar w:fldCharType="end"/>
      </w:r>
    </w:p>
    <w:p w14:paraId="13E50C08" w14:textId="4E0B79C4" w:rsidR="00DA6D27" w:rsidRDefault="00DA6D2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_Toc106206561 \h </w:instrText>
      </w:r>
      <w:r>
        <w:fldChar w:fldCharType="separate"/>
      </w:r>
      <w:r>
        <w:t>79</w:t>
      </w:r>
      <w:r>
        <w:fldChar w:fldCharType="end"/>
      </w:r>
    </w:p>
    <w:p w14:paraId="550B4621" w14:textId="6B7D14CF" w:rsidR="00DA6D27" w:rsidRDefault="00DA6D2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_Toc106206562 \h </w:instrText>
      </w:r>
      <w:r>
        <w:fldChar w:fldCharType="separate"/>
      </w:r>
      <w:r>
        <w:t>80</w:t>
      </w:r>
      <w:r>
        <w:fldChar w:fldCharType="end"/>
      </w:r>
    </w:p>
    <w:p w14:paraId="2C8E34CF" w14:textId="2700800D" w:rsidR="00DA6D27" w:rsidRDefault="00DA6D27">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_Toc106206563 \h </w:instrText>
      </w:r>
      <w:r>
        <w:fldChar w:fldCharType="separate"/>
      </w:r>
      <w:r>
        <w:t>80</w:t>
      </w:r>
      <w:r>
        <w:fldChar w:fldCharType="end"/>
      </w:r>
    </w:p>
    <w:p w14:paraId="668CB45A" w14:textId="6173E514" w:rsidR="00DA6D27" w:rsidRDefault="00DA6D27">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_Toc106206564 \h </w:instrText>
      </w:r>
      <w:r>
        <w:fldChar w:fldCharType="separate"/>
      </w:r>
      <w:r>
        <w:t>80</w:t>
      </w:r>
      <w:r>
        <w:fldChar w:fldCharType="end"/>
      </w:r>
    </w:p>
    <w:p w14:paraId="3EEFC1A7" w14:textId="5A3405CF" w:rsidR="00DA6D27" w:rsidRDefault="00DA6D27">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_Toc106206565 \h </w:instrText>
      </w:r>
      <w:r>
        <w:fldChar w:fldCharType="separate"/>
      </w:r>
      <w:r>
        <w:t>80</w:t>
      </w:r>
      <w:r>
        <w:fldChar w:fldCharType="end"/>
      </w:r>
    </w:p>
    <w:p w14:paraId="0EE4FF29" w14:textId="42580F5D" w:rsidR="00DA6D27" w:rsidRDefault="00DA6D2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_Toc106206566 \h </w:instrText>
      </w:r>
      <w:r>
        <w:fldChar w:fldCharType="separate"/>
      </w:r>
      <w:r>
        <w:t>80</w:t>
      </w:r>
      <w:r>
        <w:fldChar w:fldCharType="end"/>
      </w:r>
    </w:p>
    <w:p w14:paraId="021D730F" w14:textId="49C9C679" w:rsidR="00DA6D27" w:rsidRDefault="00DA6D2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_Toc106206567 \h </w:instrText>
      </w:r>
      <w:r>
        <w:fldChar w:fldCharType="separate"/>
      </w:r>
      <w:r>
        <w:t>80</w:t>
      </w:r>
      <w:r>
        <w:fldChar w:fldCharType="end"/>
      </w:r>
    </w:p>
    <w:p w14:paraId="3ED3AB8A" w14:textId="39B454D7" w:rsidR="00DA6D27" w:rsidRDefault="00DA6D2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_Toc106206568 \h </w:instrText>
      </w:r>
      <w:r>
        <w:fldChar w:fldCharType="separate"/>
      </w:r>
      <w:r>
        <w:t>81</w:t>
      </w:r>
      <w:r>
        <w:fldChar w:fldCharType="end"/>
      </w:r>
    </w:p>
    <w:p w14:paraId="5968A39A" w14:textId="1774A2D0" w:rsidR="00DA6D27" w:rsidRDefault="00DA6D2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_Toc106206569 \h </w:instrText>
      </w:r>
      <w:r>
        <w:fldChar w:fldCharType="separate"/>
      </w:r>
      <w:r>
        <w:t>81</w:t>
      </w:r>
      <w:r>
        <w:fldChar w:fldCharType="end"/>
      </w:r>
    </w:p>
    <w:p w14:paraId="1E592CF4" w14:textId="1387E774" w:rsidR="00DA6D27" w:rsidRDefault="00DA6D2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_Toc106206570 \h </w:instrText>
      </w:r>
      <w:r>
        <w:fldChar w:fldCharType="separate"/>
      </w:r>
      <w:r>
        <w:t>81</w:t>
      </w:r>
      <w:r>
        <w:fldChar w:fldCharType="end"/>
      </w:r>
    </w:p>
    <w:p w14:paraId="5E1E5698" w14:textId="4325E7EB" w:rsidR="00DA6D27" w:rsidRDefault="00DA6D27">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_Toc106206571 \h </w:instrText>
      </w:r>
      <w:r>
        <w:fldChar w:fldCharType="separate"/>
      </w:r>
      <w:r>
        <w:t>81</w:t>
      </w:r>
      <w:r>
        <w:fldChar w:fldCharType="end"/>
      </w:r>
    </w:p>
    <w:p w14:paraId="4CECE9C6" w14:textId="5DF8A925" w:rsidR="00DA6D27" w:rsidRDefault="00DA6D27">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_Toc106206572 \h </w:instrText>
      </w:r>
      <w:r>
        <w:fldChar w:fldCharType="separate"/>
      </w:r>
      <w:r>
        <w:t>81</w:t>
      </w:r>
      <w:r>
        <w:fldChar w:fldCharType="end"/>
      </w:r>
    </w:p>
    <w:p w14:paraId="37D121A1" w14:textId="3ED449BC" w:rsidR="00DA6D27" w:rsidRDefault="00DA6D2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_Toc106206573 \h </w:instrText>
      </w:r>
      <w:r>
        <w:fldChar w:fldCharType="separate"/>
      </w:r>
      <w:r>
        <w:t>82</w:t>
      </w:r>
      <w:r>
        <w:fldChar w:fldCharType="end"/>
      </w:r>
    </w:p>
    <w:p w14:paraId="6D03E903" w14:textId="391A50F1" w:rsidR="00DA6D27" w:rsidRDefault="00DA6D2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_Toc106206574 \h </w:instrText>
      </w:r>
      <w:r>
        <w:fldChar w:fldCharType="separate"/>
      </w:r>
      <w:r>
        <w:t>82</w:t>
      </w:r>
      <w:r>
        <w:fldChar w:fldCharType="end"/>
      </w:r>
    </w:p>
    <w:p w14:paraId="4A0F1BE3" w14:textId="28C50A50" w:rsidR="00DA6D27" w:rsidRDefault="00DA6D2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_Toc106206575 \h </w:instrText>
      </w:r>
      <w:r>
        <w:fldChar w:fldCharType="separate"/>
      </w:r>
      <w:r>
        <w:t>82</w:t>
      </w:r>
      <w:r>
        <w:fldChar w:fldCharType="end"/>
      </w:r>
    </w:p>
    <w:p w14:paraId="40ADC0C9" w14:textId="6D7F33CD" w:rsidR="00DA6D27" w:rsidRDefault="00DA6D2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_Toc106206576 \h </w:instrText>
      </w:r>
      <w:r>
        <w:fldChar w:fldCharType="separate"/>
      </w:r>
      <w:r>
        <w:t>83</w:t>
      </w:r>
      <w:r>
        <w:fldChar w:fldCharType="end"/>
      </w:r>
    </w:p>
    <w:p w14:paraId="64C9B962" w14:textId="3694D879" w:rsidR="00DA6D27" w:rsidRDefault="00DA6D2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_Toc106206577 \h </w:instrText>
      </w:r>
      <w:r>
        <w:fldChar w:fldCharType="separate"/>
      </w:r>
      <w:r>
        <w:t>83</w:t>
      </w:r>
      <w:r>
        <w:fldChar w:fldCharType="end"/>
      </w:r>
    </w:p>
    <w:p w14:paraId="29D9C0B1" w14:textId="3BABD9D5" w:rsidR="00DA6D27" w:rsidRDefault="00DA6D2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_Toc106206578 \h </w:instrText>
      </w:r>
      <w:r>
        <w:fldChar w:fldCharType="separate"/>
      </w:r>
      <w:r>
        <w:t>83</w:t>
      </w:r>
      <w:r>
        <w:fldChar w:fldCharType="end"/>
      </w:r>
    </w:p>
    <w:p w14:paraId="21C202D8" w14:textId="58DA5C97" w:rsidR="00DA6D27" w:rsidRDefault="00DA6D2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_Toc106206579 \h </w:instrText>
      </w:r>
      <w:r>
        <w:fldChar w:fldCharType="separate"/>
      </w:r>
      <w:r>
        <w:t>83</w:t>
      </w:r>
      <w:r>
        <w:fldChar w:fldCharType="end"/>
      </w:r>
    </w:p>
    <w:p w14:paraId="2AF3E951" w14:textId="5567AC58" w:rsidR="00DA6D27" w:rsidRDefault="00DA6D2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_Toc106206580 \h </w:instrText>
      </w:r>
      <w:r>
        <w:fldChar w:fldCharType="separate"/>
      </w:r>
      <w:r>
        <w:t>83</w:t>
      </w:r>
      <w:r>
        <w:fldChar w:fldCharType="end"/>
      </w:r>
    </w:p>
    <w:p w14:paraId="6A4AA1E3" w14:textId="5D04A4E0" w:rsidR="00DA6D27" w:rsidRDefault="00DA6D2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_Toc106206581 \h </w:instrText>
      </w:r>
      <w:r>
        <w:fldChar w:fldCharType="separate"/>
      </w:r>
      <w:r>
        <w:t>83</w:t>
      </w:r>
      <w:r>
        <w:fldChar w:fldCharType="end"/>
      </w:r>
    </w:p>
    <w:p w14:paraId="4C317D05" w14:textId="7E86B05D" w:rsidR="00DA6D27" w:rsidRDefault="00DA6D2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_Toc106206582 \h </w:instrText>
      </w:r>
      <w:r>
        <w:fldChar w:fldCharType="separate"/>
      </w:r>
      <w:r>
        <w:t>83</w:t>
      </w:r>
      <w:r>
        <w:fldChar w:fldCharType="end"/>
      </w:r>
    </w:p>
    <w:p w14:paraId="219616D0" w14:textId="2C2B5DD5" w:rsidR="00DA6D27" w:rsidRDefault="00DA6D2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_Toc106206583 \h </w:instrText>
      </w:r>
      <w:r>
        <w:fldChar w:fldCharType="separate"/>
      </w:r>
      <w:r>
        <w:t>83</w:t>
      </w:r>
      <w:r>
        <w:fldChar w:fldCharType="end"/>
      </w:r>
    </w:p>
    <w:p w14:paraId="15F5F5EB" w14:textId="6AD05DFE" w:rsidR="00DA6D27" w:rsidRDefault="00DA6D2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_Toc106206584 \h </w:instrText>
      </w:r>
      <w:r>
        <w:fldChar w:fldCharType="separate"/>
      </w:r>
      <w:r>
        <w:t>83</w:t>
      </w:r>
      <w:r>
        <w:fldChar w:fldCharType="end"/>
      </w:r>
    </w:p>
    <w:p w14:paraId="17E7EF5F" w14:textId="2EC6D622" w:rsidR="00DA6D27" w:rsidRDefault="00DA6D2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_Toc106206585 \h </w:instrText>
      </w:r>
      <w:r>
        <w:fldChar w:fldCharType="separate"/>
      </w:r>
      <w:r>
        <w:t>83</w:t>
      </w:r>
      <w:r>
        <w:fldChar w:fldCharType="end"/>
      </w:r>
    </w:p>
    <w:p w14:paraId="37D6CF6D" w14:textId="0BB49502" w:rsidR="00DA6D27" w:rsidRDefault="00DA6D2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_Toc106206586 \h </w:instrText>
      </w:r>
      <w:r>
        <w:fldChar w:fldCharType="separate"/>
      </w:r>
      <w:r>
        <w:t>83</w:t>
      </w:r>
      <w:r>
        <w:fldChar w:fldCharType="end"/>
      </w:r>
    </w:p>
    <w:p w14:paraId="46E0601D" w14:textId="44087CEE" w:rsidR="00DA6D27" w:rsidRDefault="00DA6D2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_Toc106206587 \h </w:instrText>
      </w:r>
      <w:r>
        <w:fldChar w:fldCharType="separate"/>
      </w:r>
      <w:r>
        <w:t>84</w:t>
      </w:r>
      <w:r>
        <w:fldChar w:fldCharType="end"/>
      </w:r>
    </w:p>
    <w:p w14:paraId="28D4185F" w14:textId="40AF8874" w:rsidR="00DA6D27" w:rsidRDefault="00DA6D2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_Toc106206588 \h </w:instrText>
      </w:r>
      <w:r>
        <w:fldChar w:fldCharType="separate"/>
      </w:r>
      <w:r>
        <w:t>84</w:t>
      </w:r>
      <w:r>
        <w:fldChar w:fldCharType="end"/>
      </w:r>
    </w:p>
    <w:p w14:paraId="6BB7B433" w14:textId="42FA7587" w:rsidR="00DA6D27" w:rsidRDefault="00DA6D2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_Toc106206589 \h </w:instrText>
      </w:r>
      <w:r>
        <w:fldChar w:fldCharType="separate"/>
      </w:r>
      <w:r>
        <w:t>84</w:t>
      </w:r>
      <w:r>
        <w:fldChar w:fldCharType="end"/>
      </w:r>
    </w:p>
    <w:p w14:paraId="0188F182" w14:textId="0A66382D" w:rsidR="00DA6D27" w:rsidRDefault="00DA6D2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_Toc106206590 \h </w:instrText>
      </w:r>
      <w:r>
        <w:fldChar w:fldCharType="separate"/>
      </w:r>
      <w:r>
        <w:t>84</w:t>
      </w:r>
      <w:r>
        <w:fldChar w:fldCharType="end"/>
      </w:r>
    </w:p>
    <w:p w14:paraId="7DA5A7C5" w14:textId="3853CBB7" w:rsidR="00DA6D27" w:rsidRDefault="00DA6D2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_Toc106206591 \h </w:instrText>
      </w:r>
      <w:r>
        <w:fldChar w:fldCharType="separate"/>
      </w:r>
      <w:r>
        <w:t>84</w:t>
      </w:r>
      <w:r>
        <w:fldChar w:fldCharType="end"/>
      </w:r>
    </w:p>
    <w:p w14:paraId="57221C77" w14:textId="1C432D10" w:rsidR="00DA6D27" w:rsidRDefault="00DA6D2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_Toc106206592 \h </w:instrText>
      </w:r>
      <w:r>
        <w:fldChar w:fldCharType="separate"/>
      </w:r>
      <w:r>
        <w:t>86</w:t>
      </w:r>
      <w:r>
        <w:fldChar w:fldCharType="end"/>
      </w:r>
    </w:p>
    <w:p w14:paraId="52AAD5D3" w14:textId="25BEAE6C" w:rsidR="00DA6D27" w:rsidRDefault="00DA6D2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B60CE">
        <w:rPr>
          <w:i/>
          <w:iCs/>
          <w:lang w:val="en-US" w:eastAsia="zh-CN"/>
        </w:rPr>
        <w:t>BS type 1-O</w:t>
      </w:r>
      <w:r>
        <w:tab/>
      </w:r>
      <w:r>
        <w:fldChar w:fldCharType="begin"/>
      </w:r>
      <w:r>
        <w:instrText xml:space="preserve"> PAGEREF _Toc106206593 \h </w:instrText>
      </w:r>
      <w:r>
        <w:fldChar w:fldCharType="separate"/>
      </w:r>
      <w:r>
        <w:t>86</w:t>
      </w:r>
      <w:r>
        <w:fldChar w:fldCharType="end"/>
      </w:r>
    </w:p>
    <w:p w14:paraId="7ED9DC43" w14:textId="5E6D3DEC" w:rsidR="00DA6D27" w:rsidRDefault="00DA6D2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B60CE">
        <w:rPr>
          <w:i/>
          <w:lang w:val="en-US" w:eastAsia="zh-CN"/>
        </w:rPr>
        <w:t>BS type 2-O</w:t>
      </w:r>
      <w:r>
        <w:tab/>
      </w:r>
      <w:r>
        <w:fldChar w:fldCharType="begin"/>
      </w:r>
      <w:r>
        <w:instrText xml:space="preserve"> PAGEREF _Toc106206594 \h </w:instrText>
      </w:r>
      <w:r>
        <w:fldChar w:fldCharType="separate"/>
      </w:r>
      <w:r>
        <w:t>87</w:t>
      </w:r>
      <w:r>
        <w:fldChar w:fldCharType="end"/>
      </w:r>
    </w:p>
    <w:p w14:paraId="06E3E3AA" w14:textId="0FE4AABD" w:rsidR="00DA6D27" w:rsidRDefault="00DA6D2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_Toc106206595 \h </w:instrText>
      </w:r>
      <w:r>
        <w:fldChar w:fldCharType="separate"/>
      </w:r>
      <w:r>
        <w:t>88</w:t>
      </w:r>
      <w:r>
        <w:fldChar w:fldCharType="end"/>
      </w:r>
    </w:p>
    <w:p w14:paraId="6FA1A4D5" w14:textId="4F53DD65" w:rsidR="00DA6D27" w:rsidRDefault="00DA6D2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_Toc106206596 \h </w:instrText>
      </w:r>
      <w:r>
        <w:fldChar w:fldCharType="separate"/>
      </w:r>
      <w:r>
        <w:t>88</w:t>
      </w:r>
      <w:r>
        <w:fldChar w:fldCharType="end"/>
      </w:r>
    </w:p>
    <w:p w14:paraId="273D6270" w14:textId="588A8DC5" w:rsidR="00DA6D27" w:rsidRDefault="00DA6D2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_Toc106206597 \h </w:instrText>
      </w:r>
      <w:r>
        <w:fldChar w:fldCharType="separate"/>
      </w:r>
      <w:r>
        <w:t>88</w:t>
      </w:r>
      <w:r>
        <w:fldChar w:fldCharType="end"/>
      </w:r>
    </w:p>
    <w:p w14:paraId="78F61B41" w14:textId="68351F0A" w:rsidR="00DA6D27" w:rsidRDefault="00DA6D2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_Toc106206598 \h </w:instrText>
      </w:r>
      <w:r>
        <w:fldChar w:fldCharType="separate"/>
      </w:r>
      <w:r>
        <w:t>88</w:t>
      </w:r>
      <w:r>
        <w:fldChar w:fldCharType="end"/>
      </w:r>
    </w:p>
    <w:p w14:paraId="14809223" w14:textId="4E79B257"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_Toc106206599 \h </w:instrText>
      </w:r>
      <w:r>
        <w:fldChar w:fldCharType="separate"/>
      </w:r>
      <w:r>
        <w:t>88</w:t>
      </w:r>
      <w:r>
        <w:fldChar w:fldCharType="end"/>
      </w:r>
    </w:p>
    <w:p w14:paraId="23731691" w14:textId="3E39E39B" w:rsidR="00DA6D27" w:rsidRDefault="00DA6D27">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_Toc106206600 \h </w:instrText>
      </w:r>
      <w:r>
        <w:fldChar w:fldCharType="separate"/>
      </w:r>
      <w:r>
        <w:t>88</w:t>
      </w:r>
      <w:r>
        <w:fldChar w:fldCharType="end"/>
      </w:r>
    </w:p>
    <w:p w14:paraId="113587F4" w14:textId="27AE8DC2" w:rsidR="00DA6D27" w:rsidRDefault="00DA6D27">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_Toc106206601 \h </w:instrText>
      </w:r>
      <w:r>
        <w:fldChar w:fldCharType="separate"/>
      </w:r>
      <w:r>
        <w:t>89</w:t>
      </w:r>
      <w:r>
        <w:fldChar w:fldCharType="end"/>
      </w:r>
    </w:p>
    <w:p w14:paraId="4DAD55DC" w14:textId="68B203CB"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_Toc106206602 \h </w:instrText>
      </w:r>
      <w:r>
        <w:fldChar w:fldCharType="separate"/>
      </w:r>
      <w:r>
        <w:t>89</w:t>
      </w:r>
      <w:r>
        <w:fldChar w:fldCharType="end"/>
      </w:r>
    </w:p>
    <w:p w14:paraId="0DC3B7EF" w14:textId="4F28C135" w:rsidR="00DA6D27" w:rsidRDefault="00DA6D2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_Toc106206603 \h </w:instrText>
      </w:r>
      <w:r>
        <w:fldChar w:fldCharType="separate"/>
      </w:r>
      <w:r>
        <w:t>89</w:t>
      </w:r>
      <w:r>
        <w:fldChar w:fldCharType="end"/>
      </w:r>
    </w:p>
    <w:p w14:paraId="28740B97" w14:textId="47B0E16A" w:rsidR="00DA6D27" w:rsidRDefault="00DA6D2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_Toc106206604 \h </w:instrText>
      </w:r>
      <w:r>
        <w:fldChar w:fldCharType="separate"/>
      </w:r>
      <w:r>
        <w:t>90</w:t>
      </w:r>
      <w:r>
        <w:fldChar w:fldCharType="end"/>
      </w:r>
    </w:p>
    <w:p w14:paraId="06ED6970" w14:textId="2559C424" w:rsidR="00DA6D27" w:rsidRDefault="00DA6D2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_Toc106206605 \h </w:instrText>
      </w:r>
      <w:r>
        <w:fldChar w:fldCharType="separate"/>
      </w:r>
      <w:r>
        <w:t>90</w:t>
      </w:r>
      <w:r>
        <w:fldChar w:fldCharType="end"/>
      </w:r>
    </w:p>
    <w:p w14:paraId="5CF2AF66" w14:textId="2FE4EE35" w:rsidR="00DA6D27" w:rsidRDefault="00DA6D2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_Toc106206606 \h </w:instrText>
      </w:r>
      <w:r>
        <w:fldChar w:fldCharType="separate"/>
      </w:r>
      <w:r>
        <w:t>90</w:t>
      </w:r>
      <w:r>
        <w:fldChar w:fldCharType="end"/>
      </w:r>
    </w:p>
    <w:p w14:paraId="653FC15B" w14:textId="51E803CD" w:rsidR="00DA6D27" w:rsidRDefault="00DA6D2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_Toc106206607 \h </w:instrText>
      </w:r>
      <w:r>
        <w:fldChar w:fldCharType="separate"/>
      </w:r>
      <w:r>
        <w:t>90</w:t>
      </w:r>
      <w:r>
        <w:fldChar w:fldCharType="end"/>
      </w:r>
    </w:p>
    <w:p w14:paraId="59E9B013" w14:textId="6A7355FC" w:rsidR="00DA6D27" w:rsidRDefault="00DA6D27">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_Toc106206608 \h </w:instrText>
      </w:r>
      <w:r>
        <w:fldChar w:fldCharType="separate"/>
      </w:r>
      <w:r>
        <w:t>90</w:t>
      </w:r>
      <w:r>
        <w:fldChar w:fldCharType="end"/>
      </w:r>
    </w:p>
    <w:p w14:paraId="7514B7F1" w14:textId="00CAB10C" w:rsidR="00DA6D27" w:rsidRDefault="00DA6D27">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_Toc106206609 \h </w:instrText>
      </w:r>
      <w:r>
        <w:fldChar w:fldCharType="separate"/>
      </w:r>
      <w:r>
        <w:t>91</w:t>
      </w:r>
      <w:r>
        <w:fldChar w:fldCharType="end"/>
      </w:r>
    </w:p>
    <w:p w14:paraId="36E1A019" w14:textId="0E6164A9" w:rsidR="00DA6D27" w:rsidRDefault="00DA6D27">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_Toc106206610 \h </w:instrText>
      </w:r>
      <w:r>
        <w:fldChar w:fldCharType="separate"/>
      </w:r>
      <w:r>
        <w:t>91</w:t>
      </w:r>
      <w:r>
        <w:fldChar w:fldCharType="end"/>
      </w:r>
    </w:p>
    <w:p w14:paraId="08C7A931" w14:textId="02D933FD"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_Toc106206611 \h </w:instrText>
      </w:r>
      <w:r>
        <w:fldChar w:fldCharType="separate"/>
      </w:r>
      <w:r>
        <w:t>91</w:t>
      </w:r>
      <w:r>
        <w:fldChar w:fldCharType="end"/>
      </w:r>
    </w:p>
    <w:p w14:paraId="6EB26290" w14:textId="4F37926C" w:rsidR="00DA6D27" w:rsidRDefault="00DA6D27">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_Toc106206612 \h </w:instrText>
      </w:r>
      <w:r>
        <w:fldChar w:fldCharType="separate"/>
      </w:r>
      <w:r>
        <w:t>91</w:t>
      </w:r>
      <w:r>
        <w:fldChar w:fldCharType="end"/>
      </w:r>
    </w:p>
    <w:p w14:paraId="4C7C1D22" w14:textId="2F3DC109" w:rsidR="00DA6D27" w:rsidRDefault="00DA6D27">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_Toc106206613 \h </w:instrText>
      </w:r>
      <w:r>
        <w:fldChar w:fldCharType="separate"/>
      </w:r>
      <w:r>
        <w:t>91</w:t>
      </w:r>
      <w:r>
        <w:fldChar w:fldCharType="end"/>
      </w:r>
    </w:p>
    <w:p w14:paraId="50766DB4" w14:textId="3E909223" w:rsidR="00DA6D27" w:rsidRDefault="00DA6D2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_Toc106206614 \h </w:instrText>
      </w:r>
      <w:r>
        <w:fldChar w:fldCharType="separate"/>
      </w:r>
      <w:r>
        <w:t>92</w:t>
      </w:r>
      <w:r>
        <w:fldChar w:fldCharType="end"/>
      </w:r>
    </w:p>
    <w:p w14:paraId="6A5B6FC0" w14:textId="25D11F29" w:rsidR="00DA6D27" w:rsidRDefault="00DA6D27">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_Toc106206615 \h </w:instrText>
      </w:r>
      <w:r>
        <w:fldChar w:fldCharType="separate"/>
      </w:r>
      <w:r>
        <w:t>92</w:t>
      </w:r>
      <w:r>
        <w:fldChar w:fldCharType="end"/>
      </w:r>
    </w:p>
    <w:p w14:paraId="50DAFF07" w14:textId="4BAAA669" w:rsidR="00DA6D27" w:rsidRDefault="00DA6D27">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_Toc106206616 \h </w:instrText>
      </w:r>
      <w:r>
        <w:fldChar w:fldCharType="separate"/>
      </w:r>
      <w:r>
        <w:t>92</w:t>
      </w:r>
      <w:r>
        <w:fldChar w:fldCharType="end"/>
      </w:r>
    </w:p>
    <w:p w14:paraId="7C76870E" w14:textId="699AB345" w:rsidR="00DA6D27" w:rsidRDefault="00DA6D2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_Toc106206617 \h </w:instrText>
      </w:r>
      <w:r>
        <w:fldChar w:fldCharType="separate"/>
      </w:r>
      <w:r>
        <w:t>93</w:t>
      </w:r>
      <w:r>
        <w:fldChar w:fldCharType="end"/>
      </w:r>
    </w:p>
    <w:p w14:paraId="6A282A48" w14:textId="09BBBEB4" w:rsidR="00DA6D27" w:rsidRDefault="00DA6D27">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_Toc106206618 \h </w:instrText>
      </w:r>
      <w:r>
        <w:fldChar w:fldCharType="separate"/>
      </w:r>
      <w:r>
        <w:t>93</w:t>
      </w:r>
      <w:r>
        <w:fldChar w:fldCharType="end"/>
      </w:r>
    </w:p>
    <w:p w14:paraId="21EAF249" w14:textId="7FE0E44B" w:rsidR="00DA6D27" w:rsidRDefault="00DA6D27">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_Toc106206619 \h </w:instrText>
      </w:r>
      <w:r>
        <w:fldChar w:fldCharType="separate"/>
      </w:r>
      <w:r>
        <w:t>93</w:t>
      </w:r>
      <w:r>
        <w:fldChar w:fldCharType="end"/>
      </w:r>
    </w:p>
    <w:p w14:paraId="4D5DA419" w14:textId="77663BE8" w:rsidR="00DA6D27" w:rsidRDefault="00DA6D27">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_Toc106206620 \h </w:instrText>
      </w:r>
      <w:r>
        <w:fldChar w:fldCharType="separate"/>
      </w:r>
      <w:r>
        <w:t>93</w:t>
      </w:r>
      <w:r>
        <w:fldChar w:fldCharType="end"/>
      </w:r>
    </w:p>
    <w:p w14:paraId="1C6D3B29" w14:textId="6B090062" w:rsidR="00DA6D27" w:rsidRDefault="00DA6D27">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_Toc106206621 \h </w:instrText>
      </w:r>
      <w:r>
        <w:fldChar w:fldCharType="separate"/>
      </w:r>
      <w:r>
        <w:t>93</w:t>
      </w:r>
      <w:r>
        <w:fldChar w:fldCharType="end"/>
      </w:r>
    </w:p>
    <w:p w14:paraId="258352D6" w14:textId="7EE3EF93" w:rsidR="00DA6D27" w:rsidRDefault="00DA6D27">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_Toc106206622 \h </w:instrText>
      </w:r>
      <w:r>
        <w:fldChar w:fldCharType="separate"/>
      </w:r>
      <w:r>
        <w:t>93</w:t>
      </w:r>
      <w:r>
        <w:fldChar w:fldCharType="end"/>
      </w:r>
    </w:p>
    <w:p w14:paraId="3A0DA566" w14:textId="74125EE0" w:rsidR="00DA6D27" w:rsidRDefault="00DA6D27">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_Toc106206623 \h </w:instrText>
      </w:r>
      <w:r>
        <w:fldChar w:fldCharType="separate"/>
      </w:r>
      <w:r>
        <w:t>93</w:t>
      </w:r>
      <w:r>
        <w:fldChar w:fldCharType="end"/>
      </w:r>
    </w:p>
    <w:p w14:paraId="388F02BC" w14:textId="49A61C2D" w:rsidR="00DA6D27" w:rsidRDefault="00DA6D27">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_Toc106206624 \h </w:instrText>
      </w:r>
      <w:r>
        <w:fldChar w:fldCharType="separate"/>
      </w:r>
      <w:r>
        <w:t>94</w:t>
      </w:r>
      <w:r>
        <w:fldChar w:fldCharType="end"/>
      </w:r>
    </w:p>
    <w:p w14:paraId="6168C77A" w14:textId="23E3D226" w:rsidR="00DA6D27" w:rsidRDefault="00DA6D27">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_Toc106206625 \h </w:instrText>
      </w:r>
      <w:r>
        <w:fldChar w:fldCharType="separate"/>
      </w:r>
      <w:r>
        <w:t>94</w:t>
      </w:r>
      <w:r>
        <w:fldChar w:fldCharType="end"/>
      </w:r>
    </w:p>
    <w:p w14:paraId="0BB983B7" w14:textId="20BF6944" w:rsidR="00DA6D27" w:rsidRDefault="00DA6D27">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_Toc106206626 \h </w:instrText>
      </w:r>
      <w:r>
        <w:fldChar w:fldCharType="separate"/>
      </w:r>
      <w:r>
        <w:t>97</w:t>
      </w:r>
      <w:r>
        <w:fldChar w:fldCharType="end"/>
      </w:r>
    </w:p>
    <w:p w14:paraId="66FEC8A3" w14:textId="0395AB2C" w:rsidR="00DA6D27" w:rsidRDefault="00DA6D2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_Toc106206627 \h </w:instrText>
      </w:r>
      <w:r>
        <w:fldChar w:fldCharType="separate"/>
      </w:r>
      <w:r>
        <w:t>100</w:t>
      </w:r>
      <w:r>
        <w:fldChar w:fldCharType="end"/>
      </w:r>
    </w:p>
    <w:p w14:paraId="57640827" w14:textId="4AF01C54" w:rsidR="00DA6D27" w:rsidRDefault="00DA6D27">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_Toc106206628 \h </w:instrText>
      </w:r>
      <w:r>
        <w:fldChar w:fldCharType="separate"/>
      </w:r>
      <w:r>
        <w:t>100</w:t>
      </w:r>
      <w:r>
        <w:fldChar w:fldCharType="end"/>
      </w:r>
    </w:p>
    <w:p w14:paraId="3399B26F" w14:textId="00B0386B" w:rsidR="00DA6D27" w:rsidRDefault="00DA6D27">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_Toc106206629 \h </w:instrText>
      </w:r>
      <w:r>
        <w:fldChar w:fldCharType="separate"/>
      </w:r>
      <w:r>
        <w:t>100</w:t>
      </w:r>
      <w:r>
        <w:fldChar w:fldCharType="end"/>
      </w:r>
    </w:p>
    <w:p w14:paraId="2A5F263D" w14:textId="1E5D3F1C" w:rsidR="00DA6D27" w:rsidRDefault="00DA6D27">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_Toc106206630 \h </w:instrText>
      </w:r>
      <w:r>
        <w:fldChar w:fldCharType="separate"/>
      </w:r>
      <w:r>
        <w:t>100</w:t>
      </w:r>
      <w:r>
        <w:fldChar w:fldCharType="end"/>
      </w:r>
    </w:p>
    <w:p w14:paraId="1F4ACACD" w14:textId="7410D448" w:rsidR="00DA6D27" w:rsidRDefault="00DA6D27">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_Toc106206631 \h </w:instrText>
      </w:r>
      <w:r>
        <w:fldChar w:fldCharType="separate"/>
      </w:r>
      <w:r>
        <w:t>100</w:t>
      </w:r>
      <w:r>
        <w:fldChar w:fldCharType="end"/>
      </w:r>
    </w:p>
    <w:p w14:paraId="1352EFBE" w14:textId="26720CD5" w:rsidR="00DA6D27" w:rsidRDefault="00DA6D27">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_Toc106206632 \h </w:instrText>
      </w:r>
      <w:r>
        <w:fldChar w:fldCharType="separate"/>
      </w:r>
      <w:r>
        <w:t>100</w:t>
      </w:r>
      <w:r>
        <w:fldChar w:fldCharType="end"/>
      </w:r>
    </w:p>
    <w:p w14:paraId="6FC41A9F" w14:textId="5F832ABF" w:rsidR="00DA6D27" w:rsidRDefault="00DA6D27">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_Toc106206633 \h </w:instrText>
      </w:r>
      <w:r>
        <w:fldChar w:fldCharType="separate"/>
      </w:r>
      <w:r>
        <w:t>101</w:t>
      </w:r>
      <w:r>
        <w:fldChar w:fldCharType="end"/>
      </w:r>
    </w:p>
    <w:p w14:paraId="513E345B" w14:textId="1589D3CA" w:rsidR="00DA6D27" w:rsidRDefault="00DA6D27">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_Toc106206634 \h </w:instrText>
      </w:r>
      <w:r>
        <w:fldChar w:fldCharType="separate"/>
      </w:r>
      <w:r>
        <w:t>101</w:t>
      </w:r>
      <w:r>
        <w:fldChar w:fldCharType="end"/>
      </w:r>
    </w:p>
    <w:p w14:paraId="5A6B64CB" w14:textId="7F286D70" w:rsidR="00DA6D27" w:rsidRDefault="00DA6D27">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B60CE">
        <w:rPr>
          <w:i/>
        </w:rPr>
        <w:t>BS type 1-O</w:t>
      </w:r>
      <w:r>
        <w:tab/>
      </w:r>
      <w:r>
        <w:fldChar w:fldCharType="begin"/>
      </w:r>
      <w:r>
        <w:instrText xml:space="preserve"> PAGEREF _Toc106206635 \h </w:instrText>
      </w:r>
      <w:r>
        <w:fldChar w:fldCharType="separate"/>
      </w:r>
      <w:r>
        <w:t>101</w:t>
      </w:r>
      <w:r>
        <w:fldChar w:fldCharType="end"/>
      </w:r>
    </w:p>
    <w:p w14:paraId="6506A280" w14:textId="0C9A3FA5" w:rsidR="00DA6D27" w:rsidRDefault="00DA6D27">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B60CE">
        <w:rPr>
          <w:i/>
        </w:rPr>
        <w:t>BS type 2-O</w:t>
      </w:r>
      <w:r>
        <w:tab/>
      </w:r>
      <w:r>
        <w:fldChar w:fldCharType="begin"/>
      </w:r>
      <w:r>
        <w:instrText xml:space="preserve"> PAGEREF _Toc106206636 \h </w:instrText>
      </w:r>
      <w:r>
        <w:fldChar w:fldCharType="separate"/>
      </w:r>
      <w:r>
        <w:t>113</w:t>
      </w:r>
      <w:r>
        <w:fldChar w:fldCharType="end"/>
      </w:r>
    </w:p>
    <w:p w14:paraId="4A94F1C6" w14:textId="2181393A" w:rsidR="00DA6D27" w:rsidRDefault="00DA6D2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_Toc106206637 \h </w:instrText>
      </w:r>
      <w:r>
        <w:fldChar w:fldCharType="separate"/>
      </w:r>
      <w:r>
        <w:t>115</w:t>
      </w:r>
      <w:r>
        <w:fldChar w:fldCharType="end"/>
      </w:r>
    </w:p>
    <w:p w14:paraId="4F0C1AA3" w14:textId="4D9B198D" w:rsidR="00DA6D27" w:rsidRDefault="00DA6D2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_Toc106206638 \h </w:instrText>
      </w:r>
      <w:r>
        <w:fldChar w:fldCharType="separate"/>
      </w:r>
      <w:r>
        <w:t>115</w:t>
      </w:r>
      <w:r>
        <w:fldChar w:fldCharType="end"/>
      </w:r>
    </w:p>
    <w:p w14:paraId="1E66B3A9" w14:textId="2CD96C96" w:rsidR="00DA6D27" w:rsidRDefault="00DA6D2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_Toc106206639 \h </w:instrText>
      </w:r>
      <w:r>
        <w:fldChar w:fldCharType="separate"/>
      </w:r>
      <w:r>
        <w:t>116</w:t>
      </w:r>
      <w:r>
        <w:fldChar w:fldCharType="end"/>
      </w:r>
    </w:p>
    <w:p w14:paraId="65072911" w14:textId="56033343" w:rsidR="00DA6D27" w:rsidRDefault="00DA6D27">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_Toc106206640 \h </w:instrText>
      </w:r>
      <w:r>
        <w:fldChar w:fldCharType="separate"/>
      </w:r>
      <w:r>
        <w:t>116</w:t>
      </w:r>
      <w:r>
        <w:fldChar w:fldCharType="end"/>
      </w:r>
    </w:p>
    <w:p w14:paraId="5EBF66BD" w14:textId="1539FA3C" w:rsidR="00DA6D27" w:rsidRDefault="00DA6D27">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B60CE">
        <w:rPr>
          <w:lang w:val="en-US" w:eastAsia="sv-SE"/>
        </w:rPr>
        <w:t>r</w:t>
      </w:r>
      <w:r>
        <w:rPr>
          <w:lang w:eastAsia="sv-SE"/>
        </w:rPr>
        <w:t>equirement</w:t>
      </w:r>
      <w:r>
        <w:tab/>
      </w:r>
      <w:r>
        <w:fldChar w:fldCharType="begin"/>
      </w:r>
      <w:r>
        <w:instrText xml:space="preserve"> PAGEREF _Toc106206641 \h </w:instrText>
      </w:r>
      <w:r>
        <w:fldChar w:fldCharType="separate"/>
      </w:r>
      <w:r>
        <w:t>116</w:t>
      </w:r>
      <w:r>
        <w:fldChar w:fldCharType="end"/>
      </w:r>
    </w:p>
    <w:p w14:paraId="6FD53A46" w14:textId="4CA0F91F" w:rsidR="00DA6D27" w:rsidRDefault="00DA6D27">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_Toc106206642 \h </w:instrText>
      </w:r>
      <w:r>
        <w:fldChar w:fldCharType="separate"/>
      </w:r>
      <w:r>
        <w:t>116</w:t>
      </w:r>
      <w:r>
        <w:fldChar w:fldCharType="end"/>
      </w:r>
    </w:p>
    <w:p w14:paraId="6229728F" w14:textId="7B9C3E86" w:rsidR="00DA6D27" w:rsidRDefault="00DA6D27">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_Toc106206643 \h </w:instrText>
      </w:r>
      <w:r>
        <w:fldChar w:fldCharType="separate"/>
      </w:r>
      <w:r>
        <w:t>116</w:t>
      </w:r>
      <w:r>
        <w:fldChar w:fldCharType="end"/>
      </w:r>
    </w:p>
    <w:p w14:paraId="6B1CBDC6" w14:textId="148A3151" w:rsidR="00DA6D27" w:rsidRDefault="00DA6D27">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_Toc106206644 \h </w:instrText>
      </w:r>
      <w:r>
        <w:fldChar w:fldCharType="separate"/>
      </w:r>
      <w:r>
        <w:t>118</w:t>
      </w:r>
      <w:r>
        <w:fldChar w:fldCharType="end"/>
      </w:r>
    </w:p>
    <w:p w14:paraId="48A94F5D" w14:textId="5E633EDA" w:rsidR="00DA6D27" w:rsidRDefault="00DA6D27">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_Toc106206645 \h </w:instrText>
      </w:r>
      <w:r>
        <w:fldChar w:fldCharType="separate"/>
      </w:r>
      <w:r>
        <w:t>119</w:t>
      </w:r>
      <w:r>
        <w:fldChar w:fldCharType="end"/>
      </w:r>
    </w:p>
    <w:p w14:paraId="22567522" w14:textId="601AB7DC" w:rsidR="00DA6D27" w:rsidRDefault="00DA6D27">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_Toc106206646 \h </w:instrText>
      </w:r>
      <w:r>
        <w:fldChar w:fldCharType="separate"/>
      </w:r>
      <w:r>
        <w:t>119</w:t>
      </w:r>
      <w:r>
        <w:fldChar w:fldCharType="end"/>
      </w:r>
    </w:p>
    <w:p w14:paraId="69D864BA" w14:textId="18F8BFB6" w:rsidR="00DA6D27" w:rsidRDefault="00DA6D27">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B60CE">
        <w:rPr>
          <w:lang w:val="en-US" w:eastAsia="sv-SE"/>
        </w:rPr>
        <w:t>Minimum requirements</w:t>
      </w:r>
      <w:r>
        <w:tab/>
      </w:r>
      <w:r>
        <w:fldChar w:fldCharType="begin"/>
      </w:r>
      <w:r>
        <w:instrText xml:space="preserve"> PAGEREF _Toc106206647 \h </w:instrText>
      </w:r>
      <w:r>
        <w:fldChar w:fldCharType="separate"/>
      </w:r>
      <w:r>
        <w:t>120</w:t>
      </w:r>
      <w:r>
        <w:fldChar w:fldCharType="end"/>
      </w:r>
    </w:p>
    <w:p w14:paraId="2D9D296F" w14:textId="47CEFBA6" w:rsidR="00DA6D27" w:rsidRDefault="00DA6D27">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B60CE">
        <w:rPr>
          <w:lang w:val="en-US" w:eastAsia="sv-SE"/>
        </w:rPr>
        <w:t>Test purpose</w:t>
      </w:r>
      <w:r>
        <w:tab/>
      </w:r>
      <w:r>
        <w:fldChar w:fldCharType="begin"/>
      </w:r>
      <w:r>
        <w:instrText xml:space="preserve"> PAGEREF _Toc106206648 \h </w:instrText>
      </w:r>
      <w:r>
        <w:fldChar w:fldCharType="separate"/>
      </w:r>
      <w:r>
        <w:t>120</w:t>
      </w:r>
      <w:r>
        <w:fldChar w:fldCharType="end"/>
      </w:r>
    </w:p>
    <w:p w14:paraId="014B5674" w14:textId="1985CFFE" w:rsidR="00DA6D27" w:rsidRDefault="00DA6D27">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B60CE">
        <w:rPr>
          <w:lang w:val="en-US" w:eastAsia="sv-SE"/>
        </w:rPr>
        <w:t>Method of test</w:t>
      </w:r>
      <w:r>
        <w:tab/>
      </w:r>
      <w:r>
        <w:fldChar w:fldCharType="begin"/>
      </w:r>
      <w:r>
        <w:instrText xml:space="preserve"> PAGEREF _Toc106206649 \h </w:instrText>
      </w:r>
      <w:r>
        <w:fldChar w:fldCharType="separate"/>
      </w:r>
      <w:r>
        <w:t>120</w:t>
      </w:r>
      <w:r>
        <w:fldChar w:fldCharType="end"/>
      </w:r>
    </w:p>
    <w:p w14:paraId="42404C6C" w14:textId="62AA60E3" w:rsidR="00DA6D27" w:rsidRDefault="00DA6D27">
      <w:pPr>
        <w:pStyle w:val="TOC5"/>
        <w:rPr>
          <w:rFonts w:asciiTheme="minorHAnsi" w:eastAsiaTheme="minorEastAsia" w:hAnsiTheme="minorHAnsi" w:cstheme="minorBidi"/>
          <w:sz w:val="22"/>
          <w:szCs w:val="22"/>
          <w:lang w:eastAsia="en-GB"/>
        </w:rPr>
      </w:pPr>
      <w:r>
        <w:rPr>
          <w:lang w:eastAsia="sv-SE"/>
        </w:rPr>
        <w:t>6.7.5.</w:t>
      </w:r>
      <w:r w:rsidRPr="00EB60C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_Toc106206650 \h </w:instrText>
      </w:r>
      <w:r>
        <w:fldChar w:fldCharType="separate"/>
      </w:r>
      <w:r>
        <w:t>121</w:t>
      </w:r>
      <w:r>
        <w:fldChar w:fldCharType="end"/>
      </w:r>
    </w:p>
    <w:p w14:paraId="37C0B27D" w14:textId="72D9ED6A" w:rsidR="00DA6D27" w:rsidRDefault="00DA6D2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_Toc106206651 \h </w:instrText>
      </w:r>
      <w:r>
        <w:fldChar w:fldCharType="separate"/>
      </w:r>
      <w:r>
        <w:t>121</w:t>
      </w:r>
      <w:r>
        <w:fldChar w:fldCharType="end"/>
      </w:r>
    </w:p>
    <w:p w14:paraId="768C2FE3" w14:textId="1B3823DD" w:rsidR="00DA6D27" w:rsidRDefault="00DA6D27">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_Toc106206652 \h </w:instrText>
      </w:r>
      <w:r>
        <w:fldChar w:fldCharType="separate"/>
      </w:r>
      <w:r>
        <w:t>121</w:t>
      </w:r>
      <w:r>
        <w:fldChar w:fldCharType="end"/>
      </w:r>
    </w:p>
    <w:p w14:paraId="7B16066E" w14:textId="2F8F9CC6" w:rsidR="00DA6D27" w:rsidRDefault="00DA6D27">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_Toc106206653 \h </w:instrText>
      </w:r>
      <w:r>
        <w:fldChar w:fldCharType="separate"/>
      </w:r>
      <w:r>
        <w:t>121</w:t>
      </w:r>
      <w:r>
        <w:fldChar w:fldCharType="end"/>
      </w:r>
    </w:p>
    <w:p w14:paraId="1701AA9E" w14:textId="2D573365" w:rsidR="00DA6D27" w:rsidRDefault="00DA6D27">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_Toc106206654 \h </w:instrText>
      </w:r>
      <w:r>
        <w:fldChar w:fldCharType="separate"/>
      </w:r>
      <w:r>
        <w:t>122</w:t>
      </w:r>
      <w:r>
        <w:fldChar w:fldCharType="end"/>
      </w:r>
    </w:p>
    <w:p w14:paraId="35FB1E3B" w14:textId="2673E6E7" w:rsidR="00DA6D27" w:rsidRDefault="00DA6D27">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_Toc106206655 \h </w:instrText>
      </w:r>
      <w:r>
        <w:fldChar w:fldCharType="separate"/>
      </w:r>
      <w:r>
        <w:t>122</w:t>
      </w:r>
      <w:r>
        <w:fldChar w:fldCharType="end"/>
      </w:r>
    </w:p>
    <w:p w14:paraId="7DC38510" w14:textId="495F5464" w:rsidR="00DA6D27" w:rsidRDefault="00DA6D27">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_Toc106206656 \h </w:instrText>
      </w:r>
      <w:r>
        <w:fldChar w:fldCharType="separate"/>
      </w:r>
      <w:r>
        <w:t>123</w:t>
      </w:r>
      <w:r>
        <w:fldChar w:fldCharType="end"/>
      </w:r>
    </w:p>
    <w:p w14:paraId="50D4A987" w14:textId="0D36B39A" w:rsidR="00DA6D27" w:rsidRDefault="00DA6D27">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B60CE">
        <w:rPr>
          <w:lang w:val="en-US"/>
        </w:rPr>
        <w:t>Co-location requirements</w:t>
      </w:r>
      <w:r>
        <w:tab/>
      </w:r>
      <w:r>
        <w:fldChar w:fldCharType="begin"/>
      </w:r>
      <w:r>
        <w:instrText xml:space="preserve"> PAGEREF _Toc106206657 \h </w:instrText>
      </w:r>
      <w:r>
        <w:fldChar w:fldCharType="separate"/>
      </w:r>
      <w:r>
        <w:t>133</w:t>
      </w:r>
      <w:r>
        <w:fldChar w:fldCharType="end"/>
      </w:r>
    </w:p>
    <w:p w14:paraId="09787D7B" w14:textId="5BDFDA79" w:rsidR="00DA6D27" w:rsidRDefault="00DA6D27">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_Toc106206658 \h </w:instrText>
      </w:r>
      <w:r>
        <w:fldChar w:fldCharType="separate"/>
      </w:r>
      <w:r>
        <w:t>133</w:t>
      </w:r>
      <w:r>
        <w:fldChar w:fldCharType="end"/>
      </w:r>
    </w:p>
    <w:p w14:paraId="6E729E90" w14:textId="45A4B2FC" w:rsidR="00DA6D27" w:rsidRDefault="00DA6D27">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B60CE">
        <w:rPr>
          <w:lang w:val="en-US" w:eastAsia="sv-SE"/>
        </w:rPr>
        <w:t>Minimum requirements</w:t>
      </w:r>
      <w:r>
        <w:tab/>
      </w:r>
      <w:r>
        <w:fldChar w:fldCharType="begin"/>
      </w:r>
      <w:r>
        <w:instrText xml:space="preserve"> PAGEREF _Toc106206659 \h </w:instrText>
      </w:r>
      <w:r>
        <w:fldChar w:fldCharType="separate"/>
      </w:r>
      <w:r>
        <w:t>133</w:t>
      </w:r>
      <w:r>
        <w:fldChar w:fldCharType="end"/>
      </w:r>
    </w:p>
    <w:p w14:paraId="3E39F412" w14:textId="31C87C3F" w:rsidR="00DA6D27" w:rsidRDefault="00DA6D27">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B60CE">
        <w:rPr>
          <w:lang w:val="en-US" w:eastAsia="sv-SE"/>
        </w:rPr>
        <w:t>Test purpose</w:t>
      </w:r>
      <w:r>
        <w:tab/>
      </w:r>
      <w:r>
        <w:fldChar w:fldCharType="begin"/>
      </w:r>
      <w:r>
        <w:instrText xml:space="preserve"> PAGEREF _Toc106206660 \h </w:instrText>
      </w:r>
      <w:r>
        <w:fldChar w:fldCharType="separate"/>
      </w:r>
      <w:r>
        <w:t>133</w:t>
      </w:r>
      <w:r>
        <w:fldChar w:fldCharType="end"/>
      </w:r>
    </w:p>
    <w:p w14:paraId="505536D2" w14:textId="2CCDD410" w:rsidR="00DA6D27" w:rsidRDefault="00DA6D27">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B60CE">
        <w:rPr>
          <w:lang w:val="en-US" w:eastAsia="sv-SE"/>
        </w:rPr>
        <w:t>Method of test</w:t>
      </w:r>
      <w:r>
        <w:tab/>
      </w:r>
      <w:r>
        <w:fldChar w:fldCharType="begin"/>
      </w:r>
      <w:r>
        <w:instrText xml:space="preserve"> PAGEREF _Toc106206661 \h </w:instrText>
      </w:r>
      <w:r>
        <w:fldChar w:fldCharType="separate"/>
      </w:r>
      <w:r>
        <w:t>133</w:t>
      </w:r>
      <w:r>
        <w:fldChar w:fldCharType="end"/>
      </w:r>
    </w:p>
    <w:p w14:paraId="7024FFC9" w14:textId="75BFBACA" w:rsidR="00DA6D27" w:rsidRDefault="00DA6D27">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_Toc106206662 \h </w:instrText>
      </w:r>
      <w:r>
        <w:fldChar w:fldCharType="separate"/>
      </w:r>
      <w:r>
        <w:t>134</w:t>
      </w:r>
      <w:r>
        <w:fldChar w:fldCharType="end"/>
      </w:r>
    </w:p>
    <w:p w14:paraId="5675B8A1" w14:textId="016A63DE" w:rsidR="00DA6D27" w:rsidRDefault="00DA6D2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_Toc106206663 \h </w:instrText>
      </w:r>
      <w:r>
        <w:fldChar w:fldCharType="separate"/>
      </w:r>
      <w:r>
        <w:t>139</w:t>
      </w:r>
      <w:r>
        <w:fldChar w:fldCharType="end"/>
      </w:r>
    </w:p>
    <w:p w14:paraId="7D38E701" w14:textId="68E9E127" w:rsidR="00DA6D27" w:rsidRDefault="00DA6D27">
      <w:pPr>
        <w:pStyle w:val="TOC3"/>
        <w:rPr>
          <w:rFonts w:asciiTheme="minorHAnsi" w:eastAsiaTheme="minorEastAsia" w:hAnsiTheme="minorHAnsi" w:cstheme="minorBidi"/>
          <w:sz w:val="22"/>
          <w:szCs w:val="22"/>
          <w:lang w:eastAsia="en-GB"/>
        </w:rPr>
      </w:pPr>
      <w:r>
        <w:t>6.</w:t>
      </w:r>
      <w:r w:rsidRPr="00EB60C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_Toc106206664 \h </w:instrText>
      </w:r>
      <w:r>
        <w:fldChar w:fldCharType="separate"/>
      </w:r>
      <w:r>
        <w:t>139</w:t>
      </w:r>
      <w:r>
        <w:fldChar w:fldCharType="end"/>
      </w:r>
    </w:p>
    <w:p w14:paraId="0B030E7F" w14:textId="223E5B8F" w:rsidR="00DA6D27" w:rsidRDefault="00DA6D2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_Toc106206665 \h </w:instrText>
      </w:r>
      <w:r>
        <w:fldChar w:fldCharType="separate"/>
      </w:r>
      <w:r>
        <w:t>139</w:t>
      </w:r>
      <w:r>
        <w:fldChar w:fldCharType="end"/>
      </w:r>
    </w:p>
    <w:p w14:paraId="0F4FDECE" w14:textId="315DAAE1" w:rsidR="00DA6D27" w:rsidRDefault="00DA6D2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_Toc106206666 \h </w:instrText>
      </w:r>
      <w:r>
        <w:fldChar w:fldCharType="separate"/>
      </w:r>
      <w:r>
        <w:t>139</w:t>
      </w:r>
      <w:r>
        <w:fldChar w:fldCharType="end"/>
      </w:r>
    </w:p>
    <w:p w14:paraId="06232EF3" w14:textId="0D6C7049" w:rsidR="00DA6D27" w:rsidRDefault="00DA6D2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_Toc106206667 \h </w:instrText>
      </w:r>
      <w:r>
        <w:fldChar w:fldCharType="separate"/>
      </w:r>
      <w:r>
        <w:t>140</w:t>
      </w:r>
      <w:r>
        <w:fldChar w:fldCharType="end"/>
      </w:r>
    </w:p>
    <w:p w14:paraId="0ECCD6E7" w14:textId="4DF62602" w:rsidR="00DA6D27" w:rsidRDefault="00DA6D27">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_Toc106206668 \h </w:instrText>
      </w:r>
      <w:r>
        <w:fldChar w:fldCharType="separate"/>
      </w:r>
      <w:r>
        <w:t>140</w:t>
      </w:r>
      <w:r>
        <w:fldChar w:fldCharType="end"/>
      </w:r>
    </w:p>
    <w:p w14:paraId="635D1F5A" w14:textId="659D3970" w:rsidR="00DA6D27" w:rsidRDefault="00DA6D27">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_Toc106206669 \h </w:instrText>
      </w:r>
      <w:r>
        <w:fldChar w:fldCharType="separate"/>
      </w:r>
      <w:r>
        <w:t>140</w:t>
      </w:r>
      <w:r>
        <w:fldChar w:fldCharType="end"/>
      </w:r>
    </w:p>
    <w:p w14:paraId="0688ABD2" w14:textId="4DA5FB4C" w:rsidR="00DA6D27" w:rsidRDefault="00DA6D2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B60CE">
        <w:rPr>
          <w:lang w:val="en-US"/>
        </w:rPr>
        <w:t>s</w:t>
      </w:r>
      <w:r>
        <w:tab/>
      </w:r>
      <w:r>
        <w:fldChar w:fldCharType="begin"/>
      </w:r>
      <w:r>
        <w:instrText xml:space="preserve"> PAGEREF _Toc106206670 \h </w:instrText>
      </w:r>
      <w:r>
        <w:fldChar w:fldCharType="separate"/>
      </w:r>
      <w:r>
        <w:t>141</w:t>
      </w:r>
      <w:r>
        <w:fldChar w:fldCharType="end"/>
      </w:r>
    </w:p>
    <w:p w14:paraId="44344EE3" w14:textId="6113E963" w:rsidR="00DA6D27" w:rsidRDefault="00DA6D27">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_Toc106206671 \h </w:instrText>
      </w:r>
      <w:r>
        <w:fldChar w:fldCharType="separate"/>
      </w:r>
      <w:r>
        <w:t>141</w:t>
      </w:r>
      <w:r>
        <w:fldChar w:fldCharType="end"/>
      </w:r>
    </w:p>
    <w:p w14:paraId="25C32BC4" w14:textId="10E9068C" w:rsidR="00DA6D27" w:rsidRDefault="00DA6D2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_Toc106206672 \h </w:instrText>
      </w:r>
      <w:r>
        <w:fldChar w:fldCharType="separate"/>
      </w:r>
      <w:r>
        <w:t>143</w:t>
      </w:r>
      <w:r>
        <w:fldChar w:fldCharType="end"/>
      </w:r>
    </w:p>
    <w:p w14:paraId="4B72B4C0" w14:textId="5F172AF6" w:rsidR="00DA6D27" w:rsidRDefault="00DA6D2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_Toc106206673 \h </w:instrText>
      </w:r>
      <w:r>
        <w:fldChar w:fldCharType="separate"/>
      </w:r>
      <w:r>
        <w:t>143</w:t>
      </w:r>
      <w:r>
        <w:fldChar w:fldCharType="end"/>
      </w:r>
    </w:p>
    <w:p w14:paraId="0A8D0C96" w14:textId="60D0DE42" w:rsidR="00DA6D27" w:rsidRDefault="00DA6D2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_Toc106206674 \h </w:instrText>
      </w:r>
      <w:r>
        <w:fldChar w:fldCharType="separate"/>
      </w:r>
      <w:r>
        <w:t>143</w:t>
      </w:r>
      <w:r>
        <w:fldChar w:fldCharType="end"/>
      </w:r>
    </w:p>
    <w:p w14:paraId="60287A02" w14:textId="23C9C48C" w:rsidR="00DA6D27" w:rsidRDefault="00DA6D2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_Toc106206675 \h </w:instrText>
      </w:r>
      <w:r>
        <w:fldChar w:fldCharType="separate"/>
      </w:r>
      <w:r>
        <w:t>143</w:t>
      </w:r>
      <w:r>
        <w:fldChar w:fldCharType="end"/>
      </w:r>
    </w:p>
    <w:p w14:paraId="0BDD7C51" w14:textId="407ECD2B" w:rsidR="00DA6D27" w:rsidRDefault="00DA6D2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_Toc106206676 \h </w:instrText>
      </w:r>
      <w:r>
        <w:fldChar w:fldCharType="separate"/>
      </w:r>
      <w:r>
        <w:t>144</w:t>
      </w:r>
      <w:r>
        <w:fldChar w:fldCharType="end"/>
      </w:r>
    </w:p>
    <w:p w14:paraId="4AF6DDE2" w14:textId="064F464E" w:rsidR="00DA6D27" w:rsidRDefault="00DA6D2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_Toc106206677 \h </w:instrText>
      </w:r>
      <w:r>
        <w:fldChar w:fldCharType="separate"/>
      </w:r>
      <w:r>
        <w:t>144</w:t>
      </w:r>
      <w:r>
        <w:fldChar w:fldCharType="end"/>
      </w:r>
    </w:p>
    <w:p w14:paraId="7BAAF240" w14:textId="26BE5831" w:rsidR="00DA6D27" w:rsidRDefault="00DA6D2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_Toc106206678 \h </w:instrText>
      </w:r>
      <w:r>
        <w:fldChar w:fldCharType="separate"/>
      </w:r>
      <w:r>
        <w:t>144</w:t>
      </w:r>
      <w:r>
        <w:fldChar w:fldCharType="end"/>
      </w:r>
    </w:p>
    <w:p w14:paraId="681C8892" w14:textId="0C46CCF2" w:rsidR="00DA6D27" w:rsidRDefault="00DA6D2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_Toc106206679 \h </w:instrText>
      </w:r>
      <w:r>
        <w:fldChar w:fldCharType="separate"/>
      </w:r>
      <w:r>
        <w:t>144</w:t>
      </w:r>
      <w:r>
        <w:fldChar w:fldCharType="end"/>
      </w:r>
    </w:p>
    <w:p w14:paraId="29B024AE" w14:textId="7E76E857" w:rsidR="00DA6D27" w:rsidRDefault="00DA6D2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_Toc106206680 \h </w:instrText>
      </w:r>
      <w:r>
        <w:fldChar w:fldCharType="separate"/>
      </w:r>
      <w:r>
        <w:t>145</w:t>
      </w:r>
      <w:r>
        <w:fldChar w:fldCharType="end"/>
      </w:r>
    </w:p>
    <w:p w14:paraId="657BE04E" w14:textId="34CAE3FE" w:rsidR="00DA6D27" w:rsidRDefault="00DA6D2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_Toc106206681 \h </w:instrText>
      </w:r>
      <w:r>
        <w:fldChar w:fldCharType="separate"/>
      </w:r>
      <w:r>
        <w:t>145</w:t>
      </w:r>
      <w:r>
        <w:fldChar w:fldCharType="end"/>
      </w:r>
    </w:p>
    <w:p w14:paraId="5C58F9E9" w14:textId="4E166434" w:rsidR="00DA6D27" w:rsidRDefault="00DA6D2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_Toc106206682 \h </w:instrText>
      </w:r>
      <w:r>
        <w:fldChar w:fldCharType="separate"/>
      </w:r>
      <w:r>
        <w:t>145</w:t>
      </w:r>
      <w:r>
        <w:fldChar w:fldCharType="end"/>
      </w:r>
    </w:p>
    <w:p w14:paraId="5C7836DC" w14:textId="636A7A77" w:rsidR="00DA6D27" w:rsidRDefault="00DA6D2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B60CE">
        <w:rPr>
          <w:i/>
        </w:rPr>
        <w:t>BS type 1-H</w:t>
      </w:r>
      <w:r>
        <w:t xml:space="preserve"> and </w:t>
      </w:r>
      <w:r w:rsidRPr="00EB60CE">
        <w:rPr>
          <w:i/>
        </w:rPr>
        <w:t>BS type 1-O</w:t>
      </w:r>
      <w:r>
        <w:tab/>
      </w:r>
      <w:r>
        <w:fldChar w:fldCharType="begin"/>
      </w:r>
      <w:r>
        <w:instrText xml:space="preserve"> PAGEREF _Toc106206683 \h </w:instrText>
      </w:r>
      <w:r>
        <w:fldChar w:fldCharType="separate"/>
      </w:r>
      <w:r>
        <w:t>145</w:t>
      </w:r>
      <w:r>
        <w:fldChar w:fldCharType="end"/>
      </w:r>
    </w:p>
    <w:p w14:paraId="0ADD8040" w14:textId="4B4D4793" w:rsidR="00DA6D27" w:rsidRDefault="00DA6D2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B60CE">
        <w:rPr>
          <w:i/>
        </w:rPr>
        <w:t>BS type 2-O</w:t>
      </w:r>
      <w:r>
        <w:tab/>
      </w:r>
      <w:r>
        <w:fldChar w:fldCharType="begin"/>
      </w:r>
      <w:r>
        <w:instrText xml:space="preserve"> PAGEREF _Toc106206684 \h </w:instrText>
      </w:r>
      <w:r>
        <w:fldChar w:fldCharType="separate"/>
      </w:r>
      <w:r>
        <w:t>147</w:t>
      </w:r>
      <w:r>
        <w:fldChar w:fldCharType="end"/>
      </w:r>
    </w:p>
    <w:p w14:paraId="6E8DC10F" w14:textId="00D1AA66" w:rsidR="00DA6D27" w:rsidRDefault="00DA6D2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_Toc106206685 \h </w:instrText>
      </w:r>
      <w:r>
        <w:fldChar w:fldCharType="separate"/>
      </w:r>
      <w:r>
        <w:t>147</w:t>
      </w:r>
      <w:r>
        <w:fldChar w:fldCharType="end"/>
      </w:r>
    </w:p>
    <w:p w14:paraId="4F3443ED" w14:textId="7FF079C1" w:rsidR="00DA6D27" w:rsidRDefault="00DA6D2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_Toc106206686 \h </w:instrText>
      </w:r>
      <w:r>
        <w:fldChar w:fldCharType="separate"/>
      </w:r>
      <w:r>
        <w:t>147</w:t>
      </w:r>
      <w:r>
        <w:fldChar w:fldCharType="end"/>
      </w:r>
    </w:p>
    <w:p w14:paraId="231EAF18" w14:textId="7689120E" w:rsidR="00DA6D27" w:rsidRDefault="00DA6D2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_Toc106206687 \h </w:instrText>
      </w:r>
      <w:r>
        <w:fldChar w:fldCharType="separate"/>
      </w:r>
      <w:r>
        <w:t>147</w:t>
      </w:r>
      <w:r>
        <w:fldChar w:fldCharType="end"/>
      </w:r>
    </w:p>
    <w:p w14:paraId="6B2FF6F2" w14:textId="239FDD6A" w:rsidR="00DA6D27" w:rsidRDefault="00DA6D2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_Toc106206688 \h </w:instrText>
      </w:r>
      <w:r>
        <w:fldChar w:fldCharType="separate"/>
      </w:r>
      <w:r>
        <w:t>147</w:t>
      </w:r>
      <w:r>
        <w:fldChar w:fldCharType="end"/>
      </w:r>
    </w:p>
    <w:p w14:paraId="2A2189D7" w14:textId="2292CF89" w:rsidR="00DA6D27" w:rsidRDefault="00DA6D2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_Toc106206689 \h </w:instrText>
      </w:r>
      <w:r>
        <w:fldChar w:fldCharType="separate"/>
      </w:r>
      <w:r>
        <w:t>148</w:t>
      </w:r>
      <w:r>
        <w:fldChar w:fldCharType="end"/>
      </w:r>
    </w:p>
    <w:p w14:paraId="63B1D48C" w14:textId="552E1046" w:rsidR="00DA6D27" w:rsidRDefault="00DA6D2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_Toc106206690 \h </w:instrText>
      </w:r>
      <w:r>
        <w:fldChar w:fldCharType="separate"/>
      </w:r>
      <w:r>
        <w:t>148</w:t>
      </w:r>
      <w:r>
        <w:fldChar w:fldCharType="end"/>
      </w:r>
    </w:p>
    <w:p w14:paraId="3833D7BA" w14:textId="280CE223" w:rsidR="00DA6D27" w:rsidRDefault="00DA6D2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_Toc106206691 \h </w:instrText>
      </w:r>
      <w:r>
        <w:fldChar w:fldCharType="separate"/>
      </w:r>
      <w:r>
        <w:t>148</w:t>
      </w:r>
      <w:r>
        <w:fldChar w:fldCharType="end"/>
      </w:r>
    </w:p>
    <w:p w14:paraId="37E7BE62" w14:textId="678F32B2" w:rsidR="00DA6D27" w:rsidRDefault="00DA6D2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_Toc106206692 \h </w:instrText>
      </w:r>
      <w:r>
        <w:fldChar w:fldCharType="separate"/>
      </w:r>
      <w:r>
        <w:t>148</w:t>
      </w:r>
      <w:r>
        <w:fldChar w:fldCharType="end"/>
      </w:r>
    </w:p>
    <w:p w14:paraId="507F77D6" w14:textId="731CF9EA" w:rsidR="00DA6D27" w:rsidRDefault="00DA6D2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_Toc106206693 \h </w:instrText>
      </w:r>
      <w:r>
        <w:fldChar w:fldCharType="separate"/>
      </w:r>
      <w:r>
        <w:t>148</w:t>
      </w:r>
      <w:r>
        <w:fldChar w:fldCharType="end"/>
      </w:r>
    </w:p>
    <w:p w14:paraId="45253C76" w14:textId="0056D36B" w:rsidR="00DA6D27" w:rsidRDefault="00DA6D2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B60CE">
        <w:rPr>
          <w:i/>
        </w:rPr>
        <w:t>BS type 1-O</w:t>
      </w:r>
      <w:r>
        <w:tab/>
      </w:r>
      <w:r>
        <w:fldChar w:fldCharType="begin"/>
      </w:r>
      <w:r>
        <w:instrText xml:space="preserve"> PAGEREF _Toc106206694 \h </w:instrText>
      </w:r>
      <w:r>
        <w:fldChar w:fldCharType="separate"/>
      </w:r>
      <w:r>
        <w:t>148</w:t>
      </w:r>
      <w:r>
        <w:fldChar w:fldCharType="end"/>
      </w:r>
    </w:p>
    <w:p w14:paraId="408D4E0A" w14:textId="32225CCB" w:rsidR="00DA6D27" w:rsidRDefault="00DA6D2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B60CE">
        <w:rPr>
          <w:i/>
        </w:rPr>
        <w:t>BS type 2-O</w:t>
      </w:r>
      <w:r>
        <w:tab/>
      </w:r>
      <w:r>
        <w:fldChar w:fldCharType="begin"/>
      </w:r>
      <w:r>
        <w:instrText xml:space="preserve"> PAGEREF _Toc106206695 \h </w:instrText>
      </w:r>
      <w:r>
        <w:fldChar w:fldCharType="separate"/>
      </w:r>
      <w:r>
        <w:t>150</w:t>
      </w:r>
      <w:r>
        <w:fldChar w:fldCharType="end"/>
      </w:r>
    </w:p>
    <w:p w14:paraId="07F7A0F1" w14:textId="12689E2E" w:rsidR="00DA6D27" w:rsidRDefault="00DA6D2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_Toc106206696 \h </w:instrText>
      </w:r>
      <w:r>
        <w:fldChar w:fldCharType="separate"/>
      </w:r>
      <w:r>
        <w:t>151</w:t>
      </w:r>
      <w:r>
        <w:fldChar w:fldCharType="end"/>
      </w:r>
    </w:p>
    <w:p w14:paraId="41E5DFB8" w14:textId="1DB1E57D" w:rsidR="00DA6D27" w:rsidRDefault="00DA6D2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_Toc106206697 \h </w:instrText>
      </w:r>
      <w:r>
        <w:fldChar w:fldCharType="separate"/>
      </w:r>
      <w:r>
        <w:t>151</w:t>
      </w:r>
      <w:r>
        <w:fldChar w:fldCharType="end"/>
      </w:r>
    </w:p>
    <w:p w14:paraId="2AC46917" w14:textId="4EA238AD" w:rsidR="00DA6D27" w:rsidRDefault="00DA6D2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_Toc106206698 \h </w:instrText>
      </w:r>
      <w:r>
        <w:fldChar w:fldCharType="separate"/>
      </w:r>
      <w:r>
        <w:t>151</w:t>
      </w:r>
      <w:r>
        <w:fldChar w:fldCharType="end"/>
      </w:r>
    </w:p>
    <w:p w14:paraId="4C0069A0" w14:textId="0179A1D6" w:rsidR="00DA6D27" w:rsidRDefault="00DA6D27">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_Toc106206699 \h </w:instrText>
      </w:r>
      <w:r>
        <w:fldChar w:fldCharType="separate"/>
      </w:r>
      <w:r>
        <w:t>151</w:t>
      </w:r>
      <w:r>
        <w:fldChar w:fldCharType="end"/>
      </w:r>
    </w:p>
    <w:p w14:paraId="46E109E6" w14:textId="01784921" w:rsidR="00DA6D27" w:rsidRDefault="00DA6D27">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_Toc106206700 \h </w:instrText>
      </w:r>
      <w:r>
        <w:fldChar w:fldCharType="separate"/>
      </w:r>
      <w:r>
        <w:t>152</w:t>
      </w:r>
      <w:r>
        <w:fldChar w:fldCharType="end"/>
      </w:r>
    </w:p>
    <w:p w14:paraId="4245902D" w14:textId="78E25146" w:rsidR="00DA6D27" w:rsidRDefault="00DA6D27">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_Toc106206701 \h </w:instrText>
      </w:r>
      <w:r>
        <w:fldChar w:fldCharType="separate"/>
      </w:r>
      <w:r>
        <w:t>152</w:t>
      </w:r>
      <w:r>
        <w:fldChar w:fldCharType="end"/>
      </w:r>
    </w:p>
    <w:p w14:paraId="01B8DD1A" w14:textId="4E0A9AC6" w:rsidR="00DA6D27" w:rsidRDefault="00DA6D27">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_Toc106206702 \h </w:instrText>
      </w:r>
      <w:r>
        <w:fldChar w:fldCharType="separate"/>
      </w:r>
      <w:r>
        <w:t>152</w:t>
      </w:r>
      <w:r>
        <w:fldChar w:fldCharType="end"/>
      </w:r>
    </w:p>
    <w:p w14:paraId="2C06DE40" w14:textId="435F48BC" w:rsidR="00DA6D27" w:rsidRDefault="00DA6D27">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_Toc106206703 \h </w:instrText>
      </w:r>
      <w:r>
        <w:fldChar w:fldCharType="separate"/>
      </w:r>
      <w:r>
        <w:t>152</w:t>
      </w:r>
      <w:r>
        <w:fldChar w:fldCharType="end"/>
      </w:r>
    </w:p>
    <w:p w14:paraId="1E8912BF" w14:textId="2B778E3E" w:rsidR="00DA6D27" w:rsidRDefault="00DA6D2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_Toc106206704 \h </w:instrText>
      </w:r>
      <w:r>
        <w:fldChar w:fldCharType="separate"/>
      </w:r>
      <w:r>
        <w:t>152</w:t>
      </w:r>
      <w:r>
        <w:fldChar w:fldCharType="end"/>
      </w:r>
    </w:p>
    <w:p w14:paraId="0BA0FD89" w14:textId="4745E84D" w:rsidR="00DA6D27" w:rsidRDefault="00DA6D2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B60CE">
        <w:rPr>
          <w:i/>
        </w:rPr>
        <w:t>BS type 1-O</w:t>
      </w:r>
      <w:r>
        <w:tab/>
      </w:r>
      <w:r>
        <w:fldChar w:fldCharType="begin"/>
      </w:r>
      <w:r>
        <w:instrText xml:space="preserve"> PAGEREF _Toc106206705 \h </w:instrText>
      </w:r>
      <w:r>
        <w:fldChar w:fldCharType="separate"/>
      </w:r>
      <w:r>
        <w:t>152</w:t>
      </w:r>
      <w:r>
        <w:fldChar w:fldCharType="end"/>
      </w:r>
    </w:p>
    <w:p w14:paraId="3A2B2392" w14:textId="1099C32D" w:rsidR="00DA6D27" w:rsidRDefault="00DA6D2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_Toc106206706 \h </w:instrText>
      </w:r>
      <w:r>
        <w:fldChar w:fldCharType="separate"/>
      </w:r>
      <w:r>
        <w:t>161</w:t>
      </w:r>
      <w:r>
        <w:fldChar w:fldCharType="end"/>
      </w:r>
    </w:p>
    <w:p w14:paraId="240077B9" w14:textId="5BE92492" w:rsidR="00DA6D27" w:rsidRDefault="00DA6D27">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B60CE">
        <w:rPr>
          <w:rFonts w:eastAsia="SimSun"/>
        </w:rPr>
        <w:t xml:space="preserve">OTA </w:t>
      </w:r>
      <w:r>
        <w:rPr>
          <w:lang w:eastAsia="sv-SE"/>
        </w:rPr>
        <w:t>adjacent channel selectivity</w:t>
      </w:r>
      <w:r>
        <w:tab/>
      </w:r>
      <w:r>
        <w:fldChar w:fldCharType="begin"/>
      </w:r>
      <w:r>
        <w:instrText xml:space="preserve"> PAGEREF _Toc106206707 \h </w:instrText>
      </w:r>
      <w:r>
        <w:fldChar w:fldCharType="separate"/>
      </w:r>
      <w:r>
        <w:t>161</w:t>
      </w:r>
      <w:r>
        <w:fldChar w:fldCharType="end"/>
      </w:r>
    </w:p>
    <w:p w14:paraId="40FDCC53" w14:textId="79595185" w:rsidR="00DA6D27" w:rsidRDefault="00DA6D27">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_Toc106206708 \h </w:instrText>
      </w:r>
      <w:r>
        <w:fldChar w:fldCharType="separate"/>
      </w:r>
      <w:r>
        <w:t>161</w:t>
      </w:r>
      <w:r>
        <w:fldChar w:fldCharType="end"/>
      </w:r>
    </w:p>
    <w:p w14:paraId="63945701" w14:textId="663EB11E" w:rsidR="00DA6D27" w:rsidRDefault="00DA6D27">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_Toc106206709 \h </w:instrText>
      </w:r>
      <w:r>
        <w:fldChar w:fldCharType="separate"/>
      </w:r>
      <w:r>
        <w:t>161</w:t>
      </w:r>
      <w:r>
        <w:fldChar w:fldCharType="end"/>
      </w:r>
    </w:p>
    <w:p w14:paraId="4CDAACCF" w14:textId="29621B55" w:rsidR="00DA6D27" w:rsidRDefault="00DA6D27">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_Toc106206710 \h </w:instrText>
      </w:r>
      <w:r>
        <w:fldChar w:fldCharType="separate"/>
      </w:r>
      <w:r>
        <w:t>161</w:t>
      </w:r>
      <w:r>
        <w:fldChar w:fldCharType="end"/>
      </w:r>
    </w:p>
    <w:p w14:paraId="7C246D2B" w14:textId="065C999D" w:rsidR="00DA6D27" w:rsidRDefault="00DA6D2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_Toc106206711 \h </w:instrText>
      </w:r>
      <w:r>
        <w:fldChar w:fldCharType="separate"/>
      </w:r>
      <w:r>
        <w:t>161</w:t>
      </w:r>
      <w:r>
        <w:fldChar w:fldCharType="end"/>
      </w:r>
    </w:p>
    <w:p w14:paraId="1C7D0103" w14:textId="414CC902" w:rsidR="00DA6D27" w:rsidRDefault="00DA6D27">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_Toc106206712 \h </w:instrText>
      </w:r>
      <w:r>
        <w:fldChar w:fldCharType="separate"/>
      </w:r>
      <w:r>
        <w:t>161</w:t>
      </w:r>
      <w:r>
        <w:fldChar w:fldCharType="end"/>
      </w:r>
    </w:p>
    <w:p w14:paraId="029C8345" w14:textId="7D476E16" w:rsidR="00DA6D27" w:rsidRDefault="00DA6D27">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_Toc106206713 \h </w:instrText>
      </w:r>
      <w:r>
        <w:fldChar w:fldCharType="separate"/>
      </w:r>
      <w:r>
        <w:t>162</w:t>
      </w:r>
      <w:r>
        <w:fldChar w:fldCharType="end"/>
      </w:r>
    </w:p>
    <w:p w14:paraId="4964A3DD" w14:textId="53EBBFBF" w:rsidR="00DA6D27" w:rsidRDefault="00DA6D2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_Toc106206714 \h </w:instrText>
      </w:r>
      <w:r>
        <w:fldChar w:fldCharType="separate"/>
      </w:r>
      <w:r>
        <w:t>162</w:t>
      </w:r>
      <w:r>
        <w:fldChar w:fldCharType="end"/>
      </w:r>
    </w:p>
    <w:p w14:paraId="34EF3F2A" w14:textId="17D82A23" w:rsidR="00DA6D27" w:rsidRDefault="00DA6D27">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_Toc106206715 \h </w:instrText>
      </w:r>
      <w:r>
        <w:fldChar w:fldCharType="separate"/>
      </w:r>
      <w:r>
        <w:t>162</w:t>
      </w:r>
      <w:r>
        <w:fldChar w:fldCharType="end"/>
      </w:r>
    </w:p>
    <w:p w14:paraId="5956EB9F" w14:textId="24F5FFE8" w:rsidR="00DA6D27" w:rsidRDefault="00DA6D27">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1-O</w:t>
      </w:r>
      <w:r>
        <w:tab/>
      </w:r>
      <w:r>
        <w:fldChar w:fldCharType="begin"/>
      </w:r>
      <w:r>
        <w:instrText xml:space="preserve"> PAGEREF _Toc106206716 \h </w:instrText>
      </w:r>
      <w:r>
        <w:fldChar w:fldCharType="separate"/>
      </w:r>
      <w:r>
        <w:t>162</w:t>
      </w:r>
      <w:r>
        <w:fldChar w:fldCharType="end"/>
      </w:r>
    </w:p>
    <w:p w14:paraId="769A29E5" w14:textId="073395E7" w:rsidR="00DA6D27" w:rsidRDefault="00DA6D27">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2-O</w:t>
      </w:r>
      <w:r>
        <w:tab/>
      </w:r>
      <w:r>
        <w:fldChar w:fldCharType="begin"/>
      </w:r>
      <w:r>
        <w:instrText xml:space="preserve"> PAGEREF _Toc106206717 \h </w:instrText>
      </w:r>
      <w:r>
        <w:fldChar w:fldCharType="separate"/>
      </w:r>
      <w:r>
        <w:t>163</w:t>
      </w:r>
      <w:r>
        <w:fldChar w:fldCharType="end"/>
      </w:r>
    </w:p>
    <w:p w14:paraId="13462F0E" w14:textId="6EC81B72" w:rsidR="00DA6D27" w:rsidRDefault="00DA6D27">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B60CE">
        <w:rPr>
          <w:rFonts w:eastAsia="SimSun"/>
        </w:rPr>
        <w:t xml:space="preserve">OTA </w:t>
      </w:r>
      <w:r>
        <w:rPr>
          <w:lang w:eastAsia="sv-SE"/>
        </w:rPr>
        <w:t>in-band blocking</w:t>
      </w:r>
      <w:r>
        <w:tab/>
      </w:r>
      <w:r>
        <w:fldChar w:fldCharType="begin"/>
      </w:r>
      <w:r>
        <w:instrText xml:space="preserve"> PAGEREF _Toc106206718 \h </w:instrText>
      </w:r>
      <w:r>
        <w:fldChar w:fldCharType="separate"/>
      </w:r>
      <w:r>
        <w:t>164</w:t>
      </w:r>
      <w:r>
        <w:fldChar w:fldCharType="end"/>
      </w:r>
    </w:p>
    <w:p w14:paraId="0687DF1E" w14:textId="7D07C304" w:rsidR="00DA6D27" w:rsidRDefault="00DA6D2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_Toc106206719 \h </w:instrText>
      </w:r>
      <w:r>
        <w:fldChar w:fldCharType="separate"/>
      </w:r>
      <w:r>
        <w:t>164</w:t>
      </w:r>
      <w:r>
        <w:fldChar w:fldCharType="end"/>
      </w:r>
    </w:p>
    <w:p w14:paraId="258729C3" w14:textId="32F43570" w:rsidR="00DA6D27" w:rsidRDefault="00DA6D27">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_Toc106206720 \h </w:instrText>
      </w:r>
      <w:r>
        <w:fldChar w:fldCharType="separate"/>
      </w:r>
      <w:r>
        <w:t>164</w:t>
      </w:r>
      <w:r>
        <w:fldChar w:fldCharType="end"/>
      </w:r>
    </w:p>
    <w:p w14:paraId="4D59E998" w14:textId="022AB7BC" w:rsidR="00DA6D27" w:rsidRDefault="00DA6D27">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_Toc106206721 \h </w:instrText>
      </w:r>
      <w:r>
        <w:fldChar w:fldCharType="separate"/>
      </w:r>
      <w:r>
        <w:t>164</w:t>
      </w:r>
      <w:r>
        <w:fldChar w:fldCharType="end"/>
      </w:r>
    </w:p>
    <w:p w14:paraId="0D633833" w14:textId="0B3B60AB" w:rsidR="00DA6D27" w:rsidRDefault="00DA6D2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_Toc106206722 \h </w:instrText>
      </w:r>
      <w:r>
        <w:fldChar w:fldCharType="separate"/>
      </w:r>
      <w:r>
        <w:t>164</w:t>
      </w:r>
      <w:r>
        <w:fldChar w:fldCharType="end"/>
      </w:r>
    </w:p>
    <w:p w14:paraId="326FB70C" w14:textId="64B911E6" w:rsidR="00DA6D27" w:rsidRDefault="00DA6D27">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_Toc106206723 \h </w:instrText>
      </w:r>
      <w:r>
        <w:fldChar w:fldCharType="separate"/>
      </w:r>
      <w:r>
        <w:t>164</w:t>
      </w:r>
      <w:r>
        <w:fldChar w:fldCharType="end"/>
      </w:r>
    </w:p>
    <w:p w14:paraId="02CE1BE2" w14:textId="790CF000" w:rsidR="00DA6D27" w:rsidRDefault="00DA6D27">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_Toc106206724 \h </w:instrText>
      </w:r>
      <w:r>
        <w:fldChar w:fldCharType="separate"/>
      </w:r>
      <w:r>
        <w:t>165</w:t>
      </w:r>
      <w:r>
        <w:fldChar w:fldCharType="end"/>
      </w:r>
    </w:p>
    <w:p w14:paraId="38105C62" w14:textId="11B4BE7D" w:rsidR="00DA6D27" w:rsidRDefault="00DA6D2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_Toc106206725 \h </w:instrText>
      </w:r>
      <w:r>
        <w:fldChar w:fldCharType="separate"/>
      </w:r>
      <w:r>
        <w:t>166</w:t>
      </w:r>
      <w:r>
        <w:fldChar w:fldCharType="end"/>
      </w:r>
    </w:p>
    <w:p w14:paraId="66B4E6AE" w14:textId="05EEA766" w:rsidR="00DA6D27" w:rsidRDefault="00DA6D27">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_Toc106206726 \h </w:instrText>
      </w:r>
      <w:r>
        <w:fldChar w:fldCharType="separate"/>
      </w:r>
      <w:r>
        <w:t>166</w:t>
      </w:r>
      <w:r>
        <w:fldChar w:fldCharType="end"/>
      </w:r>
    </w:p>
    <w:p w14:paraId="45029234" w14:textId="148C2ADA" w:rsidR="00DA6D27" w:rsidRDefault="00DA6D27">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1-O</w:t>
      </w:r>
      <w:r>
        <w:tab/>
      </w:r>
      <w:r>
        <w:fldChar w:fldCharType="begin"/>
      </w:r>
      <w:r>
        <w:instrText xml:space="preserve"> PAGEREF _Toc106206727 \h </w:instrText>
      </w:r>
      <w:r>
        <w:fldChar w:fldCharType="separate"/>
      </w:r>
      <w:r>
        <w:t>166</w:t>
      </w:r>
      <w:r>
        <w:fldChar w:fldCharType="end"/>
      </w:r>
    </w:p>
    <w:p w14:paraId="0EAFAB70" w14:textId="7A4B27CE" w:rsidR="00DA6D27" w:rsidRDefault="00DA6D27">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B60CE">
        <w:rPr>
          <w:i/>
          <w:lang w:eastAsia="sv-SE"/>
        </w:rPr>
        <w:t>BS type 2-O</w:t>
      </w:r>
      <w:r>
        <w:tab/>
      </w:r>
      <w:r>
        <w:fldChar w:fldCharType="begin"/>
      </w:r>
      <w:r>
        <w:instrText xml:space="preserve"> PAGEREF _Toc106206728 \h </w:instrText>
      </w:r>
      <w:r>
        <w:fldChar w:fldCharType="separate"/>
      </w:r>
      <w:r>
        <w:t>169</w:t>
      </w:r>
      <w:r>
        <w:fldChar w:fldCharType="end"/>
      </w:r>
    </w:p>
    <w:p w14:paraId="0450934D" w14:textId="27E2B2FE" w:rsidR="00DA6D27" w:rsidRDefault="00DA6D2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_Toc106206729 \h </w:instrText>
      </w:r>
      <w:r>
        <w:fldChar w:fldCharType="separate"/>
      </w:r>
      <w:r>
        <w:t>170</w:t>
      </w:r>
      <w:r>
        <w:fldChar w:fldCharType="end"/>
      </w:r>
    </w:p>
    <w:p w14:paraId="222F9983" w14:textId="0B2BC7A5" w:rsidR="00DA6D27" w:rsidRDefault="00DA6D2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_Toc106206730 \h </w:instrText>
      </w:r>
      <w:r>
        <w:fldChar w:fldCharType="separate"/>
      </w:r>
      <w:r>
        <w:t>170</w:t>
      </w:r>
      <w:r>
        <w:fldChar w:fldCharType="end"/>
      </w:r>
    </w:p>
    <w:p w14:paraId="1720F455" w14:textId="6254A5D7" w:rsidR="00DA6D27" w:rsidRDefault="00DA6D2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B60CE">
        <w:rPr>
          <w:lang w:val="en-US"/>
        </w:rPr>
        <w:t>r</w:t>
      </w:r>
      <w:r>
        <w:t>equirement</w:t>
      </w:r>
      <w:r>
        <w:tab/>
      </w:r>
      <w:r>
        <w:fldChar w:fldCharType="begin"/>
      </w:r>
      <w:r>
        <w:instrText xml:space="preserve"> PAGEREF _Toc106206731 \h </w:instrText>
      </w:r>
      <w:r>
        <w:fldChar w:fldCharType="separate"/>
      </w:r>
      <w:r>
        <w:t>170</w:t>
      </w:r>
      <w:r>
        <w:fldChar w:fldCharType="end"/>
      </w:r>
    </w:p>
    <w:p w14:paraId="664A2E21" w14:textId="07D4EF9B" w:rsidR="00DA6D27" w:rsidRDefault="00DA6D2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_Toc106206732 \h </w:instrText>
      </w:r>
      <w:r>
        <w:fldChar w:fldCharType="separate"/>
      </w:r>
      <w:r>
        <w:t>170</w:t>
      </w:r>
      <w:r>
        <w:fldChar w:fldCharType="end"/>
      </w:r>
    </w:p>
    <w:p w14:paraId="46D88C3E" w14:textId="4755A821" w:rsidR="00DA6D27" w:rsidRDefault="00DA6D2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_Toc106206733 \h </w:instrText>
      </w:r>
      <w:r>
        <w:fldChar w:fldCharType="separate"/>
      </w:r>
      <w:r>
        <w:t>170</w:t>
      </w:r>
      <w:r>
        <w:fldChar w:fldCharType="end"/>
      </w:r>
    </w:p>
    <w:p w14:paraId="7C8901B5" w14:textId="4585695A" w:rsidR="00DA6D27" w:rsidRDefault="00DA6D27">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_Toc106206734 \h </w:instrText>
      </w:r>
      <w:r>
        <w:fldChar w:fldCharType="separate"/>
      </w:r>
      <w:r>
        <w:t>170</w:t>
      </w:r>
      <w:r>
        <w:fldChar w:fldCharType="end"/>
      </w:r>
    </w:p>
    <w:p w14:paraId="2F137F21" w14:textId="7EF9468C" w:rsidR="00DA6D27" w:rsidRDefault="00DA6D27">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_Toc106206735 \h </w:instrText>
      </w:r>
      <w:r>
        <w:fldChar w:fldCharType="separate"/>
      </w:r>
      <w:r>
        <w:t>171</w:t>
      </w:r>
      <w:r>
        <w:fldChar w:fldCharType="end"/>
      </w:r>
    </w:p>
    <w:p w14:paraId="1A00F0EE" w14:textId="5A5C8BCD" w:rsidR="00DA6D27" w:rsidRDefault="00DA6D27">
      <w:pPr>
        <w:pStyle w:val="TOC5"/>
        <w:rPr>
          <w:rFonts w:asciiTheme="minorHAnsi" w:eastAsiaTheme="minorEastAsia" w:hAnsiTheme="minorHAnsi" w:cstheme="minorBidi"/>
          <w:sz w:val="22"/>
          <w:szCs w:val="22"/>
          <w:lang w:eastAsia="en-GB"/>
        </w:rPr>
      </w:pPr>
      <w:r>
        <w:rPr>
          <w:lang w:eastAsia="sv-SE"/>
        </w:rPr>
        <w:t>7.6.</w:t>
      </w:r>
      <w:r w:rsidRPr="00EB60CE">
        <w:rPr>
          <w:lang w:val="en-US" w:eastAsia="sv-SE"/>
        </w:rPr>
        <w:t>4</w:t>
      </w:r>
      <w:r>
        <w:rPr>
          <w:lang w:eastAsia="sv-SE"/>
        </w:rPr>
        <w:t>.</w:t>
      </w:r>
      <w:r w:rsidRPr="00EB60CE">
        <w:rPr>
          <w:lang w:val="en-US" w:eastAsia="sv-SE"/>
        </w:rPr>
        <w:t>2</w:t>
      </w:r>
      <w:r>
        <w:rPr>
          <w:lang w:eastAsia="sv-SE"/>
        </w:rPr>
        <w:t>.1</w:t>
      </w:r>
      <w:r>
        <w:rPr>
          <w:rFonts w:asciiTheme="minorHAnsi" w:eastAsiaTheme="minorEastAsia" w:hAnsiTheme="minorHAnsi" w:cstheme="minorBidi"/>
          <w:sz w:val="22"/>
          <w:szCs w:val="22"/>
          <w:lang w:eastAsia="en-GB"/>
        </w:rPr>
        <w:tab/>
      </w:r>
      <w:r w:rsidRPr="00EB60CE">
        <w:rPr>
          <w:i/>
          <w:lang w:val="en-US" w:eastAsia="sv-SE"/>
        </w:rPr>
        <w:t>BS type 1-O</w:t>
      </w:r>
      <w:r w:rsidRPr="00EB60CE">
        <w:rPr>
          <w:lang w:val="en-US" w:eastAsia="sv-SE"/>
        </w:rPr>
        <w:t xml:space="preserve"> procedure for out-of-band blocking</w:t>
      </w:r>
      <w:r>
        <w:tab/>
      </w:r>
      <w:r>
        <w:fldChar w:fldCharType="begin"/>
      </w:r>
      <w:r>
        <w:instrText xml:space="preserve"> PAGEREF _Toc106206736 \h </w:instrText>
      </w:r>
      <w:r>
        <w:fldChar w:fldCharType="separate"/>
      </w:r>
      <w:r>
        <w:t>171</w:t>
      </w:r>
      <w:r>
        <w:fldChar w:fldCharType="end"/>
      </w:r>
    </w:p>
    <w:p w14:paraId="31278911" w14:textId="158CD2F1" w:rsidR="00DA6D27" w:rsidRDefault="00DA6D27">
      <w:pPr>
        <w:pStyle w:val="TOC5"/>
        <w:rPr>
          <w:rFonts w:asciiTheme="minorHAnsi" w:eastAsiaTheme="minorEastAsia" w:hAnsiTheme="minorHAnsi" w:cstheme="minorBidi"/>
          <w:sz w:val="22"/>
          <w:szCs w:val="22"/>
          <w:lang w:eastAsia="en-GB"/>
        </w:rPr>
      </w:pPr>
      <w:r>
        <w:rPr>
          <w:lang w:eastAsia="sv-SE"/>
        </w:rPr>
        <w:t>7.6.</w:t>
      </w:r>
      <w:r w:rsidRPr="00EB60CE">
        <w:rPr>
          <w:lang w:val="en-US" w:eastAsia="sv-SE"/>
        </w:rPr>
        <w:t>4</w:t>
      </w:r>
      <w:r>
        <w:rPr>
          <w:lang w:eastAsia="sv-SE"/>
        </w:rPr>
        <w:t>.</w:t>
      </w:r>
      <w:r w:rsidRPr="00EB60CE">
        <w:rPr>
          <w:lang w:val="en-US" w:eastAsia="sv-SE"/>
        </w:rPr>
        <w:t>2</w:t>
      </w:r>
      <w:r>
        <w:rPr>
          <w:lang w:eastAsia="sv-SE"/>
        </w:rPr>
        <w:t>.</w:t>
      </w:r>
      <w:r w:rsidRPr="00EB60CE">
        <w:rPr>
          <w:lang w:val="en-US" w:eastAsia="sv-SE"/>
        </w:rPr>
        <w:t>2</w:t>
      </w:r>
      <w:r>
        <w:rPr>
          <w:rFonts w:asciiTheme="minorHAnsi" w:eastAsiaTheme="minorEastAsia" w:hAnsiTheme="minorHAnsi" w:cstheme="minorBidi"/>
          <w:sz w:val="22"/>
          <w:szCs w:val="22"/>
          <w:lang w:eastAsia="en-GB"/>
        </w:rPr>
        <w:tab/>
      </w:r>
      <w:r w:rsidRPr="00EB60CE">
        <w:rPr>
          <w:i/>
          <w:lang w:val="en-US" w:eastAsia="sv-SE"/>
        </w:rPr>
        <w:t>BS type 1-O</w:t>
      </w:r>
      <w:r w:rsidRPr="00EB60CE">
        <w:rPr>
          <w:lang w:val="en-US" w:eastAsia="sv-SE"/>
        </w:rPr>
        <w:t xml:space="preserve"> procedure for co-location blocking</w:t>
      </w:r>
      <w:r>
        <w:tab/>
      </w:r>
      <w:r>
        <w:fldChar w:fldCharType="begin"/>
      </w:r>
      <w:r>
        <w:instrText xml:space="preserve"> PAGEREF _Toc106206737 \h </w:instrText>
      </w:r>
      <w:r>
        <w:fldChar w:fldCharType="separate"/>
      </w:r>
      <w:r>
        <w:t>171</w:t>
      </w:r>
      <w:r>
        <w:fldChar w:fldCharType="end"/>
      </w:r>
    </w:p>
    <w:p w14:paraId="54C22A44" w14:textId="76295475" w:rsidR="00DA6D27" w:rsidRDefault="00DA6D27">
      <w:pPr>
        <w:pStyle w:val="TOC5"/>
        <w:rPr>
          <w:rFonts w:asciiTheme="minorHAnsi" w:eastAsiaTheme="minorEastAsia" w:hAnsiTheme="minorHAnsi" w:cstheme="minorBidi"/>
          <w:sz w:val="22"/>
          <w:szCs w:val="22"/>
          <w:lang w:eastAsia="en-GB"/>
        </w:rPr>
      </w:pPr>
      <w:r>
        <w:t>7.</w:t>
      </w:r>
      <w:r w:rsidRPr="00EB60CE">
        <w:rPr>
          <w:lang w:val="en-US"/>
        </w:rPr>
        <w:t>6</w:t>
      </w:r>
      <w:r>
        <w:t>.</w:t>
      </w:r>
      <w:r w:rsidRPr="00EB60CE">
        <w:rPr>
          <w:lang w:val="en-US"/>
        </w:rPr>
        <w:t>4</w:t>
      </w:r>
      <w:r>
        <w:t>.</w:t>
      </w:r>
      <w:r w:rsidRPr="00EB60CE">
        <w:rPr>
          <w:lang w:val="en-US"/>
        </w:rPr>
        <w:t>2</w:t>
      </w:r>
      <w:r>
        <w:t>.</w:t>
      </w:r>
      <w:r w:rsidRPr="00EB60CE">
        <w:rPr>
          <w:lang w:val="en-US"/>
        </w:rPr>
        <w:t>3</w:t>
      </w:r>
      <w:r>
        <w:rPr>
          <w:rFonts w:asciiTheme="minorHAnsi" w:eastAsiaTheme="minorEastAsia" w:hAnsiTheme="minorHAnsi" w:cstheme="minorBidi"/>
          <w:sz w:val="22"/>
          <w:szCs w:val="22"/>
          <w:lang w:eastAsia="en-GB"/>
        </w:rPr>
        <w:tab/>
      </w:r>
      <w:r w:rsidRPr="00EB60CE">
        <w:rPr>
          <w:i/>
        </w:rPr>
        <w:t>BS type 2-O</w:t>
      </w:r>
      <w:r>
        <w:t xml:space="preserve"> procedure for out-of-band blocking</w:t>
      </w:r>
      <w:r>
        <w:tab/>
      </w:r>
      <w:r>
        <w:fldChar w:fldCharType="begin"/>
      </w:r>
      <w:r>
        <w:instrText xml:space="preserve"> PAGEREF _Toc106206738 \h </w:instrText>
      </w:r>
      <w:r>
        <w:fldChar w:fldCharType="separate"/>
      </w:r>
      <w:r>
        <w:t>172</w:t>
      </w:r>
      <w:r>
        <w:fldChar w:fldCharType="end"/>
      </w:r>
    </w:p>
    <w:p w14:paraId="37DC4B6B" w14:textId="6EA78726" w:rsidR="00DA6D27" w:rsidRDefault="00DA6D27">
      <w:pPr>
        <w:pStyle w:val="TOC3"/>
        <w:rPr>
          <w:rFonts w:asciiTheme="minorHAnsi" w:eastAsiaTheme="minorEastAsia" w:hAnsiTheme="minorHAnsi" w:cstheme="minorBidi"/>
          <w:sz w:val="22"/>
          <w:szCs w:val="22"/>
          <w:lang w:eastAsia="en-GB"/>
        </w:rPr>
      </w:pPr>
      <w:r>
        <w:t>7.</w:t>
      </w:r>
      <w:r w:rsidRPr="00EB60C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_Toc106206739 \h </w:instrText>
      </w:r>
      <w:r>
        <w:fldChar w:fldCharType="separate"/>
      </w:r>
      <w:r>
        <w:t>173</w:t>
      </w:r>
      <w:r>
        <w:fldChar w:fldCharType="end"/>
      </w:r>
    </w:p>
    <w:p w14:paraId="1946241C" w14:textId="43F4A12D" w:rsidR="00DA6D27" w:rsidRDefault="00DA6D27">
      <w:pPr>
        <w:pStyle w:val="TOC4"/>
        <w:rPr>
          <w:rFonts w:asciiTheme="minorHAnsi" w:eastAsiaTheme="minorEastAsia" w:hAnsiTheme="minorHAnsi" w:cstheme="minorBidi"/>
          <w:sz w:val="22"/>
          <w:szCs w:val="22"/>
          <w:lang w:eastAsia="en-GB"/>
        </w:rPr>
      </w:pPr>
      <w:r>
        <w:t>7.</w:t>
      </w:r>
      <w:r w:rsidRPr="00EB60CE">
        <w:rPr>
          <w:lang w:val="en-US"/>
        </w:rPr>
        <w:t>6</w:t>
      </w:r>
      <w:r>
        <w:t>.5.1</w:t>
      </w:r>
      <w:r>
        <w:rPr>
          <w:rFonts w:asciiTheme="minorHAnsi" w:eastAsiaTheme="minorEastAsia" w:hAnsiTheme="minorHAnsi" w:cstheme="minorBidi"/>
          <w:sz w:val="22"/>
          <w:szCs w:val="22"/>
          <w:lang w:eastAsia="en-GB"/>
        </w:rPr>
        <w:tab/>
      </w:r>
      <w:r>
        <w:t xml:space="preserve">Requirement for </w:t>
      </w:r>
      <w:r w:rsidRPr="00EB60CE">
        <w:rPr>
          <w:i/>
        </w:rPr>
        <w:t>BS type 1-O</w:t>
      </w:r>
      <w:r>
        <w:tab/>
      </w:r>
      <w:r>
        <w:fldChar w:fldCharType="begin"/>
      </w:r>
      <w:r>
        <w:instrText xml:space="preserve"> PAGEREF _Toc106206740 \h </w:instrText>
      </w:r>
      <w:r>
        <w:fldChar w:fldCharType="separate"/>
      </w:r>
      <w:r>
        <w:t>173</w:t>
      </w:r>
      <w:r>
        <w:fldChar w:fldCharType="end"/>
      </w:r>
    </w:p>
    <w:p w14:paraId="32E410A7" w14:textId="56F459B1" w:rsidR="00DA6D27" w:rsidRDefault="00DA6D27">
      <w:pPr>
        <w:pStyle w:val="TOC5"/>
        <w:rPr>
          <w:rFonts w:asciiTheme="minorHAnsi" w:eastAsiaTheme="minorEastAsia" w:hAnsiTheme="minorHAnsi" w:cstheme="minorBidi"/>
          <w:sz w:val="22"/>
          <w:szCs w:val="22"/>
          <w:lang w:eastAsia="en-GB"/>
        </w:rPr>
      </w:pPr>
      <w:r>
        <w:t>7.</w:t>
      </w:r>
      <w:r w:rsidRPr="00EB60CE">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_Toc106206741 \h </w:instrText>
      </w:r>
      <w:r>
        <w:fldChar w:fldCharType="separate"/>
      </w:r>
      <w:r>
        <w:t>173</w:t>
      </w:r>
      <w:r>
        <w:fldChar w:fldCharType="end"/>
      </w:r>
    </w:p>
    <w:p w14:paraId="725F9F45" w14:textId="7BC1819E" w:rsidR="00DA6D27" w:rsidRDefault="00DA6D27">
      <w:pPr>
        <w:pStyle w:val="TOC5"/>
        <w:rPr>
          <w:rFonts w:asciiTheme="minorHAnsi" w:eastAsiaTheme="minorEastAsia" w:hAnsiTheme="minorHAnsi" w:cstheme="minorBidi"/>
          <w:sz w:val="22"/>
          <w:szCs w:val="22"/>
          <w:lang w:eastAsia="en-GB"/>
        </w:rPr>
      </w:pPr>
      <w:r>
        <w:t>7.</w:t>
      </w:r>
      <w:r w:rsidRPr="00EB60C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_Toc106206742 \h </w:instrText>
      </w:r>
      <w:r>
        <w:fldChar w:fldCharType="separate"/>
      </w:r>
      <w:r>
        <w:t>173</w:t>
      </w:r>
      <w:r>
        <w:fldChar w:fldCharType="end"/>
      </w:r>
    </w:p>
    <w:p w14:paraId="596E1AA4" w14:textId="208021D4" w:rsidR="00DA6D27" w:rsidRDefault="00DA6D27">
      <w:pPr>
        <w:pStyle w:val="TOC4"/>
        <w:rPr>
          <w:rFonts w:asciiTheme="minorHAnsi" w:eastAsiaTheme="minorEastAsia" w:hAnsiTheme="minorHAnsi" w:cstheme="minorBidi"/>
          <w:sz w:val="22"/>
          <w:szCs w:val="22"/>
          <w:lang w:eastAsia="en-GB"/>
        </w:rPr>
      </w:pPr>
      <w:r>
        <w:t>7.</w:t>
      </w:r>
      <w:r w:rsidRPr="00EB60CE">
        <w:rPr>
          <w:lang w:val="en-US"/>
        </w:rPr>
        <w:t>6</w:t>
      </w:r>
      <w:r>
        <w:t>.5.2</w:t>
      </w:r>
      <w:r>
        <w:rPr>
          <w:rFonts w:asciiTheme="minorHAnsi" w:eastAsiaTheme="minorEastAsia" w:hAnsiTheme="minorHAnsi" w:cstheme="minorBidi"/>
          <w:sz w:val="22"/>
          <w:szCs w:val="22"/>
          <w:lang w:eastAsia="en-GB"/>
        </w:rPr>
        <w:tab/>
      </w:r>
      <w:r>
        <w:t xml:space="preserve">Requirement for </w:t>
      </w:r>
      <w:r w:rsidRPr="00EB60CE">
        <w:rPr>
          <w:i/>
        </w:rPr>
        <w:t>BS type 2-O</w:t>
      </w:r>
      <w:r>
        <w:tab/>
      </w:r>
      <w:r>
        <w:fldChar w:fldCharType="begin"/>
      </w:r>
      <w:r>
        <w:instrText xml:space="preserve"> PAGEREF _Toc106206743 \h </w:instrText>
      </w:r>
      <w:r>
        <w:fldChar w:fldCharType="separate"/>
      </w:r>
      <w:r>
        <w:t>174</w:t>
      </w:r>
      <w:r>
        <w:fldChar w:fldCharType="end"/>
      </w:r>
    </w:p>
    <w:p w14:paraId="7000FA17" w14:textId="770D8F46" w:rsidR="00DA6D27" w:rsidRDefault="00DA6D27">
      <w:pPr>
        <w:pStyle w:val="TOC5"/>
        <w:rPr>
          <w:rFonts w:asciiTheme="minorHAnsi" w:eastAsiaTheme="minorEastAsia" w:hAnsiTheme="minorHAnsi" w:cstheme="minorBidi"/>
          <w:sz w:val="22"/>
          <w:szCs w:val="22"/>
          <w:lang w:eastAsia="en-GB"/>
        </w:rPr>
      </w:pPr>
      <w:r>
        <w:t>7.</w:t>
      </w:r>
      <w:r w:rsidRPr="00EB60CE">
        <w:rPr>
          <w:lang w:val="en-US"/>
        </w:rPr>
        <w:t>6</w:t>
      </w:r>
      <w:r>
        <w:t>.5.</w:t>
      </w:r>
      <w:r w:rsidRPr="00EB60CE">
        <w:rPr>
          <w:lang w:val="en-US"/>
        </w:rPr>
        <w:t>2</w:t>
      </w:r>
      <w:r>
        <w:t>.1</w:t>
      </w:r>
      <w:r>
        <w:rPr>
          <w:rFonts w:asciiTheme="minorHAnsi" w:eastAsiaTheme="minorEastAsia" w:hAnsiTheme="minorHAnsi" w:cstheme="minorBidi"/>
          <w:sz w:val="22"/>
          <w:szCs w:val="22"/>
          <w:lang w:eastAsia="en-GB"/>
        </w:rPr>
        <w:tab/>
      </w:r>
      <w:r>
        <w:t>General r</w:t>
      </w:r>
      <w:r w:rsidRPr="00EB60CE">
        <w:rPr>
          <w:lang w:val="en-US"/>
        </w:rPr>
        <w:t>equirement</w:t>
      </w:r>
      <w:r>
        <w:tab/>
      </w:r>
      <w:r>
        <w:fldChar w:fldCharType="begin"/>
      </w:r>
      <w:r>
        <w:instrText xml:space="preserve"> PAGEREF _Toc106206744 \h </w:instrText>
      </w:r>
      <w:r>
        <w:fldChar w:fldCharType="separate"/>
      </w:r>
      <w:r>
        <w:t>174</w:t>
      </w:r>
      <w:r>
        <w:fldChar w:fldCharType="end"/>
      </w:r>
    </w:p>
    <w:p w14:paraId="70872F80" w14:textId="26BA1F1C" w:rsidR="00DA6D27" w:rsidRDefault="00DA6D2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_Toc106206745 \h </w:instrText>
      </w:r>
      <w:r>
        <w:fldChar w:fldCharType="separate"/>
      </w:r>
      <w:r>
        <w:t>174</w:t>
      </w:r>
      <w:r>
        <w:fldChar w:fldCharType="end"/>
      </w:r>
    </w:p>
    <w:p w14:paraId="0D36381D" w14:textId="5E6C1EB2" w:rsidR="00DA6D27" w:rsidRDefault="00DA6D2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_Toc106206746 \h </w:instrText>
      </w:r>
      <w:r>
        <w:fldChar w:fldCharType="separate"/>
      </w:r>
      <w:r>
        <w:t>174</w:t>
      </w:r>
      <w:r>
        <w:fldChar w:fldCharType="end"/>
      </w:r>
    </w:p>
    <w:p w14:paraId="741378B0" w14:textId="56643D89" w:rsidR="00DA6D27" w:rsidRDefault="00DA6D2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_Toc106206747 \h </w:instrText>
      </w:r>
      <w:r>
        <w:fldChar w:fldCharType="separate"/>
      </w:r>
      <w:r>
        <w:t>175</w:t>
      </w:r>
      <w:r>
        <w:fldChar w:fldCharType="end"/>
      </w:r>
    </w:p>
    <w:p w14:paraId="2A09F512" w14:textId="21616BA0" w:rsidR="00DA6D27" w:rsidRDefault="00DA6D27">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_Toc106206748 \h </w:instrText>
      </w:r>
      <w:r>
        <w:fldChar w:fldCharType="separate"/>
      </w:r>
      <w:r>
        <w:t>175</w:t>
      </w:r>
      <w:r>
        <w:fldChar w:fldCharType="end"/>
      </w:r>
    </w:p>
    <w:p w14:paraId="5B0B7433" w14:textId="7DBFA612" w:rsidR="00DA6D27" w:rsidRDefault="00DA6D27">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_Toc106206749 \h </w:instrText>
      </w:r>
      <w:r>
        <w:fldChar w:fldCharType="separate"/>
      </w:r>
      <w:r>
        <w:t>175</w:t>
      </w:r>
      <w:r>
        <w:fldChar w:fldCharType="end"/>
      </w:r>
    </w:p>
    <w:p w14:paraId="6175BF5D" w14:textId="57A94E29" w:rsidR="00DA6D27" w:rsidRDefault="00DA6D27">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_Toc106206750 \h </w:instrText>
      </w:r>
      <w:r>
        <w:fldChar w:fldCharType="separate"/>
      </w:r>
      <w:r>
        <w:t>175</w:t>
      </w:r>
      <w:r>
        <w:fldChar w:fldCharType="end"/>
      </w:r>
    </w:p>
    <w:p w14:paraId="7D3B2FC5" w14:textId="68443B43" w:rsidR="00DA6D27" w:rsidRDefault="00DA6D27">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_Toc106206751 \h </w:instrText>
      </w:r>
      <w:r>
        <w:fldChar w:fldCharType="separate"/>
      </w:r>
      <w:r>
        <w:t>176</w:t>
      </w:r>
      <w:r>
        <w:fldChar w:fldCharType="end"/>
      </w:r>
    </w:p>
    <w:p w14:paraId="62A4825D" w14:textId="5CF042DA" w:rsidR="00DA6D27" w:rsidRDefault="00DA6D27">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_Toc106206752 \h </w:instrText>
      </w:r>
      <w:r>
        <w:fldChar w:fldCharType="separate"/>
      </w:r>
      <w:r>
        <w:t>176</w:t>
      </w:r>
      <w:r>
        <w:fldChar w:fldCharType="end"/>
      </w:r>
    </w:p>
    <w:p w14:paraId="5C2A15E8" w14:textId="16C30732" w:rsidR="00DA6D27" w:rsidRDefault="00DA6D2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_Toc106206753 \h </w:instrText>
      </w:r>
      <w:r>
        <w:fldChar w:fldCharType="separate"/>
      </w:r>
      <w:r>
        <w:t>176</w:t>
      </w:r>
      <w:r>
        <w:fldChar w:fldCharType="end"/>
      </w:r>
    </w:p>
    <w:p w14:paraId="5597433E" w14:textId="5C5C14DA" w:rsidR="00DA6D27" w:rsidRDefault="00DA6D2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_Toc106206754 \h </w:instrText>
      </w:r>
      <w:r>
        <w:fldChar w:fldCharType="separate"/>
      </w:r>
      <w:r>
        <w:t>177</w:t>
      </w:r>
      <w:r>
        <w:fldChar w:fldCharType="end"/>
      </w:r>
    </w:p>
    <w:p w14:paraId="26FB72D3" w14:textId="409410E9" w:rsidR="00DA6D27" w:rsidRDefault="00DA6D2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_Toc106206755 \h </w:instrText>
      </w:r>
      <w:r>
        <w:fldChar w:fldCharType="separate"/>
      </w:r>
      <w:r>
        <w:t>178</w:t>
      </w:r>
      <w:r>
        <w:fldChar w:fldCharType="end"/>
      </w:r>
    </w:p>
    <w:p w14:paraId="1770BF34" w14:textId="64EEB408" w:rsidR="00DA6D27" w:rsidRDefault="00DA6D2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_Toc106206756 \h </w:instrText>
      </w:r>
      <w:r>
        <w:fldChar w:fldCharType="separate"/>
      </w:r>
      <w:r>
        <w:t>178</w:t>
      </w:r>
      <w:r>
        <w:fldChar w:fldCharType="end"/>
      </w:r>
    </w:p>
    <w:p w14:paraId="5B63EA5B" w14:textId="469315C9" w:rsidR="00DA6D27" w:rsidRDefault="00DA6D2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_Toc106206757 \h </w:instrText>
      </w:r>
      <w:r>
        <w:fldChar w:fldCharType="separate"/>
      </w:r>
      <w:r>
        <w:t>178</w:t>
      </w:r>
      <w:r>
        <w:fldChar w:fldCharType="end"/>
      </w:r>
    </w:p>
    <w:p w14:paraId="2322954E" w14:textId="6CFD193E" w:rsidR="00DA6D27" w:rsidRDefault="00DA6D27">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_Toc106206758 \h </w:instrText>
      </w:r>
      <w:r>
        <w:fldChar w:fldCharType="separate"/>
      </w:r>
      <w:r>
        <w:t>178</w:t>
      </w:r>
      <w:r>
        <w:fldChar w:fldCharType="end"/>
      </w:r>
    </w:p>
    <w:p w14:paraId="00C68890" w14:textId="0B4F2FF1" w:rsidR="00DA6D27" w:rsidRDefault="00DA6D2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_Toc106206759 \h </w:instrText>
      </w:r>
      <w:r>
        <w:fldChar w:fldCharType="separate"/>
      </w:r>
      <w:r>
        <w:t>178</w:t>
      </w:r>
      <w:r>
        <w:fldChar w:fldCharType="end"/>
      </w:r>
    </w:p>
    <w:p w14:paraId="5B71AAC4" w14:textId="61C61546" w:rsidR="00DA6D27" w:rsidRDefault="00DA6D27">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_Toc106206760 \h </w:instrText>
      </w:r>
      <w:r>
        <w:fldChar w:fldCharType="separate"/>
      </w:r>
      <w:r>
        <w:t>178</w:t>
      </w:r>
      <w:r>
        <w:fldChar w:fldCharType="end"/>
      </w:r>
    </w:p>
    <w:p w14:paraId="32B112B9" w14:textId="4C121969" w:rsidR="00DA6D27" w:rsidRDefault="00DA6D27">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_Toc106206761 \h </w:instrText>
      </w:r>
      <w:r>
        <w:fldChar w:fldCharType="separate"/>
      </w:r>
      <w:r>
        <w:t>179</w:t>
      </w:r>
      <w:r>
        <w:fldChar w:fldCharType="end"/>
      </w:r>
    </w:p>
    <w:p w14:paraId="4E280944" w14:textId="29EB1EA5" w:rsidR="00DA6D27" w:rsidRDefault="00DA6D2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_Toc106206762 \h </w:instrText>
      </w:r>
      <w:r>
        <w:fldChar w:fldCharType="separate"/>
      </w:r>
      <w:r>
        <w:t>179</w:t>
      </w:r>
      <w:r>
        <w:fldChar w:fldCharType="end"/>
      </w:r>
    </w:p>
    <w:p w14:paraId="70F8492C" w14:textId="56121424" w:rsidR="00DA6D27" w:rsidRDefault="00DA6D27">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_Toc106206763 \h </w:instrText>
      </w:r>
      <w:r>
        <w:fldChar w:fldCharType="separate"/>
      </w:r>
      <w:r>
        <w:t>179</w:t>
      </w:r>
      <w:r>
        <w:fldChar w:fldCharType="end"/>
      </w:r>
    </w:p>
    <w:p w14:paraId="001C042A" w14:textId="0E831F9B" w:rsidR="00DA6D27" w:rsidRDefault="00DA6D27">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_Toc106206764 \h </w:instrText>
      </w:r>
      <w:r>
        <w:fldChar w:fldCharType="separate"/>
      </w:r>
      <w:r>
        <w:t>185</w:t>
      </w:r>
      <w:r>
        <w:fldChar w:fldCharType="end"/>
      </w:r>
    </w:p>
    <w:p w14:paraId="4DD87761" w14:textId="3EA4B0F7" w:rsidR="00DA6D27" w:rsidRDefault="00DA6D2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_Toc106206765 \h </w:instrText>
      </w:r>
      <w:r>
        <w:fldChar w:fldCharType="separate"/>
      </w:r>
      <w:r>
        <w:t>185</w:t>
      </w:r>
      <w:r>
        <w:fldChar w:fldCharType="end"/>
      </w:r>
    </w:p>
    <w:p w14:paraId="04689FF5" w14:textId="3F3E7B17" w:rsidR="00DA6D27" w:rsidRDefault="00DA6D27">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_Toc106206766 \h </w:instrText>
      </w:r>
      <w:r>
        <w:fldChar w:fldCharType="separate"/>
      </w:r>
      <w:r>
        <w:t>185</w:t>
      </w:r>
      <w:r>
        <w:fldChar w:fldCharType="end"/>
      </w:r>
    </w:p>
    <w:p w14:paraId="3CCD2217" w14:textId="58CB04F0" w:rsidR="00DA6D27" w:rsidRDefault="00DA6D27">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_Toc106206767 \h </w:instrText>
      </w:r>
      <w:r>
        <w:fldChar w:fldCharType="separate"/>
      </w:r>
      <w:r>
        <w:t>186</w:t>
      </w:r>
      <w:r>
        <w:fldChar w:fldCharType="end"/>
      </w:r>
    </w:p>
    <w:p w14:paraId="24A1AD04" w14:textId="2C490079" w:rsidR="00DA6D27" w:rsidRDefault="00DA6D27">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_Toc106206768 \h </w:instrText>
      </w:r>
      <w:r>
        <w:fldChar w:fldCharType="separate"/>
      </w:r>
      <w:r>
        <w:t>186</w:t>
      </w:r>
      <w:r>
        <w:fldChar w:fldCharType="end"/>
      </w:r>
    </w:p>
    <w:p w14:paraId="69773211" w14:textId="7E9C4CE7" w:rsidR="00DA6D27" w:rsidRDefault="00DA6D2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_Toc106206769 \h </w:instrText>
      </w:r>
      <w:r>
        <w:fldChar w:fldCharType="separate"/>
      </w:r>
      <w:r>
        <w:t>186</w:t>
      </w:r>
      <w:r>
        <w:fldChar w:fldCharType="end"/>
      </w:r>
    </w:p>
    <w:p w14:paraId="1CC8982F" w14:textId="18870957" w:rsidR="00DA6D27" w:rsidRDefault="00DA6D27">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_Toc106206770 \h </w:instrText>
      </w:r>
      <w:r>
        <w:fldChar w:fldCharType="separate"/>
      </w:r>
      <w:r>
        <w:t>186</w:t>
      </w:r>
      <w:r>
        <w:fldChar w:fldCharType="end"/>
      </w:r>
    </w:p>
    <w:p w14:paraId="56830D07" w14:textId="563B4796" w:rsidR="00DA6D27" w:rsidRDefault="00DA6D27">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_Toc106206771 \h </w:instrText>
      </w:r>
      <w:r>
        <w:fldChar w:fldCharType="separate"/>
      </w:r>
      <w:r>
        <w:t>186</w:t>
      </w:r>
      <w:r>
        <w:fldChar w:fldCharType="end"/>
      </w:r>
    </w:p>
    <w:p w14:paraId="7C97AA18" w14:textId="27FD6090" w:rsidR="00DA6D27" w:rsidRDefault="00DA6D2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_Toc106206772 \h </w:instrText>
      </w:r>
      <w:r>
        <w:fldChar w:fldCharType="separate"/>
      </w:r>
      <w:r>
        <w:t>187</w:t>
      </w:r>
      <w:r>
        <w:fldChar w:fldCharType="end"/>
      </w:r>
    </w:p>
    <w:p w14:paraId="616551C7" w14:textId="1FB19C21" w:rsidR="00DA6D27" w:rsidRDefault="00DA6D27">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B60CE">
        <w:rPr>
          <w:i/>
          <w:lang w:eastAsia="sv-SE"/>
        </w:rPr>
        <w:t>BS type 1-O</w:t>
      </w:r>
      <w:r>
        <w:tab/>
      </w:r>
      <w:r>
        <w:fldChar w:fldCharType="begin"/>
      </w:r>
      <w:r>
        <w:instrText xml:space="preserve"> PAGEREF _Toc106206773 \h </w:instrText>
      </w:r>
      <w:r>
        <w:fldChar w:fldCharType="separate"/>
      </w:r>
      <w:r>
        <w:t>187</w:t>
      </w:r>
      <w:r>
        <w:fldChar w:fldCharType="end"/>
      </w:r>
    </w:p>
    <w:p w14:paraId="06FF3143" w14:textId="0C201F78" w:rsidR="00DA6D27" w:rsidRDefault="00DA6D27">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B60CE">
        <w:rPr>
          <w:i/>
          <w:lang w:eastAsia="sv-SE"/>
        </w:rPr>
        <w:t>BS type 2-O</w:t>
      </w:r>
      <w:r>
        <w:tab/>
      </w:r>
      <w:r>
        <w:fldChar w:fldCharType="begin"/>
      </w:r>
      <w:r>
        <w:instrText xml:space="preserve"> PAGEREF _Toc106206774 \h </w:instrText>
      </w:r>
      <w:r>
        <w:fldChar w:fldCharType="separate"/>
      </w:r>
      <w:r>
        <w:t>189</w:t>
      </w:r>
      <w:r>
        <w:fldChar w:fldCharType="end"/>
      </w:r>
    </w:p>
    <w:p w14:paraId="07119562" w14:textId="4BD8F9A1" w:rsidR="00DA6D27" w:rsidRDefault="00DA6D2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_Toc106206775 \h </w:instrText>
      </w:r>
      <w:r>
        <w:fldChar w:fldCharType="separate"/>
      </w:r>
      <w:r>
        <w:t>191</w:t>
      </w:r>
      <w:r>
        <w:fldChar w:fldCharType="end"/>
      </w:r>
    </w:p>
    <w:p w14:paraId="489C935D" w14:textId="2B4E01EA" w:rsidR="00DA6D27" w:rsidRDefault="00DA6D2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_Toc106206776 \h </w:instrText>
      </w:r>
      <w:r>
        <w:fldChar w:fldCharType="separate"/>
      </w:r>
      <w:r>
        <w:t>191</w:t>
      </w:r>
      <w:r>
        <w:fldChar w:fldCharType="end"/>
      </w:r>
    </w:p>
    <w:p w14:paraId="39CE2A8E" w14:textId="123E7A62" w:rsidR="00DA6D27" w:rsidRDefault="00DA6D27">
      <w:pPr>
        <w:pStyle w:val="TOC3"/>
        <w:rPr>
          <w:rFonts w:asciiTheme="minorHAnsi" w:eastAsiaTheme="minorEastAsia" w:hAnsiTheme="minorHAnsi" w:cstheme="minorBidi"/>
          <w:sz w:val="22"/>
          <w:szCs w:val="22"/>
          <w:lang w:eastAsia="en-GB"/>
        </w:rPr>
      </w:pPr>
      <w:r w:rsidRPr="00EB60CE">
        <w:rPr>
          <w:rFonts w:eastAsia="Malgun Gothic"/>
        </w:rPr>
        <w:t>8.</w:t>
      </w:r>
      <w:r w:rsidRPr="00EB60CE">
        <w:rPr>
          <w:rFonts w:eastAsia="DengXian"/>
          <w:lang w:eastAsia="zh-CN"/>
        </w:rPr>
        <w:t>1.</w:t>
      </w:r>
      <w:r w:rsidRPr="00EB60CE">
        <w:rPr>
          <w:rFonts w:eastAsiaTheme="minorEastAsia"/>
          <w:lang w:eastAsia="zh-CN"/>
        </w:rPr>
        <w:t>0</w:t>
      </w:r>
      <w:r>
        <w:rPr>
          <w:rFonts w:asciiTheme="minorHAnsi" w:eastAsiaTheme="minorEastAsia" w:hAnsiTheme="minorHAnsi" w:cstheme="minorBidi"/>
          <w:sz w:val="22"/>
          <w:szCs w:val="22"/>
          <w:lang w:eastAsia="en-GB"/>
        </w:rPr>
        <w:tab/>
      </w:r>
      <w:r w:rsidRPr="00EB60CE">
        <w:rPr>
          <w:rFonts w:eastAsia="Malgun Gothic"/>
        </w:rPr>
        <w:t>Scope and definitions</w:t>
      </w:r>
      <w:r>
        <w:tab/>
      </w:r>
      <w:r>
        <w:fldChar w:fldCharType="begin"/>
      </w:r>
      <w:r>
        <w:instrText xml:space="preserve"> PAGEREF _Toc106206777 \h </w:instrText>
      </w:r>
      <w:r>
        <w:fldChar w:fldCharType="separate"/>
      </w:r>
      <w:r>
        <w:t>191</w:t>
      </w:r>
      <w:r>
        <w:fldChar w:fldCharType="end"/>
      </w:r>
    </w:p>
    <w:p w14:paraId="35436646" w14:textId="4394560B" w:rsidR="00DA6D27" w:rsidRDefault="00DA6D2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_Toc106206778 \h </w:instrText>
      </w:r>
      <w:r>
        <w:fldChar w:fldCharType="separate"/>
      </w:r>
      <w:r>
        <w:t>191</w:t>
      </w:r>
      <w:r>
        <w:fldChar w:fldCharType="end"/>
      </w:r>
    </w:p>
    <w:p w14:paraId="75B7595A" w14:textId="6C32799E" w:rsidR="00DA6D27" w:rsidRDefault="00DA6D27">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_Toc106206779 \h </w:instrText>
      </w:r>
      <w:r>
        <w:fldChar w:fldCharType="separate"/>
      </w:r>
      <w:r>
        <w:t>192</w:t>
      </w:r>
      <w:r>
        <w:fldChar w:fldCharType="end"/>
      </w:r>
    </w:p>
    <w:p w14:paraId="15EBCE4E" w14:textId="2C0C2D12"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_Toc106206780 \h </w:instrText>
      </w:r>
      <w:r>
        <w:fldChar w:fldCharType="separate"/>
      </w:r>
      <w:r>
        <w:t>192</w:t>
      </w:r>
      <w:r>
        <w:fldChar w:fldCharType="end"/>
      </w:r>
    </w:p>
    <w:p w14:paraId="12563C83" w14:textId="4D47C7BE"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B60CE">
        <w:rPr>
          <w:snapToGrid w:val="0"/>
          <w:lang w:eastAsia="zh-CN"/>
        </w:rPr>
        <w:t>requirements</w:t>
      </w:r>
      <w:r>
        <w:tab/>
      </w:r>
      <w:r>
        <w:fldChar w:fldCharType="begin"/>
      </w:r>
      <w:r>
        <w:instrText xml:space="preserve"> PAGEREF _Toc106206781 \h </w:instrText>
      </w:r>
      <w:r>
        <w:fldChar w:fldCharType="separate"/>
      </w:r>
      <w:r>
        <w:t>192</w:t>
      </w:r>
      <w:r>
        <w:fldChar w:fldCharType="end"/>
      </w:r>
    </w:p>
    <w:p w14:paraId="115C2D95" w14:textId="093F7AF4"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_Toc106206782 \h </w:instrText>
      </w:r>
      <w:r>
        <w:fldChar w:fldCharType="separate"/>
      </w:r>
      <w:r>
        <w:t>192</w:t>
      </w:r>
      <w:r>
        <w:fldChar w:fldCharType="end"/>
      </w:r>
    </w:p>
    <w:p w14:paraId="184D6541" w14:textId="07A4001F" w:rsidR="00DA6D27" w:rsidRDefault="00DA6D27">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_Toc106206783 \h </w:instrText>
      </w:r>
      <w:r>
        <w:fldChar w:fldCharType="separate"/>
      </w:r>
      <w:r>
        <w:t>192</w:t>
      </w:r>
      <w:r>
        <w:fldChar w:fldCharType="end"/>
      </w:r>
    </w:p>
    <w:p w14:paraId="6C3223F6" w14:textId="6B573D8E" w:rsidR="00DA6D27" w:rsidRDefault="00DA6D27">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_Toc106206784 \h </w:instrText>
      </w:r>
      <w:r>
        <w:fldChar w:fldCharType="separate"/>
      </w:r>
      <w:r>
        <w:t>192</w:t>
      </w:r>
      <w:r>
        <w:fldChar w:fldCharType="end"/>
      </w:r>
    </w:p>
    <w:p w14:paraId="5A9A7ACB" w14:textId="605CB893" w:rsidR="00DA6D27" w:rsidRDefault="00DA6D27">
      <w:pPr>
        <w:pStyle w:val="TOC5"/>
        <w:rPr>
          <w:rFonts w:asciiTheme="minorHAnsi" w:eastAsiaTheme="minorEastAsia" w:hAnsiTheme="minorHAnsi" w:cstheme="minorBidi"/>
          <w:sz w:val="22"/>
          <w:szCs w:val="22"/>
          <w:lang w:eastAsia="en-GB"/>
        </w:rPr>
      </w:pPr>
      <w:r w:rsidRPr="00EB60CE">
        <w:rPr>
          <w:rFonts w:eastAsia="SimSun"/>
        </w:rPr>
        <w:t>8.1.2.1</w:t>
      </w:r>
      <w:r w:rsidRPr="00EB60CE">
        <w:rPr>
          <w:rFonts w:eastAsia="SimSun"/>
          <w:lang w:eastAsia="zh-CN"/>
        </w:rPr>
        <w:t>.4</w:t>
      </w:r>
      <w:r>
        <w:rPr>
          <w:rFonts w:asciiTheme="minorHAnsi" w:eastAsiaTheme="minorEastAsia" w:hAnsiTheme="minorHAnsi" w:cstheme="minorBidi"/>
          <w:sz w:val="22"/>
          <w:szCs w:val="22"/>
          <w:lang w:eastAsia="en-GB"/>
        </w:rPr>
        <w:tab/>
      </w:r>
      <w:r w:rsidRPr="00EB60CE">
        <w:rPr>
          <w:rFonts w:eastAsia="SimSun"/>
        </w:rPr>
        <w:t>Applicability of requirements for</w:t>
      </w:r>
      <w:r w:rsidRPr="00EB60CE">
        <w:rPr>
          <w:rFonts w:eastAsia="SimSun"/>
          <w:lang w:eastAsia="zh-CN"/>
        </w:rPr>
        <w:t xml:space="preserve"> uplink</w:t>
      </w:r>
      <w:r w:rsidRPr="00EB60CE">
        <w:rPr>
          <w:rFonts w:eastAsia="SimSun"/>
        </w:rPr>
        <w:t xml:space="preserve"> </w:t>
      </w:r>
      <w:r w:rsidRPr="00EB60CE">
        <w:rPr>
          <w:rFonts w:eastAsia="SimSun"/>
          <w:lang w:eastAsia="zh-CN"/>
        </w:rPr>
        <w:t>carrier aggregation</w:t>
      </w:r>
      <w:r>
        <w:tab/>
      </w:r>
      <w:r>
        <w:fldChar w:fldCharType="begin"/>
      </w:r>
      <w:r>
        <w:instrText xml:space="preserve"> PAGEREF _Toc106206785 \h </w:instrText>
      </w:r>
      <w:r>
        <w:fldChar w:fldCharType="separate"/>
      </w:r>
      <w:r>
        <w:t>192</w:t>
      </w:r>
      <w:r>
        <w:fldChar w:fldCharType="end"/>
      </w:r>
    </w:p>
    <w:p w14:paraId="7365A345" w14:textId="7DE09855" w:rsidR="00DA6D27" w:rsidRDefault="00DA6D27">
      <w:pPr>
        <w:pStyle w:val="TOC5"/>
        <w:rPr>
          <w:rFonts w:asciiTheme="minorHAnsi" w:eastAsiaTheme="minorEastAsia" w:hAnsiTheme="minorHAnsi" w:cstheme="minorBidi"/>
          <w:sz w:val="22"/>
          <w:szCs w:val="22"/>
          <w:lang w:eastAsia="en-GB"/>
        </w:rPr>
      </w:pPr>
      <w:r w:rsidRPr="00EB60CE">
        <w:rPr>
          <w:rFonts w:eastAsia="SimSun"/>
        </w:rPr>
        <w:t>8.1.2.1.5</w:t>
      </w:r>
      <w:r>
        <w:rPr>
          <w:rFonts w:asciiTheme="minorHAnsi" w:eastAsiaTheme="minorEastAsia" w:hAnsiTheme="minorHAnsi" w:cstheme="minorBidi"/>
          <w:sz w:val="22"/>
          <w:szCs w:val="22"/>
          <w:lang w:eastAsia="en-GB"/>
        </w:rPr>
        <w:tab/>
      </w:r>
      <w:r w:rsidRPr="00EB60CE">
        <w:rPr>
          <w:rFonts w:eastAsia="SimSun"/>
        </w:rPr>
        <w:t>Applicability of requirements for TDD with different UL-DL patterns</w:t>
      </w:r>
      <w:r>
        <w:tab/>
      </w:r>
      <w:r>
        <w:fldChar w:fldCharType="begin"/>
      </w:r>
      <w:r>
        <w:instrText xml:space="preserve"> PAGEREF _Toc106206786 \h </w:instrText>
      </w:r>
      <w:r>
        <w:fldChar w:fldCharType="separate"/>
      </w:r>
      <w:r>
        <w:t>192</w:t>
      </w:r>
      <w:r>
        <w:fldChar w:fldCharType="end"/>
      </w:r>
    </w:p>
    <w:p w14:paraId="1D3592FE" w14:textId="579440F5" w:rsidR="00DA6D27" w:rsidRDefault="00DA6D27">
      <w:pPr>
        <w:pStyle w:val="TOC5"/>
        <w:rPr>
          <w:rFonts w:asciiTheme="minorHAnsi" w:eastAsiaTheme="minorEastAsia" w:hAnsiTheme="minorHAnsi" w:cstheme="minorBidi"/>
          <w:sz w:val="22"/>
          <w:szCs w:val="22"/>
          <w:lang w:eastAsia="en-GB"/>
        </w:rPr>
      </w:pPr>
      <w:r w:rsidRPr="00EB60CE">
        <w:rPr>
          <w:rFonts w:eastAsia="SimSun"/>
        </w:rPr>
        <w:t>8.1.2.1.7</w:t>
      </w:r>
      <w:r>
        <w:rPr>
          <w:rFonts w:asciiTheme="minorHAnsi" w:eastAsiaTheme="minorEastAsia" w:hAnsiTheme="minorHAnsi" w:cstheme="minorBidi"/>
          <w:sz w:val="22"/>
          <w:szCs w:val="22"/>
          <w:lang w:eastAsia="en-GB"/>
        </w:rPr>
        <w:tab/>
      </w:r>
      <w:r w:rsidRPr="00EB60CE">
        <w:rPr>
          <w:rFonts w:eastAsia="SimSun"/>
        </w:rPr>
        <w:t>Applicability of 2-step RA type requirements for different subcarrier spacings</w:t>
      </w:r>
      <w:r>
        <w:tab/>
      </w:r>
      <w:r>
        <w:fldChar w:fldCharType="begin"/>
      </w:r>
      <w:r>
        <w:instrText xml:space="preserve"> PAGEREF _Toc106206787 \h </w:instrText>
      </w:r>
      <w:r>
        <w:fldChar w:fldCharType="separate"/>
      </w:r>
      <w:r>
        <w:t>193</w:t>
      </w:r>
      <w:r>
        <w:fldChar w:fldCharType="end"/>
      </w:r>
    </w:p>
    <w:p w14:paraId="2B54D6BE" w14:textId="7E160EBF"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B60CE">
        <w:rPr>
          <w:snapToGrid w:val="0"/>
          <w:lang w:eastAsia="zh-CN"/>
        </w:rPr>
        <w:t>requirements</w:t>
      </w:r>
      <w:r>
        <w:tab/>
      </w:r>
      <w:r>
        <w:fldChar w:fldCharType="begin"/>
      </w:r>
      <w:r>
        <w:instrText xml:space="preserve"> PAGEREF _Toc106206788 \h </w:instrText>
      </w:r>
      <w:r>
        <w:fldChar w:fldCharType="separate"/>
      </w:r>
      <w:r>
        <w:t>193</w:t>
      </w:r>
      <w:r>
        <w:fldChar w:fldCharType="end"/>
      </w:r>
    </w:p>
    <w:p w14:paraId="70BF00E6" w14:textId="1A828F89"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_Toc106206789 \h </w:instrText>
      </w:r>
      <w:r>
        <w:fldChar w:fldCharType="separate"/>
      </w:r>
      <w:r>
        <w:t>193</w:t>
      </w:r>
      <w:r>
        <w:fldChar w:fldCharType="end"/>
      </w:r>
    </w:p>
    <w:p w14:paraId="6A927B80" w14:textId="30809022"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_Toc106206790 \h </w:instrText>
      </w:r>
      <w:r>
        <w:fldChar w:fldCharType="separate"/>
      </w:r>
      <w:r>
        <w:t>193</w:t>
      </w:r>
      <w:r>
        <w:fldChar w:fldCharType="end"/>
      </w:r>
    </w:p>
    <w:p w14:paraId="1098D8C3" w14:textId="2D043134" w:rsidR="00DA6D27" w:rsidRDefault="00DA6D27">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_Toc106206791 \h </w:instrText>
      </w:r>
      <w:r>
        <w:fldChar w:fldCharType="separate"/>
      </w:r>
      <w:r>
        <w:t>193</w:t>
      </w:r>
      <w:r>
        <w:fldChar w:fldCharType="end"/>
      </w:r>
    </w:p>
    <w:p w14:paraId="52C05C99" w14:textId="42560CF2" w:rsidR="00DA6D27" w:rsidRDefault="00DA6D27">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_Toc106206792 \h </w:instrText>
      </w:r>
      <w:r>
        <w:fldChar w:fldCharType="separate"/>
      </w:r>
      <w:r>
        <w:t>193</w:t>
      </w:r>
      <w:r>
        <w:fldChar w:fldCharType="end"/>
      </w:r>
    </w:p>
    <w:p w14:paraId="38AD366B" w14:textId="3B4FD3D5"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B60CE">
        <w:rPr>
          <w:rFonts w:eastAsiaTheme="minorEastAsia"/>
          <w:lang w:eastAsia="zh-CN"/>
        </w:rPr>
        <w:t>2</w:t>
      </w:r>
      <w:r>
        <w:t>.</w:t>
      </w:r>
      <w:r w:rsidRPr="00EB60C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 xml:space="preserve">requirements for </w:t>
      </w:r>
      <w:r w:rsidRPr="00EB60CE">
        <w:rPr>
          <w:rFonts w:eastAsiaTheme="minorEastAsia"/>
          <w:snapToGrid w:val="0"/>
          <w:lang w:eastAsia="zh-CN"/>
        </w:rPr>
        <w:t>multi-slot PUCCH</w:t>
      </w:r>
      <w:r>
        <w:tab/>
      </w:r>
      <w:r>
        <w:fldChar w:fldCharType="begin"/>
      </w:r>
      <w:r>
        <w:instrText xml:space="preserve"> PAGEREF _Toc106206793 \h </w:instrText>
      </w:r>
      <w:r>
        <w:fldChar w:fldCharType="separate"/>
      </w:r>
      <w:r>
        <w:t>193</w:t>
      </w:r>
      <w:r>
        <w:fldChar w:fldCharType="end"/>
      </w:r>
    </w:p>
    <w:p w14:paraId="680D82BB" w14:textId="02E0B432"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B60CE">
        <w:rPr>
          <w:snapToGrid w:val="0"/>
          <w:lang w:eastAsia="zh-CN"/>
        </w:rPr>
        <w:t>requirements</w:t>
      </w:r>
      <w:r>
        <w:tab/>
      </w:r>
      <w:r>
        <w:fldChar w:fldCharType="begin"/>
      </w:r>
      <w:r>
        <w:instrText xml:space="preserve"> PAGEREF _Toc106206794 \h </w:instrText>
      </w:r>
      <w:r>
        <w:fldChar w:fldCharType="separate"/>
      </w:r>
      <w:r>
        <w:t>193</w:t>
      </w:r>
      <w:r>
        <w:fldChar w:fldCharType="end"/>
      </w:r>
    </w:p>
    <w:p w14:paraId="695D344C" w14:textId="4D522399"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_Toc106206795 \h </w:instrText>
      </w:r>
      <w:r>
        <w:fldChar w:fldCharType="separate"/>
      </w:r>
      <w:r>
        <w:t>193</w:t>
      </w:r>
      <w:r>
        <w:fldChar w:fldCharType="end"/>
      </w:r>
    </w:p>
    <w:p w14:paraId="37AC24D2" w14:textId="0B61209D"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_Toc106206796 \h </w:instrText>
      </w:r>
      <w:r>
        <w:fldChar w:fldCharType="separate"/>
      </w:r>
      <w:r>
        <w:t>194</w:t>
      </w:r>
      <w:r>
        <w:fldChar w:fldCharType="end"/>
      </w:r>
    </w:p>
    <w:p w14:paraId="620D64A1" w14:textId="1EFBA05F" w:rsidR="00DA6D27" w:rsidRDefault="00DA6D27">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_Toc106206797 \h </w:instrText>
      </w:r>
      <w:r>
        <w:fldChar w:fldCharType="separate"/>
      </w:r>
      <w:r>
        <w:t>194</w:t>
      </w:r>
      <w:r>
        <w:fldChar w:fldCharType="end"/>
      </w:r>
    </w:p>
    <w:p w14:paraId="36DA543F" w14:textId="096688B0" w:rsidR="00DA6D27" w:rsidRDefault="00DA6D27">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_Toc106206798 \h </w:instrText>
      </w:r>
      <w:r>
        <w:fldChar w:fldCharType="separate"/>
      </w:r>
      <w:r>
        <w:t>194</w:t>
      </w:r>
      <w:r>
        <w:fldChar w:fldCharType="end"/>
      </w:r>
    </w:p>
    <w:p w14:paraId="70DED3F8" w14:textId="5FFEABBC" w:rsidR="00DA6D27" w:rsidRDefault="00DA6D27">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_Toc106206799 \h </w:instrText>
      </w:r>
      <w:r>
        <w:fldChar w:fldCharType="separate"/>
      </w:r>
      <w:r>
        <w:t>194</w:t>
      </w:r>
      <w:r>
        <w:fldChar w:fldCharType="end"/>
      </w:r>
    </w:p>
    <w:p w14:paraId="2F76BE31" w14:textId="4D06B06E" w:rsidR="00DA6D27" w:rsidRDefault="00DA6D27">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_Toc106206800 \h </w:instrText>
      </w:r>
      <w:r>
        <w:fldChar w:fldCharType="separate"/>
      </w:r>
      <w:r>
        <w:t>194</w:t>
      </w:r>
      <w:r>
        <w:fldChar w:fldCharType="end"/>
      </w:r>
    </w:p>
    <w:p w14:paraId="796B2342" w14:textId="73DA132F" w:rsidR="00DA6D27" w:rsidRDefault="00DA6D27">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_Toc106206801 \h </w:instrText>
      </w:r>
      <w:r>
        <w:fldChar w:fldCharType="separate"/>
      </w:r>
      <w:r>
        <w:t>194</w:t>
      </w:r>
      <w:r>
        <w:fldChar w:fldCharType="end"/>
      </w:r>
    </w:p>
    <w:p w14:paraId="1E34836E" w14:textId="5E325904" w:rsidR="00DA6D27" w:rsidRDefault="00DA6D27">
      <w:pPr>
        <w:pStyle w:val="TOC5"/>
        <w:rPr>
          <w:rFonts w:asciiTheme="minorHAnsi" w:eastAsiaTheme="minorEastAsia" w:hAnsiTheme="minorHAnsi" w:cstheme="minorBidi"/>
          <w:sz w:val="22"/>
          <w:szCs w:val="22"/>
          <w:lang w:eastAsia="en-GB"/>
        </w:rPr>
      </w:pPr>
      <w:r w:rsidRPr="00EB60CE">
        <w:rPr>
          <w:rFonts w:eastAsia="DengXian"/>
        </w:rPr>
        <w:t>8.1.2.4.3</w:t>
      </w:r>
      <w:r>
        <w:rPr>
          <w:rFonts w:asciiTheme="minorHAnsi" w:eastAsiaTheme="minorEastAsia" w:hAnsiTheme="minorHAnsi" w:cstheme="minorBidi"/>
          <w:sz w:val="22"/>
          <w:szCs w:val="22"/>
          <w:lang w:eastAsia="en-GB"/>
        </w:rPr>
        <w:tab/>
      </w:r>
      <w:r w:rsidRPr="00EB60CE">
        <w:rPr>
          <w:rFonts w:eastAsia="DengXian"/>
        </w:rPr>
        <w:t>Applicability of requirements for different channel bandwidths</w:t>
      </w:r>
      <w:r>
        <w:tab/>
      </w:r>
      <w:r>
        <w:fldChar w:fldCharType="begin"/>
      </w:r>
      <w:r>
        <w:instrText xml:space="preserve"> PAGEREF _Toc106206802 \h </w:instrText>
      </w:r>
      <w:r>
        <w:fldChar w:fldCharType="separate"/>
      </w:r>
      <w:r>
        <w:t>194</w:t>
      </w:r>
      <w:r>
        <w:fldChar w:fldCharType="end"/>
      </w:r>
    </w:p>
    <w:p w14:paraId="5FA2CE87" w14:textId="04408020" w:rsidR="00DA6D27" w:rsidRDefault="00DA6D27">
      <w:pPr>
        <w:pStyle w:val="TOC5"/>
        <w:rPr>
          <w:rFonts w:asciiTheme="minorHAnsi" w:eastAsiaTheme="minorEastAsia" w:hAnsiTheme="minorHAnsi" w:cstheme="minorBidi"/>
          <w:sz w:val="22"/>
          <w:szCs w:val="22"/>
          <w:lang w:eastAsia="en-GB"/>
        </w:rPr>
      </w:pPr>
      <w:r w:rsidRPr="00EB60CE">
        <w:rPr>
          <w:rFonts w:eastAsia="DengXian"/>
        </w:rPr>
        <w:t>8.1.2.4.4</w:t>
      </w:r>
      <w:r>
        <w:rPr>
          <w:rFonts w:asciiTheme="minorHAnsi" w:eastAsiaTheme="minorEastAsia" w:hAnsiTheme="minorHAnsi" w:cstheme="minorBidi"/>
          <w:sz w:val="22"/>
          <w:szCs w:val="22"/>
          <w:lang w:eastAsia="en-GB"/>
        </w:rPr>
        <w:tab/>
      </w:r>
      <w:r w:rsidRPr="00EB60CE">
        <w:rPr>
          <w:rFonts w:eastAsia="DengXian"/>
        </w:rPr>
        <w:t>Appliability of requirements for different DM-RS configurations</w:t>
      </w:r>
      <w:r>
        <w:tab/>
      </w:r>
      <w:r>
        <w:fldChar w:fldCharType="begin"/>
      </w:r>
      <w:r>
        <w:instrText xml:space="preserve"> PAGEREF _Toc106206803 \h </w:instrText>
      </w:r>
      <w:r>
        <w:fldChar w:fldCharType="separate"/>
      </w:r>
      <w:r>
        <w:t>194</w:t>
      </w:r>
      <w:r>
        <w:fldChar w:fldCharType="end"/>
      </w:r>
    </w:p>
    <w:p w14:paraId="03D9FA65" w14:textId="43BFCDD7"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B60CE">
        <w:rPr>
          <w:snapToGrid w:val="0"/>
          <w:lang w:eastAsia="zh-CN"/>
        </w:rPr>
        <w:t>requirements</w:t>
      </w:r>
      <w:r>
        <w:tab/>
      </w:r>
      <w:r>
        <w:fldChar w:fldCharType="begin"/>
      </w:r>
      <w:r>
        <w:instrText xml:space="preserve"> PAGEREF _Toc106206804 \h </w:instrText>
      </w:r>
      <w:r>
        <w:fldChar w:fldCharType="separate"/>
      </w:r>
      <w:r>
        <w:t>195</w:t>
      </w:r>
      <w:r>
        <w:fldChar w:fldCharType="end"/>
      </w:r>
    </w:p>
    <w:p w14:paraId="5C67B700" w14:textId="3F7AC58B" w:rsidR="00DA6D27" w:rsidRDefault="00DA6D27">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_Toc106206805 \h </w:instrText>
      </w:r>
      <w:r>
        <w:fldChar w:fldCharType="separate"/>
      </w:r>
      <w:r>
        <w:t>195</w:t>
      </w:r>
      <w:r>
        <w:fldChar w:fldCharType="end"/>
      </w:r>
    </w:p>
    <w:p w14:paraId="11E471B1" w14:textId="280C9B86"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_Toc106206806 \h </w:instrText>
      </w:r>
      <w:r>
        <w:fldChar w:fldCharType="separate"/>
      </w:r>
      <w:r>
        <w:t>195</w:t>
      </w:r>
      <w:r>
        <w:fldChar w:fldCharType="end"/>
      </w:r>
    </w:p>
    <w:p w14:paraId="03EA3BFE" w14:textId="6FFA86C0" w:rsidR="00DA6D27" w:rsidRDefault="00DA6D27">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_Toc106206807 \h </w:instrText>
      </w:r>
      <w:r>
        <w:fldChar w:fldCharType="separate"/>
      </w:r>
      <w:r>
        <w:t>195</w:t>
      </w:r>
      <w:r>
        <w:fldChar w:fldCharType="end"/>
      </w:r>
    </w:p>
    <w:p w14:paraId="4C0C2496" w14:textId="7E3BE78D" w:rsidR="00DA6D27" w:rsidRDefault="00DA6D27">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_Toc106206808 \h </w:instrText>
      </w:r>
      <w:r>
        <w:fldChar w:fldCharType="separate"/>
      </w:r>
      <w:r>
        <w:t>195</w:t>
      </w:r>
      <w:r>
        <w:fldChar w:fldCharType="end"/>
      </w:r>
    </w:p>
    <w:p w14:paraId="08E479DE" w14:textId="0483D77F" w:rsidR="00DA6D27" w:rsidRDefault="00DA6D27">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_Toc106206809 \h </w:instrText>
      </w:r>
      <w:r>
        <w:fldChar w:fldCharType="separate"/>
      </w:r>
      <w:r>
        <w:t>195</w:t>
      </w:r>
      <w:r>
        <w:fldChar w:fldCharType="end"/>
      </w:r>
    </w:p>
    <w:p w14:paraId="4023F84A" w14:textId="10FEB39F"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B60CE">
        <w:rPr>
          <w:snapToGrid w:val="0"/>
          <w:lang w:eastAsia="zh-CN"/>
        </w:rPr>
        <w:t>requirements</w:t>
      </w:r>
      <w:r>
        <w:tab/>
      </w:r>
      <w:r>
        <w:fldChar w:fldCharType="begin"/>
      </w:r>
      <w:r>
        <w:instrText xml:space="preserve"> PAGEREF _Toc106206810 \h </w:instrText>
      </w:r>
      <w:r>
        <w:fldChar w:fldCharType="separate"/>
      </w:r>
      <w:r>
        <w:t>195</w:t>
      </w:r>
      <w:r>
        <w:fldChar w:fldCharType="end"/>
      </w:r>
    </w:p>
    <w:p w14:paraId="3EF90307" w14:textId="02C976F6" w:rsidR="00DA6D27" w:rsidRDefault="00DA6D27">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_Toc106206811 \h </w:instrText>
      </w:r>
      <w:r>
        <w:fldChar w:fldCharType="separate"/>
      </w:r>
      <w:r>
        <w:t>195</w:t>
      </w:r>
      <w:r>
        <w:fldChar w:fldCharType="end"/>
      </w:r>
    </w:p>
    <w:p w14:paraId="71F5FCB4" w14:textId="44D7065B"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_Toc106206812 \h </w:instrText>
      </w:r>
      <w:r>
        <w:fldChar w:fldCharType="separate"/>
      </w:r>
      <w:r>
        <w:t>195</w:t>
      </w:r>
      <w:r>
        <w:fldChar w:fldCharType="end"/>
      </w:r>
    </w:p>
    <w:p w14:paraId="04EC8B71" w14:textId="5BB16C68"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_Toc106206813 \h </w:instrText>
      </w:r>
      <w:r>
        <w:fldChar w:fldCharType="separate"/>
      </w:r>
      <w:r>
        <w:t>195</w:t>
      </w:r>
      <w:r>
        <w:fldChar w:fldCharType="end"/>
      </w:r>
    </w:p>
    <w:p w14:paraId="01AE1FE2" w14:textId="68E3916F" w:rsidR="00DA6D27" w:rsidRDefault="00DA6D27">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_Toc106206814 \h </w:instrText>
      </w:r>
      <w:r>
        <w:fldChar w:fldCharType="separate"/>
      </w:r>
      <w:r>
        <w:t>195</w:t>
      </w:r>
      <w:r>
        <w:fldChar w:fldCharType="end"/>
      </w:r>
    </w:p>
    <w:p w14:paraId="1009CC90" w14:textId="635A2C7B" w:rsidR="00DA6D27" w:rsidRDefault="00DA6D2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B60CE">
        <w:rPr>
          <w:snapToGrid w:val="0"/>
          <w:lang w:eastAsia="zh-CN"/>
        </w:rPr>
        <w:t xml:space="preserve">requirements for PRACH </w:t>
      </w:r>
      <w:r>
        <w:t>with L</w:t>
      </w:r>
      <w:r w:rsidRPr="00EB60CE">
        <w:rPr>
          <w:vertAlign w:val="subscript"/>
        </w:rPr>
        <w:t>RA</w:t>
      </w:r>
      <w:r>
        <w:t xml:space="preserve"> =1151 and L</w:t>
      </w:r>
      <w:r w:rsidRPr="00EB60CE">
        <w:rPr>
          <w:vertAlign w:val="subscript"/>
        </w:rPr>
        <w:t>RA</w:t>
      </w:r>
      <w:r>
        <w:t xml:space="preserve"> =571</w:t>
      </w:r>
      <w:r>
        <w:tab/>
      </w:r>
      <w:r>
        <w:fldChar w:fldCharType="begin"/>
      </w:r>
      <w:r>
        <w:instrText xml:space="preserve"> PAGEREF _Toc106206815 \h </w:instrText>
      </w:r>
      <w:r>
        <w:fldChar w:fldCharType="separate"/>
      </w:r>
      <w:r>
        <w:t>196</w:t>
      </w:r>
      <w:r>
        <w:fldChar w:fldCharType="end"/>
      </w:r>
    </w:p>
    <w:p w14:paraId="62F97147" w14:textId="3F8C8C9F"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formats</w:t>
      </w:r>
      <w:r>
        <w:tab/>
      </w:r>
      <w:r>
        <w:fldChar w:fldCharType="begin"/>
      </w:r>
      <w:r>
        <w:instrText xml:space="preserve"> PAGEREF _Toc106206816 \h </w:instrText>
      </w:r>
      <w:r>
        <w:fldChar w:fldCharType="separate"/>
      </w:r>
      <w:r>
        <w:t>196</w:t>
      </w:r>
      <w:r>
        <w:fldChar w:fldCharType="end"/>
      </w:r>
    </w:p>
    <w:p w14:paraId="167B8DC8" w14:textId="628C9A4F" w:rsidR="00DA6D27" w:rsidRDefault="00DA6D2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60CE">
        <w:rPr>
          <w:snapToGrid w:val="0"/>
          <w:lang w:eastAsia="zh-CN"/>
        </w:rPr>
        <w:t>requirements for different subcarrier spacings</w:t>
      </w:r>
      <w:r>
        <w:tab/>
      </w:r>
      <w:r>
        <w:fldChar w:fldCharType="begin"/>
      </w:r>
      <w:r>
        <w:instrText xml:space="preserve"> PAGEREF _Toc106206817 \h </w:instrText>
      </w:r>
      <w:r>
        <w:fldChar w:fldCharType="separate"/>
      </w:r>
      <w:r>
        <w:t>196</w:t>
      </w:r>
      <w:r>
        <w:fldChar w:fldCharType="end"/>
      </w:r>
    </w:p>
    <w:p w14:paraId="1CFAF518" w14:textId="508B5822" w:rsidR="00DA6D27" w:rsidRDefault="00DA6D27">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_Toc106206818 \h </w:instrText>
      </w:r>
      <w:r>
        <w:fldChar w:fldCharType="separate"/>
      </w:r>
      <w:r>
        <w:t>196</w:t>
      </w:r>
      <w:r>
        <w:fldChar w:fldCharType="end"/>
      </w:r>
    </w:p>
    <w:p w14:paraId="62995F7A" w14:textId="32C82725" w:rsidR="00DA6D27" w:rsidRDefault="00DA6D2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_Toc106206819 \h </w:instrText>
      </w:r>
      <w:r>
        <w:fldChar w:fldCharType="separate"/>
      </w:r>
      <w:r>
        <w:t>196</w:t>
      </w:r>
      <w:r>
        <w:fldChar w:fldCharType="end"/>
      </w:r>
    </w:p>
    <w:p w14:paraId="30F0A948" w14:textId="12A3A058" w:rsidR="00DA6D27" w:rsidRDefault="00DA6D27">
      <w:pPr>
        <w:pStyle w:val="TOC3"/>
        <w:rPr>
          <w:rFonts w:asciiTheme="minorHAnsi" w:eastAsiaTheme="minorEastAsia" w:hAnsiTheme="minorHAnsi" w:cstheme="minorBidi"/>
          <w:sz w:val="22"/>
          <w:szCs w:val="22"/>
          <w:lang w:eastAsia="en-GB"/>
        </w:rPr>
      </w:pPr>
      <w:r w:rsidRPr="00EB60C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_Toc106206820 \h </w:instrText>
      </w:r>
      <w:r>
        <w:fldChar w:fldCharType="separate"/>
      </w:r>
      <w:r>
        <w:t>196</w:t>
      </w:r>
      <w:r>
        <w:fldChar w:fldCharType="end"/>
      </w:r>
    </w:p>
    <w:p w14:paraId="1B9B0075" w14:textId="1EFE4505" w:rsidR="00DA6D27" w:rsidRDefault="00DA6D2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_Toc106206821 \h </w:instrText>
      </w:r>
      <w:r>
        <w:fldChar w:fldCharType="separate"/>
      </w:r>
      <w:r>
        <w:t>196</w:t>
      </w:r>
      <w:r>
        <w:fldChar w:fldCharType="end"/>
      </w:r>
    </w:p>
    <w:p w14:paraId="246D3F0E" w14:textId="73B27DEB" w:rsidR="00DA6D27" w:rsidRDefault="00DA6D2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_Toc106206822 \h </w:instrText>
      </w:r>
      <w:r>
        <w:fldChar w:fldCharType="separate"/>
      </w:r>
      <w:r>
        <w:t>196</w:t>
      </w:r>
      <w:r>
        <w:fldChar w:fldCharType="end"/>
      </w:r>
    </w:p>
    <w:p w14:paraId="0E18B88E" w14:textId="25270BCB" w:rsidR="00DA6D27" w:rsidRDefault="00DA6D2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_Toc106206823 \h </w:instrText>
      </w:r>
      <w:r>
        <w:fldChar w:fldCharType="separate"/>
      </w:r>
      <w:r>
        <w:t>196</w:t>
      </w:r>
      <w:r>
        <w:fldChar w:fldCharType="end"/>
      </w:r>
    </w:p>
    <w:p w14:paraId="656CE977" w14:textId="3DE396BC" w:rsidR="00DA6D27" w:rsidRDefault="00DA6D27">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_Toc106206824 \h </w:instrText>
      </w:r>
      <w:r>
        <w:fldChar w:fldCharType="separate"/>
      </w:r>
      <w:r>
        <w:t>196</w:t>
      </w:r>
      <w:r>
        <w:fldChar w:fldCharType="end"/>
      </w:r>
    </w:p>
    <w:p w14:paraId="1E4557D1" w14:textId="1D88D0C6" w:rsidR="00DA6D27" w:rsidRDefault="00DA6D27">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_Toc106206825 \h </w:instrText>
      </w:r>
      <w:r>
        <w:fldChar w:fldCharType="separate"/>
      </w:r>
      <w:r>
        <w:t>196</w:t>
      </w:r>
      <w:r>
        <w:fldChar w:fldCharType="end"/>
      </w:r>
    </w:p>
    <w:p w14:paraId="6546C1BE" w14:textId="3469239A" w:rsidR="00DA6D27" w:rsidRDefault="00DA6D27">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_Toc106206826 \h </w:instrText>
      </w:r>
      <w:r>
        <w:fldChar w:fldCharType="separate"/>
      </w:r>
      <w:r>
        <w:t>197</w:t>
      </w:r>
      <w:r>
        <w:fldChar w:fldCharType="end"/>
      </w:r>
    </w:p>
    <w:p w14:paraId="6683878A" w14:textId="5F35D4F1" w:rsidR="00DA6D27" w:rsidRDefault="00DA6D27">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_Toc106206827 \h </w:instrText>
      </w:r>
      <w:r>
        <w:fldChar w:fldCharType="separate"/>
      </w:r>
      <w:r>
        <w:t>198</w:t>
      </w:r>
      <w:r>
        <w:fldChar w:fldCharType="end"/>
      </w:r>
    </w:p>
    <w:p w14:paraId="5EF39A17" w14:textId="3A294BAD" w:rsidR="00DA6D27" w:rsidRDefault="00DA6D2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_Toc106206828 \h </w:instrText>
      </w:r>
      <w:r>
        <w:fldChar w:fldCharType="separate"/>
      </w:r>
      <w:r>
        <w:t>198</w:t>
      </w:r>
      <w:r>
        <w:fldChar w:fldCharType="end"/>
      </w:r>
    </w:p>
    <w:p w14:paraId="426B3FD8" w14:textId="5B44274E" w:rsidR="00DA6D27" w:rsidRDefault="00DA6D2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_Toc106206829 \h </w:instrText>
      </w:r>
      <w:r>
        <w:fldChar w:fldCharType="separate"/>
      </w:r>
      <w:r>
        <w:t>203</w:t>
      </w:r>
      <w:r>
        <w:fldChar w:fldCharType="end"/>
      </w:r>
    </w:p>
    <w:p w14:paraId="277D12FE" w14:textId="21757969" w:rsidR="00DA6D27" w:rsidRDefault="00DA6D27">
      <w:pPr>
        <w:pStyle w:val="TOC3"/>
        <w:rPr>
          <w:rFonts w:asciiTheme="minorHAnsi" w:eastAsiaTheme="minorEastAsia" w:hAnsiTheme="minorHAnsi" w:cstheme="minorBidi"/>
          <w:sz w:val="22"/>
          <w:szCs w:val="22"/>
          <w:lang w:eastAsia="en-GB"/>
        </w:rPr>
      </w:pPr>
      <w:r w:rsidRPr="00EB60C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B60CE">
        <w:rPr>
          <w:rFonts w:eastAsia="Malgun Gothic"/>
        </w:rPr>
        <w:t xml:space="preserve">transform </w:t>
      </w:r>
      <w:r>
        <w:rPr>
          <w:lang w:eastAsia="zh-CN"/>
        </w:rPr>
        <w:t>precoding enabled</w:t>
      </w:r>
      <w:r>
        <w:tab/>
      </w:r>
      <w:r>
        <w:fldChar w:fldCharType="begin"/>
      </w:r>
      <w:r>
        <w:instrText xml:space="preserve"> PAGEREF _Toc106206830 \h </w:instrText>
      </w:r>
      <w:r>
        <w:fldChar w:fldCharType="separate"/>
      </w:r>
      <w:r>
        <w:t>206</w:t>
      </w:r>
      <w:r>
        <w:fldChar w:fldCharType="end"/>
      </w:r>
    </w:p>
    <w:p w14:paraId="044E65BB" w14:textId="4015DBB2" w:rsidR="00DA6D27" w:rsidRDefault="00DA6D2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_Toc106206831 \h </w:instrText>
      </w:r>
      <w:r>
        <w:fldChar w:fldCharType="separate"/>
      </w:r>
      <w:r>
        <w:t>206</w:t>
      </w:r>
      <w:r>
        <w:fldChar w:fldCharType="end"/>
      </w:r>
    </w:p>
    <w:p w14:paraId="4EA16709" w14:textId="006C37D8" w:rsidR="00DA6D27" w:rsidRDefault="00DA6D2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_Toc106206832 \h </w:instrText>
      </w:r>
      <w:r>
        <w:fldChar w:fldCharType="separate"/>
      </w:r>
      <w:r>
        <w:t>206</w:t>
      </w:r>
      <w:r>
        <w:fldChar w:fldCharType="end"/>
      </w:r>
    </w:p>
    <w:p w14:paraId="20FAB5A3" w14:textId="179399BD" w:rsidR="00DA6D27" w:rsidRDefault="00DA6D2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_Toc106206833 \h </w:instrText>
      </w:r>
      <w:r>
        <w:fldChar w:fldCharType="separate"/>
      </w:r>
      <w:r>
        <w:t>206</w:t>
      </w:r>
      <w:r>
        <w:fldChar w:fldCharType="end"/>
      </w:r>
    </w:p>
    <w:p w14:paraId="4D17013C" w14:textId="7080E7DB" w:rsidR="00DA6D27" w:rsidRDefault="00DA6D27">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_Toc106206834 \h </w:instrText>
      </w:r>
      <w:r>
        <w:fldChar w:fldCharType="separate"/>
      </w:r>
      <w:r>
        <w:t>206</w:t>
      </w:r>
      <w:r>
        <w:fldChar w:fldCharType="end"/>
      </w:r>
    </w:p>
    <w:p w14:paraId="06973E88" w14:textId="0EB55F6E" w:rsidR="00DA6D27" w:rsidRDefault="00DA6D27">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_Toc106206835 \h </w:instrText>
      </w:r>
      <w:r>
        <w:fldChar w:fldCharType="separate"/>
      </w:r>
      <w:r>
        <w:t>206</w:t>
      </w:r>
      <w:r>
        <w:fldChar w:fldCharType="end"/>
      </w:r>
    </w:p>
    <w:p w14:paraId="734691D0" w14:textId="1AF00A08" w:rsidR="00DA6D27" w:rsidRDefault="00DA6D27">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_Toc106206836 \h </w:instrText>
      </w:r>
      <w:r>
        <w:fldChar w:fldCharType="separate"/>
      </w:r>
      <w:r>
        <w:t>206</w:t>
      </w:r>
      <w:r>
        <w:fldChar w:fldCharType="end"/>
      </w:r>
    </w:p>
    <w:p w14:paraId="7554D16B" w14:textId="11E026DF" w:rsidR="00DA6D27" w:rsidRDefault="00DA6D27">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_Toc106206837 \h </w:instrText>
      </w:r>
      <w:r>
        <w:fldChar w:fldCharType="separate"/>
      </w:r>
      <w:r>
        <w:t>208</w:t>
      </w:r>
      <w:r>
        <w:fldChar w:fldCharType="end"/>
      </w:r>
    </w:p>
    <w:p w14:paraId="51F2F5A0" w14:textId="15603E35" w:rsidR="00DA6D27" w:rsidRDefault="00DA6D2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_Toc106206838 \h </w:instrText>
      </w:r>
      <w:r>
        <w:fldChar w:fldCharType="separate"/>
      </w:r>
      <w:r>
        <w:t>208</w:t>
      </w:r>
      <w:r>
        <w:fldChar w:fldCharType="end"/>
      </w:r>
    </w:p>
    <w:p w14:paraId="70C5C96C" w14:textId="4F2E7699" w:rsidR="00DA6D27" w:rsidRDefault="00DA6D2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_Toc106206839 \h </w:instrText>
      </w:r>
      <w:r>
        <w:fldChar w:fldCharType="separate"/>
      </w:r>
      <w:r>
        <w:t>209</w:t>
      </w:r>
      <w:r>
        <w:fldChar w:fldCharType="end"/>
      </w:r>
    </w:p>
    <w:p w14:paraId="6ECD2D51" w14:textId="37FB0315" w:rsidR="00DA6D27" w:rsidRDefault="00DA6D27">
      <w:pPr>
        <w:pStyle w:val="TOC3"/>
        <w:rPr>
          <w:rFonts w:asciiTheme="minorHAnsi" w:eastAsiaTheme="minorEastAsia" w:hAnsiTheme="minorHAnsi" w:cstheme="minorBidi"/>
          <w:sz w:val="22"/>
          <w:szCs w:val="22"/>
          <w:lang w:eastAsia="en-GB"/>
        </w:rPr>
      </w:pPr>
      <w:r w:rsidRPr="00EB60CE">
        <w:rPr>
          <w:rFonts w:eastAsia="SimSun"/>
        </w:rPr>
        <w:t>8.2.3</w:t>
      </w:r>
      <w:r>
        <w:rPr>
          <w:rFonts w:asciiTheme="minorHAnsi" w:eastAsiaTheme="minorEastAsia" w:hAnsiTheme="minorHAnsi" w:cstheme="minorBidi"/>
          <w:sz w:val="22"/>
          <w:szCs w:val="22"/>
          <w:lang w:eastAsia="en-GB"/>
        </w:rPr>
        <w:tab/>
      </w:r>
      <w:r w:rsidRPr="00EB60CE">
        <w:rPr>
          <w:rFonts w:eastAsia="SimSun"/>
        </w:rPr>
        <w:t>Performance requirements for UCI multiplexed on PUSCH</w:t>
      </w:r>
      <w:r>
        <w:tab/>
      </w:r>
      <w:r>
        <w:fldChar w:fldCharType="begin"/>
      </w:r>
      <w:r>
        <w:instrText xml:space="preserve"> PAGEREF _Toc106206840 \h </w:instrText>
      </w:r>
      <w:r>
        <w:fldChar w:fldCharType="separate"/>
      </w:r>
      <w:r>
        <w:t>209</w:t>
      </w:r>
      <w:r>
        <w:fldChar w:fldCharType="end"/>
      </w:r>
    </w:p>
    <w:p w14:paraId="50506AA5" w14:textId="7F181E11" w:rsidR="00DA6D27" w:rsidRDefault="00DA6D2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_Toc106206841 \h </w:instrText>
      </w:r>
      <w:r>
        <w:fldChar w:fldCharType="separate"/>
      </w:r>
      <w:r>
        <w:t>209</w:t>
      </w:r>
      <w:r>
        <w:fldChar w:fldCharType="end"/>
      </w:r>
    </w:p>
    <w:p w14:paraId="38181D46" w14:textId="0093F3CA" w:rsidR="00DA6D27" w:rsidRDefault="00DA6D2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_Toc106206842 \h </w:instrText>
      </w:r>
      <w:r>
        <w:fldChar w:fldCharType="separate"/>
      </w:r>
      <w:r>
        <w:t>210</w:t>
      </w:r>
      <w:r>
        <w:fldChar w:fldCharType="end"/>
      </w:r>
    </w:p>
    <w:p w14:paraId="1027DE66" w14:textId="08A20E6D" w:rsidR="00DA6D27" w:rsidRDefault="00DA6D27">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_Toc106206843 \h </w:instrText>
      </w:r>
      <w:r>
        <w:fldChar w:fldCharType="separate"/>
      </w:r>
      <w:r>
        <w:t>210</w:t>
      </w:r>
      <w:r>
        <w:fldChar w:fldCharType="end"/>
      </w:r>
    </w:p>
    <w:p w14:paraId="648BABF8" w14:textId="0F04522E" w:rsidR="00DA6D27" w:rsidRDefault="00DA6D27">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_Toc106206844 \h </w:instrText>
      </w:r>
      <w:r>
        <w:fldChar w:fldCharType="separate"/>
      </w:r>
      <w:r>
        <w:t>210</w:t>
      </w:r>
      <w:r>
        <w:fldChar w:fldCharType="end"/>
      </w:r>
    </w:p>
    <w:p w14:paraId="5D513CC8" w14:textId="274D2163" w:rsidR="00DA6D27" w:rsidRDefault="00DA6D27">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_Toc106206845 \h </w:instrText>
      </w:r>
      <w:r>
        <w:fldChar w:fldCharType="separate"/>
      </w:r>
      <w:r>
        <w:t>210</w:t>
      </w:r>
      <w:r>
        <w:fldChar w:fldCharType="end"/>
      </w:r>
    </w:p>
    <w:p w14:paraId="1095AFE2" w14:textId="091C77D2" w:rsidR="00DA6D27" w:rsidRDefault="00DA6D27">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_Toc106206846 \h </w:instrText>
      </w:r>
      <w:r>
        <w:fldChar w:fldCharType="separate"/>
      </w:r>
      <w:r>
        <w:t>210</w:t>
      </w:r>
      <w:r>
        <w:fldChar w:fldCharType="end"/>
      </w:r>
    </w:p>
    <w:p w14:paraId="598921CE" w14:textId="4AACF572" w:rsidR="00DA6D27" w:rsidRDefault="00DA6D27">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_Toc106206847 \h </w:instrText>
      </w:r>
      <w:r>
        <w:fldChar w:fldCharType="separate"/>
      </w:r>
      <w:r>
        <w:t>212</w:t>
      </w:r>
      <w:r>
        <w:fldChar w:fldCharType="end"/>
      </w:r>
    </w:p>
    <w:p w14:paraId="7CE2B838" w14:textId="70042133" w:rsidR="00DA6D27" w:rsidRDefault="00DA6D27">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_Toc106206848 \h </w:instrText>
      </w:r>
      <w:r>
        <w:fldChar w:fldCharType="separate"/>
      </w:r>
      <w:r>
        <w:t>212</w:t>
      </w:r>
      <w:r>
        <w:fldChar w:fldCharType="end"/>
      </w:r>
    </w:p>
    <w:p w14:paraId="20C23B20" w14:textId="31C5A7CA" w:rsidR="00DA6D27" w:rsidRDefault="00DA6D27">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_Toc106206849 \h </w:instrText>
      </w:r>
      <w:r>
        <w:fldChar w:fldCharType="separate"/>
      </w:r>
      <w:r>
        <w:t>213</w:t>
      </w:r>
      <w:r>
        <w:fldChar w:fldCharType="end"/>
      </w:r>
    </w:p>
    <w:p w14:paraId="5662FAFD" w14:textId="5FBFB569" w:rsidR="00DA6D27" w:rsidRDefault="00DA6D2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_Toc106206850 \h </w:instrText>
      </w:r>
      <w:r>
        <w:fldChar w:fldCharType="separate"/>
      </w:r>
      <w:r>
        <w:t>214</w:t>
      </w:r>
      <w:r>
        <w:fldChar w:fldCharType="end"/>
      </w:r>
    </w:p>
    <w:p w14:paraId="2E4396E0" w14:textId="3094B17E" w:rsidR="00DA6D27" w:rsidRDefault="00DA6D27">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_Toc106206851 \h </w:instrText>
      </w:r>
      <w:r>
        <w:fldChar w:fldCharType="separate"/>
      </w:r>
      <w:r>
        <w:t>214</w:t>
      </w:r>
      <w:r>
        <w:fldChar w:fldCharType="end"/>
      </w:r>
    </w:p>
    <w:p w14:paraId="71FFD67B" w14:textId="3C9CF5BA" w:rsidR="00DA6D27" w:rsidRDefault="00DA6D27">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_Toc106206852 \h </w:instrText>
      </w:r>
      <w:r>
        <w:fldChar w:fldCharType="separate"/>
      </w:r>
      <w:r>
        <w:t>214</w:t>
      </w:r>
      <w:r>
        <w:fldChar w:fldCharType="end"/>
      </w:r>
    </w:p>
    <w:p w14:paraId="7ED414FB" w14:textId="6585584E" w:rsidR="00DA6D27" w:rsidRDefault="00DA6D27">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_Toc106206853 \h </w:instrText>
      </w:r>
      <w:r>
        <w:fldChar w:fldCharType="separate"/>
      </w:r>
      <w:r>
        <w:t>214</w:t>
      </w:r>
      <w:r>
        <w:fldChar w:fldCharType="end"/>
      </w:r>
    </w:p>
    <w:p w14:paraId="2935DB65" w14:textId="03BC779E" w:rsidR="00DA6D27" w:rsidRDefault="00DA6D27">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_Toc106206854 \h </w:instrText>
      </w:r>
      <w:r>
        <w:fldChar w:fldCharType="separate"/>
      </w:r>
      <w:r>
        <w:t>214</w:t>
      </w:r>
      <w:r>
        <w:fldChar w:fldCharType="end"/>
      </w:r>
    </w:p>
    <w:p w14:paraId="122E6F10" w14:textId="14C85496" w:rsidR="00DA6D27" w:rsidRDefault="00DA6D27">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_Toc106206855 \h </w:instrText>
      </w:r>
      <w:r>
        <w:fldChar w:fldCharType="separate"/>
      </w:r>
      <w:r>
        <w:t>214</w:t>
      </w:r>
      <w:r>
        <w:fldChar w:fldCharType="end"/>
      </w:r>
    </w:p>
    <w:p w14:paraId="1A676339" w14:textId="76C812A3" w:rsidR="00DA6D27" w:rsidRDefault="00DA6D27">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_Toc106206856 \h </w:instrText>
      </w:r>
      <w:r>
        <w:fldChar w:fldCharType="separate"/>
      </w:r>
      <w:r>
        <w:t>215</w:t>
      </w:r>
      <w:r>
        <w:fldChar w:fldCharType="end"/>
      </w:r>
    </w:p>
    <w:p w14:paraId="0B565435" w14:textId="024B0C03" w:rsidR="00DA6D27" w:rsidRDefault="00DA6D27">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 xml:space="preserve">Test Requirement for </w:t>
      </w:r>
      <w:r w:rsidRPr="00EB60CE">
        <w:rPr>
          <w:i/>
          <w:iCs/>
        </w:rPr>
        <w:t>BS Type 1-O</w:t>
      </w:r>
      <w:r>
        <w:tab/>
      </w:r>
      <w:r>
        <w:fldChar w:fldCharType="begin"/>
      </w:r>
      <w:r>
        <w:instrText xml:space="preserve"> PAGEREF _Toc106206857 \h </w:instrText>
      </w:r>
      <w:r>
        <w:fldChar w:fldCharType="separate"/>
      </w:r>
      <w:r>
        <w:t>217</w:t>
      </w:r>
      <w:r>
        <w:fldChar w:fldCharType="end"/>
      </w:r>
    </w:p>
    <w:p w14:paraId="09E92835" w14:textId="695CF972" w:rsidR="00DA6D27" w:rsidRDefault="00DA6D27">
      <w:pPr>
        <w:pStyle w:val="TOC4"/>
        <w:rPr>
          <w:rFonts w:asciiTheme="minorHAnsi" w:eastAsiaTheme="minorEastAsia" w:hAnsiTheme="minorHAnsi" w:cstheme="minorBidi"/>
          <w:sz w:val="22"/>
          <w:szCs w:val="22"/>
          <w:lang w:eastAsia="en-GB"/>
        </w:rPr>
      </w:pPr>
      <w:r>
        <w:t>8.2.4.6</w:t>
      </w:r>
      <w:r>
        <w:rPr>
          <w:rFonts w:asciiTheme="minorHAnsi" w:eastAsiaTheme="minorEastAsia" w:hAnsiTheme="minorHAnsi" w:cstheme="minorBidi"/>
          <w:sz w:val="22"/>
          <w:szCs w:val="22"/>
          <w:lang w:eastAsia="en-GB"/>
        </w:rPr>
        <w:tab/>
      </w:r>
      <w:r>
        <w:t xml:space="preserve">Test Requirement for </w:t>
      </w:r>
      <w:r w:rsidRPr="00EB60CE">
        <w:rPr>
          <w:i/>
          <w:iCs/>
        </w:rPr>
        <w:t>BS Type 2-O</w:t>
      </w:r>
      <w:r>
        <w:tab/>
      </w:r>
      <w:r>
        <w:fldChar w:fldCharType="begin"/>
      </w:r>
      <w:r>
        <w:instrText xml:space="preserve"> PAGEREF _Toc106206858 \h </w:instrText>
      </w:r>
      <w:r>
        <w:fldChar w:fldCharType="separate"/>
      </w:r>
      <w:r>
        <w:t>219</w:t>
      </w:r>
      <w:r>
        <w:fldChar w:fldCharType="end"/>
      </w:r>
    </w:p>
    <w:p w14:paraId="50B84083" w14:textId="03C20EC9" w:rsidR="00DA6D27" w:rsidRDefault="00DA6D27">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_Toc106206859 \h </w:instrText>
      </w:r>
      <w:r>
        <w:fldChar w:fldCharType="separate"/>
      </w:r>
      <w:r>
        <w:t>219</w:t>
      </w:r>
      <w:r>
        <w:fldChar w:fldCharType="end"/>
      </w:r>
    </w:p>
    <w:p w14:paraId="478FB177" w14:textId="0EF26BD9" w:rsidR="00DA6D27" w:rsidRDefault="00DA6D27">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_Toc106206860 \h </w:instrText>
      </w:r>
      <w:r>
        <w:fldChar w:fldCharType="separate"/>
      </w:r>
      <w:r>
        <w:t>219</w:t>
      </w:r>
      <w:r>
        <w:fldChar w:fldCharType="end"/>
      </w:r>
    </w:p>
    <w:p w14:paraId="6E97EDD5" w14:textId="52E8484F" w:rsidR="00DA6D27" w:rsidRDefault="00DA6D27">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_Toc106206861 \h </w:instrText>
      </w:r>
      <w:r>
        <w:fldChar w:fldCharType="separate"/>
      </w:r>
      <w:r>
        <w:t>220</w:t>
      </w:r>
      <w:r>
        <w:fldChar w:fldCharType="end"/>
      </w:r>
    </w:p>
    <w:p w14:paraId="558BE8C8" w14:textId="639852A9" w:rsidR="00DA6D27" w:rsidRDefault="00DA6D27">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_Toc106206862 \h </w:instrText>
      </w:r>
      <w:r>
        <w:fldChar w:fldCharType="separate"/>
      </w:r>
      <w:r>
        <w:t>220</w:t>
      </w:r>
      <w:r>
        <w:fldChar w:fldCharType="end"/>
      </w:r>
    </w:p>
    <w:p w14:paraId="736E29C7" w14:textId="1CADFF21" w:rsidR="00DA6D27" w:rsidRDefault="00DA6D27">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_Toc106206863 \h </w:instrText>
      </w:r>
      <w:r>
        <w:fldChar w:fldCharType="separate"/>
      </w:r>
      <w:r>
        <w:t>220</w:t>
      </w:r>
      <w:r>
        <w:fldChar w:fldCharType="end"/>
      </w:r>
    </w:p>
    <w:p w14:paraId="6445B16D" w14:textId="458B2CBE" w:rsidR="00DA6D27" w:rsidRDefault="00DA6D27">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_Toc106206864 \h </w:instrText>
      </w:r>
      <w:r>
        <w:fldChar w:fldCharType="separate"/>
      </w:r>
      <w:r>
        <w:t>220</w:t>
      </w:r>
      <w:r>
        <w:fldChar w:fldCharType="end"/>
      </w:r>
    </w:p>
    <w:p w14:paraId="60B47F6F" w14:textId="7C1BA988" w:rsidR="00DA6D27" w:rsidRDefault="00DA6D27">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_Toc106206865 \h </w:instrText>
      </w:r>
      <w:r>
        <w:fldChar w:fldCharType="separate"/>
      </w:r>
      <w:r>
        <w:t>220</w:t>
      </w:r>
      <w:r>
        <w:fldChar w:fldCharType="end"/>
      </w:r>
    </w:p>
    <w:p w14:paraId="0789A131" w14:textId="53D294E2" w:rsidR="00DA6D27" w:rsidRDefault="00DA6D27">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 </w:t>
      </w:r>
      <w:r w:rsidRPr="00EB60CE">
        <w:rPr>
          <w:i/>
          <w:lang w:eastAsia="zh-CN"/>
        </w:rPr>
        <w:t>for BS type 1-O</w:t>
      </w:r>
      <w:r>
        <w:tab/>
      </w:r>
      <w:r>
        <w:fldChar w:fldCharType="begin"/>
      </w:r>
      <w:r>
        <w:instrText xml:space="preserve"> PAGEREF _Toc106206866 \h </w:instrText>
      </w:r>
      <w:r>
        <w:fldChar w:fldCharType="separate"/>
      </w:r>
      <w:r>
        <w:t>223</w:t>
      </w:r>
      <w:r>
        <w:fldChar w:fldCharType="end"/>
      </w:r>
    </w:p>
    <w:p w14:paraId="45F97C70" w14:textId="12A7EF59" w:rsidR="00DA6D27" w:rsidRDefault="00DA6D27">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_Toc106206867 \h </w:instrText>
      </w:r>
      <w:r>
        <w:fldChar w:fldCharType="separate"/>
      </w:r>
      <w:r>
        <w:t>224</w:t>
      </w:r>
      <w:r>
        <w:fldChar w:fldCharType="end"/>
      </w:r>
    </w:p>
    <w:p w14:paraId="0F27B1E7" w14:textId="2623239C" w:rsidR="00DA6D27" w:rsidRDefault="00DA6D27">
      <w:pPr>
        <w:pStyle w:val="TOC4"/>
        <w:rPr>
          <w:rFonts w:asciiTheme="minorHAnsi" w:eastAsiaTheme="minorEastAsia" w:hAnsiTheme="minorHAnsi" w:cstheme="minorBidi"/>
          <w:sz w:val="22"/>
          <w:szCs w:val="22"/>
          <w:lang w:eastAsia="en-GB"/>
        </w:rPr>
      </w:pPr>
      <w:r>
        <w:t>8.2.</w:t>
      </w:r>
      <w:r>
        <w:rPr>
          <w:lang w:eastAsia="zh-CN"/>
        </w:rPr>
        <w:t>5</w:t>
      </w:r>
      <w:r>
        <w:t>.5</w:t>
      </w:r>
      <w:r>
        <w:rPr>
          <w:lang w:eastAsia="zh-CN"/>
        </w:rPr>
        <w:t>a</w:t>
      </w:r>
      <w:r>
        <w:rPr>
          <w:rFonts w:asciiTheme="minorHAnsi" w:eastAsiaTheme="minorEastAsia" w:hAnsiTheme="minorHAnsi" w:cstheme="minorBidi"/>
          <w:sz w:val="22"/>
          <w:szCs w:val="22"/>
          <w:lang w:eastAsia="en-GB"/>
        </w:rPr>
        <w:tab/>
      </w:r>
      <w:r>
        <w:t>Test Requirement</w:t>
      </w:r>
      <w:r>
        <w:rPr>
          <w:lang w:eastAsia="zh-CN"/>
        </w:rPr>
        <w:t xml:space="preserve"> for High Speed Train </w:t>
      </w:r>
      <w:r w:rsidRPr="00EB60CE">
        <w:rPr>
          <w:i/>
          <w:lang w:eastAsia="zh-CN"/>
        </w:rPr>
        <w:t>for BS type 2-O</w:t>
      </w:r>
      <w:r>
        <w:tab/>
      </w:r>
      <w:r>
        <w:fldChar w:fldCharType="begin"/>
      </w:r>
      <w:r>
        <w:instrText xml:space="preserve"> PAGEREF _Toc106206868 \h </w:instrText>
      </w:r>
      <w:r>
        <w:fldChar w:fldCharType="separate"/>
      </w:r>
      <w:r>
        <w:t>224</w:t>
      </w:r>
      <w:r>
        <w:fldChar w:fldCharType="end"/>
      </w:r>
    </w:p>
    <w:p w14:paraId="00E09CE6" w14:textId="53AFF8B2" w:rsidR="00DA6D27" w:rsidRDefault="00DA6D27">
      <w:pPr>
        <w:pStyle w:val="TOC3"/>
        <w:rPr>
          <w:rFonts w:asciiTheme="minorHAnsi" w:eastAsiaTheme="minorEastAsia" w:hAnsiTheme="minorHAnsi" w:cstheme="minorBidi"/>
          <w:sz w:val="22"/>
          <w:szCs w:val="22"/>
          <w:lang w:eastAsia="en-GB"/>
        </w:rPr>
      </w:pPr>
      <w:r w:rsidRPr="00EB60CE">
        <w:rPr>
          <w:rFonts w:eastAsia="SimSun"/>
        </w:rPr>
        <w:t>8.2.6</w:t>
      </w:r>
      <w:r>
        <w:rPr>
          <w:rFonts w:asciiTheme="minorHAnsi" w:eastAsiaTheme="minorEastAsia" w:hAnsiTheme="minorHAnsi" w:cstheme="minorBidi"/>
          <w:sz w:val="22"/>
          <w:szCs w:val="22"/>
          <w:lang w:eastAsia="en-GB"/>
        </w:rPr>
        <w:tab/>
      </w:r>
      <w:r w:rsidRPr="00EB60CE">
        <w:rPr>
          <w:rFonts w:eastAsia="SimSun"/>
        </w:rPr>
        <w:t>Perf</w:t>
      </w:r>
      <w:r>
        <w:t xml:space="preserve">ormance requirements for PUSCH </w:t>
      </w:r>
      <w:r>
        <w:rPr>
          <w:lang w:eastAsia="zh-CN"/>
        </w:rPr>
        <w:t>with 0.001% BLER</w:t>
      </w:r>
      <w:r>
        <w:tab/>
      </w:r>
      <w:r>
        <w:fldChar w:fldCharType="begin"/>
      </w:r>
      <w:r>
        <w:instrText xml:space="preserve"> PAGEREF _Toc106206869 \h </w:instrText>
      </w:r>
      <w:r>
        <w:fldChar w:fldCharType="separate"/>
      </w:r>
      <w:r>
        <w:t>224</w:t>
      </w:r>
      <w:r>
        <w:fldChar w:fldCharType="end"/>
      </w:r>
    </w:p>
    <w:p w14:paraId="43EFDCF3" w14:textId="650550F4" w:rsidR="00DA6D27" w:rsidRDefault="00DA6D27">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_Toc106206870 \h </w:instrText>
      </w:r>
      <w:r>
        <w:fldChar w:fldCharType="separate"/>
      </w:r>
      <w:r>
        <w:t>224</w:t>
      </w:r>
      <w:r>
        <w:fldChar w:fldCharType="end"/>
      </w:r>
    </w:p>
    <w:p w14:paraId="63FC355C" w14:textId="34EB9464" w:rsidR="00DA6D27" w:rsidRDefault="00DA6D27">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_Toc106206871 \h </w:instrText>
      </w:r>
      <w:r>
        <w:fldChar w:fldCharType="separate"/>
      </w:r>
      <w:r>
        <w:t>225</w:t>
      </w:r>
      <w:r>
        <w:fldChar w:fldCharType="end"/>
      </w:r>
    </w:p>
    <w:p w14:paraId="5D9802FB" w14:textId="322CB845" w:rsidR="00DA6D27" w:rsidRDefault="00DA6D27">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_Toc106206872 \h </w:instrText>
      </w:r>
      <w:r>
        <w:fldChar w:fldCharType="separate"/>
      </w:r>
      <w:r>
        <w:t>225</w:t>
      </w:r>
      <w:r>
        <w:fldChar w:fldCharType="end"/>
      </w:r>
    </w:p>
    <w:p w14:paraId="2BB73AFD" w14:textId="2CC0FD1D" w:rsidR="00DA6D27" w:rsidRDefault="00DA6D27">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_Toc106206873 \h </w:instrText>
      </w:r>
      <w:r>
        <w:fldChar w:fldCharType="separate"/>
      </w:r>
      <w:r>
        <w:t>225</w:t>
      </w:r>
      <w:r>
        <w:fldChar w:fldCharType="end"/>
      </w:r>
    </w:p>
    <w:p w14:paraId="2F5ED3A7" w14:textId="1862578A" w:rsidR="00DA6D27" w:rsidRDefault="00DA6D27">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_Toc106206874 \h </w:instrText>
      </w:r>
      <w:r>
        <w:fldChar w:fldCharType="separate"/>
      </w:r>
      <w:r>
        <w:t>225</w:t>
      </w:r>
      <w:r>
        <w:fldChar w:fldCharType="end"/>
      </w:r>
    </w:p>
    <w:p w14:paraId="63EA7C0B" w14:textId="2FB9643B" w:rsidR="00DA6D27" w:rsidRDefault="00DA6D27">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_Toc106206875 \h </w:instrText>
      </w:r>
      <w:r>
        <w:fldChar w:fldCharType="separate"/>
      </w:r>
      <w:r>
        <w:t>225</w:t>
      </w:r>
      <w:r>
        <w:fldChar w:fldCharType="end"/>
      </w:r>
    </w:p>
    <w:p w14:paraId="35A58BB0" w14:textId="1F4D923B" w:rsidR="00DA6D27" w:rsidRDefault="00DA6D27">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_Toc106206876 \h </w:instrText>
      </w:r>
      <w:r>
        <w:fldChar w:fldCharType="separate"/>
      </w:r>
      <w:r>
        <w:t>226</w:t>
      </w:r>
      <w:r>
        <w:fldChar w:fldCharType="end"/>
      </w:r>
    </w:p>
    <w:p w14:paraId="2AECA2AD" w14:textId="20D9DFC2" w:rsidR="00DA6D27" w:rsidRDefault="00DA6D27">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_Toc106206877 \h </w:instrText>
      </w:r>
      <w:r>
        <w:fldChar w:fldCharType="separate"/>
      </w:r>
      <w:r>
        <w:t>226</w:t>
      </w:r>
      <w:r>
        <w:fldChar w:fldCharType="end"/>
      </w:r>
    </w:p>
    <w:p w14:paraId="5329821D" w14:textId="345C636F" w:rsidR="00DA6D27" w:rsidRDefault="00DA6D27">
      <w:pPr>
        <w:pStyle w:val="TOC3"/>
        <w:rPr>
          <w:rFonts w:asciiTheme="minorHAnsi" w:eastAsiaTheme="minorEastAsia" w:hAnsiTheme="minorHAnsi" w:cstheme="minorBidi"/>
          <w:sz w:val="22"/>
          <w:szCs w:val="22"/>
          <w:lang w:eastAsia="en-GB"/>
        </w:rPr>
      </w:pPr>
      <w:r w:rsidRPr="00EB60CE">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_Toc106206878 \h </w:instrText>
      </w:r>
      <w:r>
        <w:fldChar w:fldCharType="separate"/>
      </w:r>
      <w:r>
        <w:t>228</w:t>
      </w:r>
      <w:r>
        <w:fldChar w:fldCharType="end"/>
      </w:r>
    </w:p>
    <w:p w14:paraId="7A71865F" w14:textId="2E591CA4" w:rsidR="00DA6D27" w:rsidRDefault="00DA6D27">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_Toc106206879 \h </w:instrText>
      </w:r>
      <w:r>
        <w:fldChar w:fldCharType="separate"/>
      </w:r>
      <w:r>
        <w:t>228</w:t>
      </w:r>
      <w:r>
        <w:fldChar w:fldCharType="end"/>
      </w:r>
    </w:p>
    <w:p w14:paraId="703CE3AB" w14:textId="1CFD951F" w:rsidR="00DA6D27" w:rsidRDefault="00DA6D27">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_Toc106206880 \h </w:instrText>
      </w:r>
      <w:r>
        <w:fldChar w:fldCharType="separate"/>
      </w:r>
      <w:r>
        <w:t>228</w:t>
      </w:r>
      <w:r>
        <w:fldChar w:fldCharType="end"/>
      </w:r>
    </w:p>
    <w:p w14:paraId="6AF70C62" w14:textId="430B6EB7" w:rsidR="00DA6D27" w:rsidRDefault="00DA6D27">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_Toc106206881 \h </w:instrText>
      </w:r>
      <w:r>
        <w:fldChar w:fldCharType="separate"/>
      </w:r>
      <w:r>
        <w:t>228</w:t>
      </w:r>
      <w:r>
        <w:fldChar w:fldCharType="end"/>
      </w:r>
    </w:p>
    <w:p w14:paraId="22A2EFC8" w14:textId="68F89763" w:rsidR="00DA6D27" w:rsidRDefault="00DA6D27">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_Toc106206882 \h </w:instrText>
      </w:r>
      <w:r>
        <w:fldChar w:fldCharType="separate"/>
      </w:r>
      <w:r>
        <w:t>228</w:t>
      </w:r>
      <w:r>
        <w:fldChar w:fldCharType="end"/>
      </w:r>
    </w:p>
    <w:p w14:paraId="5FD59FF3" w14:textId="170A8E48" w:rsidR="00DA6D27" w:rsidRDefault="00DA6D27">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_Toc106206883 \h </w:instrText>
      </w:r>
      <w:r>
        <w:fldChar w:fldCharType="separate"/>
      </w:r>
      <w:r>
        <w:t>228</w:t>
      </w:r>
      <w:r>
        <w:fldChar w:fldCharType="end"/>
      </w:r>
    </w:p>
    <w:p w14:paraId="21661462" w14:textId="5F605A50" w:rsidR="00DA6D27" w:rsidRDefault="00DA6D27">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_Toc106206884 \h </w:instrText>
      </w:r>
      <w:r>
        <w:fldChar w:fldCharType="separate"/>
      </w:r>
      <w:r>
        <w:t>228</w:t>
      </w:r>
      <w:r>
        <w:fldChar w:fldCharType="end"/>
      </w:r>
    </w:p>
    <w:p w14:paraId="6428A4AD" w14:textId="32F0D660" w:rsidR="00DA6D27" w:rsidRDefault="00DA6D27">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_Toc106206885 \h </w:instrText>
      </w:r>
      <w:r>
        <w:fldChar w:fldCharType="separate"/>
      </w:r>
      <w:r>
        <w:t>230</w:t>
      </w:r>
      <w:r>
        <w:fldChar w:fldCharType="end"/>
      </w:r>
    </w:p>
    <w:p w14:paraId="06428014" w14:textId="3B0AE223" w:rsidR="00DA6D27" w:rsidRDefault="00DA6D27">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_Toc106206886 \h </w:instrText>
      </w:r>
      <w:r>
        <w:fldChar w:fldCharType="separate"/>
      </w:r>
      <w:r>
        <w:t>230</w:t>
      </w:r>
      <w:r>
        <w:fldChar w:fldCharType="end"/>
      </w:r>
    </w:p>
    <w:p w14:paraId="40384313" w14:textId="10AEADFE" w:rsidR="00DA6D27" w:rsidRDefault="00DA6D27">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_Toc106206887 \h </w:instrText>
      </w:r>
      <w:r>
        <w:fldChar w:fldCharType="separate"/>
      </w:r>
      <w:r>
        <w:t>232</w:t>
      </w:r>
      <w:r>
        <w:fldChar w:fldCharType="end"/>
      </w:r>
    </w:p>
    <w:p w14:paraId="49721881" w14:textId="18320AB4" w:rsidR="00DA6D27" w:rsidRDefault="00DA6D27">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_Toc106206888 \h </w:instrText>
      </w:r>
      <w:r>
        <w:fldChar w:fldCharType="separate"/>
      </w:r>
      <w:r>
        <w:t>232</w:t>
      </w:r>
      <w:r>
        <w:fldChar w:fldCharType="end"/>
      </w:r>
    </w:p>
    <w:p w14:paraId="3922D638" w14:textId="15136186" w:rsidR="00DA6D27" w:rsidRDefault="00DA6D27">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_Toc106206889 \h </w:instrText>
      </w:r>
      <w:r>
        <w:fldChar w:fldCharType="separate"/>
      </w:r>
      <w:r>
        <w:t>233</w:t>
      </w:r>
      <w:r>
        <w:fldChar w:fldCharType="end"/>
      </w:r>
    </w:p>
    <w:p w14:paraId="0880F585" w14:textId="50C5D7F4" w:rsidR="00DA6D27" w:rsidRDefault="00DA6D27">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_Toc106206890 \h </w:instrText>
      </w:r>
      <w:r>
        <w:fldChar w:fldCharType="separate"/>
      </w:r>
      <w:r>
        <w:t>233</w:t>
      </w:r>
      <w:r>
        <w:fldChar w:fldCharType="end"/>
      </w:r>
    </w:p>
    <w:p w14:paraId="56579441" w14:textId="665A9DC4" w:rsidR="00DA6D27" w:rsidRDefault="00DA6D27">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_Toc106206891 \h </w:instrText>
      </w:r>
      <w:r>
        <w:fldChar w:fldCharType="separate"/>
      </w:r>
      <w:r>
        <w:t>233</w:t>
      </w:r>
      <w:r>
        <w:fldChar w:fldCharType="end"/>
      </w:r>
    </w:p>
    <w:p w14:paraId="78DF7081" w14:textId="2BD0E709" w:rsidR="00DA6D27" w:rsidRDefault="00DA6D27">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_Toc106206892 \h </w:instrText>
      </w:r>
      <w:r>
        <w:fldChar w:fldCharType="separate"/>
      </w:r>
      <w:r>
        <w:t>233</w:t>
      </w:r>
      <w:r>
        <w:fldChar w:fldCharType="end"/>
      </w:r>
    </w:p>
    <w:p w14:paraId="2EEBFE79" w14:textId="2A4D1264" w:rsidR="00DA6D27" w:rsidRDefault="00DA6D27">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_Toc106206893 \h </w:instrText>
      </w:r>
      <w:r>
        <w:fldChar w:fldCharType="separate"/>
      </w:r>
      <w:r>
        <w:t>233</w:t>
      </w:r>
      <w:r>
        <w:fldChar w:fldCharType="end"/>
      </w:r>
    </w:p>
    <w:p w14:paraId="2E8E3A4E" w14:textId="4090BC3D" w:rsidR="00DA6D27" w:rsidRDefault="00DA6D27">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_Toc106206894 \h </w:instrText>
      </w:r>
      <w:r>
        <w:fldChar w:fldCharType="separate"/>
      </w:r>
      <w:r>
        <w:t>235</w:t>
      </w:r>
      <w:r>
        <w:fldChar w:fldCharType="end"/>
      </w:r>
    </w:p>
    <w:p w14:paraId="215F8DB7" w14:textId="5BE8C2DD" w:rsidR="00DA6D27" w:rsidRDefault="00DA6D27">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_Toc106206895 \h </w:instrText>
      </w:r>
      <w:r>
        <w:fldChar w:fldCharType="separate"/>
      </w:r>
      <w:r>
        <w:t>235</w:t>
      </w:r>
      <w:r>
        <w:fldChar w:fldCharType="end"/>
      </w:r>
    </w:p>
    <w:p w14:paraId="69CC74FA" w14:textId="6B520740" w:rsidR="00DA6D27" w:rsidRDefault="00DA6D27">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2-O</w:t>
      </w:r>
      <w:r>
        <w:tab/>
      </w:r>
      <w:r>
        <w:fldChar w:fldCharType="begin"/>
      </w:r>
      <w:r>
        <w:instrText xml:space="preserve"> PAGEREF _Toc106206896 \h </w:instrText>
      </w:r>
      <w:r>
        <w:fldChar w:fldCharType="separate"/>
      </w:r>
      <w:r>
        <w:t>236</w:t>
      </w:r>
      <w:r>
        <w:fldChar w:fldCharType="end"/>
      </w:r>
    </w:p>
    <w:p w14:paraId="63B0904E" w14:textId="7377C876" w:rsidR="00DA6D27" w:rsidRDefault="00DA6D27">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_Toc106206897 \h </w:instrText>
      </w:r>
      <w:r>
        <w:fldChar w:fldCharType="separate"/>
      </w:r>
      <w:r>
        <w:t>237</w:t>
      </w:r>
      <w:r>
        <w:fldChar w:fldCharType="end"/>
      </w:r>
    </w:p>
    <w:p w14:paraId="079CF959" w14:textId="7CBB7364" w:rsidR="00DA6D27" w:rsidRDefault="00DA6D27">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_Toc106206898 \h </w:instrText>
      </w:r>
      <w:r>
        <w:fldChar w:fldCharType="separate"/>
      </w:r>
      <w:r>
        <w:t>237</w:t>
      </w:r>
      <w:r>
        <w:fldChar w:fldCharType="end"/>
      </w:r>
    </w:p>
    <w:p w14:paraId="2C168C39" w14:textId="0A6B7B26" w:rsidR="00DA6D27" w:rsidRDefault="00DA6D27">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_Toc106206899 \h </w:instrText>
      </w:r>
      <w:r>
        <w:fldChar w:fldCharType="separate"/>
      </w:r>
      <w:r>
        <w:t>237</w:t>
      </w:r>
      <w:r>
        <w:fldChar w:fldCharType="end"/>
      </w:r>
    </w:p>
    <w:p w14:paraId="780E25B8" w14:textId="74CFF77F" w:rsidR="00DA6D27" w:rsidRDefault="00DA6D27">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_Toc106206900 \h </w:instrText>
      </w:r>
      <w:r>
        <w:fldChar w:fldCharType="separate"/>
      </w:r>
      <w:r>
        <w:t>237</w:t>
      </w:r>
      <w:r>
        <w:fldChar w:fldCharType="end"/>
      </w:r>
    </w:p>
    <w:p w14:paraId="51C9FAD4" w14:textId="01FF0260" w:rsidR="00DA6D27" w:rsidRDefault="00DA6D27">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_Toc106206901 \h </w:instrText>
      </w:r>
      <w:r>
        <w:fldChar w:fldCharType="separate"/>
      </w:r>
      <w:r>
        <w:t>237</w:t>
      </w:r>
      <w:r>
        <w:fldChar w:fldCharType="end"/>
      </w:r>
    </w:p>
    <w:p w14:paraId="4CA881F0" w14:textId="4B3BF011" w:rsidR="00DA6D27" w:rsidRDefault="00DA6D27">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_Toc106206902 \h </w:instrText>
      </w:r>
      <w:r>
        <w:fldChar w:fldCharType="separate"/>
      </w:r>
      <w:r>
        <w:t>237</w:t>
      </w:r>
      <w:r>
        <w:fldChar w:fldCharType="end"/>
      </w:r>
    </w:p>
    <w:p w14:paraId="778DB5BE" w14:textId="1E5801DD" w:rsidR="00DA6D27" w:rsidRDefault="00DA6D27">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_Toc106206903 \h </w:instrText>
      </w:r>
      <w:r>
        <w:fldChar w:fldCharType="separate"/>
      </w:r>
      <w:r>
        <w:t>237</w:t>
      </w:r>
      <w:r>
        <w:fldChar w:fldCharType="end"/>
      </w:r>
    </w:p>
    <w:p w14:paraId="128226E6" w14:textId="0F48B528" w:rsidR="00DA6D27" w:rsidRDefault="00DA6D27">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_Toc106206904 \h </w:instrText>
      </w:r>
      <w:r>
        <w:fldChar w:fldCharType="separate"/>
      </w:r>
      <w:r>
        <w:t>240</w:t>
      </w:r>
      <w:r>
        <w:fldChar w:fldCharType="end"/>
      </w:r>
    </w:p>
    <w:p w14:paraId="261AF62F" w14:textId="24BF9969" w:rsidR="00DA6D27" w:rsidRDefault="00DA6D27">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EB60CE">
        <w:rPr>
          <w:i/>
        </w:rPr>
        <w:t>BS type 1-O</w:t>
      </w:r>
      <w:r>
        <w:tab/>
      </w:r>
      <w:r>
        <w:fldChar w:fldCharType="begin"/>
      </w:r>
      <w:r>
        <w:instrText xml:space="preserve"> PAGEREF _Toc106206905 \h </w:instrText>
      </w:r>
      <w:r>
        <w:fldChar w:fldCharType="separate"/>
      </w:r>
      <w:r>
        <w:t>240</w:t>
      </w:r>
      <w:r>
        <w:fldChar w:fldCharType="end"/>
      </w:r>
    </w:p>
    <w:p w14:paraId="73633E7D" w14:textId="5EC62A48" w:rsidR="00DA6D27" w:rsidRDefault="00DA6D27">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EB60CE">
        <w:rPr>
          <w:i/>
        </w:rPr>
        <w:t>BS type 2-O</w:t>
      </w:r>
      <w:r>
        <w:tab/>
      </w:r>
      <w:r>
        <w:fldChar w:fldCharType="begin"/>
      </w:r>
      <w:r>
        <w:instrText xml:space="preserve"> PAGEREF _Toc106206906 \h </w:instrText>
      </w:r>
      <w:r>
        <w:fldChar w:fldCharType="separate"/>
      </w:r>
      <w:r>
        <w:t>241</w:t>
      </w:r>
      <w:r>
        <w:fldChar w:fldCharType="end"/>
      </w:r>
    </w:p>
    <w:p w14:paraId="4161444F" w14:textId="2A7A7FEE" w:rsidR="00DA6D27" w:rsidRDefault="00DA6D27">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_Toc106206907 \h </w:instrText>
      </w:r>
      <w:r>
        <w:fldChar w:fldCharType="separate"/>
      </w:r>
      <w:r>
        <w:t>242</w:t>
      </w:r>
      <w:r>
        <w:fldChar w:fldCharType="end"/>
      </w:r>
    </w:p>
    <w:p w14:paraId="4B867120" w14:textId="24B3DE20" w:rsidR="00DA6D27" w:rsidRDefault="00DA6D27">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_Toc106206908 \h </w:instrText>
      </w:r>
      <w:r>
        <w:fldChar w:fldCharType="separate"/>
      </w:r>
      <w:r>
        <w:t>242</w:t>
      </w:r>
      <w:r>
        <w:fldChar w:fldCharType="end"/>
      </w:r>
    </w:p>
    <w:p w14:paraId="7FAEBE13" w14:textId="1843549C" w:rsidR="00DA6D27" w:rsidRDefault="00DA6D27">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_Toc106206909 \h </w:instrText>
      </w:r>
      <w:r>
        <w:fldChar w:fldCharType="separate"/>
      </w:r>
      <w:r>
        <w:t>242</w:t>
      </w:r>
      <w:r>
        <w:fldChar w:fldCharType="end"/>
      </w:r>
    </w:p>
    <w:p w14:paraId="6DBEDCDB" w14:textId="3B69713C" w:rsidR="00DA6D27" w:rsidRDefault="00DA6D27">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_Toc106206910 \h </w:instrText>
      </w:r>
      <w:r>
        <w:fldChar w:fldCharType="separate"/>
      </w:r>
      <w:r>
        <w:t>242</w:t>
      </w:r>
      <w:r>
        <w:fldChar w:fldCharType="end"/>
      </w:r>
    </w:p>
    <w:p w14:paraId="4E2BA46F" w14:textId="70489D62" w:rsidR="00DA6D27" w:rsidRDefault="00DA6D27">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_Toc106206911 \h </w:instrText>
      </w:r>
      <w:r>
        <w:fldChar w:fldCharType="separate"/>
      </w:r>
      <w:r>
        <w:t>242</w:t>
      </w:r>
      <w:r>
        <w:fldChar w:fldCharType="end"/>
      </w:r>
    </w:p>
    <w:p w14:paraId="7B501F4C" w14:textId="1587F4FB" w:rsidR="00DA6D27" w:rsidRDefault="00DA6D27">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_Toc106206912 \h </w:instrText>
      </w:r>
      <w:r>
        <w:fldChar w:fldCharType="separate"/>
      </w:r>
      <w:r>
        <w:t>242</w:t>
      </w:r>
      <w:r>
        <w:fldChar w:fldCharType="end"/>
      </w:r>
    </w:p>
    <w:p w14:paraId="4BCD92CE" w14:textId="287773D3" w:rsidR="00DA6D27" w:rsidRDefault="00DA6D27">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_Toc106206913 \h </w:instrText>
      </w:r>
      <w:r>
        <w:fldChar w:fldCharType="separate"/>
      </w:r>
      <w:r>
        <w:t>243</w:t>
      </w:r>
      <w:r>
        <w:fldChar w:fldCharType="end"/>
      </w:r>
    </w:p>
    <w:p w14:paraId="2885CDC4" w14:textId="61A7EE00" w:rsidR="00DA6D27" w:rsidRDefault="00DA6D27">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_Toc106206914 \h </w:instrText>
      </w:r>
      <w:r>
        <w:fldChar w:fldCharType="separate"/>
      </w:r>
      <w:r>
        <w:t>244</w:t>
      </w:r>
      <w:r>
        <w:fldChar w:fldCharType="end"/>
      </w:r>
    </w:p>
    <w:p w14:paraId="3033A561" w14:textId="023BF0AA" w:rsidR="00DA6D27" w:rsidRDefault="00DA6D27">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_Toc106206915 \h </w:instrText>
      </w:r>
      <w:r>
        <w:fldChar w:fldCharType="separate"/>
      </w:r>
      <w:r>
        <w:t>244</w:t>
      </w:r>
      <w:r>
        <w:fldChar w:fldCharType="end"/>
      </w:r>
    </w:p>
    <w:p w14:paraId="485C5786" w14:textId="14165035" w:rsidR="00DA6D27" w:rsidRDefault="00DA6D27">
      <w:pPr>
        <w:pStyle w:val="TOC3"/>
        <w:rPr>
          <w:rFonts w:asciiTheme="minorHAnsi" w:eastAsiaTheme="minorEastAsia" w:hAnsiTheme="minorHAnsi" w:cstheme="minorBidi"/>
          <w:sz w:val="22"/>
          <w:szCs w:val="22"/>
          <w:lang w:eastAsia="en-GB"/>
        </w:rPr>
      </w:pPr>
      <w:r w:rsidRPr="00EB60CE">
        <w:rPr>
          <w:rFonts w:eastAsia="SimSun"/>
        </w:rPr>
        <w:t>8.2.11</w:t>
      </w:r>
      <w:r>
        <w:rPr>
          <w:rFonts w:asciiTheme="minorHAnsi" w:eastAsiaTheme="minorEastAsia" w:hAnsiTheme="minorHAnsi" w:cstheme="minorBidi"/>
          <w:sz w:val="22"/>
          <w:szCs w:val="22"/>
          <w:lang w:eastAsia="en-GB"/>
        </w:rPr>
        <w:tab/>
      </w:r>
      <w:r w:rsidRPr="00EB60CE">
        <w:rPr>
          <w:rFonts w:eastAsia="SimSun"/>
        </w:rPr>
        <w:t>Performance requirements for CG-UCI multiplexed on interlaced PUSCH</w:t>
      </w:r>
      <w:r>
        <w:tab/>
      </w:r>
      <w:r>
        <w:fldChar w:fldCharType="begin"/>
      </w:r>
      <w:r>
        <w:instrText xml:space="preserve"> PAGEREF _Toc106206916 \h </w:instrText>
      </w:r>
      <w:r>
        <w:fldChar w:fldCharType="separate"/>
      </w:r>
      <w:r>
        <w:t>245</w:t>
      </w:r>
      <w:r>
        <w:fldChar w:fldCharType="end"/>
      </w:r>
    </w:p>
    <w:p w14:paraId="19968EFE" w14:textId="0245FDFE" w:rsidR="00DA6D27" w:rsidRDefault="00DA6D27">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_Toc106206917 \h </w:instrText>
      </w:r>
      <w:r>
        <w:fldChar w:fldCharType="separate"/>
      </w:r>
      <w:r>
        <w:t>245</w:t>
      </w:r>
      <w:r>
        <w:fldChar w:fldCharType="end"/>
      </w:r>
    </w:p>
    <w:p w14:paraId="3FF85B8C" w14:textId="0A472BE1" w:rsidR="00DA6D27" w:rsidRDefault="00DA6D27">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_Toc106206918 \h </w:instrText>
      </w:r>
      <w:r>
        <w:fldChar w:fldCharType="separate"/>
      </w:r>
      <w:r>
        <w:t>245</w:t>
      </w:r>
      <w:r>
        <w:fldChar w:fldCharType="end"/>
      </w:r>
    </w:p>
    <w:p w14:paraId="35DCE952" w14:textId="08598580" w:rsidR="00DA6D27" w:rsidRDefault="00DA6D27">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_Toc106206919 \h </w:instrText>
      </w:r>
      <w:r>
        <w:fldChar w:fldCharType="separate"/>
      </w:r>
      <w:r>
        <w:t>245</w:t>
      </w:r>
      <w:r>
        <w:fldChar w:fldCharType="end"/>
      </w:r>
    </w:p>
    <w:p w14:paraId="76EFB1FF" w14:textId="7DBDC25E" w:rsidR="00DA6D27" w:rsidRDefault="00DA6D27">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_Toc106206920 \h </w:instrText>
      </w:r>
      <w:r>
        <w:fldChar w:fldCharType="separate"/>
      </w:r>
      <w:r>
        <w:t>245</w:t>
      </w:r>
      <w:r>
        <w:fldChar w:fldCharType="end"/>
      </w:r>
    </w:p>
    <w:p w14:paraId="648C8137" w14:textId="20F811D8" w:rsidR="00DA6D27" w:rsidRDefault="00DA6D27">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_Toc106206921 \h </w:instrText>
      </w:r>
      <w:r>
        <w:fldChar w:fldCharType="separate"/>
      </w:r>
      <w:r>
        <w:t>245</w:t>
      </w:r>
      <w:r>
        <w:fldChar w:fldCharType="end"/>
      </w:r>
    </w:p>
    <w:p w14:paraId="7D46054D" w14:textId="4F7C6C20" w:rsidR="00DA6D27" w:rsidRDefault="00DA6D27">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_Toc106206922 \h </w:instrText>
      </w:r>
      <w:r>
        <w:fldChar w:fldCharType="separate"/>
      </w:r>
      <w:r>
        <w:t>245</w:t>
      </w:r>
      <w:r>
        <w:fldChar w:fldCharType="end"/>
      </w:r>
    </w:p>
    <w:p w14:paraId="02465183" w14:textId="3FD7AF96" w:rsidR="00DA6D27" w:rsidRDefault="00DA6D27">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_Toc106206923 \h </w:instrText>
      </w:r>
      <w:r>
        <w:fldChar w:fldCharType="separate"/>
      </w:r>
      <w:r>
        <w:t>247</w:t>
      </w:r>
      <w:r>
        <w:fldChar w:fldCharType="end"/>
      </w:r>
    </w:p>
    <w:p w14:paraId="5EB1CFDA" w14:textId="03EA3FDC" w:rsidR="00DA6D27" w:rsidRDefault="00DA6D27">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_Toc106206924 \h </w:instrText>
      </w:r>
      <w:r>
        <w:fldChar w:fldCharType="separate"/>
      </w:r>
      <w:r>
        <w:t>247</w:t>
      </w:r>
      <w:r>
        <w:fldChar w:fldCharType="end"/>
      </w:r>
    </w:p>
    <w:p w14:paraId="667FC00D" w14:textId="02838D15" w:rsidR="00DA6D27" w:rsidRDefault="00DA6D2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_Toc106206925 \h </w:instrText>
      </w:r>
      <w:r>
        <w:fldChar w:fldCharType="separate"/>
      </w:r>
      <w:r>
        <w:t>247</w:t>
      </w:r>
      <w:r>
        <w:fldChar w:fldCharType="end"/>
      </w:r>
    </w:p>
    <w:p w14:paraId="4DF7AC1B" w14:textId="5C66B1A4" w:rsidR="00DA6D27" w:rsidRDefault="00DA6D2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_Toc106206926 \h </w:instrText>
      </w:r>
      <w:r>
        <w:fldChar w:fldCharType="separate"/>
      </w:r>
      <w:r>
        <w:t>247</w:t>
      </w:r>
      <w:r>
        <w:fldChar w:fldCharType="end"/>
      </w:r>
    </w:p>
    <w:p w14:paraId="31926B8A" w14:textId="21C0192C" w:rsidR="00DA6D27" w:rsidRDefault="00DA6D2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_Toc106206927 \h </w:instrText>
      </w:r>
      <w:r>
        <w:fldChar w:fldCharType="separate"/>
      </w:r>
      <w:r>
        <w:t>247</w:t>
      </w:r>
      <w:r>
        <w:fldChar w:fldCharType="end"/>
      </w:r>
    </w:p>
    <w:p w14:paraId="59345DE8" w14:textId="41299D0E" w:rsidR="00DA6D27" w:rsidRDefault="00DA6D2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_Toc106206928 \h </w:instrText>
      </w:r>
      <w:r>
        <w:fldChar w:fldCharType="separate"/>
      </w:r>
      <w:r>
        <w:t>248</w:t>
      </w:r>
      <w:r>
        <w:fldChar w:fldCharType="end"/>
      </w:r>
    </w:p>
    <w:p w14:paraId="49035FC7" w14:textId="415241A2" w:rsidR="00DA6D27" w:rsidRDefault="00DA6D27">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_Toc106206929 \h </w:instrText>
      </w:r>
      <w:r>
        <w:fldChar w:fldCharType="separate"/>
      </w:r>
      <w:r>
        <w:t>248</w:t>
      </w:r>
      <w:r>
        <w:fldChar w:fldCharType="end"/>
      </w:r>
    </w:p>
    <w:p w14:paraId="217E2E9C" w14:textId="4DBABDAB" w:rsidR="00DA6D27" w:rsidRDefault="00DA6D27">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_Toc106206930 \h </w:instrText>
      </w:r>
      <w:r>
        <w:fldChar w:fldCharType="separate"/>
      </w:r>
      <w:r>
        <w:t>248</w:t>
      </w:r>
      <w:r>
        <w:fldChar w:fldCharType="end"/>
      </w:r>
    </w:p>
    <w:p w14:paraId="00CEDDEF" w14:textId="2A53C7E7" w:rsidR="00DA6D27" w:rsidRDefault="00DA6D27">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_Toc106206931 \h </w:instrText>
      </w:r>
      <w:r>
        <w:fldChar w:fldCharType="separate"/>
      </w:r>
      <w:r>
        <w:t>248</w:t>
      </w:r>
      <w:r>
        <w:fldChar w:fldCharType="end"/>
      </w:r>
    </w:p>
    <w:p w14:paraId="1B24C356" w14:textId="74EA9D94" w:rsidR="00DA6D27" w:rsidRDefault="00DA6D27">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_Toc106206932 \h </w:instrText>
      </w:r>
      <w:r>
        <w:fldChar w:fldCharType="separate"/>
      </w:r>
      <w:r>
        <w:t>248</w:t>
      </w:r>
      <w:r>
        <w:fldChar w:fldCharType="end"/>
      </w:r>
    </w:p>
    <w:p w14:paraId="6C6685D8" w14:textId="33B5A5C2" w:rsidR="00DA6D27" w:rsidRDefault="00DA6D27">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_Toc106206933 \h </w:instrText>
      </w:r>
      <w:r>
        <w:fldChar w:fldCharType="separate"/>
      </w:r>
      <w:r>
        <w:t>249</w:t>
      </w:r>
      <w:r>
        <w:fldChar w:fldCharType="end"/>
      </w:r>
    </w:p>
    <w:p w14:paraId="34299F60" w14:textId="1E59FB91" w:rsidR="00DA6D27" w:rsidRDefault="00DA6D2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1-O</w:t>
      </w:r>
      <w:r>
        <w:tab/>
      </w:r>
      <w:r>
        <w:fldChar w:fldCharType="begin"/>
      </w:r>
      <w:r>
        <w:instrText xml:space="preserve"> PAGEREF _Toc106206934 \h </w:instrText>
      </w:r>
      <w:r>
        <w:fldChar w:fldCharType="separate"/>
      </w:r>
      <w:r>
        <w:t>249</w:t>
      </w:r>
      <w:r>
        <w:fldChar w:fldCharType="end"/>
      </w:r>
    </w:p>
    <w:p w14:paraId="3BD3F753" w14:textId="0806303B" w:rsidR="00DA6D27" w:rsidRDefault="00DA6D2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2-O</w:t>
      </w:r>
      <w:r>
        <w:tab/>
      </w:r>
      <w:r>
        <w:fldChar w:fldCharType="begin"/>
      </w:r>
      <w:r>
        <w:instrText xml:space="preserve"> PAGEREF _Toc106206935 \h </w:instrText>
      </w:r>
      <w:r>
        <w:fldChar w:fldCharType="separate"/>
      </w:r>
      <w:r>
        <w:t>250</w:t>
      </w:r>
      <w:r>
        <w:fldChar w:fldCharType="end"/>
      </w:r>
    </w:p>
    <w:p w14:paraId="4DC3EFA3" w14:textId="49E098BE" w:rsidR="00DA6D27" w:rsidRDefault="00DA6D27">
      <w:pPr>
        <w:pStyle w:val="TOC3"/>
        <w:rPr>
          <w:rFonts w:asciiTheme="minorHAnsi" w:eastAsiaTheme="minorEastAsia" w:hAnsiTheme="minorHAnsi" w:cstheme="minorBidi"/>
          <w:sz w:val="22"/>
          <w:szCs w:val="22"/>
          <w:lang w:eastAsia="en-GB"/>
        </w:rPr>
      </w:pPr>
      <w:r w:rsidRPr="00EB60CE">
        <w:rPr>
          <w:lang w:val="en-US"/>
        </w:rPr>
        <w:t>8.3.2</w:t>
      </w:r>
      <w:r>
        <w:rPr>
          <w:rFonts w:asciiTheme="minorHAnsi" w:eastAsiaTheme="minorEastAsia" w:hAnsiTheme="minorHAnsi" w:cstheme="minorBidi"/>
          <w:sz w:val="22"/>
          <w:szCs w:val="22"/>
          <w:lang w:eastAsia="en-GB"/>
        </w:rPr>
        <w:tab/>
      </w:r>
      <w:r w:rsidRPr="00EB60CE">
        <w:rPr>
          <w:lang w:val="en-US"/>
        </w:rPr>
        <w:t>Performance requirements for PUCCH format 1</w:t>
      </w:r>
      <w:r>
        <w:tab/>
      </w:r>
      <w:r>
        <w:fldChar w:fldCharType="begin"/>
      </w:r>
      <w:r>
        <w:instrText xml:space="preserve"> PAGEREF _Toc106206936 \h </w:instrText>
      </w:r>
      <w:r>
        <w:fldChar w:fldCharType="separate"/>
      </w:r>
      <w:r>
        <w:t>250</w:t>
      </w:r>
      <w:r>
        <w:fldChar w:fldCharType="end"/>
      </w:r>
    </w:p>
    <w:p w14:paraId="70CD1ACD" w14:textId="16A9C57C" w:rsidR="00DA6D27" w:rsidRDefault="00DA6D27">
      <w:pPr>
        <w:pStyle w:val="TOC4"/>
        <w:rPr>
          <w:rFonts w:asciiTheme="minorHAnsi" w:eastAsiaTheme="minorEastAsia" w:hAnsiTheme="minorHAnsi" w:cstheme="minorBidi"/>
          <w:sz w:val="22"/>
          <w:szCs w:val="22"/>
          <w:lang w:eastAsia="en-GB"/>
        </w:rPr>
      </w:pPr>
      <w:r w:rsidRPr="00EB60CE">
        <w:rPr>
          <w:lang w:val="en-US"/>
        </w:rPr>
        <w:t>8.3.2.1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_Toc106206937 \h </w:instrText>
      </w:r>
      <w:r>
        <w:fldChar w:fldCharType="separate"/>
      </w:r>
      <w:r>
        <w:t>250</w:t>
      </w:r>
      <w:r>
        <w:fldChar w:fldCharType="end"/>
      </w:r>
    </w:p>
    <w:p w14:paraId="078A1B78" w14:textId="7BC8C06D" w:rsidR="00DA6D27" w:rsidRDefault="00DA6D27">
      <w:pPr>
        <w:pStyle w:val="TOC5"/>
        <w:rPr>
          <w:rFonts w:asciiTheme="minorHAnsi" w:eastAsiaTheme="minorEastAsia" w:hAnsiTheme="minorHAnsi" w:cstheme="minorBidi"/>
          <w:sz w:val="22"/>
          <w:szCs w:val="22"/>
          <w:lang w:eastAsia="en-GB"/>
        </w:rPr>
      </w:pPr>
      <w:r w:rsidRPr="00EB60CE">
        <w:rPr>
          <w:lang w:val="en-US"/>
        </w:rPr>
        <w:t>8.3.2.1.1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_Toc106206938 \h </w:instrText>
      </w:r>
      <w:r>
        <w:fldChar w:fldCharType="separate"/>
      </w:r>
      <w:r>
        <w:t>250</w:t>
      </w:r>
      <w:r>
        <w:fldChar w:fldCharType="end"/>
      </w:r>
    </w:p>
    <w:p w14:paraId="584C7AC6" w14:textId="75B80F3D" w:rsidR="00DA6D27" w:rsidRDefault="00DA6D27">
      <w:pPr>
        <w:pStyle w:val="TOC5"/>
        <w:rPr>
          <w:rFonts w:asciiTheme="minorHAnsi" w:eastAsiaTheme="minorEastAsia" w:hAnsiTheme="minorHAnsi" w:cstheme="minorBidi"/>
          <w:sz w:val="22"/>
          <w:szCs w:val="22"/>
          <w:lang w:eastAsia="en-GB"/>
        </w:rPr>
      </w:pPr>
      <w:r w:rsidRPr="00EB60CE">
        <w:rPr>
          <w:lang w:val="en-US"/>
        </w:rPr>
        <w:t>8.3.2.1.2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_Toc106206939 \h </w:instrText>
      </w:r>
      <w:r>
        <w:fldChar w:fldCharType="separate"/>
      </w:r>
      <w:r>
        <w:t>251</w:t>
      </w:r>
      <w:r>
        <w:fldChar w:fldCharType="end"/>
      </w:r>
    </w:p>
    <w:p w14:paraId="090ECFE8" w14:textId="635A66DF" w:rsidR="00DA6D27" w:rsidRDefault="00DA6D27">
      <w:pPr>
        <w:pStyle w:val="TOC5"/>
        <w:rPr>
          <w:rFonts w:asciiTheme="minorHAnsi" w:eastAsiaTheme="minorEastAsia" w:hAnsiTheme="minorHAnsi" w:cstheme="minorBidi"/>
          <w:sz w:val="22"/>
          <w:szCs w:val="22"/>
          <w:lang w:eastAsia="en-GB"/>
        </w:rPr>
      </w:pPr>
      <w:r w:rsidRPr="00EB60CE">
        <w:rPr>
          <w:lang w:val="en-US"/>
        </w:rPr>
        <w:t>8.3.2.1.3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_Toc106206940 \h </w:instrText>
      </w:r>
      <w:r>
        <w:fldChar w:fldCharType="separate"/>
      </w:r>
      <w:r>
        <w:t>251</w:t>
      </w:r>
      <w:r>
        <w:fldChar w:fldCharType="end"/>
      </w:r>
    </w:p>
    <w:p w14:paraId="184A9FD2" w14:textId="0E5DF4A7" w:rsidR="00DA6D27" w:rsidRDefault="00DA6D27">
      <w:pPr>
        <w:pStyle w:val="TOC5"/>
        <w:rPr>
          <w:rFonts w:asciiTheme="minorHAnsi" w:eastAsiaTheme="minorEastAsia" w:hAnsiTheme="minorHAnsi" w:cstheme="minorBidi"/>
          <w:sz w:val="22"/>
          <w:szCs w:val="22"/>
          <w:lang w:eastAsia="en-GB"/>
        </w:rPr>
      </w:pPr>
      <w:r w:rsidRPr="00EB60CE">
        <w:rPr>
          <w:lang w:val="en-US"/>
        </w:rPr>
        <w:t>8.3.2.1.4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_Toc106206941 \h </w:instrText>
      </w:r>
      <w:r>
        <w:fldChar w:fldCharType="separate"/>
      </w:r>
      <w:r>
        <w:t>251</w:t>
      </w:r>
      <w:r>
        <w:fldChar w:fldCharType="end"/>
      </w:r>
    </w:p>
    <w:p w14:paraId="01E1F909" w14:textId="386096DA" w:rsidR="00DA6D27" w:rsidRDefault="00DA6D27">
      <w:pPr>
        <w:pStyle w:val="TOC5"/>
        <w:rPr>
          <w:rFonts w:asciiTheme="minorHAnsi" w:eastAsiaTheme="minorEastAsia" w:hAnsiTheme="minorHAnsi" w:cstheme="minorBidi"/>
          <w:sz w:val="22"/>
          <w:szCs w:val="22"/>
          <w:lang w:eastAsia="en-GB"/>
        </w:rPr>
      </w:pPr>
      <w:r w:rsidRPr="00EB60CE">
        <w:rPr>
          <w:lang w:val="en-US"/>
        </w:rPr>
        <w:t>8.3.2.1.5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_Toc106206942 \h </w:instrText>
      </w:r>
      <w:r>
        <w:fldChar w:fldCharType="separate"/>
      </w:r>
      <w:r>
        <w:t>252</w:t>
      </w:r>
      <w:r>
        <w:fldChar w:fldCharType="end"/>
      </w:r>
    </w:p>
    <w:p w14:paraId="551B7528" w14:textId="3247B4A8" w:rsidR="00DA6D27" w:rsidRDefault="00DA6D27">
      <w:pPr>
        <w:pStyle w:val="TOC4"/>
        <w:rPr>
          <w:rFonts w:asciiTheme="minorHAnsi" w:eastAsiaTheme="minorEastAsia" w:hAnsiTheme="minorHAnsi" w:cstheme="minorBidi"/>
          <w:sz w:val="22"/>
          <w:szCs w:val="22"/>
          <w:lang w:eastAsia="en-GB"/>
        </w:rPr>
      </w:pPr>
      <w:r w:rsidRPr="00EB60CE">
        <w:rPr>
          <w:lang w:val="en-US"/>
        </w:rPr>
        <w:t>8.3.2.2</w:t>
      </w:r>
      <w:r>
        <w:rPr>
          <w:rFonts w:asciiTheme="minorHAnsi" w:eastAsiaTheme="minorEastAsia" w:hAnsiTheme="minorHAnsi" w:cstheme="minorBidi"/>
          <w:sz w:val="22"/>
          <w:szCs w:val="22"/>
          <w:lang w:eastAsia="en-GB"/>
        </w:rPr>
        <w:tab/>
      </w:r>
      <w:r w:rsidRPr="00EB60CE">
        <w:rPr>
          <w:lang w:val="en-US"/>
        </w:rPr>
        <w:t>ACK missed detection</w:t>
      </w:r>
      <w:r>
        <w:tab/>
      </w:r>
      <w:r>
        <w:fldChar w:fldCharType="begin"/>
      </w:r>
      <w:r>
        <w:instrText xml:space="preserve"> PAGEREF _Toc106206943 \h </w:instrText>
      </w:r>
      <w:r>
        <w:fldChar w:fldCharType="separate"/>
      </w:r>
      <w:r>
        <w:t>253</w:t>
      </w:r>
      <w:r>
        <w:fldChar w:fldCharType="end"/>
      </w:r>
    </w:p>
    <w:p w14:paraId="196A63CA" w14:textId="5461C661" w:rsidR="00DA6D27" w:rsidRDefault="00DA6D27">
      <w:pPr>
        <w:pStyle w:val="TOC5"/>
        <w:rPr>
          <w:rFonts w:asciiTheme="minorHAnsi" w:eastAsiaTheme="minorEastAsia" w:hAnsiTheme="minorHAnsi" w:cstheme="minorBidi"/>
          <w:sz w:val="22"/>
          <w:szCs w:val="22"/>
          <w:lang w:eastAsia="en-GB"/>
        </w:rPr>
      </w:pPr>
      <w:r w:rsidRPr="00EB60CE">
        <w:rPr>
          <w:lang w:val="en-US"/>
        </w:rPr>
        <w:t>8.3.2.2.1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_Toc106206944 \h </w:instrText>
      </w:r>
      <w:r>
        <w:fldChar w:fldCharType="separate"/>
      </w:r>
      <w:r>
        <w:t>253</w:t>
      </w:r>
      <w:r>
        <w:fldChar w:fldCharType="end"/>
      </w:r>
    </w:p>
    <w:p w14:paraId="21830836" w14:textId="061BCFA6" w:rsidR="00DA6D27" w:rsidRDefault="00DA6D27">
      <w:pPr>
        <w:pStyle w:val="TOC5"/>
        <w:rPr>
          <w:rFonts w:asciiTheme="minorHAnsi" w:eastAsiaTheme="minorEastAsia" w:hAnsiTheme="minorHAnsi" w:cstheme="minorBidi"/>
          <w:sz w:val="22"/>
          <w:szCs w:val="22"/>
          <w:lang w:eastAsia="en-GB"/>
        </w:rPr>
      </w:pPr>
      <w:r w:rsidRPr="00EB60CE">
        <w:rPr>
          <w:lang w:val="en-US"/>
        </w:rPr>
        <w:t>8.3.2.2.2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_Toc106206945 \h </w:instrText>
      </w:r>
      <w:r>
        <w:fldChar w:fldCharType="separate"/>
      </w:r>
      <w:r>
        <w:t>253</w:t>
      </w:r>
      <w:r>
        <w:fldChar w:fldCharType="end"/>
      </w:r>
    </w:p>
    <w:p w14:paraId="3ADED290" w14:textId="6C009140" w:rsidR="00DA6D27" w:rsidRDefault="00DA6D27">
      <w:pPr>
        <w:pStyle w:val="TOC5"/>
        <w:rPr>
          <w:rFonts w:asciiTheme="minorHAnsi" w:eastAsiaTheme="minorEastAsia" w:hAnsiTheme="minorHAnsi" w:cstheme="minorBidi"/>
          <w:sz w:val="22"/>
          <w:szCs w:val="22"/>
          <w:lang w:eastAsia="en-GB"/>
        </w:rPr>
      </w:pPr>
      <w:r w:rsidRPr="00EB60CE">
        <w:rPr>
          <w:lang w:val="en-US"/>
        </w:rPr>
        <w:t>8.3.2.2.3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_Toc106206946 \h </w:instrText>
      </w:r>
      <w:r>
        <w:fldChar w:fldCharType="separate"/>
      </w:r>
      <w:r>
        <w:t>253</w:t>
      </w:r>
      <w:r>
        <w:fldChar w:fldCharType="end"/>
      </w:r>
    </w:p>
    <w:p w14:paraId="1140BB14" w14:textId="55F3E8DD" w:rsidR="00DA6D27" w:rsidRDefault="00DA6D27">
      <w:pPr>
        <w:pStyle w:val="TOC5"/>
        <w:rPr>
          <w:rFonts w:asciiTheme="minorHAnsi" w:eastAsiaTheme="minorEastAsia" w:hAnsiTheme="minorHAnsi" w:cstheme="minorBidi"/>
          <w:sz w:val="22"/>
          <w:szCs w:val="22"/>
          <w:lang w:eastAsia="en-GB"/>
        </w:rPr>
      </w:pPr>
      <w:r w:rsidRPr="00EB60CE">
        <w:rPr>
          <w:lang w:val="en-US"/>
        </w:rPr>
        <w:t>8.3.2.2.4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_Toc106206947 \h </w:instrText>
      </w:r>
      <w:r>
        <w:fldChar w:fldCharType="separate"/>
      </w:r>
      <w:r>
        <w:t>254</w:t>
      </w:r>
      <w:r>
        <w:fldChar w:fldCharType="end"/>
      </w:r>
    </w:p>
    <w:p w14:paraId="7B559CCB" w14:textId="0C899E5F" w:rsidR="00DA6D27" w:rsidRDefault="00DA6D27">
      <w:pPr>
        <w:pStyle w:val="TOC5"/>
        <w:rPr>
          <w:rFonts w:asciiTheme="minorHAnsi" w:eastAsiaTheme="minorEastAsia" w:hAnsiTheme="minorHAnsi" w:cstheme="minorBidi"/>
          <w:sz w:val="22"/>
          <w:szCs w:val="22"/>
          <w:lang w:eastAsia="en-GB"/>
        </w:rPr>
      </w:pPr>
      <w:r w:rsidRPr="00EB60CE">
        <w:rPr>
          <w:lang w:val="en-US"/>
        </w:rPr>
        <w:t>8.3.2.2.5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_Toc106206948 \h </w:instrText>
      </w:r>
      <w:r>
        <w:fldChar w:fldCharType="separate"/>
      </w:r>
      <w:r>
        <w:t>255</w:t>
      </w:r>
      <w:r>
        <w:fldChar w:fldCharType="end"/>
      </w:r>
    </w:p>
    <w:p w14:paraId="1E6D103C" w14:textId="4C74A646" w:rsidR="00DA6D27" w:rsidRDefault="00DA6D2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_Toc106206949 \h </w:instrText>
      </w:r>
      <w:r>
        <w:fldChar w:fldCharType="separate"/>
      </w:r>
      <w:r>
        <w:t>256</w:t>
      </w:r>
      <w:r>
        <w:fldChar w:fldCharType="end"/>
      </w:r>
    </w:p>
    <w:p w14:paraId="59148445" w14:textId="7E9E5BC2" w:rsidR="00DA6D27" w:rsidRDefault="00DA6D2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_Toc106206950 \h </w:instrText>
      </w:r>
      <w:r>
        <w:fldChar w:fldCharType="separate"/>
      </w:r>
      <w:r>
        <w:t>256</w:t>
      </w:r>
      <w:r>
        <w:fldChar w:fldCharType="end"/>
      </w:r>
    </w:p>
    <w:p w14:paraId="032326EF" w14:textId="01DE009D" w:rsidR="00DA6D27" w:rsidRDefault="00DA6D2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_Toc106206951 \h </w:instrText>
      </w:r>
      <w:r>
        <w:fldChar w:fldCharType="separate"/>
      </w:r>
      <w:r>
        <w:t>256</w:t>
      </w:r>
      <w:r>
        <w:fldChar w:fldCharType="end"/>
      </w:r>
    </w:p>
    <w:p w14:paraId="76994675" w14:textId="4E2267B9" w:rsidR="00DA6D27" w:rsidRDefault="00DA6D2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_Toc106206952 \h </w:instrText>
      </w:r>
      <w:r>
        <w:fldChar w:fldCharType="separate"/>
      </w:r>
      <w:r>
        <w:t>256</w:t>
      </w:r>
      <w:r>
        <w:fldChar w:fldCharType="end"/>
      </w:r>
    </w:p>
    <w:p w14:paraId="7130FA14" w14:textId="3DD79A7C" w:rsidR="00DA6D27" w:rsidRDefault="00DA6D27">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_Toc106206953 \h </w:instrText>
      </w:r>
      <w:r>
        <w:fldChar w:fldCharType="separate"/>
      </w:r>
      <w:r>
        <w:t>257</w:t>
      </w:r>
      <w:r>
        <w:fldChar w:fldCharType="end"/>
      </w:r>
    </w:p>
    <w:p w14:paraId="7EF6C0AE" w14:textId="3C1FBBFC" w:rsidR="00DA6D27" w:rsidRDefault="00DA6D27">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_Toc106206954 \h </w:instrText>
      </w:r>
      <w:r>
        <w:fldChar w:fldCharType="separate"/>
      </w:r>
      <w:r>
        <w:t>257</w:t>
      </w:r>
      <w:r>
        <w:fldChar w:fldCharType="end"/>
      </w:r>
    </w:p>
    <w:p w14:paraId="5B4AD74F" w14:textId="2B7FB604" w:rsidR="00DA6D27" w:rsidRDefault="00DA6D27">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_Toc106206955 \h </w:instrText>
      </w:r>
      <w:r>
        <w:fldChar w:fldCharType="separate"/>
      </w:r>
      <w:r>
        <w:t>258</w:t>
      </w:r>
      <w:r>
        <w:fldChar w:fldCharType="end"/>
      </w:r>
    </w:p>
    <w:p w14:paraId="6132D487" w14:textId="1B7754BE" w:rsidR="00DA6D27" w:rsidRDefault="00DA6D2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_Toc106206956 \h </w:instrText>
      </w:r>
      <w:r>
        <w:fldChar w:fldCharType="separate"/>
      </w:r>
      <w:r>
        <w:t>259</w:t>
      </w:r>
      <w:r>
        <w:fldChar w:fldCharType="end"/>
      </w:r>
    </w:p>
    <w:p w14:paraId="76102F48" w14:textId="0413BD43" w:rsidR="00DA6D27" w:rsidRDefault="00DA6D2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_Toc106206957 \h </w:instrText>
      </w:r>
      <w:r>
        <w:fldChar w:fldCharType="separate"/>
      </w:r>
      <w:r>
        <w:t>259</w:t>
      </w:r>
      <w:r>
        <w:fldChar w:fldCharType="end"/>
      </w:r>
    </w:p>
    <w:p w14:paraId="65F2E11A" w14:textId="3CD5DC2E" w:rsidR="00DA6D27" w:rsidRDefault="00DA6D2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_Toc106206958 \h </w:instrText>
      </w:r>
      <w:r>
        <w:fldChar w:fldCharType="separate"/>
      </w:r>
      <w:r>
        <w:t>259</w:t>
      </w:r>
      <w:r>
        <w:fldChar w:fldCharType="end"/>
      </w:r>
    </w:p>
    <w:p w14:paraId="31B29DB4" w14:textId="634B32B4" w:rsidR="00DA6D27" w:rsidRDefault="00DA6D27">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_Toc106206959 \h </w:instrText>
      </w:r>
      <w:r>
        <w:fldChar w:fldCharType="separate"/>
      </w:r>
      <w:r>
        <w:t>259</w:t>
      </w:r>
      <w:r>
        <w:fldChar w:fldCharType="end"/>
      </w:r>
    </w:p>
    <w:p w14:paraId="2C58D483" w14:textId="7EB17E3A" w:rsidR="00DA6D27" w:rsidRDefault="00DA6D27">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_Toc106206960 \h </w:instrText>
      </w:r>
      <w:r>
        <w:fldChar w:fldCharType="separate"/>
      </w:r>
      <w:r>
        <w:t>259</w:t>
      </w:r>
      <w:r>
        <w:fldChar w:fldCharType="end"/>
      </w:r>
    </w:p>
    <w:p w14:paraId="66DD826D" w14:textId="376B4ECE" w:rsidR="00DA6D27" w:rsidRDefault="00DA6D27">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_Toc106206961 \h </w:instrText>
      </w:r>
      <w:r>
        <w:fldChar w:fldCharType="separate"/>
      </w:r>
      <w:r>
        <w:t>261</w:t>
      </w:r>
      <w:r>
        <w:fldChar w:fldCharType="end"/>
      </w:r>
    </w:p>
    <w:p w14:paraId="5AE16B75" w14:textId="68C4BCA5" w:rsidR="00DA6D27" w:rsidRDefault="00DA6D2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_Toc106206962 \h </w:instrText>
      </w:r>
      <w:r>
        <w:fldChar w:fldCharType="separate"/>
      </w:r>
      <w:r>
        <w:t>262</w:t>
      </w:r>
      <w:r>
        <w:fldChar w:fldCharType="end"/>
      </w:r>
    </w:p>
    <w:p w14:paraId="14E45BDF" w14:textId="28D9A0A5" w:rsidR="00DA6D27" w:rsidRDefault="00DA6D2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_Toc106206963 \h </w:instrText>
      </w:r>
      <w:r>
        <w:fldChar w:fldCharType="separate"/>
      </w:r>
      <w:r>
        <w:t>262</w:t>
      </w:r>
      <w:r>
        <w:fldChar w:fldCharType="end"/>
      </w:r>
    </w:p>
    <w:p w14:paraId="17A530DD" w14:textId="4083EE71" w:rsidR="00DA6D27" w:rsidRDefault="00DA6D2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_Toc106206964 \h </w:instrText>
      </w:r>
      <w:r>
        <w:fldChar w:fldCharType="separate"/>
      </w:r>
      <w:r>
        <w:t>262</w:t>
      </w:r>
      <w:r>
        <w:fldChar w:fldCharType="end"/>
      </w:r>
    </w:p>
    <w:p w14:paraId="37504043" w14:textId="570A5491" w:rsidR="00DA6D27" w:rsidRDefault="00DA6D27">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_Toc106206965 \h </w:instrText>
      </w:r>
      <w:r>
        <w:fldChar w:fldCharType="separate"/>
      </w:r>
      <w:r>
        <w:t>262</w:t>
      </w:r>
      <w:r>
        <w:fldChar w:fldCharType="end"/>
      </w:r>
    </w:p>
    <w:p w14:paraId="1CBE2A1A" w14:textId="577F42CD" w:rsidR="00DA6D27" w:rsidRDefault="00DA6D27">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_Toc106206966 \h </w:instrText>
      </w:r>
      <w:r>
        <w:fldChar w:fldCharType="separate"/>
      </w:r>
      <w:r>
        <w:t>262</w:t>
      </w:r>
      <w:r>
        <w:fldChar w:fldCharType="end"/>
      </w:r>
    </w:p>
    <w:p w14:paraId="4661E02A" w14:textId="3020EE0D" w:rsidR="00DA6D27" w:rsidRDefault="00DA6D27">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_Toc106206967 \h </w:instrText>
      </w:r>
      <w:r>
        <w:fldChar w:fldCharType="separate"/>
      </w:r>
      <w:r>
        <w:t>262</w:t>
      </w:r>
      <w:r>
        <w:fldChar w:fldCharType="end"/>
      </w:r>
    </w:p>
    <w:p w14:paraId="33E1985B" w14:textId="72B1FAD6" w:rsidR="00DA6D27" w:rsidRDefault="00DA6D27">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_Toc106206968 \h </w:instrText>
      </w:r>
      <w:r>
        <w:fldChar w:fldCharType="separate"/>
      </w:r>
      <w:r>
        <w:t>263</w:t>
      </w:r>
      <w:r>
        <w:fldChar w:fldCharType="end"/>
      </w:r>
    </w:p>
    <w:p w14:paraId="709EA084" w14:textId="168B3FFA" w:rsidR="00DA6D27" w:rsidRDefault="00DA6D27">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_Toc106206969 \h </w:instrText>
      </w:r>
      <w:r>
        <w:fldChar w:fldCharType="separate"/>
      </w:r>
      <w:r>
        <w:t>264</w:t>
      </w:r>
      <w:r>
        <w:fldChar w:fldCharType="end"/>
      </w:r>
    </w:p>
    <w:p w14:paraId="1080D068" w14:textId="593D6654" w:rsidR="00DA6D27" w:rsidRDefault="00DA6D2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_Toc106206970 \h </w:instrText>
      </w:r>
      <w:r>
        <w:fldChar w:fldCharType="separate"/>
      </w:r>
      <w:r>
        <w:t>264</w:t>
      </w:r>
      <w:r>
        <w:fldChar w:fldCharType="end"/>
      </w:r>
    </w:p>
    <w:p w14:paraId="38C7E15A" w14:textId="17F1BE15" w:rsidR="00DA6D27" w:rsidRDefault="00DA6D2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_Toc106206971 \h </w:instrText>
      </w:r>
      <w:r>
        <w:fldChar w:fldCharType="separate"/>
      </w:r>
      <w:r>
        <w:t>265</w:t>
      </w:r>
      <w:r>
        <w:fldChar w:fldCharType="end"/>
      </w:r>
    </w:p>
    <w:p w14:paraId="671CFCAE" w14:textId="7972C2C8" w:rsidR="00DA6D27" w:rsidRDefault="00DA6D2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_Toc106206972 \h </w:instrText>
      </w:r>
      <w:r>
        <w:fldChar w:fldCharType="separate"/>
      </w:r>
      <w:r>
        <w:t>265</w:t>
      </w:r>
      <w:r>
        <w:fldChar w:fldCharType="end"/>
      </w:r>
    </w:p>
    <w:p w14:paraId="5E1687E2" w14:textId="2DE5DFF2" w:rsidR="00DA6D27" w:rsidRDefault="00DA6D2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_Toc106206973 \h </w:instrText>
      </w:r>
      <w:r>
        <w:fldChar w:fldCharType="separate"/>
      </w:r>
      <w:r>
        <w:t>265</w:t>
      </w:r>
      <w:r>
        <w:fldChar w:fldCharType="end"/>
      </w:r>
    </w:p>
    <w:p w14:paraId="2167DFCA" w14:textId="4159E6B6" w:rsidR="00DA6D27" w:rsidRDefault="00DA6D2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_Toc106206974 \h </w:instrText>
      </w:r>
      <w:r>
        <w:fldChar w:fldCharType="separate"/>
      </w:r>
      <w:r>
        <w:t>266</w:t>
      </w:r>
      <w:r>
        <w:fldChar w:fldCharType="end"/>
      </w:r>
    </w:p>
    <w:p w14:paraId="2901176F" w14:textId="2670F8C2" w:rsidR="00DA6D27" w:rsidRDefault="00DA6D27">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_Toc106206975 \h </w:instrText>
      </w:r>
      <w:r>
        <w:fldChar w:fldCharType="separate"/>
      </w:r>
      <w:r>
        <w:t>266</w:t>
      </w:r>
      <w:r>
        <w:fldChar w:fldCharType="end"/>
      </w:r>
    </w:p>
    <w:p w14:paraId="29ECC901" w14:textId="6987A3FC" w:rsidR="00DA6D27" w:rsidRDefault="00DA6D27">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_Toc106206976 \h </w:instrText>
      </w:r>
      <w:r>
        <w:fldChar w:fldCharType="separate"/>
      </w:r>
      <w:r>
        <w:t>266</w:t>
      </w:r>
      <w:r>
        <w:fldChar w:fldCharType="end"/>
      </w:r>
    </w:p>
    <w:p w14:paraId="7BE7F05E" w14:textId="36C0B138" w:rsidR="00DA6D27" w:rsidRDefault="00DA6D27">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_Toc106206977 \h </w:instrText>
      </w:r>
      <w:r>
        <w:fldChar w:fldCharType="separate"/>
      </w:r>
      <w:r>
        <w:t>266</w:t>
      </w:r>
      <w:r>
        <w:fldChar w:fldCharType="end"/>
      </w:r>
    </w:p>
    <w:p w14:paraId="0BFD5185" w14:textId="62B81CC4" w:rsidR="00DA6D27" w:rsidRDefault="00DA6D27">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_Toc106206978 \h </w:instrText>
      </w:r>
      <w:r>
        <w:fldChar w:fldCharType="separate"/>
      </w:r>
      <w:r>
        <w:t>266</w:t>
      </w:r>
      <w:r>
        <w:fldChar w:fldCharType="end"/>
      </w:r>
    </w:p>
    <w:p w14:paraId="102D091A" w14:textId="4D92257B" w:rsidR="00DA6D27" w:rsidRDefault="00DA6D27">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_Toc106206979 \h </w:instrText>
      </w:r>
      <w:r>
        <w:fldChar w:fldCharType="separate"/>
      </w:r>
      <w:r>
        <w:t>267</w:t>
      </w:r>
      <w:r>
        <w:fldChar w:fldCharType="end"/>
      </w:r>
    </w:p>
    <w:p w14:paraId="2AC2DD40" w14:textId="6CB79BCC" w:rsidR="00DA6D27" w:rsidRDefault="00DA6D2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_Toc106206980 \h </w:instrText>
      </w:r>
      <w:r>
        <w:fldChar w:fldCharType="separate"/>
      </w:r>
      <w:r>
        <w:t>267</w:t>
      </w:r>
      <w:r>
        <w:fldChar w:fldCharType="end"/>
      </w:r>
    </w:p>
    <w:p w14:paraId="10AE9993" w14:textId="18932D51" w:rsidR="00DA6D27" w:rsidRDefault="00DA6D2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_Toc106206981 \h </w:instrText>
      </w:r>
      <w:r>
        <w:fldChar w:fldCharType="separate"/>
      </w:r>
      <w:r>
        <w:t>268</w:t>
      </w:r>
      <w:r>
        <w:fldChar w:fldCharType="end"/>
      </w:r>
    </w:p>
    <w:p w14:paraId="15464E28" w14:textId="5590EC1E" w:rsidR="00DA6D27" w:rsidRDefault="00DA6D27">
      <w:pPr>
        <w:pStyle w:val="TOC3"/>
        <w:rPr>
          <w:rFonts w:asciiTheme="minorHAnsi" w:eastAsiaTheme="minorEastAsia" w:hAnsiTheme="minorHAnsi" w:cstheme="minorBidi"/>
          <w:sz w:val="22"/>
          <w:szCs w:val="22"/>
          <w:lang w:eastAsia="en-GB"/>
        </w:rPr>
      </w:pPr>
      <w:r w:rsidRPr="00EB60CE">
        <w:rPr>
          <w:lang w:val="en-US"/>
        </w:rPr>
        <w:t>8.3.6</w:t>
      </w:r>
      <w:r>
        <w:rPr>
          <w:rFonts w:asciiTheme="minorHAnsi" w:eastAsiaTheme="minorEastAsia" w:hAnsiTheme="minorHAnsi" w:cstheme="minorBidi"/>
          <w:sz w:val="22"/>
          <w:szCs w:val="22"/>
          <w:lang w:eastAsia="en-GB"/>
        </w:rPr>
        <w:tab/>
      </w:r>
      <w:r w:rsidRPr="00EB60CE">
        <w:rPr>
          <w:lang w:val="en-US"/>
        </w:rPr>
        <w:t>Performance requirements for multi-slot PUCCH format</w:t>
      </w:r>
      <w:r>
        <w:tab/>
      </w:r>
      <w:r>
        <w:fldChar w:fldCharType="begin"/>
      </w:r>
      <w:r>
        <w:instrText xml:space="preserve"> PAGEREF _Toc106206982 \h </w:instrText>
      </w:r>
      <w:r>
        <w:fldChar w:fldCharType="separate"/>
      </w:r>
      <w:r>
        <w:t>268</w:t>
      </w:r>
      <w:r>
        <w:fldChar w:fldCharType="end"/>
      </w:r>
    </w:p>
    <w:p w14:paraId="45311F62" w14:textId="685B2098" w:rsidR="00DA6D27" w:rsidRDefault="00DA6D27">
      <w:pPr>
        <w:pStyle w:val="TOC4"/>
        <w:rPr>
          <w:rFonts w:asciiTheme="minorHAnsi" w:eastAsiaTheme="minorEastAsia" w:hAnsiTheme="minorHAnsi" w:cstheme="minorBidi"/>
          <w:sz w:val="22"/>
          <w:szCs w:val="22"/>
          <w:lang w:eastAsia="en-GB"/>
        </w:rPr>
      </w:pPr>
      <w:r w:rsidRPr="00EB60CE">
        <w:rPr>
          <w:lang w:val="en-US"/>
        </w:rPr>
        <w:t>8.3.6.1</w:t>
      </w:r>
      <w:r>
        <w:rPr>
          <w:rFonts w:asciiTheme="minorHAnsi" w:eastAsiaTheme="minorEastAsia" w:hAnsiTheme="minorHAnsi" w:cstheme="minorBidi"/>
          <w:sz w:val="22"/>
          <w:szCs w:val="22"/>
          <w:lang w:eastAsia="en-GB"/>
        </w:rPr>
        <w:tab/>
      </w:r>
      <w:r w:rsidRPr="00EB60CE">
        <w:rPr>
          <w:lang w:val="en-US"/>
        </w:rPr>
        <w:t>Performance requirements for multi-slot PUCCH format 1</w:t>
      </w:r>
      <w:r>
        <w:tab/>
      </w:r>
      <w:r>
        <w:fldChar w:fldCharType="begin"/>
      </w:r>
      <w:r>
        <w:instrText xml:space="preserve"> PAGEREF _Toc106206983 \h </w:instrText>
      </w:r>
      <w:r>
        <w:fldChar w:fldCharType="separate"/>
      </w:r>
      <w:r>
        <w:t>268</w:t>
      </w:r>
      <w:r>
        <w:fldChar w:fldCharType="end"/>
      </w:r>
    </w:p>
    <w:p w14:paraId="088DDE0D" w14:textId="54C02B42" w:rsidR="00DA6D27" w:rsidRDefault="00DA6D27">
      <w:pPr>
        <w:pStyle w:val="TOC5"/>
        <w:rPr>
          <w:rFonts w:asciiTheme="minorHAnsi" w:eastAsiaTheme="minorEastAsia" w:hAnsiTheme="minorHAnsi" w:cstheme="minorBidi"/>
          <w:sz w:val="22"/>
          <w:szCs w:val="22"/>
          <w:lang w:eastAsia="en-GB"/>
        </w:rPr>
      </w:pPr>
      <w:r w:rsidRPr="00EB60CE">
        <w:rPr>
          <w:lang w:val="en-US"/>
        </w:rPr>
        <w:t>8.3.6.1.1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_Toc106206984 \h </w:instrText>
      </w:r>
      <w:r>
        <w:fldChar w:fldCharType="separate"/>
      </w:r>
      <w:r>
        <w:t>268</w:t>
      </w:r>
      <w:r>
        <w:fldChar w:fldCharType="end"/>
      </w:r>
    </w:p>
    <w:p w14:paraId="458C5E55" w14:textId="025495F9" w:rsidR="00DA6D27" w:rsidRDefault="00DA6D27">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_Toc106206985 \h </w:instrText>
      </w:r>
      <w:r>
        <w:fldChar w:fldCharType="separate"/>
      </w:r>
      <w:r>
        <w:t>270</w:t>
      </w:r>
      <w:r>
        <w:fldChar w:fldCharType="end"/>
      </w:r>
    </w:p>
    <w:p w14:paraId="350BB2E7" w14:textId="5D74BCEA" w:rsidR="00DA6D27" w:rsidRDefault="00DA6D27">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_Toc106206986 \h </w:instrText>
      </w:r>
      <w:r>
        <w:fldChar w:fldCharType="separate"/>
      </w:r>
      <w:r>
        <w:t>272</w:t>
      </w:r>
      <w:r>
        <w:fldChar w:fldCharType="end"/>
      </w:r>
    </w:p>
    <w:p w14:paraId="1CDB2176" w14:textId="4A227F90" w:rsidR="00DA6D27" w:rsidRDefault="00DA6D2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_Toc106206987 \h </w:instrText>
      </w:r>
      <w:r>
        <w:fldChar w:fldCharType="separate"/>
      </w:r>
      <w:r>
        <w:t>272</w:t>
      </w:r>
      <w:r>
        <w:fldChar w:fldCharType="end"/>
      </w:r>
    </w:p>
    <w:p w14:paraId="1D9F61AB" w14:textId="26443CED" w:rsidR="00DA6D27" w:rsidRDefault="00DA6D27">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_Toc106206988 \h </w:instrText>
      </w:r>
      <w:r>
        <w:fldChar w:fldCharType="separate"/>
      </w:r>
      <w:r>
        <w:t>273</w:t>
      </w:r>
      <w:r>
        <w:fldChar w:fldCharType="end"/>
      </w:r>
    </w:p>
    <w:p w14:paraId="0672A0A3" w14:textId="4A2C2A57" w:rsidR="00DA6D27" w:rsidRDefault="00DA6D27">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_Toc106206989 \h </w:instrText>
      </w:r>
      <w:r>
        <w:fldChar w:fldCharType="separate"/>
      </w:r>
      <w:r>
        <w:t>273</w:t>
      </w:r>
      <w:r>
        <w:fldChar w:fldCharType="end"/>
      </w:r>
    </w:p>
    <w:p w14:paraId="76893393" w14:textId="14B8487D" w:rsidR="00DA6D27" w:rsidRDefault="00DA6D27">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_Toc106206990 \h </w:instrText>
      </w:r>
      <w:r>
        <w:fldChar w:fldCharType="separate"/>
      </w:r>
      <w:r>
        <w:t>273</w:t>
      </w:r>
      <w:r>
        <w:fldChar w:fldCharType="end"/>
      </w:r>
    </w:p>
    <w:p w14:paraId="088C8E9C" w14:textId="5E2EE6C0" w:rsidR="00DA6D27" w:rsidRDefault="00DA6D27">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_Toc106206991 \h </w:instrText>
      </w:r>
      <w:r>
        <w:fldChar w:fldCharType="separate"/>
      </w:r>
      <w:r>
        <w:t>273</w:t>
      </w:r>
      <w:r>
        <w:fldChar w:fldCharType="end"/>
      </w:r>
    </w:p>
    <w:p w14:paraId="1347A20F" w14:textId="18ECE28C" w:rsidR="00DA6D27" w:rsidRDefault="00DA6D27">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_Toc106206992 \h </w:instrText>
      </w:r>
      <w:r>
        <w:fldChar w:fldCharType="separate"/>
      </w:r>
      <w:r>
        <w:t>273</w:t>
      </w:r>
      <w:r>
        <w:fldChar w:fldCharType="end"/>
      </w:r>
    </w:p>
    <w:p w14:paraId="3E20D372" w14:textId="005884E8" w:rsidR="00DA6D27" w:rsidRDefault="00DA6D27">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_Toc106206993 \h </w:instrText>
      </w:r>
      <w:r>
        <w:fldChar w:fldCharType="separate"/>
      </w:r>
      <w:r>
        <w:t>274</w:t>
      </w:r>
      <w:r>
        <w:fldChar w:fldCharType="end"/>
      </w:r>
    </w:p>
    <w:p w14:paraId="0C5C8686" w14:textId="1CB1740B" w:rsidR="00DA6D27" w:rsidRDefault="00DA6D27">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60CE">
        <w:rPr>
          <w:i/>
          <w:iCs/>
        </w:rPr>
        <w:t>BS type 1-O</w:t>
      </w:r>
      <w:r>
        <w:tab/>
      </w:r>
      <w:r>
        <w:fldChar w:fldCharType="begin"/>
      </w:r>
      <w:r>
        <w:instrText xml:space="preserve"> PAGEREF _Toc106206994 \h </w:instrText>
      </w:r>
      <w:r>
        <w:fldChar w:fldCharType="separate"/>
      </w:r>
      <w:r>
        <w:t>274</w:t>
      </w:r>
      <w:r>
        <w:fldChar w:fldCharType="end"/>
      </w:r>
    </w:p>
    <w:p w14:paraId="54A16871" w14:textId="2A5E1918" w:rsidR="00DA6D27" w:rsidRDefault="00DA6D27">
      <w:pPr>
        <w:pStyle w:val="TOC3"/>
        <w:rPr>
          <w:rFonts w:asciiTheme="minorHAnsi" w:eastAsiaTheme="minorEastAsia" w:hAnsiTheme="minorHAnsi" w:cstheme="minorBidi"/>
          <w:sz w:val="22"/>
          <w:szCs w:val="22"/>
          <w:lang w:eastAsia="en-GB"/>
        </w:rPr>
      </w:pPr>
      <w:r w:rsidRPr="00EB60CE">
        <w:rPr>
          <w:lang w:val="en-US"/>
        </w:rPr>
        <w:t>8.3.8</w:t>
      </w:r>
      <w:r>
        <w:rPr>
          <w:rFonts w:asciiTheme="minorHAnsi" w:eastAsiaTheme="minorEastAsia" w:hAnsiTheme="minorHAnsi" w:cstheme="minorBidi"/>
          <w:sz w:val="22"/>
          <w:szCs w:val="22"/>
          <w:lang w:eastAsia="en-GB"/>
        </w:rPr>
        <w:tab/>
      </w:r>
      <w:r w:rsidRPr="00EB60CE">
        <w:rPr>
          <w:lang w:val="en-US"/>
        </w:rPr>
        <w:t>Performance requirements for interlaced PUCCH format 1</w:t>
      </w:r>
      <w:r>
        <w:tab/>
      </w:r>
      <w:r>
        <w:fldChar w:fldCharType="begin"/>
      </w:r>
      <w:r>
        <w:instrText xml:space="preserve"> PAGEREF _Toc106206995 \h </w:instrText>
      </w:r>
      <w:r>
        <w:fldChar w:fldCharType="separate"/>
      </w:r>
      <w:r>
        <w:t>274</w:t>
      </w:r>
      <w:r>
        <w:fldChar w:fldCharType="end"/>
      </w:r>
    </w:p>
    <w:p w14:paraId="4F30A5DE" w14:textId="11CEBA47" w:rsidR="00DA6D27" w:rsidRDefault="00DA6D27">
      <w:pPr>
        <w:pStyle w:val="TOC4"/>
        <w:rPr>
          <w:rFonts w:asciiTheme="minorHAnsi" w:eastAsiaTheme="minorEastAsia" w:hAnsiTheme="minorHAnsi" w:cstheme="minorBidi"/>
          <w:sz w:val="22"/>
          <w:szCs w:val="22"/>
          <w:lang w:eastAsia="en-GB"/>
        </w:rPr>
      </w:pPr>
      <w:r w:rsidRPr="00EB60CE">
        <w:rPr>
          <w:lang w:val="en-US"/>
        </w:rPr>
        <w:t>8.3.8.1</w:t>
      </w:r>
      <w:r>
        <w:rPr>
          <w:rFonts w:asciiTheme="minorHAnsi" w:eastAsiaTheme="minorEastAsia" w:hAnsiTheme="minorHAnsi" w:cstheme="minorBidi"/>
          <w:sz w:val="22"/>
          <w:szCs w:val="22"/>
          <w:lang w:eastAsia="en-GB"/>
        </w:rPr>
        <w:tab/>
      </w:r>
      <w:r w:rsidRPr="00EB60CE">
        <w:rPr>
          <w:lang w:val="en-US"/>
        </w:rPr>
        <w:t>NACK to ACK detection</w:t>
      </w:r>
      <w:r>
        <w:tab/>
      </w:r>
      <w:r>
        <w:fldChar w:fldCharType="begin"/>
      </w:r>
      <w:r>
        <w:instrText xml:space="preserve"> PAGEREF _Toc106206996 \h </w:instrText>
      </w:r>
      <w:r>
        <w:fldChar w:fldCharType="separate"/>
      </w:r>
      <w:r>
        <w:t>274</w:t>
      </w:r>
      <w:r>
        <w:fldChar w:fldCharType="end"/>
      </w:r>
    </w:p>
    <w:p w14:paraId="1858284B" w14:textId="667ED711" w:rsidR="00DA6D27" w:rsidRDefault="00DA6D27">
      <w:pPr>
        <w:pStyle w:val="TOC5"/>
        <w:rPr>
          <w:rFonts w:asciiTheme="minorHAnsi" w:eastAsiaTheme="minorEastAsia" w:hAnsiTheme="minorHAnsi" w:cstheme="minorBidi"/>
          <w:sz w:val="22"/>
          <w:szCs w:val="22"/>
          <w:lang w:eastAsia="en-GB"/>
        </w:rPr>
      </w:pPr>
      <w:r w:rsidRPr="00EB60CE">
        <w:rPr>
          <w:lang w:val="en-US"/>
        </w:rPr>
        <w:t>8.3.8.1.1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_Toc106206997 \h </w:instrText>
      </w:r>
      <w:r>
        <w:fldChar w:fldCharType="separate"/>
      </w:r>
      <w:r>
        <w:t>274</w:t>
      </w:r>
      <w:r>
        <w:fldChar w:fldCharType="end"/>
      </w:r>
    </w:p>
    <w:p w14:paraId="090E7547" w14:textId="676DAA0D" w:rsidR="00DA6D27" w:rsidRDefault="00DA6D27">
      <w:pPr>
        <w:pStyle w:val="TOC5"/>
        <w:rPr>
          <w:rFonts w:asciiTheme="minorHAnsi" w:eastAsiaTheme="minorEastAsia" w:hAnsiTheme="minorHAnsi" w:cstheme="minorBidi"/>
          <w:sz w:val="22"/>
          <w:szCs w:val="22"/>
          <w:lang w:eastAsia="en-GB"/>
        </w:rPr>
      </w:pPr>
      <w:r w:rsidRPr="00EB60CE">
        <w:rPr>
          <w:lang w:val="en-US"/>
        </w:rPr>
        <w:t>8.3.8.1.2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_Toc106206998 \h </w:instrText>
      </w:r>
      <w:r>
        <w:fldChar w:fldCharType="separate"/>
      </w:r>
      <w:r>
        <w:t>275</w:t>
      </w:r>
      <w:r>
        <w:fldChar w:fldCharType="end"/>
      </w:r>
    </w:p>
    <w:p w14:paraId="0AB5E8D5" w14:textId="3C363823" w:rsidR="00DA6D27" w:rsidRDefault="00DA6D27">
      <w:pPr>
        <w:pStyle w:val="TOC5"/>
        <w:rPr>
          <w:rFonts w:asciiTheme="minorHAnsi" w:eastAsiaTheme="minorEastAsia" w:hAnsiTheme="minorHAnsi" w:cstheme="minorBidi"/>
          <w:sz w:val="22"/>
          <w:szCs w:val="22"/>
          <w:lang w:eastAsia="en-GB"/>
        </w:rPr>
      </w:pPr>
      <w:r w:rsidRPr="00EB60CE">
        <w:rPr>
          <w:lang w:val="en-US"/>
        </w:rPr>
        <w:t>8.3.8.1.3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_Toc106206999 \h </w:instrText>
      </w:r>
      <w:r>
        <w:fldChar w:fldCharType="separate"/>
      </w:r>
      <w:r>
        <w:t>275</w:t>
      </w:r>
      <w:r>
        <w:fldChar w:fldCharType="end"/>
      </w:r>
    </w:p>
    <w:p w14:paraId="7FB1E427" w14:textId="3C4919B0" w:rsidR="00DA6D27" w:rsidRDefault="00DA6D27">
      <w:pPr>
        <w:pStyle w:val="TOC5"/>
        <w:rPr>
          <w:rFonts w:asciiTheme="minorHAnsi" w:eastAsiaTheme="minorEastAsia" w:hAnsiTheme="minorHAnsi" w:cstheme="minorBidi"/>
          <w:sz w:val="22"/>
          <w:szCs w:val="22"/>
          <w:lang w:eastAsia="en-GB"/>
        </w:rPr>
      </w:pPr>
      <w:r w:rsidRPr="00EB60CE">
        <w:rPr>
          <w:lang w:val="en-US"/>
        </w:rPr>
        <w:t>8.3.8.1.4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_Toc106207000 \h </w:instrText>
      </w:r>
      <w:r>
        <w:fldChar w:fldCharType="separate"/>
      </w:r>
      <w:r>
        <w:t>275</w:t>
      </w:r>
      <w:r>
        <w:fldChar w:fldCharType="end"/>
      </w:r>
    </w:p>
    <w:p w14:paraId="668AB5E2" w14:textId="568F79B5" w:rsidR="00DA6D27" w:rsidRDefault="00DA6D27">
      <w:pPr>
        <w:pStyle w:val="TOC5"/>
        <w:rPr>
          <w:rFonts w:asciiTheme="minorHAnsi" w:eastAsiaTheme="minorEastAsia" w:hAnsiTheme="minorHAnsi" w:cstheme="minorBidi"/>
          <w:sz w:val="22"/>
          <w:szCs w:val="22"/>
          <w:lang w:eastAsia="en-GB"/>
        </w:rPr>
      </w:pPr>
      <w:r w:rsidRPr="00EB60CE">
        <w:rPr>
          <w:lang w:val="en-US"/>
        </w:rPr>
        <w:t>8.3.8.1.5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_Toc106207001 \h </w:instrText>
      </w:r>
      <w:r>
        <w:fldChar w:fldCharType="separate"/>
      </w:r>
      <w:r>
        <w:t>276</w:t>
      </w:r>
      <w:r>
        <w:fldChar w:fldCharType="end"/>
      </w:r>
    </w:p>
    <w:p w14:paraId="727099E8" w14:textId="65785327" w:rsidR="00DA6D27" w:rsidRDefault="00DA6D27">
      <w:pPr>
        <w:pStyle w:val="TOC4"/>
        <w:rPr>
          <w:rFonts w:asciiTheme="minorHAnsi" w:eastAsiaTheme="minorEastAsia" w:hAnsiTheme="minorHAnsi" w:cstheme="minorBidi"/>
          <w:sz w:val="22"/>
          <w:szCs w:val="22"/>
          <w:lang w:eastAsia="en-GB"/>
        </w:rPr>
      </w:pPr>
      <w:r w:rsidRPr="00EB60CE">
        <w:rPr>
          <w:lang w:val="en-US"/>
        </w:rPr>
        <w:t>8.3.8.2</w:t>
      </w:r>
      <w:r>
        <w:rPr>
          <w:rFonts w:asciiTheme="minorHAnsi" w:eastAsiaTheme="minorEastAsia" w:hAnsiTheme="minorHAnsi" w:cstheme="minorBidi"/>
          <w:sz w:val="22"/>
          <w:szCs w:val="22"/>
          <w:lang w:eastAsia="en-GB"/>
        </w:rPr>
        <w:tab/>
      </w:r>
      <w:r w:rsidRPr="00EB60CE">
        <w:rPr>
          <w:lang w:val="en-US"/>
        </w:rPr>
        <w:t>ACK missed detection</w:t>
      </w:r>
      <w:r>
        <w:tab/>
      </w:r>
      <w:r>
        <w:fldChar w:fldCharType="begin"/>
      </w:r>
      <w:r>
        <w:instrText xml:space="preserve"> PAGEREF _Toc106207002 \h </w:instrText>
      </w:r>
      <w:r>
        <w:fldChar w:fldCharType="separate"/>
      </w:r>
      <w:r>
        <w:t>276</w:t>
      </w:r>
      <w:r>
        <w:fldChar w:fldCharType="end"/>
      </w:r>
    </w:p>
    <w:p w14:paraId="64CD4E51" w14:textId="5CB71101" w:rsidR="00DA6D27" w:rsidRDefault="00DA6D27">
      <w:pPr>
        <w:pStyle w:val="TOC5"/>
        <w:rPr>
          <w:rFonts w:asciiTheme="minorHAnsi" w:eastAsiaTheme="minorEastAsia" w:hAnsiTheme="minorHAnsi" w:cstheme="minorBidi"/>
          <w:sz w:val="22"/>
          <w:szCs w:val="22"/>
          <w:lang w:eastAsia="en-GB"/>
        </w:rPr>
      </w:pPr>
      <w:r w:rsidRPr="00EB60CE">
        <w:rPr>
          <w:lang w:val="en-US"/>
        </w:rPr>
        <w:t>8.3.8.2.1</w:t>
      </w:r>
      <w:r>
        <w:rPr>
          <w:rFonts w:asciiTheme="minorHAnsi" w:eastAsiaTheme="minorEastAsia" w:hAnsiTheme="minorHAnsi" w:cstheme="minorBidi"/>
          <w:sz w:val="22"/>
          <w:szCs w:val="22"/>
          <w:lang w:eastAsia="en-GB"/>
        </w:rPr>
        <w:tab/>
      </w:r>
      <w:r w:rsidRPr="00EB60CE">
        <w:rPr>
          <w:lang w:val="en-US"/>
        </w:rPr>
        <w:t>Definition and applicability</w:t>
      </w:r>
      <w:r>
        <w:tab/>
      </w:r>
      <w:r>
        <w:fldChar w:fldCharType="begin"/>
      </w:r>
      <w:r>
        <w:instrText xml:space="preserve"> PAGEREF _Toc106207003 \h </w:instrText>
      </w:r>
      <w:r>
        <w:fldChar w:fldCharType="separate"/>
      </w:r>
      <w:r>
        <w:t>276</w:t>
      </w:r>
      <w:r>
        <w:fldChar w:fldCharType="end"/>
      </w:r>
    </w:p>
    <w:p w14:paraId="33426F24" w14:textId="14895F8F" w:rsidR="00DA6D27" w:rsidRDefault="00DA6D27">
      <w:pPr>
        <w:pStyle w:val="TOC5"/>
        <w:rPr>
          <w:rFonts w:asciiTheme="minorHAnsi" w:eastAsiaTheme="minorEastAsia" w:hAnsiTheme="minorHAnsi" w:cstheme="minorBidi"/>
          <w:sz w:val="22"/>
          <w:szCs w:val="22"/>
          <w:lang w:eastAsia="en-GB"/>
        </w:rPr>
      </w:pPr>
      <w:r w:rsidRPr="00EB60CE">
        <w:rPr>
          <w:lang w:val="en-US"/>
        </w:rPr>
        <w:t>8.3.8.2.2</w:t>
      </w:r>
      <w:r>
        <w:rPr>
          <w:rFonts w:asciiTheme="minorHAnsi" w:eastAsiaTheme="minorEastAsia" w:hAnsiTheme="minorHAnsi" w:cstheme="minorBidi"/>
          <w:sz w:val="22"/>
          <w:szCs w:val="22"/>
          <w:lang w:eastAsia="en-GB"/>
        </w:rPr>
        <w:tab/>
      </w:r>
      <w:r w:rsidRPr="00EB60CE">
        <w:rPr>
          <w:lang w:val="en-US"/>
        </w:rPr>
        <w:t>Minimum Requirement</w:t>
      </w:r>
      <w:r>
        <w:tab/>
      </w:r>
      <w:r>
        <w:fldChar w:fldCharType="begin"/>
      </w:r>
      <w:r>
        <w:instrText xml:space="preserve"> PAGEREF _Toc106207004 \h </w:instrText>
      </w:r>
      <w:r>
        <w:fldChar w:fldCharType="separate"/>
      </w:r>
      <w:r>
        <w:t>277</w:t>
      </w:r>
      <w:r>
        <w:fldChar w:fldCharType="end"/>
      </w:r>
    </w:p>
    <w:p w14:paraId="16AE7945" w14:textId="11EB4E60" w:rsidR="00DA6D27" w:rsidRDefault="00DA6D27">
      <w:pPr>
        <w:pStyle w:val="TOC5"/>
        <w:rPr>
          <w:rFonts w:asciiTheme="minorHAnsi" w:eastAsiaTheme="minorEastAsia" w:hAnsiTheme="minorHAnsi" w:cstheme="minorBidi"/>
          <w:sz w:val="22"/>
          <w:szCs w:val="22"/>
          <w:lang w:eastAsia="en-GB"/>
        </w:rPr>
      </w:pPr>
      <w:r w:rsidRPr="00EB60CE">
        <w:rPr>
          <w:lang w:val="en-US"/>
        </w:rPr>
        <w:t>8.3.8.2.3</w:t>
      </w:r>
      <w:r>
        <w:rPr>
          <w:rFonts w:asciiTheme="minorHAnsi" w:eastAsiaTheme="minorEastAsia" w:hAnsiTheme="minorHAnsi" w:cstheme="minorBidi"/>
          <w:sz w:val="22"/>
          <w:szCs w:val="22"/>
          <w:lang w:eastAsia="en-GB"/>
        </w:rPr>
        <w:tab/>
      </w:r>
      <w:r w:rsidRPr="00EB60CE">
        <w:rPr>
          <w:lang w:val="en-US"/>
        </w:rPr>
        <w:t>Test purpose</w:t>
      </w:r>
      <w:r>
        <w:tab/>
      </w:r>
      <w:r>
        <w:fldChar w:fldCharType="begin"/>
      </w:r>
      <w:r>
        <w:instrText xml:space="preserve"> PAGEREF _Toc106207005 \h </w:instrText>
      </w:r>
      <w:r>
        <w:fldChar w:fldCharType="separate"/>
      </w:r>
      <w:r>
        <w:t>277</w:t>
      </w:r>
      <w:r>
        <w:fldChar w:fldCharType="end"/>
      </w:r>
    </w:p>
    <w:p w14:paraId="3E6F0097" w14:textId="76FEEC3C" w:rsidR="00DA6D27" w:rsidRDefault="00DA6D27">
      <w:pPr>
        <w:pStyle w:val="TOC5"/>
        <w:rPr>
          <w:rFonts w:asciiTheme="minorHAnsi" w:eastAsiaTheme="minorEastAsia" w:hAnsiTheme="minorHAnsi" w:cstheme="minorBidi"/>
          <w:sz w:val="22"/>
          <w:szCs w:val="22"/>
          <w:lang w:eastAsia="en-GB"/>
        </w:rPr>
      </w:pPr>
      <w:r w:rsidRPr="00EB60CE">
        <w:rPr>
          <w:lang w:val="en-US"/>
        </w:rPr>
        <w:t>8.3.8.2.4</w:t>
      </w:r>
      <w:r>
        <w:rPr>
          <w:rFonts w:asciiTheme="minorHAnsi" w:eastAsiaTheme="minorEastAsia" w:hAnsiTheme="minorHAnsi" w:cstheme="minorBidi"/>
          <w:sz w:val="22"/>
          <w:szCs w:val="22"/>
          <w:lang w:eastAsia="en-GB"/>
        </w:rPr>
        <w:tab/>
      </w:r>
      <w:r w:rsidRPr="00EB60CE">
        <w:rPr>
          <w:lang w:val="en-US"/>
        </w:rPr>
        <w:t>Method of test</w:t>
      </w:r>
      <w:r>
        <w:tab/>
      </w:r>
      <w:r>
        <w:fldChar w:fldCharType="begin"/>
      </w:r>
      <w:r>
        <w:instrText xml:space="preserve"> PAGEREF _Toc106207006 \h </w:instrText>
      </w:r>
      <w:r>
        <w:fldChar w:fldCharType="separate"/>
      </w:r>
      <w:r>
        <w:t>277</w:t>
      </w:r>
      <w:r>
        <w:fldChar w:fldCharType="end"/>
      </w:r>
    </w:p>
    <w:p w14:paraId="4376875C" w14:textId="13B7B104" w:rsidR="00DA6D27" w:rsidRDefault="00DA6D27">
      <w:pPr>
        <w:pStyle w:val="TOC5"/>
        <w:rPr>
          <w:rFonts w:asciiTheme="minorHAnsi" w:eastAsiaTheme="minorEastAsia" w:hAnsiTheme="minorHAnsi" w:cstheme="minorBidi"/>
          <w:sz w:val="22"/>
          <w:szCs w:val="22"/>
          <w:lang w:eastAsia="en-GB"/>
        </w:rPr>
      </w:pPr>
      <w:r w:rsidRPr="00EB60CE">
        <w:rPr>
          <w:lang w:val="en-US"/>
        </w:rPr>
        <w:t>8.3.8.2.5</w:t>
      </w:r>
      <w:r>
        <w:rPr>
          <w:rFonts w:asciiTheme="minorHAnsi" w:eastAsiaTheme="minorEastAsia" w:hAnsiTheme="minorHAnsi" w:cstheme="minorBidi"/>
          <w:sz w:val="22"/>
          <w:szCs w:val="22"/>
          <w:lang w:eastAsia="en-GB"/>
        </w:rPr>
        <w:tab/>
      </w:r>
      <w:r w:rsidRPr="00EB60CE">
        <w:rPr>
          <w:lang w:val="en-US"/>
        </w:rPr>
        <w:t>Test Requirement</w:t>
      </w:r>
      <w:r>
        <w:tab/>
      </w:r>
      <w:r>
        <w:fldChar w:fldCharType="begin"/>
      </w:r>
      <w:r>
        <w:instrText xml:space="preserve"> PAGEREF _Toc106207007 \h </w:instrText>
      </w:r>
      <w:r>
        <w:fldChar w:fldCharType="separate"/>
      </w:r>
      <w:r>
        <w:t>278</w:t>
      </w:r>
      <w:r>
        <w:fldChar w:fldCharType="end"/>
      </w:r>
    </w:p>
    <w:p w14:paraId="35339A7B" w14:textId="20B6851F" w:rsidR="00DA6D27" w:rsidRDefault="00DA6D27">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_Toc106207008 \h </w:instrText>
      </w:r>
      <w:r>
        <w:fldChar w:fldCharType="separate"/>
      </w:r>
      <w:r>
        <w:t>279</w:t>
      </w:r>
      <w:r>
        <w:fldChar w:fldCharType="end"/>
      </w:r>
    </w:p>
    <w:p w14:paraId="17BA3428" w14:textId="69D63E1B" w:rsidR="00DA6D27" w:rsidRDefault="00DA6D27">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_Toc106207009 \h </w:instrText>
      </w:r>
      <w:r>
        <w:fldChar w:fldCharType="separate"/>
      </w:r>
      <w:r>
        <w:t>279</w:t>
      </w:r>
      <w:r>
        <w:fldChar w:fldCharType="end"/>
      </w:r>
    </w:p>
    <w:p w14:paraId="5D6FA358" w14:textId="27C76151" w:rsidR="00DA6D27" w:rsidRDefault="00DA6D27">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_Toc106207010 \h </w:instrText>
      </w:r>
      <w:r>
        <w:fldChar w:fldCharType="separate"/>
      </w:r>
      <w:r>
        <w:t>279</w:t>
      </w:r>
      <w:r>
        <w:fldChar w:fldCharType="end"/>
      </w:r>
    </w:p>
    <w:p w14:paraId="1EDA4561" w14:textId="30513A90" w:rsidR="00DA6D27" w:rsidRDefault="00DA6D27">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_Toc106207011 \h </w:instrText>
      </w:r>
      <w:r>
        <w:fldChar w:fldCharType="separate"/>
      </w:r>
      <w:r>
        <w:t>279</w:t>
      </w:r>
      <w:r>
        <w:fldChar w:fldCharType="end"/>
      </w:r>
    </w:p>
    <w:p w14:paraId="36A46EFC" w14:textId="528306E3" w:rsidR="00DA6D27" w:rsidRDefault="00DA6D27">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_Toc106207012 \h </w:instrText>
      </w:r>
      <w:r>
        <w:fldChar w:fldCharType="separate"/>
      </w:r>
      <w:r>
        <w:t>279</w:t>
      </w:r>
      <w:r>
        <w:fldChar w:fldCharType="end"/>
      </w:r>
    </w:p>
    <w:p w14:paraId="5D427DBB" w14:textId="11832119" w:rsidR="00DA6D27" w:rsidRDefault="00DA6D27">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_Toc106207013 \h </w:instrText>
      </w:r>
      <w:r>
        <w:fldChar w:fldCharType="separate"/>
      </w:r>
      <w:r>
        <w:t>279</w:t>
      </w:r>
      <w:r>
        <w:fldChar w:fldCharType="end"/>
      </w:r>
    </w:p>
    <w:p w14:paraId="5ADE5403" w14:textId="3CF6D32F" w:rsidR="00DA6D27" w:rsidRDefault="00DA6D27">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_Toc106207014 \h </w:instrText>
      </w:r>
      <w:r>
        <w:fldChar w:fldCharType="separate"/>
      </w:r>
      <w:r>
        <w:t>279</w:t>
      </w:r>
      <w:r>
        <w:fldChar w:fldCharType="end"/>
      </w:r>
    </w:p>
    <w:p w14:paraId="1E49D234" w14:textId="219FF796" w:rsidR="00DA6D27" w:rsidRDefault="00DA6D27">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_Toc106207015 \h </w:instrText>
      </w:r>
      <w:r>
        <w:fldChar w:fldCharType="separate"/>
      </w:r>
      <w:r>
        <w:t>280</w:t>
      </w:r>
      <w:r>
        <w:fldChar w:fldCharType="end"/>
      </w:r>
    </w:p>
    <w:p w14:paraId="1111E9F0" w14:textId="05504079" w:rsidR="00DA6D27" w:rsidRDefault="00DA6D27">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_Toc106207016 \h </w:instrText>
      </w:r>
      <w:r>
        <w:fldChar w:fldCharType="separate"/>
      </w:r>
      <w:r>
        <w:t>281</w:t>
      </w:r>
      <w:r>
        <w:fldChar w:fldCharType="end"/>
      </w:r>
    </w:p>
    <w:p w14:paraId="774855E1" w14:textId="48A3153D" w:rsidR="00DA6D27" w:rsidRDefault="00DA6D27">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_Toc106207017 \h </w:instrText>
      </w:r>
      <w:r>
        <w:fldChar w:fldCharType="separate"/>
      </w:r>
      <w:r>
        <w:t>281</w:t>
      </w:r>
      <w:r>
        <w:fldChar w:fldCharType="end"/>
      </w:r>
    </w:p>
    <w:p w14:paraId="2D1393B2" w14:textId="796E9CEA" w:rsidR="00DA6D27" w:rsidRDefault="00DA6D27">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_Toc106207018 \h </w:instrText>
      </w:r>
      <w:r>
        <w:fldChar w:fldCharType="separate"/>
      </w:r>
      <w:r>
        <w:t>281</w:t>
      </w:r>
      <w:r>
        <w:fldChar w:fldCharType="end"/>
      </w:r>
    </w:p>
    <w:p w14:paraId="6315F059" w14:textId="2CE7A254" w:rsidR="00DA6D27" w:rsidRDefault="00DA6D27">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_Toc106207019 \h </w:instrText>
      </w:r>
      <w:r>
        <w:fldChar w:fldCharType="separate"/>
      </w:r>
      <w:r>
        <w:t>281</w:t>
      </w:r>
      <w:r>
        <w:fldChar w:fldCharType="end"/>
      </w:r>
    </w:p>
    <w:p w14:paraId="5BB27A9F" w14:textId="31FC2D53" w:rsidR="00DA6D27" w:rsidRDefault="00DA6D27">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_Toc106207020 \h </w:instrText>
      </w:r>
      <w:r>
        <w:fldChar w:fldCharType="separate"/>
      </w:r>
      <w:r>
        <w:t>281</w:t>
      </w:r>
      <w:r>
        <w:fldChar w:fldCharType="end"/>
      </w:r>
    </w:p>
    <w:p w14:paraId="6916FC01" w14:textId="34592145" w:rsidR="00DA6D27" w:rsidRDefault="00DA6D27">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_Toc106207021 \h </w:instrText>
      </w:r>
      <w:r>
        <w:fldChar w:fldCharType="separate"/>
      </w:r>
      <w:r>
        <w:t>281</w:t>
      </w:r>
      <w:r>
        <w:fldChar w:fldCharType="end"/>
      </w:r>
    </w:p>
    <w:p w14:paraId="31CE8ED3" w14:textId="452EF3D3" w:rsidR="00DA6D27" w:rsidRDefault="00DA6D27">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_Toc106207022 \h </w:instrText>
      </w:r>
      <w:r>
        <w:fldChar w:fldCharType="separate"/>
      </w:r>
      <w:r>
        <w:t>281</w:t>
      </w:r>
      <w:r>
        <w:fldChar w:fldCharType="end"/>
      </w:r>
    </w:p>
    <w:p w14:paraId="5C4A1409" w14:textId="4EC6FABE" w:rsidR="00DA6D27" w:rsidRDefault="00DA6D27">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_Toc106207023 \h </w:instrText>
      </w:r>
      <w:r>
        <w:fldChar w:fldCharType="separate"/>
      </w:r>
      <w:r>
        <w:t>282</w:t>
      </w:r>
      <w:r>
        <w:fldChar w:fldCharType="end"/>
      </w:r>
    </w:p>
    <w:p w14:paraId="20EF7FE1" w14:textId="3C6DD00C" w:rsidR="00DA6D27" w:rsidRDefault="00DA6D2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_Toc106207024 \h </w:instrText>
      </w:r>
      <w:r>
        <w:fldChar w:fldCharType="separate"/>
      </w:r>
      <w:r>
        <w:t>283</w:t>
      </w:r>
      <w:r>
        <w:fldChar w:fldCharType="end"/>
      </w:r>
    </w:p>
    <w:p w14:paraId="1F098FB7" w14:textId="4B121811" w:rsidR="00DA6D27" w:rsidRDefault="00DA6D2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_Toc106207025 \h </w:instrText>
      </w:r>
      <w:r>
        <w:fldChar w:fldCharType="separate"/>
      </w:r>
      <w:r>
        <w:t>283</w:t>
      </w:r>
      <w:r>
        <w:fldChar w:fldCharType="end"/>
      </w:r>
    </w:p>
    <w:p w14:paraId="4CDB2311" w14:textId="530D33C0" w:rsidR="00DA6D27" w:rsidRDefault="00DA6D2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_Toc106207026 \h </w:instrText>
      </w:r>
      <w:r>
        <w:fldChar w:fldCharType="separate"/>
      </w:r>
      <w:r>
        <w:t>283</w:t>
      </w:r>
      <w:r>
        <w:fldChar w:fldCharType="end"/>
      </w:r>
    </w:p>
    <w:p w14:paraId="0DDD16E0" w14:textId="1C18E010" w:rsidR="00DA6D27" w:rsidRDefault="00DA6D2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_Toc106207027 \h </w:instrText>
      </w:r>
      <w:r>
        <w:fldChar w:fldCharType="separate"/>
      </w:r>
      <w:r>
        <w:t>284</w:t>
      </w:r>
      <w:r>
        <w:fldChar w:fldCharType="end"/>
      </w:r>
    </w:p>
    <w:p w14:paraId="75C33EBA" w14:textId="086E070F" w:rsidR="00DA6D27" w:rsidRDefault="00DA6D27">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_Toc106207028 \h </w:instrText>
      </w:r>
      <w:r>
        <w:fldChar w:fldCharType="separate"/>
      </w:r>
      <w:r>
        <w:t>284</w:t>
      </w:r>
      <w:r>
        <w:fldChar w:fldCharType="end"/>
      </w:r>
    </w:p>
    <w:p w14:paraId="5E4A5DFB" w14:textId="71B1A293" w:rsidR="00DA6D27" w:rsidRDefault="00DA6D27">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_Toc106207029 \h </w:instrText>
      </w:r>
      <w:r>
        <w:fldChar w:fldCharType="separate"/>
      </w:r>
      <w:r>
        <w:t>284</w:t>
      </w:r>
      <w:r>
        <w:fldChar w:fldCharType="end"/>
      </w:r>
    </w:p>
    <w:p w14:paraId="66043C20" w14:textId="01440587" w:rsidR="00DA6D27" w:rsidRDefault="00DA6D27">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_Toc106207030 \h </w:instrText>
      </w:r>
      <w:r>
        <w:fldChar w:fldCharType="separate"/>
      </w:r>
      <w:r>
        <w:t>284</w:t>
      </w:r>
      <w:r>
        <w:fldChar w:fldCharType="end"/>
      </w:r>
    </w:p>
    <w:p w14:paraId="4B837E93" w14:textId="6DF08F3B" w:rsidR="00DA6D27" w:rsidRDefault="00DA6D27">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_Toc106207031 \h </w:instrText>
      </w:r>
      <w:r>
        <w:fldChar w:fldCharType="separate"/>
      </w:r>
      <w:r>
        <w:t>284</w:t>
      </w:r>
      <w:r>
        <w:fldChar w:fldCharType="end"/>
      </w:r>
    </w:p>
    <w:p w14:paraId="0E9BBD46" w14:textId="26C7BB8E" w:rsidR="00DA6D27" w:rsidRDefault="00DA6D27">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_Toc106207032 \h </w:instrText>
      </w:r>
      <w:r>
        <w:fldChar w:fldCharType="separate"/>
      </w:r>
      <w:r>
        <w:t>286</w:t>
      </w:r>
      <w:r>
        <w:fldChar w:fldCharType="end"/>
      </w:r>
    </w:p>
    <w:p w14:paraId="07B8E12D" w14:textId="27AA4AEB" w:rsidR="00DA6D27" w:rsidRDefault="00DA6D2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_Toc106207033 \h </w:instrText>
      </w:r>
      <w:r>
        <w:fldChar w:fldCharType="separate"/>
      </w:r>
      <w:r>
        <w:t>286</w:t>
      </w:r>
      <w:r>
        <w:fldChar w:fldCharType="end"/>
      </w:r>
    </w:p>
    <w:p w14:paraId="5AA33E68" w14:textId="41341A76" w:rsidR="00DA6D27" w:rsidRDefault="00DA6D2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 xml:space="preserve">BS type </w:t>
      </w:r>
      <w:r w:rsidRPr="00EB60CE">
        <w:rPr>
          <w:rFonts w:cs="Arial"/>
          <w:i/>
          <w:iCs/>
          <w:lang w:eastAsia="zh-CN"/>
        </w:rPr>
        <w:t>2</w:t>
      </w:r>
      <w:r w:rsidRPr="00EB60CE">
        <w:rPr>
          <w:rFonts w:cs="Arial"/>
          <w:i/>
          <w:iCs/>
        </w:rPr>
        <w:t>-O</w:t>
      </w:r>
      <w:r>
        <w:tab/>
      </w:r>
      <w:r>
        <w:fldChar w:fldCharType="begin"/>
      </w:r>
      <w:r>
        <w:instrText xml:space="preserve"> PAGEREF _Toc106207034 \h </w:instrText>
      </w:r>
      <w:r>
        <w:fldChar w:fldCharType="separate"/>
      </w:r>
      <w:r>
        <w:t>287</w:t>
      </w:r>
      <w:r>
        <w:fldChar w:fldCharType="end"/>
      </w:r>
    </w:p>
    <w:p w14:paraId="439E0B6D" w14:textId="43F78BDE" w:rsidR="00DA6D27" w:rsidRDefault="00DA6D27">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_Toc106207035 \h </w:instrText>
      </w:r>
      <w:r>
        <w:fldChar w:fldCharType="separate"/>
      </w:r>
      <w:r>
        <w:t>288</w:t>
      </w:r>
      <w:r>
        <w:fldChar w:fldCharType="end"/>
      </w:r>
    </w:p>
    <w:p w14:paraId="212920CD" w14:textId="5C65556D" w:rsidR="00DA6D27" w:rsidRDefault="00DA6D2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_Toc106207036 \h </w:instrText>
      </w:r>
      <w:r>
        <w:fldChar w:fldCharType="separate"/>
      </w:r>
      <w:r>
        <w:t>288</w:t>
      </w:r>
      <w:r>
        <w:fldChar w:fldCharType="end"/>
      </w:r>
    </w:p>
    <w:p w14:paraId="41DC27E6" w14:textId="50DC41CF" w:rsidR="00DA6D27" w:rsidRDefault="00DA6D27">
      <w:pPr>
        <w:pStyle w:val="TOC5"/>
        <w:rPr>
          <w:rFonts w:asciiTheme="minorHAnsi" w:eastAsiaTheme="minorEastAsia" w:hAnsiTheme="minorHAnsi" w:cstheme="minorBidi"/>
          <w:sz w:val="22"/>
          <w:szCs w:val="22"/>
          <w:lang w:eastAsia="en-GB"/>
        </w:rPr>
      </w:pPr>
      <w:r w:rsidRPr="00EB60CE">
        <w:rPr>
          <w:rFonts w:eastAsia="DengXian"/>
        </w:rPr>
        <w:t>8.</w:t>
      </w:r>
      <w:r w:rsidRPr="00EB60CE">
        <w:rPr>
          <w:rFonts w:eastAsia="DengXian"/>
          <w:lang w:eastAsia="zh-CN"/>
        </w:rPr>
        <w:t>4</w:t>
      </w:r>
      <w:r w:rsidRPr="00EB60CE">
        <w:rPr>
          <w:rFonts w:eastAsia="DengXian"/>
        </w:rPr>
        <w:t>.</w:t>
      </w:r>
      <w:r w:rsidRPr="00EB60CE">
        <w:rPr>
          <w:rFonts w:eastAsia="DengXian"/>
          <w:lang w:eastAsia="zh-CN"/>
        </w:rPr>
        <w:t>1</w:t>
      </w:r>
      <w:r w:rsidRPr="00EB60CE">
        <w:rPr>
          <w:rFonts w:eastAsia="DengXian"/>
        </w:rPr>
        <w:t>.</w:t>
      </w:r>
      <w:r w:rsidRPr="00EB60CE">
        <w:rPr>
          <w:rFonts w:eastAsia="DengXian"/>
          <w:lang w:eastAsia="zh-CN"/>
        </w:rPr>
        <w:t>6</w:t>
      </w:r>
      <w:r w:rsidRPr="00EB60CE">
        <w:rPr>
          <w:rFonts w:eastAsia="DengXian"/>
        </w:rPr>
        <w:t>.</w:t>
      </w:r>
      <w:r w:rsidRPr="00EB60CE">
        <w:rPr>
          <w:rFonts w:eastAsia="DengXian"/>
          <w:lang w:eastAsia="zh-CN"/>
        </w:rPr>
        <w:t>2</w:t>
      </w:r>
      <w:r>
        <w:rPr>
          <w:rFonts w:asciiTheme="minorHAnsi" w:eastAsiaTheme="minorEastAsia" w:hAnsiTheme="minorHAnsi" w:cstheme="minorBidi"/>
          <w:sz w:val="22"/>
          <w:szCs w:val="22"/>
          <w:lang w:eastAsia="en-GB"/>
        </w:rPr>
        <w:tab/>
      </w:r>
      <w:r w:rsidRPr="00EB60CE">
        <w:rPr>
          <w:rFonts w:eastAsia="DengXian"/>
        </w:rPr>
        <w:t xml:space="preserve">Test </w:t>
      </w:r>
      <w:r w:rsidRPr="00EB60CE">
        <w:rPr>
          <w:rFonts w:eastAsia="DengXian"/>
          <w:lang w:eastAsia="zh-CN"/>
        </w:rPr>
        <w:t>r</w:t>
      </w:r>
      <w:r w:rsidRPr="00EB60CE">
        <w:rPr>
          <w:rFonts w:eastAsia="DengXian"/>
        </w:rPr>
        <w:t xml:space="preserve">equirement for </w:t>
      </w:r>
      <w:r w:rsidRPr="00EB60CE">
        <w:rPr>
          <w:rFonts w:eastAsia="DengXian"/>
          <w:i/>
          <w:iCs/>
        </w:rPr>
        <w:t>BS type 2-O</w:t>
      </w:r>
      <w:r>
        <w:tab/>
      </w:r>
      <w:r>
        <w:fldChar w:fldCharType="begin"/>
      </w:r>
      <w:r>
        <w:instrText xml:space="preserve"> PAGEREF _Toc106207037 \h </w:instrText>
      </w:r>
      <w:r>
        <w:fldChar w:fldCharType="separate"/>
      </w:r>
      <w:r>
        <w:t>288</w:t>
      </w:r>
      <w:r>
        <w:fldChar w:fldCharType="end"/>
      </w:r>
    </w:p>
    <w:p w14:paraId="35F36AB6" w14:textId="26186E9C" w:rsidR="00DA6D27" w:rsidRDefault="00DA6D27">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EB60CE">
        <w:rPr>
          <w:rFonts w:eastAsia="Malgun Gothic"/>
        </w:rPr>
        <w:t>PRACH with L</w:t>
      </w:r>
      <w:r w:rsidRPr="00EB60CE">
        <w:rPr>
          <w:rFonts w:eastAsia="Malgun Gothic"/>
          <w:vertAlign w:val="subscript"/>
        </w:rPr>
        <w:t>RA</w:t>
      </w:r>
      <w:r w:rsidRPr="00EB60CE">
        <w:rPr>
          <w:rFonts w:eastAsia="Malgun Gothic"/>
        </w:rPr>
        <w:t>=1151 and L</w:t>
      </w:r>
      <w:r w:rsidRPr="00EB60CE">
        <w:rPr>
          <w:rFonts w:eastAsia="Malgun Gothic"/>
          <w:vertAlign w:val="subscript"/>
        </w:rPr>
        <w:t>RA</w:t>
      </w:r>
      <w:r w:rsidRPr="00EB60CE">
        <w:rPr>
          <w:rFonts w:eastAsia="Malgun Gothic"/>
        </w:rPr>
        <w:t>=571</w:t>
      </w:r>
      <w:r>
        <w:tab/>
      </w:r>
      <w:r>
        <w:fldChar w:fldCharType="begin"/>
      </w:r>
      <w:r>
        <w:instrText xml:space="preserve"> PAGEREF _Toc106207038 \h </w:instrText>
      </w:r>
      <w:r>
        <w:fldChar w:fldCharType="separate"/>
      </w:r>
      <w:r>
        <w:t>289</w:t>
      </w:r>
      <w:r>
        <w:fldChar w:fldCharType="end"/>
      </w:r>
    </w:p>
    <w:p w14:paraId="56519EE2" w14:textId="0863390D" w:rsidR="00DA6D27" w:rsidRDefault="00DA6D2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B60CE">
        <w:rPr>
          <w:rFonts w:cs="Arial"/>
        </w:rPr>
        <w:t xml:space="preserve">Test </w:t>
      </w:r>
      <w:r w:rsidRPr="00EB60CE">
        <w:rPr>
          <w:rFonts w:cs="Arial"/>
          <w:lang w:eastAsia="zh-CN"/>
        </w:rPr>
        <w:t>r</w:t>
      </w:r>
      <w:r w:rsidRPr="00EB60CE">
        <w:rPr>
          <w:rFonts w:cs="Arial"/>
        </w:rPr>
        <w:t xml:space="preserve">equirement for </w:t>
      </w:r>
      <w:r w:rsidRPr="00EB60CE">
        <w:rPr>
          <w:rFonts w:cs="Arial"/>
          <w:i/>
          <w:iCs/>
        </w:rPr>
        <w:t>BS type 1-O</w:t>
      </w:r>
      <w:r>
        <w:tab/>
      </w:r>
      <w:r>
        <w:fldChar w:fldCharType="begin"/>
      </w:r>
      <w:r>
        <w:instrText xml:space="preserve"> PAGEREF _Toc106207039 \h </w:instrText>
      </w:r>
      <w:r>
        <w:fldChar w:fldCharType="separate"/>
      </w:r>
      <w:r>
        <w:t>289</w:t>
      </w:r>
      <w:r>
        <w:fldChar w:fldCharType="end"/>
      </w:r>
    </w:p>
    <w:p w14:paraId="14492AFB" w14:textId="19356184" w:rsidR="00DA6D27" w:rsidRDefault="00DA6D2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_Toc106207040 \h </w:instrText>
      </w:r>
      <w:r>
        <w:fldChar w:fldCharType="separate"/>
      </w:r>
      <w:r>
        <w:t>289</w:t>
      </w:r>
      <w:r>
        <w:fldChar w:fldCharType="end"/>
      </w:r>
    </w:p>
    <w:p w14:paraId="5602A1B8" w14:textId="6344BB10" w:rsidR="00DA6D27" w:rsidRDefault="00DA6D2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_Toc106207041 \h </w:instrText>
      </w:r>
      <w:r>
        <w:fldChar w:fldCharType="separate"/>
      </w:r>
      <w:r>
        <w:t>289</w:t>
      </w:r>
      <w:r>
        <w:fldChar w:fldCharType="end"/>
      </w:r>
    </w:p>
    <w:p w14:paraId="3E02F513" w14:textId="701D9D04" w:rsidR="00DA6D27" w:rsidRDefault="00DA6D2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_Toc106207042 \h </w:instrText>
      </w:r>
      <w:r>
        <w:fldChar w:fldCharType="separate"/>
      </w:r>
      <w:r>
        <w:t>292</w:t>
      </w:r>
      <w:r>
        <w:fldChar w:fldCharType="end"/>
      </w:r>
    </w:p>
    <w:p w14:paraId="12809C97" w14:textId="50AE31AD" w:rsidR="00DA6D27" w:rsidRDefault="00DA6D2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_Toc106207043 \h </w:instrText>
      </w:r>
      <w:r>
        <w:fldChar w:fldCharType="separate"/>
      </w:r>
      <w:r>
        <w:t>292</w:t>
      </w:r>
      <w:r>
        <w:fldChar w:fldCharType="end"/>
      </w:r>
    </w:p>
    <w:p w14:paraId="6B0419A8" w14:textId="628E482F" w:rsidR="00DA6D27" w:rsidRDefault="00DA6D27">
      <w:pPr>
        <w:pStyle w:val="TOC1"/>
        <w:rPr>
          <w:rFonts w:asciiTheme="minorHAnsi" w:eastAsiaTheme="minorEastAsia" w:hAnsiTheme="minorHAnsi" w:cstheme="minorBidi"/>
          <w:szCs w:val="22"/>
          <w:lang w:eastAsia="en-GB"/>
        </w:rPr>
      </w:pPr>
      <w:r w:rsidRPr="00EB60CE">
        <w:rPr>
          <w:rFonts w:eastAsia="DengXian"/>
        </w:rPr>
        <w:t>A.3</w:t>
      </w:r>
      <w:r w:rsidRPr="00EB60CE">
        <w:rPr>
          <w:rFonts w:eastAsia="DengXian"/>
          <w:lang w:eastAsia="zh-CN"/>
        </w:rPr>
        <w:t>A</w:t>
      </w:r>
      <w:r>
        <w:rPr>
          <w:rFonts w:asciiTheme="minorHAnsi" w:eastAsiaTheme="minorEastAsia" w:hAnsiTheme="minorHAnsi" w:cstheme="minorBidi"/>
          <w:szCs w:val="22"/>
          <w:lang w:eastAsia="en-GB"/>
        </w:rPr>
        <w:tab/>
      </w:r>
      <w:r w:rsidRPr="00EB60CE">
        <w:rPr>
          <w:rFonts w:eastAsia="DengXian"/>
        </w:rPr>
        <w:t>Fixed Reference Channels for performance requirements (</w:t>
      </w:r>
      <w:r w:rsidRPr="00EB60CE">
        <w:rPr>
          <w:rFonts w:eastAsia="DengXian"/>
          <w:lang w:eastAsia="zh-CN"/>
        </w:rPr>
        <w:t>QPSK</w:t>
      </w:r>
      <w:r w:rsidRPr="00EB60CE">
        <w:rPr>
          <w:rFonts w:eastAsia="DengXian"/>
        </w:rPr>
        <w:t>, R=99/</w:t>
      </w:r>
      <w:r w:rsidRPr="00EB60CE">
        <w:rPr>
          <w:rFonts w:eastAsia="DengXian"/>
          <w:lang w:eastAsia="zh-CN"/>
        </w:rPr>
        <w:t>1024</w:t>
      </w:r>
      <w:r w:rsidRPr="00EB60CE">
        <w:rPr>
          <w:rFonts w:eastAsia="DengXian"/>
        </w:rPr>
        <w:t>)</w:t>
      </w:r>
      <w:r>
        <w:tab/>
      </w:r>
      <w:r>
        <w:fldChar w:fldCharType="begin"/>
      </w:r>
      <w:r>
        <w:instrText xml:space="preserve"> PAGEREF _Toc106207044 \h </w:instrText>
      </w:r>
      <w:r>
        <w:fldChar w:fldCharType="separate"/>
      </w:r>
      <w:r>
        <w:t>298</w:t>
      </w:r>
      <w:r>
        <w:fldChar w:fldCharType="end"/>
      </w:r>
    </w:p>
    <w:p w14:paraId="175922D7" w14:textId="3D3F4C2F" w:rsidR="00DA6D27" w:rsidRDefault="00DA6D27">
      <w:pPr>
        <w:pStyle w:val="TOC1"/>
        <w:rPr>
          <w:rFonts w:asciiTheme="minorHAnsi" w:eastAsiaTheme="minorEastAsia" w:hAnsiTheme="minorHAnsi" w:cstheme="minorBidi"/>
          <w:szCs w:val="22"/>
          <w:lang w:eastAsia="en-GB"/>
        </w:rPr>
      </w:pPr>
      <w:r w:rsidRPr="00EB60CE">
        <w:rPr>
          <w:rFonts w:eastAsia="DengXian"/>
        </w:rPr>
        <w:t>A.</w:t>
      </w:r>
      <w:r w:rsidRPr="00EB60CE">
        <w:rPr>
          <w:rFonts w:eastAsia="DengXian"/>
          <w:lang w:eastAsia="zh-CN"/>
        </w:rPr>
        <w:t>3B</w:t>
      </w:r>
      <w:r>
        <w:rPr>
          <w:rFonts w:asciiTheme="minorHAnsi" w:eastAsiaTheme="minorEastAsia" w:hAnsiTheme="minorHAnsi" w:cstheme="minorBidi"/>
          <w:szCs w:val="22"/>
          <w:lang w:eastAsia="en-GB"/>
        </w:rPr>
        <w:tab/>
      </w:r>
      <w:r w:rsidRPr="00EB60CE">
        <w:rPr>
          <w:rFonts w:eastAsia="DengXian"/>
        </w:rPr>
        <w:t>Fixed Reference Channels for performance requirements (</w:t>
      </w:r>
      <w:r w:rsidRPr="00EB60CE">
        <w:rPr>
          <w:rFonts w:eastAsia="DengXian"/>
          <w:lang w:eastAsia="zh-CN"/>
        </w:rPr>
        <w:t>QPSK</w:t>
      </w:r>
      <w:r w:rsidRPr="00EB60CE">
        <w:rPr>
          <w:rFonts w:eastAsia="DengXian"/>
        </w:rPr>
        <w:t>, R=308/</w:t>
      </w:r>
      <w:r w:rsidRPr="00EB60CE">
        <w:rPr>
          <w:rFonts w:eastAsia="DengXian"/>
          <w:lang w:eastAsia="zh-CN"/>
        </w:rPr>
        <w:t>1024</w:t>
      </w:r>
      <w:r w:rsidRPr="00EB60CE">
        <w:rPr>
          <w:rFonts w:eastAsia="DengXian"/>
        </w:rPr>
        <w:t>)</w:t>
      </w:r>
      <w:r>
        <w:tab/>
      </w:r>
      <w:r>
        <w:fldChar w:fldCharType="begin"/>
      </w:r>
      <w:r>
        <w:instrText xml:space="preserve"> PAGEREF _Toc106207045 \h </w:instrText>
      </w:r>
      <w:r>
        <w:fldChar w:fldCharType="separate"/>
      </w:r>
      <w:r>
        <w:t>300</w:t>
      </w:r>
      <w:r>
        <w:fldChar w:fldCharType="end"/>
      </w:r>
    </w:p>
    <w:p w14:paraId="519A5FA8" w14:textId="7515E16E" w:rsidR="00DA6D27" w:rsidRDefault="00DA6D2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_Toc106207046 \h </w:instrText>
      </w:r>
      <w:r>
        <w:fldChar w:fldCharType="separate"/>
      </w:r>
      <w:r>
        <w:t>301</w:t>
      </w:r>
      <w:r>
        <w:fldChar w:fldCharType="end"/>
      </w:r>
    </w:p>
    <w:p w14:paraId="2A5489CC" w14:textId="303D31C4" w:rsidR="00DA6D27" w:rsidRDefault="00DA6D2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_Toc106207047 \h </w:instrText>
      </w:r>
      <w:r>
        <w:fldChar w:fldCharType="separate"/>
      </w:r>
      <w:r>
        <w:t>305</w:t>
      </w:r>
      <w:r>
        <w:fldChar w:fldCharType="end"/>
      </w:r>
    </w:p>
    <w:p w14:paraId="083721D1" w14:textId="2201D357" w:rsidR="00DA6D27" w:rsidRDefault="00DA6D2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_Toc106207048 \h </w:instrText>
      </w:r>
      <w:r>
        <w:fldChar w:fldCharType="separate"/>
      </w:r>
      <w:r>
        <w:t>308</w:t>
      </w:r>
      <w:r>
        <w:fldChar w:fldCharType="end"/>
      </w:r>
    </w:p>
    <w:p w14:paraId="46190613" w14:textId="04D3798D" w:rsidR="00DA6D27" w:rsidRDefault="00DA6D2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_Toc106207049 \h </w:instrText>
      </w:r>
      <w:r>
        <w:fldChar w:fldCharType="separate"/>
      </w:r>
      <w:r>
        <w:t>308</w:t>
      </w:r>
      <w:r>
        <w:fldChar w:fldCharType="end"/>
      </w:r>
    </w:p>
    <w:p w14:paraId="490AD4C1" w14:textId="06BDD03C" w:rsidR="00DA6D27" w:rsidRDefault="00DA6D27">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_Toc106207050 \h </w:instrText>
      </w:r>
      <w:r>
        <w:fldChar w:fldCharType="separate"/>
      </w:r>
      <w:r>
        <w:t>309</w:t>
      </w:r>
      <w:r>
        <w:fldChar w:fldCharType="end"/>
      </w:r>
    </w:p>
    <w:p w14:paraId="3F90BF63" w14:textId="421017DC" w:rsidR="00DA6D27" w:rsidRDefault="00DA6D27">
      <w:pPr>
        <w:pStyle w:val="TOC1"/>
        <w:rPr>
          <w:rFonts w:asciiTheme="minorHAnsi" w:eastAsiaTheme="minorEastAsia" w:hAnsiTheme="minorHAnsi" w:cstheme="minorBidi"/>
          <w:szCs w:val="22"/>
          <w:lang w:eastAsia="en-GB"/>
        </w:rPr>
      </w:pPr>
      <w:r w:rsidRPr="00EB60CE">
        <w:rPr>
          <w:rFonts w:eastAsiaTheme="minorEastAsia"/>
        </w:rPr>
        <w:t>A.</w:t>
      </w:r>
      <w:r w:rsidRPr="00EB60CE">
        <w:rPr>
          <w:rFonts w:eastAsiaTheme="minorEastAsia"/>
          <w:lang w:eastAsia="zh-CN"/>
        </w:rPr>
        <w:t>9</w:t>
      </w:r>
      <w:r>
        <w:rPr>
          <w:rFonts w:asciiTheme="minorHAnsi" w:eastAsiaTheme="minorEastAsia" w:hAnsiTheme="minorHAnsi" w:cstheme="minorBidi"/>
          <w:szCs w:val="22"/>
          <w:lang w:eastAsia="en-GB"/>
        </w:rPr>
        <w:tab/>
      </w:r>
      <w:r w:rsidRPr="00EB60CE">
        <w:rPr>
          <w:rFonts w:eastAsiaTheme="minorEastAsia"/>
        </w:rPr>
        <w:t>Fixed Reference Channels for performance requirements (</w:t>
      </w:r>
      <w:r w:rsidRPr="00EB60CE">
        <w:rPr>
          <w:rFonts w:eastAsiaTheme="minorEastAsia"/>
          <w:lang w:eastAsia="zh-CN"/>
        </w:rPr>
        <w:t>256QAM, R=682.5/1024</w:t>
      </w:r>
      <w:r w:rsidRPr="00EB60CE">
        <w:rPr>
          <w:rFonts w:eastAsiaTheme="minorEastAsia"/>
        </w:rPr>
        <w:t>)</w:t>
      </w:r>
      <w:r>
        <w:tab/>
      </w:r>
      <w:r>
        <w:fldChar w:fldCharType="begin"/>
      </w:r>
      <w:r>
        <w:instrText xml:space="preserve"> PAGEREF _Toc106207051 \h </w:instrText>
      </w:r>
      <w:r>
        <w:fldChar w:fldCharType="separate"/>
      </w:r>
      <w:r>
        <w:t>310</w:t>
      </w:r>
      <w:r>
        <w:fldChar w:fldCharType="end"/>
      </w:r>
    </w:p>
    <w:p w14:paraId="2F0B198C" w14:textId="05990D05" w:rsidR="00DA6D27" w:rsidRDefault="00DA6D27">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t>Fixed Reference Channels for performance requirements (64QAM, R=517/1024)</w:t>
      </w:r>
      <w:r>
        <w:tab/>
      </w:r>
      <w:r>
        <w:fldChar w:fldCharType="begin"/>
      </w:r>
      <w:r>
        <w:instrText xml:space="preserve"> PAGEREF _Toc106207052 \h </w:instrText>
      </w:r>
      <w:r>
        <w:fldChar w:fldCharType="separate"/>
      </w:r>
      <w:r>
        <w:t>311</w:t>
      </w:r>
      <w:r>
        <w:fldChar w:fldCharType="end"/>
      </w:r>
    </w:p>
    <w:p w14:paraId="57DFEEDE" w14:textId="05F0C1E0" w:rsidR="00DA6D27" w:rsidRDefault="00DA6D2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_Toc106207053 \h </w:instrText>
      </w:r>
      <w:r>
        <w:fldChar w:fldCharType="separate"/>
      </w:r>
      <w:r>
        <w:t>314</w:t>
      </w:r>
      <w:r>
        <w:fldChar w:fldCharType="end"/>
      </w:r>
    </w:p>
    <w:p w14:paraId="44DBA0C7" w14:textId="2A21818C" w:rsidR="00DA6D27" w:rsidRDefault="00DA6D2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_Toc106207054 \h </w:instrText>
      </w:r>
      <w:r>
        <w:fldChar w:fldCharType="separate"/>
      </w:r>
      <w:r>
        <w:t>314</w:t>
      </w:r>
      <w:r>
        <w:fldChar w:fldCharType="end"/>
      </w:r>
    </w:p>
    <w:p w14:paraId="38B3BBE0" w14:textId="12F9DFDE" w:rsidR="00DA6D27" w:rsidRDefault="00DA6D2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B60CE">
        <w:rPr>
          <w:rFonts w:cs="v4.2.0"/>
        </w:rPr>
        <w:t>Normal test environment</w:t>
      </w:r>
      <w:r>
        <w:tab/>
      </w:r>
      <w:r>
        <w:fldChar w:fldCharType="begin"/>
      </w:r>
      <w:r>
        <w:instrText xml:space="preserve"> PAGEREF _Toc106207055 \h </w:instrText>
      </w:r>
      <w:r>
        <w:fldChar w:fldCharType="separate"/>
      </w:r>
      <w:r>
        <w:t>314</w:t>
      </w:r>
      <w:r>
        <w:fldChar w:fldCharType="end"/>
      </w:r>
    </w:p>
    <w:p w14:paraId="623B4216" w14:textId="50EE0C37" w:rsidR="00DA6D27" w:rsidRDefault="00DA6D2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B60CE">
        <w:rPr>
          <w:rFonts w:cs="v4.2.0"/>
        </w:rPr>
        <w:t>Extreme test environment</w:t>
      </w:r>
      <w:r>
        <w:tab/>
      </w:r>
      <w:r>
        <w:fldChar w:fldCharType="begin"/>
      </w:r>
      <w:r>
        <w:instrText xml:space="preserve"> PAGEREF _Toc106207056 \h </w:instrText>
      </w:r>
      <w:r>
        <w:fldChar w:fldCharType="separate"/>
      </w:r>
      <w:r>
        <w:t>314</w:t>
      </w:r>
      <w:r>
        <w:fldChar w:fldCharType="end"/>
      </w:r>
    </w:p>
    <w:p w14:paraId="16632B4C" w14:textId="1F1BB1CF" w:rsidR="00DA6D27" w:rsidRDefault="00DA6D2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_Toc106207057 \h </w:instrText>
      </w:r>
      <w:r>
        <w:fldChar w:fldCharType="separate"/>
      </w:r>
      <w:r>
        <w:t>314</w:t>
      </w:r>
      <w:r>
        <w:fldChar w:fldCharType="end"/>
      </w:r>
    </w:p>
    <w:p w14:paraId="7580CC43" w14:textId="1FE574E5" w:rsidR="00DA6D27" w:rsidRDefault="00DA6D2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B60CE">
        <w:rPr>
          <w:rFonts w:cs="v4.2.0"/>
        </w:rPr>
        <w:t>Vibration</w:t>
      </w:r>
      <w:r>
        <w:tab/>
      </w:r>
      <w:r>
        <w:fldChar w:fldCharType="begin"/>
      </w:r>
      <w:r>
        <w:instrText xml:space="preserve"> PAGEREF _Toc106207058 \h </w:instrText>
      </w:r>
      <w:r>
        <w:fldChar w:fldCharType="separate"/>
      </w:r>
      <w:r>
        <w:t>315</w:t>
      </w:r>
      <w:r>
        <w:fldChar w:fldCharType="end"/>
      </w:r>
    </w:p>
    <w:p w14:paraId="69291562" w14:textId="69920809" w:rsidR="00DA6D27" w:rsidRDefault="00DA6D2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B60CE">
        <w:rPr>
          <w:rFonts w:cs="v4.2.0"/>
        </w:rPr>
        <w:t>Power supply</w:t>
      </w:r>
      <w:r>
        <w:tab/>
      </w:r>
      <w:r>
        <w:fldChar w:fldCharType="begin"/>
      </w:r>
      <w:r>
        <w:instrText xml:space="preserve"> PAGEREF _Toc106207059 \h </w:instrText>
      </w:r>
      <w:r>
        <w:fldChar w:fldCharType="separate"/>
      </w:r>
      <w:r>
        <w:t>315</w:t>
      </w:r>
      <w:r>
        <w:fldChar w:fldCharType="end"/>
      </w:r>
    </w:p>
    <w:p w14:paraId="682631EE" w14:textId="01692E0E" w:rsidR="00DA6D27" w:rsidRDefault="00DA6D2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_Toc106207060 \h </w:instrText>
      </w:r>
      <w:r>
        <w:fldChar w:fldCharType="separate"/>
      </w:r>
      <w:r>
        <w:t>315</w:t>
      </w:r>
      <w:r>
        <w:fldChar w:fldCharType="end"/>
      </w:r>
    </w:p>
    <w:p w14:paraId="1C5675CB" w14:textId="58F8E349" w:rsidR="00DA6D27" w:rsidRDefault="00DA6D27">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_Toc106207061 \h </w:instrText>
      </w:r>
      <w:r>
        <w:fldChar w:fldCharType="separate"/>
      </w:r>
      <w:r>
        <w:t>316</w:t>
      </w:r>
      <w:r>
        <w:fldChar w:fldCharType="end"/>
      </w:r>
    </w:p>
    <w:p w14:paraId="3BF1A9AA" w14:textId="6EAF5238" w:rsidR="00DA6D27" w:rsidRDefault="00DA6D27">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_Toc106207062 \h </w:instrText>
      </w:r>
      <w:r>
        <w:fldChar w:fldCharType="separate"/>
      </w:r>
      <w:r>
        <w:t>316</w:t>
      </w:r>
      <w:r>
        <w:fldChar w:fldCharType="end"/>
      </w:r>
    </w:p>
    <w:p w14:paraId="4106AC16" w14:textId="1402182B" w:rsidR="00DA6D27" w:rsidRDefault="00DA6D27">
      <w:pPr>
        <w:pStyle w:val="TOC2"/>
        <w:rPr>
          <w:rFonts w:asciiTheme="minorHAnsi" w:eastAsiaTheme="minorEastAsia" w:hAnsiTheme="minorHAnsi" w:cstheme="minorBidi"/>
          <w:sz w:val="22"/>
          <w:szCs w:val="22"/>
          <w:lang w:eastAsia="en-GB"/>
        </w:rPr>
      </w:pPr>
      <w:r>
        <w:rPr>
          <w:lang w:eastAsia="sv-SE"/>
        </w:rPr>
        <w:t>B.7.</w:t>
      </w:r>
      <w:r w:rsidRPr="00EB60C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_Toc106207063 \h </w:instrText>
      </w:r>
      <w:r>
        <w:fldChar w:fldCharType="separate"/>
      </w:r>
      <w:r>
        <w:t>316</w:t>
      </w:r>
      <w:r>
        <w:fldChar w:fldCharType="end"/>
      </w:r>
    </w:p>
    <w:p w14:paraId="38048CDA" w14:textId="5EC056FA" w:rsidR="00DA6D27" w:rsidRDefault="00DA6D2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_Toc106207064 \h </w:instrText>
      </w:r>
      <w:r>
        <w:fldChar w:fldCharType="separate"/>
      </w:r>
      <w:r>
        <w:t>318</w:t>
      </w:r>
      <w:r>
        <w:fldChar w:fldCharType="end"/>
      </w:r>
    </w:p>
    <w:p w14:paraId="219C5E44" w14:textId="440587C1" w:rsidR="00DA6D27" w:rsidRDefault="00DA6D27">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_Toc106207065 \h </w:instrText>
      </w:r>
      <w:r>
        <w:fldChar w:fldCharType="separate"/>
      </w:r>
      <w:r>
        <w:t>319</w:t>
      </w:r>
      <w:r>
        <w:fldChar w:fldCharType="end"/>
      </w:r>
    </w:p>
    <w:p w14:paraId="06D90CBB" w14:textId="63B91BA4" w:rsidR="00DA6D27" w:rsidRDefault="00DA6D27">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_Toc106207066 \h </w:instrText>
      </w:r>
      <w:r>
        <w:fldChar w:fldCharType="separate"/>
      </w:r>
      <w:r>
        <w:t>325</w:t>
      </w:r>
      <w:r>
        <w:fldChar w:fldCharType="end"/>
      </w:r>
    </w:p>
    <w:p w14:paraId="4FCA13FC" w14:textId="4A52DA18" w:rsidR="00DA6D27" w:rsidRDefault="00DA6D27">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_Toc106207067 \h </w:instrText>
      </w:r>
      <w:r>
        <w:fldChar w:fldCharType="separate"/>
      </w:r>
      <w:r>
        <w:t>326</w:t>
      </w:r>
      <w:r>
        <w:fldChar w:fldCharType="end"/>
      </w:r>
    </w:p>
    <w:p w14:paraId="166D9147" w14:textId="5F67C621" w:rsidR="00DA6D27" w:rsidRDefault="00DA6D27">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_Toc106207068 \h </w:instrText>
      </w:r>
      <w:r>
        <w:fldChar w:fldCharType="separate"/>
      </w:r>
      <w:r>
        <w:t>329</w:t>
      </w:r>
      <w:r>
        <w:fldChar w:fldCharType="end"/>
      </w:r>
    </w:p>
    <w:p w14:paraId="046B0566" w14:textId="50328520" w:rsidR="00DA6D27" w:rsidRDefault="00DA6D27">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_Toc106207069 \h </w:instrText>
      </w:r>
      <w:r>
        <w:fldChar w:fldCharType="separate"/>
      </w:r>
      <w:r>
        <w:t>330</w:t>
      </w:r>
      <w:r>
        <w:fldChar w:fldCharType="end"/>
      </w:r>
    </w:p>
    <w:p w14:paraId="18BABACD" w14:textId="79048E3D" w:rsidR="00DA6D27" w:rsidRDefault="00DA6D2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_Toc106207070 \h </w:instrText>
      </w:r>
      <w:r>
        <w:fldChar w:fldCharType="separate"/>
      </w:r>
      <w:r>
        <w:t>330</w:t>
      </w:r>
      <w:r>
        <w:fldChar w:fldCharType="end"/>
      </w:r>
    </w:p>
    <w:p w14:paraId="4E9D0C69" w14:textId="42246287" w:rsidR="00DA6D27" w:rsidRDefault="00DA6D27">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B60CE">
        <w:rPr>
          <w:i/>
        </w:rPr>
        <w:t>BS type 2-O</w:t>
      </w:r>
      <w:r>
        <w:t>)</w:t>
      </w:r>
      <w:r>
        <w:tab/>
      </w:r>
      <w:r>
        <w:fldChar w:fldCharType="begin"/>
      </w:r>
      <w:r>
        <w:instrText xml:space="preserve"> PAGEREF _Toc106207071 \h </w:instrText>
      </w:r>
      <w:r>
        <w:fldChar w:fldCharType="separate"/>
      </w:r>
      <w:r>
        <w:t>330</w:t>
      </w:r>
      <w:r>
        <w:fldChar w:fldCharType="end"/>
      </w:r>
    </w:p>
    <w:p w14:paraId="79F1EBFC" w14:textId="6178697B" w:rsidR="00DA6D27" w:rsidRDefault="00DA6D27">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_Toc106207072 \h </w:instrText>
      </w:r>
      <w:r>
        <w:fldChar w:fldCharType="separate"/>
      </w:r>
      <w:r>
        <w:t>331</w:t>
      </w:r>
      <w:r>
        <w:fldChar w:fldCharType="end"/>
      </w:r>
    </w:p>
    <w:p w14:paraId="50F72C90" w14:textId="56A013D2" w:rsidR="00DA6D27" w:rsidRDefault="00DA6D27">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_Toc106207073 \h </w:instrText>
      </w:r>
      <w:r>
        <w:fldChar w:fldCharType="separate"/>
      </w:r>
      <w:r>
        <w:t>331</w:t>
      </w:r>
      <w:r>
        <w:fldChar w:fldCharType="end"/>
      </w:r>
    </w:p>
    <w:p w14:paraId="357580A2" w14:textId="4BDFAD6C" w:rsidR="00DA6D27" w:rsidRDefault="00DA6D27">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B60CE">
        <w:rPr>
          <w:i/>
        </w:rPr>
        <w:t>BS type 1-O</w:t>
      </w:r>
      <w:r>
        <w:t>)</w:t>
      </w:r>
      <w:r>
        <w:tab/>
      </w:r>
      <w:r>
        <w:fldChar w:fldCharType="begin"/>
      </w:r>
      <w:r>
        <w:instrText xml:space="preserve"> PAGEREF _Toc106207074 \h </w:instrText>
      </w:r>
      <w:r>
        <w:fldChar w:fldCharType="separate"/>
      </w:r>
      <w:r>
        <w:t>332</w:t>
      </w:r>
      <w:r>
        <w:fldChar w:fldCharType="end"/>
      </w:r>
    </w:p>
    <w:p w14:paraId="77D4850A" w14:textId="674894C3" w:rsidR="00DA6D27" w:rsidRDefault="00DA6D27">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_Toc106207075 \h </w:instrText>
      </w:r>
      <w:r>
        <w:fldChar w:fldCharType="separate"/>
      </w:r>
      <w:r>
        <w:t>333</w:t>
      </w:r>
      <w:r>
        <w:fldChar w:fldCharType="end"/>
      </w:r>
    </w:p>
    <w:p w14:paraId="2F00C7B2" w14:textId="6A29F44D" w:rsidR="00DA6D27" w:rsidRDefault="00DA6D2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_Toc106207076 \h </w:instrText>
      </w:r>
      <w:r>
        <w:fldChar w:fldCharType="separate"/>
      </w:r>
      <w:r>
        <w:t>334</w:t>
      </w:r>
      <w:r>
        <w:fldChar w:fldCharType="end"/>
      </w:r>
    </w:p>
    <w:p w14:paraId="4BF9C344" w14:textId="716AB822" w:rsidR="00DA6D27" w:rsidRDefault="00DA6D2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_Toc106207077 \h </w:instrText>
      </w:r>
      <w:r>
        <w:fldChar w:fldCharType="separate"/>
      </w:r>
      <w:r>
        <w:t>334</w:t>
      </w:r>
      <w:r>
        <w:fldChar w:fldCharType="end"/>
      </w:r>
    </w:p>
    <w:p w14:paraId="47C4EC1B" w14:textId="7BB173C1" w:rsidR="00DA6D27" w:rsidRDefault="00DA6D2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_Toc106207078 \h </w:instrText>
      </w:r>
      <w:r>
        <w:fldChar w:fldCharType="separate"/>
      </w:r>
      <w:r>
        <w:t>334</w:t>
      </w:r>
      <w:r>
        <w:fldChar w:fldCharType="end"/>
      </w:r>
    </w:p>
    <w:p w14:paraId="68A2B0EE" w14:textId="015E16F8" w:rsidR="00DA6D27" w:rsidRDefault="00DA6D2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_Toc106207079 \h </w:instrText>
      </w:r>
      <w:r>
        <w:fldChar w:fldCharType="separate"/>
      </w:r>
      <w:r>
        <w:t>335</w:t>
      </w:r>
      <w:r>
        <w:fldChar w:fldCharType="end"/>
      </w:r>
    </w:p>
    <w:p w14:paraId="446A9498" w14:textId="3A94101C" w:rsidR="00DA6D27" w:rsidRDefault="00DA6D2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_Toc106207080 \h </w:instrText>
      </w:r>
      <w:r>
        <w:fldChar w:fldCharType="separate"/>
      </w:r>
      <w:r>
        <w:t>336</w:t>
      </w:r>
      <w:r>
        <w:fldChar w:fldCharType="end"/>
      </w:r>
    </w:p>
    <w:p w14:paraId="47D367E8" w14:textId="40A25036" w:rsidR="00DA6D27" w:rsidRDefault="00DA6D27">
      <w:pPr>
        <w:pStyle w:val="TOC3"/>
        <w:rPr>
          <w:rFonts w:asciiTheme="minorHAnsi" w:eastAsiaTheme="minorEastAsia" w:hAnsiTheme="minorHAnsi" w:cstheme="minorBidi"/>
          <w:sz w:val="22"/>
          <w:szCs w:val="22"/>
          <w:lang w:eastAsia="en-GB"/>
        </w:rPr>
      </w:pPr>
      <w:r w:rsidRPr="00EB60CE">
        <w:rPr>
          <w:lang w:val="en-US"/>
        </w:rPr>
        <w:t>E.2</w:t>
      </w:r>
      <w:r>
        <w:t>.</w:t>
      </w:r>
      <w:r w:rsidRPr="00EB60CE">
        <w:rPr>
          <w:lang w:val="en-US"/>
        </w:rPr>
        <w:t>4</w:t>
      </w:r>
      <w:r>
        <w:t>.1</w:t>
      </w:r>
      <w:r>
        <w:rPr>
          <w:rFonts w:asciiTheme="minorHAnsi" w:eastAsiaTheme="minorEastAsia" w:hAnsiTheme="minorHAnsi" w:cstheme="minorBidi"/>
          <w:sz w:val="22"/>
          <w:szCs w:val="22"/>
          <w:lang w:eastAsia="en-GB"/>
        </w:rPr>
        <w:tab/>
      </w:r>
      <w:r w:rsidRPr="00EB60CE">
        <w:rPr>
          <w:lang w:val="en-US"/>
        </w:rPr>
        <w:t xml:space="preserve">General </w:t>
      </w:r>
      <w:r>
        <w:t>OTA</w:t>
      </w:r>
      <w:r w:rsidRPr="00EB60CE">
        <w:rPr>
          <w:lang w:val="en-US"/>
        </w:rPr>
        <w:t xml:space="preserve"> out-of-band blocking</w:t>
      </w:r>
      <w:r>
        <w:tab/>
      </w:r>
      <w:r>
        <w:fldChar w:fldCharType="begin"/>
      </w:r>
      <w:r>
        <w:instrText xml:space="preserve"> PAGEREF _Toc106207081 \h </w:instrText>
      </w:r>
      <w:r>
        <w:fldChar w:fldCharType="separate"/>
      </w:r>
      <w:r>
        <w:t>336</w:t>
      </w:r>
      <w:r>
        <w:fldChar w:fldCharType="end"/>
      </w:r>
    </w:p>
    <w:p w14:paraId="1445FD36" w14:textId="0E4CC39D" w:rsidR="00DA6D27" w:rsidRDefault="00DA6D27">
      <w:pPr>
        <w:pStyle w:val="TOC3"/>
        <w:rPr>
          <w:rFonts w:asciiTheme="minorHAnsi" w:eastAsiaTheme="minorEastAsia" w:hAnsiTheme="minorHAnsi" w:cstheme="minorBidi"/>
          <w:sz w:val="22"/>
          <w:szCs w:val="22"/>
          <w:lang w:eastAsia="en-GB"/>
        </w:rPr>
      </w:pPr>
      <w:r w:rsidRPr="00EB60CE">
        <w:rPr>
          <w:lang w:val="en-US"/>
        </w:rPr>
        <w:t>E.2</w:t>
      </w:r>
      <w:r>
        <w:t>.</w:t>
      </w:r>
      <w:r w:rsidRPr="00EB60CE">
        <w:rPr>
          <w:lang w:val="en-US"/>
        </w:rPr>
        <w:t>4</w:t>
      </w:r>
      <w:r>
        <w:t>.2</w:t>
      </w:r>
      <w:r>
        <w:rPr>
          <w:rFonts w:asciiTheme="minorHAnsi" w:eastAsiaTheme="minorEastAsia" w:hAnsiTheme="minorHAnsi" w:cstheme="minorBidi"/>
          <w:sz w:val="22"/>
          <w:szCs w:val="22"/>
          <w:lang w:eastAsia="en-GB"/>
        </w:rPr>
        <w:tab/>
      </w:r>
      <w:r>
        <w:t xml:space="preserve">OTA </w:t>
      </w:r>
      <w:r w:rsidRPr="00EB60CE">
        <w:rPr>
          <w:lang w:val="en-US"/>
        </w:rPr>
        <w:t>co-location blocking</w:t>
      </w:r>
      <w:r>
        <w:tab/>
      </w:r>
      <w:r>
        <w:fldChar w:fldCharType="begin"/>
      </w:r>
      <w:r>
        <w:instrText xml:space="preserve"> PAGEREF _Toc106207082 \h </w:instrText>
      </w:r>
      <w:r>
        <w:fldChar w:fldCharType="separate"/>
      </w:r>
      <w:r>
        <w:t>336</w:t>
      </w:r>
      <w:r>
        <w:fldChar w:fldCharType="end"/>
      </w:r>
    </w:p>
    <w:p w14:paraId="5C0FB07F" w14:textId="213F2312" w:rsidR="00DA6D27" w:rsidRDefault="00DA6D2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_Toc106207083 \h </w:instrText>
      </w:r>
      <w:r>
        <w:fldChar w:fldCharType="separate"/>
      </w:r>
      <w:r>
        <w:t>337</w:t>
      </w:r>
      <w:r>
        <w:fldChar w:fldCharType="end"/>
      </w:r>
    </w:p>
    <w:p w14:paraId="60F2D499" w14:textId="5A78389F" w:rsidR="00DA6D27" w:rsidRDefault="00DA6D27">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_Toc106207084 \h </w:instrText>
      </w:r>
      <w:r>
        <w:fldChar w:fldCharType="separate"/>
      </w:r>
      <w:r>
        <w:t>337</w:t>
      </w:r>
      <w:r>
        <w:fldChar w:fldCharType="end"/>
      </w:r>
    </w:p>
    <w:p w14:paraId="5ED2D0F7" w14:textId="2108DDBA" w:rsidR="00DA6D27" w:rsidRDefault="00DA6D27">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_Toc106207085 \h </w:instrText>
      </w:r>
      <w:r>
        <w:fldChar w:fldCharType="separate"/>
      </w:r>
      <w:r>
        <w:t>338</w:t>
      </w:r>
      <w:r>
        <w:fldChar w:fldCharType="end"/>
      </w:r>
    </w:p>
    <w:p w14:paraId="58A77656" w14:textId="0121D603" w:rsidR="00DA6D27" w:rsidRDefault="00DA6D2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_Toc106207086 \h </w:instrText>
      </w:r>
      <w:r>
        <w:fldChar w:fldCharType="separate"/>
      </w:r>
      <w:r>
        <w:t>338</w:t>
      </w:r>
      <w:r>
        <w:fldChar w:fldCharType="end"/>
      </w:r>
    </w:p>
    <w:p w14:paraId="2B739C95" w14:textId="32B033A6" w:rsidR="00DA6D27" w:rsidRDefault="00DA6D27">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_Toc106207087 \h </w:instrText>
      </w:r>
      <w:r>
        <w:fldChar w:fldCharType="separate"/>
      </w:r>
      <w:r>
        <w:t>339</w:t>
      </w:r>
      <w:r>
        <w:fldChar w:fldCharType="end"/>
      </w:r>
    </w:p>
    <w:p w14:paraId="0D4AC3B8" w14:textId="3E5BAB8B" w:rsidR="00DA6D27" w:rsidRDefault="00DA6D27">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_Toc106207088 \h </w:instrText>
      </w:r>
      <w:r>
        <w:fldChar w:fldCharType="separate"/>
      </w:r>
      <w:r>
        <w:t>340</w:t>
      </w:r>
      <w:r>
        <w:fldChar w:fldCharType="end"/>
      </w:r>
    </w:p>
    <w:p w14:paraId="0843172E" w14:textId="11C5665C" w:rsidR="00DA6D27" w:rsidRDefault="00DA6D2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_Toc106207089 \h </w:instrText>
      </w:r>
      <w:r>
        <w:fldChar w:fldCharType="separate"/>
      </w:r>
      <w:r>
        <w:t>340</w:t>
      </w:r>
      <w:r>
        <w:fldChar w:fldCharType="end"/>
      </w:r>
    </w:p>
    <w:p w14:paraId="10DCEF12" w14:textId="11065346" w:rsidR="00DA6D27" w:rsidRDefault="00DA6D2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_Toc106207090 \h </w:instrText>
      </w:r>
      <w:r>
        <w:fldChar w:fldCharType="separate"/>
      </w:r>
      <w:r>
        <w:t>341</w:t>
      </w:r>
      <w:r>
        <w:fldChar w:fldCharType="end"/>
      </w:r>
    </w:p>
    <w:p w14:paraId="06CC313A" w14:textId="6C4DF5F7" w:rsidR="00DA6D27" w:rsidRDefault="00DA6D27">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_Toc106207091 \h </w:instrText>
      </w:r>
      <w:r>
        <w:fldChar w:fldCharType="separate"/>
      </w:r>
      <w:r>
        <w:t>342</w:t>
      </w:r>
      <w:r>
        <w:fldChar w:fldCharType="end"/>
      </w:r>
    </w:p>
    <w:p w14:paraId="62892D93" w14:textId="5D1B4E27" w:rsidR="00DA6D27" w:rsidRDefault="00DA6D27">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_Toc106207092 \h </w:instrText>
      </w:r>
      <w:r>
        <w:fldChar w:fldCharType="separate"/>
      </w:r>
      <w:r>
        <w:t>343</w:t>
      </w:r>
      <w:r>
        <w:fldChar w:fldCharType="end"/>
      </w:r>
    </w:p>
    <w:p w14:paraId="43A64063" w14:textId="16DA7C9D" w:rsidR="00DA6D27" w:rsidRDefault="00DA6D2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_Toc106207093 \h </w:instrText>
      </w:r>
      <w:r>
        <w:fldChar w:fldCharType="separate"/>
      </w:r>
      <w:r>
        <w:t>343</w:t>
      </w:r>
      <w:r>
        <w:fldChar w:fldCharType="end"/>
      </w:r>
    </w:p>
    <w:p w14:paraId="5C00E397" w14:textId="1BDFD076" w:rsidR="00DA6D27" w:rsidRDefault="00DA6D27">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_Toc106207094 \h </w:instrText>
      </w:r>
      <w:r>
        <w:fldChar w:fldCharType="separate"/>
      </w:r>
      <w:r>
        <w:t>343</w:t>
      </w:r>
      <w:r>
        <w:fldChar w:fldCharType="end"/>
      </w:r>
    </w:p>
    <w:p w14:paraId="2927F897" w14:textId="21712DC3" w:rsidR="00DA6D27" w:rsidRDefault="00DA6D27">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_Toc106207095 \h </w:instrText>
      </w:r>
      <w:r>
        <w:fldChar w:fldCharType="separate"/>
      </w:r>
      <w:r>
        <w:t>343</w:t>
      </w:r>
      <w:r>
        <w:fldChar w:fldCharType="end"/>
      </w:r>
    </w:p>
    <w:p w14:paraId="7D787F6F" w14:textId="0A586137" w:rsidR="00DA6D27" w:rsidRDefault="00DA6D27">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_Toc106207096 \h </w:instrText>
      </w:r>
      <w:r>
        <w:fldChar w:fldCharType="separate"/>
      </w:r>
      <w:r>
        <w:t>343</w:t>
      </w:r>
      <w:r>
        <w:fldChar w:fldCharType="end"/>
      </w:r>
    </w:p>
    <w:p w14:paraId="12BDC993" w14:textId="37878882" w:rsidR="00DA6D27" w:rsidRDefault="00DA6D27">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_Toc106207097 \h </w:instrText>
      </w:r>
      <w:r>
        <w:fldChar w:fldCharType="separate"/>
      </w:r>
      <w:r>
        <w:t>345</w:t>
      </w:r>
      <w:r>
        <w:fldChar w:fldCharType="end"/>
      </w:r>
    </w:p>
    <w:p w14:paraId="15EAD6CF" w14:textId="63E9C9F2" w:rsidR="00DA6D27" w:rsidRDefault="00DA6D27">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_Toc106207098 \h </w:instrText>
      </w:r>
      <w:r>
        <w:fldChar w:fldCharType="separate"/>
      </w:r>
      <w:r>
        <w:t>346</w:t>
      </w:r>
      <w:r>
        <w:fldChar w:fldCharType="end"/>
      </w:r>
    </w:p>
    <w:p w14:paraId="6D3F84D5" w14:textId="2F5EC30C" w:rsidR="00DA6D27" w:rsidRDefault="00DA6D27">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_Toc106207099 \h </w:instrText>
      </w:r>
      <w:r>
        <w:fldChar w:fldCharType="separate"/>
      </w:r>
      <w:r>
        <w:t>346</w:t>
      </w:r>
      <w:r>
        <w:fldChar w:fldCharType="end"/>
      </w:r>
    </w:p>
    <w:p w14:paraId="38D7E414" w14:textId="2E3E39FD" w:rsidR="00DA6D27" w:rsidRDefault="00DA6D27">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_Toc106207100 \h </w:instrText>
      </w:r>
      <w:r>
        <w:fldChar w:fldCharType="separate"/>
      </w:r>
      <w:r>
        <w:t>346</w:t>
      </w:r>
      <w:r>
        <w:fldChar w:fldCharType="end"/>
      </w:r>
    </w:p>
    <w:p w14:paraId="4D55A11E" w14:textId="570B2BF6" w:rsidR="00DA6D27" w:rsidRDefault="00DA6D27">
      <w:pPr>
        <w:pStyle w:val="TOC2"/>
        <w:rPr>
          <w:rFonts w:asciiTheme="minorHAnsi" w:eastAsiaTheme="minorEastAsia" w:hAnsiTheme="minorHAnsi" w:cstheme="minorBidi"/>
          <w:sz w:val="22"/>
          <w:szCs w:val="22"/>
          <w:lang w:eastAsia="en-GB"/>
        </w:rPr>
      </w:pPr>
      <w:r w:rsidRPr="00EB60CE">
        <w:rPr>
          <w:lang w:val="en-US"/>
        </w:rPr>
        <w:t>I.5</w:t>
      </w:r>
      <w:r>
        <w:t>.2</w:t>
      </w:r>
      <w:r>
        <w:rPr>
          <w:rFonts w:asciiTheme="minorHAnsi" w:eastAsiaTheme="minorEastAsia" w:hAnsiTheme="minorHAnsi" w:cstheme="minorBidi"/>
          <w:sz w:val="22"/>
          <w:szCs w:val="22"/>
          <w:lang w:eastAsia="en-GB"/>
        </w:rPr>
        <w:tab/>
      </w:r>
      <w:r w:rsidRPr="00EB60CE">
        <w:rPr>
          <w:lang w:val="en-US"/>
        </w:rPr>
        <w:t>Operating band unwanted emissions</w:t>
      </w:r>
      <w:r>
        <w:tab/>
      </w:r>
      <w:r>
        <w:fldChar w:fldCharType="begin"/>
      </w:r>
      <w:r>
        <w:instrText xml:space="preserve"> PAGEREF _Toc106207101 \h </w:instrText>
      </w:r>
      <w:r>
        <w:fldChar w:fldCharType="separate"/>
      </w:r>
      <w:r>
        <w:t>347</w:t>
      </w:r>
      <w:r>
        <w:fldChar w:fldCharType="end"/>
      </w:r>
    </w:p>
    <w:p w14:paraId="6912CB2C" w14:textId="34B32228" w:rsidR="00DA6D27" w:rsidRDefault="00DA6D27">
      <w:pPr>
        <w:pStyle w:val="TOC2"/>
        <w:rPr>
          <w:rFonts w:asciiTheme="minorHAnsi" w:eastAsiaTheme="minorEastAsia" w:hAnsiTheme="minorHAnsi" w:cstheme="minorBidi"/>
          <w:sz w:val="22"/>
          <w:szCs w:val="22"/>
          <w:lang w:eastAsia="en-GB"/>
        </w:rPr>
      </w:pPr>
      <w:r w:rsidRPr="00EB60CE">
        <w:rPr>
          <w:lang w:val="en-US"/>
        </w:rPr>
        <w:t>I.5.3</w:t>
      </w:r>
      <w:r>
        <w:rPr>
          <w:rFonts w:asciiTheme="minorHAnsi" w:eastAsiaTheme="minorEastAsia" w:hAnsiTheme="minorHAnsi" w:cstheme="minorBidi"/>
          <w:sz w:val="22"/>
          <w:szCs w:val="22"/>
          <w:lang w:eastAsia="en-GB"/>
        </w:rPr>
        <w:tab/>
      </w:r>
      <w:r w:rsidRPr="00EB60CE">
        <w:rPr>
          <w:lang w:val="en-US"/>
        </w:rPr>
        <w:t>Spurious unwanted emissions</w:t>
      </w:r>
      <w:r>
        <w:tab/>
      </w:r>
      <w:r>
        <w:fldChar w:fldCharType="begin"/>
      </w:r>
      <w:r>
        <w:instrText xml:space="preserve"> PAGEREF _Toc106207102 \h </w:instrText>
      </w:r>
      <w:r>
        <w:fldChar w:fldCharType="separate"/>
      </w:r>
      <w:r>
        <w:t>347</w:t>
      </w:r>
      <w:r>
        <w:fldChar w:fldCharType="end"/>
      </w:r>
    </w:p>
    <w:p w14:paraId="11093792" w14:textId="319CBEC8" w:rsidR="00DA6D27" w:rsidRDefault="00DA6D27">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_Toc106207103 \h </w:instrText>
      </w:r>
      <w:r>
        <w:fldChar w:fldCharType="separate"/>
      </w:r>
      <w:r>
        <w:t>348</w:t>
      </w:r>
      <w:r>
        <w:fldChar w:fldCharType="end"/>
      </w:r>
    </w:p>
    <w:p w14:paraId="29A594B0" w14:textId="0429F218" w:rsidR="00DA6D27" w:rsidRDefault="00DA6D27">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_Toc106207104 \h </w:instrText>
      </w:r>
      <w:r>
        <w:fldChar w:fldCharType="separate"/>
      </w:r>
      <w:r>
        <w:t>348</w:t>
      </w:r>
      <w:r>
        <w:fldChar w:fldCharType="end"/>
      </w:r>
    </w:p>
    <w:p w14:paraId="5045E3B3" w14:textId="160247A9" w:rsidR="00DA6D27" w:rsidRDefault="00DA6D27">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_Toc106207105 \h </w:instrText>
      </w:r>
      <w:r>
        <w:fldChar w:fldCharType="separate"/>
      </w:r>
      <w:r>
        <w:t>348</w:t>
      </w:r>
      <w:r>
        <w:fldChar w:fldCharType="end"/>
      </w:r>
    </w:p>
    <w:p w14:paraId="243D39F9" w14:textId="6D62BCA7" w:rsidR="00DA6D27" w:rsidRDefault="00DA6D27">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_Toc106207106 \h </w:instrText>
      </w:r>
      <w:r>
        <w:fldChar w:fldCharType="separate"/>
      </w:r>
      <w:r>
        <w:t>348</w:t>
      </w:r>
      <w:r>
        <w:fldChar w:fldCharType="end"/>
      </w:r>
    </w:p>
    <w:p w14:paraId="5BE5C72B" w14:textId="14E6E2DC" w:rsidR="00DA6D27" w:rsidRDefault="00DA6D27">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_Toc106207107 \h </w:instrText>
      </w:r>
      <w:r>
        <w:fldChar w:fldCharType="separate"/>
      </w:r>
      <w:r>
        <w:t>349</w:t>
      </w:r>
      <w:r>
        <w:fldChar w:fldCharType="end"/>
      </w:r>
    </w:p>
    <w:p w14:paraId="1916A1ED" w14:textId="01A0B3F6" w:rsidR="00DA6D27" w:rsidRDefault="00DA6D27">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_Toc106207108 \h </w:instrText>
      </w:r>
      <w:r>
        <w:fldChar w:fldCharType="separate"/>
      </w:r>
      <w:r>
        <w:t>349</w:t>
      </w:r>
      <w:r>
        <w:fldChar w:fldCharType="end"/>
      </w:r>
    </w:p>
    <w:p w14:paraId="144ECAC1" w14:textId="64E5EF5C" w:rsidR="00DA6D27" w:rsidRDefault="00DA6D27">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_Toc106207109 \h </w:instrText>
      </w:r>
      <w:r>
        <w:fldChar w:fldCharType="separate"/>
      </w:r>
      <w:r>
        <w:t>349</w:t>
      </w:r>
      <w:r>
        <w:fldChar w:fldCharType="end"/>
      </w:r>
    </w:p>
    <w:p w14:paraId="2DC516CC" w14:textId="4CDCAA11" w:rsidR="00DA6D27" w:rsidRDefault="00DA6D27">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_Toc106207110 \h </w:instrText>
      </w:r>
      <w:r>
        <w:fldChar w:fldCharType="separate"/>
      </w:r>
      <w:r>
        <w:t>350</w:t>
      </w:r>
      <w:r>
        <w:fldChar w:fldCharType="end"/>
      </w:r>
    </w:p>
    <w:p w14:paraId="7D084AED" w14:textId="50FC38DA" w:rsidR="00DA6D27" w:rsidRDefault="00DA6D27">
      <w:pPr>
        <w:pStyle w:val="TOC8"/>
        <w:rPr>
          <w:rFonts w:asciiTheme="minorHAnsi" w:eastAsiaTheme="minorEastAsia" w:hAnsiTheme="minorHAnsi" w:cstheme="minorBidi"/>
          <w:b w:val="0"/>
          <w:szCs w:val="22"/>
          <w:lang w:eastAsia="en-GB"/>
        </w:rPr>
      </w:pPr>
      <w:r w:rsidRPr="00EB60CE">
        <w:rPr>
          <w:lang w:val="fr-FR"/>
        </w:rPr>
        <w:t>Annex J (normative): Propagation conditions</w:t>
      </w:r>
      <w:r>
        <w:tab/>
      </w:r>
      <w:r>
        <w:fldChar w:fldCharType="begin"/>
      </w:r>
      <w:r>
        <w:instrText xml:space="preserve"> PAGEREF _Toc106207111 \h </w:instrText>
      </w:r>
      <w:r>
        <w:fldChar w:fldCharType="separate"/>
      </w:r>
      <w:r>
        <w:t>351</w:t>
      </w:r>
      <w:r>
        <w:fldChar w:fldCharType="end"/>
      </w:r>
    </w:p>
    <w:p w14:paraId="422F567E" w14:textId="2468B131" w:rsidR="00DA6D27" w:rsidRDefault="00DA6D2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_Toc106207112 \h </w:instrText>
      </w:r>
      <w:r>
        <w:fldChar w:fldCharType="separate"/>
      </w:r>
      <w:r>
        <w:t>351</w:t>
      </w:r>
      <w:r>
        <w:fldChar w:fldCharType="end"/>
      </w:r>
    </w:p>
    <w:p w14:paraId="2D15E4EF" w14:textId="1A4A6248" w:rsidR="00DA6D27" w:rsidRDefault="00DA6D2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_Toc106207113 \h </w:instrText>
      </w:r>
      <w:r>
        <w:fldChar w:fldCharType="separate"/>
      </w:r>
      <w:r>
        <w:t>351</w:t>
      </w:r>
      <w:r>
        <w:fldChar w:fldCharType="end"/>
      </w:r>
    </w:p>
    <w:p w14:paraId="3BFC7167" w14:textId="6074FD39" w:rsidR="00DA6D27" w:rsidRDefault="00DA6D27">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_Toc106207114 \h </w:instrText>
      </w:r>
      <w:r>
        <w:fldChar w:fldCharType="separate"/>
      </w:r>
      <w:r>
        <w:t>351</w:t>
      </w:r>
      <w:r>
        <w:fldChar w:fldCharType="end"/>
      </w:r>
    </w:p>
    <w:p w14:paraId="5E974852" w14:textId="642FDF89" w:rsidR="00DA6D27" w:rsidRDefault="00DA6D27">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_Toc106207115 \h </w:instrText>
      </w:r>
      <w:r>
        <w:fldChar w:fldCharType="separate"/>
      </w:r>
      <w:r>
        <w:t>352</w:t>
      </w:r>
      <w:r>
        <w:fldChar w:fldCharType="end"/>
      </w:r>
    </w:p>
    <w:p w14:paraId="6CBE4BB3" w14:textId="5A929B50" w:rsidR="00DA6D27" w:rsidRDefault="00DA6D27">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_Toc106207116 \h </w:instrText>
      </w:r>
      <w:r>
        <w:fldChar w:fldCharType="separate"/>
      </w:r>
      <w:r>
        <w:t>353</w:t>
      </w:r>
      <w:r>
        <w:fldChar w:fldCharType="end"/>
      </w:r>
    </w:p>
    <w:p w14:paraId="5B6B1108" w14:textId="19FB10E5" w:rsidR="00DA6D27" w:rsidRDefault="00DA6D27">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_Toc106207117 \h </w:instrText>
      </w:r>
      <w:r>
        <w:fldChar w:fldCharType="separate"/>
      </w:r>
      <w:r>
        <w:t>354</w:t>
      </w:r>
      <w:r>
        <w:fldChar w:fldCharType="end"/>
      </w:r>
    </w:p>
    <w:p w14:paraId="35793540" w14:textId="7523F24C" w:rsidR="00DA6D27" w:rsidRDefault="00DA6D27">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_Toc106207118 \h </w:instrText>
      </w:r>
      <w:r>
        <w:fldChar w:fldCharType="separate"/>
      </w:r>
      <w:r>
        <w:t>354</w:t>
      </w:r>
      <w:r>
        <w:fldChar w:fldCharType="end"/>
      </w:r>
    </w:p>
    <w:p w14:paraId="05FCADD2" w14:textId="242A24BC" w:rsidR="00DA6D27" w:rsidRDefault="00DA6D27">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_Toc106207119 \h </w:instrText>
      </w:r>
      <w:r>
        <w:fldChar w:fldCharType="separate"/>
      </w:r>
      <w:r>
        <w:t>354</w:t>
      </w:r>
      <w:r>
        <w:fldChar w:fldCharType="end"/>
      </w:r>
    </w:p>
    <w:p w14:paraId="49A51566" w14:textId="47C07AE9" w:rsidR="00DA6D27" w:rsidRDefault="00DA6D27">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_Toc106207120 \h </w:instrText>
      </w:r>
      <w:r>
        <w:fldChar w:fldCharType="separate"/>
      </w:r>
      <w:r>
        <w:t>354</w:t>
      </w:r>
      <w:r>
        <w:fldChar w:fldCharType="end"/>
      </w:r>
    </w:p>
    <w:p w14:paraId="5D32C82A" w14:textId="6AA12452" w:rsidR="00DA6D27" w:rsidRDefault="00DA6D27">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_Toc106207121 \h </w:instrText>
      </w:r>
      <w:r>
        <w:fldChar w:fldCharType="separate"/>
      </w:r>
      <w:r>
        <w:t>356</w:t>
      </w:r>
      <w:r>
        <w:fldChar w:fldCharType="end"/>
      </w:r>
    </w:p>
    <w:p w14:paraId="0035D27F" w14:textId="7E847EB9" w:rsidR="00DA6D27" w:rsidRDefault="00DA6D27">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_Toc106207122 \h </w:instrText>
      </w:r>
      <w:r>
        <w:fldChar w:fldCharType="separate"/>
      </w:r>
      <w:r>
        <w:t>358</w:t>
      </w:r>
      <w:r>
        <w:fldChar w:fldCharType="end"/>
      </w:r>
    </w:p>
    <w:p w14:paraId="2BD90072" w14:textId="2C8DFB3E" w:rsidR="00DA6D27" w:rsidRDefault="00DA6D27">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_Toc106207123 \h </w:instrText>
      </w:r>
      <w:r>
        <w:fldChar w:fldCharType="separate"/>
      </w:r>
      <w:r>
        <w:t>358</w:t>
      </w:r>
      <w:r>
        <w:fldChar w:fldCharType="end"/>
      </w:r>
    </w:p>
    <w:p w14:paraId="3EF2D2A2" w14:textId="5EA65D2A" w:rsidR="00DA6D27" w:rsidRDefault="00DA6D27">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_Toc106207124 \h </w:instrText>
      </w:r>
      <w:r>
        <w:fldChar w:fldCharType="separate"/>
      </w:r>
      <w:r>
        <w:t>359</w:t>
      </w:r>
      <w:r>
        <w:fldChar w:fldCharType="end"/>
      </w:r>
    </w:p>
    <w:p w14:paraId="04876214" w14:textId="4254AEDC" w:rsidR="00DA6D27" w:rsidRDefault="00DA6D27">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_Toc106207125 \h </w:instrText>
      </w:r>
      <w:r>
        <w:fldChar w:fldCharType="separate"/>
      </w:r>
      <w:r>
        <w:t>359</w:t>
      </w:r>
      <w:r>
        <w:fldChar w:fldCharType="end"/>
      </w:r>
    </w:p>
    <w:p w14:paraId="58CA48D8" w14:textId="6C8DEFBB" w:rsidR="00DA6D27" w:rsidRDefault="00DA6D27">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_Toc106207126 \h </w:instrText>
      </w:r>
      <w:r>
        <w:fldChar w:fldCharType="separate"/>
      </w:r>
      <w:r>
        <w:t>359</w:t>
      </w:r>
      <w:r>
        <w:fldChar w:fldCharType="end"/>
      </w:r>
    </w:p>
    <w:p w14:paraId="63596D6B" w14:textId="1CBE9E0E" w:rsidR="00DA6D27" w:rsidRDefault="00DA6D27">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_Toc106207127 \h </w:instrText>
      </w:r>
      <w:r>
        <w:fldChar w:fldCharType="separate"/>
      </w:r>
      <w:r>
        <w:t>359</w:t>
      </w:r>
      <w:r>
        <w:fldChar w:fldCharType="end"/>
      </w:r>
    </w:p>
    <w:p w14:paraId="78C791BC" w14:textId="05F0B76C" w:rsidR="00DA6D27" w:rsidRDefault="00DA6D2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_Toc106207128 \h </w:instrText>
      </w:r>
      <w:r>
        <w:fldChar w:fldCharType="separate"/>
      </w:r>
      <w:r>
        <w:t>360</w:t>
      </w:r>
      <w:r>
        <w:fldChar w:fldCharType="end"/>
      </w:r>
    </w:p>
    <w:p w14:paraId="1B2EE0C5" w14:textId="1C91CF25" w:rsidR="00DA6D27" w:rsidRDefault="00DA6D27">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_Toc106207129 \h </w:instrText>
      </w:r>
      <w:r>
        <w:fldChar w:fldCharType="separate"/>
      </w:r>
      <w:r>
        <w:t>364</w:t>
      </w:r>
      <w:r>
        <w:fldChar w:fldCharType="end"/>
      </w:r>
    </w:p>
    <w:p w14:paraId="7071A8A0" w14:textId="4A6631AA" w:rsidR="00DA6D27" w:rsidRDefault="00DA6D27">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_Toc106207130 \h </w:instrText>
      </w:r>
      <w:r>
        <w:fldChar w:fldCharType="separate"/>
      </w:r>
      <w:r>
        <w:t>366</w:t>
      </w:r>
      <w:r>
        <w:fldChar w:fldCharType="end"/>
      </w:r>
    </w:p>
    <w:p w14:paraId="535EF1C4" w14:textId="216C2A4A" w:rsidR="00DA6D27" w:rsidRDefault="00DA6D27">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_Toc106207131 \h </w:instrText>
      </w:r>
      <w:r>
        <w:fldChar w:fldCharType="separate"/>
      </w:r>
      <w:r>
        <w:t>367</w:t>
      </w:r>
      <w:r>
        <w:fldChar w:fldCharType="end"/>
      </w:r>
    </w:p>
    <w:p w14:paraId="7C6DDEEA" w14:textId="2E996178" w:rsidR="00DA6D27" w:rsidRDefault="00DA6D2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_Toc106207132 \h </w:instrText>
      </w:r>
      <w:r>
        <w:fldChar w:fldCharType="separate"/>
      </w:r>
      <w:r>
        <w:t>367</w:t>
      </w:r>
      <w:r>
        <w:fldChar w:fldCharType="end"/>
      </w:r>
    </w:p>
    <w:p w14:paraId="1E0DBABC" w14:textId="0733E1C7" w:rsidR="00DA6D27" w:rsidRDefault="00DA6D2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_Toc106207133 \h </w:instrText>
      </w:r>
      <w:r>
        <w:fldChar w:fldCharType="separate"/>
      </w:r>
      <w:r>
        <w:t>367</w:t>
      </w:r>
      <w:r>
        <w:fldChar w:fldCharType="end"/>
      </w:r>
    </w:p>
    <w:p w14:paraId="0FC17E5D" w14:textId="4EECA153" w:rsidR="00DA6D27" w:rsidRDefault="00DA6D27">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_Toc106207134 \h </w:instrText>
      </w:r>
      <w:r>
        <w:fldChar w:fldCharType="separate"/>
      </w:r>
      <w:r>
        <w:t>367</w:t>
      </w:r>
      <w:r>
        <w:fldChar w:fldCharType="end"/>
      </w:r>
    </w:p>
    <w:p w14:paraId="0D1974E1" w14:textId="48DC849C" w:rsidR="00DA6D27" w:rsidRDefault="00DA6D27">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_Toc106207135 \h </w:instrText>
      </w:r>
      <w:r>
        <w:fldChar w:fldCharType="separate"/>
      </w:r>
      <w:r>
        <w:t>367</w:t>
      </w:r>
      <w:r>
        <w:fldChar w:fldCharType="end"/>
      </w:r>
    </w:p>
    <w:p w14:paraId="24A58CF8" w14:textId="6342ED61" w:rsidR="00DA6D27" w:rsidRDefault="00DA6D27">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_Toc106207136 \h </w:instrText>
      </w:r>
      <w:r>
        <w:fldChar w:fldCharType="separate"/>
      </w:r>
      <w:r>
        <w:t>368</w:t>
      </w:r>
      <w:r>
        <w:fldChar w:fldCharType="end"/>
      </w:r>
    </w:p>
    <w:p w14:paraId="7E1DC687" w14:textId="5238E41D" w:rsidR="00DA6D27" w:rsidRDefault="00DA6D27">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_Toc106207137 \h </w:instrText>
      </w:r>
      <w:r>
        <w:fldChar w:fldCharType="separate"/>
      </w:r>
      <w:r>
        <w:t>368</w:t>
      </w:r>
      <w:r>
        <w:fldChar w:fldCharType="end"/>
      </w:r>
    </w:p>
    <w:p w14:paraId="57563156" w14:textId="6EB44EED" w:rsidR="00DA6D27" w:rsidRDefault="00DA6D2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_Toc106207138 \h </w:instrText>
      </w:r>
      <w:r>
        <w:fldChar w:fldCharType="separate"/>
      </w:r>
      <w:r>
        <w:t>369</w:t>
      </w:r>
      <w:r>
        <w:fldChar w:fldCharType="end"/>
      </w:r>
    </w:p>
    <w:p w14:paraId="20AF99AB" w14:textId="73E15228" w:rsidR="00DA6D27" w:rsidRDefault="00DA6D2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_Toc106207139 \h </w:instrText>
      </w:r>
      <w:r>
        <w:fldChar w:fldCharType="separate"/>
      </w:r>
      <w:r>
        <w:t>370</w:t>
      </w:r>
      <w:r>
        <w:fldChar w:fldCharType="end"/>
      </w:r>
    </w:p>
    <w:p w14:paraId="0BA6FE68" w14:textId="12C85470" w:rsidR="00DA6D27" w:rsidRDefault="00DA6D27">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_Toc106207140 \h </w:instrText>
      </w:r>
      <w:r>
        <w:fldChar w:fldCharType="separate"/>
      </w:r>
      <w:r>
        <w:t>371</w:t>
      </w:r>
      <w:r>
        <w:fldChar w:fldCharType="end"/>
      </w:r>
    </w:p>
    <w:p w14:paraId="207A819F" w14:textId="713B734B" w:rsidR="00DA6D27" w:rsidRDefault="00DA6D27">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_Toc106207141 \h </w:instrText>
      </w:r>
      <w:r>
        <w:fldChar w:fldCharType="separate"/>
      </w:r>
      <w:r>
        <w:t>371</w:t>
      </w:r>
      <w:r>
        <w:fldChar w:fldCharType="end"/>
      </w:r>
    </w:p>
    <w:p w14:paraId="16CB8030" w14:textId="164C164D" w:rsidR="00DA6D27" w:rsidRDefault="00DA6D27">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_Toc106207142 \h </w:instrText>
      </w:r>
      <w:r>
        <w:fldChar w:fldCharType="separate"/>
      </w:r>
      <w:r>
        <w:t>373</w:t>
      </w:r>
      <w:r>
        <w:fldChar w:fldCharType="end"/>
      </w:r>
    </w:p>
    <w:p w14:paraId="18017999" w14:textId="3ADD10D5" w:rsidR="00DA6D27" w:rsidRDefault="00DA6D27">
      <w:pPr>
        <w:pStyle w:val="TOC3"/>
        <w:rPr>
          <w:rFonts w:asciiTheme="minorHAnsi" w:eastAsiaTheme="minorEastAsia" w:hAnsiTheme="minorHAnsi" w:cstheme="minorBidi"/>
          <w:sz w:val="22"/>
          <w:szCs w:val="22"/>
          <w:lang w:eastAsia="en-GB"/>
        </w:rPr>
      </w:pPr>
      <w:r w:rsidRPr="00EB60CE">
        <w:rPr>
          <w:rFonts w:eastAsia="Osaka"/>
        </w:rPr>
        <w:t>L.7.0</w:t>
      </w:r>
      <w:r>
        <w:rPr>
          <w:rFonts w:asciiTheme="minorHAnsi" w:eastAsiaTheme="minorEastAsia" w:hAnsiTheme="minorHAnsi" w:cstheme="minorBidi"/>
          <w:sz w:val="22"/>
          <w:szCs w:val="22"/>
          <w:lang w:eastAsia="en-GB"/>
        </w:rPr>
        <w:tab/>
      </w:r>
      <w:r w:rsidRPr="00EB60CE">
        <w:rPr>
          <w:rFonts w:eastAsia="Osaka"/>
        </w:rPr>
        <w:t>General</w:t>
      </w:r>
      <w:r>
        <w:tab/>
      </w:r>
      <w:r>
        <w:fldChar w:fldCharType="begin"/>
      </w:r>
      <w:r>
        <w:instrText xml:space="preserve"> PAGEREF _Toc106207143 \h </w:instrText>
      </w:r>
      <w:r>
        <w:fldChar w:fldCharType="separate"/>
      </w:r>
      <w:r>
        <w:t>373</w:t>
      </w:r>
      <w:r>
        <w:fldChar w:fldCharType="end"/>
      </w:r>
    </w:p>
    <w:p w14:paraId="0BA292FD" w14:textId="014E2AF4" w:rsidR="00DA6D27" w:rsidRDefault="00DA6D27">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_Toc106207144 \h </w:instrText>
      </w:r>
      <w:r>
        <w:fldChar w:fldCharType="separate"/>
      </w:r>
      <w:r>
        <w:t>373</w:t>
      </w:r>
      <w:r>
        <w:fldChar w:fldCharType="end"/>
      </w:r>
    </w:p>
    <w:p w14:paraId="76EDB46C" w14:textId="7553486E" w:rsidR="00DA6D27" w:rsidRDefault="00DA6D27">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_Toc106207145 \h </w:instrText>
      </w:r>
      <w:r>
        <w:fldChar w:fldCharType="separate"/>
      </w:r>
      <w:r>
        <w:t>374</w:t>
      </w:r>
      <w:r>
        <w:fldChar w:fldCharType="end"/>
      </w:r>
    </w:p>
    <w:p w14:paraId="182F7C23" w14:textId="1551CFDB" w:rsidR="00DA6D27" w:rsidRDefault="00DA6D27">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_Toc106207146 \h </w:instrText>
      </w:r>
      <w:r>
        <w:fldChar w:fldCharType="separate"/>
      </w:r>
      <w:r>
        <w:t>375</w:t>
      </w:r>
      <w:r>
        <w:fldChar w:fldCharType="end"/>
      </w:r>
    </w:p>
    <w:p w14:paraId="70BA0994" w14:textId="40C97FFC" w:rsidR="00DA6D27" w:rsidRDefault="00DA6D27">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_Toc106207147 \h </w:instrText>
      </w:r>
      <w:r>
        <w:fldChar w:fldCharType="separate"/>
      </w:r>
      <w:r>
        <w:t>375</w:t>
      </w:r>
      <w:r>
        <w:fldChar w:fldCharType="end"/>
      </w:r>
    </w:p>
    <w:p w14:paraId="2C0E5BD1" w14:textId="588247B6" w:rsidR="00DA6D27" w:rsidRDefault="00DA6D27">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_Toc106207148 \h </w:instrText>
      </w:r>
      <w:r>
        <w:fldChar w:fldCharType="separate"/>
      </w:r>
      <w:r>
        <w:t>375</w:t>
      </w:r>
      <w:r>
        <w:fldChar w:fldCharType="end"/>
      </w:r>
    </w:p>
    <w:p w14:paraId="3DE52DE1" w14:textId="108D81C1" w:rsidR="00DA6D27" w:rsidRDefault="00DA6D27">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_Toc106207149 \h </w:instrText>
      </w:r>
      <w:r>
        <w:fldChar w:fldCharType="separate"/>
      </w:r>
      <w:r>
        <w:t>376</w:t>
      </w:r>
      <w:r>
        <w:fldChar w:fldCharType="end"/>
      </w:r>
    </w:p>
    <w:p w14:paraId="1C1DD91F" w14:textId="548464E3" w:rsidR="00DA6D27" w:rsidRDefault="00DA6D27">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_Toc106207150 \h </w:instrText>
      </w:r>
      <w:r>
        <w:fldChar w:fldCharType="separate"/>
      </w:r>
      <w:r>
        <w:t>377</w:t>
      </w:r>
      <w:r>
        <w:fldChar w:fldCharType="end"/>
      </w:r>
    </w:p>
    <w:p w14:paraId="401F3F92" w14:textId="02EB3959" w:rsidR="00DA6D27" w:rsidRDefault="00DA6D27">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_Toc106207151 \h </w:instrText>
      </w:r>
      <w:r>
        <w:fldChar w:fldCharType="separate"/>
      </w:r>
      <w:r>
        <w:t>377</w:t>
      </w:r>
      <w:r>
        <w:fldChar w:fldCharType="end"/>
      </w:r>
    </w:p>
    <w:p w14:paraId="09D69E8E" w14:textId="5C188E71" w:rsidR="00DA6D27" w:rsidRDefault="00DA6D27">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_Toc106207152 \h </w:instrText>
      </w:r>
      <w:r>
        <w:fldChar w:fldCharType="separate"/>
      </w:r>
      <w:r>
        <w:t>377</w:t>
      </w:r>
      <w:r>
        <w:fldChar w:fldCharType="end"/>
      </w:r>
    </w:p>
    <w:p w14:paraId="098D7140" w14:textId="02AFF352" w:rsidR="00DA6D27" w:rsidRDefault="00DA6D27">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_Toc106207153 \h </w:instrText>
      </w:r>
      <w:r>
        <w:fldChar w:fldCharType="separate"/>
      </w:r>
      <w:r>
        <w:t>379</w:t>
      </w:r>
      <w:r>
        <w:fldChar w:fldCharType="end"/>
      </w:r>
    </w:p>
    <w:p w14:paraId="4D2233CE" w14:textId="5D051533" w:rsidR="00080512" w:rsidRPr="00931575" w:rsidRDefault="00DA6D27" w:rsidP="00136C94">
      <w: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58917739"/>
      <w:bookmarkStart w:id="21" w:name="_Toc66693608"/>
      <w:bookmarkStart w:id="22" w:name="_Toc74915560"/>
      <w:bookmarkStart w:id="23" w:name="_Toc76114185"/>
      <w:bookmarkStart w:id="24" w:name="_Toc76544071"/>
      <w:bookmarkStart w:id="25" w:name="_Toc82536193"/>
      <w:bookmarkStart w:id="26" w:name="_Toc89952486"/>
      <w:bookmarkStart w:id="27" w:name="_Toc98766302"/>
      <w:bookmarkStart w:id="28" w:name="_Toc99702665"/>
      <w:bookmarkStart w:id="29" w:name="_Toc106206451"/>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5654E4F0" w14:textId="77777777" w:rsidR="00080512" w:rsidRPr="00931575" w:rsidRDefault="00080512" w:rsidP="00136C94">
      <w:r w:rsidRPr="00931575">
        <w:t xml:space="preserve">This Technical </w:t>
      </w:r>
      <w:bookmarkStart w:id="30" w:name="spectype3"/>
      <w:r w:rsidRPr="00931575">
        <w:t>Specification</w:t>
      </w:r>
      <w:bookmarkEnd w:id="3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1" w:name="_Toc21099796"/>
      <w:bookmarkStart w:id="32" w:name="_Toc29809594"/>
      <w:r w:rsidRPr="00931575">
        <w:br w:type="page"/>
      </w:r>
      <w:bookmarkStart w:id="33" w:name="_Toc21102561"/>
      <w:bookmarkStart w:id="34" w:name="_Toc29810410"/>
      <w:bookmarkStart w:id="35" w:name="_Toc36635762"/>
      <w:bookmarkStart w:id="36" w:name="_Toc37272708"/>
      <w:bookmarkStart w:id="37" w:name="_Toc45885783"/>
      <w:bookmarkStart w:id="38" w:name="_Toc53182892"/>
      <w:bookmarkStart w:id="39" w:name="_Toc58915559"/>
      <w:bookmarkStart w:id="40" w:name="_Toc58917740"/>
      <w:bookmarkStart w:id="41" w:name="_Toc66693609"/>
      <w:bookmarkStart w:id="42" w:name="_Toc74915561"/>
      <w:bookmarkStart w:id="43" w:name="_Toc76114186"/>
      <w:bookmarkStart w:id="44" w:name="_Toc76544072"/>
      <w:bookmarkStart w:id="45" w:name="_Toc82536194"/>
      <w:bookmarkStart w:id="46" w:name="_Toc89952487"/>
      <w:bookmarkStart w:id="47" w:name="_Toc98766303"/>
      <w:bookmarkStart w:id="48" w:name="_Toc99702666"/>
      <w:bookmarkStart w:id="49" w:name="_Toc106206452"/>
      <w:bookmarkEnd w:id="31"/>
      <w:bookmarkEnd w:id="32"/>
      <w:r w:rsidR="00C45907" w:rsidRPr="00931575">
        <w:t>1</w:t>
      </w:r>
      <w:r w:rsidR="00C45907" w:rsidRPr="00931575">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50" w:name="_Toc21102562"/>
      <w:bookmarkStart w:id="51" w:name="_Toc29810411"/>
      <w:bookmarkStart w:id="52" w:name="_Toc36635763"/>
      <w:bookmarkStart w:id="53" w:name="_Toc37272709"/>
      <w:bookmarkStart w:id="54" w:name="_Toc45885784"/>
      <w:bookmarkStart w:id="55" w:name="_Toc53182893"/>
      <w:bookmarkStart w:id="56" w:name="_Toc58915560"/>
      <w:bookmarkStart w:id="57" w:name="_Toc58917741"/>
      <w:bookmarkStart w:id="58" w:name="_Toc66693610"/>
      <w:bookmarkStart w:id="59" w:name="_Toc74915562"/>
      <w:bookmarkStart w:id="60" w:name="_Toc76114187"/>
      <w:bookmarkStart w:id="61" w:name="_Toc76544073"/>
      <w:bookmarkStart w:id="62" w:name="_Toc82536195"/>
      <w:bookmarkStart w:id="63" w:name="_Toc89952488"/>
      <w:bookmarkStart w:id="64" w:name="_Toc98766304"/>
      <w:bookmarkStart w:id="65" w:name="_Toc99702667"/>
      <w:bookmarkStart w:id="66" w:name="_Toc106206453"/>
      <w:r w:rsidRPr="00931575">
        <w:t>2</w:t>
      </w:r>
      <w:r w:rsidRPr="00931575">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67" w:name="OLE_LINK1"/>
      <w:bookmarkStart w:id="68" w:name="OLE_LINK2"/>
      <w:bookmarkStart w:id="69" w:name="OLE_LINK3"/>
      <w:bookmarkStart w:id="70"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67"/>
    <w:bookmarkEnd w:id="68"/>
    <w:bookmarkEnd w:id="69"/>
    <w:bookmarkEnd w:id="70"/>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71" w:name="_Toc21102563"/>
      <w:bookmarkStart w:id="72" w:name="_Toc29810412"/>
      <w:bookmarkStart w:id="73" w:name="_Toc36635764"/>
      <w:bookmarkStart w:id="74" w:name="_Toc37272710"/>
      <w:bookmarkStart w:id="75" w:name="_Toc45885785"/>
      <w:bookmarkStart w:id="76" w:name="_Toc53182894"/>
      <w:bookmarkStart w:id="77" w:name="_Toc58915561"/>
      <w:bookmarkStart w:id="78" w:name="_Toc58917742"/>
      <w:bookmarkStart w:id="79" w:name="_Toc66693611"/>
      <w:bookmarkStart w:id="80" w:name="_Toc74915563"/>
      <w:bookmarkStart w:id="81" w:name="_Toc76114188"/>
      <w:bookmarkStart w:id="82" w:name="_Toc76544074"/>
      <w:bookmarkStart w:id="83" w:name="_Toc82536196"/>
      <w:bookmarkStart w:id="84" w:name="_Toc89952489"/>
      <w:bookmarkStart w:id="85" w:name="_Toc98766305"/>
      <w:bookmarkStart w:id="86" w:name="_Toc99702668"/>
      <w:bookmarkStart w:id="87" w:name="_Toc106206454"/>
      <w:r w:rsidRPr="00931575">
        <w:t>3</w:t>
      </w:r>
      <w:r w:rsidRPr="00931575">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5759C2E2" w14:textId="77777777" w:rsidR="00C45907" w:rsidRPr="00931575" w:rsidRDefault="00C45907" w:rsidP="00C45907">
      <w:pPr>
        <w:pStyle w:val="Heading2"/>
      </w:pPr>
      <w:bookmarkStart w:id="88" w:name="_Toc21102564"/>
      <w:bookmarkStart w:id="89" w:name="_Toc29810413"/>
      <w:bookmarkStart w:id="90" w:name="_Toc36635765"/>
      <w:bookmarkStart w:id="91" w:name="_Toc37272711"/>
      <w:bookmarkStart w:id="92" w:name="_Toc45885786"/>
      <w:bookmarkStart w:id="93" w:name="_Toc53182895"/>
      <w:bookmarkStart w:id="94" w:name="_Toc58915562"/>
      <w:bookmarkStart w:id="95" w:name="_Toc58917743"/>
      <w:bookmarkStart w:id="96" w:name="_Toc66693612"/>
      <w:bookmarkStart w:id="97" w:name="_Toc74915564"/>
      <w:bookmarkStart w:id="98" w:name="_Toc76114189"/>
      <w:bookmarkStart w:id="99" w:name="_Toc76544075"/>
      <w:bookmarkStart w:id="100" w:name="_Toc82536197"/>
      <w:bookmarkStart w:id="101" w:name="_Toc89952490"/>
      <w:bookmarkStart w:id="102" w:name="_Toc98766306"/>
      <w:bookmarkStart w:id="103" w:name="_Toc99702669"/>
      <w:bookmarkStart w:id="104" w:name="_Toc106206455"/>
      <w:r w:rsidRPr="00931575">
        <w:t>3.1</w:t>
      </w:r>
      <w:r w:rsidRPr="00931575">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10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05"/>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10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06"/>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07" w:name="_Toc21102565"/>
      <w:bookmarkStart w:id="108" w:name="_Toc29810414"/>
      <w:bookmarkStart w:id="109" w:name="_Toc36635766"/>
      <w:bookmarkStart w:id="110" w:name="_Toc37272712"/>
      <w:bookmarkStart w:id="111" w:name="_Toc45885787"/>
      <w:bookmarkStart w:id="112" w:name="_Toc53182896"/>
      <w:bookmarkStart w:id="113" w:name="_Toc58915563"/>
      <w:bookmarkStart w:id="114" w:name="_Toc58917744"/>
      <w:bookmarkStart w:id="115" w:name="_Toc66693613"/>
      <w:bookmarkStart w:id="116" w:name="_Toc74915565"/>
      <w:bookmarkStart w:id="117" w:name="_Toc76114190"/>
      <w:bookmarkStart w:id="118" w:name="_Toc76544076"/>
      <w:bookmarkStart w:id="119" w:name="_Toc82536198"/>
      <w:bookmarkStart w:id="120" w:name="_Toc89952491"/>
      <w:bookmarkStart w:id="121" w:name="_Toc98766307"/>
      <w:bookmarkStart w:id="122" w:name="_Toc99702670"/>
      <w:bookmarkStart w:id="123" w:name="_Toc106206456"/>
      <w:r w:rsidRPr="00931575">
        <w:t>3.2</w:t>
      </w:r>
      <w:r w:rsidRPr="00931575">
        <w:tab/>
        <w:t>Symbols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24" w:name="_Toc21102566"/>
      <w:bookmarkStart w:id="125" w:name="_Toc29810415"/>
      <w:bookmarkStart w:id="126" w:name="_Toc36635767"/>
      <w:bookmarkStart w:id="127" w:name="_Toc37272713"/>
      <w:bookmarkStart w:id="128" w:name="_Toc45885788"/>
      <w:bookmarkStart w:id="129" w:name="_Toc53182897"/>
      <w:bookmarkStart w:id="130" w:name="_Toc58915564"/>
      <w:bookmarkStart w:id="131" w:name="_Toc58917745"/>
      <w:bookmarkStart w:id="132" w:name="_Toc66693614"/>
      <w:bookmarkStart w:id="133" w:name="_Toc74915566"/>
      <w:bookmarkStart w:id="134" w:name="_Toc76114191"/>
      <w:bookmarkStart w:id="135" w:name="_Toc76544077"/>
      <w:bookmarkStart w:id="136" w:name="_Toc82536199"/>
      <w:bookmarkStart w:id="137" w:name="_Toc89952492"/>
      <w:bookmarkStart w:id="138" w:name="_Toc98766308"/>
      <w:bookmarkStart w:id="139" w:name="_Toc99702671"/>
      <w:bookmarkStart w:id="140" w:name="_Toc106206457"/>
      <w:r w:rsidRPr="00931575">
        <w:t>3.3</w:t>
      </w:r>
      <w:r w:rsidRPr="00931575">
        <w:tab/>
        <w:t>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41" w:name="OLE_LINK20"/>
      <w:r w:rsidRPr="00931575">
        <w:t>CP-OFDM</w:t>
      </w:r>
      <w:r w:rsidRPr="00931575">
        <w:tab/>
        <w:t>Cyclic Prefix-OFD</w:t>
      </w:r>
      <w:bookmarkEnd w:id="141"/>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4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42"/>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143"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143"/>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44" w:name="OLE_LINK9"/>
      <w:r w:rsidRPr="00931575">
        <w:t>R</w:t>
      </w:r>
      <w:r w:rsidRPr="00931575">
        <w:rPr>
          <w:rFonts w:hint="eastAsia"/>
        </w:rPr>
        <w:t>V</w:t>
      </w:r>
      <w:r w:rsidRPr="00931575">
        <w:tab/>
        <w:t>R</w:t>
      </w:r>
      <w:r w:rsidRPr="00931575">
        <w:rPr>
          <w:rFonts w:hint="eastAsia"/>
        </w:rPr>
        <w:t>edundancy Version</w:t>
      </w:r>
    </w:p>
    <w:bookmarkEnd w:id="144"/>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45" w:name="OLE_LINK28"/>
      <w:bookmarkStart w:id="146"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45"/>
      <w:r w:rsidRPr="00931575">
        <w:rPr>
          <w:rFonts w:eastAsia="SimSun" w:hint="eastAsia"/>
        </w:rPr>
        <w:t>e</w:t>
      </w:r>
    </w:p>
    <w:bookmarkEnd w:id="146"/>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47"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47"/>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48" w:name="_Toc21102567"/>
      <w:bookmarkStart w:id="149" w:name="_Toc29810416"/>
      <w:bookmarkStart w:id="150" w:name="_Toc36635768"/>
      <w:bookmarkStart w:id="151" w:name="_Toc37272714"/>
      <w:bookmarkStart w:id="152" w:name="_Toc45885789"/>
      <w:bookmarkStart w:id="153" w:name="_Toc53182898"/>
      <w:bookmarkStart w:id="154" w:name="_Toc58915565"/>
      <w:bookmarkStart w:id="155" w:name="_Toc58917746"/>
      <w:bookmarkStart w:id="156" w:name="_Toc66693615"/>
      <w:bookmarkStart w:id="157" w:name="_Toc74915567"/>
      <w:bookmarkStart w:id="158" w:name="_Toc76114192"/>
      <w:bookmarkStart w:id="159" w:name="_Toc76544078"/>
      <w:bookmarkStart w:id="160" w:name="_Toc82536200"/>
      <w:bookmarkStart w:id="161" w:name="_Toc89952493"/>
      <w:bookmarkStart w:id="162" w:name="_Toc98766309"/>
      <w:bookmarkStart w:id="163" w:name="_Toc99702672"/>
      <w:bookmarkStart w:id="164" w:name="_Toc106206458"/>
      <w:r w:rsidRPr="00931575">
        <w:t>4</w:t>
      </w:r>
      <w:r w:rsidRPr="00931575">
        <w:tab/>
        <w:t>General radiated test conditions and declarations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6B674BDB" w14:textId="77777777" w:rsidR="00C45907" w:rsidRPr="00931575" w:rsidRDefault="00C45907" w:rsidP="00C45907">
      <w:pPr>
        <w:pStyle w:val="Heading2"/>
      </w:pPr>
      <w:bookmarkStart w:id="165" w:name="_Toc21102568"/>
      <w:bookmarkStart w:id="166" w:name="_Toc29810417"/>
      <w:bookmarkStart w:id="167" w:name="_Toc36635769"/>
      <w:bookmarkStart w:id="168" w:name="_Toc37272715"/>
      <w:bookmarkStart w:id="169" w:name="_Toc45885790"/>
      <w:bookmarkStart w:id="170" w:name="_Toc53182899"/>
      <w:bookmarkStart w:id="171" w:name="_Toc58915566"/>
      <w:bookmarkStart w:id="172" w:name="_Toc58917747"/>
      <w:bookmarkStart w:id="173" w:name="_Toc66693616"/>
      <w:bookmarkStart w:id="174" w:name="_Toc74915568"/>
      <w:bookmarkStart w:id="175" w:name="_Toc76114193"/>
      <w:bookmarkStart w:id="176" w:name="_Toc76544079"/>
      <w:bookmarkStart w:id="177" w:name="_Toc82536201"/>
      <w:bookmarkStart w:id="178" w:name="_Toc89952494"/>
      <w:bookmarkStart w:id="179" w:name="_Toc98766310"/>
      <w:bookmarkStart w:id="180" w:name="_Toc99702673"/>
      <w:bookmarkStart w:id="181" w:name="_Toc106206459"/>
      <w:r w:rsidRPr="00931575">
        <w:t>4.1</w:t>
      </w:r>
      <w:r w:rsidRPr="00931575">
        <w:tab/>
        <w:t>Measurement uncertainties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4D5F4E2" w14:textId="77777777" w:rsidR="00C45907" w:rsidRPr="00931575" w:rsidRDefault="00C45907" w:rsidP="00C45907">
      <w:pPr>
        <w:pStyle w:val="Heading3"/>
      </w:pPr>
      <w:bookmarkStart w:id="182" w:name="_Toc21102569"/>
      <w:bookmarkStart w:id="183" w:name="_Toc29810418"/>
      <w:bookmarkStart w:id="184" w:name="_Toc36635770"/>
      <w:bookmarkStart w:id="185" w:name="_Toc37272716"/>
      <w:bookmarkStart w:id="186" w:name="_Toc45885791"/>
      <w:bookmarkStart w:id="187" w:name="_Toc53182900"/>
      <w:bookmarkStart w:id="188" w:name="_Toc58915567"/>
      <w:bookmarkStart w:id="189" w:name="_Toc58917748"/>
      <w:bookmarkStart w:id="190" w:name="_Toc66693617"/>
      <w:bookmarkStart w:id="191" w:name="_Toc74915569"/>
      <w:bookmarkStart w:id="192" w:name="_Toc76114194"/>
      <w:bookmarkStart w:id="193" w:name="_Toc76544080"/>
      <w:bookmarkStart w:id="194" w:name="_Toc82536202"/>
      <w:bookmarkStart w:id="195" w:name="_Toc89952495"/>
      <w:bookmarkStart w:id="196" w:name="_Toc98766311"/>
      <w:bookmarkStart w:id="197" w:name="_Toc99702674"/>
      <w:bookmarkStart w:id="198" w:name="_Toc106206460"/>
      <w:r w:rsidRPr="00931575">
        <w:t>4.1.1</w:t>
      </w:r>
      <w:r w:rsidRPr="00931575">
        <w:tab/>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99" w:name="_Toc21102570"/>
      <w:bookmarkStart w:id="200" w:name="_Toc29810419"/>
      <w:bookmarkStart w:id="201" w:name="_Toc36635771"/>
      <w:bookmarkStart w:id="202" w:name="_Toc37272717"/>
      <w:bookmarkStart w:id="203" w:name="_Toc45885792"/>
      <w:bookmarkStart w:id="204" w:name="_Toc53182901"/>
      <w:bookmarkStart w:id="205" w:name="_Toc58915568"/>
      <w:bookmarkStart w:id="206" w:name="_Toc58917749"/>
      <w:bookmarkStart w:id="207" w:name="_Toc66693618"/>
      <w:bookmarkStart w:id="208" w:name="_Toc74915570"/>
      <w:bookmarkStart w:id="209" w:name="_Toc76114195"/>
      <w:bookmarkStart w:id="210" w:name="_Toc76544081"/>
      <w:bookmarkStart w:id="211" w:name="_Toc82536203"/>
      <w:bookmarkStart w:id="212" w:name="_Toc89952496"/>
      <w:bookmarkStart w:id="213" w:name="_Toc98766312"/>
      <w:bookmarkStart w:id="214" w:name="_Toc99702675"/>
      <w:bookmarkStart w:id="215" w:name="_Toc106206461"/>
      <w:r w:rsidRPr="00931575">
        <w:t>4.1.2</w:t>
      </w:r>
      <w:r w:rsidRPr="00931575">
        <w:tab/>
        <w:t>Acceptable uncertainty of OTA Test System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0B4A3ED" w14:textId="77777777" w:rsidR="00C45907" w:rsidRPr="00931575" w:rsidRDefault="00C45907" w:rsidP="00C45907">
      <w:pPr>
        <w:pStyle w:val="Heading4"/>
      </w:pPr>
      <w:bookmarkStart w:id="216" w:name="_Toc21102571"/>
      <w:bookmarkStart w:id="217" w:name="_Toc29810420"/>
      <w:bookmarkStart w:id="218" w:name="_Toc36635772"/>
      <w:bookmarkStart w:id="219" w:name="_Toc37272718"/>
      <w:bookmarkStart w:id="220" w:name="_Toc45885793"/>
      <w:bookmarkStart w:id="221" w:name="_Toc53182902"/>
      <w:bookmarkStart w:id="222" w:name="_Toc58915569"/>
      <w:bookmarkStart w:id="223" w:name="_Toc58917750"/>
      <w:bookmarkStart w:id="224" w:name="_Toc66693619"/>
      <w:bookmarkStart w:id="225" w:name="_Toc74915571"/>
      <w:bookmarkStart w:id="226" w:name="_Toc76114196"/>
      <w:bookmarkStart w:id="227" w:name="_Toc76544082"/>
      <w:bookmarkStart w:id="228" w:name="_Toc82536204"/>
      <w:bookmarkStart w:id="229" w:name="_Toc89952497"/>
      <w:bookmarkStart w:id="230" w:name="_Toc98766313"/>
      <w:bookmarkStart w:id="231" w:name="_Toc99702676"/>
      <w:bookmarkStart w:id="232" w:name="_Toc106206462"/>
      <w:r w:rsidRPr="00931575">
        <w:t>4.1.2.1</w:t>
      </w:r>
      <w:r w:rsidRPr="00931575">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33" w:name="_Toc21102572"/>
      <w:bookmarkStart w:id="234" w:name="_Toc29810421"/>
      <w:bookmarkStart w:id="235" w:name="_Toc36635773"/>
      <w:bookmarkStart w:id="236" w:name="_Toc37272719"/>
      <w:bookmarkStart w:id="237" w:name="_Toc45885794"/>
      <w:bookmarkStart w:id="238" w:name="_Toc53182903"/>
      <w:bookmarkStart w:id="239" w:name="_Toc58915570"/>
      <w:bookmarkStart w:id="240" w:name="_Toc58917751"/>
      <w:bookmarkStart w:id="241" w:name="_Toc66693620"/>
      <w:bookmarkStart w:id="242" w:name="_Toc74915572"/>
      <w:bookmarkStart w:id="243" w:name="_Toc76114197"/>
      <w:bookmarkStart w:id="244" w:name="_Toc76544083"/>
      <w:bookmarkStart w:id="245" w:name="_Toc82536205"/>
      <w:bookmarkStart w:id="246" w:name="_Toc89952498"/>
      <w:bookmarkStart w:id="247" w:name="_Toc98766314"/>
      <w:bookmarkStart w:id="248" w:name="_Toc99702677"/>
      <w:bookmarkStart w:id="249" w:name="_Toc106206463"/>
      <w:r w:rsidRPr="00931575">
        <w:rPr>
          <w:lang w:eastAsia="sv-SE"/>
        </w:rPr>
        <w:t>4.1.2.2</w:t>
      </w:r>
      <w:r w:rsidRPr="00931575">
        <w:rPr>
          <w:lang w:eastAsia="sv-SE"/>
        </w:rPr>
        <w:tab/>
        <w:t>Measurement of transmitter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6143F"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6143F" w:rsidRPr="00931575" w:rsidRDefault="00D6143F" w:rsidP="00D6143F">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1D671C" w14:textId="77777777" w:rsidR="00D6143F" w:rsidRDefault="00D6143F" w:rsidP="00D6143F">
            <w:pPr>
              <w:pStyle w:val="TAL"/>
            </w:pPr>
            <w:r>
              <w:t>Normal</w:t>
            </w:r>
            <w:r>
              <w:rPr>
                <w:rFonts w:hint="eastAsia"/>
              </w:rPr>
              <w:t xml:space="preserve"> condition</w:t>
            </w:r>
            <w:r>
              <w:t>:</w:t>
            </w:r>
          </w:p>
          <w:p w14:paraId="2C097A9C" w14:textId="77777777" w:rsidR="00D6143F" w:rsidRDefault="00D6143F" w:rsidP="00D6143F">
            <w:pPr>
              <w:pStyle w:val="TAL"/>
            </w:pPr>
            <w:r>
              <w:t>±1.1 dB, f ≤ 3 GHz</w:t>
            </w:r>
          </w:p>
          <w:p w14:paraId="02B1798F" w14:textId="77777777" w:rsidR="00D6143F" w:rsidRDefault="00D6143F" w:rsidP="00D6143F">
            <w:pPr>
              <w:pStyle w:val="TAL"/>
            </w:pPr>
            <w:r>
              <w:t>±1.3 dB, 3 GHz &lt; f ≤ 6 GHz</w:t>
            </w:r>
          </w:p>
          <w:p w14:paraId="346305E7" w14:textId="10B49F7F" w:rsidR="00D6143F" w:rsidRPr="00931575" w:rsidRDefault="00D6143F" w:rsidP="00D6143F">
            <w:pPr>
              <w:pStyle w:val="TAL"/>
              <w:rPr>
                <w:rFonts w:cs="Arial"/>
              </w:rPr>
            </w:pPr>
            <w:r>
              <w:t>±1.8 dB for bands n46</w:t>
            </w:r>
            <w:r>
              <w:rPr>
                <w:rFonts w:eastAsia="SimSun" w:hint="eastAsia"/>
                <w:lang w:val="en-US" w:eastAsia="zh-CN"/>
              </w:rPr>
              <w:t xml:space="preserve">, </w:t>
            </w:r>
            <w:r>
              <w:t>n96</w:t>
            </w:r>
            <w:r>
              <w:rPr>
                <w:rFonts w:eastAsia="SimSun" w:hint="eastAsia"/>
                <w:lang w:val="en-US" w:eastAsia="zh-CN"/>
              </w:rPr>
              <w:t xml:space="preserve"> and n102</w:t>
            </w:r>
          </w:p>
        </w:tc>
      </w:tr>
      <w:tr w:rsidR="00D6143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6143F" w:rsidRPr="00931575" w:rsidRDefault="00D6143F" w:rsidP="00D6143F">
            <w:pPr>
              <w:pStyle w:val="TAL"/>
            </w:pPr>
          </w:p>
        </w:tc>
        <w:tc>
          <w:tcPr>
            <w:tcW w:w="6212" w:type="dxa"/>
            <w:tcBorders>
              <w:top w:val="single" w:sz="4" w:space="0" w:color="auto"/>
              <w:left w:val="single" w:sz="4" w:space="0" w:color="auto"/>
              <w:bottom w:val="single" w:sz="4" w:space="0" w:color="auto"/>
              <w:right w:val="single" w:sz="4" w:space="0" w:color="auto"/>
            </w:tcBorders>
          </w:tcPr>
          <w:p w14:paraId="4AF925F0" w14:textId="77777777" w:rsidR="00D6143F" w:rsidRDefault="00D6143F" w:rsidP="00D6143F">
            <w:pPr>
              <w:pStyle w:val="TAL"/>
            </w:pPr>
            <w:r>
              <w:t>Extreme</w:t>
            </w:r>
            <w:r>
              <w:rPr>
                <w:rFonts w:hint="eastAsia"/>
              </w:rPr>
              <w:t xml:space="preserve"> condition</w:t>
            </w:r>
            <w:r>
              <w:t>:</w:t>
            </w:r>
          </w:p>
          <w:p w14:paraId="53313A88" w14:textId="77777777" w:rsidR="00D6143F" w:rsidRDefault="00D6143F" w:rsidP="00D6143F">
            <w:pPr>
              <w:pStyle w:val="TAL"/>
            </w:pPr>
            <w:r>
              <w:t>±2.5 dB, f ≤ 3 GHz</w:t>
            </w:r>
          </w:p>
          <w:p w14:paraId="7EB9BEB3" w14:textId="229F6526" w:rsidR="00D6143F" w:rsidRPr="00931575" w:rsidRDefault="00D6143F" w:rsidP="00D6143F">
            <w:pPr>
              <w:pStyle w:val="TAL"/>
              <w:rPr>
                <w:rFonts w:cs="Arial"/>
              </w:rPr>
            </w:pPr>
            <w:r>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50" w:name="_Toc21102573"/>
      <w:bookmarkStart w:id="251" w:name="_Toc29810422"/>
      <w:bookmarkStart w:id="252" w:name="_Toc36635774"/>
      <w:bookmarkStart w:id="253" w:name="_Toc37272720"/>
      <w:bookmarkStart w:id="254" w:name="_Toc45885795"/>
      <w:bookmarkStart w:id="255"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56" w:name="_Toc58915571"/>
      <w:bookmarkStart w:id="257" w:name="_Toc58917752"/>
      <w:bookmarkStart w:id="258" w:name="_Toc66693621"/>
      <w:bookmarkStart w:id="259" w:name="_Toc74915573"/>
      <w:bookmarkStart w:id="260" w:name="_Toc76114198"/>
      <w:bookmarkStart w:id="261" w:name="_Toc76544084"/>
      <w:bookmarkStart w:id="262" w:name="_Toc82536206"/>
      <w:bookmarkStart w:id="263" w:name="_Toc89952499"/>
      <w:bookmarkStart w:id="264" w:name="_Toc98766315"/>
      <w:bookmarkStart w:id="265" w:name="_Toc99702678"/>
      <w:bookmarkStart w:id="266" w:name="_Toc106206464"/>
      <w:r w:rsidRPr="00931575">
        <w:rPr>
          <w:lang w:eastAsia="sv-SE"/>
        </w:rPr>
        <w:t>4.1.</w:t>
      </w:r>
      <w:r w:rsidRPr="00931575">
        <w:t>2.3</w:t>
      </w:r>
      <w:r w:rsidRPr="00931575">
        <w:rPr>
          <w:lang w:eastAsia="sv-SE"/>
        </w:rPr>
        <w:tab/>
        <w:t xml:space="preserve">Measurement of </w:t>
      </w:r>
      <w:r w:rsidRPr="00931575">
        <w:t>receiver</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D6143F">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D6143F">
            <w:pPr>
              <w:pStyle w:val="TAL"/>
            </w:pPr>
            <w:r>
              <w:t>±1.3 dB, f ≤ 3.0 GHz</w:t>
            </w:r>
          </w:p>
          <w:p w14:paraId="62453C87" w14:textId="77777777" w:rsidR="00D6143F" w:rsidRDefault="00D6143F" w:rsidP="00D6143F">
            <w:pPr>
              <w:pStyle w:val="TAL"/>
            </w:pPr>
            <w:r>
              <w:t>±1.4 dB, 3.0 GHz &lt; f ≤ 4.2 GHz</w:t>
            </w:r>
          </w:p>
          <w:p w14:paraId="152FE3E2" w14:textId="77777777" w:rsidR="00D6143F" w:rsidRDefault="00D6143F" w:rsidP="00D6143F">
            <w:pPr>
              <w:pStyle w:val="TAL"/>
            </w:pPr>
            <w:r>
              <w:rPr>
                <w:rFonts w:eastAsia="SimSun"/>
              </w:rPr>
              <w:t>±1.6 dB</w:t>
            </w:r>
            <w:r>
              <w:t>, 4.2 GHz &lt; f ≤ 6.0 GHz</w:t>
            </w:r>
          </w:p>
          <w:p w14:paraId="17D8721C" w14:textId="7C5785CD" w:rsidR="00D6143F" w:rsidRPr="00931575" w:rsidRDefault="00D6143F" w:rsidP="00D6143F">
            <w:pPr>
              <w:pStyle w:val="TAL"/>
              <w:rPr>
                <w:rFonts w:cs="Arial"/>
              </w:rPr>
            </w:pPr>
            <w:r>
              <w:rPr>
                <w:rFonts w:eastAsia="SimSun"/>
              </w:rPr>
              <w:t>±1.9 dB for bands n46</w:t>
            </w:r>
            <w:r>
              <w:rPr>
                <w:rFonts w:eastAsia="SimSun" w:hint="eastAsia"/>
                <w:lang w:val="en-US" w:eastAsia="zh-CN"/>
              </w:rPr>
              <w:t>,</w:t>
            </w:r>
            <w:r>
              <w:rPr>
                <w:rFonts w:eastAsia="SimSun"/>
              </w:rPr>
              <w:t xml:space="preserve"> n96</w:t>
            </w:r>
            <w:r>
              <w:rPr>
                <w:rFonts w:eastAsia="SimSun" w:hint="eastAsia"/>
                <w:lang w:val="en-US" w:eastAsia="zh-CN"/>
              </w:rPr>
              <w:t xml:space="preserve"> and n102</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67" w:name="_Toc21102574"/>
      <w:bookmarkStart w:id="268" w:name="_Toc29810423"/>
      <w:bookmarkStart w:id="269" w:name="_Toc36635775"/>
      <w:bookmarkStart w:id="270" w:name="_Toc37272721"/>
      <w:bookmarkStart w:id="271" w:name="_Toc45885796"/>
      <w:bookmarkStart w:id="272" w:name="_Toc53182905"/>
      <w:r w:rsidRPr="00931575">
        <w:t xml:space="preserve">Table 4.1.2.3-2: </w:t>
      </w:r>
      <w:bookmarkStart w:id="27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73"/>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74" w:name="_Toc58915572"/>
      <w:bookmarkStart w:id="275" w:name="_Toc58917753"/>
      <w:bookmarkStart w:id="276" w:name="_Toc66693622"/>
      <w:bookmarkStart w:id="277" w:name="_Toc74915574"/>
      <w:bookmarkStart w:id="278" w:name="_Toc76114199"/>
      <w:bookmarkStart w:id="279" w:name="_Toc76544085"/>
      <w:bookmarkStart w:id="280" w:name="_Toc82536207"/>
      <w:bookmarkStart w:id="281" w:name="_Toc89952500"/>
      <w:bookmarkStart w:id="282" w:name="_Toc98766316"/>
      <w:bookmarkStart w:id="283" w:name="_Toc99702679"/>
      <w:bookmarkStart w:id="284" w:name="_Toc106206465"/>
      <w:r w:rsidRPr="00931575">
        <w:rPr>
          <w:lang w:eastAsia="sv-SE"/>
        </w:rPr>
        <w:t>4.1.</w:t>
      </w:r>
      <w:r w:rsidRPr="00931575">
        <w:t>2.4</w:t>
      </w:r>
      <w:r w:rsidRPr="00931575">
        <w:rPr>
          <w:lang w:eastAsia="sv-SE"/>
        </w:rPr>
        <w:tab/>
        <w:t xml:space="preserve">Measurement of </w:t>
      </w:r>
      <w:r w:rsidRPr="00931575">
        <w:t>performance requirement</w:t>
      </w:r>
      <w:bookmarkEnd w:id="267"/>
      <w:bookmarkEnd w:id="268"/>
      <w:bookmarkEnd w:id="269"/>
      <w:bookmarkEnd w:id="270"/>
      <w:bookmarkEnd w:id="271"/>
      <w:bookmarkEnd w:id="272"/>
      <w:bookmarkEnd w:id="274"/>
      <w:bookmarkEnd w:id="275"/>
      <w:bookmarkEnd w:id="276"/>
      <w:bookmarkEnd w:id="277"/>
      <w:bookmarkEnd w:id="278"/>
      <w:bookmarkEnd w:id="279"/>
      <w:bookmarkEnd w:id="280"/>
      <w:bookmarkEnd w:id="281"/>
      <w:bookmarkEnd w:id="282"/>
      <w:bookmarkEnd w:id="283"/>
      <w:bookmarkEnd w:id="284"/>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85" w:name="_Toc21102575"/>
      <w:bookmarkStart w:id="286" w:name="_Toc29810424"/>
      <w:bookmarkStart w:id="287" w:name="_Toc36635776"/>
      <w:bookmarkStart w:id="288" w:name="_Toc37272722"/>
      <w:bookmarkStart w:id="289" w:name="_Toc45885797"/>
      <w:bookmarkStart w:id="290" w:name="_Toc53182906"/>
      <w:bookmarkStart w:id="291" w:name="_Toc58915573"/>
      <w:bookmarkStart w:id="292" w:name="_Toc58917754"/>
      <w:bookmarkStart w:id="293" w:name="_Toc66693623"/>
      <w:bookmarkStart w:id="294" w:name="_Toc74915575"/>
      <w:bookmarkStart w:id="295" w:name="_Toc76114200"/>
      <w:bookmarkStart w:id="296" w:name="_Toc76544086"/>
      <w:bookmarkStart w:id="297" w:name="_Toc82536208"/>
      <w:bookmarkStart w:id="298" w:name="_Toc89952501"/>
      <w:bookmarkStart w:id="299" w:name="_Toc98766317"/>
      <w:bookmarkStart w:id="300" w:name="_Toc99702680"/>
      <w:bookmarkStart w:id="301" w:name="_Toc106206466"/>
      <w:r w:rsidRPr="00931575">
        <w:rPr>
          <w:lang w:eastAsia="sv-SE"/>
        </w:rPr>
        <w:t>4.1.</w:t>
      </w:r>
      <w:r w:rsidRPr="00931575">
        <w:t>3</w:t>
      </w:r>
      <w:r w:rsidRPr="00931575">
        <w:rPr>
          <w:lang w:eastAsia="sv-SE"/>
        </w:rPr>
        <w:tab/>
        <w:t>Interpretation of measurement results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02" w:name="_Toc21102576"/>
      <w:bookmarkStart w:id="303" w:name="_Toc29810425"/>
      <w:bookmarkStart w:id="304" w:name="_Toc36635777"/>
      <w:bookmarkStart w:id="305" w:name="_Toc37272723"/>
      <w:bookmarkStart w:id="306" w:name="_Toc45885798"/>
      <w:bookmarkStart w:id="307" w:name="_Toc53182907"/>
      <w:bookmarkStart w:id="308" w:name="_Toc58915574"/>
      <w:bookmarkStart w:id="309" w:name="_Toc58917755"/>
      <w:bookmarkStart w:id="310" w:name="_Toc66693624"/>
      <w:bookmarkStart w:id="311" w:name="_Toc74915576"/>
      <w:bookmarkStart w:id="312" w:name="_Toc76114201"/>
      <w:bookmarkStart w:id="313" w:name="_Toc76544087"/>
      <w:bookmarkStart w:id="314" w:name="_Toc82536209"/>
      <w:bookmarkStart w:id="315" w:name="_Toc89952502"/>
      <w:bookmarkStart w:id="316" w:name="_Toc98766318"/>
      <w:bookmarkStart w:id="317" w:name="_Toc99702681"/>
      <w:bookmarkStart w:id="318" w:name="_Toc106206467"/>
      <w:r w:rsidRPr="00931575">
        <w:t>4.2</w:t>
      </w:r>
      <w:r w:rsidRPr="00931575">
        <w:tab/>
        <w:t>Radiated requirement reference points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19" w:name="_Toc21102577"/>
      <w:bookmarkStart w:id="320" w:name="_Toc29810426"/>
      <w:bookmarkStart w:id="321" w:name="_Toc36635778"/>
      <w:bookmarkStart w:id="322" w:name="_Toc37272724"/>
      <w:bookmarkStart w:id="323" w:name="_Toc45885799"/>
      <w:bookmarkStart w:id="324" w:name="_Toc53182908"/>
      <w:bookmarkStart w:id="325" w:name="_Toc58915575"/>
      <w:bookmarkStart w:id="326" w:name="_Toc58917756"/>
      <w:bookmarkStart w:id="327" w:name="_Toc66693625"/>
      <w:bookmarkStart w:id="328" w:name="_Toc74915577"/>
      <w:bookmarkStart w:id="329" w:name="_Toc76114202"/>
      <w:bookmarkStart w:id="330" w:name="_Toc76544088"/>
      <w:bookmarkStart w:id="331" w:name="_Toc82536210"/>
      <w:bookmarkStart w:id="332" w:name="_Toc89952503"/>
      <w:bookmarkStart w:id="333" w:name="_Toc98766319"/>
      <w:bookmarkStart w:id="334" w:name="_Toc99702682"/>
      <w:bookmarkStart w:id="335" w:name="_Toc106206468"/>
      <w:r w:rsidRPr="00931575">
        <w:rPr>
          <w:snapToGrid w:val="0"/>
        </w:rPr>
        <w:t>4.3</w:t>
      </w:r>
      <w:r w:rsidRPr="00931575">
        <w:rPr>
          <w:snapToGrid w:val="0"/>
        </w:rPr>
        <w:tab/>
      </w:r>
      <w:r w:rsidRPr="00931575">
        <w:rPr>
          <w:rFonts w:hint="eastAsia"/>
          <w:lang w:eastAsia="zh-CN"/>
        </w:rPr>
        <w:t>Base station classes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36" w:name="_Toc21102578"/>
      <w:bookmarkStart w:id="337" w:name="_Toc29810427"/>
      <w:bookmarkStart w:id="338" w:name="_Toc36635779"/>
      <w:bookmarkStart w:id="339" w:name="_Toc37272725"/>
      <w:bookmarkStart w:id="340" w:name="_Toc45885800"/>
      <w:bookmarkStart w:id="341" w:name="_Toc53182909"/>
      <w:bookmarkStart w:id="342" w:name="_Toc58915576"/>
      <w:bookmarkStart w:id="343" w:name="_Toc58917757"/>
      <w:bookmarkStart w:id="344" w:name="_Toc66693626"/>
      <w:bookmarkStart w:id="345" w:name="_Toc74915578"/>
      <w:bookmarkStart w:id="346" w:name="_Toc76114203"/>
      <w:bookmarkStart w:id="347" w:name="_Toc76544089"/>
      <w:bookmarkStart w:id="348" w:name="_Toc82536211"/>
      <w:bookmarkStart w:id="349" w:name="_Toc89952504"/>
      <w:bookmarkStart w:id="350" w:name="_Toc98766320"/>
      <w:bookmarkStart w:id="351" w:name="_Toc99702683"/>
      <w:bookmarkStart w:id="352" w:name="_Toc106206469"/>
      <w:r w:rsidRPr="00931575">
        <w:rPr>
          <w:lang w:eastAsia="zh-CN"/>
        </w:rPr>
        <w:t>4.4</w:t>
      </w:r>
      <w:r w:rsidRPr="00931575">
        <w:rPr>
          <w:lang w:eastAsia="zh-CN"/>
        </w:rPr>
        <w:tab/>
        <w:t>Regional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53" w:name="_Toc21102579"/>
      <w:bookmarkStart w:id="354" w:name="_Toc29810428"/>
      <w:bookmarkStart w:id="355" w:name="_Toc36635780"/>
      <w:bookmarkStart w:id="356" w:name="_Toc37272726"/>
      <w:bookmarkStart w:id="357" w:name="_Toc45885801"/>
      <w:bookmarkStart w:id="358" w:name="_Toc53182910"/>
      <w:bookmarkStart w:id="359" w:name="_Toc58915577"/>
      <w:bookmarkStart w:id="360" w:name="_Toc58917758"/>
      <w:bookmarkStart w:id="361" w:name="_Toc66693627"/>
      <w:bookmarkStart w:id="362" w:name="_Toc74915579"/>
      <w:bookmarkStart w:id="363" w:name="_Toc76114204"/>
      <w:bookmarkStart w:id="364" w:name="_Toc76544090"/>
      <w:bookmarkStart w:id="365" w:name="_Toc82536212"/>
      <w:bookmarkStart w:id="366" w:name="_Toc89952505"/>
      <w:bookmarkStart w:id="367" w:name="_Toc98766321"/>
      <w:bookmarkStart w:id="368" w:name="_Toc99702684"/>
      <w:bookmarkStart w:id="369" w:name="_Toc106206470"/>
      <w:r w:rsidRPr="00931575">
        <w:rPr>
          <w:rFonts w:cs="v4.2.0"/>
        </w:rPr>
        <w:t>4.5</w:t>
      </w:r>
      <w:r w:rsidRPr="00931575">
        <w:rPr>
          <w:rFonts w:cs="v4.2.0"/>
        </w:rPr>
        <w:tab/>
        <w:t>BS configurations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55B35D4" w14:textId="77777777" w:rsidR="00C45907" w:rsidRPr="00931575" w:rsidRDefault="00C45907" w:rsidP="00C45907">
      <w:pPr>
        <w:pStyle w:val="Heading3"/>
      </w:pPr>
      <w:bookmarkStart w:id="370" w:name="_Toc21102580"/>
      <w:bookmarkStart w:id="371" w:name="_Toc29810429"/>
      <w:bookmarkStart w:id="372" w:name="_Toc36635781"/>
      <w:bookmarkStart w:id="373" w:name="_Toc37272727"/>
      <w:bookmarkStart w:id="374" w:name="_Toc45885802"/>
      <w:bookmarkStart w:id="375" w:name="_Toc53182911"/>
      <w:bookmarkStart w:id="376" w:name="_Toc58915578"/>
      <w:bookmarkStart w:id="377" w:name="_Toc58917759"/>
      <w:bookmarkStart w:id="378" w:name="_Toc66693628"/>
      <w:bookmarkStart w:id="379" w:name="_Toc74915580"/>
      <w:bookmarkStart w:id="380" w:name="_Toc76114205"/>
      <w:bookmarkStart w:id="381" w:name="_Toc76544091"/>
      <w:bookmarkStart w:id="382" w:name="_Toc82536213"/>
      <w:bookmarkStart w:id="383" w:name="_Toc89952506"/>
      <w:bookmarkStart w:id="384" w:name="_Toc98766322"/>
      <w:bookmarkStart w:id="385" w:name="_Toc99702685"/>
      <w:bookmarkStart w:id="386" w:name="_Toc106206471"/>
      <w:r w:rsidRPr="00931575">
        <w:t>4.5.1</w:t>
      </w:r>
      <w:r w:rsidRPr="00931575">
        <w:tab/>
        <w:t>Transmit configurations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371933">
      <w:pPr>
        <w:rPr>
          <w:i/>
        </w:rPr>
      </w:pP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7" w:name="_Toc21102581"/>
      <w:bookmarkStart w:id="388" w:name="_Toc29810430"/>
      <w:bookmarkStart w:id="389" w:name="_Toc36635782"/>
      <w:bookmarkStart w:id="390" w:name="_Toc37272728"/>
      <w:bookmarkStart w:id="391" w:name="_Toc45885803"/>
      <w:bookmarkStart w:id="392" w:name="_Toc53182912"/>
      <w:bookmarkStart w:id="393" w:name="_Toc58915579"/>
      <w:bookmarkStart w:id="394" w:name="_Toc58917760"/>
      <w:bookmarkStart w:id="395" w:name="_Toc66693629"/>
      <w:bookmarkStart w:id="396" w:name="_Toc74915581"/>
      <w:bookmarkStart w:id="397" w:name="_Toc76114206"/>
      <w:bookmarkStart w:id="398" w:name="_Toc76544092"/>
      <w:bookmarkStart w:id="399" w:name="_Toc82536214"/>
      <w:bookmarkStart w:id="400" w:name="_Toc89952507"/>
      <w:bookmarkStart w:id="401" w:name="_Toc98766323"/>
      <w:bookmarkStart w:id="402" w:name="_Toc99702686"/>
      <w:bookmarkStart w:id="403" w:name="_Toc106206472"/>
      <w:r w:rsidRPr="00931575">
        <w:t>4.5.2</w:t>
      </w:r>
      <w:r w:rsidRPr="00931575">
        <w:tab/>
        <w:t>Receive configurations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371933">
      <w:pPr>
        <w:rPr>
          <w:i/>
        </w:rPr>
      </w:pP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404" w:name="_Toc21102582"/>
      <w:bookmarkStart w:id="405" w:name="_Toc29810431"/>
      <w:bookmarkStart w:id="406" w:name="_Toc36635783"/>
      <w:bookmarkStart w:id="407" w:name="_Toc37272729"/>
      <w:bookmarkStart w:id="408" w:name="_Toc45885804"/>
      <w:bookmarkStart w:id="409" w:name="_Toc53182913"/>
      <w:bookmarkStart w:id="410" w:name="_Toc58915580"/>
      <w:bookmarkStart w:id="411" w:name="_Toc58917761"/>
      <w:bookmarkStart w:id="412" w:name="_Toc66693630"/>
      <w:bookmarkStart w:id="413" w:name="_Toc74915582"/>
      <w:bookmarkStart w:id="414" w:name="_Toc76114207"/>
      <w:bookmarkStart w:id="415" w:name="_Toc76544093"/>
      <w:bookmarkStart w:id="416" w:name="_Toc82536215"/>
      <w:bookmarkStart w:id="417" w:name="_Toc89952508"/>
      <w:bookmarkStart w:id="418" w:name="_Toc98766324"/>
      <w:bookmarkStart w:id="419" w:name="_Toc99702687"/>
      <w:bookmarkStart w:id="420" w:name="_Toc106206473"/>
      <w:r w:rsidRPr="00931575">
        <w:t>4.5.3</w:t>
      </w:r>
      <w:r w:rsidRPr="00931575">
        <w:tab/>
        <w:t>Power supply options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21" w:name="_Toc21102583"/>
      <w:bookmarkStart w:id="422" w:name="_Toc29810432"/>
      <w:bookmarkStart w:id="423" w:name="_Toc36635784"/>
      <w:bookmarkStart w:id="424" w:name="_Toc37272730"/>
      <w:bookmarkStart w:id="425" w:name="_Toc45885805"/>
      <w:bookmarkStart w:id="426" w:name="_Toc53182914"/>
      <w:bookmarkStart w:id="427" w:name="_Toc58915581"/>
      <w:bookmarkStart w:id="428" w:name="_Toc58917762"/>
      <w:bookmarkStart w:id="429" w:name="_Toc66693631"/>
      <w:bookmarkStart w:id="430" w:name="_Toc74915583"/>
      <w:bookmarkStart w:id="431" w:name="_Toc76114208"/>
      <w:bookmarkStart w:id="432" w:name="_Toc76544094"/>
      <w:bookmarkStart w:id="433" w:name="_Toc82536216"/>
      <w:bookmarkStart w:id="434" w:name="_Toc89952509"/>
      <w:bookmarkStart w:id="435" w:name="_Toc98766325"/>
      <w:bookmarkStart w:id="436" w:name="_Toc99702688"/>
      <w:bookmarkStart w:id="437" w:name="_Toc106206474"/>
      <w:r w:rsidRPr="00931575">
        <w:t>4.5.4</w:t>
      </w:r>
      <w:r w:rsidRPr="00931575">
        <w:tab/>
        <w:t>BS with integrated Iuant BS modem</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38" w:name="_Toc21102584"/>
      <w:bookmarkStart w:id="439" w:name="_Toc29810433"/>
      <w:bookmarkStart w:id="440" w:name="_Toc36635785"/>
      <w:bookmarkStart w:id="441" w:name="_Toc37272731"/>
      <w:bookmarkStart w:id="442" w:name="_Toc45885806"/>
      <w:bookmarkStart w:id="443" w:name="_Toc53182915"/>
      <w:bookmarkStart w:id="444" w:name="_Toc58915582"/>
      <w:bookmarkStart w:id="445" w:name="_Toc58917763"/>
      <w:bookmarkStart w:id="446" w:name="_Toc66693632"/>
      <w:bookmarkStart w:id="447" w:name="_Toc74915584"/>
      <w:bookmarkStart w:id="448" w:name="_Toc76114209"/>
      <w:bookmarkStart w:id="449" w:name="_Toc76544095"/>
      <w:bookmarkStart w:id="450" w:name="_Toc82536217"/>
      <w:bookmarkStart w:id="451" w:name="_Toc89952510"/>
      <w:bookmarkStart w:id="452" w:name="_Toc98766326"/>
      <w:bookmarkStart w:id="453" w:name="_Toc99702689"/>
      <w:bookmarkStart w:id="454" w:name="_Toc106206475"/>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371933">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E01B15">
            <w:pPr>
              <w:pStyle w:val="TAL"/>
              <w:rPr>
                <w:b/>
              </w:rPr>
            </w:pPr>
            <w:r w:rsidRPr="00931575">
              <w:t>Supported bands declared for every beam (D.3).</w:t>
            </w:r>
          </w:p>
          <w:p w14:paraId="3DB29719" w14:textId="77777777" w:rsidR="00C45907" w:rsidRPr="00931575" w:rsidRDefault="00C45907" w:rsidP="00E01B15">
            <w:pPr>
              <w:pStyle w:val="TAL"/>
            </w:pPr>
          </w:p>
          <w:p w14:paraId="075B6683" w14:textId="77777777" w:rsidR="00C45907" w:rsidRPr="00931575" w:rsidRDefault="00C45907" w:rsidP="00E01B15">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E01B15">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E01B15">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E01B15">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E01B15">
            <w:pPr>
              <w:pStyle w:val="TAL"/>
            </w:pPr>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371933">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371933">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371933">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371933">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371933">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371933">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371933">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371933">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371933">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371933">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371933">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371933">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2C26C2">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2C26C2">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C26C2">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61D25DEA"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5E69CE72"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44B5124B" w:rsidR="002C26C2" w:rsidRPr="00931575" w:rsidRDefault="002C26C2" w:rsidP="002C26C2">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2C26C2">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2C26C2">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2C26C2">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E01B15">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FB6F67">
            <w:pPr>
              <w:pStyle w:val="TAL"/>
              <w:rPr>
                <w:rFonts w:cs="Arial"/>
                <w:szCs w:val="18"/>
                <w:lang w:eastAsia="zh-CN"/>
              </w:rPr>
            </w:pPr>
            <w:r>
              <w:rPr>
                <w:rFonts w:cs="Arial" w:hint="eastAsia"/>
                <w:szCs w:val="18"/>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FB6F67">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FB6F67">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FB6F67">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FB6F67">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FB6F67">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FE41FD">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FE41FD">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FE41FD">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FE41FD">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FE41FD">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FE41FD">
            <w:pPr>
              <w:pStyle w:val="TAL"/>
            </w:pPr>
            <w:r w:rsidRPr="003B680E">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55" w:name="_Toc21102585"/>
      <w:bookmarkStart w:id="456" w:name="_Toc29810434"/>
      <w:bookmarkStart w:id="457" w:name="_Toc36635786"/>
      <w:bookmarkStart w:id="458" w:name="_Toc37272732"/>
      <w:bookmarkStart w:id="459" w:name="_Toc45885807"/>
      <w:bookmarkStart w:id="460" w:name="_Toc53182916"/>
      <w:bookmarkStart w:id="461" w:name="_Toc58915583"/>
      <w:bookmarkStart w:id="462" w:name="_Toc58917764"/>
      <w:bookmarkStart w:id="463" w:name="_Toc66693633"/>
      <w:bookmarkStart w:id="464" w:name="_Toc74915585"/>
      <w:bookmarkStart w:id="465" w:name="_Toc76114210"/>
      <w:bookmarkStart w:id="466" w:name="_Toc76544096"/>
      <w:bookmarkStart w:id="467" w:name="_Toc82536218"/>
      <w:bookmarkStart w:id="468" w:name="_Toc89952511"/>
      <w:bookmarkStart w:id="469" w:name="_Toc98766327"/>
      <w:bookmarkStart w:id="470" w:name="_Toc99702690"/>
      <w:bookmarkStart w:id="471" w:name="_Toc106206476"/>
      <w:r w:rsidRPr="00931575">
        <w:t>4.7</w:t>
      </w:r>
      <w:r w:rsidRPr="00931575">
        <w:tab/>
        <w:t>Test configurations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7AD26579" w14:textId="77777777" w:rsidR="00C45907" w:rsidRPr="00931575" w:rsidRDefault="00C45907" w:rsidP="00C45907">
      <w:pPr>
        <w:pStyle w:val="Heading3"/>
        <w:rPr>
          <w:lang w:eastAsia="zh-CN"/>
        </w:rPr>
      </w:pPr>
      <w:bookmarkStart w:id="472" w:name="_Toc21102586"/>
      <w:bookmarkStart w:id="473" w:name="_Toc29810435"/>
      <w:bookmarkStart w:id="474" w:name="_Toc36635787"/>
      <w:bookmarkStart w:id="475" w:name="_Toc37272733"/>
      <w:bookmarkStart w:id="476" w:name="_Toc45885808"/>
      <w:bookmarkStart w:id="477" w:name="_Toc53182917"/>
      <w:bookmarkStart w:id="478" w:name="_Toc58915584"/>
      <w:bookmarkStart w:id="479" w:name="_Toc58917765"/>
      <w:bookmarkStart w:id="480" w:name="_Toc66693634"/>
      <w:bookmarkStart w:id="481" w:name="_Toc74915586"/>
      <w:bookmarkStart w:id="482" w:name="_Toc76114211"/>
      <w:bookmarkStart w:id="483" w:name="_Toc76544097"/>
      <w:bookmarkStart w:id="484" w:name="_Toc82536219"/>
      <w:bookmarkStart w:id="485" w:name="_Toc89952512"/>
      <w:bookmarkStart w:id="486" w:name="_Toc98766328"/>
      <w:bookmarkStart w:id="487" w:name="_Toc99702691"/>
      <w:bookmarkStart w:id="488" w:name="_Toc106206477"/>
      <w:r w:rsidRPr="00931575">
        <w:rPr>
          <w:lang w:eastAsia="zh-CN"/>
        </w:rPr>
        <w:t>4.7.1</w:t>
      </w:r>
      <w:r w:rsidRPr="00931575">
        <w:rPr>
          <w:lang w:eastAsia="zh-CN"/>
        </w:rPr>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89" w:name="_Toc21102587"/>
      <w:bookmarkStart w:id="490" w:name="_Toc29810436"/>
      <w:bookmarkStart w:id="491" w:name="_Toc36635788"/>
      <w:bookmarkStart w:id="492" w:name="_Toc37272734"/>
      <w:bookmarkStart w:id="493" w:name="_Toc45885809"/>
      <w:bookmarkStart w:id="494" w:name="_Toc53182918"/>
      <w:bookmarkStart w:id="495" w:name="_Toc58915585"/>
      <w:bookmarkStart w:id="496" w:name="_Toc58917766"/>
      <w:bookmarkStart w:id="497" w:name="_Toc66693635"/>
      <w:bookmarkStart w:id="498" w:name="_Toc74915587"/>
      <w:bookmarkStart w:id="499" w:name="_Toc76114212"/>
      <w:bookmarkStart w:id="500" w:name="_Toc76544098"/>
      <w:bookmarkStart w:id="501" w:name="_Toc82536220"/>
      <w:bookmarkStart w:id="502" w:name="_Toc89952513"/>
      <w:bookmarkStart w:id="503" w:name="_Toc98766329"/>
      <w:bookmarkStart w:id="504" w:name="_Toc99702692"/>
      <w:bookmarkStart w:id="505" w:name="_Toc106206478"/>
      <w:r w:rsidRPr="00931575">
        <w:rPr>
          <w:lang w:eastAsia="zh-CN"/>
        </w:rPr>
        <w:t>4.7.2</w:t>
      </w:r>
      <w:r w:rsidRPr="00931575">
        <w:rPr>
          <w:lang w:eastAsia="zh-CN"/>
        </w:rPr>
        <w:tab/>
        <w:t>Test signal configurations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3784CFE" w14:textId="77777777" w:rsidR="00C45907" w:rsidRPr="00931575" w:rsidRDefault="00C45907" w:rsidP="00C45907">
      <w:pPr>
        <w:pStyle w:val="Heading4"/>
      </w:pPr>
      <w:bookmarkStart w:id="506" w:name="_Toc21102588"/>
      <w:bookmarkStart w:id="507" w:name="_Toc29810437"/>
      <w:bookmarkStart w:id="508" w:name="_Toc36635789"/>
      <w:bookmarkStart w:id="509" w:name="_Toc37272735"/>
      <w:bookmarkStart w:id="510" w:name="_Toc45885810"/>
      <w:bookmarkStart w:id="511" w:name="_Toc53182919"/>
      <w:bookmarkStart w:id="512" w:name="_Toc58915586"/>
      <w:bookmarkStart w:id="513" w:name="_Toc58917767"/>
      <w:bookmarkStart w:id="514" w:name="_Toc66693636"/>
      <w:bookmarkStart w:id="515" w:name="_Toc74915588"/>
      <w:bookmarkStart w:id="516" w:name="_Toc76114213"/>
      <w:bookmarkStart w:id="517" w:name="_Toc76544099"/>
      <w:bookmarkStart w:id="518" w:name="_Toc82536221"/>
      <w:bookmarkStart w:id="519" w:name="_Toc89952514"/>
      <w:bookmarkStart w:id="520" w:name="_Toc98766330"/>
      <w:bookmarkStart w:id="521" w:name="_Toc99702693"/>
      <w:bookmarkStart w:id="522" w:name="_Toc106206479"/>
      <w:r w:rsidRPr="00931575">
        <w:t>4.7.2.1</w:t>
      </w:r>
      <w:r w:rsidRPr="00931575">
        <w:tab/>
        <w:t>Test signal used to build Test Configurations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523" w:name="_Ref516750404"/>
      <w:r w:rsidRPr="00931575">
        <w:t>Table</w:t>
      </w:r>
      <w:bookmarkEnd w:id="523"/>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524" w:name="_Toc21102589"/>
      <w:bookmarkStart w:id="525" w:name="_Toc29810438"/>
      <w:bookmarkStart w:id="526" w:name="_Toc36635790"/>
      <w:bookmarkStart w:id="527" w:name="_Toc37272736"/>
      <w:bookmarkStart w:id="528" w:name="_Toc45885811"/>
      <w:bookmarkStart w:id="529" w:name="_Toc53182920"/>
      <w:bookmarkStart w:id="530" w:name="_Toc58915587"/>
      <w:bookmarkStart w:id="531" w:name="_Toc58917768"/>
      <w:bookmarkStart w:id="532" w:name="_Toc66693637"/>
      <w:bookmarkStart w:id="533" w:name="_Toc74915589"/>
      <w:bookmarkStart w:id="534" w:name="_Toc76114214"/>
      <w:bookmarkStart w:id="535" w:name="_Toc76544100"/>
      <w:bookmarkStart w:id="536" w:name="_Toc82536222"/>
      <w:bookmarkStart w:id="537" w:name="_Toc89952515"/>
      <w:bookmarkStart w:id="538" w:name="_Toc98766331"/>
      <w:bookmarkStart w:id="539" w:name="_Toc99702694"/>
      <w:bookmarkStart w:id="540" w:name="_Toc106206480"/>
      <w:r w:rsidRPr="00931575">
        <w:rPr>
          <w:lang w:eastAsia="zh-CN"/>
        </w:rPr>
        <w:t>4</w:t>
      </w:r>
      <w:bookmarkStart w:id="541" w:name="_Hlk517255432"/>
      <w:r w:rsidRPr="00931575">
        <w:rPr>
          <w:lang w:eastAsia="zh-CN"/>
        </w:rPr>
        <w:t>.7.2</w:t>
      </w:r>
      <w:bookmarkEnd w:id="541"/>
      <w:r w:rsidRPr="00931575">
        <w:rPr>
          <w:lang w:eastAsia="zh-CN"/>
        </w:rPr>
        <w:t>.2</w:t>
      </w:r>
      <w:r w:rsidRPr="00931575">
        <w:rPr>
          <w:lang w:eastAsia="zh-CN"/>
        </w:rPr>
        <w:tab/>
        <w:t>NRTC1: Contiguous spectrum operation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542" w:name="_Toc21102590"/>
      <w:bookmarkStart w:id="543" w:name="_Toc29810439"/>
      <w:bookmarkStart w:id="544" w:name="_Toc36635791"/>
      <w:bookmarkStart w:id="545" w:name="_Toc37272737"/>
      <w:bookmarkStart w:id="546" w:name="_Toc45885812"/>
      <w:bookmarkStart w:id="547" w:name="_Toc53182921"/>
      <w:bookmarkStart w:id="548" w:name="_Toc58915588"/>
      <w:bookmarkStart w:id="549" w:name="_Toc58917769"/>
      <w:bookmarkStart w:id="550" w:name="_Toc66693638"/>
      <w:bookmarkStart w:id="551" w:name="_Toc74915590"/>
      <w:bookmarkStart w:id="552" w:name="_Toc76114215"/>
      <w:bookmarkStart w:id="553" w:name="_Toc76544101"/>
      <w:bookmarkStart w:id="554" w:name="_Toc82536223"/>
      <w:bookmarkStart w:id="555" w:name="_Toc89952516"/>
      <w:bookmarkStart w:id="556" w:name="_Toc98766332"/>
      <w:bookmarkStart w:id="557" w:name="_Toc99702695"/>
      <w:bookmarkStart w:id="558" w:name="_Toc106206481"/>
      <w:r w:rsidRPr="00931575">
        <w:t>4</w:t>
      </w:r>
      <w:r w:rsidRPr="00931575">
        <w:rPr>
          <w:lang w:eastAsia="zh-CN"/>
        </w:rPr>
        <w:t>.7.2</w:t>
      </w:r>
      <w:r w:rsidRPr="00931575">
        <w:t>.2</w:t>
      </w:r>
      <w:r w:rsidRPr="00931575">
        <w:rPr>
          <w:lang w:eastAsia="zh-CN"/>
        </w:rPr>
        <w:t>.1</w:t>
      </w:r>
      <w:r w:rsidRPr="00931575">
        <w:tab/>
        <w:t>NRTC1 generation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559" w:name="_Toc21102591"/>
      <w:bookmarkStart w:id="560"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561" w:name="_Toc36635792"/>
      <w:bookmarkStart w:id="562" w:name="_Toc37272738"/>
      <w:bookmarkStart w:id="563" w:name="_Toc45885813"/>
      <w:bookmarkStart w:id="564" w:name="_Toc53182922"/>
      <w:bookmarkStart w:id="565" w:name="_Toc58915589"/>
      <w:bookmarkStart w:id="566" w:name="_Toc58917770"/>
      <w:bookmarkStart w:id="567" w:name="_Toc66693639"/>
      <w:bookmarkStart w:id="568" w:name="_Toc74915591"/>
      <w:bookmarkStart w:id="569" w:name="_Toc76114216"/>
      <w:bookmarkStart w:id="570" w:name="_Toc76544102"/>
      <w:bookmarkStart w:id="571" w:name="_Toc82536224"/>
      <w:bookmarkStart w:id="572" w:name="_Toc89952517"/>
      <w:bookmarkStart w:id="573" w:name="_Toc98766333"/>
      <w:bookmarkStart w:id="574" w:name="_Toc99702696"/>
      <w:bookmarkStart w:id="575" w:name="_Toc106206482"/>
      <w:r w:rsidRPr="00931575">
        <w:t>4</w:t>
      </w:r>
      <w:r w:rsidRPr="00931575">
        <w:rPr>
          <w:lang w:eastAsia="zh-CN"/>
        </w:rPr>
        <w:t>.7.2</w:t>
      </w:r>
      <w:r w:rsidRPr="00931575">
        <w:t>.2.</w:t>
      </w:r>
      <w:r w:rsidRPr="00931575">
        <w:rPr>
          <w:lang w:eastAsia="zh-CN"/>
        </w:rPr>
        <w:t>2</w:t>
      </w:r>
      <w:r w:rsidRPr="00931575">
        <w:tab/>
        <w:t>NRTC1 power allocation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76" w:name="_Toc21102592"/>
      <w:bookmarkStart w:id="577" w:name="_Toc29810441"/>
      <w:bookmarkStart w:id="578" w:name="_Toc36635793"/>
      <w:bookmarkStart w:id="579" w:name="_Toc37272739"/>
      <w:bookmarkStart w:id="580" w:name="_Toc45885814"/>
      <w:bookmarkStart w:id="581" w:name="_Toc53182923"/>
      <w:bookmarkStart w:id="582" w:name="_Toc58915590"/>
      <w:bookmarkStart w:id="583" w:name="_Toc58917771"/>
      <w:bookmarkStart w:id="584" w:name="_Toc66693640"/>
      <w:bookmarkStart w:id="585" w:name="_Toc74915592"/>
      <w:bookmarkStart w:id="586" w:name="_Toc76114217"/>
      <w:bookmarkStart w:id="587" w:name="_Toc76544103"/>
      <w:bookmarkStart w:id="588" w:name="_Toc82536225"/>
      <w:bookmarkStart w:id="589" w:name="_Toc89952518"/>
      <w:bookmarkStart w:id="590" w:name="_Toc98766334"/>
      <w:bookmarkStart w:id="591" w:name="_Toc99702697"/>
      <w:bookmarkStart w:id="592" w:name="_Toc106206483"/>
      <w:r w:rsidRPr="00931575">
        <w:t>4.</w:t>
      </w:r>
      <w:r w:rsidRPr="00931575">
        <w:rPr>
          <w:lang w:eastAsia="zh-CN"/>
        </w:rPr>
        <w:t>7.2</w:t>
      </w:r>
      <w:r w:rsidRPr="00931575">
        <w:t>.3</w:t>
      </w:r>
      <w:r w:rsidRPr="00931575">
        <w:tab/>
      </w:r>
      <w:r w:rsidRPr="00931575">
        <w:rPr>
          <w:lang w:eastAsia="zh-CN"/>
        </w:rPr>
        <w:t>NRTC2: Contiguous CA occupied bandwidth</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93" w:name="_Toc21102593"/>
      <w:bookmarkStart w:id="594" w:name="_Toc29810442"/>
      <w:bookmarkStart w:id="595" w:name="_Toc36635794"/>
      <w:bookmarkStart w:id="596" w:name="_Toc37272740"/>
      <w:bookmarkStart w:id="597" w:name="_Toc45885815"/>
      <w:bookmarkStart w:id="598" w:name="_Toc53182924"/>
      <w:bookmarkStart w:id="599" w:name="_Toc58915591"/>
      <w:bookmarkStart w:id="600" w:name="_Toc58917772"/>
      <w:bookmarkStart w:id="601" w:name="_Toc66693641"/>
      <w:bookmarkStart w:id="602" w:name="_Toc74915593"/>
      <w:bookmarkStart w:id="603" w:name="_Toc76114218"/>
      <w:bookmarkStart w:id="604" w:name="_Toc76544104"/>
      <w:bookmarkStart w:id="605" w:name="_Toc82536226"/>
      <w:bookmarkStart w:id="606" w:name="_Toc89952519"/>
      <w:bookmarkStart w:id="607" w:name="_Toc98766335"/>
      <w:bookmarkStart w:id="608" w:name="_Toc99702698"/>
      <w:bookmarkStart w:id="609" w:name="_Toc106206484"/>
      <w:r w:rsidRPr="00931575">
        <w:rPr>
          <w:lang w:eastAsia="zh-CN"/>
        </w:rPr>
        <w:t>4.7.2.3.1</w:t>
      </w:r>
      <w:r w:rsidRPr="00931575">
        <w:rPr>
          <w:lang w:eastAsia="zh-CN"/>
        </w:rPr>
        <w:tab/>
        <w:t>NRTC2 generation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ABF">
      <w:pPr>
        <w:pStyle w:val="B1"/>
      </w:pPr>
      <w:r w:rsidRPr="004307E8">
        <w:t>-</w:t>
      </w:r>
      <w:r w:rsidRPr="004307E8">
        <w:tab/>
      </w:r>
      <w:bookmarkStart w:id="610" w:name="OLE_LINK18"/>
      <w:r w:rsidRPr="004307E8">
        <w:t xml:space="preserve">Of all </w:t>
      </w:r>
      <w:r w:rsidRPr="004307E8">
        <w:rPr>
          <w:lang w:eastAsia="zh-CN"/>
        </w:rPr>
        <w:t>component carrier</w:t>
      </w:r>
      <w:bookmarkEnd w:id="610"/>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611" w:name="_Toc21102594"/>
      <w:bookmarkStart w:id="612" w:name="_Toc29810443"/>
      <w:bookmarkStart w:id="613" w:name="_Toc36635795"/>
      <w:bookmarkStart w:id="614" w:name="_Toc37272741"/>
      <w:bookmarkStart w:id="615" w:name="_Toc45885816"/>
      <w:bookmarkStart w:id="616" w:name="_Toc53182925"/>
      <w:bookmarkStart w:id="617" w:name="_Toc58915592"/>
      <w:bookmarkStart w:id="618" w:name="_Toc58917773"/>
      <w:bookmarkStart w:id="619" w:name="_Toc66693642"/>
      <w:bookmarkStart w:id="620" w:name="_Toc74915594"/>
      <w:bookmarkStart w:id="621" w:name="_Toc76114219"/>
      <w:bookmarkStart w:id="622" w:name="_Toc76544105"/>
      <w:bookmarkStart w:id="623" w:name="_Toc82536227"/>
      <w:bookmarkStart w:id="624" w:name="_Toc89952520"/>
      <w:bookmarkStart w:id="625" w:name="_Toc98766336"/>
      <w:bookmarkStart w:id="626" w:name="_Toc99702699"/>
      <w:bookmarkStart w:id="627" w:name="_Toc106206485"/>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628" w:name="_Toc21102595"/>
      <w:bookmarkStart w:id="62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630" w:name="_Toc36635796"/>
      <w:bookmarkStart w:id="631" w:name="_Toc37272742"/>
      <w:bookmarkStart w:id="632" w:name="_Toc45885817"/>
      <w:bookmarkStart w:id="633" w:name="_Toc53182926"/>
      <w:bookmarkStart w:id="634" w:name="_Toc58915593"/>
      <w:bookmarkStart w:id="635" w:name="_Toc58917774"/>
      <w:bookmarkStart w:id="636" w:name="_Toc66693643"/>
      <w:bookmarkStart w:id="637" w:name="_Toc74915595"/>
      <w:bookmarkStart w:id="638" w:name="_Toc76114220"/>
      <w:bookmarkStart w:id="639" w:name="_Toc76544106"/>
      <w:bookmarkStart w:id="640" w:name="_Toc82536228"/>
      <w:bookmarkStart w:id="641" w:name="_Toc89952521"/>
      <w:bookmarkStart w:id="642" w:name="_Toc98766337"/>
      <w:bookmarkStart w:id="643" w:name="_Toc99702700"/>
      <w:bookmarkStart w:id="644" w:name="_Toc106206486"/>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645" w:name="_Toc21102596"/>
      <w:bookmarkStart w:id="646" w:name="_Toc29810445"/>
      <w:bookmarkStart w:id="647" w:name="_Toc36635797"/>
      <w:bookmarkStart w:id="648" w:name="_Toc37272743"/>
      <w:bookmarkStart w:id="649" w:name="_Toc45885818"/>
      <w:bookmarkStart w:id="650" w:name="_Toc53182927"/>
      <w:bookmarkStart w:id="651" w:name="_Toc58915594"/>
      <w:bookmarkStart w:id="652" w:name="_Toc58917775"/>
      <w:bookmarkStart w:id="653" w:name="_Toc66693644"/>
      <w:bookmarkStart w:id="654" w:name="_Toc74915596"/>
      <w:bookmarkStart w:id="655" w:name="_Toc76114221"/>
      <w:bookmarkStart w:id="656" w:name="_Toc76544107"/>
      <w:bookmarkStart w:id="657" w:name="_Toc82536229"/>
      <w:bookmarkStart w:id="658" w:name="_Toc89952522"/>
      <w:bookmarkStart w:id="659" w:name="_Toc98766338"/>
      <w:bookmarkStart w:id="660" w:name="_Toc99702701"/>
      <w:bookmarkStart w:id="661" w:name="_Toc106206487"/>
      <w:r w:rsidRPr="00931575">
        <w:t>4.</w:t>
      </w:r>
      <w:r w:rsidRPr="00931575">
        <w:rPr>
          <w:lang w:eastAsia="zh-CN"/>
        </w:rPr>
        <w:t>7.2</w:t>
      </w:r>
      <w:r w:rsidRPr="00931575">
        <w:t>.4.1</w:t>
      </w:r>
      <w:r w:rsidRPr="00931575">
        <w:tab/>
        <w:t>NRTC3 generation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662" w:name="_Toc21102597"/>
      <w:bookmarkStart w:id="663" w:name="_Toc29810446"/>
      <w:bookmarkStart w:id="664" w:name="_Toc36635798"/>
      <w:bookmarkStart w:id="665" w:name="_Toc37272744"/>
      <w:bookmarkStart w:id="666" w:name="_Toc45885819"/>
      <w:bookmarkStart w:id="667" w:name="_Toc53182928"/>
      <w:bookmarkStart w:id="668" w:name="_Toc58915595"/>
      <w:bookmarkStart w:id="669" w:name="_Toc58917776"/>
      <w:bookmarkStart w:id="670" w:name="_Toc66693645"/>
      <w:bookmarkStart w:id="671" w:name="_Toc74915597"/>
      <w:bookmarkStart w:id="672" w:name="_Toc76114222"/>
      <w:bookmarkStart w:id="673" w:name="_Toc76544108"/>
      <w:bookmarkStart w:id="674" w:name="_Toc82536230"/>
      <w:bookmarkStart w:id="675" w:name="_Toc89952523"/>
      <w:bookmarkStart w:id="676" w:name="_Toc98766339"/>
      <w:bookmarkStart w:id="677" w:name="_Toc99702702"/>
      <w:bookmarkStart w:id="678" w:name="_Toc106206488"/>
      <w:r w:rsidRPr="00931575">
        <w:rPr>
          <w:lang w:eastAsia="zh-CN"/>
        </w:rPr>
        <w:t>4.7.2.4.2</w:t>
      </w:r>
      <w:r w:rsidRPr="00931575">
        <w:rPr>
          <w:lang w:eastAsia="zh-CN"/>
        </w:rPr>
        <w:tab/>
      </w:r>
      <w:r w:rsidRPr="00931575">
        <w:t xml:space="preserve">NRTC3 </w:t>
      </w:r>
      <w:r w:rsidRPr="00931575">
        <w:rPr>
          <w:lang w:eastAsia="zh-CN"/>
        </w:rPr>
        <w:t>power allocation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679" w:name="_Toc21102598"/>
      <w:bookmarkStart w:id="68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81" w:name="_Toc36635799"/>
      <w:bookmarkStart w:id="682" w:name="_Toc37272745"/>
      <w:bookmarkStart w:id="683" w:name="_Toc45885820"/>
      <w:bookmarkStart w:id="684" w:name="_Toc53182929"/>
      <w:bookmarkStart w:id="685" w:name="_Toc58915596"/>
      <w:bookmarkStart w:id="686" w:name="_Toc58917777"/>
      <w:bookmarkStart w:id="687" w:name="_Toc66693646"/>
      <w:bookmarkStart w:id="688" w:name="_Toc74915598"/>
      <w:bookmarkStart w:id="689" w:name="_Toc76114223"/>
      <w:bookmarkStart w:id="690" w:name="_Toc76544109"/>
      <w:bookmarkStart w:id="691" w:name="_Toc82536231"/>
      <w:bookmarkStart w:id="692" w:name="_Toc89952524"/>
      <w:bookmarkStart w:id="693" w:name="_Toc98766340"/>
      <w:bookmarkStart w:id="694" w:name="_Toc99702703"/>
      <w:bookmarkStart w:id="695" w:name="_Toc106206489"/>
      <w:r w:rsidRPr="00931575">
        <w:rPr>
          <w:lang w:eastAsia="zh-CN"/>
        </w:rPr>
        <w:t>4.7.2.5</w:t>
      </w:r>
      <w:r w:rsidRPr="00931575">
        <w:tab/>
        <w:t xml:space="preserve">NRTC4: Multi-band </w:t>
      </w:r>
      <w:r w:rsidRPr="00931575">
        <w:rPr>
          <w:lang w:eastAsia="zh-CN"/>
        </w:rPr>
        <w:t>test configuration for full carrier allocation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17A4D8BF" w14:textId="77777777" w:rsidR="00C45907" w:rsidRPr="00931575" w:rsidRDefault="00C45907" w:rsidP="00136C94">
      <w:bookmarkStart w:id="696" w:name="_Toc21102599"/>
      <w:bookmarkStart w:id="697"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98" w:name="_Toc36635800"/>
      <w:bookmarkStart w:id="699" w:name="_Toc37272746"/>
      <w:bookmarkStart w:id="700" w:name="_Toc45885821"/>
      <w:bookmarkStart w:id="701" w:name="_Toc53182930"/>
      <w:bookmarkStart w:id="702" w:name="_Toc58915597"/>
      <w:bookmarkStart w:id="703" w:name="_Toc58917778"/>
      <w:bookmarkStart w:id="704" w:name="_Toc66693647"/>
      <w:bookmarkStart w:id="705" w:name="_Toc74915599"/>
      <w:bookmarkStart w:id="706" w:name="_Toc76114224"/>
      <w:bookmarkStart w:id="707" w:name="_Toc76544110"/>
      <w:bookmarkStart w:id="708" w:name="_Toc82536232"/>
      <w:bookmarkStart w:id="709" w:name="_Toc89952525"/>
      <w:bookmarkStart w:id="710" w:name="_Toc98766341"/>
      <w:bookmarkStart w:id="711" w:name="_Toc99702704"/>
      <w:bookmarkStart w:id="712" w:name="_Toc106206490"/>
      <w:r w:rsidRPr="00931575">
        <w:rPr>
          <w:lang w:eastAsia="zh-CN"/>
        </w:rPr>
        <w:t>4.7.2.5</w:t>
      </w:r>
      <w:r w:rsidRPr="00931575">
        <w:t>.1</w:t>
      </w:r>
      <w:r w:rsidRPr="00931575">
        <w:tab/>
        <w:t>NRTC4 generation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713"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713"/>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714" w:name="_Toc21102600"/>
      <w:bookmarkStart w:id="715" w:name="_Toc29810449"/>
      <w:bookmarkStart w:id="716" w:name="_Toc36635801"/>
      <w:bookmarkStart w:id="717" w:name="_Toc37272747"/>
      <w:bookmarkStart w:id="718" w:name="_Toc45885822"/>
      <w:bookmarkStart w:id="719" w:name="_Toc53182931"/>
      <w:bookmarkStart w:id="720" w:name="_Toc58915598"/>
      <w:bookmarkStart w:id="721" w:name="_Toc58917779"/>
      <w:bookmarkStart w:id="722" w:name="_Toc66693648"/>
      <w:bookmarkStart w:id="723" w:name="_Toc74915600"/>
      <w:bookmarkStart w:id="724" w:name="_Toc76114225"/>
      <w:bookmarkStart w:id="725" w:name="_Toc76544111"/>
      <w:bookmarkStart w:id="726" w:name="_Toc82536233"/>
      <w:bookmarkStart w:id="727" w:name="_Toc89952526"/>
      <w:bookmarkStart w:id="728" w:name="_Toc98766342"/>
      <w:bookmarkStart w:id="729" w:name="_Toc99702705"/>
      <w:bookmarkStart w:id="730" w:name="_Toc106206491"/>
      <w:r w:rsidRPr="00931575">
        <w:rPr>
          <w:lang w:eastAsia="zh-CN"/>
        </w:rPr>
        <w:t>4.7.2.5</w:t>
      </w:r>
      <w:r w:rsidRPr="00931575">
        <w:t>.2</w:t>
      </w:r>
      <w:r w:rsidRPr="00931575">
        <w:tab/>
        <w:t>NRTC4 power allocation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731" w:name="_Toc21102601"/>
      <w:bookmarkStart w:id="732" w:name="_Toc29810450"/>
      <w:bookmarkStart w:id="733" w:name="_Toc36635802"/>
      <w:bookmarkStart w:id="734" w:name="_Toc37272748"/>
      <w:bookmarkStart w:id="735" w:name="_Toc45885823"/>
      <w:bookmarkStart w:id="736" w:name="_Toc53182932"/>
      <w:bookmarkStart w:id="737" w:name="_Toc58915599"/>
      <w:bookmarkStart w:id="738" w:name="_Toc58917780"/>
      <w:bookmarkStart w:id="739" w:name="_Toc66693649"/>
      <w:bookmarkStart w:id="740" w:name="_Toc74915601"/>
      <w:bookmarkStart w:id="741" w:name="_Toc76114226"/>
      <w:bookmarkStart w:id="742" w:name="_Toc76544112"/>
      <w:bookmarkStart w:id="743" w:name="_Toc82536234"/>
      <w:bookmarkStart w:id="744" w:name="_Toc89952527"/>
      <w:bookmarkStart w:id="745" w:name="_Toc98766343"/>
      <w:bookmarkStart w:id="746" w:name="_Toc99702706"/>
      <w:bookmarkStart w:id="747" w:name="_Toc106206492"/>
      <w:r w:rsidRPr="00931575">
        <w:rPr>
          <w:lang w:eastAsia="zh-CN"/>
        </w:rPr>
        <w:t>4.7.2.6</w:t>
      </w:r>
      <w:r w:rsidRPr="00931575">
        <w:tab/>
        <w:t xml:space="preserve">NRTC5: Multi-band </w:t>
      </w:r>
      <w:r w:rsidRPr="00931575">
        <w:rPr>
          <w:lang w:eastAsia="zh-CN"/>
        </w:rPr>
        <w:t>test configuration with high PSD per carrier</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748" w:name="_Toc21102602"/>
      <w:bookmarkStart w:id="749" w:name="_Toc29810451"/>
      <w:bookmarkStart w:id="750" w:name="_Toc36635803"/>
      <w:bookmarkStart w:id="751" w:name="_Toc37272749"/>
      <w:bookmarkStart w:id="752" w:name="_Toc45885824"/>
      <w:bookmarkStart w:id="753" w:name="_Toc53182933"/>
      <w:bookmarkStart w:id="754" w:name="_Toc58915600"/>
      <w:bookmarkStart w:id="755" w:name="_Toc58917781"/>
      <w:bookmarkStart w:id="756" w:name="_Toc66693650"/>
      <w:bookmarkStart w:id="757" w:name="_Toc74915602"/>
      <w:bookmarkStart w:id="758" w:name="_Toc76114227"/>
      <w:bookmarkStart w:id="759" w:name="_Toc76544113"/>
      <w:bookmarkStart w:id="760" w:name="_Toc82536235"/>
      <w:bookmarkStart w:id="761" w:name="_Toc89952528"/>
      <w:bookmarkStart w:id="762" w:name="_Toc98766344"/>
      <w:bookmarkStart w:id="763" w:name="_Toc99702707"/>
      <w:bookmarkStart w:id="764" w:name="_Toc106206493"/>
      <w:r w:rsidRPr="00931575">
        <w:rPr>
          <w:lang w:eastAsia="zh-CN"/>
        </w:rPr>
        <w:t>4.7.2.6</w:t>
      </w:r>
      <w:r w:rsidRPr="00931575">
        <w:t>.1</w:t>
      </w:r>
      <w:r w:rsidRPr="00931575">
        <w:tab/>
        <w:t>NRTC5 generation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765" w:name="_Toc21102603"/>
      <w:bookmarkStart w:id="766" w:name="_Toc29810452"/>
      <w:bookmarkStart w:id="767" w:name="_Toc36635804"/>
      <w:bookmarkStart w:id="768" w:name="_Toc37272750"/>
      <w:bookmarkStart w:id="769" w:name="_Toc45885825"/>
      <w:bookmarkStart w:id="770" w:name="_Toc53182934"/>
      <w:bookmarkStart w:id="771" w:name="_Toc58915601"/>
      <w:bookmarkStart w:id="772" w:name="_Toc58917782"/>
      <w:bookmarkStart w:id="773" w:name="_Toc66693651"/>
      <w:bookmarkStart w:id="774" w:name="_Toc74915603"/>
      <w:bookmarkStart w:id="775" w:name="_Toc76114228"/>
      <w:bookmarkStart w:id="776" w:name="_Toc76544114"/>
      <w:bookmarkStart w:id="777" w:name="_Toc82536236"/>
      <w:bookmarkStart w:id="778" w:name="_Toc89952529"/>
      <w:bookmarkStart w:id="779" w:name="_Toc98766345"/>
      <w:bookmarkStart w:id="780" w:name="_Toc99702708"/>
      <w:bookmarkStart w:id="781" w:name="_Toc106206494"/>
      <w:r w:rsidRPr="00931575">
        <w:rPr>
          <w:lang w:eastAsia="zh-CN"/>
        </w:rPr>
        <w:t>4.7.2.6</w:t>
      </w:r>
      <w:r w:rsidRPr="00931575">
        <w:t>.2</w:t>
      </w:r>
      <w:r w:rsidRPr="00931575">
        <w:tab/>
        <w:t>NRTC5 power allocation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782" w:name="_Toc21102604"/>
      <w:bookmarkStart w:id="783"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784" w:name="_Toc36635805"/>
      <w:bookmarkStart w:id="785" w:name="_Toc37272751"/>
      <w:bookmarkStart w:id="786" w:name="_Toc45885826"/>
      <w:bookmarkStart w:id="787" w:name="_Toc53182935"/>
      <w:bookmarkStart w:id="788" w:name="_Toc58915602"/>
      <w:bookmarkStart w:id="789" w:name="_Toc58917783"/>
      <w:bookmarkStart w:id="790" w:name="_Toc66693652"/>
      <w:bookmarkStart w:id="791" w:name="_Toc74915604"/>
      <w:bookmarkStart w:id="792" w:name="_Toc76114229"/>
      <w:bookmarkStart w:id="793" w:name="_Toc76544115"/>
      <w:bookmarkStart w:id="794" w:name="_Toc82536237"/>
      <w:bookmarkStart w:id="795" w:name="_Toc89952530"/>
      <w:bookmarkStart w:id="796" w:name="_Toc98766346"/>
      <w:bookmarkStart w:id="797" w:name="_Toc99702709"/>
      <w:bookmarkStart w:id="798" w:name="_Toc106206495"/>
      <w:r w:rsidRPr="00931575">
        <w:rPr>
          <w:rFonts w:cs="v4.2.0"/>
        </w:rPr>
        <w:t>4.8</w:t>
      </w:r>
      <w:r w:rsidRPr="00931575">
        <w:rPr>
          <w:rFonts w:cs="v4.2.0"/>
        </w:rPr>
        <w:tab/>
        <w:t>Applicability of requirements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BCE8E02" w14:textId="77777777" w:rsidR="00C45907" w:rsidRPr="00931575" w:rsidRDefault="00C45907" w:rsidP="00C45907">
      <w:pPr>
        <w:pStyle w:val="Heading3"/>
        <w:rPr>
          <w:lang w:eastAsia="zh-CN"/>
        </w:rPr>
      </w:pPr>
      <w:bookmarkStart w:id="799" w:name="_Toc21102605"/>
      <w:bookmarkStart w:id="800" w:name="_Toc29810454"/>
      <w:bookmarkStart w:id="801" w:name="_Toc36635806"/>
      <w:bookmarkStart w:id="802" w:name="_Toc37272752"/>
      <w:bookmarkStart w:id="803" w:name="_Toc45885827"/>
      <w:bookmarkStart w:id="804" w:name="_Toc53182936"/>
      <w:bookmarkStart w:id="805" w:name="_Toc58915603"/>
      <w:bookmarkStart w:id="806" w:name="_Toc58917784"/>
      <w:bookmarkStart w:id="807" w:name="_Toc66693653"/>
      <w:bookmarkStart w:id="808" w:name="_Toc74915605"/>
      <w:bookmarkStart w:id="809" w:name="_Toc76114230"/>
      <w:bookmarkStart w:id="810" w:name="_Toc76544116"/>
      <w:bookmarkStart w:id="811" w:name="_Toc82536238"/>
      <w:bookmarkStart w:id="812" w:name="_Toc89952531"/>
      <w:bookmarkStart w:id="813" w:name="_Toc98766347"/>
      <w:bookmarkStart w:id="814" w:name="_Toc99702710"/>
      <w:bookmarkStart w:id="815" w:name="_Toc106206496"/>
      <w:r w:rsidRPr="00931575">
        <w:rPr>
          <w:lang w:eastAsia="zh-CN"/>
        </w:rPr>
        <w:t>4.8.1</w:t>
      </w:r>
      <w:r w:rsidRPr="00931575">
        <w:rPr>
          <w:lang w:eastAsia="zh-CN"/>
        </w:rPr>
        <w:tab/>
        <w:t>Requirement set applicability</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816" w:name="_Toc21102606"/>
      <w:bookmarkStart w:id="817" w:name="_Toc29810455"/>
      <w:bookmarkStart w:id="818" w:name="_Toc36635807"/>
      <w:bookmarkStart w:id="819" w:name="_Toc37272753"/>
      <w:bookmarkStart w:id="820" w:name="_Toc45885828"/>
      <w:bookmarkStart w:id="821" w:name="_Toc53182937"/>
      <w:bookmarkStart w:id="822" w:name="_Toc58915604"/>
      <w:bookmarkStart w:id="823" w:name="_Toc58917785"/>
      <w:bookmarkStart w:id="824" w:name="_Toc66693654"/>
      <w:bookmarkStart w:id="825" w:name="_Toc74915606"/>
      <w:bookmarkStart w:id="826" w:name="_Toc76114231"/>
      <w:bookmarkStart w:id="827" w:name="_Toc76544117"/>
      <w:bookmarkStart w:id="828" w:name="_Toc82536239"/>
      <w:bookmarkStart w:id="829" w:name="_Toc89952532"/>
      <w:bookmarkStart w:id="830" w:name="_Toc98766348"/>
      <w:bookmarkStart w:id="831" w:name="_Toc99702711"/>
      <w:bookmarkStart w:id="832" w:name="_Toc106206497"/>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833" w:name="_Toc21102607"/>
      <w:bookmarkStart w:id="834" w:name="_Toc29810456"/>
      <w:bookmarkStart w:id="835" w:name="_Toc36635808"/>
      <w:bookmarkStart w:id="836" w:name="_Toc37272754"/>
      <w:bookmarkStart w:id="837" w:name="_Toc45885829"/>
      <w:bookmarkStart w:id="838" w:name="_Toc53182938"/>
      <w:bookmarkStart w:id="839" w:name="_Toc58915605"/>
      <w:bookmarkStart w:id="840" w:name="_Toc58917786"/>
      <w:bookmarkStart w:id="841" w:name="_Toc66693655"/>
      <w:bookmarkStart w:id="842" w:name="_Toc74915607"/>
      <w:bookmarkStart w:id="843" w:name="_Toc76114232"/>
      <w:bookmarkStart w:id="844" w:name="_Toc76544118"/>
      <w:bookmarkStart w:id="845" w:name="_Toc82536240"/>
      <w:bookmarkStart w:id="846" w:name="_Toc89952533"/>
      <w:bookmarkStart w:id="847" w:name="_Toc98766349"/>
      <w:bookmarkStart w:id="848" w:name="_Toc99702712"/>
      <w:bookmarkStart w:id="849" w:name="_Toc106206498"/>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850" w:name="_Toc21102608"/>
      <w:bookmarkStart w:id="851" w:name="_Toc29810457"/>
      <w:bookmarkStart w:id="852" w:name="_Toc36635809"/>
      <w:bookmarkStart w:id="853" w:name="_Toc37272755"/>
      <w:bookmarkStart w:id="854" w:name="_Toc45885830"/>
      <w:bookmarkStart w:id="855" w:name="_Toc53182939"/>
      <w:bookmarkStart w:id="856" w:name="_Toc58915606"/>
      <w:bookmarkStart w:id="857" w:name="_Toc58917787"/>
      <w:bookmarkStart w:id="858" w:name="_Toc66693656"/>
      <w:bookmarkStart w:id="859" w:name="_Toc74915608"/>
      <w:bookmarkStart w:id="860" w:name="_Toc76114233"/>
      <w:bookmarkStart w:id="861" w:name="_Toc76544119"/>
      <w:bookmarkStart w:id="862" w:name="_Toc82536241"/>
      <w:bookmarkStart w:id="863" w:name="_Toc89952534"/>
      <w:bookmarkStart w:id="864" w:name="_Toc98766350"/>
      <w:bookmarkStart w:id="865" w:name="_Toc99702713"/>
      <w:bookmarkStart w:id="866" w:name="_Toc106206499"/>
      <w:r w:rsidRPr="00931575">
        <w:t>4.9</w:t>
      </w:r>
      <w:r w:rsidRPr="00931575">
        <w:tab/>
        <w:t>RF channels and test models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A055829" w14:textId="77777777" w:rsidR="00C45907" w:rsidRPr="00931575" w:rsidRDefault="00C45907" w:rsidP="00C45907">
      <w:pPr>
        <w:pStyle w:val="Heading3"/>
      </w:pPr>
      <w:bookmarkStart w:id="867" w:name="_Toc21102609"/>
      <w:bookmarkStart w:id="868" w:name="_Toc29810458"/>
      <w:bookmarkStart w:id="869" w:name="_Toc36635810"/>
      <w:bookmarkStart w:id="870" w:name="_Toc37272756"/>
      <w:bookmarkStart w:id="871" w:name="_Toc45885831"/>
      <w:bookmarkStart w:id="872" w:name="_Toc53182940"/>
      <w:bookmarkStart w:id="873" w:name="_Toc58915607"/>
      <w:bookmarkStart w:id="874" w:name="_Toc58917788"/>
      <w:bookmarkStart w:id="875" w:name="_Toc66693657"/>
      <w:bookmarkStart w:id="876" w:name="_Toc74915609"/>
      <w:bookmarkStart w:id="877" w:name="_Toc76114234"/>
      <w:bookmarkStart w:id="878" w:name="_Toc76544120"/>
      <w:bookmarkStart w:id="879" w:name="_Toc82536242"/>
      <w:bookmarkStart w:id="880" w:name="_Toc89952535"/>
      <w:bookmarkStart w:id="881" w:name="_Toc98766351"/>
      <w:bookmarkStart w:id="882" w:name="_Toc99702714"/>
      <w:bookmarkStart w:id="883" w:name="_Toc106206500"/>
      <w:r w:rsidRPr="00931575">
        <w:t>4.9.1</w:t>
      </w:r>
      <w:r w:rsidRPr="00931575">
        <w:tab/>
        <w:t>RF channels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884" w:name="OLE_LINK42"/>
      <w:bookmarkStart w:id="885" w:name="OLE_LINK43"/>
      <w:r w:rsidRPr="00931575">
        <w:rPr>
          <w:lang w:eastAsia="zh-CN"/>
        </w:rPr>
        <w:t xml:space="preserve">for </w:t>
      </w:r>
      <w:bookmarkStart w:id="886" w:name="OLE_LINK63"/>
      <w:bookmarkStart w:id="887" w:name="OLE_LINK35"/>
      <w:bookmarkStart w:id="888" w:name="OLE_LINK34"/>
      <w:r w:rsidRPr="00931575">
        <w:rPr>
          <w:lang w:eastAsia="zh-CN"/>
        </w:rPr>
        <w:t>contiguous spectrum operation</w:t>
      </w:r>
      <w:bookmarkEnd w:id="884"/>
      <w:bookmarkEnd w:id="885"/>
      <w:bookmarkEnd w:id="886"/>
      <w:bookmarkEnd w:id="887"/>
      <w:bookmarkEnd w:id="88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889" w:name="_Toc21102610"/>
      <w:bookmarkStart w:id="890" w:name="_Toc29810459"/>
      <w:bookmarkStart w:id="891" w:name="_Toc36635811"/>
      <w:bookmarkStart w:id="892" w:name="_Toc37272757"/>
      <w:bookmarkStart w:id="893" w:name="_Toc45885832"/>
      <w:bookmarkStart w:id="894" w:name="_Toc53182941"/>
      <w:bookmarkStart w:id="895" w:name="_Toc58915608"/>
      <w:bookmarkStart w:id="896" w:name="_Toc58917789"/>
      <w:bookmarkStart w:id="897" w:name="_Toc66693658"/>
      <w:bookmarkStart w:id="898" w:name="_Toc74915610"/>
      <w:bookmarkStart w:id="899" w:name="_Toc76114235"/>
      <w:bookmarkStart w:id="900" w:name="_Toc76544121"/>
      <w:bookmarkStart w:id="901" w:name="_Toc82536243"/>
      <w:bookmarkStart w:id="902" w:name="_Toc89952536"/>
      <w:bookmarkStart w:id="903" w:name="_Toc98766352"/>
      <w:bookmarkStart w:id="904" w:name="_Toc99702715"/>
      <w:bookmarkStart w:id="905" w:name="_Toc106206501"/>
      <w:r w:rsidRPr="00931575">
        <w:t>4.9.2</w:t>
      </w:r>
      <w:r w:rsidRPr="00931575">
        <w:tab/>
        <w:t>Test models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2C788D19" w14:textId="77777777" w:rsidR="00C45907" w:rsidRPr="00931575" w:rsidRDefault="00C45907" w:rsidP="00C45907">
      <w:pPr>
        <w:pStyle w:val="Heading4"/>
      </w:pPr>
      <w:bookmarkStart w:id="906" w:name="_Toc21102611"/>
      <w:bookmarkStart w:id="907" w:name="_Toc29810460"/>
      <w:bookmarkStart w:id="908" w:name="_Toc36635812"/>
      <w:bookmarkStart w:id="909" w:name="_Toc37272758"/>
      <w:bookmarkStart w:id="910" w:name="_Toc45885833"/>
      <w:bookmarkStart w:id="911" w:name="_Toc53182942"/>
      <w:bookmarkStart w:id="912" w:name="_Toc58915609"/>
      <w:bookmarkStart w:id="913" w:name="_Toc58917790"/>
      <w:bookmarkStart w:id="914" w:name="_Toc66693659"/>
      <w:bookmarkStart w:id="915" w:name="_Toc74915611"/>
      <w:bookmarkStart w:id="916" w:name="_Toc76114236"/>
      <w:bookmarkStart w:id="917" w:name="_Toc76544122"/>
      <w:bookmarkStart w:id="918" w:name="_Toc82536244"/>
      <w:bookmarkStart w:id="919" w:name="_Toc89952537"/>
      <w:bookmarkStart w:id="920" w:name="_Toc98766353"/>
      <w:bookmarkStart w:id="921" w:name="_Toc99702716"/>
      <w:bookmarkStart w:id="922" w:name="_Toc106206502"/>
      <w:r w:rsidRPr="00931575">
        <w:t>4.</w:t>
      </w:r>
      <w:r w:rsidRPr="00931575">
        <w:rPr>
          <w:lang w:eastAsia="zh-CN"/>
        </w:rPr>
        <w:t>9.2</w:t>
      </w:r>
      <w:r w:rsidRPr="00931575">
        <w:t>.1</w:t>
      </w:r>
      <w:r w:rsidRPr="00931575">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923" w:name="_Toc21102612"/>
      <w:bookmarkStart w:id="924" w:name="_Toc29810461"/>
      <w:bookmarkStart w:id="925" w:name="_Toc36635813"/>
      <w:bookmarkStart w:id="926" w:name="_Toc37272759"/>
      <w:bookmarkStart w:id="927" w:name="_Toc45885834"/>
      <w:bookmarkStart w:id="928" w:name="_Toc53182943"/>
      <w:bookmarkStart w:id="929" w:name="_Toc58915610"/>
      <w:bookmarkStart w:id="930" w:name="_Toc58917791"/>
      <w:bookmarkStart w:id="931" w:name="_Toc66693660"/>
      <w:bookmarkStart w:id="932" w:name="_Toc74915612"/>
      <w:bookmarkStart w:id="933" w:name="_Toc76114237"/>
      <w:bookmarkStart w:id="934" w:name="_Toc76544123"/>
      <w:bookmarkStart w:id="935" w:name="_Toc82536245"/>
      <w:bookmarkStart w:id="936" w:name="_Toc89952538"/>
      <w:bookmarkStart w:id="937" w:name="_Toc98766354"/>
      <w:bookmarkStart w:id="938" w:name="_Toc99702717"/>
      <w:bookmarkStart w:id="939" w:name="_Toc106206503"/>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E01B15"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940" w:name="_Toc21102613"/>
      <w:bookmarkStart w:id="941" w:name="_Toc29810462"/>
      <w:bookmarkStart w:id="942" w:name="_Toc36635814"/>
      <w:bookmarkStart w:id="943" w:name="_Toc37272760"/>
      <w:bookmarkStart w:id="944" w:name="_Toc45885835"/>
      <w:bookmarkStart w:id="945" w:name="_Toc53182944"/>
      <w:bookmarkStart w:id="946" w:name="_Toc58915611"/>
      <w:bookmarkStart w:id="947" w:name="_Toc58917792"/>
      <w:bookmarkStart w:id="948" w:name="_Toc66693661"/>
      <w:bookmarkStart w:id="949" w:name="_Toc74915613"/>
      <w:bookmarkStart w:id="950" w:name="_Toc76114238"/>
      <w:bookmarkStart w:id="951" w:name="_Toc76544124"/>
      <w:bookmarkStart w:id="952" w:name="_Toc82536246"/>
      <w:bookmarkStart w:id="953" w:name="_Toc89952539"/>
      <w:bookmarkStart w:id="954" w:name="_Toc98766355"/>
      <w:bookmarkStart w:id="955" w:name="_Toc99702718"/>
      <w:bookmarkStart w:id="956" w:name="_Toc106206504"/>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95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958" w:name="_Toc21102614"/>
      <w:bookmarkStart w:id="959" w:name="_Toc29810463"/>
      <w:bookmarkStart w:id="960" w:name="_Toc36635815"/>
      <w:bookmarkStart w:id="961" w:name="_Toc37272761"/>
      <w:bookmarkStart w:id="962" w:name="_Toc45885836"/>
      <w:bookmarkStart w:id="963" w:name="_Toc53182945"/>
      <w:bookmarkStart w:id="964" w:name="_Toc58915612"/>
      <w:bookmarkStart w:id="965" w:name="_Toc58917793"/>
      <w:bookmarkStart w:id="966" w:name="_Toc66693662"/>
      <w:bookmarkStart w:id="967" w:name="_Toc74915614"/>
      <w:bookmarkStart w:id="968" w:name="_Toc76114239"/>
      <w:bookmarkStart w:id="969" w:name="_Toc76544125"/>
      <w:bookmarkStart w:id="970" w:name="_Toc82536247"/>
      <w:bookmarkStart w:id="971" w:name="_Toc89952540"/>
      <w:bookmarkStart w:id="972" w:name="_Toc98766356"/>
      <w:bookmarkStart w:id="973" w:name="_Toc99702719"/>
      <w:bookmarkStart w:id="974" w:name="_Toc106206505"/>
      <w:bookmarkEnd w:id="957"/>
      <w:r w:rsidRPr="00931575">
        <w:t>4.9.2.2.2</w:t>
      </w:r>
      <w:r w:rsidRPr="00931575">
        <w:tab/>
        <w:t>NR FR2 test model 2 (NR-</w:t>
      </w:r>
      <w:r w:rsidRPr="00931575">
        <w:rPr>
          <w:rFonts w:hint="eastAsia"/>
          <w:lang w:val="en-US" w:eastAsia="zh-CN"/>
        </w:rPr>
        <w:t>FR2-</w:t>
      </w:r>
      <w:r w:rsidRPr="00931575">
        <w:t>TM2)</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E01B15"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E01B15"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E01B15"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975" w:name="_Toc45885837"/>
      <w:bookmarkStart w:id="976" w:name="_Toc53182946"/>
      <w:bookmarkStart w:id="977" w:name="_Toc58915613"/>
    </w:p>
    <w:p w14:paraId="54645F57" w14:textId="1730F0D9" w:rsidR="0082707E" w:rsidRPr="00931575" w:rsidRDefault="0082707E" w:rsidP="0082707E">
      <w:pPr>
        <w:pStyle w:val="Heading5"/>
      </w:pPr>
      <w:bookmarkStart w:id="978" w:name="_Toc58917794"/>
      <w:bookmarkStart w:id="979" w:name="_Toc66693663"/>
      <w:bookmarkStart w:id="980" w:name="_Toc74915615"/>
      <w:bookmarkStart w:id="981" w:name="_Toc76114240"/>
      <w:bookmarkStart w:id="982" w:name="_Toc76544126"/>
      <w:bookmarkStart w:id="983" w:name="_Toc82536248"/>
      <w:bookmarkStart w:id="984" w:name="_Toc89952541"/>
      <w:bookmarkStart w:id="985" w:name="_Toc98766357"/>
      <w:bookmarkStart w:id="986" w:name="_Toc99702720"/>
      <w:bookmarkStart w:id="987" w:name="_Toc106206506"/>
      <w:r w:rsidRPr="00931575">
        <w:t>4.9.2.2.2a</w:t>
      </w:r>
      <w:r w:rsidRPr="00931575">
        <w:tab/>
        <w:t>NR FR2 test model 2a (NR-</w:t>
      </w:r>
      <w:r w:rsidRPr="00931575">
        <w:rPr>
          <w:lang w:val="en-US" w:eastAsia="zh-CN"/>
        </w:rPr>
        <w:t>FR2-</w:t>
      </w:r>
      <w:r w:rsidRPr="00931575">
        <w:t>TM2a)</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988" w:name="_Toc21102615"/>
      <w:bookmarkStart w:id="989" w:name="_Toc29810464"/>
      <w:bookmarkStart w:id="990" w:name="_Toc36635816"/>
      <w:bookmarkStart w:id="991" w:name="_Toc37272762"/>
      <w:bookmarkStart w:id="992" w:name="_Toc45885838"/>
      <w:bookmarkStart w:id="993" w:name="_Toc53182947"/>
      <w:bookmarkStart w:id="994" w:name="_Toc58915614"/>
      <w:bookmarkStart w:id="995" w:name="_Toc58917795"/>
      <w:bookmarkStart w:id="996" w:name="_Toc66693664"/>
      <w:bookmarkStart w:id="997" w:name="_Toc74915616"/>
      <w:bookmarkStart w:id="998" w:name="_Toc76114241"/>
      <w:bookmarkStart w:id="999" w:name="_Toc76544127"/>
      <w:bookmarkStart w:id="1000" w:name="_Toc82536249"/>
      <w:bookmarkStart w:id="1001" w:name="_Toc89952542"/>
      <w:bookmarkStart w:id="1002" w:name="_Toc98766358"/>
      <w:bookmarkStart w:id="1003" w:name="_Toc99702721"/>
      <w:bookmarkStart w:id="1004" w:name="_Toc106206507"/>
      <w:r w:rsidRPr="00931575">
        <w:t>4.9.2.2.3</w:t>
      </w:r>
      <w:r w:rsidRPr="00931575">
        <w:tab/>
        <w:t>NR FR2 test model 3.1 (NR-FR2-TM3.1)</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005" w:name="_Toc45885839"/>
      <w:bookmarkStart w:id="1006" w:name="_Toc53182948"/>
      <w:bookmarkStart w:id="1007" w:name="_Toc58915615"/>
      <w:bookmarkStart w:id="1008" w:name="_Toc58917796"/>
      <w:bookmarkStart w:id="1009" w:name="_Toc66693665"/>
      <w:bookmarkStart w:id="1010" w:name="_Toc74915617"/>
      <w:bookmarkStart w:id="1011" w:name="_Toc76114242"/>
      <w:bookmarkStart w:id="1012" w:name="_Toc76544128"/>
      <w:bookmarkStart w:id="1013" w:name="_Toc82536250"/>
      <w:bookmarkStart w:id="1014" w:name="_Toc89952543"/>
      <w:bookmarkStart w:id="1015" w:name="_Toc98766359"/>
      <w:bookmarkStart w:id="1016" w:name="_Toc99702722"/>
      <w:bookmarkStart w:id="1017" w:name="_Toc106206508"/>
      <w:r w:rsidRPr="00931575">
        <w:t>4.9.2.2.4</w:t>
      </w:r>
      <w:r w:rsidRPr="00931575">
        <w:tab/>
        <w:t>NR FR2 test model 3.1a (NR-FR2-TM3.1a)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018" w:name="_Toc21102616"/>
      <w:bookmarkStart w:id="1019" w:name="_Toc29810465"/>
      <w:bookmarkStart w:id="1020" w:name="_Toc36635817"/>
      <w:bookmarkStart w:id="1021" w:name="_Toc37272763"/>
      <w:bookmarkStart w:id="1022" w:name="_Toc45885840"/>
      <w:bookmarkStart w:id="1023" w:name="_Toc53182949"/>
      <w:bookmarkStart w:id="1024" w:name="_Toc58915616"/>
      <w:bookmarkStart w:id="1025" w:name="_Toc58917797"/>
      <w:bookmarkStart w:id="1026" w:name="_Toc66693666"/>
      <w:bookmarkStart w:id="1027" w:name="_Toc74915618"/>
      <w:bookmarkStart w:id="1028" w:name="_Toc76114243"/>
      <w:bookmarkStart w:id="1029" w:name="_Toc76544129"/>
      <w:bookmarkStart w:id="1030" w:name="_Toc82536251"/>
      <w:bookmarkStart w:id="1031" w:name="_Toc89952544"/>
      <w:bookmarkStart w:id="1032" w:name="_Toc98766360"/>
      <w:bookmarkStart w:id="1033" w:name="_Toc99702723"/>
      <w:bookmarkStart w:id="1034" w:name="_Toc106206509"/>
      <w:r w:rsidRPr="00931575">
        <w:t>4.9.2.3</w:t>
      </w:r>
      <w:r w:rsidRPr="00931575">
        <w:tab/>
        <w:t>Data content of physical channels and signals for NR-FR2-TM</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103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036" w:name="_Toc29810466"/>
      <w:bookmarkStart w:id="1037" w:name="_Toc36635818"/>
      <w:bookmarkStart w:id="1038" w:name="_Toc37272764"/>
      <w:bookmarkStart w:id="1039" w:name="_Toc45885841"/>
      <w:bookmarkStart w:id="1040" w:name="_Toc53182950"/>
      <w:bookmarkStart w:id="1041" w:name="_Toc58915617"/>
      <w:bookmarkStart w:id="1042" w:name="_Toc58917798"/>
      <w:bookmarkStart w:id="1043" w:name="_Toc66693667"/>
      <w:bookmarkStart w:id="1044" w:name="_Toc74915619"/>
      <w:bookmarkStart w:id="1045" w:name="_Toc76114244"/>
      <w:bookmarkStart w:id="1046" w:name="_Toc76544130"/>
      <w:bookmarkStart w:id="1047" w:name="_Toc82536252"/>
      <w:bookmarkStart w:id="1048" w:name="_Toc89952545"/>
      <w:bookmarkStart w:id="1049" w:name="_Toc98766361"/>
      <w:bookmarkStart w:id="1050" w:name="_Toc99702724"/>
      <w:bookmarkStart w:id="1051" w:name="_Toc106206510"/>
      <w:r w:rsidRPr="00931575">
        <w:t>4.9.2.3.1</w:t>
      </w:r>
      <w:r w:rsidRPr="00931575">
        <w:tab/>
        <w:t>PDCCH</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052" w:name="_Toc21102618"/>
      <w:bookmarkStart w:id="1053" w:name="_Toc29810467"/>
      <w:bookmarkStart w:id="1054" w:name="_Toc36635819"/>
      <w:bookmarkStart w:id="1055" w:name="_Toc37272765"/>
      <w:bookmarkStart w:id="1056" w:name="_Toc45885842"/>
      <w:bookmarkStart w:id="1057" w:name="_Toc53182951"/>
      <w:bookmarkStart w:id="1058" w:name="_Toc58915618"/>
      <w:bookmarkStart w:id="1059" w:name="_Toc58917799"/>
      <w:bookmarkStart w:id="1060" w:name="_Toc66693668"/>
      <w:bookmarkStart w:id="1061" w:name="_Toc74915620"/>
      <w:bookmarkStart w:id="1062" w:name="_Toc76114245"/>
      <w:bookmarkStart w:id="1063" w:name="_Toc76544131"/>
      <w:bookmarkStart w:id="1064" w:name="_Toc82536253"/>
      <w:bookmarkStart w:id="1065" w:name="_Toc89952546"/>
      <w:bookmarkStart w:id="1066" w:name="_Toc98766362"/>
      <w:bookmarkStart w:id="1067" w:name="_Toc99702725"/>
      <w:bookmarkStart w:id="1068" w:name="_Toc106206511"/>
      <w:r w:rsidRPr="00931575">
        <w:t>4.9.2.3.2</w:t>
      </w:r>
      <w:r w:rsidRPr="00931575">
        <w:tab/>
        <w:t>PDSCH</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1pt;height:15.85pt" o:ole="">
            <v:imagedata r:id="rId18" o:title=""/>
          </v:shape>
          <o:OLEObject Type="Embed" ProgID="Equation.3" ShapeID="_x0000_i1025" DrawAspect="Content" ObjectID="_1717578096" r:id="rId19"/>
        </w:object>
      </w:r>
      <w:r w:rsidRPr="00931575">
        <w:t xml:space="preserve"> </w:t>
      </w:r>
      <w:r w:rsidRPr="00931575">
        <w:rPr>
          <w:position w:val="-14"/>
        </w:rPr>
        <w:object w:dxaOrig="1275" w:dyaOrig="375" w14:anchorId="17CF3790">
          <v:shape id="_x0000_i1026" type="#_x0000_t75" style="width:67.1pt;height:20.75pt" o:ole="">
            <v:imagedata r:id="rId20" o:title=""/>
          </v:shape>
          <o:OLEObject Type="Embed" ProgID="Equation.3" ShapeID="_x0000_i1026" DrawAspect="Content" ObjectID="_171757809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2pt;height:20.75pt" o:ole="">
            <v:imagedata r:id="rId22" o:title=""/>
          </v:shape>
          <o:OLEObject Type="Embed" ProgID="Equation.3" ShapeID="_x0000_i1027" DrawAspect="Content" ObjectID="_171757809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25pt;height:20.75pt" o:ole="">
            <v:imagedata r:id="rId24" o:title=""/>
          </v:shape>
          <o:OLEObject Type="Embed" ProgID="Equation.3" ShapeID="_x0000_i1028" DrawAspect="Content" ObjectID="_1717578099" r:id="rId25"/>
        </w:object>
      </w:r>
      <w:r w:rsidRPr="00931575">
        <w:rPr>
          <w:rFonts w:eastAsia="SimSun"/>
        </w:rPr>
        <w:t xml:space="preserve">, </w:t>
      </w:r>
      <w:r w:rsidRPr="00931575">
        <w:rPr>
          <w:position w:val="-14"/>
        </w:rPr>
        <w:object w:dxaOrig="1560" w:dyaOrig="375" w14:anchorId="14EEBB27">
          <v:shape id="_x0000_i1029" type="#_x0000_t75" style="width:76.9pt;height:20.75pt" o:ole="">
            <v:imagedata r:id="rId26" o:title=""/>
          </v:shape>
          <o:OLEObject Type="Embed" ProgID="Equation.3" ShapeID="_x0000_i1029" DrawAspect="Content" ObjectID="_171757810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069" w:name="_Toc21102619"/>
      <w:bookmarkStart w:id="1070" w:name="_Toc29810468"/>
      <w:bookmarkStart w:id="1071" w:name="_Toc36635820"/>
      <w:bookmarkStart w:id="1072" w:name="_Toc37272766"/>
      <w:bookmarkStart w:id="1073" w:name="_Toc45885843"/>
      <w:bookmarkStart w:id="1074" w:name="_Toc53182952"/>
      <w:bookmarkStart w:id="1075" w:name="_Toc58915619"/>
      <w:bookmarkStart w:id="1076" w:name="_Toc58917800"/>
      <w:bookmarkStart w:id="1077" w:name="_Toc66693669"/>
      <w:bookmarkStart w:id="1078" w:name="_Toc74915621"/>
      <w:bookmarkStart w:id="1079" w:name="_Toc76114246"/>
      <w:bookmarkStart w:id="1080" w:name="_Toc76544132"/>
      <w:bookmarkStart w:id="1081" w:name="_Toc82536254"/>
      <w:bookmarkStart w:id="1082" w:name="_Toc89952547"/>
      <w:bookmarkStart w:id="1083" w:name="_Toc98766363"/>
      <w:bookmarkStart w:id="1084" w:name="_Toc99702726"/>
      <w:bookmarkStart w:id="1085" w:name="_Toc106206512"/>
      <w:r w:rsidRPr="00931575">
        <w:t>4.10</w:t>
      </w:r>
      <w:r w:rsidRPr="00931575">
        <w:tab/>
        <w:t>Requirements for contiguous and non-contiguous spectrum</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086" w:name="_Toc21102620"/>
      <w:bookmarkStart w:id="1087" w:name="_Toc29810469"/>
      <w:bookmarkStart w:id="1088" w:name="_Toc36635821"/>
      <w:bookmarkStart w:id="1089" w:name="_Toc37272767"/>
      <w:bookmarkStart w:id="1090" w:name="_Toc45885844"/>
      <w:bookmarkStart w:id="1091" w:name="_Toc53182953"/>
      <w:bookmarkStart w:id="1092" w:name="_Toc58915620"/>
      <w:bookmarkStart w:id="1093" w:name="_Toc58917801"/>
      <w:bookmarkStart w:id="1094" w:name="_Toc66693670"/>
      <w:bookmarkStart w:id="1095" w:name="_Toc74915622"/>
      <w:bookmarkStart w:id="1096" w:name="_Toc76114247"/>
      <w:bookmarkStart w:id="1097" w:name="_Toc76544133"/>
      <w:bookmarkStart w:id="1098" w:name="_Toc82536255"/>
      <w:bookmarkStart w:id="1099" w:name="_Toc89952548"/>
      <w:bookmarkStart w:id="1100" w:name="_Toc98766364"/>
      <w:bookmarkStart w:id="1101" w:name="_Toc99702727"/>
      <w:bookmarkStart w:id="1102" w:name="_Toc106206513"/>
      <w:r w:rsidRPr="00931575">
        <w:t>4.11</w:t>
      </w:r>
      <w:r w:rsidRPr="00931575">
        <w:tab/>
        <w:t>Requirements for BS capable of multi-band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1103"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104" w:name="_Toc29810470"/>
      <w:bookmarkStart w:id="1105" w:name="_Toc36635822"/>
      <w:bookmarkStart w:id="1106" w:name="_Toc37272768"/>
      <w:bookmarkStart w:id="1107" w:name="_Toc45885845"/>
      <w:bookmarkStart w:id="1108" w:name="_Toc53182954"/>
      <w:bookmarkStart w:id="1109" w:name="_Toc58915621"/>
      <w:bookmarkStart w:id="1110" w:name="_Toc58917802"/>
      <w:bookmarkStart w:id="1111" w:name="_Toc66693671"/>
      <w:bookmarkStart w:id="1112" w:name="_Toc74915623"/>
      <w:bookmarkStart w:id="1113" w:name="_Toc76114248"/>
      <w:bookmarkStart w:id="1114" w:name="_Toc76544134"/>
      <w:bookmarkStart w:id="1115" w:name="_Toc82536256"/>
      <w:bookmarkStart w:id="1116" w:name="_Toc89952549"/>
      <w:bookmarkStart w:id="1117" w:name="_Toc98766365"/>
      <w:bookmarkStart w:id="1118" w:name="_Toc99702728"/>
      <w:bookmarkStart w:id="1119" w:name="_Toc106206514"/>
      <w:r w:rsidRPr="00931575">
        <w:t>4.12</w:t>
      </w:r>
      <w:r w:rsidRPr="00931575">
        <w:tab/>
        <w:t>Co-location requirements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25AD4EC8" w14:textId="77777777" w:rsidR="00C45907" w:rsidRPr="00931575" w:rsidRDefault="00C45907" w:rsidP="00C45907">
      <w:pPr>
        <w:pStyle w:val="Heading3"/>
      </w:pPr>
      <w:bookmarkStart w:id="1120" w:name="_Toc21102622"/>
      <w:bookmarkStart w:id="1121" w:name="_Toc29810471"/>
      <w:bookmarkStart w:id="1122" w:name="_Toc36635823"/>
      <w:bookmarkStart w:id="1123" w:name="_Toc37272769"/>
      <w:bookmarkStart w:id="1124" w:name="_Toc45885846"/>
      <w:bookmarkStart w:id="1125" w:name="_Toc53182955"/>
      <w:bookmarkStart w:id="1126" w:name="_Toc58915622"/>
      <w:bookmarkStart w:id="1127" w:name="_Toc58917803"/>
      <w:bookmarkStart w:id="1128" w:name="_Toc66693672"/>
      <w:bookmarkStart w:id="1129" w:name="_Toc74915624"/>
      <w:bookmarkStart w:id="1130" w:name="_Toc76114249"/>
      <w:bookmarkStart w:id="1131" w:name="_Toc76544135"/>
      <w:bookmarkStart w:id="1132" w:name="_Toc82536257"/>
      <w:bookmarkStart w:id="1133" w:name="_Toc89952550"/>
      <w:bookmarkStart w:id="1134" w:name="_Toc98766366"/>
      <w:bookmarkStart w:id="1135" w:name="_Toc99702729"/>
      <w:bookmarkStart w:id="1136" w:name="_Toc106206515"/>
      <w:r w:rsidRPr="00931575">
        <w:rPr>
          <w:lang w:eastAsia="zh-CN"/>
        </w:rPr>
        <w:t>4.1</w:t>
      </w:r>
      <w:r w:rsidRPr="00931575">
        <w:rPr>
          <w:lang w:val="en-US" w:eastAsia="zh-CN"/>
        </w:rPr>
        <w:t>2</w:t>
      </w:r>
      <w:r w:rsidRPr="00931575">
        <w:rPr>
          <w:lang w:eastAsia="zh-CN"/>
        </w:rPr>
        <w:t>.1</w:t>
      </w:r>
      <w:r w:rsidRPr="00931575">
        <w:rPr>
          <w:lang w:eastAsia="zh-CN"/>
        </w:rPr>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137" w:name="_Toc21102623"/>
      <w:bookmarkStart w:id="1138" w:name="_Toc29810472"/>
      <w:bookmarkStart w:id="1139" w:name="_Toc36635824"/>
      <w:bookmarkStart w:id="1140" w:name="_Toc37272770"/>
      <w:bookmarkStart w:id="1141" w:name="_Toc45885847"/>
      <w:bookmarkStart w:id="1142" w:name="_Toc53182956"/>
      <w:bookmarkStart w:id="1143" w:name="_Toc58915623"/>
      <w:bookmarkStart w:id="1144" w:name="_Toc58917804"/>
      <w:bookmarkStart w:id="1145" w:name="_Toc66693673"/>
      <w:bookmarkStart w:id="1146" w:name="_Toc74915625"/>
      <w:bookmarkStart w:id="1147" w:name="_Toc76114250"/>
      <w:bookmarkStart w:id="1148" w:name="_Toc76544136"/>
      <w:bookmarkStart w:id="1149" w:name="_Toc82536258"/>
      <w:bookmarkStart w:id="1150" w:name="_Toc89952551"/>
      <w:bookmarkStart w:id="1151" w:name="_Toc98766367"/>
      <w:bookmarkStart w:id="1152" w:name="_Toc99702730"/>
      <w:bookmarkStart w:id="1153" w:name="_Toc106206516"/>
      <w:r w:rsidRPr="00931575">
        <w:rPr>
          <w:lang w:eastAsia="zh-CN"/>
        </w:rPr>
        <w:t>4.12.2</w:t>
      </w:r>
      <w:r w:rsidRPr="00931575">
        <w:rPr>
          <w:lang w:eastAsia="zh-CN"/>
        </w:rPr>
        <w:tab/>
        <w:t>Co-location test antenna</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929552E" w14:textId="77777777" w:rsidR="00C45907" w:rsidRPr="00931575" w:rsidRDefault="00C45907" w:rsidP="00C45907">
      <w:pPr>
        <w:pStyle w:val="Heading4"/>
        <w:rPr>
          <w:lang w:eastAsia="zh-CN"/>
        </w:rPr>
      </w:pPr>
      <w:bookmarkStart w:id="1154" w:name="_Toc21102624"/>
      <w:bookmarkStart w:id="1155" w:name="_Toc29810473"/>
      <w:bookmarkStart w:id="1156" w:name="_Toc36635825"/>
      <w:bookmarkStart w:id="1157" w:name="_Toc37272771"/>
      <w:bookmarkStart w:id="1158" w:name="_Toc45885848"/>
      <w:bookmarkStart w:id="1159" w:name="_Toc53182957"/>
      <w:bookmarkStart w:id="1160" w:name="_Toc58915624"/>
      <w:bookmarkStart w:id="1161" w:name="_Toc58917805"/>
      <w:bookmarkStart w:id="1162" w:name="_Toc66693674"/>
      <w:bookmarkStart w:id="1163" w:name="_Toc74915626"/>
      <w:bookmarkStart w:id="1164" w:name="_Toc76114251"/>
      <w:bookmarkStart w:id="1165" w:name="_Toc76544137"/>
      <w:bookmarkStart w:id="1166" w:name="_Toc82536259"/>
      <w:bookmarkStart w:id="1167" w:name="_Toc89952552"/>
      <w:bookmarkStart w:id="1168" w:name="_Toc98766368"/>
      <w:bookmarkStart w:id="1169" w:name="_Toc99702731"/>
      <w:bookmarkStart w:id="1170" w:name="_Toc106206517"/>
      <w:r w:rsidRPr="00931575">
        <w:rPr>
          <w:lang w:eastAsia="zh-CN"/>
        </w:rPr>
        <w:t>4.12.2.1</w:t>
      </w:r>
      <w:r w:rsidRPr="00931575">
        <w:rPr>
          <w:lang w:eastAsia="zh-CN"/>
        </w:rPr>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171" w:name="_Toc21102625"/>
      <w:bookmarkStart w:id="1172" w:name="_Toc29810474"/>
      <w:bookmarkStart w:id="1173" w:name="_Toc36635826"/>
      <w:bookmarkStart w:id="1174" w:name="_Toc37272772"/>
      <w:bookmarkStart w:id="1175" w:name="_Toc45885849"/>
      <w:bookmarkStart w:id="1176" w:name="_Toc53182958"/>
      <w:bookmarkStart w:id="1177" w:name="_Toc58915625"/>
      <w:bookmarkStart w:id="1178" w:name="_Toc58917806"/>
      <w:bookmarkStart w:id="1179" w:name="_Toc66693675"/>
      <w:bookmarkStart w:id="1180" w:name="_Toc74915627"/>
      <w:bookmarkStart w:id="1181" w:name="_Toc76114252"/>
      <w:bookmarkStart w:id="1182" w:name="_Toc76544138"/>
      <w:bookmarkStart w:id="1183" w:name="_Toc82536260"/>
      <w:bookmarkStart w:id="1184" w:name="_Toc89952553"/>
      <w:bookmarkStart w:id="1185" w:name="_Toc98766369"/>
      <w:bookmarkStart w:id="1186" w:name="_Toc99702732"/>
      <w:bookmarkStart w:id="1187" w:name="_Toc106206518"/>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FB345C">
            <w:pPr>
              <w:pStyle w:val="TAL"/>
              <w:rPr>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FB345C">
            <w:pPr>
              <w:pStyle w:val="TAC"/>
              <w:rPr>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FB345C">
            <w:pPr>
              <w:pStyle w:val="TAC"/>
              <w:rPr>
                <w:lang w:eastAsia="en-GB"/>
              </w:rPr>
            </w:pPr>
            <w:r>
              <w:rPr>
                <w:rFonts w:eastAsia="Malgun Gothic"/>
                <w:lang w:eastAsia="en-GB"/>
              </w:rPr>
              <w:t>Match to in-band</w:t>
            </w:r>
            <w:r>
              <w:rPr>
                <w:lang w:eastAsia="en-GB"/>
              </w:rP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136C94">
            <w:pPr>
              <w:pStyle w:val="TAN"/>
              <w:rPr>
                <w:color w:val="auto"/>
              </w:rPr>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rPr>
                <w:color w:val="auto"/>
              </w:rPr>
              <w:t>while other columns are terminated during testing.</w:t>
            </w:r>
          </w:p>
          <w:p w14:paraId="0B1BA8EA" w14:textId="77777777" w:rsidR="00C47D1F" w:rsidRDefault="00C47D1F" w:rsidP="00136C94">
            <w:pPr>
              <w:pStyle w:val="TAN"/>
              <w:rPr>
                <w:rFonts w:cs="Arial"/>
                <w:color w:val="auto"/>
                <w:szCs w:val="18"/>
              </w:rPr>
            </w:pPr>
            <w:r w:rsidRPr="00FB345C">
              <w:rPr>
                <w:rFonts w:eastAsia="Malgun Gothic"/>
                <w:color w:val="auto"/>
                <w:lang w:eastAsia="en-US"/>
              </w:rPr>
              <w:t>N</w:t>
            </w:r>
            <w:r w:rsidRPr="00FB345C">
              <w:rPr>
                <w:rFonts w:eastAsia="Malgun Gothic"/>
                <w:color w:val="auto"/>
              </w:rPr>
              <w:t xml:space="preserve">OTE </w:t>
            </w:r>
            <w:r w:rsidRPr="00FB345C">
              <w:rPr>
                <w:rFonts w:hint="eastAsia"/>
                <w:color w:val="auto"/>
                <w:lang w:eastAsia="zh-CN"/>
              </w:rPr>
              <w:t>2</w:t>
            </w:r>
            <w:r w:rsidRPr="00FB345C">
              <w:rPr>
                <w:rFonts w:eastAsia="Malgun Gothic"/>
                <w:color w:val="auto"/>
                <w:lang w:eastAsia="en-US"/>
              </w:rPr>
              <w:t>:</w:t>
            </w:r>
            <w:r w:rsidRPr="00FB345C">
              <w:rPr>
                <w:rFonts w:cs="Arial"/>
                <w:color w:val="auto"/>
                <w:szCs w:val="18"/>
              </w:rPr>
              <w:tab/>
              <w:t xml:space="preserve">The vertical radiating dimension definition </w:t>
            </w:r>
            <w:r w:rsidRPr="00FB345C">
              <w:rPr>
                <w:rFonts w:cs="Arial" w:hint="eastAsia"/>
                <w:color w:val="auto"/>
                <w:szCs w:val="18"/>
                <w:lang w:eastAsia="zh-CN"/>
              </w:rPr>
              <w:t>shall be used</w:t>
            </w:r>
            <w:r w:rsidRPr="00FB345C">
              <w:rPr>
                <w:rFonts w:cs="Arial"/>
                <w:color w:val="auto"/>
                <w:szCs w:val="18"/>
              </w:rPr>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FB345C">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FB345C">
            <w:pPr>
              <w:pStyle w:val="TAN"/>
              <w:rPr>
                <w:rFonts w:ascii="Calibri" w:hAnsi="Calibri"/>
                <w:sz w:val="22"/>
                <w:szCs w:val="22"/>
                <w:lang w:eastAsia="en-GB"/>
              </w:rPr>
            </w:pPr>
            <w:r>
              <w:t>NOTE 4:</w:t>
            </w:r>
            <w:r>
              <w:rPr>
                <w:rFonts w:cs="Arial"/>
                <w:szCs w:val="18"/>
              </w:rPr>
              <w:tab/>
            </w:r>
            <w:r>
              <w:t>Matched to the polarization of EUT antenna.</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1188" w:name="_Toc21102626"/>
      <w:bookmarkStart w:id="1189" w:name="_Toc29810475"/>
      <w:bookmarkStart w:id="1190" w:name="_Toc36635827"/>
      <w:bookmarkStart w:id="1191" w:name="_Toc37272773"/>
      <w:bookmarkStart w:id="1192" w:name="_Toc45885850"/>
      <w:bookmarkStart w:id="1193" w:name="_Toc53182959"/>
      <w:bookmarkStart w:id="1194" w:name="_Toc58915626"/>
      <w:bookmarkStart w:id="1195" w:name="_Toc58917807"/>
      <w:bookmarkStart w:id="1196" w:name="_Toc66693676"/>
      <w:bookmarkStart w:id="1197" w:name="_Toc74915628"/>
      <w:bookmarkStart w:id="1198" w:name="_Toc76114253"/>
      <w:bookmarkStart w:id="1199" w:name="_Toc76544139"/>
      <w:bookmarkStart w:id="1200" w:name="_Toc82536261"/>
      <w:bookmarkStart w:id="1201" w:name="_Toc89952554"/>
      <w:bookmarkStart w:id="1202" w:name="_Toc98766370"/>
      <w:bookmarkStart w:id="1203" w:name="_Toc99702733"/>
      <w:bookmarkStart w:id="1204" w:name="_Toc106206519"/>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205" w:name="_Toc21102627"/>
      <w:bookmarkStart w:id="1206" w:name="_Toc29810476"/>
      <w:bookmarkStart w:id="1207" w:name="_Toc36635828"/>
      <w:bookmarkStart w:id="1208" w:name="_Toc37272774"/>
      <w:bookmarkStart w:id="1209" w:name="_Toc45885851"/>
      <w:bookmarkStart w:id="1210" w:name="_Toc53182960"/>
      <w:bookmarkStart w:id="1211" w:name="_Toc58915627"/>
      <w:bookmarkStart w:id="1212" w:name="_Toc58917808"/>
      <w:bookmarkStart w:id="1213" w:name="_Toc66693677"/>
      <w:bookmarkStart w:id="1214" w:name="_Toc74915629"/>
      <w:bookmarkStart w:id="1215" w:name="_Toc76114254"/>
      <w:bookmarkStart w:id="1216" w:name="_Toc76544140"/>
      <w:bookmarkStart w:id="1217" w:name="_Toc82536262"/>
      <w:bookmarkStart w:id="1218" w:name="_Toc89952555"/>
      <w:bookmarkStart w:id="1219" w:name="_Toc98766371"/>
      <w:bookmarkStart w:id="1220" w:name="_Toc99702734"/>
      <w:bookmarkStart w:id="1221" w:name="_Toc106206520"/>
      <w:r w:rsidRPr="00931575">
        <w:t>4.13</w:t>
      </w:r>
      <w:r w:rsidRPr="00931575">
        <w:tab/>
        <w:t>Format and interpretation of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222" w:name="_Toc21102628"/>
      <w:bookmarkStart w:id="1223" w:name="_Toc29810477"/>
      <w:bookmarkStart w:id="1224" w:name="_Toc36635829"/>
      <w:bookmarkStart w:id="1225" w:name="_Toc37272775"/>
      <w:bookmarkStart w:id="1226" w:name="_Toc45885852"/>
      <w:bookmarkStart w:id="1227" w:name="_Toc53182961"/>
      <w:bookmarkStart w:id="1228" w:name="_Toc58915628"/>
      <w:bookmarkStart w:id="1229" w:name="_Toc58917809"/>
      <w:bookmarkStart w:id="1230" w:name="_Toc66693678"/>
      <w:bookmarkStart w:id="1231" w:name="_Toc74915630"/>
      <w:bookmarkStart w:id="1232" w:name="_Toc76114255"/>
      <w:bookmarkStart w:id="1233" w:name="_Toc76544141"/>
      <w:bookmarkStart w:id="1234" w:name="_Toc82536263"/>
      <w:bookmarkStart w:id="1235" w:name="_Toc89952556"/>
      <w:bookmarkStart w:id="1236" w:name="_Toc98766372"/>
      <w:bookmarkStart w:id="1237" w:name="_Toc99702735"/>
      <w:bookmarkStart w:id="1238" w:name="_Toc106206521"/>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239" w:name="_Toc21102629"/>
      <w:bookmarkStart w:id="1240" w:name="_Toc29810478"/>
      <w:bookmarkStart w:id="1241" w:name="_Toc36635830"/>
      <w:bookmarkStart w:id="1242" w:name="_Toc37272776"/>
      <w:bookmarkStart w:id="1243" w:name="_Toc45885853"/>
      <w:bookmarkStart w:id="1244" w:name="_Toc53182962"/>
      <w:bookmarkStart w:id="1245" w:name="_Toc58915629"/>
      <w:bookmarkStart w:id="1246" w:name="_Toc58917810"/>
      <w:bookmarkStart w:id="1247" w:name="_Toc66693679"/>
      <w:bookmarkStart w:id="1248" w:name="_Toc74915631"/>
      <w:bookmarkStart w:id="1249" w:name="_Toc76114256"/>
      <w:bookmarkStart w:id="1250" w:name="_Toc76544142"/>
      <w:bookmarkStart w:id="1251" w:name="_Toc82536264"/>
      <w:bookmarkStart w:id="1252" w:name="_Toc89952557"/>
      <w:bookmarkStart w:id="1253" w:name="_Toc98766373"/>
      <w:bookmarkStart w:id="1254" w:name="_Toc99702736"/>
      <w:bookmarkStart w:id="1255" w:name="_Toc106206522"/>
      <w:r w:rsidRPr="00931575">
        <w:rPr>
          <w:rFonts w:hint="eastAsia"/>
          <w:lang w:eastAsia="zh-CN"/>
        </w:rPr>
        <w:t>5</w:t>
      </w:r>
      <w:r w:rsidRPr="00931575">
        <w:rPr>
          <w:lang w:eastAsia="zh-CN"/>
        </w:rPr>
        <w:tab/>
        <w:t>Operating bands and channel arrangement</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256" w:name="historyclause"/>
      <w:r w:rsidRPr="00931575">
        <w:br w:type="page"/>
      </w:r>
    </w:p>
    <w:p w14:paraId="7751B2AE" w14:textId="77777777" w:rsidR="00C45907" w:rsidRPr="00931575" w:rsidRDefault="00C45907" w:rsidP="00C45907">
      <w:pPr>
        <w:pStyle w:val="Heading1"/>
      </w:pPr>
      <w:bookmarkStart w:id="1257" w:name="_Toc21102630"/>
      <w:bookmarkStart w:id="1258" w:name="_Toc29810479"/>
      <w:bookmarkStart w:id="1259" w:name="_Toc36635831"/>
      <w:bookmarkStart w:id="1260" w:name="_Toc37272777"/>
      <w:bookmarkStart w:id="1261" w:name="_Toc45885854"/>
      <w:bookmarkStart w:id="1262" w:name="_Toc53182963"/>
      <w:bookmarkStart w:id="1263" w:name="_Toc58915630"/>
      <w:bookmarkStart w:id="1264" w:name="_Toc58917811"/>
      <w:bookmarkStart w:id="1265" w:name="_Toc66693680"/>
      <w:bookmarkStart w:id="1266" w:name="_Toc74915632"/>
      <w:bookmarkStart w:id="1267" w:name="_Toc76114257"/>
      <w:bookmarkStart w:id="1268" w:name="_Toc76544143"/>
      <w:bookmarkStart w:id="1269" w:name="_Toc82536265"/>
      <w:bookmarkStart w:id="1270" w:name="_Toc89952558"/>
      <w:bookmarkStart w:id="1271" w:name="_Toc98766374"/>
      <w:bookmarkStart w:id="1272" w:name="_Toc99702737"/>
      <w:bookmarkStart w:id="1273" w:name="_Toc106206523"/>
      <w:r w:rsidRPr="00931575">
        <w:t>6</w:t>
      </w:r>
      <w:r w:rsidRPr="00931575">
        <w:tab/>
        <w:t>Radiated transmitter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440A2AB" w14:textId="77777777" w:rsidR="00C45907" w:rsidRPr="00931575" w:rsidRDefault="00C45907" w:rsidP="00C45907">
      <w:pPr>
        <w:pStyle w:val="Heading2"/>
      </w:pPr>
      <w:bookmarkStart w:id="1274" w:name="_Toc21102631"/>
      <w:bookmarkStart w:id="1275" w:name="_Toc29810480"/>
      <w:bookmarkStart w:id="1276" w:name="_Toc36635832"/>
      <w:bookmarkStart w:id="1277" w:name="_Toc37272778"/>
      <w:bookmarkStart w:id="1278" w:name="_Toc45885855"/>
      <w:bookmarkStart w:id="1279" w:name="_Toc53182964"/>
      <w:bookmarkStart w:id="1280" w:name="_Toc58915631"/>
      <w:bookmarkStart w:id="1281" w:name="_Toc58917812"/>
      <w:bookmarkStart w:id="1282" w:name="_Toc66693681"/>
      <w:bookmarkStart w:id="1283" w:name="_Toc74915633"/>
      <w:bookmarkStart w:id="1284" w:name="_Toc76114258"/>
      <w:bookmarkStart w:id="1285" w:name="_Toc76544144"/>
      <w:bookmarkStart w:id="1286" w:name="_Toc82536266"/>
      <w:bookmarkStart w:id="1287" w:name="_Toc89952559"/>
      <w:bookmarkStart w:id="1288" w:name="_Toc98766375"/>
      <w:bookmarkStart w:id="1289" w:name="_Toc99702738"/>
      <w:bookmarkStart w:id="1290" w:name="_Toc106206524"/>
      <w:r w:rsidRPr="00931575">
        <w:t>6.1</w:t>
      </w:r>
      <w:r w:rsidRPr="0093157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291" w:name="_Toc21102632"/>
      <w:bookmarkStart w:id="1292" w:name="_Toc29810481"/>
      <w:bookmarkStart w:id="1293" w:name="_Toc36635833"/>
      <w:bookmarkStart w:id="1294" w:name="_Toc37272779"/>
      <w:bookmarkStart w:id="1295" w:name="_Toc45885856"/>
      <w:bookmarkStart w:id="1296" w:name="_Toc53182965"/>
      <w:bookmarkStart w:id="1297" w:name="_Toc58915632"/>
      <w:bookmarkStart w:id="1298" w:name="_Toc58917813"/>
      <w:bookmarkStart w:id="1299" w:name="_Toc66693682"/>
      <w:bookmarkStart w:id="1300" w:name="_Toc74915634"/>
      <w:bookmarkStart w:id="1301" w:name="_Toc76114259"/>
      <w:bookmarkStart w:id="1302" w:name="_Toc76544145"/>
      <w:bookmarkStart w:id="1303" w:name="_Toc82536267"/>
      <w:bookmarkStart w:id="1304" w:name="_Toc89952560"/>
      <w:bookmarkStart w:id="1305" w:name="_Toc98766376"/>
      <w:bookmarkStart w:id="1306" w:name="_Toc99702739"/>
      <w:bookmarkStart w:id="1307" w:name="_Toc106206525"/>
      <w:r w:rsidRPr="00931575">
        <w:t>6.2</w:t>
      </w:r>
      <w:r w:rsidRPr="00931575">
        <w:tab/>
        <w:t>Radiated transmit power</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FF0E1E9" w14:textId="77777777" w:rsidR="00C45907" w:rsidRPr="00931575" w:rsidRDefault="00C45907" w:rsidP="00C45907">
      <w:pPr>
        <w:pStyle w:val="Heading3"/>
        <w:rPr>
          <w:lang w:eastAsia="sv-SE"/>
        </w:rPr>
      </w:pPr>
      <w:bookmarkStart w:id="1308" w:name="_Toc21102633"/>
      <w:bookmarkStart w:id="1309" w:name="_Toc29810482"/>
      <w:bookmarkStart w:id="1310" w:name="_Toc36635834"/>
      <w:bookmarkStart w:id="1311" w:name="_Toc37272780"/>
      <w:bookmarkStart w:id="1312" w:name="_Toc45885857"/>
      <w:bookmarkStart w:id="1313" w:name="_Toc53182966"/>
      <w:bookmarkStart w:id="1314" w:name="_Toc58915633"/>
      <w:bookmarkStart w:id="1315" w:name="_Toc58917814"/>
      <w:bookmarkStart w:id="1316" w:name="_Toc66693683"/>
      <w:bookmarkStart w:id="1317" w:name="_Toc74915635"/>
      <w:bookmarkStart w:id="1318" w:name="_Toc76114260"/>
      <w:bookmarkStart w:id="1319" w:name="_Toc76544146"/>
      <w:bookmarkStart w:id="1320" w:name="_Toc82536268"/>
      <w:bookmarkStart w:id="1321" w:name="_Toc89952561"/>
      <w:bookmarkStart w:id="1322" w:name="_Toc98766377"/>
      <w:bookmarkStart w:id="1323" w:name="_Toc99702740"/>
      <w:bookmarkStart w:id="1324" w:name="_Toc106206526"/>
      <w:r w:rsidRPr="00931575">
        <w:rPr>
          <w:lang w:eastAsia="sv-SE"/>
        </w:rPr>
        <w:t>6.2.1</w:t>
      </w:r>
      <w:r w:rsidRPr="00931575">
        <w:rPr>
          <w:lang w:eastAsia="sv-SE"/>
        </w:rPr>
        <w:tab/>
        <w:t>Definition and applicability</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70FD46D0" w14:textId="77777777" w:rsidR="00B664A7" w:rsidRDefault="00B664A7" w:rsidP="00B664A7">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3F928948" w14:textId="08DE7E54" w:rsidR="00B664A7" w:rsidRPr="006D5D66" w:rsidRDefault="00B664A7" w:rsidP="00B664A7">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1325" w:name="_Toc21102634"/>
      <w:bookmarkStart w:id="1326" w:name="_Toc29810483"/>
      <w:bookmarkStart w:id="1327" w:name="_Toc36635835"/>
      <w:bookmarkStart w:id="1328" w:name="_Toc37272781"/>
      <w:bookmarkStart w:id="1329" w:name="_Toc45885858"/>
      <w:bookmarkStart w:id="1330" w:name="_Toc53182967"/>
      <w:bookmarkStart w:id="1331" w:name="_Toc58915634"/>
      <w:bookmarkStart w:id="1332" w:name="_Toc58917815"/>
      <w:bookmarkStart w:id="1333" w:name="_Toc66693684"/>
      <w:bookmarkStart w:id="1334" w:name="_Toc74915636"/>
      <w:bookmarkStart w:id="1335" w:name="_Toc76114261"/>
      <w:bookmarkStart w:id="1336" w:name="_Toc76544147"/>
      <w:bookmarkStart w:id="1337" w:name="_Toc82536269"/>
      <w:bookmarkStart w:id="1338" w:name="_Toc89952562"/>
      <w:bookmarkStart w:id="1339" w:name="_Toc98766378"/>
      <w:bookmarkStart w:id="1340" w:name="_Toc99702741"/>
      <w:bookmarkStart w:id="1341" w:name="_Toc106206527"/>
      <w:r w:rsidRPr="00931575">
        <w:rPr>
          <w:lang w:eastAsia="sv-SE"/>
        </w:rPr>
        <w:t>6.2.2</w:t>
      </w:r>
      <w:r w:rsidRPr="00931575">
        <w:rPr>
          <w:lang w:eastAsia="sv-SE"/>
        </w:rPr>
        <w:tab/>
        <w:t>Minimum requirement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342" w:name="_Toc21102635"/>
      <w:bookmarkStart w:id="1343" w:name="_Toc29810484"/>
      <w:bookmarkStart w:id="1344" w:name="_Toc36635836"/>
      <w:bookmarkStart w:id="1345" w:name="_Toc37272782"/>
      <w:bookmarkStart w:id="1346" w:name="_Toc45885859"/>
      <w:bookmarkStart w:id="1347" w:name="_Toc53182968"/>
      <w:bookmarkStart w:id="1348" w:name="_Toc58915635"/>
      <w:bookmarkStart w:id="1349" w:name="_Toc58917816"/>
      <w:bookmarkStart w:id="1350" w:name="_Toc66693685"/>
      <w:bookmarkStart w:id="1351" w:name="_Toc74915637"/>
      <w:bookmarkStart w:id="1352" w:name="_Toc76114262"/>
      <w:bookmarkStart w:id="1353" w:name="_Toc76544148"/>
      <w:bookmarkStart w:id="1354" w:name="_Toc82536270"/>
      <w:bookmarkStart w:id="1355" w:name="_Toc89952563"/>
      <w:bookmarkStart w:id="1356" w:name="_Toc98766379"/>
      <w:bookmarkStart w:id="1357" w:name="_Toc99702742"/>
      <w:bookmarkStart w:id="1358" w:name="_Toc106206528"/>
      <w:r w:rsidRPr="00931575">
        <w:rPr>
          <w:lang w:eastAsia="sv-SE"/>
        </w:rPr>
        <w:t>6.2.3</w:t>
      </w:r>
      <w:r w:rsidRPr="00931575">
        <w:rPr>
          <w:lang w:eastAsia="sv-SE"/>
        </w:rPr>
        <w:tab/>
        <w:t>Test purpose</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359" w:name="_Toc21102636"/>
      <w:bookmarkStart w:id="1360" w:name="_Toc29810485"/>
      <w:bookmarkStart w:id="1361" w:name="_Toc36635837"/>
      <w:bookmarkStart w:id="1362" w:name="_Toc37272783"/>
      <w:bookmarkStart w:id="1363" w:name="_Toc45885860"/>
      <w:bookmarkStart w:id="1364" w:name="_Toc53182969"/>
      <w:bookmarkStart w:id="1365" w:name="_Toc58915636"/>
      <w:bookmarkStart w:id="1366" w:name="_Toc58917817"/>
      <w:bookmarkStart w:id="1367" w:name="_Toc66693686"/>
      <w:bookmarkStart w:id="1368" w:name="_Toc74915638"/>
      <w:bookmarkStart w:id="1369" w:name="_Toc76114263"/>
      <w:bookmarkStart w:id="1370" w:name="_Toc76544149"/>
      <w:bookmarkStart w:id="1371" w:name="_Toc82536271"/>
      <w:bookmarkStart w:id="1372" w:name="_Toc89952564"/>
      <w:bookmarkStart w:id="1373" w:name="_Toc98766380"/>
      <w:bookmarkStart w:id="1374" w:name="_Toc99702743"/>
      <w:bookmarkStart w:id="1375" w:name="_Toc106206529"/>
      <w:r w:rsidRPr="00931575">
        <w:rPr>
          <w:lang w:eastAsia="sv-SE"/>
        </w:rPr>
        <w:t>6.</w:t>
      </w:r>
      <w:r w:rsidRPr="00931575">
        <w:rPr>
          <w:lang w:eastAsia="zh-CN"/>
        </w:rPr>
        <w:t>2</w:t>
      </w:r>
      <w:r w:rsidRPr="00931575">
        <w:rPr>
          <w:lang w:eastAsia="sv-SE"/>
        </w:rPr>
        <w:t>.4</w:t>
      </w:r>
      <w:r w:rsidRPr="00931575">
        <w:rPr>
          <w:lang w:eastAsia="sv-SE"/>
        </w:rPr>
        <w:tab/>
        <w:t>Method of test</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6882FAE3" w14:textId="77777777" w:rsidR="00C45907" w:rsidRPr="00931575" w:rsidRDefault="00C45907" w:rsidP="00C45907">
      <w:pPr>
        <w:pStyle w:val="Heading4"/>
        <w:rPr>
          <w:lang w:eastAsia="sv-SE"/>
        </w:rPr>
      </w:pPr>
      <w:bookmarkStart w:id="1376" w:name="_Toc21102637"/>
      <w:bookmarkStart w:id="1377" w:name="_Toc29810486"/>
      <w:bookmarkStart w:id="1378" w:name="_Toc36635838"/>
      <w:bookmarkStart w:id="1379" w:name="_Toc37272784"/>
      <w:bookmarkStart w:id="1380" w:name="_Toc45885861"/>
      <w:bookmarkStart w:id="1381" w:name="_Toc53182970"/>
      <w:bookmarkStart w:id="1382" w:name="_Toc58915637"/>
      <w:bookmarkStart w:id="1383" w:name="_Toc58917818"/>
      <w:bookmarkStart w:id="1384" w:name="_Toc66693687"/>
      <w:bookmarkStart w:id="1385" w:name="_Toc74915639"/>
      <w:bookmarkStart w:id="1386" w:name="_Toc76114264"/>
      <w:bookmarkStart w:id="1387" w:name="_Toc76544150"/>
      <w:bookmarkStart w:id="1388" w:name="_Toc82536272"/>
      <w:bookmarkStart w:id="1389" w:name="_Toc89952565"/>
      <w:bookmarkStart w:id="1390" w:name="_Toc98766381"/>
      <w:bookmarkStart w:id="1391" w:name="_Toc99702744"/>
      <w:bookmarkStart w:id="1392" w:name="_Toc106206530"/>
      <w:r w:rsidRPr="00931575">
        <w:rPr>
          <w:lang w:eastAsia="sv-SE"/>
        </w:rPr>
        <w:t>6.2.4.1</w:t>
      </w:r>
      <w:r w:rsidRPr="00931575">
        <w:rPr>
          <w:lang w:eastAsia="sv-SE"/>
        </w:rPr>
        <w:tab/>
        <w:t>Initial conditions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393" w:name="_Toc21102638"/>
      <w:bookmarkStart w:id="1394" w:name="_Toc29810487"/>
      <w:bookmarkStart w:id="1395" w:name="_Toc36635839"/>
      <w:bookmarkStart w:id="139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397" w:name="_Toc45885862"/>
      <w:bookmarkStart w:id="1398" w:name="_Toc53182971"/>
      <w:bookmarkStart w:id="1399" w:name="_Toc58915638"/>
      <w:bookmarkStart w:id="1400" w:name="_Toc58917819"/>
      <w:bookmarkStart w:id="1401" w:name="_Toc66693688"/>
      <w:bookmarkStart w:id="1402" w:name="_Toc74915640"/>
      <w:bookmarkStart w:id="1403" w:name="_Toc76114265"/>
      <w:bookmarkStart w:id="1404" w:name="_Toc76544151"/>
      <w:bookmarkStart w:id="1405" w:name="_Toc82536273"/>
      <w:bookmarkStart w:id="1406" w:name="_Toc89952566"/>
      <w:bookmarkStart w:id="1407" w:name="_Toc98766382"/>
      <w:bookmarkStart w:id="1408" w:name="_Toc99702745"/>
      <w:bookmarkStart w:id="1409" w:name="_Toc106206531"/>
      <w:r w:rsidRPr="00931575">
        <w:rPr>
          <w:lang w:eastAsia="sv-SE"/>
        </w:rPr>
        <w:t>6.2.4.2</w:t>
      </w:r>
      <w:r w:rsidRPr="00931575">
        <w:rPr>
          <w:lang w:eastAsia="sv-SE"/>
        </w:rPr>
        <w:tab/>
        <w:t>Procedure</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410" w:name="_Toc21102639"/>
      <w:bookmarkStart w:id="1411" w:name="_Toc29810488"/>
      <w:bookmarkStart w:id="1412" w:name="_Toc36635840"/>
      <w:bookmarkStart w:id="1413" w:name="_Toc37272786"/>
      <w:bookmarkStart w:id="1414" w:name="_Toc45885863"/>
      <w:bookmarkStart w:id="1415" w:name="_Toc53182972"/>
      <w:bookmarkStart w:id="1416" w:name="_Toc58915639"/>
      <w:bookmarkStart w:id="1417" w:name="_Toc58917820"/>
      <w:bookmarkStart w:id="1418" w:name="_Toc66693689"/>
      <w:bookmarkStart w:id="1419" w:name="_Toc74915641"/>
      <w:bookmarkStart w:id="1420" w:name="_Toc76114266"/>
      <w:bookmarkStart w:id="1421" w:name="_Toc76544152"/>
      <w:bookmarkStart w:id="1422" w:name="_Toc82536274"/>
      <w:bookmarkStart w:id="1423" w:name="_Toc89952567"/>
      <w:bookmarkStart w:id="1424" w:name="_Toc98766383"/>
      <w:bookmarkStart w:id="1425" w:name="_Toc99702746"/>
      <w:bookmarkStart w:id="1426" w:name="_Toc106206532"/>
      <w:r w:rsidRPr="00931575">
        <w:rPr>
          <w:lang w:eastAsia="sv-SE"/>
        </w:rPr>
        <w:t>6.</w:t>
      </w:r>
      <w:r w:rsidRPr="00931575">
        <w:rPr>
          <w:lang w:eastAsia="zh-CN"/>
        </w:rPr>
        <w:t>2</w:t>
      </w:r>
      <w:r w:rsidRPr="00931575">
        <w:rPr>
          <w:lang w:eastAsia="sv-SE"/>
        </w:rPr>
        <w:t>.5</w:t>
      </w:r>
      <w:r w:rsidRPr="00931575">
        <w:rPr>
          <w:lang w:eastAsia="sv-SE"/>
        </w:rPr>
        <w:tab/>
        <w:t>Test requirement</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D6143F">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D6143F">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D6143F">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D6143F">
            <w:pPr>
              <w:pStyle w:val="TAC"/>
            </w:pPr>
          </w:p>
        </w:tc>
        <w:tc>
          <w:tcPr>
            <w:tcW w:w="3330" w:type="dxa"/>
            <w:tcBorders>
              <w:top w:val="single" w:sz="4" w:space="0" w:color="auto"/>
              <w:left w:val="single" w:sz="4" w:space="0" w:color="auto"/>
              <w:right w:val="single" w:sz="4" w:space="0" w:color="auto"/>
            </w:tcBorders>
          </w:tcPr>
          <w:p w14:paraId="500C3407" w14:textId="77777777" w:rsidR="00D6143F" w:rsidRDefault="00D6143F" w:rsidP="00D6143F">
            <w:pPr>
              <w:pStyle w:val="TAC"/>
            </w:pPr>
            <w:r>
              <w:t xml:space="preserve">3 GHz &lt; f </w:t>
            </w:r>
            <w:r>
              <w:rPr>
                <w:rFonts w:cs="Arial"/>
              </w:rPr>
              <w:t>≤</w:t>
            </w:r>
            <w:r>
              <w:t xml:space="preserve"> 6 GHz: </w:t>
            </w:r>
            <w:r>
              <w:rPr>
                <w:rFonts w:cs="Arial"/>
              </w:rPr>
              <w:t xml:space="preserve">± </w:t>
            </w:r>
            <w:r>
              <w:t>3.5 dB</w:t>
            </w:r>
          </w:p>
          <w:p w14:paraId="26794538" w14:textId="718B94CB" w:rsidR="00D6143F" w:rsidRPr="00931575" w:rsidRDefault="00D6143F" w:rsidP="00D6143F">
            <w:pPr>
              <w:pStyle w:val="TAC"/>
            </w:pPr>
            <w:r>
              <w:t>For bands n46</w:t>
            </w:r>
            <w:r>
              <w:rPr>
                <w:rFonts w:eastAsia="SimSun" w:hint="eastAsia"/>
                <w:lang w:val="en-US" w:eastAsia="zh-CN"/>
              </w:rPr>
              <w:t>,</w:t>
            </w:r>
            <w:r>
              <w:t xml:space="preserve"> n96</w:t>
            </w:r>
            <w:r>
              <w:rPr>
                <w:rFonts w:eastAsia="SimSun" w:hint="eastAsia"/>
                <w:lang w:val="en-US" w:eastAsia="zh-CN"/>
              </w:rPr>
              <w:t xml:space="preserve"> and n102</w:t>
            </w:r>
            <w:r>
              <w:t xml:space="preserve">: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D6143F">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427" w:name="_Toc21102640"/>
      <w:bookmarkStart w:id="1428" w:name="_Toc29810489"/>
      <w:bookmarkStart w:id="1429" w:name="_Toc36635841"/>
      <w:bookmarkStart w:id="1430" w:name="_Toc37272787"/>
      <w:bookmarkStart w:id="1431" w:name="_Toc45885864"/>
      <w:bookmarkStart w:id="1432" w:name="_Toc53182973"/>
      <w:bookmarkStart w:id="1433" w:name="_Toc58915640"/>
      <w:bookmarkStart w:id="1434" w:name="_Toc58917821"/>
      <w:bookmarkStart w:id="1435" w:name="_Toc66693690"/>
      <w:bookmarkStart w:id="1436" w:name="_Toc74915642"/>
      <w:bookmarkStart w:id="1437" w:name="_Toc76114267"/>
      <w:bookmarkStart w:id="1438" w:name="_Toc76544153"/>
      <w:bookmarkStart w:id="1439" w:name="_Toc82536275"/>
      <w:bookmarkStart w:id="1440" w:name="_Toc89952568"/>
      <w:bookmarkStart w:id="1441" w:name="_Toc98766384"/>
      <w:bookmarkStart w:id="1442" w:name="_Toc99702747"/>
      <w:bookmarkStart w:id="1443" w:name="_Toc106206533"/>
      <w:r w:rsidRPr="00931575">
        <w:t>6.3</w:t>
      </w:r>
      <w:r w:rsidRPr="00931575">
        <w:tab/>
        <w:t>OTA base station output power</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6BA5DC88" w14:textId="77777777" w:rsidR="00C45907" w:rsidRPr="00931575" w:rsidRDefault="00C45907" w:rsidP="00C45907">
      <w:pPr>
        <w:pStyle w:val="Heading3"/>
        <w:rPr>
          <w:lang w:eastAsia="sv-SE"/>
        </w:rPr>
      </w:pPr>
      <w:bookmarkStart w:id="1444" w:name="_Toc21102641"/>
      <w:bookmarkStart w:id="1445" w:name="_Toc29810490"/>
      <w:bookmarkStart w:id="1446" w:name="_Toc36635842"/>
      <w:bookmarkStart w:id="1447" w:name="_Toc37272788"/>
      <w:bookmarkStart w:id="1448" w:name="_Toc45885865"/>
      <w:bookmarkStart w:id="1449" w:name="_Toc53182974"/>
      <w:bookmarkStart w:id="1450" w:name="_Toc58915641"/>
      <w:bookmarkStart w:id="1451" w:name="_Toc58917822"/>
      <w:bookmarkStart w:id="1452" w:name="_Toc66693691"/>
      <w:bookmarkStart w:id="1453" w:name="_Toc74915643"/>
      <w:bookmarkStart w:id="1454" w:name="_Toc76114268"/>
      <w:bookmarkStart w:id="1455" w:name="_Toc76544154"/>
      <w:bookmarkStart w:id="1456" w:name="_Toc82536276"/>
      <w:bookmarkStart w:id="1457" w:name="_Toc89952569"/>
      <w:bookmarkStart w:id="1458" w:name="_Toc98766385"/>
      <w:bookmarkStart w:id="1459" w:name="_Toc99702748"/>
      <w:bookmarkStart w:id="1460" w:name="_Toc106206534"/>
      <w:r w:rsidRPr="00931575">
        <w:rPr>
          <w:lang w:eastAsia="sv-SE"/>
        </w:rPr>
        <w:t>6.3.1</w:t>
      </w:r>
      <w:r w:rsidRPr="00931575">
        <w:rPr>
          <w:lang w:eastAsia="sv-SE"/>
        </w:rPr>
        <w:tab/>
        <w:t>Definition and applicability</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461" w:name="_Toc21102642"/>
      <w:bookmarkStart w:id="1462" w:name="_Toc29810491"/>
      <w:bookmarkStart w:id="1463" w:name="_Toc36635843"/>
      <w:bookmarkStart w:id="1464" w:name="_Toc37272789"/>
      <w:bookmarkStart w:id="1465" w:name="_Toc45885866"/>
      <w:bookmarkStart w:id="1466" w:name="_Toc53182975"/>
      <w:bookmarkStart w:id="1467" w:name="_Toc58915642"/>
      <w:bookmarkStart w:id="1468" w:name="_Toc58917823"/>
      <w:bookmarkStart w:id="1469" w:name="_Toc66693692"/>
      <w:bookmarkStart w:id="1470" w:name="_Toc74915644"/>
      <w:bookmarkStart w:id="1471" w:name="_Toc76114269"/>
      <w:bookmarkStart w:id="1472" w:name="_Toc76544155"/>
      <w:bookmarkStart w:id="1473" w:name="_Toc82536277"/>
      <w:bookmarkStart w:id="1474" w:name="_Toc89952570"/>
      <w:bookmarkStart w:id="1475" w:name="_Toc98766386"/>
      <w:bookmarkStart w:id="1476" w:name="_Toc99702749"/>
      <w:bookmarkStart w:id="1477" w:name="_Toc106206535"/>
      <w:r w:rsidRPr="00931575">
        <w:rPr>
          <w:lang w:eastAsia="sv-SE"/>
        </w:rPr>
        <w:t>6.3.2</w:t>
      </w:r>
      <w:r w:rsidRPr="00931575">
        <w:rPr>
          <w:lang w:eastAsia="sv-SE"/>
        </w:rPr>
        <w:tab/>
        <w:t>Minimum requirement</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478" w:name="_Toc21102643"/>
      <w:bookmarkStart w:id="1479" w:name="_Toc29810492"/>
      <w:bookmarkStart w:id="1480" w:name="_Toc36635844"/>
      <w:bookmarkStart w:id="1481" w:name="_Toc37272790"/>
      <w:bookmarkStart w:id="1482" w:name="_Toc45885867"/>
      <w:bookmarkStart w:id="1483" w:name="_Toc53182976"/>
      <w:bookmarkStart w:id="1484" w:name="_Toc58915643"/>
      <w:bookmarkStart w:id="1485" w:name="_Toc58917824"/>
      <w:bookmarkStart w:id="1486" w:name="_Toc66693693"/>
      <w:bookmarkStart w:id="1487" w:name="_Toc74915645"/>
      <w:bookmarkStart w:id="1488" w:name="_Toc76114270"/>
      <w:bookmarkStart w:id="1489" w:name="_Toc76544156"/>
      <w:bookmarkStart w:id="1490" w:name="_Toc82536278"/>
      <w:bookmarkStart w:id="1491" w:name="_Toc89952571"/>
      <w:bookmarkStart w:id="1492" w:name="_Toc98766387"/>
      <w:bookmarkStart w:id="1493" w:name="_Toc99702750"/>
      <w:bookmarkStart w:id="1494" w:name="_Toc106206536"/>
      <w:r w:rsidRPr="00931575">
        <w:rPr>
          <w:lang w:eastAsia="sv-SE"/>
        </w:rPr>
        <w:t>6.3.3</w:t>
      </w:r>
      <w:r w:rsidRPr="00931575">
        <w:rPr>
          <w:lang w:eastAsia="sv-SE"/>
        </w:rPr>
        <w:tab/>
        <w:t>Test purpose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495" w:name="_Toc21102644"/>
      <w:bookmarkStart w:id="1496" w:name="_Toc29810493"/>
      <w:bookmarkStart w:id="1497" w:name="_Toc36635845"/>
      <w:bookmarkStart w:id="1498" w:name="_Toc37272791"/>
      <w:bookmarkStart w:id="1499" w:name="_Toc45885868"/>
      <w:bookmarkStart w:id="1500" w:name="_Toc53182977"/>
      <w:bookmarkStart w:id="1501" w:name="_Toc58915644"/>
      <w:bookmarkStart w:id="1502" w:name="_Toc58917825"/>
      <w:bookmarkStart w:id="1503" w:name="_Toc66693694"/>
      <w:bookmarkStart w:id="1504" w:name="_Toc74915646"/>
      <w:bookmarkStart w:id="1505" w:name="_Toc76114271"/>
      <w:bookmarkStart w:id="1506" w:name="_Toc76544157"/>
      <w:bookmarkStart w:id="1507" w:name="_Toc82536279"/>
      <w:bookmarkStart w:id="1508" w:name="_Toc89952572"/>
      <w:bookmarkStart w:id="1509" w:name="_Toc98766388"/>
      <w:bookmarkStart w:id="1510" w:name="_Toc99702751"/>
      <w:bookmarkStart w:id="1511" w:name="_Toc106206537"/>
      <w:r w:rsidRPr="00931575">
        <w:rPr>
          <w:lang w:eastAsia="sv-SE"/>
        </w:rPr>
        <w:t>6</w:t>
      </w:r>
      <w:r w:rsidRPr="00931575">
        <w:rPr>
          <w:lang w:eastAsia="zh-CN"/>
        </w:rPr>
        <w:t>.3.</w:t>
      </w:r>
      <w:r w:rsidRPr="00931575">
        <w:rPr>
          <w:lang w:eastAsia="sv-SE"/>
        </w:rPr>
        <w:t>4</w:t>
      </w:r>
      <w:r w:rsidRPr="00931575">
        <w:rPr>
          <w:lang w:eastAsia="sv-SE"/>
        </w:rPr>
        <w:tab/>
        <w:t>Method of test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4FBC60C8" w14:textId="77777777" w:rsidR="00C45907" w:rsidRPr="00931575" w:rsidRDefault="00C45907" w:rsidP="00C45907">
      <w:pPr>
        <w:pStyle w:val="Heading4"/>
        <w:rPr>
          <w:lang w:eastAsia="sv-SE"/>
        </w:rPr>
      </w:pPr>
      <w:bookmarkStart w:id="1512" w:name="_Toc21102645"/>
      <w:bookmarkStart w:id="1513" w:name="_Toc29810494"/>
      <w:bookmarkStart w:id="1514" w:name="_Toc36635846"/>
      <w:bookmarkStart w:id="1515" w:name="_Toc37272792"/>
      <w:bookmarkStart w:id="1516" w:name="_Toc45885869"/>
      <w:bookmarkStart w:id="1517" w:name="_Toc53182978"/>
      <w:bookmarkStart w:id="1518" w:name="_Toc58915645"/>
      <w:bookmarkStart w:id="1519" w:name="_Toc58917826"/>
      <w:bookmarkStart w:id="1520" w:name="_Toc66693695"/>
      <w:bookmarkStart w:id="1521" w:name="_Toc74915647"/>
      <w:bookmarkStart w:id="1522" w:name="_Toc76114272"/>
      <w:bookmarkStart w:id="1523" w:name="_Toc76544158"/>
      <w:bookmarkStart w:id="1524" w:name="_Toc82536280"/>
      <w:bookmarkStart w:id="1525" w:name="_Toc89952573"/>
      <w:bookmarkStart w:id="1526" w:name="_Toc98766389"/>
      <w:bookmarkStart w:id="1527" w:name="_Toc99702752"/>
      <w:bookmarkStart w:id="1528" w:name="_Toc106206538"/>
      <w:r w:rsidRPr="00931575">
        <w:rPr>
          <w:lang w:eastAsia="sv-SE"/>
        </w:rPr>
        <w:t>6.3.4.1</w:t>
      </w:r>
      <w:r w:rsidRPr="00931575">
        <w:rPr>
          <w:lang w:eastAsia="sv-SE"/>
        </w:rPr>
        <w:tab/>
        <w:t>Initial conditions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529" w:name="_Toc21102646"/>
      <w:bookmarkStart w:id="1530" w:name="_Toc29810495"/>
      <w:bookmarkStart w:id="1531" w:name="_Toc36635847"/>
      <w:bookmarkStart w:id="1532" w:name="_Toc37272793"/>
      <w:bookmarkStart w:id="1533" w:name="_Toc45885870"/>
      <w:bookmarkStart w:id="1534" w:name="_Toc53182979"/>
      <w:bookmarkStart w:id="1535" w:name="_Toc58915646"/>
      <w:bookmarkStart w:id="1536" w:name="_Toc58917827"/>
      <w:bookmarkStart w:id="1537" w:name="_Toc66693696"/>
      <w:bookmarkStart w:id="1538" w:name="_Toc74915648"/>
      <w:bookmarkStart w:id="1539" w:name="_Toc76114273"/>
      <w:bookmarkStart w:id="1540" w:name="_Toc76544159"/>
      <w:bookmarkStart w:id="1541" w:name="_Toc82536281"/>
      <w:bookmarkStart w:id="1542" w:name="_Toc89952574"/>
      <w:bookmarkStart w:id="1543" w:name="_Toc98766390"/>
      <w:bookmarkStart w:id="1544" w:name="_Toc99702753"/>
      <w:bookmarkStart w:id="1545" w:name="_Toc106206539"/>
      <w:r w:rsidRPr="00931575">
        <w:rPr>
          <w:lang w:eastAsia="sv-SE"/>
        </w:rPr>
        <w:t>6.3.4.2</w:t>
      </w:r>
      <w:r w:rsidRPr="00931575">
        <w:rPr>
          <w:lang w:eastAsia="sv-SE"/>
        </w:rPr>
        <w:tab/>
        <w:t>Procedure</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546" w:name="_Toc21102647"/>
      <w:bookmarkStart w:id="1547" w:name="_Toc29810496"/>
      <w:bookmarkStart w:id="1548" w:name="_Toc36635848"/>
      <w:bookmarkStart w:id="1549" w:name="_Toc37272794"/>
      <w:bookmarkStart w:id="1550" w:name="_Toc45885871"/>
      <w:bookmarkStart w:id="1551" w:name="_Toc53182980"/>
      <w:bookmarkStart w:id="1552" w:name="_Toc58915647"/>
      <w:bookmarkStart w:id="1553" w:name="_Toc58917828"/>
      <w:bookmarkStart w:id="1554" w:name="_Toc66693697"/>
      <w:bookmarkStart w:id="1555" w:name="_Toc74915649"/>
      <w:bookmarkStart w:id="1556" w:name="_Toc76114274"/>
      <w:bookmarkStart w:id="1557" w:name="_Toc76544160"/>
      <w:bookmarkStart w:id="1558" w:name="_Toc82536282"/>
      <w:bookmarkStart w:id="1559" w:name="_Toc89952575"/>
      <w:bookmarkStart w:id="1560" w:name="_Toc98766391"/>
      <w:bookmarkStart w:id="1561" w:name="_Toc99702754"/>
      <w:bookmarkStart w:id="1562" w:name="_Toc106206540"/>
      <w:r w:rsidRPr="00931575">
        <w:rPr>
          <w:lang w:eastAsia="sv-SE"/>
        </w:rPr>
        <w:t>6</w:t>
      </w:r>
      <w:r w:rsidRPr="00931575">
        <w:rPr>
          <w:lang w:eastAsia="zh-CN"/>
        </w:rPr>
        <w:t>.3.</w:t>
      </w:r>
      <w:r w:rsidRPr="00931575">
        <w:rPr>
          <w:lang w:eastAsia="sv-SE"/>
        </w:rPr>
        <w:t>5</w:t>
      </w:r>
      <w:r w:rsidRPr="00931575">
        <w:rPr>
          <w:lang w:eastAsia="sv-SE"/>
        </w:rPr>
        <w:tab/>
        <w:t>Test requirement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46E32103" w14:textId="77777777" w:rsidR="00C45907" w:rsidRPr="00931575" w:rsidRDefault="00C45907" w:rsidP="00C45907">
      <w:pPr>
        <w:pStyle w:val="Heading4"/>
        <w:rPr>
          <w:lang w:eastAsia="sv-SE"/>
        </w:rPr>
      </w:pPr>
      <w:bookmarkStart w:id="1563" w:name="_Toc13081940"/>
      <w:bookmarkStart w:id="1564" w:name="_Toc29810497"/>
      <w:bookmarkStart w:id="1565" w:name="_Toc36635849"/>
      <w:bookmarkStart w:id="1566" w:name="_Toc37272795"/>
      <w:bookmarkStart w:id="1567" w:name="_Toc45885872"/>
      <w:bookmarkStart w:id="1568" w:name="_Toc53182981"/>
      <w:bookmarkStart w:id="1569" w:name="_Toc58915648"/>
      <w:bookmarkStart w:id="1570" w:name="_Toc58917829"/>
      <w:bookmarkStart w:id="1571" w:name="_Toc66693698"/>
      <w:bookmarkStart w:id="1572" w:name="_Toc74915650"/>
      <w:bookmarkStart w:id="1573" w:name="_Toc76114275"/>
      <w:bookmarkStart w:id="1574" w:name="_Toc76544161"/>
      <w:bookmarkStart w:id="1575" w:name="_Toc82536283"/>
      <w:bookmarkStart w:id="1576" w:name="_Toc89952576"/>
      <w:bookmarkStart w:id="1577" w:name="_Toc98766392"/>
      <w:bookmarkStart w:id="1578" w:name="_Toc99702755"/>
      <w:bookmarkStart w:id="1579" w:name="_Toc106206541"/>
      <w:bookmarkStart w:id="1580" w:name="_Toc21102649"/>
      <w:r w:rsidRPr="00931575">
        <w:rPr>
          <w:lang w:eastAsia="sv-SE"/>
        </w:rPr>
        <w:t>6.3.5.1</w:t>
      </w:r>
      <w:r w:rsidRPr="00931575">
        <w:rPr>
          <w:lang w:eastAsia="sv-SE"/>
        </w:rPr>
        <w:tab/>
      </w:r>
      <w:r w:rsidRPr="00931575">
        <w:rPr>
          <w:i/>
          <w:lang w:eastAsia="sv-SE"/>
        </w:rPr>
        <w:t>BS type 1-O</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581" w:name="_Toc29810498"/>
      <w:bookmarkStart w:id="1582" w:name="_Toc36635850"/>
      <w:bookmarkStart w:id="1583" w:name="_Toc37272796"/>
      <w:bookmarkStart w:id="1584" w:name="_Toc45885873"/>
      <w:bookmarkStart w:id="1585" w:name="_Toc53182982"/>
      <w:bookmarkStart w:id="1586" w:name="_Toc58915649"/>
      <w:bookmarkStart w:id="1587" w:name="_Toc58917830"/>
      <w:bookmarkStart w:id="1588" w:name="_Toc66693699"/>
      <w:bookmarkStart w:id="1589" w:name="_Toc74915651"/>
      <w:bookmarkStart w:id="1590" w:name="_Toc76114276"/>
      <w:bookmarkStart w:id="1591" w:name="_Toc76544162"/>
      <w:bookmarkStart w:id="1592" w:name="_Toc82536284"/>
      <w:bookmarkStart w:id="1593" w:name="_Toc89952577"/>
      <w:bookmarkStart w:id="1594" w:name="_Toc98766393"/>
      <w:bookmarkStart w:id="1595" w:name="_Toc99702756"/>
      <w:bookmarkStart w:id="1596" w:name="_Toc106206542"/>
      <w:r w:rsidRPr="00931575">
        <w:rPr>
          <w:lang w:eastAsia="sv-SE"/>
        </w:rPr>
        <w:t>6.3.5.2</w:t>
      </w:r>
      <w:r w:rsidRPr="00931575">
        <w:rPr>
          <w:lang w:eastAsia="sv-SE"/>
        </w:rPr>
        <w:tab/>
      </w:r>
      <w:r w:rsidRPr="00931575">
        <w:rPr>
          <w:i/>
          <w:lang w:eastAsia="sv-SE"/>
        </w:rPr>
        <w:t>BS type 2-O</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D8AB2EE" w14:textId="751C7E06" w:rsidR="00FB345C" w:rsidRDefault="00FB345C" w:rsidP="00FB345C">
      <w:pPr>
        <w:rPr>
          <w:i/>
        </w:rPr>
      </w:pPr>
      <w:bookmarkStart w:id="1597" w:name="_Toc21102650"/>
      <w:bookmarkStart w:id="1598" w:name="_Toc29810499"/>
      <w:bookmarkStart w:id="1599" w:name="_Toc36635851"/>
      <w:bookmarkStart w:id="1600" w:name="_Toc37272797"/>
      <w:bookmarkStart w:id="1601" w:name="_Toc45885874"/>
      <w:bookmarkStart w:id="1602" w:name="_Toc53182983"/>
      <w:bookmarkStart w:id="1603" w:name="_Toc58915650"/>
      <w:bookmarkStart w:id="1604" w:name="_Toc58917831"/>
      <w:bookmarkStart w:id="1605" w:name="_Toc66693700"/>
      <w:bookmarkStart w:id="1606" w:name="_Toc74915652"/>
      <w:bookmarkStart w:id="1607" w:name="_Toc76114277"/>
      <w:bookmarkStart w:id="1608" w:name="_Toc76544163"/>
      <w:bookmarkStart w:id="1609" w:name="_Toc82536285"/>
      <w:bookmarkStart w:id="1610" w:name="_Toc89952578"/>
      <w:bookmarkStart w:id="1611" w:name="_Toc98766394"/>
      <w:bookmarkStart w:id="1612" w:name="_Toc99702757"/>
    </w:p>
    <w:p w14:paraId="332AAFC3" w14:textId="77777777" w:rsidR="00FB345C" w:rsidRPr="006F0B54" w:rsidRDefault="00FB345C" w:rsidP="00FB345C"/>
    <w:p w14:paraId="51EA3081" w14:textId="77777777" w:rsidR="00C45907" w:rsidRPr="00931575" w:rsidRDefault="00C45907" w:rsidP="00C45907">
      <w:pPr>
        <w:pStyle w:val="Heading2"/>
      </w:pPr>
      <w:bookmarkStart w:id="1613" w:name="_Toc106206543"/>
      <w:r w:rsidRPr="00931575">
        <w:t>6.4</w:t>
      </w:r>
      <w:r w:rsidRPr="00931575">
        <w:tab/>
        <w:t>OTA output power dynamics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053B2DC" w14:textId="77777777" w:rsidR="00C45907" w:rsidRPr="00931575" w:rsidRDefault="00C45907" w:rsidP="00C45907">
      <w:pPr>
        <w:pStyle w:val="Heading3"/>
      </w:pPr>
      <w:bookmarkStart w:id="1614" w:name="_Toc21102651"/>
      <w:bookmarkStart w:id="1615" w:name="_Toc29810500"/>
      <w:bookmarkStart w:id="1616" w:name="_Toc36635852"/>
      <w:bookmarkStart w:id="1617" w:name="_Toc37272798"/>
      <w:bookmarkStart w:id="1618" w:name="_Toc45885875"/>
      <w:bookmarkStart w:id="1619" w:name="_Toc53182984"/>
      <w:bookmarkStart w:id="1620" w:name="_Toc58915651"/>
      <w:bookmarkStart w:id="1621" w:name="_Toc58917832"/>
      <w:bookmarkStart w:id="1622" w:name="_Toc66693701"/>
      <w:bookmarkStart w:id="1623" w:name="_Toc74915653"/>
      <w:bookmarkStart w:id="1624" w:name="_Toc76114278"/>
      <w:bookmarkStart w:id="1625" w:name="_Toc76544164"/>
      <w:bookmarkStart w:id="1626" w:name="_Toc82536286"/>
      <w:bookmarkStart w:id="1627" w:name="_Toc89952579"/>
      <w:bookmarkStart w:id="1628" w:name="_Toc98766395"/>
      <w:bookmarkStart w:id="1629" w:name="_Toc99702758"/>
      <w:bookmarkStart w:id="1630" w:name="_Toc106206544"/>
      <w:r w:rsidRPr="00931575">
        <w:t>6.4.1</w:t>
      </w:r>
      <w:r w:rsidRPr="00931575">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631" w:name="_Toc21102652"/>
      <w:bookmarkStart w:id="1632" w:name="_Toc29810501"/>
      <w:bookmarkStart w:id="1633" w:name="_Toc36635853"/>
      <w:bookmarkStart w:id="1634" w:name="_Toc37272799"/>
      <w:bookmarkStart w:id="1635" w:name="_Toc45885876"/>
      <w:bookmarkStart w:id="1636" w:name="_Toc53182985"/>
      <w:bookmarkStart w:id="1637" w:name="_Toc58915652"/>
      <w:bookmarkStart w:id="1638" w:name="_Toc58917833"/>
      <w:bookmarkStart w:id="1639" w:name="_Toc66693702"/>
      <w:bookmarkStart w:id="1640" w:name="_Toc74915654"/>
      <w:bookmarkStart w:id="1641" w:name="_Toc76114279"/>
      <w:bookmarkStart w:id="1642" w:name="_Toc76544165"/>
      <w:bookmarkStart w:id="1643" w:name="_Toc82536287"/>
      <w:bookmarkStart w:id="1644" w:name="_Toc89952580"/>
      <w:bookmarkStart w:id="1645" w:name="_Toc98766396"/>
      <w:bookmarkStart w:id="1646" w:name="_Toc99702759"/>
      <w:bookmarkStart w:id="1647" w:name="_Toc106206545"/>
      <w:r w:rsidRPr="00931575">
        <w:t>6.4.2</w:t>
      </w:r>
      <w:r w:rsidRPr="00931575">
        <w:tab/>
        <w:t>OTA RE power control dynamic range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30F599E9" w14:textId="77777777" w:rsidR="00C45907" w:rsidRPr="00931575" w:rsidRDefault="00C45907" w:rsidP="00C45907">
      <w:pPr>
        <w:pStyle w:val="Heading4"/>
        <w:rPr>
          <w:lang w:eastAsia="sv-SE"/>
        </w:rPr>
      </w:pPr>
      <w:bookmarkStart w:id="1648" w:name="_Toc21102653"/>
      <w:bookmarkStart w:id="1649" w:name="_Toc29810502"/>
      <w:bookmarkStart w:id="1650" w:name="_Toc36635854"/>
      <w:bookmarkStart w:id="1651" w:name="_Toc37272800"/>
      <w:bookmarkStart w:id="1652" w:name="_Toc45885877"/>
      <w:bookmarkStart w:id="1653" w:name="_Toc53182986"/>
      <w:bookmarkStart w:id="1654" w:name="_Toc58915653"/>
      <w:bookmarkStart w:id="1655" w:name="_Toc58917834"/>
      <w:bookmarkStart w:id="1656" w:name="_Toc66693703"/>
      <w:bookmarkStart w:id="1657" w:name="_Toc74915655"/>
      <w:bookmarkStart w:id="1658" w:name="_Toc76114280"/>
      <w:bookmarkStart w:id="1659" w:name="_Toc76544166"/>
      <w:bookmarkStart w:id="1660" w:name="_Toc82536288"/>
      <w:bookmarkStart w:id="1661" w:name="_Toc89952581"/>
      <w:bookmarkStart w:id="1662" w:name="_Toc98766397"/>
      <w:bookmarkStart w:id="1663" w:name="_Toc99702760"/>
      <w:bookmarkStart w:id="1664" w:name="_Toc106206546"/>
      <w:r w:rsidRPr="00931575">
        <w:rPr>
          <w:lang w:eastAsia="sv-SE"/>
        </w:rPr>
        <w:t>6.4.2.1</w:t>
      </w:r>
      <w:r w:rsidRPr="00931575">
        <w:rPr>
          <w:lang w:eastAsia="sv-SE"/>
        </w:rPr>
        <w:tab/>
        <w:t>Definition and applicability</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665" w:name="_Toc21102654"/>
      <w:bookmarkStart w:id="1666" w:name="_Toc29810503"/>
      <w:bookmarkStart w:id="1667" w:name="_Toc36635855"/>
      <w:bookmarkStart w:id="1668" w:name="_Toc37272801"/>
      <w:bookmarkStart w:id="1669" w:name="_Toc45885878"/>
      <w:bookmarkStart w:id="1670" w:name="_Toc53182987"/>
      <w:bookmarkStart w:id="1671" w:name="_Toc58915654"/>
      <w:bookmarkStart w:id="1672" w:name="_Toc58917835"/>
      <w:bookmarkStart w:id="1673" w:name="_Toc66693704"/>
      <w:bookmarkStart w:id="1674" w:name="_Toc74915656"/>
      <w:bookmarkStart w:id="1675" w:name="_Toc76114281"/>
      <w:bookmarkStart w:id="1676" w:name="_Toc76544167"/>
      <w:bookmarkStart w:id="1677" w:name="_Toc82536289"/>
      <w:bookmarkStart w:id="1678" w:name="_Toc89952582"/>
      <w:bookmarkStart w:id="1679" w:name="_Toc98766398"/>
      <w:bookmarkStart w:id="1680" w:name="_Toc99702761"/>
      <w:bookmarkStart w:id="1681" w:name="_Toc106206547"/>
      <w:r w:rsidRPr="00931575">
        <w:rPr>
          <w:lang w:eastAsia="sv-SE"/>
        </w:rPr>
        <w:t>6.4.2.2</w:t>
      </w:r>
      <w:r w:rsidRPr="00931575">
        <w:rPr>
          <w:lang w:eastAsia="sv-SE"/>
        </w:rPr>
        <w:tab/>
        <w:t>Minimum requirement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682" w:name="_Toc21102655"/>
      <w:bookmarkStart w:id="1683" w:name="_Toc29810504"/>
      <w:bookmarkStart w:id="1684" w:name="_Toc36635856"/>
      <w:bookmarkStart w:id="1685" w:name="_Toc37272802"/>
      <w:bookmarkStart w:id="1686" w:name="_Toc45885879"/>
      <w:bookmarkStart w:id="1687" w:name="_Toc53182988"/>
      <w:bookmarkStart w:id="1688" w:name="_Toc58915655"/>
      <w:bookmarkStart w:id="1689" w:name="_Toc58917836"/>
      <w:bookmarkStart w:id="1690" w:name="_Toc66693705"/>
      <w:bookmarkStart w:id="1691" w:name="_Toc74915657"/>
      <w:bookmarkStart w:id="1692" w:name="_Toc76114282"/>
      <w:bookmarkStart w:id="1693" w:name="_Toc76544168"/>
      <w:bookmarkStart w:id="1694" w:name="_Toc82536290"/>
      <w:bookmarkStart w:id="1695" w:name="_Toc89952583"/>
      <w:bookmarkStart w:id="1696" w:name="_Toc98766399"/>
      <w:bookmarkStart w:id="1697" w:name="_Toc99702762"/>
      <w:bookmarkStart w:id="1698" w:name="_Toc106206548"/>
      <w:r w:rsidRPr="00931575">
        <w:rPr>
          <w:lang w:eastAsia="sv-SE"/>
        </w:rPr>
        <w:t>6.</w:t>
      </w:r>
      <w:r w:rsidRPr="00931575">
        <w:rPr>
          <w:lang w:eastAsia="zh-CN"/>
        </w:rPr>
        <w:t>4.2.</w:t>
      </w:r>
      <w:r w:rsidRPr="00931575">
        <w:rPr>
          <w:lang w:eastAsia="sv-SE"/>
        </w:rPr>
        <w:t>3</w:t>
      </w:r>
      <w:r w:rsidRPr="00931575">
        <w:rPr>
          <w:lang w:eastAsia="sv-SE"/>
        </w:rPr>
        <w:tab/>
        <w:t>Method of test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699" w:name="_Toc21102656"/>
      <w:bookmarkStart w:id="1700" w:name="_Toc29810505"/>
      <w:bookmarkStart w:id="1701" w:name="_Toc36635857"/>
      <w:bookmarkStart w:id="1702" w:name="_Toc37272803"/>
      <w:bookmarkStart w:id="1703" w:name="_Toc45885880"/>
      <w:bookmarkStart w:id="1704" w:name="_Toc53182989"/>
      <w:bookmarkStart w:id="1705" w:name="_Toc58915656"/>
      <w:bookmarkStart w:id="1706" w:name="_Toc58917837"/>
      <w:bookmarkStart w:id="1707" w:name="_Toc66693706"/>
      <w:bookmarkStart w:id="1708" w:name="_Toc74915658"/>
      <w:bookmarkStart w:id="1709" w:name="_Toc76114283"/>
      <w:bookmarkStart w:id="1710" w:name="_Toc76544169"/>
      <w:bookmarkStart w:id="1711" w:name="_Toc82536291"/>
      <w:bookmarkStart w:id="1712" w:name="_Toc89952584"/>
      <w:bookmarkStart w:id="1713" w:name="_Toc98766400"/>
      <w:bookmarkStart w:id="1714" w:name="_Toc99702763"/>
      <w:bookmarkStart w:id="1715" w:name="_Toc106206549"/>
      <w:r w:rsidRPr="00931575">
        <w:t>6.4.3</w:t>
      </w:r>
      <w:r w:rsidRPr="00931575">
        <w:tab/>
        <w:t>OTA total power dynamic range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22160FB" w14:textId="77777777" w:rsidR="00C45907" w:rsidRPr="00931575" w:rsidRDefault="00C45907" w:rsidP="00C45907">
      <w:pPr>
        <w:pStyle w:val="Heading4"/>
        <w:rPr>
          <w:lang w:eastAsia="sv-SE"/>
        </w:rPr>
      </w:pPr>
      <w:bookmarkStart w:id="1716" w:name="_Toc21102657"/>
      <w:bookmarkStart w:id="1717" w:name="_Toc29810506"/>
      <w:bookmarkStart w:id="1718" w:name="_Toc36635858"/>
      <w:bookmarkStart w:id="1719" w:name="_Toc37272804"/>
      <w:bookmarkStart w:id="1720" w:name="_Toc45885881"/>
      <w:bookmarkStart w:id="1721" w:name="_Toc53182990"/>
      <w:bookmarkStart w:id="1722" w:name="_Toc58915657"/>
      <w:bookmarkStart w:id="1723" w:name="_Toc58917838"/>
      <w:bookmarkStart w:id="1724" w:name="_Toc66693707"/>
      <w:bookmarkStart w:id="1725" w:name="_Toc74915659"/>
      <w:bookmarkStart w:id="1726" w:name="_Toc76114284"/>
      <w:bookmarkStart w:id="1727" w:name="_Toc76544170"/>
      <w:bookmarkStart w:id="1728" w:name="_Toc82536292"/>
      <w:bookmarkStart w:id="1729" w:name="_Toc89952585"/>
      <w:bookmarkStart w:id="1730" w:name="_Toc98766401"/>
      <w:bookmarkStart w:id="1731" w:name="_Toc99702764"/>
      <w:bookmarkStart w:id="1732" w:name="_Toc106206550"/>
      <w:r w:rsidRPr="00931575">
        <w:rPr>
          <w:lang w:eastAsia="sv-SE"/>
        </w:rPr>
        <w:t>6.4.3.1</w:t>
      </w:r>
      <w:r w:rsidRPr="00931575">
        <w:rPr>
          <w:lang w:eastAsia="sv-SE"/>
        </w:rPr>
        <w:tab/>
        <w:t>Definition and applicability</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733" w:name="_Toc21102658"/>
      <w:bookmarkStart w:id="17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735" w:name="_Toc36635859"/>
      <w:bookmarkStart w:id="1736" w:name="_Toc37272805"/>
      <w:bookmarkStart w:id="1737" w:name="_Toc45885882"/>
      <w:bookmarkStart w:id="1738" w:name="_Toc53182991"/>
      <w:bookmarkStart w:id="1739" w:name="_Toc58915658"/>
      <w:bookmarkStart w:id="1740" w:name="_Toc58917839"/>
      <w:bookmarkStart w:id="1741" w:name="_Toc66693708"/>
      <w:bookmarkStart w:id="1742" w:name="_Toc74915660"/>
      <w:bookmarkStart w:id="1743" w:name="_Toc76114285"/>
      <w:bookmarkStart w:id="1744" w:name="_Toc76544171"/>
      <w:bookmarkStart w:id="1745" w:name="_Toc82536293"/>
      <w:bookmarkStart w:id="1746" w:name="_Toc89952586"/>
      <w:bookmarkStart w:id="1747" w:name="_Toc98766402"/>
      <w:bookmarkStart w:id="1748" w:name="_Toc99702765"/>
      <w:bookmarkStart w:id="1749" w:name="_Toc106206551"/>
      <w:r w:rsidRPr="00931575">
        <w:rPr>
          <w:lang w:eastAsia="sv-SE"/>
        </w:rPr>
        <w:t>6.4.3.2</w:t>
      </w:r>
      <w:r w:rsidRPr="00931575">
        <w:rPr>
          <w:lang w:eastAsia="sv-SE"/>
        </w:rPr>
        <w:tab/>
        <w:t>Minimum requirement</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750" w:name="_Toc21102659"/>
      <w:bookmarkStart w:id="1751" w:name="_Toc29810508"/>
      <w:bookmarkStart w:id="1752" w:name="_Toc36635860"/>
      <w:bookmarkStart w:id="1753" w:name="_Toc37272806"/>
      <w:bookmarkStart w:id="1754" w:name="_Toc45885883"/>
      <w:bookmarkStart w:id="1755" w:name="_Toc53182992"/>
      <w:bookmarkStart w:id="1756" w:name="_Toc58915659"/>
      <w:bookmarkStart w:id="1757" w:name="_Toc58917840"/>
      <w:bookmarkStart w:id="1758" w:name="_Toc66693709"/>
      <w:bookmarkStart w:id="1759" w:name="_Toc74915661"/>
      <w:bookmarkStart w:id="1760" w:name="_Toc76114286"/>
      <w:bookmarkStart w:id="1761" w:name="_Toc76544172"/>
      <w:bookmarkStart w:id="1762" w:name="_Toc82536294"/>
      <w:bookmarkStart w:id="1763" w:name="_Toc89952587"/>
      <w:bookmarkStart w:id="1764" w:name="_Toc98766403"/>
      <w:bookmarkStart w:id="1765" w:name="_Toc99702766"/>
      <w:bookmarkStart w:id="1766" w:name="_Toc106206552"/>
      <w:r w:rsidRPr="00931575">
        <w:rPr>
          <w:lang w:eastAsia="sv-SE"/>
        </w:rPr>
        <w:t>6.4.3.3</w:t>
      </w:r>
      <w:r w:rsidRPr="00931575">
        <w:rPr>
          <w:lang w:eastAsia="sv-SE"/>
        </w:rPr>
        <w:tab/>
        <w:t>Test purpose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767" w:name="_Toc21102660"/>
      <w:bookmarkStart w:id="1768" w:name="_Toc29810509"/>
      <w:bookmarkStart w:id="1769" w:name="_Toc36635861"/>
      <w:bookmarkStart w:id="1770" w:name="_Toc37272807"/>
      <w:bookmarkStart w:id="1771" w:name="_Toc45885884"/>
      <w:bookmarkStart w:id="1772" w:name="_Toc53182993"/>
      <w:bookmarkStart w:id="1773" w:name="_Toc58915660"/>
      <w:bookmarkStart w:id="1774" w:name="_Toc58917841"/>
      <w:bookmarkStart w:id="1775" w:name="_Toc66693710"/>
      <w:bookmarkStart w:id="1776" w:name="_Toc74915662"/>
      <w:bookmarkStart w:id="1777" w:name="_Toc76114287"/>
      <w:bookmarkStart w:id="1778" w:name="_Toc76544173"/>
      <w:bookmarkStart w:id="1779" w:name="_Toc82536295"/>
      <w:bookmarkStart w:id="1780" w:name="_Toc89952588"/>
      <w:bookmarkStart w:id="1781" w:name="_Toc98766404"/>
      <w:bookmarkStart w:id="1782" w:name="_Toc99702767"/>
      <w:bookmarkStart w:id="1783" w:name="_Toc106206553"/>
      <w:r w:rsidRPr="00931575">
        <w:rPr>
          <w:lang w:eastAsia="sv-SE"/>
        </w:rPr>
        <w:t>6.</w:t>
      </w:r>
      <w:r w:rsidRPr="00931575">
        <w:rPr>
          <w:lang w:eastAsia="zh-CN"/>
        </w:rPr>
        <w:t>4.3.</w:t>
      </w:r>
      <w:r w:rsidRPr="00931575">
        <w:rPr>
          <w:lang w:eastAsia="sv-SE"/>
        </w:rPr>
        <w:t>4</w:t>
      </w:r>
      <w:r w:rsidRPr="00931575">
        <w:rPr>
          <w:lang w:eastAsia="sv-SE"/>
        </w:rPr>
        <w:tab/>
        <w:t>Method of test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7B2A6C6" w14:textId="77777777" w:rsidR="00C45907" w:rsidRPr="00931575" w:rsidRDefault="00C45907" w:rsidP="00C45907">
      <w:pPr>
        <w:pStyle w:val="Heading5"/>
        <w:rPr>
          <w:lang w:eastAsia="sv-SE"/>
        </w:rPr>
      </w:pPr>
      <w:bookmarkStart w:id="1784" w:name="_Toc21102661"/>
      <w:bookmarkStart w:id="1785" w:name="_Toc29810510"/>
      <w:bookmarkStart w:id="1786" w:name="_Toc36635862"/>
      <w:bookmarkStart w:id="1787" w:name="_Toc37272808"/>
      <w:bookmarkStart w:id="1788" w:name="_Toc45885885"/>
      <w:bookmarkStart w:id="1789" w:name="_Toc53182994"/>
      <w:bookmarkStart w:id="1790" w:name="_Toc58915661"/>
      <w:bookmarkStart w:id="1791" w:name="_Toc58917842"/>
      <w:bookmarkStart w:id="1792" w:name="_Toc66693711"/>
      <w:bookmarkStart w:id="1793" w:name="_Toc74915663"/>
      <w:bookmarkStart w:id="1794" w:name="_Toc76114288"/>
      <w:bookmarkStart w:id="1795" w:name="_Toc76544174"/>
      <w:bookmarkStart w:id="1796" w:name="_Toc82536296"/>
      <w:bookmarkStart w:id="1797" w:name="_Toc89952589"/>
      <w:bookmarkStart w:id="1798" w:name="_Toc98766405"/>
      <w:bookmarkStart w:id="1799" w:name="_Toc99702768"/>
      <w:bookmarkStart w:id="1800" w:name="_Toc106206554"/>
      <w:r w:rsidRPr="00931575">
        <w:rPr>
          <w:lang w:eastAsia="sv-SE"/>
        </w:rPr>
        <w:t>6.4.3.4.1</w:t>
      </w:r>
      <w:r w:rsidRPr="00931575">
        <w:rPr>
          <w:lang w:eastAsia="sv-SE"/>
        </w:rPr>
        <w:tab/>
        <w:t>Initial conditions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801" w:name="_Toc21102662"/>
      <w:bookmarkStart w:id="1802" w:name="_Toc29810511"/>
      <w:bookmarkStart w:id="1803" w:name="_Toc36635863"/>
      <w:bookmarkStart w:id="1804" w:name="_Toc37272809"/>
      <w:bookmarkStart w:id="1805" w:name="_Toc45885886"/>
      <w:bookmarkStart w:id="1806" w:name="_Toc53182995"/>
      <w:bookmarkStart w:id="1807" w:name="_Toc58915662"/>
      <w:bookmarkStart w:id="1808" w:name="_Toc58917843"/>
      <w:bookmarkStart w:id="1809" w:name="_Toc66693712"/>
      <w:bookmarkStart w:id="1810" w:name="_Toc74915664"/>
      <w:bookmarkStart w:id="1811" w:name="_Toc76114289"/>
      <w:bookmarkStart w:id="1812" w:name="_Toc76544175"/>
      <w:bookmarkStart w:id="1813" w:name="_Toc82536297"/>
      <w:bookmarkStart w:id="1814" w:name="_Toc89952590"/>
      <w:bookmarkStart w:id="1815" w:name="_Toc98766406"/>
      <w:bookmarkStart w:id="1816" w:name="_Toc99702769"/>
      <w:bookmarkStart w:id="1817" w:name="_Toc106206555"/>
      <w:r w:rsidRPr="00931575">
        <w:rPr>
          <w:lang w:eastAsia="sv-SE"/>
        </w:rPr>
        <w:t>6.4.3.4.2</w:t>
      </w:r>
      <w:r w:rsidRPr="00931575">
        <w:rPr>
          <w:lang w:eastAsia="sv-SE"/>
        </w:rPr>
        <w:tab/>
        <w:t>Procedure</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818" w:name="_Toc21102663"/>
      <w:bookmarkStart w:id="1819" w:name="_Toc29810512"/>
      <w:bookmarkStart w:id="1820" w:name="_Toc36635864"/>
      <w:bookmarkStart w:id="1821" w:name="_Toc37272810"/>
      <w:bookmarkStart w:id="1822" w:name="_Toc45885887"/>
      <w:bookmarkStart w:id="1823" w:name="_Toc53182996"/>
      <w:bookmarkStart w:id="1824" w:name="_Toc58915663"/>
      <w:bookmarkStart w:id="1825" w:name="_Toc58917844"/>
      <w:bookmarkStart w:id="1826" w:name="_Toc66693713"/>
      <w:bookmarkStart w:id="1827" w:name="_Toc74915665"/>
      <w:bookmarkStart w:id="1828" w:name="_Toc76114290"/>
      <w:bookmarkStart w:id="1829" w:name="_Toc76544176"/>
      <w:bookmarkStart w:id="1830" w:name="_Toc82536298"/>
      <w:bookmarkStart w:id="1831" w:name="_Toc89952591"/>
      <w:bookmarkStart w:id="1832" w:name="_Toc98766407"/>
      <w:bookmarkStart w:id="1833" w:name="_Toc99702770"/>
      <w:bookmarkStart w:id="1834" w:name="_Toc106206556"/>
      <w:r w:rsidRPr="00931575">
        <w:rPr>
          <w:lang w:eastAsia="sv-SE"/>
        </w:rPr>
        <w:t>6.</w:t>
      </w:r>
      <w:r w:rsidRPr="00931575">
        <w:rPr>
          <w:lang w:eastAsia="zh-CN"/>
        </w:rPr>
        <w:t>4.3.</w:t>
      </w:r>
      <w:r w:rsidRPr="00931575">
        <w:rPr>
          <w:lang w:eastAsia="sv-SE"/>
        </w:rPr>
        <w:t>5</w:t>
      </w:r>
      <w:r w:rsidRPr="00931575">
        <w:rPr>
          <w:lang w:eastAsia="sv-SE"/>
        </w:rPr>
        <w:tab/>
        <w:t>Test requirement</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7488B320" w14:textId="77777777" w:rsidR="00C45907" w:rsidRPr="00931575" w:rsidRDefault="00C45907" w:rsidP="00C45907">
      <w:pPr>
        <w:pStyle w:val="Heading5"/>
        <w:rPr>
          <w:lang w:eastAsia="sv-SE"/>
        </w:rPr>
      </w:pPr>
      <w:bookmarkStart w:id="1835" w:name="_Toc21102664"/>
      <w:bookmarkStart w:id="1836" w:name="_Toc29810513"/>
      <w:bookmarkStart w:id="1837" w:name="_Toc36635865"/>
      <w:bookmarkStart w:id="1838" w:name="_Toc37272811"/>
      <w:bookmarkStart w:id="1839" w:name="_Toc45885888"/>
      <w:bookmarkStart w:id="1840" w:name="_Toc53182997"/>
      <w:bookmarkStart w:id="1841" w:name="_Toc58915664"/>
      <w:bookmarkStart w:id="1842" w:name="_Toc58917845"/>
      <w:bookmarkStart w:id="1843" w:name="_Toc66693714"/>
      <w:bookmarkStart w:id="1844" w:name="_Toc74915666"/>
      <w:bookmarkStart w:id="1845" w:name="_Toc76114291"/>
      <w:bookmarkStart w:id="1846" w:name="_Toc76544177"/>
      <w:bookmarkStart w:id="1847" w:name="_Toc82536299"/>
      <w:bookmarkStart w:id="1848" w:name="_Toc89952592"/>
      <w:bookmarkStart w:id="1849" w:name="_Toc98766408"/>
      <w:bookmarkStart w:id="1850" w:name="_Toc99702771"/>
      <w:bookmarkStart w:id="1851" w:name="_Toc106206557"/>
      <w:r w:rsidRPr="00931575">
        <w:rPr>
          <w:lang w:eastAsia="sv-SE"/>
        </w:rPr>
        <w:t>6.4.3.5.1</w:t>
      </w:r>
      <w:r w:rsidRPr="00931575">
        <w:rPr>
          <w:lang w:eastAsia="sv-SE"/>
        </w:rPr>
        <w:tab/>
      </w:r>
      <w:r w:rsidRPr="00931575">
        <w:rPr>
          <w:i/>
          <w:lang w:eastAsia="sv-SE"/>
        </w:rPr>
        <w:t>BS type 1-O</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852" w:name="_Toc21102665"/>
      <w:bookmarkStart w:id="1853" w:name="_Toc29810514"/>
      <w:bookmarkStart w:id="1854" w:name="_Toc36635866"/>
      <w:bookmarkStart w:id="1855" w:name="_Toc37272812"/>
      <w:bookmarkStart w:id="1856" w:name="_Toc45885889"/>
      <w:bookmarkStart w:id="1857" w:name="_Toc53182998"/>
      <w:bookmarkStart w:id="1858" w:name="_Toc58915665"/>
      <w:bookmarkStart w:id="1859" w:name="_Toc58917846"/>
      <w:bookmarkStart w:id="1860" w:name="_Toc66693715"/>
      <w:bookmarkStart w:id="1861" w:name="_Toc74915667"/>
      <w:bookmarkStart w:id="1862" w:name="_Toc76114292"/>
      <w:bookmarkStart w:id="1863" w:name="_Toc76544178"/>
      <w:bookmarkStart w:id="1864" w:name="_Toc82536300"/>
      <w:bookmarkStart w:id="1865" w:name="_Toc89952593"/>
      <w:bookmarkStart w:id="1866" w:name="_Toc98766409"/>
      <w:bookmarkStart w:id="1867" w:name="_Toc99702772"/>
      <w:bookmarkStart w:id="1868" w:name="_Toc106206558"/>
      <w:r w:rsidRPr="00931575">
        <w:rPr>
          <w:lang w:eastAsia="sv-SE"/>
        </w:rPr>
        <w:t>6.4.3.5.2</w:t>
      </w:r>
      <w:r w:rsidRPr="00931575">
        <w:rPr>
          <w:lang w:eastAsia="sv-SE"/>
        </w:rPr>
        <w:tab/>
      </w:r>
      <w:r w:rsidRPr="00931575">
        <w:rPr>
          <w:i/>
          <w:lang w:eastAsia="sv-SE"/>
        </w:rPr>
        <w:t>BS type 2-O</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869" w:name="_Toc21102666"/>
      <w:bookmarkStart w:id="1870" w:name="_Toc29810515"/>
      <w:bookmarkStart w:id="1871" w:name="_Toc36635867"/>
      <w:bookmarkStart w:id="1872" w:name="_Toc37272813"/>
      <w:bookmarkStart w:id="1873" w:name="_Toc45885890"/>
      <w:bookmarkStart w:id="1874" w:name="_Toc53182999"/>
      <w:bookmarkStart w:id="1875" w:name="_Toc58915666"/>
      <w:bookmarkStart w:id="1876" w:name="_Toc58917847"/>
      <w:bookmarkStart w:id="1877" w:name="_Toc66693716"/>
      <w:bookmarkStart w:id="1878" w:name="_Toc74915668"/>
      <w:bookmarkStart w:id="1879" w:name="_Toc76114293"/>
      <w:bookmarkStart w:id="1880" w:name="_Toc76544179"/>
      <w:bookmarkStart w:id="1881" w:name="_Toc82536301"/>
      <w:bookmarkStart w:id="1882" w:name="_Toc89952594"/>
      <w:bookmarkStart w:id="1883" w:name="_Toc98766410"/>
      <w:bookmarkStart w:id="1884" w:name="_Toc99702773"/>
      <w:bookmarkStart w:id="1885" w:name="_Toc106206559"/>
      <w:r w:rsidRPr="00931575">
        <w:t>6.5</w:t>
      </w:r>
      <w:r w:rsidRPr="00931575">
        <w:tab/>
        <w:t>OTA transmit ON/OFF power</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99B73E8" w14:textId="77777777" w:rsidR="00C45907" w:rsidRPr="00931575" w:rsidRDefault="00C45907" w:rsidP="00C45907">
      <w:pPr>
        <w:pStyle w:val="Heading3"/>
      </w:pPr>
      <w:bookmarkStart w:id="1886" w:name="_Toc21102667"/>
      <w:bookmarkStart w:id="1887" w:name="_Toc29810516"/>
      <w:bookmarkStart w:id="1888" w:name="_Toc36635868"/>
      <w:bookmarkStart w:id="1889" w:name="_Toc37272814"/>
      <w:bookmarkStart w:id="1890" w:name="_Toc45885891"/>
      <w:bookmarkStart w:id="1891" w:name="_Toc53183000"/>
      <w:bookmarkStart w:id="1892" w:name="_Toc58915667"/>
      <w:bookmarkStart w:id="1893" w:name="_Toc58917848"/>
      <w:bookmarkStart w:id="1894" w:name="_Toc66693717"/>
      <w:bookmarkStart w:id="1895" w:name="_Toc74915669"/>
      <w:bookmarkStart w:id="1896" w:name="_Toc76114294"/>
      <w:bookmarkStart w:id="1897" w:name="_Toc76544180"/>
      <w:bookmarkStart w:id="1898" w:name="_Toc82536302"/>
      <w:bookmarkStart w:id="1899" w:name="_Toc89952595"/>
      <w:bookmarkStart w:id="1900" w:name="_Toc98766411"/>
      <w:bookmarkStart w:id="1901" w:name="_Toc99702774"/>
      <w:bookmarkStart w:id="1902" w:name="_Toc106206560"/>
      <w:r w:rsidRPr="00931575">
        <w:t>6.5.1</w:t>
      </w:r>
      <w:r w:rsidRPr="00931575">
        <w:tab/>
        <w:t>OTA transmitter OFF power</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1BBA5696" w14:textId="77777777" w:rsidR="00C45907" w:rsidRPr="00931575" w:rsidRDefault="00C45907" w:rsidP="00C45907">
      <w:pPr>
        <w:pStyle w:val="Heading4"/>
      </w:pPr>
      <w:bookmarkStart w:id="1903" w:name="_Toc21102668"/>
      <w:bookmarkStart w:id="1904" w:name="_Toc29810517"/>
      <w:bookmarkStart w:id="1905" w:name="_Toc36635869"/>
      <w:bookmarkStart w:id="1906" w:name="_Toc37272815"/>
      <w:bookmarkStart w:id="1907" w:name="_Toc45885892"/>
      <w:bookmarkStart w:id="1908" w:name="_Toc53183001"/>
      <w:bookmarkStart w:id="1909" w:name="_Toc58915668"/>
      <w:bookmarkStart w:id="1910" w:name="_Toc58917849"/>
      <w:bookmarkStart w:id="1911" w:name="_Toc66693718"/>
      <w:bookmarkStart w:id="1912" w:name="_Toc74915670"/>
      <w:bookmarkStart w:id="1913" w:name="_Toc76114295"/>
      <w:bookmarkStart w:id="1914" w:name="_Toc76544181"/>
      <w:bookmarkStart w:id="1915" w:name="_Toc82536303"/>
      <w:bookmarkStart w:id="1916" w:name="_Toc89952596"/>
      <w:bookmarkStart w:id="1917" w:name="_Toc98766412"/>
      <w:bookmarkStart w:id="1918" w:name="_Toc99702775"/>
      <w:bookmarkStart w:id="1919" w:name="_Toc106206561"/>
      <w:r w:rsidRPr="00931575">
        <w:t>6.5.1.1</w:t>
      </w:r>
      <w:r w:rsidRPr="00931575">
        <w:tab/>
        <w:t>Definition and applicability</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920" w:name="_Toc21102669"/>
      <w:bookmarkStart w:id="1921" w:name="_Toc29810518"/>
      <w:bookmarkStart w:id="1922" w:name="_Toc36635870"/>
      <w:bookmarkStart w:id="1923" w:name="_Toc37272816"/>
      <w:bookmarkStart w:id="1924" w:name="_Toc45885893"/>
      <w:bookmarkStart w:id="1925" w:name="_Toc53183002"/>
      <w:bookmarkStart w:id="1926" w:name="_Toc58915669"/>
      <w:bookmarkStart w:id="1927" w:name="_Toc58917850"/>
      <w:bookmarkStart w:id="1928" w:name="_Toc66693719"/>
      <w:bookmarkStart w:id="1929" w:name="_Toc74915671"/>
      <w:bookmarkStart w:id="1930" w:name="_Toc76114296"/>
      <w:bookmarkStart w:id="1931" w:name="_Toc76544182"/>
      <w:bookmarkStart w:id="1932" w:name="_Toc82536304"/>
      <w:bookmarkStart w:id="1933" w:name="_Toc89952597"/>
      <w:bookmarkStart w:id="1934" w:name="_Toc98766413"/>
      <w:bookmarkStart w:id="1935" w:name="_Toc99702776"/>
      <w:bookmarkStart w:id="1936" w:name="_Toc106206562"/>
      <w:r w:rsidRPr="00931575">
        <w:t>6.5.1.2</w:t>
      </w:r>
      <w:r w:rsidRPr="00931575">
        <w:tab/>
        <w:t>Minimum requirement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937" w:name="_Toc21102670"/>
      <w:bookmarkStart w:id="1938" w:name="_Toc29810519"/>
      <w:bookmarkStart w:id="1939" w:name="_Toc36635871"/>
      <w:bookmarkStart w:id="1940" w:name="_Toc37272817"/>
      <w:bookmarkStart w:id="1941" w:name="_Toc45885894"/>
      <w:bookmarkStart w:id="1942" w:name="_Toc53183003"/>
      <w:bookmarkStart w:id="1943" w:name="_Toc58915670"/>
      <w:bookmarkStart w:id="1944" w:name="_Toc58917851"/>
      <w:bookmarkStart w:id="1945" w:name="_Toc66693720"/>
      <w:bookmarkStart w:id="1946" w:name="_Toc74915672"/>
      <w:bookmarkStart w:id="1947" w:name="_Toc76114297"/>
      <w:bookmarkStart w:id="1948" w:name="_Toc76544183"/>
      <w:bookmarkStart w:id="1949" w:name="_Toc82536305"/>
      <w:bookmarkStart w:id="1950" w:name="_Toc89952598"/>
      <w:bookmarkStart w:id="1951" w:name="_Toc98766414"/>
      <w:bookmarkStart w:id="1952" w:name="_Toc99702777"/>
      <w:bookmarkStart w:id="1953" w:name="_Toc106206563"/>
      <w:r w:rsidRPr="00931575">
        <w:t>6.5.1.3</w:t>
      </w:r>
      <w:r w:rsidRPr="00931575">
        <w:tab/>
        <w:t>Test purpose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954" w:name="_Toc21102671"/>
      <w:bookmarkStart w:id="1955" w:name="_Toc29810520"/>
      <w:bookmarkStart w:id="1956" w:name="_Toc36635872"/>
      <w:bookmarkStart w:id="1957" w:name="_Toc37272818"/>
      <w:bookmarkStart w:id="1958" w:name="_Toc45885895"/>
      <w:bookmarkStart w:id="1959" w:name="_Toc53183004"/>
      <w:bookmarkStart w:id="1960" w:name="_Toc58915671"/>
      <w:bookmarkStart w:id="1961" w:name="_Toc58917852"/>
      <w:bookmarkStart w:id="1962" w:name="_Toc66693721"/>
      <w:bookmarkStart w:id="1963" w:name="_Toc74915673"/>
      <w:bookmarkStart w:id="1964" w:name="_Toc76114298"/>
      <w:bookmarkStart w:id="1965" w:name="_Toc76544184"/>
      <w:bookmarkStart w:id="1966" w:name="_Toc82536306"/>
      <w:bookmarkStart w:id="1967" w:name="_Toc89952599"/>
      <w:bookmarkStart w:id="1968" w:name="_Toc98766415"/>
      <w:bookmarkStart w:id="1969" w:name="_Toc99702778"/>
      <w:bookmarkStart w:id="1970" w:name="_Toc106206564"/>
      <w:r w:rsidRPr="00931575">
        <w:t>6.5.1.4</w:t>
      </w:r>
      <w:r w:rsidRPr="00931575">
        <w:tab/>
        <w:t>Method of test</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971" w:name="_Toc21102672"/>
      <w:bookmarkStart w:id="1972" w:name="_Toc29810521"/>
      <w:bookmarkStart w:id="1973" w:name="_Toc36635873"/>
      <w:bookmarkStart w:id="1974" w:name="_Toc37272819"/>
      <w:bookmarkStart w:id="1975" w:name="_Toc45885896"/>
      <w:bookmarkStart w:id="1976" w:name="_Toc53183005"/>
      <w:bookmarkStart w:id="1977" w:name="_Toc58915672"/>
      <w:bookmarkStart w:id="1978" w:name="_Toc58917853"/>
      <w:bookmarkStart w:id="1979" w:name="_Toc66693722"/>
      <w:bookmarkStart w:id="1980" w:name="_Toc74915674"/>
      <w:bookmarkStart w:id="1981" w:name="_Toc76114299"/>
      <w:bookmarkStart w:id="1982" w:name="_Toc76544185"/>
      <w:bookmarkStart w:id="1983" w:name="_Toc82536307"/>
      <w:bookmarkStart w:id="1984" w:name="_Toc89952600"/>
      <w:bookmarkStart w:id="1985" w:name="_Toc98766416"/>
      <w:bookmarkStart w:id="1986" w:name="_Toc99702779"/>
      <w:bookmarkStart w:id="1987" w:name="_Toc106206565"/>
      <w:r w:rsidRPr="00931575">
        <w:t>6.5.1.5</w:t>
      </w:r>
      <w:r w:rsidRPr="00931575">
        <w:tab/>
        <w:t>Test requirements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988" w:name="_Toc21102673"/>
      <w:bookmarkStart w:id="1989" w:name="_Toc29810522"/>
      <w:bookmarkStart w:id="1990" w:name="_Toc36635874"/>
      <w:bookmarkStart w:id="1991" w:name="_Toc37272820"/>
      <w:bookmarkStart w:id="1992" w:name="_Toc45885897"/>
      <w:bookmarkStart w:id="1993" w:name="_Toc53183006"/>
      <w:bookmarkStart w:id="1994" w:name="_Toc58915673"/>
      <w:bookmarkStart w:id="1995" w:name="_Toc58917854"/>
      <w:bookmarkStart w:id="1996" w:name="_Toc66693723"/>
      <w:bookmarkStart w:id="1997" w:name="_Toc74915675"/>
      <w:bookmarkStart w:id="1998" w:name="_Toc76114300"/>
      <w:bookmarkStart w:id="1999" w:name="_Toc76544186"/>
      <w:bookmarkStart w:id="2000" w:name="_Toc82536308"/>
      <w:bookmarkStart w:id="2001" w:name="_Toc89952601"/>
      <w:bookmarkStart w:id="2002" w:name="_Toc98766417"/>
      <w:bookmarkStart w:id="2003" w:name="_Toc99702780"/>
      <w:bookmarkStart w:id="2004" w:name="_Toc106206566"/>
      <w:r w:rsidRPr="00931575">
        <w:t>6.5.2</w:t>
      </w:r>
      <w:r w:rsidRPr="00931575">
        <w:tab/>
        <w:t>OTA transmitter transient period</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C1FAEF8" w14:textId="77777777" w:rsidR="00C45907" w:rsidRPr="00931575" w:rsidRDefault="00C45907" w:rsidP="00C45907">
      <w:pPr>
        <w:pStyle w:val="Heading4"/>
      </w:pPr>
      <w:bookmarkStart w:id="2005" w:name="_Toc21102674"/>
      <w:bookmarkStart w:id="2006" w:name="_Toc29810523"/>
      <w:bookmarkStart w:id="2007" w:name="_Toc36635875"/>
      <w:bookmarkStart w:id="2008" w:name="_Toc37272821"/>
      <w:bookmarkStart w:id="2009" w:name="_Toc45885898"/>
      <w:bookmarkStart w:id="2010" w:name="_Toc53183007"/>
      <w:bookmarkStart w:id="2011" w:name="_Toc58915674"/>
      <w:bookmarkStart w:id="2012" w:name="_Toc58917855"/>
      <w:bookmarkStart w:id="2013" w:name="_Toc66693724"/>
      <w:bookmarkStart w:id="2014" w:name="_Toc74915676"/>
      <w:bookmarkStart w:id="2015" w:name="_Toc76114301"/>
      <w:bookmarkStart w:id="2016" w:name="_Toc76544187"/>
      <w:bookmarkStart w:id="2017" w:name="_Toc82536309"/>
      <w:bookmarkStart w:id="2018" w:name="_Toc89952602"/>
      <w:bookmarkStart w:id="2019" w:name="_Toc98766418"/>
      <w:bookmarkStart w:id="2020" w:name="_Toc99702781"/>
      <w:bookmarkStart w:id="2021" w:name="_Toc106206567"/>
      <w:r w:rsidRPr="00931575">
        <w:t>6.5.2.1</w:t>
      </w:r>
      <w:r w:rsidRPr="00931575">
        <w:tab/>
        <w:t>Definition and applicability</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25pt;height:230.65pt" o:ole="">
            <v:imagedata r:id="rId30" o:title=""/>
          </v:shape>
          <o:OLEObject Type="Embed" ProgID="Word.Picture.8" ShapeID="_x0000_i1030" DrawAspect="Content" ObjectID="_1717578101"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022" w:name="_Toc21102675"/>
      <w:bookmarkStart w:id="2023" w:name="_Toc29810524"/>
      <w:bookmarkStart w:id="2024" w:name="_Toc36635876"/>
      <w:bookmarkStart w:id="2025" w:name="_Toc37272822"/>
      <w:bookmarkStart w:id="2026" w:name="_Toc45885899"/>
      <w:bookmarkStart w:id="2027" w:name="_Toc53183008"/>
      <w:bookmarkStart w:id="2028" w:name="_Toc58915675"/>
      <w:bookmarkStart w:id="2029" w:name="_Toc58917856"/>
      <w:bookmarkStart w:id="2030" w:name="_Toc66693725"/>
      <w:bookmarkStart w:id="2031" w:name="_Toc74915677"/>
      <w:bookmarkStart w:id="2032" w:name="_Toc76114302"/>
      <w:bookmarkStart w:id="2033" w:name="_Toc76544188"/>
      <w:bookmarkStart w:id="2034" w:name="_Toc82536310"/>
      <w:bookmarkStart w:id="2035" w:name="_Toc89952603"/>
      <w:bookmarkStart w:id="2036" w:name="_Toc98766419"/>
      <w:bookmarkStart w:id="2037" w:name="_Toc99702782"/>
      <w:bookmarkStart w:id="2038" w:name="_Toc106206568"/>
      <w:r w:rsidRPr="00931575">
        <w:t>6.5.2.2</w:t>
      </w:r>
      <w:r w:rsidRPr="00931575">
        <w:tab/>
        <w:t>Minimum requirement</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039" w:name="_Toc21102676"/>
      <w:bookmarkStart w:id="2040" w:name="_Toc29810525"/>
      <w:bookmarkStart w:id="2041" w:name="_Toc36635877"/>
      <w:bookmarkStart w:id="2042" w:name="_Toc37272823"/>
      <w:bookmarkStart w:id="2043" w:name="_Toc45885900"/>
      <w:bookmarkStart w:id="2044" w:name="_Toc53183009"/>
      <w:bookmarkStart w:id="2045" w:name="_Toc58915676"/>
      <w:bookmarkStart w:id="2046" w:name="_Toc58917857"/>
      <w:bookmarkStart w:id="2047" w:name="_Toc66693726"/>
      <w:bookmarkStart w:id="2048" w:name="_Toc74915678"/>
      <w:bookmarkStart w:id="2049" w:name="_Toc76114303"/>
      <w:bookmarkStart w:id="2050" w:name="_Toc76544189"/>
      <w:bookmarkStart w:id="2051" w:name="_Toc82536311"/>
      <w:bookmarkStart w:id="2052" w:name="_Toc89952604"/>
      <w:bookmarkStart w:id="2053" w:name="_Toc98766420"/>
      <w:bookmarkStart w:id="2054" w:name="_Toc99702783"/>
      <w:bookmarkStart w:id="2055" w:name="_Toc106206569"/>
      <w:r w:rsidRPr="00931575">
        <w:t>6.5.2.3</w:t>
      </w:r>
      <w:r w:rsidRPr="00931575">
        <w:tab/>
        <w:t>Test purpose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056" w:name="_Toc21102677"/>
      <w:bookmarkStart w:id="2057" w:name="_Toc29810526"/>
      <w:bookmarkStart w:id="2058" w:name="_Toc36635878"/>
      <w:bookmarkStart w:id="2059" w:name="_Toc37272824"/>
      <w:bookmarkStart w:id="2060" w:name="_Toc45885901"/>
      <w:bookmarkStart w:id="2061" w:name="_Toc53183010"/>
      <w:bookmarkStart w:id="2062" w:name="_Toc58915677"/>
      <w:bookmarkStart w:id="2063" w:name="_Toc58917858"/>
      <w:bookmarkStart w:id="2064" w:name="_Toc66693727"/>
      <w:bookmarkStart w:id="2065" w:name="_Toc74915679"/>
      <w:bookmarkStart w:id="2066" w:name="_Toc76114304"/>
      <w:bookmarkStart w:id="2067" w:name="_Toc76544190"/>
      <w:bookmarkStart w:id="2068" w:name="_Toc82536312"/>
      <w:bookmarkStart w:id="2069" w:name="_Toc89952605"/>
      <w:bookmarkStart w:id="2070" w:name="_Toc98766421"/>
      <w:bookmarkStart w:id="2071" w:name="_Toc99702784"/>
      <w:bookmarkStart w:id="2072" w:name="_Toc106206570"/>
      <w:r w:rsidRPr="00931575">
        <w:t>6.5.2.4</w:t>
      </w:r>
      <w:r w:rsidRPr="00931575">
        <w:tab/>
        <w:t>Method of test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6D39DD08" w14:textId="77777777" w:rsidR="00C45907" w:rsidRPr="00931575" w:rsidRDefault="00C45907" w:rsidP="00C45907">
      <w:pPr>
        <w:pStyle w:val="Heading5"/>
      </w:pPr>
      <w:bookmarkStart w:id="2073" w:name="_Toc21102678"/>
      <w:bookmarkStart w:id="2074" w:name="_Toc29810527"/>
      <w:bookmarkStart w:id="2075" w:name="_Toc36635879"/>
      <w:bookmarkStart w:id="2076" w:name="_Toc37272825"/>
      <w:bookmarkStart w:id="2077" w:name="_Toc45885902"/>
      <w:bookmarkStart w:id="2078" w:name="_Toc53183011"/>
      <w:bookmarkStart w:id="2079" w:name="_Toc58915678"/>
      <w:bookmarkStart w:id="2080" w:name="_Toc58917859"/>
      <w:bookmarkStart w:id="2081" w:name="_Toc66693728"/>
      <w:bookmarkStart w:id="2082" w:name="_Toc74915680"/>
      <w:bookmarkStart w:id="2083" w:name="_Toc76114305"/>
      <w:bookmarkStart w:id="2084" w:name="_Toc76544191"/>
      <w:bookmarkStart w:id="2085" w:name="_Toc82536313"/>
      <w:bookmarkStart w:id="2086" w:name="_Toc89952606"/>
      <w:bookmarkStart w:id="2087" w:name="_Toc98766422"/>
      <w:bookmarkStart w:id="2088" w:name="_Toc99702785"/>
      <w:bookmarkStart w:id="2089" w:name="_Toc106206571"/>
      <w:r w:rsidRPr="00931575">
        <w:t>6.5.2.4.1</w:t>
      </w:r>
      <w:r w:rsidRPr="00931575">
        <w:tab/>
        <w:t>Initial conditions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090" w:name="_Toc21102679"/>
      <w:bookmarkStart w:id="2091" w:name="_Toc29810528"/>
      <w:bookmarkStart w:id="2092" w:name="_Toc36635880"/>
      <w:bookmarkStart w:id="2093" w:name="_Toc37272826"/>
      <w:bookmarkStart w:id="2094" w:name="_Toc45885903"/>
      <w:bookmarkStart w:id="2095" w:name="_Toc53183012"/>
      <w:bookmarkStart w:id="2096" w:name="_Toc58915679"/>
      <w:bookmarkStart w:id="2097" w:name="_Toc58917860"/>
      <w:bookmarkStart w:id="2098" w:name="_Toc66693729"/>
      <w:bookmarkStart w:id="2099" w:name="_Toc74915681"/>
      <w:bookmarkStart w:id="2100" w:name="_Toc76114306"/>
      <w:bookmarkStart w:id="2101" w:name="_Toc76544192"/>
      <w:bookmarkStart w:id="2102" w:name="_Toc82536314"/>
      <w:bookmarkStart w:id="2103" w:name="_Toc89952607"/>
      <w:bookmarkStart w:id="2104" w:name="_Toc98766423"/>
      <w:bookmarkStart w:id="2105" w:name="_Toc99702786"/>
      <w:bookmarkStart w:id="2106" w:name="_Toc106206572"/>
      <w:r w:rsidRPr="00931575">
        <w:t>6.5.2.4.2</w:t>
      </w:r>
      <w:r w:rsidRPr="00931575">
        <w:tab/>
        <w:t>Procedure</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B4CA2C7" w14:textId="77777777" w:rsidR="00C45907" w:rsidRPr="00931575" w:rsidRDefault="00C45907" w:rsidP="005624C7">
      <w:pPr>
        <w:pStyle w:val="H6"/>
      </w:pPr>
      <w:bookmarkStart w:id="2107" w:name="_Toc21102680"/>
      <w:bookmarkStart w:id="2108" w:name="_Toc29810529"/>
      <w:bookmarkStart w:id="2109" w:name="_Toc36635881"/>
      <w:bookmarkStart w:id="2110" w:name="_Toc37272827"/>
      <w:bookmarkStart w:id="2111" w:name="_Toc45885904"/>
      <w:r w:rsidRPr="00931575">
        <w:t>6.5.2.4.2.1</w:t>
      </w:r>
      <w:r w:rsidRPr="00931575">
        <w:tab/>
        <w:t>General procedure</w:t>
      </w:r>
      <w:bookmarkEnd w:id="2107"/>
      <w:bookmarkEnd w:id="2108"/>
      <w:bookmarkEnd w:id="2109"/>
      <w:bookmarkEnd w:id="2110"/>
      <w:bookmarkEnd w:id="2111"/>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112" w:name="_Toc21102681"/>
      <w:bookmarkStart w:id="2113" w:name="_Toc29810530"/>
      <w:bookmarkStart w:id="2114" w:name="_Toc36635882"/>
      <w:bookmarkStart w:id="2115" w:name="_Toc37272828"/>
      <w:bookmarkStart w:id="2116" w:name="_Toc45885905"/>
      <w:r w:rsidRPr="00931575">
        <w:t>6.5.2.4.2.2</w:t>
      </w:r>
      <w:r w:rsidRPr="00931575">
        <w:tab/>
      </w:r>
      <w:r w:rsidRPr="00931575">
        <w:rPr>
          <w:i/>
        </w:rPr>
        <w:t>BS type 1-O</w:t>
      </w:r>
      <w:bookmarkEnd w:id="2112"/>
      <w:bookmarkEnd w:id="2113"/>
      <w:bookmarkEnd w:id="2114"/>
      <w:bookmarkEnd w:id="2115"/>
      <w:bookmarkEnd w:id="2116"/>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117" w:name="_Toc21102682"/>
      <w:bookmarkStart w:id="2118" w:name="_Toc29810531"/>
      <w:bookmarkStart w:id="2119" w:name="_Toc36635883"/>
      <w:bookmarkStart w:id="2120" w:name="_Toc37272829"/>
      <w:bookmarkStart w:id="2121" w:name="_Toc45885906"/>
      <w:r w:rsidRPr="00931575">
        <w:t>6.5.2.4.2.3</w:t>
      </w:r>
      <w:r w:rsidRPr="00931575">
        <w:tab/>
      </w:r>
      <w:r w:rsidRPr="00931575">
        <w:rPr>
          <w:i/>
        </w:rPr>
        <w:t>BS type 2-O</w:t>
      </w:r>
      <w:bookmarkEnd w:id="2117"/>
      <w:bookmarkEnd w:id="2118"/>
      <w:bookmarkEnd w:id="2119"/>
      <w:bookmarkEnd w:id="2120"/>
      <w:bookmarkEnd w:id="2121"/>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122" w:name="_Toc21102683"/>
      <w:bookmarkStart w:id="2123" w:name="_Toc29810532"/>
      <w:bookmarkStart w:id="2124" w:name="_Toc36635884"/>
      <w:bookmarkStart w:id="2125" w:name="_Toc37272830"/>
      <w:bookmarkStart w:id="2126" w:name="_Toc45885907"/>
      <w:bookmarkStart w:id="2127" w:name="_Toc53183013"/>
      <w:bookmarkStart w:id="2128" w:name="_Toc58915680"/>
      <w:bookmarkStart w:id="2129" w:name="_Toc58917861"/>
      <w:bookmarkStart w:id="2130" w:name="_Toc66693730"/>
      <w:bookmarkStart w:id="2131" w:name="_Toc74915682"/>
      <w:bookmarkStart w:id="2132" w:name="_Toc76114307"/>
      <w:bookmarkStart w:id="2133" w:name="_Toc76544193"/>
      <w:bookmarkStart w:id="2134" w:name="_Toc82536315"/>
      <w:bookmarkStart w:id="2135" w:name="_Toc89952608"/>
      <w:bookmarkStart w:id="2136" w:name="_Toc98766424"/>
      <w:bookmarkStart w:id="2137" w:name="_Toc99702787"/>
      <w:bookmarkStart w:id="2138" w:name="_Toc106206573"/>
      <w:r w:rsidRPr="00931575">
        <w:t>6.5.2.5</w:t>
      </w:r>
      <w:r w:rsidRPr="00931575">
        <w:tab/>
        <w:t>Test requirements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86D70E6" w14:textId="77777777" w:rsidR="00C45907" w:rsidRPr="00931575" w:rsidRDefault="00C45907" w:rsidP="00C45907">
      <w:pPr>
        <w:pStyle w:val="Heading5"/>
      </w:pPr>
      <w:bookmarkStart w:id="2139" w:name="_Toc21102684"/>
      <w:bookmarkStart w:id="2140" w:name="_Toc29810533"/>
      <w:bookmarkStart w:id="2141" w:name="_Toc36635885"/>
      <w:bookmarkStart w:id="2142" w:name="_Toc37272831"/>
      <w:bookmarkStart w:id="2143" w:name="_Toc45885908"/>
      <w:bookmarkStart w:id="2144" w:name="_Toc53183014"/>
      <w:bookmarkStart w:id="2145" w:name="_Toc58915681"/>
      <w:bookmarkStart w:id="2146" w:name="_Toc58917862"/>
      <w:bookmarkStart w:id="2147" w:name="_Toc66693731"/>
      <w:bookmarkStart w:id="2148" w:name="_Toc74915683"/>
      <w:bookmarkStart w:id="2149" w:name="_Toc76114308"/>
      <w:bookmarkStart w:id="2150" w:name="_Toc76544194"/>
      <w:bookmarkStart w:id="2151" w:name="_Toc82536316"/>
      <w:bookmarkStart w:id="2152" w:name="_Toc89952609"/>
      <w:bookmarkStart w:id="2153" w:name="_Toc98766425"/>
      <w:bookmarkStart w:id="2154" w:name="_Toc99702788"/>
      <w:bookmarkStart w:id="2155" w:name="_Toc106206574"/>
      <w:r w:rsidRPr="00931575">
        <w:t>6.5.2.5.1</w:t>
      </w:r>
      <w:r w:rsidRPr="00931575">
        <w:tab/>
      </w:r>
      <w:r w:rsidRPr="00931575">
        <w:rPr>
          <w:i/>
        </w:rPr>
        <w:t>BS type 1-O</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156" w:name="_Toc21102685"/>
      <w:bookmarkStart w:id="2157" w:name="_Toc29810534"/>
      <w:bookmarkStart w:id="2158" w:name="_Toc36635886"/>
      <w:bookmarkStart w:id="2159" w:name="_Toc37272832"/>
      <w:bookmarkStart w:id="2160" w:name="_Toc45885909"/>
      <w:bookmarkStart w:id="2161" w:name="_Toc53183015"/>
      <w:bookmarkStart w:id="2162" w:name="_Toc58915682"/>
      <w:bookmarkStart w:id="2163" w:name="_Toc58917863"/>
      <w:bookmarkStart w:id="2164" w:name="_Toc66693732"/>
      <w:bookmarkStart w:id="2165" w:name="_Toc74915684"/>
      <w:bookmarkStart w:id="2166" w:name="_Toc76114309"/>
      <w:bookmarkStart w:id="2167" w:name="_Toc76544195"/>
      <w:bookmarkStart w:id="2168" w:name="_Toc82536317"/>
      <w:bookmarkStart w:id="2169" w:name="_Toc89952610"/>
      <w:bookmarkStart w:id="2170" w:name="_Toc98766426"/>
      <w:bookmarkStart w:id="2171" w:name="_Toc99702789"/>
      <w:bookmarkStart w:id="2172" w:name="_Toc106206575"/>
      <w:r w:rsidRPr="00931575">
        <w:t>6.5.2.5.2</w:t>
      </w:r>
      <w:r w:rsidRPr="00931575">
        <w:tab/>
      </w:r>
      <w:r w:rsidRPr="00931575">
        <w:rPr>
          <w:i/>
        </w:rPr>
        <w:t>BS type 2-O</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2173" w:name="_Toc21102686"/>
      <w:bookmarkStart w:id="2174" w:name="_Toc29810535"/>
      <w:bookmarkStart w:id="2175" w:name="_Toc36635887"/>
      <w:bookmarkStart w:id="2176" w:name="_Toc37272833"/>
      <w:bookmarkStart w:id="2177" w:name="_Toc45885910"/>
      <w:bookmarkStart w:id="2178" w:name="_Toc53183016"/>
      <w:bookmarkStart w:id="2179" w:name="_Toc58915683"/>
      <w:bookmarkStart w:id="2180" w:name="_Toc58917864"/>
      <w:bookmarkStart w:id="2181" w:name="_Toc66693733"/>
      <w:bookmarkStart w:id="2182" w:name="_Toc74915685"/>
      <w:bookmarkStart w:id="2183" w:name="_Toc76114310"/>
      <w:bookmarkStart w:id="2184"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2185" w:name="_Toc82536318"/>
      <w:bookmarkStart w:id="2186" w:name="_Toc89952611"/>
      <w:bookmarkStart w:id="2187" w:name="_Toc98766427"/>
      <w:bookmarkStart w:id="2188" w:name="_Toc99702790"/>
      <w:bookmarkStart w:id="2189" w:name="_Toc106206576"/>
      <w:r w:rsidRPr="00931575">
        <w:t>6.6</w:t>
      </w:r>
      <w:r w:rsidRPr="00931575">
        <w:tab/>
        <w:t>OTA transmitted signal quality</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9D3838A" w14:textId="77777777" w:rsidR="00C45907" w:rsidRPr="00931575" w:rsidRDefault="00C45907" w:rsidP="00C45907">
      <w:pPr>
        <w:pStyle w:val="Heading3"/>
      </w:pPr>
      <w:bookmarkStart w:id="2190" w:name="_Toc21102687"/>
      <w:bookmarkStart w:id="2191" w:name="_Toc29810536"/>
      <w:bookmarkStart w:id="2192" w:name="_Toc36635888"/>
      <w:bookmarkStart w:id="2193" w:name="_Toc37272834"/>
      <w:bookmarkStart w:id="2194" w:name="_Toc45885911"/>
      <w:bookmarkStart w:id="2195" w:name="_Toc53183017"/>
      <w:bookmarkStart w:id="2196" w:name="_Toc58915684"/>
      <w:bookmarkStart w:id="2197" w:name="_Toc58917865"/>
      <w:bookmarkStart w:id="2198" w:name="_Toc66693734"/>
      <w:bookmarkStart w:id="2199" w:name="_Toc74915686"/>
      <w:bookmarkStart w:id="2200" w:name="_Toc76114311"/>
      <w:bookmarkStart w:id="2201" w:name="_Toc76544197"/>
      <w:bookmarkStart w:id="2202" w:name="_Toc82536319"/>
      <w:bookmarkStart w:id="2203" w:name="_Toc89952612"/>
      <w:bookmarkStart w:id="2204" w:name="_Toc98766428"/>
      <w:bookmarkStart w:id="2205" w:name="_Toc99702791"/>
      <w:bookmarkStart w:id="2206" w:name="_Toc106206577"/>
      <w:r w:rsidRPr="00931575">
        <w:t>6.6.1</w:t>
      </w:r>
      <w:r w:rsidRPr="00931575">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207" w:name="_Toc21102688"/>
      <w:bookmarkStart w:id="2208" w:name="_Toc29810537"/>
      <w:bookmarkStart w:id="2209" w:name="_Toc36635889"/>
      <w:bookmarkStart w:id="2210" w:name="_Toc37272835"/>
      <w:bookmarkStart w:id="2211" w:name="_Toc45885912"/>
      <w:bookmarkStart w:id="2212" w:name="_Toc53183018"/>
      <w:bookmarkStart w:id="2213" w:name="_Toc58915685"/>
      <w:bookmarkStart w:id="2214" w:name="_Toc58917866"/>
      <w:bookmarkStart w:id="2215" w:name="_Toc66693735"/>
      <w:bookmarkStart w:id="2216" w:name="_Toc74915687"/>
      <w:bookmarkStart w:id="2217" w:name="_Toc76114312"/>
      <w:bookmarkStart w:id="2218" w:name="_Toc76544198"/>
      <w:bookmarkStart w:id="2219" w:name="_Toc82536320"/>
      <w:bookmarkStart w:id="2220" w:name="_Toc89952613"/>
      <w:bookmarkStart w:id="2221" w:name="_Toc98766429"/>
      <w:bookmarkStart w:id="2222" w:name="_Toc99702792"/>
      <w:bookmarkStart w:id="2223" w:name="_Toc106206578"/>
      <w:r w:rsidRPr="00931575">
        <w:t>6.6.2</w:t>
      </w:r>
      <w:r w:rsidRPr="00931575">
        <w:tab/>
        <w:t>OTA frequency error</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7BE0E28" w14:textId="77777777" w:rsidR="00C45907" w:rsidRPr="00931575" w:rsidRDefault="00C45907" w:rsidP="00C45907">
      <w:pPr>
        <w:pStyle w:val="Heading4"/>
      </w:pPr>
      <w:bookmarkStart w:id="2224" w:name="_Toc21102689"/>
      <w:bookmarkStart w:id="2225" w:name="_Toc29810538"/>
      <w:bookmarkStart w:id="2226" w:name="_Toc36635890"/>
      <w:bookmarkStart w:id="2227" w:name="_Toc37272836"/>
      <w:bookmarkStart w:id="2228" w:name="_Toc45885913"/>
      <w:bookmarkStart w:id="2229" w:name="_Toc53183019"/>
      <w:bookmarkStart w:id="2230" w:name="_Toc58915686"/>
      <w:bookmarkStart w:id="2231" w:name="_Toc58917867"/>
      <w:bookmarkStart w:id="2232" w:name="_Toc66693736"/>
      <w:bookmarkStart w:id="2233" w:name="_Toc74915688"/>
      <w:bookmarkStart w:id="2234" w:name="_Toc76114313"/>
      <w:bookmarkStart w:id="2235" w:name="_Toc76544199"/>
      <w:bookmarkStart w:id="2236" w:name="_Toc82536321"/>
      <w:bookmarkStart w:id="2237" w:name="_Toc89952614"/>
      <w:bookmarkStart w:id="2238" w:name="_Toc98766430"/>
      <w:bookmarkStart w:id="2239" w:name="_Toc99702793"/>
      <w:bookmarkStart w:id="2240" w:name="_Toc106206579"/>
      <w:r w:rsidRPr="00931575">
        <w:t>6.6.2.1</w:t>
      </w:r>
      <w:r w:rsidRPr="00931575">
        <w:tab/>
        <w:t>Definition and applicability</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241" w:name="_Toc21102690"/>
      <w:bookmarkStart w:id="2242" w:name="_Toc29810539"/>
      <w:bookmarkStart w:id="2243" w:name="_Toc36635891"/>
      <w:bookmarkStart w:id="2244" w:name="_Toc37272837"/>
      <w:bookmarkStart w:id="2245" w:name="_Toc45885914"/>
      <w:bookmarkStart w:id="2246" w:name="_Toc53183020"/>
      <w:bookmarkStart w:id="2247" w:name="_Toc58915687"/>
      <w:bookmarkStart w:id="2248" w:name="_Toc58917868"/>
      <w:bookmarkStart w:id="2249" w:name="_Toc66693737"/>
      <w:bookmarkStart w:id="2250" w:name="_Toc74915689"/>
      <w:bookmarkStart w:id="2251" w:name="_Toc76114314"/>
      <w:bookmarkStart w:id="2252" w:name="_Toc76544200"/>
      <w:bookmarkStart w:id="2253" w:name="_Toc82536322"/>
      <w:bookmarkStart w:id="2254" w:name="_Toc89952615"/>
      <w:bookmarkStart w:id="2255" w:name="_Toc98766431"/>
      <w:bookmarkStart w:id="2256" w:name="_Toc99702794"/>
      <w:bookmarkStart w:id="2257" w:name="_Toc106206580"/>
      <w:r w:rsidRPr="00931575">
        <w:t>6.6.2.2</w:t>
      </w:r>
      <w:r w:rsidRPr="00931575">
        <w:tab/>
        <w:t>Minimum Requirement</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258" w:name="_Toc21102691"/>
      <w:bookmarkStart w:id="2259" w:name="_Toc29810540"/>
      <w:bookmarkStart w:id="2260" w:name="_Toc36635892"/>
      <w:bookmarkStart w:id="2261" w:name="_Toc37272838"/>
      <w:bookmarkStart w:id="2262" w:name="_Toc45885915"/>
      <w:bookmarkStart w:id="2263" w:name="_Toc53183021"/>
      <w:bookmarkStart w:id="2264" w:name="_Toc58915688"/>
      <w:bookmarkStart w:id="2265" w:name="_Toc58917869"/>
      <w:bookmarkStart w:id="2266" w:name="_Toc66693738"/>
      <w:bookmarkStart w:id="2267" w:name="_Toc74915690"/>
      <w:bookmarkStart w:id="2268" w:name="_Toc76114315"/>
      <w:bookmarkStart w:id="2269" w:name="_Toc76544201"/>
      <w:bookmarkStart w:id="2270" w:name="_Toc82536323"/>
      <w:bookmarkStart w:id="2271" w:name="_Toc89952616"/>
      <w:bookmarkStart w:id="2272" w:name="_Toc98766432"/>
      <w:bookmarkStart w:id="2273" w:name="_Toc99702795"/>
      <w:bookmarkStart w:id="2274" w:name="_Toc106206581"/>
      <w:r w:rsidRPr="00931575">
        <w:t>6.6.2.3</w:t>
      </w:r>
      <w:r w:rsidRPr="00931575">
        <w:tab/>
        <w:t>Test purpose</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275" w:name="_Toc21102692"/>
      <w:bookmarkStart w:id="2276" w:name="_Toc29810541"/>
      <w:bookmarkStart w:id="2277" w:name="_Toc36635893"/>
      <w:bookmarkStart w:id="2278" w:name="_Toc37272839"/>
      <w:bookmarkStart w:id="2279" w:name="_Toc45885916"/>
      <w:bookmarkStart w:id="2280" w:name="_Toc53183022"/>
      <w:bookmarkStart w:id="2281" w:name="_Toc58915689"/>
      <w:bookmarkStart w:id="2282" w:name="_Toc58917870"/>
      <w:bookmarkStart w:id="2283" w:name="_Toc66693739"/>
      <w:bookmarkStart w:id="2284" w:name="_Toc74915691"/>
      <w:bookmarkStart w:id="2285" w:name="_Toc76114316"/>
      <w:bookmarkStart w:id="2286" w:name="_Toc76544202"/>
      <w:bookmarkStart w:id="2287" w:name="_Toc82536324"/>
      <w:bookmarkStart w:id="2288" w:name="_Toc89952617"/>
      <w:bookmarkStart w:id="2289" w:name="_Toc98766433"/>
      <w:bookmarkStart w:id="2290" w:name="_Toc99702796"/>
      <w:bookmarkStart w:id="2291" w:name="_Toc106206582"/>
      <w:r w:rsidRPr="00931575">
        <w:t>6.6.2.4</w:t>
      </w:r>
      <w:r w:rsidRPr="00931575">
        <w:tab/>
        <w:t>Method of test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292" w:name="_Toc21102693"/>
      <w:bookmarkStart w:id="2293" w:name="_Toc29810542"/>
      <w:bookmarkStart w:id="2294" w:name="_Toc36635894"/>
      <w:bookmarkStart w:id="2295" w:name="_Toc37272840"/>
      <w:bookmarkStart w:id="2296" w:name="_Toc45885917"/>
      <w:bookmarkStart w:id="2297" w:name="_Toc53183023"/>
      <w:bookmarkStart w:id="2298" w:name="_Toc58915690"/>
      <w:bookmarkStart w:id="2299" w:name="_Toc58917871"/>
      <w:bookmarkStart w:id="2300" w:name="_Toc66693740"/>
      <w:bookmarkStart w:id="2301" w:name="_Toc74915692"/>
      <w:bookmarkStart w:id="2302" w:name="_Toc76114317"/>
      <w:bookmarkStart w:id="2303" w:name="_Toc76544203"/>
      <w:bookmarkStart w:id="2304" w:name="_Toc82536325"/>
      <w:bookmarkStart w:id="2305" w:name="_Toc89952618"/>
      <w:bookmarkStart w:id="2306" w:name="_Toc98766434"/>
      <w:bookmarkStart w:id="2307" w:name="_Toc99702797"/>
      <w:bookmarkStart w:id="2308" w:name="_Toc106206583"/>
      <w:r w:rsidRPr="00931575">
        <w:t>6.6.2.4.1</w:t>
      </w:r>
      <w:r w:rsidRPr="00931575">
        <w:tab/>
        <w:t>Initial conditions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2309" w:name="_Toc21102694"/>
      <w:bookmarkStart w:id="2310" w:name="_Toc29810543"/>
      <w:bookmarkStart w:id="2311" w:name="_Toc36635895"/>
      <w:bookmarkStart w:id="2312" w:name="_Toc37272841"/>
      <w:bookmarkStart w:id="2313" w:name="_Toc45885918"/>
      <w:bookmarkStart w:id="2314" w:name="_Toc53183024"/>
      <w:bookmarkStart w:id="2315" w:name="_Toc58915691"/>
      <w:bookmarkStart w:id="2316" w:name="_Toc58917872"/>
      <w:bookmarkStart w:id="2317" w:name="_Toc66693741"/>
      <w:bookmarkStart w:id="2318" w:name="_Toc74915693"/>
      <w:bookmarkStart w:id="2319" w:name="_Toc76114318"/>
      <w:bookmarkStart w:id="2320" w:name="_Toc76544204"/>
      <w:bookmarkStart w:id="2321" w:name="_Toc82536326"/>
      <w:bookmarkStart w:id="2322" w:name="_Toc89952619"/>
      <w:bookmarkStart w:id="2323" w:name="_Toc98766435"/>
      <w:bookmarkStart w:id="2324" w:name="_Toc99702798"/>
      <w:bookmarkStart w:id="2325" w:name="_Toc106206584"/>
      <w:r w:rsidRPr="00931575">
        <w:t>6.6.2.5</w:t>
      </w:r>
      <w:r w:rsidRPr="00931575">
        <w:tab/>
        <w:t>Test Requirements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2326" w:name="_Toc21102695"/>
      <w:bookmarkStart w:id="2327" w:name="_Toc29810544"/>
      <w:bookmarkStart w:id="2328" w:name="_Toc36635896"/>
      <w:bookmarkStart w:id="2329" w:name="_Toc37272842"/>
      <w:bookmarkStart w:id="2330" w:name="_Toc45885919"/>
      <w:bookmarkStart w:id="2331" w:name="_Toc53183025"/>
      <w:bookmarkStart w:id="2332" w:name="_Toc58915692"/>
      <w:bookmarkStart w:id="2333" w:name="_Toc58917873"/>
      <w:bookmarkStart w:id="2334" w:name="_Toc66693742"/>
      <w:bookmarkStart w:id="2335" w:name="_Toc74915694"/>
      <w:bookmarkStart w:id="2336" w:name="_Toc76114319"/>
      <w:bookmarkStart w:id="2337" w:name="_Toc76544205"/>
      <w:bookmarkStart w:id="2338" w:name="_Toc82536327"/>
      <w:bookmarkStart w:id="2339" w:name="_Toc89952620"/>
      <w:bookmarkStart w:id="2340" w:name="_Toc98766436"/>
      <w:bookmarkStart w:id="2341" w:name="_Toc99702799"/>
      <w:bookmarkStart w:id="2342" w:name="_Toc106206585"/>
      <w:r w:rsidRPr="00931575">
        <w:t>6.6.3</w:t>
      </w:r>
      <w:r w:rsidRPr="00931575">
        <w:tab/>
        <w:t>OTA modulation quality</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5E9DFA92" w14:textId="77777777" w:rsidR="00C45907" w:rsidRPr="00931575" w:rsidRDefault="00C45907" w:rsidP="00C45907">
      <w:pPr>
        <w:pStyle w:val="Heading4"/>
      </w:pPr>
      <w:bookmarkStart w:id="2343" w:name="_Toc21102696"/>
      <w:bookmarkStart w:id="2344" w:name="_Toc29810545"/>
      <w:bookmarkStart w:id="2345" w:name="_Toc36635897"/>
      <w:bookmarkStart w:id="2346" w:name="_Toc37272843"/>
      <w:bookmarkStart w:id="2347" w:name="_Toc45885920"/>
      <w:bookmarkStart w:id="2348" w:name="_Toc53183026"/>
      <w:bookmarkStart w:id="2349" w:name="_Toc58915693"/>
      <w:bookmarkStart w:id="2350" w:name="_Toc58917874"/>
      <w:bookmarkStart w:id="2351" w:name="_Toc66693743"/>
      <w:bookmarkStart w:id="2352" w:name="_Toc74915695"/>
      <w:bookmarkStart w:id="2353" w:name="_Toc76114320"/>
      <w:bookmarkStart w:id="2354" w:name="_Toc76544206"/>
      <w:bookmarkStart w:id="2355" w:name="_Toc82536328"/>
      <w:bookmarkStart w:id="2356" w:name="_Toc89952621"/>
      <w:bookmarkStart w:id="2357" w:name="_Toc98766437"/>
      <w:bookmarkStart w:id="2358" w:name="_Toc99702800"/>
      <w:bookmarkStart w:id="2359" w:name="_Toc106206586"/>
      <w:r w:rsidRPr="00931575">
        <w:t>6.6.3.1</w:t>
      </w:r>
      <w:r w:rsidRPr="00931575">
        <w:tab/>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360" w:name="_Toc21102697"/>
      <w:bookmarkStart w:id="2361" w:name="_Toc29810546"/>
      <w:bookmarkStart w:id="2362" w:name="_Toc36635898"/>
      <w:bookmarkStart w:id="2363" w:name="_Toc37272844"/>
      <w:bookmarkStart w:id="2364" w:name="_Toc45885921"/>
      <w:bookmarkStart w:id="2365" w:name="_Toc53183027"/>
      <w:bookmarkStart w:id="2366" w:name="_Toc58915694"/>
      <w:bookmarkStart w:id="2367" w:name="_Toc58917875"/>
      <w:bookmarkStart w:id="2368" w:name="_Toc66693744"/>
      <w:bookmarkStart w:id="2369" w:name="_Toc74915696"/>
      <w:bookmarkStart w:id="2370" w:name="_Toc76114321"/>
      <w:bookmarkStart w:id="2371" w:name="_Toc76544207"/>
      <w:bookmarkStart w:id="2372" w:name="_Toc82536329"/>
      <w:bookmarkStart w:id="2373" w:name="_Toc89952622"/>
      <w:bookmarkStart w:id="2374" w:name="_Toc98766438"/>
      <w:bookmarkStart w:id="2375" w:name="_Toc99702801"/>
      <w:bookmarkStart w:id="2376" w:name="_Toc106206587"/>
      <w:r w:rsidRPr="00931575">
        <w:t>6.6.3.2</w:t>
      </w:r>
      <w:r w:rsidRPr="00931575">
        <w:tab/>
        <w:t>Minimum Requirement</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377" w:name="_Toc21102698"/>
      <w:bookmarkStart w:id="2378" w:name="_Toc29810547"/>
      <w:bookmarkStart w:id="2379" w:name="_Toc36635899"/>
      <w:bookmarkStart w:id="2380" w:name="_Toc37272845"/>
      <w:bookmarkStart w:id="2381" w:name="_Toc45885922"/>
      <w:bookmarkStart w:id="2382" w:name="_Toc53183028"/>
      <w:bookmarkStart w:id="2383" w:name="_Toc58915695"/>
      <w:bookmarkStart w:id="2384" w:name="_Toc58917876"/>
      <w:bookmarkStart w:id="2385" w:name="_Toc66693745"/>
      <w:bookmarkStart w:id="2386" w:name="_Toc74915697"/>
      <w:bookmarkStart w:id="2387" w:name="_Toc76114322"/>
      <w:bookmarkStart w:id="2388" w:name="_Toc76544208"/>
      <w:bookmarkStart w:id="2389" w:name="_Toc82536330"/>
      <w:bookmarkStart w:id="2390" w:name="_Toc89952623"/>
      <w:bookmarkStart w:id="2391" w:name="_Toc98766439"/>
      <w:bookmarkStart w:id="2392" w:name="_Toc99702802"/>
      <w:bookmarkStart w:id="2393" w:name="_Toc106206588"/>
      <w:r w:rsidRPr="00931575">
        <w:t>6.6.3.3</w:t>
      </w:r>
      <w:r w:rsidRPr="00931575">
        <w:tab/>
        <w:t>Test purpose</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394" w:name="_Toc21102699"/>
      <w:bookmarkStart w:id="2395" w:name="_Toc29810548"/>
      <w:bookmarkStart w:id="2396" w:name="_Toc36635900"/>
      <w:bookmarkStart w:id="2397" w:name="_Toc37272846"/>
      <w:bookmarkStart w:id="2398" w:name="_Toc45885923"/>
      <w:bookmarkStart w:id="2399" w:name="_Toc53183029"/>
      <w:bookmarkStart w:id="2400" w:name="_Toc58915696"/>
      <w:bookmarkStart w:id="2401" w:name="_Toc58917877"/>
      <w:bookmarkStart w:id="2402" w:name="_Toc66693746"/>
      <w:bookmarkStart w:id="2403" w:name="_Toc74915698"/>
      <w:bookmarkStart w:id="2404" w:name="_Toc76114323"/>
      <w:bookmarkStart w:id="2405" w:name="_Toc76544209"/>
      <w:bookmarkStart w:id="2406" w:name="_Toc82536331"/>
      <w:bookmarkStart w:id="2407" w:name="_Toc89952624"/>
      <w:bookmarkStart w:id="2408" w:name="_Toc98766440"/>
      <w:bookmarkStart w:id="2409" w:name="_Toc99702803"/>
      <w:bookmarkStart w:id="2410" w:name="_Toc106206589"/>
      <w:r w:rsidRPr="00931575">
        <w:t>6.6.3.4</w:t>
      </w:r>
      <w:r w:rsidRPr="00931575">
        <w:tab/>
        <w:t>Method of test</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3661CF4C" w14:textId="77777777" w:rsidR="00C45907" w:rsidRPr="00931575" w:rsidRDefault="00C45907" w:rsidP="00C45907">
      <w:pPr>
        <w:pStyle w:val="Heading5"/>
      </w:pPr>
      <w:bookmarkStart w:id="2411" w:name="_Toc21102700"/>
      <w:bookmarkStart w:id="2412" w:name="_Toc29810549"/>
      <w:bookmarkStart w:id="2413" w:name="_Toc36635901"/>
      <w:bookmarkStart w:id="2414" w:name="_Toc37272847"/>
      <w:bookmarkStart w:id="2415" w:name="_Toc45885924"/>
      <w:bookmarkStart w:id="2416" w:name="_Toc53183030"/>
      <w:bookmarkStart w:id="2417" w:name="_Toc58915697"/>
      <w:bookmarkStart w:id="2418" w:name="_Toc58917878"/>
      <w:bookmarkStart w:id="2419" w:name="_Toc66693747"/>
      <w:bookmarkStart w:id="2420" w:name="_Toc74915699"/>
      <w:bookmarkStart w:id="2421" w:name="_Toc76114324"/>
      <w:bookmarkStart w:id="2422" w:name="_Toc76544210"/>
      <w:bookmarkStart w:id="2423" w:name="_Toc82536332"/>
      <w:bookmarkStart w:id="2424" w:name="_Toc89952625"/>
      <w:bookmarkStart w:id="2425" w:name="_Toc98766441"/>
      <w:bookmarkStart w:id="2426" w:name="_Toc99702804"/>
      <w:bookmarkStart w:id="2427" w:name="_Toc106206590"/>
      <w:r w:rsidRPr="00931575">
        <w:t>6.6.3.4.1</w:t>
      </w:r>
      <w:r w:rsidRPr="00931575">
        <w:tab/>
        <w:t>Initial conditions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428" w:name="_Toc21102701"/>
      <w:bookmarkStart w:id="2429" w:name="_Toc29810550"/>
      <w:bookmarkStart w:id="2430" w:name="_Toc36635902"/>
      <w:bookmarkStart w:id="2431" w:name="_Toc37272848"/>
      <w:bookmarkStart w:id="2432" w:name="_Toc45885925"/>
      <w:bookmarkStart w:id="2433" w:name="_Toc53183031"/>
      <w:bookmarkStart w:id="2434" w:name="_Toc58915698"/>
      <w:bookmarkStart w:id="2435" w:name="_Toc58917879"/>
      <w:bookmarkStart w:id="2436" w:name="_Toc66693748"/>
      <w:bookmarkStart w:id="2437" w:name="_Toc74915700"/>
      <w:bookmarkStart w:id="2438" w:name="_Toc76114325"/>
      <w:bookmarkStart w:id="2439" w:name="_Toc76544211"/>
      <w:bookmarkStart w:id="2440" w:name="_Toc82536333"/>
      <w:bookmarkStart w:id="2441" w:name="_Toc89952626"/>
      <w:bookmarkStart w:id="2442" w:name="_Toc98766442"/>
      <w:bookmarkStart w:id="2443" w:name="_Toc99702805"/>
      <w:bookmarkStart w:id="2444" w:name="_Toc106206591"/>
      <w:r w:rsidRPr="00931575">
        <w:t>6.6.3.4.2</w:t>
      </w:r>
      <w:r w:rsidRPr="00931575">
        <w:tab/>
        <w:t>Procedure</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445"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2445"/>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446" w:name="_Toc21102702"/>
      <w:bookmarkStart w:id="2447" w:name="_Toc29810551"/>
      <w:bookmarkStart w:id="2448" w:name="_Toc36635903"/>
      <w:bookmarkStart w:id="2449" w:name="_Toc37272849"/>
      <w:bookmarkStart w:id="2450" w:name="_Toc45885926"/>
      <w:bookmarkStart w:id="2451" w:name="_Toc53183032"/>
      <w:bookmarkStart w:id="2452" w:name="_Toc58915699"/>
      <w:bookmarkStart w:id="2453" w:name="_Toc58917880"/>
      <w:bookmarkStart w:id="2454" w:name="_Toc66693749"/>
      <w:bookmarkStart w:id="2455" w:name="_Toc74915701"/>
      <w:bookmarkStart w:id="2456" w:name="_Toc76114326"/>
      <w:bookmarkStart w:id="2457" w:name="_Toc76544212"/>
      <w:bookmarkStart w:id="2458" w:name="_Toc82536334"/>
      <w:bookmarkStart w:id="2459" w:name="_Toc89952627"/>
      <w:bookmarkStart w:id="2460" w:name="_Toc98766443"/>
      <w:bookmarkStart w:id="2461" w:name="_Toc99702806"/>
      <w:bookmarkStart w:id="2462" w:name="_Toc106206592"/>
      <w:r w:rsidRPr="00931575">
        <w:t>6.6.3.5</w:t>
      </w:r>
      <w:r w:rsidRPr="00931575">
        <w:tab/>
        <w:t>Test requirements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143F7AAF" w14:textId="77777777" w:rsidR="00C45907" w:rsidRPr="00931575" w:rsidRDefault="00C45907" w:rsidP="00C45907">
      <w:pPr>
        <w:pStyle w:val="Heading5"/>
      </w:pPr>
      <w:bookmarkStart w:id="2463" w:name="_Toc21102703"/>
      <w:bookmarkStart w:id="2464" w:name="_Toc29810552"/>
      <w:bookmarkStart w:id="2465" w:name="_Toc36635904"/>
      <w:bookmarkStart w:id="2466" w:name="_Toc37272850"/>
      <w:bookmarkStart w:id="2467" w:name="_Toc45885927"/>
      <w:bookmarkStart w:id="2468" w:name="_Toc53183033"/>
      <w:bookmarkStart w:id="2469" w:name="_Toc58915700"/>
      <w:bookmarkStart w:id="2470" w:name="_Toc58917881"/>
      <w:bookmarkStart w:id="2471" w:name="_Toc66693750"/>
      <w:bookmarkStart w:id="2472" w:name="_Toc74915702"/>
      <w:bookmarkStart w:id="2473" w:name="_Toc76114327"/>
      <w:bookmarkStart w:id="2474" w:name="_Toc76544213"/>
      <w:bookmarkStart w:id="2475" w:name="_Toc82536335"/>
      <w:bookmarkStart w:id="2476" w:name="_Toc89952628"/>
      <w:bookmarkStart w:id="2477" w:name="_Toc98766444"/>
      <w:bookmarkStart w:id="2478" w:name="_Toc99702807"/>
      <w:bookmarkStart w:id="2479" w:name="_Toc106206593"/>
      <w:r w:rsidRPr="00931575">
        <w:t>6.6.3.5.1</w:t>
      </w:r>
      <w:r w:rsidRPr="00931575">
        <w:tab/>
      </w:r>
      <w:r w:rsidRPr="00931575">
        <w:rPr>
          <w:rFonts w:hint="eastAsia"/>
          <w:i/>
          <w:iCs/>
          <w:lang w:val="en-US" w:eastAsia="zh-CN"/>
        </w:rPr>
        <w:t>BS type 1-O</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480" w:name="_Toc21102704"/>
      <w:bookmarkStart w:id="2481" w:name="_Toc29810553"/>
      <w:bookmarkStart w:id="2482" w:name="_Toc36635905"/>
      <w:bookmarkStart w:id="2483" w:name="_Toc37272851"/>
      <w:bookmarkStart w:id="2484" w:name="_Toc45885928"/>
      <w:bookmarkStart w:id="2485" w:name="_Toc53183034"/>
      <w:bookmarkStart w:id="2486" w:name="_Toc58915701"/>
      <w:bookmarkStart w:id="2487" w:name="_Toc58917882"/>
      <w:bookmarkStart w:id="2488" w:name="_Toc66693751"/>
      <w:bookmarkStart w:id="2489" w:name="_Toc74915703"/>
      <w:bookmarkStart w:id="2490" w:name="_Toc76114328"/>
      <w:bookmarkStart w:id="2491" w:name="_Toc76544214"/>
      <w:bookmarkStart w:id="2492" w:name="_Toc82536336"/>
      <w:bookmarkStart w:id="2493" w:name="_Toc89952629"/>
      <w:bookmarkStart w:id="2494" w:name="_Toc98766445"/>
      <w:bookmarkStart w:id="2495" w:name="_Toc99702808"/>
      <w:bookmarkStart w:id="2496" w:name="_Toc106206594"/>
      <w:r w:rsidRPr="00931575">
        <w:t>6.6.3.5.2</w:t>
      </w:r>
      <w:r w:rsidRPr="00931575">
        <w:tab/>
      </w:r>
      <w:r w:rsidRPr="00931575">
        <w:rPr>
          <w:i/>
          <w:lang w:val="en-US" w:eastAsia="zh-CN"/>
        </w:rPr>
        <w:t>BS type 2-O</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497" w:name="_Toc21102705"/>
      <w:bookmarkStart w:id="2498" w:name="_Toc29810554"/>
      <w:bookmarkStart w:id="2499" w:name="_Toc36635906"/>
      <w:bookmarkStart w:id="2500" w:name="_Toc37272852"/>
      <w:bookmarkStart w:id="2501" w:name="_Toc45885929"/>
      <w:bookmarkStart w:id="2502" w:name="_Toc53183035"/>
      <w:bookmarkStart w:id="2503" w:name="_Toc58915702"/>
      <w:bookmarkStart w:id="2504" w:name="_Toc58917883"/>
      <w:bookmarkStart w:id="2505" w:name="_Toc66693752"/>
      <w:bookmarkStart w:id="2506" w:name="_Toc74915704"/>
      <w:bookmarkStart w:id="2507" w:name="_Toc76114329"/>
      <w:bookmarkStart w:id="2508" w:name="_Toc76544215"/>
      <w:bookmarkStart w:id="2509" w:name="_Toc82536337"/>
      <w:bookmarkStart w:id="2510" w:name="_Toc89952630"/>
      <w:bookmarkStart w:id="2511" w:name="_Toc98766446"/>
      <w:bookmarkStart w:id="2512" w:name="_Toc99702809"/>
      <w:bookmarkStart w:id="2513" w:name="_Toc106206595"/>
      <w:r w:rsidRPr="00931575">
        <w:t>6.6.4</w:t>
      </w:r>
      <w:r w:rsidRPr="00931575">
        <w:tab/>
        <w:t>OTA time alignment error</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7EC82F8" w14:textId="77777777" w:rsidR="00C45907" w:rsidRPr="00931575" w:rsidRDefault="00C45907" w:rsidP="00C45907">
      <w:pPr>
        <w:pStyle w:val="Heading4"/>
      </w:pPr>
      <w:bookmarkStart w:id="2514" w:name="_Toc21102706"/>
      <w:bookmarkStart w:id="2515" w:name="_Toc29810555"/>
      <w:bookmarkStart w:id="2516" w:name="_Toc36635907"/>
      <w:bookmarkStart w:id="2517" w:name="_Toc37272853"/>
      <w:bookmarkStart w:id="2518" w:name="_Toc45885930"/>
      <w:bookmarkStart w:id="2519" w:name="_Toc53183036"/>
      <w:bookmarkStart w:id="2520" w:name="_Toc58915703"/>
      <w:bookmarkStart w:id="2521" w:name="_Toc58917884"/>
      <w:bookmarkStart w:id="2522" w:name="_Toc66693753"/>
      <w:bookmarkStart w:id="2523" w:name="_Toc74915705"/>
      <w:bookmarkStart w:id="2524" w:name="_Toc76114330"/>
      <w:bookmarkStart w:id="2525" w:name="_Toc76544216"/>
      <w:bookmarkStart w:id="2526" w:name="_Toc82536338"/>
      <w:bookmarkStart w:id="2527" w:name="_Toc89952631"/>
      <w:bookmarkStart w:id="2528" w:name="_Toc98766447"/>
      <w:bookmarkStart w:id="2529" w:name="_Toc99702810"/>
      <w:bookmarkStart w:id="2530" w:name="_Toc106206596"/>
      <w:r w:rsidRPr="00931575">
        <w:t>6.6.4.1</w:t>
      </w:r>
      <w:r w:rsidRPr="00931575">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531" w:name="_Toc21102707"/>
      <w:bookmarkStart w:id="2532" w:name="_Toc29810556"/>
      <w:bookmarkStart w:id="2533" w:name="_Toc36635908"/>
      <w:bookmarkStart w:id="2534" w:name="_Toc37272854"/>
      <w:bookmarkStart w:id="2535" w:name="_Toc45885931"/>
      <w:bookmarkStart w:id="2536" w:name="_Toc53183037"/>
      <w:bookmarkStart w:id="2537" w:name="_Toc58915704"/>
      <w:bookmarkStart w:id="2538" w:name="_Toc58917885"/>
      <w:bookmarkStart w:id="2539" w:name="_Toc66693754"/>
      <w:bookmarkStart w:id="2540" w:name="_Toc74915706"/>
      <w:bookmarkStart w:id="2541" w:name="_Toc76114331"/>
      <w:bookmarkStart w:id="2542" w:name="_Toc76544217"/>
      <w:bookmarkStart w:id="2543" w:name="_Toc82536339"/>
      <w:bookmarkStart w:id="2544" w:name="_Toc89952632"/>
      <w:bookmarkStart w:id="2545" w:name="_Toc98766448"/>
      <w:bookmarkStart w:id="2546" w:name="_Toc99702811"/>
      <w:bookmarkStart w:id="2547" w:name="_Toc106206597"/>
      <w:r w:rsidRPr="00931575">
        <w:t>6.6.4.2</w:t>
      </w:r>
      <w:r w:rsidRPr="00931575">
        <w:tab/>
        <w:t>Minimum requirement</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548" w:name="_Toc21102708"/>
      <w:bookmarkStart w:id="2549" w:name="_Toc29810557"/>
      <w:bookmarkStart w:id="2550" w:name="_Toc36635909"/>
      <w:bookmarkStart w:id="2551" w:name="_Toc37272855"/>
      <w:bookmarkStart w:id="2552" w:name="_Toc45885932"/>
      <w:bookmarkStart w:id="2553" w:name="_Toc53183038"/>
      <w:bookmarkStart w:id="2554" w:name="_Toc58915705"/>
      <w:bookmarkStart w:id="2555" w:name="_Toc58917886"/>
      <w:bookmarkStart w:id="2556" w:name="_Toc66693755"/>
      <w:bookmarkStart w:id="2557" w:name="_Toc74915707"/>
      <w:bookmarkStart w:id="2558" w:name="_Toc76114332"/>
      <w:bookmarkStart w:id="2559" w:name="_Toc76544218"/>
      <w:bookmarkStart w:id="2560" w:name="_Toc82536340"/>
      <w:bookmarkStart w:id="2561" w:name="_Toc89952633"/>
      <w:bookmarkStart w:id="2562" w:name="_Toc98766449"/>
      <w:bookmarkStart w:id="2563" w:name="_Toc99702812"/>
      <w:bookmarkStart w:id="2564" w:name="_Toc106206598"/>
      <w:r w:rsidRPr="00931575">
        <w:t>6.6.4.3</w:t>
      </w:r>
      <w:r w:rsidRPr="00931575">
        <w:tab/>
        <w:t>Test purpose</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565" w:name="_Toc21102709"/>
      <w:bookmarkStart w:id="2566" w:name="_Toc29810558"/>
      <w:bookmarkStart w:id="2567" w:name="_Toc36635910"/>
      <w:bookmarkStart w:id="2568" w:name="_Toc37272856"/>
      <w:bookmarkStart w:id="2569" w:name="_Toc45885933"/>
      <w:bookmarkStart w:id="2570" w:name="_Toc53183039"/>
      <w:bookmarkStart w:id="2571" w:name="_Toc58915706"/>
      <w:bookmarkStart w:id="2572" w:name="_Toc58917887"/>
      <w:bookmarkStart w:id="2573" w:name="_Toc66693756"/>
      <w:bookmarkStart w:id="2574" w:name="_Toc74915708"/>
      <w:bookmarkStart w:id="2575" w:name="_Toc76114333"/>
      <w:bookmarkStart w:id="2576" w:name="_Toc76544219"/>
      <w:bookmarkStart w:id="2577" w:name="_Toc82536341"/>
      <w:bookmarkStart w:id="2578" w:name="_Toc89952634"/>
      <w:bookmarkStart w:id="2579" w:name="_Toc98766450"/>
      <w:bookmarkStart w:id="2580" w:name="_Toc99702813"/>
      <w:bookmarkStart w:id="2581" w:name="_Toc106206599"/>
      <w:r w:rsidRPr="00931575">
        <w:rPr>
          <w:lang w:eastAsia="sv-SE"/>
        </w:rPr>
        <w:t>6.</w:t>
      </w:r>
      <w:r w:rsidRPr="00931575">
        <w:rPr>
          <w:lang w:eastAsia="zh-CN"/>
        </w:rPr>
        <w:t>6.4.</w:t>
      </w:r>
      <w:r w:rsidRPr="00931575">
        <w:rPr>
          <w:lang w:eastAsia="sv-SE"/>
        </w:rPr>
        <w:t>4</w:t>
      </w:r>
      <w:r w:rsidRPr="00931575">
        <w:rPr>
          <w:lang w:eastAsia="sv-SE"/>
        </w:rPr>
        <w:tab/>
        <w:t>Method of test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1C513B9" w14:textId="77777777" w:rsidR="00C45907" w:rsidRPr="00931575" w:rsidRDefault="00C45907" w:rsidP="00C45907">
      <w:pPr>
        <w:pStyle w:val="Heading5"/>
        <w:rPr>
          <w:lang w:eastAsia="sv-SE"/>
        </w:rPr>
      </w:pPr>
      <w:bookmarkStart w:id="2582" w:name="_Toc21102710"/>
      <w:bookmarkStart w:id="2583" w:name="_Toc29810559"/>
      <w:bookmarkStart w:id="2584" w:name="_Toc36635911"/>
      <w:bookmarkStart w:id="2585" w:name="_Toc37272857"/>
      <w:bookmarkStart w:id="2586" w:name="_Toc45885934"/>
      <w:bookmarkStart w:id="2587" w:name="_Toc53183040"/>
      <w:bookmarkStart w:id="2588" w:name="_Toc58915707"/>
      <w:bookmarkStart w:id="2589" w:name="_Toc58917888"/>
      <w:bookmarkStart w:id="2590" w:name="_Toc66693757"/>
      <w:bookmarkStart w:id="2591" w:name="_Toc74915709"/>
      <w:bookmarkStart w:id="2592" w:name="_Toc76114334"/>
      <w:bookmarkStart w:id="2593" w:name="_Toc76544220"/>
      <w:bookmarkStart w:id="2594" w:name="_Toc82536342"/>
      <w:bookmarkStart w:id="2595" w:name="_Toc89952635"/>
      <w:bookmarkStart w:id="2596" w:name="_Toc98766451"/>
      <w:bookmarkStart w:id="2597" w:name="_Toc99702814"/>
      <w:bookmarkStart w:id="2598" w:name="_Toc106206600"/>
      <w:r w:rsidRPr="00931575">
        <w:rPr>
          <w:lang w:eastAsia="sv-SE"/>
        </w:rPr>
        <w:t>6.6.4.4.1</w:t>
      </w:r>
      <w:r w:rsidRPr="00931575">
        <w:rPr>
          <w:lang w:eastAsia="sv-SE"/>
        </w:rPr>
        <w:tab/>
        <w:t>Initial conditions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599" w:name="_Toc21102711"/>
      <w:bookmarkStart w:id="2600" w:name="_Toc29810560"/>
      <w:bookmarkStart w:id="2601" w:name="_Toc36635912"/>
      <w:bookmarkStart w:id="2602" w:name="_Toc37272858"/>
      <w:bookmarkStart w:id="2603" w:name="_Toc45885935"/>
      <w:bookmarkStart w:id="2604" w:name="_Toc53183041"/>
      <w:bookmarkStart w:id="2605" w:name="_Toc58915708"/>
      <w:bookmarkStart w:id="2606" w:name="_Toc58917889"/>
      <w:bookmarkStart w:id="2607" w:name="_Toc66693758"/>
      <w:bookmarkStart w:id="2608" w:name="_Toc74915710"/>
      <w:bookmarkStart w:id="2609" w:name="_Toc76114335"/>
      <w:bookmarkStart w:id="2610" w:name="_Toc76544221"/>
      <w:bookmarkStart w:id="2611" w:name="_Toc82536343"/>
      <w:bookmarkStart w:id="2612" w:name="_Toc89952636"/>
      <w:bookmarkStart w:id="2613" w:name="_Toc98766452"/>
      <w:bookmarkStart w:id="2614" w:name="_Toc99702815"/>
      <w:bookmarkStart w:id="2615" w:name="_Toc106206601"/>
      <w:r w:rsidRPr="00931575">
        <w:rPr>
          <w:lang w:eastAsia="sv-SE"/>
        </w:rPr>
        <w:t>6.6.4.4.2</w:t>
      </w:r>
      <w:r w:rsidRPr="00931575">
        <w:rPr>
          <w:lang w:eastAsia="sv-SE"/>
        </w:rPr>
        <w:tab/>
        <w:t>Procedure</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616" w:name="_Toc21102712"/>
      <w:bookmarkStart w:id="2617" w:name="_Toc29810561"/>
      <w:bookmarkStart w:id="2618" w:name="_Toc36635913"/>
      <w:bookmarkStart w:id="2619" w:name="_Toc37272859"/>
      <w:bookmarkStart w:id="2620" w:name="_Toc45885936"/>
      <w:bookmarkStart w:id="2621" w:name="_Toc53183042"/>
      <w:bookmarkStart w:id="2622" w:name="_Toc58915709"/>
      <w:bookmarkStart w:id="2623" w:name="_Toc58917890"/>
      <w:bookmarkStart w:id="2624" w:name="_Toc66693759"/>
      <w:bookmarkStart w:id="2625" w:name="_Toc74915711"/>
      <w:bookmarkStart w:id="2626" w:name="_Toc76114336"/>
      <w:bookmarkStart w:id="2627" w:name="_Toc76544222"/>
      <w:bookmarkStart w:id="2628" w:name="_Toc82536344"/>
      <w:bookmarkStart w:id="2629" w:name="_Toc89952637"/>
      <w:bookmarkStart w:id="2630" w:name="_Toc98766453"/>
      <w:bookmarkStart w:id="2631" w:name="_Toc99702816"/>
      <w:bookmarkStart w:id="2632" w:name="_Toc106206602"/>
      <w:r w:rsidRPr="00931575">
        <w:rPr>
          <w:lang w:eastAsia="sv-SE"/>
        </w:rPr>
        <w:t>6.</w:t>
      </w:r>
      <w:r w:rsidRPr="00931575">
        <w:rPr>
          <w:lang w:eastAsia="zh-CN"/>
        </w:rPr>
        <w:t>6.4.</w:t>
      </w:r>
      <w:r w:rsidRPr="00931575">
        <w:rPr>
          <w:lang w:eastAsia="sv-SE"/>
        </w:rPr>
        <w:t>5</w:t>
      </w:r>
      <w:r w:rsidRPr="00931575">
        <w:rPr>
          <w:lang w:eastAsia="sv-SE"/>
        </w:rPr>
        <w:tab/>
        <w:t>Test Requirement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AEF2FBA" w14:textId="77777777" w:rsidR="00C45907" w:rsidRPr="00931575" w:rsidRDefault="00C45907" w:rsidP="00C45907">
      <w:pPr>
        <w:pStyle w:val="Heading5"/>
      </w:pPr>
      <w:bookmarkStart w:id="2633" w:name="_Toc21102713"/>
      <w:bookmarkStart w:id="2634" w:name="_Toc29810562"/>
      <w:bookmarkStart w:id="2635" w:name="_Toc36635914"/>
      <w:bookmarkStart w:id="2636" w:name="_Toc37272860"/>
      <w:bookmarkStart w:id="2637" w:name="_Toc45885937"/>
      <w:bookmarkStart w:id="2638" w:name="_Toc53183043"/>
      <w:bookmarkStart w:id="2639" w:name="_Toc58915710"/>
      <w:bookmarkStart w:id="2640" w:name="_Toc58917891"/>
      <w:bookmarkStart w:id="2641" w:name="_Toc66693760"/>
      <w:bookmarkStart w:id="2642" w:name="_Toc74915712"/>
      <w:bookmarkStart w:id="2643" w:name="_Toc76114337"/>
      <w:bookmarkStart w:id="2644" w:name="_Toc76544223"/>
      <w:bookmarkStart w:id="2645" w:name="_Toc82536345"/>
      <w:bookmarkStart w:id="2646" w:name="_Toc89952638"/>
      <w:bookmarkStart w:id="2647" w:name="_Toc98766454"/>
      <w:bookmarkStart w:id="2648" w:name="_Toc99702817"/>
      <w:bookmarkStart w:id="2649" w:name="_Toc106206603"/>
      <w:r w:rsidRPr="00931575">
        <w:t>6.6.4.5.1</w:t>
      </w:r>
      <w:r w:rsidRPr="00931575">
        <w:tab/>
      </w:r>
      <w:r w:rsidRPr="00931575">
        <w:rPr>
          <w:i/>
        </w:rPr>
        <w:t>BS type 1-O</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650" w:name="_Toc21102714"/>
      <w:bookmarkStart w:id="2651" w:name="_Toc29810563"/>
      <w:bookmarkStart w:id="2652" w:name="_Toc36635915"/>
      <w:bookmarkStart w:id="2653" w:name="_Toc37272861"/>
      <w:bookmarkStart w:id="2654" w:name="_Toc45885938"/>
      <w:bookmarkStart w:id="2655" w:name="_Toc53183044"/>
      <w:bookmarkStart w:id="2656" w:name="_Toc58915711"/>
      <w:bookmarkStart w:id="2657" w:name="_Toc58917892"/>
      <w:bookmarkStart w:id="2658" w:name="_Toc66693761"/>
      <w:bookmarkStart w:id="2659" w:name="_Toc74915713"/>
      <w:bookmarkStart w:id="2660" w:name="_Toc76114338"/>
      <w:bookmarkStart w:id="2661" w:name="_Toc76544224"/>
      <w:bookmarkStart w:id="2662" w:name="_Toc82536346"/>
      <w:bookmarkStart w:id="2663" w:name="_Toc89952639"/>
      <w:bookmarkStart w:id="2664" w:name="_Toc98766455"/>
      <w:bookmarkStart w:id="2665" w:name="_Toc99702818"/>
      <w:bookmarkStart w:id="2666" w:name="_Toc106206604"/>
      <w:r w:rsidRPr="00931575">
        <w:t>6.6.4.5.2</w:t>
      </w:r>
      <w:r w:rsidRPr="00931575">
        <w:tab/>
      </w:r>
      <w:r w:rsidRPr="00931575">
        <w:rPr>
          <w:i/>
        </w:rPr>
        <w:t>BS type 2-O</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667" w:name="_Toc21102715"/>
      <w:bookmarkStart w:id="2668" w:name="_Toc29810564"/>
      <w:bookmarkStart w:id="2669" w:name="_Toc36635916"/>
      <w:bookmarkStart w:id="2670" w:name="_Toc37272862"/>
      <w:bookmarkStart w:id="2671" w:name="_Toc45885939"/>
      <w:bookmarkStart w:id="2672" w:name="_Toc53183045"/>
      <w:bookmarkStart w:id="2673" w:name="_Toc58915712"/>
      <w:bookmarkStart w:id="2674" w:name="_Toc58917893"/>
      <w:bookmarkStart w:id="2675" w:name="_Toc66693762"/>
      <w:bookmarkStart w:id="2676" w:name="_Toc74915714"/>
      <w:bookmarkStart w:id="2677" w:name="_Toc76114339"/>
      <w:bookmarkStart w:id="2678" w:name="_Toc76544225"/>
      <w:bookmarkStart w:id="2679" w:name="_Toc82536347"/>
      <w:bookmarkStart w:id="2680" w:name="_Toc89952640"/>
      <w:bookmarkStart w:id="2681" w:name="_Toc98766456"/>
      <w:bookmarkStart w:id="2682" w:name="_Toc99702819"/>
      <w:bookmarkStart w:id="2683" w:name="_Toc106206605"/>
      <w:r w:rsidRPr="00931575">
        <w:t>6.7</w:t>
      </w:r>
      <w:r w:rsidRPr="00931575">
        <w:tab/>
        <w:t>OTA unwanted emissions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4B6CBB26" w14:textId="77777777" w:rsidR="00C45907" w:rsidRPr="00931575" w:rsidRDefault="00C45907" w:rsidP="00C45907">
      <w:pPr>
        <w:pStyle w:val="Heading3"/>
      </w:pPr>
      <w:bookmarkStart w:id="2684" w:name="_Toc21102716"/>
      <w:bookmarkStart w:id="2685" w:name="_Toc29810565"/>
      <w:bookmarkStart w:id="2686" w:name="_Toc36635917"/>
      <w:bookmarkStart w:id="2687" w:name="_Toc37272863"/>
      <w:bookmarkStart w:id="2688" w:name="_Toc45885940"/>
      <w:bookmarkStart w:id="2689" w:name="_Toc53183046"/>
      <w:bookmarkStart w:id="2690" w:name="_Toc58915713"/>
      <w:bookmarkStart w:id="2691" w:name="_Toc58917894"/>
      <w:bookmarkStart w:id="2692" w:name="_Toc66693763"/>
      <w:bookmarkStart w:id="2693" w:name="_Toc74915715"/>
      <w:bookmarkStart w:id="2694" w:name="_Toc76114340"/>
      <w:bookmarkStart w:id="2695" w:name="_Toc76544226"/>
      <w:bookmarkStart w:id="2696" w:name="_Toc82536348"/>
      <w:bookmarkStart w:id="2697" w:name="_Toc89952641"/>
      <w:bookmarkStart w:id="2698" w:name="_Toc98766457"/>
      <w:bookmarkStart w:id="2699" w:name="_Toc99702820"/>
      <w:bookmarkStart w:id="2700" w:name="_Toc106206606"/>
      <w:r w:rsidRPr="00931575">
        <w:t>6.7.1</w:t>
      </w:r>
      <w:r w:rsidRPr="00931575">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5546DE8" w14:textId="1546B034" w:rsidR="00C45907" w:rsidRPr="00931575" w:rsidRDefault="00C45907" w:rsidP="00136C94">
      <w:bookmarkStart w:id="2701"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701"/>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702" w:name="_Toc21102717"/>
      <w:bookmarkStart w:id="2703" w:name="_Toc29810566"/>
      <w:bookmarkStart w:id="2704" w:name="_Toc36635918"/>
      <w:bookmarkStart w:id="2705" w:name="_Toc37272864"/>
      <w:bookmarkStart w:id="2706" w:name="_Toc45885941"/>
      <w:bookmarkStart w:id="2707" w:name="_Toc53183047"/>
      <w:bookmarkStart w:id="2708" w:name="_Toc58915714"/>
      <w:bookmarkStart w:id="2709" w:name="_Toc58917895"/>
      <w:bookmarkStart w:id="2710" w:name="_Toc66693764"/>
      <w:bookmarkStart w:id="2711" w:name="_Toc74915716"/>
      <w:bookmarkStart w:id="2712" w:name="_Toc76114341"/>
      <w:bookmarkStart w:id="2713" w:name="_Toc76544227"/>
      <w:bookmarkStart w:id="2714" w:name="_Toc82536349"/>
      <w:bookmarkStart w:id="2715" w:name="_Toc89952642"/>
      <w:bookmarkStart w:id="2716" w:name="_Toc98766458"/>
      <w:bookmarkStart w:id="2717" w:name="_Toc99702821"/>
      <w:bookmarkStart w:id="2718" w:name="_Toc106206607"/>
      <w:r w:rsidRPr="00931575">
        <w:t>6.7.2</w:t>
      </w:r>
      <w:r w:rsidRPr="00931575">
        <w:tab/>
        <w:t>OTA occupied bandwidth</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EAC2B23" w14:textId="77777777" w:rsidR="00C45907" w:rsidRPr="00931575" w:rsidRDefault="00C45907" w:rsidP="00C45907">
      <w:pPr>
        <w:pStyle w:val="Heading4"/>
        <w:rPr>
          <w:lang w:eastAsia="sv-SE"/>
        </w:rPr>
      </w:pPr>
      <w:bookmarkStart w:id="2719" w:name="_Toc21102718"/>
      <w:bookmarkStart w:id="2720" w:name="_Toc29810567"/>
      <w:bookmarkStart w:id="2721" w:name="_Toc36635919"/>
      <w:bookmarkStart w:id="2722" w:name="_Toc37272865"/>
      <w:bookmarkStart w:id="2723" w:name="_Toc45885942"/>
      <w:bookmarkStart w:id="2724" w:name="_Toc53183048"/>
      <w:bookmarkStart w:id="2725" w:name="_Toc58915715"/>
      <w:bookmarkStart w:id="2726" w:name="_Toc58917896"/>
      <w:bookmarkStart w:id="2727" w:name="_Toc66693765"/>
      <w:bookmarkStart w:id="2728" w:name="_Toc74915717"/>
      <w:bookmarkStart w:id="2729" w:name="_Toc76114342"/>
      <w:bookmarkStart w:id="2730" w:name="_Toc76544228"/>
      <w:bookmarkStart w:id="2731" w:name="_Toc82536350"/>
      <w:bookmarkStart w:id="2732" w:name="_Toc89952643"/>
      <w:bookmarkStart w:id="2733" w:name="_Toc98766459"/>
      <w:bookmarkStart w:id="2734" w:name="_Toc99702822"/>
      <w:bookmarkStart w:id="2735" w:name="_Toc106206608"/>
      <w:r w:rsidRPr="00931575">
        <w:rPr>
          <w:lang w:eastAsia="sv-SE"/>
        </w:rPr>
        <w:t>6.7.2.1</w:t>
      </w:r>
      <w:r w:rsidRPr="00931575">
        <w:rPr>
          <w:lang w:eastAsia="sv-SE"/>
        </w:rPr>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736" w:name="_Toc21102719"/>
      <w:bookmarkStart w:id="2737" w:name="_Toc29810568"/>
      <w:bookmarkStart w:id="2738" w:name="_Toc36635920"/>
      <w:bookmarkStart w:id="2739" w:name="_Toc37272866"/>
      <w:bookmarkStart w:id="2740" w:name="_Toc45885943"/>
      <w:bookmarkStart w:id="2741" w:name="_Toc53183049"/>
      <w:bookmarkStart w:id="2742" w:name="_Toc58915716"/>
      <w:bookmarkStart w:id="2743" w:name="_Toc58917897"/>
      <w:bookmarkStart w:id="2744" w:name="_Toc66693766"/>
      <w:bookmarkStart w:id="2745" w:name="_Toc74915718"/>
      <w:bookmarkStart w:id="2746" w:name="_Toc76114343"/>
      <w:bookmarkStart w:id="2747" w:name="_Toc76544229"/>
      <w:bookmarkStart w:id="2748" w:name="_Toc82536351"/>
      <w:bookmarkStart w:id="2749" w:name="_Toc89952644"/>
      <w:bookmarkStart w:id="2750" w:name="_Toc98766460"/>
      <w:bookmarkStart w:id="2751" w:name="_Toc99702823"/>
      <w:bookmarkStart w:id="2752" w:name="_Toc106206609"/>
      <w:r w:rsidRPr="00931575">
        <w:rPr>
          <w:lang w:eastAsia="sv-SE"/>
        </w:rPr>
        <w:t>6.7.2.2</w:t>
      </w:r>
      <w:r w:rsidRPr="00931575">
        <w:rPr>
          <w:lang w:eastAsia="sv-SE"/>
        </w:rPr>
        <w:tab/>
        <w:t>Minimum requirement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753" w:name="_Toc21102720"/>
      <w:bookmarkStart w:id="2754" w:name="_Toc29810569"/>
      <w:bookmarkStart w:id="2755" w:name="_Toc36635921"/>
      <w:bookmarkStart w:id="2756" w:name="_Toc37272867"/>
      <w:bookmarkStart w:id="2757" w:name="_Toc45885944"/>
      <w:bookmarkStart w:id="2758" w:name="_Toc53183050"/>
      <w:bookmarkStart w:id="2759" w:name="_Toc58915717"/>
      <w:bookmarkStart w:id="2760" w:name="_Toc58917898"/>
      <w:bookmarkStart w:id="2761" w:name="_Toc66693767"/>
      <w:bookmarkStart w:id="2762" w:name="_Toc74915719"/>
      <w:bookmarkStart w:id="2763" w:name="_Toc76114344"/>
      <w:bookmarkStart w:id="2764" w:name="_Toc76544230"/>
      <w:bookmarkStart w:id="2765" w:name="_Toc82536352"/>
      <w:bookmarkStart w:id="2766" w:name="_Toc89952645"/>
      <w:bookmarkStart w:id="2767" w:name="_Toc98766461"/>
      <w:bookmarkStart w:id="2768" w:name="_Toc99702824"/>
      <w:bookmarkStart w:id="2769" w:name="_Toc106206610"/>
      <w:r w:rsidRPr="00931575">
        <w:rPr>
          <w:lang w:eastAsia="sv-SE"/>
        </w:rPr>
        <w:t>6.7.2.3</w:t>
      </w:r>
      <w:r w:rsidRPr="00931575">
        <w:rPr>
          <w:lang w:eastAsia="sv-SE"/>
        </w:rPr>
        <w:tab/>
        <w:t>Test purpose</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770" w:name="_Toc21102721"/>
      <w:bookmarkStart w:id="2771" w:name="_Toc29810570"/>
      <w:bookmarkStart w:id="2772" w:name="_Toc36635922"/>
      <w:bookmarkStart w:id="2773" w:name="_Toc37272868"/>
      <w:bookmarkStart w:id="2774" w:name="_Toc45885945"/>
      <w:bookmarkStart w:id="2775" w:name="_Toc53183051"/>
      <w:bookmarkStart w:id="2776" w:name="_Toc58915718"/>
      <w:bookmarkStart w:id="2777" w:name="_Toc58917899"/>
      <w:bookmarkStart w:id="2778" w:name="_Toc66693768"/>
      <w:bookmarkStart w:id="2779" w:name="_Toc74915720"/>
      <w:bookmarkStart w:id="2780" w:name="_Toc76114345"/>
      <w:bookmarkStart w:id="2781" w:name="_Toc76544231"/>
      <w:bookmarkStart w:id="2782" w:name="_Toc82536353"/>
      <w:bookmarkStart w:id="2783" w:name="_Toc89952646"/>
      <w:bookmarkStart w:id="2784" w:name="_Toc98766462"/>
      <w:bookmarkStart w:id="2785" w:name="_Toc99702825"/>
      <w:bookmarkStart w:id="2786" w:name="_Toc106206611"/>
      <w:r w:rsidRPr="00931575">
        <w:rPr>
          <w:lang w:eastAsia="sv-SE"/>
        </w:rPr>
        <w:t>6.</w:t>
      </w:r>
      <w:r w:rsidRPr="00931575">
        <w:rPr>
          <w:lang w:eastAsia="zh-CN"/>
        </w:rPr>
        <w:t>7.2.</w:t>
      </w:r>
      <w:r w:rsidRPr="00931575">
        <w:rPr>
          <w:lang w:eastAsia="sv-SE"/>
        </w:rPr>
        <w:t>4</w:t>
      </w:r>
      <w:r w:rsidRPr="00931575">
        <w:rPr>
          <w:lang w:eastAsia="sv-SE"/>
        </w:rPr>
        <w:tab/>
        <w:t>Method of test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30B4038" w14:textId="77777777" w:rsidR="00C45907" w:rsidRPr="00931575" w:rsidRDefault="00C45907" w:rsidP="00C45907">
      <w:pPr>
        <w:pStyle w:val="Heading5"/>
        <w:rPr>
          <w:lang w:eastAsia="sv-SE"/>
        </w:rPr>
      </w:pPr>
      <w:bookmarkStart w:id="2787" w:name="_Toc21102722"/>
      <w:bookmarkStart w:id="2788" w:name="_Toc29810571"/>
      <w:bookmarkStart w:id="2789" w:name="_Toc36635923"/>
      <w:bookmarkStart w:id="2790" w:name="_Toc37272869"/>
      <w:bookmarkStart w:id="2791" w:name="_Toc45885946"/>
      <w:bookmarkStart w:id="2792" w:name="_Toc53183052"/>
      <w:bookmarkStart w:id="2793" w:name="_Toc58915719"/>
      <w:bookmarkStart w:id="2794" w:name="_Toc58917900"/>
      <w:bookmarkStart w:id="2795" w:name="_Toc66693769"/>
      <w:bookmarkStart w:id="2796" w:name="_Toc74915721"/>
      <w:bookmarkStart w:id="2797" w:name="_Toc76114346"/>
      <w:bookmarkStart w:id="2798" w:name="_Toc76544232"/>
      <w:bookmarkStart w:id="2799" w:name="_Toc82536354"/>
      <w:bookmarkStart w:id="2800" w:name="_Toc89952647"/>
      <w:bookmarkStart w:id="2801" w:name="_Toc98766463"/>
      <w:bookmarkStart w:id="2802" w:name="_Toc99702826"/>
      <w:bookmarkStart w:id="2803" w:name="_Toc106206612"/>
      <w:r w:rsidRPr="00931575">
        <w:rPr>
          <w:lang w:eastAsia="sv-SE"/>
        </w:rPr>
        <w:t>6.7.2.4.1</w:t>
      </w:r>
      <w:r w:rsidRPr="00931575">
        <w:rPr>
          <w:lang w:eastAsia="sv-SE"/>
        </w:rPr>
        <w:tab/>
        <w:t>Initial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804" w:name="_Toc21102723"/>
      <w:bookmarkStart w:id="2805" w:name="_Toc29810572"/>
      <w:bookmarkStart w:id="2806" w:name="_Toc36635924"/>
      <w:bookmarkStart w:id="2807" w:name="_Toc37272870"/>
      <w:bookmarkStart w:id="2808" w:name="_Toc45885947"/>
      <w:bookmarkStart w:id="2809" w:name="_Toc53183053"/>
      <w:bookmarkStart w:id="2810" w:name="_Toc58915720"/>
      <w:bookmarkStart w:id="2811" w:name="_Toc58917901"/>
      <w:bookmarkStart w:id="2812" w:name="_Toc66693770"/>
      <w:bookmarkStart w:id="2813" w:name="_Toc74915722"/>
      <w:bookmarkStart w:id="2814" w:name="_Toc76114347"/>
      <w:bookmarkStart w:id="2815" w:name="_Toc76544233"/>
      <w:bookmarkStart w:id="2816" w:name="_Toc82536355"/>
      <w:bookmarkStart w:id="2817" w:name="_Toc89952648"/>
      <w:bookmarkStart w:id="2818" w:name="_Toc98766464"/>
      <w:bookmarkStart w:id="2819" w:name="_Toc99702827"/>
      <w:bookmarkStart w:id="2820" w:name="_Toc106206613"/>
      <w:r w:rsidRPr="00931575">
        <w:rPr>
          <w:lang w:eastAsia="sv-SE"/>
        </w:rPr>
        <w:t>6.7.2.4.2</w:t>
      </w:r>
      <w:r w:rsidRPr="00931575">
        <w:rPr>
          <w:lang w:eastAsia="sv-SE"/>
        </w:rPr>
        <w:tab/>
        <w:t>Procedure</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E01B15"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15pt;height:20.75pt" o:ole="">
                  <v:imagedata r:id="rId34" o:title=""/>
                </v:shape>
                <o:OLEObject Type="Embed" ProgID="Equation.3" ShapeID="_x0000_i1031" DrawAspect="Content" ObjectID="_1717578102"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17578103"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25pt;height:41.5pt" o:ole="">
                  <v:imagedata r:id="rId38" o:title=""/>
                </v:shape>
                <o:OLEObject Type="Embed" ProgID="Equation.3" ShapeID="_x0000_i1033" DrawAspect="Content" ObjectID="_1717578104"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821" w:name="_Toc21102724"/>
      <w:bookmarkStart w:id="2822" w:name="_Toc29810573"/>
      <w:bookmarkStart w:id="2823" w:name="_Toc36635925"/>
      <w:bookmarkStart w:id="2824" w:name="_Toc37272871"/>
      <w:bookmarkStart w:id="2825" w:name="_Toc45885948"/>
      <w:bookmarkStart w:id="2826" w:name="_Toc53183054"/>
      <w:bookmarkStart w:id="2827" w:name="_Toc58915721"/>
      <w:bookmarkStart w:id="2828" w:name="_Toc58917902"/>
      <w:bookmarkStart w:id="2829" w:name="_Toc66693771"/>
      <w:bookmarkStart w:id="2830" w:name="_Toc74915723"/>
      <w:bookmarkStart w:id="2831" w:name="_Toc76114348"/>
      <w:bookmarkStart w:id="2832" w:name="_Toc76544234"/>
      <w:bookmarkStart w:id="2833" w:name="_Toc82536356"/>
      <w:bookmarkStart w:id="2834" w:name="_Toc89952649"/>
      <w:bookmarkStart w:id="2835" w:name="_Toc98766465"/>
      <w:bookmarkStart w:id="2836" w:name="_Toc99702828"/>
      <w:bookmarkStart w:id="2837" w:name="_Toc106206614"/>
      <w:r w:rsidRPr="00931575">
        <w:rPr>
          <w:lang w:eastAsia="sv-SE"/>
        </w:rPr>
        <w:t>6.</w:t>
      </w:r>
      <w:r w:rsidRPr="00931575">
        <w:rPr>
          <w:lang w:eastAsia="zh-CN"/>
        </w:rPr>
        <w:t>7.2.</w:t>
      </w:r>
      <w:r w:rsidRPr="00931575">
        <w:rPr>
          <w:lang w:eastAsia="sv-SE"/>
        </w:rPr>
        <w:t>5</w:t>
      </w:r>
      <w:r w:rsidRPr="00931575">
        <w:rPr>
          <w:lang w:eastAsia="sv-SE"/>
        </w:rPr>
        <w:tab/>
        <w:t>Test requirement</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3B0478E" w14:textId="77777777" w:rsidR="00C45907" w:rsidRPr="00931575" w:rsidRDefault="00C45907" w:rsidP="00C45907">
      <w:pPr>
        <w:pStyle w:val="Heading5"/>
      </w:pPr>
      <w:bookmarkStart w:id="2838" w:name="_Toc21102725"/>
      <w:bookmarkStart w:id="2839" w:name="_Toc29810574"/>
      <w:bookmarkStart w:id="2840" w:name="_Toc36635926"/>
      <w:bookmarkStart w:id="2841" w:name="_Toc37272872"/>
      <w:bookmarkStart w:id="2842" w:name="_Toc45885949"/>
      <w:bookmarkStart w:id="2843" w:name="_Toc53183055"/>
      <w:bookmarkStart w:id="2844" w:name="_Toc58915722"/>
      <w:bookmarkStart w:id="2845" w:name="_Toc58917903"/>
      <w:bookmarkStart w:id="2846" w:name="_Toc66693772"/>
      <w:bookmarkStart w:id="2847" w:name="_Toc74915724"/>
      <w:bookmarkStart w:id="2848" w:name="_Toc76114349"/>
      <w:bookmarkStart w:id="2849" w:name="_Toc76544235"/>
      <w:bookmarkStart w:id="2850" w:name="_Toc82536357"/>
      <w:bookmarkStart w:id="2851" w:name="_Toc89952650"/>
      <w:bookmarkStart w:id="2852" w:name="_Toc98766466"/>
      <w:bookmarkStart w:id="2853" w:name="_Toc99702829"/>
      <w:bookmarkStart w:id="2854" w:name="_Toc106206615"/>
      <w:r w:rsidRPr="00931575">
        <w:t>6.7.2.5.1</w:t>
      </w:r>
      <w:r w:rsidRPr="00931575">
        <w:tab/>
      </w:r>
      <w:r w:rsidRPr="00931575">
        <w:rPr>
          <w:i/>
        </w:rPr>
        <w:t>BS type 1-O</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855" w:name="_Toc21102726"/>
      <w:bookmarkStart w:id="2856" w:name="_Toc29810575"/>
      <w:bookmarkStart w:id="2857" w:name="_Toc36635927"/>
      <w:bookmarkStart w:id="2858" w:name="_Toc37272873"/>
      <w:bookmarkStart w:id="2859" w:name="_Toc45885950"/>
      <w:bookmarkStart w:id="2860" w:name="_Toc53183056"/>
      <w:bookmarkStart w:id="2861" w:name="_Toc58915723"/>
      <w:bookmarkStart w:id="2862" w:name="_Toc58917904"/>
      <w:bookmarkStart w:id="2863" w:name="_Toc66693773"/>
      <w:bookmarkStart w:id="2864" w:name="_Toc74915725"/>
      <w:bookmarkStart w:id="2865" w:name="_Toc76114350"/>
      <w:bookmarkStart w:id="2866" w:name="_Toc76544236"/>
      <w:bookmarkStart w:id="2867" w:name="_Toc82536358"/>
      <w:bookmarkStart w:id="2868" w:name="_Toc89952651"/>
      <w:bookmarkStart w:id="2869" w:name="_Toc98766467"/>
      <w:bookmarkStart w:id="2870" w:name="_Toc99702830"/>
      <w:bookmarkStart w:id="2871" w:name="_Toc106206616"/>
      <w:r w:rsidRPr="00931575">
        <w:t>6.7.2.5.</w:t>
      </w:r>
      <w:r w:rsidRPr="00931575">
        <w:rPr>
          <w:rFonts w:hint="eastAsia"/>
        </w:rPr>
        <w:t>2</w:t>
      </w:r>
      <w:r w:rsidRPr="00931575">
        <w:tab/>
      </w:r>
      <w:r w:rsidRPr="00931575">
        <w:rPr>
          <w:i/>
        </w:rPr>
        <w:t>BS type 2-O</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872" w:name="_Toc21102727"/>
      <w:bookmarkStart w:id="2873" w:name="_Toc29810576"/>
      <w:bookmarkStart w:id="2874" w:name="_Toc36635928"/>
      <w:bookmarkStart w:id="2875" w:name="_Toc37272874"/>
      <w:bookmarkStart w:id="2876" w:name="_Toc45885951"/>
      <w:bookmarkStart w:id="2877" w:name="_Toc53183057"/>
      <w:bookmarkStart w:id="2878" w:name="_Toc58915724"/>
      <w:bookmarkStart w:id="2879" w:name="_Toc58917905"/>
      <w:bookmarkStart w:id="2880" w:name="_Toc66693774"/>
      <w:bookmarkStart w:id="2881" w:name="_Toc74915726"/>
      <w:bookmarkStart w:id="2882" w:name="_Toc76114351"/>
      <w:bookmarkStart w:id="2883" w:name="_Toc76544237"/>
      <w:bookmarkStart w:id="2884" w:name="_Toc82536359"/>
      <w:bookmarkStart w:id="2885" w:name="_Toc89952652"/>
      <w:bookmarkStart w:id="2886" w:name="_Toc98766468"/>
      <w:bookmarkStart w:id="2887" w:name="_Toc99702831"/>
      <w:bookmarkStart w:id="2888" w:name="_Toc106206617"/>
      <w:r w:rsidRPr="00931575">
        <w:t>6.7.3</w:t>
      </w:r>
      <w:r w:rsidRPr="00931575">
        <w:tab/>
        <w:t>OTA Adjacent Channel Leakage Power Ratio (ACLR)</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142533E6" w14:textId="77777777" w:rsidR="00C45907" w:rsidRPr="00931575" w:rsidRDefault="00C45907" w:rsidP="00C45907">
      <w:pPr>
        <w:pStyle w:val="Heading4"/>
        <w:rPr>
          <w:lang w:eastAsia="zh-CN"/>
        </w:rPr>
      </w:pPr>
      <w:bookmarkStart w:id="2889" w:name="_Toc21102728"/>
      <w:bookmarkStart w:id="2890" w:name="_Toc29810577"/>
      <w:bookmarkStart w:id="2891" w:name="_Toc36635929"/>
      <w:bookmarkStart w:id="2892" w:name="_Toc37272875"/>
      <w:bookmarkStart w:id="2893" w:name="_Toc45885952"/>
      <w:bookmarkStart w:id="2894" w:name="_Toc53183058"/>
      <w:bookmarkStart w:id="2895" w:name="_Toc58915725"/>
      <w:bookmarkStart w:id="2896" w:name="_Toc58917906"/>
      <w:bookmarkStart w:id="2897" w:name="_Toc66693775"/>
      <w:bookmarkStart w:id="2898" w:name="_Toc74915727"/>
      <w:bookmarkStart w:id="2899" w:name="_Toc76114352"/>
      <w:bookmarkStart w:id="2900" w:name="_Toc76544238"/>
      <w:bookmarkStart w:id="2901" w:name="_Toc82536360"/>
      <w:bookmarkStart w:id="2902" w:name="_Toc89952653"/>
      <w:bookmarkStart w:id="2903" w:name="_Toc98766469"/>
      <w:bookmarkStart w:id="2904" w:name="_Toc99702832"/>
      <w:bookmarkStart w:id="2905" w:name="_Toc106206618"/>
      <w:r w:rsidRPr="00931575">
        <w:rPr>
          <w:lang w:eastAsia="zh-CN"/>
        </w:rPr>
        <w:t>6.7.3.1</w:t>
      </w:r>
      <w:r w:rsidRPr="00931575">
        <w:rPr>
          <w:lang w:eastAsia="zh-CN"/>
        </w:rPr>
        <w:tab/>
        <w:t>Definition and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906" w:name="_Toc21102729"/>
      <w:bookmarkStart w:id="2907" w:name="_Toc29810578"/>
      <w:bookmarkStart w:id="2908" w:name="_Toc36635930"/>
      <w:bookmarkStart w:id="2909" w:name="_Toc37272876"/>
      <w:bookmarkStart w:id="2910" w:name="_Toc45885953"/>
      <w:bookmarkStart w:id="2911" w:name="_Toc53183059"/>
      <w:bookmarkStart w:id="2912" w:name="_Toc58915726"/>
      <w:bookmarkStart w:id="2913" w:name="_Toc58917907"/>
      <w:bookmarkStart w:id="2914" w:name="_Toc66693776"/>
      <w:bookmarkStart w:id="2915" w:name="_Toc74915728"/>
      <w:bookmarkStart w:id="2916" w:name="_Toc76114353"/>
      <w:bookmarkStart w:id="2917" w:name="_Toc76544239"/>
      <w:bookmarkStart w:id="2918" w:name="_Toc82536361"/>
      <w:bookmarkStart w:id="2919" w:name="_Toc89952654"/>
      <w:bookmarkStart w:id="2920" w:name="_Toc98766470"/>
      <w:bookmarkStart w:id="2921" w:name="_Toc99702833"/>
      <w:bookmarkStart w:id="2922" w:name="_Toc106206619"/>
      <w:r w:rsidRPr="00931575">
        <w:rPr>
          <w:lang w:eastAsia="zh-CN"/>
        </w:rPr>
        <w:t>6.7.3.2</w:t>
      </w:r>
      <w:r w:rsidRPr="00931575">
        <w:rPr>
          <w:lang w:eastAsia="zh-CN"/>
        </w:rPr>
        <w:tab/>
        <w:t>Minimum requirement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923" w:name="_Toc21102730"/>
      <w:bookmarkStart w:id="2924" w:name="_Toc29810579"/>
      <w:bookmarkStart w:id="2925" w:name="_Toc36635931"/>
      <w:bookmarkStart w:id="2926" w:name="_Toc37272877"/>
      <w:bookmarkStart w:id="2927" w:name="_Toc45885954"/>
      <w:bookmarkStart w:id="2928" w:name="_Toc53183060"/>
      <w:bookmarkStart w:id="2929" w:name="_Toc58915727"/>
      <w:bookmarkStart w:id="2930" w:name="_Toc58917908"/>
      <w:bookmarkStart w:id="2931" w:name="_Toc66693777"/>
      <w:bookmarkStart w:id="2932" w:name="_Toc74915729"/>
      <w:bookmarkStart w:id="2933" w:name="_Toc76114354"/>
      <w:bookmarkStart w:id="2934" w:name="_Toc76544240"/>
      <w:bookmarkStart w:id="2935" w:name="_Toc82536362"/>
      <w:bookmarkStart w:id="2936" w:name="_Toc89952655"/>
      <w:bookmarkStart w:id="2937" w:name="_Toc98766471"/>
      <w:bookmarkStart w:id="2938" w:name="_Toc99702834"/>
      <w:bookmarkStart w:id="2939" w:name="_Toc106206620"/>
      <w:r w:rsidRPr="00931575">
        <w:rPr>
          <w:lang w:eastAsia="zh-CN"/>
        </w:rPr>
        <w:t>6.7.3.3</w:t>
      </w:r>
      <w:r w:rsidRPr="00931575">
        <w:rPr>
          <w:lang w:eastAsia="zh-CN"/>
        </w:rPr>
        <w:tab/>
        <w:t>Test purpose</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940" w:name="_Toc21102731"/>
      <w:bookmarkStart w:id="2941" w:name="_Toc29810580"/>
      <w:bookmarkStart w:id="2942" w:name="_Toc36635932"/>
      <w:bookmarkStart w:id="2943" w:name="_Toc37272878"/>
      <w:bookmarkStart w:id="2944" w:name="_Toc45885955"/>
      <w:bookmarkStart w:id="2945" w:name="_Toc53183061"/>
      <w:bookmarkStart w:id="2946" w:name="_Toc58915728"/>
      <w:bookmarkStart w:id="2947" w:name="_Toc58917909"/>
      <w:bookmarkStart w:id="2948" w:name="_Toc66693778"/>
      <w:bookmarkStart w:id="2949" w:name="_Toc74915730"/>
      <w:bookmarkStart w:id="2950" w:name="_Toc76114355"/>
      <w:bookmarkStart w:id="2951" w:name="_Toc76544241"/>
      <w:bookmarkStart w:id="2952" w:name="_Toc82536363"/>
      <w:bookmarkStart w:id="2953" w:name="_Toc89952656"/>
      <w:bookmarkStart w:id="2954" w:name="_Toc98766472"/>
      <w:bookmarkStart w:id="2955" w:name="_Toc99702835"/>
      <w:bookmarkStart w:id="2956" w:name="_Toc106206621"/>
      <w:r w:rsidRPr="00931575">
        <w:rPr>
          <w:lang w:eastAsia="zh-CN"/>
        </w:rPr>
        <w:t>6.7.3.4</w:t>
      </w:r>
      <w:r w:rsidRPr="00931575">
        <w:rPr>
          <w:lang w:eastAsia="zh-CN"/>
        </w:rPr>
        <w:tab/>
        <w:t>Method of test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435EC18A" w14:textId="77777777" w:rsidR="00C45907" w:rsidRPr="00931575" w:rsidRDefault="00C45907" w:rsidP="00C45907">
      <w:pPr>
        <w:pStyle w:val="Heading5"/>
        <w:rPr>
          <w:lang w:eastAsia="zh-CN"/>
        </w:rPr>
      </w:pPr>
      <w:bookmarkStart w:id="2957" w:name="_Toc21102732"/>
      <w:bookmarkStart w:id="2958" w:name="_Toc29810581"/>
      <w:bookmarkStart w:id="2959" w:name="_Toc36635933"/>
      <w:bookmarkStart w:id="2960" w:name="_Toc37272879"/>
      <w:bookmarkStart w:id="2961" w:name="_Toc45885956"/>
      <w:bookmarkStart w:id="2962" w:name="_Toc53183062"/>
      <w:bookmarkStart w:id="2963" w:name="_Toc58915729"/>
      <w:bookmarkStart w:id="2964" w:name="_Toc58917910"/>
      <w:bookmarkStart w:id="2965" w:name="_Toc66693779"/>
      <w:bookmarkStart w:id="2966" w:name="_Toc74915731"/>
      <w:bookmarkStart w:id="2967" w:name="_Toc76114356"/>
      <w:bookmarkStart w:id="2968" w:name="_Toc76544242"/>
      <w:bookmarkStart w:id="2969" w:name="_Toc82536364"/>
      <w:bookmarkStart w:id="2970" w:name="_Toc89952657"/>
      <w:bookmarkStart w:id="2971" w:name="_Toc98766473"/>
      <w:bookmarkStart w:id="2972" w:name="_Toc99702836"/>
      <w:bookmarkStart w:id="2973" w:name="_Toc106206622"/>
      <w:r w:rsidRPr="00931575">
        <w:rPr>
          <w:lang w:eastAsia="zh-CN"/>
        </w:rPr>
        <w:t>6.7.3.4.1</w:t>
      </w:r>
      <w:r w:rsidRPr="00931575">
        <w:rPr>
          <w:lang w:eastAsia="zh-CN"/>
        </w:rPr>
        <w:tab/>
        <w:t>Initial conditions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974" w:name="_Toc21102733"/>
      <w:bookmarkStart w:id="2975" w:name="_Toc29810582"/>
      <w:bookmarkStart w:id="2976" w:name="_Toc36635934"/>
      <w:bookmarkStart w:id="2977" w:name="_Toc37272880"/>
      <w:bookmarkStart w:id="2978" w:name="_Toc45885957"/>
      <w:bookmarkStart w:id="2979" w:name="_Toc53183063"/>
      <w:bookmarkStart w:id="2980" w:name="_Toc58915730"/>
      <w:bookmarkStart w:id="2981" w:name="_Toc58917911"/>
      <w:bookmarkStart w:id="2982" w:name="_Toc66693780"/>
      <w:bookmarkStart w:id="2983" w:name="_Toc74915732"/>
      <w:bookmarkStart w:id="2984" w:name="_Toc76114357"/>
      <w:bookmarkStart w:id="2985" w:name="_Toc76544243"/>
      <w:bookmarkStart w:id="2986" w:name="_Toc82536365"/>
      <w:bookmarkStart w:id="2987" w:name="_Toc89952658"/>
      <w:bookmarkStart w:id="2988" w:name="_Toc98766474"/>
      <w:bookmarkStart w:id="2989" w:name="_Toc99702837"/>
      <w:bookmarkStart w:id="2990" w:name="_Toc106206623"/>
      <w:r w:rsidRPr="00931575">
        <w:rPr>
          <w:lang w:eastAsia="zh-CN"/>
        </w:rPr>
        <w:t>6.7.3.4.2</w:t>
      </w:r>
      <w:r w:rsidRPr="00931575">
        <w:rPr>
          <w:lang w:eastAsia="zh-CN"/>
        </w:rPr>
        <w:tab/>
        <w:t>Procedure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C254E8C" w14:textId="77777777" w:rsidR="00C45907" w:rsidRPr="00931575" w:rsidRDefault="00C45907" w:rsidP="00136C94">
      <w:pPr>
        <w:rPr>
          <w:lang w:eastAsia="zh-CN"/>
        </w:rPr>
      </w:pPr>
      <w:bookmarkStart w:id="2991"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E05D3F">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E05D3F">
      <w:pPr>
        <w:pStyle w:val="B1"/>
        <w:rPr>
          <w:lang w:val="en-US"/>
        </w:rPr>
      </w:pPr>
      <w:r w:rsidRPr="006D5D66">
        <w:rPr>
          <w:lang w:val="en-US"/>
        </w:rPr>
        <w:tab/>
        <w:t>measurement filter bandwidth: defined in clause 6.7.3.5.</w:t>
      </w:r>
    </w:p>
    <w:p w14:paraId="03ACC7AE" w14:textId="177F4D19" w:rsidR="00E05D3F" w:rsidRPr="006D5D66" w:rsidRDefault="00E05D3F" w:rsidP="00E05D3F">
      <w:pPr>
        <w:pStyle w:val="B1"/>
        <w:rPr>
          <w:lang w:val="en-US"/>
        </w:rPr>
      </w:pPr>
      <w:r w:rsidRPr="006D5D66">
        <w:rPr>
          <w:lang w:val="en-US"/>
        </w:rPr>
        <w:tab/>
        <w:t>detection mode: true RMS voltage or true power averaging.</w:t>
      </w:r>
    </w:p>
    <w:p w14:paraId="6BD804F2" w14:textId="2EF0AE1B" w:rsidR="00FB345C" w:rsidRDefault="00FB345C" w:rsidP="00FB345C">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E05D3F">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E05D3F">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991"/>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992" w:name="_Toc21102734"/>
      <w:bookmarkStart w:id="2993" w:name="_Toc29810583"/>
      <w:bookmarkStart w:id="2994" w:name="_Toc36635935"/>
      <w:bookmarkStart w:id="2995" w:name="_Toc37272881"/>
      <w:bookmarkStart w:id="2996" w:name="_Toc45885958"/>
      <w:bookmarkStart w:id="2997" w:name="_Toc53183064"/>
      <w:bookmarkStart w:id="2998" w:name="_Toc58915731"/>
      <w:bookmarkStart w:id="2999" w:name="_Toc58917912"/>
      <w:bookmarkStart w:id="3000" w:name="_Toc66693781"/>
      <w:bookmarkStart w:id="3001" w:name="_Toc74915733"/>
      <w:bookmarkStart w:id="3002" w:name="_Toc76114358"/>
      <w:bookmarkStart w:id="3003" w:name="_Toc76544244"/>
      <w:bookmarkStart w:id="3004" w:name="_Toc82536366"/>
      <w:bookmarkStart w:id="3005" w:name="_Toc89952659"/>
      <w:bookmarkStart w:id="3006" w:name="_Toc98766475"/>
      <w:bookmarkStart w:id="3007" w:name="_Toc99702838"/>
      <w:bookmarkStart w:id="3008" w:name="_Toc106206624"/>
      <w:r w:rsidRPr="00931575">
        <w:rPr>
          <w:lang w:eastAsia="zh-CN"/>
        </w:rPr>
        <w:t>6.7.3.5</w:t>
      </w:r>
      <w:r w:rsidRPr="00931575">
        <w:rPr>
          <w:lang w:eastAsia="zh-CN"/>
        </w:rPr>
        <w:tab/>
        <w:t>Test requirements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7E58FA0" w14:textId="77777777" w:rsidR="00C45907" w:rsidRPr="00931575" w:rsidRDefault="00C45907" w:rsidP="00C45907">
      <w:pPr>
        <w:pStyle w:val="Heading5"/>
      </w:pPr>
      <w:bookmarkStart w:id="3009" w:name="_Toc21102735"/>
      <w:bookmarkStart w:id="3010" w:name="_Toc29810584"/>
      <w:bookmarkStart w:id="3011" w:name="_Toc36635936"/>
      <w:bookmarkStart w:id="3012" w:name="_Toc37272882"/>
      <w:bookmarkStart w:id="3013" w:name="_Toc45885959"/>
      <w:bookmarkStart w:id="3014" w:name="_Toc53183065"/>
      <w:bookmarkStart w:id="3015" w:name="_Toc58915732"/>
      <w:bookmarkStart w:id="3016" w:name="_Toc58917913"/>
      <w:bookmarkStart w:id="3017" w:name="_Toc66693782"/>
      <w:bookmarkStart w:id="3018" w:name="_Toc74915734"/>
      <w:bookmarkStart w:id="3019" w:name="_Toc76114359"/>
      <w:bookmarkStart w:id="3020" w:name="_Toc76544245"/>
      <w:bookmarkStart w:id="3021" w:name="_Toc82536367"/>
      <w:bookmarkStart w:id="3022" w:name="_Toc89952660"/>
      <w:bookmarkStart w:id="3023" w:name="_Toc98766476"/>
      <w:bookmarkStart w:id="3024" w:name="_Toc99702839"/>
      <w:bookmarkStart w:id="3025" w:name="_Toc106206625"/>
      <w:r w:rsidRPr="00931575">
        <w:t>6.7.3.5.1</w:t>
      </w:r>
      <w:r w:rsidRPr="00931575">
        <w:tab/>
      </w:r>
      <w:r w:rsidRPr="00931575">
        <w:rPr>
          <w:i/>
        </w:rPr>
        <w:t>BS type 1-O</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3026" w:name="_Toc21102736"/>
      <w:bookmarkStart w:id="3027" w:name="_Toc29810585"/>
      <w:bookmarkStart w:id="3028" w:name="_Toc36635937"/>
      <w:bookmarkStart w:id="3029" w:name="_Toc37272883"/>
      <w:bookmarkStart w:id="3030" w:name="_Toc45885960"/>
      <w:bookmarkStart w:id="3031" w:name="_Toc53183066"/>
      <w:bookmarkStart w:id="3032" w:name="_Toc58915733"/>
      <w:bookmarkStart w:id="3033" w:name="_Toc58917914"/>
      <w:bookmarkStart w:id="3034" w:name="_Toc66693783"/>
      <w:bookmarkStart w:id="3035" w:name="_Toc74915735"/>
      <w:bookmarkStart w:id="3036" w:name="_Toc76114360"/>
      <w:bookmarkStart w:id="3037" w:name="_Toc76544246"/>
      <w:bookmarkStart w:id="3038" w:name="_Toc82536368"/>
      <w:bookmarkStart w:id="3039" w:name="_Toc89952661"/>
      <w:bookmarkStart w:id="3040" w:name="_Toc98766477"/>
      <w:bookmarkStart w:id="3041" w:name="_Toc99702840"/>
      <w:bookmarkStart w:id="3042" w:name="_Toc106206626"/>
      <w:r w:rsidRPr="00931575">
        <w:t>6.7.3.5.2</w:t>
      </w:r>
      <w:r w:rsidRPr="00931575">
        <w:tab/>
      </w:r>
      <w:r w:rsidRPr="00931575">
        <w:rPr>
          <w:i/>
        </w:rPr>
        <w:t>BS type 2-O</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3043" w:name="_Toc21102737"/>
      <w:bookmarkStart w:id="3044" w:name="_Toc29810586"/>
      <w:bookmarkStart w:id="3045" w:name="_Toc36635938"/>
      <w:bookmarkStart w:id="3046" w:name="_Toc37272884"/>
      <w:bookmarkStart w:id="3047" w:name="_Toc45885961"/>
      <w:bookmarkStart w:id="3048" w:name="_Toc53183067"/>
      <w:bookmarkStart w:id="3049" w:name="_Toc58915734"/>
      <w:bookmarkStart w:id="3050" w:name="_Toc58917915"/>
      <w:bookmarkStart w:id="3051" w:name="_Toc66693784"/>
      <w:bookmarkStart w:id="3052" w:name="_Toc74915736"/>
      <w:bookmarkStart w:id="3053" w:name="_Toc76114361"/>
      <w:bookmarkStart w:id="3054" w:name="_Toc76544247"/>
      <w:bookmarkStart w:id="3055" w:name="_Toc82536369"/>
      <w:bookmarkStart w:id="3056" w:name="_Toc89952662"/>
      <w:bookmarkStart w:id="3057" w:name="_Toc98766478"/>
      <w:bookmarkStart w:id="3058" w:name="_Toc99702841"/>
      <w:bookmarkStart w:id="3059" w:name="_Toc106206627"/>
      <w:r w:rsidRPr="00931575">
        <w:t>6.7.4</w:t>
      </w:r>
      <w:r w:rsidRPr="00931575">
        <w:tab/>
        <w:t>OTA operating band unwanted emissions</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Pr="00931575">
        <w:tab/>
      </w:r>
    </w:p>
    <w:p w14:paraId="60907F6F" w14:textId="77777777" w:rsidR="00C45907" w:rsidRPr="00931575" w:rsidRDefault="00C45907" w:rsidP="00C45907">
      <w:pPr>
        <w:pStyle w:val="Heading4"/>
        <w:rPr>
          <w:lang w:eastAsia="zh-CN"/>
        </w:rPr>
      </w:pPr>
      <w:bookmarkStart w:id="3060" w:name="_Toc21102738"/>
      <w:bookmarkStart w:id="3061" w:name="_Toc29810587"/>
      <w:bookmarkStart w:id="3062" w:name="_Toc36635939"/>
      <w:bookmarkStart w:id="3063" w:name="_Toc37272885"/>
      <w:bookmarkStart w:id="3064" w:name="_Toc45885962"/>
      <w:bookmarkStart w:id="3065" w:name="_Toc53183068"/>
      <w:bookmarkStart w:id="3066" w:name="_Toc58915735"/>
      <w:bookmarkStart w:id="3067" w:name="_Toc58917916"/>
      <w:bookmarkStart w:id="3068" w:name="_Toc66693785"/>
      <w:bookmarkStart w:id="3069" w:name="_Toc74915737"/>
      <w:bookmarkStart w:id="3070" w:name="_Toc76114362"/>
      <w:bookmarkStart w:id="3071" w:name="_Toc76544248"/>
      <w:bookmarkStart w:id="3072" w:name="_Toc82536370"/>
      <w:bookmarkStart w:id="3073" w:name="_Toc89952663"/>
      <w:bookmarkStart w:id="3074" w:name="_Toc98766479"/>
      <w:bookmarkStart w:id="3075" w:name="_Toc99702842"/>
      <w:bookmarkStart w:id="3076" w:name="_Toc106206628"/>
      <w:r w:rsidRPr="00931575">
        <w:rPr>
          <w:lang w:eastAsia="zh-CN"/>
        </w:rPr>
        <w:t>6.7.4.1</w:t>
      </w:r>
      <w:r w:rsidRPr="00931575">
        <w:rPr>
          <w:lang w:eastAsia="zh-CN"/>
        </w:rPr>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077" w:name="_Toc21102739"/>
      <w:bookmarkStart w:id="3078" w:name="_Toc29810588"/>
      <w:bookmarkStart w:id="3079" w:name="_Toc36635940"/>
      <w:bookmarkStart w:id="3080" w:name="_Toc37272886"/>
      <w:bookmarkStart w:id="3081" w:name="_Toc45885963"/>
      <w:bookmarkStart w:id="3082" w:name="_Toc53183069"/>
      <w:bookmarkStart w:id="3083" w:name="_Toc58915736"/>
      <w:bookmarkStart w:id="3084" w:name="_Toc58917917"/>
      <w:bookmarkStart w:id="3085" w:name="_Toc66693786"/>
      <w:bookmarkStart w:id="3086" w:name="_Toc74915738"/>
      <w:bookmarkStart w:id="3087" w:name="_Toc76114363"/>
      <w:bookmarkStart w:id="3088" w:name="_Toc76544249"/>
      <w:bookmarkStart w:id="3089" w:name="_Toc82536371"/>
      <w:bookmarkStart w:id="3090" w:name="_Toc89952664"/>
      <w:bookmarkStart w:id="3091" w:name="_Toc98766480"/>
      <w:bookmarkStart w:id="3092" w:name="_Toc99702843"/>
      <w:bookmarkStart w:id="3093" w:name="_Toc106206629"/>
      <w:r w:rsidRPr="00931575">
        <w:rPr>
          <w:lang w:eastAsia="zh-CN"/>
        </w:rPr>
        <w:t>6.7.4.2</w:t>
      </w:r>
      <w:r w:rsidRPr="00931575">
        <w:rPr>
          <w:lang w:eastAsia="zh-CN"/>
        </w:rPr>
        <w:tab/>
        <w:t>Minimum requirement</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094" w:name="_Toc21102740"/>
      <w:bookmarkStart w:id="3095" w:name="_Toc29810589"/>
      <w:bookmarkStart w:id="3096" w:name="_Toc36635941"/>
      <w:bookmarkStart w:id="3097" w:name="_Toc37272887"/>
      <w:bookmarkStart w:id="3098" w:name="_Toc45885964"/>
      <w:bookmarkStart w:id="3099" w:name="_Toc53183070"/>
      <w:bookmarkStart w:id="3100" w:name="_Toc58915737"/>
      <w:bookmarkStart w:id="3101" w:name="_Toc58917918"/>
      <w:bookmarkStart w:id="3102" w:name="_Toc66693787"/>
      <w:bookmarkStart w:id="3103" w:name="_Toc74915739"/>
      <w:bookmarkStart w:id="3104" w:name="_Toc76114364"/>
      <w:bookmarkStart w:id="3105" w:name="_Toc76544250"/>
      <w:bookmarkStart w:id="3106" w:name="_Toc82536372"/>
      <w:bookmarkStart w:id="3107" w:name="_Toc89952665"/>
      <w:bookmarkStart w:id="3108" w:name="_Toc98766481"/>
      <w:bookmarkStart w:id="3109" w:name="_Toc99702844"/>
      <w:bookmarkStart w:id="3110" w:name="_Toc106206630"/>
      <w:r w:rsidRPr="00931575">
        <w:rPr>
          <w:lang w:eastAsia="zh-CN"/>
        </w:rPr>
        <w:t>6.7.4.3</w:t>
      </w:r>
      <w:r w:rsidRPr="00931575">
        <w:rPr>
          <w:lang w:eastAsia="zh-CN"/>
        </w:rPr>
        <w:tab/>
        <w:t>Test purpose</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111" w:name="_Toc21102741"/>
      <w:bookmarkStart w:id="3112" w:name="_Toc29810590"/>
      <w:bookmarkStart w:id="3113" w:name="_Toc36635942"/>
      <w:bookmarkStart w:id="3114" w:name="_Toc37272888"/>
      <w:bookmarkStart w:id="3115" w:name="_Toc45885965"/>
      <w:bookmarkStart w:id="3116" w:name="_Toc53183071"/>
      <w:bookmarkStart w:id="3117" w:name="_Toc58915738"/>
      <w:bookmarkStart w:id="3118" w:name="_Toc58917919"/>
      <w:bookmarkStart w:id="3119" w:name="_Toc66693788"/>
      <w:bookmarkStart w:id="3120" w:name="_Toc74915740"/>
      <w:bookmarkStart w:id="3121" w:name="_Toc76114365"/>
      <w:bookmarkStart w:id="3122" w:name="_Toc76544251"/>
      <w:bookmarkStart w:id="3123" w:name="_Toc82536373"/>
      <w:bookmarkStart w:id="3124" w:name="_Toc89952666"/>
      <w:bookmarkStart w:id="3125" w:name="_Toc98766482"/>
      <w:bookmarkStart w:id="3126" w:name="_Toc99702845"/>
      <w:bookmarkStart w:id="3127" w:name="_Toc106206631"/>
      <w:r w:rsidRPr="00931575">
        <w:rPr>
          <w:lang w:eastAsia="zh-CN"/>
        </w:rPr>
        <w:t>6.7.4.4</w:t>
      </w:r>
      <w:r w:rsidRPr="00931575">
        <w:rPr>
          <w:lang w:eastAsia="zh-CN"/>
        </w:rPr>
        <w:tab/>
        <w:t>Method of test</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727C21CA" w14:textId="77777777" w:rsidR="00C45907" w:rsidRPr="00931575" w:rsidRDefault="00C45907" w:rsidP="00C45907">
      <w:pPr>
        <w:pStyle w:val="Heading5"/>
        <w:rPr>
          <w:lang w:eastAsia="zh-CN"/>
        </w:rPr>
      </w:pPr>
      <w:bookmarkStart w:id="3128" w:name="_Toc21102742"/>
      <w:bookmarkStart w:id="3129" w:name="_Toc29810591"/>
      <w:bookmarkStart w:id="3130" w:name="_Toc36635943"/>
      <w:bookmarkStart w:id="3131" w:name="_Toc37272889"/>
      <w:bookmarkStart w:id="3132" w:name="_Toc45885966"/>
      <w:bookmarkStart w:id="3133" w:name="_Toc53183072"/>
      <w:bookmarkStart w:id="3134" w:name="_Toc58915739"/>
      <w:bookmarkStart w:id="3135" w:name="_Toc58917920"/>
      <w:bookmarkStart w:id="3136" w:name="_Toc66693789"/>
      <w:bookmarkStart w:id="3137" w:name="_Toc74915741"/>
      <w:bookmarkStart w:id="3138" w:name="_Toc76114366"/>
      <w:bookmarkStart w:id="3139" w:name="_Toc76544252"/>
      <w:bookmarkStart w:id="3140" w:name="_Toc82536374"/>
      <w:bookmarkStart w:id="3141" w:name="_Toc89952667"/>
      <w:bookmarkStart w:id="3142" w:name="_Toc98766483"/>
      <w:bookmarkStart w:id="3143" w:name="_Toc99702846"/>
      <w:bookmarkStart w:id="3144" w:name="_Toc106206632"/>
      <w:r w:rsidRPr="00931575">
        <w:rPr>
          <w:lang w:eastAsia="zh-CN"/>
        </w:rPr>
        <w:t>6.7.4.4.1</w:t>
      </w:r>
      <w:r w:rsidRPr="00931575">
        <w:rPr>
          <w:lang w:eastAsia="zh-CN"/>
        </w:rPr>
        <w:tab/>
        <w:t>Initial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145" w:name="_Toc21102743"/>
      <w:bookmarkStart w:id="3146" w:name="_Toc29810592"/>
      <w:bookmarkStart w:id="3147" w:name="_Toc36635944"/>
      <w:bookmarkStart w:id="3148" w:name="_Toc37272890"/>
      <w:bookmarkStart w:id="3149" w:name="_Toc45885967"/>
      <w:bookmarkStart w:id="3150" w:name="_Toc53183073"/>
      <w:bookmarkStart w:id="3151" w:name="_Toc58915740"/>
      <w:bookmarkStart w:id="3152" w:name="_Toc58917921"/>
      <w:bookmarkStart w:id="3153" w:name="_Toc66693790"/>
      <w:bookmarkStart w:id="3154" w:name="_Toc74915742"/>
      <w:bookmarkStart w:id="3155" w:name="_Toc76114367"/>
      <w:bookmarkStart w:id="3156" w:name="_Toc76544253"/>
      <w:bookmarkStart w:id="3157" w:name="_Toc82536375"/>
      <w:bookmarkStart w:id="3158" w:name="_Toc89952668"/>
      <w:bookmarkStart w:id="3159" w:name="_Toc98766484"/>
      <w:bookmarkStart w:id="3160" w:name="_Toc99702847"/>
      <w:bookmarkStart w:id="3161" w:name="_Toc106206633"/>
      <w:r w:rsidRPr="00931575">
        <w:rPr>
          <w:lang w:eastAsia="zh-CN"/>
        </w:rPr>
        <w:t>6.7.4.4.2</w:t>
      </w:r>
      <w:r w:rsidRPr="00931575">
        <w:rPr>
          <w:lang w:eastAsia="zh-CN"/>
        </w:rPr>
        <w:tab/>
        <w:t>Procedure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E05D3F">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E05D3F">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E05D3F">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E05D3F">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FB345C">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162" w:name="_Toc21102744"/>
      <w:bookmarkStart w:id="3163" w:name="_Toc29810593"/>
      <w:bookmarkStart w:id="3164" w:name="_Toc36635945"/>
      <w:bookmarkStart w:id="3165" w:name="_Toc37272891"/>
      <w:bookmarkStart w:id="3166" w:name="_Toc45885968"/>
      <w:bookmarkStart w:id="3167" w:name="_Toc53183074"/>
      <w:bookmarkStart w:id="3168" w:name="_Toc58915741"/>
      <w:bookmarkStart w:id="3169" w:name="_Toc58917922"/>
      <w:bookmarkStart w:id="3170" w:name="_Toc66693791"/>
      <w:bookmarkStart w:id="3171" w:name="_Toc74915743"/>
      <w:bookmarkStart w:id="3172" w:name="_Toc76114368"/>
      <w:bookmarkStart w:id="3173" w:name="_Toc76544254"/>
      <w:bookmarkStart w:id="3174" w:name="_Toc82536376"/>
      <w:bookmarkStart w:id="3175" w:name="_Toc89952669"/>
      <w:bookmarkStart w:id="3176" w:name="_Toc98766485"/>
      <w:bookmarkStart w:id="3177" w:name="_Toc99702848"/>
      <w:bookmarkStart w:id="3178" w:name="_Toc106206634"/>
      <w:r w:rsidRPr="00931575">
        <w:rPr>
          <w:lang w:eastAsia="zh-CN"/>
        </w:rPr>
        <w:t>6.7.4.5</w:t>
      </w:r>
      <w:r w:rsidRPr="00931575">
        <w:rPr>
          <w:lang w:eastAsia="zh-CN"/>
        </w:rPr>
        <w:tab/>
        <w:t>Test requirements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4D22AE0" w14:textId="77777777" w:rsidR="00C45907" w:rsidRPr="00931575" w:rsidRDefault="00C45907" w:rsidP="00C45907">
      <w:pPr>
        <w:pStyle w:val="Heading5"/>
      </w:pPr>
      <w:bookmarkStart w:id="3179" w:name="_Toc21102745"/>
      <w:bookmarkStart w:id="3180" w:name="_Toc29810594"/>
      <w:bookmarkStart w:id="3181" w:name="_Toc36635946"/>
      <w:bookmarkStart w:id="3182" w:name="_Toc37272892"/>
      <w:bookmarkStart w:id="3183" w:name="_Toc45885969"/>
      <w:bookmarkStart w:id="3184" w:name="_Toc53183075"/>
      <w:bookmarkStart w:id="3185" w:name="_Toc58915742"/>
      <w:bookmarkStart w:id="3186" w:name="_Toc58917923"/>
      <w:bookmarkStart w:id="3187" w:name="_Toc66693792"/>
      <w:bookmarkStart w:id="3188" w:name="_Toc74915744"/>
      <w:bookmarkStart w:id="3189" w:name="_Toc76114369"/>
      <w:bookmarkStart w:id="3190" w:name="_Toc76544255"/>
      <w:bookmarkStart w:id="3191" w:name="_Toc82536377"/>
      <w:bookmarkStart w:id="3192" w:name="_Toc89952670"/>
      <w:bookmarkStart w:id="3193" w:name="_Toc98766486"/>
      <w:bookmarkStart w:id="3194" w:name="_Toc99702849"/>
      <w:bookmarkStart w:id="3195" w:name="_Toc106206635"/>
      <w:r w:rsidRPr="00931575">
        <w:t>6.7.4.5.1</w:t>
      </w:r>
      <w:r w:rsidRPr="00931575">
        <w:tab/>
      </w:r>
      <w:r w:rsidRPr="00931575">
        <w:rPr>
          <w:i/>
        </w:rPr>
        <w:t>BS type 1-O</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196" w:name="_Toc21102746"/>
      <w:bookmarkStart w:id="3197" w:name="_Toc29810595"/>
      <w:bookmarkStart w:id="3198" w:name="_Toc36635947"/>
      <w:bookmarkStart w:id="3199" w:name="_Toc37272893"/>
      <w:bookmarkStart w:id="320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196"/>
      <w:bookmarkEnd w:id="3197"/>
      <w:bookmarkEnd w:id="3198"/>
      <w:bookmarkEnd w:id="3199"/>
      <w:bookmarkEnd w:id="3200"/>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320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20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3202" w:name="_Toc21102747"/>
      <w:bookmarkStart w:id="3203" w:name="_Toc29810596"/>
      <w:bookmarkStart w:id="3204" w:name="_Toc36635948"/>
      <w:bookmarkStart w:id="3205" w:name="_Toc37272894"/>
      <w:bookmarkStart w:id="320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202"/>
      <w:bookmarkEnd w:id="3203"/>
      <w:bookmarkEnd w:id="3204"/>
      <w:bookmarkEnd w:id="3205"/>
      <w:bookmarkEnd w:id="320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3207" w:name="_Toc21102748"/>
      <w:bookmarkStart w:id="3208" w:name="_Toc29810597"/>
      <w:bookmarkStart w:id="3209" w:name="_Toc36635949"/>
      <w:bookmarkStart w:id="3210" w:name="_Toc37272895"/>
      <w:bookmarkStart w:id="321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207"/>
      <w:bookmarkEnd w:id="3208"/>
      <w:bookmarkEnd w:id="3209"/>
      <w:bookmarkEnd w:id="3210"/>
      <w:bookmarkEnd w:id="321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17578105"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3212" w:name="_Toc21102749"/>
      <w:bookmarkStart w:id="3213" w:name="_Toc29810598"/>
      <w:bookmarkStart w:id="3214" w:name="_Toc36635950"/>
      <w:bookmarkStart w:id="3215" w:name="_Toc37272896"/>
      <w:bookmarkStart w:id="321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212"/>
      <w:bookmarkEnd w:id="3213"/>
      <w:bookmarkEnd w:id="3214"/>
      <w:bookmarkEnd w:id="3215"/>
      <w:bookmarkEnd w:id="321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85pt;height:20.75pt" o:ole="">
                  <v:imagedata r:id="rId42" o:title=""/>
                </v:shape>
                <o:OLEObject Type="Embed" ProgID="Equation.3" ShapeID="_x0000_i1035" DrawAspect="Content" ObjectID="_171757810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25pt;height:20.75pt" o:ole="">
                  <v:imagedata r:id="rId44" o:title=""/>
                </v:shape>
                <o:OLEObject Type="Embed" ProgID="Equation.3" ShapeID="_x0000_i1036" DrawAspect="Content" ObjectID="_1717578107"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85pt;height:20.75pt" o:ole="">
                  <v:imagedata r:id="rId46" o:title=""/>
                </v:shape>
                <o:OLEObject Type="Embed" ProgID="Equation.3" ShapeID="_x0000_i1037" DrawAspect="Content" ObjectID="_171757810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1757810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1pt;height:30.5pt" o:ole="">
                  <v:imagedata r:id="rId50" o:title=""/>
                </v:shape>
                <o:OLEObject Type="Embed" ProgID="Equation.3" ShapeID="_x0000_i1039" DrawAspect="Content" ObjectID="_171757811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1pt;height:30.5pt" o:ole="">
                  <v:imagedata r:id="rId52" o:title=""/>
                </v:shape>
                <o:OLEObject Type="Embed" ProgID="Equation.3" ShapeID="_x0000_i1040" DrawAspect="Content" ObjectID="_171757811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3217" w:name="_Toc21102750"/>
      <w:bookmarkStart w:id="3218" w:name="_Toc29810599"/>
      <w:bookmarkStart w:id="3219" w:name="_Toc36635951"/>
      <w:bookmarkStart w:id="3220" w:name="_Toc37272897"/>
      <w:bookmarkStart w:id="322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217"/>
      <w:bookmarkEnd w:id="3218"/>
      <w:bookmarkEnd w:id="3219"/>
      <w:bookmarkEnd w:id="3220"/>
      <w:bookmarkEnd w:id="322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17578112"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1pt;height:30.5pt" o:ole="">
                  <v:imagedata r:id="rId56" o:title=""/>
                </v:shape>
                <o:OLEObject Type="Embed" ProgID="Equation.3" ShapeID="_x0000_i1042" DrawAspect="Content" ObjectID="_1717578113"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1pt;height:30.5pt" o:ole="">
                  <v:imagedata r:id="rId58" o:title=""/>
                </v:shape>
                <o:OLEObject Type="Embed" ProgID="Equation.3" ShapeID="_x0000_i1043" DrawAspect="Content" ObjectID="_1717578114"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3222" w:name="_Toc21102751"/>
      <w:bookmarkStart w:id="3223" w:name="_Toc29810600"/>
      <w:bookmarkStart w:id="3224" w:name="_Toc36635952"/>
      <w:bookmarkStart w:id="3225" w:name="_Toc37272898"/>
      <w:bookmarkStart w:id="3226" w:name="_Toc45885975"/>
      <w:r w:rsidRPr="00931575">
        <w:rPr>
          <w:rFonts w:hint="eastAsia"/>
          <w:lang w:val="en-US" w:eastAsia="zh-CN"/>
        </w:rPr>
        <w:t>6.7.4.5.1.6</w:t>
      </w:r>
      <w:r w:rsidRPr="00931575">
        <w:tab/>
        <w:t>Additional requirements</w:t>
      </w:r>
      <w:bookmarkEnd w:id="3222"/>
      <w:bookmarkEnd w:id="3223"/>
      <w:bookmarkEnd w:id="3224"/>
      <w:bookmarkEnd w:id="3225"/>
      <w:bookmarkEnd w:id="3226"/>
    </w:p>
    <w:p w14:paraId="2B6A66B6" w14:textId="77777777" w:rsidR="00C45907" w:rsidRPr="00931575" w:rsidRDefault="00C45907" w:rsidP="005624C7">
      <w:pPr>
        <w:pStyle w:val="H6"/>
      </w:pPr>
      <w:bookmarkStart w:id="3227" w:name="_Toc21102752"/>
      <w:bookmarkStart w:id="3228" w:name="_Toc29810601"/>
      <w:bookmarkStart w:id="3229" w:name="_Toc36635953"/>
      <w:bookmarkStart w:id="3230" w:name="_Toc37272899"/>
      <w:bookmarkStart w:id="3231" w:name="_Toc45885976"/>
      <w:r w:rsidRPr="00931575">
        <w:rPr>
          <w:rFonts w:hint="eastAsia"/>
        </w:rPr>
        <w:t>6.7.4.5.1.6</w:t>
      </w:r>
      <w:r w:rsidRPr="00931575">
        <w:t>.</w:t>
      </w:r>
      <w:r w:rsidRPr="00931575">
        <w:rPr>
          <w:rFonts w:hint="eastAsia"/>
        </w:rPr>
        <w:t>1</w:t>
      </w:r>
      <w:r w:rsidRPr="00931575">
        <w:tab/>
        <w:t>Limits in FCC Title 47</w:t>
      </w:r>
      <w:bookmarkEnd w:id="3227"/>
      <w:bookmarkEnd w:id="3228"/>
      <w:bookmarkEnd w:id="3229"/>
      <w:bookmarkEnd w:id="3230"/>
      <w:bookmarkEnd w:id="323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232" w:name="_Toc21102753"/>
      <w:bookmarkStart w:id="3233" w:name="_Toc29810602"/>
      <w:bookmarkStart w:id="3234" w:name="_Toc36635954"/>
      <w:bookmarkStart w:id="3235" w:name="_Toc37272900"/>
      <w:bookmarkStart w:id="323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232"/>
      <w:bookmarkEnd w:id="3233"/>
      <w:bookmarkEnd w:id="3234"/>
      <w:bookmarkEnd w:id="3235"/>
      <w:bookmarkEnd w:id="323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323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237"/>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3238" w:name="_Toc21102754"/>
      <w:bookmarkStart w:id="3239" w:name="_Toc29810603"/>
      <w:bookmarkStart w:id="3240" w:name="_Toc36635955"/>
      <w:bookmarkStart w:id="3241" w:name="_Toc37272901"/>
      <w:bookmarkStart w:id="3242" w:name="_Toc45885978"/>
      <w:bookmarkStart w:id="3243" w:name="_Toc53183076"/>
      <w:bookmarkStart w:id="3244" w:name="_Toc58915743"/>
      <w:bookmarkStart w:id="3245" w:name="_Toc58917924"/>
      <w:bookmarkStart w:id="3246" w:name="_Toc66693793"/>
      <w:bookmarkStart w:id="3247" w:name="_Toc74915745"/>
      <w:bookmarkStart w:id="3248" w:name="_Toc76114370"/>
      <w:bookmarkStart w:id="3249" w:name="_Toc76544256"/>
      <w:bookmarkStart w:id="3250" w:name="_Toc82536378"/>
      <w:bookmarkStart w:id="3251" w:name="_Toc89952671"/>
      <w:bookmarkStart w:id="3252" w:name="_Toc98766487"/>
      <w:bookmarkStart w:id="3253" w:name="_Toc99702850"/>
      <w:bookmarkStart w:id="3254" w:name="_Toc106206636"/>
      <w:r w:rsidRPr="00931575">
        <w:t>6.7.4.5.2</w:t>
      </w:r>
      <w:r w:rsidRPr="00931575">
        <w:tab/>
      </w:r>
      <w:r w:rsidRPr="00931575">
        <w:rPr>
          <w:i/>
        </w:rPr>
        <w:t>BS type 2-O</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5F72DC5" w14:textId="77777777" w:rsidR="00C45907" w:rsidRPr="00931575" w:rsidRDefault="00C45907" w:rsidP="005624C7">
      <w:pPr>
        <w:pStyle w:val="H6"/>
      </w:pPr>
      <w:bookmarkStart w:id="3255" w:name="_Toc21102755"/>
      <w:bookmarkStart w:id="3256" w:name="_Toc29810604"/>
      <w:bookmarkStart w:id="3257" w:name="_Toc36635956"/>
      <w:bookmarkStart w:id="3258" w:name="_Toc37272902"/>
      <w:bookmarkStart w:id="3259" w:name="_Toc45885979"/>
      <w:r w:rsidRPr="00931575">
        <w:t>6.7.4.5.2.1</w:t>
      </w:r>
      <w:r w:rsidRPr="00931575">
        <w:tab/>
        <w:t>General</w:t>
      </w:r>
      <w:bookmarkEnd w:id="3255"/>
      <w:bookmarkEnd w:id="3256"/>
      <w:bookmarkEnd w:id="3257"/>
      <w:bookmarkEnd w:id="3258"/>
      <w:bookmarkEnd w:id="3259"/>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260" w:name="_Toc21102756"/>
      <w:bookmarkStart w:id="3261" w:name="_Toc29810605"/>
      <w:bookmarkStart w:id="3262" w:name="_Toc36635957"/>
      <w:bookmarkStart w:id="3263" w:name="_Toc37272903"/>
      <w:bookmarkStart w:id="3264" w:name="_Toc45885980"/>
      <w:r w:rsidRPr="00931575">
        <w:t>6.7.4.5.2.2</w:t>
      </w:r>
      <w:r w:rsidRPr="00931575">
        <w:tab/>
        <w:t xml:space="preserve">OTA </w:t>
      </w:r>
      <w:r w:rsidRPr="00931575">
        <w:rPr>
          <w:rFonts w:eastAsia="Malgun Gothic"/>
        </w:rPr>
        <w:t>operating band unwanted emission limits (Category A)</w:t>
      </w:r>
      <w:bookmarkEnd w:id="3260"/>
      <w:bookmarkEnd w:id="3261"/>
      <w:bookmarkEnd w:id="3262"/>
      <w:bookmarkEnd w:id="3263"/>
      <w:bookmarkEnd w:id="3264"/>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3265" w:name="_Toc21102757"/>
      <w:bookmarkStart w:id="3266" w:name="_Toc29810606"/>
      <w:bookmarkStart w:id="3267" w:name="_Toc36635958"/>
      <w:bookmarkStart w:id="3268" w:name="_Toc37272904"/>
      <w:bookmarkStart w:id="3269" w:name="_Toc45885981"/>
      <w:r w:rsidRPr="00931575">
        <w:t>6.7.4.5.2.3</w:t>
      </w:r>
      <w:r w:rsidRPr="00931575">
        <w:tab/>
        <w:t xml:space="preserve">OTA </w:t>
      </w:r>
      <w:r w:rsidRPr="00931575">
        <w:rPr>
          <w:rFonts w:eastAsia="Malgun Gothic"/>
        </w:rPr>
        <w:t>operating band unwanted emission limits (Category B)</w:t>
      </w:r>
      <w:bookmarkEnd w:id="3265"/>
      <w:bookmarkEnd w:id="3266"/>
      <w:bookmarkEnd w:id="3267"/>
      <w:bookmarkEnd w:id="3268"/>
      <w:bookmarkEnd w:id="3269"/>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C46BC2">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3270" w:name="_Toc45885982"/>
      <w:r w:rsidRPr="00931575">
        <w:t>6.7.4.5.2.4</w:t>
      </w:r>
      <w:r w:rsidRPr="00931575">
        <w:tab/>
        <w:t>Additional OTA operating band unwanted emission limits</w:t>
      </w:r>
      <w:bookmarkEnd w:id="3270"/>
    </w:p>
    <w:p w14:paraId="68AC643F" w14:textId="77777777" w:rsidR="007E5354" w:rsidRPr="00931575" w:rsidRDefault="007E5354" w:rsidP="005624C7">
      <w:pPr>
        <w:pStyle w:val="H6"/>
        <w:rPr>
          <w:rFonts w:eastAsiaTheme="minorEastAsia"/>
        </w:rPr>
      </w:pPr>
      <w:bookmarkStart w:id="3271" w:name="_Toc45885983"/>
      <w:r w:rsidRPr="00931575">
        <w:t>6.7.4.5.2.4.1</w:t>
      </w:r>
      <w:r w:rsidRPr="00931575">
        <w:rPr>
          <w:rFonts w:eastAsiaTheme="minorEastAsia"/>
        </w:rPr>
        <w:tab/>
        <w:t>Protection of Earth Exploration Satellite Service</w:t>
      </w:r>
      <w:bookmarkEnd w:id="3271"/>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3272" w:name="_Toc21102758"/>
      <w:bookmarkStart w:id="3273" w:name="_Toc29810607"/>
      <w:bookmarkStart w:id="3274" w:name="_Toc36635959"/>
      <w:bookmarkStart w:id="3275" w:name="_Toc37272905"/>
      <w:bookmarkStart w:id="3276" w:name="_Toc45885984"/>
      <w:bookmarkStart w:id="3277" w:name="_Toc53183077"/>
      <w:bookmarkStart w:id="3278" w:name="_Toc58915744"/>
      <w:bookmarkStart w:id="3279" w:name="_Toc58917925"/>
      <w:bookmarkStart w:id="3280" w:name="_Toc66693794"/>
      <w:bookmarkStart w:id="3281" w:name="_Toc74915746"/>
      <w:bookmarkStart w:id="3282" w:name="_Toc76114371"/>
      <w:bookmarkStart w:id="3283" w:name="_Toc76544257"/>
      <w:bookmarkStart w:id="3284" w:name="_Toc82536379"/>
      <w:bookmarkStart w:id="3285" w:name="_Toc89952672"/>
      <w:bookmarkStart w:id="3286" w:name="_Toc98766488"/>
      <w:bookmarkStart w:id="3287" w:name="_Toc99702851"/>
      <w:bookmarkStart w:id="3288" w:name="_Toc106206637"/>
      <w:r w:rsidRPr="00931575">
        <w:t>6.7.5</w:t>
      </w:r>
      <w:r w:rsidRPr="00931575">
        <w:tab/>
        <w:t>OTA transmitter spurious emissions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E658D87" w14:textId="77777777" w:rsidR="00C45907" w:rsidRPr="00931575" w:rsidRDefault="00C45907" w:rsidP="00C45907">
      <w:pPr>
        <w:pStyle w:val="Heading4"/>
      </w:pPr>
      <w:bookmarkStart w:id="3289" w:name="_Toc21102759"/>
      <w:bookmarkStart w:id="3290" w:name="_Toc29810608"/>
      <w:bookmarkStart w:id="3291" w:name="_Toc36635960"/>
      <w:bookmarkStart w:id="3292" w:name="_Toc37272906"/>
      <w:bookmarkStart w:id="3293" w:name="_Toc45885985"/>
      <w:bookmarkStart w:id="3294" w:name="_Toc53183078"/>
      <w:bookmarkStart w:id="3295" w:name="_Toc58915745"/>
      <w:bookmarkStart w:id="3296" w:name="_Toc58917926"/>
      <w:bookmarkStart w:id="3297" w:name="_Toc66693795"/>
      <w:bookmarkStart w:id="3298" w:name="_Toc74915747"/>
      <w:bookmarkStart w:id="3299" w:name="_Toc76114372"/>
      <w:bookmarkStart w:id="3300" w:name="_Toc76544258"/>
      <w:bookmarkStart w:id="3301" w:name="_Toc82536380"/>
      <w:bookmarkStart w:id="3302" w:name="_Toc89952673"/>
      <w:bookmarkStart w:id="3303" w:name="_Toc98766489"/>
      <w:bookmarkStart w:id="3304" w:name="_Toc99702852"/>
      <w:bookmarkStart w:id="3305" w:name="_Toc106206638"/>
      <w:bookmarkStart w:id="3306" w:name="_Hlk76115578"/>
      <w:r w:rsidRPr="00931575">
        <w:t>6.7.5.1</w:t>
      </w:r>
      <w:r w:rsidRPr="00931575">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3306"/>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307" w:name="_Toc21102760"/>
      <w:bookmarkStart w:id="3308" w:name="_Toc29810609"/>
      <w:bookmarkStart w:id="3309" w:name="_Toc36635961"/>
      <w:bookmarkStart w:id="3310" w:name="_Toc37272907"/>
      <w:bookmarkStart w:id="3311" w:name="_Toc45885986"/>
      <w:bookmarkStart w:id="3312" w:name="_Toc53183079"/>
      <w:bookmarkStart w:id="3313" w:name="_Toc58915746"/>
      <w:bookmarkStart w:id="3314" w:name="_Toc58917927"/>
      <w:bookmarkStart w:id="3315" w:name="_Toc66693796"/>
      <w:bookmarkStart w:id="3316" w:name="_Toc74915748"/>
      <w:bookmarkStart w:id="3317" w:name="_Toc76114373"/>
      <w:bookmarkStart w:id="3318" w:name="_Toc76544259"/>
      <w:bookmarkStart w:id="3319" w:name="_Toc82536381"/>
      <w:bookmarkStart w:id="3320" w:name="_Toc89952674"/>
      <w:bookmarkStart w:id="3321" w:name="_Toc98766490"/>
      <w:bookmarkStart w:id="3322" w:name="_Toc99702853"/>
      <w:bookmarkStart w:id="3323" w:name="_Toc106206639"/>
      <w:r w:rsidRPr="00931575">
        <w:t>6.7.5.2</w:t>
      </w:r>
      <w:r w:rsidRPr="00931575">
        <w:tab/>
        <w:t>General OTA transmitter spurious emissions requirements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76D80FE" w14:textId="77777777" w:rsidR="00C45907" w:rsidRPr="00931575" w:rsidRDefault="00C45907" w:rsidP="00C45907">
      <w:pPr>
        <w:pStyle w:val="Heading5"/>
        <w:rPr>
          <w:lang w:eastAsia="sv-SE"/>
        </w:rPr>
      </w:pPr>
      <w:bookmarkStart w:id="3324" w:name="_Toc21102761"/>
      <w:bookmarkStart w:id="3325" w:name="_Toc29810610"/>
      <w:bookmarkStart w:id="3326" w:name="_Toc36635962"/>
      <w:bookmarkStart w:id="3327" w:name="_Toc37272908"/>
      <w:bookmarkStart w:id="3328" w:name="_Toc45885987"/>
      <w:bookmarkStart w:id="3329" w:name="_Toc53183080"/>
      <w:bookmarkStart w:id="3330" w:name="_Toc58915747"/>
      <w:bookmarkStart w:id="3331" w:name="_Toc58917928"/>
      <w:bookmarkStart w:id="3332" w:name="_Toc66693797"/>
      <w:bookmarkStart w:id="3333" w:name="_Toc74915749"/>
      <w:bookmarkStart w:id="3334" w:name="_Toc76114374"/>
      <w:bookmarkStart w:id="3335" w:name="_Toc76544260"/>
      <w:bookmarkStart w:id="3336" w:name="_Toc82536382"/>
      <w:bookmarkStart w:id="3337" w:name="_Toc89952675"/>
      <w:bookmarkStart w:id="3338" w:name="_Toc98766491"/>
      <w:bookmarkStart w:id="3339" w:name="_Toc99702854"/>
      <w:bookmarkStart w:id="3340" w:name="_Toc106206640"/>
      <w:r w:rsidRPr="00931575">
        <w:rPr>
          <w:lang w:eastAsia="sv-SE"/>
        </w:rPr>
        <w:t>6.7.5.2.1</w:t>
      </w:r>
      <w:r w:rsidRPr="00931575">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341" w:name="_Toc21102762"/>
      <w:bookmarkStart w:id="3342" w:name="_Toc29810611"/>
      <w:bookmarkStart w:id="3343" w:name="_Toc36635963"/>
      <w:bookmarkStart w:id="3344" w:name="_Toc37272909"/>
      <w:bookmarkStart w:id="3345" w:name="_Toc45885988"/>
      <w:bookmarkStart w:id="3346" w:name="_Toc53183081"/>
      <w:bookmarkStart w:id="3347" w:name="_Toc58915748"/>
      <w:bookmarkStart w:id="3348" w:name="_Toc58917929"/>
      <w:bookmarkStart w:id="3349" w:name="_Toc66693798"/>
      <w:bookmarkStart w:id="3350" w:name="_Toc74915750"/>
      <w:bookmarkStart w:id="3351" w:name="_Toc76114375"/>
      <w:bookmarkStart w:id="3352" w:name="_Toc76544261"/>
      <w:bookmarkStart w:id="3353" w:name="_Toc82536383"/>
      <w:bookmarkStart w:id="3354" w:name="_Toc89952676"/>
      <w:bookmarkStart w:id="3355" w:name="_Toc98766492"/>
      <w:bookmarkStart w:id="3356" w:name="_Toc99702855"/>
      <w:bookmarkStart w:id="3357" w:name="_Toc106206641"/>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358" w:name="_Toc21102763"/>
      <w:bookmarkStart w:id="3359" w:name="_Toc29810612"/>
      <w:bookmarkStart w:id="3360" w:name="_Toc36635964"/>
      <w:bookmarkStart w:id="3361" w:name="_Toc37272910"/>
      <w:bookmarkStart w:id="3362" w:name="_Toc45885989"/>
      <w:bookmarkStart w:id="3363" w:name="_Toc53183082"/>
      <w:bookmarkStart w:id="3364" w:name="_Toc58915749"/>
      <w:bookmarkStart w:id="3365" w:name="_Toc58917930"/>
      <w:bookmarkStart w:id="3366" w:name="_Toc66693799"/>
      <w:bookmarkStart w:id="3367" w:name="_Toc74915751"/>
      <w:bookmarkStart w:id="3368" w:name="_Toc76114376"/>
      <w:bookmarkStart w:id="3369" w:name="_Toc76544262"/>
      <w:bookmarkStart w:id="3370" w:name="_Toc82536384"/>
      <w:bookmarkStart w:id="3371" w:name="_Toc89952677"/>
      <w:bookmarkStart w:id="3372" w:name="_Toc98766493"/>
      <w:bookmarkStart w:id="3373" w:name="_Toc99702856"/>
      <w:bookmarkStart w:id="3374" w:name="_Toc106206642"/>
      <w:r w:rsidRPr="00931575">
        <w:rPr>
          <w:lang w:eastAsia="sv-SE"/>
        </w:rPr>
        <w:t>6.7.5.2.3</w:t>
      </w:r>
      <w:r w:rsidRPr="00931575">
        <w:rPr>
          <w:lang w:eastAsia="sv-SE"/>
        </w:rPr>
        <w:tab/>
        <w:t>Test purpose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375" w:name="_Toc21102764"/>
      <w:bookmarkStart w:id="3376" w:name="_Toc29810613"/>
      <w:bookmarkStart w:id="3377" w:name="_Toc36635965"/>
      <w:bookmarkStart w:id="3378" w:name="_Toc37272911"/>
      <w:bookmarkStart w:id="3379" w:name="_Toc45885990"/>
      <w:bookmarkStart w:id="3380" w:name="_Toc53183083"/>
      <w:bookmarkStart w:id="3381" w:name="_Toc58915750"/>
      <w:bookmarkStart w:id="3382" w:name="_Toc58917931"/>
      <w:bookmarkStart w:id="3383" w:name="_Toc66693800"/>
      <w:bookmarkStart w:id="3384" w:name="_Toc74915752"/>
      <w:bookmarkStart w:id="3385" w:name="_Toc76114377"/>
      <w:bookmarkStart w:id="3386" w:name="_Toc76544263"/>
      <w:bookmarkStart w:id="3387" w:name="_Toc82536385"/>
      <w:bookmarkStart w:id="3388" w:name="_Toc89952678"/>
      <w:bookmarkStart w:id="3389" w:name="_Toc98766494"/>
      <w:bookmarkStart w:id="3390" w:name="_Toc99702857"/>
      <w:bookmarkStart w:id="3391" w:name="_Toc106206643"/>
      <w:r w:rsidRPr="00931575">
        <w:rPr>
          <w:lang w:eastAsia="sv-SE"/>
        </w:rPr>
        <w:t>6.7.5</w:t>
      </w:r>
      <w:r w:rsidRPr="00931575">
        <w:rPr>
          <w:lang w:eastAsia="zh-CN"/>
        </w:rPr>
        <w:t>.2.4</w:t>
      </w:r>
      <w:r w:rsidRPr="00931575">
        <w:rPr>
          <w:lang w:eastAsia="sv-SE"/>
        </w:rPr>
        <w:tab/>
        <w:t>Method of test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2C2305C3" w14:textId="77777777" w:rsidR="00C45907" w:rsidRPr="00931575" w:rsidRDefault="00C45907" w:rsidP="005624C7">
      <w:pPr>
        <w:pStyle w:val="H6"/>
        <w:rPr>
          <w:lang w:eastAsia="sv-SE"/>
        </w:rPr>
      </w:pPr>
      <w:bookmarkStart w:id="3392" w:name="_Toc21102765"/>
      <w:bookmarkStart w:id="3393" w:name="_Toc29810614"/>
      <w:bookmarkStart w:id="3394" w:name="_Toc36635966"/>
      <w:bookmarkStart w:id="3395" w:name="_Toc37272912"/>
      <w:bookmarkStart w:id="3396" w:name="_Toc45885991"/>
      <w:r w:rsidRPr="00931575">
        <w:rPr>
          <w:lang w:eastAsia="sv-SE"/>
        </w:rPr>
        <w:t>6.7.5.2.4.1</w:t>
      </w:r>
      <w:r w:rsidRPr="00931575">
        <w:rPr>
          <w:lang w:eastAsia="sv-SE"/>
        </w:rPr>
        <w:tab/>
        <w:t>Initial conditions</w:t>
      </w:r>
      <w:bookmarkEnd w:id="3392"/>
      <w:bookmarkEnd w:id="3393"/>
      <w:bookmarkEnd w:id="3394"/>
      <w:bookmarkEnd w:id="3395"/>
      <w:bookmarkEnd w:id="3396"/>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397" w:name="_Toc21102766"/>
      <w:bookmarkStart w:id="3398" w:name="_Toc29810615"/>
      <w:bookmarkStart w:id="3399" w:name="_Toc36635967"/>
      <w:bookmarkStart w:id="3400" w:name="_Toc37272913"/>
      <w:bookmarkStart w:id="3401" w:name="_Toc45885992"/>
      <w:r w:rsidRPr="00931575">
        <w:rPr>
          <w:lang w:eastAsia="sv-SE"/>
        </w:rPr>
        <w:t>6.7.5.2.4.2</w:t>
      </w:r>
      <w:r w:rsidRPr="00931575">
        <w:rPr>
          <w:lang w:eastAsia="sv-SE"/>
        </w:rPr>
        <w:tab/>
        <w:t>Procedure</w:t>
      </w:r>
      <w:bookmarkEnd w:id="3397"/>
      <w:bookmarkEnd w:id="3398"/>
      <w:bookmarkEnd w:id="3399"/>
      <w:bookmarkEnd w:id="3400"/>
      <w:bookmarkEnd w:id="3401"/>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E05D3F">
      <w:pPr>
        <w:pStyle w:val="B1"/>
      </w:pPr>
      <w:r w:rsidRPr="006D5D66">
        <w:t>4)</w:t>
      </w:r>
      <w:r w:rsidRPr="006D5D66">
        <w:tab/>
        <w:t>The measurement device characteristics shall be:</w:t>
      </w:r>
    </w:p>
    <w:p w14:paraId="09E29EC0" w14:textId="77777777" w:rsidR="00E05D3F" w:rsidRPr="006D5D66" w:rsidRDefault="00E05D3F" w:rsidP="00E05D3F">
      <w:pPr>
        <w:pStyle w:val="B2"/>
      </w:pPr>
      <w:r w:rsidRPr="006D5D66">
        <w:t>-</w:t>
      </w:r>
      <w:r w:rsidRPr="006D5D66">
        <w:tab/>
        <w:t>Detection mode: True RMS.</w:t>
      </w:r>
    </w:p>
    <w:p w14:paraId="263A8A77" w14:textId="6F440C76" w:rsidR="002C2C91" w:rsidRDefault="002C2C91" w:rsidP="002C2C9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402" w:name="_Toc21102767"/>
      <w:bookmarkStart w:id="3403" w:name="_Toc29810616"/>
      <w:bookmarkStart w:id="3404" w:name="_Toc36635968"/>
      <w:bookmarkStart w:id="3405" w:name="_Toc37272914"/>
      <w:bookmarkStart w:id="3406" w:name="_Toc45885993"/>
      <w:bookmarkStart w:id="3407" w:name="_Toc53183084"/>
      <w:bookmarkStart w:id="3408" w:name="_Toc58915751"/>
      <w:bookmarkStart w:id="3409" w:name="_Toc58917932"/>
      <w:bookmarkStart w:id="3410" w:name="_Toc66693801"/>
      <w:bookmarkStart w:id="3411" w:name="_Toc74915753"/>
      <w:bookmarkStart w:id="3412" w:name="_Toc76114378"/>
      <w:bookmarkStart w:id="3413" w:name="_Toc76544264"/>
      <w:bookmarkStart w:id="3414" w:name="_Toc82536386"/>
      <w:bookmarkStart w:id="3415" w:name="_Toc89952679"/>
      <w:bookmarkStart w:id="3416" w:name="_Toc98766495"/>
      <w:bookmarkStart w:id="3417" w:name="_Toc99702858"/>
      <w:bookmarkStart w:id="3418" w:name="_Toc106206644"/>
      <w:r w:rsidRPr="00931575">
        <w:t>6.7.5.2.5</w:t>
      </w:r>
      <w:r w:rsidRPr="00931575">
        <w:tab/>
        <w:t>Test requirement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57B3F7B1" w14:textId="77777777" w:rsidR="00C45907" w:rsidRPr="00931575" w:rsidRDefault="00C45907" w:rsidP="005624C7">
      <w:pPr>
        <w:pStyle w:val="H6"/>
      </w:pPr>
      <w:bookmarkStart w:id="3419" w:name="_Toc21102768"/>
      <w:bookmarkStart w:id="3420" w:name="_Toc29810617"/>
      <w:bookmarkStart w:id="3421" w:name="_Toc36635969"/>
      <w:bookmarkStart w:id="3422" w:name="_Toc37272915"/>
      <w:bookmarkStart w:id="3423" w:name="_Toc45885994"/>
      <w:r w:rsidRPr="00931575">
        <w:t>6.7.5.2.5.1</w:t>
      </w:r>
      <w:r w:rsidRPr="00931575">
        <w:tab/>
        <w:t xml:space="preserve">Test requirement for </w:t>
      </w:r>
      <w:r w:rsidRPr="00931575">
        <w:rPr>
          <w:i/>
        </w:rPr>
        <w:t>BS type 1-O</w:t>
      </w:r>
      <w:bookmarkEnd w:id="3419"/>
      <w:bookmarkEnd w:id="3420"/>
      <w:bookmarkEnd w:id="3421"/>
      <w:bookmarkEnd w:id="3422"/>
      <w:bookmarkEnd w:id="3423"/>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3424" w:name="_Toc21102769"/>
      <w:bookmarkStart w:id="3425" w:name="_Toc29810618"/>
      <w:bookmarkStart w:id="3426" w:name="_Toc36635970"/>
      <w:bookmarkStart w:id="3427" w:name="_Toc37272916"/>
      <w:bookmarkStart w:id="3428" w:name="_Toc45885995"/>
      <w:r w:rsidRPr="00931575">
        <w:t>6.7.5.2.5.2</w:t>
      </w:r>
      <w:r w:rsidRPr="00931575">
        <w:tab/>
        <w:t xml:space="preserve">Test requirement for </w:t>
      </w:r>
      <w:r w:rsidRPr="00931575">
        <w:rPr>
          <w:i/>
        </w:rPr>
        <w:t>BS type 2-O</w:t>
      </w:r>
      <w:bookmarkEnd w:id="3424"/>
      <w:bookmarkEnd w:id="3425"/>
      <w:bookmarkEnd w:id="3426"/>
      <w:bookmarkEnd w:id="3427"/>
      <w:bookmarkEnd w:id="3428"/>
    </w:p>
    <w:p w14:paraId="1FCD3AC8" w14:textId="77777777" w:rsidR="00C45907" w:rsidRPr="00931575" w:rsidRDefault="00C45907" w:rsidP="005624C7">
      <w:pPr>
        <w:pStyle w:val="H6"/>
      </w:pPr>
      <w:bookmarkStart w:id="3429" w:name="_Toc21102770"/>
      <w:bookmarkStart w:id="3430" w:name="_Toc29810619"/>
      <w:bookmarkStart w:id="3431" w:name="_Toc36635971"/>
      <w:bookmarkStart w:id="3432" w:name="_Toc37272917"/>
      <w:bookmarkStart w:id="3433" w:name="_Toc45885996"/>
      <w:r w:rsidRPr="00931575">
        <w:t>6.7.5.2.5.2.1</w:t>
      </w:r>
      <w:r w:rsidRPr="00931575">
        <w:tab/>
        <w:t>General</w:t>
      </w:r>
      <w:bookmarkEnd w:id="3429"/>
      <w:bookmarkEnd w:id="3430"/>
      <w:bookmarkEnd w:id="3431"/>
      <w:bookmarkEnd w:id="3432"/>
      <w:bookmarkEnd w:id="3433"/>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434" w:name="_Toc21102771"/>
      <w:bookmarkStart w:id="3435" w:name="_Toc29810620"/>
      <w:bookmarkStart w:id="3436" w:name="_Toc36635972"/>
      <w:bookmarkStart w:id="3437" w:name="_Toc37272918"/>
      <w:bookmarkStart w:id="3438" w:name="_Toc45885997"/>
      <w:r w:rsidRPr="00931575">
        <w:t>6.7.5.2.5.2.2</w:t>
      </w:r>
      <w:r w:rsidRPr="00931575">
        <w:tab/>
        <w:t>OTA transmitter spurious emissions (Category A)</w:t>
      </w:r>
      <w:bookmarkEnd w:id="3434"/>
      <w:bookmarkEnd w:id="3435"/>
      <w:bookmarkEnd w:id="3436"/>
      <w:bookmarkEnd w:id="3437"/>
      <w:bookmarkEnd w:id="3438"/>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3439" w:name="_Toc21102772"/>
      <w:bookmarkStart w:id="3440" w:name="_Toc29810621"/>
      <w:bookmarkStart w:id="3441" w:name="_Toc36635973"/>
      <w:bookmarkStart w:id="3442" w:name="_Toc37272919"/>
      <w:bookmarkStart w:id="3443" w:name="_Toc45885998"/>
      <w:r w:rsidRPr="00931575">
        <w:t>6.7.5.2.5.2.3</w:t>
      </w:r>
      <w:r w:rsidRPr="00931575">
        <w:tab/>
        <w:t>OTA transmitter spurious emissions (Category B)</w:t>
      </w:r>
      <w:bookmarkEnd w:id="3439"/>
      <w:bookmarkEnd w:id="3440"/>
      <w:bookmarkEnd w:id="3441"/>
      <w:bookmarkEnd w:id="3442"/>
      <w:bookmarkEnd w:id="3443"/>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3444" w:name="_Toc21102773"/>
      <w:bookmarkStart w:id="3445" w:name="_Toc29810622"/>
      <w:bookmarkStart w:id="3446" w:name="_Toc36635974"/>
      <w:bookmarkStart w:id="3447" w:name="_Toc37272920"/>
      <w:bookmarkStart w:id="3448" w:name="_Toc45885999"/>
      <w:bookmarkStart w:id="3449" w:name="_Toc53183085"/>
      <w:bookmarkStart w:id="3450" w:name="_Toc58915752"/>
      <w:bookmarkStart w:id="3451" w:name="_Toc58917933"/>
      <w:bookmarkStart w:id="3452" w:name="_Toc66693802"/>
      <w:bookmarkStart w:id="3453" w:name="_Toc74915754"/>
      <w:bookmarkStart w:id="3454" w:name="_Toc76114379"/>
      <w:bookmarkStart w:id="3455" w:name="_Toc76544265"/>
      <w:bookmarkStart w:id="3456" w:name="_Toc82536387"/>
      <w:bookmarkStart w:id="3457" w:name="_Toc89952680"/>
      <w:bookmarkStart w:id="3458" w:name="_Toc98766496"/>
      <w:bookmarkStart w:id="3459" w:name="_Toc99702859"/>
      <w:bookmarkStart w:id="3460" w:name="_Toc106206645"/>
      <w:r w:rsidRPr="00931575">
        <w:t>6.7.5.3</w:t>
      </w:r>
      <w:r w:rsidRPr="00931575">
        <w:tab/>
        <w:t>Protection of the BS receiver of own or different BS</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1AD55EA9" w14:textId="77777777" w:rsidR="00C45907" w:rsidRPr="00931575" w:rsidRDefault="00C45907" w:rsidP="00C45907">
      <w:pPr>
        <w:pStyle w:val="Heading5"/>
        <w:rPr>
          <w:lang w:eastAsia="sv-SE"/>
        </w:rPr>
      </w:pPr>
      <w:bookmarkStart w:id="3461" w:name="_Toc21102774"/>
      <w:bookmarkStart w:id="3462" w:name="_Toc29810623"/>
      <w:bookmarkStart w:id="3463" w:name="_Toc36635975"/>
      <w:bookmarkStart w:id="3464" w:name="_Toc37272921"/>
      <w:bookmarkStart w:id="3465" w:name="_Toc45886000"/>
      <w:bookmarkStart w:id="3466" w:name="_Toc53183086"/>
      <w:bookmarkStart w:id="3467" w:name="_Toc58915753"/>
      <w:bookmarkStart w:id="3468" w:name="_Toc58917934"/>
      <w:bookmarkStart w:id="3469" w:name="_Toc66693803"/>
      <w:bookmarkStart w:id="3470" w:name="_Toc74915755"/>
      <w:bookmarkStart w:id="3471" w:name="_Toc76114380"/>
      <w:bookmarkStart w:id="3472" w:name="_Toc76544266"/>
      <w:bookmarkStart w:id="3473" w:name="_Toc82536388"/>
      <w:bookmarkStart w:id="3474" w:name="_Toc89952681"/>
      <w:bookmarkStart w:id="3475" w:name="_Toc98766497"/>
      <w:bookmarkStart w:id="3476" w:name="_Toc99702860"/>
      <w:bookmarkStart w:id="3477" w:name="_Toc106206646"/>
      <w:r w:rsidRPr="00931575">
        <w:rPr>
          <w:lang w:eastAsia="sv-SE"/>
        </w:rPr>
        <w:t>6.7.5.3.1</w:t>
      </w:r>
      <w:r w:rsidRPr="00931575">
        <w:rPr>
          <w:lang w:eastAsia="sv-SE"/>
        </w:rPr>
        <w:tab/>
        <w:t>Definition and applicability</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478" w:name="_Toc21102775"/>
      <w:bookmarkStart w:id="3479" w:name="_Toc29810624"/>
      <w:bookmarkStart w:id="3480" w:name="_Toc36635976"/>
      <w:bookmarkStart w:id="3481" w:name="_Toc37272922"/>
      <w:bookmarkStart w:id="3482" w:name="_Toc45886001"/>
      <w:bookmarkStart w:id="3483" w:name="_Toc53183087"/>
      <w:bookmarkStart w:id="3484" w:name="_Toc58915754"/>
      <w:bookmarkStart w:id="3485" w:name="_Toc58917935"/>
      <w:bookmarkStart w:id="3486" w:name="_Toc66693804"/>
      <w:bookmarkStart w:id="3487" w:name="_Toc74915756"/>
      <w:bookmarkStart w:id="3488" w:name="_Toc76114381"/>
      <w:bookmarkStart w:id="3489" w:name="_Toc76544267"/>
      <w:bookmarkStart w:id="3490" w:name="_Toc82536389"/>
      <w:bookmarkStart w:id="3491" w:name="_Toc89952682"/>
      <w:bookmarkStart w:id="3492" w:name="_Toc98766498"/>
      <w:bookmarkStart w:id="3493" w:name="_Toc99702861"/>
      <w:bookmarkStart w:id="3494" w:name="_Toc106206647"/>
      <w:r w:rsidRPr="00931575">
        <w:rPr>
          <w:lang w:eastAsia="sv-SE"/>
        </w:rPr>
        <w:t>6.7.5.3.2</w:t>
      </w:r>
      <w:r w:rsidRPr="00931575">
        <w:rPr>
          <w:lang w:eastAsia="sv-SE"/>
        </w:rPr>
        <w:tab/>
      </w:r>
      <w:r w:rsidRPr="00931575">
        <w:rPr>
          <w:lang w:val="en-US" w:eastAsia="sv-SE"/>
        </w:rPr>
        <w:t>Minimum requirements</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495" w:name="_Toc21102776"/>
      <w:bookmarkStart w:id="3496" w:name="_Toc29810625"/>
      <w:bookmarkStart w:id="3497" w:name="_Toc36635977"/>
      <w:bookmarkStart w:id="3498" w:name="_Toc37272923"/>
      <w:bookmarkStart w:id="3499" w:name="_Toc45886002"/>
      <w:bookmarkStart w:id="3500" w:name="_Toc53183088"/>
      <w:bookmarkStart w:id="3501" w:name="_Toc58915755"/>
      <w:bookmarkStart w:id="3502" w:name="_Toc58917936"/>
      <w:bookmarkStart w:id="3503" w:name="_Toc66693805"/>
      <w:bookmarkStart w:id="3504" w:name="_Toc74915757"/>
      <w:bookmarkStart w:id="3505" w:name="_Toc76114382"/>
      <w:bookmarkStart w:id="3506" w:name="_Toc76544268"/>
      <w:bookmarkStart w:id="3507" w:name="_Toc82536390"/>
      <w:bookmarkStart w:id="3508" w:name="_Toc89952683"/>
      <w:bookmarkStart w:id="3509" w:name="_Toc98766499"/>
      <w:bookmarkStart w:id="3510" w:name="_Toc99702862"/>
      <w:bookmarkStart w:id="3511" w:name="_Toc106206648"/>
      <w:r w:rsidRPr="00931575">
        <w:rPr>
          <w:lang w:eastAsia="sv-SE"/>
        </w:rPr>
        <w:t>6.7.5.3.3</w:t>
      </w:r>
      <w:r w:rsidRPr="00931575">
        <w:rPr>
          <w:lang w:eastAsia="sv-SE"/>
        </w:rPr>
        <w:tab/>
      </w:r>
      <w:r w:rsidRPr="00931575">
        <w:rPr>
          <w:lang w:val="en-US" w:eastAsia="sv-SE"/>
        </w:rPr>
        <w:t>Test purpose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512" w:name="_Toc21102777"/>
      <w:bookmarkStart w:id="3513" w:name="_Toc29810626"/>
      <w:bookmarkStart w:id="3514" w:name="_Toc36635978"/>
      <w:bookmarkStart w:id="3515" w:name="_Toc37272924"/>
      <w:bookmarkStart w:id="3516" w:name="_Toc45886003"/>
      <w:bookmarkStart w:id="3517" w:name="_Toc53183089"/>
      <w:bookmarkStart w:id="3518" w:name="_Toc58915756"/>
      <w:bookmarkStart w:id="3519" w:name="_Toc58917937"/>
      <w:bookmarkStart w:id="3520" w:name="_Toc66693806"/>
      <w:bookmarkStart w:id="3521" w:name="_Toc74915758"/>
      <w:bookmarkStart w:id="3522" w:name="_Toc76114383"/>
      <w:bookmarkStart w:id="3523" w:name="_Toc76544269"/>
      <w:bookmarkStart w:id="3524" w:name="_Toc82536391"/>
      <w:bookmarkStart w:id="3525" w:name="_Toc89952684"/>
      <w:bookmarkStart w:id="3526" w:name="_Toc98766500"/>
      <w:bookmarkStart w:id="3527" w:name="_Toc99702863"/>
      <w:bookmarkStart w:id="3528" w:name="_Toc106206649"/>
      <w:r w:rsidRPr="00931575">
        <w:rPr>
          <w:lang w:eastAsia="sv-SE"/>
        </w:rPr>
        <w:t>6.7.5.3.4</w:t>
      </w:r>
      <w:r w:rsidRPr="00931575">
        <w:rPr>
          <w:lang w:eastAsia="sv-SE"/>
        </w:rPr>
        <w:tab/>
      </w:r>
      <w:r w:rsidRPr="00931575">
        <w:rPr>
          <w:lang w:val="en-US" w:eastAsia="sv-SE"/>
        </w:rPr>
        <w:t>Method of test</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36CAB766" w14:textId="77777777" w:rsidR="00C45907" w:rsidRPr="00931575" w:rsidRDefault="00C45907" w:rsidP="005624C7">
      <w:pPr>
        <w:pStyle w:val="H6"/>
      </w:pPr>
      <w:bookmarkStart w:id="3529" w:name="_Toc21102778"/>
      <w:bookmarkStart w:id="3530" w:name="_Toc29810627"/>
      <w:bookmarkStart w:id="3531" w:name="_Toc36635979"/>
      <w:bookmarkStart w:id="3532" w:name="_Toc37272925"/>
      <w:bookmarkStart w:id="3533" w:name="_Toc45886004"/>
      <w:r w:rsidRPr="00931575">
        <w:t>6.7.5.3.4.1</w:t>
      </w:r>
      <w:r w:rsidRPr="00931575">
        <w:tab/>
        <w:t>Initial conditions</w:t>
      </w:r>
      <w:bookmarkEnd w:id="3529"/>
      <w:bookmarkEnd w:id="3530"/>
      <w:bookmarkEnd w:id="3531"/>
      <w:bookmarkEnd w:id="3532"/>
      <w:bookmarkEnd w:id="3533"/>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534" w:name="_Toc21102779"/>
      <w:bookmarkStart w:id="3535" w:name="_Toc29810628"/>
      <w:bookmarkStart w:id="3536" w:name="_Toc36635980"/>
      <w:bookmarkStart w:id="3537" w:name="_Toc37272926"/>
      <w:bookmarkStart w:id="3538" w:name="_Toc45886005"/>
      <w:r w:rsidRPr="00931575">
        <w:t>6.7.5.3.4.2</w:t>
      </w:r>
      <w:r w:rsidRPr="00931575">
        <w:tab/>
        <w:t>Procedure</w:t>
      </w:r>
      <w:bookmarkEnd w:id="3534"/>
      <w:bookmarkEnd w:id="3535"/>
      <w:bookmarkEnd w:id="3536"/>
      <w:bookmarkEnd w:id="3537"/>
      <w:bookmarkEnd w:id="3538"/>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3539" w:name="_Hlk508280732"/>
      <w:r w:rsidRPr="00931575">
        <w:t>depicted in annex E.1.3.</w:t>
      </w:r>
    </w:p>
    <w:bookmarkEnd w:id="3539"/>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540" w:name="_Toc21102780"/>
      <w:bookmarkStart w:id="3541" w:name="_Toc29810629"/>
      <w:bookmarkStart w:id="3542" w:name="_Toc36635981"/>
      <w:bookmarkStart w:id="3543" w:name="_Toc37272927"/>
      <w:bookmarkStart w:id="3544" w:name="_Toc45886006"/>
      <w:bookmarkStart w:id="3545" w:name="_Toc53183090"/>
      <w:bookmarkStart w:id="3546" w:name="_Toc58915757"/>
      <w:bookmarkStart w:id="3547" w:name="_Toc58917938"/>
      <w:bookmarkStart w:id="3548" w:name="_Toc66693807"/>
      <w:bookmarkStart w:id="3549" w:name="_Toc74915759"/>
      <w:bookmarkStart w:id="3550" w:name="_Toc76114384"/>
      <w:bookmarkStart w:id="3551" w:name="_Toc76544270"/>
      <w:bookmarkStart w:id="3552" w:name="_Toc82536392"/>
      <w:bookmarkStart w:id="3553" w:name="_Toc89952685"/>
      <w:bookmarkStart w:id="3554" w:name="_Toc98766501"/>
      <w:bookmarkStart w:id="3555" w:name="_Toc99702864"/>
      <w:bookmarkStart w:id="3556" w:name="_Toc106206650"/>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2B26CBC8" w14:textId="77777777" w:rsidR="00C45907" w:rsidRPr="00931575" w:rsidRDefault="00C45907" w:rsidP="005624C7">
      <w:pPr>
        <w:pStyle w:val="H6"/>
      </w:pPr>
      <w:bookmarkStart w:id="3557" w:name="_Toc21102781"/>
      <w:bookmarkStart w:id="3558" w:name="_Toc29810630"/>
      <w:bookmarkStart w:id="3559" w:name="_Toc36635982"/>
      <w:bookmarkStart w:id="3560" w:name="_Toc37272928"/>
      <w:bookmarkStart w:id="3561" w:name="_Toc45886007"/>
      <w:r w:rsidRPr="00931575">
        <w:t>6.7.5.3.5.1</w:t>
      </w:r>
      <w:r w:rsidRPr="00931575">
        <w:tab/>
        <w:t xml:space="preserve">Test requirement for </w:t>
      </w:r>
      <w:r w:rsidRPr="00931575">
        <w:rPr>
          <w:i/>
        </w:rPr>
        <w:t>BS type 1-O</w:t>
      </w:r>
      <w:bookmarkEnd w:id="3557"/>
      <w:bookmarkEnd w:id="3558"/>
      <w:bookmarkEnd w:id="3559"/>
      <w:bookmarkEnd w:id="3560"/>
      <w:bookmarkEnd w:id="356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3562" w:name="_Toc21102782"/>
      <w:bookmarkStart w:id="3563" w:name="_Toc29810631"/>
      <w:bookmarkStart w:id="3564" w:name="_Toc36635983"/>
      <w:bookmarkStart w:id="3565" w:name="_Toc37272929"/>
      <w:bookmarkStart w:id="3566" w:name="_Toc45886008"/>
      <w:bookmarkStart w:id="3567" w:name="_Toc53183091"/>
      <w:bookmarkStart w:id="3568" w:name="_Toc58915758"/>
      <w:bookmarkStart w:id="3569" w:name="_Toc58917939"/>
      <w:bookmarkStart w:id="3570" w:name="_Toc66693808"/>
      <w:bookmarkStart w:id="3571" w:name="_Toc74915760"/>
      <w:bookmarkStart w:id="3572" w:name="_Toc76114385"/>
      <w:bookmarkStart w:id="3573" w:name="_Toc76544271"/>
      <w:bookmarkStart w:id="3574" w:name="_Toc82536393"/>
      <w:bookmarkStart w:id="3575" w:name="_Toc89952686"/>
      <w:bookmarkStart w:id="3576" w:name="_Toc98766502"/>
      <w:bookmarkStart w:id="3577" w:name="_Toc99702865"/>
      <w:bookmarkStart w:id="3578" w:name="_Toc106206651"/>
      <w:r w:rsidRPr="00931575">
        <w:t>6.7.5.4</w:t>
      </w:r>
      <w:r w:rsidRPr="00931575">
        <w:tab/>
        <w:t>Additional spurious emissions requirements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52D8F839" w14:textId="77777777" w:rsidR="00C45907" w:rsidRPr="00931575" w:rsidRDefault="00C45907" w:rsidP="00C45907">
      <w:pPr>
        <w:pStyle w:val="Heading5"/>
        <w:rPr>
          <w:lang w:eastAsia="sv-SE"/>
        </w:rPr>
      </w:pPr>
      <w:bookmarkStart w:id="3579" w:name="_Toc21102783"/>
      <w:bookmarkStart w:id="3580" w:name="_Toc29810632"/>
      <w:bookmarkStart w:id="3581" w:name="_Toc36635984"/>
      <w:bookmarkStart w:id="3582" w:name="_Toc37272930"/>
      <w:bookmarkStart w:id="3583" w:name="_Toc45886009"/>
      <w:bookmarkStart w:id="3584" w:name="_Toc53183092"/>
      <w:bookmarkStart w:id="3585" w:name="_Toc58915759"/>
      <w:bookmarkStart w:id="3586" w:name="_Toc58917940"/>
      <w:bookmarkStart w:id="3587" w:name="_Toc66693809"/>
      <w:bookmarkStart w:id="3588" w:name="_Toc74915761"/>
      <w:bookmarkStart w:id="3589" w:name="_Toc76114386"/>
      <w:bookmarkStart w:id="3590" w:name="_Toc76544272"/>
      <w:bookmarkStart w:id="3591" w:name="_Toc82536394"/>
      <w:bookmarkStart w:id="3592" w:name="_Toc89952687"/>
      <w:bookmarkStart w:id="3593" w:name="_Toc98766503"/>
      <w:bookmarkStart w:id="3594" w:name="_Toc99702866"/>
      <w:bookmarkStart w:id="3595" w:name="_Toc106206652"/>
      <w:r w:rsidRPr="00931575">
        <w:rPr>
          <w:lang w:eastAsia="sv-SE"/>
        </w:rPr>
        <w:t>6.7.5.4.1</w:t>
      </w:r>
      <w:r w:rsidRPr="00931575">
        <w:rPr>
          <w:lang w:eastAsia="sv-SE"/>
        </w:rPr>
        <w:tab/>
        <w:t>Definition and applicability</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596" w:name="_Toc21102784"/>
      <w:bookmarkStart w:id="3597" w:name="_Toc29810633"/>
      <w:bookmarkStart w:id="3598" w:name="_Toc36635985"/>
      <w:bookmarkStart w:id="3599" w:name="_Toc37272931"/>
      <w:bookmarkStart w:id="3600" w:name="_Toc45886010"/>
      <w:bookmarkStart w:id="3601" w:name="_Toc53183093"/>
      <w:bookmarkStart w:id="3602" w:name="_Toc58915760"/>
      <w:bookmarkStart w:id="3603" w:name="_Toc58917941"/>
      <w:bookmarkStart w:id="3604" w:name="_Toc66693810"/>
      <w:bookmarkStart w:id="3605" w:name="_Toc74915762"/>
      <w:bookmarkStart w:id="3606" w:name="_Toc76114387"/>
      <w:bookmarkStart w:id="3607" w:name="_Toc76544273"/>
      <w:bookmarkStart w:id="3608" w:name="_Toc82536395"/>
      <w:bookmarkStart w:id="3609" w:name="_Toc89952688"/>
      <w:bookmarkStart w:id="3610" w:name="_Toc98766504"/>
      <w:bookmarkStart w:id="3611" w:name="_Toc99702867"/>
      <w:bookmarkStart w:id="3612" w:name="_Toc106206653"/>
      <w:r w:rsidRPr="00931575">
        <w:rPr>
          <w:lang w:eastAsia="sv-SE"/>
        </w:rPr>
        <w:t>6.7.5.4.2</w:t>
      </w:r>
      <w:r w:rsidRPr="00931575">
        <w:rPr>
          <w:lang w:eastAsia="sv-SE"/>
        </w:rPr>
        <w:tab/>
        <w:t>Minimum Requirement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613" w:name="_Toc21102785"/>
      <w:bookmarkStart w:id="3614" w:name="_Toc29810634"/>
      <w:bookmarkStart w:id="3615" w:name="_Toc36635986"/>
      <w:bookmarkStart w:id="3616"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617" w:name="_Toc45886011"/>
      <w:bookmarkStart w:id="3618" w:name="_Toc53183094"/>
      <w:bookmarkStart w:id="3619" w:name="_Toc58915761"/>
      <w:bookmarkStart w:id="3620" w:name="_Toc58917942"/>
      <w:bookmarkStart w:id="3621" w:name="_Toc66693811"/>
      <w:bookmarkStart w:id="3622" w:name="_Toc74915763"/>
      <w:bookmarkStart w:id="3623" w:name="_Toc76114388"/>
      <w:bookmarkStart w:id="3624" w:name="_Toc76544274"/>
      <w:bookmarkStart w:id="3625" w:name="_Toc82536396"/>
      <w:bookmarkStart w:id="3626" w:name="_Toc89952689"/>
      <w:bookmarkStart w:id="3627" w:name="_Toc98766505"/>
      <w:bookmarkStart w:id="3628" w:name="_Toc99702868"/>
      <w:bookmarkStart w:id="3629" w:name="_Toc106206654"/>
      <w:r w:rsidRPr="00931575">
        <w:rPr>
          <w:lang w:eastAsia="sv-SE"/>
        </w:rPr>
        <w:t>6.7.5.4.3</w:t>
      </w:r>
      <w:r w:rsidRPr="00931575">
        <w:rPr>
          <w:lang w:eastAsia="sv-SE"/>
        </w:rPr>
        <w:tab/>
        <w:t>Test purpose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630" w:name="_Toc21102786"/>
      <w:bookmarkStart w:id="3631" w:name="_Toc29810635"/>
      <w:bookmarkStart w:id="3632" w:name="_Toc36635987"/>
      <w:bookmarkStart w:id="3633" w:name="_Toc37272933"/>
      <w:bookmarkStart w:id="3634" w:name="_Toc45886012"/>
      <w:bookmarkStart w:id="3635" w:name="_Toc53183095"/>
      <w:bookmarkStart w:id="3636" w:name="_Toc58915762"/>
      <w:bookmarkStart w:id="3637" w:name="_Toc58917943"/>
      <w:bookmarkStart w:id="3638" w:name="_Toc66693812"/>
      <w:bookmarkStart w:id="3639" w:name="_Toc74915764"/>
      <w:bookmarkStart w:id="3640" w:name="_Toc76114389"/>
      <w:bookmarkStart w:id="3641" w:name="_Toc76544275"/>
      <w:bookmarkStart w:id="3642" w:name="_Toc82536397"/>
      <w:bookmarkStart w:id="3643" w:name="_Toc89952690"/>
      <w:bookmarkStart w:id="3644" w:name="_Toc98766506"/>
      <w:bookmarkStart w:id="3645" w:name="_Toc99702869"/>
      <w:bookmarkStart w:id="3646" w:name="_Toc106206655"/>
      <w:r w:rsidRPr="00931575">
        <w:rPr>
          <w:lang w:eastAsia="sv-SE"/>
        </w:rPr>
        <w:t>6.7.5</w:t>
      </w:r>
      <w:r w:rsidRPr="00931575">
        <w:rPr>
          <w:lang w:eastAsia="zh-CN"/>
        </w:rPr>
        <w:t>.4.4</w:t>
      </w:r>
      <w:r w:rsidRPr="00931575">
        <w:rPr>
          <w:lang w:eastAsia="sv-SE"/>
        </w:rPr>
        <w:tab/>
        <w:t>Method of test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1F5E1E66" w14:textId="77777777" w:rsidR="00C45907" w:rsidRPr="00931575" w:rsidRDefault="00C45907" w:rsidP="005624C7">
      <w:pPr>
        <w:pStyle w:val="H6"/>
        <w:rPr>
          <w:lang w:eastAsia="sv-SE"/>
        </w:rPr>
      </w:pPr>
      <w:bookmarkStart w:id="3647" w:name="_Toc21102787"/>
      <w:bookmarkStart w:id="3648" w:name="_Toc29810636"/>
      <w:bookmarkStart w:id="3649" w:name="_Toc36635988"/>
      <w:bookmarkStart w:id="3650" w:name="_Toc37272934"/>
      <w:bookmarkStart w:id="3651" w:name="_Toc45886013"/>
      <w:r w:rsidRPr="00931575">
        <w:rPr>
          <w:lang w:eastAsia="sv-SE"/>
        </w:rPr>
        <w:t>6.7.5.4.4.1</w:t>
      </w:r>
      <w:r w:rsidRPr="00931575">
        <w:rPr>
          <w:lang w:eastAsia="sv-SE"/>
        </w:rPr>
        <w:tab/>
        <w:t>Initial conditions</w:t>
      </w:r>
      <w:bookmarkEnd w:id="3647"/>
      <w:bookmarkEnd w:id="3648"/>
      <w:bookmarkEnd w:id="3649"/>
      <w:bookmarkEnd w:id="3650"/>
      <w:bookmarkEnd w:id="3651"/>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652" w:name="_Toc21102788"/>
      <w:bookmarkStart w:id="3653" w:name="_Toc29810637"/>
      <w:bookmarkStart w:id="3654" w:name="_Toc36635989"/>
      <w:bookmarkStart w:id="3655" w:name="_Toc37272935"/>
      <w:bookmarkStart w:id="3656" w:name="_Toc45886014"/>
      <w:r w:rsidRPr="00931575">
        <w:rPr>
          <w:lang w:eastAsia="sv-SE"/>
        </w:rPr>
        <w:t>6.7.5.4.4.2</w:t>
      </w:r>
      <w:r w:rsidRPr="00931575">
        <w:rPr>
          <w:lang w:eastAsia="sv-SE"/>
        </w:rPr>
        <w:tab/>
        <w:t>Procedure</w:t>
      </w:r>
      <w:bookmarkEnd w:id="3652"/>
      <w:bookmarkEnd w:id="3653"/>
      <w:bookmarkEnd w:id="3654"/>
      <w:bookmarkEnd w:id="3655"/>
      <w:bookmarkEnd w:id="3656"/>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E05D3F">
      <w:pPr>
        <w:pStyle w:val="B1"/>
      </w:pPr>
      <w:r w:rsidRPr="006D5D66">
        <w:t>4)</w:t>
      </w:r>
      <w:r w:rsidRPr="006D5D66">
        <w:tab/>
        <w:t>The measurement device characteristics shall be:</w:t>
      </w:r>
    </w:p>
    <w:p w14:paraId="46D42ADC" w14:textId="77777777" w:rsidR="00E05D3F" w:rsidRPr="006D5D66" w:rsidRDefault="00E05D3F" w:rsidP="00E05D3F">
      <w:pPr>
        <w:pStyle w:val="B2"/>
      </w:pPr>
      <w:r w:rsidRPr="006D5D66">
        <w:t>-</w:t>
      </w:r>
      <w:r w:rsidRPr="006D5D66">
        <w:tab/>
        <w:t>Detection mode: True RMS.</w:t>
      </w:r>
    </w:p>
    <w:p w14:paraId="1FADA212" w14:textId="5174D051" w:rsidR="002C2C91" w:rsidRDefault="002C2C91" w:rsidP="002C2C9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657" w:name="_Toc21102789"/>
      <w:bookmarkStart w:id="3658" w:name="_Toc29810638"/>
      <w:bookmarkStart w:id="3659" w:name="_Toc36635990"/>
      <w:bookmarkStart w:id="3660" w:name="_Toc37272936"/>
      <w:bookmarkStart w:id="3661" w:name="_Toc45886015"/>
      <w:bookmarkStart w:id="3662" w:name="_Toc53183096"/>
      <w:bookmarkStart w:id="3663" w:name="_Toc58915763"/>
      <w:bookmarkStart w:id="3664" w:name="_Toc58917944"/>
      <w:bookmarkStart w:id="3665" w:name="_Toc66693813"/>
      <w:bookmarkStart w:id="3666" w:name="_Toc74915765"/>
      <w:bookmarkStart w:id="3667" w:name="_Toc76114390"/>
      <w:bookmarkStart w:id="3668" w:name="_Toc76544276"/>
      <w:bookmarkStart w:id="3669" w:name="_Toc82536398"/>
      <w:bookmarkStart w:id="3670" w:name="_Toc89952691"/>
      <w:bookmarkStart w:id="3671" w:name="_Toc98766507"/>
      <w:bookmarkStart w:id="3672" w:name="_Toc99702870"/>
      <w:bookmarkStart w:id="3673" w:name="_Toc106206656"/>
      <w:r w:rsidRPr="00931575">
        <w:t>6.7.5.4.5</w:t>
      </w:r>
      <w:r w:rsidRPr="00931575">
        <w:tab/>
        <w:t>Test requirement</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0B234DB" w14:textId="77777777" w:rsidR="00C45907" w:rsidRPr="00931575" w:rsidRDefault="00C45907" w:rsidP="005624C7">
      <w:pPr>
        <w:pStyle w:val="H6"/>
        <w:rPr>
          <w:lang w:eastAsia="sv-SE"/>
        </w:rPr>
      </w:pPr>
      <w:bookmarkStart w:id="3674" w:name="_Toc21102790"/>
      <w:bookmarkStart w:id="3675" w:name="_Toc29810639"/>
      <w:bookmarkStart w:id="3676" w:name="_Toc36635991"/>
      <w:bookmarkStart w:id="3677" w:name="_Toc37272937"/>
      <w:bookmarkStart w:id="3678" w:name="_Toc45886016"/>
      <w:r w:rsidRPr="00931575">
        <w:t>6.7.5.4.5.1</w:t>
      </w:r>
      <w:r w:rsidRPr="00931575">
        <w:tab/>
        <w:t xml:space="preserve">Test requirement for </w:t>
      </w:r>
      <w:r w:rsidRPr="00931575">
        <w:rPr>
          <w:i/>
        </w:rPr>
        <w:t>BS type 1-O</w:t>
      </w:r>
      <w:bookmarkEnd w:id="3674"/>
      <w:bookmarkEnd w:id="3675"/>
      <w:bookmarkEnd w:id="3676"/>
      <w:bookmarkEnd w:id="3677"/>
      <w:bookmarkEnd w:id="367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D6143F">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D6143F">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D6143F">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D6143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12D82FE0" w:rsidR="00D6143F" w:rsidRPr="00931575" w:rsidRDefault="00D6143F" w:rsidP="00D6143F">
            <w:pPr>
              <w:pStyle w:val="TAL"/>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r>
              <w:t>.</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2C2C91">
            <w:pPr>
              <w:pStyle w:val="TAC"/>
              <w:rPr>
                <w:lang w:eastAsia="ko-KR"/>
              </w:rPr>
            </w:pPr>
            <w:r>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2C2C9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2C2C91">
            <w:pPr>
              <w:pStyle w:val="TAC"/>
              <w:rPr>
                <w:rFonts w:cs="Arial"/>
                <w:lang w:eastAsia="ko-KR"/>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2C2C91">
            <w:pPr>
              <w:pStyle w:val="TAC"/>
              <w:rPr>
                <w:rFonts w:cs="Arial"/>
                <w:lang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2C2C91">
            <w:pPr>
              <w:pStyle w:val="TAL"/>
              <w:rPr>
                <w:rFonts w:cs="Arial"/>
                <w:lang w:eastAsia="ko-KR"/>
              </w:rPr>
            </w:pPr>
            <w:r>
              <w:rPr>
                <w:rFonts w:cs="Arial"/>
                <w:lang w:eastAsia="ko-KR"/>
              </w:rPr>
              <w:t xml:space="preserve">This requirement does not apply to BS operating in band n3, since it is already covered by the requirement in clause </w:t>
            </w:r>
            <w:r>
              <w:rPr>
                <w:lang w:val="en-US" w:eastAsia="ko-KR"/>
              </w:rPr>
              <w:t>6.7.5.3</w:t>
            </w:r>
            <w:r>
              <w:rPr>
                <w:rFonts w:cs="Arial"/>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2C2C91">
            <w:pPr>
              <w:pStyle w:val="TAC"/>
              <w:rPr>
                <w:lang w:eastAsia="ko-KR"/>
              </w:rPr>
            </w:pPr>
            <w:r>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2C2C9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2C2C91">
            <w:pPr>
              <w:pStyle w:val="TAC"/>
              <w:rPr>
                <w:rFonts w:cs="Arial"/>
                <w:lang w:eastAsia="ko-KR"/>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2C2C91">
            <w:pPr>
              <w:pStyle w:val="TAC"/>
              <w:rPr>
                <w:rFonts w:cs="Arial"/>
                <w:lang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2C2C91">
            <w:pPr>
              <w:pStyle w:val="TAL"/>
              <w:rPr>
                <w:rFonts w:cs="Arial"/>
                <w:lang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2C2C91">
            <w:pPr>
              <w:pStyle w:val="TAC"/>
              <w:rPr>
                <w:lang w:eastAsia="ko-KR"/>
              </w:rPr>
            </w:pPr>
            <w:r>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2C2C9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2C2C91">
            <w:pPr>
              <w:pStyle w:val="TAC"/>
              <w:rPr>
                <w:rFonts w:cs="Arial"/>
                <w:lang w:eastAsia="ko-KR"/>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2C2C91">
            <w:pPr>
              <w:pStyle w:val="TAC"/>
              <w:rPr>
                <w:rFonts w:cs="Arial"/>
                <w:lang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2C2C91">
            <w:pPr>
              <w:pStyle w:val="TAL"/>
              <w:rPr>
                <w:rFonts w:cs="Arial"/>
                <w:lang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2C2C91">
            <w:pPr>
              <w:pStyle w:val="TAC"/>
              <w:rPr>
                <w:lang w:eastAsia="ko-KR"/>
              </w:rPr>
            </w:pPr>
            <w:r>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2C2C9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2C2C91">
            <w:pPr>
              <w:pStyle w:val="TAC"/>
              <w:rPr>
                <w:rFonts w:cs="Arial"/>
                <w:lang w:eastAsia="ko-KR"/>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2C2C91">
            <w:pPr>
              <w:pStyle w:val="TAC"/>
              <w:rPr>
                <w:rFonts w:cs="Arial"/>
                <w:lang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2C2C91">
            <w:pPr>
              <w:pStyle w:val="TAL"/>
              <w:rPr>
                <w:rFonts w:cs="Arial"/>
                <w:lang w:eastAsia="ko-KR"/>
              </w:rPr>
            </w:pPr>
            <w:r>
              <w:rPr>
                <w:rFonts w:cs="Arial"/>
                <w:lang w:eastAsia="ko-KR"/>
              </w:rPr>
              <w:t xml:space="preserve">This requirement does not apply to BS operating in band n28, since it is already covered by the requirement in clause </w:t>
            </w:r>
            <w:r>
              <w:rPr>
                <w:lang w:val="en-US" w:eastAsia="ko-KR"/>
              </w:rPr>
              <w:t>6.7.5.3</w:t>
            </w:r>
            <w:r>
              <w:rPr>
                <w:rFonts w:cs="Arial"/>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2C2C91">
            <w:pPr>
              <w:pStyle w:val="TAC"/>
              <w:rPr>
                <w:lang w:eastAsia="ko-KR"/>
              </w:rPr>
            </w:pPr>
            <w:r>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2C2C91">
            <w:pPr>
              <w:pStyle w:val="TAC"/>
            </w:pPr>
            <w:r>
              <w:t>1920 – 1980 MHz</w:t>
            </w:r>
          </w:p>
          <w:p w14:paraId="1699611D" w14:textId="77777777" w:rsidR="002C2C91" w:rsidRPr="008C3753" w:rsidRDefault="002C2C91" w:rsidP="002C2C9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2C2C91">
            <w:pPr>
              <w:pStyle w:val="TAC"/>
              <w:rPr>
                <w:rFonts w:cs="Arial"/>
                <w:lang w:eastAsia="ko-KR"/>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2C2C91">
            <w:pPr>
              <w:pStyle w:val="TAC"/>
              <w:rPr>
                <w:rFonts w:cs="Arial"/>
                <w:lang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2C2C91">
            <w:pPr>
              <w:pStyle w:val="TAL"/>
              <w:rPr>
                <w:rFonts w:cs="Arial"/>
                <w:lang w:eastAsia="ko-KR"/>
              </w:rPr>
            </w:pPr>
            <w:r>
              <w:rPr>
                <w:rFonts w:cs="Arial"/>
                <w:lang w:eastAsia="ko-KR"/>
              </w:rPr>
              <w:t xml:space="preserve">This requirement does not apply to BS operating in band n1, since it is already covered by the requirement in clause </w:t>
            </w:r>
            <w:r>
              <w:rPr>
                <w:lang w:val="en-US" w:eastAsia="ko-KR"/>
              </w:rPr>
              <w:t>6.7.5.3</w:t>
            </w:r>
            <w:r>
              <w:rPr>
                <w:rFonts w:cs="Arial"/>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B76E75">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B76E75">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B76E75">
            <w:pPr>
              <w:pStyle w:val="TAC"/>
              <w:rPr>
                <w:lang w:val="en-US"/>
              </w:rPr>
            </w:pPr>
            <w:r>
              <w:rPr>
                <w:rFonts w:cs="Arial"/>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B76E75">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B76E75">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B76E75">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B76E75">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B76E75">
            <w:pPr>
              <w:pStyle w:val="TAC"/>
              <w:rPr>
                <w:lang w:val="en-US"/>
              </w:rPr>
            </w:pPr>
            <w:r>
              <w:rPr>
                <w:rFonts w:cs="Arial"/>
                <w:lang w:eastAsia="ko-KR"/>
              </w:rPr>
              <w:t>-</w:t>
            </w:r>
            <w:r>
              <w:rPr>
                <w:rFonts w:cs="Arial" w:hint="eastAsia"/>
                <w:lang w:eastAsia="zh-CN"/>
              </w:rPr>
              <w:t>37.4</w:t>
            </w:r>
            <w:r>
              <w:rPr>
                <w:rFonts w:cs="Arial"/>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B76E75">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173547">
            <w:pPr>
              <w:pStyle w:val="TAL"/>
              <w:rPr>
                <w:rFonts w:cs="Arial"/>
                <w:lang w:eastAsia="ko-KR"/>
              </w:rPr>
            </w:pPr>
            <w:r>
              <w:rPr>
                <w:rFonts w:cs="Arial"/>
                <w:lang w:eastAsia="ko-KR"/>
              </w:rPr>
              <w:t>This requirement does not apply to BS operating in band n12 or n85, since it is already covered by the requirement in clause </w:t>
            </w:r>
            <w:r>
              <w:rPr>
                <w:rFonts w:cs="Arial"/>
                <w:lang w:eastAsia="zh-CN"/>
              </w:rPr>
              <w:t>6.7.5.3</w:t>
            </w:r>
            <w:r>
              <w:rPr>
                <w:rFonts w:cs="Arial"/>
                <w:lang w:eastAsia="ko-KR"/>
              </w:rPr>
              <w:t>.</w:t>
            </w:r>
          </w:p>
          <w:p w14:paraId="5D53388D" w14:textId="4A90B94F" w:rsidR="00B76E75" w:rsidRPr="00931575" w:rsidRDefault="00173547" w:rsidP="00173547">
            <w:pPr>
              <w:pStyle w:val="TAL"/>
              <w:rPr>
                <w:lang w:val="en-US" w:eastAsia="ko-KR"/>
              </w:rPr>
            </w:pPr>
            <w:r>
              <w:rPr>
                <w:rFonts w:cs="Arial"/>
              </w:rPr>
              <w:t>For NR BS operating in n29, it</w:t>
            </w:r>
            <w:r>
              <w:rPr>
                <w:rFonts w:eastAsia="MS PGothic" w:cs="Arial"/>
                <w:kern w:val="24"/>
                <w:szCs w:val="22"/>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B76E75">
            <w:pPr>
              <w:pStyle w:val="TAC"/>
              <w:rPr>
                <w:lang w:val="en-US" w:eastAsia="ko-KR"/>
              </w:rPr>
            </w:pPr>
            <w:r>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B76E75">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B76E75">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B76E75">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B76E75">
            <w:pPr>
              <w:pStyle w:val="TAL"/>
              <w:rPr>
                <w:lang w:val="en-US" w:eastAsia="ko-KR"/>
              </w:rPr>
            </w:pPr>
            <w:r>
              <w:rPr>
                <w:rFonts w:cs="Arial"/>
                <w:lang w:eastAsia="ko-KR"/>
              </w:rPr>
              <w:t xml:space="preserve">This requirement does not apply to BS operating in band n66, since it is already covered by the requirement in clause </w:t>
            </w:r>
            <w:r>
              <w:rPr>
                <w:lang w:val="en-US" w:eastAsia="ko-KR"/>
              </w:rPr>
              <w:t>6.7.5.3</w:t>
            </w:r>
            <w:r>
              <w:rPr>
                <w:rFonts w:cs="Arial"/>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B76E75">
            <w:pPr>
              <w:pStyle w:val="TAC"/>
              <w:rPr>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B76E75">
            <w:pPr>
              <w:pStyle w:val="TAC"/>
            </w:pPr>
            <w:r>
              <w:rPr>
                <w:rFonts w:cs="Arial" w:hint="eastAsia"/>
                <w:lang w:eastAsia="zh-CN"/>
              </w:rPr>
              <w:t>1</w:t>
            </w:r>
            <w:r>
              <w:rPr>
                <w:rFonts w:cs="Arial"/>
                <w:lang w:eastAsia="en-GB"/>
              </w:rP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B76E75">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B76E75">
            <w:pPr>
              <w:pStyle w:val="TAL"/>
              <w:rPr>
                <w:lang w:val="en-US" w:eastAsia="ko-KR"/>
              </w:rPr>
            </w:pPr>
            <w:r>
              <w:rPr>
                <w:rFonts w:cs="Arial"/>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B76E75">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B76E75">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B76E75">
            <w:pPr>
              <w:pStyle w:val="TAL"/>
              <w:rPr>
                <w:lang w:val="en-US"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B76E75">
            <w:pPr>
              <w:pStyle w:val="TAC"/>
              <w:rPr>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B76E75">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B76E75">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B76E75">
            <w:pPr>
              <w:pStyle w:val="TAL"/>
              <w:rPr>
                <w:lang w:val="en-US" w:eastAsia="ko-KR"/>
              </w:rPr>
            </w:pPr>
            <w:r>
              <w:rPr>
                <w:rFonts w:cs="Arial"/>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B76E75">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B76E75">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B76E75">
            <w:pPr>
              <w:pStyle w:val="TAL"/>
              <w:rPr>
                <w:lang w:val="en-US"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B76E75">
            <w:pPr>
              <w:pStyle w:val="TAC"/>
              <w:rPr>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B76E75">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B76E75">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B76E75">
            <w:pPr>
              <w:pStyle w:val="TAL"/>
              <w:rPr>
                <w:lang w:val="en-US" w:eastAsia="ko-KR"/>
              </w:rPr>
            </w:pPr>
            <w:r>
              <w:rPr>
                <w:rFonts w:cs="Arial"/>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B76E75">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B76E75">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B76E75">
            <w:pPr>
              <w:pStyle w:val="TAL"/>
              <w:rPr>
                <w:lang w:val="en-US"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B76E75">
            <w:pPr>
              <w:pStyle w:val="TAC"/>
              <w:rPr>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B76E75">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B76E75">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B76E75">
            <w:pPr>
              <w:pStyle w:val="TAL"/>
              <w:rPr>
                <w:lang w:val="en-US" w:eastAsia="ko-KR"/>
              </w:rPr>
            </w:pPr>
            <w:r>
              <w:rPr>
                <w:rFonts w:cs="Arial"/>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B76E75">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B76E75">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B76E75">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B76E75">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B76E75">
            <w:pPr>
              <w:pStyle w:val="TAL"/>
              <w:rPr>
                <w:lang w:val="en-US"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D6143F">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D6143F">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0AB16F3B" w:rsidR="00D6143F" w:rsidRPr="004565D4" w:rsidRDefault="00D6143F" w:rsidP="00D6143F">
            <w:pPr>
              <w:pStyle w:val="TAL"/>
              <w:rPr>
                <w:rFonts w:cs="Arial"/>
                <w:lang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369E3">
            <w:pPr>
              <w:pStyle w:val="TAC"/>
              <w:rPr>
                <w:rFonts w:cs="Arial"/>
                <w:lang w:eastAsia="ko-KR"/>
              </w:rPr>
            </w:pPr>
            <w:r>
              <w:rPr>
                <w:rFonts w:cs="Arial"/>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369E3">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369E3">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369E3">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369E3">
            <w:pPr>
              <w:pStyle w:val="TAL"/>
              <w:rPr>
                <w:rFonts w:cs="Arial"/>
                <w:szCs w:val="18"/>
                <w:lang w:val="en-US" w:eastAsia="ko-KR"/>
              </w:rPr>
            </w:pPr>
            <w:r w:rsidRPr="009C4728">
              <w:rPr>
                <w:rFonts w:cs="Arial"/>
              </w:rPr>
              <w:t xml:space="preserve">This requirement does not apply to BS operating in Band </w:t>
            </w:r>
            <w:r>
              <w:rPr>
                <w:rFonts w:cs="Arial"/>
              </w:rPr>
              <w:t>n8</w:t>
            </w:r>
            <w:r w:rsidRPr="009C4728">
              <w:rPr>
                <w:rFonts w:cs="Arial"/>
              </w:rPr>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369E3">
            <w:pPr>
              <w:pStyle w:val="TAC"/>
              <w:rPr>
                <w:rFonts w:cs="Arial"/>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369E3">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369E3">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369E3">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369E3">
            <w:pPr>
              <w:pStyle w:val="TAL"/>
              <w:rPr>
                <w:rFonts w:cs="Arial"/>
                <w:szCs w:val="18"/>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857A4C">
            <w:pPr>
              <w:pStyle w:val="TAC"/>
              <w:rPr>
                <w:rFonts w:cs="Arial"/>
                <w:lang w:eastAsia="ko-KR"/>
              </w:rPr>
            </w:pPr>
            <w:r>
              <w:rPr>
                <w:rFonts w:cs="Arial"/>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857A4C">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857A4C">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857A4C">
            <w:pPr>
              <w:pStyle w:val="TAC"/>
              <w:rPr>
                <w:rFonts w:cs="Arial"/>
                <w:szCs w:val="18"/>
              </w:rPr>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857A4C">
            <w:pPr>
              <w:pStyle w:val="TAL"/>
              <w:rPr>
                <w:rFonts w:cs="Arial"/>
                <w:szCs w:val="18"/>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D6143F">
            <w:pPr>
              <w:pStyle w:val="TAC"/>
              <w:rPr>
                <w:rFonts w:cs="Arial"/>
                <w:lang w:eastAsia="ko-KR"/>
              </w:rPr>
            </w:pPr>
            <w:r>
              <w:rPr>
                <w:rFonts w:cs="Arial"/>
                <w:lang w:eastAsia="ko-KR"/>
              </w:rPr>
              <w:t>NR Band n</w:t>
            </w:r>
            <w:r>
              <w:rPr>
                <w:rFonts w:eastAsia="SimSun" w:cs="Arial"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D6143F">
            <w:pPr>
              <w:pStyle w:val="TAC"/>
              <w:rPr>
                <w:rFonts w:cs="Arial"/>
                <w:szCs w:val="18"/>
              </w:rPr>
            </w:pPr>
            <w:r>
              <w:rPr>
                <w:rFonts w:eastAsia="SimSun" w:cs="Arial" w:hint="eastAsia"/>
                <w:lang w:val="en-US" w:eastAsia="zh-CN"/>
              </w:rPr>
              <w:t>64</w:t>
            </w:r>
            <w:r>
              <w:rPr>
                <w:rFonts w:cs="Arial"/>
                <w:lang w:eastAsia="en-GB"/>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6E5A724D" w:rsidR="00D6143F" w:rsidRPr="004565D4" w:rsidRDefault="00D6143F" w:rsidP="00D6143F">
            <w:pPr>
              <w:pStyle w:val="TAL"/>
              <w:rPr>
                <w:rFonts w:cs="Arial"/>
                <w:szCs w:val="18"/>
                <w:lang w:val="en-US"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214869">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214869">
            <w:pPr>
              <w:pStyle w:val="TAC"/>
              <w:rPr>
                <w:rFonts w:cs="Arial"/>
                <w:szCs w:val="18"/>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214869">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214869">
            <w:pPr>
              <w:pStyle w:val="TAL"/>
              <w:rPr>
                <w:rFonts w:cs="Arial"/>
                <w:szCs w:val="18"/>
                <w:lang w:val="en-US" w:eastAsia="ko-KR"/>
              </w:rPr>
            </w:pPr>
          </w:p>
        </w:tc>
      </w:tr>
      <w:tr w:rsidR="00214869" w:rsidRPr="00931575" w14:paraId="4E20D958" w14:textId="77777777" w:rsidTr="00214869">
        <w:trPr>
          <w:cantSplit/>
          <w:jc w:val="center"/>
        </w:trPr>
        <w:tc>
          <w:tcPr>
            <w:tcW w:w="1303" w:type="dxa"/>
            <w:tcBorders>
              <w:top w:val="nil"/>
              <w:left w:val="single" w:sz="2" w:space="0" w:color="auto"/>
              <w:right w:val="single" w:sz="2" w:space="0" w:color="auto"/>
            </w:tcBorders>
          </w:tcPr>
          <w:p w14:paraId="1D9632FC" w14:textId="77777777" w:rsidR="00214869" w:rsidRDefault="00214869" w:rsidP="0021486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214869">
            <w:pPr>
              <w:pStyle w:val="TAC"/>
              <w:rPr>
                <w:rFonts w:cs="Arial"/>
                <w:szCs w:val="18"/>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214869">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214869">
            <w:pPr>
              <w:pStyle w:val="TAL"/>
              <w:rPr>
                <w:rFonts w:cs="Arial"/>
                <w:szCs w:val="18"/>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3679" w:name="_Toc45886017"/>
      <w:bookmarkStart w:id="3680" w:name="_Hlk40357176"/>
      <w:bookmarkStart w:id="3681" w:name="_Toc21102791"/>
      <w:bookmarkStart w:id="3682" w:name="_Toc29810640"/>
      <w:bookmarkStart w:id="3683" w:name="_Toc36635992"/>
      <w:bookmarkStart w:id="3684" w:name="_Toc37272938"/>
      <w:r w:rsidRPr="00931575">
        <w:t>6.7.5.4.5.2</w:t>
      </w:r>
      <w:r w:rsidRPr="00931575">
        <w:tab/>
        <w:t xml:space="preserve">Test requirement for </w:t>
      </w:r>
      <w:r w:rsidRPr="00931575">
        <w:rPr>
          <w:i/>
        </w:rPr>
        <w:t>BS type 2-O</w:t>
      </w:r>
      <w:bookmarkEnd w:id="3679"/>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685" w:name="_Toc45886018"/>
      <w:bookmarkStart w:id="3686" w:name="_Toc53183097"/>
      <w:bookmarkStart w:id="3687" w:name="_Toc58915764"/>
      <w:bookmarkStart w:id="3688" w:name="_Toc58917945"/>
      <w:bookmarkStart w:id="3689" w:name="_Toc66693814"/>
      <w:bookmarkStart w:id="3690" w:name="_Toc74915766"/>
      <w:bookmarkStart w:id="3691" w:name="_Toc76114391"/>
      <w:bookmarkStart w:id="3692" w:name="_Toc76544277"/>
      <w:bookmarkStart w:id="3693" w:name="_Toc82536399"/>
      <w:bookmarkStart w:id="3694" w:name="_Toc89952692"/>
      <w:bookmarkStart w:id="3695" w:name="_Toc98766508"/>
      <w:bookmarkStart w:id="3696" w:name="_Toc99702871"/>
      <w:bookmarkStart w:id="3697" w:name="_Toc106206657"/>
      <w:bookmarkEnd w:id="3680"/>
      <w:r w:rsidRPr="00931575">
        <w:t>6.7.5.5</w:t>
      </w:r>
      <w:r w:rsidRPr="00931575">
        <w:tab/>
      </w:r>
      <w:r w:rsidRPr="00931575">
        <w:rPr>
          <w:lang w:val="en-US"/>
        </w:rPr>
        <w:t>Co-location requirements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206AEC06" w14:textId="77777777" w:rsidR="00C45907" w:rsidRPr="00931575" w:rsidRDefault="00C45907" w:rsidP="00C45907">
      <w:pPr>
        <w:pStyle w:val="Heading5"/>
        <w:rPr>
          <w:lang w:eastAsia="sv-SE"/>
        </w:rPr>
      </w:pPr>
      <w:bookmarkStart w:id="3698" w:name="_Toc21102792"/>
      <w:bookmarkStart w:id="3699" w:name="_Toc29810641"/>
      <w:bookmarkStart w:id="3700" w:name="_Toc36635993"/>
      <w:bookmarkStart w:id="3701" w:name="_Toc37272939"/>
      <w:bookmarkStart w:id="3702" w:name="_Toc45886019"/>
      <w:bookmarkStart w:id="3703" w:name="_Toc53183098"/>
      <w:bookmarkStart w:id="3704" w:name="_Toc58915765"/>
      <w:bookmarkStart w:id="3705" w:name="_Toc58917946"/>
      <w:bookmarkStart w:id="3706" w:name="_Toc66693815"/>
      <w:bookmarkStart w:id="3707" w:name="_Toc74915767"/>
      <w:bookmarkStart w:id="3708" w:name="_Toc76114392"/>
      <w:bookmarkStart w:id="3709" w:name="_Toc76544278"/>
      <w:bookmarkStart w:id="3710" w:name="_Toc82536400"/>
      <w:bookmarkStart w:id="3711" w:name="_Toc89952693"/>
      <w:bookmarkStart w:id="3712" w:name="_Toc98766509"/>
      <w:bookmarkStart w:id="3713" w:name="_Toc99702872"/>
      <w:bookmarkStart w:id="3714" w:name="_Toc106206658"/>
      <w:r w:rsidRPr="00931575">
        <w:rPr>
          <w:lang w:eastAsia="sv-SE"/>
        </w:rPr>
        <w:t>6.7.5.5.1</w:t>
      </w:r>
      <w:r w:rsidRPr="00931575">
        <w:rPr>
          <w:lang w:eastAsia="sv-SE"/>
        </w:rPr>
        <w:tab/>
        <w:t>Definition and applicability</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715" w:name="_Toc21102793"/>
      <w:bookmarkStart w:id="3716" w:name="_Toc29810642"/>
      <w:bookmarkStart w:id="3717" w:name="_Toc36635994"/>
      <w:bookmarkStart w:id="3718" w:name="_Toc37272940"/>
      <w:bookmarkStart w:id="3719" w:name="_Toc45886020"/>
      <w:bookmarkStart w:id="3720" w:name="_Toc53183099"/>
      <w:bookmarkStart w:id="3721" w:name="_Toc58915766"/>
      <w:bookmarkStart w:id="3722" w:name="_Toc58917947"/>
      <w:bookmarkStart w:id="3723" w:name="_Toc66693816"/>
      <w:bookmarkStart w:id="3724" w:name="_Toc74915768"/>
      <w:bookmarkStart w:id="3725" w:name="_Toc76114393"/>
      <w:bookmarkStart w:id="3726" w:name="_Toc76544279"/>
      <w:bookmarkStart w:id="3727" w:name="_Toc82536401"/>
      <w:bookmarkStart w:id="3728" w:name="_Toc89952694"/>
      <w:bookmarkStart w:id="3729" w:name="_Toc98766510"/>
      <w:bookmarkStart w:id="3730" w:name="_Toc99702873"/>
      <w:bookmarkStart w:id="3731" w:name="_Toc106206659"/>
      <w:r w:rsidRPr="00931575">
        <w:rPr>
          <w:lang w:eastAsia="sv-SE"/>
        </w:rPr>
        <w:t>6.7.5.5.2</w:t>
      </w:r>
      <w:r w:rsidRPr="00931575">
        <w:rPr>
          <w:lang w:eastAsia="sv-SE"/>
        </w:rPr>
        <w:tab/>
      </w:r>
      <w:r w:rsidRPr="00931575">
        <w:rPr>
          <w:lang w:val="en-US" w:eastAsia="sv-SE"/>
        </w:rPr>
        <w:t>Minimum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732" w:name="_Toc21102794"/>
      <w:bookmarkStart w:id="3733" w:name="_Toc29810643"/>
      <w:bookmarkStart w:id="3734" w:name="_Toc36635995"/>
      <w:bookmarkStart w:id="3735" w:name="_Toc37272941"/>
      <w:bookmarkStart w:id="3736" w:name="_Toc45886021"/>
      <w:bookmarkStart w:id="3737" w:name="_Toc53183100"/>
      <w:bookmarkStart w:id="3738" w:name="_Toc58915767"/>
      <w:bookmarkStart w:id="3739" w:name="_Toc58917948"/>
      <w:bookmarkStart w:id="3740" w:name="_Toc66693817"/>
      <w:bookmarkStart w:id="3741" w:name="_Toc74915769"/>
      <w:bookmarkStart w:id="3742" w:name="_Toc76114394"/>
      <w:bookmarkStart w:id="3743" w:name="_Toc76544280"/>
      <w:bookmarkStart w:id="3744" w:name="_Toc82536402"/>
      <w:bookmarkStart w:id="3745" w:name="_Toc89952695"/>
      <w:bookmarkStart w:id="3746" w:name="_Toc98766511"/>
      <w:bookmarkStart w:id="3747" w:name="_Toc99702874"/>
      <w:bookmarkStart w:id="3748" w:name="_Toc106206660"/>
      <w:r w:rsidRPr="00931575">
        <w:rPr>
          <w:lang w:eastAsia="sv-SE"/>
        </w:rPr>
        <w:t>6.7.5.5.3</w:t>
      </w:r>
      <w:r w:rsidRPr="00931575">
        <w:rPr>
          <w:lang w:eastAsia="sv-SE"/>
        </w:rPr>
        <w:tab/>
      </w:r>
      <w:r w:rsidRPr="00931575">
        <w:rPr>
          <w:lang w:val="en-US" w:eastAsia="sv-SE"/>
        </w:rPr>
        <w:t>Test purpose</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749" w:name="_Toc21102795"/>
      <w:bookmarkStart w:id="3750" w:name="_Toc29810644"/>
      <w:bookmarkStart w:id="3751" w:name="_Toc36635996"/>
      <w:bookmarkStart w:id="3752" w:name="_Toc37272942"/>
      <w:bookmarkStart w:id="3753" w:name="_Toc45886022"/>
      <w:bookmarkStart w:id="3754" w:name="_Toc53183101"/>
      <w:bookmarkStart w:id="3755" w:name="_Toc58915768"/>
      <w:bookmarkStart w:id="3756" w:name="_Toc58917949"/>
      <w:bookmarkStart w:id="3757" w:name="_Toc66693818"/>
      <w:bookmarkStart w:id="3758" w:name="_Toc74915770"/>
      <w:bookmarkStart w:id="3759" w:name="_Toc76114395"/>
      <w:bookmarkStart w:id="3760" w:name="_Toc76544281"/>
      <w:bookmarkStart w:id="3761" w:name="_Toc82536403"/>
      <w:bookmarkStart w:id="3762" w:name="_Toc89952696"/>
      <w:bookmarkStart w:id="3763" w:name="_Toc98766512"/>
      <w:bookmarkStart w:id="3764" w:name="_Toc99702875"/>
      <w:bookmarkStart w:id="3765" w:name="_Toc106206661"/>
      <w:r w:rsidRPr="00931575">
        <w:rPr>
          <w:lang w:eastAsia="sv-SE"/>
        </w:rPr>
        <w:t>6.7.5.5.4</w:t>
      </w:r>
      <w:r w:rsidRPr="00931575">
        <w:rPr>
          <w:lang w:eastAsia="sv-SE"/>
        </w:rPr>
        <w:tab/>
      </w:r>
      <w:r w:rsidRPr="00931575">
        <w:rPr>
          <w:lang w:val="en-US" w:eastAsia="sv-SE"/>
        </w:rPr>
        <w:t>Method of test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3BF5FB70" w14:textId="77777777" w:rsidR="00C45907" w:rsidRPr="00931575" w:rsidRDefault="00C45907" w:rsidP="005624C7">
      <w:pPr>
        <w:pStyle w:val="H6"/>
      </w:pPr>
      <w:bookmarkStart w:id="3766" w:name="_Toc21102796"/>
      <w:bookmarkStart w:id="3767" w:name="_Toc29810645"/>
      <w:bookmarkStart w:id="3768" w:name="_Toc36635997"/>
      <w:bookmarkStart w:id="3769" w:name="_Toc37272943"/>
      <w:bookmarkStart w:id="3770" w:name="_Toc45886023"/>
      <w:r w:rsidRPr="00931575">
        <w:t>6.7.5.5.4.1</w:t>
      </w:r>
      <w:r w:rsidRPr="00931575">
        <w:tab/>
        <w:t>Initial conditions</w:t>
      </w:r>
      <w:bookmarkEnd w:id="3766"/>
      <w:bookmarkEnd w:id="3767"/>
      <w:bookmarkEnd w:id="3768"/>
      <w:bookmarkEnd w:id="3769"/>
      <w:bookmarkEnd w:id="3770"/>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771" w:name="_Toc21102797"/>
      <w:bookmarkStart w:id="3772" w:name="_Toc29810646"/>
      <w:bookmarkStart w:id="3773" w:name="_Toc36635998"/>
      <w:bookmarkStart w:id="3774" w:name="_Toc37272944"/>
      <w:bookmarkStart w:id="3775" w:name="_Toc45886024"/>
      <w:r w:rsidRPr="00931575">
        <w:t>6.7.5.5.4.2</w:t>
      </w:r>
      <w:r w:rsidRPr="00931575">
        <w:tab/>
        <w:t>Procedure</w:t>
      </w:r>
      <w:bookmarkEnd w:id="3771"/>
      <w:bookmarkEnd w:id="3772"/>
      <w:bookmarkEnd w:id="3773"/>
      <w:bookmarkEnd w:id="3774"/>
      <w:bookmarkEnd w:id="3775"/>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776" w:name="_Toc21102798"/>
      <w:bookmarkStart w:id="3777" w:name="_Toc29810647"/>
      <w:bookmarkStart w:id="3778" w:name="_Toc36635999"/>
      <w:bookmarkStart w:id="3779" w:name="_Toc37272945"/>
      <w:bookmarkStart w:id="3780" w:name="_Toc45886025"/>
      <w:bookmarkStart w:id="3781" w:name="_Toc53183102"/>
      <w:bookmarkStart w:id="3782" w:name="_Toc58915769"/>
      <w:bookmarkStart w:id="3783" w:name="_Toc58917950"/>
      <w:bookmarkStart w:id="3784" w:name="_Toc66693819"/>
      <w:bookmarkStart w:id="3785" w:name="_Toc74915771"/>
      <w:bookmarkStart w:id="3786" w:name="_Toc76114396"/>
      <w:bookmarkStart w:id="3787" w:name="_Toc76544282"/>
      <w:bookmarkStart w:id="3788" w:name="_Toc82536404"/>
      <w:bookmarkStart w:id="3789" w:name="_Toc89952697"/>
      <w:bookmarkStart w:id="3790" w:name="_Toc98766513"/>
      <w:bookmarkStart w:id="3791" w:name="_Toc99702876"/>
      <w:bookmarkStart w:id="3792" w:name="_Toc106206662"/>
      <w:r w:rsidRPr="00931575">
        <w:rPr>
          <w:lang w:eastAsia="sv-SE"/>
        </w:rPr>
        <w:t>6.7.5.5.5</w:t>
      </w:r>
      <w:r w:rsidRPr="00931575">
        <w:rPr>
          <w:lang w:eastAsia="sv-SE"/>
        </w:rPr>
        <w:tab/>
        <w:t>Test requirements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1F2ECAD8" w14:textId="77777777" w:rsidR="00C45907" w:rsidRPr="00931575" w:rsidRDefault="00C45907" w:rsidP="005624C7">
      <w:pPr>
        <w:pStyle w:val="H6"/>
      </w:pPr>
      <w:bookmarkStart w:id="3793" w:name="_Toc21102799"/>
      <w:bookmarkStart w:id="3794" w:name="_Toc29810648"/>
      <w:bookmarkStart w:id="3795" w:name="_Toc36636000"/>
      <w:bookmarkStart w:id="3796" w:name="_Toc37272946"/>
      <w:bookmarkStart w:id="3797" w:name="_Toc45886026"/>
      <w:r w:rsidRPr="00931575">
        <w:t>6.7.5.5.5.1</w:t>
      </w:r>
      <w:r w:rsidRPr="00931575">
        <w:tab/>
        <w:t xml:space="preserve">Test requirement for </w:t>
      </w:r>
      <w:r w:rsidRPr="00931575">
        <w:rPr>
          <w:i/>
        </w:rPr>
        <w:t>BS type 1-O</w:t>
      </w:r>
      <w:bookmarkEnd w:id="3793"/>
      <w:bookmarkEnd w:id="3794"/>
      <w:bookmarkEnd w:id="3795"/>
      <w:bookmarkEnd w:id="3796"/>
      <w:bookmarkEnd w:id="3797"/>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D6143F">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D6143F">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D6143F">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D6143F">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5C6586EC" w:rsidR="00D6143F" w:rsidRPr="00931575" w:rsidRDefault="00D6143F" w:rsidP="00D6143F">
            <w:pPr>
              <w:pStyle w:val="TAC"/>
            </w:pPr>
            <w:r>
              <w:rPr>
                <w:rFonts w:cs="Arial"/>
              </w:rPr>
              <w:t>This is not applicable to BS operating in Band n46</w:t>
            </w:r>
            <w:r>
              <w:rPr>
                <w:rFonts w:eastAsia="SimSun" w:cs="Arial" w:hint="eastAsia"/>
                <w:lang w:val="en-US" w:eastAsia="zh-CN"/>
              </w:rPr>
              <w:t>,</w:t>
            </w:r>
            <w:r>
              <w:rPr>
                <w:rFonts w:cs="Arial"/>
              </w:rPr>
              <w:t xml:space="preserve"> n96</w:t>
            </w:r>
            <w:r>
              <w:rPr>
                <w:rFonts w:eastAsia="SimSun" w:cs="Arial" w:hint="eastAsia"/>
                <w:lang w:val="en-US" w:eastAsia="zh-CN"/>
              </w:rPr>
              <w:t xml:space="preserve"> or n102</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D6143F">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D6143F">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3DF6021F"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F8539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F8539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F8539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F8539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F8539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F8539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F8539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857A4C">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857A4C">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857A4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857A4C">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857A4C">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857A4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857A4C">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D6143F">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D6143F">
            <w:pPr>
              <w:pStyle w:val="TAC"/>
            </w:pPr>
            <w:r>
              <w:rPr>
                <w:rFonts w:eastAsia="SimSun" w:cs="Arial" w:hint="eastAsia"/>
                <w:lang w:val="en-US" w:eastAsia="zh-CN"/>
              </w:rPr>
              <w:t>64</w:t>
            </w:r>
            <w:r>
              <w:rPr>
                <w:rFonts w:cs="Arial"/>
                <w:lang w:eastAsia="en-GB"/>
              </w:rP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21A2B09E"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214869">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214869">
            <w:pPr>
              <w:pStyle w:val="TAC"/>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21486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21486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21486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21486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214869">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798" w:name="_Toc21102800"/>
      <w:bookmarkStart w:id="3799" w:name="_Toc29810649"/>
      <w:bookmarkStart w:id="3800" w:name="_Toc36636001"/>
      <w:bookmarkStart w:id="3801" w:name="_Toc37272947"/>
      <w:bookmarkStart w:id="3802" w:name="_Toc45886027"/>
      <w:bookmarkStart w:id="3803" w:name="_Toc53183103"/>
      <w:bookmarkStart w:id="3804" w:name="_Toc58915770"/>
      <w:bookmarkStart w:id="3805" w:name="_Toc58917951"/>
      <w:bookmarkStart w:id="3806" w:name="_Toc66693820"/>
      <w:bookmarkStart w:id="3807" w:name="_Toc74915772"/>
      <w:bookmarkStart w:id="3808" w:name="_Toc76114397"/>
      <w:bookmarkStart w:id="3809" w:name="_Toc76544283"/>
      <w:bookmarkStart w:id="3810" w:name="_Toc82536405"/>
      <w:bookmarkStart w:id="3811" w:name="_Toc89952698"/>
      <w:bookmarkStart w:id="3812" w:name="_Toc98766514"/>
      <w:bookmarkStart w:id="3813" w:name="_Toc99702877"/>
      <w:bookmarkStart w:id="3814" w:name="_Toc106206663"/>
      <w:r w:rsidRPr="00931575">
        <w:t>6.8</w:t>
      </w:r>
      <w:r w:rsidRPr="00931575">
        <w:tab/>
        <w:t>OTA transmitter intermodulation</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1D833E5A" w14:textId="77777777" w:rsidR="00C45907" w:rsidRPr="00931575" w:rsidRDefault="00C45907" w:rsidP="00C45907">
      <w:pPr>
        <w:pStyle w:val="Heading3"/>
      </w:pPr>
      <w:bookmarkStart w:id="3815" w:name="_Toc21102801"/>
      <w:bookmarkStart w:id="3816" w:name="_Toc29810650"/>
      <w:bookmarkStart w:id="3817" w:name="_Toc36636002"/>
      <w:bookmarkStart w:id="3818" w:name="_Toc37272948"/>
      <w:bookmarkStart w:id="3819" w:name="_Toc45886028"/>
      <w:bookmarkStart w:id="3820" w:name="_Toc53183104"/>
      <w:bookmarkStart w:id="3821" w:name="_Toc58915771"/>
      <w:bookmarkStart w:id="3822" w:name="_Toc58917952"/>
      <w:bookmarkStart w:id="3823" w:name="_Toc66693821"/>
      <w:bookmarkStart w:id="3824" w:name="_Toc74915773"/>
      <w:bookmarkStart w:id="3825" w:name="_Toc76114398"/>
      <w:bookmarkStart w:id="3826" w:name="_Toc76544284"/>
      <w:bookmarkStart w:id="3827" w:name="_Toc82536406"/>
      <w:bookmarkStart w:id="3828" w:name="_Toc89952699"/>
      <w:bookmarkStart w:id="3829" w:name="_Toc98766515"/>
      <w:bookmarkStart w:id="3830" w:name="_Toc99702878"/>
      <w:bookmarkStart w:id="3831" w:name="_Toc106206664"/>
      <w:r w:rsidRPr="00931575">
        <w:t>6.</w:t>
      </w:r>
      <w:r w:rsidRPr="00931575">
        <w:rPr>
          <w:lang w:val="en-US"/>
        </w:rPr>
        <w:t>8</w:t>
      </w:r>
      <w:r w:rsidRPr="00931575">
        <w:t>.1</w:t>
      </w:r>
      <w:r w:rsidRPr="00931575">
        <w:tab/>
        <w:t>Definition and applicability</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832" w:name="_Toc21102802"/>
      <w:bookmarkStart w:id="3833" w:name="_Toc29810651"/>
      <w:bookmarkStart w:id="3834" w:name="_Toc36636003"/>
      <w:bookmarkStart w:id="3835" w:name="_Toc37272949"/>
      <w:bookmarkStart w:id="3836" w:name="_Toc45886029"/>
      <w:bookmarkStart w:id="3837" w:name="_Toc53183105"/>
      <w:bookmarkStart w:id="3838" w:name="_Toc58915772"/>
      <w:bookmarkStart w:id="3839" w:name="_Toc58917953"/>
      <w:bookmarkStart w:id="3840" w:name="_Toc66693822"/>
      <w:bookmarkStart w:id="3841" w:name="_Toc74915774"/>
      <w:bookmarkStart w:id="3842" w:name="_Toc76114399"/>
      <w:bookmarkStart w:id="3843" w:name="_Toc76544285"/>
      <w:bookmarkStart w:id="3844" w:name="_Toc82536407"/>
      <w:bookmarkStart w:id="3845" w:name="_Toc89952700"/>
      <w:bookmarkStart w:id="3846" w:name="_Toc98766516"/>
      <w:bookmarkStart w:id="3847" w:name="_Toc99702879"/>
      <w:bookmarkStart w:id="3848" w:name="_Toc106206665"/>
      <w:r w:rsidRPr="00931575">
        <w:t>6.8.2</w:t>
      </w:r>
      <w:r w:rsidRPr="00931575">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849" w:name="_Toc21102803"/>
      <w:bookmarkStart w:id="3850" w:name="_Toc29810652"/>
      <w:bookmarkStart w:id="3851" w:name="_Toc36636004"/>
      <w:bookmarkStart w:id="3852" w:name="_Toc37272950"/>
      <w:bookmarkStart w:id="3853" w:name="_Toc45886030"/>
      <w:bookmarkStart w:id="3854" w:name="_Toc53183106"/>
      <w:bookmarkStart w:id="3855" w:name="_Toc58915773"/>
      <w:bookmarkStart w:id="3856" w:name="_Toc58917954"/>
      <w:bookmarkStart w:id="3857" w:name="_Toc66693823"/>
      <w:bookmarkStart w:id="3858" w:name="_Toc74915775"/>
      <w:bookmarkStart w:id="3859" w:name="_Toc76114400"/>
      <w:bookmarkStart w:id="3860" w:name="_Toc76544286"/>
      <w:bookmarkStart w:id="3861" w:name="_Toc82536408"/>
      <w:bookmarkStart w:id="3862" w:name="_Toc89952701"/>
      <w:bookmarkStart w:id="3863" w:name="_Toc98766517"/>
      <w:bookmarkStart w:id="3864" w:name="_Toc99702880"/>
      <w:bookmarkStart w:id="3865" w:name="_Toc106206666"/>
      <w:r w:rsidRPr="00931575">
        <w:t>6.8.3</w:t>
      </w:r>
      <w:r w:rsidRPr="00931575">
        <w:tab/>
        <w:t>Test purpose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866" w:name="_Toc21102804"/>
      <w:bookmarkStart w:id="3867" w:name="_Toc29810653"/>
      <w:bookmarkStart w:id="3868" w:name="_Toc36636005"/>
      <w:bookmarkStart w:id="3869" w:name="_Toc37272951"/>
      <w:bookmarkStart w:id="3870" w:name="_Toc45886031"/>
      <w:bookmarkStart w:id="3871" w:name="_Toc53183107"/>
      <w:bookmarkStart w:id="3872" w:name="_Toc58915774"/>
      <w:bookmarkStart w:id="3873" w:name="_Toc58917955"/>
      <w:bookmarkStart w:id="3874" w:name="_Toc66693824"/>
      <w:bookmarkStart w:id="3875" w:name="_Toc74915776"/>
      <w:bookmarkStart w:id="3876" w:name="_Toc76114401"/>
      <w:bookmarkStart w:id="3877" w:name="_Toc76544287"/>
      <w:bookmarkStart w:id="3878" w:name="_Toc82536409"/>
      <w:bookmarkStart w:id="3879" w:name="_Toc89952702"/>
      <w:bookmarkStart w:id="3880" w:name="_Toc98766518"/>
      <w:bookmarkStart w:id="3881" w:name="_Toc99702881"/>
      <w:bookmarkStart w:id="3882" w:name="_Toc106206667"/>
      <w:r w:rsidRPr="00931575">
        <w:t>6.8.4</w:t>
      </w:r>
      <w:r w:rsidRPr="00931575">
        <w:tab/>
        <w:t>Method of test</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293869A7" w14:textId="77777777" w:rsidR="00C45907" w:rsidRPr="00931575" w:rsidRDefault="00C45907" w:rsidP="00C45907">
      <w:pPr>
        <w:pStyle w:val="Heading4"/>
      </w:pPr>
      <w:bookmarkStart w:id="3883" w:name="_Toc21102805"/>
      <w:bookmarkStart w:id="3884" w:name="_Toc29810654"/>
      <w:bookmarkStart w:id="3885" w:name="_Toc36636006"/>
      <w:bookmarkStart w:id="3886" w:name="_Toc37272952"/>
      <w:bookmarkStart w:id="3887" w:name="_Toc45886032"/>
      <w:bookmarkStart w:id="3888" w:name="_Toc53183108"/>
      <w:bookmarkStart w:id="3889" w:name="_Toc58915775"/>
      <w:bookmarkStart w:id="3890" w:name="_Toc58917956"/>
      <w:bookmarkStart w:id="3891" w:name="_Toc66693825"/>
      <w:bookmarkStart w:id="3892" w:name="_Toc74915777"/>
      <w:bookmarkStart w:id="3893" w:name="_Toc76114402"/>
      <w:bookmarkStart w:id="3894" w:name="_Toc76544288"/>
      <w:bookmarkStart w:id="3895" w:name="_Toc82536410"/>
      <w:bookmarkStart w:id="3896" w:name="_Toc89952703"/>
      <w:bookmarkStart w:id="3897" w:name="_Toc98766519"/>
      <w:bookmarkStart w:id="3898" w:name="_Toc99702882"/>
      <w:bookmarkStart w:id="3899" w:name="_Toc106206668"/>
      <w:r w:rsidRPr="00931575">
        <w:t>6.8.4.1</w:t>
      </w:r>
      <w:r w:rsidRPr="00931575">
        <w:tab/>
        <w:t>Initial conditions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900" w:name="_Toc21102806"/>
      <w:bookmarkStart w:id="3901" w:name="_Toc29810655"/>
      <w:bookmarkStart w:id="3902" w:name="_Toc36636007"/>
      <w:bookmarkStart w:id="3903" w:name="_Toc37272953"/>
      <w:bookmarkStart w:id="3904" w:name="_Toc45886033"/>
      <w:bookmarkStart w:id="3905" w:name="_Toc53183109"/>
      <w:bookmarkStart w:id="3906" w:name="_Toc58915776"/>
      <w:bookmarkStart w:id="3907" w:name="_Toc58917957"/>
      <w:bookmarkStart w:id="3908" w:name="_Toc66693826"/>
      <w:bookmarkStart w:id="3909" w:name="_Toc74915778"/>
      <w:bookmarkStart w:id="3910" w:name="_Toc76114403"/>
      <w:bookmarkStart w:id="3911" w:name="_Toc76544289"/>
      <w:bookmarkStart w:id="3912" w:name="_Toc82536411"/>
      <w:bookmarkStart w:id="3913" w:name="_Toc89952704"/>
      <w:bookmarkStart w:id="3914" w:name="_Toc98766520"/>
      <w:bookmarkStart w:id="3915" w:name="_Toc99702883"/>
      <w:bookmarkStart w:id="3916" w:name="_Toc106206669"/>
      <w:r w:rsidRPr="00931575">
        <w:t>6.8.4.2</w:t>
      </w:r>
      <w:r w:rsidRPr="00931575">
        <w:tab/>
        <w:t>Procedure</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803800">
      <w:pPr>
        <w:pStyle w:val="B1"/>
      </w:pPr>
      <w:r w:rsidRPr="006D5D66">
        <w:t>8)</w:t>
      </w:r>
      <w:r w:rsidRPr="006D5D66">
        <w:tab/>
        <w:t>The measurement device (signal analyzer) characteristics shall be:</w:t>
      </w:r>
    </w:p>
    <w:p w14:paraId="71CEEA6E" w14:textId="77777777" w:rsidR="00803800" w:rsidRPr="006D5D66" w:rsidRDefault="00803800" w:rsidP="00803800">
      <w:pPr>
        <w:pStyle w:val="B2"/>
      </w:pPr>
      <w:r w:rsidRPr="006D5D66">
        <w:rPr>
          <w:lang w:val="en-US"/>
        </w:rPr>
        <w:t>-</w:t>
      </w:r>
      <w:r w:rsidRPr="006D5D66">
        <w:tab/>
        <w:t>Detection mode: True RMS.</w:t>
      </w:r>
    </w:p>
    <w:p w14:paraId="2A047E64" w14:textId="77777777" w:rsidR="00803800" w:rsidRPr="006D5D66" w:rsidRDefault="00803800" w:rsidP="00803800">
      <w:pPr>
        <w:pStyle w:val="B2"/>
        <w:ind w:left="567" w:firstLine="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E01B15">
      <w:pPr>
        <w:pStyle w:val="B1"/>
        <w:rPr>
          <w:color w:val="000000" w:themeColor="text1"/>
        </w:rPr>
      </w:pPr>
      <w:r>
        <w:rPr>
          <w:snapToGrid w:val="0"/>
          <w:color w:val="000000" w:themeColor="text1"/>
        </w:rPr>
        <w:t>10)</w:t>
      </w:r>
      <w:r>
        <w:rPr>
          <w:snapToGrid w:val="0"/>
          <w:color w:val="000000" w:themeColor="text1"/>
        </w:rPr>
        <w:tab/>
        <w:t>Generate the interfering signal</w:t>
      </w:r>
      <w:r>
        <w:rPr>
          <w:snapToGrid w:val="0"/>
          <w:color w:val="000000" w:themeColor="text1"/>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167129BF" w14:textId="656CC068" w:rsidR="00A34214" w:rsidRDefault="00A34214" w:rsidP="00E01B15">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A34214">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A34214">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A34214">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A34214">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A34214">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917" w:name="_Toc21102807"/>
      <w:bookmarkStart w:id="3918" w:name="_Toc29810656"/>
      <w:bookmarkStart w:id="3919" w:name="_Toc36636008"/>
      <w:bookmarkStart w:id="3920" w:name="_Toc37272954"/>
      <w:bookmarkStart w:id="3921" w:name="_Toc45886034"/>
      <w:bookmarkStart w:id="3922" w:name="_Toc53183110"/>
      <w:bookmarkStart w:id="3923" w:name="_Toc58915777"/>
      <w:bookmarkStart w:id="3924" w:name="_Toc58917958"/>
      <w:bookmarkStart w:id="3925" w:name="_Toc66693827"/>
      <w:bookmarkStart w:id="3926" w:name="_Toc74915779"/>
      <w:bookmarkStart w:id="3927" w:name="_Toc76114404"/>
      <w:bookmarkStart w:id="3928" w:name="_Toc76544290"/>
      <w:bookmarkStart w:id="3929" w:name="_Toc82536412"/>
      <w:bookmarkStart w:id="3930" w:name="_Toc89952705"/>
      <w:bookmarkStart w:id="3931" w:name="_Toc98766521"/>
      <w:bookmarkStart w:id="3932" w:name="_Toc99702884"/>
      <w:bookmarkStart w:id="3933" w:name="_Toc106206670"/>
      <w:r w:rsidRPr="00931575">
        <w:t>6.8.5</w:t>
      </w:r>
      <w:r w:rsidRPr="00931575">
        <w:tab/>
        <w:t>Test requirement</w:t>
      </w:r>
      <w:r w:rsidRPr="00931575">
        <w:rPr>
          <w:lang w:val="en-US"/>
        </w:rPr>
        <w:t>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32C4F7F" w14:textId="77777777" w:rsidR="00C45907" w:rsidRPr="00931575" w:rsidRDefault="00C45907" w:rsidP="00C45907">
      <w:pPr>
        <w:pStyle w:val="Heading4"/>
      </w:pPr>
      <w:bookmarkStart w:id="3934" w:name="_Toc21102808"/>
      <w:bookmarkStart w:id="3935" w:name="_Toc29810657"/>
      <w:bookmarkStart w:id="3936" w:name="_Toc36636009"/>
      <w:bookmarkStart w:id="3937" w:name="_Toc37272955"/>
      <w:bookmarkStart w:id="3938" w:name="_Toc45886035"/>
      <w:bookmarkStart w:id="3939" w:name="_Toc53183111"/>
      <w:bookmarkStart w:id="3940" w:name="_Toc58915778"/>
      <w:bookmarkStart w:id="3941" w:name="_Toc58917959"/>
      <w:bookmarkStart w:id="3942" w:name="_Toc66693828"/>
      <w:bookmarkStart w:id="3943" w:name="_Toc74915780"/>
      <w:bookmarkStart w:id="3944" w:name="_Toc76114405"/>
      <w:bookmarkStart w:id="3945" w:name="_Toc76544291"/>
      <w:bookmarkStart w:id="3946" w:name="_Toc82536413"/>
      <w:bookmarkStart w:id="3947" w:name="_Toc89952706"/>
      <w:bookmarkStart w:id="3948" w:name="_Toc98766522"/>
      <w:bookmarkStart w:id="3949" w:name="_Toc99702885"/>
      <w:bookmarkStart w:id="3950" w:name="_Toc106206671"/>
      <w:r w:rsidRPr="00931575">
        <w:t>6.8.5.1</w:t>
      </w:r>
      <w:r w:rsidRPr="00931575">
        <w:tab/>
        <w:t>Requirement for BS type 1-O</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0841F9">
            <w:pPr>
              <w:pStyle w:val="TAH"/>
            </w:pPr>
            <w:r w:rsidRPr="00931575">
              <w:t>Parameter</w:t>
            </w:r>
          </w:p>
        </w:tc>
        <w:tc>
          <w:tcPr>
            <w:tcW w:w="5701" w:type="dxa"/>
          </w:tcPr>
          <w:p w14:paraId="4E5AD114" w14:textId="77777777" w:rsidR="00C45907" w:rsidRPr="00931575" w:rsidRDefault="00C45907" w:rsidP="000841F9">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0841F9">
            <w:pPr>
              <w:pStyle w:val="TAL"/>
            </w:pPr>
            <w:r w:rsidRPr="00931575">
              <w:t>Wanted signal</w:t>
            </w:r>
          </w:p>
        </w:tc>
        <w:tc>
          <w:tcPr>
            <w:tcW w:w="5701" w:type="dxa"/>
          </w:tcPr>
          <w:p w14:paraId="103E7A3A" w14:textId="78C2F7D9" w:rsidR="003043E5" w:rsidRPr="00931575" w:rsidRDefault="003043E5" w:rsidP="000841F9">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0841F9">
            <w:pPr>
              <w:pStyle w:val="TAL"/>
            </w:pPr>
            <w:r w:rsidRPr="00931575">
              <w:t>Interfering signal type</w:t>
            </w:r>
          </w:p>
        </w:tc>
        <w:tc>
          <w:tcPr>
            <w:tcW w:w="5701" w:type="dxa"/>
          </w:tcPr>
          <w:p w14:paraId="1AFCCF73" w14:textId="45B0776E" w:rsidR="003043E5" w:rsidRPr="00931575" w:rsidRDefault="003043E5" w:rsidP="000841F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0841F9">
            <w:pPr>
              <w:pStyle w:val="TAL"/>
            </w:pPr>
            <w:r>
              <w:t>Interfering signal power level</w:t>
            </w:r>
          </w:p>
        </w:tc>
        <w:tc>
          <w:tcPr>
            <w:tcW w:w="5701" w:type="dxa"/>
          </w:tcPr>
          <w:p w14:paraId="5EDBBF39" w14:textId="34D4442A" w:rsidR="003043E5" w:rsidRPr="00931575" w:rsidRDefault="003043E5" w:rsidP="000841F9">
            <w:pPr>
              <w:pStyle w:val="TAL"/>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0841F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0841F9">
            <w:pPr>
              <w:pStyle w:val="TAL"/>
            </w:pPr>
            <w:r w:rsidRPr="00931575">
              <w:rPr>
                <w:position w:val="-28"/>
              </w:rPr>
              <w:object w:dxaOrig="2579" w:dyaOrig="679" w14:anchorId="4B2770B8">
                <v:shape id="_x0000_i1044" type="#_x0000_t75" style="width:103.75pt;height:30.5pt;mso-position-horizontal-relative:page;mso-position-vertical-relative:page" o:ole="">
                  <v:fill o:detectmouseclick="t"/>
                  <v:imagedata r:id="rId60" o:title=""/>
                </v:shape>
                <o:OLEObject Type="Embed" ProgID="Equation.3" ShapeID="_x0000_i1044" DrawAspect="Content" ObjectID="_1717578115"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0841F9">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0841F9">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0841F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951" w:name="_Toc21102809"/>
      <w:bookmarkStart w:id="3952" w:name="_Toc29810658"/>
      <w:bookmarkStart w:id="3953" w:name="_Toc36636010"/>
      <w:bookmarkStart w:id="3954" w:name="_Toc37272956"/>
      <w:bookmarkStart w:id="3955" w:name="_Toc45886036"/>
      <w:bookmarkStart w:id="3956" w:name="_Toc53183112"/>
      <w:bookmarkStart w:id="3957" w:name="_Toc58915779"/>
      <w:bookmarkStart w:id="3958" w:name="_Toc58917960"/>
      <w:bookmarkStart w:id="3959" w:name="_Toc66693829"/>
      <w:bookmarkStart w:id="3960" w:name="_Toc74915781"/>
      <w:bookmarkStart w:id="3961" w:name="_Toc76114406"/>
      <w:bookmarkStart w:id="3962" w:name="_Toc76544292"/>
      <w:bookmarkStart w:id="3963" w:name="_Toc82536414"/>
      <w:bookmarkStart w:id="3964" w:name="_Toc89952707"/>
      <w:bookmarkStart w:id="3965" w:name="_Toc98766523"/>
      <w:bookmarkStart w:id="3966" w:name="_Toc99702886"/>
      <w:bookmarkStart w:id="3967" w:name="_Toc106206672"/>
      <w:r w:rsidRPr="00931575">
        <w:t>7</w:t>
      </w:r>
      <w:r w:rsidRPr="00931575">
        <w:tab/>
        <w:t>Radiated receiver characteristics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799A314" w14:textId="77777777" w:rsidR="00C45907" w:rsidRPr="00931575" w:rsidRDefault="00C45907" w:rsidP="00C45907">
      <w:pPr>
        <w:pStyle w:val="Heading2"/>
      </w:pPr>
      <w:bookmarkStart w:id="3968" w:name="_Toc21102810"/>
      <w:bookmarkStart w:id="3969" w:name="_Toc29810659"/>
      <w:bookmarkStart w:id="3970" w:name="_Toc36636011"/>
      <w:bookmarkStart w:id="3971" w:name="_Toc37272957"/>
      <w:bookmarkStart w:id="3972" w:name="_Toc45886037"/>
      <w:bookmarkStart w:id="3973" w:name="_Toc53183113"/>
      <w:bookmarkStart w:id="3974" w:name="_Toc58915780"/>
      <w:bookmarkStart w:id="3975" w:name="_Toc58917961"/>
      <w:bookmarkStart w:id="3976" w:name="_Toc66693830"/>
      <w:bookmarkStart w:id="3977" w:name="_Toc74915782"/>
      <w:bookmarkStart w:id="3978" w:name="_Toc76114407"/>
      <w:bookmarkStart w:id="3979" w:name="_Toc76544293"/>
      <w:bookmarkStart w:id="3980" w:name="_Toc82536415"/>
      <w:bookmarkStart w:id="3981" w:name="_Toc89952708"/>
      <w:bookmarkStart w:id="3982" w:name="_Toc98766524"/>
      <w:bookmarkStart w:id="3983" w:name="_Toc99702887"/>
      <w:bookmarkStart w:id="3984" w:name="_Toc106206673"/>
      <w:r w:rsidRPr="00931575">
        <w:t>7.1</w:t>
      </w:r>
      <w:r w:rsidRPr="00931575">
        <w:tab/>
        <w:t>General</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985" w:name="_Toc21102811"/>
      <w:bookmarkStart w:id="3986" w:name="_Toc29810660"/>
      <w:bookmarkStart w:id="3987" w:name="_Toc36636012"/>
      <w:bookmarkStart w:id="3988" w:name="_Toc37272958"/>
      <w:bookmarkStart w:id="3989" w:name="_Toc45886038"/>
      <w:bookmarkStart w:id="3990" w:name="_Toc53183114"/>
      <w:bookmarkStart w:id="3991" w:name="_Toc58915781"/>
      <w:bookmarkStart w:id="3992" w:name="_Toc58917962"/>
      <w:bookmarkStart w:id="3993" w:name="_Toc66693831"/>
      <w:bookmarkStart w:id="3994" w:name="_Toc74915783"/>
      <w:bookmarkStart w:id="3995" w:name="_Toc76114408"/>
      <w:bookmarkStart w:id="3996" w:name="_Toc76544294"/>
      <w:bookmarkStart w:id="3997" w:name="_Toc82536416"/>
      <w:bookmarkStart w:id="3998" w:name="_Toc89952709"/>
      <w:bookmarkStart w:id="3999" w:name="_Toc98766525"/>
      <w:bookmarkStart w:id="4000" w:name="_Toc99702888"/>
      <w:bookmarkStart w:id="4001" w:name="_Toc106206674"/>
      <w:r w:rsidRPr="00931575">
        <w:t>7.2</w:t>
      </w:r>
      <w:r w:rsidRPr="00931575">
        <w:tab/>
        <w:t>OTA sensitivity</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D13F15E" w14:textId="77777777" w:rsidR="00C45907" w:rsidRPr="00931575" w:rsidRDefault="00C45907" w:rsidP="00C45907">
      <w:pPr>
        <w:pStyle w:val="Heading3"/>
      </w:pPr>
      <w:bookmarkStart w:id="4002" w:name="_Toc21102812"/>
      <w:bookmarkStart w:id="4003" w:name="_Toc29810661"/>
      <w:bookmarkStart w:id="4004" w:name="_Toc36636013"/>
      <w:bookmarkStart w:id="4005" w:name="_Toc37272959"/>
      <w:bookmarkStart w:id="4006" w:name="_Toc45886039"/>
      <w:bookmarkStart w:id="4007" w:name="_Toc53183115"/>
      <w:bookmarkStart w:id="4008" w:name="_Toc58915782"/>
      <w:bookmarkStart w:id="4009" w:name="_Toc58917963"/>
      <w:bookmarkStart w:id="4010" w:name="_Toc66693832"/>
      <w:bookmarkStart w:id="4011" w:name="_Toc74915784"/>
      <w:bookmarkStart w:id="4012" w:name="_Toc76114409"/>
      <w:bookmarkStart w:id="4013" w:name="_Toc76544295"/>
      <w:bookmarkStart w:id="4014" w:name="_Toc82536417"/>
      <w:bookmarkStart w:id="4015" w:name="_Toc89952710"/>
      <w:bookmarkStart w:id="4016" w:name="_Toc98766526"/>
      <w:bookmarkStart w:id="4017" w:name="_Toc99702889"/>
      <w:bookmarkStart w:id="4018" w:name="_Toc106206675"/>
      <w:r w:rsidRPr="00931575">
        <w:t>7.2.1</w:t>
      </w:r>
      <w:r w:rsidRPr="00931575">
        <w:tab/>
        <w:t>Definition and applicability</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019" w:name="_Toc21102813"/>
      <w:bookmarkStart w:id="4020" w:name="_Toc29810662"/>
      <w:bookmarkStart w:id="4021" w:name="_Toc36636014"/>
      <w:bookmarkStart w:id="4022" w:name="_Toc37272960"/>
      <w:bookmarkStart w:id="4023" w:name="_Toc45886040"/>
      <w:bookmarkStart w:id="4024" w:name="_Toc53183116"/>
      <w:bookmarkStart w:id="4025" w:name="_Toc58915783"/>
      <w:bookmarkStart w:id="4026" w:name="_Toc58917964"/>
      <w:bookmarkStart w:id="4027" w:name="_Toc66693833"/>
      <w:bookmarkStart w:id="4028" w:name="_Toc74915785"/>
      <w:bookmarkStart w:id="4029" w:name="_Toc76114410"/>
      <w:bookmarkStart w:id="4030" w:name="_Toc76544296"/>
      <w:bookmarkStart w:id="4031" w:name="_Toc82536418"/>
      <w:bookmarkStart w:id="4032" w:name="_Toc89952711"/>
      <w:bookmarkStart w:id="4033" w:name="_Toc98766527"/>
      <w:bookmarkStart w:id="4034" w:name="_Toc99702890"/>
      <w:bookmarkStart w:id="4035" w:name="_Toc106206676"/>
      <w:r w:rsidRPr="00931575">
        <w:t>7.2.2</w:t>
      </w:r>
      <w:r w:rsidRPr="00931575">
        <w:tab/>
        <w:t>Minimum requirement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036" w:name="_Toc21102814"/>
      <w:bookmarkStart w:id="4037" w:name="_Toc29810663"/>
      <w:bookmarkStart w:id="4038" w:name="_Toc36636015"/>
      <w:bookmarkStart w:id="4039" w:name="_Toc37272961"/>
      <w:bookmarkStart w:id="4040" w:name="_Toc45886041"/>
      <w:bookmarkStart w:id="4041" w:name="_Toc53183117"/>
      <w:bookmarkStart w:id="4042" w:name="_Toc58915784"/>
      <w:bookmarkStart w:id="4043" w:name="_Toc58917965"/>
      <w:bookmarkStart w:id="4044" w:name="_Toc66693834"/>
      <w:bookmarkStart w:id="4045" w:name="_Toc74915786"/>
      <w:bookmarkStart w:id="4046" w:name="_Toc76114411"/>
      <w:bookmarkStart w:id="4047" w:name="_Toc76544297"/>
      <w:bookmarkStart w:id="4048" w:name="_Toc82536419"/>
      <w:bookmarkStart w:id="4049" w:name="_Toc89952712"/>
      <w:bookmarkStart w:id="4050" w:name="_Toc98766528"/>
      <w:bookmarkStart w:id="4051" w:name="_Toc99702891"/>
      <w:bookmarkStart w:id="4052" w:name="_Toc106206677"/>
      <w:r w:rsidRPr="00931575">
        <w:t>7.2.3</w:t>
      </w:r>
      <w:r w:rsidRPr="00931575">
        <w:tab/>
        <w:t>Test Purpose</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053" w:name="_Toc21102815"/>
      <w:bookmarkStart w:id="4054" w:name="_Toc29810664"/>
      <w:bookmarkStart w:id="4055" w:name="_Toc36636016"/>
      <w:bookmarkStart w:id="4056" w:name="_Toc37272962"/>
      <w:bookmarkStart w:id="4057" w:name="_Toc45886042"/>
      <w:bookmarkStart w:id="4058" w:name="_Toc53183118"/>
      <w:bookmarkStart w:id="4059" w:name="_Toc58915785"/>
      <w:bookmarkStart w:id="4060" w:name="_Toc58917966"/>
      <w:bookmarkStart w:id="4061" w:name="_Toc66693835"/>
      <w:bookmarkStart w:id="4062" w:name="_Toc74915787"/>
      <w:bookmarkStart w:id="4063" w:name="_Toc76114412"/>
      <w:bookmarkStart w:id="4064" w:name="_Toc76544298"/>
      <w:bookmarkStart w:id="4065" w:name="_Toc82536420"/>
      <w:bookmarkStart w:id="4066" w:name="_Toc89952713"/>
      <w:bookmarkStart w:id="4067" w:name="_Toc98766529"/>
      <w:bookmarkStart w:id="4068" w:name="_Toc99702892"/>
      <w:bookmarkStart w:id="4069" w:name="_Toc106206678"/>
      <w:r w:rsidRPr="00931575">
        <w:t>7.2.4</w:t>
      </w:r>
      <w:r w:rsidRPr="00931575">
        <w:tab/>
        <w:t>Method of test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812E7E4" w14:textId="77777777" w:rsidR="00C45907" w:rsidRPr="00931575" w:rsidRDefault="00C45907" w:rsidP="00C45907">
      <w:pPr>
        <w:pStyle w:val="Heading4"/>
      </w:pPr>
      <w:bookmarkStart w:id="4070" w:name="_Toc21102816"/>
      <w:bookmarkStart w:id="4071" w:name="_Toc29810665"/>
      <w:bookmarkStart w:id="4072" w:name="_Toc36636017"/>
      <w:bookmarkStart w:id="4073" w:name="_Toc37272963"/>
      <w:bookmarkStart w:id="4074" w:name="_Toc45886043"/>
      <w:bookmarkStart w:id="4075" w:name="_Toc53183119"/>
      <w:bookmarkStart w:id="4076" w:name="_Toc58915786"/>
      <w:bookmarkStart w:id="4077" w:name="_Toc58917967"/>
      <w:bookmarkStart w:id="4078" w:name="_Toc66693836"/>
      <w:bookmarkStart w:id="4079" w:name="_Toc74915788"/>
      <w:bookmarkStart w:id="4080" w:name="_Toc76114413"/>
      <w:bookmarkStart w:id="4081" w:name="_Toc76544299"/>
      <w:bookmarkStart w:id="4082" w:name="_Toc82536421"/>
      <w:bookmarkStart w:id="4083" w:name="_Toc89952714"/>
      <w:bookmarkStart w:id="4084" w:name="_Toc98766530"/>
      <w:bookmarkStart w:id="4085" w:name="_Toc99702893"/>
      <w:bookmarkStart w:id="4086" w:name="_Toc106206679"/>
      <w:r w:rsidRPr="00931575">
        <w:t>7.2.4.1</w:t>
      </w:r>
      <w:r w:rsidRPr="00931575">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087" w:name="_Toc21102817"/>
      <w:bookmarkStart w:id="4088" w:name="_Toc29810666"/>
      <w:bookmarkStart w:id="4089" w:name="_Toc36636018"/>
      <w:bookmarkStart w:id="4090" w:name="_Toc37272964"/>
      <w:bookmarkStart w:id="4091" w:name="_Toc45886044"/>
      <w:bookmarkStart w:id="4092" w:name="_Toc53183120"/>
      <w:bookmarkStart w:id="4093" w:name="_Toc58915787"/>
      <w:bookmarkStart w:id="4094" w:name="_Toc58917968"/>
      <w:bookmarkStart w:id="4095" w:name="_Toc66693837"/>
      <w:bookmarkStart w:id="4096" w:name="_Toc74915789"/>
      <w:bookmarkStart w:id="4097" w:name="_Toc76114414"/>
      <w:bookmarkStart w:id="4098" w:name="_Toc76544300"/>
      <w:bookmarkStart w:id="4099" w:name="_Toc82536422"/>
      <w:bookmarkStart w:id="4100" w:name="_Toc89952715"/>
      <w:bookmarkStart w:id="4101" w:name="_Toc98766531"/>
      <w:bookmarkStart w:id="4102" w:name="_Toc99702894"/>
      <w:bookmarkStart w:id="4103" w:name="_Toc106206680"/>
      <w:r w:rsidRPr="00931575">
        <w:t>7.2.4.2</w:t>
      </w:r>
      <w:r w:rsidRPr="00931575">
        <w:tab/>
        <w:t>Procedure</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104" w:name="_Toc21102818"/>
      <w:bookmarkStart w:id="4105" w:name="_Toc29810667"/>
      <w:bookmarkStart w:id="4106" w:name="_Toc36636019"/>
      <w:bookmarkStart w:id="4107" w:name="_Toc37272965"/>
      <w:bookmarkStart w:id="4108" w:name="_Toc45886045"/>
      <w:bookmarkStart w:id="4109" w:name="_Toc53183121"/>
      <w:bookmarkStart w:id="4110" w:name="_Toc58915788"/>
      <w:bookmarkStart w:id="4111" w:name="_Toc58917969"/>
      <w:bookmarkStart w:id="4112" w:name="_Toc66693838"/>
      <w:bookmarkStart w:id="4113" w:name="_Toc74915790"/>
      <w:bookmarkStart w:id="4114" w:name="_Toc76114415"/>
      <w:bookmarkStart w:id="4115" w:name="_Toc76544301"/>
      <w:bookmarkStart w:id="4116" w:name="_Toc82536423"/>
      <w:bookmarkStart w:id="4117" w:name="_Toc89952716"/>
      <w:bookmarkStart w:id="4118" w:name="_Toc98766532"/>
      <w:bookmarkStart w:id="4119" w:name="_Toc99702895"/>
      <w:bookmarkStart w:id="4120" w:name="_Toc106206681"/>
      <w:r w:rsidRPr="00931575">
        <w:t>7.2.5</w:t>
      </w:r>
      <w:r w:rsidRPr="00931575">
        <w:tab/>
        <w:t>Test requirements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83E3873" w14:textId="77777777" w:rsidR="00C45907" w:rsidRPr="00931575" w:rsidRDefault="00C45907" w:rsidP="00C45907">
      <w:pPr>
        <w:pStyle w:val="Heading4"/>
      </w:pPr>
      <w:bookmarkStart w:id="4121" w:name="_Toc21102819"/>
      <w:bookmarkStart w:id="4122" w:name="_Toc29810668"/>
      <w:bookmarkStart w:id="4123" w:name="_Toc36636020"/>
      <w:bookmarkStart w:id="4124" w:name="_Toc37272966"/>
      <w:bookmarkStart w:id="4125" w:name="_Toc45886046"/>
      <w:bookmarkStart w:id="4126" w:name="_Toc53183122"/>
      <w:bookmarkStart w:id="4127" w:name="_Toc58915789"/>
      <w:bookmarkStart w:id="4128" w:name="_Toc58917970"/>
      <w:bookmarkStart w:id="4129" w:name="_Toc66693839"/>
      <w:bookmarkStart w:id="4130" w:name="_Toc74915791"/>
      <w:bookmarkStart w:id="4131" w:name="_Toc76114416"/>
      <w:bookmarkStart w:id="4132" w:name="_Toc76544302"/>
      <w:bookmarkStart w:id="4133" w:name="_Toc82536424"/>
      <w:bookmarkStart w:id="4134" w:name="_Toc89952717"/>
      <w:bookmarkStart w:id="4135" w:name="_Toc98766533"/>
      <w:bookmarkStart w:id="4136" w:name="_Toc99702896"/>
      <w:bookmarkStart w:id="4137" w:name="_Toc106206682"/>
      <w:r w:rsidRPr="00931575">
        <w:t>7.2.5.1</w:t>
      </w:r>
      <w:r w:rsidRPr="00931575">
        <w:tab/>
        <w:t>General</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138" w:name="_Toc21102820"/>
      <w:bookmarkStart w:id="4139" w:name="_Toc29810669"/>
      <w:bookmarkStart w:id="4140" w:name="_Toc36636021"/>
      <w:bookmarkStart w:id="4141" w:name="_Toc37272967"/>
      <w:bookmarkStart w:id="4142" w:name="_Toc45886047"/>
      <w:bookmarkStart w:id="4143" w:name="_Toc53183123"/>
      <w:bookmarkStart w:id="4144" w:name="_Toc58915790"/>
      <w:bookmarkStart w:id="4145" w:name="_Toc58917971"/>
      <w:bookmarkStart w:id="4146" w:name="_Toc66693840"/>
      <w:bookmarkStart w:id="4147" w:name="_Toc74915792"/>
      <w:bookmarkStart w:id="4148" w:name="_Toc76114417"/>
      <w:bookmarkStart w:id="4149" w:name="_Toc76544303"/>
      <w:bookmarkStart w:id="4150" w:name="_Toc82536425"/>
      <w:bookmarkStart w:id="4151" w:name="_Toc89952718"/>
      <w:bookmarkStart w:id="4152" w:name="_Toc98766534"/>
      <w:bookmarkStart w:id="4153" w:name="_Toc99702897"/>
      <w:bookmarkStart w:id="4154" w:name="_Toc106206683"/>
      <w:r w:rsidRPr="00931575">
        <w:t>7.2.5.2</w:t>
      </w:r>
      <w:r w:rsidRPr="00931575">
        <w:tab/>
        <w:t xml:space="preserve">Test requirements for </w:t>
      </w:r>
      <w:r w:rsidRPr="00931575">
        <w:rPr>
          <w:i/>
        </w:rPr>
        <w:t>BS type 1-H</w:t>
      </w:r>
      <w:r w:rsidRPr="00931575">
        <w:t xml:space="preserve"> and </w:t>
      </w:r>
      <w:r w:rsidRPr="00931575">
        <w:rPr>
          <w:i/>
        </w:rPr>
        <w:t>BS type 1-O</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4155"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4155"/>
          </w:p>
        </w:tc>
      </w:tr>
    </w:tbl>
    <w:p w14:paraId="4100DA9A" w14:textId="77777777" w:rsidR="001677D3" w:rsidRPr="00FE002E" w:rsidRDefault="001677D3" w:rsidP="001677D3">
      <w:pPr>
        <w:spacing w:line="259" w:lineRule="auto"/>
      </w:pPr>
    </w:p>
    <w:p w14:paraId="67A0623F" w14:textId="77777777" w:rsidR="00D6143F" w:rsidRDefault="00D6143F" w:rsidP="00D6143F">
      <w:pPr>
        <w:pStyle w:val="TH"/>
        <w:rPr>
          <w:rFonts w:eastAsia="SimSun"/>
          <w:lang w:val="en-US" w:eastAsia="zh-CN"/>
        </w:rPr>
      </w:pPr>
      <w:r>
        <w:t>Table 7.2.</w:t>
      </w:r>
      <w:r>
        <w:rPr>
          <w:rFonts w:eastAsia="SimSun" w:hint="eastAsia"/>
          <w:lang w:val="en-US" w:eastAsia="zh-CN"/>
        </w:rPr>
        <w:t>5</w:t>
      </w:r>
      <w:r>
        <w:t>-3: EIS levels for band n96</w:t>
      </w:r>
      <w:r>
        <w:rPr>
          <w:rFonts w:eastAsia="SimSun" w:hint="eastAsia"/>
          <w:lang w:val="en-US" w:eastAsia="zh-CN"/>
        </w:rPr>
        <w:t xml:space="preserve"> and n102</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4156" w:name="_Toc21102821"/>
      <w:bookmarkStart w:id="4157" w:name="_Toc29810670"/>
      <w:bookmarkStart w:id="4158" w:name="_Toc36636022"/>
      <w:bookmarkStart w:id="4159" w:name="_Toc37272968"/>
      <w:bookmarkStart w:id="4160" w:name="_Toc45886048"/>
      <w:bookmarkStart w:id="4161" w:name="_Toc53183124"/>
      <w:bookmarkStart w:id="4162" w:name="_Toc58915791"/>
      <w:bookmarkStart w:id="4163" w:name="_Toc58917972"/>
      <w:bookmarkStart w:id="4164" w:name="_Toc66693841"/>
      <w:bookmarkStart w:id="4165" w:name="_Toc74915793"/>
      <w:bookmarkStart w:id="4166" w:name="_Toc76114418"/>
      <w:bookmarkStart w:id="4167" w:name="_Toc76544304"/>
      <w:bookmarkStart w:id="4168" w:name="_Toc82536426"/>
      <w:bookmarkStart w:id="4169" w:name="_Toc89952719"/>
      <w:bookmarkStart w:id="4170" w:name="_Toc98766535"/>
      <w:bookmarkStart w:id="4171" w:name="_Toc99702898"/>
      <w:bookmarkStart w:id="4172" w:name="_Toc106206684"/>
      <w:r w:rsidRPr="00931575">
        <w:t>7.2.5.3</w:t>
      </w:r>
      <w:r w:rsidRPr="00931575">
        <w:tab/>
        <w:t xml:space="preserve">Test requirements for </w:t>
      </w:r>
      <w:r w:rsidRPr="00931575">
        <w:rPr>
          <w:i/>
        </w:rPr>
        <w:t>BS type 2-O</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173" w:name="_Toc21102822"/>
      <w:bookmarkStart w:id="4174" w:name="_Toc29810671"/>
      <w:bookmarkStart w:id="4175" w:name="_Toc36636023"/>
      <w:bookmarkStart w:id="4176" w:name="_Toc37272969"/>
      <w:bookmarkStart w:id="4177" w:name="_Toc45886049"/>
      <w:bookmarkStart w:id="4178" w:name="_Toc53183125"/>
      <w:bookmarkStart w:id="4179" w:name="_Toc58915792"/>
      <w:bookmarkStart w:id="4180" w:name="_Toc58917973"/>
      <w:bookmarkStart w:id="4181" w:name="_Toc66693842"/>
      <w:bookmarkStart w:id="4182" w:name="_Toc74915794"/>
      <w:bookmarkStart w:id="4183" w:name="_Toc76114419"/>
      <w:bookmarkStart w:id="4184" w:name="_Toc76544305"/>
      <w:bookmarkStart w:id="4185" w:name="_Toc82536427"/>
      <w:bookmarkStart w:id="4186" w:name="_Toc89952720"/>
      <w:bookmarkStart w:id="4187" w:name="_Toc98766536"/>
      <w:bookmarkStart w:id="4188" w:name="_Toc99702899"/>
      <w:bookmarkStart w:id="4189" w:name="_Toc106206685"/>
      <w:r w:rsidRPr="00931575">
        <w:t>7.3</w:t>
      </w:r>
      <w:r w:rsidRPr="00931575">
        <w:tab/>
        <w:t>OTA reference sensitivity level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456FED3A" w14:textId="77777777" w:rsidR="00C45907" w:rsidRPr="00931575" w:rsidRDefault="00C45907" w:rsidP="00C45907">
      <w:pPr>
        <w:pStyle w:val="Heading3"/>
      </w:pPr>
      <w:bookmarkStart w:id="4190" w:name="_Toc21102823"/>
      <w:bookmarkStart w:id="4191" w:name="_Toc29810672"/>
      <w:bookmarkStart w:id="4192" w:name="_Toc36636024"/>
      <w:bookmarkStart w:id="4193" w:name="_Toc37272970"/>
      <w:bookmarkStart w:id="4194" w:name="_Toc45886050"/>
      <w:bookmarkStart w:id="4195" w:name="_Toc53183126"/>
      <w:bookmarkStart w:id="4196" w:name="_Toc58915793"/>
      <w:bookmarkStart w:id="4197" w:name="_Toc58917974"/>
      <w:bookmarkStart w:id="4198" w:name="_Toc66693843"/>
      <w:bookmarkStart w:id="4199" w:name="_Toc74915795"/>
      <w:bookmarkStart w:id="4200" w:name="_Toc76114420"/>
      <w:bookmarkStart w:id="4201" w:name="_Toc76544306"/>
      <w:bookmarkStart w:id="4202" w:name="_Toc82536428"/>
      <w:bookmarkStart w:id="4203" w:name="_Toc89952721"/>
      <w:bookmarkStart w:id="4204" w:name="_Toc98766537"/>
      <w:bookmarkStart w:id="4205" w:name="_Toc99702900"/>
      <w:bookmarkStart w:id="4206" w:name="_Toc106206686"/>
      <w:r w:rsidRPr="00931575">
        <w:t>7.3.1</w:t>
      </w:r>
      <w:r w:rsidRPr="00931575">
        <w:tab/>
        <w:t>Definition and applicability</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207" w:name="_Toc21102824"/>
      <w:bookmarkStart w:id="4208" w:name="_Toc29810673"/>
      <w:bookmarkStart w:id="4209" w:name="_Toc36636025"/>
      <w:bookmarkStart w:id="4210" w:name="_Toc37272971"/>
      <w:bookmarkStart w:id="4211" w:name="_Toc45886051"/>
      <w:bookmarkStart w:id="4212" w:name="_Toc53183127"/>
      <w:bookmarkStart w:id="4213" w:name="_Toc58915794"/>
      <w:bookmarkStart w:id="4214" w:name="_Toc58917975"/>
      <w:bookmarkStart w:id="4215" w:name="_Toc66693844"/>
      <w:bookmarkStart w:id="4216" w:name="_Toc74915796"/>
      <w:bookmarkStart w:id="4217" w:name="_Toc76114421"/>
      <w:bookmarkStart w:id="4218" w:name="_Toc76544307"/>
      <w:bookmarkStart w:id="4219" w:name="_Toc82536429"/>
      <w:bookmarkStart w:id="4220" w:name="_Toc89952722"/>
      <w:bookmarkStart w:id="4221" w:name="_Toc98766538"/>
      <w:bookmarkStart w:id="4222" w:name="_Toc99702901"/>
      <w:bookmarkStart w:id="4223" w:name="_Toc106206687"/>
      <w:r w:rsidRPr="00931575">
        <w:t>7.3.2</w:t>
      </w:r>
      <w:r w:rsidRPr="00931575">
        <w:tab/>
        <w:t>Minimum requirement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224" w:name="_Toc21102825"/>
      <w:bookmarkStart w:id="4225" w:name="_Toc29810674"/>
      <w:bookmarkStart w:id="4226" w:name="_Toc36636026"/>
      <w:bookmarkStart w:id="4227" w:name="_Toc37272972"/>
      <w:bookmarkStart w:id="4228" w:name="_Toc45886052"/>
      <w:bookmarkStart w:id="4229" w:name="_Toc53183128"/>
      <w:bookmarkStart w:id="4230" w:name="_Toc58915795"/>
      <w:bookmarkStart w:id="4231" w:name="_Toc58917976"/>
      <w:bookmarkStart w:id="4232" w:name="_Toc66693845"/>
      <w:bookmarkStart w:id="4233" w:name="_Toc74915797"/>
      <w:bookmarkStart w:id="4234" w:name="_Toc76114422"/>
      <w:bookmarkStart w:id="4235" w:name="_Toc76544308"/>
      <w:bookmarkStart w:id="4236" w:name="_Toc82536430"/>
      <w:bookmarkStart w:id="4237" w:name="_Toc89952723"/>
      <w:bookmarkStart w:id="4238" w:name="_Toc98766539"/>
      <w:bookmarkStart w:id="4239" w:name="_Toc99702902"/>
      <w:bookmarkStart w:id="4240" w:name="_Toc106206688"/>
      <w:r w:rsidRPr="00931575">
        <w:t>7.3.3</w:t>
      </w:r>
      <w:r w:rsidRPr="00931575">
        <w:tab/>
        <w:t>Test Purpose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241" w:name="_Toc21102826"/>
      <w:bookmarkStart w:id="4242" w:name="_Toc29810675"/>
      <w:bookmarkStart w:id="4243" w:name="_Toc36636027"/>
      <w:bookmarkStart w:id="4244" w:name="_Toc37272973"/>
      <w:bookmarkStart w:id="4245" w:name="_Toc45886053"/>
      <w:bookmarkStart w:id="4246" w:name="_Toc53183129"/>
      <w:bookmarkStart w:id="4247" w:name="_Toc58915796"/>
      <w:bookmarkStart w:id="4248" w:name="_Toc58917977"/>
      <w:bookmarkStart w:id="4249" w:name="_Toc66693846"/>
      <w:bookmarkStart w:id="4250" w:name="_Toc74915798"/>
      <w:bookmarkStart w:id="4251" w:name="_Toc76114423"/>
      <w:bookmarkStart w:id="4252" w:name="_Toc76544309"/>
      <w:bookmarkStart w:id="4253" w:name="_Toc82536431"/>
      <w:bookmarkStart w:id="4254" w:name="_Toc89952724"/>
      <w:bookmarkStart w:id="4255" w:name="_Toc98766540"/>
      <w:bookmarkStart w:id="4256" w:name="_Toc99702903"/>
      <w:bookmarkStart w:id="4257" w:name="_Toc106206689"/>
      <w:r w:rsidRPr="00931575">
        <w:t>7.3.4</w:t>
      </w:r>
      <w:r w:rsidRPr="00931575">
        <w:tab/>
        <w:t>Method of test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C1901C8" w14:textId="77777777" w:rsidR="00C45907" w:rsidRPr="00931575" w:rsidRDefault="00C45907" w:rsidP="00C45907">
      <w:pPr>
        <w:pStyle w:val="Heading4"/>
      </w:pPr>
      <w:bookmarkStart w:id="4258" w:name="_Toc21102827"/>
      <w:bookmarkStart w:id="4259" w:name="_Toc29810676"/>
      <w:bookmarkStart w:id="4260" w:name="_Toc36636028"/>
      <w:bookmarkStart w:id="4261" w:name="_Toc37272974"/>
      <w:bookmarkStart w:id="4262" w:name="_Toc45886054"/>
      <w:bookmarkStart w:id="4263" w:name="_Toc53183130"/>
      <w:bookmarkStart w:id="4264" w:name="_Toc58915797"/>
      <w:bookmarkStart w:id="4265" w:name="_Toc58917978"/>
      <w:bookmarkStart w:id="4266" w:name="_Toc66693847"/>
      <w:bookmarkStart w:id="4267" w:name="_Toc74915799"/>
      <w:bookmarkStart w:id="4268" w:name="_Toc76114424"/>
      <w:bookmarkStart w:id="4269" w:name="_Toc76544310"/>
      <w:bookmarkStart w:id="4270" w:name="_Toc82536432"/>
      <w:bookmarkStart w:id="4271" w:name="_Toc89952725"/>
      <w:bookmarkStart w:id="4272" w:name="_Toc98766541"/>
      <w:bookmarkStart w:id="4273" w:name="_Toc99702904"/>
      <w:bookmarkStart w:id="4274" w:name="_Toc106206690"/>
      <w:r w:rsidRPr="00931575">
        <w:t>7.3.4.1</w:t>
      </w:r>
      <w:r w:rsidRPr="00931575">
        <w:tab/>
        <w:t>Initial conditions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275" w:name="_Toc21102828"/>
      <w:bookmarkStart w:id="4276" w:name="_Toc29810677"/>
      <w:bookmarkStart w:id="4277" w:name="_Toc36636029"/>
      <w:bookmarkStart w:id="4278" w:name="_Toc37272975"/>
      <w:bookmarkStart w:id="4279" w:name="_Toc45886055"/>
      <w:bookmarkStart w:id="4280" w:name="_Toc53183131"/>
      <w:bookmarkStart w:id="4281" w:name="_Toc58915798"/>
      <w:bookmarkStart w:id="4282" w:name="_Toc58917979"/>
      <w:bookmarkStart w:id="4283" w:name="_Toc66693848"/>
      <w:bookmarkStart w:id="4284" w:name="_Toc74915800"/>
      <w:bookmarkStart w:id="4285" w:name="_Toc76114425"/>
      <w:bookmarkStart w:id="4286" w:name="_Toc76544311"/>
      <w:bookmarkStart w:id="4287" w:name="_Toc82536433"/>
      <w:bookmarkStart w:id="4288" w:name="_Toc89952726"/>
      <w:bookmarkStart w:id="4289" w:name="_Toc98766542"/>
      <w:bookmarkStart w:id="4290" w:name="_Toc99702905"/>
      <w:bookmarkStart w:id="4291" w:name="_Toc106206691"/>
      <w:r w:rsidRPr="00931575">
        <w:t>7.3.4.2</w:t>
      </w:r>
      <w:r w:rsidRPr="00931575">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292" w:name="_Toc21102829"/>
      <w:bookmarkStart w:id="4293" w:name="_Toc29810678"/>
      <w:bookmarkStart w:id="4294" w:name="_Toc36636030"/>
      <w:bookmarkStart w:id="4295" w:name="_Toc37272976"/>
      <w:bookmarkStart w:id="4296" w:name="_Toc45886056"/>
      <w:bookmarkStart w:id="4297" w:name="_Toc53183132"/>
      <w:bookmarkStart w:id="4298" w:name="_Toc58915799"/>
      <w:bookmarkStart w:id="4299" w:name="_Toc58917980"/>
      <w:bookmarkStart w:id="4300" w:name="_Toc66693849"/>
      <w:bookmarkStart w:id="4301" w:name="_Toc74915801"/>
      <w:bookmarkStart w:id="4302" w:name="_Toc76114426"/>
      <w:bookmarkStart w:id="4303" w:name="_Toc76544312"/>
      <w:bookmarkStart w:id="4304" w:name="_Toc82536434"/>
      <w:bookmarkStart w:id="4305" w:name="_Toc89952727"/>
      <w:bookmarkStart w:id="4306" w:name="_Toc98766543"/>
      <w:bookmarkStart w:id="4307" w:name="_Toc99702906"/>
      <w:bookmarkStart w:id="4308" w:name="_Toc106206692"/>
      <w:r w:rsidRPr="00931575">
        <w:t>7.3.5</w:t>
      </w:r>
      <w:r w:rsidRPr="00931575">
        <w:tab/>
        <w:t>Test requirements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5CD544E" w14:textId="77777777" w:rsidR="00C45907" w:rsidRPr="00931575" w:rsidRDefault="00C45907" w:rsidP="00C45907">
      <w:pPr>
        <w:pStyle w:val="Heading4"/>
      </w:pPr>
      <w:bookmarkStart w:id="4309" w:name="_Toc21102830"/>
      <w:bookmarkStart w:id="4310" w:name="_Toc29810679"/>
      <w:bookmarkStart w:id="4311" w:name="_Toc36636031"/>
      <w:bookmarkStart w:id="4312" w:name="_Toc37272977"/>
      <w:bookmarkStart w:id="4313" w:name="_Toc45886057"/>
      <w:bookmarkStart w:id="4314" w:name="_Toc53183133"/>
      <w:bookmarkStart w:id="4315" w:name="_Toc58915800"/>
      <w:bookmarkStart w:id="4316" w:name="_Toc58917981"/>
      <w:bookmarkStart w:id="4317" w:name="_Toc66693850"/>
      <w:bookmarkStart w:id="4318" w:name="_Toc74915802"/>
      <w:bookmarkStart w:id="4319" w:name="_Toc76114427"/>
      <w:bookmarkStart w:id="4320" w:name="_Toc76544313"/>
      <w:bookmarkStart w:id="4321" w:name="_Toc82536435"/>
      <w:bookmarkStart w:id="4322" w:name="_Toc89952728"/>
      <w:bookmarkStart w:id="4323" w:name="_Toc98766544"/>
      <w:bookmarkStart w:id="4324" w:name="_Toc99702907"/>
      <w:bookmarkStart w:id="4325" w:name="_Toc106206693"/>
      <w:r w:rsidRPr="00931575">
        <w:t>7.3.5.1</w:t>
      </w:r>
      <w:r w:rsidRPr="00931575">
        <w:tab/>
        <w:t>General</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326" w:name="_Toc21102831"/>
      <w:bookmarkStart w:id="4327" w:name="_Toc29810680"/>
      <w:bookmarkStart w:id="4328" w:name="_Toc36636032"/>
      <w:bookmarkStart w:id="4329" w:name="_Toc37272978"/>
      <w:bookmarkStart w:id="4330" w:name="_Toc45886058"/>
      <w:bookmarkStart w:id="4331" w:name="_Toc53183134"/>
      <w:bookmarkStart w:id="4332" w:name="_Toc58915801"/>
      <w:bookmarkStart w:id="4333" w:name="_Toc58917982"/>
      <w:bookmarkStart w:id="4334" w:name="_Toc66693851"/>
      <w:bookmarkStart w:id="4335" w:name="_Toc74915803"/>
      <w:bookmarkStart w:id="4336" w:name="_Toc76114428"/>
      <w:bookmarkStart w:id="4337" w:name="_Toc76544314"/>
      <w:bookmarkStart w:id="4338" w:name="_Toc82536436"/>
      <w:bookmarkStart w:id="4339" w:name="_Toc89952729"/>
      <w:bookmarkStart w:id="4340" w:name="_Toc98766545"/>
      <w:bookmarkStart w:id="4341" w:name="_Toc99702908"/>
      <w:bookmarkStart w:id="4342" w:name="_Toc106206694"/>
      <w:r w:rsidRPr="00931575">
        <w:t>7.3.5.2</w:t>
      </w:r>
      <w:r w:rsidRPr="00931575">
        <w:tab/>
        <w:t xml:space="preserve">Test requirements for </w:t>
      </w:r>
      <w:r w:rsidRPr="00931575">
        <w:rPr>
          <w:i/>
        </w:rPr>
        <w:t>BS type 1-O</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4343" w:name="_Toc21102832"/>
      <w:bookmarkStart w:id="4344" w:name="_Toc29810681"/>
      <w:bookmarkStart w:id="4345" w:name="_Toc36636033"/>
      <w:bookmarkStart w:id="4346" w:name="_Toc37272979"/>
      <w:bookmarkStart w:id="4347" w:name="_Toc45886059"/>
      <w:bookmarkStart w:id="4348" w:name="_Toc53183135"/>
      <w:bookmarkStart w:id="4349" w:name="_Toc58915802"/>
      <w:bookmarkStart w:id="4350" w:name="_Toc58917983"/>
      <w:bookmarkStart w:id="4351" w:name="_Toc66693852"/>
      <w:bookmarkStart w:id="4352" w:name="_Toc74915804"/>
      <w:bookmarkStart w:id="4353" w:name="_Toc76114429"/>
      <w:bookmarkStart w:id="4354" w:name="_Toc76544315"/>
      <w:bookmarkStart w:id="4355" w:name="_Toc82536437"/>
      <w:bookmarkStart w:id="4356" w:name="_Toc89952730"/>
      <w:bookmarkStart w:id="4357" w:name="_Toc98766546"/>
      <w:bookmarkStart w:id="4358" w:name="_Toc99702909"/>
      <w:bookmarkStart w:id="4359" w:name="_Toc106206695"/>
      <w:r w:rsidRPr="00931575">
        <w:t>7.3.5.3</w:t>
      </w:r>
      <w:r w:rsidRPr="00931575">
        <w:tab/>
        <w:t xml:space="preserve">Test requirements for </w:t>
      </w:r>
      <w:r w:rsidRPr="00931575">
        <w:rPr>
          <w:i/>
        </w:rPr>
        <w:t>BS type 2-O</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4360" w:name="_Toc21102833"/>
      <w:bookmarkStart w:id="4361" w:name="_Toc29810682"/>
      <w:bookmarkStart w:id="4362" w:name="_Toc36636034"/>
      <w:bookmarkStart w:id="4363" w:name="_Toc37272980"/>
      <w:bookmarkStart w:id="4364" w:name="_Toc45886060"/>
      <w:bookmarkStart w:id="4365" w:name="_Toc53183136"/>
      <w:bookmarkStart w:id="4366" w:name="_Toc58915803"/>
      <w:bookmarkStart w:id="4367" w:name="_Toc58917984"/>
      <w:bookmarkStart w:id="4368" w:name="_Toc66693853"/>
      <w:bookmarkStart w:id="4369" w:name="_Toc74915805"/>
      <w:bookmarkStart w:id="4370" w:name="_Toc76114430"/>
      <w:bookmarkStart w:id="4371" w:name="_Toc76544316"/>
      <w:bookmarkStart w:id="4372" w:name="_Toc82536438"/>
      <w:bookmarkStart w:id="4373" w:name="_Toc89952731"/>
      <w:bookmarkStart w:id="4374" w:name="_Toc98766547"/>
      <w:bookmarkStart w:id="4375" w:name="_Toc99702910"/>
      <w:bookmarkStart w:id="4376" w:name="_Toc106206696"/>
      <w:r w:rsidRPr="00931575">
        <w:t>7.4</w:t>
      </w:r>
      <w:r w:rsidRPr="00931575">
        <w:tab/>
        <w:t>OTA dynamic range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1A601A1A" w14:textId="77777777" w:rsidR="00C45907" w:rsidRPr="00931575" w:rsidRDefault="00C45907" w:rsidP="00C45907">
      <w:pPr>
        <w:pStyle w:val="Heading3"/>
        <w:rPr>
          <w:lang w:eastAsia="sv-SE"/>
        </w:rPr>
      </w:pPr>
      <w:bookmarkStart w:id="4377" w:name="_Toc21102834"/>
      <w:bookmarkStart w:id="4378" w:name="_Toc29810683"/>
      <w:bookmarkStart w:id="4379" w:name="_Toc36636035"/>
      <w:bookmarkStart w:id="4380" w:name="_Toc37272981"/>
      <w:bookmarkStart w:id="4381" w:name="_Toc45886061"/>
      <w:bookmarkStart w:id="4382" w:name="_Toc53183137"/>
      <w:bookmarkStart w:id="4383" w:name="_Toc58915804"/>
      <w:bookmarkStart w:id="4384" w:name="_Toc58917985"/>
      <w:bookmarkStart w:id="4385" w:name="_Toc66693854"/>
      <w:bookmarkStart w:id="4386" w:name="_Toc74915806"/>
      <w:bookmarkStart w:id="4387" w:name="_Toc76114431"/>
      <w:bookmarkStart w:id="4388" w:name="_Toc76544317"/>
      <w:bookmarkStart w:id="4389" w:name="_Toc82536439"/>
      <w:bookmarkStart w:id="4390" w:name="_Toc89952732"/>
      <w:bookmarkStart w:id="4391" w:name="_Toc98766548"/>
      <w:bookmarkStart w:id="4392" w:name="_Toc99702911"/>
      <w:bookmarkStart w:id="4393" w:name="_Toc106206697"/>
      <w:r w:rsidRPr="00931575">
        <w:rPr>
          <w:lang w:eastAsia="sv-SE"/>
        </w:rPr>
        <w:t>7.4.1</w:t>
      </w:r>
      <w:r w:rsidRPr="00931575">
        <w:rPr>
          <w:lang w:eastAsia="sv-SE"/>
        </w:rPr>
        <w:tab/>
        <w:t>Definition and applicability</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394" w:name="_Toc21102835"/>
      <w:bookmarkStart w:id="4395" w:name="_Toc29810684"/>
      <w:bookmarkStart w:id="4396" w:name="_Toc36636036"/>
      <w:bookmarkStart w:id="4397" w:name="_Toc37272982"/>
      <w:bookmarkStart w:id="4398" w:name="_Toc45886062"/>
      <w:bookmarkStart w:id="4399" w:name="_Toc53183138"/>
      <w:bookmarkStart w:id="4400" w:name="_Toc58915805"/>
      <w:bookmarkStart w:id="4401" w:name="_Toc58917986"/>
      <w:bookmarkStart w:id="4402" w:name="_Toc66693855"/>
      <w:bookmarkStart w:id="4403" w:name="_Toc74915807"/>
      <w:bookmarkStart w:id="4404" w:name="_Toc76114432"/>
      <w:bookmarkStart w:id="4405" w:name="_Toc76544318"/>
      <w:bookmarkStart w:id="4406" w:name="_Toc82536440"/>
      <w:bookmarkStart w:id="4407" w:name="_Toc89952733"/>
      <w:bookmarkStart w:id="4408" w:name="_Toc98766549"/>
      <w:bookmarkStart w:id="4409" w:name="_Toc99702912"/>
      <w:bookmarkStart w:id="4410" w:name="_Toc106206698"/>
      <w:r w:rsidRPr="00931575">
        <w:rPr>
          <w:lang w:eastAsia="sv-SE"/>
        </w:rPr>
        <w:t>7.4.2</w:t>
      </w:r>
      <w:r w:rsidRPr="00931575">
        <w:rPr>
          <w:lang w:eastAsia="sv-SE"/>
        </w:rPr>
        <w:tab/>
        <w:t>Minimum requirement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411" w:name="_Toc21102836"/>
      <w:bookmarkStart w:id="4412" w:name="_Toc29810685"/>
      <w:bookmarkStart w:id="4413" w:name="_Toc36636037"/>
      <w:bookmarkStart w:id="4414" w:name="_Toc37272983"/>
      <w:bookmarkStart w:id="4415" w:name="_Toc45886063"/>
      <w:bookmarkStart w:id="4416" w:name="_Toc53183139"/>
      <w:bookmarkStart w:id="4417" w:name="_Toc58915806"/>
      <w:bookmarkStart w:id="4418" w:name="_Toc58917987"/>
      <w:bookmarkStart w:id="4419" w:name="_Toc66693856"/>
      <w:bookmarkStart w:id="4420" w:name="_Toc74915808"/>
      <w:bookmarkStart w:id="4421" w:name="_Toc76114433"/>
      <w:bookmarkStart w:id="4422" w:name="_Toc76544319"/>
      <w:bookmarkStart w:id="4423" w:name="_Toc82536441"/>
      <w:bookmarkStart w:id="4424" w:name="_Toc89952734"/>
      <w:bookmarkStart w:id="4425" w:name="_Toc98766550"/>
      <w:bookmarkStart w:id="4426" w:name="_Toc99702913"/>
      <w:bookmarkStart w:id="4427" w:name="_Toc106206699"/>
      <w:r w:rsidRPr="00931575">
        <w:rPr>
          <w:lang w:eastAsia="sv-SE"/>
        </w:rPr>
        <w:t>7.4.3</w:t>
      </w:r>
      <w:r w:rsidRPr="00931575">
        <w:rPr>
          <w:lang w:eastAsia="sv-SE"/>
        </w:rPr>
        <w:tab/>
        <w:t>Test purpose</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428" w:name="_Toc21102837"/>
      <w:bookmarkStart w:id="4429" w:name="_Toc29810686"/>
      <w:bookmarkStart w:id="4430" w:name="_Toc36636038"/>
      <w:bookmarkStart w:id="4431" w:name="_Toc37272984"/>
      <w:bookmarkStart w:id="4432" w:name="_Toc45886064"/>
      <w:bookmarkStart w:id="4433" w:name="_Toc53183140"/>
      <w:bookmarkStart w:id="4434" w:name="_Toc58915807"/>
      <w:bookmarkStart w:id="4435" w:name="_Toc58917988"/>
      <w:bookmarkStart w:id="4436" w:name="_Toc66693857"/>
      <w:bookmarkStart w:id="4437" w:name="_Toc74915809"/>
      <w:bookmarkStart w:id="4438" w:name="_Toc76114434"/>
      <w:bookmarkStart w:id="4439" w:name="_Toc76544320"/>
      <w:bookmarkStart w:id="4440" w:name="_Toc82536442"/>
      <w:bookmarkStart w:id="4441" w:name="_Toc89952735"/>
      <w:bookmarkStart w:id="4442" w:name="_Toc98766551"/>
      <w:bookmarkStart w:id="4443" w:name="_Toc99702914"/>
      <w:bookmarkStart w:id="4444" w:name="_Toc106206700"/>
      <w:r w:rsidRPr="00931575">
        <w:rPr>
          <w:lang w:eastAsia="sv-SE"/>
        </w:rPr>
        <w:t>7.4</w:t>
      </w:r>
      <w:r w:rsidRPr="00931575">
        <w:rPr>
          <w:lang w:eastAsia="zh-CN"/>
        </w:rPr>
        <w:t>.</w:t>
      </w:r>
      <w:r w:rsidRPr="00931575">
        <w:rPr>
          <w:lang w:eastAsia="sv-SE"/>
        </w:rPr>
        <w:t>4</w:t>
      </w:r>
      <w:r w:rsidRPr="00931575">
        <w:rPr>
          <w:lang w:eastAsia="sv-SE"/>
        </w:rPr>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DE4EB49" w14:textId="77777777" w:rsidR="00C45907" w:rsidRPr="00931575" w:rsidRDefault="00C45907" w:rsidP="00C45907">
      <w:pPr>
        <w:pStyle w:val="Heading4"/>
        <w:rPr>
          <w:lang w:eastAsia="sv-SE"/>
        </w:rPr>
      </w:pPr>
      <w:bookmarkStart w:id="4445" w:name="_Toc21102838"/>
      <w:bookmarkStart w:id="4446" w:name="_Toc29810687"/>
      <w:bookmarkStart w:id="4447" w:name="_Toc36636039"/>
      <w:bookmarkStart w:id="4448" w:name="_Toc37272985"/>
      <w:bookmarkStart w:id="4449" w:name="_Toc45886065"/>
      <w:bookmarkStart w:id="4450" w:name="_Toc53183141"/>
      <w:bookmarkStart w:id="4451" w:name="_Toc58915808"/>
      <w:bookmarkStart w:id="4452" w:name="_Toc58917989"/>
      <w:bookmarkStart w:id="4453" w:name="_Toc66693858"/>
      <w:bookmarkStart w:id="4454" w:name="_Toc74915810"/>
      <w:bookmarkStart w:id="4455" w:name="_Toc76114435"/>
      <w:bookmarkStart w:id="4456" w:name="_Toc76544321"/>
      <w:bookmarkStart w:id="4457" w:name="_Toc82536443"/>
      <w:bookmarkStart w:id="4458" w:name="_Toc89952736"/>
      <w:bookmarkStart w:id="4459" w:name="_Toc98766552"/>
      <w:bookmarkStart w:id="4460" w:name="_Toc99702915"/>
      <w:bookmarkStart w:id="4461" w:name="_Toc106206701"/>
      <w:r w:rsidRPr="00931575">
        <w:rPr>
          <w:lang w:eastAsia="sv-SE"/>
        </w:rPr>
        <w:t>7.4.4.1</w:t>
      </w:r>
      <w:r w:rsidRPr="00931575">
        <w:rPr>
          <w:lang w:eastAsia="sv-SE"/>
        </w:rPr>
        <w:tab/>
        <w:t>Initial conditions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462" w:name="_Toc21102839"/>
      <w:bookmarkStart w:id="4463" w:name="_Toc29810688"/>
      <w:bookmarkStart w:id="4464" w:name="_Toc36636040"/>
      <w:bookmarkStart w:id="4465" w:name="_Toc37272986"/>
      <w:bookmarkStart w:id="4466" w:name="_Toc45886066"/>
      <w:bookmarkStart w:id="4467" w:name="_Toc53183142"/>
      <w:bookmarkStart w:id="4468" w:name="_Toc58915809"/>
      <w:bookmarkStart w:id="4469" w:name="_Toc58917990"/>
      <w:bookmarkStart w:id="4470" w:name="_Toc66693859"/>
      <w:bookmarkStart w:id="4471" w:name="_Toc74915811"/>
      <w:bookmarkStart w:id="4472" w:name="_Toc76114436"/>
      <w:bookmarkStart w:id="4473" w:name="_Toc76544322"/>
      <w:bookmarkStart w:id="4474" w:name="_Toc82536444"/>
      <w:bookmarkStart w:id="4475" w:name="_Toc89952737"/>
      <w:bookmarkStart w:id="4476" w:name="_Toc98766553"/>
      <w:bookmarkStart w:id="4477" w:name="_Toc99702916"/>
      <w:bookmarkStart w:id="4478" w:name="_Toc106206702"/>
      <w:r w:rsidRPr="00931575">
        <w:rPr>
          <w:lang w:eastAsia="sv-SE"/>
        </w:rPr>
        <w:t>7.4.4.2</w:t>
      </w:r>
      <w:r w:rsidRPr="00931575">
        <w:rPr>
          <w:lang w:eastAsia="sv-SE"/>
        </w:rPr>
        <w:tab/>
        <w:t>Procedure</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479" w:name="_Toc21102840"/>
      <w:bookmarkStart w:id="4480" w:name="_Toc29810689"/>
      <w:bookmarkStart w:id="4481" w:name="_Toc36636041"/>
      <w:bookmarkStart w:id="4482" w:name="_Toc37272987"/>
      <w:bookmarkStart w:id="4483" w:name="_Toc45886067"/>
      <w:bookmarkStart w:id="4484" w:name="_Toc53183143"/>
      <w:bookmarkStart w:id="4485" w:name="_Toc58915810"/>
      <w:bookmarkStart w:id="4486" w:name="_Toc58917991"/>
      <w:bookmarkStart w:id="4487" w:name="_Toc66693860"/>
      <w:bookmarkStart w:id="4488" w:name="_Toc74915812"/>
      <w:bookmarkStart w:id="4489" w:name="_Toc76114437"/>
      <w:bookmarkStart w:id="4490" w:name="_Toc76544323"/>
      <w:bookmarkStart w:id="4491" w:name="_Toc82536445"/>
      <w:bookmarkStart w:id="4492" w:name="_Toc89952738"/>
      <w:bookmarkStart w:id="4493" w:name="_Toc98766554"/>
      <w:bookmarkStart w:id="4494" w:name="_Toc99702917"/>
      <w:bookmarkStart w:id="4495" w:name="_Toc106206703"/>
      <w:r w:rsidRPr="00931575">
        <w:rPr>
          <w:lang w:eastAsia="sv-SE"/>
        </w:rPr>
        <w:t>7.4.5</w:t>
      </w:r>
      <w:r w:rsidRPr="00931575">
        <w:rPr>
          <w:lang w:eastAsia="sv-SE"/>
        </w:rPr>
        <w:tab/>
        <w:t>Test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3BA376F" w14:textId="77777777" w:rsidR="00C45907" w:rsidRPr="00931575" w:rsidRDefault="00C45907" w:rsidP="00C45907">
      <w:pPr>
        <w:pStyle w:val="Heading4"/>
      </w:pPr>
      <w:bookmarkStart w:id="4496" w:name="_Toc21102841"/>
      <w:bookmarkStart w:id="4497" w:name="_Toc29810690"/>
      <w:bookmarkStart w:id="4498" w:name="_Toc36636042"/>
      <w:bookmarkStart w:id="4499" w:name="_Toc37272988"/>
      <w:bookmarkStart w:id="4500" w:name="_Toc45886068"/>
      <w:bookmarkStart w:id="4501" w:name="_Toc53183144"/>
      <w:bookmarkStart w:id="4502" w:name="_Toc58915811"/>
      <w:bookmarkStart w:id="4503" w:name="_Toc58917992"/>
      <w:bookmarkStart w:id="4504" w:name="_Toc66693861"/>
      <w:bookmarkStart w:id="4505" w:name="_Toc74915813"/>
      <w:bookmarkStart w:id="4506" w:name="_Toc76114438"/>
      <w:bookmarkStart w:id="4507" w:name="_Toc76544324"/>
      <w:bookmarkStart w:id="4508" w:name="_Toc82536446"/>
      <w:bookmarkStart w:id="4509" w:name="_Toc89952739"/>
      <w:bookmarkStart w:id="4510" w:name="_Toc98766555"/>
      <w:bookmarkStart w:id="4511" w:name="_Toc99702918"/>
      <w:bookmarkStart w:id="4512" w:name="_Toc106206704"/>
      <w:r w:rsidRPr="00931575">
        <w:t>7.4.5.1</w:t>
      </w:r>
      <w:r w:rsidRPr="00931575">
        <w:tab/>
        <w:t>General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513" w:name="_Toc21102842"/>
      <w:bookmarkStart w:id="4514" w:name="_Toc29810691"/>
      <w:bookmarkStart w:id="4515" w:name="_Toc36636043"/>
      <w:bookmarkStart w:id="4516" w:name="_Toc37272989"/>
      <w:bookmarkStart w:id="4517" w:name="_Toc45886069"/>
      <w:bookmarkStart w:id="4518" w:name="_Toc53183145"/>
      <w:bookmarkStart w:id="4519" w:name="_Toc58915812"/>
      <w:bookmarkStart w:id="4520" w:name="_Toc58917993"/>
      <w:bookmarkStart w:id="4521" w:name="_Toc66693862"/>
      <w:bookmarkStart w:id="4522" w:name="_Toc74915814"/>
      <w:bookmarkStart w:id="4523" w:name="_Toc76114439"/>
      <w:bookmarkStart w:id="4524" w:name="_Toc76544325"/>
      <w:bookmarkStart w:id="4525" w:name="_Toc82536447"/>
      <w:bookmarkStart w:id="4526" w:name="_Toc89952740"/>
      <w:bookmarkStart w:id="4527" w:name="_Toc98766556"/>
      <w:bookmarkStart w:id="4528" w:name="_Toc99702919"/>
      <w:bookmarkStart w:id="4529" w:name="_Toc106206705"/>
      <w:r w:rsidRPr="00931575">
        <w:t>7.4.5.2</w:t>
      </w:r>
      <w:r w:rsidRPr="00931575">
        <w:tab/>
        <w:t xml:space="preserve">Test requirements for </w:t>
      </w:r>
      <w:r w:rsidRPr="00931575">
        <w:rPr>
          <w:i/>
        </w:rPr>
        <w:t>BS type 1-O</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4530" w:name="_Toc21102843"/>
      <w:bookmarkStart w:id="4531" w:name="_Toc29810692"/>
      <w:bookmarkStart w:id="4532" w:name="_Toc36636044"/>
      <w:bookmarkStart w:id="4533" w:name="_Toc37272990"/>
      <w:bookmarkStart w:id="4534" w:name="_Toc45886070"/>
      <w:bookmarkStart w:id="4535" w:name="_Toc53183146"/>
      <w:bookmarkStart w:id="4536" w:name="_Toc58915813"/>
      <w:bookmarkStart w:id="4537" w:name="_Toc58917994"/>
      <w:bookmarkStart w:id="4538" w:name="_Toc66693863"/>
      <w:bookmarkStart w:id="4539" w:name="_Toc74915815"/>
      <w:bookmarkStart w:id="4540" w:name="_Toc76114440"/>
      <w:bookmarkStart w:id="4541" w:name="_Toc76544326"/>
      <w:bookmarkStart w:id="4542" w:name="_Toc82536448"/>
      <w:bookmarkStart w:id="4543" w:name="_Toc89952741"/>
      <w:bookmarkStart w:id="4544" w:name="_Toc98766557"/>
      <w:bookmarkStart w:id="4545" w:name="_Toc99702920"/>
      <w:bookmarkStart w:id="4546" w:name="_Toc106206706"/>
      <w:r w:rsidRPr="00931575">
        <w:t>7.5</w:t>
      </w:r>
      <w:r w:rsidRPr="00931575">
        <w:tab/>
        <w:t>OTA in-band selectivity and blocking</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07E17C4" w14:textId="77777777" w:rsidR="00C45907" w:rsidRPr="00931575" w:rsidRDefault="00C45907" w:rsidP="00C45907">
      <w:pPr>
        <w:pStyle w:val="Heading3"/>
        <w:rPr>
          <w:lang w:eastAsia="sv-SE"/>
        </w:rPr>
      </w:pPr>
      <w:bookmarkStart w:id="4547" w:name="_Toc21102844"/>
      <w:bookmarkStart w:id="4548" w:name="_Toc29810693"/>
      <w:bookmarkStart w:id="4549" w:name="_Toc36636045"/>
      <w:bookmarkStart w:id="4550" w:name="_Toc37272991"/>
      <w:bookmarkStart w:id="4551" w:name="_Toc45886071"/>
      <w:bookmarkStart w:id="4552" w:name="_Toc53183147"/>
      <w:bookmarkStart w:id="4553" w:name="_Toc58915814"/>
      <w:bookmarkStart w:id="4554" w:name="_Toc58917995"/>
      <w:bookmarkStart w:id="4555" w:name="_Toc66693864"/>
      <w:bookmarkStart w:id="4556" w:name="_Toc74915816"/>
      <w:bookmarkStart w:id="4557" w:name="_Toc76114441"/>
      <w:bookmarkStart w:id="4558" w:name="_Toc76544327"/>
      <w:bookmarkStart w:id="4559" w:name="_Toc82536449"/>
      <w:bookmarkStart w:id="4560" w:name="_Toc89952742"/>
      <w:bookmarkStart w:id="4561" w:name="_Toc98766558"/>
      <w:bookmarkStart w:id="4562" w:name="_Toc99702921"/>
      <w:bookmarkStart w:id="4563" w:name="_Toc106206707"/>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062607F" w14:textId="77777777" w:rsidR="00C45907" w:rsidRPr="00931575" w:rsidRDefault="00C45907" w:rsidP="00C45907">
      <w:pPr>
        <w:pStyle w:val="Heading4"/>
        <w:rPr>
          <w:lang w:eastAsia="sv-SE"/>
        </w:rPr>
      </w:pPr>
      <w:bookmarkStart w:id="4564" w:name="_Toc21102845"/>
      <w:bookmarkStart w:id="4565" w:name="_Toc29810694"/>
      <w:bookmarkStart w:id="4566" w:name="_Toc36636046"/>
      <w:bookmarkStart w:id="4567" w:name="_Toc37272992"/>
      <w:bookmarkStart w:id="4568" w:name="_Toc45886072"/>
      <w:bookmarkStart w:id="4569" w:name="_Toc53183148"/>
      <w:bookmarkStart w:id="4570" w:name="_Toc58915815"/>
      <w:bookmarkStart w:id="4571" w:name="_Toc58917996"/>
      <w:bookmarkStart w:id="4572" w:name="_Toc66693865"/>
      <w:bookmarkStart w:id="4573" w:name="_Toc74915817"/>
      <w:bookmarkStart w:id="4574" w:name="_Toc76114442"/>
      <w:bookmarkStart w:id="4575" w:name="_Toc76544328"/>
      <w:bookmarkStart w:id="4576" w:name="_Toc82536450"/>
      <w:bookmarkStart w:id="4577" w:name="_Toc89952743"/>
      <w:bookmarkStart w:id="4578" w:name="_Toc98766559"/>
      <w:bookmarkStart w:id="4579" w:name="_Toc99702922"/>
      <w:bookmarkStart w:id="4580" w:name="_Toc106206708"/>
      <w:r w:rsidRPr="00931575">
        <w:rPr>
          <w:lang w:eastAsia="sv-SE"/>
        </w:rPr>
        <w:t>7.5.1.1</w:t>
      </w:r>
      <w:r w:rsidRPr="00931575">
        <w:rPr>
          <w:lang w:eastAsia="sv-SE"/>
        </w:rPr>
        <w:tab/>
        <w:t>Definition and applicability</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581" w:name="_Toc21102846"/>
      <w:bookmarkStart w:id="4582" w:name="_Toc29810695"/>
      <w:bookmarkStart w:id="4583" w:name="_Toc36636047"/>
      <w:bookmarkStart w:id="4584" w:name="_Toc37272993"/>
      <w:bookmarkStart w:id="4585" w:name="_Toc45886073"/>
      <w:bookmarkStart w:id="4586" w:name="_Toc53183149"/>
      <w:bookmarkStart w:id="4587" w:name="_Toc58915816"/>
      <w:bookmarkStart w:id="4588" w:name="_Toc58917997"/>
      <w:bookmarkStart w:id="4589" w:name="_Toc66693866"/>
      <w:bookmarkStart w:id="4590" w:name="_Toc74915818"/>
      <w:bookmarkStart w:id="4591" w:name="_Toc76114443"/>
      <w:bookmarkStart w:id="4592" w:name="_Toc76544329"/>
      <w:bookmarkStart w:id="4593" w:name="_Toc82536451"/>
      <w:bookmarkStart w:id="4594" w:name="_Toc89952744"/>
      <w:bookmarkStart w:id="4595" w:name="_Toc98766560"/>
      <w:bookmarkStart w:id="4596" w:name="_Toc99702923"/>
      <w:bookmarkStart w:id="4597" w:name="_Toc106206709"/>
      <w:r w:rsidRPr="00931575">
        <w:rPr>
          <w:lang w:eastAsia="sv-SE"/>
        </w:rPr>
        <w:t>7.5.1.2</w:t>
      </w:r>
      <w:r w:rsidRPr="00931575">
        <w:rPr>
          <w:lang w:eastAsia="sv-SE"/>
        </w:rPr>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598" w:name="_Toc21102847"/>
      <w:bookmarkStart w:id="4599" w:name="_Toc29810696"/>
      <w:bookmarkStart w:id="4600" w:name="_Toc36636048"/>
      <w:bookmarkStart w:id="4601" w:name="_Toc37272994"/>
      <w:bookmarkStart w:id="4602" w:name="_Toc45886074"/>
      <w:bookmarkStart w:id="4603" w:name="_Toc53183150"/>
      <w:bookmarkStart w:id="4604" w:name="_Toc58915817"/>
      <w:bookmarkStart w:id="4605" w:name="_Toc58917998"/>
      <w:bookmarkStart w:id="4606" w:name="_Toc66693867"/>
      <w:bookmarkStart w:id="4607" w:name="_Toc74915819"/>
      <w:bookmarkStart w:id="4608" w:name="_Toc76114444"/>
      <w:bookmarkStart w:id="4609" w:name="_Toc76544330"/>
      <w:bookmarkStart w:id="4610" w:name="_Toc82536452"/>
      <w:bookmarkStart w:id="4611" w:name="_Toc89952745"/>
      <w:bookmarkStart w:id="4612" w:name="_Toc98766561"/>
      <w:bookmarkStart w:id="4613" w:name="_Toc99702924"/>
      <w:bookmarkStart w:id="4614" w:name="_Toc106206710"/>
      <w:r w:rsidRPr="00931575">
        <w:rPr>
          <w:lang w:eastAsia="sv-SE"/>
        </w:rPr>
        <w:t>7.5.1.3</w:t>
      </w:r>
      <w:r w:rsidRPr="00931575">
        <w:rPr>
          <w:lang w:eastAsia="sv-SE"/>
        </w:rPr>
        <w:tab/>
        <w:t>Test purpose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615" w:name="_Toc21102848"/>
      <w:bookmarkStart w:id="4616" w:name="_Toc29810697"/>
      <w:bookmarkStart w:id="4617" w:name="_Toc36636049"/>
      <w:bookmarkStart w:id="4618" w:name="_Toc37272995"/>
      <w:bookmarkStart w:id="4619" w:name="_Toc45886075"/>
      <w:bookmarkStart w:id="4620" w:name="_Toc53183151"/>
      <w:bookmarkStart w:id="4621" w:name="_Toc58915818"/>
      <w:bookmarkStart w:id="4622" w:name="_Toc58917999"/>
      <w:bookmarkStart w:id="4623" w:name="_Toc66693868"/>
      <w:bookmarkStart w:id="4624" w:name="_Toc74915820"/>
      <w:bookmarkStart w:id="4625" w:name="_Toc76114445"/>
      <w:bookmarkStart w:id="4626" w:name="_Toc76544331"/>
      <w:bookmarkStart w:id="4627" w:name="_Toc82536453"/>
      <w:bookmarkStart w:id="4628" w:name="_Toc89952746"/>
      <w:bookmarkStart w:id="4629" w:name="_Toc98766562"/>
      <w:bookmarkStart w:id="4630" w:name="_Toc99702925"/>
      <w:bookmarkStart w:id="4631" w:name="_Toc106206711"/>
      <w:r w:rsidRPr="00931575">
        <w:rPr>
          <w:lang w:eastAsia="sv-SE"/>
        </w:rPr>
        <w:t>7.5.1</w:t>
      </w:r>
      <w:r w:rsidRPr="00931575">
        <w:rPr>
          <w:lang w:eastAsia="zh-CN"/>
        </w:rPr>
        <w:t>.</w:t>
      </w:r>
      <w:r w:rsidRPr="00931575">
        <w:rPr>
          <w:lang w:eastAsia="sv-SE"/>
        </w:rPr>
        <w:t>4</w:t>
      </w:r>
      <w:r w:rsidRPr="00931575">
        <w:rPr>
          <w:lang w:eastAsia="sv-SE"/>
        </w:rPr>
        <w:tab/>
        <w:t>Method of test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81307A7" w14:textId="77777777" w:rsidR="00C45907" w:rsidRPr="00931575" w:rsidRDefault="00C45907" w:rsidP="00C45907">
      <w:pPr>
        <w:pStyle w:val="Heading5"/>
        <w:rPr>
          <w:lang w:eastAsia="sv-SE"/>
        </w:rPr>
      </w:pPr>
      <w:bookmarkStart w:id="4632" w:name="_Toc21102849"/>
      <w:bookmarkStart w:id="4633" w:name="_Toc29810698"/>
      <w:bookmarkStart w:id="4634" w:name="_Toc36636050"/>
      <w:bookmarkStart w:id="4635" w:name="_Toc37272996"/>
      <w:bookmarkStart w:id="4636" w:name="_Toc45886076"/>
      <w:bookmarkStart w:id="4637" w:name="_Toc53183152"/>
      <w:bookmarkStart w:id="4638" w:name="_Toc58915819"/>
      <w:bookmarkStart w:id="4639" w:name="_Toc58918000"/>
      <w:bookmarkStart w:id="4640" w:name="_Toc66693869"/>
      <w:bookmarkStart w:id="4641" w:name="_Toc74915821"/>
      <w:bookmarkStart w:id="4642" w:name="_Toc76114446"/>
      <w:bookmarkStart w:id="4643" w:name="_Toc76544332"/>
      <w:bookmarkStart w:id="4644" w:name="_Toc82536454"/>
      <w:bookmarkStart w:id="4645" w:name="_Toc89952747"/>
      <w:bookmarkStart w:id="4646" w:name="_Toc98766563"/>
      <w:bookmarkStart w:id="4647" w:name="_Toc99702926"/>
      <w:bookmarkStart w:id="4648" w:name="_Toc106206712"/>
      <w:r w:rsidRPr="00931575">
        <w:rPr>
          <w:lang w:eastAsia="sv-SE"/>
        </w:rPr>
        <w:t>7.5.1.4.1</w:t>
      </w:r>
      <w:r w:rsidRPr="00931575">
        <w:rPr>
          <w:lang w:eastAsia="sv-SE"/>
        </w:rPr>
        <w:tab/>
        <w:t>Initial conditions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649" w:name="_Toc21102850"/>
      <w:bookmarkStart w:id="4650" w:name="_Toc29810699"/>
      <w:bookmarkStart w:id="4651" w:name="_Toc36636051"/>
      <w:bookmarkStart w:id="4652" w:name="_Toc37272997"/>
      <w:bookmarkStart w:id="4653" w:name="_Toc45886077"/>
      <w:bookmarkStart w:id="4654" w:name="_Toc53183153"/>
      <w:bookmarkStart w:id="4655" w:name="_Toc58915820"/>
      <w:bookmarkStart w:id="4656" w:name="_Toc58918001"/>
      <w:bookmarkStart w:id="4657" w:name="_Toc66693870"/>
      <w:bookmarkStart w:id="4658" w:name="_Toc74915822"/>
      <w:bookmarkStart w:id="4659" w:name="_Toc76114447"/>
      <w:bookmarkStart w:id="4660" w:name="_Toc76544333"/>
      <w:bookmarkStart w:id="4661" w:name="_Toc82536455"/>
      <w:bookmarkStart w:id="4662" w:name="_Toc89952748"/>
      <w:bookmarkStart w:id="4663" w:name="_Toc98766564"/>
      <w:bookmarkStart w:id="4664" w:name="_Toc99702927"/>
      <w:bookmarkStart w:id="4665" w:name="_Toc106206713"/>
      <w:r w:rsidRPr="00931575">
        <w:rPr>
          <w:lang w:eastAsia="sv-SE"/>
        </w:rPr>
        <w:t>7.5.1.4.2</w:t>
      </w:r>
      <w:r w:rsidRPr="00931575">
        <w:rPr>
          <w:lang w:eastAsia="sv-SE"/>
        </w:rPr>
        <w:tab/>
        <w:t>Procedure</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666" w:name="_Toc21102851"/>
      <w:bookmarkStart w:id="4667" w:name="_Toc29810700"/>
      <w:bookmarkStart w:id="4668" w:name="_Toc36636052"/>
      <w:bookmarkStart w:id="4669" w:name="_Toc37272998"/>
      <w:bookmarkStart w:id="4670" w:name="_Toc45886078"/>
      <w:bookmarkStart w:id="4671" w:name="_Toc53183154"/>
      <w:bookmarkStart w:id="4672" w:name="_Toc58915821"/>
      <w:bookmarkStart w:id="4673" w:name="_Toc58918002"/>
      <w:bookmarkStart w:id="4674" w:name="_Toc66693871"/>
      <w:bookmarkStart w:id="4675" w:name="_Toc74915823"/>
      <w:bookmarkStart w:id="4676" w:name="_Toc76114448"/>
      <w:bookmarkStart w:id="4677" w:name="_Toc76544334"/>
      <w:bookmarkStart w:id="4678" w:name="_Toc82536456"/>
      <w:bookmarkStart w:id="4679" w:name="_Toc89952749"/>
      <w:bookmarkStart w:id="4680" w:name="_Toc98766565"/>
      <w:bookmarkStart w:id="4681" w:name="_Toc99702928"/>
      <w:bookmarkStart w:id="4682" w:name="_Toc106206714"/>
      <w:r w:rsidRPr="00931575">
        <w:rPr>
          <w:lang w:eastAsia="sv-SE"/>
        </w:rPr>
        <w:t>7.5.1</w:t>
      </w:r>
      <w:r w:rsidRPr="00931575">
        <w:rPr>
          <w:lang w:eastAsia="zh-CN"/>
        </w:rPr>
        <w:t>.</w:t>
      </w:r>
      <w:r w:rsidRPr="00931575">
        <w:rPr>
          <w:lang w:eastAsia="sv-SE"/>
        </w:rPr>
        <w:t>5</w:t>
      </w:r>
      <w:r w:rsidRPr="00931575">
        <w:rPr>
          <w:lang w:eastAsia="sv-SE"/>
        </w:rPr>
        <w:tab/>
      </w:r>
      <w:bookmarkStart w:id="4683" w:name="_Hlk513649853"/>
      <w:r w:rsidRPr="00931575">
        <w:rPr>
          <w:lang w:eastAsia="sv-SE"/>
        </w:rPr>
        <w:t xml:space="preserve">Test </w:t>
      </w:r>
      <w:bookmarkEnd w:id="4683"/>
      <w:r w:rsidRPr="00931575">
        <w:rPr>
          <w:lang w:eastAsia="sv-SE"/>
        </w:rPr>
        <w:t>requirement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8A8526D" w14:textId="77777777" w:rsidR="00C45907" w:rsidRPr="00931575" w:rsidRDefault="00C45907" w:rsidP="00C45907">
      <w:pPr>
        <w:pStyle w:val="Heading5"/>
        <w:rPr>
          <w:lang w:eastAsia="sv-SE"/>
        </w:rPr>
      </w:pPr>
      <w:bookmarkStart w:id="4684" w:name="_Toc21102852"/>
      <w:bookmarkStart w:id="4685" w:name="_Toc29810701"/>
      <w:bookmarkStart w:id="4686" w:name="_Toc36636053"/>
      <w:bookmarkStart w:id="4687" w:name="_Toc37272999"/>
      <w:bookmarkStart w:id="4688" w:name="_Toc45886079"/>
      <w:bookmarkStart w:id="4689" w:name="_Toc53183155"/>
      <w:bookmarkStart w:id="4690" w:name="_Toc58915822"/>
      <w:bookmarkStart w:id="4691" w:name="_Toc58918003"/>
      <w:bookmarkStart w:id="4692" w:name="_Toc66693872"/>
      <w:bookmarkStart w:id="4693" w:name="_Toc74915824"/>
      <w:bookmarkStart w:id="4694" w:name="_Toc76114449"/>
      <w:bookmarkStart w:id="4695" w:name="_Toc76544335"/>
      <w:bookmarkStart w:id="4696" w:name="_Toc82536457"/>
      <w:bookmarkStart w:id="4697" w:name="_Toc89952750"/>
      <w:bookmarkStart w:id="4698" w:name="_Toc98766566"/>
      <w:bookmarkStart w:id="4699" w:name="_Toc99702929"/>
      <w:bookmarkStart w:id="4700" w:name="_Toc106206715"/>
      <w:r w:rsidRPr="00931575">
        <w:rPr>
          <w:lang w:eastAsia="sv-SE"/>
        </w:rPr>
        <w:t>7.5.1.5.1</w:t>
      </w:r>
      <w:r w:rsidRPr="00931575">
        <w:rPr>
          <w:lang w:eastAsia="sv-SE"/>
        </w:rPr>
        <w:tab/>
        <w:t>General</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701" w:name="_Toc21102853"/>
      <w:bookmarkStart w:id="4702" w:name="_Toc29810702"/>
      <w:bookmarkStart w:id="4703" w:name="_Toc36636054"/>
      <w:bookmarkStart w:id="4704" w:name="_Toc37273000"/>
      <w:bookmarkStart w:id="4705" w:name="_Toc45886080"/>
      <w:bookmarkStart w:id="4706" w:name="_Toc53183156"/>
      <w:bookmarkStart w:id="4707" w:name="_Toc58915823"/>
      <w:bookmarkStart w:id="4708" w:name="_Toc58918004"/>
      <w:bookmarkStart w:id="4709" w:name="_Toc66693873"/>
      <w:bookmarkStart w:id="4710" w:name="_Toc74915825"/>
      <w:bookmarkStart w:id="4711" w:name="_Toc76114450"/>
      <w:bookmarkStart w:id="4712" w:name="_Toc76544336"/>
      <w:bookmarkStart w:id="4713" w:name="_Toc82536458"/>
      <w:bookmarkStart w:id="4714" w:name="_Toc89952751"/>
      <w:bookmarkStart w:id="4715" w:name="_Toc98766567"/>
      <w:bookmarkStart w:id="4716" w:name="_Toc99702930"/>
      <w:bookmarkStart w:id="4717" w:name="_Toc106206716"/>
      <w:r w:rsidRPr="00931575">
        <w:rPr>
          <w:lang w:eastAsia="sv-SE"/>
        </w:rPr>
        <w:t>7.5.1.5.2</w:t>
      </w:r>
      <w:r w:rsidRPr="00931575">
        <w:rPr>
          <w:lang w:eastAsia="sv-SE"/>
        </w:rPr>
        <w:tab/>
        <w:t xml:space="preserve">Test requirements for </w:t>
      </w:r>
      <w:r w:rsidRPr="00931575">
        <w:rPr>
          <w:i/>
          <w:lang w:eastAsia="sv-SE"/>
        </w:rPr>
        <w:t>BS type 1-O</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4718" w:name="_Toc21102854"/>
      <w:bookmarkStart w:id="4719" w:name="_Toc29810703"/>
      <w:bookmarkStart w:id="4720" w:name="_Toc36636055"/>
      <w:bookmarkStart w:id="4721" w:name="_Toc37273001"/>
      <w:bookmarkStart w:id="4722" w:name="_Toc45886081"/>
      <w:bookmarkStart w:id="4723" w:name="_Toc53183157"/>
      <w:bookmarkStart w:id="4724" w:name="_Toc58915824"/>
      <w:bookmarkStart w:id="4725" w:name="_Toc58918005"/>
      <w:bookmarkStart w:id="4726" w:name="_Toc66693874"/>
      <w:bookmarkStart w:id="4727" w:name="_Toc74915826"/>
      <w:bookmarkStart w:id="4728" w:name="_Toc76114451"/>
      <w:bookmarkStart w:id="4729" w:name="_Toc76544337"/>
      <w:bookmarkStart w:id="4730" w:name="_Toc82536459"/>
      <w:bookmarkStart w:id="4731" w:name="_Toc89952752"/>
      <w:bookmarkStart w:id="4732" w:name="_Toc98766568"/>
      <w:bookmarkStart w:id="4733" w:name="_Toc99702931"/>
      <w:bookmarkStart w:id="4734" w:name="_Toc106206717"/>
      <w:r w:rsidRPr="00931575">
        <w:rPr>
          <w:lang w:eastAsia="sv-SE"/>
        </w:rPr>
        <w:t>7.5.1.5.3</w:t>
      </w:r>
      <w:r w:rsidRPr="00931575">
        <w:rPr>
          <w:lang w:eastAsia="sv-SE"/>
        </w:rPr>
        <w:tab/>
        <w:t xml:space="preserve">Test requirements for </w:t>
      </w:r>
      <w:r w:rsidRPr="00931575">
        <w:rPr>
          <w:i/>
          <w:lang w:eastAsia="sv-SE"/>
        </w:rPr>
        <w:t>BS type 2-O</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4735" w:name="_Toc21102855"/>
      <w:bookmarkStart w:id="4736" w:name="_Toc29810704"/>
      <w:bookmarkStart w:id="4737" w:name="_Toc36636056"/>
      <w:bookmarkStart w:id="4738" w:name="_Toc37273002"/>
      <w:bookmarkStart w:id="4739" w:name="_Toc45886082"/>
      <w:bookmarkStart w:id="4740" w:name="_Toc53183158"/>
      <w:bookmarkStart w:id="4741" w:name="_Toc58915825"/>
      <w:bookmarkStart w:id="4742" w:name="_Toc58918006"/>
      <w:bookmarkStart w:id="4743" w:name="_Toc66693875"/>
      <w:bookmarkStart w:id="4744" w:name="_Toc74915827"/>
      <w:bookmarkStart w:id="4745" w:name="_Toc76114452"/>
      <w:bookmarkStart w:id="4746" w:name="_Toc76544338"/>
      <w:bookmarkStart w:id="4747" w:name="_Toc82536460"/>
      <w:bookmarkStart w:id="4748" w:name="_Toc89952753"/>
      <w:bookmarkStart w:id="4749" w:name="_Toc98766569"/>
      <w:bookmarkStart w:id="4750" w:name="_Toc99702932"/>
      <w:bookmarkStart w:id="4751" w:name="_Toc106206718"/>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9BE35E6" w14:textId="77777777" w:rsidR="00C45907" w:rsidRPr="00931575" w:rsidRDefault="00C45907" w:rsidP="00C45907">
      <w:pPr>
        <w:pStyle w:val="Heading4"/>
        <w:rPr>
          <w:lang w:eastAsia="sv-SE"/>
        </w:rPr>
      </w:pPr>
      <w:bookmarkStart w:id="4752" w:name="_Toc21102856"/>
      <w:bookmarkStart w:id="4753" w:name="_Toc29810705"/>
      <w:bookmarkStart w:id="4754" w:name="_Toc36636057"/>
      <w:bookmarkStart w:id="4755" w:name="_Toc37273003"/>
      <w:bookmarkStart w:id="4756" w:name="_Toc45886083"/>
      <w:bookmarkStart w:id="4757" w:name="_Toc53183159"/>
      <w:bookmarkStart w:id="4758" w:name="_Toc58915826"/>
      <w:bookmarkStart w:id="4759" w:name="_Toc58918007"/>
      <w:bookmarkStart w:id="4760" w:name="_Toc66693876"/>
      <w:bookmarkStart w:id="4761" w:name="_Toc74915828"/>
      <w:bookmarkStart w:id="4762" w:name="_Toc76114453"/>
      <w:bookmarkStart w:id="4763" w:name="_Toc76544339"/>
      <w:bookmarkStart w:id="4764" w:name="_Toc82536461"/>
      <w:bookmarkStart w:id="4765" w:name="_Toc89952754"/>
      <w:bookmarkStart w:id="4766" w:name="_Toc98766570"/>
      <w:bookmarkStart w:id="4767" w:name="_Toc99702933"/>
      <w:bookmarkStart w:id="4768" w:name="_Toc106206719"/>
      <w:r w:rsidRPr="00931575">
        <w:rPr>
          <w:lang w:eastAsia="sv-SE"/>
        </w:rPr>
        <w:t>7.5.2.1</w:t>
      </w:r>
      <w:r w:rsidRPr="00931575">
        <w:rPr>
          <w:lang w:eastAsia="sv-SE"/>
        </w:rPr>
        <w:tab/>
        <w:t>Definition and applicability</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769" w:name="_Toc21102857"/>
      <w:bookmarkStart w:id="4770" w:name="_Toc29810706"/>
      <w:bookmarkStart w:id="4771" w:name="_Toc36636058"/>
      <w:bookmarkStart w:id="4772" w:name="_Toc37273004"/>
      <w:bookmarkStart w:id="4773" w:name="_Toc45886084"/>
      <w:bookmarkStart w:id="4774" w:name="_Toc53183160"/>
      <w:bookmarkStart w:id="4775" w:name="_Toc58915827"/>
      <w:bookmarkStart w:id="4776" w:name="_Toc58918008"/>
      <w:bookmarkStart w:id="4777" w:name="_Toc66693877"/>
      <w:bookmarkStart w:id="4778" w:name="_Toc74915829"/>
      <w:bookmarkStart w:id="4779" w:name="_Toc76114454"/>
      <w:bookmarkStart w:id="4780" w:name="_Toc76544340"/>
      <w:bookmarkStart w:id="4781" w:name="_Toc82536462"/>
      <w:bookmarkStart w:id="4782" w:name="_Toc89952755"/>
      <w:bookmarkStart w:id="4783" w:name="_Toc98766571"/>
      <w:bookmarkStart w:id="4784" w:name="_Toc99702934"/>
      <w:bookmarkStart w:id="4785" w:name="_Toc106206720"/>
      <w:r w:rsidRPr="00931575">
        <w:rPr>
          <w:lang w:eastAsia="sv-SE"/>
        </w:rPr>
        <w:t>7.5.2.2</w:t>
      </w:r>
      <w:r w:rsidRPr="00931575">
        <w:rPr>
          <w:lang w:eastAsia="sv-SE"/>
        </w:rPr>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786" w:name="_Toc21102858"/>
      <w:bookmarkStart w:id="4787" w:name="_Toc29810707"/>
      <w:bookmarkStart w:id="4788" w:name="_Toc36636059"/>
      <w:bookmarkStart w:id="4789" w:name="_Toc37273005"/>
      <w:bookmarkStart w:id="4790" w:name="_Toc45886085"/>
      <w:bookmarkStart w:id="4791" w:name="_Toc53183161"/>
      <w:bookmarkStart w:id="4792" w:name="_Toc58915828"/>
      <w:bookmarkStart w:id="4793" w:name="_Toc58918009"/>
      <w:bookmarkStart w:id="4794" w:name="_Toc66693878"/>
      <w:bookmarkStart w:id="4795" w:name="_Toc74915830"/>
      <w:bookmarkStart w:id="4796" w:name="_Toc76114455"/>
      <w:bookmarkStart w:id="4797" w:name="_Toc76544341"/>
      <w:bookmarkStart w:id="4798" w:name="_Toc82536463"/>
      <w:bookmarkStart w:id="4799" w:name="_Toc89952756"/>
      <w:bookmarkStart w:id="4800" w:name="_Toc98766572"/>
      <w:bookmarkStart w:id="4801" w:name="_Toc99702935"/>
      <w:bookmarkStart w:id="4802" w:name="_Toc106206721"/>
      <w:r w:rsidRPr="00931575">
        <w:rPr>
          <w:lang w:eastAsia="sv-SE"/>
        </w:rPr>
        <w:t>7.5.2.3</w:t>
      </w:r>
      <w:r w:rsidRPr="00931575">
        <w:rPr>
          <w:lang w:eastAsia="sv-SE"/>
        </w:rPr>
        <w:tab/>
        <w:t>Test purpose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803" w:name="_Toc21102859"/>
      <w:bookmarkStart w:id="4804" w:name="_Toc29810708"/>
      <w:bookmarkStart w:id="4805" w:name="_Toc36636060"/>
      <w:bookmarkStart w:id="4806" w:name="_Toc37273006"/>
      <w:bookmarkStart w:id="4807" w:name="_Toc45886086"/>
      <w:bookmarkStart w:id="4808" w:name="_Toc53183162"/>
      <w:bookmarkStart w:id="4809" w:name="_Toc58915829"/>
      <w:bookmarkStart w:id="4810" w:name="_Toc58918010"/>
      <w:bookmarkStart w:id="4811" w:name="_Toc66693879"/>
      <w:bookmarkStart w:id="4812" w:name="_Toc74915831"/>
      <w:bookmarkStart w:id="4813" w:name="_Toc76114456"/>
      <w:bookmarkStart w:id="4814" w:name="_Toc76544342"/>
      <w:bookmarkStart w:id="4815" w:name="_Toc82536464"/>
      <w:bookmarkStart w:id="4816" w:name="_Toc89952757"/>
      <w:bookmarkStart w:id="4817" w:name="_Toc98766573"/>
      <w:bookmarkStart w:id="4818" w:name="_Toc99702936"/>
      <w:bookmarkStart w:id="4819" w:name="_Toc106206722"/>
      <w:r w:rsidRPr="00931575">
        <w:rPr>
          <w:lang w:eastAsia="sv-SE"/>
        </w:rPr>
        <w:t>7.5.2</w:t>
      </w:r>
      <w:r w:rsidRPr="00931575">
        <w:rPr>
          <w:lang w:eastAsia="zh-CN"/>
        </w:rPr>
        <w:t>.</w:t>
      </w:r>
      <w:r w:rsidRPr="00931575">
        <w:rPr>
          <w:lang w:eastAsia="sv-SE"/>
        </w:rPr>
        <w:t>4</w:t>
      </w:r>
      <w:r w:rsidRPr="00931575">
        <w:rPr>
          <w:lang w:eastAsia="sv-SE"/>
        </w:rPr>
        <w:tab/>
        <w:t>Method of test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B1A5525" w14:textId="77777777" w:rsidR="00C45907" w:rsidRPr="00931575" w:rsidRDefault="00C45907" w:rsidP="00C45907">
      <w:pPr>
        <w:pStyle w:val="Heading5"/>
        <w:rPr>
          <w:lang w:eastAsia="sv-SE"/>
        </w:rPr>
      </w:pPr>
      <w:bookmarkStart w:id="4820" w:name="_Toc21102860"/>
      <w:bookmarkStart w:id="4821" w:name="_Toc29810709"/>
      <w:bookmarkStart w:id="4822" w:name="_Toc36636061"/>
      <w:bookmarkStart w:id="4823" w:name="_Toc37273007"/>
      <w:bookmarkStart w:id="4824" w:name="_Toc45886087"/>
      <w:bookmarkStart w:id="4825" w:name="_Toc53183163"/>
      <w:bookmarkStart w:id="4826" w:name="_Toc58915830"/>
      <w:bookmarkStart w:id="4827" w:name="_Toc58918011"/>
      <w:bookmarkStart w:id="4828" w:name="_Toc66693880"/>
      <w:bookmarkStart w:id="4829" w:name="_Toc74915832"/>
      <w:bookmarkStart w:id="4830" w:name="_Toc76114457"/>
      <w:bookmarkStart w:id="4831" w:name="_Toc76544343"/>
      <w:bookmarkStart w:id="4832" w:name="_Toc82536465"/>
      <w:bookmarkStart w:id="4833" w:name="_Toc89952758"/>
      <w:bookmarkStart w:id="4834" w:name="_Toc98766574"/>
      <w:bookmarkStart w:id="4835" w:name="_Toc99702937"/>
      <w:bookmarkStart w:id="4836" w:name="_Toc106206723"/>
      <w:r w:rsidRPr="00931575">
        <w:rPr>
          <w:lang w:eastAsia="sv-SE"/>
        </w:rPr>
        <w:t>7.5.2.4.1</w:t>
      </w:r>
      <w:r w:rsidRPr="00931575">
        <w:rPr>
          <w:lang w:eastAsia="sv-SE"/>
        </w:rPr>
        <w:tab/>
        <w:t>Initial conditions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837" w:name="_Toc21102861"/>
      <w:bookmarkStart w:id="4838" w:name="_Toc29810710"/>
      <w:bookmarkStart w:id="4839" w:name="_Toc36636062"/>
      <w:bookmarkStart w:id="4840" w:name="_Toc37273008"/>
      <w:bookmarkStart w:id="4841" w:name="_Toc45886088"/>
      <w:bookmarkStart w:id="4842" w:name="_Toc53183164"/>
      <w:bookmarkStart w:id="4843" w:name="_Toc58915831"/>
      <w:bookmarkStart w:id="4844" w:name="_Toc58918012"/>
      <w:bookmarkStart w:id="4845" w:name="_Toc66693881"/>
      <w:bookmarkStart w:id="4846" w:name="_Toc74915833"/>
      <w:bookmarkStart w:id="4847" w:name="_Toc76114458"/>
      <w:bookmarkStart w:id="4848" w:name="_Toc76544344"/>
      <w:bookmarkStart w:id="4849" w:name="_Toc82536466"/>
      <w:bookmarkStart w:id="4850" w:name="_Toc89952759"/>
      <w:bookmarkStart w:id="4851" w:name="_Toc98766575"/>
      <w:bookmarkStart w:id="4852" w:name="_Toc99702938"/>
      <w:bookmarkStart w:id="4853" w:name="_Toc106206724"/>
      <w:r w:rsidRPr="00931575">
        <w:rPr>
          <w:lang w:eastAsia="sv-SE"/>
        </w:rPr>
        <w:t>7.5.2.4.2</w:t>
      </w:r>
      <w:r w:rsidRPr="00931575">
        <w:rPr>
          <w:lang w:eastAsia="sv-SE"/>
        </w:rPr>
        <w:tab/>
        <w:t>Procedure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854" w:name="_Toc21102862"/>
      <w:bookmarkStart w:id="4855" w:name="_Toc29810711"/>
      <w:bookmarkStart w:id="4856" w:name="_Toc36636063"/>
      <w:bookmarkStart w:id="4857" w:name="_Toc37273009"/>
      <w:bookmarkStart w:id="4858" w:name="_Toc45886089"/>
      <w:bookmarkStart w:id="4859" w:name="_Toc53183165"/>
      <w:bookmarkStart w:id="4860" w:name="_Toc58915832"/>
      <w:bookmarkStart w:id="4861" w:name="_Toc58918013"/>
      <w:bookmarkStart w:id="4862" w:name="_Toc66693882"/>
      <w:bookmarkStart w:id="4863" w:name="_Toc74915834"/>
      <w:bookmarkStart w:id="4864" w:name="_Toc76114459"/>
      <w:bookmarkStart w:id="4865" w:name="_Toc76544345"/>
      <w:bookmarkStart w:id="4866" w:name="_Toc82536467"/>
      <w:bookmarkStart w:id="4867" w:name="_Toc89952760"/>
      <w:bookmarkStart w:id="4868" w:name="_Toc98766576"/>
      <w:bookmarkStart w:id="4869" w:name="_Toc99702939"/>
      <w:bookmarkStart w:id="4870" w:name="_Toc106206725"/>
      <w:r w:rsidRPr="00931575">
        <w:rPr>
          <w:lang w:eastAsia="sv-SE"/>
        </w:rPr>
        <w:t>7.5.2</w:t>
      </w:r>
      <w:r w:rsidRPr="00931575">
        <w:rPr>
          <w:lang w:eastAsia="zh-CN"/>
        </w:rPr>
        <w:t>.</w:t>
      </w:r>
      <w:r w:rsidRPr="00931575">
        <w:rPr>
          <w:lang w:eastAsia="sv-SE"/>
        </w:rPr>
        <w:t>5</w:t>
      </w:r>
      <w:r w:rsidRPr="00931575">
        <w:rPr>
          <w:lang w:eastAsia="sv-SE"/>
        </w:rPr>
        <w:tab/>
        <w:t>Test requirement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B77D2BF" w14:textId="77777777" w:rsidR="00C45907" w:rsidRPr="00931575" w:rsidRDefault="00C45907" w:rsidP="00C45907">
      <w:pPr>
        <w:pStyle w:val="Heading5"/>
        <w:rPr>
          <w:lang w:eastAsia="sv-SE"/>
        </w:rPr>
      </w:pPr>
      <w:bookmarkStart w:id="4871" w:name="_Toc21102863"/>
      <w:bookmarkStart w:id="4872" w:name="_Toc29810712"/>
      <w:bookmarkStart w:id="4873" w:name="_Toc36636064"/>
      <w:bookmarkStart w:id="4874" w:name="_Toc37273010"/>
      <w:bookmarkStart w:id="4875" w:name="_Toc45886090"/>
      <w:bookmarkStart w:id="4876" w:name="_Toc53183166"/>
      <w:bookmarkStart w:id="4877" w:name="_Toc58915833"/>
      <w:bookmarkStart w:id="4878" w:name="_Toc58918014"/>
      <w:bookmarkStart w:id="4879" w:name="_Toc66693883"/>
      <w:bookmarkStart w:id="4880" w:name="_Toc74915835"/>
      <w:bookmarkStart w:id="4881" w:name="_Toc76114460"/>
      <w:bookmarkStart w:id="4882" w:name="_Toc76544346"/>
      <w:bookmarkStart w:id="4883" w:name="_Toc82536468"/>
      <w:bookmarkStart w:id="4884" w:name="_Toc89952761"/>
      <w:bookmarkStart w:id="4885" w:name="_Toc98766577"/>
      <w:bookmarkStart w:id="4886" w:name="_Toc99702940"/>
      <w:bookmarkStart w:id="4887" w:name="_Toc106206726"/>
      <w:r w:rsidRPr="00931575">
        <w:rPr>
          <w:lang w:eastAsia="sv-SE"/>
        </w:rPr>
        <w:t>7.5.2.5.1</w:t>
      </w:r>
      <w:r w:rsidRPr="00931575">
        <w:rPr>
          <w:lang w:eastAsia="sv-SE"/>
        </w:rPr>
        <w:tab/>
        <w:t>General</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888" w:name="_Toc21102864"/>
      <w:bookmarkStart w:id="4889" w:name="_Toc29810713"/>
      <w:bookmarkStart w:id="4890" w:name="_Toc36636065"/>
      <w:bookmarkStart w:id="4891" w:name="_Toc37273011"/>
      <w:bookmarkStart w:id="4892" w:name="_Toc45886091"/>
      <w:bookmarkStart w:id="4893" w:name="_Toc53183167"/>
      <w:bookmarkStart w:id="4894" w:name="_Toc58915834"/>
      <w:bookmarkStart w:id="4895" w:name="_Toc58918015"/>
      <w:bookmarkStart w:id="4896" w:name="_Toc66693884"/>
      <w:bookmarkStart w:id="4897" w:name="_Toc74915836"/>
      <w:bookmarkStart w:id="4898" w:name="_Toc76114461"/>
      <w:bookmarkStart w:id="4899" w:name="_Toc76544347"/>
      <w:bookmarkStart w:id="4900" w:name="_Toc82536469"/>
      <w:bookmarkStart w:id="4901" w:name="_Toc89952762"/>
      <w:bookmarkStart w:id="4902" w:name="_Toc98766578"/>
      <w:bookmarkStart w:id="4903" w:name="_Toc99702941"/>
      <w:bookmarkStart w:id="4904" w:name="_Toc106206727"/>
      <w:r w:rsidRPr="00931575">
        <w:rPr>
          <w:lang w:eastAsia="sv-SE"/>
        </w:rPr>
        <w:t>7.5.2.5.2</w:t>
      </w:r>
      <w:r w:rsidRPr="00931575">
        <w:rPr>
          <w:lang w:eastAsia="sv-SE"/>
        </w:rPr>
        <w:tab/>
        <w:t xml:space="preserve">Test requirements for </w:t>
      </w:r>
      <w:r w:rsidRPr="00931575">
        <w:rPr>
          <w:i/>
          <w:lang w:eastAsia="sv-SE"/>
        </w:rPr>
        <w:t>BS type 1-O</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905" w:name="_Toc21102865"/>
      <w:bookmarkStart w:id="4906" w:name="_Toc29810714"/>
      <w:bookmarkStart w:id="4907" w:name="_Toc36636066"/>
      <w:bookmarkStart w:id="4908" w:name="_Toc37273012"/>
      <w:bookmarkStart w:id="4909" w:name="_Toc45886092"/>
      <w:bookmarkStart w:id="4910" w:name="_Toc53183168"/>
      <w:bookmarkStart w:id="4911" w:name="_Toc58915835"/>
      <w:bookmarkStart w:id="4912" w:name="_Toc58918016"/>
      <w:bookmarkStart w:id="4913" w:name="_Toc66693885"/>
      <w:bookmarkStart w:id="4914" w:name="_Toc74915837"/>
      <w:bookmarkStart w:id="4915" w:name="_Toc76114462"/>
      <w:bookmarkStart w:id="4916" w:name="_Toc76544348"/>
      <w:bookmarkStart w:id="4917" w:name="_Toc82536470"/>
      <w:bookmarkStart w:id="4918" w:name="_Toc89952763"/>
      <w:bookmarkStart w:id="4919" w:name="_Toc98766579"/>
      <w:bookmarkStart w:id="4920" w:name="_Toc99702942"/>
      <w:bookmarkStart w:id="4921" w:name="_Toc106206728"/>
      <w:r w:rsidRPr="00931575">
        <w:rPr>
          <w:lang w:eastAsia="sv-SE"/>
        </w:rPr>
        <w:t>7.5.2.5.3</w:t>
      </w:r>
      <w:r w:rsidRPr="00931575">
        <w:rPr>
          <w:lang w:eastAsia="sv-SE"/>
        </w:rPr>
        <w:tab/>
        <w:t xml:space="preserve">Test requirements for </w:t>
      </w:r>
      <w:r w:rsidRPr="00931575">
        <w:rPr>
          <w:i/>
          <w:lang w:eastAsia="sv-SE"/>
        </w:rPr>
        <w:t>BS type 2-O</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922" w:name="_Toc21102866"/>
      <w:bookmarkStart w:id="4923" w:name="_Toc29810715"/>
      <w:bookmarkStart w:id="4924" w:name="_Toc36636067"/>
      <w:bookmarkStart w:id="4925" w:name="_Toc37273013"/>
      <w:bookmarkStart w:id="4926" w:name="_Toc45886093"/>
      <w:bookmarkStart w:id="4927" w:name="_Toc53183169"/>
      <w:bookmarkStart w:id="4928" w:name="_Toc58915836"/>
      <w:bookmarkStart w:id="4929" w:name="_Toc58918017"/>
      <w:bookmarkStart w:id="4930" w:name="_Toc66693886"/>
      <w:bookmarkStart w:id="4931" w:name="_Toc74915838"/>
      <w:bookmarkStart w:id="4932" w:name="_Toc76114463"/>
      <w:bookmarkStart w:id="4933" w:name="_Toc76544349"/>
      <w:bookmarkStart w:id="4934" w:name="_Toc82536471"/>
      <w:bookmarkStart w:id="4935" w:name="_Toc89952764"/>
      <w:bookmarkStart w:id="4936" w:name="_Toc98766580"/>
      <w:bookmarkStart w:id="4937" w:name="_Toc99702943"/>
      <w:bookmarkStart w:id="4938" w:name="_Toc106206729"/>
      <w:r w:rsidRPr="00931575">
        <w:t>7.6</w:t>
      </w:r>
      <w:r w:rsidRPr="00931575">
        <w:tab/>
        <w:t>OTA out-of-band blocking</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rsidRPr="00931575">
        <w:tab/>
      </w:r>
    </w:p>
    <w:p w14:paraId="4D83FC56" w14:textId="77777777" w:rsidR="00C45907" w:rsidRPr="00931575" w:rsidRDefault="00C45907" w:rsidP="00C45907">
      <w:pPr>
        <w:pStyle w:val="Heading3"/>
      </w:pPr>
      <w:bookmarkStart w:id="4939" w:name="_Toc21102867"/>
      <w:bookmarkStart w:id="4940" w:name="_Toc29810716"/>
      <w:bookmarkStart w:id="4941" w:name="_Toc36636068"/>
      <w:bookmarkStart w:id="4942" w:name="_Toc37273014"/>
      <w:bookmarkStart w:id="4943" w:name="_Toc45886094"/>
      <w:bookmarkStart w:id="4944" w:name="_Toc53183170"/>
      <w:bookmarkStart w:id="4945" w:name="_Toc58915837"/>
      <w:bookmarkStart w:id="4946" w:name="_Toc58918018"/>
      <w:bookmarkStart w:id="4947" w:name="_Toc66693887"/>
      <w:bookmarkStart w:id="4948" w:name="_Toc74915839"/>
      <w:bookmarkStart w:id="4949" w:name="_Toc76114464"/>
      <w:bookmarkStart w:id="4950" w:name="_Toc76544350"/>
      <w:bookmarkStart w:id="4951" w:name="_Toc82536472"/>
      <w:bookmarkStart w:id="4952" w:name="_Toc89952765"/>
      <w:bookmarkStart w:id="4953" w:name="_Toc98766581"/>
      <w:bookmarkStart w:id="4954" w:name="_Toc99702944"/>
      <w:bookmarkStart w:id="4955" w:name="_Toc106206730"/>
      <w:r w:rsidRPr="00931575">
        <w:t>7.6.1</w:t>
      </w:r>
      <w:r w:rsidRPr="00931575">
        <w:tab/>
        <w:t>Definition and applicability</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956" w:name="_Toc21102868"/>
      <w:bookmarkStart w:id="4957" w:name="_Toc29810717"/>
      <w:bookmarkStart w:id="4958" w:name="_Toc36636069"/>
      <w:bookmarkStart w:id="4959" w:name="_Toc37273015"/>
      <w:bookmarkStart w:id="4960" w:name="_Toc45886095"/>
      <w:bookmarkStart w:id="4961" w:name="_Toc53183171"/>
      <w:bookmarkStart w:id="4962" w:name="_Toc58915838"/>
      <w:bookmarkStart w:id="4963" w:name="_Toc58918019"/>
      <w:bookmarkStart w:id="4964" w:name="_Toc66693888"/>
      <w:bookmarkStart w:id="4965" w:name="_Toc74915840"/>
      <w:bookmarkStart w:id="4966" w:name="_Toc76114465"/>
      <w:bookmarkStart w:id="4967" w:name="_Toc76544351"/>
      <w:bookmarkStart w:id="4968" w:name="_Toc82536473"/>
      <w:bookmarkStart w:id="4969" w:name="_Toc89952766"/>
      <w:bookmarkStart w:id="4970" w:name="_Toc98766582"/>
      <w:bookmarkStart w:id="4971" w:name="_Toc99702945"/>
      <w:bookmarkStart w:id="4972" w:name="_Toc106206731"/>
      <w:r w:rsidRPr="00931575">
        <w:t>7.6.2</w:t>
      </w:r>
      <w:r w:rsidRPr="00931575">
        <w:tab/>
        <w:t xml:space="preserve">Minimum </w:t>
      </w:r>
      <w:r w:rsidRPr="00931575">
        <w:rPr>
          <w:lang w:val="en-US"/>
        </w:rPr>
        <w:t>r</w:t>
      </w:r>
      <w:r w:rsidRPr="00931575">
        <w:t>equirement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973" w:name="_Toc21102869"/>
      <w:bookmarkStart w:id="4974" w:name="_Toc29810718"/>
      <w:bookmarkStart w:id="4975" w:name="_Toc36636070"/>
      <w:bookmarkStart w:id="4976" w:name="_Toc37273016"/>
      <w:bookmarkStart w:id="4977" w:name="_Toc45886096"/>
      <w:bookmarkStart w:id="4978" w:name="_Toc53183172"/>
      <w:bookmarkStart w:id="4979" w:name="_Toc58915839"/>
      <w:bookmarkStart w:id="4980" w:name="_Toc58918020"/>
      <w:bookmarkStart w:id="4981" w:name="_Toc66693889"/>
      <w:bookmarkStart w:id="4982" w:name="_Toc74915841"/>
      <w:bookmarkStart w:id="4983" w:name="_Toc76114466"/>
      <w:bookmarkStart w:id="4984" w:name="_Toc76544352"/>
      <w:bookmarkStart w:id="4985" w:name="_Toc82536474"/>
      <w:bookmarkStart w:id="4986" w:name="_Toc89952767"/>
      <w:bookmarkStart w:id="4987" w:name="_Toc98766583"/>
      <w:bookmarkStart w:id="4988" w:name="_Toc99702946"/>
      <w:bookmarkStart w:id="4989" w:name="_Toc106206732"/>
      <w:r w:rsidRPr="00931575">
        <w:t>7.6.3</w:t>
      </w:r>
      <w:r w:rsidRPr="00931575">
        <w:tab/>
        <w:t>Test purpose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990" w:name="_Toc21102870"/>
      <w:bookmarkStart w:id="4991" w:name="_Toc29810719"/>
      <w:bookmarkStart w:id="4992" w:name="_Toc36636071"/>
      <w:bookmarkStart w:id="4993" w:name="_Toc37273017"/>
      <w:bookmarkStart w:id="4994" w:name="_Toc45886097"/>
      <w:bookmarkStart w:id="4995" w:name="_Toc53183173"/>
      <w:bookmarkStart w:id="4996" w:name="_Toc58915840"/>
      <w:bookmarkStart w:id="4997" w:name="_Toc58918021"/>
      <w:bookmarkStart w:id="4998" w:name="_Toc66693890"/>
      <w:bookmarkStart w:id="4999" w:name="_Toc74915842"/>
      <w:bookmarkStart w:id="5000" w:name="_Toc76114467"/>
      <w:bookmarkStart w:id="5001" w:name="_Toc76544353"/>
      <w:bookmarkStart w:id="5002" w:name="_Toc82536475"/>
      <w:bookmarkStart w:id="5003" w:name="_Toc89952768"/>
      <w:bookmarkStart w:id="5004" w:name="_Toc98766584"/>
      <w:bookmarkStart w:id="5005" w:name="_Toc99702947"/>
      <w:bookmarkStart w:id="5006" w:name="_Toc106206733"/>
      <w:r w:rsidRPr="00931575">
        <w:t>7.6.4</w:t>
      </w:r>
      <w:r w:rsidRPr="00931575">
        <w:tab/>
        <w:t>Method of test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6B90D079" w14:textId="77777777" w:rsidR="00C45907" w:rsidRPr="00931575" w:rsidRDefault="00C45907" w:rsidP="00C45907">
      <w:pPr>
        <w:pStyle w:val="Heading4"/>
        <w:rPr>
          <w:lang w:eastAsia="sv-SE"/>
        </w:rPr>
      </w:pPr>
      <w:bookmarkStart w:id="5007" w:name="_Toc21102871"/>
      <w:bookmarkStart w:id="5008" w:name="_Toc29810720"/>
      <w:bookmarkStart w:id="5009" w:name="_Toc36636072"/>
      <w:bookmarkStart w:id="5010" w:name="_Toc37273018"/>
      <w:bookmarkStart w:id="5011" w:name="_Toc45886098"/>
      <w:bookmarkStart w:id="5012" w:name="_Toc53183174"/>
      <w:bookmarkStart w:id="5013" w:name="_Toc58915841"/>
      <w:bookmarkStart w:id="5014" w:name="_Toc58918022"/>
      <w:bookmarkStart w:id="5015" w:name="_Toc66693891"/>
      <w:bookmarkStart w:id="5016" w:name="_Toc74915843"/>
      <w:bookmarkStart w:id="5017" w:name="_Toc76114468"/>
      <w:bookmarkStart w:id="5018" w:name="_Toc76544354"/>
      <w:bookmarkStart w:id="5019" w:name="_Toc82536476"/>
      <w:bookmarkStart w:id="5020" w:name="_Toc89952769"/>
      <w:bookmarkStart w:id="5021" w:name="_Toc98766585"/>
      <w:bookmarkStart w:id="5022" w:name="_Toc99702948"/>
      <w:bookmarkStart w:id="5023" w:name="_Toc106206734"/>
      <w:r w:rsidRPr="00931575">
        <w:rPr>
          <w:lang w:eastAsia="sv-SE"/>
        </w:rPr>
        <w:t>7.6.4.1</w:t>
      </w:r>
      <w:r w:rsidRPr="00931575">
        <w:rPr>
          <w:lang w:eastAsia="sv-SE"/>
        </w:rPr>
        <w:tab/>
        <w:t>Initial conditions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024" w:name="_Toc21102872"/>
      <w:bookmarkStart w:id="5025" w:name="_Toc29810721"/>
      <w:bookmarkStart w:id="5026" w:name="_Toc36636073"/>
      <w:bookmarkStart w:id="5027" w:name="_Toc37273019"/>
      <w:bookmarkStart w:id="5028" w:name="_Toc45886099"/>
      <w:bookmarkStart w:id="5029" w:name="_Toc53183175"/>
      <w:bookmarkStart w:id="5030" w:name="_Toc58915842"/>
      <w:bookmarkStart w:id="5031" w:name="_Toc58918023"/>
      <w:bookmarkStart w:id="5032" w:name="_Toc66693892"/>
      <w:bookmarkStart w:id="5033" w:name="_Toc74915844"/>
      <w:bookmarkStart w:id="5034" w:name="_Toc76114469"/>
      <w:bookmarkStart w:id="5035" w:name="_Toc76544355"/>
      <w:bookmarkStart w:id="5036" w:name="_Toc82536477"/>
      <w:bookmarkStart w:id="5037" w:name="_Toc89952770"/>
      <w:bookmarkStart w:id="5038" w:name="_Toc98766586"/>
      <w:bookmarkStart w:id="5039" w:name="_Toc99702949"/>
      <w:bookmarkStart w:id="5040" w:name="_Toc106206735"/>
      <w:r w:rsidRPr="00931575">
        <w:rPr>
          <w:lang w:eastAsia="sv-SE"/>
        </w:rPr>
        <w:t>7.6.4.2</w:t>
      </w:r>
      <w:r w:rsidRPr="00931575">
        <w:rPr>
          <w:lang w:eastAsia="sv-SE"/>
        </w:rPr>
        <w:tab/>
        <w:t>Procedure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46218287" w14:textId="77777777" w:rsidR="00C45907" w:rsidRPr="00931575" w:rsidRDefault="00C45907" w:rsidP="00C45907">
      <w:pPr>
        <w:pStyle w:val="Heading5"/>
        <w:rPr>
          <w:lang w:eastAsia="sv-SE"/>
        </w:rPr>
      </w:pPr>
      <w:bookmarkStart w:id="5041" w:name="_Toc21102873"/>
      <w:bookmarkStart w:id="5042" w:name="_Toc29810722"/>
      <w:bookmarkStart w:id="5043" w:name="_Toc36636074"/>
      <w:bookmarkStart w:id="5044" w:name="_Toc37273020"/>
      <w:bookmarkStart w:id="5045" w:name="_Toc45886100"/>
      <w:bookmarkStart w:id="5046" w:name="_Toc53183176"/>
      <w:bookmarkStart w:id="5047" w:name="_Toc58915843"/>
      <w:bookmarkStart w:id="5048" w:name="_Toc58918024"/>
      <w:bookmarkStart w:id="5049" w:name="_Toc66693893"/>
      <w:bookmarkStart w:id="5050" w:name="_Toc74915845"/>
      <w:bookmarkStart w:id="5051" w:name="_Toc76114470"/>
      <w:bookmarkStart w:id="5052" w:name="_Toc76544356"/>
      <w:bookmarkStart w:id="5053" w:name="_Toc82536478"/>
      <w:bookmarkStart w:id="5054" w:name="_Toc89952771"/>
      <w:bookmarkStart w:id="5055" w:name="_Toc98766587"/>
      <w:bookmarkStart w:id="5056" w:name="_Toc99702950"/>
      <w:bookmarkStart w:id="5057" w:name="_Toc10620673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058" w:name="_Toc21102874"/>
      <w:bookmarkStart w:id="5059" w:name="_Toc29810723"/>
      <w:bookmarkStart w:id="5060" w:name="_Toc36636075"/>
      <w:bookmarkStart w:id="5061" w:name="_Toc37273021"/>
      <w:bookmarkStart w:id="5062" w:name="_Toc45886101"/>
      <w:bookmarkStart w:id="5063" w:name="_Toc53183177"/>
      <w:bookmarkStart w:id="5064" w:name="_Toc58915844"/>
      <w:bookmarkStart w:id="5065" w:name="_Toc58918025"/>
      <w:bookmarkStart w:id="5066" w:name="_Toc66693894"/>
      <w:bookmarkStart w:id="5067" w:name="_Toc74915846"/>
      <w:bookmarkStart w:id="5068" w:name="_Toc76114471"/>
      <w:bookmarkStart w:id="5069" w:name="_Toc76544357"/>
      <w:bookmarkStart w:id="5070" w:name="_Toc82536479"/>
      <w:bookmarkStart w:id="5071" w:name="_Toc89952772"/>
      <w:bookmarkStart w:id="5072" w:name="_Toc98766588"/>
      <w:bookmarkStart w:id="5073" w:name="_Toc99702951"/>
      <w:bookmarkStart w:id="5074" w:name="_Toc10620673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075" w:name="_Toc21102875"/>
      <w:bookmarkStart w:id="5076" w:name="_Toc29810724"/>
      <w:bookmarkStart w:id="5077" w:name="_Toc36636076"/>
      <w:bookmarkStart w:id="5078" w:name="_Toc37273022"/>
      <w:bookmarkStart w:id="5079" w:name="_Toc45886102"/>
      <w:bookmarkStart w:id="5080" w:name="_Toc53183178"/>
      <w:bookmarkStart w:id="5081" w:name="_Toc58915845"/>
      <w:bookmarkStart w:id="5082" w:name="_Toc58918026"/>
      <w:bookmarkStart w:id="5083" w:name="_Toc66693895"/>
      <w:bookmarkStart w:id="5084" w:name="_Toc74915847"/>
      <w:bookmarkStart w:id="5085" w:name="_Toc76114472"/>
      <w:bookmarkStart w:id="5086" w:name="_Toc76544358"/>
      <w:bookmarkStart w:id="5087" w:name="_Toc82536480"/>
      <w:bookmarkStart w:id="5088" w:name="_Toc89952773"/>
      <w:bookmarkStart w:id="5089" w:name="_Toc98766589"/>
      <w:bookmarkStart w:id="5090" w:name="_Toc99702952"/>
      <w:bookmarkStart w:id="5091" w:name="_Toc106206738"/>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5092" w:name="_Toc21102876"/>
      <w:bookmarkStart w:id="5093" w:name="_Toc29810725"/>
      <w:bookmarkStart w:id="5094" w:name="_Toc36636077"/>
      <w:bookmarkStart w:id="5095" w:name="_Toc37273023"/>
      <w:bookmarkStart w:id="5096" w:name="_Toc45886103"/>
      <w:bookmarkStart w:id="5097" w:name="_Toc53183179"/>
      <w:bookmarkStart w:id="5098" w:name="_Toc58915846"/>
      <w:bookmarkStart w:id="5099"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100" w:name="_Toc66693896"/>
      <w:bookmarkStart w:id="5101" w:name="_Toc74915848"/>
      <w:bookmarkStart w:id="5102" w:name="_Toc76114473"/>
      <w:bookmarkStart w:id="5103" w:name="_Toc76544359"/>
      <w:bookmarkStart w:id="5104" w:name="_Toc82536481"/>
      <w:bookmarkStart w:id="5105" w:name="_Toc89952774"/>
      <w:bookmarkStart w:id="5106" w:name="_Toc98766590"/>
      <w:bookmarkStart w:id="5107" w:name="_Toc99702953"/>
      <w:bookmarkStart w:id="5108" w:name="_Toc106206739"/>
      <w:r w:rsidRPr="00931575">
        <w:t>7.</w:t>
      </w:r>
      <w:r w:rsidRPr="00931575">
        <w:rPr>
          <w:lang w:val="en-US"/>
        </w:rPr>
        <w:t>6</w:t>
      </w:r>
      <w:r w:rsidRPr="00931575">
        <w:t>.5</w:t>
      </w:r>
      <w:r w:rsidRPr="00931575">
        <w:tab/>
        <w:t>Test requirements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0F06165" w14:textId="77777777" w:rsidR="00C45907" w:rsidRPr="00931575" w:rsidRDefault="00C45907" w:rsidP="00C45907">
      <w:pPr>
        <w:pStyle w:val="Heading4"/>
        <w:rPr>
          <w:i/>
        </w:rPr>
      </w:pPr>
      <w:bookmarkStart w:id="5109" w:name="_Toc21102877"/>
      <w:bookmarkStart w:id="5110" w:name="_Toc29810726"/>
      <w:bookmarkStart w:id="5111" w:name="_Toc36636078"/>
      <w:bookmarkStart w:id="5112" w:name="_Toc37273024"/>
      <w:bookmarkStart w:id="5113" w:name="_Toc45886104"/>
      <w:bookmarkStart w:id="5114" w:name="_Toc53183180"/>
      <w:bookmarkStart w:id="5115" w:name="_Toc58915847"/>
      <w:bookmarkStart w:id="5116" w:name="_Toc58918028"/>
      <w:bookmarkStart w:id="5117" w:name="_Toc66693897"/>
      <w:bookmarkStart w:id="5118" w:name="_Toc74915849"/>
      <w:bookmarkStart w:id="5119" w:name="_Toc76114474"/>
      <w:bookmarkStart w:id="5120" w:name="_Toc76544360"/>
      <w:bookmarkStart w:id="5121" w:name="_Toc82536482"/>
      <w:bookmarkStart w:id="5122" w:name="_Toc89952775"/>
      <w:bookmarkStart w:id="5123" w:name="_Toc98766591"/>
      <w:bookmarkStart w:id="5124" w:name="_Toc99702954"/>
      <w:bookmarkStart w:id="5125" w:name="_Toc106206740"/>
      <w:r w:rsidRPr="00931575">
        <w:t>7.</w:t>
      </w:r>
      <w:r w:rsidRPr="00931575">
        <w:rPr>
          <w:lang w:val="en-US"/>
        </w:rPr>
        <w:t>6</w:t>
      </w:r>
      <w:r w:rsidRPr="00931575">
        <w:t>.5.1</w:t>
      </w:r>
      <w:r w:rsidRPr="00931575">
        <w:tab/>
        <w:t xml:space="preserve">Requirement for </w:t>
      </w:r>
      <w:r w:rsidRPr="00931575">
        <w:rPr>
          <w:i/>
        </w:rPr>
        <w:t>BS type 1-O</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5126" w:name="_Toc21102878"/>
      <w:bookmarkStart w:id="5127" w:name="_Toc29810727"/>
      <w:bookmarkStart w:id="5128" w:name="_Toc36636079"/>
      <w:bookmarkStart w:id="5129" w:name="_Toc37273025"/>
      <w:bookmarkStart w:id="5130" w:name="_Toc45886105"/>
      <w:bookmarkStart w:id="5131" w:name="_Toc53183181"/>
      <w:bookmarkStart w:id="5132" w:name="_Toc58915848"/>
      <w:bookmarkStart w:id="5133" w:name="_Toc58918029"/>
      <w:bookmarkStart w:id="5134" w:name="_Toc66693898"/>
      <w:bookmarkStart w:id="5135" w:name="_Toc74915850"/>
      <w:bookmarkStart w:id="5136" w:name="_Toc76114475"/>
      <w:bookmarkStart w:id="5137" w:name="_Toc76544361"/>
      <w:bookmarkStart w:id="5138" w:name="_Toc82536483"/>
      <w:bookmarkStart w:id="5139" w:name="_Toc89952776"/>
      <w:bookmarkStart w:id="5140" w:name="_Toc98766592"/>
      <w:bookmarkStart w:id="5141" w:name="_Toc99702955"/>
      <w:bookmarkStart w:id="5142" w:name="_Toc106206741"/>
      <w:r w:rsidRPr="00931575">
        <w:t>7.</w:t>
      </w:r>
      <w:r w:rsidRPr="00931575">
        <w:rPr>
          <w:lang w:val="en-US"/>
        </w:rPr>
        <w:t>6</w:t>
      </w:r>
      <w:r w:rsidRPr="00931575">
        <w:t>.5.1.1</w:t>
      </w:r>
      <w:r w:rsidRPr="00931575">
        <w:tab/>
        <w:t>General</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5143" w:name="_Toc21102879"/>
      <w:bookmarkStart w:id="5144" w:name="_Toc29810728"/>
      <w:bookmarkStart w:id="5145" w:name="_Toc36636080"/>
      <w:bookmarkStart w:id="5146" w:name="_Toc37273026"/>
      <w:bookmarkStart w:id="5147" w:name="_Toc45886106"/>
      <w:bookmarkStart w:id="5148" w:name="_Toc53183182"/>
      <w:bookmarkStart w:id="5149" w:name="_Toc58915849"/>
      <w:bookmarkStart w:id="5150" w:name="_Toc58918030"/>
      <w:bookmarkStart w:id="5151" w:name="_Toc66693899"/>
      <w:bookmarkStart w:id="5152" w:name="_Toc74915851"/>
      <w:bookmarkStart w:id="5153" w:name="_Toc76114476"/>
      <w:bookmarkStart w:id="5154" w:name="_Toc76544362"/>
      <w:bookmarkStart w:id="5155" w:name="_Toc82536484"/>
      <w:bookmarkStart w:id="5156" w:name="_Toc89952777"/>
      <w:bookmarkStart w:id="5157" w:name="_Toc98766593"/>
      <w:bookmarkStart w:id="5158" w:name="_Toc99702956"/>
      <w:bookmarkStart w:id="5159" w:name="_Toc106206742"/>
      <w:r w:rsidRPr="00931575">
        <w:t>7.</w:t>
      </w:r>
      <w:r w:rsidRPr="00931575">
        <w:rPr>
          <w:lang w:val="en-US"/>
        </w:rPr>
        <w:t>6</w:t>
      </w:r>
      <w:r w:rsidRPr="00931575">
        <w:t>.5.1.2</w:t>
      </w:r>
      <w:r w:rsidRPr="00931575">
        <w:tab/>
        <w:t>Co-location requirement</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5160" w:name="_Toc21102880"/>
      <w:bookmarkStart w:id="5161" w:name="_Toc29810729"/>
      <w:bookmarkStart w:id="5162" w:name="_Toc36636081"/>
      <w:bookmarkStart w:id="5163" w:name="_Toc37273027"/>
      <w:bookmarkStart w:id="5164" w:name="_Toc45886107"/>
      <w:bookmarkStart w:id="5165" w:name="_Toc53183183"/>
      <w:bookmarkStart w:id="5166" w:name="_Toc58915850"/>
      <w:bookmarkStart w:id="5167" w:name="_Toc58918031"/>
      <w:bookmarkStart w:id="5168" w:name="_Toc66693900"/>
      <w:bookmarkStart w:id="5169" w:name="_Toc74915852"/>
      <w:bookmarkStart w:id="5170" w:name="_Toc76114477"/>
      <w:bookmarkStart w:id="5171" w:name="_Toc76544363"/>
      <w:bookmarkStart w:id="5172" w:name="_Toc82536485"/>
      <w:bookmarkStart w:id="5173" w:name="_Toc89952778"/>
      <w:bookmarkStart w:id="5174" w:name="_Toc98766594"/>
      <w:bookmarkStart w:id="5175" w:name="_Toc99702957"/>
      <w:bookmarkStart w:id="5176" w:name="_Toc106206743"/>
      <w:r w:rsidRPr="00931575">
        <w:t>7.</w:t>
      </w:r>
      <w:r w:rsidRPr="00931575">
        <w:rPr>
          <w:lang w:val="en-US"/>
        </w:rPr>
        <w:t>6</w:t>
      </w:r>
      <w:r w:rsidRPr="00931575">
        <w:t>.5.2</w:t>
      </w:r>
      <w:r w:rsidRPr="00931575">
        <w:tab/>
        <w:t xml:space="preserve">Requirement for </w:t>
      </w:r>
      <w:r w:rsidRPr="00931575">
        <w:rPr>
          <w:i/>
        </w:rPr>
        <w:t>BS type 2-O</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5177" w:name="_Toc21102881"/>
      <w:bookmarkStart w:id="5178" w:name="_Toc29810730"/>
      <w:bookmarkStart w:id="5179" w:name="_Toc36636082"/>
      <w:bookmarkStart w:id="5180" w:name="_Toc37273028"/>
      <w:bookmarkStart w:id="5181" w:name="_Toc45886108"/>
      <w:bookmarkStart w:id="5182" w:name="_Toc53183184"/>
      <w:bookmarkStart w:id="5183" w:name="_Toc58915851"/>
      <w:bookmarkStart w:id="5184" w:name="_Toc58918032"/>
      <w:bookmarkStart w:id="5185" w:name="_Toc66693901"/>
      <w:bookmarkStart w:id="5186" w:name="_Toc74915853"/>
      <w:bookmarkStart w:id="5187" w:name="_Toc76114478"/>
      <w:bookmarkStart w:id="5188" w:name="_Toc76544364"/>
      <w:bookmarkStart w:id="5189" w:name="_Toc82536486"/>
      <w:bookmarkStart w:id="5190" w:name="_Toc89952779"/>
      <w:bookmarkStart w:id="5191" w:name="_Toc98766595"/>
      <w:bookmarkStart w:id="5192" w:name="_Toc99702958"/>
      <w:bookmarkStart w:id="5193" w:name="_Toc106206744"/>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5194" w:name="_Toc21102882"/>
      <w:bookmarkStart w:id="5195" w:name="_Toc29810731"/>
      <w:bookmarkStart w:id="5196" w:name="_Toc36636083"/>
      <w:bookmarkStart w:id="5197" w:name="_Toc37273029"/>
      <w:bookmarkStart w:id="5198" w:name="_Toc45886109"/>
      <w:bookmarkStart w:id="5199" w:name="_Toc53183185"/>
      <w:bookmarkStart w:id="5200" w:name="_Toc58915852"/>
      <w:bookmarkStart w:id="5201" w:name="_Toc58918033"/>
      <w:bookmarkStart w:id="5202" w:name="_Toc66693902"/>
      <w:bookmarkStart w:id="5203" w:name="_Toc74915854"/>
      <w:bookmarkStart w:id="5204" w:name="_Toc76114479"/>
      <w:bookmarkStart w:id="5205" w:name="_Toc76544365"/>
      <w:bookmarkStart w:id="5206" w:name="_Toc82536487"/>
      <w:bookmarkStart w:id="5207" w:name="_Toc89952780"/>
      <w:bookmarkStart w:id="5208" w:name="_Toc98766596"/>
      <w:bookmarkStart w:id="5209" w:name="_Toc99702959"/>
      <w:bookmarkStart w:id="5210" w:name="_Toc106206745"/>
      <w:r w:rsidRPr="00931575">
        <w:t>7.7</w:t>
      </w:r>
      <w:r w:rsidRPr="00931575">
        <w:tab/>
        <w:t>OTA receiver spurious emissions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1FFCBD0" w14:textId="77777777" w:rsidR="00C45907" w:rsidRPr="00931575" w:rsidRDefault="00C45907" w:rsidP="00C45907">
      <w:pPr>
        <w:pStyle w:val="Heading3"/>
        <w:rPr>
          <w:lang w:eastAsia="sv-SE"/>
        </w:rPr>
      </w:pPr>
      <w:bookmarkStart w:id="5211" w:name="_Toc21102883"/>
      <w:bookmarkStart w:id="5212" w:name="_Toc29810732"/>
      <w:bookmarkStart w:id="5213" w:name="_Toc36636084"/>
      <w:bookmarkStart w:id="5214" w:name="_Toc37273030"/>
      <w:bookmarkStart w:id="5215" w:name="_Toc45886110"/>
      <w:bookmarkStart w:id="5216" w:name="_Toc53183186"/>
      <w:bookmarkStart w:id="5217" w:name="_Toc58915853"/>
      <w:bookmarkStart w:id="5218" w:name="_Toc58918034"/>
      <w:bookmarkStart w:id="5219" w:name="_Toc66693903"/>
      <w:bookmarkStart w:id="5220" w:name="_Toc74915855"/>
      <w:bookmarkStart w:id="5221" w:name="_Toc76114480"/>
      <w:bookmarkStart w:id="5222" w:name="_Toc76544366"/>
      <w:bookmarkStart w:id="5223" w:name="_Toc82536488"/>
      <w:bookmarkStart w:id="5224" w:name="_Toc89952781"/>
      <w:bookmarkStart w:id="5225" w:name="_Toc98766597"/>
      <w:bookmarkStart w:id="5226" w:name="_Toc99702960"/>
      <w:bookmarkStart w:id="5227" w:name="_Toc106206746"/>
      <w:r w:rsidRPr="00931575">
        <w:rPr>
          <w:lang w:eastAsia="sv-SE"/>
        </w:rPr>
        <w:t>7.7.1</w:t>
      </w:r>
      <w:r w:rsidRPr="00931575">
        <w:rPr>
          <w:lang w:eastAsia="sv-SE"/>
        </w:rPr>
        <w:tab/>
        <w:t>Definition and applicability</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0D3ACEBF" w14:textId="77777777" w:rsidR="00C45907" w:rsidRPr="00931575" w:rsidRDefault="00C45907" w:rsidP="00136C94">
      <w:pPr>
        <w:rPr>
          <w:lang w:val="en-US" w:eastAsia="zh-CN"/>
        </w:rPr>
      </w:pPr>
      <w:bookmarkStart w:id="522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5228"/>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5229" w:name="_Toc21102884"/>
      <w:bookmarkStart w:id="5230" w:name="_Toc29810733"/>
      <w:bookmarkStart w:id="5231" w:name="_Toc36636085"/>
      <w:bookmarkStart w:id="5232" w:name="_Toc37273031"/>
      <w:bookmarkStart w:id="5233" w:name="_Toc45886111"/>
      <w:bookmarkStart w:id="5234" w:name="_Toc53183187"/>
      <w:bookmarkStart w:id="5235" w:name="_Toc58915854"/>
      <w:bookmarkStart w:id="5236" w:name="_Toc58918035"/>
      <w:bookmarkStart w:id="5237" w:name="_Toc66693904"/>
      <w:bookmarkStart w:id="5238" w:name="_Toc74915856"/>
      <w:bookmarkStart w:id="5239" w:name="_Toc76114481"/>
      <w:bookmarkStart w:id="5240" w:name="_Toc76544367"/>
      <w:bookmarkStart w:id="5241" w:name="_Toc82536489"/>
      <w:bookmarkStart w:id="5242" w:name="_Toc89952782"/>
      <w:bookmarkStart w:id="5243" w:name="_Toc98766598"/>
      <w:bookmarkStart w:id="5244" w:name="_Toc99702961"/>
      <w:bookmarkStart w:id="5245" w:name="_Toc106206747"/>
      <w:r w:rsidRPr="00931575">
        <w:rPr>
          <w:lang w:eastAsia="sv-SE"/>
        </w:rPr>
        <w:t>7.7.2</w:t>
      </w:r>
      <w:r w:rsidRPr="00931575">
        <w:rPr>
          <w:lang w:eastAsia="sv-SE"/>
        </w:rPr>
        <w:tab/>
        <w:t>Minimum requirement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5246" w:name="_Toc21102885"/>
      <w:bookmarkStart w:id="5247" w:name="_Toc29810734"/>
      <w:bookmarkStart w:id="5248" w:name="_Toc36636086"/>
      <w:bookmarkStart w:id="5249" w:name="_Toc37273032"/>
      <w:bookmarkStart w:id="5250" w:name="_Toc45886112"/>
      <w:bookmarkStart w:id="5251" w:name="_Toc53183188"/>
      <w:bookmarkStart w:id="5252" w:name="_Toc58915855"/>
      <w:bookmarkStart w:id="5253" w:name="_Toc58918036"/>
      <w:bookmarkStart w:id="5254" w:name="_Toc66693905"/>
      <w:bookmarkStart w:id="5255" w:name="_Toc74915857"/>
      <w:bookmarkStart w:id="5256" w:name="_Toc76114482"/>
      <w:bookmarkStart w:id="5257" w:name="_Toc76544368"/>
      <w:bookmarkStart w:id="5258" w:name="_Toc82536490"/>
      <w:bookmarkStart w:id="5259" w:name="_Toc89952783"/>
      <w:bookmarkStart w:id="5260" w:name="_Toc98766599"/>
      <w:bookmarkStart w:id="5261" w:name="_Toc99702962"/>
      <w:bookmarkStart w:id="5262" w:name="_Toc106206748"/>
      <w:r w:rsidRPr="00931575">
        <w:rPr>
          <w:lang w:eastAsia="sv-SE"/>
        </w:rPr>
        <w:t>7.7.3</w:t>
      </w:r>
      <w:r w:rsidRPr="00931575">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5263" w:name="_Toc21102886"/>
      <w:bookmarkStart w:id="5264" w:name="_Toc29810735"/>
      <w:bookmarkStart w:id="5265" w:name="_Toc36636087"/>
      <w:bookmarkStart w:id="5266" w:name="_Toc37273033"/>
      <w:bookmarkStart w:id="5267" w:name="_Toc45886113"/>
      <w:bookmarkStart w:id="5268" w:name="_Toc53183189"/>
      <w:bookmarkStart w:id="5269" w:name="_Toc58915856"/>
      <w:bookmarkStart w:id="5270" w:name="_Toc58918037"/>
      <w:bookmarkStart w:id="5271" w:name="_Toc66693906"/>
      <w:bookmarkStart w:id="5272" w:name="_Toc74915858"/>
      <w:bookmarkStart w:id="5273" w:name="_Toc76114483"/>
      <w:bookmarkStart w:id="5274" w:name="_Toc76544369"/>
      <w:bookmarkStart w:id="5275" w:name="_Toc82536491"/>
      <w:bookmarkStart w:id="5276" w:name="_Toc89952784"/>
      <w:bookmarkStart w:id="5277" w:name="_Toc98766600"/>
      <w:bookmarkStart w:id="5278" w:name="_Toc99702963"/>
      <w:bookmarkStart w:id="5279" w:name="_Toc106206749"/>
      <w:r w:rsidRPr="00931575">
        <w:rPr>
          <w:lang w:eastAsia="sv-SE"/>
        </w:rPr>
        <w:t>7.7.4</w:t>
      </w:r>
      <w:r w:rsidRPr="00931575">
        <w:rPr>
          <w:lang w:eastAsia="sv-SE"/>
        </w:rPr>
        <w:tab/>
        <w:t>Method of test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80B9A5B" w14:textId="77777777" w:rsidR="00C45907" w:rsidRPr="00931575" w:rsidRDefault="00C45907" w:rsidP="00C45907">
      <w:pPr>
        <w:pStyle w:val="Heading4"/>
        <w:rPr>
          <w:lang w:eastAsia="sv-SE"/>
        </w:rPr>
      </w:pPr>
      <w:bookmarkStart w:id="5280" w:name="_Toc21102887"/>
      <w:bookmarkStart w:id="5281" w:name="_Toc29810736"/>
      <w:bookmarkStart w:id="5282" w:name="_Toc36636088"/>
      <w:bookmarkStart w:id="5283" w:name="_Toc37273034"/>
      <w:bookmarkStart w:id="5284" w:name="_Toc45886114"/>
      <w:bookmarkStart w:id="5285" w:name="_Toc53183190"/>
      <w:bookmarkStart w:id="5286" w:name="_Toc58915857"/>
      <w:bookmarkStart w:id="5287" w:name="_Toc58918038"/>
      <w:bookmarkStart w:id="5288" w:name="_Toc66693907"/>
      <w:bookmarkStart w:id="5289" w:name="_Toc74915859"/>
      <w:bookmarkStart w:id="5290" w:name="_Toc76114484"/>
      <w:bookmarkStart w:id="5291" w:name="_Toc76544370"/>
      <w:bookmarkStart w:id="5292" w:name="_Toc82536492"/>
      <w:bookmarkStart w:id="5293" w:name="_Toc89952785"/>
      <w:bookmarkStart w:id="5294" w:name="_Toc98766601"/>
      <w:bookmarkStart w:id="5295" w:name="_Toc99702964"/>
      <w:bookmarkStart w:id="5296" w:name="_Toc106206750"/>
      <w:r w:rsidRPr="00931575">
        <w:rPr>
          <w:lang w:eastAsia="sv-SE"/>
        </w:rPr>
        <w:t>7.7.4.1</w:t>
      </w:r>
      <w:r w:rsidRPr="00931575">
        <w:rPr>
          <w:lang w:eastAsia="sv-SE"/>
        </w:rPr>
        <w:tab/>
        <w:t>Initial conditions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5297" w:name="_Toc21102888"/>
      <w:bookmarkStart w:id="5298" w:name="_Toc29810737"/>
      <w:bookmarkStart w:id="5299" w:name="_Toc36636089"/>
      <w:bookmarkStart w:id="5300" w:name="_Toc37273035"/>
      <w:bookmarkStart w:id="5301" w:name="_Toc45886115"/>
      <w:bookmarkStart w:id="5302" w:name="_Toc53183191"/>
      <w:bookmarkStart w:id="5303" w:name="_Toc58915858"/>
      <w:bookmarkStart w:id="5304" w:name="_Toc58918039"/>
      <w:bookmarkStart w:id="5305" w:name="_Toc66693908"/>
      <w:bookmarkStart w:id="5306" w:name="_Toc74915860"/>
      <w:bookmarkStart w:id="5307" w:name="_Toc76114485"/>
      <w:bookmarkStart w:id="5308" w:name="_Toc76544371"/>
      <w:bookmarkStart w:id="5309" w:name="_Toc82536493"/>
      <w:bookmarkStart w:id="5310" w:name="_Toc89952786"/>
      <w:bookmarkStart w:id="5311" w:name="_Toc98766602"/>
      <w:bookmarkStart w:id="5312" w:name="_Toc99702965"/>
      <w:bookmarkStart w:id="5313" w:name="_Toc106206751"/>
      <w:r w:rsidRPr="00931575">
        <w:rPr>
          <w:lang w:eastAsia="sv-SE"/>
        </w:rPr>
        <w:t>7.7.4.2</w:t>
      </w:r>
      <w:r w:rsidRPr="00931575">
        <w:rPr>
          <w:lang w:eastAsia="sv-SE"/>
        </w:rPr>
        <w:tab/>
        <w:t>Procedure</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803800">
      <w:pPr>
        <w:pStyle w:val="B1"/>
      </w:pPr>
      <w:r w:rsidRPr="006D5D66">
        <w:t>4)</w:t>
      </w:r>
      <w:r w:rsidRPr="006D5D66">
        <w:tab/>
        <w:t>The measurement device characteristics shall be:</w:t>
      </w:r>
    </w:p>
    <w:p w14:paraId="00E603E3" w14:textId="77777777" w:rsidR="00803800" w:rsidRPr="006D5D66" w:rsidRDefault="00803800" w:rsidP="00803800">
      <w:pPr>
        <w:pStyle w:val="B2"/>
      </w:pPr>
      <w:r w:rsidRPr="006D5D66">
        <w:t>-</w:t>
      </w:r>
      <w:r w:rsidRPr="006D5D66">
        <w:tab/>
        <w:t>Detection mode: True RMS.</w:t>
      </w:r>
    </w:p>
    <w:p w14:paraId="23A983CA" w14:textId="530812F4" w:rsidR="000841F9" w:rsidRDefault="000841F9" w:rsidP="000841F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314" w:name="_Toc21102889"/>
      <w:bookmarkStart w:id="5315" w:name="_Toc29810738"/>
      <w:bookmarkStart w:id="5316" w:name="_Toc36636090"/>
      <w:bookmarkStart w:id="5317" w:name="_Toc37273036"/>
      <w:bookmarkStart w:id="5318" w:name="_Toc45886116"/>
      <w:bookmarkStart w:id="5319" w:name="_Toc53183192"/>
      <w:bookmarkStart w:id="5320" w:name="_Toc58915859"/>
      <w:bookmarkStart w:id="5321" w:name="_Toc58918040"/>
      <w:bookmarkStart w:id="5322" w:name="_Toc66693909"/>
      <w:bookmarkStart w:id="5323" w:name="_Toc74915861"/>
      <w:bookmarkStart w:id="5324" w:name="_Toc76114486"/>
      <w:bookmarkStart w:id="5325" w:name="_Toc76544372"/>
      <w:bookmarkStart w:id="5326" w:name="_Toc82536494"/>
      <w:bookmarkStart w:id="5327" w:name="_Toc89952787"/>
      <w:bookmarkStart w:id="5328" w:name="_Toc98766603"/>
      <w:bookmarkStart w:id="5329" w:name="_Toc99702966"/>
      <w:bookmarkStart w:id="5330" w:name="_Toc106206752"/>
      <w:r w:rsidRPr="00931575">
        <w:rPr>
          <w:lang w:eastAsia="sv-SE"/>
        </w:rPr>
        <w:t>7.7.5</w:t>
      </w:r>
      <w:r w:rsidRPr="00931575">
        <w:rPr>
          <w:lang w:eastAsia="sv-SE"/>
        </w:rPr>
        <w:tab/>
        <w:t>Test requirement</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16FFC9B" w14:textId="77777777" w:rsidR="00C45907" w:rsidRPr="00931575" w:rsidRDefault="00C45907" w:rsidP="00C45907">
      <w:pPr>
        <w:pStyle w:val="Heading4"/>
      </w:pPr>
      <w:bookmarkStart w:id="5331" w:name="_Toc21102890"/>
      <w:bookmarkStart w:id="5332" w:name="_Toc29810739"/>
      <w:bookmarkStart w:id="5333" w:name="_Toc36636091"/>
      <w:bookmarkStart w:id="5334" w:name="_Toc37273037"/>
      <w:bookmarkStart w:id="5335" w:name="_Toc45886117"/>
      <w:bookmarkStart w:id="5336" w:name="_Toc53183193"/>
      <w:bookmarkStart w:id="5337" w:name="_Toc58915860"/>
      <w:bookmarkStart w:id="5338" w:name="_Toc58918041"/>
      <w:bookmarkStart w:id="5339" w:name="_Toc66693910"/>
      <w:bookmarkStart w:id="5340" w:name="_Toc74915862"/>
      <w:bookmarkStart w:id="5341" w:name="_Toc76114487"/>
      <w:bookmarkStart w:id="5342" w:name="_Toc76544373"/>
      <w:bookmarkStart w:id="5343" w:name="_Toc82536495"/>
      <w:bookmarkStart w:id="5344" w:name="_Toc89952788"/>
      <w:bookmarkStart w:id="5345" w:name="_Toc98766604"/>
      <w:bookmarkStart w:id="5346" w:name="_Toc99702967"/>
      <w:bookmarkStart w:id="5347" w:name="_Toc106206753"/>
      <w:r w:rsidRPr="00931575">
        <w:t>7.7.5.1</w:t>
      </w:r>
      <w:r w:rsidRPr="00931575">
        <w:tab/>
        <w:t xml:space="preserve">Test requirement for </w:t>
      </w:r>
      <w:r w:rsidRPr="00931575">
        <w:rPr>
          <w:i/>
        </w:rPr>
        <w:t>BS type 1-O</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5348" w:name="_Toc21102891"/>
      <w:bookmarkStart w:id="5349" w:name="_Toc29810740"/>
      <w:bookmarkStart w:id="5350" w:name="_Toc36636092"/>
      <w:bookmarkStart w:id="5351" w:name="_Toc37273038"/>
      <w:bookmarkStart w:id="5352" w:name="_Toc45886118"/>
      <w:bookmarkStart w:id="5353" w:name="_Toc53183194"/>
      <w:bookmarkStart w:id="5354" w:name="_Toc58915861"/>
      <w:bookmarkStart w:id="5355" w:name="_Toc58918042"/>
      <w:bookmarkStart w:id="5356" w:name="_Toc66693911"/>
      <w:bookmarkStart w:id="5357" w:name="_Toc74915863"/>
      <w:bookmarkStart w:id="5358" w:name="_Toc76114488"/>
      <w:bookmarkStart w:id="5359" w:name="_Toc76544374"/>
      <w:bookmarkStart w:id="5360" w:name="_Toc82536496"/>
      <w:bookmarkStart w:id="5361" w:name="_Toc89952789"/>
      <w:bookmarkStart w:id="5362" w:name="_Toc98766605"/>
      <w:bookmarkStart w:id="5363" w:name="_Toc99702968"/>
      <w:bookmarkStart w:id="5364" w:name="_Toc106206754"/>
      <w:r w:rsidRPr="00931575">
        <w:t>7.7.5.2</w:t>
      </w:r>
      <w:r w:rsidRPr="00931575">
        <w:tab/>
        <w:t xml:space="preserve">Test requirement for </w:t>
      </w:r>
      <w:r w:rsidRPr="00931575">
        <w:rPr>
          <w:i/>
        </w:rPr>
        <w:t>BS type 2-O</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5365" w:name="_Toc21102892"/>
      <w:bookmarkStart w:id="5366" w:name="_Toc29810741"/>
      <w:bookmarkStart w:id="5367" w:name="_Toc36636093"/>
      <w:bookmarkStart w:id="5368"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5369" w:name="_Hlk41916936"/>
      <w:r w:rsidRPr="00931575">
        <w:t>Limits for protection of Earth Exploration Satellite Service</w:t>
      </w:r>
      <w:bookmarkEnd w:id="536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5370" w:name="_Toc45886119"/>
      <w:bookmarkStart w:id="5371" w:name="_Toc53183195"/>
      <w:bookmarkStart w:id="5372" w:name="_Toc58915862"/>
      <w:bookmarkStart w:id="5373" w:name="_Toc58918043"/>
      <w:bookmarkStart w:id="5374" w:name="_Toc66693912"/>
      <w:bookmarkStart w:id="5375" w:name="_Toc74915864"/>
      <w:bookmarkStart w:id="5376" w:name="_Toc76114489"/>
      <w:bookmarkStart w:id="5377" w:name="_Toc76544375"/>
      <w:bookmarkStart w:id="5378" w:name="_Toc82536497"/>
      <w:bookmarkStart w:id="5379" w:name="_Toc89952790"/>
      <w:bookmarkStart w:id="5380" w:name="_Toc98766606"/>
      <w:bookmarkStart w:id="5381" w:name="_Toc99702969"/>
      <w:bookmarkStart w:id="5382" w:name="_Toc106206755"/>
      <w:r w:rsidRPr="00931575">
        <w:t>7.8</w:t>
      </w:r>
      <w:r w:rsidRPr="00931575">
        <w:tab/>
        <w:t>OTA receiver intermodulation</w:t>
      </w:r>
      <w:bookmarkEnd w:id="5365"/>
      <w:bookmarkEnd w:id="5366"/>
      <w:bookmarkEnd w:id="5367"/>
      <w:bookmarkEnd w:id="5368"/>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78F9BBD3" w14:textId="77777777" w:rsidR="00C45907" w:rsidRPr="00931575" w:rsidRDefault="00C45907" w:rsidP="00C45907">
      <w:pPr>
        <w:pStyle w:val="Heading3"/>
        <w:rPr>
          <w:lang w:eastAsia="sv-SE"/>
        </w:rPr>
      </w:pPr>
      <w:bookmarkStart w:id="5383" w:name="_Toc21102893"/>
      <w:bookmarkStart w:id="5384" w:name="_Toc29810742"/>
      <w:bookmarkStart w:id="5385" w:name="_Toc36636094"/>
      <w:bookmarkStart w:id="5386" w:name="_Toc37273040"/>
      <w:bookmarkStart w:id="5387" w:name="_Toc45886120"/>
      <w:bookmarkStart w:id="5388" w:name="_Toc53183196"/>
      <w:bookmarkStart w:id="5389" w:name="_Toc58915863"/>
      <w:bookmarkStart w:id="5390" w:name="_Toc58918044"/>
      <w:bookmarkStart w:id="5391" w:name="_Toc66693913"/>
      <w:bookmarkStart w:id="5392" w:name="_Toc74915865"/>
      <w:bookmarkStart w:id="5393" w:name="_Toc76114490"/>
      <w:bookmarkStart w:id="5394" w:name="_Toc76544376"/>
      <w:bookmarkStart w:id="5395" w:name="_Toc82536498"/>
      <w:bookmarkStart w:id="5396" w:name="_Toc89952791"/>
      <w:bookmarkStart w:id="5397" w:name="_Toc98766607"/>
      <w:bookmarkStart w:id="5398" w:name="_Toc99702970"/>
      <w:bookmarkStart w:id="5399" w:name="_Toc106206756"/>
      <w:r w:rsidRPr="00931575">
        <w:rPr>
          <w:lang w:eastAsia="sv-SE"/>
        </w:rPr>
        <w:t>7.8.1</w:t>
      </w:r>
      <w:r w:rsidRPr="00931575">
        <w:rPr>
          <w:lang w:eastAsia="sv-SE"/>
        </w:rPr>
        <w:tab/>
        <w:t>Definition and applicability</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400" w:name="_Toc21102894"/>
      <w:bookmarkStart w:id="5401" w:name="_Toc29810743"/>
      <w:bookmarkStart w:id="5402" w:name="_Toc36636095"/>
      <w:bookmarkStart w:id="5403" w:name="_Toc37273041"/>
      <w:bookmarkStart w:id="5404" w:name="_Toc45886121"/>
      <w:bookmarkStart w:id="5405" w:name="_Toc53183197"/>
      <w:bookmarkStart w:id="5406" w:name="_Toc58915864"/>
      <w:bookmarkStart w:id="5407" w:name="_Toc58918045"/>
      <w:bookmarkStart w:id="5408" w:name="_Toc66693914"/>
      <w:bookmarkStart w:id="5409" w:name="_Toc74915866"/>
      <w:bookmarkStart w:id="5410" w:name="_Toc76114491"/>
      <w:bookmarkStart w:id="5411" w:name="_Toc76544377"/>
      <w:bookmarkStart w:id="5412" w:name="_Toc82536499"/>
      <w:bookmarkStart w:id="5413" w:name="_Toc89952792"/>
      <w:bookmarkStart w:id="5414" w:name="_Toc98766608"/>
      <w:bookmarkStart w:id="5415" w:name="_Toc99702971"/>
      <w:bookmarkStart w:id="5416" w:name="_Toc106206757"/>
      <w:r w:rsidRPr="00931575">
        <w:rPr>
          <w:lang w:eastAsia="sv-SE"/>
        </w:rPr>
        <w:t>7.8.2</w:t>
      </w:r>
      <w:r w:rsidRPr="00931575">
        <w:rPr>
          <w:lang w:eastAsia="sv-SE"/>
        </w:rPr>
        <w:tab/>
        <w:t>Minimum requirement</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417" w:name="_Toc21102895"/>
      <w:bookmarkStart w:id="5418" w:name="_Toc29810744"/>
      <w:bookmarkStart w:id="5419" w:name="_Toc36636096"/>
      <w:bookmarkStart w:id="5420" w:name="_Toc37273042"/>
      <w:bookmarkStart w:id="5421" w:name="_Toc45886122"/>
      <w:bookmarkStart w:id="5422" w:name="_Toc53183198"/>
      <w:bookmarkStart w:id="5423" w:name="_Toc58915865"/>
      <w:bookmarkStart w:id="5424" w:name="_Toc58918046"/>
      <w:bookmarkStart w:id="5425" w:name="_Toc66693915"/>
      <w:bookmarkStart w:id="5426" w:name="_Toc74915867"/>
      <w:bookmarkStart w:id="5427" w:name="_Toc76114492"/>
      <w:bookmarkStart w:id="5428" w:name="_Toc76544378"/>
      <w:bookmarkStart w:id="5429" w:name="_Toc82536500"/>
      <w:bookmarkStart w:id="5430" w:name="_Toc89952793"/>
      <w:bookmarkStart w:id="5431" w:name="_Toc98766609"/>
      <w:bookmarkStart w:id="5432" w:name="_Toc99702972"/>
      <w:bookmarkStart w:id="5433" w:name="_Toc106206758"/>
      <w:r w:rsidRPr="00931575">
        <w:rPr>
          <w:lang w:eastAsia="sv-SE"/>
        </w:rPr>
        <w:t>7.8.3</w:t>
      </w:r>
      <w:r w:rsidRPr="00931575">
        <w:rPr>
          <w:lang w:eastAsia="sv-SE"/>
        </w:rPr>
        <w:tab/>
        <w:t>Test purpose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434" w:name="_Toc21102896"/>
      <w:bookmarkStart w:id="5435" w:name="_Toc29810745"/>
      <w:bookmarkStart w:id="5436" w:name="_Toc36636097"/>
      <w:bookmarkStart w:id="5437" w:name="_Toc37273043"/>
      <w:bookmarkStart w:id="5438" w:name="_Toc45886123"/>
      <w:bookmarkStart w:id="5439" w:name="_Toc53183199"/>
      <w:bookmarkStart w:id="5440" w:name="_Toc58915866"/>
      <w:bookmarkStart w:id="5441" w:name="_Toc58918047"/>
      <w:bookmarkStart w:id="5442" w:name="_Toc66693916"/>
      <w:bookmarkStart w:id="5443" w:name="_Toc74915868"/>
      <w:bookmarkStart w:id="5444" w:name="_Toc76114493"/>
      <w:bookmarkStart w:id="5445" w:name="_Toc76544379"/>
      <w:bookmarkStart w:id="5446" w:name="_Toc82536501"/>
      <w:bookmarkStart w:id="5447" w:name="_Toc89952794"/>
      <w:bookmarkStart w:id="5448" w:name="_Toc98766610"/>
      <w:bookmarkStart w:id="5449" w:name="_Toc99702973"/>
      <w:bookmarkStart w:id="5450" w:name="_Toc106206759"/>
      <w:r w:rsidRPr="00931575">
        <w:rPr>
          <w:lang w:eastAsia="sv-SE"/>
        </w:rPr>
        <w:t>7.8</w:t>
      </w:r>
      <w:r w:rsidRPr="00931575">
        <w:rPr>
          <w:lang w:eastAsia="zh-CN"/>
        </w:rPr>
        <w:t>.</w:t>
      </w:r>
      <w:r w:rsidRPr="00931575">
        <w:rPr>
          <w:lang w:eastAsia="sv-SE"/>
        </w:rPr>
        <w:t>4</w:t>
      </w:r>
      <w:r w:rsidRPr="00931575">
        <w:rPr>
          <w:lang w:eastAsia="sv-SE"/>
        </w:rPr>
        <w:tab/>
        <w:t>Method of test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0CF2153D" w14:textId="77777777" w:rsidR="00C45907" w:rsidRPr="00931575" w:rsidRDefault="00C45907" w:rsidP="00C45907">
      <w:pPr>
        <w:pStyle w:val="Heading4"/>
        <w:rPr>
          <w:lang w:eastAsia="sv-SE"/>
        </w:rPr>
      </w:pPr>
      <w:bookmarkStart w:id="5451" w:name="_Toc21102897"/>
      <w:bookmarkStart w:id="5452" w:name="_Toc29810746"/>
      <w:bookmarkStart w:id="5453" w:name="_Toc36636098"/>
      <w:bookmarkStart w:id="5454" w:name="_Toc37273044"/>
      <w:bookmarkStart w:id="5455" w:name="_Toc45886124"/>
      <w:bookmarkStart w:id="5456" w:name="_Toc53183200"/>
      <w:bookmarkStart w:id="5457" w:name="_Toc58915867"/>
      <w:bookmarkStart w:id="5458" w:name="_Toc58918048"/>
      <w:bookmarkStart w:id="5459" w:name="_Toc66693917"/>
      <w:bookmarkStart w:id="5460" w:name="_Toc74915869"/>
      <w:bookmarkStart w:id="5461" w:name="_Toc76114494"/>
      <w:bookmarkStart w:id="5462" w:name="_Toc76544380"/>
      <w:bookmarkStart w:id="5463" w:name="_Toc82536502"/>
      <w:bookmarkStart w:id="5464" w:name="_Toc89952795"/>
      <w:bookmarkStart w:id="5465" w:name="_Toc98766611"/>
      <w:bookmarkStart w:id="5466" w:name="_Toc99702974"/>
      <w:bookmarkStart w:id="5467" w:name="_Toc106206760"/>
      <w:r w:rsidRPr="00931575">
        <w:rPr>
          <w:lang w:eastAsia="sv-SE"/>
        </w:rPr>
        <w:t>7.8.4.1</w:t>
      </w:r>
      <w:r w:rsidRPr="00931575">
        <w:rPr>
          <w:lang w:eastAsia="sv-SE"/>
        </w:rPr>
        <w:tab/>
        <w:t>Initial conditions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468" w:name="_Toc21102898"/>
      <w:bookmarkStart w:id="5469" w:name="_Toc29810747"/>
      <w:bookmarkStart w:id="5470" w:name="_Toc36636099"/>
      <w:bookmarkStart w:id="5471" w:name="_Toc37273045"/>
      <w:bookmarkStart w:id="5472" w:name="_Toc45886125"/>
      <w:bookmarkStart w:id="5473" w:name="_Toc53183201"/>
      <w:bookmarkStart w:id="5474" w:name="_Toc58915868"/>
      <w:bookmarkStart w:id="5475" w:name="_Toc58918049"/>
      <w:bookmarkStart w:id="5476" w:name="_Toc66693918"/>
      <w:bookmarkStart w:id="5477" w:name="_Toc74915870"/>
      <w:bookmarkStart w:id="5478" w:name="_Toc76114495"/>
      <w:bookmarkStart w:id="5479" w:name="_Toc76544381"/>
      <w:bookmarkStart w:id="5480" w:name="_Toc82536503"/>
      <w:bookmarkStart w:id="5481" w:name="_Toc89952796"/>
      <w:bookmarkStart w:id="5482" w:name="_Toc98766612"/>
      <w:bookmarkStart w:id="5483" w:name="_Toc99702975"/>
      <w:bookmarkStart w:id="5484" w:name="_Toc106206761"/>
      <w:r w:rsidRPr="00931575">
        <w:rPr>
          <w:lang w:eastAsia="sv-SE"/>
        </w:rPr>
        <w:t>7.8.4.2</w:t>
      </w:r>
      <w:r w:rsidRPr="00931575">
        <w:rPr>
          <w:lang w:eastAsia="sv-SE"/>
        </w:rPr>
        <w:tab/>
        <w:t>Procedure</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485" w:name="_Toc21102899"/>
      <w:bookmarkStart w:id="5486" w:name="_Toc29810748"/>
      <w:bookmarkStart w:id="5487" w:name="_Toc36636100"/>
      <w:bookmarkStart w:id="5488" w:name="_Toc37273046"/>
      <w:bookmarkStart w:id="5489" w:name="_Toc45886126"/>
      <w:bookmarkStart w:id="5490" w:name="_Toc53183202"/>
      <w:bookmarkStart w:id="5491" w:name="_Toc58915869"/>
      <w:bookmarkStart w:id="5492" w:name="_Toc58918050"/>
      <w:bookmarkStart w:id="5493" w:name="_Toc66693919"/>
      <w:bookmarkStart w:id="5494" w:name="_Toc74915871"/>
      <w:bookmarkStart w:id="5495" w:name="_Toc76114496"/>
      <w:bookmarkStart w:id="5496" w:name="_Toc76544382"/>
      <w:bookmarkStart w:id="5497" w:name="_Toc82536504"/>
      <w:bookmarkStart w:id="5498" w:name="_Toc89952797"/>
      <w:bookmarkStart w:id="5499" w:name="_Toc98766613"/>
      <w:bookmarkStart w:id="5500" w:name="_Toc99702976"/>
      <w:bookmarkStart w:id="5501" w:name="_Toc106206762"/>
      <w:r w:rsidRPr="00931575">
        <w:rPr>
          <w:lang w:eastAsia="sv-SE"/>
        </w:rPr>
        <w:t>7.8</w:t>
      </w:r>
      <w:r w:rsidRPr="00931575">
        <w:rPr>
          <w:lang w:eastAsia="zh-CN"/>
        </w:rPr>
        <w:t>.</w:t>
      </w:r>
      <w:r w:rsidRPr="00931575">
        <w:rPr>
          <w:lang w:eastAsia="sv-SE"/>
        </w:rPr>
        <w:t>5</w:t>
      </w:r>
      <w:r w:rsidRPr="00931575">
        <w:rPr>
          <w:lang w:eastAsia="sv-SE"/>
        </w:rPr>
        <w:tab/>
        <w:t>Test requirement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348C81" w14:textId="77777777" w:rsidR="00C45907" w:rsidRPr="00931575" w:rsidRDefault="00C45907" w:rsidP="00C45907">
      <w:pPr>
        <w:pStyle w:val="Heading4"/>
        <w:rPr>
          <w:lang w:eastAsia="sv-SE"/>
        </w:rPr>
      </w:pPr>
      <w:bookmarkStart w:id="5502" w:name="_Toc21102900"/>
      <w:bookmarkStart w:id="5503" w:name="_Toc29810749"/>
      <w:bookmarkStart w:id="5504" w:name="_Toc36636101"/>
      <w:bookmarkStart w:id="5505" w:name="_Toc37273047"/>
      <w:bookmarkStart w:id="5506" w:name="_Toc45886127"/>
      <w:bookmarkStart w:id="5507" w:name="_Toc53183203"/>
      <w:bookmarkStart w:id="5508" w:name="_Toc58915870"/>
      <w:bookmarkStart w:id="5509" w:name="_Toc58918051"/>
      <w:bookmarkStart w:id="5510" w:name="_Toc66693920"/>
      <w:bookmarkStart w:id="5511" w:name="_Toc74915872"/>
      <w:bookmarkStart w:id="5512" w:name="_Toc76114497"/>
      <w:bookmarkStart w:id="5513" w:name="_Toc76544383"/>
      <w:bookmarkStart w:id="5514" w:name="_Toc82536505"/>
      <w:bookmarkStart w:id="5515" w:name="_Toc89952798"/>
      <w:bookmarkStart w:id="5516" w:name="_Toc98766614"/>
      <w:bookmarkStart w:id="5517" w:name="_Toc99702977"/>
      <w:bookmarkStart w:id="5518" w:name="_Toc106206763"/>
      <w:r w:rsidRPr="00931575">
        <w:rPr>
          <w:lang w:eastAsia="sv-SE"/>
        </w:rPr>
        <w:t>7.8.5.1</w:t>
      </w:r>
      <w:r w:rsidRPr="00931575">
        <w:rPr>
          <w:lang w:eastAsia="sv-SE"/>
        </w:rPr>
        <w:tab/>
      </w:r>
      <w:r w:rsidRPr="00931575">
        <w:rPr>
          <w:i/>
          <w:lang w:eastAsia="sv-SE"/>
        </w:rPr>
        <w:t>BS type 1-O</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551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5520" w:name="_Hlk499831507"/>
            <w:r w:rsidRPr="00931575">
              <w:t>±7.465</w:t>
            </w:r>
            <w:bookmarkEnd w:id="5520"/>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519"/>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5521" w:name="_Toc21102901"/>
      <w:bookmarkStart w:id="5522" w:name="_Toc29810750"/>
      <w:bookmarkStart w:id="5523" w:name="_Toc36636102"/>
      <w:bookmarkStart w:id="5524" w:name="_Toc37273048"/>
      <w:bookmarkStart w:id="5525" w:name="_Toc45886128"/>
      <w:bookmarkStart w:id="5526" w:name="_Toc53183204"/>
      <w:bookmarkStart w:id="5527" w:name="_Toc58915871"/>
      <w:bookmarkStart w:id="5528" w:name="_Toc58918052"/>
      <w:bookmarkStart w:id="5529" w:name="_Toc66693921"/>
      <w:bookmarkStart w:id="5530" w:name="_Toc74915873"/>
      <w:bookmarkStart w:id="5531" w:name="_Toc76114498"/>
      <w:bookmarkStart w:id="5532" w:name="_Toc76544384"/>
      <w:bookmarkStart w:id="5533" w:name="_Toc82536506"/>
      <w:bookmarkStart w:id="5534" w:name="_Toc89952799"/>
      <w:bookmarkStart w:id="5535" w:name="_Toc98766615"/>
      <w:bookmarkStart w:id="5536" w:name="_Toc99702978"/>
      <w:bookmarkStart w:id="5537" w:name="_Toc106206764"/>
      <w:r w:rsidRPr="00931575">
        <w:rPr>
          <w:lang w:eastAsia="sv-SE"/>
        </w:rPr>
        <w:t>7.8.5.2</w:t>
      </w:r>
      <w:r w:rsidRPr="00931575">
        <w:rPr>
          <w:lang w:eastAsia="sv-SE"/>
        </w:rPr>
        <w:tab/>
      </w:r>
      <w:r w:rsidRPr="00931575">
        <w:rPr>
          <w:i/>
          <w:lang w:eastAsia="sv-SE"/>
        </w:rPr>
        <w:t>BS type 2-O</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5538" w:name="_Toc21102902"/>
      <w:bookmarkStart w:id="5539" w:name="_Toc29810751"/>
      <w:bookmarkStart w:id="5540" w:name="_Toc36636103"/>
      <w:bookmarkStart w:id="5541" w:name="_Toc37273049"/>
      <w:bookmarkStart w:id="5542" w:name="_Toc45886129"/>
      <w:bookmarkStart w:id="5543" w:name="_Toc53183205"/>
      <w:bookmarkStart w:id="5544" w:name="_Toc58915872"/>
      <w:bookmarkStart w:id="5545" w:name="_Toc58918053"/>
      <w:bookmarkStart w:id="5546" w:name="_Toc66693922"/>
      <w:bookmarkStart w:id="5547" w:name="_Toc74915874"/>
      <w:bookmarkStart w:id="5548" w:name="_Toc76114499"/>
      <w:bookmarkStart w:id="5549" w:name="_Toc76544385"/>
      <w:bookmarkStart w:id="5550" w:name="_Toc82536507"/>
      <w:bookmarkStart w:id="5551" w:name="_Toc89952800"/>
      <w:bookmarkStart w:id="5552" w:name="_Toc98766616"/>
      <w:bookmarkStart w:id="5553" w:name="_Toc99702979"/>
      <w:bookmarkStart w:id="5554" w:name="_Toc106206765"/>
      <w:r w:rsidRPr="00931575">
        <w:t>7.9</w:t>
      </w:r>
      <w:r w:rsidRPr="00931575">
        <w:tab/>
        <w:t>OTA in-channel selectivity</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0E5484" w14:textId="77777777" w:rsidR="00C45907" w:rsidRPr="00931575" w:rsidRDefault="00C45907" w:rsidP="00C45907">
      <w:pPr>
        <w:pStyle w:val="Heading3"/>
        <w:rPr>
          <w:lang w:eastAsia="sv-SE"/>
        </w:rPr>
      </w:pPr>
      <w:bookmarkStart w:id="5555" w:name="_Toc21102903"/>
      <w:bookmarkStart w:id="5556" w:name="_Toc29810752"/>
      <w:bookmarkStart w:id="5557" w:name="_Toc36636104"/>
      <w:bookmarkStart w:id="5558" w:name="_Toc37273050"/>
      <w:bookmarkStart w:id="5559" w:name="_Toc45886130"/>
      <w:bookmarkStart w:id="5560" w:name="_Toc53183206"/>
      <w:bookmarkStart w:id="5561" w:name="_Toc58915873"/>
      <w:bookmarkStart w:id="5562" w:name="_Toc58918054"/>
      <w:bookmarkStart w:id="5563" w:name="_Toc66693923"/>
      <w:bookmarkStart w:id="5564" w:name="_Toc74915875"/>
      <w:bookmarkStart w:id="5565" w:name="_Toc76114500"/>
      <w:bookmarkStart w:id="5566" w:name="_Toc76544386"/>
      <w:bookmarkStart w:id="5567" w:name="_Toc82536508"/>
      <w:bookmarkStart w:id="5568" w:name="_Toc89952801"/>
      <w:bookmarkStart w:id="5569" w:name="_Toc98766617"/>
      <w:bookmarkStart w:id="5570" w:name="_Toc99702980"/>
      <w:bookmarkStart w:id="5571" w:name="_Toc106206766"/>
      <w:r w:rsidRPr="00931575">
        <w:rPr>
          <w:lang w:eastAsia="sv-SE"/>
        </w:rPr>
        <w:t>7.9.1</w:t>
      </w:r>
      <w:r w:rsidRPr="00931575">
        <w:rPr>
          <w:lang w:eastAsia="sv-SE"/>
        </w:rPr>
        <w:tab/>
        <w:t>Definition and applicability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572" w:name="_Toc21102904"/>
      <w:bookmarkStart w:id="5573" w:name="_Toc29810753"/>
      <w:bookmarkStart w:id="5574" w:name="_Toc36636105"/>
      <w:bookmarkStart w:id="5575" w:name="_Toc37273051"/>
      <w:bookmarkStart w:id="5576" w:name="_Toc45886131"/>
      <w:bookmarkStart w:id="5577" w:name="_Toc53183207"/>
      <w:bookmarkStart w:id="5578" w:name="_Toc58915874"/>
      <w:bookmarkStart w:id="5579" w:name="_Toc58918055"/>
      <w:bookmarkStart w:id="5580" w:name="_Toc66693924"/>
      <w:bookmarkStart w:id="5581" w:name="_Toc74915876"/>
      <w:bookmarkStart w:id="5582" w:name="_Toc76114501"/>
      <w:bookmarkStart w:id="5583" w:name="_Toc76544387"/>
      <w:bookmarkStart w:id="5584" w:name="_Toc82536509"/>
      <w:bookmarkStart w:id="5585" w:name="_Toc89952802"/>
      <w:bookmarkStart w:id="5586" w:name="_Toc98766618"/>
      <w:bookmarkStart w:id="5587" w:name="_Toc99702981"/>
      <w:bookmarkStart w:id="5588" w:name="_Toc106206767"/>
      <w:r w:rsidRPr="00931575">
        <w:rPr>
          <w:lang w:eastAsia="sv-SE"/>
        </w:rPr>
        <w:t>7.9.2</w:t>
      </w:r>
      <w:r w:rsidRPr="00931575">
        <w:rPr>
          <w:lang w:eastAsia="sv-SE"/>
        </w:rPr>
        <w:tab/>
        <w:t>Minimum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589" w:name="_Toc21102905"/>
      <w:bookmarkStart w:id="5590" w:name="_Toc29810754"/>
      <w:bookmarkStart w:id="5591" w:name="_Toc36636106"/>
      <w:bookmarkStart w:id="5592" w:name="_Toc37273052"/>
      <w:bookmarkStart w:id="5593" w:name="_Toc45886132"/>
      <w:bookmarkStart w:id="5594" w:name="_Toc53183208"/>
      <w:bookmarkStart w:id="5595" w:name="_Toc58915875"/>
      <w:bookmarkStart w:id="5596" w:name="_Toc58918056"/>
      <w:bookmarkStart w:id="5597" w:name="_Toc66693925"/>
      <w:bookmarkStart w:id="5598" w:name="_Toc74915877"/>
      <w:bookmarkStart w:id="5599" w:name="_Toc76114502"/>
      <w:bookmarkStart w:id="5600" w:name="_Toc76544388"/>
      <w:bookmarkStart w:id="5601" w:name="_Toc82536510"/>
      <w:bookmarkStart w:id="5602" w:name="_Toc89952803"/>
      <w:bookmarkStart w:id="5603" w:name="_Toc98766619"/>
      <w:bookmarkStart w:id="5604" w:name="_Toc99702982"/>
      <w:bookmarkStart w:id="5605" w:name="_Toc106206768"/>
      <w:r w:rsidRPr="00931575">
        <w:rPr>
          <w:lang w:eastAsia="sv-SE"/>
        </w:rPr>
        <w:t>7.9.3</w:t>
      </w:r>
      <w:r w:rsidRPr="00931575">
        <w:rPr>
          <w:lang w:eastAsia="sv-SE"/>
        </w:rPr>
        <w:tab/>
        <w:t>Test purpose</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606" w:name="_Toc21102906"/>
      <w:bookmarkStart w:id="5607" w:name="_Toc29810755"/>
      <w:bookmarkStart w:id="5608" w:name="_Toc36636107"/>
      <w:bookmarkStart w:id="5609" w:name="_Toc37273053"/>
      <w:bookmarkStart w:id="5610" w:name="_Toc45886133"/>
      <w:bookmarkStart w:id="5611" w:name="_Toc53183209"/>
      <w:bookmarkStart w:id="5612" w:name="_Toc58915876"/>
      <w:bookmarkStart w:id="5613" w:name="_Toc58918057"/>
      <w:bookmarkStart w:id="5614" w:name="_Toc66693926"/>
      <w:bookmarkStart w:id="5615" w:name="_Toc74915878"/>
      <w:bookmarkStart w:id="5616" w:name="_Toc76114503"/>
      <w:bookmarkStart w:id="5617" w:name="_Toc76544389"/>
      <w:bookmarkStart w:id="5618" w:name="_Toc82536511"/>
      <w:bookmarkStart w:id="5619" w:name="_Toc89952804"/>
      <w:bookmarkStart w:id="5620" w:name="_Toc98766620"/>
      <w:bookmarkStart w:id="5621" w:name="_Toc99702983"/>
      <w:bookmarkStart w:id="5622" w:name="_Toc106206769"/>
      <w:r w:rsidRPr="00931575">
        <w:rPr>
          <w:lang w:eastAsia="sv-SE"/>
        </w:rPr>
        <w:t>7.9</w:t>
      </w:r>
      <w:r w:rsidRPr="00931575">
        <w:rPr>
          <w:lang w:eastAsia="zh-CN"/>
        </w:rPr>
        <w:t>.</w:t>
      </w:r>
      <w:r w:rsidRPr="00931575">
        <w:rPr>
          <w:lang w:eastAsia="sv-SE"/>
        </w:rPr>
        <w:t>4</w:t>
      </w:r>
      <w:r w:rsidRPr="00931575">
        <w:rPr>
          <w:lang w:eastAsia="sv-SE"/>
        </w:rPr>
        <w:tab/>
        <w:t>Method of test</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74C4ADE9" w14:textId="77777777" w:rsidR="00C45907" w:rsidRPr="00931575" w:rsidRDefault="00C45907" w:rsidP="00C45907">
      <w:pPr>
        <w:pStyle w:val="Heading4"/>
        <w:rPr>
          <w:lang w:eastAsia="sv-SE"/>
        </w:rPr>
      </w:pPr>
      <w:bookmarkStart w:id="5623" w:name="_Toc21102907"/>
      <w:bookmarkStart w:id="5624" w:name="_Toc29810756"/>
      <w:bookmarkStart w:id="5625" w:name="_Toc36636108"/>
      <w:bookmarkStart w:id="5626" w:name="_Toc37273054"/>
      <w:bookmarkStart w:id="5627" w:name="_Toc45886134"/>
      <w:bookmarkStart w:id="5628" w:name="_Toc53183210"/>
      <w:bookmarkStart w:id="5629" w:name="_Toc58915877"/>
      <w:bookmarkStart w:id="5630" w:name="_Toc58918058"/>
      <w:bookmarkStart w:id="5631" w:name="_Toc66693927"/>
      <w:bookmarkStart w:id="5632" w:name="_Toc74915879"/>
      <w:bookmarkStart w:id="5633" w:name="_Toc76114504"/>
      <w:bookmarkStart w:id="5634" w:name="_Toc76544390"/>
      <w:bookmarkStart w:id="5635" w:name="_Toc82536512"/>
      <w:bookmarkStart w:id="5636" w:name="_Toc89952805"/>
      <w:bookmarkStart w:id="5637" w:name="_Toc98766621"/>
      <w:bookmarkStart w:id="5638" w:name="_Toc99702984"/>
      <w:bookmarkStart w:id="5639" w:name="_Toc106206770"/>
      <w:r w:rsidRPr="00931575">
        <w:rPr>
          <w:lang w:eastAsia="sv-SE"/>
        </w:rPr>
        <w:t>7.9.4.1</w:t>
      </w:r>
      <w:r w:rsidRPr="00931575">
        <w:rPr>
          <w:lang w:eastAsia="sv-SE"/>
        </w:rPr>
        <w:tab/>
        <w:t>Initial conditions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640" w:name="_Toc21102908"/>
      <w:bookmarkStart w:id="5641" w:name="_Toc29810757"/>
      <w:bookmarkStart w:id="5642" w:name="_Toc36636109"/>
      <w:bookmarkStart w:id="5643" w:name="_Toc37273055"/>
      <w:bookmarkStart w:id="5644" w:name="_Toc45886135"/>
      <w:bookmarkStart w:id="5645" w:name="_Toc53183211"/>
      <w:bookmarkStart w:id="5646" w:name="_Toc58915878"/>
      <w:bookmarkStart w:id="5647" w:name="_Toc58918059"/>
      <w:bookmarkStart w:id="5648" w:name="_Toc66693928"/>
      <w:bookmarkStart w:id="5649" w:name="_Toc74915880"/>
      <w:bookmarkStart w:id="5650" w:name="_Toc76114505"/>
      <w:bookmarkStart w:id="5651" w:name="_Toc76544391"/>
      <w:bookmarkStart w:id="5652" w:name="_Toc82536513"/>
      <w:bookmarkStart w:id="5653" w:name="_Toc89952806"/>
      <w:bookmarkStart w:id="5654" w:name="_Toc98766622"/>
      <w:bookmarkStart w:id="5655" w:name="_Toc99702985"/>
      <w:bookmarkStart w:id="5656" w:name="_Toc106206771"/>
      <w:r w:rsidRPr="00931575">
        <w:rPr>
          <w:lang w:eastAsia="sv-SE"/>
        </w:rPr>
        <w:t>7.9.4.2</w:t>
      </w:r>
      <w:r w:rsidRPr="00931575">
        <w:rPr>
          <w:lang w:eastAsia="sv-SE"/>
        </w:rPr>
        <w:tab/>
        <w:t>Procedure</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657" w:name="_Toc21102909"/>
      <w:bookmarkStart w:id="5658" w:name="_Toc29810758"/>
      <w:bookmarkStart w:id="5659" w:name="_Toc36636110"/>
      <w:bookmarkStart w:id="5660" w:name="_Toc37273056"/>
      <w:bookmarkStart w:id="5661" w:name="_Toc45886136"/>
      <w:bookmarkStart w:id="5662" w:name="_Toc53183212"/>
      <w:bookmarkStart w:id="5663" w:name="_Toc58915879"/>
      <w:bookmarkStart w:id="5664" w:name="_Toc58918060"/>
      <w:bookmarkStart w:id="5665" w:name="_Toc66693929"/>
      <w:bookmarkStart w:id="5666" w:name="_Toc74915881"/>
      <w:bookmarkStart w:id="5667" w:name="_Toc76114506"/>
      <w:bookmarkStart w:id="5668" w:name="_Toc76544392"/>
      <w:bookmarkStart w:id="5669" w:name="_Toc82536514"/>
      <w:bookmarkStart w:id="5670" w:name="_Toc89952807"/>
      <w:bookmarkStart w:id="5671" w:name="_Toc98766623"/>
      <w:bookmarkStart w:id="5672" w:name="_Toc99702986"/>
      <w:bookmarkStart w:id="5673" w:name="_Toc106206772"/>
      <w:r w:rsidRPr="00931575">
        <w:rPr>
          <w:lang w:eastAsia="sv-SE"/>
        </w:rPr>
        <w:t>7.9</w:t>
      </w:r>
      <w:r w:rsidRPr="00931575">
        <w:rPr>
          <w:lang w:eastAsia="zh-CN"/>
        </w:rPr>
        <w:t>.</w:t>
      </w:r>
      <w:r w:rsidRPr="00931575">
        <w:rPr>
          <w:lang w:eastAsia="sv-SE"/>
        </w:rPr>
        <w:t>5</w:t>
      </w:r>
      <w:r w:rsidRPr="00931575">
        <w:rPr>
          <w:lang w:eastAsia="sv-SE"/>
        </w:rPr>
        <w:tab/>
        <w:t>Test requirement</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79898A1E" w14:textId="77777777" w:rsidR="00C45907" w:rsidRPr="00931575" w:rsidRDefault="00C45907" w:rsidP="00C45907">
      <w:pPr>
        <w:pStyle w:val="Heading4"/>
        <w:rPr>
          <w:lang w:eastAsia="sv-SE"/>
        </w:rPr>
      </w:pPr>
      <w:bookmarkStart w:id="5674" w:name="_Toc21102910"/>
      <w:bookmarkStart w:id="5675" w:name="_Toc29810759"/>
      <w:bookmarkStart w:id="5676" w:name="_Toc36636111"/>
      <w:bookmarkStart w:id="5677" w:name="_Toc37273057"/>
      <w:bookmarkStart w:id="5678" w:name="_Toc45886137"/>
      <w:bookmarkStart w:id="5679" w:name="_Toc53183213"/>
      <w:bookmarkStart w:id="5680" w:name="_Toc58915880"/>
      <w:bookmarkStart w:id="5681" w:name="_Toc58918061"/>
      <w:bookmarkStart w:id="5682" w:name="_Toc66693930"/>
      <w:bookmarkStart w:id="5683" w:name="_Toc74915882"/>
      <w:bookmarkStart w:id="5684" w:name="_Toc76114507"/>
      <w:bookmarkStart w:id="5685" w:name="_Toc76544393"/>
      <w:bookmarkStart w:id="5686" w:name="_Toc82536515"/>
      <w:bookmarkStart w:id="5687" w:name="_Toc89952808"/>
      <w:bookmarkStart w:id="5688" w:name="_Toc98766624"/>
      <w:bookmarkStart w:id="5689" w:name="_Toc99702987"/>
      <w:bookmarkStart w:id="5690" w:name="_Toc106206773"/>
      <w:r w:rsidRPr="00931575">
        <w:rPr>
          <w:lang w:eastAsia="sv-SE"/>
        </w:rPr>
        <w:t>7.9.5.1</w:t>
      </w:r>
      <w:r w:rsidRPr="00931575">
        <w:rPr>
          <w:lang w:eastAsia="sv-SE"/>
        </w:rPr>
        <w:tab/>
      </w:r>
      <w:r w:rsidRPr="00931575">
        <w:rPr>
          <w:i/>
          <w:lang w:eastAsia="sv-SE"/>
        </w:rPr>
        <w:t>BS type 1-O</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5691" w:name="_Toc21102911"/>
      <w:bookmarkStart w:id="5692" w:name="_Toc29810760"/>
      <w:bookmarkStart w:id="5693" w:name="_Toc36636112"/>
      <w:bookmarkStart w:id="5694" w:name="_Toc37273058"/>
      <w:bookmarkStart w:id="5695" w:name="_Toc45886138"/>
      <w:bookmarkStart w:id="5696" w:name="_Toc53183214"/>
      <w:bookmarkStart w:id="5697" w:name="_Toc58915881"/>
      <w:bookmarkStart w:id="5698" w:name="_Toc58918062"/>
      <w:bookmarkStart w:id="5699" w:name="_Toc66693931"/>
      <w:bookmarkStart w:id="5700" w:name="_Toc74915883"/>
      <w:bookmarkStart w:id="5701" w:name="_Toc76114508"/>
      <w:bookmarkStart w:id="5702" w:name="_Toc76544394"/>
      <w:bookmarkStart w:id="5703" w:name="_Toc82536516"/>
      <w:bookmarkStart w:id="5704" w:name="_Toc89952809"/>
      <w:bookmarkStart w:id="5705" w:name="_Toc98766625"/>
      <w:bookmarkStart w:id="5706" w:name="_Toc99702988"/>
      <w:bookmarkStart w:id="5707" w:name="_Toc106206774"/>
      <w:r w:rsidRPr="00931575">
        <w:rPr>
          <w:lang w:eastAsia="sv-SE"/>
        </w:rPr>
        <w:t>7.9.5.2</w:t>
      </w:r>
      <w:r w:rsidRPr="00931575">
        <w:rPr>
          <w:lang w:eastAsia="sv-SE"/>
        </w:rPr>
        <w:tab/>
      </w:r>
      <w:r w:rsidRPr="00931575">
        <w:rPr>
          <w:i/>
          <w:lang w:eastAsia="sv-SE"/>
        </w:rPr>
        <w:t>BS type 2-O</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5708" w:name="_Toc21102912"/>
      <w:bookmarkStart w:id="5709" w:name="_Toc29810761"/>
      <w:bookmarkStart w:id="5710" w:name="_Toc36636113"/>
      <w:bookmarkStart w:id="5711" w:name="_Toc37273059"/>
      <w:bookmarkStart w:id="5712" w:name="_Toc45886139"/>
      <w:bookmarkStart w:id="5713" w:name="_Toc53183215"/>
      <w:bookmarkStart w:id="5714" w:name="_Toc58915882"/>
      <w:bookmarkStart w:id="5715" w:name="_Toc58918063"/>
      <w:bookmarkStart w:id="5716" w:name="_Toc66693932"/>
      <w:bookmarkStart w:id="5717" w:name="_Toc74915884"/>
      <w:bookmarkStart w:id="5718" w:name="_Toc76114509"/>
      <w:bookmarkStart w:id="5719" w:name="_Toc76544395"/>
      <w:bookmarkStart w:id="5720" w:name="_Toc82536517"/>
      <w:bookmarkStart w:id="5721" w:name="_Toc89952810"/>
      <w:bookmarkStart w:id="5722" w:name="_Toc98766626"/>
      <w:bookmarkStart w:id="5723" w:name="_Toc99702989"/>
      <w:bookmarkStart w:id="5724" w:name="_Toc106206775"/>
      <w:r w:rsidRPr="00931575">
        <w:t>8</w:t>
      </w:r>
      <w:r w:rsidRPr="00931575">
        <w:tab/>
        <w:t>Radiated performance requirements</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515CFBFF" w14:textId="77777777" w:rsidR="00C45907" w:rsidRPr="00931575" w:rsidRDefault="00C45907" w:rsidP="00C45907">
      <w:pPr>
        <w:pStyle w:val="Heading2"/>
      </w:pPr>
      <w:bookmarkStart w:id="5725" w:name="_Toc21102913"/>
      <w:bookmarkStart w:id="5726" w:name="_Toc29810762"/>
      <w:bookmarkStart w:id="5727" w:name="_Toc36636114"/>
      <w:bookmarkStart w:id="5728" w:name="_Toc37273060"/>
      <w:bookmarkStart w:id="5729" w:name="_Toc45886140"/>
      <w:bookmarkStart w:id="5730" w:name="_Toc53183216"/>
      <w:bookmarkStart w:id="5731" w:name="_Toc58915883"/>
      <w:bookmarkStart w:id="5732" w:name="_Toc58918064"/>
      <w:bookmarkStart w:id="5733" w:name="_Toc66693933"/>
      <w:bookmarkStart w:id="5734" w:name="_Toc74915885"/>
      <w:bookmarkStart w:id="5735" w:name="_Toc76114510"/>
      <w:bookmarkStart w:id="5736" w:name="_Toc76544396"/>
      <w:bookmarkStart w:id="5737" w:name="_Toc82536518"/>
      <w:bookmarkStart w:id="5738" w:name="_Toc89952811"/>
      <w:bookmarkStart w:id="5739" w:name="_Toc98766627"/>
      <w:bookmarkStart w:id="5740" w:name="_Toc99702990"/>
      <w:bookmarkStart w:id="5741" w:name="_Toc106206776"/>
      <w:r w:rsidRPr="00931575">
        <w:t>8.1</w:t>
      </w:r>
      <w:r w:rsidRPr="00931575">
        <w:tab/>
        <w:t>General</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73C4D8F" w14:textId="77777777" w:rsidR="00C45907" w:rsidRPr="00931575" w:rsidRDefault="00C45907" w:rsidP="00C45907">
      <w:pPr>
        <w:pStyle w:val="Heading3"/>
        <w:rPr>
          <w:lang w:eastAsia="ko-KR"/>
        </w:rPr>
      </w:pPr>
      <w:bookmarkStart w:id="5742" w:name="_Toc21102914"/>
      <w:bookmarkStart w:id="5743" w:name="_Toc29810763"/>
      <w:bookmarkStart w:id="5744" w:name="_Toc36636115"/>
      <w:bookmarkStart w:id="5745" w:name="_Toc37273061"/>
      <w:bookmarkStart w:id="5746" w:name="_Toc45886141"/>
      <w:bookmarkStart w:id="5747" w:name="_Toc53183217"/>
      <w:bookmarkStart w:id="5748" w:name="_Toc58915884"/>
      <w:bookmarkStart w:id="5749" w:name="_Toc58918065"/>
      <w:bookmarkStart w:id="5750" w:name="_Toc66693934"/>
      <w:bookmarkStart w:id="5751" w:name="_Toc74915886"/>
      <w:bookmarkStart w:id="5752" w:name="_Toc76114511"/>
      <w:bookmarkStart w:id="5753" w:name="_Toc76544397"/>
      <w:bookmarkStart w:id="5754" w:name="_Toc82536519"/>
      <w:bookmarkStart w:id="5755" w:name="_Toc89952812"/>
      <w:bookmarkStart w:id="5756" w:name="_Toc98766628"/>
      <w:bookmarkStart w:id="5757" w:name="_Toc99702991"/>
      <w:bookmarkStart w:id="5758" w:name="_Toc106206777"/>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5759" w:name="_Toc21102915"/>
      <w:bookmarkStart w:id="5760" w:name="_Toc29810764"/>
      <w:bookmarkStart w:id="5761" w:name="_Toc36636116"/>
      <w:bookmarkStart w:id="5762" w:name="_Toc37273062"/>
      <w:bookmarkStart w:id="5763" w:name="_Toc45886142"/>
      <w:bookmarkStart w:id="5764" w:name="_Toc53183218"/>
      <w:bookmarkStart w:id="5765" w:name="_Toc58915885"/>
      <w:bookmarkStart w:id="5766" w:name="_Toc58918066"/>
      <w:bookmarkStart w:id="5767" w:name="_Toc66693935"/>
      <w:bookmarkStart w:id="5768" w:name="_Toc74915887"/>
      <w:bookmarkStart w:id="5769" w:name="_Toc76114512"/>
      <w:bookmarkStart w:id="5770" w:name="_Toc76544398"/>
      <w:bookmarkStart w:id="5771" w:name="_Toc82536520"/>
      <w:bookmarkStart w:id="5772" w:name="_Toc89952813"/>
      <w:bookmarkStart w:id="5773" w:name="_Toc98766629"/>
      <w:bookmarkStart w:id="5774" w:name="_Toc99702992"/>
      <w:bookmarkStart w:id="5775" w:name="_Toc106206778"/>
      <w:r w:rsidRPr="00931575">
        <w:t>8.1.1</w:t>
      </w:r>
      <w:r w:rsidRPr="00931575">
        <w:tab/>
        <w:t>OTA demodulation branches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776" w:name="_Toc21102916"/>
      <w:bookmarkStart w:id="5777" w:name="_Toc29810765"/>
      <w:bookmarkStart w:id="5778" w:name="_Toc36636117"/>
      <w:bookmarkStart w:id="5779" w:name="_Toc37273063"/>
      <w:bookmarkStart w:id="5780" w:name="_Toc45886143"/>
      <w:bookmarkStart w:id="5781" w:name="_Toc53183219"/>
      <w:bookmarkStart w:id="5782" w:name="_Toc58915886"/>
      <w:bookmarkStart w:id="5783" w:name="_Toc58918067"/>
      <w:bookmarkStart w:id="5784" w:name="_Toc66693936"/>
      <w:bookmarkStart w:id="5785" w:name="_Toc74915888"/>
      <w:bookmarkStart w:id="5786" w:name="_Toc76114513"/>
      <w:bookmarkStart w:id="5787" w:name="_Toc76544399"/>
      <w:bookmarkStart w:id="5788" w:name="_Toc82536521"/>
      <w:bookmarkStart w:id="5789" w:name="_Toc89952814"/>
      <w:bookmarkStart w:id="5790" w:name="_Toc98766630"/>
      <w:bookmarkStart w:id="5791" w:name="_Toc99702993"/>
      <w:bookmarkStart w:id="5792" w:name="_Toc106206779"/>
      <w:r w:rsidRPr="00931575">
        <w:rPr>
          <w:lang w:eastAsia="ko-KR"/>
        </w:rPr>
        <w:t>8.1.</w:t>
      </w:r>
      <w:r w:rsidRPr="00931575">
        <w:rPr>
          <w:rFonts w:hint="eastAsia"/>
          <w:lang w:eastAsia="zh-CN"/>
        </w:rPr>
        <w:t>2</w:t>
      </w:r>
      <w:r w:rsidRPr="00931575">
        <w:rPr>
          <w:lang w:eastAsia="ko-KR"/>
        </w:rPr>
        <w:tab/>
      </w:r>
      <w:r w:rsidRPr="00931575">
        <w:t>Applicability rule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CCFD798" w14:textId="77777777" w:rsidR="00C45907" w:rsidRPr="00931575" w:rsidRDefault="00C45907" w:rsidP="00C45907">
      <w:pPr>
        <w:pStyle w:val="Heading4"/>
      </w:pPr>
      <w:bookmarkStart w:id="5793" w:name="_Toc21102917"/>
      <w:bookmarkStart w:id="5794" w:name="_Toc29810766"/>
      <w:bookmarkStart w:id="5795" w:name="_Toc36636118"/>
      <w:bookmarkStart w:id="5796" w:name="_Toc37273064"/>
      <w:bookmarkStart w:id="5797" w:name="_Toc45886144"/>
      <w:bookmarkStart w:id="5798" w:name="_Toc53183220"/>
      <w:bookmarkStart w:id="5799" w:name="_Toc58915887"/>
      <w:bookmarkStart w:id="5800" w:name="_Toc58918068"/>
      <w:bookmarkStart w:id="5801" w:name="_Toc66693937"/>
      <w:bookmarkStart w:id="5802" w:name="_Toc74915889"/>
      <w:bookmarkStart w:id="5803" w:name="_Toc76114514"/>
      <w:bookmarkStart w:id="5804" w:name="_Toc76544400"/>
      <w:bookmarkStart w:id="5805" w:name="_Toc82536522"/>
      <w:bookmarkStart w:id="5806" w:name="_Toc89952815"/>
      <w:bookmarkStart w:id="5807" w:name="_Toc98766631"/>
      <w:bookmarkStart w:id="5808" w:name="_Toc99702994"/>
      <w:bookmarkStart w:id="5809" w:name="_Toc1062067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810" w:name="_Toc21102918"/>
      <w:bookmarkStart w:id="5811" w:name="_Toc29810767"/>
      <w:bookmarkStart w:id="5812" w:name="_Toc36636119"/>
      <w:bookmarkStart w:id="5813" w:name="_Toc37273065"/>
      <w:bookmarkStart w:id="5814" w:name="_Toc45886145"/>
      <w:bookmarkStart w:id="5815" w:name="_Toc53183221"/>
      <w:bookmarkStart w:id="5816" w:name="_Toc58915888"/>
      <w:bookmarkStart w:id="5817" w:name="_Toc58918069"/>
      <w:bookmarkStart w:id="5818" w:name="_Toc66693938"/>
      <w:bookmarkStart w:id="5819" w:name="_Toc74915890"/>
      <w:bookmarkStart w:id="5820" w:name="_Toc76114515"/>
      <w:bookmarkStart w:id="5821" w:name="_Toc76544401"/>
      <w:bookmarkStart w:id="5822" w:name="_Toc82536523"/>
      <w:bookmarkStart w:id="5823" w:name="_Toc89952816"/>
      <w:bookmarkStart w:id="5824" w:name="_Toc98766632"/>
      <w:bookmarkStart w:id="5825" w:name="_Toc99702995"/>
      <w:bookmarkStart w:id="5826" w:name="_Toc106206781"/>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2D3EDAE6" w14:textId="77777777" w:rsidR="00C45907" w:rsidRPr="00931575" w:rsidRDefault="00C45907" w:rsidP="00C45907">
      <w:pPr>
        <w:pStyle w:val="Heading5"/>
        <w:rPr>
          <w:snapToGrid w:val="0"/>
          <w:lang w:eastAsia="zh-CN"/>
        </w:rPr>
      </w:pPr>
      <w:bookmarkStart w:id="5827" w:name="_Toc21102919"/>
      <w:bookmarkStart w:id="5828" w:name="_Toc29810768"/>
      <w:bookmarkStart w:id="5829" w:name="_Toc36636120"/>
      <w:bookmarkStart w:id="5830" w:name="_Toc37273066"/>
      <w:bookmarkStart w:id="5831" w:name="_Toc45886146"/>
      <w:bookmarkStart w:id="5832" w:name="_Toc53183222"/>
      <w:bookmarkStart w:id="5833" w:name="_Toc58915889"/>
      <w:bookmarkStart w:id="5834" w:name="_Toc58918070"/>
      <w:bookmarkStart w:id="5835" w:name="_Toc66693939"/>
      <w:bookmarkStart w:id="5836" w:name="_Toc74915891"/>
      <w:bookmarkStart w:id="5837" w:name="_Toc76114516"/>
      <w:bookmarkStart w:id="5838" w:name="_Toc76544402"/>
      <w:bookmarkStart w:id="5839" w:name="_Toc82536524"/>
      <w:bookmarkStart w:id="5840" w:name="_Toc89952817"/>
      <w:bookmarkStart w:id="5841" w:name="_Toc98766633"/>
      <w:bookmarkStart w:id="5842" w:name="_Toc99702996"/>
      <w:bookmarkStart w:id="5843" w:name="_Toc106206782"/>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844" w:name="_Toc21102920"/>
      <w:bookmarkStart w:id="5845" w:name="_Toc29810769"/>
      <w:bookmarkStart w:id="5846" w:name="_Toc36636121"/>
      <w:bookmarkStart w:id="5847" w:name="_Toc37273067"/>
      <w:bookmarkStart w:id="5848" w:name="_Toc45886147"/>
      <w:bookmarkStart w:id="5849" w:name="_Toc53183223"/>
      <w:bookmarkStart w:id="5850" w:name="_Toc58915890"/>
      <w:bookmarkStart w:id="5851" w:name="_Toc58918071"/>
      <w:bookmarkStart w:id="5852" w:name="_Toc66693940"/>
      <w:bookmarkStart w:id="5853" w:name="_Toc74915892"/>
      <w:bookmarkStart w:id="5854" w:name="_Toc76114517"/>
      <w:bookmarkStart w:id="5855" w:name="_Toc76544403"/>
      <w:bookmarkStart w:id="5856" w:name="_Toc82536525"/>
      <w:bookmarkStart w:id="5857" w:name="_Toc89952818"/>
      <w:bookmarkStart w:id="5858" w:name="_Toc98766634"/>
      <w:bookmarkStart w:id="5859" w:name="_Toc99702997"/>
      <w:bookmarkStart w:id="5860" w:name="_Toc10620678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861" w:name="_Toc21102921"/>
      <w:bookmarkStart w:id="5862" w:name="_Toc29810770"/>
      <w:bookmarkStart w:id="5863" w:name="_Toc36636122"/>
      <w:bookmarkStart w:id="5864" w:name="_Toc37273068"/>
      <w:bookmarkStart w:id="5865" w:name="_Toc45886148"/>
      <w:bookmarkStart w:id="5866" w:name="_Toc53183224"/>
      <w:bookmarkStart w:id="5867" w:name="_Toc58915891"/>
      <w:bookmarkStart w:id="5868" w:name="_Toc58918072"/>
      <w:bookmarkStart w:id="5869" w:name="_Toc66693941"/>
      <w:bookmarkStart w:id="5870" w:name="_Toc74915893"/>
      <w:bookmarkStart w:id="5871" w:name="_Toc76114518"/>
      <w:bookmarkStart w:id="5872" w:name="_Toc76544404"/>
      <w:bookmarkStart w:id="5873" w:name="_Toc82536526"/>
      <w:bookmarkStart w:id="5874" w:name="_Toc89952819"/>
      <w:bookmarkStart w:id="5875" w:name="_Toc98766635"/>
      <w:bookmarkStart w:id="5876" w:name="_Toc99702998"/>
      <w:bookmarkStart w:id="5877" w:name="_Toc10620678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5878"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879" w:name="_Toc53183225"/>
      <w:bookmarkStart w:id="5880" w:name="_Toc58915892"/>
      <w:bookmarkStart w:id="5881" w:name="_Toc58918073"/>
      <w:bookmarkStart w:id="5882" w:name="_Toc66693942"/>
      <w:bookmarkStart w:id="5883" w:name="_Toc74915894"/>
      <w:bookmarkStart w:id="5884" w:name="_Toc76114519"/>
      <w:bookmarkStart w:id="5885" w:name="_Toc76544405"/>
      <w:bookmarkStart w:id="5886" w:name="_Toc82536527"/>
      <w:bookmarkStart w:id="5887" w:name="_Toc89952820"/>
      <w:bookmarkStart w:id="5888" w:name="_Toc98766636"/>
      <w:bookmarkStart w:id="5889" w:name="_Toc99702999"/>
      <w:bookmarkStart w:id="5890" w:name="_Toc106206785"/>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879"/>
      <w:bookmarkEnd w:id="5880"/>
      <w:bookmarkEnd w:id="5881"/>
      <w:bookmarkEnd w:id="5882"/>
      <w:bookmarkEnd w:id="5883"/>
      <w:bookmarkEnd w:id="5884"/>
      <w:bookmarkEnd w:id="5885"/>
      <w:bookmarkEnd w:id="5886"/>
      <w:bookmarkEnd w:id="5887"/>
      <w:bookmarkEnd w:id="5888"/>
      <w:bookmarkEnd w:id="5889"/>
      <w:bookmarkEnd w:id="5890"/>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891" w:name="_Toc53183226"/>
      <w:bookmarkStart w:id="5892" w:name="_Toc58915893"/>
      <w:bookmarkStart w:id="5893" w:name="_Toc58918074"/>
      <w:bookmarkStart w:id="5894" w:name="_Toc66693943"/>
      <w:bookmarkStart w:id="5895" w:name="_Toc74915895"/>
      <w:bookmarkStart w:id="5896" w:name="_Toc76114520"/>
      <w:bookmarkStart w:id="5897" w:name="_Toc76544406"/>
      <w:bookmarkStart w:id="5898" w:name="_Toc82536528"/>
      <w:bookmarkStart w:id="5899" w:name="_Toc89952821"/>
      <w:bookmarkStart w:id="5900" w:name="_Toc98766637"/>
      <w:bookmarkStart w:id="5901" w:name="_Toc99703000"/>
      <w:bookmarkStart w:id="5902" w:name="_Toc106206786"/>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891"/>
      <w:bookmarkEnd w:id="5892"/>
      <w:bookmarkEnd w:id="5893"/>
      <w:bookmarkEnd w:id="5894"/>
      <w:bookmarkEnd w:id="5895"/>
      <w:bookmarkEnd w:id="5896"/>
      <w:bookmarkEnd w:id="5897"/>
      <w:bookmarkEnd w:id="5898"/>
      <w:bookmarkEnd w:id="5899"/>
      <w:bookmarkEnd w:id="5900"/>
      <w:bookmarkEnd w:id="5901"/>
      <w:bookmarkEnd w:id="5902"/>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5903" w:name="_Toc29810771"/>
      <w:bookmarkStart w:id="5904" w:name="_Toc36636123"/>
      <w:bookmarkStart w:id="5905" w:name="_Toc37273069"/>
      <w:bookmarkStart w:id="5906" w:name="_Toc45886149"/>
      <w:bookmarkStart w:id="5907"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49E8F92" w14:textId="77777777" w:rsidR="00C0408B" w:rsidRDefault="00C0408B" w:rsidP="00C0408B">
      <w:pPr>
        <w:rPr>
          <w:iCs/>
          <w:lang w:eastAsia="zh-CN"/>
        </w:rPr>
      </w:pPr>
      <w:bookmarkStart w:id="5908" w:name="_Toc66693944"/>
      <w:bookmarkStart w:id="5909" w:name="_Toc74915896"/>
      <w:bookmarkStart w:id="5910" w:name="_Toc76114521"/>
      <w:bookmarkStart w:id="5911" w:name="_Toc76544407"/>
      <w:bookmarkStart w:id="5912" w:name="_Toc82536529"/>
      <w:bookmarkStart w:id="5913" w:name="_Toc89952822"/>
      <w:bookmarkStart w:id="5914" w:name="_Toc98766638"/>
      <w:bookmarkStart w:id="5915" w:name="_Toc99703001"/>
      <w:r w:rsidRPr="00931575">
        <w:rPr>
          <w:iCs/>
          <w:lang w:eastAsia="zh-CN"/>
        </w:rPr>
        <w:t>Unless otherwise stated,</w:t>
      </w:r>
      <w:r>
        <w:rPr>
          <w:iCs/>
          <w:lang w:eastAsia="zh-CN"/>
        </w:rPr>
        <w:t xml:space="preserve"> for </w:t>
      </w:r>
      <w:r w:rsidRPr="00E01B15">
        <w:rPr>
          <w:i/>
          <w:lang w:eastAsia="zh-CN"/>
        </w:rPr>
        <w:t>BS type 1-O</w:t>
      </w:r>
      <w:r>
        <w:rPr>
          <w:iCs/>
          <w:lang w:eastAsia="zh-CN"/>
        </w:rPr>
        <w:t>,</w:t>
      </w:r>
      <w:r w:rsidRPr="00931575">
        <w:rPr>
          <w:iCs/>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51F68CD5" w14:textId="77777777" w:rsidR="00C0408B" w:rsidRDefault="00C0408B" w:rsidP="00C0408B">
      <w:pPr>
        <w:rPr>
          <w:iCs/>
          <w:lang w:eastAsia="zh-CN"/>
        </w:rPr>
      </w:pPr>
      <w:r w:rsidRPr="00FD435F">
        <w:rPr>
          <w:iCs/>
          <w:lang w:eastAsia="zh-CN"/>
        </w:rPr>
        <w:t xml:space="preserve">Unless otherwise stated, for </w:t>
      </w:r>
      <w:r w:rsidRPr="00E01B15">
        <w:rPr>
          <w:i/>
          <w:lang w:eastAsia="zh-CN"/>
        </w:rPr>
        <w:t>BS type 2-O</w:t>
      </w:r>
      <w:r w:rsidRPr="00FD435F">
        <w:rPr>
          <w:iCs/>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5916" w:name="_Toc10620678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908"/>
      <w:bookmarkEnd w:id="5909"/>
      <w:bookmarkEnd w:id="5910"/>
      <w:bookmarkEnd w:id="5911"/>
      <w:bookmarkEnd w:id="5912"/>
      <w:bookmarkEnd w:id="5913"/>
      <w:bookmarkEnd w:id="5914"/>
      <w:bookmarkEnd w:id="5915"/>
      <w:bookmarkEnd w:id="5916"/>
    </w:p>
    <w:p w14:paraId="59A847FE" w14:textId="63BFC5E3" w:rsidR="00C77D4A" w:rsidRDefault="00C77D4A" w:rsidP="00C77D4A">
      <w:pPr>
        <w:rPr>
          <w:noProof/>
          <w:lang w:eastAsia="zh-CN"/>
        </w:rPr>
      </w:pPr>
      <w:bookmarkStart w:id="5917" w:name="_Toc58915894"/>
      <w:bookmarkStart w:id="5918" w:name="_Toc58918075"/>
      <w:bookmarkStart w:id="5919" w:name="_Toc66693945"/>
      <w:bookmarkStart w:id="5920" w:name="_Toc74915897"/>
      <w:bookmarkStart w:id="5921" w:name="_Toc76114522"/>
      <w:bookmarkStart w:id="5922" w:name="_Toc76544408"/>
      <w:bookmarkStart w:id="5923" w:name="_Toc82536530"/>
      <w:r>
        <w:rPr>
          <w:iCs/>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924" w:name="_Toc89952823"/>
      <w:bookmarkStart w:id="5925" w:name="_Toc98766639"/>
      <w:bookmarkStart w:id="5926" w:name="_Toc99703002"/>
      <w:bookmarkStart w:id="5927" w:name="_Toc1062067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878"/>
      <w:bookmarkEnd w:id="5903"/>
      <w:bookmarkEnd w:id="5904"/>
      <w:bookmarkEnd w:id="5905"/>
      <w:bookmarkEnd w:id="5906"/>
      <w:bookmarkEnd w:id="5907"/>
      <w:bookmarkEnd w:id="5917"/>
      <w:bookmarkEnd w:id="5918"/>
      <w:bookmarkEnd w:id="5919"/>
      <w:bookmarkEnd w:id="5920"/>
      <w:bookmarkEnd w:id="5921"/>
      <w:bookmarkEnd w:id="5922"/>
      <w:bookmarkEnd w:id="5923"/>
      <w:bookmarkEnd w:id="5924"/>
      <w:bookmarkEnd w:id="5925"/>
      <w:bookmarkEnd w:id="5926"/>
      <w:bookmarkEnd w:id="5927"/>
    </w:p>
    <w:p w14:paraId="0BFAE473" w14:textId="77777777" w:rsidR="00C45907" w:rsidRPr="00931575" w:rsidRDefault="00C45907" w:rsidP="00C45907">
      <w:pPr>
        <w:pStyle w:val="Heading5"/>
        <w:rPr>
          <w:snapToGrid w:val="0"/>
          <w:lang w:eastAsia="zh-CN"/>
        </w:rPr>
      </w:pPr>
      <w:bookmarkStart w:id="5928" w:name="_Toc21102923"/>
      <w:bookmarkStart w:id="5929" w:name="_Toc29810772"/>
      <w:bookmarkStart w:id="5930" w:name="_Toc36636124"/>
      <w:bookmarkStart w:id="5931" w:name="_Toc37273070"/>
      <w:bookmarkStart w:id="5932" w:name="_Toc45886150"/>
      <w:bookmarkStart w:id="5933" w:name="_Toc53183228"/>
      <w:bookmarkStart w:id="5934" w:name="_Toc58915895"/>
      <w:bookmarkStart w:id="5935" w:name="_Toc58918076"/>
      <w:bookmarkStart w:id="5936" w:name="_Toc66693946"/>
      <w:bookmarkStart w:id="5937" w:name="_Toc74915898"/>
      <w:bookmarkStart w:id="5938" w:name="_Toc76114523"/>
      <w:bookmarkStart w:id="5939" w:name="_Toc76544409"/>
      <w:bookmarkStart w:id="5940" w:name="_Toc82536531"/>
      <w:bookmarkStart w:id="5941" w:name="_Toc89952824"/>
      <w:bookmarkStart w:id="5942" w:name="_Toc98766640"/>
      <w:bookmarkStart w:id="5943" w:name="_Toc99703003"/>
      <w:bookmarkStart w:id="5944" w:name="_Toc1062067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945" w:name="_Toc21102924"/>
      <w:bookmarkStart w:id="5946" w:name="_Toc29810773"/>
      <w:bookmarkStart w:id="5947" w:name="_Toc36636125"/>
      <w:bookmarkStart w:id="5948" w:name="_Toc37273071"/>
      <w:bookmarkStart w:id="5949" w:name="_Toc45886151"/>
      <w:bookmarkStart w:id="5950" w:name="_Toc53183229"/>
      <w:bookmarkStart w:id="5951" w:name="_Toc58915896"/>
      <w:bookmarkStart w:id="5952" w:name="_Toc58918077"/>
      <w:bookmarkStart w:id="5953" w:name="_Toc66693947"/>
      <w:bookmarkStart w:id="5954" w:name="_Toc74915899"/>
      <w:bookmarkStart w:id="5955" w:name="_Toc76114524"/>
      <w:bookmarkStart w:id="5956" w:name="_Toc76544410"/>
      <w:bookmarkStart w:id="5957" w:name="_Toc82536532"/>
      <w:bookmarkStart w:id="5958" w:name="_Toc89952825"/>
      <w:bookmarkStart w:id="5959" w:name="_Toc98766641"/>
      <w:bookmarkStart w:id="5960" w:name="_Toc99703004"/>
      <w:bookmarkStart w:id="5961" w:name="_Toc1062067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962" w:name="_Toc21102925"/>
      <w:bookmarkStart w:id="5963" w:name="_Toc29810774"/>
      <w:bookmarkStart w:id="5964" w:name="_Toc36636126"/>
      <w:bookmarkStart w:id="5965" w:name="_Toc37273072"/>
      <w:bookmarkStart w:id="5966" w:name="_Toc45886152"/>
      <w:bookmarkStart w:id="5967" w:name="_Toc53183230"/>
      <w:bookmarkStart w:id="5968" w:name="_Toc58915897"/>
      <w:bookmarkStart w:id="5969" w:name="_Toc58918078"/>
      <w:bookmarkStart w:id="5970" w:name="_Toc66693948"/>
      <w:bookmarkStart w:id="5971" w:name="_Toc74915900"/>
      <w:bookmarkStart w:id="5972" w:name="_Toc76114525"/>
      <w:bookmarkStart w:id="5973" w:name="_Toc76544411"/>
      <w:bookmarkStart w:id="5974" w:name="_Toc82536533"/>
      <w:bookmarkStart w:id="5975" w:name="_Toc89952826"/>
      <w:bookmarkStart w:id="5976" w:name="_Toc98766642"/>
      <w:bookmarkStart w:id="5977" w:name="_Toc99703005"/>
      <w:bookmarkStart w:id="5978" w:name="_Toc10620679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979" w:name="_Toc21102926"/>
      <w:bookmarkStart w:id="5980" w:name="_Toc29810775"/>
      <w:bookmarkStart w:id="5981" w:name="_Toc36636127"/>
      <w:bookmarkStart w:id="5982" w:name="_Toc37273073"/>
      <w:bookmarkStart w:id="5983" w:name="_Toc45886153"/>
      <w:bookmarkStart w:id="5984" w:name="_Toc53183231"/>
      <w:bookmarkStart w:id="5985" w:name="_Toc58915898"/>
      <w:bookmarkStart w:id="5986" w:name="_Toc58918079"/>
      <w:bookmarkStart w:id="5987" w:name="_Toc66693949"/>
      <w:bookmarkStart w:id="5988" w:name="_Toc74915901"/>
      <w:bookmarkStart w:id="5989" w:name="_Toc76114526"/>
      <w:bookmarkStart w:id="5990" w:name="_Toc76544412"/>
      <w:bookmarkStart w:id="5991" w:name="_Toc82536534"/>
      <w:bookmarkStart w:id="5992" w:name="_Toc89952827"/>
      <w:bookmarkStart w:id="5993" w:name="_Toc98766643"/>
      <w:bookmarkStart w:id="5994" w:name="_Toc99703006"/>
      <w:bookmarkStart w:id="5995" w:name="_Toc10620679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5996" w:name="_Toc21102927"/>
      <w:bookmarkStart w:id="5997" w:name="_Toc29810776"/>
      <w:bookmarkStart w:id="5998" w:name="_Toc36636128"/>
      <w:bookmarkStart w:id="5999" w:name="_Toc37273074"/>
      <w:bookmarkStart w:id="6000" w:name="_Toc45886154"/>
      <w:bookmarkStart w:id="6001" w:name="_Toc53183232"/>
      <w:bookmarkStart w:id="6002" w:name="_Toc58915899"/>
      <w:bookmarkStart w:id="6003" w:name="_Toc58918080"/>
      <w:bookmarkStart w:id="6004" w:name="_Toc66693950"/>
      <w:bookmarkStart w:id="6005" w:name="_Toc74915902"/>
      <w:bookmarkStart w:id="6006" w:name="_Toc76114527"/>
      <w:bookmarkStart w:id="6007" w:name="_Toc76544413"/>
      <w:bookmarkStart w:id="6008" w:name="_Toc82536535"/>
      <w:bookmarkStart w:id="6009" w:name="_Toc89952828"/>
      <w:bookmarkStart w:id="6010" w:name="_Toc98766644"/>
      <w:bookmarkStart w:id="6011" w:name="_Toc99703007"/>
      <w:bookmarkStart w:id="6012" w:name="_Toc1062067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6013" w:name="_Toc21102928"/>
      <w:bookmarkStart w:id="6014" w:name="_Toc29810777"/>
      <w:bookmarkStart w:id="6015" w:name="_Toc36636129"/>
      <w:bookmarkStart w:id="6016" w:name="_Toc37273075"/>
      <w:bookmarkStart w:id="6017" w:name="_Toc45886155"/>
      <w:bookmarkStart w:id="6018" w:name="_Toc53183233"/>
      <w:bookmarkStart w:id="6019" w:name="_Toc58915900"/>
      <w:bookmarkStart w:id="6020" w:name="_Toc58918081"/>
      <w:bookmarkStart w:id="6021" w:name="_Toc66693951"/>
      <w:bookmarkStart w:id="6022" w:name="_Toc74915903"/>
      <w:bookmarkStart w:id="6023" w:name="_Toc76114528"/>
      <w:bookmarkStart w:id="6024" w:name="_Toc76544414"/>
      <w:bookmarkStart w:id="6025" w:name="_Toc82536536"/>
      <w:bookmarkStart w:id="6026" w:name="_Toc89952829"/>
      <w:bookmarkStart w:id="6027" w:name="_Toc98766645"/>
      <w:bookmarkStart w:id="6028" w:name="_Toc99703008"/>
      <w:bookmarkStart w:id="6029" w:name="_Toc1062067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0DCCE2F8" w14:textId="77777777" w:rsidR="00C45907" w:rsidRPr="00931575" w:rsidRDefault="00C45907" w:rsidP="00C45907">
      <w:pPr>
        <w:pStyle w:val="Heading5"/>
        <w:rPr>
          <w:snapToGrid w:val="0"/>
          <w:lang w:eastAsia="zh-CN"/>
        </w:rPr>
      </w:pPr>
      <w:bookmarkStart w:id="6030" w:name="_Toc21102929"/>
      <w:bookmarkStart w:id="6031" w:name="_Toc29810778"/>
      <w:bookmarkStart w:id="6032" w:name="_Toc36636130"/>
      <w:bookmarkStart w:id="6033" w:name="_Toc37273076"/>
      <w:bookmarkStart w:id="6034" w:name="_Toc45886156"/>
      <w:bookmarkStart w:id="6035" w:name="_Toc53183234"/>
      <w:bookmarkStart w:id="6036" w:name="_Toc58915901"/>
      <w:bookmarkStart w:id="6037" w:name="_Toc58918082"/>
      <w:bookmarkStart w:id="6038" w:name="_Toc66693952"/>
      <w:bookmarkStart w:id="6039" w:name="_Toc74915904"/>
      <w:bookmarkStart w:id="6040" w:name="_Toc76114529"/>
      <w:bookmarkStart w:id="6041" w:name="_Toc76544415"/>
      <w:bookmarkStart w:id="6042" w:name="_Toc82536537"/>
      <w:bookmarkStart w:id="6043" w:name="_Toc89952830"/>
      <w:bookmarkStart w:id="6044" w:name="_Toc98766646"/>
      <w:bookmarkStart w:id="6045" w:name="_Toc99703009"/>
      <w:bookmarkStart w:id="6046" w:name="_Toc1062067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6047" w:name="_Toc21102930"/>
      <w:bookmarkStart w:id="6048" w:name="_Toc29810779"/>
      <w:bookmarkStart w:id="6049" w:name="_Toc36636131"/>
      <w:bookmarkStart w:id="6050" w:name="_Toc37273077"/>
      <w:bookmarkStart w:id="6051" w:name="_Toc45886157"/>
      <w:bookmarkStart w:id="6052" w:name="_Toc53183235"/>
      <w:bookmarkStart w:id="6053" w:name="_Toc58915902"/>
      <w:bookmarkStart w:id="6054" w:name="_Toc58918083"/>
      <w:bookmarkStart w:id="6055" w:name="_Toc66693953"/>
      <w:bookmarkStart w:id="6056" w:name="_Toc74915905"/>
      <w:bookmarkStart w:id="6057" w:name="_Toc76114530"/>
      <w:bookmarkStart w:id="6058" w:name="_Toc76544416"/>
      <w:bookmarkStart w:id="6059" w:name="_Toc82536538"/>
      <w:bookmarkStart w:id="6060" w:name="_Toc89952831"/>
      <w:bookmarkStart w:id="6061" w:name="_Toc98766647"/>
      <w:bookmarkStart w:id="6062" w:name="_Toc99703010"/>
      <w:bookmarkStart w:id="6063" w:name="_Toc1062067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6064" w:name="_Toc21102931"/>
      <w:bookmarkStart w:id="6065" w:name="_Toc29810780"/>
      <w:bookmarkStart w:id="6066" w:name="_Toc36636132"/>
      <w:bookmarkStart w:id="6067" w:name="_Toc37273078"/>
      <w:bookmarkStart w:id="6068" w:name="_Toc45886158"/>
      <w:bookmarkStart w:id="6069" w:name="_Toc53183236"/>
      <w:bookmarkStart w:id="6070" w:name="_Toc58915903"/>
      <w:bookmarkStart w:id="6071" w:name="_Toc58918084"/>
      <w:bookmarkStart w:id="6072" w:name="_Toc66693954"/>
      <w:bookmarkStart w:id="6073" w:name="_Toc74915906"/>
      <w:bookmarkStart w:id="6074" w:name="_Toc76114531"/>
      <w:bookmarkStart w:id="6075" w:name="_Toc76544417"/>
      <w:bookmarkStart w:id="6076" w:name="_Toc82536539"/>
      <w:bookmarkStart w:id="6077" w:name="_Toc89952832"/>
      <w:bookmarkStart w:id="6078" w:name="_Toc98766648"/>
      <w:bookmarkStart w:id="6079" w:name="_Toc99703011"/>
      <w:bookmarkStart w:id="6080" w:name="_Toc1062067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237097FE" w14:textId="694E106F" w:rsidR="00CB5A87" w:rsidRDefault="00CB5A87" w:rsidP="00CB5A87">
      <w:bookmarkStart w:id="6081" w:name="_Toc53183237"/>
      <w:bookmarkStart w:id="6082" w:name="_Toc58915904"/>
      <w:bookmarkStart w:id="6083" w:name="_Toc58918085"/>
      <w:bookmarkStart w:id="6084" w:name="_Toc21102932"/>
      <w:bookmarkStart w:id="6085" w:name="_Toc29810781"/>
      <w:bookmarkStart w:id="6086" w:name="_Toc36636133"/>
      <w:bookmarkStart w:id="6087" w:name="_Toc37273079"/>
      <w:bookmarkStart w:id="608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6089" w:name="_Toc66693955"/>
      <w:bookmarkStart w:id="6090" w:name="_Toc74915907"/>
      <w:bookmarkStart w:id="6091" w:name="_Toc76114532"/>
      <w:bookmarkStart w:id="6092" w:name="_Toc76544418"/>
      <w:bookmarkStart w:id="6093" w:name="_Toc82536540"/>
      <w:bookmarkStart w:id="6094" w:name="_Toc89952833"/>
      <w:bookmarkStart w:id="6095" w:name="_Toc98766649"/>
      <w:bookmarkStart w:id="6096" w:name="_Toc99703012"/>
      <w:bookmarkStart w:id="6097" w:name="_Toc106206798"/>
      <w:r w:rsidRPr="00931575">
        <w:rPr>
          <w:lang w:eastAsia="zh-CN"/>
        </w:rPr>
        <w:t>8.1.2.3.4</w:t>
      </w:r>
      <w:r w:rsidRPr="00931575">
        <w:rPr>
          <w:lang w:eastAsia="zh-CN"/>
        </w:rPr>
        <w:tab/>
        <w:t>Applicability of requirements for different restricted set types of long PRACH format 0</w:t>
      </w:r>
      <w:bookmarkEnd w:id="6081"/>
      <w:bookmarkEnd w:id="6082"/>
      <w:bookmarkEnd w:id="6083"/>
      <w:bookmarkEnd w:id="6089"/>
      <w:bookmarkEnd w:id="6090"/>
      <w:bookmarkEnd w:id="6091"/>
      <w:bookmarkEnd w:id="6092"/>
      <w:bookmarkEnd w:id="6093"/>
      <w:bookmarkEnd w:id="6094"/>
      <w:bookmarkEnd w:id="6095"/>
      <w:bookmarkEnd w:id="6096"/>
      <w:bookmarkEnd w:id="6097"/>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6098" w:name="_Toc58915905"/>
      <w:bookmarkStart w:id="6099" w:name="_Toc58918086"/>
      <w:bookmarkStart w:id="6100" w:name="_Toc66693956"/>
      <w:bookmarkStart w:id="6101" w:name="_Toc74915908"/>
      <w:bookmarkStart w:id="6102" w:name="_Toc76114533"/>
      <w:bookmarkStart w:id="6103" w:name="_Toc76544419"/>
      <w:bookmarkStart w:id="6104" w:name="_Toc82536541"/>
      <w:bookmarkStart w:id="6105" w:name="_Toc89952834"/>
      <w:bookmarkStart w:id="6106" w:name="_Toc98766650"/>
      <w:bookmarkStart w:id="6107" w:name="_Toc99703013"/>
      <w:bookmarkStart w:id="6108" w:name="_Toc106206799"/>
      <w:r w:rsidRPr="00931575">
        <w:rPr>
          <w:noProof/>
        </w:rPr>
        <w:t>8.1.2.4</w:t>
      </w:r>
      <w:r w:rsidRPr="00931575">
        <w:rPr>
          <w:noProof/>
        </w:rPr>
        <w:tab/>
        <w:t>Applicability of PUSCH for high speed train performance requirements</w:t>
      </w:r>
      <w:bookmarkEnd w:id="6098"/>
      <w:bookmarkEnd w:id="6099"/>
      <w:bookmarkEnd w:id="6100"/>
      <w:bookmarkEnd w:id="6101"/>
      <w:bookmarkEnd w:id="6102"/>
      <w:bookmarkEnd w:id="6103"/>
      <w:bookmarkEnd w:id="6104"/>
      <w:bookmarkEnd w:id="6105"/>
      <w:bookmarkEnd w:id="6106"/>
      <w:bookmarkEnd w:id="6107"/>
      <w:bookmarkEnd w:id="6108"/>
    </w:p>
    <w:p w14:paraId="77E01975" w14:textId="77777777" w:rsidR="007F5CD7" w:rsidRPr="00931575" w:rsidRDefault="007F5CD7" w:rsidP="007F5CD7">
      <w:pPr>
        <w:pStyle w:val="Heading5"/>
      </w:pPr>
      <w:bookmarkStart w:id="6109" w:name="_Toc58915906"/>
      <w:bookmarkStart w:id="6110" w:name="_Toc58918087"/>
      <w:bookmarkStart w:id="6111" w:name="_Toc66693957"/>
      <w:bookmarkStart w:id="6112" w:name="_Toc74915909"/>
      <w:bookmarkStart w:id="6113" w:name="_Toc76114534"/>
      <w:bookmarkStart w:id="6114" w:name="_Toc76544420"/>
      <w:bookmarkStart w:id="6115" w:name="_Toc82536542"/>
      <w:bookmarkStart w:id="6116" w:name="_Toc89952835"/>
      <w:bookmarkStart w:id="6117" w:name="_Toc98766651"/>
      <w:bookmarkStart w:id="6118" w:name="_Toc99703014"/>
      <w:bookmarkStart w:id="6119" w:name="_Toc106206800"/>
      <w:r w:rsidRPr="00931575">
        <w:t>8.1.2.4.1</w:t>
      </w:r>
      <w:r w:rsidRPr="00931575">
        <w:tab/>
        <w:t>Appliability of requirements for different speeds</w:t>
      </w:r>
      <w:bookmarkEnd w:id="6109"/>
      <w:bookmarkEnd w:id="6110"/>
      <w:bookmarkEnd w:id="6111"/>
      <w:bookmarkEnd w:id="6112"/>
      <w:bookmarkEnd w:id="6113"/>
      <w:bookmarkEnd w:id="6114"/>
      <w:bookmarkEnd w:id="6115"/>
      <w:bookmarkEnd w:id="6116"/>
      <w:bookmarkEnd w:id="6117"/>
      <w:bookmarkEnd w:id="6118"/>
      <w:bookmarkEnd w:id="6119"/>
    </w:p>
    <w:p w14:paraId="48EEB232" w14:textId="77777777" w:rsidR="00997288" w:rsidRPr="00931575" w:rsidRDefault="00997288" w:rsidP="00997288">
      <w:pPr>
        <w:rPr>
          <w:lang w:val="en-US"/>
        </w:rPr>
      </w:pPr>
      <w:bookmarkStart w:id="6120" w:name="_Toc58915907"/>
      <w:bookmarkStart w:id="6121" w:name="_Toc58918088"/>
      <w:bookmarkStart w:id="6122" w:name="_Toc66693958"/>
      <w:bookmarkStart w:id="6123" w:name="_Toc74915910"/>
      <w:bookmarkStart w:id="6124" w:name="_Toc76114535"/>
      <w:bookmarkStart w:id="6125" w:name="_Toc76544421"/>
      <w:bookmarkStart w:id="6126" w:name="_Toc82536543"/>
      <w:bookmarkStart w:id="6127" w:name="_Toc89952836"/>
      <w:bookmarkStart w:id="6128" w:name="_Toc98766652"/>
      <w:bookmarkStart w:id="6129"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6130" w:name="_Toc106206801"/>
      <w:r w:rsidRPr="00931575">
        <w:t>8.1.2.4.2</w:t>
      </w:r>
      <w:r w:rsidRPr="00931575">
        <w:tab/>
        <w:t>Applicability of requirements for 1T1R</w:t>
      </w:r>
      <w:bookmarkEnd w:id="6120"/>
      <w:bookmarkEnd w:id="6121"/>
      <w:bookmarkEnd w:id="6122"/>
      <w:bookmarkEnd w:id="6123"/>
      <w:bookmarkEnd w:id="6124"/>
      <w:bookmarkEnd w:id="6125"/>
      <w:bookmarkEnd w:id="6126"/>
      <w:bookmarkEnd w:id="6127"/>
      <w:bookmarkEnd w:id="6128"/>
      <w:bookmarkEnd w:id="6129"/>
      <w:bookmarkEnd w:id="6130"/>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5C1240">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6131" w:name="_Toc106206802"/>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6131"/>
    </w:p>
    <w:p w14:paraId="52DE33FD" w14:textId="77777777" w:rsidR="00997288" w:rsidRPr="002A4FE9" w:rsidRDefault="00997288" w:rsidP="00997288">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997288">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6132" w:name="_Toc106206803"/>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6132"/>
    </w:p>
    <w:p w14:paraId="2E8BF8F1" w14:textId="62CBDBDA" w:rsidR="00997288" w:rsidRDefault="00997288" w:rsidP="00997288">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5C1240"/>
    <w:p w14:paraId="4A42DA92" w14:textId="77777777" w:rsidR="00E27907" w:rsidRDefault="00E27907" w:rsidP="00E27907">
      <w:pPr>
        <w:pStyle w:val="Heading4"/>
        <w:rPr>
          <w:snapToGrid w:val="0"/>
          <w:lang w:eastAsia="zh-CN"/>
        </w:rPr>
      </w:pPr>
      <w:bookmarkStart w:id="6133" w:name="_Toc74915911"/>
      <w:bookmarkStart w:id="6134" w:name="_Toc76114536"/>
      <w:bookmarkStart w:id="6135" w:name="_Toc76544422"/>
      <w:bookmarkStart w:id="6136" w:name="_Toc82536544"/>
      <w:bookmarkStart w:id="6137" w:name="_Toc89952837"/>
      <w:bookmarkStart w:id="6138" w:name="_Toc98766653"/>
      <w:bookmarkStart w:id="6139" w:name="_Toc99703016"/>
      <w:bookmarkStart w:id="6140" w:name="_Toc106206804"/>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6133"/>
      <w:bookmarkEnd w:id="6134"/>
      <w:bookmarkEnd w:id="6135"/>
      <w:bookmarkEnd w:id="6136"/>
      <w:bookmarkEnd w:id="6137"/>
      <w:bookmarkEnd w:id="6138"/>
      <w:bookmarkEnd w:id="6139"/>
      <w:bookmarkEnd w:id="6140"/>
    </w:p>
    <w:p w14:paraId="01C7FB6B" w14:textId="77777777" w:rsidR="00E27907" w:rsidRDefault="00E27907" w:rsidP="00E27907">
      <w:pPr>
        <w:pStyle w:val="Heading5"/>
        <w:rPr>
          <w:lang w:eastAsia="zh-CN"/>
        </w:rPr>
      </w:pPr>
      <w:bookmarkStart w:id="6141" w:name="_Toc74915912"/>
      <w:bookmarkStart w:id="6142" w:name="_Toc76114537"/>
      <w:bookmarkStart w:id="6143" w:name="_Toc76544423"/>
      <w:bookmarkStart w:id="6144" w:name="_Toc82536545"/>
      <w:bookmarkStart w:id="6145" w:name="_Toc89952838"/>
      <w:bookmarkStart w:id="6146" w:name="_Toc98766654"/>
      <w:bookmarkStart w:id="6147" w:name="_Toc99703017"/>
      <w:bookmarkStart w:id="6148" w:name="_Toc106206805"/>
      <w:r>
        <w:rPr>
          <w:lang w:eastAsia="zh-CN"/>
        </w:rPr>
        <w:t>8.1.2.5.1</w:t>
      </w:r>
      <w:r>
        <w:rPr>
          <w:lang w:eastAsia="zh-CN"/>
        </w:rPr>
        <w:tab/>
        <w:t>General applicability of interlaced PUSCH performance requirements</w:t>
      </w:r>
      <w:bookmarkEnd w:id="6141"/>
      <w:bookmarkEnd w:id="6142"/>
      <w:bookmarkEnd w:id="6143"/>
      <w:bookmarkEnd w:id="6144"/>
      <w:bookmarkEnd w:id="6145"/>
      <w:bookmarkEnd w:id="6146"/>
      <w:bookmarkEnd w:id="6147"/>
      <w:bookmarkEnd w:id="6148"/>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6149" w:name="_Toc74915913"/>
      <w:bookmarkStart w:id="6150" w:name="_Toc76114538"/>
      <w:bookmarkStart w:id="6151" w:name="_Toc76544424"/>
      <w:bookmarkStart w:id="6152" w:name="_Toc82536546"/>
      <w:bookmarkStart w:id="6153" w:name="_Toc89952839"/>
      <w:bookmarkStart w:id="6154" w:name="_Toc98766655"/>
      <w:bookmarkStart w:id="6155" w:name="_Toc99703018"/>
      <w:bookmarkStart w:id="6156" w:name="_Toc106206806"/>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6149"/>
      <w:bookmarkEnd w:id="6150"/>
      <w:bookmarkEnd w:id="6151"/>
      <w:bookmarkEnd w:id="6152"/>
      <w:bookmarkEnd w:id="6153"/>
      <w:bookmarkEnd w:id="6154"/>
      <w:bookmarkEnd w:id="6155"/>
      <w:bookmarkEnd w:id="6156"/>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6157" w:name="_Toc74915914"/>
      <w:bookmarkStart w:id="6158" w:name="_Toc76114539"/>
      <w:bookmarkStart w:id="6159" w:name="_Toc76544425"/>
      <w:bookmarkStart w:id="6160" w:name="_Toc82536547"/>
      <w:bookmarkStart w:id="6161" w:name="_Toc89952840"/>
      <w:bookmarkStart w:id="6162" w:name="_Toc98766656"/>
      <w:bookmarkStart w:id="6163" w:name="_Toc99703019"/>
      <w:bookmarkStart w:id="6164" w:name="_Toc106206807"/>
      <w:r>
        <w:t>8.1.2.5</w:t>
      </w:r>
      <w:r>
        <w:rPr>
          <w:lang w:eastAsia="zh-CN"/>
        </w:rPr>
        <w:t>.3</w:t>
      </w:r>
      <w:r>
        <w:tab/>
        <w:t>Applicability of requirements for different channel bandwidths</w:t>
      </w:r>
      <w:bookmarkEnd w:id="6157"/>
      <w:bookmarkEnd w:id="6158"/>
      <w:bookmarkEnd w:id="6159"/>
      <w:bookmarkEnd w:id="6160"/>
      <w:bookmarkEnd w:id="6161"/>
      <w:bookmarkEnd w:id="6162"/>
      <w:bookmarkEnd w:id="6163"/>
      <w:bookmarkEnd w:id="6164"/>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6165" w:name="_Toc74915915"/>
      <w:bookmarkStart w:id="6166" w:name="_Toc76114540"/>
      <w:bookmarkStart w:id="6167" w:name="_Toc76544426"/>
      <w:bookmarkStart w:id="6168" w:name="_Toc82536548"/>
      <w:bookmarkStart w:id="6169" w:name="_Toc89952841"/>
      <w:bookmarkStart w:id="6170" w:name="_Toc98766657"/>
      <w:bookmarkStart w:id="6171" w:name="_Toc99703020"/>
      <w:bookmarkStart w:id="6172" w:name="_Toc106206808"/>
      <w:r>
        <w:t>8.1.2.5</w:t>
      </w:r>
      <w:r>
        <w:rPr>
          <w:lang w:eastAsia="zh-CN"/>
        </w:rPr>
        <w:t>.4</w:t>
      </w:r>
      <w:r>
        <w:tab/>
        <w:t xml:space="preserve">Applicability of requirements for different </w:t>
      </w:r>
      <w:r>
        <w:rPr>
          <w:lang w:eastAsia="zh-CN"/>
        </w:rPr>
        <w:t>configurations</w:t>
      </w:r>
      <w:bookmarkEnd w:id="6165"/>
      <w:bookmarkEnd w:id="6166"/>
      <w:bookmarkEnd w:id="6167"/>
      <w:bookmarkEnd w:id="6168"/>
      <w:bookmarkEnd w:id="6169"/>
      <w:bookmarkEnd w:id="6170"/>
      <w:bookmarkEnd w:id="6171"/>
      <w:bookmarkEnd w:id="6172"/>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6173" w:name="_Toc74915916"/>
      <w:bookmarkStart w:id="6174" w:name="_Toc76114541"/>
      <w:bookmarkStart w:id="6175" w:name="_Toc76544427"/>
      <w:bookmarkStart w:id="6176" w:name="_Toc82536549"/>
      <w:bookmarkStart w:id="6177" w:name="_Toc89952842"/>
      <w:bookmarkStart w:id="6178" w:name="_Toc98766658"/>
      <w:bookmarkStart w:id="6179" w:name="_Toc99703021"/>
      <w:bookmarkStart w:id="6180" w:name="_Toc106206809"/>
      <w:r>
        <w:t>8.1.2.5.5</w:t>
      </w:r>
      <w:r>
        <w:tab/>
        <w:t>Applicability of CG-UCI multiplexed on PUSCH requirements</w:t>
      </w:r>
      <w:bookmarkEnd w:id="6173"/>
      <w:bookmarkEnd w:id="6174"/>
      <w:bookmarkEnd w:id="6175"/>
      <w:bookmarkEnd w:id="6176"/>
      <w:bookmarkEnd w:id="6177"/>
      <w:bookmarkEnd w:id="6178"/>
      <w:bookmarkEnd w:id="6179"/>
      <w:bookmarkEnd w:id="6180"/>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6181" w:name="_Toc74915917"/>
      <w:bookmarkStart w:id="6182" w:name="_Toc76114542"/>
      <w:bookmarkStart w:id="6183" w:name="_Toc76544428"/>
      <w:bookmarkStart w:id="6184" w:name="_Toc82536550"/>
      <w:bookmarkStart w:id="6185" w:name="_Toc89952843"/>
      <w:bookmarkStart w:id="6186" w:name="_Toc98766659"/>
      <w:bookmarkStart w:id="6187" w:name="_Toc99703022"/>
      <w:bookmarkStart w:id="6188" w:name="_Toc10620681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6181"/>
      <w:bookmarkEnd w:id="6182"/>
      <w:bookmarkEnd w:id="6183"/>
      <w:bookmarkEnd w:id="6184"/>
      <w:bookmarkEnd w:id="6185"/>
      <w:bookmarkEnd w:id="6186"/>
      <w:bookmarkEnd w:id="6187"/>
      <w:bookmarkEnd w:id="6188"/>
    </w:p>
    <w:p w14:paraId="79E5BD65" w14:textId="77777777" w:rsidR="00E27907" w:rsidRDefault="00E27907" w:rsidP="00E27907">
      <w:pPr>
        <w:pStyle w:val="Heading5"/>
        <w:rPr>
          <w:lang w:eastAsia="zh-CN"/>
        </w:rPr>
      </w:pPr>
      <w:bookmarkStart w:id="6189" w:name="_Toc74915918"/>
      <w:bookmarkStart w:id="6190" w:name="_Toc76114543"/>
      <w:bookmarkStart w:id="6191" w:name="_Toc76544429"/>
      <w:bookmarkStart w:id="6192" w:name="_Toc82536551"/>
      <w:bookmarkStart w:id="6193" w:name="_Toc89952844"/>
      <w:bookmarkStart w:id="6194" w:name="_Toc98766660"/>
      <w:bookmarkStart w:id="6195" w:name="_Toc99703023"/>
      <w:bookmarkStart w:id="6196" w:name="_Toc106206811"/>
      <w:r>
        <w:rPr>
          <w:lang w:eastAsia="zh-CN"/>
        </w:rPr>
        <w:t>8.1.2.6.1</w:t>
      </w:r>
      <w:r>
        <w:rPr>
          <w:lang w:eastAsia="zh-CN"/>
        </w:rPr>
        <w:tab/>
        <w:t>General applicability of interlaced PUCCH performance requirements</w:t>
      </w:r>
      <w:bookmarkEnd w:id="6189"/>
      <w:bookmarkEnd w:id="6190"/>
      <w:bookmarkEnd w:id="6191"/>
      <w:bookmarkEnd w:id="6192"/>
      <w:bookmarkEnd w:id="6193"/>
      <w:bookmarkEnd w:id="6194"/>
      <w:bookmarkEnd w:id="6195"/>
      <w:bookmarkEnd w:id="6196"/>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6197" w:name="_Toc74915919"/>
      <w:bookmarkStart w:id="6198" w:name="_Toc76114544"/>
      <w:bookmarkStart w:id="6199" w:name="_Toc76544430"/>
      <w:bookmarkStart w:id="6200" w:name="_Toc82536552"/>
      <w:bookmarkStart w:id="6201" w:name="_Toc89952845"/>
      <w:bookmarkStart w:id="6202" w:name="_Toc98766661"/>
      <w:bookmarkStart w:id="6203" w:name="_Toc99703024"/>
      <w:bookmarkStart w:id="6204" w:name="_Toc106206812"/>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6197"/>
      <w:bookmarkEnd w:id="6198"/>
      <w:bookmarkEnd w:id="6199"/>
      <w:bookmarkEnd w:id="6200"/>
      <w:bookmarkEnd w:id="6201"/>
      <w:bookmarkEnd w:id="6202"/>
      <w:bookmarkEnd w:id="6203"/>
      <w:bookmarkEnd w:id="6204"/>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6205" w:name="_Toc74915920"/>
      <w:bookmarkStart w:id="6206" w:name="_Toc76114545"/>
      <w:bookmarkStart w:id="6207" w:name="_Toc76544431"/>
      <w:bookmarkStart w:id="6208" w:name="_Toc82536553"/>
      <w:bookmarkStart w:id="6209" w:name="_Toc89952846"/>
      <w:bookmarkStart w:id="6210" w:name="_Toc98766662"/>
      <w:bookmarkStart w:id="6211" w:name="_Toc99703025"/>
      <w:bookmarkStart w:id="6212" w:name="_Toc106206813"/>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6205"/>
      <w:bookmarkEnd w:id="6206"/>
      <w:bookmarkEnd w:id="6207"/>
      <w:bookmarkEnd w:id="6208"/>
      <w:bookmarkEnd w:id="6209"/>
      <w:bookmarkEnd w:id="6210"/>
      <w:bookmarkEnd w:id="6211"/>
      <w:bookmarkEnd w:id="6212"/>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6213" w:name="_Toc74915921"/>
      <w:bookmarkStart w:id="6214" w:name="_Toc76114546"/>
      <w:bookmarkStart w:id="6215" w:name="_Toc76544432"/>
      <w:bookmarkStart w:id="6216" w:name="_Toc82536554"/>
      <w:bookmarkStart w:id="6217" w:name="_Toc89952847"/>
      <w:bookmarkStart w:id="6218" w:name="_Toc98766663"/>
      <w:bookmarkStart w:id="6219" w:name="_Toc99703026"/>
      <w:bookmarkStart w:id="6220" w:name="_Toc106206814"/>
      <w:r>
        <w:t>8.1.2.6</w:t>
      </w:r>
      <w:r>
        <w:rPr>
          <w:lang w:eastAsia="zh-CN"/>
        </w:rPr>
        <w:t>.4</w:t>
      </w:r>
      <w:r>
        <w:tab/>
        <w:t>Applicability of requirements for different channel bandwidths</w:t>
      </w:r>
      <w:bookmarkEnd w:id="6213"/>
      <w:bookmarkEnd w:id="6214"/>
      <w:bookmarkEnd w:id="6215"/>
      <w:bookmarkEnd w:id="6216"/>
      <w:bookmarkEnd w:id="6217"/>
      <w:bookmarkEnd w:id="6218"/>
      <w:bookmarkEnd w:id="6219"/>
      <w:bookmarkEnd w:id="6220"/>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6221" w:name="_Toc74915922"/>
      <w:bookmarkStart w:id="6222" w:name="_Toc76114547"/>
      <w:bookmarkStart w:id="6223" w:name="_Toc76544433"/>
      <w:bookmarkStart w:id="6224" w:name="_Toc82536555"/>
      <w:bookmarkStart w:id="6225" w:name="_Toc89952848"/>
      <w:bookmarkStart w:id="6226" w:name="_Toc98766664"/>
      <w:bookmarkStart w:id="6227" w:name="_Toc99703027"/>
      <w:bookmarkStart w:id="6228" w:name="_Toc106206815"/>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6221"/>
      <w:bookmarkEnd w:id="6222"/>
      <w:bookmarkEnd w:id="6223"/>
      <w:bookmarkEnd w:id="6224"/>
      <w:bookmarkEnd w:id="6225"/>
      <w:bookmarkEnd w:id="6226"/>
      <w:bookmarkEnd w:id="6227"/>
      <w:bookmarkEnd w:id="6228"/>
    </w:p>
    <w:p w14:paraId="69B251E5" w14:textId="77777777" w:rsidR="00E27907" w:rsidRDefault="00E27907" w:rsidP="00E27907">
      <w:pPr>
        <w:pStyle w:val="Heading5"/>
        <w:rPr>
          <w:snapToGrid w:val="0"/>
          <w:lang w:eastAsia="zh-CN"/>
        </w:rPr>
      </w:pPr>
      <w:bookmarkStart w:id="6229" w:name="_Toc74915923"/>
      <w:bookmarkStart w:id="6230" w:name="_Toc76114548"/>
      <w:bookmarkStart w:id="6231" w:name="_Toc76544434"/>
      <w:bookmarkStart w:id="6232" w:name="_Toc82536556"/>
      <w:bookmarkStart w:id="6233" w:name="_Toc89952849"/>
      <w:bookmarkStart w:id="6234" w:name="_Toc98766665"/>
      <w:bookmarkStart w:id="6235" w:name="_Toc99703028"/>
      <w:bookmarkStart w:id="6236" w:name="_Toc106206816"/>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6229"/>
      <w:bookmarkEnd w:id="6230"/>
      <w:bookmarkEnd w:id="6231"/>
      <w:bookmarkEnd w:id="6232"/>
      <w:bookmarkEnd w:id="6233"/>
      <w:bookmarkEnd w:id="6234"/>
      <w:bookmarkEnd w:id="6235"/>
      <w:bookmarkEnd w:id="6236"/>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6237" w:name="_Toc74915924"/>
      <w:bookmarkStart w:id="6238" w:name="_Toc76114549"/>
      <w:bookmarkStart w:id="6239" w:name="_Toc76544435"/>
      <w:bookmarkStart w:id="6240" w:name="_Toc82536557"/>
      <w:bookmarkStart w:id="6241" w:name="_Toc89952850"/>
      <w:bookmarkStart w:id="6242" w:name="_Toc98766666"/>
      <w:bookmarkStart w:id="6243" w:name="_Toc99703029"/>
      <w:bookmarkStart w:id="6244" w:name="_Toc106206817"/>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6237"/>
      <w:bookmarkEnd w:id="6238"/>
      <w:bookmarkEnd w:id="6239"/>
      <w:bookmarkEnd w:id="6240"/>
      <w:bookmarkEnd w:id="6241"/>
      <w:bookmarkEnd w:id="6242"/>
      <w:bookmarkEnd w:id="6243"/>
      <w:bookmarkEnd w:id="6244"/>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6245" w:name="_Toc74915925"/>
      <w:bookmarkStart w:id="6246" w:name="_Toc76114550"/>
      <w:bookmarkStart w:id="6247" w:name="_Toc76544436"/>
      <w:bookmarkStart w:id="6248" w:name="_Toc82536558"/>
      <w:bookmarkStart w:id="6249" w:name="_Toc89952851"/>
      <w:bookmarkStart w:id="6250" w:name="_Toc98766667"/>
      <w:bookmarkStart w:id="6251" w:name="_Toc99703030"/>
      <w:bookmarkStart w:id="6252" w:name="_Toc106206818"/>
      <w:r>
        <w:t>8.1.2.7</w:t>
      </w:r>
      <w:r>
        <w:rPr>
          <w:lang w:eastAsia="zh-CN"/>
        </w:rPr>
        <w:t>.3</w:t>
      </w:r>
      <w:r>
        <w:tab/>
        <w:t>Applicability of requirements for different channel bandwidths</w:t>
      </w:r>
      <w:bookmarkEnd w:id="6245"/>
      <w:bookmarkEnd w:id="6246"/>
      <w:bookmarkEnd w:id="6247"/>
      <w:bookmarkEnd w:id="6248"/>
      <w:bookmarkEnd w:id="6249"/>
      <w:bookmarkEnd w:id="6250"/>
      <w:bookmarkEnd w:id="6251"/>
      <w:bookmarkEnd w:id="6252"/>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6253" w:name="_Toc53183238"/>
      <w:bookmarkStart w:id="6254" w:name="_Toc58915908"/>
      <w:bookmarkStart w:id="6255" w:name="_Toc58918089"/>
      <w:bookmarkStart w:id="6256" w:name="_Toc66693959"/>
      <w:bookmarkStart w:id="6257" w:name="_Toc74915926"/>
      <w:bookmarkStart w:id="6258" w:name="_Toc76114551"/>
      <w:bookmarkStart w:id="6259" w:name="_Toc76544437"/>
      <w:bookmarkStart w:id="6260" w:name="_Toc82536559"/>
      <w:bookmarkStart w:id="6261" w:name="_Toc89952852"/>
      <w:bookmarkStart w:id="6262" w:name="_Toc98766668"/>
      <w:bookmarkStart w:id="6263" w:name="_Toc99703031"/>
      <w:bookmarkStart w:id="6264" w:name="_Toc106206819"/>
      <w:r w:rsidRPr="00931575">
        <w:t>8.2</w:t>
      </w:r>
      <w:r w:rsidRPr="00931575">
        <w:tab/>
        <w:t>OTA performance requirements for PUSCH</w:t>
      </w:r>
      <w:bookmarkEnd w:id="6084"/>
      <w:bookmarkEnd w:id="6085"/>
      <w:bookmarkEnd w:id="6086"/>
      <w:bookmarkEnd w:id="6087"/>
      <w:bookmarkEnd w:id="6088"/>
      <w:bookmarkEnd w:id="6253"/>
      <w:bookmarkEnd w:id="6254"/>
      <w:bookmarkEnd w:id="6255"/>
      <w:bookmarkEnd w:id="6256"/>
      <w:bookmarkEnd w:id="6257"/>
      <w:bookmarkEnd w:id="6258"/>
      <w:bookmarkEnd w:id="6259"/>
      <w:bookmarkEnd w:id="6260"/>
      <w:bookmarkEnd w:id="6261"/>
      <w:bookmarkEnd w:id="6262"/>
      <w:bookmarkEnd w:id="6263"/>
      <w:bookmarkEnd w:id="6264"/>
    </w:p>
    <w:p w14:paraId="0B09667F" w14:textId="77777777" w:rsidR="00C45907" w:rsidRPr="00931575" w:rsidRDefault="00C45907" w:rsidP="00C45907">
      <w:pPr>
        <w:pStyle w:val="Heading3"/>
        <w:rPr>
          <w:rFonts w:eastAsia="SimSun"/>
        </w:rPr>
      </w:pPr>
      <w:bookmarkStart w:id="6265" w:name="_Toc21102933"/>
      <w:bookmarkStart w:id="6266" w:name="_Toc29810782"/>
      <w:bookmarkStart w:id="6267" w:name="_Toc36636134"/>
      <w:bookmarkStart w:id="6268" w:name="_Toc37273080"/>
      <w:bookmarkStart w:id="6269" w:name="_Toc45886160"/>
      <w:bookmarkStart w:id="6270" w:name="_Toc53183239"/>
      <w:bookmarkStart w:id="6271" w:name="_Toc58915909"/>
      <w:bookmarkStart w:id="6272" w:name="_Toc58918090"/>
      <w:bookmarkStart w:id="6273" w:name="_Toc66693960"/>
      <w:bookmarkStart w:id="6274" w:name="_Toc74915927"/>
      <w:bookmarkStart w:id="6275" w:name="_Toc76114552"/>
      <w:bookmarkStart w:id="6276" w:name="_Toc76544438"/>
      <w:bookmarkStart w:id="6277" w:name="_Toc82536560"/>
      <w:bookmarkStart w:id="6278" w:name="_Toc89952853"/>
      <w:bookmarkStart w:id="6279" w:name="_Toc98766669"/>
      <w:bookmarkStart w:id="6280" w:name="_Toc99703032"/>
      <w:bookmarkStart w:id="6281" w:name="_Toc10620682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02ADD7EE" w14:textId="77777777" w:rsidR="00C45907" w:rsidRPr="00931575" w:rsidRDefault="00C45907" w:rsidP="00C45907">
      <w:pPr>
        <w:pStyle w:val="Heading4"/>
      </w:pPr>
      <w:bookmarkStart w:id="6282" w:name="_Toc21102934"/>
      <w:bookmarkStart w:id="6283" w:name="_Toc29810783"/>
      <w:bookmarkStart w:id="6284" w:name="_Toc36636135"/>
      <w:bookmarkStart w:id="6285" w:name="_Toc37273081"/>
      <w:bookmarkStart w:id="6286" w:name="_Toc45886161"/>
      <w:bookmarkStart w:id="6287" w:name="_Toc53183240"/>
      <w:bookmarkStart w:id="6288" w:name="_Toc58915910"/>
      <w:bookmarkStart w:id="6289" w:name="_Toc58918091"/>
      <w:bookmarkStart w:id="6290" w:name="_Toc66693961"/>
      <w:bookmarkStart w:id="6291" w:name="_Toc74915928"/>
      <w:bookmarkStart w:id="6292" w:name="_Toc76114553"/>
      <w:bookmarkStart w:id="6293" w:name="_Toc76544439"/>
      <w:bookmarkStart w:id="6294" w:name="_Toc82536561"/>
      <w:bookmarkStart w:id="6295" w:name="_Toc89952854"/>
      <w:bookmarkStart w:id="6296" w:name="_Toc98766670"/>
      <w:bookmarkStart w:id="6297" w:name="_Toc99703033"/>
      <w:bookmarkStart w:id="6298" w:name="_Toc106206821"/>
      <w:r w:rsidRPr="00931575">
        <w:t>8.2.1.1</w:t>
      </w:r>
      <w:r w:rsidRPr="00931575">
        <w:tab/>
        <w:t>Definition and applicability</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6299" w:name="_Toc21102935"/>
      <w:bookmarkStart w:id="6300" w:name="_Toc29810784"/>
      <w:bookmarkStart w:id="6301" w:name="_Toc36636136"/>
      <w:bookmarkStart w:id="6302" w:name="_Toc37273082"/>
      <w:bookmarkStart w:id="6303" w:name="_Toc45886162"/>
      <w:bookmarkStart w:id="6304" w:name="_Toc53183241"/>
      <w:bookmarkStart w:id="6305" w:name="_Toc58915911"/>
      <w:bookmarkStart w:id="6306" w:name="_Toc58918092"/>
      <w:bookmarkStart w:id="6307" w:name="_Toc66693962"/>
      <w:bookmarkStart w:id="6308" w:name="_Toc74915929"/>
      <w:bookmarkStart w:id="6309" w:name="_Toc76114554"/>
      <w:bookmarkStart w:id="6310" w:name="_Toc76544440"/>
      <w:bookmarkStart w:id="6311" w:name="_Toc82536562"/>
      <w:bookmarkStart w:id="6312" w:name="_Toc89952855"/>
      <w:bookmarkStart w:id="6313" w:name="_Toc98766671"/>
      <w:bookmarkStart w:id="6314" w:name="_Toc99703034"/>
      <w:bookmarkStart w:id="6315" w:name="_Toc106206822"/>
      <w:r w:rsidRPr="00931575">
        <w:t>8.2.1.2</w:t>
      </w:r>
      <w:r w:rsidRPr="00931575">
        <w:tab/>
        <w:t>Minimum Requirement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6316" w:name="_Toc21102936"/>
      <w:bookmarkStart w:id="6317" w:name="_Toc29810785"/>
      <w:bookmarkStart w:id="6318" w:name="_Toc36636137"/>
      <w:bookmarkStart w:id="6319" w:name="_Toc37273083"/>
      <w:bookmarkStart w:id="6320" w:name="_Toc45886163"/>
      <w:bookmarkStart w:id="6321" w:name="_Toc53183242"/>
      <w:bookmarkStart w:id="6322" w:name="_Toc58915912"/>
      <w:bookmarkStart w:id="6323" w:name="_Toc58918093"/>
      <w:bookmarkStart w:id="6324" w:name="_Toc66693963"/>
      <w:bookmarkStart w:id="6325" w:name="_Toc74915930"/>
      <w:bookmarkStart w:id="6326" w:name="_Toc76114555"/>
      <w:bookmarkStart w:id="6327" w:name="_Toc76544441"/>
      <w:bookmarkStart w:id="6328" w:name="_Toc82536563"/>
      <w:bookmarkStart w:id="6329" w:name="_Toc89952856"/>
      <w:bookmarkStart w:id="6330" w:name="_Toc98766672"/>
      <w:bookmarkStart w:id="6331" w:name="_Toc99703035"/>
      <w:bookmarkStart w:id="6332" w:name="_Toc106206823"/>
      <w:r w:rsidRPr="00931575">
        <w:t>8.2.1.3</w:t>
      </w:r>
      <w:r w:rsidRPr="00931575">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6333" w:name="_Toc21102937"/>
      <w:bookmarkStart w:id="6334" w:name="_Toc29810786"/>
      <w:bookmarkStart w:id="6335" w:name="_Toc36636138"/>
      <w:bookmarkStart w:id="6336" w:name="_Toc37273084"/>
      <w:bookmarkStart w:id="6337" w:name="_Toc45886164"/>
      <w:bookmarkStart w:id="6338" w:name="_Toc53183243"/>
      <w:bookmarkStart w:id="6339" w:name="_Toc58915913"/>
      <w:bookmarkStart w:id="6340" w:name="_Toc58918094"/>
      <w:bookmarkStart w:id="6341" w:name="_Toc66693964"/>
      <w:bookmarkStart w:id="6342" w:name="_Toc74915931"/>
      <w:bookmarkStart w:id="6343" w:name="_Toc76114556"/>
      <w:bookmarkStart w:id="6344" w:name="_Toc76544442"/>
      <w:bookmarkStart w:id="6345" w:name="_Toc82536564"/>
      <w:bookmarkStart w:id="6346" w:name="_Toc89952857"/>
      <w:bookmarkStart w:id="6347" w:name="_Toc98766673"/>
      <w:bookmarkStart w:id="6348" w:name="_Toc99703036"/>
      <w:bookmarkStart w:id="6349" w:name="_Toc106206824"/>
      <w:r w:rsidRPr="00931575">
        <w:t>8.2.1.4</w:t>
      </w:r>
      <w:r w:rsidRPr="00931575">
        <w:tab/>
        <w:t>Method of test</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523C930B" w14:textId="77777777" w:rsidR="00C45907" w:rsidRPr="00931575" w:rsidRDefault="00C45907" w:rsidP="00C45907">
      <w:pPr>
        <w:pStyle w:val="Heading5"/>
      </w:pPr>
      <w:bookmarkStart w:id="6350" w:name="_Toc21102938"/>
      <w:bookmarkStart w:id="6351" w:name="_Toc29810787"/>
      <w:bookmarkStart w:id="6352" w:name="_Toc36636139"/>
      <w:bookmarkStart w:id="6353" w:name="_Toc37273085"/>
      <w:bookmarkStart w:id="6354" w:name="_Toc45886165"/>
      <w:bookmarkStart w:id="6355" w:name="_Toc53183244"/>
      <w:bookmarkStart w:id="6356" w:name="_Toc58915914"/>
      <w:bookmarkStart w:id="6357" w:name="_Toc58918095"/>
      <w:bookmarkStart w:id="6358" w:name="_Toc66693965"/>
      <w:bookmarkStart w:id="6359" w:name="_Toc74915932"/>
      <w:bookmarkStart w:id="6360" w:name="_Toc76114557"/>
      <w:bookmarkStart w:id="6361" w:name="_Toc76544443"/>
      <w:bookmarkStart w:id="6362" w:name="_Toc82536565"/>
      <w:bookmarkStart w:id="6363" w:name="_Toc89952858"/>
      <w:bookmarkStart w:id="6364" w:name="_Toc98766674"/>
      <w:bookmarkStart w:id="6365" w:name="_Toc99703037"/>
      <w:bookmarkStart w:id="6366" w:name="_Toc106206825"/>
      <w:r w:rsidRPr="00931575">
        <w:t>8.2.1.4.1</w:t>
      </w:r>
      <w:r w:rsidRPr="00931575">
        <w:tab/>
        <w:t>Initial conditions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6367" w:name="_Toc21102939"/>
      <w:bookmarkStart w:id="636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369" w:name="_Toc29810788"/>
      <w:bookmarkStart w:id="6370" w:name="_Toc36636140"/>
      <w:bookmarkStart w:id="6371" w:name="_Toc37273086"/>
      <w:bookmarkStart w:id="6372" w:name="_Toc45886166"/>
      <w:bookmarkStart w:id="6373" w:name="_Toc53183245"/>
      <w:bookmarkStart w:id="6374" w:name="_Toc58915915"/>
      <w:bookmarkStart w:id="6375" w:name="_Toc58918096"/>
      <w:bookmarkStart w:id="6376" w:name="_Toc66693966"/>
      <w:bookmarkStart w:id="6377" w:name="_Toc74915933"/>
      <w:bookmarkStart w:id="6378" w:name="_Toc76114558"/>
      <w:bookmarkStart w:id="6379" w:name="_Toc76544444"/>
      <w:bookmarkStart w:id="6380" w:name="_Toc82536566"/>
      <w:bookmarkStart w:id="6381" w:name="_Toc89952859"/>
      <w:bookmarkStart w:id="6382" w:name="_Toc98766675"/>
      <w:bookmarkStart w:id="6383" w:name="_Toc99703038"/>
      <w:bookmarkStart w:id="6384" w:name="_Toc106206826"/>
      <w:r w:rsidRPr="00931575">
        <w:t>8.2.1.4.2</w:t>
      </w:r>
      <w:r w:rsidRPr="00931575">
        <w:tab/>
        <w:t>Procedure</w:t>
      </w:r>
      <w:bookmarkEnd w:id="6367"/>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368"/>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385" w:name="_Toc21102940"/>
      <w:bookmarkStart w:id="6386" w:name="_Toc29810789"/>
      <w:bookmarkStart w:id="6387" w:name="_Toc36636141"/>
      <w:bookmarkStart w:id="6388" w:name="_Toc37273087"/>
      <w:bookmarkStart w:id="6389" w:name="_Toc45886167"/>
      <w:bookmarkStart w:id="6390" w:name="_Toc53183246"/>
      <w:bookmarkStart w:id="6391" w:name="_Toc58915916"/>
      <w:bookmarkStart w:id="6392" w:name="_Toc58918097"/>
      <w:bookmarkStart w:id="6393" w:name="_Toc66693967"/>
      <w:bookmarkStart w:id="6394" w:name="_Toc74915934"/>
      <w:bookmarkStart w:id="6395" w:name="_Toc76114559"/>
      <w:bookmarkStart w:id="6396" w:name="_Toc76544445"/>
      <w:bookmarkStart w:id="6397" w:name="_Toc82536567"/>
      <w:bookmarkStart w:id="6398" w:name="_Toc89952860"/>
      <w:bookmarkStart w:id="6399" w:name="_Toc98766676"/>
      <w:bookmarkStart w:id="6400" w:name="_Toc99703039"/>
      <w:bookmarkStart w:id="6401" w:name="_Toc106206827"/>
      <w:r w:rsidRPr="00931575">
        <w:t>8.2.1.5</w:t>
      </w:r>
      <w:r w:rsidRPr="00931575">
        <w:tab/>
        <w:t>Test Requirement</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95B73D3" w14:textId="77777777" w:rsidR="00C45907" w:rsidRPr="00931575" w:rsidRDefault="00C45907" w:rsidP="00C45907">
      <w:pPr>
        <w:pStyle w:val="Heading5"/>
        <w:rPr>
          <w:rFonts w:cs="Arial"/>
          <w:i/>
          <w:iCs/>
          <w:szCs w:val="22"/>
          <w:lang w:eastAsia="zh-CN"/>
        </w:rPr>
      </w:pPr>
      <w:bookmarkStart w:id="6402" w:name="_Toc21102941"/>
      <w:bookmarkStart w:id="6403" w:name="_Toc29810790"/>
      <w:bookmarkStart w:id="6404" w:name="_Toc36636142"/>
      <w:bookmarkStart w:id="6405" w:name="_Toc37273088"/>
      <w:bookmarkStart w:id="6406" w:name="_Toc45886168"/>
      <w:bookmarkStart w:id="6407" w:name="_Toc53183247"/>
      <w:bookmarkStart w:id="6408" w:name="_Toc58915917"/>
      <w:bookmarkStart w:id="6409" w:name="_Toc58918098"/>
      <w:bookmarkStart w:id="6410" w:name="_Toc66693968"/>
      <w:bookmarkStart w:id="6411" w:name="_Toc74915935"/>
      <w:bookmarkStart w:id="6412" w:name="_Toc76114560"/>
      <w:bookmarkStart w:id="6413" w:name="_Toc76544446"/>
      <w:bookmarkStart w:id="6414" w:name="_Toc82536568"/>
      <w:bookmarkStart w:id="6415" w:name="_Toc89952861"/>
      <w:bookmarkStart w:id="6416" w:name="_Toc98766677"/>
      <w:bookmarkStart w:id="6417" w:name="_Toc99703040"/>
      <w:bookmarkStart w:id="6418" w:name="_Toc10620682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136C94">
            <w:pPr>
              <w:pStyle w:val="TAC"/>
            </w:pPr>
          </w:p>
        </w:tc>
        <w:tc>
          <w:tcPr>
            <w:tcW w:w="1396" w:type="dxa"/>
            <w:tcBorders>
              <w:top w:val="nil"/>
              <w:bottom w:val="nil"/>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FB6F67">
            <w:pPr>
              <w:pStyle w:val="TAC"/>
            </w:pPr>
          </w:p>
        </w:tc>
        <w:tc>
          <w:tcPr>
            <w:tcW w:w="838" w:type="dxa"/>
          </w:tcPr>
          <w:p w14:paraId="7742BC79" w14:textId="175FFB7A" w:rsidR="00FB6F67" w:rsidRPr="00931575" w:rsidRDefault="00FB6F67" w:rsidP="00FB6F67">
            <w:pPr>
              <w:pStyle w:val="TAC"/>
            </w:pPr>
            <w:r>
              <w:rPr>
                <w:lang w:eastAsia="zh-CN"/>
              </w:rPr>
              <w:t>Normal</w:t>
            </w:r>
          </w:p>
        </w:tc>
        <w:tc>
          <w:tcPr>
            <w:tcW w:w="1684" w:type="dxa"/>
          </w:tcPr>
          <w:p w14:paraId="564577F9" w14:textId="583F22DA" w:rsidR="00FB6F67" w:rsidRPr="00931575" w:rsidRDefault="00FB6F67" w:rsidP="00FB6F67">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FB6F67">
            <w:pPr>
              <w:pStyle w:val="TAC"/>
            </w:pPr>
            <w:r>
              <w:rPr>
                <w:rFonts w:hint="eastAsia"/>
                <w:lang w:eastAsia="zh-CN"/>
              </w:rPr>
              <w:t>7</w:t>
            </w:r>
            <w:r>
              <w:rPr>
                <w:lang w:eastAsia="zh-CN"/>
              </w:rPr>
              <w:t>0 %</w:t>
            </w:r>
          </w:p>
        </w:tc>
        <w:tc>
          <w:tcPr>
            <w:tcW w:w="1407" w:type="dxa"/>
          </w:tcPr>
          <w:p w14:paraId="40513F7C" w14:textId="0311EAA4" w:rsidR="00FB6F67" w:rsidRPr="00931575" w:rsidRDefault="00FB6F67" w:rsidP="00FB6F67">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FB6F67">
            <w:pPr>
              <w:pStyle w:val="TAC"/>
            </w:pPr>
            <w:r>
              <w:rPr>
                <w:lang w:eastAsia="zh-CN"/>
              </w:rPr>
              <w:t>pos1</w:t>
            </w:r>
          </w:p>
        </w:tc>
        <w:tc>
          <w:tcPr>
            <w:tcW w:w="1117" w:type="dxa"/>
          </w:tcPr>
          <w:p w14:paraId="1ADC92EB" w14:textId="4CDBECA2" w:rsidR="00FB6F67" w:rsidRPr="00931575" w:rsidRDefault="00FB6F67" w:rsidP="00FB6F67">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136C94">
            <w:pPr>
              <w:pStyle w:val="TAC"/>
            </w:pPr>
          </w:p>
        </w:tc>
        <w:tc>
          <w:tcPr>
            <w:tcW w:w="1397" w:type="dxa"/>
            <w:tcBorders>
              <w:top w:val="nil"/>
              <w:bottom w:val="nil"/>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FB6F67">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FB6F67">
            <w:pPr>
              <w:pStyle w:val="TAC"/>
            </w:pPr>
          </w:p>
        </w:tc>
        <w:tc>
          <w:tcPr>
            <w:tcW w:w="832" w:type="dxa"/>
          </w:tcPr>
          <w:p w14:paraId="0BF5FE5A" w14:textId="291EFF86" w:rsidR="00FB6F67" w:rsidRPr="00931575" w:rsidRDefault="00FB6F67" w:rsidP="00FB6F67">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FB6F67">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FB6F67">
            <w:pPr>
              <w:pStyle w:val="TAC"/>
            </w:pPr>
            <w:r>
              <w:rPr>
                <w:rFonts w:hint="eastAsia"/>
                <w:lang w:eastAsia="zh-CN"/>
              </w:rPr>
              <w:t>7</w:t>
            </w:r>
            <w:r>
              <w:rPr>
                <w:lang w:eastAsia="zh-CN"/>
              </w:rPr>
              <w:t>0 %</w:t>
            </w:r>
          </w:p>
        </w:tc>
        <w:tc>
          <w:tcPr>
            <w:tcW w:w="1420" w:type="dxa"/>
          </w:tcPr>
          <w:p w14:paraId="49448002" w14:textId="3D132243" w:rsidR="00FB6F67" w:rsidRPr="00931575" w:rsidRDefault="00FB6F67" w:rsidP="00FB6F67">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FB6F67">
            <w:pPr>
              <w:pStyle w:val="TAC"/>
            </w:pPr>
            <w:r>
              <w:rPr>
                <w:lang w:eastAsia="zh-CN"/>
              </w:rPr>
              <w:t>pos1</w:t>
            </w:r>
          </w:p>
        </w:tc>
        <w:tc>
          <w:tcPr>
            <w:tcW w:w="1061" w:type="dxa"/>
          </w:tcPr>
          <w:p w14:paraId="7C0C77E3" w14:textId="46B3684C" w:rsidR="00FB6F67" w:rsidRPr="00931575" w:rsidRDefault="00FB6F67" w:rsidP="00FB6F67">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136C94">
            <w:pPr>
              <w:pStyle w:val="TAC"/>
            </w:pPr>
          </w:p>
        </w:tc>
        <w:tc>
          <w:tcPr>
            <w:tcW w:w="1396" w:type="dxa"/>
            <w:tcBorders>
              <w:top w:val="nil"/>
              <w:bottom w:val="nil"/>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FB6F67">
            <w:pPr>
              <w:pStyle w:val="TAC"/>
            </w:pPr>
          </w:p>
        </w:tc>
        <w:tc>
          <w:tcPr>
            <w:tcW w:w="839" w:type="dxa"/>
          </w:tcPr>
          <w:p w14:paraId="16DD714B" w14:textId="5EAC0856" w:rsidR="00FB6F67" w:rsidRPr="00931575" w:rsidRDefault="00FB6F67" w:rsidP="00FB6F67">
            <w:pPr>
              <w:pStyle w:val="TAC"/>
            </w:pPr>
            <w:r w:rsidRPr="00931575">
              <w:t>Normal</w:t>
            </w:r>
          </w:p>
        </w:tc>
        <w:tc>
          <w:tcPr>
            <w:tcW w:w="1856" w:type="dxa"/>
          </w:tcPr>
          <w:p w14:paraId="48500690" w14:textId="08C8B5DE" w:rsidR="00FB6F67" w:rsidRPr="00931575" w:rsidRDefault="00FB6F67" w:rsidP="00FB6F67">
            <w:pPr>
              <w:pStyle w:val="TAC"/>
            </w:pPr>
            <w:r w:rsidRPr="00931575">
              <w:t>TDLA30-10 Low</w:t>
            </w:r>
          </w:p>
        </w:tc>
        <w:tc>
          <w:tcPr>
            <w:tcW w:w="1004" w:type="dxa"/>
          </w:tcPr>
          <w:p w14:paraId="4118A49E" w14:textId="16F5CB56" w:rsidR="00FB6F67" w:rsidRPr="00931575" w:rsidRDefault="00FB6F67" w:rsidP="00FB6F67">
            <w:pPr>
              <w:pStyle w:val="TAC"/>
            </w:pPr>
            <w:r w:rsidRPr="00931575">
              <w:t>70 %</w:t>
            </w:r>
          </w:p>
        </w:tc>
        <w:tc>
          <w:tcPr>
            <w:tcW w:w="1406" w:type="dxa"/>
          </w:tcPr>
          <w:p w14:paraId="69702739" w14:textId="6E8652DE" w:rsidR="00FB6F67" w:rsidRPr="00931575" w:rsidRDefault="00FB6F67" w:rsidP="00FB6F67">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FB6F67">
            <w:pPr>
              <w:pStyle w:val="TAC"/>
            </w:pPr>
            <w:r w:rsidRPr="00931575">
              <w:t>pos1</w:t>
            </w:r>
          </w:p>
        </w:tc>
        <w:tc>
          <w:tcPr>
            <w:tcW w:w="1117" w:type="dxa"/>
          </w:tcPr>
          <w:p w14:paraId="527B2746" w14:textId="1A9EDE74" w:rsidR="00FB6F67" w:rsidRPr="00931575" w:rsidRDefault="00FB6F67" w:rsidP="00FB6F67">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136C94">
            <w:pPr>
              <w:pStyle w:val="TAC"/>
            </w:pPr>
          </w:p>
        </w:tc>
        <w:tc>
          <w:tcPr>
            <w:tcW w:w="1396" w:type="dxa"/>
            <w:tcBorders>
              <w:top w:val="nil"/>
              <w:bottom w:val="nil"/>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FB6F67">
            <w:pPr>
              <w:pStyle w:val="TAC"/>
            </w:pPr>
          </w:p>
        </w:tc>
        <w:tc>
          <w:tcPr>
            <w:tcW w:w="839" w:type="dxa"/>
          </w:tcPr>
          <w:p w14:paraId="28293444" w14:textId="2E40F990" w:rsidR="00FB6F67" w:rsidRPr="00931575" w:rsidRDefault="00FB6F67" w:rsidP="00FB6F67">
            <w:pPr>
              <w:pStyle w:val="TAC"/>
            </w:pPr>
            <w:r w:rsidRPr="00931575">
              <w:t>Normal</w:t>
            </w:r>
          </w:p>
        </w:tc>
        <w:tc>
          <w:tcPr>
            <w:tcW w:w="1856" w:type="dxa"/>
          </w:tcPr>
          <w:p w14:paraId="4FC6E879" w14:textId="0DB2E4E1" w:rsidR="00FB6F67" w:rsidRPr="00931575" w:rsidRDefault="00FB6F67" w:rsidP="00FB6F67">
            <w:pPr>
              <w:pStyle w:val="TAC"/>
            </w:pPr>
            <w:r w:rsidRPr="00931575">
              <w:t>TDLA30-10 Low</w:t>
            </w:r>
          </w:p>
        </w:tc>
        <w:tc>
          <w:tcPr>
            <w:tcW w:w="1006" w:type="dxa"/>
          </w:tcPr>
          <w:p w14:paraId="1CD146A5" w14:textId="23033DDE" w:rsidR="00FB6F67" w:rsidRPr="00931575" w:rsidRDefault="00FB6F67" w:rsidP="00FB6F67">
            <w:pPr>
              <w:pStyle w:val="TAC"/>
            </w:pPr>
            <w:r w:rsidRPr="00931575">
              <w:t>70 %</w:t>
            </w:r>
          </w:p>
        </w:tc>
        <w:tc>
          <w:tcPr>
            <w:tcW w:w="1404" w:type="dxa"/>
          </w:tcPr>
          <w:p w14:paraId="238FF5DE" w14:textId="4E6934FB" w:rsidR="00FB6F67" w:rsidRPr="00931575" w:rsidRDefault="00FB6F67" w:rsidP="00FB6F67">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FB6F67">
            <w:pPr>
              <w:pStyle w:val="TAC"/>
            </w:pPr>
            <w:r w:rsidRPr="00931575">
              <w:t>pos1</w:t>
            </w:r>
          </w:p>
        </w:tc>
        <w:tc>
          <w:tcPr>
            <w:tcW w:w="1127" w:type="dxa"/>
          </w:tcPr>
          <w:p w14:paraId="51B2D64A" w14:textId="3EC6EE97" w:rsidR="00FB6F67" w:rsidRPr="00931575" w:rsidRDefault="00FB6F67" w:rsidP="00FB6F67">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136C94">
            <w:pPr>
              <w:pStyle w:val="TAC"/>
            </w:pPr>
          </w:p>
        </w:tc>
        <w:tc>
          <w:tcPr>
            <w:tcW w:w="1396" w:type="dxa"/>
            <w:tcBorders>
              <w:top w:val="nil"/>
              <w:bottom w:val="nil"/>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1A07F0">
            <w:pPr>
              <w:pStyle w:val="TAC"/>
            </w:pPr>
          </w:p>
        </w:tc>
        <w:tc>
          <w:tcPr>
            <w:tcW w:w="833" w:type="dxa"/>
          </w:tcPr>
          <w:p w14:paraId="51F94193" w14:textId="5597AECD" w:rsidR="001A07F0" w:rsidRPr="00931575" w:rsidRDefault="001A07F0" w:rsidP="001A07F0">
            <w:pPr>
              <w:pStyle w:val="TAC"/>
            </w:pPr>
            <w:r w:rsidRPr="00931575">
              <w:t>Normal</w:t>
            </w:r>
          </w:p>
        </w:tc>
        <w:tc>
          <w:tcPr>
            <w:tcW w:w="1778" w:type="dxa"/>
          </w:tcPr>
          <w:p w14:paraId="62558223" w14:textId="3719CB76" w:rsidR="001A07F0" w:rsidRPr="00931575" w:rsidRDefault="001A07F0" w:rsidP="001A07F0">
            <w:pPr>
              <w:pStyle w:val="TAC"/>
            </w:pPr>
            <w:r w:rsidRPr="00931575">
              <w:t>TDLA30-10 Low</w:t>
            </w:r>
          </w:p>
        </w:tc>
        <w:tc>
          <w:tcPr>
            <w:tcW w:w="1176" w:type="dxa"/>
          </w:tcPr>
          <w:p w14:paraId="056E5B79" w14:textId="739F314D" w:rsidR="001A07F0" w:rsidRPr="00931575" w:rsidRDefault="001A07F0" w:rsidP="001A07F0">
            <w:pPr>
              <w:pStyle w:val="TAC"/>
            </w:pPr>
            <w:r w:rsidRPr="00931575">
              <w:t>70 %</w:t>
            </w:r>
          </w:p>
        </w:tc>
        <w:tc>
          <w:tcPr>
            <w:tcW w:w="1317" w:type="dxa"/>
          </w:tcPr>
          <w:p w14:paraId="75B7F3DD" w14:textId="3D334318"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1A07F0">
            <w:pPr>
              <w:pStyle w:val="TAC"/>
            </w:pPr>
            <w:r w:rsidRPr="00931575">
              <w:t>pos1</w:t>
            </w:r>
          </w:p>
        </w:tc>
        <w:tc>
          <w:tcPr>
            <w:tcW w:w="1117" w:type="dxa"/>
          </w:tcPr>
          <w:p w14:paraId="5D571080" w14:textId="71B514DF" w:rsidR="001A07F0" w:rsidRPr="00931575" w:rsidRDefault="001A07F0" w:rsidP="001A07F0">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136C94">
            <w:pPr>
              <w:pStyle w:val="TAC"/>
            </w:pPr>
          </w:p>
        </w:tc>
        <w:tc>
          <w:tcPr>
            <w:tcW w:w="1396" w:type="dxa"/>
            <w:tcBorders>
              <w:top w:val="nil"/>
              <w:bottom w:val="nil"/>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1A07F0">
            <w:pPr>
              <w:pStyle w:val="TAC"/>
            </w:pPr>
          </w:p>
        </w:tc>
        <w:tc>
          <w:tcPr>
            <w:tcW w:w="833" w:type="dxa"/>
          </w:tcPr>
          <w:p w14:paraId="72076204" w14:textId="08B33D10" w:rsidR="001A07F0" w:rsidRPr="00931575" w:rsidRDefault="001A07F0" w:rsidP="001A07F0">
            <w:pPr>
              <w:pStyle w:val="TAC"/>
            </w:pPr>
            <w:r>
              <w:rPr>
                <w:lang w:eastAsia="zh-CN"/>
              </w:rPr>
              <w:t>Normal</w:t>
            </w:r>
          </w:p>
        </w:tc>
        <w:tc>
          <w:tcPr>
            <w:tcW w:w="1778" w:type="dxa"/>
          </w:tcPr>
          <w:p w14:paraId="20481D8E" w14:textId="5F3A3A92" w:rsidR="001A07F0" w:rsidRPr="00931575" w:rsidRDefault="001A07F0" w:rsidP="001A07F0">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1A07F0">
            <w:pPr>
              <w:pStyle w:val="TAC"/>
            </w:pPr>
            <w:r>
              <w:rPr>
                <w:rFonts w:hint="eastAsia"/>
                <w:lang w:eastAsia="zh-CN"/>
              </w:rPr>
              <w:t>7</w:t>
            </w:r>
            <w:r>
              <w:rPr>
                <w:lang w:eastAsia="zh-CN"/>
              </w:rPr>
              <w:t>0 %</w:t>
            </w:r>
          </w:p>
        </w:tc>
        <w:tc>
          <w:tcPr>
            <w:tcW w:w="1318" w:type="dxa"/>
          </w:tcPr>
          <w:p w14:paraId="3BDC1E09" w14:textId="2664A03D" w:rsidR="001A07F0" w:rsidRPr="00931575" w:rsidRDefault="001A07F0" w:rsidP="001A07F0">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1A07F0">
            <w:pPr>
              <w:pStyle w:val="TAC"/>
            </w:pPr>
            <w:r>
              <w:rPr>
                <w:lang w:eastAsia="zh-CN"/>
              </w:rPr>
              <w:t>pos1</w:t>
            </w:r>
          </w:p>
        </w:tc>
        <w:tc>
          <w:tcPr>
            <w:tcW w:w="1117" w:type="dxa"/>
          </w:tcPr>
          <w:p w14:paraId="6DB6E4FF" w14:textId="41C4A2BA" w:rsidR="001A07F0" w:rsidRPr="00931575" w:rsidRDefault="001A07F0" w:rsidP="001A07F0">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136C94">
            <w:pPr>
              <w:pStyle w:val="TAC"/>
            </w:pPr>
          </w:p>
        </w:tc>
        <w:tc>
          <w:tcPr>
            <w:tcW w:w="1398" w:type="dxa"/>
            <w:tcBorders>
              <w:top w:val="nil"/>
              <w:bottom w:val="nil"/>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1A07F0">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1A07F0">
            <w:pPr>
              <w:pStyle w:val="TAC"/>
            </w:pPr>
          </w:p>
        </w:tc>
        <w:tc>
          <w:tcPr>
            <w:tcW w:w="833" w:type="dxa"/>
          </w:tcPr>
          <w:p w14:paraId="53451952" w14:textId="11FC61D8" w:rsidR="001A07F0" w:rsidRPr="00931575" w:rsidRDefault="001A07F0" w:rsidP="001A07F0">
            <w:pPr>
              <w:pStyle w:val="TAC"/>
            </w:pPr>
            <w:r>
              <w:rPr>
                <w:lang w:eastAsia="zh-CN"/>
              </w:rPr>
              <w:t>Normal</w:t>
            </w:r>
          </w:p>
        </w:tc>
        <w:tc>
          <w:tcPr>
            <w:tcW w:w="1776" w:type="dxa"/>
          </w:tcPr>
          <w:p w14:paraId="1CE93D5A" w14:textId="1A42620E" w:rsidR="001A07F0" w:rsidRPr="00931575" w:rsidRDefault="001A07F0" w:rsidP="001A07F0">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1A07F0">
            <w:pPr>
              <w:pStyle w:val="TAC"/>
            </w:pPr>
            <w:r>
              <w:rPr>
                <w:rFonts w:hint="eastAsia"/>
                <w:lang w:eastAsia="zh-CN"/>
              </w:rPr>
              <w:t>7</w:t>
            </w:r>
            <w:r>
              <w:rPr>
                <w:lang w:eastAsia="zh-CN"/>
              </w:rPr>
              <w:t>0 %</w:t>
            </w:r>
          </w:p>
        </w:tc>
        <w:tc>
          <w:tcPr>
            <w:tcW w:w="1317" w:type="dxa"/>
          </w:tcPr>
          <w:p w14:paraId="4033EF65" w14:textId="60DEAD00" w:rsidR="001A07F0" w:rsidRPr="00931575" w:rsidRDefault="001A07F0" w:rsidP="001A07F0">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1A07F0">
            <w:pPr>
              <w:pStyle w:val="TAC"/>
            </w:pPr>
            <w:r>
              <w:rPr>
                <w:lang w:eastAsia="zh-CN"/>
              </w:rPr>
              <w:t>pos1</w:t>
            </w:r>
          </w:p>
        </w:tc>
        <w:tc>
          <w:tcPr>
            <w:tcW w:w="1117" w:type="dxa"/>
          </w:tcPr>
          <w:p w14:paraId="2EB95163" w14:textId="32550991" w:rsidR="001A07F0" w:rsidRPr="00931575" w:rsidRDefault="001A07F0" w:rsidP="001A07F0">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136C94">
            <w:pPr>
              <w:pStyle w:val="TAC"/>
            </w:pPr>
          </w:p>
        </w:tc>
        <w:tc>
          <w:tcPr>
            <w:tcW w:w="1396" w:type="dxa"/>
            <w:tcBorders>
              <w:top w:val="nil"/>
              <w:bottom w:val="nil"/>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1A07F0">
            <w:pPr>
              <w:pStyle w:val="TAC"/>
            </w:pPr>
          </w:p>
        </w:tc>
        <w:tc>
          <w:tcPr>
            <w:tcW w:w="831" w:type="dxa"/>
          </w:tcPr>
          <w:p w14:paraId="027CE416" w14:textId="481F7A46" w:rsidR="001A07F0" w:rsidRPr="00931575" w:rsidRDefault="001A07F0" w:rsidP="001A07F0">
            <w:pPr>
              <w:pStyle w:val="TAC"/>
            </w:pPr>
            <w:r>
              <w:rPr>
                <w:lang w:eastAsia="zh-CN"/>
              </w:rPr>
              <w:t>Normal</w:t>
            </w:r>
          </w:p>
        </w:tc>
        <w:tc>
          <w:tcPr>
            <w:tcW w:w="1753" w:type="dxa"/>
          </w:tcPr>
          <w:p w14:paraId="0C46D5CB" w14:textId="7AA2B554" w:rsidR="001A07F0" w:rsidRPr="00931575" w:rsidRDefault="001A07F0" w:rsidP="001A07F0">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1A07F0">
            <w:pPr>
              <w:pStyle w:val="TAC"/>
            </w:pPr>
            <w:r>
              <w:rPr>
                <w:rFonts w:hint="eastAsia"/>
                <w:lang w:eastAsia="zh-CN"/>
              </w:rPr>
              <w:t>7</w:t>
            </w:r>
            <w:r>
              <w:rPr>
                <w:lang w:eastAsia="zh-CN"/>
              </w:rPr>
              <w:t>0 %</w:t>
            </w:r>
          </w:p>
        </w:tc>
        <w:tc>
          <w:tcPr>
            <w:tcW w:w="1428" w:type="dxa"/>
          </w:tcPr>
          <w:p w14:paraId="3C9F17B3" w14:textId="3446FD86" w:rsidR="001A07F0" w:rsidRPr="00931575" w:rsidRDefault="001A07F0" w:rsidP="001A07F0">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1A07F0">
            <w:pPr>
              <w:pStyle w:val="TAC"/>
            </w:pPr>
            <w:r>
              <w:rPr>
                <w:lang w:eastAsia="zh-CN"/>
              </w:rPr>
              <w:t>pos1</w:t>
            </w:r>
          </w:p>
        </w:tc>
        <w:tc>
          <w:tcPr>
            <w:tcW w:w="1092" w:type="dxa"/>
          </w:tcPr>
          <w:p w14:paraId="0E5EDB54" w14:textId="1A03664B" w:rsidR="001A07F0" w:rsidRPr="00931575" w:rsidRDefault="001A07F0" w:rsidP="001A07F0">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136C94">
            <w:pPr>
              <w:pStyle w:val="TAC"/>
            </w:pPr>
          </w:p>
        </w:tc>
        <w:tc>
          <w:tcPr>
            <w:tcW w:w="1396" w:type="dxa"/>
            <w:tcBorders>
              <w:top w:val="nil"/>
              <w:bottom w:val="nil"/>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1A07F0">
            <w:pPr>
              <w:pStyle w:val="TAC"/>
            </w:pPr>
          </w:p>
        </w:tc>
        <w:tc>
          <w:tcPr>
            <w:tcW w:w="833" w:type="dxa"/>
          </w:tcPr>
          <w:p w14:paraId="274CC92F" w14:textId="60323D0E" w:rsidR="001A07F0" w:rsidRPr="00931575" w:rsidRDefault="001A07F0" w:rsidP="001A07F0">
            <w:pPr>
              <w:pStyle w:val="TAC"/>
            </w:pPr>
            <w:r>
              <w:rPr>
                <w:lang w:eastAsia="zh-CN"/>
              </w:rPr>
              <w:t>Normal</w:t>
            </w:r>
          </w:p>
        </w:tc>
        <w:tc>
          <w:tcPr>
            <w:tcW w:w="1781" w:type="dxa"/>
          </w:tcPr>
          <w:p w14:paraId="47CED1B6" w14:textId="025D3AB9" w:rsidR="001A07F0" w:rsidRPr="00931575" w:rsidRDefault="001A07F0" w:rsidP="001A07F0">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1A07F0">
            <w:pPr>
              <w:pStyle w:val="TAC"/>
            </w:pPr>
            <w:r>
              <w:rPr>
                <w:rFonts w:hint="eastAsia"/>
                <w:lang w:eastAsia="zh-CN"/>
              </w:rPr>
              <w:t>7</w:t>
            </w:r>
            <w:r>
              <w:rPr>
                <w:lang w:eastAsia="zh-CN"/>
              </w:rPr>
              <w:t>0 %</w:t>
            </w:r>
          </w:p>
        </w:tc>
        <w:tc>
          <w:tcPr>
            <w:tcW w:w="1315" w:type="dxa"/>
          </w:tcPr>
          <w:p w14:paraId="6EBA5CEA" w14:textId="706C7405" w:rsidR="001A07F0" w:rsidRPr="00931575" w:rsidRDefault="001A07F0" w:rsidP="001A07F0">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1A07F0">
            <w:pPr>
              <w:pStyle w:val="TAC"/>
            </w:pPr>
            <w:r>
              <w:rPr>
                <w:lang w:eastAsia="zh-CN"/>
              </w:rPr>
              <w:t>pos1</w:t>
            </w:r>
          </w:p>
        </w:tc>
        <w:tc>
          <w:tcPr>
            <w:tcW w:w="1117" w:type="dxa"/>
          </w:tcPr>
          <w:p w14:paraId="45AEB0A0" w14:textId="0D2B4613" w:rsidR="001A07F0" w:rsidRPr="00931575" w:rsidRDefault="001A07F0" w:rsidP="001A07F0">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136C94">
            <w:pPr>
              <w:pStyle w:val="TAC"/>
            </w:pPr>
          </w:p>
        </w:tc>
        <w:tc>
          <w:tcPr>
            <w:tcW w:w="1396" w:type="dxa"/>
            <w:tcBorders>
              <w:top w:val="nil"/>
              <w:bottom w:val="nil"/>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1A07F0">
            <w:pPr>
              <w:pStyle w:val="TAC"/>
            </w:pPr>
          </w:p>
        </w:tc>
        <w:tc>
          <w:tcPr>
            <w:tcW w:w="833" w:type="dxa"/>
          </w:tcPr>
          <w:p w14:paraId="26D20EAD" w14:textId="1E18F84A" w:rsidR="001A07F0" w:rsidRPr="00931575" w:rsidRDefault="001A07F0" w:rsidP="001A07F0">
            <w:pPr>
              <w:pStyle w:val="TAC"/>
            </w:pPr>
            <w:r>
              <w:rPr>
                <w:lang w:eastAsia="zh-CN"/>
              </w:rPr>
              <w:t>Normal</w:t>
            </w:r>
          </w:p>
        </w:tc>
        <w:tc>
          <w:tcPr>
            <w:tcW w:w="1778" w:type="dxa"/>
          </w:tcPr>
          <w:p w14:paraId="6389D185" w14:textId="3EF9F132" w:rsidR="001A07F0" w:rsidRPr="00931575" w:rsidRDefault="001A07F0" w:rsidP="001A07F0">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1A07F0">
            <w:pPr>
              <w:pStyle w:val="TAC"/>
            </w:pPr>
            <w:r>
              <w:rPr>
                <w:rFonts w:hint="eastAsia"/>
                <w:lang w:eastAsia="zh-CN"/>
              </w:rPr>
              <w:t>7</w:t>
            </w:r>
            <w:r>
              <w:rPr>
                <w:lang w:eastAsia="zh-CN"/>
              </w:rPr>
              <w:t>0 %</w:t>
            </w:r>
          </w:p>
        </w:tc>
        <w:tc>
          <w:tcPr>
            <w:tcW w:w="1318" w:type="dxa"/>
          </w:tcPr>
          <w:p w14:paraId="2D55215B" w14:textId="3D3F1976"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1A07F0">
            <w:pPr>
              <w:pStyle w:val="TAC"/>
            </w:pPr>
            <w:r>
              <w:rPr>
                <w:lang w:eastAsia="zh-CN"/>
              </w:rPr>
              <w:t>pos1</w:t>
            </w:r>
          </w:p>
        </w:tc>
        <w:tc>
          <w:tcPr>
            <w:tcW w:w="1117" w:type="dxa"/>
          </w:tcPr>
          <w:p w14:paraId="6E0EF067" w14:textId="44AC7054" w:rsidR="001A07F0" w:rsidRPr="00931575" w:rsidRDefault="001A07F0" w:rsidP="001A07F0">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419" w:name="_Toc21102942"/>
      <w:bookmarkStart w:id="6420" w:name="_Toc29810791"/>
      <w:bookmarkStart w:id="6421" w:name="_Toc36636143"/>
      <w:bookmarkStart w:id="6422" w:name="_Toc37273089"/>
      <w:bookmarkStart w:id="6423" w:name="_Toc45886169"/>
      <w:bookmarkStart w:id="6424" w:name="_Toc53183248"/>
      <w:bookmarkStart w:id="6425" w:name="_Toc58915918"/>
      <w:bookmarkStart w:id="6426" w:name="_Toc58918099"/>
      <w:bookmarkStart w:id="6427" w:name="_Toc66693969"/>
      <w:bookmarkStart w:id="6428" w:name="_Toc74915936"/>
      <w:bookmarkStart w:id="6429" w:name="_Toc76114561"/>
      <w:bookmarkStart w:id="6430" w:name="_Toc76544447"/>
      <w:bookmarkStart w:id="6431" w:name="_Toc82536569"/>
      <w:bookmarkStart w:id="6432" w:name="_Toc89952862"/>
      <w:bookmarkStart w:id="6433" w:name="_Toc98766678"/>
      <w:bookmarkStart w:id="6434" w:name="_Toc99703041"/>
      <w:bookmarkStart w:id="6435" w:name="_Toc10620682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436" w:name="_Toc21102943"/>
      <w:bookmarkStart w:id="6437" w:name="_Toc29810792"/>
      <w:bookmarkStart w:id="6438" w:name="_Toc36636144"/>
      <w:bookmarkStart w:id="6439" w:name="_Toc37273090"/>
      <w:bookmarkStart w:id="6440" w:name="_Toc45886170"/>
      <w:bookmarkStart w:id="6441" w:name="_Toc53183249"/>
      <w:bookmarkStart w:id="6442" w:name="_Toc58915919"/>
      <w:bookmarkStart w:id="6443" w:name="_Toc58918100"/>
      <w:bookmarkStart w:id="6444" w:name="_Toc66693970"/>
      <w:bookmarkStart w:id="6445" w:name="_Toc74915937"/>
      <w:bookmarkStart w:id="6446" w:name="_Toc76114562"/>
      <w:bookmarkStart w:id="6447" w:name="_Toc76544448"/>
      <w:bookmarkStart w:id="6448" w:name="_Toc82536570"/>
      <w:bookmarkStart w:id="6449" w:name="_Toc89952863"/>
      <w:bookmarkStart w:id="6450" w:name="_Toc98766679"/>
      <w:bookmarkStart w:id="6451" w:name="_Toc99703042"/>
      <w:bookmarkStart w:id="6452" w:name="_Toc10620683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D9475D2" w14:textId="77777777" w:rsidR="00C45907" w:rsidRPr="00931575" w:rsidRDefault="00C45907" w:rsidP="00C45907">
      <w:pPr>
        <w:pStyle w:val="Heading4"/>
      </w:pPr>
      <w:bookmarkStart w:id="6453" w:name="_Toc21102944"/>
      <w:bookmarkStart w:id="6454" w:name="_Toc29810793"/>
      <w:bookmarkStart w:id="6455" w:name="_Toc36636145"/>
      <w:bookmarkStart w:id="6456" w:name="_Toc37273091"/>
      <w:bookmarkStart w:id="6457" w:name="_Toc45886171"/>
      <w:bookmarkStart w:id="6458" w:name="_Toc53183250"/>
      <w:bookmarkStart w:id="6459" w:name="_Toc58915920"/>
      <w:bookmarkStart w:id="6460" w:name="_Toc58918101"/>
      <w:bookmarkStart w:id="6461" w:name="_Toc66693971"/>
      <w:bookmarkStart w:id="6462" w:name="_Toc74915938"/>
      <w:bookmarkStart w:id="6463" w:name="_Toc76114563"/>
      <w:bookmarkStart w:id="6464" w:name="_Toc76544449"/>
      <w:bookmarkStart w:id="6465" w:name="_Toc82536571"/>
      <w:bookmarkStart w:id="6466" w:name="_Toc89952864"/>
      <w:bookmarkStart w:id="6467" w:name="_Toc98766680"/>
      <w:bookmarkStart w:id="6468" w:name="_Toc99703043"/>
      <w:bookmarkStart w:id="6469" w:name="_Toc106206831"/>
      <w:r w:rsidRPr="00931575">
        <w:t>8.2.</w:t>
      </w:r>
      <w:r w:rsidRPr="00931575">
        <w:rPr>
          <w:rFonts w:hint="eastAsia"/>
        </w:rPr>
        <w:t>2.1</w:t>
      </w:r>
      <w:r w:rsidRPr="00931575">
        <w:tab/>
        <w:t>Definition and applicability</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470" w:name="_Toc21102945"/>
      <w:bookmarkStart w:id="6471" w:name="_Toc29810794"/>
      <w:bookmarkStart w:id="6472" w:name="_Toc36636146"/>
      <w:bookmarkStart w:id="6473" w:name="_Toc37273092"/>
      <w:bookmarkStart w:id="6474" w:name="_Toc45886172"/>
      <w:bookmarkStart w:id="6475" w:name="_Toc53183251"/>
      <w:bookmarkStart w:id="6476" w:name="_Toc58915921"/>
      <w:bookmarkStart w:id="6477" w:name="_Toc58918102"/>
      <w:bookmarkStart w:id="6478" w:name="_Toc66693972"/>
      <w:bookmarkStart w:id="6479" w:name="_Toc74915939"/>
      <w:bookmarkStart w:id="6480" w:name="_Toc76114564"/>
      <w:bookmarkStart w:id="6481" w:name="_Toc76544450"/>
      <w:bookmarkStart w:id="6482" w:name="_Toc82536572"/>
      <w:bookmarkStart w:id="6483" w:name="_Toc89952865"/>
      <w:bookmarkStart w:id="6484" w:name="_Toc98766681"/>
      <w:bookmarkStart w:id="6485" w:name="_Toc99703044"/>
      <w:bookmarkStart w:id="6486" w:name="_Toc106206832"/>
      <w:r w:rsidRPr="00931575">
        <w:t>8.2.</w:t>
      </w:r>
      <w:r w:rsidRPr="00931575">
        <w:rPr>
          <w:rFonts w:hint="eastAsia"/>
        </w:rPr>
        <w:t>2.</w:t>
      </w:r>
      <w:r w:rsidRPr="00931575">
        <w:t>2</w:t>
      </w:r>
      <w:r w:rsidRPr="00931575">
        <w:tab/>
        <w:t>Minimum Requirement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487" w:name="_Toc21102946"/>
      <w:bookmarkStart w:id="6488" w:name="_Toc29810795"/>
      <w:bookmarkStart w:id="6489" w:name="_Toc36636147"/>
      <w:bookmarkStart w:id="6490" w:name="_Toc37273093"/>
      <w:bookmarkStart w:id="6491" w:name="_Toc45886173"/>
      <w:bookmarkStart w:id="6492" w:name="_Toc53183252"/>
      <w:bookmarkStart w:id="6493" w:name="_Toc58915922"/>
      <w:bookmarkStart w:id="6494" w:name="_Toc58918103"/>
      <w:bookmarkStart w:id="6495" w:name="_Toc66693973"/>
      <w:bookmarkStart w:id="6496" w:name="_Toc74915940"/>
      <w:bookmarkStart w:id="6497" w:name="_Toc76114565"/>
      <w:bookmarkStart w:id="6498" w:name="_Toc76544451"/>
      <w:bookmarkStart w:id="6499" w:name="_Toc82536573"/>
      <w:bookmarkStart w:id="6500" w:name="_Toc89952866"/>
      <w:bookmarkStart w:id="6501" w:name="_Toc98766682"/>
      <w:bookmarkStart w:id="6502" w:name="_Toc99703045"/>
      <w:bookmarkStart w:id="6503" w:name="_Toc106206833"/>
      <w:r w:rsidRPr="00931575">
        <w:t>8.2.</w:t>
      </w:r>
      <w:r w:rsidRPr="00931575">
        <w:rPr>
          <w:rFonts w:hint="eastAsia"/>
        </w:rPr>
        <w:t>2.</w:t>
      </w:r>
      <w:r w:rsidRPr="00931575">
        <w:t>3</w:t>
      </w:r>
      <w:r w:rsidRPr="00931575">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504" w:name="_Toc21102947"/>
      <w:bookmarkStart w:id="6505" w:name="_Toc29810796"/>
      <w:bookmarkStart w:id="6506" w:name="_Toc36636148"/>
      <w:bookmarkStart w:id="6507" w:name="_Toc37273094"/>
      <w:bookmarkStart w:id="6508" w:name="_Toc45886174"/>
      <w:bookmarkStart w:id="6509" w:name="_Toc53183253"/>
      <w:bookmarkStart w:id="6510" w:name="_Toc58915923"/>
      <w:bookmarkStart w:id="6511" w:name="_Toc58918104"/>
      <w:bookmarkStart w:id="6512" w:name="_Toc66693974"/>
      <w:bookmarkStart w:id="6513" w:name="_Toc74915941"/>
      <w:bookmarkStart w:id="6514" w:name="_Toc76114566"/>
      <w:bookmarkStart w:id="6515" w:name="_Toc76544452"/>
      <w:bookmarkStart w:id="6516" w:name="_Toc82536574"/>
      <w:bookmarkStart w:id="6517" w:name="_Toc89952867"/>
      <w:bookmarkStart w:id="6518" w:name="_Toc98766683"/>
      <w:bookmarkStart w:id="6519" w:name="_Toc99703046"/>
      <w:bookmarkStart w:id="6520" w:name="_Toc106206834"/>
      <w:r w:rsidRPr="00931575">
        <w:t>8.2.</w:t>
      </w:r>
      <w:r w:rsidRPr="00931575">
        <w:rPr>
          <w:rFonts w:hint="eastAsia"/>
        </w:rPr>
        <w:t>2.</w:t>
      </w:r>
      <w:r w:rsidRPr="00931575">
        <w:t>4</w:t>
      </w:r>
      <w:r w:rsidRPr="00931575">
        <w:tab/>
        <w:t>Method of test</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3FCB0D33" w14:textId="77777777" w:rsidR="00C45907" w:rsidRPr="00931575" w:rsidRDefault="00C45907" w:rsidP="00C45907">
      <w:pPr>
        <w:pStyle w:val="Heading5"/>
      </w:pPr>
      <w:bookmarkStart w:id="6521" w:name="_Toc21102948"/>
      <w:bookmarkStart w:id="6522" w:name="_Toc29810797"/>
      <w:bookmarkStart w:id="6523" w:name="_Toc36636149"/>
      <w:bookmarkStart w:id="6524" w:name="_Toc37273095"/>
      <w:bookmarkStart w:id="6525" w:name="_Toc45886175"/>
      <w:bookmarkStart w:id="6526" w:name="_Toc53183254"/>
      <w:bookmarkStart w:id="6527" w:name="_Toc58915924"/>
      <w:bookmarkStart w:id="6528" w:name="_Toc58918105"/>
      <w:bookmarkStart w:id="6529" w:name="_Toc66693975"/>
      <w:bookmarkStart w:id="6530" w:name="_Toc74915942"/>
      <w:bookmarkStart w:id="6531" w:name="_Toc76114567"/>
      <w:bookmarkStart w:id="6532" w:name="_Toc76544453"/>
      <w:bookmarkStart w:id="6533" w:name="_Toc82536575"/>
      <w:bookmarkStart w:id="6534" w:name="_Toc89952868"/>
      <w:bookmarkStart w:id="6535" w:name="_Toc98766684"/>
      <w:bookmarkStart w:id="6536" w:name="_Toc99703047"/>
      <w:bookmarkStart w:id="6537" w:name="_Toc106206835"/>
      <w:r w:rsidRPr="00931575">
        <w:t>8.2.2.4.1</w:t>
      </w:r>
      <w:r w:rsidRPr="00931575">
        <w:rPr>
          <w:rFonts w:hint="eastAsia"/>
        </w:rPr>
        <w:tab/>
      </w:r>
      <w:r w:rsidRPr="00931575">
        <w:t>Initial Conditions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653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539" w:name="_Toc29810798"/>
      <w:bookmarkStart w:id="6540" w:name="_Toc36636150"/>
      <w:bookmarkStart w:id="6541" w:name="_Toc37273096"/>
      <w:bookmarkStart w:id="6542" w:name="_Toc45886176"/>
      <w:bookmarkStart w:id="6543" w:name="_Toc53183255"/>
      <w:bookmarkStart w:id="6544" w:name="_Toc58915925"/>
      <w:bookmarkStart w:id="6545" w:name="_Toc58918106"/>
      <w:bookmarkStart w:id="6546" w:name="_Toc66693976"/>
      <w:bookmarkStart w:id="6547" w:name="_Toc74915943"/>
      <w:bookmarkStart w:id="6548" w:name="_Toc76114568"/>
      <w:bookmarkStart w:id="6549" w:name="_Toc76544454"/>
      <w:bookmarkStart w:id="6550" w:name="_Toc82536576"/>
      <w:bookmarkStart w:id="6551" w:name="_Toc89952869"/>
      <w:bookmarkStart w:id="6552" w:name="_Toc98766685"/>
      <w:bookmarkStart w:id="6553" w:name="_Toc99703048"/>
      <w:bookmarkStart w:id="6554" w:name="_Toc106206836"/>
      <w:r w:rsidRPr="00931575">
        <w:t>8.2.</w:t>
      </w:r>
      <w:r w:rsidRPr="00931575">
        <w:rPr>
          <w:rFonts w:hint="eastAsia"/>
        </w:rPr>
        <w:t>2.</w:t>
      </w:r>
      <w:r w:rsidRPr="00931575">
        <w:t>4.2</w:t>
      </w:r>
      <w:r w:rsidRPr="00931575">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555" w:name="_Toc21102950"/>
      <w:bookmarkStart w:id="6556" w:name="_Toc29810799"/>
      <w:bookmarkStart w:id="6557" w:name="_Toc36636151"/>
      <w:bookmarkStart w:id="6558" w:name="_Toc37273097"/>
      <w:bookmarkStart w:id="6559" w:name="_Toc45886177"/>
      <w:bookmarkStart w:id="6560" w:name="_Toc53183256"/>
      <w:bookmarkStart w:id="6561" w:name="_Toc58915926"/>
      <w:bookmarkStart w:id="6562" w:name="_Toc58918107"/>
      <w:bookmarkStart w:id="6563" w:name="_Toc66693977"/>
      <w:bookmarkStart w:id="6564" w:name="_Toc74915944"/>
      <w:bookmarkStart w:id="6565" w:name="_Toc76114569"/>
      <w:bookmarkStart w:id="6566" w:name="_Toc76544455"/>
      <w:bookmarkStart w:id="6567" w:name="_Toc82536577"/>
      <w:bookmarkStart w:id="6568" w:name="_Toc89952870"/>
      <w:bookmarkStart w:id="6569" w:name="_Toc98766686"/>
      <w:bookmarkStart w:id="6570" w:name="_Toc99703049"/>
      <w:bookmarkStart w:id="6571" w:name="_Toc106206837"/>
      <w:r w:rsidRPr="00931575">
        <w:t>8.2.</w:t>
      </w:r>
      <w:r w:rsidRPr="00931575">
        <w:rPr>
          <w:rFonts w:hint="eastAsia"/>
        </w:rPr>
        <w:t>2.</w:t>
      </w:r>
      <w:r w:rsidRPr="00931575">
        <w:t>5</w:t>
      </w:r>
      <w:r w:rsidRPr="00931575">
        <w:tab/>
        <w:t>Test Requirement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53D50A1E" w14:textId="77777777" w:rsidR="00C45907" w:rsidRPr="00931575" w:rsidRDefault="00C45907" w:rsidP="00C45907">
      <w:pPr>
        <w:pStyle w:val="Heading5"/>
        <w:rPr>
          <w:rFonts w:cs="Arial"/>
          <w:i/>
          <w:iCs/>
          <w:szCs w:val="22"/>
          <w:lang w:eastAsia="zh-CN"/>
        </w:rPr>
      </w:pPr>
      <w:bookmarkStart w:id="6572" w:name="_Toc21102951"/>
      <w:bookmarkStart w:id="6573" w:name="_Toc29810800"/>
      <w:bookmarkStart w:id="6574" w:name="_Toc36636152"/>
      <w:bookmarkStart w:id="6575" w:name="_Toc37273098"/>
      <w:bookmarkStart w:id="6576" w:name="_Toc45886178"/>
      <w:bookmarkStart w:id="6577" w:name="_Toc53183257"/>
      <w:bookmarkStart w:id="6578" w:name="_Toc58915927"/>
      <w:bookmarkStart w:id="6579" w:name="_Toc58918108"/>
      <w:bookmarkStart w:id="6580" w:name="_Toc66693978"/>
      <w:bookmarkStart w:id="6581" w:name="_Toc74915945"/>
      <w:bookmarkStart w:id="6582" w:name="_Toc76114570"/>
      <w:bookmarkStart w:id="6583" w:name="_Toc76544456"/>
      <w:bookmarkStart w:id="6584" w:name="_Toc82536578"/>
      <w:bookmarkStart w:id="6585" w:name="_Toc89952871"/>
      <w:bookmarkStart w:id="6586" w:name="_Toc98766687"/>
      <w:bookmarkStart w:id="6587" w:name="_Toc99703050"/>
      <w:bookmarkStart w:id="6588" w:name="_Toc10620683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6589" w:name="_Toc21102952"/>
      <w:bookmarkStart w:id="6590" w:name="_Toc29810801"/>
      <w:bookmarkStart w:id="6591" w:name="_Toc36636153"/>
      <w:bookmarkStart w:id="6592" w:name="_Toc37273099"/>
      <w:bookmarkStart w:id="6593" w:name="_Toc45886179"/>
      <w:bookmarkStart w:id="6594" w:name="_Toc53183258"/>
      <w:bookmarkStart w:id="6595" w:name="_Toc58915928"/>
      <w:bookmarkStart w:id="6596" w:name="_Toc58918109"/>
      <w:bookmarkStart w:id="6597" w:name="_Toc66693979"/>
      <w:bookmarkStart w:id="6598" w:name="_Toc74915946"/>
      <w:bookmarkStart w:id="6599" w:name="_Toc76114571"/>
      <w:bookmarkStart w:id="6600" w:name="_Toc76544457"/>
      <w:bookmarkStart w:id="6601" w:name="_Toc82536579"/>
      <w:bookmarkStart w:id="6602" w:name="_Toc89952872"/>
      <w:bookmarkStart w:id="6603" w:name="_Toc98766688"/>
      <w:bookmarkStart w:id="6604" w:name="_Toc99703051"/>
      <w:bookmarkStart w:id="6605" w:name="_Toc10620683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6606" w:name="_Toc21102953"/>
      <w:bookmarkStart w:id="6607" w:name="_Toc29810802"/>
      <w:bookmarkStart w:id="6608" w:name="_Toc36636154"/>
      <w:bookmarkStart w:id="6609" w:name="_Toc37273100"/>
      <w:bookmarkStart w:id="6610" w:name="_Toc45886180"/>
      <w:bookmarkStart w:id="6611" w:name="_Toc53183259"/>
      <w:bookmarkStart w:id="6612" w:name="_Toc58915929"/>
      <w:bookmarkStart w:id="6613" w:name="_Toc58918110"/>
      <w:bookmarkStart w:id="6614" w:name="_Toc66693980"/>
      <w:bookmarkStart w:id="6615" w:name="_Toc74915947"/>
      <w:bookmarkStart w:id="6616" w:name="_Toc76114572"/>
      <w:bookmarkStart w:id="6617" w:name="_Toc76544458"/>
      <w:bookmarkStart w:id="6618" w:name="_Toc82536580"/>
      <w:bookmarkStart w:id="6619" w:name="_Toc89952873"/>
      <w:bookmarkStart w:id="6620" w:name="_Toc98766689"/>
      <w:bookmarkStart w:id="6621" w:name="_Toc99703052"/>
      <w:bookmarkStart w:id="6622" w:name="_Toc10620684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4E1F80EA" w14:textId="77777777" w:rsidR="00C45907" w:rsidRPr="00931575" w:rsidRDefault="00C45907" w:rsidP="00C45907">
      <w:pPr>
        <w:pStyle w:val="Heading4"/>
      </w:pPr>
      <w:bookmarkStart w:id="6623" w:name="_Toc21102954"/>
      <w:bookmarkStart w:id="6624" w:name="_Toc29810803"/>
      <w:bookmarkStart w:id="6625" w:name="_Toc36636155"/>
      <w:bookmarkStart w:id="6626" w:name="_Toc37273101"/>
      <w:bookmarkStart w:id="6627" w:name="_Toc45886181"/>
      <w:bookmarkStart w:id="6628" w:name="_Toc53183260"/>
      <w:bookmarkStart w:id="6629" w:name="_Toc58915930"/>
      <w:bookmarkStart w:id="6630" w:name="_Toc58918111"/>
      <w:bookmarkStart w:id="6631" w:name="_Toc66693981"/>
      <w:bookmarkStart w:id="6632" w:name="_Toc74915948"/>
      <w:bookmarkStart w:id="6633" w:name="_Toc76114573"/>
      <w:bookmarkStart w:id="6634" w:name="_Toc76544459"/>
      <w:bookmarkStart w:id="6635" w:name="_Toc82536581"/>
      <w:bookmarkStart w:id="6636" w:name="_Toc89952874"/>
      <w:bookmarkStart w:id="6637" w:name="_Toc98766690"/>
      <w:bookmarkStart w:id="6638" w:name="_Toc99703053"/>
      <w:bookmarkStart w:id="6639" w:name="_Toc106206841"/>
      <w:r w:rsidRPr="00931575">
        <w:t>8.2.</w:t>
      </w:r>
      <w:r w:rsidRPr="00931575">
        <w:rPr>
          <w:rFonts w:hint="eastAsia"/>
        </w:rPr>
        <w:t>3.1</w:t>
      </w:r>
      <w:r w:rsidRPr="00931575">
        <w:tab/>
        <w:t>Definition and applicability</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6640" w:name="_Toc21102955"/>
      <w:bookmarkStart w:id="6641" w:name="_Toc29810804"/>
      <w:bookmarkStart w:id="6642" w:name="_Toc36636156"/>
      <w:bookmarkStart w:id="6643" w:name="_Toc37273102"/>
      <w:bookmarkStart w:id="6644" w:name="_Toc45886182"/>
      <w:bookmarkStart w:id="6645" w:name="_Toc53183261"/>
      <w:bookmarkStart w:id="6646" w:name="_Toc58915931"/>
      <w:bookmarkStart w:id="6647" w:name="_Toc58918112"/>
      <w:bookmarkStart w:id="6648" w:name="_Toc66693982"/>
      <w:bookmarkStart w:id="6649" w:name="_Toc74915949"/>
      <w:bookmarkStart w:id="6650" w:name="_Toc76114574"/>
      <w:bookmarkStart w:id="6651" w:name="_Toc76544460"/>
      <w:bookmarkStart w:id="6652" w:name="_Toc82536582"/>
      <w:bookmarkStart w:id="6653" w:name="_Toc89952875"/>
      <w:bookmarkStart w:id="6654" w:name="_Toc98766691"/>
      <w:bookmarkStart w:id="6655" w:name="_Toc99703054"/>
      <w:bookmarkStart w:id="6656" w:name="_Toc106206842"/>
      <w:r w:rsidRPr="00931575">
        <w:t>8.2.</w:t>
      </w:r>
      <w:r w:rsidRPr="00931575">
        <w:rPr>
          <w:rFonts w:hint="eastAsia"/>
        </w:rPr>
        <w:t>3.</w:t>
      </w:r>
      <w:r w:rsidRPr="00931575">
        <w:t>2</w:t>
      </w:r>
      <w:r w:rsidRPr="00931575">
        <w:tab/>
        <w:t>Minimum Requirement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6657" w:name="_Toc21102956"/>
      <w:bookmarkStart w:id="6658" w:name="_Toc29810805"/>
      <w:bookmarkStart w:id="6659" w:name="_Toc36636157"/>
      <w:bookmarkStart w:id="6660" w:name="_Toc37273103"/>
      <w:bookmarkStart w:id="6661" w:name="_Toc45886183"/>
      <w:bookmarkStart w:id="6662" w:name="_Toc53183262"/>
      <w:bookmarkStart w:id="6663" w:name="_Toc58915932"/>
      <w:bookmarkStart w:id="6664" w:name="_Toc58918113"/>
      <w:bookmarkStart w:id="6665" w:name="_Toc66693983"/>
      <w:bookmarkStart w:id="6666" w:name="_Toc74915950"/>
      <w:bookmarkStart w:id="6667" w:name="_Toc76114575"/>
      <w:bookmarkStart w:id="6668" w:name="_Toc76544461"/>
      <w:bookmarkStart w:id="6669" w:name="_Toc82536583"/>
      <w:bookmarkStart w:id="6670" w:name="_Toc89952876"/>
      <w:bookmarkStart w:id="6671" w:name="_Toc98766692"/>
      <w:bookmarkStart w:id="6672" w:name="_Toc99703055"/>
      <w:bookmarkStart w:id="6673" w:name="_Toc106206843"/>
      <w:r w:rsidRPr="00931575">
        <w:t>8.2.</w:t>
      </w:r>
      <w:r w:rsidRPr="00931575">
        <w:rPr>
          <w:rFonts w:hint="eastAsia"/>
        </w:rPr>
        <w:t>3.</w:t>
      </w:r>
      <w:r w:rsidRPr="00931575">
        <w:t>3</w:t>
      </w:r>
      <w:r w:rsidRPr="00931575">
        <w:tab/>
        <w:t>Test purpose</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6674" w:name="_Toc21102957"/>
      <w:bookmarkStart w:id="6675" w:name="_Toc29810806"/>
      <w:bookmarkStart w:id="6676" w:name="_Toc36636158"/>
      <w:bookmarkStart w:id="6677" w:name="_Toc37273104"/>
      <w:bookmarkStart w:id="6678" w:name="_Toc45886184"/>
      <w:bookmarkStart w:id="6679" w:name="_Toc53183263"/>
      <w:bookmarkStart w:id="6680" w:name="_Toc58915933"/>
      <w:bookmarkStart w:id="6681" w:name="_Toc58918114"/>
      <w:bookmarkStart w:id="6682" w:name="_Toc66693984"/>
      <w:bookmarkStart w:id="6683" w:name="_Toc74915951"/>
      <w:bookmarkStart w:id="6684" w:name="_Toc76114576"/>
      <w:bookmarkStart w:id="6685" w:name="_Toc76544462"/>
      <w:bookmarkStart w:id="6686" w:name="_Toc82536584"/>
      <w:bookmarkStart w:id="6687" w:name="_Toc89952877"/>
      <w:bookmarkStart w:id="6688" w:name="_Toc98766693"/>
      <w:bookmarkStart w:id="6689" w:name="_Toc99703056"/>
      <w:bookmarkStart w:id="6690" w:name="_Toc106206844"/>
      <w:r w:rsidRPr="00931575">
        <w:t>8.2.</w:t>
      </w:r>
      <w:r w:rsidRPr="00931575">
        <w:rPr>
          <w:rFonts w:hint="eastAsia"/>
        </w:rPr>
        <w:t>3.</w:t>
      </w:r>
      <w:r w:rsidRPr="00931575">
        <w:t>4</w:t>
      </w:r>
      <w:r w:rsidRPr="00931575">
        <w:tab/>
        <w:t>Method of test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3DA80D05" w14:textId="77777777" w:rsidR="00C45907" w:rsidRPr="00931575" w:rsidRDefault="00C45907" w:rsidP="00C45907">
      <w:pPr>
        <w:pStyle w:val="Heading5"/>
      </w:pPr>
      <w:bookmarkStart w:id="6691" w:name="_Toc21102958"/>
      <w:bookmarkStart w:id="6692" w:name="_Toc29810807"/>
      <w:bookmarkStart w:id="6693" w:name="_Toc36636159"/>
      <w:bookmarkStart w:id="6694" w:name="_Toc37273105"/>
      <w:bookmarkStart w:id="6695" w:name="_Toc45886185"/>
      <w:bookmarkStart w:id="6696" w:name="_Toc53183264"/>
      <w:bookmarkStart w:id="6697" w:name="_Toc58915934"/>
      <w:bookmarkStart w:id="6698" w:name="_Toc58918115"/>
      <w:bookmarkStart w:id="6699" w:name="_Toc66693985"/>
      <w:bookmarkStart w:id="6700" w:name="_Toc74915952"/>
      <w:bookmarkStart w:id="6701" w:name="_Toc76114577"/>
      <w:bookmarkStart w:id="6702" w:name="_Toc76544463"/>
      <w:bookmarkStart w:id="6703" w:name="_Toc82536585"/>
      <w:bookmarkStart w:id="6704" w:name="_Toc89952878"/>
      <w:bookmarkStart w:id="6705" w:name="_Toc98766694"/>
      <w:bookmarkStart w:id="6706" w:name="_Toc99703057"/>
      <w:bookmarkStart w:id="6707" w:name="_Toc106206845"/>
      <w:r w:rsidRPr="00931575">
        <w:t>8.2.</w:t>
      </w:r>
      <w:r w:rsidRPr="00931575">
        <w:rPr>
          <w:rFonts w:hint="eastAsia"/>
        </w:rPr>
        <w:t>3</w:t>
      </w:r>
      <w:r w:rsidRPr="00931575">
        <w:t>.4.1</w:t>
      </w:r>
      <w:r w:rsidRPr="00931575">
        <w:rPr>
          <w:rFonts w:hint="eastAsia"/>
        </w:rPr>
        <w:tab/>
      </w:r>
      <w:r w:rsidRPr="00931575">
        <w:t>Initial conditions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670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6709" w:name="_Toc29810808"/>
      <w:bookmarkStart w:id="6710" w:name="_Toc36636160"/>
      <w:bookmarkStart w:id="6711" w:name="_Toc37273106"/>
      <w:bookmarkStart w:id="6712" w:name="_Toc45886186"/>
      <w:bookmarkStart w:id="6713" w:name="_Toc53183265"/>
      <w:bookmarkStart w:id="6714" w:name="_Toc58915935"/>
      <w:bookmarkStart w:id="6715" w:name="_Toc58918116"/>
      <w:bookmarkStart w:id="6716" w:name="_Toc66693986"/>
      <w:bookmarkStart w:id="6717" w:name="_Toc74915953"/>
      <w:bookmarkStart w:id="6718" w:name="_Toc76114578"/>
      <w:bookmarkStart w:id="6719" w:name="_Toc76544464"/>
      <w:bookmarkStart w:id="6720" w:name="_Toc82536586"/>
      <w:bookmarkStart w:id="6721" w:name="_Toc89952879"/>
      <w:bookmarkStart w:id="6722" w:name="_Toc98766695"/>
      <w:bookmarkStart w:id="6723" w:name="_Toc99703058"/>
      <w:bookmarkStart w:id="6724" w:name="_Toc106206846"/>
      <w:r w:rsidRPr="00931575">
        <w:t>8.2.</w:t>
      </w:r>
      <w:r w:rsidRPr="00931575">
        <w:rPr>
          <w:rFonts w:hint="eastAsia"/>
        </w:rPr>
        <w:t>3.</w:t>
      </w:r>
      <w:r w:rsidRPr="00931575">
        <w:t>4.2</w:t>
      </w:r>
      <w:r w:rsidRPr="00931575">
        <w:tab/>
        <w:t>Procedure</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6725" w:name="_Toc21102960"/>
      <w:bookmarkStart w:id="6726"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6727" w:name="_Toc36636161"/>
      <w:bookmarkStart w:id="6728" w:name="_Toc37273107"/>
      <w:bookmarkStart w:id="6729" w:name="_Toc45886187"/>
      <w:bookmarkStart w:id="6730" w:name="_Toc53183266"/>
      <w:bookmarkStart w:id="6731" w:name="_Toc58915936"/>
      <w:bookmarkStart w:id="6732" w:name="_Toc58918117"/>
      <w:bookmarkStart w:id="6733" w:name="_Toc66693987"/>
      <w:bookmarkStart w:id="6734" w:name="_Toc74915954"/>
      <w:bookmarkStart w:id="6735" w:name="_Toc76114579"/>
      <w:bookmarkStart w:id="6736" w:name="_Toc76544465"/>
      <w:bookmarkStart w:id="6737" w:name="_Toc82536587"/>
      <w:bookmarkStart w:id="6738" w:name="_Toc89952880"/>
      <w:bookmarkStart w:id="6739" w:name="_Toc98766696"/>
      <w:bookmarkStart w:id="6740" w:name="_Toc99703059"/>
      <w:bookmarkStart w:id="6741" w:name="_Toc106206847"/>
      <w:r w:rsidRPr="00931575">
        <w:t>8.2.</w:t>
      </w:r>
      <w:r w:rsidRPr="00931575">
        <w:rPr>
          <w:rFonts w:hint="eastAsia"/>
        </w:rPr>
        <w:t>3.</w:t>
      </w:r>
      <w:r w:rsidRPr="00931575">
        <w:t>5</w:t>
      </w:r>
      <w:r w:rsidRPr="00931575">
        <w:tab/>
        <w:t>Test Requirement</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2F43211C" w14:textId="77777777" w:rsidR="00C45907" w:rsidRPr="00931575" w:rsidRDefault="00C45907" w:rsidP="00C45907">
      <w:pPr>
        <w:pStyle w:val="Heading5"/>
      </w:pPr>
      <w:bookmarkStart w:id="6742" w:name="_Toc21102961"/>
      <w:bookmarkStart w:id="6743" w:name="_Toc29810810"/>
      <w:bookmarkStart w:id="6744" w:name="_Toc36636162"/>
      <w:bookmarkStart w:id="6745" w:name="_Toc37273108"/>
      <w:bookmarkStart w:id="6746" w:name="_Toc45886188"/>
      <w:bookmarkStart w:id="6747" w:name="_Toc53183267"/>
      <w:bookmarkStart w:id="6748" w:name="_Toc58915937"/>
      <w:bookmarkStart w:id="6749" w:name="_Toc58918118"/>
      <w:bookmarkStart w:id="6750" w:name="_Toc66693988"/>
      <w:bookmarkStart w:id="6751" w:name="_Toc74915955"/>
      <w:bookmarkStart w:id="6752" w:name="_Toc76114580"/>
      <w:bookmarkStart w:id="6753" w:name="_Toc76544466"/>
      <w:bookmarkStart w:id="6754" w:name="_Toc82536588"/>
      <w:bookmarkStart w:id="6755" w:name="_Toc89952881"/>
      <w:bookmarkStart w:id="6756" w:name="_Toc98766697"/>
      <w:bookmarkStart w:id="6757" w:name="_Toc99703060"/>
      <w:bookmarkStart w:id="6758" w:name="_Toc10620684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6759" w:name="_Toc21102962"/>
      <w:bookmarkStart w:id="6760" w:name="_Toc29810811"/>
      <w:bookmarkStart w:id="6761" w:name="_Toc36636163"/>
      <w:bookmarkStart w:id="6762" w:name="_Toc37273109"/>
      <w:bookmarkStart w:id="6763" w:name="_Toc45886189"/>
      <w:bookmarkStart w:id="6764" w:name="_Toc53183268"/>
      <w:bookmarkStart w:id="6765" w:name="_Toc58915938"/>
      <w:bookmarkStart w:id="6766" w:name="_Toc58918119"/>
      <w:bookmarkStart w:id="6767" w:name="_Toc66693989"/>
      <w:bookmarkStart w:id="6768" w:name="_Toc74915956"/>
      <w:bookmarkStart w:id="6769" w:name="_Toc76114581"/>
      <w:bookmarkStart w:id="6770" w:name="_Toc76544467"/>
      <w:bookmarkStart w:id="6771" w:name="_Toc82536589"/>
      <w:bookmarkStart w:id="6772" w:name="_Toc89952882"/>
      <w:bookmarkStart w:id="6773" w:name="_Toc98766698"/>
      <w:bookmarkStart w:id="6774" w:name="_Toc99703061"/>
      <w:bookmarkStart w:id="6775" w:name="_Toc10620684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6776" w:name="_Toc5282889"/>
      <w:bookmarkStart w:id="6777" w:name="_Toc36636164"/>
      <w:bookmarkStart w:id="6778" w:name="_Toc37273110"/>
      <w:bookmarkStart w:id="6779" w:name="_Toc45886190"/>
      <w:bookmarkStart w:id="6780" w:name="_Toc53183269"/>
      <w:bookmarkStart w:id="6781" w:name="_Toc58915939"/>
      <w:bookmarkStart w:id="6782" w:name="_Toc58918120"/>
      <w:bookmarkStart w:id="6783" w:name="_Toc66693990"/>
      <w:bookmarkStart w:id="6784" w:name="_Toc74915957"/>
      <w:bookmarkStart w:id="6785" w:name="_Toc76114582"/>
      <w:bookmarkStart w:id="6786" w:name="_Toc76544468"/>
      <w:bookmarkStart w:id="6787" w:name="_Toc82536590"/>
      <w:bookmarkStart w:id="6788" w:name="_Toc89952883"/>
      <w:bookmarkStart w:id="6789" w:name="_Toc98766699"/>
      <w:bookmarkStart w:id="6790" w:name="_Toc99703062"/>
      <w:bookmarkStart w:id="6791" w:name="_Toc106206850"/>
      <w:bookmarkStart w:id="6792" w:name="_Toc5282896"/>
      <w:bookmarkStart w:id="6793" w:name="_Toc21102963"/>
      <w:bookmarkStart w:id="6794" w:name="_Toc29810812"/>
      <w:r w:rsidRPr="00931575">
        <w:t>8.2.4</w:t>
      </w:r>
      <w:r w:rsidRPr="00931575">
        <w:tab/>
      </w:r>
      <w:bookmarkEnd w:id="6776"/>
      <w:r w:rsidRPr="00931575">
        <w:t>Performance requirements for PUSCH for high speed train</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r w:rsidRPr="00931575">
        <w:t xml:space="preserve"> </w:t>
      </w:r>
    </w:p>
    <w:p w14:paraId="4ECC4E62" w14:textId="77777777" w:rsidR="00C45907" w:rsidRPr="00931575" w:rsidRDefault="00C45907" w:rsidP="00C45907">
      <w:pPr>
        <w:pStyle w:val="Heading4"/>
      </w:pPr>
      <w:bookmarkStart w:id="6795" w:name="_Toc5282890"/>
      <w:bookmarkStart w:id="6796" w:name="_Toc36636165"/>
      <w:bookmarkStart w:id="6797" w:name="_Toc37273111"/>
      <w:bookmarkStart w:id="6798" w:name="_Toc45886191"/>
      <w:bookmarkStart w:id="6799" w:name="_Toc53183270"/>
      <w:bookmarkStart w:id="6800" w:name="_Toc58915940"/>
      <w:bookmarkStart w:id="6801" w:name="_Toc58918121"/>
      <w:bookmarkStart w:id="6802" w:name="_Toc66693991"/>
      <w:bookmarkStart w:id="6803" w:name="_Toc74915958"/>
      <w:bookmarkStart w:id="6804" w:name="_Toc76114583"/>
      <w:bookmarkStart w:id="6805" w:name="_Toc76544469"/>
      <w:bookmarkStart w:id="6806" w:name="_Toc82536591"/>
      <w:bookmarkStart w:id="6807" w:name="_Toc89952884"/>
      <w:bookmarkStart w:id="6808" w:name="_Toc98766700"/>
      <w:bookmarkStart w:id="6809" w:name="_Toc99703063"/>
      <w:bookmarkStart w:id="6810" w:name="_Toc106206851"/>
      <w:r w:rsidRPr="00931575">
        <w:t>8.2.4.1</w:t>
      </w:r>
      <w:r w:rsidRPr="00931575">
        <w:tab/>
        <w:t>Definition and applicability</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811" w:name="_Toc5282891"/>
      <w:bookmarkStart w:id="6812" w:name="_Toc36636166"/>
      <w:bookmarkStart w:id="6813" w:name="_Toc37273112"/>
      <w:bookmarkStart w:id="6814" w:name="_Toc45886192"/>
      <w:bookmarkStart w:id="6815" w:name="_Toc53183271"/>
      <w:bookmarkStart w:id="6816" w:name="_Toc58915941"/>
      <w:bookmarkStart w:id="6817" w:name="_Toc58918122"/>
      <w:bookmarkStart w:id="6818" w:name="_Toc66693992"/>
      <w:bookmarkStart w:id="6819" w:name="_Toc74915959"/>
      <w:bookmarkStart w:id="6820" w:name="_Toc76114584"/>
      <w:bookmarkStart w:id="6821" w:name="_Toc76544470"/>
      <w:bookmarkStart w:id="6822" w:name="_Toc82536592"/>
      <w:bookmarkStart w:id="6823" w:name="_Toc89952885"/>
      <w:bookmarkStart w:id="6824" w:name="_Toc98766701"/>
      <w:bookmarkStart w:id="6825" w:name="_Toc99703064"/>
      <w:bookmarkStart w:id="6826" w:name="_Toc106206852"/>
      <w:r w:rsidRPr="00931575">
        <w:t>8.2.4.2</w:t>
      </w:r>
      <w:r w:rsidRPr="00931575">
        <w:tab/>
        <w:t>Minimum Requirement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A3AEBA" w14:textId="77CBF7A0" w:rsidR="00184F66" w:rsidRDefault="00184F66" w:rsidP="00184F66">
      <w:bookmarkStart w:id="6827" w:name="_Toc5282892"/>
      <w:bookmarkStart w:id="6828" w:name="_Toc36636167"/>
      <w:bookmarkStart w:id="6829" w:name="_Toc37273113"/>
      <w:bookmarkStart w:id="6830" w:name="_Toc45886193"/>
      <w:bookmarkStart w:id="6831" w:name="_Toc53183272"/>
      <w:bookmarkStart w:id="6832" w:name="_Toc58915942"/>
      <w:bookmarkStart w:id="6833" w:name="_Toc58918123"/>
      <w:bookmarkStart w:id="6834" w:name="_Toc66693993"/>
      <w:bookmarkStart w:id="6835" w:name="_Toc74915960"/>
      <w:bookmarkStart w:id="6836" w:name="_Toc76114585"/>
      <w:bookmarkStart w:id="6837" w:name="_Toc76544471"/>
      <w:bookmarkStart w:id="6838" w:name="_Toc82536593"/>
      <w:bookmarkStart w:id="6839" w:name="_Toc89952886"/>
      <w:bookmarkStart w:id="6840" w:name="_Toc98766702"/>
      <w:bookmarkStart w:id="6841"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184F66">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6842" w:name="_Toc106206853"/>
      <w:r w:rsidRPr="00931575">
        <w:t>8.2.4.3</w:t>
      </w:r>
      <w:r w:rsidRPr="00931575">
        <w:tab/>
        <w:t>Test Purpose</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843" w:name="_Toc5282893"/>
      <w:bookmarkStart w:id="6844" w:name="_Toc36636168"/>
      <w:bookmarkStart w:id="6845" w:name="_Toc37273114"/>
      <w:bookmarkStart w:id="6846" w:name="_Toc45886194"/>
      <w:bookmarkStart w:id="6847" w:name="_Toc53183273"/>
      <w:bookmarkStart w:id="6848" w:name="_Toc58915943"/>
      <w:bookmarkStart w:id="6849" w:name="_Toc58918124"/>
      <w:bookmarkStart w:id="6850" w:name="_Toc66693994"/>
      <w:bookmarkStart w:id="6851" w:name="_Toc74915961"/>
      <w:bookmarkStart w:id="6852" w:name="_Toc76114586"/>
      <w:bookmarkStart w:id="6853" w:name="_Toc76544472"/>
      <w:bookmarkStart w:id="6854" w:name="_Toc82536594"/>
      <w:bookmarkStart w:id="6855" w:name="_Toc89952887"/>
      <w:bookmarkStart w:id="6856" w:name="_Toc98766703"/>
      <w:bookmarkStart w:id="6857" w:name="_Toc99703066"/>
      <w:bookmarkStart w:id="6858" w:name="_Toc106206854"/>
      <w:r w:rsidRPr="00931575">
        <w:t>8.2.4.4</w:t>
      </w:r>
      <w:r w:rsidRPr="00931575">
        <w:tab/>
        <w:t>Method of test</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5FA75E34" w14:textId="77777777" w:rsidR="00C45907" w:rsidRPr="00931575" w:rsidRDefault="00C45907" w:rsidP="00C45907">
      <w:pPr>
        <w:pStyle w:val="Heading5"/>
      </w:pPr>
      <w:bookmarkStart w:id="6859" w:name="_Toc5282894"/>
      <w:bookmarkStart w:id="6860" w:name="_Toc36636169"/>
      <w:bookmarkStart w:id="6861" w:name="_Toc37273115"/>
      <w:bookmarkStart w:id="6862" w:name="_Toc45886195"/>
      <w:bookmarkStart w:id="6863" w:name="_Toc53183274"/>
      <w:bookmarkStart w:id="6864" w:name="_Toc58915944"/>
      <w:bookmarkStart w:id="6865" w:name="_Toc58918125"/>
      <w:bookmarkStart w:id="6866" w:name="_Toc66693995"/>
      <w:bookmarkStart w:id="6867" w:name="_Toc74915962"/>
      <w:bookmarkStart w:id="6868" w:name="_Toc76114587"/>
      <w:bookmarkStart w:id="6869" w:name="_Toc76544473"/>
      <w:bookmarkStart w:id="6870" w:name="_Toc82536595"/>
      <w:bookmarkStart w:id="6871" w:name="_Toc89952888"/>
      <w:bookmarkStart w:id="6872" w:name="_Toc98766704"/>
      <w:bookmarkStart w:id="6873" w:name="_Toc99703067"/>
      <w:bookmarkStart w:id="6874" w:name="_Toc106206855"/>
      <w:r w:rsidRPr="00931575">
        <w:t>8.2.4.4.1</w:t>
      </w:r>
      <w:r w:rsidRPr="00931575">
        <w:tab/>
        <w:t>Initial Conditions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687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876" w:name="_Toc36636170"/>
      <w:bookmarkStart w:id="6877" w:name="_Toc37273116"/>
      <w:bookmarkStart w:id="6878" w:name="_Toc45886196"/>
      <w:bookmarkStart w:id="6879" w:name="_Toc53183275"/>
      <w:bookmarkStart w:id="6880" w:name="_Toc58915945"/>
      <w:bookmarkStart w:id="6881" w:name="_Toc58918126"/>
      <w:bookmarkStart w:id="6882" w:name="_Toc66693996"/>
      <w:bookmarkStart w:id="6883" w:name="_Toc74915963"/>
      <w:bookmarkStart w:id="6884" w:name="_Toc76114588"/>
      <w:bookmarkStart w:id="6885" w:name="_Toc76544474"/>
      <w:bookmarkStart w:id="6886" w:name="_Toc82536596"/>
      <w:bookmarkStart w:id="6887" w:name="_Toc89952889"/>
      <w:bookmarkStart w:id="6888" w:name="_Toc98766705"/>
      <w:bookmarkStart w:id="6889" w:name="_Toc99703068"/>
      <w:bookmarkStart w:id="6890" w:name="_Toc106206856"/>
      <w:r w:rsidRPr="00931575">
        <w:t>8.2.4.4.2</w:t>
      </w:r>
      <w:r w:rsidRPr="00931575">
        <w:tab/>
        <w:t>Procedure</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0F5F6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0F5F6A">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0F5F6A"/>
    <w:p w14:paraId="21823BEC" w14:textId="77777777" w:rsidR="000F5F6A" w:rsidRDefault="000F5F6A" w:rsidP="000F5F6A">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9C52E2">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9C52E2">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9C52E2">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9C52E2">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9C52E2">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9C52E2">
            <w:pPr>
              <w:pStyle w:val="TAC"/>
              <w:rPr>
                <w:lang w:eastAsia="zh-CN"/>
              </w:rPr>
            </w:pPr>
            <w:r>
              <w:rPr>
                <w:lang w:eastAsia="zh-CN"/>
              </w:rPr>
              <w:t>120kHz SCS:</w:t>
            </w:r>
          </w:p>
          <w:p w14:paraId="4B2C52F9" w14:textId="77777777" w:rsidR="000F5F6A" w:rsidRDefault="000F5F6A" w:rsidP="009C52E2">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9C52E2">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9C52E2">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9C52E2">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9C52E2">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9C52E2">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9C52E2">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9C52E2">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9C52E2">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9C52E2">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9C52E2">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9C52E2">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9C52E2">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9C52E2">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9C52E2">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9C52E2">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9C52E2">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9C52E2">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9C52E2">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9C52E2">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9C52E2">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9C52E2">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9C52E2">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9C52E2">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9C52E2">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9C52E2">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9C52E2">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9C52E2">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9C52E2">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9C52E2">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9C52E2">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9C52E2">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9C52E2">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9C52E2">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9C52E2">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9C52E2">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9C52E2">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9C52E2">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9C52E2">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9C52E2">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9C52E2">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9C52E2">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9C52E2">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9C52E2">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9C52E2">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9C52E2">
            <w:pPr>
              <w:pStyle w:val="TAN"/>
            </w:pPr>
            <w:r w:rsidRPr="00983A74">
              <w:t>NOTE 2:</w:t>
            </w:r>
            <w:r w:rsidRPr="00983A74">
              <w:tab/>
              <w:t>Either pos0, pos1 or pos2 may be selected for conformance testing.</w:t>
            </w:r>
          </w:p>
        </w:tc>
      </w:tr>
    </w:tbl>
    <w:p w14:paraId="3C3B49E8" w14:textId="77777777" w:rsidR="000F5F6A" w:rsidRPr="00931575" w:rsidRDefault="000F5F6A" w:rsidP="000F5F6A"/>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F67F7A">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333C5F">
            <w:pPr>
              <w:pStyle w:val="TAC"/>
            </w:pPr>
          </w:p>
        </w:tc>
        <w:tc>
          <w:tcPr>
            <w:tcW w:w="1959" w:type="dxa"/>
            <w:tcBorders>
              <w:top w:val="nil"/>
            </w:tcBorders>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333C5F">
            <w:pPr>
              <w:pStyle w:val="TAC"/>
              <w:rPr>
                <w:rFonts w:eastAsia="‚c‚e‚o“Á‘¾ƒSƒVƒbƒN‘Ì"/>
              </w:rPr>
            </w:pPr>
          </w:p>
        </w:tc>
        <w:tc>
          <w:tcPr>
            <w:tcW w:w="1959" w:type="dxa"/>
            <w:tcBorders>
              <w:bottom w:val="nil"/>
            </w:tcBorders>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333C5F">
            <w:pPr>
              <w:pStyle w:val="TAC"/>
              <w:rPr>
                <w:rFonts w:eastAsia="‚c‚e‚o“Á‘¾ƒSƒVƒbƒN‘Ì"/>
              </w:rPr>
            </w:pPr>
          </w:p>
        </w:tc>
        <w:tc>
          <w:tcPr>
            <w:tcW w:w="1959" w:type="dxa"/>
            <w:tcBorders>
              <w:top w:val="nil"/>
            </w:tcBorders>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F67F7A">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F67F7A">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F67F7A">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F67F7A">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F67F7A">
            <w:pPr>
              <w:pStyle w:val="TAC"/>
              <w:rPr>
                <w:rFonts w:eastAsia="‚c‚e‚o“Á‘¾ƒSƒVƒbƒN‘Ì"/>
              </w:rPr>
            </w:pPr>
          </w:p>
        </w:tc>
        <w:tc>
          <w:tcPr>
            <w:tcW w:w="1959" w:type="dxa"/>
            <w:tcBorders>
              <w:top w:val="nil"/>
            </w:tcBorders>
          </w:tcPr>
          <w:p w14:paraId="1709D8A3" w14:textId="77777777" w:rsidR="00F67F7A" w:rsidRPr="00931575" w:rsidRDefault="00F67F7A" w:rsidP="00F67F7A">
            <w:pPr>
              <w:pStyle w:val="TAC"/>
              <w:rPr>
                <w:rFonts w:eastAsia="‚c‚e‚o“Á‘¾ƒSƒVƒbƒN‘Ì"/>
              </w:rPr>
            </w:pPr>
          </w:p>
        </w:tc>
        <w:tc>
          <w:tcPr>
            <w:tcW w:w="1985" w:type="dxa"/>
          </w:tcPr>
          <w:p w14:paraId="6FC8A3DA" w14:textId="22647817" w:rsidR="00F67F7A" w:rsidRPr="00931575" w:rsidRDefault="00F67F7A" w:rsidP="00F67F7A">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F67F7A">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561BAB">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6891" w:name="_Toc36636171"/>
      <w:bookmarkStart w:id="6892" w:name="_Toc37273117"/>
      <w:bookmarkStart w:id="6893" w:name="_Toc45886197"/>
      <w:bookmarkStart w:id="6894" w:name="_Toc53183276"/>
      <w:bookmarkStart w:id="6895" w:name="_Toc58915946"/>
      <w:bookmarkStart w:id="6896" w:name="_Toc58918127"/>
      <w:bookmarkStart w:id="6897" w:name="_Toc66693997"/>
      <w:bookmarkStart w:id="6898" w:name="_Toc74915964"/>
      <w:bookmarkStart w:id="6899" w:name="_Toc76114589"/>
      <w:bookmarkStart w:id="6900" w:name="_Toc76544475"/>
      <w:bookmarkStart w:id="6901" w:name="_Toc82536597"/>
      <w:bookmarkStart w:id="6902" w:name="_Toc89952890"/>
      <w:bookmarkStart w:id="6903" w:name="_Toc98766706"/>
      <w:bookmarkStart w:id="6904" w:name="_Toc99703069"/>
      <w:bookmarkStart w:id="6905" w:name="_Toc106206857"/>
      <w:bookmarkEnd w:id="6792"/>
      <w:r w:rsidRPr="00931575">
        <w:t>8.2.4.5</w:t>
      </w:r>
      <w:r w:rsidRPr="00931575">
        <w:tab/>
        <w:t>Test Requirement</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r>
        <w:t xml:space="preserve"> for </w:t>
      </w:r>
      <w:r w:rsidRPr="00E01B15">
        <w:rPr>
          <w:i/>
          <w:iCs/>
        </w:rPr>
        <w:t>BS Type 1-O</w:t>
      </w:r>
      <w:bookmarkEnd w:id="6905"/>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C77D4A">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C77D4A">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C77D4A">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C77D4A">
            <w:pPr>
              <w:pStyle w:val="TAC"/>
            </w:pPr>
            <w:r>
              <w:rPr>
                <w:lang w:eastAsia="fr-FR"/>
              </w:rPr>
              <w:t>10.5</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4D390657" w:rsidR="007F5CD7" w:rsidRDefault="007F5CD7" w:rsidP="00136C94"/>
    <w:p w14:paraId="17BC575F" w14:textId="77777777" w:rsidR="000A1A5B" w:rsidRPr="00A264C3" w:rsidRDefault="000A1A5B" w:rsidP="000A1A5B">
      <w:pPr>
        <w:pStyle w:val="Heading4"/>
        <w:rPr>
          <w:i/>
          <w:iCs/>
        </w:rPr>
      </w:pPr>
      <w:bookmarkStart w:id="6906" w:name="_Toc106206858"/>
      <w:r w:rsidRPr="00CA0FA8">
        <w:t>8.2.4.</w:t>
      </w:r>
      <w:r>
        <w:t>6</w:t>
      </w:r>
      <w:r w:rsidRPr="00CA0FA8">
        <w:tab/>
        <w:t>Test Requirement</w:t>
      </w:r>
      <w:r>
        <w:t xml:space="preserve"> for </w:t>
      </w:r>
      <w:r w:rsidRPr="00A264C3">
        <w:rPr>
          <w:i/>
          <w:iCs/>
        </w:rPr>
        <w:t>BS Type 2-O</w:t>
      </w:r>
      <w:bookmarkEnd w:id="6906"/>
    </w:p>
    <w:p w14:paraId="0B855E1A" w14:textId="192B2002" w:rsidR="000A1A5B" w:rsidRPr="000A1A5B" w:rsidRDefault="000A1A5B" w:rsidP="000A1A5B">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0A1A5B">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9C52E2">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9C52E2">
            <w:pPr>
              <w:pStyle w:val="TAH"/>
            </w:pPr>
            <w:r w:rsidRPr="00CA0FA8">
              <w:t>Number of demodulation branches</w:t>
            </w:r>
          </w:p>
        </w:tc>
        <w:tc>
          <w:tcPr>
            <w:tcW w:w="990" w:type="dxa"/>
          </w:tcPr>
          <w:p w14:paraId="01FB619B" w14:textId="77777777" w:rsidR="000A1A5B" w:rsidRPr="00CA0FA8" w:rsidRDefault="000A1A5B" w:rsidP="009C52E2">
            <w:pPr>
              <w:pStyle w:val="TAH"/>
            </w:pPr>
            <w:r w:rsidRPr="00CA0FA8">
              <w:t>Cyclic prefix</w:t>
            </w:r>
          </w:p>
        </w:tc>
        <w:tc>
          <w:tcPr>
            <w:tcW w:w="2269" w:type="dxa"/>
          </w:tcPr>
          <w:p w14:paraId="23DC2A56" w14:textId="77777777" w:rsidR="000A1A5B" w:rsidRPr="00CA0FA8" w:rsidRDefault="000A1A5B" w:rsidP="009C52E2">
            <w:pPr>
              <w:pStyle w:val="TAH"/>
              <w:rPr>
                <w:lang w:val="fr-FR"/>
              </w:rPr>
            </w:pPr>
            <w:r w:rsidRPr="00CA0FA8">
              <w:rPr>
                <w:lang w:val="fr-FR"/>
              </w:rPr>
              <w:t>Propagation conditions (Annex J)</w:t>
            </w:r>
          </w:p>
        </w:tc>
        <w:tc>
          <w:tcPr>
            <w:tcW w:w="988" w:type="dxa"/>
          </w:tcPr>
          <w:p w14:paraId="5050F378" w14:textId="77777777" w:rsidR="000A1A5B" w:rsidRPr="00CA0FA8" w:rsidRDefault="000A1A5B" w:rsidP="009C52E2">
            <w:pPr>
              <w:pStyle w:val="TAH"/>
            </w:pPr>
            <w:r w:rsidRPr="00CA0FA8">
              <w:t>Fraction of maximum throughput</w:t>
            </w:r>
          </w:p>
        </w:tc>
        <w:tc>
          <w:tcPr>
            <w:tcW w:w="1425" w:type="dxa"/>
          </w:tcPr>
          <w:p w14:paraId="4C992559" w14:textId="77777777" w:rsidR="000A1A5B" w:rsidRPr="00CA0FA8" w:rsidRDefault="000A1A5B" w:rsidP="009C52E2">
            <w:pPr>
              <w:pStyle w:val="TAH"/>
            </w:pPr>
            <w:r w:rsidRPr="00CA0FA8">
              <w:t>FRC</w:t>
            </w:r>
            <w:r w:rsidRPr="00CA0FA8">
              <w:br/>
              <w:t>(Annex A)</w:t>
            </w:r>
          </w:p>
        </w:tc>
        <w:tc>
          <w:tcPr>
            <w:tcW w:w="986" w:type="dxa"/>
          </w:tcPr>
          <w:p w14:paraId="2A3AB09C" w14:textId="77777777" w:rsidR="000A1A5B" w:rsidRPr="00CA0FA8" w:rsidRDefault="000A1A5B" w:rsidP="009C52E2">
            <w:pPr>
              <w:pStyle w:val="TAH"/>
            </w:pPr>
            <w:r w:rsidRPr="00CA0FA8">
              <w:t>Additional DM-RS position</w:t>
            </w:r>
          </w:p>
        </w:tc>
        <w:tc>
          <w:tcPr>
            <w:tcW w:w="988" w:type="dxa"/>
          </w:tcPr>
          <w:p w14:paraId="28960C04" w14:textId="77777777" w:rsidR="000A1A5B" w:rsidRPr="00CA0FA8" w:rsidRDefault="000A1A5B" w:rsidP="009C52E2">
            <w:pPr>
              <w:pStyle w:val="TAH"/>
            </w:pPr>
            <w:r w:rsidRPr="00CA0FA8">
              <w:t>SNR</w:t>
            </w:r>
          </w:p>
          <w:p w14:paraId="1F57C9E6" w14:textId="77777777" w:rsidR="000A1A5B" w:rsidRPr="00CA0FA8" w:rsidRDefault="000A1A5B" w:rsidP="009C52E2">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9C52E2">
            <w:pPr>
              <w:pStyle w:val="TAC"/>
            </w:pPr>
            <w:r w:rsidRPr="00CA0FA8">
              <w:t>1</w:t>
            </w:r>
          </w:p>
        </w:tc>
        <w:tc>
          <w:tcPr>
            <w:tcW w:w="977" w:type="dxa"/>
            <w:tcBorders>
              <w:bottom w:val="nil"/>
            </w:tcBorders>
            <w:shd w:val="clear" w:color="auto" w:fill="auto"/>
          </w:tcPr>
          <w:p w14:paraId="7E315176" w14:textId="77777777" w:rsidR="000A1A5B" w:rsidRPr="00CA0FA8" w:rsidRDefault="000A1A5B" w:rsidP="009C52E2">
            <w:pPr>
              <w:pStyle w:val="TAC"/>
            </w:pPr>
            <w:r w:rsidRPr="00CA0FA8">
              <w:t>2</w:t>
            </w:r>
          </w:p>
        </w:tc>
        <w:tc>
          <w:tcPr>
            <w:tcW w:w="990" w:type="dxa"/>
          </w:tcPr>
          <w:p w14:paraId="450F255C" w14:textId="77777777" w:rsidR="000A1A5B" w:rsidRPr="00CA0FA8" w:rsidRDefault="000A1A5B" w:rsidP="009C52E2">
            <w:pPr>
              <w:pStyle w:val="TAC"/>
            </w:pPr>
            <w:r w:rsidRPr="00CA0FA8">
              <w:t>Normal</w:t>
            </w:r>
          </w:p>
        </w:tc>
        <w:tc>
          <w:tcPr>
            <w:tcW w:w="2269" w:type="dxa"/>
          </w:tcPr>
          <w:p w14:paraId="7119203F" w14:textId="77777777" w:rsidR="000A1A5B" w:rsidRPr="00CA0FA8" w:rsidRDefault="000A1A5B" w:rsidP="009C52E2">
            <w:pPr>
              <w:pStyle w:val="TAC"/>
            </w:pPr>
            <w:r w:rsidRPr="00282CE2">
              <w:t>Scenario 4-BI-NR350, FR2</w:t>
            </w:r>
          </w:p>
        </w:tc>
        <w:tc>
          <w:tcPr>
            <w:tcW w:w="988" w:type="dxa"/>
          </w:tcPr>
          <w:p w14:paraId="6BF70B51" w14:textId="77777777" w:rsidR="000A1A5B" w:rsidRPr="00CA0FA8" w:rsidRDefault="000A1A5B" w:rsidP="009C52E2">
            <w:pPr>
              <w:pStyle w:val="TAC"/>
            </w:pPr>
            <w:r w:rsidRPr="00CA0FA8">
              <w:t>70 %</w:t>
            </w:r>
          </w:p>
        </w:tc>
        <w:tc>
          <w:tcPr>
            <w:tcW w:w="1425" w:type="dxa"/>
          </w:tcPr>
          <w:p w14:paraId="7F7A1B22" w14:textId="77777777" w:rsidR="000A1A5B" w:rsidRPr="00CA0FA8" w:rsidRDefault="000A1A5B" w:rsidP="009C52E2">
            <w:pPr>
              <w:pStyle w:val="TAC"/>
            </w:pPr>
            <w:r w:rsidRPr="00C413C8">
              <w:t>G-FR2-AX-X</w:t>
            </w:r>
            <w:r>
              <w:t>X</w:t>
            </w:r>
          </w:p>
        </w:tc>
        <w:tc>
          <w:tcPr>
            <w:tcW w:w="986" w:type="dxa"/>
          </w:tcPr>
          <w:p w14:paraId="0A6FD92C" w14:textId="77777777" w:rsidR="000A1A5B" w:rsidRPr="00CA0FA8" w:rsidRDefault="000A1A5B" w:rsidP="009C52E2">
            <w:pPr>
              <w:pStyle w:val="TAC"/>
            </w:pPr>
            <w:r>
              <w:t>p</w:t>
            </w:r>
            <w:r w:rsidRPr="00CA0FA8">
              <w:t>os</w:t>
            </w:r>
            <w:r>
              <w:t>0</w:t>
            </w:r>
          </w:p>
        </w:tc>
        <w:tc>
          <w:tcPr>
            <w:tcW w:w="988" w:type="dxa"/>
          </w:tcPr>
          <w:p w14:paraId="7FEB1D29" w14:textId="77777777" w:rsidR="000A1A5B" w:rsidRPr="00CA0FA8" w:rsidRDefault="000A1A5B" w:rsidP="009C52E2">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9C52E2">
            <w:pPr>
              <w:pStyle w:val="TAC"/>
            </w:pPr>
          </w:p>
        </w:tc>
        <w:tc>
          <w:tcPr>
            <w:tcW w:w="977" w:type="dxa"/>
            <w:tcBorders>
              <w:top w:val="nil"/>
            </w:tcBorders>
            <w:shd w:val="clear" w:color="auto" w:fill="auto"/>
          </w:tcPr>
          <w:p w14:paraId="3F4B04CD" w14:textId="77777777" w:rsidR="000A1A5B" w:rsidRPr="00CA0FA8" w:rsidRDefault="000A1A5B" w:rsidP="009C52E2">
            <w:pPr>
              <w:pStyle w:val="TAC"/>
            </w:pPr>
          </w:p>
        </w:tc>
        <w:tc>
          <w:tcPr>
            <w:tcW w:w="990" w:type="dxa"/>
          </w:tcPr>
          <w:p w14:paraId="3C03F887" w14:textId="77777777" w:rsidR="000A1A5B" w:rsidRPr="00CA0FA8" w:rsidRDefault="000A1A5B" w:rsidP="009C52E2">
            <w:pPr>
              <w:pStyle w:val="TAC"/>
            </w:pPr>
            <w:r w:rsidRPr="00CA0FA8">
              <w:t>Normal</w:t>
            </w:r>
          </w:p>
        </w:tc>
        <w:tc>
          <w:tcPr>
            <w:tcW w:w="2269" w:type="dxa"/>
          </w:tcPr>
          <w:p w14:paraId="7F621487" w14:textId="77777777" w:rsidR="000A1A5B" w:rsidRPr="00CA0FA8" w:rsidRDefault="000A1A5B" w:rsidP="009C52E2">
            <w:pPr>
              <w:pStyle w:val="TAC"/>
            </w:pPr>
            <w:r w:rsidRPr="00282CE2">
              <w:t>Scenario 4-BI-NR350, FR2</w:t>
            </w:r>
          </w:p>
        </w:tc>
        <w:tc>
          <w:tcPr>
            <w:tcW w:w="988" w:type="dxa"/>
          </w:tcPr>
          <w:p w14:paraId="70BA75CD" w14:textId="77777777" w:rsidR="000A1A5B" w:rsidRPr="00CA0FA8" w:rsidRDefault="000A1A5B" w:rsidP="009C52E2">
            <w:pPr>
              <w:pStyle w:val="TAC"/>
            </w:pPr>
            <w:r w:rsidRPr="00CA0FA8">
              <w:t>70 %</w:t>
            </w:r>
          </w:p>
        </w:tc>
        <w:tc>
          <w:tcPr>
            <w:tcW w:w="1425" w:type="dxa"/>
          </w:tcPr>
          <w:p w14:paraId="3C4635EE" w14:textId="77777777" w:rsidR="000A1A5B" w:rsidRPr="00A264C3" w:rsidRDefault="000A1A5B" w:rsidP="009C52E2">
            <w:pPr>
              <w:pStyle w:val="TAC"/>
              <w:rPr>
                <w:lang w:val="sv-SE"/>
              </w:rPr>
            </w:pPr>
            <w:r w:rsidRPr="00A264C3">
              <w:rPr>
                <w:lang w:val="sv-SE"/>
              </w:rPr>
              <w:t>G-FR2-AX-XX, G-FR2-AX-XX</w:t>
            </w:r>
          </w:p>
        </w:tc>
        <w:tc>
          <w:tcPr>
            <w:tcW w:w="986" w:type="dxa"/>
          </w:tcPr>
          <w:p w14:paraId="6C8FBA0F" w14:textId="77777777" w:rsidR="000A1A5B" w:rsidRPr="00CA0FA8" w:rsidRDefault="000A1A5B" w:rsidP="009C52E2">
            <w:pPr>
              <w:pStyle w:val="TAC"/>
            </w:pPr>
            <w:r>
              <w:t>p</w:t>
            </w:r>
            <w:r w:rsidRPr="00CA0FA8">
              <w:t>os</w:t>
            </w:r>
            <w:r>
              <w:t>1, pos2</w:t>
            </w:r>
          </w:p>
        </w:tc>
        <w:tc>
          <w:tcPr>
            <w:tcW w:w="988" w:type="dxa"/>
          </w:tcPr>
          <w:p w14:paraId="60E1C00B" w14:textId="77777777" w:rsidR="000A1A5B" w:rsidRPr="00CA0FA8" w:rsidRDefault="000A1A5B" w:rsidP="009C52E2">
            <w:pPr>
              <w:pStyle w:val="TAC"/>
            </w:pPr>
            <w:r>
              <w:t>13.1</w:t>
            </w:r>
          </w:p>
        </w:tc>
      </w:tr>
    </w:tbl>
    <w:p w14:paraId="12E03FB1" w14:textId="77777777" w:rsidR="000A1A5B" w:rsidRDefault="000A1A5B" w:rsidP="000A1A5B">
      <w:pPr>
        <w:rPr>
          <w:noProof/>
        </w:rPr>
      </w:pPr>
    </w:p>
    <w:p w14:paraId="3FF82C36" w14:textId="77777777" w:rsidR="000A1A5B" w:rsidRPr="00CA0FA8" w:rsidRDefault="000A1A5B" w:rsidP="000A1A5B">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Number of TX antennas</w:t>
            </w:r>
          </w:p>
        </w:tc>
        <w:tc>
          <w:tcPr>
            <w:tcW w:w="977" w:type="dxa"/>
            <w:tcBorders>
              <w:bottom w:val="single" w:sz="4" w:space="0" w:color="auto"/>
            </w:tcBorders>
          </w:tcPr>
          <w:p w14:paraId="55044598"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Number of demodulation branches</w:t>
            </w:r>
          </w:p>
        </w:tc>
        <w:tc>
          <w:tcPr>
            <w:tcW w:w="990" w:type="dxa"/>
          </w:tcPr>
          <w:p w14:paraId="1FEECD42"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Cyclic prefix</w:t>
            </w:r>
          </w:p>
        </w:tc>
        <w:tc>
          <w:tcPr>
            <w:tcW w:w="2269" w:type="dxa"/>
          </w:tcPr>
          <w:p w14:paraId="27452C2D" w14:textId="77777777" w:rsidR="000A1A5B" w:rsidRPr="00CA0FA8" w:rsidRDefault="000A1A5B" w:rsidP="009C52E2">
            <w:pPr>
              <w:keepNext/>
              <w:keepLines/>
              <w:spacing w:after="0"/>
              <w:jc w:val="center"/>
              <w:rPr>
                <w:rFonts w:ascii="Arial" w:hAnsi="Arial"/>
                <w:b/>
                <w:sz w:val="18"/>
                <w:lang w:val="fr-FR"/>
              </w:rPr>
            </w:pPr>
            <w:r w:rsidRPr="00CA0FA8">
              <w:rPr>
                <w:rFonts w:ascii="Arial" w:hAnsi="Arial"/>
                <w:b/>
                <w:sz w:val="18"/>
                <w:lang w:val="fr-FR"/>
              </w:rPr>
              <w:t>Propagation conditions (Annex J)</w:t>
            </w:r>
          </w:p>
        </w:tc>
        <w:tc>
          <w:tcPr>
            <w:tcW w:w="988" w:type="dxa"/>
          </w:tcPr>
          <w:p w14:paraId="23BC93F7"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Fraction of maximum throughput</w:t>
            </w:r>
          </w:p>
        </w:tc>
        <w:tc>
          <w:tcPr>
            <w:tcW w:w="1425" w:type="dxa"/>
          </w:tcPr>
          <w:p w14:paraId="14852780"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FRC</w:t>
            </w:r>
            <w:r w:rsidRPr="00CA0FA8">
              <w:rPr>
                <w:rFonts w:ascii="Arial" w:hAnsi="Arial"/>
                <w:b/>
                <w:sz w:val="18"/>
              </w:rPr>
              <w:br/>
              <w:t>(Annex A)</w:t>
            </w:r>
          </w:p>
        </w:tc>
        <w:tc>
          <w:tcPr>
            <w:tcW w:w="986" w:type="dxa"/>
          </w:tcPr>
          <w:p w14:paraId="534918E3"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Additional DM-RS position</w:t>
            </w:r>
          </w:p>
        </w:tc>
        <w:tc>
          <w:tcPr>
            <w:tcW w:w="988" w:type="dxa"/>
          </w:tcPr>
          <w:p w14:paraId="364CAFEE"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SNR</w:t>
            </w:r>
          </w:p>
          <w:p w14:paraId="370613C7" w14:textId="77777777" w:rsidR="000A1A5B" w:rsidRPr="00CA0FA8" w:rsidRDefault="000A1A5B" w:rsidP="009C52E2">
            <w:pPr>
              <w:keepNext/>
              <w:keepLines/>
              <w:spacing w:after="0"/>
              <w:jc w:val="center"/>
              <w:rPr>
                <w:rFonts w:ascii="Arial" w:hAnsi="Arial"/>
                <w:b/>
                <w:sz w:val="18"/>
              </w:rPr>
            </w:pPr>
            <w:r w:rsidRPr="00CA0FA8">
              <w:rPr>
                <w:rFonts w:ascii="Arial" w:hAnsi="Arial"/>
                <w:b/>
                <w:sz w:val="18"/>
              </w:rPr>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9C52E2">
            <w:pPr>
              <w:keepNext/>
              <w:keepLines/>
              <w:spacing w:after="0"/>
              <w:jc w:val="center"/>
              <w:rPr>
                <w:rFonts w:ascii="Arial" w:hAnsi="Arial"/>
                <w:sz w:val="18"/>
              </w:rPr>
            </w:pPr>
            <w:r w:rsidRPr="00CA0FA8">
              <w:rPr>
                <w:rFonts w:ascii="Arial" w:hAnsi="Arial"/>
                <w:sz w:val="18"/>
              </w:rPr>
              <w:t>1</w:t>
            </w:r>
          </w:p>
        </w:tc>
        <w:tc>
          <w:tcPr>
            <w:tcW w:w="977" w:type="dxa"/>
            <w:tcBorders>
              <w:bottom w:val="nil"/>
            </w:tcBorders>
            <w:shd w:val="clear" w:color="auto" w:fill="auto"/>
          </w:tcPr>
          <w:p w14:paraId="60F41EB9" w14:textId="77777777" w:rsidR="000A1A5B" w:rsidRPr="00CA0FA8" w:rsidRDefault="000A1A5B" w:rsidP="009C52E2">
            <w:pPr>
              <w:keepNext/>
              <w:keepLines/>
              <w:spacing w:after="0"/>
              <w:jc w:val="center"/>
              <w:rPr>
                <w:rFonts w:ascii="Arial" w:hAnsi="Arial"/>
                <w:sz w:val="18"/>
              </w:rPr>
            </w:pPr>
            <w:r w:rsidRPr="00CA0FA8">
              <w:rPr>
                <w:rFonts w:ascii="Arial" w:hAnsi="Arial"/>
                <w:sz w:val="18"/>
              </w:rPr>
              <w:t>2</w:t>
            </w:r>
          </w:p>
        </w:tc>
        <w:tc>
          <w:tcPr>
            <w:tcW w:w="990" w:type="dxa"/>
          </w:tcPr>
          <w:p w14:paraId="104B84F6" w14:textId="77777777" w:rsidR="000A1A5B" w:rsidRPr="00CA0FA8" w:rsidRDefault="000A1A5B" w:rsidP="009C52E2">
            <w:pPr>
              <w:keepNext/>
              <w:keepLines/>
              <w:spacing w:after="0"/>
              <w:jc w:val="center"/>
              <w:rPr>
                <w:rFonts w:ascii="Arial" w:hAnsi="Arial"/>
                <w:sz w:val="18"/>
              </w:rPr>
            </w:pPr>
            <w:r w:rsidRPr="00CA0FA8">
              <w:rPr>
                <w:rFonts w:ascii="Arial" w:hAnsi="Arial"/>
                <w:sz w:val="18"/>
              </w:rPr>
              <w:t>Normal</w:t>
            </w:r>
          </w:p>
        </w:tc>
        <w:tc>
          <w:tcPr>
            <w:tcW w:w="2269" w:type="dxa"/>
          </w:tcPr>
          <w:p w14:paraId="3C389E78" w14:textId="77777777" w:rsidR="000A1A5B" w:rsidRPr="00CA0FA8" w:rsidRDefault="000A1A5B" w:rsidP="009C52E2">
            <w:pPr>
              <w:keepNext/>
              <w:keepLines/>
              <w:spacing w:after="0"/>
              <w:jc w:val="center"/>
              <w:rPr>
                <w:rFonts w:ascii="Arial" w:hAnsi="Arial"/>
                <w:sz w:val="18"/>
              </w:rPr>
            </w:pPr>
            <w:r w:rsidRPr="00282CE2">
              <w:rPr>
                <w:rFonts w:ascii="Arial" w:hAnsi="Arial"/>
                <w:sz w:val="18"/>
              </w:rPr>
              <w:t>Scenario 4-BI-NR350, FR2</w:t>
            </w:r>
          </w:p>
        </w:tc>
        <w:tc>
          <w:tcPr>
            <w:tcW w:w="988" w:type="dxa"/>
          </w:tcPr>
          <w:p w14:paraId="632437E9" w14:textId="77777777" w:rsidR="000A1A5B" w:rsidRPr="00CA0FA8" w:rsidRDefault="000A1A5B" w:rsidP="009C52E2">
            <w:pPr>
              <w:keepNext/>
              <w:keepLines/>
              <w:spacing w:after="0"/>
              <w:jc w:val="center"/>
              <w:rPr>
                <w:rFonts w:ascii="Arial" w:hAnsi="Arial"/>
                <w:sz w:val="18"/>
              </w:rPr>
            </w:pPr>
            <w:r w:rsidRPr="00CA0FA8">
              <w:rPr>
                <w:rFonts w:ascii="Arial" w:hAnsi="Arial"/>
                <w:sz w:val="18"/>
              </w:rPr>
              <w:t>70 %</w:t>
            </w:r>
          </w:p>
        </w:tc>
        <w:tc>
          <w:tcPr>
            <w:tcW w:w="1425" w:type="dxa"/>
          </w:tcPr>
          <w:p w14:paraId="7F81C912" w14:textId="77777777" w:rsidR="000A1A5B" w:rsidRPr="00CA0FA8" w:rsidRDefault="000A1A5B" w:rsidP="009C52E2">
            <w:pPr>
              <w:keepNext/>
              <w:keepLines/>
              <w:spacing w:after="0"/>
              <w:jc w:val="center"/>
              <w:rPr>
                <w:rFonts w:ascii="Arial" w:hAnsi="Arial"/>
                <w:sz w:val="18"/>
              </w:rPr>
            </w:pPr>
            <w:r w:rsidRPr="00C413C8">
              <w:rPr>
                <w:rFonts w:ascii="Arial" w:hAnsi="Arial"/>
                <w:sz w:val="18"/>
              </w:rPr>
              <w:t>G-FR2-AX-X</w:t>
            </w:r>
            <w:r>
              <w:rPr>
                <w:rFonts w:ascii="Arial" w:hAnsi="Arial"/>
                <w:sz w:val="18"/>
              </w:rPr>
              <w:t>X</w:t>
            </w:r>
          </w:p>
        </w:tc>
        <w:tc>
          <w:tcPr>
            <w:tcW w:w="986" w:type="dxa"/>
          </w:tcPr>
          <w:p w14:paraId="310BB92B" w14:textId="77777777" w:rsidR="000A1A5B" w:rsidRPr="00CA0FA8" w:rsidRDefault="000A1A5B" w:rsidP="009C52E2">
            <w:pPr>
              <w:keepNext/>
              <w:keepLines/>
              <w:spacing w:after="0"/>
              <w:jc w:val="center"/>
              <w:rPr>
                <w:rFonts w:ascii="Arial" w:hAnsi="Arial"/>
                <w:sz w:val="18"/>
              </w:rPr>
            </w:pPr>
            <w:r>
              <w:rPr>
                <w:rFonts w:ascii="Arial" w:hAnsi="Arial"/>
                <w:sz w:val="18"/>
              </w:rPr>
              <w:t>p</w:t>
            </w:r>
            <w:r w:rsidRPr="00CA0FA8">
              <w:rPr>
                <w:rFonts w:ascii="Arial" w:hAnsi="Arial"/>
                <w:sz w:val="18"/>
              </w:rPr>
              <w:t>os</w:t>
            </w:r>
            <w:r>
              <w:rPr>
                <w:rFonts w:ascii="Arial" w:hAnsi="Arial"/>
                <w:sz w:val="18"/>
              </w:rPr>
              <w:t>0</w:t>
            </w:r>
          </w:p>
        </w:tc>
        <w:tc>
          <w:tcPr>
            <w:tcW w:w="988" w:type="dxa"/>
          </w:tcPr>
          <w:p w14:paraId="29CB6364" w14:textId="77777777" w:rsidR="000A1A5B" w:rsidRPr="00CA0FA8" w:rsidRDefault="000A1A5B" w:rsidP="009C52E2">
            <w:pPr>
              <w:keepNext/>
              <w:keepLines/>
              <w:spacing w:after="0"/>
              <w:jc w:val="center"/>
              <w:rPr>
                <w:rFonts w:ascii="Arial" w:hAnsi="Arial"/>
                <w:sz w:val="18"/>
              </w:rPr>
            </w:pPr>
            <w:r>
              <w:rPr>
                <w:rFonts w:ascii="Arial" w:hAnsi="Arial"/>
                <w:sz w:val="18"/>
              </w:rP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9C52E2">
            <w:pPr>
              <w:keepNext/>
              <w:keepLines/>
              <w:spacing w:after="0"/>
              <w:jc w:val="center"/>
              <w:rPr>
                <w:rFonts w:ascii="Arial" w:hAnsi="Arial"/>
                <w:sz w:val="18"/>
              </w:rPr>
            </w:pPr>
          </w:p>
        </w:tc>
        <w:tc>
          <w:tcPr>
            <w:tcW w:w="977" w:type="dxa"/>
            <w:tcBorders>
              <w:top w:val="nil"/>
            </w:tcBorders>
            <w:shd w:val="clear" w:color="auto" w:fill="auto"/>
          </w:tcPr>
          <w:p w14:paraId="0D1B5F4F" w14:textId="77777777" w:rsidR="000A1A5B" w:rsidRPr="00CA0FA8" w:rsidRDefault="000A1A5B" w:rsidP="009C52E2">
            <w:pPr>
              <w:keepNext/>
              <w:keepLines/>
              <w:spacing w:after="0"/>
              <w:jc w:val="center"/>
              <w:rPr>
                <w:rFonts w:ascii="Arial" w:hAnsi="Arial"/>
                <w:sz w:val="18"/>
              </w:rPr>
            </w:pPr>
          </w:p>
        </w:tc>
        <w:tc>
          <w:tcPr>
            <w:tcW w:w="990" w:type="dxa"/>
          </w:tcPr>
          <w:p w14:paraId="6E241DBB" w14:textId="77777777" w:rsidR="000A1A5B" w:rsidRPr="00CA0FA8" w:rsidRDefault="000A1A5B" w:rsidP="009C52E2">
            <w:pPr>
              <w:keepNext/>
              <w:keepLines/>
              <w:spacing w:after="0"/>
              <w:jc w:val="center"/>
              <w:rPr>
                <w:rFonts w:ascii="Arial" w:hAnsi="Arial"/>
                <w:sz w:val="18"/>
              </w:rPr>
            </w:pPr>
            <w:r w:rsidRPr="00CA0FA8">
              <w:rPr>
                <w:rFonts w:ascii="Arial" w:hAnsi="Arial"/>
                <w:sz w:val="18"/>
              </w:rPr>
              <w:t>Normal</w:t>
            </w:r>
          </w:p>
        </w:tc>
        <w:tc>
          <w:tcPr>
            <w:tcW w:w="2269" w:type="dxa"/>
          </w:tcPr>
          <w:p w14:paraId="7A958C6F" w14:textId="77777777" w:rsidR="000A1A5B" w:rsidRPr="00CA0FA8" w:rsidRDefault="000A1A5B" w:rsidP="009C52E2">
            <w:pPr>
              <w:keepNext/>
              <w:keepLines/>
              <w:spacing w:after="0"/>
              <w:jc w:val="center"/>
              <w:rPr>
                <w:rFonts w:ascii="Arial" w:hAnsi="Arial"/>
                <w:sz w:val="18"/>
              </w:rPr>
            </w:pPr>
            <w:r w:rsidRPr="00282CE2">
              <w:rPr>
                <w:rFonts w:ascii="Arial" w:hAnsi="Arial"/>
                <w:sz w:val="18"/>
              </w:rPr>
              <w:t>Scenario 4-BI-NR350, FR2</w:t>
            </w:r>
          </w:p>
        </w:tc>
        <w:tc>
          <w:tcPr>
            <w:tcW w:w="988" w:type="dxa"/>
          </w:tcPr>
          <w:p w14:paraId="5639881E" w14:textId="77777777" w:rsidR="000A1A5B" w:rsidRPr="00CA0FA8" w:rsidRDefault="000A1A5B" w:rsidP="009C52E2">
            <w:pPr>
              <w:keepNext/>
              <w:keepLines/>
              <w:spacing w:after="0"/>
              <w:jc w:val="center"/>
              <w:rPr>
                <w:rFonts w:ascii="Arial" w:hAnsi="Arial"/>
                <w:sz w:val="18"/>
              </w:rPr>
            </w:pPr>
            <w:r w:rsidRPr="00CA0FA8">
              <w:rPr>
                <w:rFonts w:ascii="Arial" w:hAnsi="Arial"/>
                <w:sz w:val="18"/>
              </w:rPr>
              <w:t>70 %</w:t>
            </w:r>
          </w:p>
        </w:tc>
        <w:tc>
          <w:tcPr>
            <w:tcW w:w="1425" w:type="dxa"/>
          </w:tcPr>
          <w:p w14:paraId="7827C23C" w14:textId="77777777" w:rsidR="000A1A5B" w:rsidRPr="00A264C3" w:rsidRDefault="000A1A5B" w:rsidP="009C52E2">
            <w:pPr>
              <w:keepNext/>
              <w:keepLines/>
              <w:spacing w:after="0"/>
              <w:jc w:val="center"/>
              <w:rPr>
                <w:rFonts w:ascii="Arial" w:hAnsi="Arial"/>
                <w:sz w:val="18"/>
                <w:lang w:val="sv-SE"/>
              </w:rPr>
            </w:pPr>
            <w:r w:rsidRPr="00A264C3">
              <w:rPr>
                <w:rFonts w:ascii="Arial" w:hAnsi="Arial"/>
                <w:sz w:val="18"/>
                <w:lang w:val="sv-SE"/>
              </w:rPr>
              <w:t xml:space="preserve">G-FR2-AX-XX, </w:t>
            </w:r>
            <w:r w:rsidRPr="00D132BE">
              <w:rPr>
                <w:rFonts w:ascii="Arial" w:hAnsi="Arial"/>
                <w:sz w:val="18"/>
                <w:lang w:val="sv-SE"/>
              </w:rPr>
              <w:t>G-FR2-AX-XX</w:t>
            </w:r>
          </w:p>
        </w:tc>
        <w:tc>
          <w:tcPr>
            <w:tcW w:w="986" w:type="dxa"/>
          </w:tcPr>
          <w:p w14:paraId="285361BF" w14:textId="77777777" w:rsidR="000A1A5B" w:rsidRPr="00CA0FA8" w:rsidRDefault="000A1A5B" w:rsidP="009C52E2">
            <w:pPr>
              <w:keepNext/>
              <w:keepLines/>
              <w:spacing w:after="0"/>
              <w:jc w:val="center"/>
              <w:rPr>
                <w:rFonts w:ascii="Arial" w:hAnsi="Arial"/>
                <w:sz w:val="18"/>
              </w:rPr>
            </w:pPr>
            <w:r>
              <w:rPr>
                <w:rFonts w:ascii="Arial" w:hAnsi="Arial"/>
                <w:sz w:val="18"/>
              </w:rPr>
              <w:t>p</w:t>
            </w:r>
            <w:r w:rsidRPr="00CA0FA8">
              <w:rPr>
                <w:rFonts w:ascii="Arial" w:hAnsi="Arial"/>
                <w:sz w:val="18"/>
              </w:rPr>
              <w:t>os</w:t>
            </w:r>
            <w:r>
              <w:rPr>
                <w:rFonts w:ascii="Arial" w:hAnsi="Arial"/>
                <w:sz w:val="18"/>
              </w:rPr>
              <w:t>1, pos2</w:t>
            </w:r>
          </w:p>
        </w:tc>
        <w:tc>
          <w:tcPr>
            <w:tcW w:w="988" w:type="dxa"/>
          </w:tcPr>
          <w:p w14:paraId="21D9B03C" w14:textId="77777777" w:rsidR="000A1A5B" w:rsidRPr="00CA0FA8" w:rsidRDefault="000A1A5B" w:rsidP="009C52E2">
            <w:pPr>
              <w:keepNext/>
              <w:keepLines/>
              <w:spacing w:after="0"/>
              <w:jc w:val="center"/>
              <w:rPr>
                <w:rFonts w:ascii="Arial" w:hAnsi="Arial"/>
                <w:sz w:val="18"/>
              </w:rPr>
            </w:pPr>
            <w:r>
              <w:rPr>
                <w:rFonts w:ascii="Arial" w:hAnsi="Arial"/>
                <w:sz w:val="18"/>
              </w:rPr>
              <w:t>12.9</w:t>
            </w:r>
          </w:p>
        </w:tc>
      </w:tr>
    </w:tbl>
    <w:p w14:paraId="1FB52587" w14:textId="77777777" w:rsidR="000A1A5B" w:rsidRPr="00931575" w:rsidRDefault="000A1A5B" w:rsidP="00136C94"/>
    <w:p w14:paraId="1579A3B4" w14:textId="62D94A30" w:rsidR="00805C39" w:rsidRPr="00931575" w:rsidRDefault="00805C39" w:rsidP="00805C39">
      <w:pPr>
        <w:pStyle w:val="Heading3"/>
        <w:rPr>
          <w:lang w:eastAsia="zh-CN"/>
        </w:rPr>
      </w:pPr>
      <w:bookmarkStart w:id="6907" w:name="_Toc45886198"/>
      <w:bookmarkStart w:id="6908" w:name="_Toc53183277"/>
      <w:bookmarkStart w:id="6909" w:name="_Toc58915947"/>
      <w:bookmarkStart w:id="6910" w:name="_Toc58918128"/>
      <w:bookmarkStart w:id="6911" w:name="_Toc66693998"/>
      <w:bookmarkStart w:id="6912" w:name="_Toc74915965"/>
      <w:bookmarkStart w:id="6913" w:name="_Toc76114590"/>
      <w:bookmarkStart w:id="6914" w:name="_Toc76544476"/>
      <w:bookmarkStart w:id="6915" w:name="_Toc82536598"/>
      <w:bookmarkStart w:id="6916" w:name="_Toc89952891"/>
      <w:bookmarkStart w:id="6917" w:name="_Toc98766707"/>
      <w:bookmarkStart w:id="6918" w:name="_Toc99703070"/>
      <w:bookmarkStart w:id="6919" w:name="_Toc106206859"/>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r w:rsidRPr="00931575">
        <w:t xml:space="preserve"> </w:t>
      </w:r>
    </w:p>
    <w:p w14:paraId="7689F09A" w14:textId="77777777" w:rsidR="00805C39" w:rsidRPr="00931575" w:rsidRDefault="00805C39" w:rsidP="00805C39">
      <w:pPr>
        <w:pStyle w:val="Heading4"/>
      </w:pPr>
      <w:bookmarkStart w:id="6920" w:name="_Toc45886199"/>
      <w:bookmarkStart w:id="6921" w:name="_Toc53183278"/>
      <w:bookmarkStart w:id="6922" w:name="_Toc58915948"/>
      <w:bookmarkStart w:id="6923" w:name="_Toc58918129"/>
      <w:bookmarkStart w:id="6924" w:name="_Toc66693999"/>
      <w:bookmarkStart w:id="6925" w:name="_Toc74915966"/>
      <w:bookmarkStart w:id="6926" w:name="_Toc76114591"/>
      <w:bookmarkStart w:id="6927" w:name="_Toc76544477"/>
      <w:bookmarkStart w:id="6928" w:name="_Toc82536599"/>
      <w:bookmarkStart w:id="6929" w:name="_Toc89952892"/>
      <w:bookmarkStart w:id="6930" w:name="_Toc98766708"/>
      <w:bookmarkStart w:id="6931" w:name="_Toc99703071"/>
      <w:bookmarkStart w:id="6932" w:name="_Toc106206860"/>
      <w:r w:rsidRPr="00931575">
        <w:t>8.2.</w:t>
      </w:r>
      <w:r w:rsidRPr="00931575">
        <w:rPr>
          <w:rFonts w:hint="eastAsia"/>
          <w:lang w:eastAsia="zh-CN"/>
        </w:rPr>
        <w:t>5</w:t>
      </w:r>
      <w:r w:rsidRPr="00931575">
        <w:t>.1</w:t>
      </w:r>
      <w:r w:rsidRPr="00931575">
        <w:tab/>
        <w:t>Definition and applicability</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E7AF5BD" w14:textId="77777777" w:rsidR="00D84853" w:rsidRPr="00931575" w:rsidRDefault="00D84853" w:rsidP="00D84853">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 A.4-2B</w:t>
      </w:r>
      <w:r>
        <w:rPr>
          <w:rFonts w:hint="eastAsia"/>
          <w:noProof/>
          <w:lang w:eastAsia="zh-CN"/>
        </w:rPr>
        <w:t xml:space="preserve"> and [</w:t>
      </w:r>
      <w:r w:rsidRPr="00127971">
        <w:rPr>
          <w:noProof/>
        </w:rPr>
        <w:t>A.4-2</w:t>
      </w:r>
      <w:r>
        <w:rPr>
          <w:rFonts w:hint="eastAsia"/>
          <w:noProof/>
          <w:lang w:eastAsia="zh-CN"/>
        </w:rPr>
        <w:t>x]</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933" w:name="_Toc45886200"/>
      <w:bookmarkStart w:id="6934" w:name="_Toc53183279"/>
      <w:bookmarkStart w:id="6935" w:name="_Toc58915949"/>
      <w:bookmarkStart w:id="6936" w:name="_Toc58918130"/>
      <w:bookmarkStart w:id="6937" w:name="_Toc66694000"/>
      <w:bookmarkStart w:id="6938" w:name="_Toc74915967"/>
      <w:bookmarkStart w:id="6939" w:name="_Toc76114592"/>
      <w:bookmarkStart w:id="6940" w:name="_Toc76544478"/>
      <w:bookmarkStart w:id="6941" w:name="_Toc82536600"/>
      <w:bookmarkStart w:id="6942" w:name="_Toc89952893"/>
      <w:bookmarkStart w:id="6943" w:name="_Toc98766709"/>
      <w:bookmarkStart w:id="6944" w:name="_Toc99703072"/>
      <w:bookmarkStart w:id="6945" w:name="_Toc106206861"/>
      <w:r w:rsidRPr="00931575">
        <w:t>8.2.</w:t>
      </w:r>
      <w:r w:rsidRPr="00931575">
        <w:rPr>
          <w:rFonts w:hint="eastAsia"/>
          <w:lang w:eastAsia="zh-CN"/>
        </w:rPr>
        <w:t>5</w:t>
      </w:r>
      <w:r w:rsidRPr="00931575">
        <w:t>.2</w:t>
      </w:r>
      <w:r w:rsidRPr="00931575">
        <w:tab/>
        <w:t>Minimum Requirement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0A2641B9" w14:textId="77777777" w:rsidR="00D84853" w:rsidRPr="00931575" w:rsidRDefault="00D84853" w:rsidP="00D84853">
      <w:bookmarkStart w:id="6946" w:name="_Toc45886201"/>
      <w:bookmarkStart w:id="6947" w:name="_Toc53183280"/>
      <w:bookmarkStart w:id="6948" w:name="_Toc58915950"/>
      <w:bookmarkStart w:id="6949" w:name="_Toc58918131"/>
      <w:bookmarkStart w:id="6950" w:name="_Toc66694001"/>
      <w:bookmarkStart w:id="6951" w:name="_Toc74915968"/>
      <w:bookmarkStart w:id="6952" w:name="_Toc76114593"/>
      <w:bookmarkStart w:id="6953" w:name="_Toc76544479"/>
      <w:bookmarkStart w:id="6954" w:name="_Toc82536601"/>
      <w:bookmarkStart w:id="6955" w:name="_Toc89952894"/>
      <w:bookmarkStart w:id="6956" w:name="_Toc98766710"/>
      <w:bookmarkStart w:id="695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12.2.2.7</w:t>
      </w:r>
      <w:r w:rsidRPr="00931575">
        <w:t>.</w:t>
      </w:r>
    </w:p>
    <w:p w14:paraId="4E8C432F" w14:textId="77777777" w:rsidR="00805C39" w:rsidRPr="00931575" w:rsidRDefault="00805C39" w:rsidP="00805C39">
      <w:pPr>
        <w:pStyle w:val="Heading4"/>
      </w:pPr>
      <w:bookmarkStart w:id="6958" w:name="_Toc106206862"/>
      <w:r w:rsidRPr="00931575">
        <w:t>8.2.</w:t>
      </w:r>
      <w:r w:rsidRPr="00931575">
        <w:rPr>
          <w:rFonts w:hint="eastAsia"/>
          <w:lang w:eastAsia="zh-CN"/>
        </w:rPr>
        <w:t>5</w:t>
      </w:r>
      <w:r w:rsidRPr="00931575">
        <w:t>.3</w:t>
      </w:r>
      <w:r w:rsidRPr="00931575">
        <w:tab/>
        <w:t>Test Purpose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959" w:name="_Toc45886202"/>
      <w:bookmarkStart w:id="6960" w:name="_Toc53183281"/>
      <w:bookmarkStart w:id="6961" w:name="_Toc58915951"/>
      <w:bookmarkStart w:id="6962" w:name="_Toc58918132"/>
      <w:bookmarkStart w:id="6963" w:name="_Toc66694002"/>
      <w:bookmarkStart w:id="6964" w:name="_Toc74915969"/>
      <w:bookmarkStart w:id="6965" w:name="_Toc76114594"/>
      <w:bookmarkStart w:id="6966" w:name="_Toc76544480"/>
      <w:bookmarkStart w:id="6967" w:name="_Toc82536602"/>
      <w:bookmarkStart w:id="6968" w:name="_Toc89952895"/>
      <w:bookmarkStart w:id="6969" w:name="_Toc98766711"/>
      <w:bookmarkStart w:id="6970" w:name="_Toc99703074"/>
      <w:bookmarkStart w:id="6971" w:name="_Toc106206863"/>
      <w:r w:rsidRPr="00931575">
        <w:t>8.2.</w:t>
      </w:r>
      <w:r w:rsidRPr="00931575">
        <w:rPr>
          <w:rFonts w:hint="eastAsia"/>
          <w:lang w:eastAsia="zh-CN"/>
        </w:rPr>
        <w:t>5</w:t>
      </w:r>
      <w:r w:rsidRPr="00931575">
        <w:t>.4</w:t>
      </w:r>
      <w:r w:rsidRPr="00931575">
        <w:tab/>
        <w:t>Method of test</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C2F2D55" w14:textId="77777777" w:rsidR="00805C39" w:rsidRPr="00931575" w:rsidRDefault="00805C39" w:rsidP="00805C39">
      <w:pPr>
        <w:pStyle w:val="Heading5"/>
      </w:pPr>
      <w:bookmarkStart w:id="6972" w:name="_Toc45886203"/>
      <w:bookmarkStart w:id="6973" w:name="_Toc53183282"/>
      <w:bookmarkStart w:id="6974" w:name="_Toc58915952"/>
      <w:bookmarkStart w:id="6975" w:name="_Toc58918133"/>
      <w:bookmarkStart w:id="6976" w:name="_Toc66694003"/>
      <w:bookmarkStart w:id="6977" w:name="_Toc74915970"/>
      <w:bookmarkStart w:id="6978" w:name="_Toc76114595"/>
      <w:bookmarkStart w:id="6979" w:name="_Toc76544481"/>
      <w:bookmarkStart w:id="6980" w:name="_Toc82536603"/>
      <w:bookmarkStart w:id="6981" w:name="_Toc89952896"/>
      <w:bookmarkStart w:id="6982" w:name="_Toc98766712"/>
      <w:bookmarkStart w:id="6983" w:name="_Toc99703075"/>
      <w:bookmarkStart w:id="6984" w:name="_Toc106206864"/>
      <w:r w:rsidRPr="00931575">
        <w:t>8.2.</w:t>
      </w:r>
      <w:r w:rsidRPr="00931575">
        <w:rPr>
          <w:rFonts w:hint="eastAsia"/>
          <w:lang w:eastAsia="zh-CN"/>
        </w:rPr>
        <w:t>5</w:t>
      </w:r>
      <w:r w:rsidRPr="00931575">
        <w:t>.4.1</w:t>
      </w:r>
      <w:r w:rsidRPr="00931575">
        <w:tab/>
        <w:t>Initial Conditions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985" w:name="_Toc45886204"/>
      <w:bookmarkStart w:id="6986" w:name="_Toc53183283"/>
      <w:bookmarkStart w:id="6987" w:name="_Toc58915953"/>
      <w:bookmarkStart w:id="6988" w:name="_Toc58918134"/>
      <w:bookmarkStart w:id="6989" w:name="_Toc66694004"/>
      <w:bookmarkStart w:id="6990" w:name="_Toc74915971"/>
      <w:bookmarkStart w:id="6991" w:name="_Toc76114596"/>
      <w:bookmarkStart w:id="6992" w:name="_Toc76544482"/>
      <w:bookmarkStart w:id="6993" w:name="_Toc82536604"/>
      <w:bookmarkStart w:id="6994" w:name="_Toc89952897"/>
      <w:bookmarkStart w:id="6995" w:name="_Toc98766713"/>
      <w:bookmarkStart w:id="6996" w:name="_Toc99703076"/>
      <w:bookmarkStart w:id="6997" w:name="_Toc106206865"/>
      <w:r w:rsidRPr="00931575">
        <w:t>8.2.</w:t>
      </w:r>
      <w:r w:rsidRPr="00931575">
        <w:rPr>
          <w:rFonts w:hint="eastAsia"/>
          <w:lang w:eastAsia="zh-CN"/>
        </w:rPr>
        <w:t>5</w:t>
      </w:r>
      <w:r w:rsidRPr="00931575">
        <w:t>.4.2</w:t>
      </w:r>
      <w:r w:rsidRPr="00931575">
        <w:tab/>
        <w:t>Procedure</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AD4D9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AD4D9E">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59F83C20" w14:textId="77777777" w:rsidR="00AD4D9E" w:rsidRDefault="00AD4D9E" w:rsidP="00AD4D9E">
      <w:pPr>
        <w:rPr>
          <w:lang w:eastAsia="zh-CN"/>
        </w:rPr>
      </w:pPr>
    </w:p>
    <w:p w14:paraId="232788C5" w14:textId="77777777" w:rsidR="00AD4D9E" w:rsidRDefault="00AD4D9E" w:rsidP="00AD4D9E">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9C52E2">
            <w:pPr>
              <w:pStyle w:val="TAH"/>
            </w:pPr>
            <w:r w:rsidRPr="00F95B02">
              <w:rPr>
                <w:rFonts w:cs="Arial"/>
              </w:rPr>
              <w:t>Parameter</w:t>
            </w:r>
          </w:p>
        </w:tc>
        <w:tc>
          <w:tcPr>
            <w:tcW w:w="3145" w:type="dxa"/>
          </w:tcPr>
          <w:p w14:paraId="00E5224F" w14:textId="77777777" w:rsidR="00AD4D9E" w:rsidRDefault="00AD4D9E" w:rsidP="009C52E2">
            <w:pPr>
              <w:pStyle w:val="TAH"/>
            </w:pPr>
            <w:r w:rsidRPr="00F95B02">
              <w:rPr>
                <w:rFonts w:cs="Arial"/>
              </w:rPr>
              <w:t>Value</w:t>
            </w:r>
          </w:p>
        </w:tc>
      </w:tr>
      <w:tr w:rsidR="00AD4D9E" w14:paraId="75A0E8FC" w14:textId="77777777" w:rsidTr="009C52E2">
        <w:trPr>
          <w:cantSplit/>
          <w:jc w:val="center"/>
        </w:trPr>
        <w:tc>
          <w:tcPr>
            <w:tcW w:w="5855" w:type="dxa"/>
            <w:gridSpan w:val="2"/>
          </w:tcPr>
          <w:p w14:paraId="51F4759C" w14:textId="77777777" w:rsidR="00AD4D9E" w:rsidRDefault="00AD4D9E" w:rsidP="009C52E2">
            <w:pPr>
              <w:pStyle w:val="TAL"/>
            </w:pPr>
            <w:r w:rsidRPr="00F95B02">
              <w:t>Transform precoding</w:t>
            </w:r>
          </w:p>
        </w:tc>
        <w:tc>
          <w:tcPr>
            <w:tcW w:w="3145" w:type="dxa"/>
          </w:tcPr>
          <w:p w14:paraId="2A50B79E" w14:textId="77777777" w:rsidR="00AD4D9E" w:rsidRDefault="00AD4D9E" w:rsidP="009C52E2">
            <w:pPr>
              <w:pStyle w:val="TAC"/>
            </w:pPr>
            <w:r w:rsidRPr="00F95B02">
              <w:rPr>
                <w:rFonts w:cs="Arial"/>
              </w:rPr>
              <w:t>Disabled</w:t>
            </w:r>
          </w:p>
        </w:tc>
      </w:tr>
      <w:tr w:rsidR="00AD4D9E" w14:paraId="4358940A" w14:textId="77777777" w:rsidTr="009C52E2">
        <w:trPr>
          <w:cantSplit/>
          <w:jc w:val="center"/>
        </w:trPr>
        <w:tc>
          <w:tcPr>
            <w:tcW w:w="5855" w:type="dxa"/>
            <w:gridSpan w:val="2"/>
          </w:tcPr>
          <w:p w14:paraId="3916FB6A" w14:textId="77777777" w:rsidR="00AD4D9E" w:rsidRDefault="00AD4D9E" w:rsidP="009C52E2">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9C52E2">
            <w:pPr>
              <w:pStyle w:val="TAC"/>
              <w:rPr>
                <w:rFonts w:cs="Arial"/>
                <w:lang w:eastAsia="zh-CN"/>
              </w:rPr>
            </w:pPr>
            <w:r w:rsidRPr="00F95B02">
              <w:rPr>
                <w:rFonts w:cs="Arial"/>
              </w:rPr>
              <w:t>1</w:t>
            </w:r>
            <w:r>
              <w:rPr>
                <w:rFonts w:cs="Arial" w:hint="eastAsia"/>
                <w:lang w:eastAsia="zh-CN"/>
              </w:rPr>
              <w:t>20</w:t>
            </w:r>
            <w:r w:rsidRPr="00F95B02">
              <w:rPr>
                <w:rFonts w:cs="Arial"/>
              </w:rPr>
              <w:t xml:space="preserve"> kHz SCS:</w:t>
            </w:r>
          </w:p>
          <w:p w14:paraId="48E63A54" w14:textId="77777777" w:rsidR="00AD4D9E" w:rsidRPr="0055171A" w:rsidRDefault="00AD4D9E" w:rsidP="009C52E2">
            <w:pPr>
              <w:pStyle w:val="TAC"/>
              <w:rPr>
                <w:rFonts w:cs="Arial"/>
                <w:lang w:eastAsia="zh-CN"/>
              </w:rPr>
            </w:pPr>
            <w:r w:rsidRPr="00F95B02">
              <w:rPr>
                <w:rFonts w:cs="Arial"/>
              </w:rPr>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9C52E2">
            <w:pPr>
              <w:pStyle w:val="TAL"/>
            </w:pPr>
            <w:r w:rsidRPr="00F95B02">
              <w:t>Channel bandwidth</w:t>
            </w:r>
          </w:p>
        </w:tc>
        <w:tc>
          <w:tcPr>
            <w:tcW w:w="3145" w:type="dxa"/>
          </w:tcPr>
          <w:p w14:paraId="405EB385" w14:textId="77777777" w:rsidR="00AD4D9E" w:rsidRPr="0055171A" w:rsidRDefault="00AD4D9E" w:rsidP="009C52E2">
            <w:pPr>
              <w:pStyle w:val="TAC"/>
              <w:rPr>
                <w:rFonts w:cs="Arial"/>
                <w:lang w:eastAsia="zh-CN"/>
              </w:rPr>
            </w:pPr>
            <w:r>
              <w:rPr>
                <w:rFonts w:cs="Arial"/>
              </w:rPr>
              <w:t>1</w:t>
            </w:r>
            <w:r>
              <w:rPr>
                <w:rFonts w:cs="Arial" w:hint="eastAsia"/>
                <w:lang w:eastAsia="zh-CN"/>
              </w:rPr>
              <w:t>20</w:t>
            </w:r>
            <w:r w:rsidRPr="00084635">
              <w:rPr>
                <w:rFonts w:cs="Arial"/>
              </w:rPr>
              <w:t xml:space="preserve"> kHz SCS: </w:t>
            </w:r>
            <w:r>
              <w:rPr>
                <w:rFonts w:cs="Arial"/>
              </w:rPr>
              <w:t>5</w:t>
            </w:r>
            <w:r>
              <w:rPr>
                <w:rFonts w:cs="Arial" w:hint="eastAsia"/>
                <w:lang w:eastAsia="zh-CN"/>
              </w:rPr>
              <w:t>0</w:t>
            </w:r>
            <w:r>
              <w:rPr>
                <w:rFonts w:cs="Arial"/>
              </w:rPr>
              <w:t>M</w:t>
            </w:r>
            <w:r>
              <w:rPr>
                <w:rFonts w:cs="Arial" w:hint="eastAsia"/>
                <w:lang w:eastAsia="zh-CN"/>
              </w:rPr>
              <w:t>H</w:t>
            </w:r>
            <w:r>
              <w:rPr>
                <w:rFonts w:cs="Arial"/>
              </w:rPr>
              <w:t xml:space="preserve">z, </w:t>
            </w:r>
            <w:r>
              <w:rPr>
                <w:rFonts w:cs="Arial" w:hint="eastAsia"/>
                <w:lang w:eastAsia="zh-CN"/>
              </w:rPr>
              <w:t>200</w:t>
            </w:r>
            <w:r w:rsidRPr="00084635">
              <w:rPr>
                <w:rFonts w:cs="Arial"/>
              </w:rPr>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9C52E2">
            <w:pPr>
              <w:pStyle w:val="TAL"/>
            </w:pPr>
            <w:r w:rsidRPr="00F95B02">
              <w:t>HARQ</w:t>
            </w:r>
          </w:p>
        </w:tc>
        <w:tc>
          <w:tcPr>
            <w:tcW w:w="3965" w:type="dxa"/>
          </w:tcPr>
          <w:p w14:paraId="2927252C" w14:textId="77777777" w:rsidR="00AD4D9E" w:rsidRDefault="00AD4D9E" w:rsidP="009C52E2">
            <w:pPr>
              <w:pStyle w:val="TAL"/>
            </w:pPr>
            <w:r w:rsidRPr="00F95B02">
              <w:t>Maximum number of HARQ transmissions</w:t>
            </w:r>
          </w:p>
        </w:tc>
        <w:tc>
          <w:tcPr>
            <w:tcW w:w="3145" w:type="dxa"/>
          </w:tcPr>
          <w:p w14:paraId="5DC9D795" w14:textId="77777777" w:rsidR="00AD4D9E" w:rsidRDefault="00AD4D9E" w:rsidP="009C52E2">
            <w:pPr>
              <w:pStyle w:val="TAC"/>
            </w:pPr>
            <w:r w:rsidRPr="00F95B02">
              <w:rPr>
                <w:rFonts w:cs="Arial"/>
              </w:rPr>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9C52E2">
            <w:pPr>
              <w:pStyle w:val="TAL"/>
            </w:pPr>
          </w:p>
        </w:tc>
        <w:tc>
          <w:tcPr>
            <w:tcW w:w="3965" w:type="dxa"/>
          </w:tcPr>
          <w:p w14:paraId="4D85834E" w14:textId="77777777" w:rsidR="00AD4D9E" w:rsidRDefault="00AD4D9E" w:rsidP="009C52E2">
            <w:pPr>
              <w:pStyle w:val="TAL"/>
            </w:pPr>
            <w:r w:rsidRPr="00F95B02">
              <w:t>RV sequence</w:t>
            </w:r>
          </w:p>
        </w:tc>
        <w:tc>
          <w:tcPr>
            <w:tcW w:w="3145" w:type="dxa"/>
          </w:tcPr>
          <w:p w14:paraId="160B309D" w14:textId="77777777" w:rsidR="00AD4D9E" w:rsidRDefault="00AD4D9E" w:rsidP="009C52E2">
            <w:pPr>
              <w:pStyle w:val="TAC"/>
            </w:pPr>
            <w:r w:rsidRPr="00F95B02">
              <w:rPr>
                <w:rFonts w:cs="Arial"/>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9C52E2">
            <w:pPr>
              <w:pStyle w:val="TAL"/>
            </w:pPr>
            <w:r w:rsidRPr="00F95B02">
              <w:t>DM-RS</w:t>
            </w:r>
          </w:p>
        </w:tc>
        <w:tc>
          <w:tcPr>
            <w:tcW w:w="3965" w:type="dxa"/>
            <w:vAlign w:val="center"/>
          </w:tcPr>
          <w:p w14:paraId="11CF9341" w14:textId="77777777" w:rsidR="00AD4D9E" w:rsidRPr="00F95B02" w:rsidRDefault="00AD4D9E" w:rsidP="009C52E2">
            <w:pPr>
              <w:pStyle w:val="TAL"/>
            </w:pPr>
            <w:r w:rsidRPr="00F95B02">
              <w:t>DM-RS configuration type</w:t>
            </w:r>
          </w:p>
        </w:tc>
        <w:tc>
          <w:tcPr>
            <w:tcW w:w="3145" w:type="dxa"/>
          </w:tcPr>
          <w:p w14:paraId="6350CD73" w14:textId="77777777" w:rsidR="00AD4D9E" w:rsidRDefault="00AD4D9E" w:rsidP="009C52E2">
            <w:pPr>
              <w:pStyle w:val="TAC"/>
            </w:pPr>
            <w:r w:rsidRPr="00F95B02">
              <w:rPr>
                <w:rFonts w:cs="Arial"/>
              </w:rPr>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9C52E2">
            <w:pPr>
              <w:pStyle w:val="TAL"/>
            </w:pPr>
          </w:p>
        </w:tc>
        <w:tc>
          <w:tcPr>
            <w:tcW w:w="3965" w:type="dxa"/>
            <w:vAlign w:val="center"/>
          </w:tcPr>
          <w:p w14:paraId="4A33EF42" w14:textId="77777777" w:rsidR="00AD4D9E" w:rsidRPr="00F95B02" w:rsidRDefault="00AD4D9E" w:rsidP="009C52E2">
            <w:pPr>
              <w:pStyle w:val="TAL"/>
            </w:pPr>
            <w:r w:rsidRPr="00F95B02">
              <w:t>DM-RS duration</w:t>
            </w:r>
          </w:p>
        </w:tc>
        <w:tc>
          <w:tcPr>
            <w:tcW w:w="3145" w:type="dxa"/>
          </w:tcPr>
          <w:p w14:paraId="456E8414" w14:textId="77777777" w:rsidR="00AD4D9E" w:rsidRDefault="00AD4D9E" w:rsidP="009C52E2">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9C52E2">
            <w:pPr>
              <w:pStyle w:val="TAL"/>
            </w:pPr>
          </w:p>
        </w:tc>
        <w:tc>
          <w:tcPr>
            <w:tcW w:w="3965" w:type="dxa"/>
            <w:vAlign w:val="center"/>
          </w:tcPr>
          <w:p w14:paraId="72245E7B" w14:textId="77777777" w:rsidR="00AD4D9E" w:rsidRPr="00F95B02" w:rsidRDefault="00AD4D9E" w:rsidP="009C52E2">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9C52E2">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9C52E2">
            <w:pPr>
              <w:pStyle w:val="TAL"/>
            </w:pPr>
          </w:p>
        </w:tc>
        <w:tc>
          <w:tcPr>
            <w:tcW w:w="3965" w:type="dxa"/>
            <w:vAlign w:val="center"/>
          </w:tcPr>
          <w:p w14:paraId="1FC043E9" w14:textId="77777777" w:rsidR="00AD4D9E" w:rsidRPr="00F95B02" w:rsidRDefault="00AD4D9E" w:rsidP="009C52E2">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9C52E2">
            <w:pPr>
              <w:pStyle w:val="TAC"/>
            </w:pPr>
            <w:r>
              <w:rPr>
                <w:rFonts w:cs="Arial" w:hint="eastAsia"/>
                <w:lang w:eastAsia="zh-CN"/>
              </w:rPr>
              <w:t xml:space="preserve">pos0, pos1, </w:t>
            </w:r>
            <w:r w:rsidRPr="00F95B02">
              <w:rPr>
                <w:rFonts w:cs="Arial"/>
              </w:rPr>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9C52E2">
            <w:pPr>
              <w:pStyle w:val="TAL"/>
            </w:pPr>
          </w:p>
        </w:tc>
        <w:tc>
          <w:tcPr>
            <w:tcW w:w="3965" w:type="dxa"/>
            <w:vAlign w:val="center"/>
          </w:tcPr>
          <w:p w14:paraId="4C97A9C7" w14:textId="77777777" w:rsidR="00AD4D9E" w:rsidRPr="00F95B02" w:rsidRDefault="00AD4D9E" w:rsidP="009C52E2">
            <w:pPr>
              <w:pStyle w:val="TAL"/>
            </w:pPr>
            <w:r w:rsidRPr="00F95B02">
              <w:t>Number of DM-RS CDM group(s) without data</w:t>
            </w:r>
          </w:p>
        </w:tc>
        <w:tc>
          <w:tcPr>
            <w:tcW w:w="3145" w:type="dxa"/>
          </w:tcPr>
          <w:p w14:paraId="71590EE2" w14:textId="77777777" w:rsidR="00AD4D9E" w:rsidRDefault="00AD4D9E" w:rsidP="009C52E2">
            <w:pPr>
              <w:pStyle w:val="TAC"/>
            </w:pPr>
            <w:r w:rsidRPr="00F95B02">
              <w:rPr>
                <w:rFonts w:cs="Arial"/>
              </w:rPr>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9C52E2">
            <w:pPr>
              <w:pStyle w:val="TAL"/>
            </w:pPr>
          </w:p>
        </w:tc>
        <w:tc>
          <w:tcPr>
            <w:tcW w:w="3965" w:type="dxa"/>
            <w:vAlign w:val="center"/>
          </w:tcPr>
          <w:p w14:paraId="7661BB2E" w14:textId="77777777" w:rsidR="00AD4D9E" w:rsidRPr="00F95B02" w:rsidRDefault="00AD4D9E" w:rsidP="009C52E2">
            <w:pPr>
              <w:pStyle w:val="TAL"/>
            </w:pPr>
            <w:r w:rsidRPr="00F95B02">
              <w:t>Ratio of PUSCH EPRE to DM-RS EPRE</w:t>
            </w:r>
          </w:p>
        </w:tc>
        <w:tc>
          <w:tcPr>
            <w:tcW w:w="3145" w:type="dxa"/>
          </w:tcPr>
          <w:p w14:paraId="1E56C7E4" w14:textId="77777777" w:rsidR="00AD4D9E" w:rsidRDefault="00AD4D9E" w:rsidP="009C52E2">
            <w:pPr>
              <w:pStyle w:val="TAC"/>
            </w:pPr>
            <w:r w:rsidRPr="00F95B02">
              <w:rPr>
                <w:rFonts w:cs="Arial"/>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9C52E2">
            <w:pPr>
              <w:pStyle w:val="TAL"/>
            </w:pPr>
          </w:p>
        </w:tc>
        <w:tc>
          <w:tcPr>
            <w:tcW w:w="3965" w:type="dxa"/>
            <w:vAlign w:val="center"/>
          </w:tcPr>
          <w:p w14:paraId="395D8577" w14:textId="77777777" w:rsidR="00AD4D9E" w:rsidRPr="00F95B02" w:rsidRDefault="00AD4D9E" w:rsidP="009C52E2">
            <w:pPr>
              <w:pStyle w:val="TAL"/>
            </w:pPr>
            <w:r w:rsidRPr="00F95B02">
              <w:t>DM-RS port</w:t>
            </w:r>
          </w:p>
        </w:tc>
        <w:tc>
          <w:tcPr>
            <w:tcW w:w="3145" w:type="dxa"/>
          </w:tcPr>
          <w:p w14:paraId="53D5FF52" w14:textId="77777777" w:rsidR="00AD4D9E" w:rsidRDefault="00AD4D9E" w:rsidP="009C52E2">
            <w:pPr>
              <w:pStyle w:val="TAC"/>
            </w:pPr>
            <w:r w:rsidRPr="00F95B02">
              <w:rPr>
                <w:rFonts w:cs="Arial"/>
              </w:rPr>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9C52E2">
            <w:pPr>
              <w:pStyle w:val="TAL"/>
            </w:pPr>
            <w:r w:rsidRPr="00F95B02">
              <w:t>Time domain resource assignment</w:t>
            </w:r>
          </w:p>
        </w:tc>
        <w:tc>
          <w:tcPr>
            <w:tcW w:w="3965" w:type="dxa"/>
            <w:vAlign w:val="center"/>
          </w:tcPr>
          <w:p w14:paraId="6F4429EC" w14:textId="77777777" w:rsidR="00AD4D9E" w:rsidRPr="00F95B02" w:rsidRDefault="00AD4D9E" w:rsidP="009C52E2">
            <w:pPr>
              <w:pStyle w:val="TAL"/>
            </w:pPr>
            <w:r w:rsidRPr="00F95B02">
              <w:t>DM-RS sequence generation</w:t>
            </w:r>
          </w:p>
        </w:tc>
        <w:tc>
          <w:tcPr>
            <w:tcW w:w="3145" w:type="dxa"/>
          </w:tcPr>
          <w:p w14:paraId="250931B5" w14:textId="77777777" w:rsidR="00AD4D9E" w:rsidRPr="00F95B02" w:rsidRDefault="00AD4D9E" w:rsidP="009C52E2">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6CC4A0AD" w14:textId="77777777" w:rsidR="00AD4D9E" w:rsidRDefault="00AD4D9E" w:rsidP="009C52E2">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9C52E2">
            <w:pPr>
              <w:pStyle w:val="TAL"/>
            </w:pPr>
          </w:p>
        </w:tc>
        <w:tc>
          <w:tcPr>
            <w:tcW w:w="3965" w:type="dxa"/>
            <w:vAlign w:val="center"/>
          </w:tcPr>
          <w:p w14:paraId="7B9D55F7" w14:textId="77777777" w:rsidR="00AD4D9E" w:rsidRPr="00F95B02" w:rsidRDefault="00AD4D9E" w:rsidP="009C52E2">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9C52E2">
            <w:pPr>
              <w:pStyle w:val="TAC"/>
            </w:pPr>
            <w:r w:rsidRPr="00F95B02">
              <w:rPr>
                <w:rFonts w:cs="Arial"/>
              </w:rPr>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9C52E2">
            <w:pPr>
              <w:pStyle w:val="TAL"/>
            </w:pPr>
          </w:p>
        </w:tc>
        <w:tc>
          <w:tcPr>
            <w:tcW w:w="3965" w:type="dxa"/>
          </w:tcPr>
          <w:p w14:paraId="34A7FEAD" w14:textId="77777777" w:rsidR="00AD4D9E" w:rsidRPr="00F95B02" w:rsidRDefault="00AD4D9E" w:rsidP="009C52E2">
            <w:pPr>
              <w:pStyle w:val="TAL"/>
            </w:pPr>
            <w:r w:rsidRPr="00F95B02">
              <w:t>Allocation length</w:t>
            </w:r>
          </w:p>
        </w:tc>
        <w:tc>
          <w:tcPr>
            <w:tcW w:w="3145" w:type="dxa"/>
          </w:tcPr>
          <w:p w14:paraId="2BE20485" w14:textId="77777777" w:rsidR="00AD4D9E" w:rsidRDefault="00AD4D9E" w:rsidP="009C52E2">
            <w:pPr>
              <w:pStyle w:val="TAC"/>
            </w:pPr>
            <w:r>
              <w:rPr>
                <w:rFonts w:cs="Arial"/>
              </w:rPr>
              <w:t>1</w:t>
            </w:r>
            <w:r>
              <w:rPr>
                <w:rFonts w:cs="Arial" w:hint="eastAsia"/>
                <w:lang w:eastAsia="zh-CN"/>
              </w:rPr>
              <w:t>0</w:t>
            </w:r>
            <w:r w:rsidRPr="00F95B02">
              <w:rPr>
                <w:rFonts w:cs="Arial"/>
              </w:rPr>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9C52E2">
            <w:pPr>
              <w:pStyle w:val="TAL"/>
            </w:pPr>
            <w:r w:rsidRPr="00F95B02">
              <w:t>Frequency domain resource assignment</w:t>
            </w:r>
          </w:p>
        </w:tc>
        <w:tc>
          <w:tcPr>
            <w:tcW w:w="3965" w:type="dxa"/>
          </w:tcPr>
          <w:p w14:paraId="1912D4F0" w14:textId="77777777" w:rsidR="00AD4D9E" w:rsidRPr="00F95B02" w:rsidRDefault="00AD4D9E" w:rsidP="009C52E2">
            <w:pPr>
              <w:pStyle w:val="TAL"/>
            </w:pPr>
            <w:r w:rsidRPr="00F95B02">
              <w:t>RB assignment</w:t>
            </w:r>
          </w:p>
        </w:tc>
        <w:tc>
          <w:tcPr>
            <w:tcW w:w="3145" w:type="dxa"/>
          </w:tcPr>
          <w:p w14:paraId="027FC72B" w14:textId="77777777" w:rsidR="00AD4D9E" w:rsidRPr="00301E05" w:rsidRDefault="00AD4D9E" w:rsidP="009C52E2">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9C52E2">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9C52E2">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9C52E2">
            <w:pPr>
              <w:pStyle w:val="TAL"/>
            </w:pPr>
          </w:p>
        </w:tc>
        <w:tc>
          <w:tcPr>
            <w:tcW w:w="3965" w:type="dxa"/>
          </w:tcPr>
          <w:p w14:paraId="7AB85D1D" w14:textId="77777777" w:rsidR="00AD4D9E" w:rsidRPr="00F95B02" w:rsidRDefault="00AD4D9E" w:rsidP="009C52E2">
            <w:pPr>
              <w:pStyle w:val="TAL"/>
            </w:pPr>
            <w:r w:rsidRPr="00F95B02">
              <w:t>Starting PRB index</w:t>
            </w:r>
          </w:p>
        </w:tc>
        <w:tc>
          <w:tcPr>
            <w:tcW w:w="3145" w:type="dxa"/>
          </w:tcPr>
          <w:p w14:paraId="0DD927CF" w14:textId="77777777" w:rsidR="00AD4D9E" w:rsidRPr="00084635" w:rsidRDefault="00AD4D9E" w:rsidP="009C52E2">
            <w:pPr>
              <w:pStyle w:val="TAC"/>
              <w:rPr>
                <w:rFonts w:cs="Arial"/>
              </w:rPr>
            </w:pPr>
            <w:r w:rsidRPr="00084635">
              <w:rPr>
                <w:rFonts w:cs="Arial"/>
              </w:rPr>
              <w:t xml:space="preserve">Moving UE: 0 </w:t>
            </w:r>
          </w:p>
          <w:p w14:paraId="5ED8F6DB" w14:textId="77777777" w:rsidR="00AD4D9E" w:rsidRDefault="00AD4D9E" w:rsidP="009C52E2">
            <w:pPr>
              <w:pStyle w:val="TAC"/>
            </w:pPr>
            <w:r w:rsidRPr="00F95B02">
              <w:rPr>
                <w:rFonts w:cs="Arial"/>
              </w:rPr>
              <w:t>Stationary UE:</w:t>
            </w:r>
            <w:r>
              <w:rPr>
                <w:rFonts w:cs="Arial"/>
              </w:rPr>
              <w:t xml:space="preserve"> 1</w:t>
            </w:r>
            <w:r>
              <w:rPr>
                <w:rFonts w:cs="Arial" w:hint="eastAsia"/>
                <w:lang w:eastAsia="zh-CN"/>
              </w:rPr>
              <w:t>6</w:t>
            </w:r>
            <w:r>
              <w:rPr>
                <w:rFonts w:cs="Arial"/>
              </w:rPr>
              <w:t xml:space="preserve"> for 5</w:t>
            </w:r>
            <w:r>
              <w:rPr>
                <w:rFonts w:cs="Arial" w:hint="eastAsia"/>
                <w:lang w:eastAsia="zh-CN"/>
              </w:rPr>
              <w:t>0</w:t>
            </w:r>
            <w:r>
              <w:rPr>
                <w:rFonts w:cs="Arial"/>
              </w:rPr>
              <w:t>MHz</w:t>
            </w:r>
            <w:r>
              <w:rPr>
                <w:rFonts w:cs="Arial" w:hint="eastAsia"/>
                <w:lang w:eastAsia="zh-CN"/>
              </w:rPr>
              <w:t xml:space="preserve"> CBW</w:t>
            </w:r>
            <w:r>
              <w:rPr>
                <w:rFonts w:cs="Arial"/>
              </w:rPr>
              <w:t>,</w:t>
            </w:r>
            <w:r w:rsidRPr="00F95B02">
              <w:rPr>
                <w:rFonts w:cs="Arial"/>
              </w:rPr>
              <w:t xml:space="preserve"> </w:t>
            </w:r>
            <w:r>
              <w:rPr>
                <w:rFonts w:cs="Arial" w:hint="eastAsia"/>
                <w:lang w:eastAsia="zh-CN"/>
              </w:rPr>
              <w:t>66</w:t>
            </w:r>
            <w:r>
              <w:rPr>
                <w:rFonts w:cs="Arial"/>
              </w:rPr>
              <w:t xml:space="preserve"> for </w:t>
            </w:r>
            <w:r>
              <w:rPr>
                <w:rFonts w:cs="Arial" w:hint="eastAsia"/>
                <w:lang w:eastAsia="zh-CN"/>
              </w:rPr>
              <w:t>200</w:t>
            </w:r>
            <w:r w:rsidRPr="00F95B02">
              <w:rPr>
                <w:rFonts w:cs="Arial"/>
              </w:rPr>
              <w:t>MHz CBW</w:t>
            </w:r>
            <w:r>
              <w:rPr>
                <w:rFonts w:cs="Arial"/>
              </w:rPr>
              <w:t xml:space="preserve"> for SCS 1</w:t>
            </w:r>
            <w:r>
              <w:rPr>
                <w:rFonts w:cs="Arial" w:hint="eastAsia"/>
                <w:lang w:eastAsia="zh-CN"/>
              </w:rPr>
              <w:t>20</w:t>
            </w:r>
            <w:r>
              <w:rPr>
                <w:rFonts w:cs="Arial"/>
              </w:rP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9C52E2">
            <w:pPr>
              <w:pStyle w:val="TAL"/>
            </w:pPr>
          </w:p>
        </w:tc>
        <w:tc>
          <w:tcPr>
            <w:tcW w:w="3965" w:type="dxa"/>
          </w:tcPr>
          <w:p w14:paraId="323009E3" w14:textId="77777777" w:rsidR="00AD4D9E" w:rsidRDefault="00AD4D9E" w:rsidP="009C52E2">
            <w:pPr>
              <w:pStyle w:val="TAL"/>
            </w:pPr>
            <w:r w:rsidRPr="00F95B02">
              <w:t>Frequency hopping</w:t>
            </w:r>
          </w:p>
        </w:tc>
        <w:tc>
          <w:tcPr>
            <w:tcW w:w="3145" w:type="dxa"/>
          </w:tcPr>
          <w:p w14:paraId="77F82865" w14:textId="77777777" w:rsidR="00AD4D9E" w:rsidRDefault="00AD4D9E" w:rsidP="009C52E2">
            <w:pPr>
              <w:pStyle w:val="TAC"/>
            </w:pPr>
            <w:r w:rsidRPr="00F95B02">
              <w:rPr>
                <w:rFonts w:cs="Arial"/>
              </w:rPr>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9C52E2">
            <w:pPr>
              <w:pStyle w:val="TAL"/>
            </w:pPr>
            <w:r w:rsidRPr="00F95B02">
              <w:rPr>
                <w:lang w:eastAsia="en-GB"/>
              </w:rPr>
              <w:t>SRS resource allocation</w:t>
            </w:r>
          </w:p>
        </w:tc>
        <w:tc>
          <w:tcPr>
            <w:tcW w:w="3965" w:type="dxa"/>
          </w:tcPr>
          <w:p w14:paraId="2B2FE9A8" w14:textId="77777777" w:rsidR="00AD4D9E" w:rsidRDefault="00AD4D9E" w:rsidP="009C52E2">
            <w:pPr>
              <w:pStyle w:val="TAL"/>
            </w:pPr>
            <w:r w:rsidRPr="00F95B02">
              <w:rPr>
                <w:lang w:eastAsia="en-GB"/>
              </w:rPr>
              <w:t>Slots in which sounding RS is transmitted (Note 1)</w:t>
            </w:r>
          </w:p>
        </w:tc>
        <w:tc>
          <w:tcPr>
            <w:tcW w:w="3145" w:type="dxa"/>
            <w:vAlign w:val="center"/>
          </w:tcPr>
          <w:p w14:paraId="68238C40" w14:textId="77777777" w:rsidR="00AD4D9E" w:rsidRPr="00084635" w:rsidRDefault="00AD4D9E" w:rsidP="009C52E2">
            <w:pPr>
              <w:pStyle w:val="TAC"/>
              <w:rPr>
                <w:lang w:eastAsia="en-GB"/>
              </w:rPr>
            </w:pPr>
            <w:r w:rsidRPr="00084635">
              <w:rPr>
                <w:lang w:eastAsia="en-GB"/>
              </w:rPr>
              <w:t xml:space="preserve">For TDD: </w:t>
            </w:r>
          </w:p>
          <w:p w14:paraId="36C85243" w14:textId="77777777" w:rsidR="00AD4D9E" w:rsidRPr="00084635" w:rsidRDefault="00AD4D9E" w:rsidP="009C52E2">
            <w:pPr>
              <w:pStyle w:val="TAC"/>
              <w:rPr>
                <w:rFonts w:cs="Arial"/>
              </w:rPr>
            </w:pPr>
            <w:r w:rsidRPr="00931575">
              <w:rPr>
                <w:lang w:eastAsia="en-GB"/>
              </w:rPr>
              <w:t>-</w:t>
            </w:r>
            <w:r w:rsidRPr="00931575">
              <w:rPr>
                <w:lang w:eastAsia="en-GB"/>
              </w:rPr>
              <w:tab/>
            </w:r>
            <w:r w:rsidRPr="00084635">
              <w:rPr>
                <w:lang w:eastAsia="en-GB"/>
              </w:rPr>
              <w:t>last symbol in</w:t>
            </w:r>
            <w:r>
              <w:rPr>
                <w:lang w:eastAsia="en-GB"/>
              </w:rPr>
              <w:t xml:space="preserve"> slot #3 in radio frames for 1</w:t>
            </w:r>
            <w:r>
              <w:rPr>
                <w:rFonts w:hint="eastAsia"/>
                <w:lang w:eastAsia="zh-CN"/>
              </w:rPr>
              <w:t>20</w:t>
            </w:r>
            <w:r w:rsidRPr="00084635">
              <w:rPr>
                <w:lang w:eastAsia="en-GB"/>
              </w:rPr>
              <w:t>KHz</w:t>
            </w:r>
          </w:p>
          <w:p w14:paraId="3E08941B" w14:textId="77777777" w:rsidR="00AD4D9E" w:rsidRDefault="00AD4D9E" w:rsidP="009C52E2">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9C52E2">
            <w:pPr>
              <w:pStyle w:val="TAL"/>
            </w:pPr>
          </w:p>
        </w:tc>
        <w:tc>
          <w:tcPr>
            <w:tcW w:w="3965" w:type="dxa"/>
          </w:tcPr>
          <w:p w14:paraId="10998BF0" w14:textId="77777777" w:rsidR="00AD4D9E" w:rsidRDefault="00AD4D9E" w:rsidP="009C52E2">
            <w:pPr>
              <w:pStyle w:val="TAL"/>
            </w:pPr>
            <w:r w:rsidRPr="00F95B02">
              <w:rPr>
                <w:lang w:eastAsia="en-GB"/>
              </w:rPr>
              <w:t>SRS resource allocation</w:t>
            </w:r>
          </w:p>
        </w:tc>
        <w:tc>
          <w:tcPr>
            <w:tcW w:w="3145" w:type="dxa"/>
            <w:vAlign w:val="center"/>
          </w:tcPr>
          <w:p w14:paraId="6D9A3FD7" w14:textId="77777777" w:rsidR="00AD4D9E" w:rsidRPr="00084635" w:rsidRDefault="00AD4D9E" w:rsidP="009C52E2">
            <w:pPr>
              <w:pStyle w:val="TAL"/>
              <w:rPr>
                <w:lang w:eastAsia="en-GB"/>
              </w:rPr>
            </w:pPr>
            <w:r>
              <w:rPr>
                <w:lang w:eastAsia="en-GB"/>
              </w:rPr>
              <w:t>1</w:t>
            </w:r>
            <w:r>
              <w:rPr>
                <w:rFonts w:hint="eastAsia"/>
                <w:lang w:eastAsia="zh-CN"/>
              </w:rPr>
              <w:t>20</w:t>
            </w:r>
            <w:r w:rsidRPr="00084635">
              <w:rPr>
                <w:lang w:eastAsia="en-GB"/>
              </w:rPr>
              <w:t xml:space="preserve"> kHz SCS: </w:t>
            </w:r>
          </w:p>
          <w:p w14:paraId="51900A26" w14:textId="77777777" w:rsidR="00AD4D9E" w:rsidRDefault="00AD4D9E" w:rsidP="009C52E2">
            <w:pPr>
              <w:pStyle w:val="TAL"/>
              <w:rPr>
                <w:lang w:eastAsia="en-GB"/>
              </w:rPr>
            </w:pPr>
            <w:r w:rsidRPr="00F95B02">
              <w:tab/>
            </w:r>
            <w:r w:rsidRPr="00931575">
              <w:rPr>
                <w:lang w:eastAsia="en-GB"/>
              </w:rPr>
              <w:t>-</w:t>
            </w:r>
            <w:r w:rsidRPr="00931575">
              <w:rPr>
                <w:lang w:eastAsia="en-GB"/>
              </w:rPr>
              <w:tab/>
            </w:r>
            <w:r w:rsidRPr="00F95B02">
              <w:rPr>
                <w:lang w:eastAsia="en-GB"/>
              </w:rPr>
              <w:t>C</w:t>
            </w:r>
            <w:r w:rsidRPr="00F95B02">
              <w:rPr>
                <w:vertAlign w:val="subscript"/>
                <w:lang w:eastAsia="en-GB"/>
              </w:rPr>
              <w:t>SRS</w:t>
            </w:r>
            <w:r w:rsidRPr="00F95B02">
              <w:rPr>
                <w:lang w:eastAsia="en-GB"/>
              </w:rPr>
              <w:t xml:space="preserve"> = </w:t>
            </w:r>
            <w:r>
              <w:rPr>
                <w:rFonts w:hint="eastAsia"/>
                <w:lang w:eastAsia="zh-CN"/>
              </w:rPr>
              <w:t>9</w:t>
            </w:r>
            <w:r w:rsidRPr="00F95B02">
              <w:rPr>
                <w:lang w:eastAsia="en-GB"/>
              </w:rPr>
              <w:t>, B</w:t>
            </w:r>
            <w:r w:rsidRPr="00F95B02">
              <w:rPr>
                <w:vertAlign w:val="subscript"/>
                <w:lang w:eastAsia="en-GB"/>
              </w:rPr>
              <w:t>SRS</w:t>
            </w:r>
            <w:r w:rsidRPr="00F95B02">
              <w:rPr>
                <w:lang w:eastAsia="en-GB"/>
              </w:rPr>
              <w:t xml:space="preserve"> =0, for </w:t>
            </w:r>
            <w:r>
              <w:rPr>
                <w:rFonts w:hint="eastAsia"/>
                <w:lang w:eastAsia="zh-CN"/>
              </w:rPr>
              <w:t>32</w:t>
            </w:r>
            <w:r w:rsidRPr="00F95B02">
              <w:rPr>
                <w:lang w:eastAsia="en-GB"/>
              </w:rPr>
              <w:t xml:space="preserve"> RB</w:t>
            </w:r>
          </w:p>
          <w:p w14:paraId="1DE23524" w14:textId="77777777" w:rsidR="00AD4D9E" w:rsidRPr="00084635" w:rsidRDefault="00AD4D9E" w:rsidP="009C52E2">
            <w:pPr>
              <w:pStyle w:val="TAL"/>
              <w:rPr>
                <w:lang w:eastAsia="en-GB"/>
              </w:rPr>
            </w:pPr>
            <w:r w:rsidRPr="00F95B02">
              <w:tab/>
            </w:r>
            <w:r w:rsidRPr="00931575">
              <w:rPr>
                <w:lang w:eastAsia="en-GB"/>
              </w:rPr>
              <w:t>-</w:t>
            </w:r>
            <w:r w:rsidRPr="00931575">
              <w:rPr>
                <w:lang w:eastAsia="en-GB"/>
              </w:rPr>
              <w:tab/>
            </w:r>
            <w:r w:rsidRPr="00084635">
              <w:rPr>
                <w:lang w:eastAsia="en-GB"/>
              </w:rPr>
              <w:t>C</w:t>
            </w:r>
            <w:r w:rsidRPr="00084635">
              <w:rPr>
                <w:vertAlign w:val="subscript"/>
                <w:lang w:eastAsia="en-GB"/>
              </w:rPr>
              <w:t>SRS</w:t>
            </w:r>
            <w:r w:rsidRPr="00084635">
              <w:rPr>
                <w:lang w:eastAsia="en-GB"/>
              </w:rPr>
              <w:t xml:space="preserve"> = </w:t>
            </w:r>
            <w:r>
              <w:rPr>
                <w:rFonts w:hint="eastAsia"/>
                <w:lang w:eastAsia="zh-CN"/>
              </w:rPr>
              <w:t>33</w:t>
            </w:r>
            <w:r w:rsidRPr="00084635">
              <w:rPr>
                <w:lang w:eastAsia="en-GB"/>
              </w:rPr>
              <w:t>, B</w:t>
            </w:r>
            <w:r w:rsidRPr="00084635">
              <w:rPr>
                <w:vertAlign w:val="subscript"/>
                <w:lang w:eastAsia="en-GB"/>
              </w:rPr>
              <w:t>SRS</w:t>
            </w:r>
            <w:r w:rsidRPr="00084635">
              <w:rPr>
                <w:lang w:eastAsia="en-GB"/>
              </w:rPr>
              <w:t xml:space="preserve"> =0, for </w:t>
            </w:r>
            <w:r>
              <w:rPr>
                <w:rFonts w:hint="eastAsia"/>
                <w:lang w:eastAsia="zh-CN"/>
              </w:rPr>
              <w:t>132</w:t>
            </w:r>
            <w:r w:rsidRPr="00084635">
              <w:rPr>
                <w:lang w:eastAsia="en-GB"/>
              </w:rPr>
              <w:t xml:space="preserve"> RB</w:t>
            </w:r>
          </w:p>
          <w:p w14:paraId="0A1D57AF" w14:textId="77777777" w:rsidR="00AD4D9E" w:rsidRDefault="00AD4D9E" w:rsidP="009C52E2">
            <w:pPr>
              <w:pStyle w:val="TAC"/>
            </w:pPr>
          </w:p>
        </w:tc>
      </w:tr>
      <w:tr w:rsidR="00AD4D9E" w14:paraId="1C4D164F" w14:textId="77777777" w:rsidTr="009C52E2">
        <w:trPr>
          <w:cantSplit/>
          <w:jc w:val="center"/>
        </w:trPr>
        <w:tc>
          <w:tcPr>
            <w:tcW w:w="9000" w:type="dxa"/>
            <w:gridSpan w:val="3"/>
          </w:tcPr>
          <w:p w14:paraId="440F5C19" w14:textId="77777777" w:rsidR="00AD4D9E" w:rsidRDefault="00AD4D9E" w:rsidP="009C52E2">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 xml:space="preserve">transmission comb and SRS periodic are configured as </w:t>
            </w:r>
            <w:r w:rsidRPr="0009581B">
              <w:rPr>
                <w:lang w:eastAsia="en-GB"/>
              </w:rPr>
              <w:t>K</w:t>
            </w:r>
            <w:r w:rsidRPr="0009581B">
              <w:rPr>
                <w:vertAlign w:val="subscript"/>
                <w:lang w:eastAsia="en-GB"/>
              </w:rPr>
              <w:t>TC</w:t>
            </w:r>
            <w:r w:rsidRPr="0009581B">
              <w:rPr>
                <w:lang w:eastAsia="en-GB"/>
              </w:rPr>
              <w:t xml:space="preserve"> = 2, and T</w:t>
            </w:r>
            <w:r w:rsidRPr="0009581B">
              <w:rPr>
                <w:vertAlign w:val="subscript"/>
                <w:lang w:eastAsia="en-GB"/>
              </w:rPr>
              <w:t>SRS</w:t>
            </w:r>
            <w:r w:rsidRPr="0009581B">
              <w:rPr>
                <w:lang w:eastAsia="en-GB"/>
              </w:rPr>
              <w:t xml:space="preserve"> = </w:t>
            </w:r>
            <w:r>
              <w:rPr>
                <w:rFonts w:hint="eastAsia"/>
                <w:lang w:eastAsia="zh-CN"/>
              </w:rPr>
              <w:t>[</w:t>
            </w:r>
            <w:r w:rsidRPr="0009581B">
              <w:rPr>
                <w:lang w:eastAsia="en-GB"/>
              </w:rPr>
              <w:t>10</w:t>
            </w:r>
            <w:r>
              <w:rPr>
                <w:rFonts w:hint="eastAsia"/>
                <w:lang w:eastAsia="zh-CN"/>
              </w:rPr>
              <w:t>]</w:t>
            </w:r>
            <w:r w:rsidRPr="00F95B02">
              <w:rPr>
                <w:lang w:eastAsia="en-GB"/>
              </w:rPr>
              <w:t xml:space="preserve"> respectively.</w:t>
            </w:r>
          </w:p>
        </w:tc>
      </w:tr>
    </w:tbl>
    <w:p w14:paraId="545D8567" w14:textId="77777777" w:rsidR="00AD4D9E" w:rsidRPr="008D2A8B" w:rsidRDefault="00AD4D9E" w:rsidP="00AD4D9E">
      <w:pPr>
        <w:rPr>
          <w:lang w:eastAsia="zh-CN"/>
        </w:rPr>
      </w:pPr>
    </w:p>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333C5F">
            <w:pPr>
              <w:pStyle w:val="TAC"/>
              <w:rPr>
                <w:lang w:eastAsia="zh-CN"/>
              </w:rPr>
            </w:pPr>
            <w:r>
              <w:rPr>
                <w:rFonts w:cs="v5.0.0"/>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861FB5">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861FB5">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861FB5">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861FB5">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861FB5">
            <w:pPr>
              <w:pStyle w:val="TAC"/>
              <w:rPr>
                <w:rFonts w:eastAsia="‚c‚e‚o“Á‘¾ƒSƒVƒbƒN‘Ì"/>
              </w:rPr>
            </w:pPr>
          </w:p>
        </w:tc>
        <w:tc>
          <w:tcPr>
            <w:tcW w:w="1959" w:type="dxa"/>
            <w:tcBorders>
              <w:top w:val="nil"/>
            </w:tcBorders>
          </w:tcPr>
          <w:p w14:paraId="2D11E0B6" w14:textId="77777777" w:rsidR="00861FB5" w:rsidRPr="00931575" w:rsidRDefault="00861FB5" w:rsidP="00861FB5">
            <w:pPr>
              <w:pStyle w:val="TAC"/>
              <w:rPr>
                <w:rFonts w:eastAsia="‚c‚e‚o“Á‘¾ƒSƒVƒbƒN‘Ì"/>
              </w:rPr>
            </w:pPr>
          </w:p>
        </w:tc>
        <w:tc>
          <w:tcPr>
            <w:tcW w:w="1985" w:type="dxa"/>
          </w:tcPr>
          <w:p w14:paraId="21E678C2" w14:textId="76FB66AA" w:rsidR="00861FB5" w:rsidRPr="00931575" w:rsidRDefault="00861FB5" w:rsidP="00861FB5">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861FB5">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561BAB">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6998" w:name="_Toc45886205"/>
      <w:bookmarkStart w:id="6999" w:name="_Toc53183284"/>
      <w:bookmarkStart w:id="7000" w:name="_Toc58915954"/>
      <w:bookmarkStart w:id="7001" w:name="_Toc58918135"/>
      <w:bookmarkStart w:id="7002" w:name="_Toc66694005"/>
      <w:bookmarkStart w:id="7003" w:name="_Toc74915972"/>
      <w:bookmarkStart w:id="7004" w:name="_Toc76114597"/>
      <w:bookmarkStart w:id="7005" w:name="_Toc76544483"/>
      <w:bookmarkStart w:id="7006" w:name="_Toc82536605"/>
      <w:bookmarkStart w:id="7007" w:name="_Toc89952898"/>
      <w:bookmarkStart w:id="7008" w:name="_Toc98766714"/>
      <w:bookmarkStart w:id="7009" w:name="_Toc99703077"/>
      <w:bookmarkStart w:id="7010" w:name="_Toc106206866"/>
      <w:r w:rsidRPr="00931575">
        <w:t>8.2.</w:t>
      </w:r>
      <w:r w:rsidRPr="00931575">
        <w:rPr>
          <w:rFonts w:hint="eastAsia"/>
          <w:lang w:eastAsia="zh-CN"/>
        </w:rPr>
        <w:t>5</w:t>
      </w:r>
      <w:r w:rsidRPr="00931575">
        <w:t>.5</w:t>
      </w:r>
      <w:r w:rsidRPr="00931575">
        <w:tab/>
        <w:t>Test Requirement</w:t>
      </w:r>
      <w:bookmarkEnd w:id="6998"/>
      <w:bookmarkEnd w:id="6999"/>
      <w:r w:rsidRPr="00931575">
        <w:rPr>
          <w:rFonts w:hint="eastAsia"/>
          <w:lang w:eastAsia="zh-CN"/>
        </w:rPr>
        <w:t xml:space="preserve"> for High Speed Train</w:t>
      </w:r>
      <w:bookmarkEnd w:id="7000"/>
      <w:bookmarkEnd w:id="7001"/>
      <w:bookmarkEnd w:id="7002"/>
      <w:bookmarkEnd w:id="7003"/>
      <w:bookmarkEnd w:id="7004"/>
      <w:bookmarkEnd w:id="7005"/>
      <w:bookmarkEnd w:id="7006"/>
      <w:bookmarkEnd w:id="7007"/>
      <w:bookmarkEnd w:id="7008"/>
      <w:bookmarkEnd w:id="7009"/>
      <w:r>
        <w:rPr>
          <w:rFonts w:hint="eastAsia"/>
          <w:lang w:eastAsia="zh-CN"/>
        </w:rPr>
        <w:t xml:space="preserve"> </w:t>
      </w:r>
      <w:r w:rsidRPr="00E01B15">
        <w:rPr>
          <w:i/>
          <w:sz w:val="22"/>
          <w:lang w:eastAsia="zh-CN"/>
        </w:rPr>
        <w:t>for BS type 1-O</w:t>
      </w:r>
      <w:bookmarkEnd w:id="7010"/>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7011" w:name="_Toc36636172"/>
      <w:bookmarkStart w:id="7012" w:name="_Toc37273118"/>
      <w:bookmarkStart w:id="7013" w:name="_Toc45886206"/>
      <w:bookmarkStart w:id="701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7015" w:name="_Toc58915955"/>
      <w:bookmarkStart w:id="7016" w:name="_Toc58918136"/>
      <w:bookmarkStart w:id="7017" w:name="_Toc66694006"/>
      <w:bookmarkStart w:id="7018" w:name="_Toc74915973"/>
      <w:bookmarkStart w:id="7019" w:name="_Toc76114598"/>
      <w:bookmarkStart w:id="7020" w:name="_Toc76544484"/>
      <w:bookmarkStart w:id="7021" w:name="_Toc82536606"/>
      <w:bookmarkStart w:id="7022" w:name="_Toc89952899"/>
      <w:bookmarkStart w:id="7023" w:name="_Toc98766715"/>
      <w:bookmarkStart w:id="7024" w:name="_Toc99703078"/>
      <w:bookmarkStart w:id="7025" w:name="_Toc106206867"/>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015"/>
      <w:bookmarkEnd w:id="7016"/>
      <w:bookmarkEnd w:id="7017"/>
      <w:bookmarkEnd w:id="7018"/>
      <w:bookmarkEnd w:id="7019"/>
      <w:bookmarkEnd w:id="7020"/>
      <w:bookmarkEnd w:id="7021"/>
      <w:bookmarkEnd w:id="7022"/>
      <w:bookmarkEnd w:id="7023"/>
      <w:bookmarkEnd w:id="7024"/>
      <w:bookmarkEnd w:id="7025"/>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2027AC11" w14:textId="77777777" w:rsidR="00DD7E4F" w:rsidRDefault="00DD7E4F" w:rsidP="00DD7E4F">
      <w:pPr>
        <w:rPr>
          <w:lang w:eastAsia="zh-CN"/>
        </w:rPr>
      </w:pPr>
    </w:p>
    <w:p w14:paraId="2D00D461" w14:textId="77777777" w:rsidR="00DD7E4F" w:rsidRPr="00BB40C5" w:rsidRDefault="00DD7E4F" w:rsidP="00E01B15">
      <w:pPr>
        <w:pStyle w:val="Heading4"/>
        <w:rPr>
          <w:lang w:eastAsia="zh-CN"/>
        </w:rPr>
      </w:pPr>
      <w:bookmarkStart w:id="7026" w:name="_Toc106206868"/>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7026"/>
    </w:p>
    <w:p w14:paraId="13E05CAA" w14:textId="77777777" w:rsidR="00DD7E4F" w:rsidRPr="002832D9" w:rsidRDefault="00DD7E4F" w:rsidP="00DD7E4F">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214FADEA" w14:textId="77777777" w:rsidR="00DD7E4F" w:rsidRPr="007C3DBC" w:rsidRDefault="00DD7E4F" w:rsidP="00DD7E4F">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D7E4F" w14:paraId="37B90E24" w14:textId="77777777" w:rsidTr="009C52E2">
        <w:trPr>
          <w:cantSplit/>
          <w:jc w:val="center"/>
        </w:trPr>
        <w:tc>
          <w:tcPr>
            <w:tcW w:w="1007" w:type="dxa"/>
          </w:tcPr>
          <w:p w14:paraId="08CFC0C7" w14:textId="77777777" w:rsidR="00DD7E4F" w:rsidRDefault="00DD7E4F" w:rsidP="009C52E2">
            <w:pPr>
              <w:pStyle w:val="TAH"/>
              <w:rPr>
                <w:lang w:eastAsia="zh-CN"/>
              </w:rPr>
            </w:pPr>
            <w:r w:rsidRPr="003D0F6B">
              <w:rPr>
                <w:lang w:eastAsia="en-GB"/>
              </w:rPr>
              <w:t>Number of TX antennas</w:t>
            </w:r>
          </w:p>
        </w:tc>
        <w:tc>
          <w:tcPr>
            <w:tcW w:w="1007" w:type="dxa"/>
          </w:tcPr>
          <w:p w14:paraId="252352CF" w14:textId="77777777" w:rsidR="00DD7E4F" w:rsidRDefault="00DD7E4F" w:rsidP="009C52E2">
            <w:pPr>
              <w:pStyle w:val="TAH"/>
              <w:rPr>
                <w:lang w:eastAsia="zh-CN"/>
              </w:rPr>
            </w:pPr>
            <w:r w:rsidRPr="003D0F6B">
              <w:rPr>
                <w:lang w:eastAsia="en-GB"/>
              </w:rPr>
              <w:t xml:space="preserve">Number of </w:t>
            </w:r>
            <w:r w:rsidRPr="00931575">
              <w:t>demodulation branches</w:t>
            </w:r>
          </w:p>
        </w:tc>
        <w:tc>
          <w:tcPr>
            <w:tcW w:w="958" w:type="dxa"/>
          </w:tcPr>
          <w:p w14:paraId="572C91BC" w14:textId="77777777" w:rsidR="00DD7E4F" w:rsidRDefault="00DD7E4F" w:rsidP="009C52E2">
            <w:pPr>
              <w:pStyle w:val="TAH"/>
              <w:rPr>
                <w:lang w:eastAsia="zh-CN"/>
              </w:rPr>
            </w:pPr>
            <w:r w:rsidRPr="003D0F6B">
              <w:rPr>
                <w:lang w:eastAsia="en-GB"/>
              </w:rPr>
              <w:t>Cyclic prefix</w:t>
            </w:r>
          </w:p>
        </w:tc>
        <w:tc>
          <w:tcPr>
            <w:tcW w:w="1136" w:type="dxa"/>
            <w:tcBorders>
              <w:bottom w:val="single" w:sz="4" w:space="0" w:color="auto"/>
            </w:tcBorders>
          </w:tcPr>
          <w:p w14:paraId="63DFBE86" w14:textId="77777777" w:rsidR="00DD7E4F" w:rsidRDefault="00DD7E4F" w:rsidP="009C52E2">
            <w:pPr>
              <w:pStyle w:val="TAH"/>
              <w:rPr>
                <w:lang w:eastAsia="zh-CN"/>
              </w:rPr>
            </w:pPr>
            <w:r w:rsidRPr="003D0F6B">
              <w:rPr>
                <w:lang w:eastAsia="en-GB"/>
              </w:rPr>
              <w:t>Channel Bandwidth [MHz]</w:t>
            </w:r>
          </w:p>
        </w:tc>
        <w:tc>
          <w:tcPr>
            <w:tcW w:w="707" w:type="dxa"/>
            <w:tcBorders>
              <w:bottom w:val="single" w:sz="4" w:space="0" w:color="auto"/>
            </w:tcBorders>
          </w:tcPr>
          <w:p w14:paraId="199D03BB" w14:textId="77777777" w:rsidR="00DD7E4F" w:rsidRDefault="00DD7E4F" w:rsidP="009C52E2">
            <w:pPr>
              <w:pStyle w:val="TAH"/>
              <w:rPr>
                <w:lang w:eastAsia="zh-CN"/>
              </w:rPr>
            </w:pPr>
            <w:r>
              <w:rPr>
                <w:lang w:eastAsia="en-GB"/>
              </w:rPr>
              <w:t>SCS [kHz]</w:t>
            </w:r>
          </w:p>
        </w:tc>
        <w:tc>
          <w:tcPr>
            <w:tcW w:w="1984" w:type="dxa"/>
          </w:tcPr>
          <w:p w14:paraId="37A4E9BC" w14:textId="77777777" w:rsidR="00DD7E4F" w:rsidRDefault="00DD7E4F" w:rsidP="009C52E2">
            <w:pPr>
              <w:pStyle w:val="TAH"/>
              <w:rPr>
                <w:lang w:eastAsia="zh-CN"/>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641" w:type="dxa"/>
          </w:tcPr>
          <w:p w14:paraId="4CA7B21B" w14:textId="77777777" w:rsidR="00DD7E4F" w:rsidRDefault="00DD7E4F" w:rsidP="009C52E2">
            <w:pPr>
              <w:pStyle w:val="TAH"/>
              <w:rPr>
                <w:lang w:eastAsia="zh-CN"/>
              </w:rPr>
            </w:pPr>
            <w:r w:rsidRPr="003D0F6B">
              <w:rPr>
                <w:lang w:eastAsia="en-GB"/>
              </w:rPr>
              <w:t>FRC</w:t>
            </w:r>
            <w:r w:rsidRPr="003D0F6B">
              <w:rPr>
                <w:lang w:eastAsia="en-GB"/>
              </w:rPr>
              <w:br/>
              <w:t>(Annex A)</w:t>
            </w:r>
          </w:p>
        </w:tc>
        <w:tc>
          <w:tcPr>
            <w:tcW w:w="1191" w:type="dxa"/>
          </w:tcPr>
          <w:p w14:paraId="5868835C" w14:textId="77777777" w:rsidR="00DD7E4F" w:rsidRPr="003D0F6B" w:rsidRDefault="00DD7E4F" w:rsidP="009C52E2">
            <w:pPr>
              <w:pStyle w:val="TAH"/>
              <w:rPr>
                <w:lang w:eastAsia="en-GB"/>
              </w:rPr>
            </w:pPr>
            <w:r w:rsidRPr="003D0F6B">
              <w:rPr>
                <w:lang w:eastAsia="en-GB"/>
              </w:rPr>
              <w:t>SNR</w:t>
            </w:r>
          </w:p>
          <w:p w14:paraId="3C843A30" w14:textId="77777777" w:rsidR="00DD7E4F" w:rsidRDefault="00DD7E4F" w:rsidP="009C52E2">
            <w:pPr>
              <w:pStyle w:val="TAH"/>
              <w:rPr>
                <w:lang w:eastAsia="zh-CN"/>
              </w:rPr>
            </w:pPr>
            <w:r w:rsidRPr="003D0F6B">
              <w:rPr>
                <w:lang w:eastAsia="en-GB"/>
              </w:rPr>
              <w:t>[dB]</w:t>
            </w:r>
          </w:p>
        </w:tc>
      </w:tr>
      <w:tr w:rsidR="00DD7E4F" w14:paraId="188DF620" w14:textId="77777777" w:rsidTr="009C52E2">
        <w:trPr>
          <w:cantSplit/>
          <w:jc w:val="center"/>
        </w:trPr>
        <w:tc>
          <w:tcPr>
            <w:tcW w:w="1007" w:type="dxa"/>
            <w:tcBorders>
              <w:bottom w:val="nil"/>
            </w:tcBorders>
          </w:tcPr>
          <w:p w14:paraId="51605897" w14:textId="77777777" w:rsidR="00DD7E4F" w:rsidRDefault="00DD7E4F" w:rsidP="009C52E2">
            <w:pPr>
              <w:pStyle w:val="TAC"/>
              <w:rPr>
                <w:lang w:eastAsia="zh-CN"/>
              </w:rPr>
            </w:pPr>
            <w:r w:rsidRPr="003646F8">
              <w:rPr>
                <w:lang w:eastAsia="en-GB"/>
              </w:rPr>
              <w:t>1</w:t>
            </w:r>
          </w:p>
        </w:tc>
        <w:tc>
          <w:tcPr>
            <w:tcW w:w="1007" w:type="dxa"/>
            <w:tcBorders>
              <w:bottom w:val="nil"/>
            </w:tcBorders>
          </w:tcPr>
          <w:p w14:paraId="783366B4" w14:textId="77777777" w:rsidR="00DD7E4F" w:rsidRDefault="00DD7E4F" w:rsidP="009C52E2">
            <w:pPr>
              <w:pStyle w:val="TAC"/>
              <w:rPr>
                <w:lang w:eastAsia="zh-CN"/>
              </w:rPr>
            </w:pPr>
            <w:r w:rsidRPr="003646F8">
              <w:rPr>
                <w:lang w:eastAsia="en-GB"/>
              </w:rPr>
              <w:t>2</w:t>
            </w:r>
          </w:p>
        </w:tc>
        <w:tc>
          <w:tcPr>
            <w:tcW w:w="958" w:type="dxa"/>
            <w:tcBorders>
              <w:bottom w:val="nil"/>
            </w:tcBorders>
          </w:tcPr>
          <w:p w14:paraId="66F7FD07" w14:textId="77777777" w:rsidR="00DD7E4F" w:rsidRDefault="00DD7E4F" w:rsidP="009C52E2">
            <w:pPr>
              <w:pStyle w:val="TAC"/>
              <w:rPr>
                <w:lang w:eastAsia="zh-CN"/>
              </w:rPr>
            </w:pPr>
            <w:r w:rsidRPr="003646F8">
              <w:rPr>
                <w:lang w:eastAsia="en-GB"/>
              </w:rPr>
              <w:t>Normal</w:t>
            </w:r>
          </w:p>
        </w:tc>
        <w:tc>
          <w:tcPr>
            <w:tcW w:w="1136" w:type="dxa"/>
            <w:tcBorders>
              <w:bottom w:val="nil"/>
            </w:tcBorders>
          </w:tcPr>
          <w:p w14:paraId="52B2D646" w14:textId="77777777" w:rsidR="00DD7E4F" w:rsidRDefault="00DD7E4F" w:rsidP="009C52E2">
            <w:pPr>
              <w:pStyle w:val="TAC"/>
              <w:rPr>
                <w:lang w:eastAsia="zh-CN"/>
              </w:rPr>
            </w:pPr>
            <w:r>
              <w:rPr>
                <w:lang w:eastAsia="en-GB"/>
              </w:rPr>
              <w:t>5</w:t>
            </w:r>
            <w:r>
              <w:rPr>
                <w:rFonts w:hint="eastAsia"/>
                <w:lang w:eastAsia="zh-CN"/>
              </w:rPr>
              <w:t>0</w:t>
            </w:r>
          </w:p>
        </w:tc>
        <w:tc>
          <w:tcPr>
            <w:tcW w:w="707" w:type="dxa"/>
            <w:tcBorders>
              <w:bottom w:val="nil"/>
            </w:tcBorders>
          </w:tcPr>
          <w:p w14:paraId="31D32860" w14:textId="77777777" w:rsidR="00DD7E4F" w:rsidRDefault="00DD7E4F" w:rsidP="009C52E2">
            <w:pPr>
              <w:pStyle w:val="TAC"/>
              <w:rPr>
                <w:lang w:eastAsia="zh-CN"/>
              </w:rPr>
            </w:pPr>
            <w:r w:rsidRPr="003646F8">
              <w:rPr>
                <w:lang w:eastAsia="en-GB"/>
              </w:rPr>
              <w:t>1</w:t>
            </w:r>
            <w:r>
              <w:rPr>
                <w:rFonts w:hint="eastAsia"/>
                <w:lang w:eastAsia="zh-CN"/>
              </w:rPr>
              <w:t>20</w:t>
            </w:r>
          </w:p>
        </w:tc>
        <w:tc>
          <w:tcPr>
            <w:tcW w:w="1984" w:type="dxa"/>
          </w:tcPr>
          <w:p w14:paraId="0CC0C8C3" w14:textId="77777777" w:rsidR="00DD7E4F" w:rsidRDefault="00DD7E4F" w:rsidP="009C52E2">
            <w:pPr>
              <w:pStyle w:val="TAC"/>
              <w:rPr>
                <w:lang w:eastAsia="zh-CN"/>
              </w:rPr>
            </w:pPr>
            <w:r w:rsidRPr="003646F8">
              <w:rPr>
                <w:lang w:eastAsia="en-GB"/>
              </w:rPr>
              <w:t>Scenario Y</w:t>
            </w:r>
          </w:p>
        </w:tc>
        <w:tc>
          <w:tcPr>
            <w:tcW w:w="1641" w:type="dxa"/>
          </w:tcPr>
          <w:p w14:paraId="5AE2AB2B" w14:textId="77777777" w:rsidR="00DD7E4F" w:rsidRDefault="00DD7E4F" w:rsidP="009C52E2">
            <w:pPr>
              <w:pStyle w:val="TAC"/>
              <w:rPr>
                <w:lang w:eastAsia="zh-CN"/>
              </w:rPr>
            </w:pPr>
            <w:r>
              <w:rPr>
                <w:rFonts w:hint="eastAsia"/>
                <w:bCs/>
                <w:lang w:val="en-US" w:eastAsia="zh-CN"/>
              </w:rPr>
              <w:t>[</w:t>
            </w:r>
            <w:r w:rsidRPr="003B6F94">
              <w:rPr>
                <w:bCs/>
                <w:lang w:val="en-US" w:eastAsia="zh-CN"/>
              </w:rPr>
              <w:t>G-FR2-Ax-xx</w:t>
            </w:r>
            <w:r>
              <w:rPr>
                <w:rFonts w:hint="eastAsia"/>
                <w:bCs/>
                <w:lang w:val="en-US" w:eastAsia="zh-CN"/>
              </w:rPr>
              <w:t>]</w:t>
            </w:r>
          </w:p>
        </w:tc>
        <w:tc>
          <w:tcPr>
            <w:tcW w:w="1191" w:type="dxa"/>
          </w:tcPr>
          <w:p w14:paraId="44CD71A7" w14:textId="77777777" w:rsidR="00DD7E4F" w:rsidRDefault="00DD7E4F" w:rsidP="009C52E2">
            <w:pPr>
              <w:pStyle w:val="TAC"/>
              <w:rPr>
                <w:lang w:eastAsia="zh-CN"/>
              </w:rPr>
            </w:pPr>
            <w:r>
              <w:rPr>
                <w:rFonts w:hint="eastAsia"/>
                <w:lang w:eastAsia="zh-CN"/>
              </w:rPr>
              <w:t>[9.7</w:t>
            </w:r>
            <w:r>
              <w:rPr>
                <w:lang w:eastAsia="zh-CN"/>
              </w:rPr>
              <w:t>]</w:t>
            </w:r>
          </w:p>
        </w:tc>
      </w:tr>
      <w:tr w:rsidR="00DD7E4F" w14:paraId="544357F9" w14:textId="77777777" w:rsidTr="009C52E2">
        <w:trPr>
          <w:cantSplit/>
          <w:jc w:val="center"/>
        </w:trPr>
        <w:tc>
          <w:tcPr>
            <w:tcW w:w="1007" w:type="dxa"/>
            <w:tcBorders>
              <w:top w:val="nil"/>
              <w:bottom w:val="nil"/>
            </w:tcBorders>
          </w:tcPr>
          <w:p w14:paraId="1927F707" w14:textId="77777777" w:rsidR="00DD7E4F" w:rsidRDefault="00DD7E4F" w:rsidP="009C52E2">
            <w:pPr>
              <w:pStyle w:val="TAC"/>
              <w:rPr>
                <w:lang w:eastAsia="zh-CN"/>
              </w:rPr>
            </w:pPr>
          </w:p>
        </w:tc>
        <w:tc>
          <w:tcPr>
            <w:tcW w:w="1007" w:type="dxa"/>
            <w:tcBorders>
              <w:top w:val="nil"/>
              <w:bottom w:val="nil"/>
            </w:tcBorders>
          </w:tcPr>
          <w:p w14:paraId="2D3C935F" w14:textId="77777777" w:rsidR="00DD7E4F" w:rsidRDefault="00DD7E4F" w:rsidP="009C52E2">
            <w:pPr>
              <w:pStyle w:val="TAC"/>
              <w:rPr>
                <w:lang w:eastAsia="zh-CN"/>
              </w:rPr>
            </w:pPr>
          </w:p>
        </w:tc>
        <w:tc>
          <w:tcPr>
            <w:tcW w:w="958" w:type="dxa"/>
            <w:tcBorders>
              <w:top w:val="nil"/>
              <w:bottom w:val="nil"/>
            </w:tcBorders>
          </w:tcPr>
          <w:p w14:paraId="07EE7676" w14:textId="77777777" w:rsidR="00DD7E4F" w:rsidRDefault="00DD7E4F" w:rsidP="009C52E2">
            <w:pPr>
              <w:pStyle w:val="TAC"/>
              <w:rPr>
                <w:lang w:eastAsia="zh-CN"/>
              </w:rPr>
            </w:pPr>
          </w:p>
        </w:tc>
        <w:tc>
          <w:tcPr>
            <w:tcW w:w="1136" w:type="dxa"/>
            <w:tcBorders>
              <w:top w:val="nil"/>
            </w:tcBorders>
          </w:tcPr>
          <w:p w14:paraId="62434343" w14:textId="77777777" w:rsidR="00DD7E4F" w:rsidRDefault="00DD7E4F" w:rsidP="009C52E2">
            <w:pPr>
              <w:pStyle w:val="TAC"/>
              <w:rPr>
                <w:lang w:eastAsia="zh-CN"/>
              </w:rPr>
            </w:pPr>
          </w:p>
        </w:tc>
        <w:tc>
          <w:tcPr>
            <w:tcW w:w="707" w:type="dxa"/>
            <w:tcBorders>
              <w:top w:val="nil"/>
            </w:tcBorders>
          </w:tcPr>
          <w:p w14:paraId="49785C99" w14:textId="77777777" w:rsidR="00DD7E4F" w:rsidRDefault="00DD7E4F" w:rsidP="009C52E2">
            <w:pPr>
              <w:pStyle w:val="TAC"/>
              <w:rPr>
                <w:lang w:eastAsia="zh-CN"/>
              </w:rPr>
            </w:pPr>
          </w:p>
        </w:tc>
        <w:tc>
          <w:tcPr>
            <w:tcW w:w="1984" w:type="dxa"/>
          </w:tcPr>
          <w:p w14:paraId="29852BB5" w14:textId="77777777" w:rsidR="00DD7E4F" w:rsidRPr="003646F8" w:rsidRDefault="00DD7E4F" w:rsidP="009C52E2">
            <w:pPr>
              <w:pStyle w:val="TAC"/>
              <w:rPr>
                <w:lang w:eastAsia="en-GB"/>
              </w:rPr>
            </w:pPr>
            <w:r w:rsidRPr="003646F8">
              <w:rPr>
                <w:lang w:eastAsia="en-GB"/>
              </w:rPr>
              <w:t xml:space="preserve">Scenario </w:t>
            </w:r>
            <w:r>
              <w:rPr>
                <w:rFonts w:hint="eastAsia"/>
                <w:lang w:eastAsia="zh-CN"/>
              </w:rPr>
              <w:t>Y</w:t>
            </w:r>
          </w:p>
        </w:tc>
        <w:tc>
          <w:tcPr>
            <w:tcW w:w="1641" w:type="dxa"/>
          </w:tcPr>
          <w:p w14:paraId="74EA7539" w14:textId="77777777" w:rsidR="00DD7E4F" w:rsidRPr="003646F8" w:rsidRDefault="00DD7E4F" w:rsidP="009C52E2">
            <w:pPr>
              <w:pStyle w:val="TAC"/>
              <w:rPr>
                <w:lang w:eastAsia="en-GB"/>
              </w:rPr>
            </w:pPr>
            <w:r>
              <w:rPr>
                <w:rFonts w:hint="eastAsia"/>
                <w:bCs/>
                <w:lang w:val="en-US" w:eastAsia="zh-CN"/>
              </w:rPr>
              <w:t>[</w:t>
            </w:r>
            <w:r w:rsidRPr="00311C9D">
              <w:rPr>
                <w:bCs/>
                <w:lang w:val="en-US" w:eastAsia="zh-CN"/>
              </w:rPr>
              <w:t>G-FR2-Ax-xx</w:t>
            </w:r>
            <w:r>
              <w:rPr>
                <w:rFonts w:hint="eastAsia"/>
                <w:bCs/>
                <w:lang w:val="en-US" w:eastAsia="zh-CN"/>
              </w:rPr>
              <w:t>/</w:t>
            </w:r>
            <w:r w:rsidRPr="00311C9D">
              <w:rPr>
                <w:bCs/>
                <w:lang w:val="en-US" w:eastAsia="zh-CN"/>
              </w:rPr>
              <w:t xml:space="preserve"> G-FR2-Ax-xx</w:t>
            </w:r>
            <w:r>
              <w:rPr>
                <w:rFonts w:hint="eastAsia"/>
                <w:bCs/>
                <w:lang w:val="en-US" w:eastAsia="zh-CN"/>
              </w:rPr>
              <w:t>]</w:t>
            </w:r>
          </w:p>
        </w:tc>
        <w:tc>
          <w:tcPr>
            <w:tcW w:w="1191" w:type="dxa"/>
          </w:tcPr>
          <w:p w14:paraId="61A00DEE" w14:textId="77777777" w:rsidR="00DD7E4F" w:rsidRDefault="00DD7E4F" w:rsidP="009C52E2">
            <w:pPr>
              <w:pStyle w:val="TAC"/>
              <w:rPr>
                <w:lang w:eastAsia="zh-CN"/>
              </w:rPr>
            </w:pPr>
            <w:r w:rsidRPr="00706162">
              <w:rPr>
                <w:rFonts w:hint="eastAsia"/>
                <w:lang w:eastAsia="zh-CN"/>
              </w:rPr>
              <w:t>[</w:t>
            </w:r>
            <w:r>
              <w:rPr>
                <w:rFonts w:hint="eastAsia"/>
                <w:lang w:eastAsia="zh-CN"/>
              </w:rPr>
              <w:t>9.4</w:t>
            </w:r>
            <w:r w:rsidRPr="00706162">
              <w:rPr>
                <w:lang w:eastAsia="zh-CN"/>
              </w:rPr>
              <w:t>]</w:t>
            </w:r>
          </w:p>
        </w:tc>
      </w:tr>
      <w:tr w:rsidR="00DD7E4F" w14:paraId="5E105485" w14:textId="77777777" w:rsidTr="009C52E2">
        <w:trPr>
          <w:cantSplit/>
          <w:jc w:val="center"/>
        </w:trPr>
        <w:tc>
          <w:tcPr>
            <w:tcW w:w="1007" w:type="dxa"/>
            <w:tcBorders>
              <w:top w:val="nil"/>
              <w:bottom w:val="nil"/>
            </w:tcBorders>
          </w:tcPr>
          <w:p w14:paraId="3692D69B" w14:textId="77777777" w:rsidR="00DD7E4F" w:rsidRDefault="00DD7E4F" w:rsidP="009C52E2">
            <w:pPr>
              <w:pStyle w:val="TAC"/>
              <w:rPr>
                <w:lang w:eastAsia="zh-CN"/>
              </w:rPr>
            </w:pPr>
          </w:p>
        </w:tc>
        <w:tc>
          <w:tcPr>
            <w:tcW w:w="1007" w:type="dxa"/>
            <w:tcBorders>
              <w:top w:val="nil"/>
              <w:bottom w:val="nil"/>
            </w:tcBorders>
          </w:tcPr>
          <w:p w14:paraId="3A3FC868" w14:textId="77777777" w:rsidR="00DD7E4F" w:rsidRDefault="00DD7E4F" w:rsidP="009C52E2">
            <w:pPr>
              <w:pStyle w:val="TAC"/>
              <w:rPr>
                <w:lang w:eastAsia="zh-CN"/>
              </w:rPr>
            </w:pPr>
          </w:p>
        </w:tc>
        <w:tc>
          <w:tcPr>
            <w:tcW w:w="958" w:type="dxa"/>
            <w:tcBorders>
              <w:top w:val="nil"/>
              <w:bottom w:val="nil"/>
            </w:tcBorders>
          </w:tcPr>
          <w:p w14:paraId="3BF81E4A" w14:textId="77777777" w:rsidR="00DD7E4F" w:rsidRDefault="00DD7E4F" w:rsidP="009C52E2">
            <w:pPr>
              <w:pStyle w:val="TAC"/>
              <w:rPr>
                <w:lang w:eastAsia="zh-CN"/>
              </w:rPr>
            </w:pPr>
          </w:p>
        </w:tc>
        <w:tc>
          <w:tcPr>
            <w:tcW w:w="1136" w:type="dxa"/>
            <w:tcBorders>
              <w:bottom w:val="nil"/>
            </w:tcBorders>
          </w:tcPr>
          <w:p w14:paraId="38AED4ED" w14:textId="77777777" w:rsidR="00DD7E4F" w:rsidRDefault="00DD7E4F" w:rsidP="009C52E2">
            <w:pPr>
              <w:pStyle w:val="TAC"/>
              <w:rPr>
                <w:lang w:eastAsia="zh-CN"/>
              </w:rPr>
            </w:pPr>
            <w:r>
              <w:rPr>
                <w:rFonts w:hint="eastAsia"/>
                <w:lang w:eastAsia="zh-CN"/>
              </w:rPr>
              <w:t>200</w:t>
            </w:r>
          </w:p>
        </w:tc>
        <w:tc>
          <w:tcPr>
            <w:tcW w:w="707" w:type="dxa"/>
            <w:tcBorders>
              <w:bottom w:val="nil"/>
            </w:tcBorders>
          </w:tcPr>
          <w:p w14:paraId="262B4BFC" w14:textId="77777777" w:rsidR="00DD7E4F" w:rsidRDefault="00DD7E4F" w:rsidP="009C52E2">
            <w:pPr>
              <w:pStyle w:val="TAC"/>
              <w:rPr>
                <w:lang w:eastAsia="zh-CN"/>
              </w:rPr>
            </w:pPr>
            <w:r>
              <w:rPr>
                <w:rFonts w:hint="eastAsia"/>
                <w:lang w:eastAsia="zh-CN"/>
              </w:rPr>
              <w:t>120</w:t>
            </w:r>
          </w:p>
        </w:tc>
        <w:tc>
          <w:tcPr>
            <w:tcW w:w="1984" w:type="dxa"/>
          </w:tcPr>
          <w:p w14:paraId="660ECBC0" w14:textId="77777777" w:rsidR="00DD7E4F" w:rsidRDefault="00DD7E4F" w:rsidP="009C52E2">
            <w:pPr>
              <w:pStyle w:val="TAC"/>
              <w:rPr>
                <w:lang w:eastAsia="zh-CN"/>
              </w:rPr>
            </w:pPr>
            <w:r w:rsidRPr="003646F8">
              <w:rPr>
                <w:lang w:eastAsia="en-GB"/>
              </w:rPr>
              <w:t>Scenario Y</w:t>
            </w:r>
          </w:p>
        </w:tc>
        <w:tc>
          <w:tcPr>
            <w:tcW w:w="1641" w:type="dxa"/>
          </w:tcPr>
          <w:p w14:paraId="60AB7058" w14:textId="77777777" w:rsidR="00DD7E4F" w:rsidRDefault="00DD7E4F" w:rsidP="009C52E2">
            <w:pPr>
              <w:pStyle w:val="TAC"/>
              <w:rPr>
                <w:lang w:eastAsia="zh-CN"/>
              </w:rPr>
            </w:pPr>
            <w:r>
              <w:rPr>
                <w:rFonts w:hint="eastAsia"/>
                <w:bCs/>
                <w:lang w:val="en-US" w:eastAsia="zh-CN"/>
              </w:rPr>
              <w:t>[</w:t>
            </w:r>
            <w:r w:rsidRPr="00311C9D">
              <w:rPr>
                <w:bCs/>
                <w:lang w:val="en-US" w:eastAsia="zh-CN"/>
              </w:rPr>
              <w:t>G-FR2-Ax-xx</w:t>
            </w:r>
            <w:r>
              <w:rPr>
                <w:rFonts w:hint="eastAsia"/>
                <w:bCs/>
                <w:lang w:val="en-US" w:eastAsia="zh-CN"/>
              </w:rPr>
              <w:t>]</w:t>
            </w:r>
          </w:p>
        </w:tc>
        <w:tc>
          <w:tcPr>
            <w:tcW w:w="1191" w:type="dxa"/>
          </w:tcPr>
          <w:p w14:paraId="2C01D9E1" w14:textId="77777777" w:rsidR="00DD7E4F" w:rsidRDefault="00DD7E4F" w:rsidP="009C52E2">
            <w:pPr>
              <w:pStyle w:val="TAC"/>
              <w:rPr>
                <w:lang w:eastAsia="zh-CN"/>
              </w:rPr>
            </w:pPr>
            <w:r w:rsidRPr="00706162">
              <w:rPr>
                <w:rFonts w:hint="eastAsia"/>
                <w:lang w:eastAsia="zh-CN"/>
              </w:rPr>
              <w:t>[</w:t>
            </w:r>
            <w:r>
              <w:rPr>
                <w:rFonts w:hint="eastAsia"/>
                <w:lang w:eastAsia="zh-CN"/>
              </w:rPr>
              <w:t>9.6</w:t>
            </w:r>
            <w:r w:rsidRPr="00706162">
              <w:rPr>
                <w:lang w:eastAsia="zh-CN"/>
              </w:rPr>
              <w:t>]</w:t>
            </w:r>
          </w:p>
        </w:tc>
      </w:tr>
      <w:tr w:rsidR="00DD7E4F" w14:paraId="6278CC84" w14:textId="77777777" w:rsidTr="009C52E2">
        <w:trPr>
          <w:cantSplit/>
          <w:jc w:val="center"/>
        </w:trPr>
        <w:tc>
          <w:tcPr>
            <w:tcW w:w="1007" w:type="dxa"/>
            <w:tcBorders>
              <w:top w:val="nil"/>
              <w:bottom w:val="single" w:sz="4" w:space="0" w:color="auto"/>
            </w:tcBorders>
          </w:tcPr>
          <w:p w14:paraId="33874C9B" w14:textId="77777777" w:rsidR="00DD7E4F" w:rsidRPr="003646F8" w:rsidRDefault="00DD7E4F" w:rsidP="009C52E2">
            <w:pPr>
              <w:pStyle w:val="TAC"/>
              <w:rPr>
                <w:lang w:eastAsia="en-GB"/>
              </w:rPr>
            </w:pPr>
          </w:p>
        </w:tc>
        <w:tc>
          <w:tcPr>
            <w:tcW w:w="1007" w:type="dxa"/>
            <w:tcBorders>
              <w:top w:val="nil"/>
              <w:bottom w:val="single" w:sz="4" w:space="0" w:color="auto"/>
            </w:tcBorders>
          </w:tcPr>
          <w:p w14:paraId="6892AB6D" w14:textId="77777777" w:rsidR="00DD7E4F" w:rsidRPr="003646F8" w:rsidRDefault="00DD7E4F" w:rsidP="009C52E2">
            <w:pPr>
              <w:pStyle w:val="TAC"/>
              <w:rPr>
                <w:lang w:eastAsia="en-GB"/>
              </w:rPr>
            </w:pPr>
          </w:p>
        </w:tc>
        <w:tc>
          <w:tcPr>
            <w:tcW w:w="958" w:type="dxa"/>
            <w:tcBorders>
              <w:top w:val="nil"/>
              <w:bottom w:val="single" w:sz="4" w:space="0" w:color="auto"/>
            </w:tcBorders>
          </w:tcPr>
          <w:p w14:paraId="5DC75B9F" w14:textId="77777777" w:rsidR="00DD7E4F" w:rsidRPr="003646F8" w:rsidRDefault="00DD7E4F" w:rsidP="009C52E2">
            <w:pPr>
              <w:pStyle w:val="TAC"/>
              <w:rPr>
                <w:lang w:eastAsia="en-GB"/>
              </w:rPr>
            </w:pPr>
          </w:p>
        </w:tc>
        <w:tc>
          <w:tcPr>
            <w:tcW w:w="1136" w:type="dxa"/>
            <w:tcBorders>
              <w:top w:val="nil"/>
            </w:tcBorders>
          </w:tcPr>
          <w:p w14:paraId="4412D999" w14:textId="77777777" w:rsidR="00DD7E4F" w:rsidRDefault="00DD7E4F" w:rsidP="009C52E2">
            <w:pPr>
              <w:pStyle w:val="TAC"/>
              <w:rPr>
                <w:lang w:eastAsia="zh-CN"/>
              </w:rPr>
            </w:pPr>
          </w:p>
        </w:tc>
        <w:tc>
          <w:tcPr>
            <w:tcW w:w="707" w:type="dxa"/>
            <w:tcBorders>
              <w:top w:val="nil"/>
            </w:tcBorders>
          </w:tcPr>
          <w:p w14:paraId="22329F92" w14:textId="77777777" w:rsidR="00DD7E4F" w:rsidRDefault="00DD7E4F" w:rsidP="009C52E2">
            <w:pPr>
              <w:pStyle w:val="TAC"/>
              <w:rPr>
                <w:lang w:eastAsia="zh-CN"/>
              </w:rPr>
            </w:pPr>
          </w:p>
        </w:tc>
        <w:tc>
          <w:tcPr>
            <w:tcW w:w="1984" w:type="dxa"/>
          </w:tcPr>
          <w:p w14:paraId="0B20677A" w14:textId="77777777" w:rsidR="00DD7E4F" w:rsidRPr="003646F8" w:rsidRDefault="00DD7E4F" w:rsidP="009C52E2">
            <w:pPr>
              <w:pStyle w:val="TAC"/>
              <w:rPr>
                <w:lang w:eastAsia="en-GB"/>
              </w:rPr>
            </w:pPr>
            <w:r w:rsidRPr="003646F8">
              <w:rPr>
                <w:lang w:eastAsia="en-GB"/>
              </w:rPr>
              <w:t xml:space="preserve">Scenario </w:t>
            </w:r>
            <w:r>
              <w:rPr>
                <w:rFonts w:hint="eastAsia"/>
                <w:lang w:eastAsia="zh-CN"/>
              </w:rPr>
              <w:t>Y</w:t>
            </w:r>
          </w:p>
        </w:tc>
        <w:tc>
          <w:tcPr>
            <w:tcW w:w="1641" w:type="dxa"/>
          </w:tcPr>
          <w:p w14:paraId="752E7913" w14:textId="77777777" w:rsidR="00DD7E4F" w:rsidRPr="003646F8" w:rsidRDefault="00DD7E4F" w:rsidP="009C52E2">
            <w:pPr>
              <w:pStyle w:val="TAC"/>
              <w:rPr>
                <w:lang w:eastAsia="en-GB"/>
              </w:rPr>
            </w:pPr>
            <w:r>
              <w:rPr>
                <w:rFonts w:hint="eastAsia"/>
                <w:bCs/>
                <w:lang w:val="en-US" w:eastAsia="zh-CN"/>
              </w:rPr>
              <w:t>[</w:t>
            </w:r>
            <w:r w:rsidRPr="00311C9D">
              <w:rPr>
                <w:bCs/>
                <w:lang w:val="en-US" w:eastAsia="zh-CN"/>
              </w:rPr>
              <w:t>G-FR2-Ax-xx</w:t>
            </w:r>
            <w:r>
              <w:rPr>
                <w:rFonts w:hint="eastAsia"/>
                <w:bCs/>
                <w:lang w:val="en-US" w:eastAsia="zh-CN"/>
              </w:rPr>
              <w:t>/</w:t>
            </w:r>
            <w:r w:rsidRPr="00311C9D">
              <w:rPr>
                <w:bCs/>
                <w:lang w:val="en-US" w:eastAsia="zh-CN"/>
              </w:rPr>
              <w:t xml:space="preserve"> G-FR2-Ax-xx</w:t>
            </w:r>
            <w:r>
              <w:rPr>
                <w:rFonts w:hint="eastAsia"/>
                <w:bCs/>
                <w:lang w:val="en-US" w:eastAsia="zh-CN"/>
              </w:rPr>
              <w:t>]</w:t>
            </w:r>
          </w:p>
        </w:tc>
        <w:tc>
          <w:tcPr>
            <w:tcW w:w="1191" w:type="dxa"/>
          </w:tcPr>
          <w:p w14:paraId="12E7D23B" w14:textId="77777777" w:rsidR="00DD7E4F" w:rsidRDefault="00DD7E4F" w:rsidP="009C52E2">
            <w:pPr>
              <w:pStyle w:val="TAC"/>
              <w:rPr>
                <w:lang w:eastAsia="zh-CN"/>
              </w:rPr>
            </w:pPr>
            <w:r w:rsidRPr="00706162">
              <w:rPr>
                <w:rFonts w:hint="eastAsia"/>
                <w:lang w:eastAsia="zh-CN"/>
              </w:rPr>
              <w:t>[</w:t>
            </w:r>
            <w:r>
              <w:rPr>
                <w:rFonts w:hint="eastAsia"/>
                <w:lang w:eastAsia="zh-CN"/>
              </w:rPr>
              <w:t>9.5</w:t>
            </w:r>
            <w:r w:rsidRPr="00706162">
              <w:rPr>
                <w:lang w:eastAsia="zh-CN"/>
              </w:rPr>
              <w:t>]</w:t>
            </w:r>
          </w:p>
        </w:tc>
      </w:tr>
    </w:tbl>
    <w:p w14:paraId="4F4ACECD" w14:textId="77777777" w:rsidR="00DD7E4F" w:rsidRPr="00931575" w:rsidRDefault="00DD7E4F" w:rsidP="00DD7E4F">
      <w:pPr>
        <w:rPr>
          <w:lang w:eastAsia="zh-CN"/>
        </w:rPr>
      </w:pPr>
    </w:p>
    <w:p w14:paraId="09BCA0CF" w14:textId="77777777" w:rsidR="002C0395" w:rsidRPr="00931575" w:rsidRDefault="002C0395" w:rsidP="002C0395">
      <w:pPr>
        <w:pStyle w:val="Heading3"/>
        <w:rPr>
          <w:rFonts w:eastAsia="SimSun"/>
        </w:rPr>
      </w:pPr>
      <w:bookmarkStart w:id="7027" w:name="_Toc58915956"/>
      <w:bookmarkStart w:id="7028" w:name="_Toc58918137"/>
      <w:bookmarkStart w:id="7029" w:name="_Toc66694007"/>
      <w:bookmarkStart w:id="7030" w:name="_Toc74915974"/>
      <w:bookmarkStart w:id="7031" w:name="_Toc76114599"/>
      <w:bookmarkStart w:id="7032" w:name="_Toc76544485"/>
      <w:bookmarkStart w:id="7033" w:name="_Toc82536607"/>
      <w:bookmarkStart w:id="7034" w:name="_Toc89952900"/>
      <w:bookmarkStart w:id="7035" w:name="_Toc98766716"/>
      <w:bookmarkStart w:id="7036" w:name="_Toc99703079"/>
      <w:bookmarkStart w:id="7037" w:name="_Toc106206869"/>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027"/>
      <w:bookmarkEnd w:id="7028"/>
      <w:bookmarkEnd w:id="7029"/>
      <w:bookmarkEnd w:id="7030"/>
      <w:bookmarkEnd w:id="7031"/>
      <w:bookmarkEnd w:id="7032"/>
      <w:bookmarkEnd w:id="7033"/>
      <w:bookmarkEnd w:id="7034"/>
      <w:bookmarkEnd w:id="7035"/>
      <w:bookmarkEnd w:id="7036"/>
      <w:bookmarkEnd w:id="7037"/>
    </w:p>
    <w:p w14:paraId="2471D707" w14:textId="77777777" w:rsidR="002C0395" w:rsidRPr="00931575" w:rsidRDefault="002C0395" w:rsidP="002C0395">
      <w:pPr>
        <w:pStyle w:val="Heading4"/>
      </w:pPr>
      <w:bookmarkStart w:id="7038" w:name="_Toc58915957"/>
      <w:bookmarkStart w:id="7039" w:name="_Toc58918138"/>
      <w:bookmarkStart w:id="7040" w:name="_Toc66694008"/>
      <w:bookmarkStart w:id="7041" w:name="_Toc74915975"/>
      <w:bookmarkStart w:id="7042" w:name="_Toc76114600"/>
      <w:bookmarkStart w:id="7043" w:name="_Toc76544486"/>
      <w:bookmarkStart w:id="7044" w:name="_Toc82536608"/>
      <w:bookmarkStart w:id="7045" w:name="_Toc89952901"/>
      <w:bookmarkStart w:id="7046" w:name="_Toc98766717"/>
      <w:bookmarkStart w:id="7047" w:name="_Toc99703080"/>
      <w:bookmarkStart w:id="7048" w:name="_Toc106206870"/>
      <w:r w:rsidRPr="00931575">
        <w:t>8.2.</w:t>
      </w:r>
      <w:r w:rsidRPr="00931575">
        <w:rPr>
          <w:lang w:eastAsia="zh-CN"/>
        </w:rPr>
        <w:t>6</w:t>
      </w:r>
      <w:r w:rsidRPr="00931575">
        <w:t>.1</w:t>
      </w:r>
      <w:r w:rsidRPr="00931575">
        <w:tab/>
        <w:t>Definition and applicability</w:t>
      </w:r>
      <w:bookmarkEnd w:id="7038"/>
      <w:bookmarkEnd w:id="7039"/>
      <w:bookmarkEnd w:id="7040"/>
      <w:bookmarkEnd w:id="7041"/>
      <w:bookmarkEnd w:id="7042"/>
      <w:bookmarkEnd w:id="7043"/>
      <w:bookmarkEnd w:id="7044"/>
      <w:bookmarkEnd w:id="7045"/>
      <w:bookmarkEnd w:id="7046"/>
      <w:bookmarkEnd w:id="7047"/>
      <w:bookmarkEnd w:id="704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049" w:name="_Toc58915958"/>
      <w:bookmarkStart w:id="7050" w:name="_Toc58918139"/>
      <w:bookmarkStart w:id="7051" w:name="_Toc66694009"/>
      <w:bookmarkStart w:id="7052" w:name="_Toc74915976"/>
      <w:bookmarkStart w:id="7053" w:name="_Toc76114601"/>
      <w:bookmarkStart w:id="7054" w:name="_Toc76544487"/>
      <w:bookmarkStart w:id="7055" w:name="_Toc82536609"/>
      <w:bookmarkStart w:id="7056" w:name="_Toc89952902"/>
      <w:bookmarkStart w:id="7057" w:name="_Toc98766718"/>
      <w:bookmarkStart w:id="7058" w:name="_Toc99703081"/>
      <w:bookmarkStart w:id="7059" w:name="_Toc106206871"/>
      <w:r w:rsidRPr="00931575">
        <w:t>8.2.</w:t>
      </w:r>
      <w:r w:rsidRPr="00931575">
        <w:rPr>
          <w:lang w:eastAsia="zh-CN"/>
        </w:rPr>
        <w:t>6</w:t>
      </w:r>
      <w:r w:rsidRPr="00931575">
        <w:t>.2</w:t>
      </w:r>
      <w:r w:rsidRPr="00931575">
        <w:tab/>
        <w:t>Minimum Requirement</w:t>
      </w:r>
      <w:bookmarkEnd w:id="7049"/>
      <w:bookmarkEnd w:id="7050"/>
      <w:bookmarkEnd w:id="7051"/>
      <w:bookmarkEnd w:id="7052"/>
      <w:bookmarkEnd w:id="7053"/>
      <w:bookmarkEnd w:id="7054"/>
      <w:bookmarkEnd w:id="7055"/>
      <w:bookmarkEnd w:id="7056"/>
      <w:bookmarkEnd w:id="7057"/>
      <w:bookmarkEnd w:id="7058"/>
      <w:bookmarkEnd w:id="7059"/>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060" w:name="_Toc58915959"/>
      <w:bookmarkStart w:id="7061" w:name="_Toc58918140"/>
      <w:bookmarkStart w:id="7062" w:name="_Toc66694010"/>
      <w:bookmarkStart w:id="7063" w:name="_Toc74915977"/>
      <w:bookmarkStart w:id="7064" w:name="_Toc76114602"/>
      <w:bookmarkStart w:id="7065" w:name="_Toc76544488"/>
      <w:bookmarkStart w:id="7066" w:name="_Toc82536610"/>
      <w:bookmarkStart w:id="7067" w:name="_Toc89952903"/>
      <w:bookmarkStart w:id="7068" w:name="_Toc98766719"/>
      <w:bookmarkStart w:id="7069" w:name="_Toc99703082"/>
      <w:bookmarkStart w:id="7070" w:name="_Toc106206872"/>
      <w:r w:rsidRPr="00931575">
        <w:t>8.2.</w:t>
      </w:r>
      <w:r w:rsidRPr="00931575">
        <w:rPr>
          <w:lang w:eastAsia="zh-CN"/>
        </w:rPr>
        <w:t>6</w:t>
      </w:r>
      <w:r w:rsidRPr="00931575">
        <w:t>.3</w:t>
      </w:r>
      <w:r w:rsidRPr="00931575">
        <w:tab/>
        <w:t>Test Purpose</w:t>
      </w:r>
      <w:bookmarkEnd w:id="7060"/>
      <w:bookmarkEnd w:id="7061"/>
      <w:bookmarkEnd w:id="7062"/>
      <w:bookmarkEnd w:id="7063"/>
      <w:bookmarkEnd w:id="7064"/>
      <w:bookmarkEnd w:id="7065"/>
      <w:bookmarkEnd w:id="7066"/>
      <w:bookmarkEnd w:id="7067"/>
      <w:bookmarkEnd w:id="7068"/>
      <w:bookmarkEnd w:id="7069"/>
      <w:bookmarkEnd w:id="7070"/>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071" w:name="_Toc58915960"/>
      <w:bookmarkStart w:id="7072" w:name="_Toc58918141"/>
      <w:bookmarkStart w:id="7073" w:name="_Toc66694011"/>
      <w:bookmarkStart w:id="7074" w:name="_Toc74915978"/>
      <w:bookmarkStart w:id="7075" w:name="_Toc76114603"/>
      <w:bookmarkStart w:id="7076" w:name="_Toc76544489"/>
      <w:bookmarkStart w:id="7077" w:name="_Toc82536611"/>
      <w:bookmarkStart w:id="7078" w:name="_Toc89952904"/>
      <w:bookmarkStart w:id="7079" w:name="_Toc98766720"/>
      <w:bookmarkStart w:id="7080" w:name="_Toc99703083"/>
      <w:bookmarkStart w:id="7081" w:name="_Toc106206873"/>
      <w:r w:rsidRPr="00931575">
        <w:t>8.2.</w:t>
      </w:r>
      <w:r w:rsidRPr="00931575">
        <w:rPr>
          <w:lang w:eastAsia="zh-CN"/>
        </w:rPr>
        <w:t>6</w:t>
      </w:r>
      <w:r w:rsidRPr="00931575">
        <w:t>.4</w:t>
      </w:r>
      <w:r w:rsidRPr="00931575">
        <w:tab/>
        <w:t>Method of test</w:t>
      </w:r>
      <w:bookmarkEnd w:id="7071"/>
      <w:bookmarkEnd w:id="7072"/>
      <w:bookmarkEnd w:id="7073"/>
      <w:bookmarkEnd w:id="7074"/>
      <w:bookmarkEnd w:id="7075"/>
      <w:bookmarkEnd w:id="7076"/>
      <w:bookmarkEnd w:id="7077"/>
      <w:bookmarkEnd w:id="7078"/>
      <w:bookmarkEnd w:id="7079"/>
      <w:bookmarkEnd w:id="7080"/>
      <w:bookmarkEnd w:id="7081"/>
    </w:p>
    <w:p w14:paraId="179F41AD" w14:textId="77777777" w:rsidR="002C0395" w:rsidRPr="00931575" w:rsidRDefault="002C0395" w:rsidP="002C0395">
      <w:pPr>
        <w:pStyle w:val="Heading5"/>
      </w:pPr>
      <w:bookmarkStart w:id="7082" w:name="_Toc58915961"/>
      <w:bookmarkStart w:id="7083" w:name="_Toc58918142"/>
      <w:bookmarkStart w:id="7084" w:name="_Toc66694012"/>
      <w:bookmarkStart w:id="7085" w:name="_Toc74915979"/>
      <w:bookmarkStart w:id="7086" w:name="_Toc76114604"/>
      <w:bookmarkStart w:id="7087" w:name="_Toc76544490"/>
      <w:bookmarkStart w:id="7088" w:name="_Toc82536612"/>
      <w:bookmarkStart w:id="7089" w:name="_Toc89952905"/>
      <w:bookmarkStart w:id="7090" w:name="_Toc98766721"/>
      <w:bookmarkStart w:id="7091" w:name="_Toc99703084"/>
      <w:bookmarkStart w:id="7092" w:name="_Toc106206874"/>
      <w:r w:rsidRPr="00931575">
        <w:t>8.2.</w:t>
      </w:r>
      <w:r w:rsidRPr="00931575">
        <w:rPr>
          <w:lang w:eastAsia="zh-CN"/>
        </w:rPr>
        <w:t>6</w:t>
      </w:r>
      <w:r w:rsidRPr="00931575">
        <w:t>.4.1</w:t>
      </w:r>
      <w:r w:rsidRPr="00931575">
        <w:tab/>
        <w:t>Initial Conditions</w:t>
      </w:r>
      <w:bookmarkEnd w:id="7082"/>
      <w:bookmarkEnd w:id="7083"/>
      <w:bookmarkEnd w:id="7084"/>
      <w:bookmarkEnd w:id="7085"/>
      <w:bookmarkEnd w:id="7086"/>
      <w:bookmarkEnd w:id="7087"/>
      <w:bookmarkEnd w:id="7088"/>
      <w:bookmarkEnd w:id="7089"/>
      <w:bookmarkEnd w:id="7090"/>
      <w:bookmarkEnd w:id="7091"/>
      <w:bookmarkEnd w:id="7092"/>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7093" w:name="_Toc58915962"/>
      <w:bookmarkStart w:id="7094" w:name="_Toc58918143"/>
      <w:bookmarkStart w:id="7095" w:name="_Toc66694013"/>
      <w:bookmarkStart w:id="7096" w:name="_Toc74915980"/>
      <w:bookmarkStart w:id="7097" w:name="_Toc76114605"/>
      <w:bookmarkStart w:id="7098" w:name="_Toc76544491"/>
      <w:bookmarkStart w:id="7099" w:name="_Toc82536613"/>
      <w:bookmarkStart w:id="7100" w:name="_Toc89952906"/>
      <w:bookmarkStart w:id="7101" w:name="_Toc98766722"/>
      <w:bookmarkStart w:id="7102" w:name="_Toc99703085"/>
      <w:bookmarkStart w:id="7103" w:name="_Toc106206875"/>
      <w:r w:rsidRPr="00931575">
        <w:t>8.2.6.4.2</w:t>
      </w:r>
      <w:r w:rsidRPr="00931575">
        <w:tab/>
        <w:t>Procedure</w:t>
      </w:r>
      <w:bookmarkEnd w:id="7093"/>
      <w:bookmarkEnd w:id="7094"/>
      <w:bookmarkEnd w:id="7095"/>
      <w:bookmarkEnd w:id="7096"/>
      <w:bookmarkEnd w:id="7097"/>
      <w:bookmarkEnd w:id="7098"/>
      <w:bookmarkEnd w:id="7099"/>
      <w:bookmarkEnd w:id="7100"/>
      <w:bookmarkEnd w:id="7101"/>
      <w:bookmarkEnd w:id="7102"/>
      <w:bookmarkEnd w:id="7103"/>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7104" w:name="_Toc58915963"/>
      <w:bookmarkStart w:id="7105" w:name="_Toc58918144"/>
      <w:bookmarkStart w:id="7106" w:name="_Toc66694014"/>
      <w:bookmarkStart w:id="7107" w:name="_Toc74915981"/>
      <w:bookmarkStart w:id="7108" w:name="_Toc76114606"/>
      <w:bookmarkStart w:id="7109" w:name="_Toc76544492"/>
      <w:bookmarkStart w:id="7110" w:name="_Toc82536614"/>
      <w:bookmarkStart w:id="7111" w:name="_Toc89952907"/>
      <w:bookmarkStart w:id="7112" w:name="_Toc98766723"/>
      <w:bookmarkStart w:id="7113" w:name="_Toc99703086"/>
      <w:bookmarkStart w:id="7114" w:name="_Toc106206876"/>
      <w:r w:rsidRPr="00931575">
        <w:t>8.2.</w:t>
      </w:r>
      <w:r w:rsidRPr="00931575">
        <w:rPr>
          <w:lang w:eastAsia="zh-CN"/>
        </w:rPr>
        <w:t>6</w:t>
      </w:r>
      <w:r w:rsidRPr="00931575">
        <w:t>.5</w:t>
      </w:r>
      <w:r w:rsidRPr="00931575">
        <w:tab/>
        <w:t>Test requirement</w:t>
      </w:r>
      <w:bookmarkEnd w:id="7104"/>
      <w:bookmarkEnd w:id="7105"/>
      <w:bookmarkEnd w:id="7106"/>
      <w:bookmarkEnd w:id="7107"/>
      <w:bookmarkEnd w:id="7108"/>
      <w:bookmarkEnd w:id="7109"/>
      <w:bookmarkEnd w:id="7110"/>
      <w:bookmarkEnd w:id="7111"/>
      <w:bookmarkEnd w:id="7112"/>
      <w:bookmarkEnd w:id="7113"/>
      <w:bookmarkEnd w:id="7114"/>
    </w:p>
    <w:p w14:paraId="23E95FC3" w14:textId="77777777" w:rsidR="002C0395" w:rsidRPr="00931575" w:rsidRDefault="002C0395" w:rsidP="002C0395">
      <w:pPr>
        <w:pStyle w:val="Heading5"/>
        <w:rPr>
          <w:rFonts w:cs="Arial"/>
          <w:i/>
          <w:iCs/>
          <w:szCs w:val="22"/>
          <w:lang w:eastAsia="zh-CN"/>
        </w:rPr>
      </w:pPr>
      <w:bookmarkStart w:id="7115" w:name="_Toc58915964"/>
      <w:bookmarkStart w:id="7116" w:name="_Toc58918145"/>
      <w:bookmarkStart w:id="7117" w:name="_Toc66694015"/>
      <w:bookmarkStart w:id="7118" w:name="_Toc74915982"/>
      <w:bookmarkStart w:id="7119" w:name="_Toc76114607"/>
      <w:bookmarkStart w:id="7120" w:name="_Toc76544493"/>
      <w:bookmarkStart w:id="7121" w:name="_Toc82536615"/>
      <w:bookmarkStart w:id="7122" w:name="_Toc89952908"/>
      <w:bookmarkStart w:id="7123" w:name="_Toc98766724"/>
      <w:bookmarkStart w:id="7124" w:name="_Toc99703087"/>
      <w:bookmarkStart w:id="7125" w:name="_Toc106206877"/>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115"/>
      <w:bookmarkEnd w:id="7116"/>
      <w:bookmarkEnd w:id="7117"/>
      <w:bookmarkEnd w:id="7118"/>
      <w:bookmarkEnd w:id="7119"/>
      <w:bookmarkEnd w:id="7120"/>
      <w:bookmarkEnd w:id="7121"/>
      <w:bookmarkEnd w:id="7122"/>
      <w:bookmarkEnd w:id="7123"/>
      <w:bookmarkEnd w:id="7124"/>
      <w:bookmarkEnd w:id="7125"/>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126" w:name="_Toc58915965"/>
      <w:bookmarkStart w:id="7127" w:name="_Toc58918146"/>
      <w:bookmarkStart w:id="7128" w:name="_Toc66694016"/>
      <w:bookmarkStart w:id="7129" w:name="_Toc74915983"/>
      <w:bookmarkStart w:id="7130" w:name="_Toc76114608"/>
      <w:bookmarkStart w:id="7131" w:name="_Toc76544494"/>
      <w:bookmarkStart w:id="7132" w:name="_Toc82536616"/>
      <w:bookmarkStart w:id="7133" w:name="_Toc89952909"/>
      <w:bookmarkStart w:id="7134" w:name="_Toc98766725"/>
      <w:bookmarkStart w:id="7135" w:name="_Toc99703088"/>
      <w:bookmarkStart w:id="7136" w:name="_Toc106206878"/>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126"/>
      <w:bookmarkEnd w:id="7127"/>
      <w:bookmarkEnd w:id="7128"/>
      <w:bookmarkEnd w:id="7129"/>
      <w:bookmarkEnd w:id="7130"/>
      <w:bookmarkEnd w:id="7131"/>
      <w:bookmarkEnd w:id="7132"/>
      <w:bookmarkEnd w:id="7133"/>
      <w:bookmarkEnd w:id="7134"/>
      <w:bookmarkEnd w:id="7135"/>
      <w:bookmarkEnd w:id="7136"/>
    </w:p>
    <w:p w14:paraId="71AA0460" w14:textId="77777777" w:rsidR="002C0395" w:rsidRPr="00931575" w:rsidRDefault="002C0395" w:rsidP="002C0395">
      <w:pPr>
        <w:pStyle w:val="Heading4"/>
      </w:pPr>
      <w:bookmarkStart w:id="7137" w:name="_Toc58915966"/>
      <w:bookmarkStart w:id="7138" w:name="_Toc58918147"/>
      <w:bookmarkStart w:id="7139" w:name="_Toc66694017"/>
      <w:bookmarkStart w:id="7140" w:name="_Toc74915984"/>
      <w:bookmarkStart w:id="7141" w:name="_Toc76114609"/>
      <w:bookmarkStart w:id="7142" w:name="_Toc76544495"/>
      <w:bookmarkStart w:id="7143" w:name="_Toc82536617"/>
      <w:bookmarkStart w:id="7144" w:name="_Toc89952910"/>
      <w:bookmarkStart w:id="7145" w:name="_Toc98766726"/>
      <w:bookmarkStart w:id="7146" w:name="_Toc99703089"/>
      <w:bookmarkStart w:id="7147" w:name="_Toc106206879"/>
      <w:r w:rsidRPr="00931575">
        <w:t>8.2.7.1</w:t>
      </w:r>
      <w:r w:rsidRPr="00931575">
        <w:tab/>
        <w:t>Definition and applicability</w:t>
      </w:r>
      <w:bookmarkEnd w:id="7137"/>
      <w:bookmarkEnd w:id="7138"/>
      <w:bookmarkEnd w:id="7139"/>
      <w:bookmarkEnd w:id="7140"/>
      <w:bookmarkEnd w:id="7141"/>
      <w:bookmarkEnd w:id="7142"/>
      <w:bookmarkEnd w:id="7143"/>
      <w:bookmarkEnd w:id="7144"/>
      <w:bookmarkEnd w:id="7145"/>
      <w:bookmarkEnd w:id="7146"/>
      <w:bookmarkEnd w:id="7147"/>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148" w:name="_Toc58915967"/>
      <w:bookmarkStart w:id="7149" w:name="_Toc58918148"/>
      <w:bookmarkStart w:id="7150" w:name="_Toc66694018"/>
      <w:bookmarkStart w:id="7151" w:name="_Toc74915985"/>
      <w:bookmarkStart w:id="7152" w:name="_Toc76114610"/>
      <w:bookmarkStart w:id="7153" w:name="_Toc76544496"/>
      <w:bookmarkStart w:id="7154" w:name="_Toc82536618"/>
      <w:bookmarkStart w:id="7155" w:name="_Toc89952911"/>
      <w:bookmarkStart w:id="7156" w:name="_Toc98766727"/>
      <w:bookmarkStart w:id="7157" w:name="_Toc99703090"/>
      <w:bookmarkStart w:id="7158" w:name="_Toc106206880"/>
      <w:r w:rsidRPr="00931575">
        <w:t>8.2.7.2</w:t>
      </w:r>
      <w:r w:rsidRPr="00931575">
        <w:tab/>
        <w:t>Minimum Requirement</w:t>
      </w:r>
      <w:bookmarkEnd w:id="7148"/>
      <w:bookmarkEnd w:id="7149"/>
      <w:bookmarkEnd w:id="7150"/>
      <w:bookmarkEnd w:id="7151"/>
      <w:bookmarkEnd w:id="7152"/>
      <w:bookmarkEnd w:id="7153"/>
      <w:bookmarkEnd w:id="7154"/>
      <w:bookmarkEnd w:id="7155"/>
      <w:bookmarkEnd w:id="7156"/>
      <w:bookmarkEnd w:id="7157"/>
      <w:bookmarkEnd w:id="715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159" w:name="_Toc58915968"/>
      <w:bookmarkStart w:id="7160" w:name="_Toc58918149"/>
      <w:bookmarkStart w:id="7161" w:name="_Toc66694019"/>
      <w:bookmarkStart w:id="7162" w:name="_Toc74915986"/>
      <w:bookmarkStart w:id="7163" w:name="_Toc76114611"/>
      <w:bookmarkStart w:id="7164" w:name="_Toc76544497"/>
      <w:bookmarkStart w:id="7165" w:name="_Toc82536619"/>
      <w:bookmarkStart w:id="7166" w:name="_Toc89952912"/>
      <w:bookmarkStart w:id="7167" w:name="_Toc98766728"/>
      <w:bookmarkStart w:id="7168" w:name="_Toc99703091"/>
      <w:bookmarkStart w:id="7169" w:name="_Toc106206881"/>
      <w:r w:rsidRPr="00931575">
        <w:t>8.2.7.3</w:t>
      </w:r>
      <w:r w:rsidRPr="00931575">
        <w:tab/>
        <w:t>Test purpose</w:t>
      </w:r>
      <w:bookmarkEnd w:id="7159"/>
      <w:bookmarkEnd w:id="7160"/>
      <w:bookmarkEnd w:id="7161"/>
      <w:bookmarkEnd w:id="7162"/>
      <w:bookmarkEnd w:id="7163"/>
      <w:bookmarkEnd w:id="7164"/>
      <w:bookmarkEnd w:id="7165"/>
      <w:bookmarkEnd w:id="7166"/>
      <w:bookmarkEnd w:id="7167"/>
      <w:bookmarkEnd w:id="7168"/>
      <w:bookmarkEnd w:id="7169"/>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170" w:name="_Toc58915969"/>
      <w:bookmarkStart w:id="7171" w:name="_Toc58918150"/>
      <w:bookmarkStart w:id="7172" w:name="_Toc66694020"/>
      <w:bookmarkStart w:id="7173" w:name="_Toc74915987"/>
      <w:bookmarkStart w:id="7174" w:name="_Toc76114612"/>
      <w:bookmarkStart w:id="7175" w:name="_Toc76544498"/>
      <w:bookmarkStart w:id="7176" w:name="_Toc82536620"/>
      <w:bookmarkStart w:id="7177" w:name="_Toc89952913"/>
      <w:bookmarkStart w:id="7178" w:name="_Toc98766729"/>
      <w:bookmarkStart w:id="7179" w:name="_Toc99703092"/>
      <w:bookmarkStart w:id="7180" w:name="_Toc106206882"/>
      <w:r w:rsidRPr="00931575">
        <w:t>8.2.7.4</w:t>
      </w:r>
      <w:r w:rsidRPr="00931575">
        <w:tab/>
        <w:t>Method of test</w:t>
      </w:r>
      <w:bookmarkEnd w:id="7170"/>
      <w:bookmarkEnd w:id="7171"/>
      <w:bookmarkEnd w:id="7172"/>
      <w:bookmarkEnd w:id="7173"/>
      <w:bookmarkEnd w:id="7174"/>
      <w:bookmarkEnd w:id="7175"/>
      <w:bookmarkEnd w:id="7176"/>
      <w:bookmarkEnd w:id="7177"/>
      <w:bookmarkEnd w:id="7178"/>
      <w:bookmarkEnd w:id="7179"/>
      <w:bookmarkEnd w:id="7180"/>
    </w:p>
    <w:p w14:paraId="09C7AABA" w14:textId="77777777" w:rsidR="002C0395" w:rsidRPr="00931575" w:rsidRDefault="002C0395" w:rsidP="002C0395">
      <w:pPr>
        <w:pStyle w:val="Heading5"/>
        <w:rPr>
          <w:b/>
        </w:rPr>
      </w:pPr>
      <w:bookmarkStart w:id="7181" w:name="_Toc58915970"/>
      <w:bookmarkStart w:id="7182" w:name="_Toc58918151"/>
      <w:bookmarkStart w:id="7183" w:name="_Toc66694021"/>
      <w:bookmarkStart w:id="7184" w:name="_Toc74915988"/>
      <w:bookmarkStart w:id="7185" w:name="_Toc76114613"/>
      <w:bookmarkStart w:id="7186" w:name="_Toc76544499"/>
      <w:bookmarkStart w:id="7187" w:name="_Toc82536621"/>
      <w:bookmarkStart w:id="7188" w:name="_Toc89952914"/>
      <w:bookmarkStart w:id="7189" w:name="_Toc98766730"/>
      <w:bookmarkStart w:id="7190" w:name="_Toc99703093"/>
      <w:bookmarkStart w:id="7191" w:name="_Toc106206883"/>
      <w:r w:rsidRPr="00931575">
        <w:t>8.2.7.4.1</w:t>
      </w:r>
      <w:r w:rsidRPr="00931575">
        <w:tab/>
        <w:t>Initial conditions</w:t>
      </w:r>
      <w:bookmarkEnd w:id="7181"/>
      <w:bookmarkEnd w:id="7182"/>
      <w:bookmarkEnd w:id="7183"/>
      <w:bookmarkEnd w:id="7184"/>
      <w:bookmarkEnd w:id="7185"/>
      <w:bookmarkEnd w:id="7186"/>
      <w:bookmarkEnd w:id="7187"/>
      <w:bookmarkEnd w:id="7188"/>
      <w:bookmarkEnd w:id="7189"/>
      <w:bookmarkEnd w:id="7190"/>
      <w:bookmarkEnd w:id="7191"/>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192" w:name="_Toc58915971"/>
      <w:bookmarkStart w:id="7193" w:name="_Toc58918152"/>
      <w:bookmarkStart w:id="7194" w:name="_Toc66694022"/>
      <w:bookmarkStart w:id="7195" w:name="_Toc74915989"/>
      <w:bookmarkStart w:id="7196" w:name="_Toc76114614"/>
      <w:bookmarkStart w:id="7197" w:name="_Toc76544500"/>
      <w:bookmarkStart w:id="7198" w:name="_Toc82536622"/>
      <w:bookmarkStart w:id="7199" w:name="_Toc89952915"/>
      <w:bookmarkStart w:id="7200" w:name="_Toc98766731"/>
      <w:bookmarkStart w:id="7201" w:name="_Toc99703094"/>
      <w:bookmarkStart w:id="7202" w:name="_Toc106206884"/>
      <w:r w:rsidRPr="00931575">
        <w:t>8.2.7.4.2</w:t>
      </w:r>
      <w:r w:rsidRPr="00931575">
        <w:tab/>
        <w:t>Procedure</w:t>
      </w:r>
      <w:bookmarkEnd w:id="7192"/>
      <w:bookmarkEnd w:id="7193"/>
      <w:bookmarkEnd w:id="7194"/>
      <w:bookmarkEnd w:id="7195"/>
      <w:bookmarkEnd w:id="7196"/>
      <w:bookmarkEnd w:id="7197"/>
      <w:bookmarkEnd w:id="7198"/>
      <w:bookmarkEnd w:id="7199"/>
      <w:bookmarkEnd w:id="7200"/>
      <w:bookmarkEnd w:id="7201"/>
      <w:bookmarkEnd w:id="7202"/>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7203" w:name="_Toc58915972"/>
      <w:bookmarkStart w:id="7204" w:name="_Toc58918153"/>
      <w:bookmarkStart w:id="7205" w:name="_Toc66694023"/>
      <w:bookmarkStart w:id="7206" w:name="_Toc74915990"/>
      <w:bookmarkStart w:id="7207" w:name="_Toc76114615"/>
      <w:bookmarkStart w:id="7208" w:name="_Toc76544501"/>
      <w:bookmarkStart w:id="7209" w:name="_Toc82536623"/>
      <w:bookmarkStart w:id="7210" w:name="_Toc89952916"/>
      <w:bookmarkStart w:id="7211" w:name="_Toc98766732"/>
      <w:bookmarkStart w:id="7212" w:name="_Toc99703095"/>
      <w:bookmarkStart w:id="7213" w:name="_Toc106206885"/>
      <w:r w:rsidRPr="00931575">
        <w:t>8.2.</w:t>
      </w:r>
      <w:r>
        <w:t>7</w:t>
      </w:r>
      <w:r w:rsidRPr="00931575">
        <w:t>.5</w:t>
      </w:r>
      <w:r w:rsidR="002C0395" w:rsidRPr="00931575">
        <w:tab/>
        <w:t>Test Requirement</w:t>
      </w:r>
      <w:bookmarkEnd w:id="7203"/>
      <w:bookmarkEnd w:id="7204"/>
      <w:bookmarkEnd w:id="7205"/>
      <w:bookmarkEnd w:id="7206"/>
      <w:bookmarkEnd w:id="7207"/>
      <w:bookmarkEnd w:id="7208"/>
      <w:bookmarkEnd w:id="7209"/>
      <w:bookmarkEnd w:id="7210"/>
      <w:bookmarkEnd w:id="7211"/>
      <w:bookmarkEnd w:id="7212"/>
      <w:bookmarkEnd w:id="7213"/>
    </w:p>
    <w:p w14:paraId="2D9E85C1" w14:textId="19CDF613" w:rsidR="002C0395" w:rsidRPr="00931575" w:rsidRDefault="001D129D" w:rsidP="002C0395">
      <w:pPr>
        <w:pStyle w:val="Heading5"/>
        <w:rPr>
          <w:rFonts w:cs="Arial"/>
          <w:b/>
          <w:i/>
          <w:iCs/>
          <w:szCs w:val="22"/>
          <w:lang w:eastAsia="zh-CN"/>
        </w:rPr>
      </w:pPr>
      <w:bookmarkStart w:id="7214" w:name="_Toc58915973"/>
      <w:bookmarkStart w:id="7215" w:name="_Toc58918154"/>
      <w:bookmarkStart w:id="7216" w:name="_Toc66694024"/>
      <w:bookmarkStart w:id="7217" w:name="_Toc74915991"/>
      <w:bookmarkStart w:id="7218" w:name="_Toc76114616"/>
      <w:bookmarkStart w:id="7219" w:name="_Toc76544502"/>
      <w:bookmarkStart w:id="7220" w:name="_Toc82536624"/>
      <w:bookmarkStart w:id="7221" w:name="_Toc89952917"/>
      <w:bookmarkStart w:id="7222" w:name="_Toc98766733"/>
      <w:bookmarkStart w:id="7223" w:name="_Toc99703096"/>
      <w:bookmarkStart w:id="7224" w:name="_Toc106206886"/>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7214"/>
      <w:bookmarkEnd w:id="7215"/>
      <w:bookmarkEnd w:id="7216"/>
      <w:bookmarkEnd w:id="7217"/>
      <w:bookmarkEnd w:id="7218"/>
      <w:bookmarkEnd w:id="7219"/>
      <w:bookmarkEnd w:id="7220"/>
      <w:bookmarkEnd w:id="7221"/>
      <w:bookmarkEnd w:id="7222"/>
      <w:bookmarkEnd w:id="7223"/>
      <w:bookmarkEnd w:id="7224"/>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225" w:name="_Toc58915974"/>
      <w:bookmarkStart w:id="7226" w:name="_Toc58918155"/>
      <w:bookmarkStart w:id="7227" w:name="_Toc66694025"/>
      <w:bookmarkStart w:id="7228" w:name="_Toc74915992"/>
      <w:bookmarkStart w:id="7229" w:name="_Toc76114617"/>
      <w:bookmarkStart w:id="7230" w:name="_Toc76544503"/>
      <w:bookmarkStart w:id="7231" w:name="_Toc82536625"/>
      <w:bookmarkStart w:id="7232" w:name="_Toc89952918"/>
      <w:bookmarkStart w:id="7233" w:name="_Toc98766734"/>
      <w:bookmarkStart w:id="7234" w:name="_Toc99703097"/>
      <w:bookmarkStart w:id="7235" w:name="_Toc106206887"/>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225"/>
      <w:bookmarkEnd w:id="7226"/>
      <w:bookmarkEnd w:id="7227"/>
      <w:bookmarkEnd w:id="7228"/>
      <w:bookmarkEnd w:id="7229"/>
      <w:bookmarkEnd w:id="7230"/>
      <w:bookmarkEnd w:id="7231"/>
      <w:bookmarkEnd w:id="7232"/>
      <w:bookmarkEnd w:id="7233"/>
      <w:bookmarkEnd w:id="7234"/>
      <w:bookmarkEnd w:id="7235"/>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7236" w:name="_Toc58915975"/>
      <w:bookmarkStart w:id="7237" w:name="_Toc58918156"/>
      <w:bookmarkStart w:id="7238" w:name="_Toc66694026"/>
      <w:bookmarkStart w:id="7239" w:name="_Toc74915993"/>
      <w:bookmarkStart w:id="7240" w:name="_Toc76114618"/>
      <w:bookmarkStart w:id="7241" w:name="_Toc76544504"/>
      <w:bookmarkStart w:id="7242" w:name="_Toc82536626"/>
      <w:bookmarkStart w:id="7243" w:name="_Toc89952919"/>
      <w:bookmarkStart w:id="7244" w:name="_Toc98766735"/>
      <w:bookmarkStart w:id="7245" w:name="_Toc99703098"/>
      <w:bookmarkStart w:id="7246" w:name="_Toc106206888"/>
      <w:r w:rsidRPr="00931575">
        <w:t>8.2.8.1</w:t>
      </w:r>
      <w:r w:rsidRPr="00931575">
        <w:tab/>
        <w:t>Definition and applicability</w:t>
      </w:r>
      <w:bookmarkEnd w:id="7236"/>
      <w:bookmarkEnd w:id="7237"/>
      <w:bookmarkEnd w:id="7238"/>
      <w:bookmarkEnd w:id="7239"/>
      <w:bookmarkEnd w:id="7240"/>
      <w:bookmarkEnd w:id="7241"/>
      <w:bookmarkEnd w:id="7242"/>
      <w:bookmarkEnd w:id="7243"/>
      <w:bookmarkEnd w:id="7244"/>
      <w:bookmarkEnd w:id="7245"/>
      <w:bookmarkEnd w:id="7246"/>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247" w:name="_Toc58915976"/>
      <w:bookmarkStart w:id="7248" w:name="_Toc58918157"/>
      <w:bookmarkStart w:id="7249" w:name="_Toc66694027"/>
      <w:bookmarkStart w:id="7250" w:name="_Toc74915994"/>
      <w:bookmarkStart w:id="7251" w:name="_Toc76114619"/>
      <w:bookmarkStart w:id="7252" w:name="_Toc76544505"/>
      <w:bookmarkStart w:id="7253" w:name="_Toc82536627"/>
      <w:bookmarkStart w:id="7254" w:name="_Toc89952920"/>
      <w:bookmarkStart w:id="7255" w:name="_Toc98766736"/>
      <w:bookmarkStart w:id="7256" w:name="_Toc99703099"/>
      <w:bookmarkStart w:id="7257" w:name="_Toc106206889"/>
      <w:r w:rsidRPr="00931575">
        <w:t>8.2.8.2</w:t>
      </w:r>
      <w:r w:rsidRPr="00931575">
        <w:tab/>
        <w:t>Minimum Requirement</w:t>
      </w:r>
      <w:bookmarkEnd w:id="7247"/>
      <w:bookmarkEnd w:id="7248"/>
      <w:bookmarkEnd w:id="7249"/>
      <w:bookmarkEnd w:id="7250"/>
      <w:bookmarkEnd w:id="7251"/>
      <w:bookmarkEnd w:id="7252"/>
      <w:bookmarkEnd w:id="7253"/>
      <w:bookmarkEnd w:id="7254"/>
      <w:bookmarkEnd w:id="7255"/>
      <w:bookmarkEnd w:id="7256"/>
      <w:bookmarkEnd w:id="7257"/>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258" w:name="_Toc58915977"/>
      <w:bookmarkStart w:id="7259" w:name="_Toc58918158"/>
      <w:bookmarkStart w:id="7260" w:name="_Toc66694028"/>
      <w:bookmarkStart w:id="7261" w:name="_Toc74915995"/>
      <w:bookmarkStart w:id="7262" w:name="_Toc76114620"/>
      <w:bookmarkStart w:id="7263" w:name="_Toc76544506"/>
      <w:bookmarkStart w:id="7264" w:name="_Toc82536628"/>
      <w:bookmarkStart w:id="7265" w:name="_Toc89952921"/>
      <w:bookmarkStart w:id="7266" w:name="_Toc98766737"/>
      <w:bookmarkStart w:id="7267" w:name="_Toc99703100"/>
      <w:bookmarkStart w:id="7268" w:name="_Toc106206890"/>
      <w:r w:rsidRPr="00931575">
        <w:t>8.2.8.3</w:t>
      </w:r>
      <w:r w:rsidRPr="00931575">
        <w:tab/>
        <w:t>Test purpose</w:t>
      </w:r>
      <w:bookmarkEnd w:id="7258"/>
      <w:bookmarkEnd w:id="7259"/>
      <w:bookmarkEnd w:id="7260"/>
      <w:bookmarkEnd w:id="7261"/>
      <w:bookmarkEnd w:id="7262"/>
      <w:bookmarkEnd w:id="7263"/>
      <w:bookmarkEnd w:id="7264"/>
      <w:bookmarkEnd w:id="7265"/>
      <w:bookmarkEnd w:id="7266"/>
      <w:bookmarkEnd w:id="7267"/>
      <w:bookmarkEnd w:id="726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269" w:name="_Toc58915978"/>
      <w:bookmarkStart w:id="7270" w:name="_Toc58918159"/>
      <w:bookmarkStart w:id="7271" w:name="_Toc66694029"/>
      <w:bookmarkStart w:id="7272" w:name="_Toc74915996"/>
      <w:bookmarkStart w:id="7273" w:name="_Toc76114621"/>
      <w:bookmarkStart w:id="7274" w:name="_Toc76544507"/>
      <w:bookmarkStart w:id="7275" w:name="_Toc82536629"/>
      <w:bookmarkStart w:id="7276" w:name="_Toc89952922"/>
      <w:bookmarkStart w:id="7277" w:name="_Toc98766738"/>
      <w:bookmarkStart w:id="7278" w:name="_Toc99703101"/>
      <w:bookmarkStart w:id="7279" w:name="_Toc106206891"/>
      <w:r w:rsidRPr="00931575">
        <w:t>8.2.8.4</w:t>
      </w:r>
      <w:r w:rsidRPr="00931575">
        <w:tab/>
        <w:t>Method of test</w:t>
      </w:r>
      <w:bookmarkEnd w:id="7269"/>
      <w:bookmarkEnd w:id="7270"/>
      <w:bookmarkEnd w:id="7271"/>
      <w:bookmarkEnd w:id="7272"/>
      <w:bookmarkEnd w:id="7273"/>
      <w:bookmarkEnd w:id="7274"/>
      <w:bookmarkEnd w:id="7275"/>
      <w:bookmarkEnd w:id="7276"/>
      <w:bookmarkEnd w:id="7277"/>
      <w:bookmarkEnd w:id="7278"/>
      <w:bookmarkEnd w:id="7279"/>
    </w:p>
    <w:p w14:paraId="7A1A6E7B" w14:textId="77777777" w:rsidR="007F5CD7" w:rsidRPr="00931575" w:rsidRDefault="007F5CD7" w:rsidP="007F5CD7">
      <w:pPr>
        <w:pStyle w:val="Heading5"/>
      </w:pPr>
      <w:bookmarkStart w:id="7280" w:name="_Toc58915979"/>
      <w:bookmarkStart w:id="7281" w:name="_Toc58918160"/>
      <w:bookmarkStart w:id="7282" w:name="_Toc66694030"/>
      <w:bookmarkStart w:id="7283" w:name="_Toc74915997"/>
      <w:bookmarkStart w:id="7284" w:name="_Toc76114622"/>
      <w:bookmarkStart w:id="7285" w:name="_Toc76544508"/>
      <w:bookmarkStart w:id="7286" w:name="_Toc82536630"/>
      <w:bookmarkStart w:id="7287" w:name="_Toc89952923"/>
      <w:bookmarkStart w:id="7288" w:name="_Toc98766739"/>
      <w:bookmarkStart w:id="7289" w:name="_Toc99703102"/>
      <w:bookmarkStart w:id="7290" w:name="_Toc106206892"/>
      <w:r w:rsidRPr="00931575">
        <w:t>8.2.8.4.1</w:t>
      </w:r>
      <w:r w:rsidRPr="00931575">
        <w:tab/>
        <w:t>Initial conditions</w:t>
      </w:r>
      <w:bookmarkEnd w:id="7280"/>
      <w:bookmarkEnd w:id="7281"/>
      <w:bookmarkEnd w:id="7282"/>
      <w:bookmarkEnd w:id="7283"/>
      <w:bookmarkEnd w:id="7284"/>
      <w:bookmarkEnd w:id="7285"/>
      <w:bookmarkEnd w:id="7286"/>
      <w:bookmarkEnd w:id="7287"/>
      <w:bookmarkEnd w:id="7288"/>
      <w:bookmarkEnd w:id="7289"/>
      <w:bookmarkEnd w:id="7290"/>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291" w:name="_Toc58915980"/>
      <w:bookmarkStart w:id="7292" w:name="_Toc58918161"/>
      <w:bookmarkStart w:id="7293" w:name="_Toc66694031"/>
      <w:bookmarkStart w:id="7294" w:name="_Toc74915998"/>
      <w:bookmarkStart w:id="7295" w:name="_Toc76114623"/>
      <w:bookmarkStart w:id="7296" w:name="_Toc76544509"/>
      <w:bookmarkStart w:id="7297" w:name="_Toc82536631"/>
      <w:bookmarkStart w:id="7298" w:name="_Toc89952924"/>
      <w:bookmarkStart w:id="7299" w:name="_Toc98766740"/>
      <w:bookmarkStart w:id="7300" w:name="_Toc99703103"/>
      <w:bookmarkStart w:id="7301" w:name="_Toc106206893"/>
      <w:r w:rsidRPr="00931575">
        <w:t>8.2.8.4.2</w:t>
      </w:r>
      <w:r w:rsidRPr="00931575">
        <w:tab/>
        <w:t>Procedure</w:t>
      </w:r>
      <w:bookmarkEnd w:id="7291"/>
      <w:bookmarkEnd w:id="7292"/>
      <w:bookmarkEnd w:id="7293"/>
      <w:bookmarkEnd w:id="7294"/>
      <w:bookmarkEnd w:id="7295"/>
      <w:bookmarkEnd w:id="7296"/>
      <w:bookmarkEnd w:id="7297"/>
      <w:bookmarkEnd w:id="7298"/>
      <w:bookmarkEnd w:id="7299"/>
      <w:bookmarkEnd w:id="7300"/>
      <w:bookmarkEnd w:id="7301"/>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302" w:name="_Toc58915981"/>
      <w:bookmarkStart w:id="7303" w:name="_Toc58918162"/>
      <w:bookmarkStart w:id="7304" w:name="_Toc66694032"/>
      <w:bookmarkStart w:id="7305" w:name="_Toc74915999"/>
      <w:bookmarkStart w:id="7306" w:name="_Toc76114624"/>
      <w:bookmarkStart w:id="7307" w:name="_Toc76544510"/>
      <w:bookmarkStart w:id="7308" w:name="_Toc82536632"/>
      <w:bookmarkStart w:id="7309" w:name="_Toc89952925"/>
      <w:bookmarkStart w:id="7310" w:name="_Toc98766741"/>
      <w:bookmarkStart w:id="7311" w:name="_Toc99703104"/>
      <w:bookmarkStart w:id="7312" w:name="_Toc106206894"/>
      <w:r w:rsidRPr="00931575">
        <w:t>8.2.8.5</w:t>
      </w:r>
      <w:r w:rsidRPr="00931575">
        <w:tab/>
        <w:t>Test Requirement</w:t>
      </w:r>
      <w:bookmarkEnd w:id="7302"/>
      <w:bookmarkEnd w:id="7303"/>
      <w:bookmarkEnd w:id="7304"/>
      <w:bookmarkEnd w:id="7305"/>
      <w:bookmarkEnd w:id="7306"/>
      <w:bookmarkEnd w:id="7307"/>
      <w:bookmarkEnd w:id="7308"/>
      <w:bookmarkEnd w:id="7309"/>
      <w:bookmarkEnd w:id="7310"/>
      <w:bookmarkEnd w:id="7311"/>
      <w:bookmarkEnd w:id="7312"/>
    </w:p>
    <w:p w14:paraId="2E3931B5" w14:textId="77777777" w:rsidR="007F5CD7" w:rsidRPr="00931575" w:rsidRDefault="007F5CD7" w:rsidP="007F5CD7">
      <w:pPr>
        <w:pStyle w:val="Heading5"/>
        <w:rPr>
          <w:rFonts w:cs="Arial"/>
          <w:i/>
          <w:iCs/>
          <w:szCs w:val="22"/>
          <w:lang w:eastAsia="zh-CN"/>
        </w:rPr>
      </w:pPr>
      <w:bookmarkStart w:id="7313" w:name="_Toc58915982"/>
      <w:bookmarkStart w:id="7314" w:name="_Toc58918163"/>
      <w:bookmarkStart w:id="7315" w:name="_Toc66694033"/>
      <w:bookmarkStart w:id="7316" w:name="_Toc74916000"/>
      <w:bookmarkStart w:id="7317" w:name="_Toc76114625"/>
      <w:bookmarkStart w:id="7318" w:name="_Toc76544511"/>
      <w:bookmarkStart w:id="7319" w:name="_Toc82536633"/>
      <w:bookmarkStart w:id="7320" w:name="_Toc89952926"/>
      <w:bookmarkStart w:id="7321" w:name="_Toc98766742"/>
      <w:bookmarkStart w:id="7322" w:name="_Toc99703105"/>
      <w:bookmarkStart w:id="7323" w:name="_Toc106206895"/>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313"/>
      <w:bookmarkEnd w:id="7314"/>
      <w:bookmarkEnd w:id="7315"/>
      <w:bookmarkEnd w:id="7316"/>
      <w:bookmarkEnd w:id="7317"/>
      <w:bookmarkEnd w:id="7318"/>
      <w:bookmarkEnd w:id="7319"/>
      <w:bookmarkEnd w:id="7320"/>
      <w:bookmarkEnd w:id="7321"/>
      <w:bookmarkEnd w:id="7322"/>
      <w:bookmarkEnd w:id="7323"/>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324" w:name="_Toc58915983"/>
      <w:bookmarkStart w:id="7325" w:name="_Toc58918164"/>
      <w:bookmarkStart w:id="7326" w:name="_Toc66694034"/>
      <w:bookmarkStart w:id="7327" w:name="_Toc74916001"/>
      <w:bookmarkStart w:id="7328" w:name="_Toc76114626"/>
      <w:bookmarkStart w:id="7329" w:name="_Toc76544512"/>
      <w:bookmarkStart w:id="7330" w:name="_Toc82536634"/>
      <w:bookmarkStart w:id="7331" w:name="_Toc89952927"/>
      <w:bookmarkStart w:id="7332" w:name="_Toc98766743"/>
      <w:bookmarkStart w:id="7333" w:name="_Toc99703106"/>
      <w:bookmarkStart w:id="7334" w:name="_Toc106206896"/>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324"/>
      <w:bookmarkEnd w:id="7325"/>
      <w:bookmarkEnd w:id="7326"/>
      <w:bookmarkEnd w:id="7327"/>
      <w:bookmarkEnd w:id="7328"/>
      <w:bookmarkEnd w:id="7329"/>
      <w:bookmarkEnd w:id="7330"/>
      <w:bookmarkEnd w:id="7331"/>
      <w:bookmarkEnd w:id="7332"/>
      <w:bookmarkEnd w:id="7333"/>
      <w:bookmarkEnd w:id="7334"/>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335" w:name="_Toc58915984"/>
      <w:bookmarkStart w:id="7336" w:name="_Toc58918165"/>
      <w:bookmarkStart w:id="7337" w:name="_Toc66694035"/>
      <w:bookmarkStart w:id="7338" w:name="_Toc74916002"/>
      <w:bookmarkStart w:id="7339" w:name="_Toc76114627"/>
      <w:bookmarkStart w:id="7340" w:name="_Toc76544513"/>
      <w:bookmarkStart w:id="7341" w:name="_Toc82536635"/>
      <w:bookmarkStart w:id="7342" w:name="_Toc89952928"/>
      <w:bookmarkStart w:id="7343" w:name="_Toc98766744"/>
      <w:bookmarkStart w:id="7344" w:name="_Toc99703107"/>
      <w:bookmarkStart w:id="7345" w:name="_Toc106206897"/>
      <w:r w:rsidRPr="00931575">
        <w:t>8.2.</w:t>
      </w:r>
      <w:r w:rsidRPr="00931575">
        <w:rPr>
          <w:lang w:eastAsia="zh-CN"/>
        </w:rPr>
        <w:t>9</w:t>
      </w:r>
      <w:r w:rsidRPr="00931575">
        <w:tab/>
        <w:t xml:space="preserve">Performance requirements for </w:t>
      </w:r>
      <w:r w:rsidRPr="00931575">
        <w:rPr>
          <w:lang w:eastAsia="zh-CN"/>
        </w:rPr>
        <w:t>MsgA PUSCH</w:t>
      </w:r>
      <w:bookmarkEnd w:id="7335"/>
      <w:bookmarkEnd w:id="7336"/>
      <w:bookmarkEnd w:id="7337"/>
      <w:bookmarkEnd w:id="7338"/>
      <w:bookmarkEnd w:id="7339"/>
      <w:bookmarkEnd w:id="7340"/>
      <w:bookmarkEnd w:id="7341"/>
      <w:bookmarkEnd w:id="7342"/>
      <w:bookmarkEnd w:id="7343"/>
      <w:bookmarkEnd w:id="7344"/>
      <w:bookmarkEnd w:id="7345"/>
    </w:p>
    <w:p w14:paraId="03F12F64" w14:textId="5A954A3E" w:rsidR="00BA36CA" w:rsidRPr="00931575" w:rsidRDefault="00BA36CA" w:rsidP="00BA36CA">
      <w:pPr>
        <w:pStyle w:val="Heading4"/>
      </w:pPr>
      <w:bookmarkStart w:id="7346" w:name="_Toc58915985"/>
      <w:bookmarkStart w:id="7347" w:name="_Toc58918166"/>
      <w:bookmarkStart w:id="7348" w:name="_Toc66694036"/>
      <w:bookmarkStart w:id="7349" w:name="_Toc74916003"/>
      <w:bookmarkStart w:id="7350" w:name="_Toc76114628"/>
      <w:bookmarkStart w:id="7351" w:name="_Toc76544514"/>
      <w:bookmarkStart w:id="7352" w:name="_Toc82536636"/>
      <w:bookmarkStart w:id="7353" w:name="_Toc89952929"/>
      <w:bookmarkStart w:id="7354" w:name="_Toc98766745"/>
      <w:bookmarkStart w:id="7355" w:name="_Toc99703108"/>
      <w:bookmarkStart w:id="7356" w:name="_Toc106206898"/>
      <w:r w:rsidRPr="00931575">
        <w:t>8.2.</w:t>
      </w:r>
      <w:r w:rsidRPr="00931575">
        <w:rPr>
          <w:lang w:eastAsia="zh-CN"/>
        </w:rPr>
        <w:t>9</w:t>
      </w:r>
      <w:r w:rsidRPr="00931575">
        <w:t>.1</w:t>
      </w:r>
      <w:r w:rsidRPr="00931575">
        <w:tab/>
        <w:t>Definition and applicability</w:t>
      </w:r>
      <w:bookmarkEnd w:id="7346"/>
      <w:bookmarkEnd w:id="7347"/>
      <w:bookmarkEnd w:id="7348"/>
      <w:bookmarkEnd w:id="7349"/>
      <w:bookmarkEnd w:id="7350"/>
      <w:bookmarkEnd w:id="7351"/>
      <w:bookmarkEnd w:id="7352"/>
      <w:bookmarkEnd w:id="7353"/>
      <w:bookmarkEnd w:id="7354"/>
      <w:bookmarkEnd w:id="7355"/>
      <w:bookmarkEnd w:id="7356"/>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357" w:name="_Toc58915986"/>
      <w:bookmarkStart w:id="7358" w:name="_Toc58918167"/>
      <w:bookmarkStart w:id="7359" w:name="_Toc66694037"/>
      <w:bookmarkStart w:id="7360" w:name="_Toc74916004"/>
      <w:bookmarkStart w:id="7361" w:name="_Toc76114629"/>
      <w:bookmarkStart w:id="7362" w:name="_Toc76544515"/>
      <w:bookmarkStart w:id="7363" w:name="_Toc82536637"/>
      <w:bookmarkStart w:id="7364" w:name="_Toc89952930"/>
      <w:bookmarkStart w:id="7365" w:name="_Toc98766746"/>
      <w:bookmarkStart w:id="7366" w:name="_Toc99703109"/>
      <w:bookmarkStart w:id="7367" w:name="_Toc106206899"/>
      <w:bookmarkStart w:id="7368" w:name="_Hlk58915356"/>
      <w:r w:rsidRPr="00931575">
        <w:t>8.2.</w:t>
      </w:r>
      <w:r w:rsidRPr="00931575">
        <w:rPr>
          <w:lang w:eastAsia="zh-CN"/>
        </w:rPr>
        <w:t>9</w:t>
      </w:r>
      <w:r w:rsidRPr="00931575">
        <w:t>.2</w:t>
      </w:r>
      <w:r w:rsidRPr="00931575">
        <w:tab/>
        <w:t>Minimum Requirement</w:t>
      </w:r>
      <w:bookmarkEnd w:id="7357"/>
      <w:bookmarkEnd w:id="7358"/>
      <w:bookmarkEnd w:id="7359"/>
      <w:bookmarkEnd w:id="7360"/>
      <w:bookmarkEnd w:id="7361"/>
      <w:bookmarkEnd w:id="7362"/>
      <w:bookmarkEnd w:id="7363"/>
      <w:bookmarkEnd w:id="7364"/>
      <w:bookmarkEnd w:id="7365"/>
      <w:bookmarkEnd w:id="7366"/>
      <w:bookmarkEnd w:id="7367"/>
    </w:p>
    <w:p w14:paraId="7AE2597C" w14:textId="17A68252" w:rsidR="00E55975" w:rsidRPr="00BF5400" w:rsidRDefault="00E55975" w:rsidP="00E55975">
      <w:pPr>
        <w:rPr>
          <w:rFonts w:eastAsia="DengXian"/>
        </w:rPr>
      </w:pPr>
      <w:bookmarkStart w:id="7369" w:name="_Toc58915987"/>
      <w:bookmarkStart w:id="7370" w:name="_Toc58918168"/>
      <w:bookmarkEnd w:id="736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7371" w:name="_Toc66694038"/>
      <w:bookmarkStart w:id="7372" w:name="_Toc74916005"/>
      <w:bookmarkStart w:id="7373" w:name="_Toc76114630"/>
      <w:bookmarkStart w:id="7374" w:name="_Toc76544516"/>
      <w:bookmarkStart w:id="7375" w:name="_Toc82536638"/>
      <w:bookmarkStart w:id="7376" w:name="_Toc89952931"/>
      <w:bookmarkStart w:id="7377" w:name="_Toc98766747"/>
      <w:bookmarkStart w:id="7378" w:name="_Toc99703110"/>
      <w:bookmarkStart w:id="7379" w:name="_Toc106206900"/>
      <w:r w:rsidRPr="00931575">
        <w:t>8.2.</w:t>
      </w:r>
      <w:r w:rsidRPr="00931575">
        <w:rPr>
          <w:lang w:eastAsia="zh-CN"/>
        </w:rPr>
        <w:t>9</w:t>
      </w:r>
      <w:r w:rsidRPr="00931575">
        <w:t>.3</w:t>
      </w:r>
      <w:r w:rsidRPr="00931575">
        <w:tab/>
        <w:t>Test Purpose</w:t>
      </w:r>
      <w:bookmarkEnd w:id="7369"/>
      <w:bookmarkEnd w:id="7370"/>
      <w:bookmarkEnd w:id="7371"/>
      <w:bookmarkEnd w:id="7372"/>
      <w:bookmarkEnd w:id="7373"/>
      <w:bookmarkEnd w:id="7374"/>
      <w:bookmarkEnd w:id="7375"/>
      <w:bookmarkEnd w:id="7376"/>
      <w:bookmarkEnd w:id="7377"/>
      <w:bookmarkEnd w:id="7378"/>
      <w:bookmarkEnd w:id="737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380" w:name="_Toc58915988"/>
      <w:bookmarkStart w:id="7381" w:name="_Toc58918169"/>
      <w:bookmarkStart w:id="7382" w:name="_Toc66694039"/>
      <w:bookmarkStart w:id="7383" w:name="_Toc74916006"/>
      <w:bookmarkStart w:id="7384" w:name="_Toc76114631"/>
      <w:bookmarkStart w:id="7385" w:name="_Toc76544517"/>
      <w:bookmarkStart w:id="7386" w:name="_Toc82536639"/>
      <w:bookmarkStart w:id="7387" w:name="_Toc89952932"/>
      <w:bookmarkStart w:id="7388" w:name="_Toc98766748"/>
      <w:bookmarkStart w:id="7389" w:name="_Toc99703111"/>
      <w:bookmarkStart w:id="7390" w:name="_Toc106206901"/>
      <w:r w:rsidRPr="00931575">
        <w:t>8.2.</w:t>
      </w:r>
      <w:r w:rsidRPr="00931575">
        <w:rPr>
          <w:lang w:eastAsia="zh-CN"/>
        </w:rPr>
        <w:t>9</w:t>
      </w:r>
      <w:r w:rsidRPr="00931575">
        <w:t>.4</w:t>
      </w:r>
      <w:r w:rsidRPr="00931575">
        <w:tab/>
        <w:t>Method of test</w:t>
      </w:r>
      <w:bookmarkEnd w:id="7380"/>
      <w:bookmarkEnd w:id="7381"/>
      <w:bookmarkEnd w:id="7382"/>
      <w:bookmarkEnd w:id="7383"/>
      <w:bookmarkEnd w:id="7384"/>
      <w:bookmarkEnd w:id="7385"/>
      <w:bookmarkEnd w:id="7386"/>
      <w:bookmarkEnd w:id="7387"/>
      <w:bookmarkEnd w:id="7388"/>
      <w:bookmarkEnd w:id="7389"/>
      <w:bookmarkEnd w:id="7390"/>
    </w:p>
    <w:p w14:paraId="108672F0" w14:textId="32A7E57B" w:rsidR="00BA36CA" w:rsidRPr="00931575" w:rsidRDefault="00BA36CA" w:rsidP="00BA36CA">
      <w:pPr>
        <w:pStyle w:val="Heading5"/>
      </w:pPr>
      <w:bookmarkStart w:id="7391" w:name="_Toc58915989"/>
      <w:bookmarkStart w:id="7392" w:name="_Toc58918170"/>
      <w:bookmarkStart w:id="7393" w:name="_Toc66694040"/>
      <w:bookmarkStart w:id="7394" w:name="_Toc74916007"/>
      <w:bookmarkStart w:id="7395" w:name="_Toc76114632"/>
      <w:bookmarkStart w:id="7396" w:name="_Toc76544518"/>
      <w:bookmarkStart w:id="7397" w:name="_Toc82536640"/>
      <w:bookmarkStart w:id="7398" w:name="_Toc89952933"/>
      <w:bookmarkStart w:id="7399" w:name="_Toc98766749"/>
      <w:bookmarkStart w:id="7400" w:name="_Toc99703112"/>
      <w:bookmarkStart w:id="7401" w:name="_Toc106206902"/>
      <w:r w:rsidRPr="00931575">
        <w:t>8.2.</w:t>
      </w:r>
      <w:r w:rsidRPr="00931575">
        <w:rPr>
          <w:lang w:eastAsia="zh-CN"/>
        </w:rPr>
        <w:t>9</w:t>
      </w:r>
      <w:r w:rsidRPr="00931575">
        <w:t>.4.1</w:t>
      </w:r>
      <w:r w:rsidRPr="00931575">
        <w:tab/>
        <w:t>Initial Conditions</w:t>
      </w:r>
      <w:bookmarkEnd w:id="7391"/>
      <w:bookmarkEnd w:id="7392"/>
      <w:bookmarkEnd w:id="7393"/>
      <w:bookmarkEnd w:id="7394"/>
      <w:bookmarkEnd w:id="7395"/>
      <w:bookmarkEnd w:id="7396"/>
      <w:bookmarkEnd w:id="7397"/>
      <w:bookmarkEnd w:id="7398"/>
      <w:bookmarkEnd w:id="7399"/>
      <w:bookmarkEnd w:id="7400"/>
      <w:bookmarkEnd w:id="7401"/>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7402" w:name="_Toc58915990"/>
      <w:bookmarkStart w:id="740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7404" w:name="_Toc66694041"/>
      <w:bookmarkStart w:id="7405" w:name="_Toc74916008"/>
      <w:bookmarkStart w:id="7406" w:name="_Toc76114633"/>
      <w:bookmarkStart w:id="7407" w:name="_Toc76544519"/>
      <w:bookmarkStart w:id="7408" w:name="_Toc82536641"/>
      <w:bookmarkStart w:id="7409" w:name="_Toc89952934"/>
      <w:bookmarkStart w:id="7410" w:name="_Toc98766750"/>
      <w:bookmarkStart w:id="7411" w:name="_Toc99703113"/>
      <w:bookmarkStart w:id="7412" w:name="_Toc106206903"/>
      <w:r w:rsidRPr="00931575">
        <w:t>8.2.</w:t>
      </w:r>
      <w:r w:rsidRPr="00931575">
        <w:rPr>
          <w:lang w:eastAsia="zh-CN"/>
        </w:rPr>
        <w:t>9</w:t>
      </w:r>
      <w:r w:rsidRPr="00931575">
        <w:t>.4.2</w:t>
      </w:r>
      <w:r w:rsidRPr="00931575">
        <w:tab/>
        <w:t>Procedure</w:t>
      </w:r>
      <w:bookmarkEnd w:id="7402"/>
      <w:bookmarkEnd w:id="7403"/>
      <w:bookmarkEnd w:id="7404"/>
      <w:bookmarkEnd w:id="7405"/>
      <w:bookmarkEnd w:id="7406"/>
      <w:bookmarkEnd w:id="7407"/>
      <w:bookmarkEnd w:id="7408"/>
      <w:bookmarkEnd w:id="7409"/>
      <w:bookmarkEnd w:id="7410"/>
      <w:bookmarkEnd w:id="7411"/>
      <w:bookmarkEnd w:id="7412"/>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15pt" o:ole="">
            <v:imagedata r:id="rId63" o:title=""/>
          </v:shape>
          <o:OLEObject Type="Embed" ProgID="Visio.Drawing.11" ShapeID="_x0000_i1045" DrawAspect="Content" ObjectID="_1717578116"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15pt" o:ole="">
            <v:imagedata r:id="rId65" o:title=""/>
          </v:shape>
          <o:OLEObject Type="Embed" ProgID="Visio.Drawing.11" ShapeID="_x0000_i1046" DrawAspect="Content" ObjectID="_1717578117"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15pt" o:ole="">
            <v:imagedata r:id="rId67" o:title=""/>
          </v:shape>
          <o:OLEObject Type="Embed" ProgID="Visio.Drawing.11" ShapeID="_x0000_i1047" DrawAspect="Content" ObjectID="_1717578118"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15pt" o:ole="">
            <v:imagedata r:id="rId69" o:title=""/>
          </v:shape>
          <o:OLEObject Type="Embed" ProgID="Visio.Drawing.11" ShapeID="_x0000_i1048" DrawAspect="Content" ObjectID="_1717578119"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413" w:name="_Toc58915991"/>
      <w:bookmarkStart w:id="7414" w:name="_Toc58918172"/>
      <w:bookmarkStart w:id="7415" w:name="_Toc66694042"/>
      <w:bookmarkStart w:id="7416" w:name="_Toc74916009"/>
      <w:bookmarkStart w:id="7417" w:name="_Toc76114634"/>
      <w:bookmarkStart w:id="7418" w:name="_Toc76544520"/>
      <w:bookmarkStart w:id="7419" w:name="_Toc82536642"/>
      <w:bookmarkStart w:id="7420" w:name="_Toc89952935"/>
      <w:bookmarkStart w:id="7421" w:name="_Toc98766751"/>
      <w:bookmarkStart w:id="7422" w:name="_Toc99703114"/>
      <w:bookmarkStart w:id="7423" w:name="_Toc106206904"/>
      <w:r w:rsidRPr="00931575">
        <w:t>8.2.</w:t>
      </w:r>
      <w:r w:rsidRPr="00931575">
        <w:rPr>
          <w:lang w:eastAsia="zh-CN"/>
        </w:rPr>
        <w:t>9</w:t>
      </w:r>
      <w:r w:rsidRPr="00931575">
        <w:t>.5</w:t>
      </w:r>
      <w:r w:rsidRPr="00931575">
        <w:tab/>
        <w:t>Test Requirement</w:t>
      </w:r>
      <w:bookmarkEnd w:id="7413"/>
      <w:bookmarkEnd w:id="7414"/>
      <w:bookmarkEnd w:id="7415"/>
      <w:bookmarkEnd w:id="7416"/>
      <w:bookmarkEnd w:id="7417"/>
      <w:bookmarkEnd w:id="7418"/>
      <w:bookmarkEnd w:id="7419"/>
      <w:bookmarkEnd w:id="7420"/>
      <w:bookmarkEnd w:id="7421"/>
      <w:bookmarkEnd w:id="7422"/>
      <w:bookmarkEnd w:id="7423"/>
    </w:p>
    <w:p w14:paraId="13D11B7C" w14:textId="7F49D1B4" w:rsidR="00BA36CA" w:rsidRPr="00931575" w:rsidRDefault="00BA36CA" w:rsidP="00BA36CA">
      <w:pPr>
        <w:pStyle w:val="Heading5"/>
        <w:rPr>
          <w:i/>
        </w:rPr>
      </w:pPr>
      <w:bookmarkStart w:id="7424" w:name="_Toc58915992"/>
      <w:bookmarkStart w:id="7425" w:name="_Toc58918173"/>
      <w:bookmarkStart w:id="7426" w:name="_Toc66694043"/>
      <w:bookmarkStart w:id="7427" w:name="_Toc74916010"/>
      <w:bookmarkStart w:id="7428" w:name="_Toc76114635"/>
      <w:bookmarkStart w:id="7429" w:name="_Toc76544521"/>
      <w:bookmarkStart w:id="7430" w:name="_Toc82536643"/>
      <w:bookmarkStart w:id="7431" w:name="_Toc89952936"/>
      <w:bookmarkStart w:id="7432" w:name="_Toc98766752"/>
      <w:bookmarkStart w:id="7433" w:name="_Toc99703115"/>
      <w:bookmarkStart w:id="7434" w:name="_Toc106206905"/>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424"/>
      <w:bookmarkEnd w:id="7425"/>
      <w:bookmarkEnd w:id="7426"/>
      <w:bookmarkEnd w:id="7427"/>
      <w:bookmarkEnd w:id="7428"/>
      <w:bookmarkEnd w:id="7429"/>
      <w:bookmarkEnd w:id="7430"/>
      <w:bookmarkEnd w:id="7431"/>
      <w:bookmarkEnd w:id="7432"/>
      <w:bookmarkEnd w:id="7433"/>
      <w:bookmarkEnd w:id="7434"/>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7435" w:name="_Toc58915993"/>
      <w:bookmarkStart w:id="7436" w:name="_Toc58918174"/>
      <w:bookmarkStart w:id="7437" w:name="_Toc66694044"/>
      <w:bookmarkStart w:id="7438" w:name="_Toc74916011"/>
      <w:bookmarkStart w:id="7439" w:name="_Toc76114636"/>
      <w:bookmarkStart w:id="7440" w:name="_Toc76544522"/>
      <w:bookmarkStart w:id="7441" w:name="_Toc82536644"/>
      <w:bookmarkStart w:id="7442" w:name="_Toc89952937"/>
      <w:bookmarkStart w:id="7443" w:name="_Toc98766753"/>
      <w:bookmarkStart w:id="7444" w:name="_Toc99703116"/>
      <w:bookmarkStart w:id="7445" w:name="_Toc106206906"/>
      <w:r w:rsidRPr="00931575">
        <w:t>8.2.9</w:t>
      </w:r>
      <w:r w:rsidRPr="00931575">
        <w:rPr>
          <w:rFonts w:hint="eastAsia"/>
        </w:rPr>
        <w:t>.5</w:t>
      </w:r>
      <w:r w:rsidRPr="00931575">
        <w:t>.2</w:t>
      </w:r>
      <w:r w:rsidRPr="00931575">
        <w:tab/>
        <w:t xml:space="preserve">Test Requirement for </w:t>
      </w:r>
      <w:r w:rsidRPr="00931575">
        <w:rPr>
          <w:i/>
        </w:rPr>
        <w:t>BS type 2-O</w:t>
      </w:r>
      <w:bookmarkEnd w:id="7435"/>
      <w:bookmarkEnd w:id="7436"/>
      <w:bookmarkEnd w:id="7437"/>
      <w:bookmarkEnd w:id="7438"/>
      <w:bookmarkEnd w:id="7439"/>
      <w:bookmarkEnd w:id="7440"/>
      <w:bookmarkEnd w:id="7441"/>
      <w:bookmarkEnd w:id="7442"/>
      <w:bookmarkEnd w:id="7443"/>
      <w:bookmarkEnd w:id="7444"/>
      <w:bookmarkEnd w:id="7445"/>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7446" w:name="_Toc61178968"/>
      <w:bookmarkStart w:id="7447" w:name="_Toc61179438"/>
      <w:bookmarkStart w:id="7448" w:name="_Toc74916012"/>
      <w:bookmarkStart w:id="7449" w:name="_Toc76114637"/>
      <w:bookmarkStart w:id="7450" w:name="_Toc76544523"/>
      <w:bookmarkStart w:id="7451" w:name="_Toc82536645"/>
      <w:bookmarkStart w:id="7452" w:name="_Toc89952938"/>
      <w:bookmarkStart w:id="7453" w:name="_Toc98766754"/>
      <w:bookmarkStart w:id="7454" w:name="_Toc99703117"/>
      <w:bookmarkStart w:id="7455" w:name="_Toc106206907"/>
      <w:r>
        <w:t>8.2.10</w:t>
      </w:r>
      <w:r>
        <w:tab/>
        <w:t>Requirements for interlaced PUSCH</w:t>
      </w:r>
      <w:bookmarkEnd w:id="7446"/>
      <w:bookmarkEnd w:id="7447"/>
      <w:bookmarkEnd w:id="7448"/>
      <w:bookmarkEnd w:id="7449"/>
      <w:bookmarkEnd w:id="7450"/>
      <w:bookmarkEnd w:id="7451"/>
      <w:bookmarkEnd w:id="7452"/>
      <w:bookmarkEnd w:id="7453"/>
      <w:bookmarkEnd w:id="7454"/>
      <w:bookmarkEnd w:id="7455"/>
    </w:p>
    <w:p w14:paraId="394F1B3A" w14:textId="1A33EEE1" w:rsidR="00E27907" w:rsidRDefault="00E27907" w:rsidP="00E27907">
      <w:pPr>
        <w:pStyle w:val="Heading4"/>
      </w:pPr>
      <w:bookmarkStart w:id="7456" w:name="_Toc61178969"/>
      <w:bookmarkStart w:id="7457" w:name="_Toc61179439"/>
      <w:bookmarkStart w:id="7458" w:name="_Toc74916013"/>
      <w:bookmarkStart w:id="7459" w:name="_Toc76114638"/>
      <w:bookmarkStart w:id="7460" w:name="_Toc76544524"/>
      <w:bookmarkStart w:id="7461" w:name="_Toc82536646"/>
      <w:bookmarkStart w:id="7462" w:name="_Toc89952939"/>
      <w:bookmarkStart w:id="7463" w:name="_Toc98766755"/>
      <w:bookmarkStart w:id="7464" w:name="_Toc99703118"/>
      <w:bookmarkStart w:id="7465" w:name="_Toc106206908"/>
      <w:bookmarkStart w:id="7466" w:name="OLE_LINK64"/>
      <w:r>
        <w:t>8.2.10.1</w:t>
      </w:r>
      <w:r>
        <w:tab/>
        <w:t>Definition and applicability</w:t>
      </w:r>
      <w:bookmarkEnd w:id="7456"/>
      <w:bookmarkEnd w:id="7457"/>
      <w:bookmarkEnd w:id="7458"/>
      <w:bookmarkEnd w:id="7459"/>
      <w:bookmarkEnd w:id="7460"/>
      <w:bookmarkEnd w:id="7461"/>
      <w:bookmarkEnd w:id="7462"/>
      <w:bookmarkEnd w:id="7463"/>
      <w:bookmarkEnd w:id="7464"/>
      <w:bookmarkEnd w:id="7465"/>
    </w:p>
    <w:bookmarkEnd w:id="7466"/>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7467" w:name="_Toc74916014"/>
      <w:bookmarkStart w:id="7468" w:name="_Toc76114639"/>
      <w:bookmarkStart w:id="7469" w:name="_Toc76544525"/>
      <w:bookmarkStart w:id="7470" w:name="_Toc82536647"/>
      <w:bookmarkStart w:id="7471" w:name="_Toc89952940"/>
      <w:bookmarkStart w:id="7472" w:name="_Toc98766756"/>
      <w:bookmarkStart w:id="7473" w:name="_Toc99703119"/>
      <w:bookmarkStart w:id="7474" w:name="_Toc106206909"/>
      <w:bookmarkStart w:id="7475" w:name="OLE_LINK6"/>
      <w:r>
        <w:t>8.2.10.2</w:t>
      </w:r>
      <w:r>
        <w:tab/>
        <w:t>M</w:t>
      </w:r>
      <w:r>
        <w:rPr>
          <w:lang w:eastAsia="zh-CN"/>
        </w:rPr>
        <w:t>inimum Requirement</w:t>
      </w:r>
      <w:bookmarkEnd w:id="7467"/>
      <w:bookmarkEnd w:id="7468"/>
      <w:bookmarkEnd w:id="7469"/>
      <w:bookmarkEnd w:id="7470"/>
      <w:bookmarkEnd w:id="7471"/>
      <w:bookmarkEnd w:id="7472"/>
      <w:bookmarkEnd w:id="7473"/>
      <w:bookmarkEnd w:id="7474"/>
    </w:p>
    <w:bookmarkEnd w:id="7475"/>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7476" w:name="_Toc74916015"/>
      <w:bookmarkStart w:id="7477" w:name="_Toc76114640"/>
      <w:bookmarkStart w:id="7478" w:name="_Toc76544526"/>
      <w:bookmarkStart w:id="7479" w:name="_Toc82536648"/>
      <w:bookmarkStart w:id="7480" w:name="_Toc89952941"/>
      <w:bookmarkStart w:id="7481" w:name="_Toc98766757"/>
      <w:bookmarkStart w:id="7482" w:name="_Toc99703120"/>
      <w:bookmarkStart w:id="7483" w:name="_Toc106206910"/>
      <w:r>
        <w:t>8.2.10.3</w:t>
      </w:r>
      <w:r>
        <w:tab/>
        <w:t>Test Purpose</w:t>
      </w:r>
      <w:bookmarkEnd w:id="7476"/>
      <w:bookmarkEnd w:id="7477"/>
      <w:bookmarkEnd w:id="7478"/>
      <w:bookmarkEnd w:id="7479"/>
      <w:bookmarkEnd w:id="7480"/>
      <w:bookmarkEnd w:id="7481"/>
      <w:bookmarkEnd w:id="7482"/>
      <w:bookmarkEnd w:id="7483"/>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7484" w:name="_Toc74916016"/>
      <w:bookmarkStart w:id="7485" w:name="_Toc76114641"/>
      <w:bookmarkStart w:id="7486" w:name="_Toc76544527"/>
      <w:bookmarkStart w:id="7487" w:name="_Toc82536649"/>
      <w:bookmarkStart w:id="7488" w:name="_Toc89952942"/>
      <w:bookmarkStart w:id="7489" w:name="_Toc98766758"/>
      <w:bookmarkStart w:id="7490" w:name="_Toc99703121"/>
      <w:bookmarkStart w:id="7491" w:name="_Toc106206911"/>
      <w:r>
        <w:t>8.2.10.4</w:t>
      </w:r>
      <w:r>
        <w:tab/>
        <w:t>M</w:t>
      </w:r>
      <w:r>
        <w:rPr>
          <w:lang w:eastAsia="zh-CN"/>
        </w:rPr>
        <w:t>ethod of test</w:t>
      </w:r>
      <w:bookmarkEnd w:id="7484"/>
      <w:bookmarkEnd w:id="7485"/>
      <w:bookmarkEnd w:id="7486"/>
      <w:bookmarkEnd w:id="7487"/>
      <w:bookmarkEnd w:id="7488"/>
      <w:bookmarkEnd w:id="7489"/>
      <w:bookmarkEnd w:id="7490"/>
      <w:bookmarkEnd w:id="7491"/>
    </w:p>
    <w:p w14:paraId="377C400A" w14:textId="77777777" w:rsidR="00E27907" w:rsidRDefault="00E27907" w:rsidP="00E27907">
      <w:pPr>
        <w:pStyle w:val="Heading5"/>
      </w:pPr>
      <w:bookmarkStart w:id="7492" w:name="_Toc21100113"/>
      <w:bookmarkStart w:id="7493" w:name="_Toc29809911"/>
      <w:bookmarkStart w:id="7494" w:name="_Toc36645296"/>
      <w:bookmarkStart w:id="7495" w:name="_Toc37272350"/>
      <w:bookmarkStart w:id="7496" w:name="_Toc45884596"/>
      <w:bookmarkStart w:id="7497" w:name="_Toc53182620"/>
      <w:bookmarkStart w:id="7498" w:name="_Toc58860364"/>
      <w:bookmarkStart w:id="7499" w:name="_Toc58862868"/>
      <w:bookmarkStart w:id="7500" w:name="_Toc61182861"/>
      <w:bookmarkStart w:id="7501" w:name="_Toc74916017"/>
      <w:bookmarkStart w:id="7502" w:name="_Toc76114642"/>
      <w:bookmarkStart w:id="7503" w:name="_Toc76544528"/>
      <w:bookmarkStart w:id="7504" w:name="_Toc82536650"/>
      <w:bookmarkStart w:id="7505" w:name="_Toc89952943"/>
      <w:bookmarkStart w:id="7506" w:name="_Toc98766759"/>
      <w:bookmarkStart w:id="7507" w:name="_Toc99703122"/>
      <w:bookmarkStart w:id="7508" w:name="_Toc106206912"/>
      <w:r>
        <w:t>8.2.10.4.1</w:t>
      </w:r>
      <w:r>
        <w:tab/>
        <w:t>Initial Conditions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7509" w:name="_Toc29809912"/>
      <w:bookmarkStart w:id="7510" w:name="_Toc36645297"/>
      <w:bookmarkStart w:id="7511" w:name="_Toc37272351"/>
      <w:bookmarkStart w:id="7512" w:name="_Toc45884597"/>
      <w:bookmarkStart w:id="7513" w:name="_Toc53182621"/>
      <w:bookmarkStart w:id="7514" w:name="_Toc58860365"/>
      <w:bookmarkStart w:id="7515" w:name="_Toc58862869"/>
      <w:bookmarkStart w:id="7516" w:name="_Toc61182862"/>
      <w:bookmarkStart w:id="7517" w:name="_Toc74916018"/>
      <w:bookmarkStart w:id="7518" w:name="_Toc76114643"/>
      <w:bookmarkStart w:id="7519" w:name="_Toc76544529"/>
      <w:bookmarkStart w:id="7520" w:name="_Toc82536651"/>
      <w:bookmarkStart w:id="7521" w:name="_Toc89952944"/>
      <w:bookmarkStart w:id="7522" w:name="_Toc98766760"/>
      <w:bookmarkStart w:id="7523" w:name="_Toc99703123"/>
      <w:bookmarkStart w:id="7524" w:name="_Toc106206913"/>
      <w:r>
        <w:t>8.2.10.4.2</w:t>
      </w:r>
      <w:r>
        <w:tab/>
        <w:t>Procedure</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7525" w:name="_Toc74916019"/>
      <w:bookmarkStart w:id="7526" w:name="_Toc76114644"/>
      <w:bookmarkStart w:id="7527" w:name="_Toc76544530"/>
      <w:bookmarkStart w:id="7528" w:name="_Toc82536652"/>
      <w:bookmarkStart w:id="7529" w:name="_Toc89952945"/>
      <w:bookmarkStart w:id="7530" w:name="_Toc98766761"/>
      <w:bookmarkStart w:id="7531" w:name="_Toc99703124"/>
      <w:bookmarkStart w:id="7532" w:name="_Toc106206914"/>
      <w:r>
        <w:t>8.2.10.5</w:t>
      </w:r>
      <w:r>
        <w:tab/>
        <w:t>Test Requirement</w:t>
      </w:r>
      <w:bookmarkEnd w:id="7525"/>
      <w:bookmarkEnd w:id="7526"/>
      <w:bookmarkEnd w:id="7527"/>
      <w:bookmarkEnd w:id="7528"/>
      <w:bookmarkEnd w:id="7529"/>
      <w:bookmarkEnd w:id="7530"/>
      <w:bookmarkEnd w:id="7531"/>
      <w:bookmarkEnd w:id="7532"/>
    </w:p>
    <w:p w14:paraId="2AC7EACE" w14:textId="77777777" w:rsidR="00E27907" w:rsidRDefault="00E27907" w:rsidP="00E27907">
      <w:pPr>
        <w:pStyle w:val="Heading5"/>
        <w:rPr>
          <w:rFonts w:cs="Arial"/>
          <w:i/>
          <w:iCs/>
          <w:szCs w:val="22"/>
          <w:lang w:eastAsia="zh-CN"/>
        </w:rPr>
      </w:pPr>
      <w:bookmarkStart w:id="7533" w:name="_Toc74916020"/>
      <w:bookmarkStart w:id="7534" w:name="_Toc76114645"/>
      <w:bookmarkStart w:id="7535" w:name="_Toc76544531"/>
      <w:bookmarkStart w:id="7536" w:name="_Toc82536653"/>
      <w:bookmarkStart w:id="7537" w:name="_Toc89952946"/>
      <w:bookmarkStart w:id="7538" w:name="_Toc98766762"/>
      <w:bookmarkStart w:id="7539" w:name="_Toc99703125"/>
      <w:bookmarkStart w:id="7540" w:name="_Toc106206915"/>
      <w:r>
        <w:t>8.2</w:t>
      </w:r>
      <w:bookmarkStart w:id="7541" w:name="OLE_LINK56"/>
      <w:r>
        <w:t>.</w:t>
      </w:r>
      <w:bookmarkEnd w:id="7541"/>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533"/>
      <w:bookmarkEnd w:id="7534"/>
      <w:bookmarkEnd w:id="7535"/>
      <w:bookmarkEnd w:id="7536"/>
      <w:bookmarkEnd w:id="7537"/>
      <w:bookmarkEnd w:id="7538"/>
      <w:bookmarkEnd w:id="7539"/>
      <w:bookmarkEnd w:id="7540"/>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754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7542"/>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7543"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7543"/>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7544"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7544"/>
    </w:p>
    <w:p w14:paraId="42BABAC5" w14:textId="77777777" w:rsidR="00E27907" w:rsidRDefault="00E27907" w:rsidP="00E27907">
      <w:pPr>
        <w:pStyle w:val="Heading3"/>
        <w:rPr>
          <w:rFonts w:eastAsia="SimSun"/>
        </w:rPr>
      </w:pPr>
      <w:bookmarkStart w:id="7545" w:name="_Toc66701076"/>
      <w:bookmarkStart w:id="7546" w:name="_Toc68697233"/>
      <w:bookmarkStart w:id="7547" w:name="_Toc74916021"/>
      <w:bookmarkStart w:id="7548" w:name="_Toc76114646"/>
      <w:bookmarkStart w:id="7549" w:name="_Toc76544532"/>
      <w:bookmarkStart w:id="7550" w:name="_Toc82536654"/>
      <w:bookmarkStart w:id="7551" w:name="_Toc89952947"/>
      <w:bookmarkStart w:id="7552" w:name="_Toc98766763"/>
      <w:bookmarkStart w:id="7553" w:name="_Toc99703126"/>
      <w:bookmarkStart w:id="7554" w:name="_Toc106206916"/>
      <w:r>
        <w:rPr>
          <w:rFonts w:eastAsia="SimSun"/>
        </w:rPr>
        <w:t>8.2.11</w:t>
      </w:r>
      <w:r>
        <w:rPr>
          <w:rFonts w:eastAsia="SimSun"/>
        </w:rPr>
        <w:tab/>
        <w:t>Performance requirements for CG-UCI multiplexed on interlaced PUSCH</w:t>
      </w:r>
      <w:bookmarkEnd w:id="7545"/>
      <w:bookmarkEnd w:id="7546"/>
      <w:bookmarkEnd w:id="7547"/>
      <w:bookmarkEnd w:id="7548"/>
      <w:bookmarkEnd w:id="7549"/>
      <w:bookmarkEnd w:id="7550"/>
      <w:bookmarkEnd w:id="7551"/>
      <w:bookmarkEnd w:id="7552"/>
      <w:bookmarkEnd w:id="7553"/>
      <w:bookmarkEnd w:id="7554"/>
    </w:p>
    <w:p w14:paraId="109BEE7D" w14:textId="77777777" w:rsidR="00E27907" w:rsidRDefault="00E27907" w:rsidP="00E27907">
      <w:pPr>
        <w:pStyle w:val="Heading4"/>
      </w:pPr>
      <w:bookmarkStart w:id="7555" w:name="_Toc66701077"/>
      <w:bookmarkStart w:id="7556" w:name="_Toc68697234"/>
      <w:bookmarkStart w:id="7557" w:name="_Toc74916022"/>
      <w:bookmarkStart w:id="7558" w:name="_Toc76114647"/>
      <w:bookmarkStart w:id="7559" w:name="_Toc76544533"/>
      <w:bookmarkStart w:id="7560" w:name="_Toc82536655"/>
      <w:bookmarkStart w:id="7561" w:name="_Toc89952948"/>
      <w:bookmarkStart w:id="7562" w:name="_Toc98766764"/>
      <w:bookmarkStart w:id="7563" w:name="_Toc99703127"/>
      <w:bookmarkStart w:id="7564" w:name="_Toc106206917"/>
      <w:r>
        <w:t>8.2.11.1</w:t>
      </w:r>
      <w:r>
        <w:tab/>
        <w:t>Definition and applicability</w:t>
      </w:r>
      <w:bookmarkEnd w:id="7555"/>
      <w:bookmarkEnd w:id="7556"/>
      <w:bookmarkEnd w:id="7557"/>
      <w:bookmarkEnd w:id="7558"/>
      <w:bookmarkEnd w:id="7559"/>
      <w:bookmarkEnd w:id="7560"/>
      <w:bookmarkEnd w:id="7561"/>
      <w:bookmarkEnd w:id="7562"/>
      <w:bookmarkEnd w:id="7563"/>
      <w:bookmarkEnd w:id="7564"/>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7565" w:name="_Toc66701078"/>
      <w:bookmarkStart w:id="7566" w:name="_Toc68697235"/>
      <w:bookmarkStart w:id="7567" w:name="_Toc74916023"/>
      <w:bookmarkStart w:id="7568" w:name="_Toc76114648"/>
      <w:bookmarkStart w:id="7569" w:name="_Toc76544534"/>
      <w:bookmarkStart w:id="7570" w:name="_Toc82536656"/>
      <w:bookmarkStart w:id="7571" w:name="_Toc89952949"/>
      <w:bookmarkStart w:id="7572" w:name="_Toc98766765"/>
      <w:bookmarkStart w:id="7573" w:name="_Toc99703128"/>
      <w:bookmarkStart w:id="7574" w:name="_Toc106206918"/>
      <w:r>
        <w:t>8.2.11.2</w:t>
      </w:r>
      <w:r>
        <w:tab/>
        <w:t>Minimum Requirement</w:t>
      </w:r>
      <w:bookmarkEnd w:id="7565"/>
      <w:bookmarkEnd w:id="7566"/>
      <w:bookmarkEnd w:id="7567"/>
      <w:bookmarkEnd w:id="7568"/>
      <w:bookmarkEnd w:id="7569"/>
      <w:bookmarkEnd w:id="7570"/>
      <w:bookmarkEnd w:id="7571"/>
      <w:bookmarkEnd w:id="7572"/>
      <w:bookmarkEnd w:id="7573"/>
      <w:bookmarkEnd w:id="7574"/>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7575" w:name="_Toc66701079"/>
      <w:bookmarkStart w:id="7576" w:name="_Toc68697236"/>
      <w:bookmarkStart w:id="7577" w:name="_Toc74916024"/>
      <w:bookmarkStart w:id="7578" w:name="_Toc76114649"/>
      <w:bookmarkStart w:id="7579" w:name="_Toc76544535"/>
      <w:bookmarkStart w:id="7580" w:name="_Toc82536657"/>
      <w:bookmarkStart w:id="7581" w:name="_Toc89952950"/>
      <w:bookmarkStart w:id="7582" w:name="_Toc98766766"/>
      <w:bookmarkStart w:id="7583" w:name="_Toc99703129"/>
      <w:bookmarkStart w:id="7584" w:name="_Toc106206919"/>
      <w:r>
        <w:t>8.2.11.3</w:t>
      </w:r>
      <w:r>
        <w:tab/>
        <w:t>Test purpose</w:t>
      </w:r>
      <w:bookmarkEnd w:id="7575"/>
      <w:bookmarkEnd w:id="7576"/>
      <w:bookmarkEnd w:id="7577"/>
      <w:bookmarkEnd w:id="7578"/>
      <w:bookmarkEnd w:id="7579"/>
      <w:bookmarkEnd w:id="7580"/>
      <w:bookmarkEnd w:id="7581"/>
      <w:bookmarkEnd w:id="7582"/>
      <w:bookmarkEnd w:id="7583"/>
      <w:bookmarkEnd w:id="7584"/>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7585" w:name="_Toc66701080"/>
      <w:bookmarkStart w:id="7586" w:name="_Toc68697237"/>
      <w:bookmarkStart w:id="7587" w:name="_Toc74916025"/>
      <w:bookmarkStart w:id="7588" w:name="_Toc76114650"/>
      <w:bookmarkStart w:id="7589" w:name="_Toc76544536"/>
      <w:bookmarkStart w:id="7590" w:name="_Toc82536658"/>
      <w:bookmarkStart w:id="7591" w:name="_Toc89952951"/>
      <w:bookmarkStart w:id="7592" w:name="_Toc98766767"/>
      <w:bookmarkStart w:id="7593" w:name="_Toc99703130"/>
      <w:bookmarkStart w:id="7594" w:name="_Toc106206920"/>
      <w:r>
        <w:t>8.2.11.4</w:t>
      </w:r>
      <w:r>
        <w:tab/>
        <w:t>Method of test</w:t>
      </w:r>
      <w:bookmarkEnd w:id="7585"/>
      <w:bookmarkEnd w:id="7586"/>
      <w:bookmarkEnd w:id="7587"/>
      <w:bookmarkEnd w:id="7588"/>
      <w:bookmarkEnd w:id="7589"/>
      <w:bookmarkEnd w:id="7590"/>
      <w:bookmarkEnd w:id="7591"/>
      <w:bookmarkEnd w:id="7592"/>
      <w:bookmarkEnd w:id="7593"/>
      <w:bookmarkEnd w:id="7594"/>
    </w:p>
    <w:p w14:paraId="716404B7" w14:textId="77777777" w:rsidR="00E27907" w:rsidRDefault="00E27907" w:rsidP="00E27907">
      <w:pPr>
        <w:pStyle w:val="Heading5"/>
      </w:pPr>
      <w:bookmarkStart w:id="7595" w:name="_Toc66701081"/>
      <w:bookmarkStart w:id="7596" w:name="_Toc68697238"/>
      <w:bookmarkStart w:id="7597" w:name="_Toc74916026"/>
      <w:bookmarkStart w:id="7598" w:name="_Toc76114651"/>
      <w:bookmarkStart w:id="7599" w:name="_Toc76544537"/>
      <w:bookmarkStart w:id="7600" w:name="_Toc82536659"/>
      <w:bookmarkStart w:id="7601" w:name="_Toc89952952"/>
      <w:bookmarkStart w:id="7602" w:name="_Toc98766768"/>
      <w:bookmarkStart w:id="7603" w:name="_Toc99703131"/>
      <w:bookmarkStart w:id="7604" w:name="_Toc106206921"/>
      <w:r>
        <w:t>8.2.11.4.1</w:t>
      </w:r>
      <w:r>
        <w:tab/>
        <w:t>Initial conditions</w:t>
      </w:r>
      <w:bookmarkEnd w:id="7595"/>
      <w:bookmarkEnd w:id="7596"/>
      <w:bookmarkEnd w:id="7597"/>
      <w:bookmarkEnd w:id="7598"/>
      <w:bookmarkEnd w:id="7599"/>
      <w:bookmarkEnd w:id="7600"/>
      <w:bookmarkEnd w:id="7601"/>
      <w:bookmarkEnd w:id="7602"/>
      <w:bookmarkEnd w:id="7603"/>
      <w:bookmarkEnd w:id="7604"/>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7605" w:name="_Toc66701082"/>
      <w:bookmarkStart w:id="7606" w:name="_Toc68697239"/>
      <w:bookmarkStart w:id="7607" w:name="_Toc74916027"/>
      <w:bookmarkStart w:id="7608" w:name="_Toc76114652"/>
      <w:bookmarkStart w:id="7609" w:name="_Toc76544538"/>
      <w:bookmarkStart w:id="7610" w:name="_Toc82536660"/>
      <w:bookmarkStart w:id="7611" w:name="_Toc89952953"/>
      <w:bookmarkStart w:id="7612" w:name="_Toc98766769"/>
      <w:bookmarkStart w:id="7613" w:name="_Toc99703132"/>
      <w:bookmarkStart w:id="7614" w:name="_Toc106206922"/>
      <w:r>
        <w:t>8.2.11.4.2</w:t>
      </w:r>
      <w:r>
        <w:tab/>
        <w:t>Procedure</w:t>
      </w:r>
      <w:bookmarkEnd w:id="7605"/>
      <w:bookmarkEnd w:id="7606"/>
      <w:bookmarkEnd w:id="7607"/>
      <w:bookmarkEnd w:id="7608"/>
      <w:bookmarkEnd w:id="7609"/>
      <w:bookmarkEnd w:id="7610"/>
      <w:bookmarkEnd w:id="7611"/>
      <w:bookmarkEnd w:id="7612"/>
      <w:bookmarkEnd w:id="7613"/>
      <w:bookmarkEnd w:id="7614"/>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7615" w:name="_Toc66701083"/>
      <w:bookmarkStart w:id="7616" w:name="_Toc68697240"/>
      <w:bookmarkStart w:id="7617" w:name="_Toc74916028"/>
      <w:bookmarkStart w:id="7618" w:name="_Toc76114653"/>
      <w:bookmarkStart w:id="7619" w:name="_Toc76544539"/>
      <w:bookmarkStart w:id="7620" w:name="_Toc82536661"/>
      <w:bookmarkStart w:id="7621" w:name="_Toc89952954"/>
      <w:bookmarkStart w:id="7622" w:name="_Toc98766770"/>
      <w:bookmarkStart w:id="7623" w:name="_Toc99703133"/>
      <w:bookmarkStart w:id="7624" w:name="_Toc106206923"/>
      <w:r>
        <w:t>8.2.11.5</w:t>
      </w:r>
      <w:r>
        <w:tab/>
        <w:t>Test Requirement</w:t>
      </w:r>
      <w:bookmarkEnd w:id="7615"/>
      <w:bookmarkEnd w:id="7616"/>
      <w:bookmarkEnd w:id="7617"/>
      <w:bookmarkEnd w:id="7618"/>
      <w:bookmarkEnd w:id="7619"/>
      <w:bookmarkEnd w:id="7620"/>
      <w:bookmarkEnd w:id="7621"/>
      <w:bookmarkEnd w:id="7622"/>
      <w:bookmarkEnd w:id="7623"/>
      <w:bookmarkEnd w:id="7624"/>
    </w:p>
    <w:p w14:paraId="61177B99" w14:textId="77777777" w:rsidR="00E27907" w:rsidRDefault="00E27907" w:rsidP="00E27907">
      <w:pPr>
        <w:pStyle w:val="Heading5"/>
        <w:rPr>
          <w:rFonts w:cs="Arial"/>
          <w:i/>
          <w:iCs/>
          <w:szCs w:val="22"/>
          <w:lang w:eastAsia="zh-CN"/>
        </w:rPr>
      </w:pPr>
      <w:bookmarkStart w:id="7625" w:name="_Toc66701111"/>
      <w:bookmarkStart w:id="7626" w:name="_Toc68697268"/>
      <w:bookmarkStart w:id="7627" w:name="_Toc74916029"/>
      <w:bookmarkStart w:id="7628" w:name="_Toc76114654"/>
      <w:bookmarkStart w:id="7629" w:name="_Toc76544540"/>
      <w:bookmarkStart w:id="7630" w:name="_Toc82536662"/>
      <w:bookmarkStart w:id="7631" w:name="_Toc89952955"/>
      <w:bookmarkStart w:id="7632" w:name="_Toc98766771"/>
      <w:bookmarkStart w:id="7633" w:name="_Toc99703134"/>
      <w:bookmarkStart w:id="7634" w:name="_Toc106206924"/>
      <w:bookmarkStart w:id="7635" w:name="_Toc66701084"/>
      <w:bookmarkStart w:id="7636"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625"/>
      <w:bookmarkEnd w:id="7626"/>
      <w:bookmarkEnd w:id="7627"/>
      <w:bookmarkEnd w:id="7628"/>
      <w:bookmarkEnd w:id="7629"/>
      <w:bookmarkEnd w:id="7630"/>
      <w:bookmarkEnd w:id="7631"/>
      <w:bookmarkEnd w:id="7632"/>
      <w:bookmarkEnd w:id="7633"/>
      <w:bookmarkEnd w:id="7634"/>
    </w:p>
    <w:bookmarkEnd w:id="7635"/>
    <w:bookmarkEnd w:id="7636"/>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7637" w:name="_Toc58915994"/>
      <w:bookmarkStart w:id="7638" w:name="_Toc58918175"/>
      <w:bookmarkStart w:id="7639" w:name="_Toc66694045"/>
      <w:bookmarkStart w:id="7640" w:name="_Toc74916030"/>
      <w:bookmarkStart w:id="7641" w:name="_Toc76114655"/>
      <w:bookmarkStart w:id="7642" w:name="_Toc76544541"/>
      <w:bookmarkStart w:id="7643" w:name="_Toc82536663"/>
      <w:bookmarkStart w:id="7644" w:name="_Toc89952956"/>
      <w:bookmarkStart w:id="7645" w:name="_Toc98766772"/>
      <w:bookmarkStart w:id="7646" w:name="_Toc99703135"/>
      <w:bookmarkStart w:id="7647" w:name="_Toc106206925"/>
      <w:r w:rsidRPr="00931575">
        <w:t>8.3</w:t>
      </w:r>
      <w:r w:rsidRPr="00931575">
        <w:tab/>
        <w:t>OTA performance requirements for PUCCH</w:t>
      </w:r>
      <w:bookmarkEnd w:id="6793"/>
      <w:bookmarkEnd w:id="6794"/>
      <w:bookmarkEnd w:id="7011"/>
      <w:bookmarkEnd w:id="7012"/>
      <w:bookmarkEnd w:id="7013"/>
      <w:bookmarkEnd w:id="7014"/>
      <w:bookmarkEnd w:id="7637"/>
      <w:bookmarkEnd w:id="7638"/>
      <w:bookmarkEnd w:id="7639"/>
      <w:bookmarkEnd w:id="7640"/>
      <w:bookmarkEnd w:id="7641"/>
      <w:bookmarkEnd w:id="7642"/>
      <w:bookmarkEnd w:id="7643"/>
      <w:bookmarkEnd w:id="7644"/>
      <w:bookmarkEnd w:id="7645"/>
      <w:bookmarkEnd w:id="7646"/>
      <w:bookmarkEnd w:id="7647"/>
    </w:p>
    <w:p w14:paraId="70767A8A" w14:textId="77777777" w:rsidR="00C45907" w:rsidRPr="00931575" w:rsidRDefault="00C45907" w:rsidP="00C45907">
      <w:pPr>
        <w:pStyle w:val="Heading3"/>
        <w:rPr>
          <w:lang w:eastAsia="zh-CN"/>
        </w:rPr>
      </w:pPr>
      <w:bookmarkStart w:id="7648" w:name="_Toc21102964"/>
      <w:bookmarkStart w:id="7649" w:name="_Toc29810813"/>
      <w:bookmarkStart w:id="7650" w:name="_Toc36636173"/>
      <w:bookmarkStart w:id="7651" w:name="_Toc37273119"/>
      <w:bookmarkStart w:id="7652" w:name="_Toc45886207"/>
      <w:bookmarkStart w:id="7653" w:name="_Toc53183286"/>
      <w:bookmarkStart w:id="7654" w:name="_Toc58915995"/>
      <w:bookmarkStart w:id="7655" w:name="_Toc58918176"/>
      <w:bookmarkStart w:id="7656" w:name="_Toc66694046"/>
      <w:bookmarkStart w:id="7657" w:name="_Toc74916031"/>
      <w:bookmarkStart w:id="7658" w:name="_Toc76114656"/>
      <w:bookmarkStart w:id="7659" w:name="_Toc76544542"/>
      <w:bookmarkStart w:id="7660" w:name="_Toc82536664"/>
      <w:bookmarkStart w:id="7661" w:name="_Toc89952957"/>
      <w:bookmarkStart w:id="7662" w:name="_Toc98766773"/>
      <w:bookmarkStart w:id="7663" w:name="_Toc99703136"/>
      <w:bookmarkStart w:id="7664" w:name="_Toc106206926"/>
      <w:r w:rsidRPr="00931575">
        <w:t>8.3.1</w:t>
      </w:r>
      <w:r w:rsidRPr="00931575">
        <w:tab/>
        <w:t xml:space="preserve">Performance requirements for PUCCH format </w:t>
      </w:r>
      <w:r w:rsidRPr="00931575">
        <w:rPr>
          <w:rFonts w:hint="eastAsia"/>
          <w:lang w:eastAsia="zh-CN"/>
        </w:rPr>
        <w:t>0</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0C47E1EB" w14:textId="77777777" w:rsidR="00C45907" w:rsidRPr="00931575" w:rsidRDefault="00C45907" w:rsidP="00C45907">
      <w:pPr>
        <w:pStyle w:val="Heading4"/>
      </w:pPr>
      <w:bookmarkStart w:id="7665" w:name="_Toc21102965"/>
      <w:bookmarkStart w:id="7666" w:name="_Toc29810814"/>
      <w:bookmarkStart w:id="7667" w:name="_Toc36636174"/>
      <w:bookmarkStart w:id="7668" w:name="_Toc37273120"/>
      <w:bookmarkStart w:id="7669" w:name="_Toc45886208"/>
      <w:bookmarkStart w:id="7670" w:name="_Toc53183287"/>
      <w:bookmarkStart w:id="7671" w:name="_Toc58915996"/>
      <w:bookmarkStart w:id="7672" w:name="_Toc58918177"/>
      <w:bookmarkStart w:id="7673" w:name="_Toc66694047"/>
      <w:bookmarkStart w:id="7674" w:name="_Toc74916032"/>
      <w:bookmarkStart w:id="7675" w:name="_Toc76114657"/>
      <w:bookmarkStart w:id="7676" w:name="_Toc76544543"/>
      <w:bookmarkStart w:id="7677" w:name="_Toc82536665"/>
      <w:bookmarkStart w:id="7678" w:name="_Toc89952958"/>
      <w:bookmarkStart w:id="7679" w:name="_Toc98766774"/>
      <w:bookmarkStart w:id="7680" w:name="_Toc99703137"/>
      <w:bookmarkStart w:id="7681" w:name="_Toc106206927"/>
      <w:r w:rsidRPr="00931575">
        <w:t>8.3.1.1</w:t>
      </w:r>
      <w:r w:rsidRPr="00931575">
        <w:tab/>
        <w:t>Definition and applicability</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7682" w:name="_Toc21102966"/>
      <w:bookmarkStart w:id="7683" w:name="_Toc29810815"/>
      <w:bookmarkStart w:id="7684" w:name="_Toc36636175"/>
      <w:bookmarkStart w:id="7685" w:name="_Toc37273121"/>
      <w:bookmarkStart w:id="7686" w:name="_Toc45886209"/>
      <w:bookmarkStart w:id="7687" w:name="_Toc53183288"/>
      <w:bookmarkStart w:id="7688" w:name="_Toc58915997"/>
      <w:bookmarkStart w:id="7689" w:name="_Toc58918178"/>
      <w:bookmarkStart w:id="7690" w:name="_Toc66694048"/>
      <w:bookmarkStart w:id="7691" w:name="_Toc74916033"/>
      <w:bookmarkStart w:id="7692" w:name="_Toc76114658"/>
      <w:bookmarkStart w:id="7693" w:name="_Toc76544544"/>
      <w:bookmarkStart w:id="7694" w:name="_Toc82536666"/>
      <w:bookmarkStart w:id="7695" w:name="_Toc89952959"/>
      <w:bookmarkStart w:id="7696" w:name="_Toc98766775"/>
      <w:bookmarkStart w:id="7697" w:name="_Toc99703138"/>
      <w:bookmarkStart w:id="7698" w:name="_Toc106206928"/>
      <w:r w:rsidRPr="00931575">
        <w:t>8.3.1.2</w:t>
      </w:r>
      <w:r w:rsidRPr="00931575">
        <w:tab/>
        <w:t>Minimum Requirement</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7699" w:name="_Toc21102967"/>
      <w:bookmarkStart w:id="7700" w:name="_Toc29810816"/>
      <w:bookmarkStart w:id="7701" w:name="_Toc36636176"/>
      <w:bookmarkStart w:id="7702" w:name="_Toc37273122"/>
      <w:bookmarkStart w:id="7703" w:name="_Toc45886210"/>
      <w:bookmarkStart w:id="7704" w:name="_Toc53183289"/>
      <w:bookmarkStart w:id="7705" w:name="_Toc58915998"/>
      <w:bookmarkStart w:id="7706" w:name="_Toc58918179"/>
      <w:bookmarkStart w:id="7707" w:name="_Toc66694049"/>
      <w:bookmarkStart w:id="7708" w:name="_Toc74916034"/>
      <w:bookmarkStart w:id="7709" w:name="_Toc76114659"/>
      <w:bookmarkStart w:id="7710" w:name="_Toc76544545"/>
      <w:bookmarkStart w:id="7711" w:name="_Toc82536667"/>
      <w:bookmarkStart w:id="7712" w:name="_Toc89952960"/>
      <w:bookmarkStart w:id="7713" w:name="_Toc98766776"/>
      <w:bookmarkStart w:id="7714" w:name="_Toc99703139"/>
      <w:bookmarkStart w:id="7715" w:name="_Toc106206929"/>
      <w:r w:rsidRPr="00931575">
        <w:t>8.3.1.3</w:t>
      </w:r>
      <w:r w:rsidRPr="00931575">
        <w:tab/>
        <w:t>Test purpose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7716" w:name="_Toc21102968"/>
      <w:bookmarkStart w:id="7717" w:name="_Toc29810817"/>
      <w:bookmarkStart w:id="7718" w:name="_Toc36636177"/>
      <w:bookmarkStart w:id="7719" w:name="_Toc37273123"/>
      <w:bookmarkStart w:id="7720" w:name="_Toc45886211"/>
      <w:bookmarkStart w:id="7721" w:name="_Toc53183290"/>
      <w:bookmarkStart w:id="7722" w:name="_Toc58915999"/>
      <w:bookmarkStart w:id="7723" w:name="_Toc58918180"/>
      <w:bookmarkStart w:id="7724" w:name="_Toc66694050"/>
      <w:bookmarkStart w:id="7725" w:name="_Toc74916035"/>
      <w:bookmarkStart w:id="7726" w:name="_Toc76114660"/>
      <w:bookmarkStart w:id="7727" w:name="_Toc76544546"/>
      <w:bookmarkStart w:id="7728" w:name="_Toc82536668"/>
      <w:bookmarkStart w:id="7729" w:name="_Toc89952961"/>
      <w:bookmarkStart w:id="7730" w:name="_Toc98766777"/>
      <w:bookmarkStart w:id="7731" w:name="_Toc99703140"/>
      <w:bookmarkStart w:id="7732" w:name="_Toc106206930"/>
      <w:r w:rsidRPr="00931575">
        <w:t>8.3.1.4</w:t>
      </w:r>
      <w:r w:rsidRPr="00931575">
        <w:tab/>
        <w:t>Method of test</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9C9BE1A" w14:textId="77777777" w:rsidR="00C45907" w:rsidRPr="00931575" w:rsidRDefault="00C45907" w:rsidP="00C45907">
      <w:pPr>
        <w:pStyle w:val="Heading5"/>
      </w:pPr>
      <w:bookmarkStart w:id="7733" w:name="_Toc21102969"/>
      <w:bookmarkStart w:id="7734" w:name="_Toc29810818"/>
      <w:bookmarkStart w:id="7735" w:name="_Toc36636178"/>
      <w:bookmarkStart w:id="7736" w:name="_Toc37273124"/>
      <w:bookmarkStart w:id="7737" w:name="_Toc45886212"/>
      <w:bookmarkStart w:id="7738" w:name="_Toc53183291"/>
      <w:bookmarkStart w:id="7739" w:name="_Toc58916000"/>
      <w:bookmarkStart w:id="7740" w:name="_Toc58918181"/>
      <w:bookmarkStart w:id="7741" w:name="_Toc66694051"/>
      <w:bookmarkStart w:id="7742" w:name="_Toc74916036"/>
      <w:bookmarkStart w:id="7743" w:name="_Toc76114661"/>
      <w:bookmarkStart w:id="7744" w:name="_Toc76544547"/>
      <w:bookmarkStart w:id="7745" w:name="_Toc82536669"/>
      <w:bookmarkStart w:id="7746" w:name="_Toc89952962"/>
      <w:bookmarkStart w:id="7747" w:name="_Toc98766778"/>
      <w:bookmarkStart w:id="7748" w:name="_Toc99703141"/>
      <w:bookmarkStart w:id="7749" w:name="_Toc106206931"/>
      <w:r w:rsidRPr="00931575">
        <w:t>8.3.1.4.1</w:t>
      </w:r>
      <w:r w:rsidRPr="00931575">
        <w:tab/>
        <w:t>Initial conditions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775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7751" w:name="_Toc29810819"/>
      <w:bookmarkStart w:id="7752" w:name="_Toc36636179"/>
      <w:bookmarkStart w:id="7753" w:name="_Toc37273125"/>
      <w:bookmarkStart w:id="7754" w:name="_Toc45886213"/>
      <w:bookmarkStart w:id="7755" w:name="_Toc53183292"/>
      <w:bookmarkStart w:id="7756" w:name="_Toc58916001"/>
      <w:bookmarkStart w:id="7757" w:name="_Toc58918182"/>
      <w:bookmarkStart w:id="7758" w:name="_Toc66694052"/>
      <w:bookmarkStart w:id="7759" w:name="_Toc74916037"/>
      <w:bookmarkStart w:id="7760" w:name="_Toc76114662"/>
      <w:bookmarkStart w:id="7761" w:name="_Toc76544548"/>
      <w:bookmarkStart w:id="7762" w:name="_Toc82536670"/>
      <w:bookmarkStart w:id="7763" w:name="_Toc89952963"/>
      <w:bookmarkStart w:id="7764" w:name="_Toc98766779"/>
      <w:bookmarkStart w:id="7765" w:name="_Toc99703142"/>
      <w:bookmarkStart w:id="7766" w:name="_Toc106206932"/>
      <w:r w:rsidRPr="00931575">
        <w:t>8.3.1.4.2</w:t>
      </w:r>
      <w:r w:rsidRPr="00931575">
        <w:tab/>
        <w:t>Procedure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65pt" o:ole="" fillcolor="window">
            <v:imagedata r:id="rId71" o:title=""/>
          </v:shape>
          <o:OLEObject Type="Embed" ProgID="Word.Picture.8" ShapeID="_x0000_i1049" DrawAspect="Content" ObjectID="_1717578120"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7767" w:name="_Toc21102971"/>
      <w:bookmarkStart w:id="7768" w:name="_Toc29810820"/>
      <w:bookmarkStart w:id="7769" w:name="_Toc36636180"/>
      <w:bookmarkStart w:id="7770" w:name="_Toc37273126"/>
      <w:bookmarkStart w:id="7771" w:name="_Toc45886214"/>
      <w:bookmarkStart w:id="7772" w:name="_Toc53183293"/>
      <w:bookmarkStart w:id="7773" w:name="_Toc58916002"/>
      <w:bookmarkStart w:id="7774" w:name="_Toc58918183"/>
      <w:bookmarkStart w:id="7775" w:name="_Toc66694053"/>
      <w:bookmarkStart w:id="7776" w:name="_Toc74916038"/>
      <w:bookmarkStart w:id="7777" w:name="_Toc76114663"/>
      <w:bookmarkStart w:id="7778" w:name="_Toc76544549"/>
      <w:bookmarkStart w:id="7779" w:name="_Toc82536671"/>
      <w:bookmarkStart w:id="7780" w:name="_Toc89952964"/>
      <w:bookmarkStart w:id="7781" w:name="_Toc98766780"/>
      <w:bookmarkStart w:id="7782" w:name="_Toc99703143"/>
      <w:bookmarkStart w:id="7783" w:name="_Toc106206933"/>
      <w:r w:rsidRPr="00931575">
        <w:t>8.3.1.5</w:t>
      </w:r>
      <w:r w:rsidRPr="00931575">
        <w:tab/>
        <w:t>Test Requirement</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48BB0FD3" w14:textId="77777777" w:rsidR="00C45907" w:rsidRPr="00931575" w:rsidRDefault="00C45907" w:rsidP="00C45907">
      <w:pPr>
        <w:pStyle w:val="Heading5"/>
        <w:rPr>
          <w:i/>
          <w:iCs/>
          <w:lang w:eastAsia="zh-CN"/>
        </w:rPr>
      </w:pPr>
      <w:bookmarkStart w:id="7784" w:name="_Toc21102972"/>
      <w:bookmarkStart w:id="7785" w:name="_Toc29810821"/>
      <w:bookmarkStart w:id="7786" w:name="_Toc36636181"/>
      <w:bookmarkStart w:id="7787" w:name="_Toc37273127"/>
      <w:bookmarkStart w:id="7788" w:name="_Toc45886215"/>
      <w:bookmarkStart w:id="7789" w:name="_Toc53183294"/>
      <w:bookmarkStart w:id="7790" w:name="_Toc58916003"/>
      <w:bookmarkStart w:id="7791" w:name="_Toc58918184"/>
      <w:bookmarkStart w:id="7792" w:name="_Toc66694054"/>
      <w:bookmarkStart w:id="7793" w:name="_Toc74916039"/>
      <w:bookmarkStart w:id="7794" w:name="_Toc76114664"/>
      <w:bookmarkStart w:id="7795" w:name="_Toc76544550"/>
      <w:bookmarkStart w:id="7796" w:name="_Toc82536672"/>
      <w:bookmarkStart w:id="7797" w:name="_Toc89952965"/>
      <w:bookmarkStart w:id="7798" w:name="_Toc98766781"/>
      <w:bookmarkStart w:id="7799" w:name="_Toc99703144"/>
      <w:bookmarkStart w:id="7800" w:name="_Toc10620693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7801" w:name="_Toc21102973"/>
      <w:bookmarkStart w:id="7802" w:name="_Toc29810822"/>
      <w:bookmarkStart w:id="7803" w:name="_Toc36636182"/>
      <w:bookmarkStart w:id="7804" w:name="_Toc37273128"/>
      <w:bookmarkStart w:id="7805" w:name="_Toc45886216"/>
      <w:bookmarkStart w:id="7806" w:name="_Toc53183295"/>
      <w:bookmarkStart w:id="7807" w:name="_Toc58916004"/>
      <w:bookmarkStart w:id="7808" w:name="_Toc58918185"/>
      <w:bookmarkStart w:id="7809" w:name="_Toc66694055"/>
      <w:bookmarkStart w:id="7810" w:name="_Toc74916040"/>
      <w:bookmarkStart w:id="7811" w:name="_Toc76114665"/>
      <w:bookmarkStart w:id="7812" w:name="_Toc76544551"/>
      <w:bookmarkStart w:id="7813" w:name="_Toc82536673"/>
      <w:bookmarkStart w:id="7814" w:name="_Toc89952966"/>
      <w:bookmarkStart w:id="7815" w:name="_Toc98766782"/>
      <w:bookmarkStart w:id="7816" w:name="_Toc99703145"/>
      <w:bookmarkStart w:id="7817" w:name="_Toc10620693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7818" w:name="_Toc21102974"/>
      <w:bookmarkStart w:id="7819" w:name="_Toc29810823"/>
      <w:bookmarkStart w:id="7820" w:name="_Toc36636183"/>
      <w:bookmarkStart w:id="7821" w:name="_Toc37273129"/>
      <w:bookmarkStart w:id="7822" w:name="_Toc45886217"/>
      <w:bookmarkStart w:id="7823" w:name="_Toc53183296"/>
      <w:bookmarkStart w:id="7824" w:name="_Toc58916005"/>
      <w:bookmarkStart w:id="7825" w:name="_Toc58918186"/>
      <w:bookmarkStart w:id="7826" w:name="_Toc66694056"/>
      <w:bookmarkStart w:id="7827" w:name="_Toc74916041"/>
      <w:bookmarkStart w:id="7828" w:name="_Toc76114666"/>
      <w:bookmarkStart w:id="7829" w:name="_Toc76544552"/>
      <w:bookmarkStart w:id="7830" w:name="_Toc82536674"/>
      <w:bookmarkStart w:id="7831" w:name="_Toc89952967"/>
      <w:bookmarkStart w:id="7832" w:name="_Toc98766783"/>
      <w:bookmarkStart w:id="7833" w:name="_Toc99703146"/>
      <w:bookmarkStart w:id="7834" w:name="_Toc106206936"/>
      <w:r w:rsidRPr="00931575">
        <w:rPr>
          <w:lang w:val="en-US"/>
        </w:rPr>
        <w:t>8.3.2</w:t>
      </w:r>
      <w:r w:rsidRPr="00931575">
        <w:tab/>
      </w:r>
      <w:r w:rsidRPr="00931575">
        <w:rPr>
          <w:lang w:val="en-US"/>
        </w:rPr>
        <w:t>Performance requirements for PUCCH format 1</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DF4EBDD" w14:textId="77777777" w:rsidR="00C45907" w:rsidRPr="00931575" w:rsidRDefault="00C45907" w:rsidP="00C45907">
      <w:pPr>
        <w:pStyle w:val="Heading4"/>
        <w:rPr>
          <w:lang w:val="en-US"/>
        </w:rPr>
      </w:pPr>
      <w:bookmarkStart w:id="7835" w:name="_Toc21102975"/>
      <w:bookmarkStart w:id="7836" w:name="_Toc29810824"/>
      <w:bookmarkStart w:id="7837" w:name="_Toc36636184"/>
      <w:bookmarkStart w:id="7838" w:name="_Toc37273130"/>
      <w:bookmarkStart w:id="7839" w:name="_Toc45886218"/>
      <w:bookmarkStart w:id="7840" w:name="_Toc53183297"/>
      <w:bookmarkStart w:id="7841" w:name="_Toc58916006"/>
      <w:bookmarkStart w:id="7842" w:name="_Toc58918187"/>
      <w:bookmarkStart w:id="7843" w:name="_Toc66694057"/>
      <w:bookmarkStart w:id="7844" w:name="_Toc74916042"/>
      <w:bookmarkStart w:id="7845" w:name="_Toc76114667"/>
      <w:bookmarkStart w:id="7846" w:name="_Toc76544553"/>
      <w:bookmarkStart w:id="7847" w:name="_Toc82536675"/>
      <w:bookmarkStart w:id="7848" w:name="_Toc89952968"/>
      <w:bookmarkStart w:id="7849" w:name="_Toc98766784"/>
      <w:bookmarkStart w:id="7850" w:name="_Toc99703147"/>
      <w:bookmarkStart w:id="7851" w:name="_Toc106206937"/>
      <w:r w:rsidRPr="00931575">
        <w:rPr>
          <w:lang w:val="en-US"/>
        </w:rPr>
        <w:t>8.3.2.1</w:t>
      </w:r>
      <w:r w:rsidRPr="00931575">
        <w:rPr>
          <w:lang w:val="en-US"/>
        </w:rPr>
        <w:tab/>
        <w:t>NACK to ACK detection</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08093795" w14:textId="77777777" w:rsidR="00C45907" w:rsidRPr="00931575" w:rsidRDefault="00C45907" w:rsidP="00C45907">
      <w:pPr>
        <w:pStyle w:val="Heading5"/>
        <w:rPr>
          <w:lang w:val="en-US"/>
        </w:rPr>
      </w:pPr>
      <w:bookmarkStart w:id="7852" w:name="_Toc21102976"/>
      <w:bookmarkStart w:id="7853" w:name="_Toc29810825"/>
      <w:bookmarkStart w:id="7854" w:name="_Toc36636185"/>
      <w:bookmarkStart w:id="7855" w:name="_Toc37273131"/>
      <w:bookmarkStart w:id="7856" w:name="_Toc45886219"/>
      <w:bookmarkStart w:id="7857" w:name="_Toc53183298"/>
      <w:bookmarkStart w:id="7858" w:name="_Toc58916007"/>
      <w:bookmarkStart w:id="7859" w:name="_Toc58918188"/>
      <w:bookmarkStart w:id="7860" w:name="_Toc66694058"/>
      <w:bookmarkStart w:id="7861" w:name="_Toc74916043"/>
      <w:bookmarkStart w:id="7862" w:name="_Toc76114668"/>
      <w:bookmarkStart w:id="7863" w:name="_Toc76544554"/>
      <w:bookmarkStart w:id="7864" w:name="_Toc82536676"/>
      <w:bookmarkStart w:id="7865" w:name="_Toc89952969"/>
      <w:bookmarkStart w:id="7866" w:name="_Toc98766785"/>
      <w:bookmarkStart w:id="7867" w:name="_Toc99703148"/>
      <w:bookmarkStart w:id="7868" w:name="_Toc106206938"/>
      <w:r w:rsidRPr="00931575">
        <w:rPr>
          <w:lang w:val="en-US"/>
        </w:rPr>
        <w:t>8.3.2.1.1</w:t>
      </w:r>
      <w:r w:rsidRPr="00931575">
        <w:rPr>
          <w:lang w:val="en-US"/>
        </w:rPr>
        <w:tab/>
        <w:t>Definition and applicability</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7869" w:name="_Toc21102977"/>
      <w:bookmarkStart w:id="7870" w:name="_Toc29810826"/>
      <w:bookmarkStart w:id="7871" w:name="_Toc36636186"/>
      <w:bookmarkStart w:id="7872" w:name="_Toc37273132"/>
      <w:bookmarkStart w:id="7873" w:name="_Toc45886220"/>
      <w:bookmarkStart w:id="7874" w:name="_Toc53183299"/>
      <w:bookmarkStart w:id="7875" w:name="_Toc58916008"/>
      <w:bookmarkStart w:id="7876" w:name="_Toc58918189"/>
      <w:bookmarkStart w:id="7877" w:name="_Toc66694059"/>
      <w:bookmarkStart w:id="7878" w:name="_Toc74916044"/>
      <w:bookmarkStart w:id="7879" w:name="_Toc76114669"/>
      <w:bookmarkStart w:id="7880" w:name="_Toc76544555"/>
      <w:bookmarkStart w:id="7881" w:name="_Toc82536677"/>
      <w:bookmarkStart w:id="7882" w:name="_Toc89952970"/>
      <w:bookmarkStart w:id="7883" w:name="_Toc98766786"/>
      <w:bookmarkStart w:id="7884" w:name="_Toc99703149"/>
      <w:bookmarkStart w:id="7885" w:name="_Toc106206939"/>
      <w:r w:rsidRPr="00931575">
        <w:rPr>
          <w:lang w:val="en-US"/>
        </w:rPr>
        <w:t>8.3.2.1.2</w:t>
      </w:r>
      <w:r w:rsidRPr="00931575">
        <w:rPr>
          <w:lang w:val="en-US"/>
        </w:rPr>
        <w:tab/>
        <w:t>Minimum Requirement</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7886" w:name="_Toc21102978"/>
      <w:bookmarkStart w:id="7887" w:name="_Toc29810827"/>
      <w:bookmarkStart w:id="7888" w:name="_Toc36636187"/>
      <w:bookmarkStart w:id="7889" w:name="_Toc37273133"/>
      <w:bookmarkStart w:id="7890" w:name="_Toc45886221"/>
      <w:bookmarkStart w:id="7891" w:name="_Toc53183300"/>
      <w:bookmarkStart w:id="7892" w:name="_Toc58916009"/>
      <w:bookmarkStart w:id="7893" w:name="_Toc58918190"/>
      <w:bookmarkStart w:id="7894" w:name="_Toc66694060"/>
      <w:bookmarkStart w:id="7895" w:name="_Toc74916045"/>
      <w:bookmarkStart w:id="7896" w:name="_Toc76114670"/>
      <w:bookmarkStart w:id="7897" w:name="_Toc76544556"/>
      <w:bookmarkStart w:id="7898" w:name="_Toc82536678"/>
      <w:bookmarkStart w:id="7899" w:name="_Toc89952971"/>
      <w:bookmarkStart w:id="7900" w:name="_Toc98766787"/>
      <w:bookmarkStart w:id="7901" w:name="_Toc99703150"/>
      <w:bookmarkStart w:id="7902" w:name="_Toc106206940"/>
      <w:r w:rsidRPr="00931575">
        <w:rPr>
          <w:lang w:val="en-US"/>
        </w:rPr>
        <w:t>8.3.2.1.3</w:t>
      </w:r>
      <w:r w:rsidRPr="00931575">
        <w:rPr>
          <w:lang w:val="en-US"/>
        </w:rPr>
        <w:tab/>
        <w:t>Test purpose</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7903" w:name="_Toc21102979"/>
      <w:bookmarkStart w:id="7904" w:name="_Toc29810828"/>
      <w:bookmarkStart w:id="7905" w:name="_Toc36636188"/>
      <w:bookmarkStart w:id="7906" w:name="_Toc37273134"/>
      <w:bookmarkStart w:id="7907" w:name="_Toc45886222"/>
      <w:bookmarkStart w:id="7908" w:name="_Toc53183301"/>
      <w:bookmarkStart w:id="7909" w:name="_Toc58916010"/>
      <w:bookmarkStart w:id="7910" w:name="_Toc58918191"/>
      <w:bookmarkStart w:id="7911" w:name="_Toc66694061"/>
      <w:bookmarkStart w:id="7912" w:name="_Toc74916046"/>
      <w:bookmarkStart w:id="7913" w:name="_Toc76114671"/>
      <w:bookmarkStart w:id="7914" w:name="_Toc76544557"/>
      <w:bookmarkStart w:id="7915" w:name="_Toc82536679"/>
      <w:bookmarkStart w:id="7916" w:name="_Toc89952972"/>
      <w:bookmarkStart w:id="7917" w:name="_Toc98766788"/>
      <w:bookmarkStart w:id="7918" w:name="_Toc99703151"/>
      <w:bookmarkStart w:id="7919" w:name="_Toc106206941"/>
      <w:r w:rsidRPr="00931575">
        <w:rPr>
          <w:lang w:val="en-US"/>
        </w:rPr>
        <w:t>8.3.2.1.4</w:t>
      </w:r>
      <w:r w:rsidRPr="00931575">
        <w:rPr>
          <w:lang w:val="en-US"/>
        </w:rPr>
        <w:tab/>
        <w:t>Method of test</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6F7FD37" w14:textId="77777777" w:rsidR="00C45907" w:rsidRPr="00931575" w:rsidRDefault="00C45907" w:rsidP="005624C7">
      <w:pPr>
        <w:pStyle w:val="H6"/>
        <w:rPr>
          <w:lang w:val="en-US"/>
        </w:rPr>
      </w:pPr>
      <w:bookmarkStart w:id="7920" w:name="_Toc21102980"/>
      <w:bookmarkStart w:id="7921" w:name="_Toc29810829"/>
      <w:bookmarkStart w:id="7922" w:name="_Toc36636189"/>
      <w:bookmarkStart w:id="7923" w:name="_Toc37273135"/>
      <w:bookmarkStart w:id="7924" w:name="_Toc45886223"/>
      <w:r w:rsidRPr="00931575">
        <w:rPr>
          <w:lang w:val="en-US"/>
        </w:rPr>
        <w:t>8.3.2.1.4.1</w:t>
      </w:r>
      <w:r w:rsidRPr="00931575">
        <w:rPr>
          <w:lang w:val="en-US"/>
        </w:rPr>
        <w:tab/>
        <w:t>Initial Conditions</w:t>
      </w:r>
      <w:bookmarkEnd w:id="7920"/>
      <w:bookmarkEnd w:id="7921"/>
      <w:bookmarkEnd w:id="7922"/>
      <w:bookmarkEnd w:id="7923"/>
      <w:bookmarkEnd w:id="792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7925" w:name="_Toc21102981"/>
      <w:bookmarkStart w:id="7926" w:name="_Toc29810830"/>
      <w:bookmarkStart w:id="7927" w:name="_Toc36636190"/>
      <w:bookmarkStart w:id="7928" w:name="_Toc37273136"/>
      <w:bookmarkStart w:id="7929" w:name="_Toc45886224"/>
      <w:r w:rsidRPr="00931575">
        <w:rPr>
          <w:lang w:val="en-US"/>
        </w:rPr>
        <w:t>8.3.2.1.4.2</w:t>
      </w:r>
      <w:r w:rsidRPr="00931575">
        <w:rPr>
          <w:lang w:val="en-US"/>
        </w:rPr>
        <w:tab/>
        <w:t>Procedure</w:t>
      </w:r>
      <w:bookmarkEnd w:id="7925"/>
      <w:bookmarkEnd w:id="7926"/>
      <w:bookmarkEnd w:id="7927"/>
      <w:bookmarkEnd w:id="7928"/>
      <w:bookmarkEnd w:id="792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7930" w:name="_Toc21102982"/>
      <w:bookmarkStart w:id="7931" w:name="_Toc29810831"/>
      <w:bookmarkStart w:id="7932" w:name="_Toc36636191"/>
      <w:bookmarkStart w:id="7933" w:name="_Toc37273137"/>
      <w:bookmarkStart w:id="7934" w:name="_Toc45886225"/>
      <w:bookmarkStart w:id="7935" w:name="_Toc53183302"/>
      <w:bookmarkStart w:id="7936" w:name="_Toc58916011"/>
      <w:bookmarkStart w:id="7937" w:name="_Toc58918192"/>
      <w:bookmarkStart w:id="7938" w:name="_Toc66694062"/>
      <w:bookmarkStart w:id="7939" w:name="_Toc74916047"/>
      <w:bookmarkStart w:id="7940" w:name="_Toc76114672"/>
      <w:bookmarkStart w:id="7941" w:name="_Toc76544558"/>
      <w:bookmarkStart w:id="7942" w:name="_Toc82536680"/>
      <w:bookmarkStart w:id="7943" w:name="_Toc89952973"/>
      <w:bookmarkStart w:id="7944" w:name="_Toc98766789"/>
      <w:bookmarkStart w:id="7945" w:name="_Toc99703152"/>
      <w:bookmarkStart w:id="7946" w:name="_Toc106206942"/>
      <w:r w:rsidRPr="00931575">
        <w:rPr>
          <w:lang w:val="en-US"/>
        </w:rPr>
        <w:t>8.3.2.1.5</w:t>
      </w:r>
      <w:r w:rsidRPr="00931575">
        <w:rPr>
          <w:lang w:val="en-US"/>
        </w:rPr>
        <w:tab/>
        <w:t>Test Requirement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7699306B" w14:textId="77777777" w:rsidR="00C45907" w:rsidRPr="00931575" w:rsidRDefault="00C45907" w:rsidP="005624C7">
      <w:pPr>
        <w:pStyle w:val="H6"/>
        <w:rPr>
          <w:lang w:val="en-US"/>
        </w:rPr>
      </w:pPr>
      <w:bookmarkStart w:id="7947" w:name="_Toc21102983"/>
      <w:bookmarkStart w:id="7948" w:name="_Toc29810832"/>
      <w:bookmarkStart w:id="7949" w:name="_Toc36636192"/>
      <w:bookmarkStart w:id="7950" w:name="_Toc37273138"/>
      <w:bookmarkStart w:id="7951" w:name="_Toc45886226"/>
      <w:r w:rsidRPr="00931575">
        <w:rPr>
          <w:lang w:val="en-US"/>
        </w:rPr>
        <w:t>8.3.2.1.5.1</w:t>
      </w:r>
      <w:r w:rsidRPr="00931575">
        <w:rPr>
          <w:lang w:val="en-US"/>
        </w:rPr>
        <w:tab/>
        <w:t xml:space="preserve">Test Requirement for </w:t>
      </w:r>
      <w:r w:rsidRPr="00931575">
        <w:rPr>
          <w:i/>
          <w:lang w:val="en-US"/>
        </w:rPr>
        <w:t>BS type 1-O</w:t>
      </w:r>
      <w:bookmarkEnd w:id="7947"/>
      <w:bookmarkEnd w:id="7948"/>
      <w:bookmarkEnd w:id="7949"/>
      <w:bookmarkEnd w:id="7950"/>
      <w:bookmarkEnd w:id="795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7952" w:name="_Toc21102984"/>
      <w:bookmarkStart w:id="7953" w:name="_Toc29810833"/>
      <w:bookmarkStart w:id="7954" w:name="_Toc36636193"/>
      <w:bookmarkStart w:id="7955" w:name="_Toc37273139"/>
      <w:bookmarkStart w:id="7956" w:name="_Toc45886227"/>
      <w:r w:rsidRPr="00931575">
        <w:rPr>
          <w:lang w:val="en-US"/>
        </w:rPr>
        <w:t>8.3.2.1.5.2</w:t>
      </w:r>
      <w:r w:rsidRPr="00931575">
        <w:rPr>
          <w:lang w:val="en-US"/>
        </w:rPr>
        <w:tab/>
        <w:t>Test Requirement for BS type 2-O</w:t>
      </w:r>
      <w:bookmarkEnd w:id="7952"/>
      <w:bookmarkEnd w:id="7953"/>
      <w:bookmarkEnd w:id="7954"/>
      <w:bookmarkEnd w:id="7955"/>
      <w:bookmarkEnd w:id="795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7957" w:name="_Toc21102985"/>
      <w:bookmarkStart w:id="7958" w:name="_Toc29810834"/>
      <w:bookmarkStart w:id="7959" w:name="_Toc36636194"/>
      <w:bookmarkStart w:id="7960" w:name="_Toc37273140"/>
      <w:bookmarkStart w:id="7961" w:name="_Toc45886228"/>
      <w:bookmarkStart w:id="7962" w:name="_Toc53183303"/>
      <w:bookmarkStart w:id="7963" w:name="_Toc58916012"/>
      <w:bookmarkStart w:id="7964" w:name="_Toc58918193"/>
      <w:bookmarkStart w:id="7965" w:name="_Toc66694063"/>
      <w:bookmarkStart w:id="7966" w:name="_Toc74916048"/>
      <w:bookmarkStart w:id="7967" w:name="_Toc76114673"/>
      <w:bookmarkStart w:id="7968" w:name="_Toc76544559"/>
      <w:bookmarkStart w:id="7969" w:name="_Toc82536681"/>
      <w:bookmarkStart w:id="7970" w:name="_Toc89952974"/>
      <w:bookmarkStart w:id="7971" w:name="_Toc98766790"/>
      <w:bookmarkStart w:id="7972" w:name="_Toc99703153"/>
      <w:bookmarkStart w:id="7973" w:name="_Toc106206943"/>
      <w:r w:rsidRPr="00931575">
        <w:rPr>
          <w:lang w:val="en-US"/>
        </w:rPr>
        <w:t>8.3.2.2</w:t>
      </w:r>
      <w:r w:rsidRPr="00931575">
        <w:rPr>
          <w:lang w:val="en-US"/>
        </w:rPr>
        <w:tab/>
        <w:t>ACK missed detection</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7E4D3CC1" w14:textId="77777777" w:rsidR="00C45907" w:rsidRPr="00931575" w:rsidRDefault="00C45907" w:rsidP="00C45907">
      <w:pPr>
        <w:pStyle w:val="Heading5"/>
        <w:rPr>
          <w:lang w:val="en-US"/>
        </w:rPr>
      </w:pPr>
      <w:bookmarkStart w:id="7974" w:name="_Toc21102986"/>
      <w:bookmarkStart w:id="7975" w:name="_Toc29810835"/>
      <w:bookmarkStart w:id="7976" w:name="_Toc36636195"/>
      <w:bookmarkStart w:id="7977" w:name="_Toc37273141"/>
      <w:bookmarkStart w:id="7978" w:name="_Toc45886229"/>
      <w:bookmarkStart w:id="7979" w:name="_Toc53183304"/>
      <w:bookmarkStart w:id="7980" w:name="_Toc58916013"/>
      <w:bookmarkStart w:id="7981" w:name="_Toc58918194"/>
      <w:bookmarkStart w:id="7982" w:name="_Toc66694064"/>
      <w:bookmarkStart w:id="7983" w:name="_Toc74916049"/>
      <w:bookmarkStart w:id="7984" w:name="_Toc76114674"/>
      <w:bookmarkStart w:id="7985" w:name="_Toc76544560"/>
      <w:bookmarkStart w:id="7986" w:name="_Toc82536682"/>
      <w:bookmarkStart w:id="7987" w:name="_Toc89952975"/>
      <w:bookmarkStart w:id="7988" w:name="_Toc98766791"/>
      <w:bookmarkStart w:id="7989" w:name="_Toc99703154"/>
      <w:bookmarkStart w:id="7990" w:name="_Toc106206944"/>
      <w:r w:rsidRPr="00931575">
        <w:rPr>
          <w:lang w:val="en-US"/>
        </w:rPr>
        <w:t>8.3.2.2.1</w:t>
      </w:r>
      <w:r w:rsidRPr="00931575">
        <w:rPr>
          <w:lang w:val="en-US"/>
        </w:rPr>
        <w:tab/>
        <w:t>Definition and applicability</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7991" w:name="_Toc21102987"/>
      <w:bookmarkStart w:id="7992" w:name="_Toc29810836"/>
      <w:bookmarkStart w:id="7993" w:name="_Toc36636196"/>
      <w:bookmarkStart w:id="7994" w:name="_Toc37273142"/>
      <w:bookmarkStart w:id="7995" w:name="_Toc45886230"/>
      <w:bookmarkStart w:id="7996" w:name="_Toc53183305"/>
      <w:bookmarkStart w:id="7997" w:name="_Toc58916014"/>
      <w:bookmarkStart w:id="7998" w:name="_Toc58918195"/>
      <w:bookmarkStart w:id="7999" w:name="_Toc66694065"/>
      <w:bookmarkStart w:id="8000" w:name="_Toc74916050"/>
      <w:bookmarkStart w:id="8001" w:name="_Toc76114675"/>
      <w:bookmarkStart w:id="8002" w:name="_Toc76544561"/>
      <w:bookmarkStart w:id="8003" w:name="_Toc82536683"/>
      <w:bookmarkStart w:id="8004" w:name="_Toc89952976"/>
      <w:bookmarkStart w:id="8005" w:name="_Toc98766792"/>
      <w:bookmarkStart w:id="8006" w:name="_Toc99703155"/>
      <w:bookmarkStart w:id="8007" w:name="_Toc106206945"/>
      <w:r w:rsidRPr="00931575">
        <w:rPr>
          <w:lang w:val="en-US"/>
        </w:rPr>
        <w:t>8.3.2.2.2</w:t>
      </w:r>
      <w:r w:rsidRPr="00931575">
        <w:rPr>
          <w:lang w:val="en-US"/>
        </w:rPr>
        <w:tab/>
        <w:t>Minimum Requirement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008" w:name="_Toc21102988"/>
      <w:bookmarkStart w:id="8009" w:name="_Toc29810837"/>
      <w:bookmarkStart w:id="8010" w:name="_Toc36636197"/>
      <w:bookmarkStart w:id="8011" w:name="_Toc37273143"/>
      <w:bookmarkStart w:id="8012" w:name="_Toc45886231"/>
      <w:bookmarkStart w:id="8013" w:name="_Toc53183306"/>
      <w:bookmarkStart w:id="8014" w:name="_Toc58916015"/>
      <w:bookmarkStart w:id="8015" w:name="_Toc58918196"/>
      <w:bookmarkStart w:id="8016" w:name="_Toc66694066"/>
      <w:bookmarkStart w:id="8017" w:name="_Toc74916051"/>
      <w:bookmarkStart w:id="8018" w:name="_Toc76114676"/>
      <w:bookmarkStart w:id="8019" w:name="_Toc76544562"/>
      <w:bookmarkStart w:id="8020" w:name="_Toc82536684"/>
      <w:bookmarkStart w:id="8021" w:name="_Toc89952977"/>
      <w:bookmarkStart w:id="8022" w:name="_Toc98766793"/>
      <w:bookmarkStart w:id="8023" w:name="_Toc99703156"/>
      <w:bookmarkStart w:id="8024" w:name="_Toc106206946"/>
      <w:r w:rsidRPr="00931575">
        <w:rPr>
          <w:lang w:val="en-US"/>
        </w:rPr>
        <w:t>8.3.2.2.3</w:t>
      </w:r>
      <w:r w:rsidRPr="00931575">
        <w:rPr>
          <w:lang w:val="en-US"/>
        </w:rPr>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025" w:name="_Toc21102989"/>
      <w:bookmarkStart w:id="8026" w:name="_Toc29810838"/>
      <w:bookmarkStart w:id="8027" w:name="_Toc36636198"/>
      <w:bookmarkStart w:id="8028" w:name="_Toc37273144"/>
      <w:bookmarkStart w:id="8029" w:name="_Toc45886232"/>
      <w:bookmarkStart w:id="8030" w:name="_Toc53183307"/>
      <w:bookmarkStart w:id="8031" w:name="_Toc58916016"/>
      <w:bookmarkStart w:id="8032" w:name="_Toc58918197"/>
      <w:bookmarkStart w:id="8033" w:name="_Toc66694067"/>
      <w:bookmarkStart w:id="8034" w:name="_Toc74916052"/>
      <w:bookmarkStart w:id="8035" w:name="_Toc76114677"/>
      <w:bookmarkStart w:id="8036" w:name="_Toc76544563"/>
      <w:bookmarkStart w:id="8037" w:name="_Toc82536685"/>
      <w:bookmarkStart w:id="8038" w:name="_Toc89952978"/>
      <w:bookmarkStart w:id="8039" w:name="_Toc98766794"/>
      <w:bookmarkStart w:id="8040" w:name="_Toc99703157"/>
      <w:bookmarkStart w:id="8041" w:name="_Toc106206947"/>
      <w:r w:rsidRPr="00931575">
        <w:rPr>
          <w:lang w:val="en-US"/>
        </w:rPr>
        <w:t>8.3.2.2.4</w:t>
      </w:r>
      <w:r w:rsidRPr="00931575">
        <w:rPr>
          <w:lang w:val="en-US"/>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067624AF" w14:textId="77777777" w:rsidR="00C45907" w:rsidRPr="00931575" w:rsidRDefault="00C45907" w:rsidP="005624C7">
      <w:pPr>
        <w:pStyle w:val="H6"/>
        <w:rPr>
          <w:lang w:val="en-US"/>
        </w:rPr>
      </w:pPr>
      <w:bookmarkStart w:id="8042" w:name="_Toc21102990"/>
      <w:bookmarkStart w:id="8043" w:name="_Toc29810839"/>
      <w:bookmarkStart w:id="8044" w:name="_Toc36636199"/>
      <w:bookmarkStart w:id="8045" w:name="_Toc37273145"/>
      <w:bookmarkStart w:id="8046" w:name="_Toc45886233"/>
      <w:r w:rsidRPr="00931575">
        <w:rPr>
          <w:lang w:val="en-US"/>
        </w:rPr>
        <w:t>8.3.2.2.4.1</w:t>
      </w:r>
      <w:r w:rsidRPr="00931575">
        <w:rPr>
          <w:lang w:val="en-US"/>
        </w:rPr>
        <w:tab/>
        <w:t>Initial Conditions</w:t>
      </w:r>
      <w:bookmarkEnd w:id="8042"/>
      <w:bookmarkEnd w:id="8043"/>
      <w:bookmarkEnd w:id="8044"/>
      <w:bookmarkEnd w:id="8045"/>
      <w:bookmarkEnd w:id="8046"/>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047" w:name="_Toc21102991"/>
      <w:bookmarkStart w:id="8048" w:name="_Toc29810840"/>
      <w:bookmarkStart w:id="8049" w:name="_Toc36636200"/>
      <w:bookmarkStart w:id="8050" w:name="_Toc37273146"/>
      <w:bookmarkStart w:id="8051" w:name="_Toc45886234"/>
      <w:r w:rsidRPr="00931575">
        <w:rPr>
          <w:lang w:val="en-US"/>
        </w:rPr>
        <w:t>8.3.2.2.4.2</w:t>
      </w:r>
      <w:r w:rsidRPr="00931575">
        <w:rPr>
          <w:lang w:val="en-US"/>
        </w:rPr>
        <w:tab/>
        <w:t>Procedure</w:t>
      </w:r>
      <w:bookmarkEnd w:id="8047"/>
      <w:bookmarkEnd w:id="8048"/>
      <w:bookmarkEnd w:id="8049"/>
      <w:bookmarkEnd w:id="8050"/>
      <w:bookmarkEnd w:id="8051"/>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8052" w:name="_Toc21102992"/>
      <w:bookmarkStart w:id="8053" w:name="_Toc29810841"/>
      <w:bookmarkStart w:id="8054" w:name="_Toc36636201"/>
      <w:bookmarkStart w:id="8055" w:name="_Toc37273147"/>
      <w:bookmarkStart w:id="8056" w:name="_Toc45886235"/>
      <w:bookmarkStart w:id="8057" w:name="_Toc53183308"/>
      <w:bookmarkStart w:id="8058" w:name="_Toc58916017"/>
      <w:bookmarkStart w:id="8059" w:name="_Toc58918198"/>
      <w:bookmarkStart w:id="8060" w:name="_Toc66694068"/>
      <w:bookmarkStart w:id="8061" w:name="_Toc74916053"/>
      <w:bookmarkStart w:id="8062" w:name="_Toc76114678"/>
      <w:bookmarkStart w:id="8063" w:name="_Toc76544564"/>
      <w:bookmarkStart w:id="8064" w:name="_Toc82536686"/>
      <w:bookmarkStart w:id="8065" w:name="_Toc89952979"/>
      <w:bookmarkStart w:id="8066" w:name="_Toc98766795"/>
      <w:bookmarkStart w:id="8067" w:name="_Toc99703158"/>
      <w:bookmarkStart w:id="8068" w:name="_Toc106206948"/>
      <w:r w:rsidRPr="00931575">
        <w:rPr>
          <w:lang w:val="en-US"/>
        </w:rPr>
        <w:t>8.3.2.2.5</w:t>
      </w:r>
      <w:r w:rsidRPr="00931575">
        <w:rPr>
          <w:lang w:val="en-US"/>
        </w:rPr>
        <w:tab/>
        <w:t>Test Requirement</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638AEEA6" w14:textId="528B4035" w:rsidR="00C45907" w:rsidRPr="00931575" w:rsidRDefault="00C45907" w:rsidP="005624C7">
      <w:pPr>
        <w:pStyle w:val="H6"/>
        <w:rPr>
          <w:lang w:val="en-US"/>
        </w:rPr>
      </w:pPr>
      <w:bookmarkStart w:id="8069" w:name="_Toc21102993"/>
      <w:bookmarkStart w:id="8070" w:name="_Toc29810842"/>
      <w:bookmarkStart w:id="8071" w:name="_Toc36636202"/>
      <w:bookmarkStart w:id="8072" w:name="_Toc37273148"/>
      <w:bookmarkStart w:id="807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069"/>
      <w:bookmarkEnd w:id="8070"/>
      <w:bookmarkEnd w:id="8071"/>
      <w:bookmarkEnd w:id="8072"/>
      <w:bookmarkEnd w:id="8073"/>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8074" w:name="_Toc21102994"/>
      <w:bookmarkStart w:id="8075" w:name="_Toc29810843"/>
      <w:bookmarkStart w:id="8076" w:name="_Toc36636203"/>
      <w:bookmarkStart w:id="8077" w:name="_Toc37273149"/>
      <w:bookmarkStart w:id="8078" w:name="_Toc45886237"/>
      <w:r w:rsidRPr="00931575">
        <w:rPr>
          <w:lang w:val="en-US"/>
        </w:rPr>
        <w:t>8.3.2.2.5.2</w:t>
      </w:r>
      <w:r w:rsidRPr="00931575">
        <w:rPr>
          <w:lang w:val="en-US"/>
        </w:rPr>
        <w:tab/>
        <w:t>Test Requirement for BS type 2-O</w:t>
      </w:r>
      <w:bookmarkEnd w:id="8074"/>
      <w:bookmarkEnd w:id="8075"/>
      <w:bookmarkEnd w:id="8076"/>
      <w:bookmarkEnd w:id="8077"/>
      <w:bookmarkEnd w:id="8078"/>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8079" w:name="_Toc21102995"/>
      <w:bookmarkStart w:id="8080" w:name="_Toc29810844"/>
      <w:bookmarkStart w:id="8081" w:name="_Toc36636204"/>
      <w:bookmarkStart w:id="8082" w:name="_Toc37273150"/>
      <w:bookmarkStart w:id="8083" w:name="_Toc45886238"/>
      <w:bookmarkStart w:id="8084" w:name="_Toc53183309"/>
      <w:bookmarkStart w:id="8085" w:name="_Toc58916018"/>
      <w:bookmarkStart w:id="8086" w:name="_Toc58918199"/>
      <w:bookmarkStart w:id="8087" w:name="_Toc66694069"/>
      <w:bookmarkStart w:id="8088" w:name="_Toc74916054"/>
      <w:bookmarkStart w:id="8089" w:name="_Toc76114679"/>
      <w:bookmarkStart w:id="8090" w:name="_Toc76544565"/>
      <w:bookmarkStart w:id="8091" w:name="_Toc82536687"/>
      <w:bookmarkStart w:id="8092" w:name="_Toc89952980"/>
      <w:bookmarkStart w:id="8093" w:name="_Toc98766796"/>
      <w:bookmarkStart w:id="8094" w:name="_Toc99703159"/>
      <w:bookmarkStart w:id="8095" w:name="_Toc106206949"/>
      <w:r w:rsidRPr="00931575">
        <w:t>8.3.3</w:t>
      </w:r>
      <w:r w:rsidRPr="00931575">
        <w:tab/>
        <w:t>Performance requirements for PUCCH format 2</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483D0D4C" w14:textId="77777777" w:rsidR="00C45907" w:rsidRPr="00931575" w:rsidRDefault="00C45907" w:rsidP="00C45907">
      <w:pPr>
        <w:pStyle w:val="Heading4"/>
      </w:pPr>
      <w:bookmarkStart w:id="8096" w:name="_Toc21102996"/>
      <w:bookmarkStart w:id="8097" w:name="_Toc29810845"/>
      <w:bookmarkStart w:id="8098" w:name="_Toc36636205"/>
      <w:bookmarkStart w:id="8099" w:name="_Toc37273151"/>
      <w:bookmarkStart w:id="8100" w:name="_Toc45886239"/>
      <w:bookmarkStart w:id="8101" w:name="_Toc53183310"/>
      <w:bookmarkStart w:id="8102" w:name="_Toc58916019"/>
      <w:bookmarkStart w:id="8103" w:name="_Toc58918200"/>
      <w:bookmarkStart w:id="8104" w:name="_Toc66694070"/>
      <w:bookmarkStart w:id="8105" w:name="_Toc74916055"/>
      <w:bookmarkStart w:id="8106" w:name="_Toc76114680"/>
      <w:bookmarkStart w:id="8107" w:name="_Toc76544566"/>
      <w:bookmarkStart w:id="8108" w:name="_Toc82536688"/>
      <w:bookmarkStart w:id="8109" w:name="_Toc89952981"/>
      <w:bookmarkStart w:id="8110" w:name="_Toc98766797"/>
      <w:bookmarkStart w:id="8111" w:name="_Toc99703160"/>
      <w:bookmarkStart w:id="8112" w:name="_Toc106206950"/>
      <w:r w:rsidRPr="00931575">
        <w:t>8.3.3.1</w:t>
      </w:r>
      <w:r w:rsidRPr="00931575">
        <w:tab/>
        <w:t>ACK missed detection performance requirements</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6933E703" w14:textId="77777777" w:rsidR="00C45907" w:rsidRPr="00931575" w:rsidRDefault="00C45907" w:rsidP="00C45907">
      <w:pPr>
        <w:pStyle w:val="Heading5"/>
      </w:pPr>
      <w:bookmarkStart w:id="8113" w:name="_Toc21102997"/>
      <w:bookmarkStart w:id="8114" w:name="_Toc29810846"/>
      <w:bookmarkStart w:id="8115" w:name="_Toc36636206"/>
      <w:bookmarkStart w:id="8116" w:name="_Toc37273152"/>
      <w:bookmarkStart w:id="8117" w:name="_Toc45886240"/>
      <w:bookmarkStart w:id="8118" w:name="_Toc53183311"/>
      <w:bookmarkStart w:id="8119" w:name="_Toc58916020"/>
      <w:bookmarkStart w:id="8120" w:name="_Toc58918201"/>
      <w:bookmarkStart w:id="8121" w:name="_Toc66694071"/>
      <w:bookmarkStart w:id="8122" w:name="_Toc74916056"/>
      <w:bookmarkStart w:id="8123" w:name="_Toc76114681"/>
      <w:bookmarkStart w:id="8124" w:name="_Toc76544567"/>
      <w:bookmarkStart w:id="8125" w:name="_Toc82536689"/>
      <w:bookmarkStart w:id="8126" w:name="_Toc89952982"/>
      <w:bookmarkStart w:id="8127" w:name="_Toc98766798"/>
      <w:bookmarkStart w:id="8128" w:name="_Toc99703161"/>
      <w:bookmarkStart w:id="8129" w:name="_Toc106206951"/>
      <w:r w:rsidRPr="00931575">
        <w:t>8.3.3.1.1</w:t>
      </w:r>
      <w:r w:rsidRPr="00931575">
        <w:tab/>
        <w:t>Definition and applicability</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813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8131" w:name="_Toc29810847"/>
      <w:bookmarkStart w:id="8132" w:name="_Toc36636207"/>
      <w:bookmarkStart w:id="8133" w:name="_Toc37273153"/>
      <w:bookmarkStart w:id="8134" w:name="_Toc45886241"/>
      <w:bookmarkStart w:id="8135" w:name="_Toc53183312"/>
      <w:bookmarkStart w:id="8136" w:name="_Toc58916021"/>
      <w:bookmarkStart w:id="8137" w:name="_Toc58918202"/>
      <w:bookmarkStart w:id="8138" w:name="_Toc66694072"/>
      <w:bookmarkStart w:id="8139" w:name="_Toc74916057"/>
      <w:bookmarkStart w:id="8140" w:name="_Toc76114682"/>
      <w:bookmarkStart w:id="8141" w:name="_Toc76544568"/>
      <w:bookmarkStart w:id="8142" w:name="_Toc82536690"/>
      <w:bookmarkStart w:id="8143" w:name="_Toc89952983"/>
      <w:bookmarkStart w:id="8144" w:name="_Toc98766799"/>
      <w:bookmarkStart w:id="8145" w:name="_Toc99703162"/>
      <w:bookmarkStart w:id="8146" w:name="_Toc106206952"/>
      <w:r w:rsidRPr="00931575">
        <w:t>8.3.3.1.2</w:t>
      </w:r>
      <w:r w:rsidRPr="00931575">
        <w:tab/>
        <w:t>Minimum Requirement</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147" w:name="_Toc21102999"/>
      <w:bookmarkStart w:id="8148" w:name="_Toc29810848"/>
      <w:bookmarkStart w:id="8149" w:name="_Toc36636208"/>
      <w:bookmarkStart w:id="8150" w:name="_Toc37273154"/>
      <w:bookmarkStart w:id="8151" w:name="_Toc45886242"/>
      <w:bookmarkStart w:id="8152" w:name="_Toc53183313"/>
      <w:bookmarkStart w:id="8153" w:name="_Toc58916022"/>
      <w:bookmarkStart w:id="8154" w:name="_Toc58918203"/>
      <w:bookmarkStart w:id="8155" w:name="_Toc66694073"/>
      <w:bookmarkStart w:id="8156" w:name="_Toc74916058"/>
      <w:bookmarkStart w:id="8157" w:name="_Toc76114683"/>
      <w:bookmarkStart w:id="8158" w:name="_Toc76544569"/>
      <w:bookmarkStart w:id="8159" w:name="_Toc82536691"/>
      <w:bookmarkStart w:id="8160" w:name="_Toc89952984"/>
      <w:bookmarkStart w:id="8161" w:name="_Toc98766800"/>
      <w:bookmarkStart w:id="8162" w:name="_Toc99703163"/>
      <w:bookmarkStart w:id="8163" w:name="_Toc106206953"/>
      <w:r w:rsidRPr="00931575">
        <w:t>8.3.3.1.3</w:t>
      </w:r>
      <w:r w:rsidRPr="00931575">
        <w:tab/>
        <w:t>Test Purpose</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164" w:name="_Toc21103000"/>
      <w:bookmarkStart w:id="8165" w:name="_Toc29810849"/>
      <w:bookmarkStart w:id="8166" w:name="_Toc36636209"/>
      <w:bookmarkStart w:id="8167" w:name="_Toc37273155"/>
      <w:bookmarkStart w:id="8168" w:name="_Toc45886243"/>
      <w:bookmarkStart w:id="8169" w:name="_Toc53183314"/>
      <w:bookmarkStart w:id="8170" w:name="_Toc58916023"/>
      <w:bookmarkStart w:id="8171" w:name="_Toc58918204"/>
      <w:bookmarkStart w:id="8172" w:name="_Toc66694074"/>
      <w:bookmarkStart w:id="8173" w:name="_Toc74916059"/>
      <w:bookmarkStart w:id="8174" w:name="_Toc76114684"/>
      <w:bookmarkStart w:id="8175" w:name="_Toc76544570"/>
      <w:bookmarkStart w:id="8176" w:name="_Toc82536692"/>
      <w:bookmarkStart w:id="8177" w:name="_Toc89952985"/>
      <w:bookmarkStart w:id="8178" w:name="_Toc98766801"/>
      <w:bookmarkStart w:id="8179" w:name="_Toc99703164"/>
      <w:bookmarkStart w:id="8180" w:name="_Toc106206954"/>
      <w:r w:rsidRPr="00931575">
        <w:t>8.3.3.1.4</w:t>
      </w:r>
      <w:r w:rsidRPr="00931575">
        <w:tab/>
        <w:t>Method of test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774FBB6" w14:textId="77777777" w:rsidR="00C45907" w:rsidRPr="00931575" w:rsidRDefault="00C45907" w:rsidP="005624C7">
      <w:pPr>
        <w:pStyle w:val="H6"/>
      </w:pPr>
      <w:bookmarkStart w:id="8181" w:name="_Toc21103001"/>
      <w:bookmarkStart w:id="8182" w:name="_Toc29810850"/>
      <w:bookmarkStart w:id="8183" w:name="_Toc36636210"/>
      <w:bookmarkStart w:id="8184" w:name="_Toc37273156"/>
      <w:bookmarkStart w:id="8185" w:name="_Toc45886244"/>
      <w:r w:rsidRPr="00931575">
        <w:t>8.3.3.1.4.1</w:t>
      </w:r>
      <w:r w:rsidRPr="00931575">
        <w:tab/>
        <w:t>Initial conditions</w:t>
      </w:r>
      <w:bookmarkEnd w:id="8181"/>
      <w:bookmarkEnd w:id="8182"/>
      <w:bookmarkEnd w:id="8183"/>
      <w:bookmarkEnd w:id="8184"/>
      <w:bookmarkEnd w:id="8185"/>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818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187" w:name="_Toc29810851"/>
      <w:bookmarkStart w:id="8188" w:name="_Toc36636211"/>
      <w:bookmarkStart w:id="8189" w:name="_Toc37273157"/>
      <w:bookmarkStart w:id="819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186"/>
      <w:bookmarkEnd w:id="8187"/>
      <w:bookmarkEnd w:id="8188"/>
      <w:bookmarkEnd w:id="8189"/>
      <w:bookmarkEnd w:id="8190"/>
    </w:p>
    <w:p w14:paraId="1E23D2AD" w14:textId="77777777" w:rsidR="00C45907" w:rsidRPr="00931575" w:rsidRDefault="00C45907" w:rsidP="00136C94">
      <w:pPr>
        <w:pStyle w:val="B1"/>
        <w:rPr>
          <w:rFonts w:eastAsia="DengXian"/>
        </w:rPr>
      </w:pPr>
      <w:bookmarkStart w:id="8191" w:name="_MON_1283843391"/>
      <w:bookmarkEnd w:id="819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192" w:name="_MON_1290324379"/>
    <w:bookmarkEnd w:id="8192"/>
    <w:p w14:paraId="3F61C38F" w14:textId="77777777" w:rsidR="00C45907" w:rsidRPr="00931575" w:rsidRDefault="00C45907" w:rsidP="00136C94">
      <w:pPr>
        <w:pStyle w:val="TH"/>
      </w:pPr>
      <w:r w:rsidRPr="00931575">
        <w:object w:dxaOrig="8670" w:dyaOrig="570" w14:anchorId="7F01573C">
          <v:shape id="_x0000_i1050" type="#_x0000_t75" style="width:6in;height:25.65pt" o:ole="" fillcolor="window">
            <v:imagedata r:id="rId71" o:title=""/>
          </v:shape>
          <o:OLEObject Type="Embed" ProgID="Word.Picture.8" ShapeID="_x0000_i1050" DrawAspect="Content" ObjectID="_1717578121"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193" w:name="_Toc21103003"/>
      <w:bookmarkStart w:id="8194" w:name="_Toc29810852"/>
      <w:bookmarkStart w:id="8195" w:name="_Toc36636212"/>
      <w:bookmarkStart w:id="8196" w:name="_Toc37273158"/>
      <w:bookmarkStart w:id="8197" w:name="_Toc45886246"/>
      <w:bookmarkStart w:id="8198" w:name="_Toc53183315"/>
      <w:bookmarkStart w:id="8199" w:name="_Toc58916024"/>
      <w:bookmarkStart w:id="8200" w:name="_Toc58918205"/>
      <w:bookmarkStart w:id="8201" w:name="_Toc66694075"/>
      <w:bookmarkStart w:id="8202" w:name="_Toc74916060"/>
      <w:bookmarkStart w:id="8203" w:name="_Toc76114685"/>
      <w:bookmarkStart w:id="8204" w:name="_Toc76544571"/>
      <w:bookmarkStart w:id="8205" w:name="_Toc82536693"/>
      <w:bookmarkStart w:id="8206" w:name="_Toc89952986"/>
      <w:bookmarkStart w:id="8207" w:name="_Toc98766802"/>
      <w:bookmarkStart w:id="8208" w:name="_Toc99703165"/>
      <w:bookmarkStart w:id="8209" w:name="_Toc106206955"/>
      <w:r w:rsidRPr="00931575">
        <w:t>8.3.3.1.5</w:t>
      </w:r>
      <w:r w:rsidRPr="00931575">
        <w:tab/>
        <w:t>Test requirement</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12192768" w14:textId="77777777" w:rsidR="00C45907" w:rsidRPr="00931575" w:rsidRDefault="00C45907" w:rsidP="005624C7">
      <w:pPr>
        <w:pStyle w:val="H6"/>
      </w:pPr>
      <w:bookmarkStart w:id="8210" w:name="_Toc21103004"/>
      <w:bookmarkStart w:id="8211" w:name="_Toc29810853"/>
      <w:bookmarkStart w:id="8212" w:name="_Toc36636213"/>
      <w:bookmarkStart w:id="8213" w:name="_Toc37273159"/>
      <w:bookmarkStart w:id="821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210"/>
      <w:bookmarkEnd w:id="8211"/>
      <w:bookmarkEnd w:id="8212"/>
      <w:bookmarkEnd w:id="8213"/>
      <w:bookmarkEnd w:id="821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8215" w:name="_Toc21103005"/>
      <w:bookmarkStart w:id="8216" w:name="_Toc29810854"/>
      <w:bookmarkStart w:id="8217" w:name="_Toc36636214"/>
      <w:bookmarkStart w:id="8218" w:name="_Toc37273160"/>
      <w:bookmarkStart w:id="821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215"/>
      <w:bookmarkEnd w:id="8216"/>
      <w:bookmarkEnd w:id="8217"/>
      <w:bookmarkEnd w:id="8218"/>
      <w:bookmarkEnd w:id="821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822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822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8221" w:name="_Toc21103006"/>
      <w:bookmarkStart w:id="8222" w:name="_Toc29810855"/>
      <w:bookmarkStart w:id="8223" w:name="_Toc36636215"/>
      <w:bookmarkStart w:id="8224" w:name="_Toc37273161"/>
      <w:bookmarkStart w:id="8225" w:name="_Toc45886249"/>
      <w:bookmarkStart w:id="8226" w:name="_Toc53183316"/>
      <w:bookmarkStart w:id="8227" w:name="_Toc58916025"/>
      <w:bookmarkStart w:id="8228" w:name="_Toc58918206"/>
      <w:bookmarkStart w:id="8229" w:name="_Toc66694076"/>
      <w:bookmarkStart w:id="8230" w:name="_Toc74916061"/>
      <w:bookmarkStart w:id="8231" w:name="_Toc76114686"/>
      <w:bookmarkStart w:id="8232" w:name="_Toc76544572"/>
      <w:bookmarkStart w:id="8233" w:name="_Toc82536694"/>
      <w:bookmarkStart w:id="8234" w:name="_Toc89952987"/>
      <w:bookmarkStart w:id="8235" w:name="_Toc98766803"/>
      <w:bookmarkStart w:id="8236" w:name="_Toc99703166"/>
      <w:bookmarkStart w:id="8237" w:name="_Toc106206956"/>
      <w:r w:rsidRPr="00931575">
        <w:t>8.3.3.2</w:t>
      </w:r>
      <w:r w:rsidRPr="00931575">
        <w:tab/>
        <w:t>UCI BLER performance requirements</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C16B05F" w14:textId="77777777" w:rsidR="00C45907" w:rsidRPr="00931575" w:rsidRDefault="00C45907" w:rsidP="00C45907">
      <w:pPr>
        <w:pStyle w:val="Heading5"/>
      </w:pPr>
      <w:bookmarkStart w:id="8238" w:name="_Toc21103007"/>
      <w:bookmarkStart w:id="8239" w:name="_Toc29810856"/>
      <w:bookmarkStart w:id="8240" w:name="_Toc36636216"/>
      <w:bookmarkStart w:id="8241" w:name="_Toc37273162"/>
      <w:bookmarkStart w:id="8242" w:name="_Toc45886250"/>
      <w:bookmarkStart w:id="8243" w:name="_Toc53183317"/>
      <w:bookmarkStart w:id="8244" w:name="_Toc58916026"/>
      <w:bookmarkStart w:id="8245" w:name="_Toc58918207"/>
      <w:bookmarkStart w:id="8246" w:name="_Toc66694077"/>
      <w:bookmarkStart w:id="8247" w:name="_Toc74916062"/>
      <w:bookmarkStart w:id="8248" w:name="_Toc76114687"/>
      <w:bookmarkStart w:id="8249" w:name="_Toc76544573"/>
      <w:bookmarkStart w:id="8250" w:name="_Toc82536695"/>
      <w:bookmarkStart w:id="8251" w:name="_Toc89952988"/>
      <w:bookmarkStart w:id="8252" w:name="_Toc98766804"/>
      <w:bookmarkStart w:id="8253" w:name="_Toc99703167"/>
      <w:bookmarkStart w:id="8254" w:name="_Toc106206957"/>
      <w:r w:rsidRPr="00931575">
        <w:t>8.3.3.2.1</w:t>
      </w:r>
      <w:r w:rsidRPr="00931575">
        <w:tab/>
        <w:t>Definition and applicability</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255" w:name="OLE_LINK14"/>
    </w:p>
    <w:p w14:paraId="6E263439" w14:textId="77777777" w:rsidR="00C45907" w:rsidRPr="00931575" w:rsidRDefault="00C45907" w:rsidP="00C45907">
      <w:pPr>
        <w:pStyle w:val="Heading5"/>
      </w:pPr>
      <w:bookmarkStart w:id="8256" w:name="_Toc21103008"/>
      <w:bookmarkStart w:id="8257" w:name="_Toc29810857"/>
      <w:bookmarkStart w:id="8258" w:name="_Toc36636217"/>
      <w:bookmarkStart w:id="8259" w:name="_Toc37273163"/>
      <w:bookmarkStart w:id="8260" w:name="_Toc45886251"/>
      <w:bookmarkStart w:id="8261" w:name="_Toc53183318"/>
      <w:bookmarkStart w:id="8262" w:name="_Toc58916027"/>
      <w:bookmarkStart w:id="8263" w:name="_Toc58918208"/>
      <w:bookmarkStart w:id="8264" w:name="_Toc66694078"/>
      <w:bookmarkStart w:id="8265" w:name="_Toc74916063"/>
      <w:bookmarkStart w:id="8266" w:name="_Toc76114688"/>
      <w:bookmarkStart w:id="8267" w:name="_Toc76544574"/>
      <w:bookmarkStart w:id="8268" w:name="_Toc82536696"/>
      <w:bookmarkStart w:id="8269" w:name="_Toc89952989"/>
      <w:bookmarkStart w:id="8270" w:name="_Toc98766805"/>
      <w:bookmarkStart w:id="8271" w:name="_Toc99703168"/>
      <w:bookmarkStart w:id="8272" w:name="_Toc106206958"/>
      <w:bookmarkEnd w:id="8255"/>
      <w:r w:rsidRPr="00931575">
        <w:t>8.3.3.2.2</w:t>
      </w:r>
      <w:r w:rsidRPr="00931575">
        <w:tab/>
        <w:t>Minimum Requirement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273" w:name="_Toc21103009"/>
      <w:bookmarkStart w:id="8274" w:name="_Toc29810858"/>
      <w:bookmarkStart w:id="8275" w:name="_Toc36636218"/>
      <w:bookmarkStart w:id="8276" w:name="_Toc37273164"/>
      <w:bookmarkStart w:id="8277" w:name="_Toc45886252"/>
      <w:bookmarkStart w:id="8278" w:name="_Toc53183319"/>
      <w:bookmarkStart w:id="8279" w:name="_Toc58916028"/>
      <w:bookmarkStart w:id="8280" w:name="_Toc58918209"/>
      <w:bookmarkStart w:id="8281" w:name="_Toc66694079"/>
      <w:bookmarkStart w:id="8282" w:name="_Toc74916064"/>
      <w:bookmarkStart w:id="8283" w:name="_Toc76114689"/>
      <w:bookmarkStart w:id="8284" w:name="_Toc76544575"/>
      <w:bookmarkStart w:id="8285" w:name="_Toc82536697"/>
      <w:bookmarkStart w:id="8286" w:name="_Toc89952990"/>
      <w:bookmarkStart w:id="8287" w:name="_Toc98766806"/>
      <w:bookmarkStart w:id="8288" w:name="_Toc99703169"/>
      <w:bookmarkStart w:id="8289" w:name="_Toc106206959"/>
      <w:r w:rsidRPr="00931575">
        <w:t>8.3.3.2.3</w:t>
      </w:r>
      <w:r w:rsidRPr="00931575">
        <w:tab/>
        <w:t>Test Purpose</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290" w:name="_Toc21103010"/>
      <w:bookmarkStart w:id="8291" w:name="_Toc29810859"/>
      <w:bookmarkStart w:id="8292" w:name="_Toc36636219"/>
      <w:bookmarkStart w:id="8293" w:name="_Toc37273165"/>
      <w:bookmarkStart w:id="8294" w:name="_Toc45886253"/>
      <w:bookmarkStart w:id="8295" w:name="_Toc53183320"/>
      <w:bookmarkStart w:id="8296" w:name="_Toc58916029"/>
      <w:bookmarkStart w:id="8297" w:name="_Toc58918210"/>
      <w:bookmarkStart w:id="8298" w:name="_Toc66694080"/>
      <w:bookmarkStart w:id="8299" w:name="_Toc74916065"/>
      <w:bookmarkStart w:id="8300" w:name="_Toc76114690"/>
      <w:bookmarkStart w:id="8301" w:name="_Toc76544576"/>
      <w:bookmarkStart w:id="8302" w:name="_Toc82536698"/>
      <w:bookmarkStart w:id="8303" w:name="_Toc89952991"/>
      <w:bookmarkStart w:id="8304" w:name="_Toc98766807"/>
      <w:bookmarkStart w:id="8305" w:name="_Toc99703170"/>
      <w:bookmarkStart w:id="8306" w:name="_Toc106206960"/>
      <w:r w:rsidRPr="00931575">
        <w:t>8.3.3.2.4</w:t>
      </w:r>
      <w:r w:rsidRPr="00931575">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05E6659C" w14:textId="77777777" w:rsidR="00C45907" w:rsidRPr="00931575" w:rsidRDefault="00C45907" w:rsidP="005624C7">
      <w:pPr>
        <w:pStyle w:val="H6"/>
      </w:pPr>
      <w:bookmarkStart w:id="8307" w:name="_Toc21103011"/>
      <w:bookmarkStart w:id="8308" w:name="_Toc29810860"/>
      <w:bookmarkStart w:id="8309" w:name="_Toc36636220"/>
      <w:bookmarkStart w:id="8310" w:name="_Toc37273166"/>
      <w:bookmarkStart w:id="831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307"/>
      <w:bookmarkEnd w:id="8308"/>
      <w:bookmarkEnd w:id="8309"/>
      <w:bookmarkEnd w:id="8310"/>
      <w:bookmarkEnd w:id="831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831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313" w:name="_Toc29810861"/>
      <w:bookmarkStart w:id="8314" w:name="_Toc36636221"/>
      <w:bookmarkStart w:id="8315" w:name="_Toc37273167"/>
      <w:bookmarkStart w:id="831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312"/>
      <w:bookmarkEnd w:id="8313"/>
      <w:bookmarkEnd w:id="8314"/>
      <w:bookmarkEnd w:id="8315"/>
      <w:bookmarkEnd w:id="831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317" w:name="_MON_1281253042"/>
    <w:bookmarkEnd w:id="831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65pt" o:ole="" fillcolor="window">
            <v:imagedata r:id="rId74" o:title=""/>
          </v:shape>
          <o:OLEObject Type="Embed" ProgID="Word.Picture.8" ShapeID="_x0000_i1051" DrawAspect="Content" ObjectID="_1717578122"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318" w:name="_Toc21103013"/>
      <w:bookmarkStart w:id="8319" w:name="_Toc29810862"/>
      <w:bookmarkStart w:id="8320" w:name="_Toc36636222"/>
      <w:bookmarkStart w:id="8321" w:name="_Toc37273168"/>
      <w:bookmarkStart w:id="8322" w:name="_Toc45886256"/>
      <w:bookmarkStart w:id="8323" w:name="_Toc53183321"/>
      <w:bookmarkStart w:id="8324" w:name="_Toc58916030"/>
      <w:bookmarkStart w:id="8325" w:name="_Toc58918211"/>
      <w:bookmarkStart w:id="8326" w:name="_Toc66694081"/>
      <w:bookmarkStart w:id="8327" w:name="_Toc74916066"/>
      <w:bookmarkStart w:id="8328" w:name="_Toc76114691"/>
      <w:bookmarkStart w:id="8329" w:name="_Toc76544577"/>
      <w:bookmarkStart w:id="8330" w:name="_Toc82536699"/>
      <w:bookmarkStart w:id="8331" w:name="_Toc89952992"/>
      <w:bookmarkStart w:id="8332" w:name="_Toc98766808"/>
      <w:bookmarkStart w:id="8333" w:name="_Toc99703171"/>
      <w:bookmarkStart w:id="8334" w:name="_Toc106206961"/>
      <w:r w:rsidRPr="00931575">
        <w:t>8.3.3.2.5</w:t>
      </w:r>
      <w:r w:rsidRPr="00931575">
        <w:tab/>
        <w:t>Test requirement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1600ACC6" w14:textId="77777777" w:rsidR="00C45907" w:rsidRPr="00931575" w:rsidRDefault="00C45907" w:rsidP="005624C7">
      <w:pPr>
        <w:pStyle w:val="H6"/>
      </w:pPr>
      <w:bookmarkStart w:id="8335" w:name="_Toc21103014"/>
      <w:bookmarkStart w:id="8336" w:name="_Toc29810863"/>
      <w:bookmarkStart w:id="8337" w:name="_Toc36636223"/>
      <w:bookmarkStart w:id="8338" w:name="_Toc37273169"/>
      <w:bookmarkStart w:id="8339" w:name="_Toc45886257"/>
      <w:r w:rsidRPr="00931575">
        <w:t>8.3.3.2.5.1</w:t>
      </w:r>
      <w:r w:rsidRPr="00931575">
        <w:tab/>
        <w:t>Requirements for BS type 1-O</w:t>
      </w:r>
      <w:bookmarkEnd w:id="8335"/>
      <w:bookmarkEnd w:id="8336"/>
      <w:bookmarkEnd w:id="8337"/>
      <w:bookmarkEnd w:id="8338"/>
      <w:bookmarkEnd w:id="833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8340" w:name="_Toc21103015"/>
      <w:bookmarkStart w:id="8341" w:name="_Toc29810864"/>
      <w:bookmarkStart w:id="8342" w:name="_Toc36636224"/>
      <w:bookmarkStart w:id="8343" w:name="_Toc37273170"/>
      <w:bookmarkStart w:id="834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340"/>
      <w:bookmarkEnd w:id="8341"/>
      <w:bookmarkEnd w:id="8342"/>
      <w:bookmarkEnd w:id="8343"/>
      <w:bookmarkEnd w:id="834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8345" w:name="_Toc21103016"/>
      <w:bookmarkStart w:id="8346" w:name="_Toc29810865"/>
      <w:bookmarkStart w:id="8347" w:name="_Toc36636225"/>
      <w:bookmarkStart w:id="8348" w:name="_Toc37273171"/>
      <w:bookmarkStart w:id="8349" w:name="_Toc45886259"/>
      <w:bookmarkStart w:id="8350" w:name="_Toc53183322"/>
      <w:bookmarkStart w:id="8351" w:name="_Toc58916031"/>
      <w:bookmarkStart w:id="8352" w:name="_Toc58918212"/>
      <w:bookmarkStart w:id="8353" w:name="_Toc66694082"/>
      <w:bookmarkStart w:id="8354" w:name="_Toc74916067"/>
      <w:bookmarkStart w:id="8355" w:name="_Toc76114692"/>
      <w:bookmarkStart w:id="8356" w:name="_Toc76544578"/>
      <w:bookmarkStart w:id="8357" w:name="_Toc82536700"/>
      <w:bookmarkStart w:id="8358" w:name="_Toc89952993"/>
      <w:bookmarkStart w:id="8359" w:name="_Toc98766809"/>
      <w:bookmarkStart w:id="8360" w:name="_Toc99703172"/>
      <w:bookmarkStart w:id="8361" w:name="_Toc106206962"/>
      <w:r w:rsidRPr="00931575">
        <w:t>8.3.4</w:t>
      </w:r>
      <w:r w:rsidRPr="00931575">
        <w:tab/>
        <w:t>Performance requirements for PUCCH format 3</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59364FD" w14:textId="77777777" w:rsidR="00C45907" w:rsidRPr="00931575" w:rsidRDefault="00C45907" w:rsidP="00C45907">
      <w:pPr>
        <w:pStyle w:val="Heading4"/>
      </w:pPr>
      <w:bookmarkStart w:id="8362" w:name="_Toc21103017"/>
      <w:bookmarkStart w:id="8363" w:name="_Toc29810866"/>
      <w:bookmarkStart w:id="8364" w:name="_Toc36636226"/>
      <w:bookmarkStart w:id="8365" w:name="_Toc37273172"/>
      <w:bookmarkStart w:id="8366" w:name="_Toc45886260"/>
      <w:bookmarkStart w:id="8367" w:name="_Toc53183323"/>
      <w:bookmarkStart w:id="8368" w:name="_Toc58916032"/>
      <w:bookmarkStart w:id="8369" w:name="_Toc58918213"/>
      <w:bookmarkStart w:id="8370" w:name="_Toc66694083"/>
      <w:bookmarkStart w:id="8371" w:name="_Toc74916068"/>
      <w:bookmarkStart w:id="8372" w:name="_Toc76114693"/>
      <w:bookmarkStart w:id="8373" w:name="_Toc76544579"/>
      <w:bookmarkStart w:id="8374" w:name="_Toc82536701"/>
      <w:bookmarkStart w:id="8375" w:name="_Toc89952994"/>
      <w:bookmarkStart w:id="8376" w:name="_Toc98766810"/>
      <w:bookmarkStart w:id="8377" w:name="_Toc99703173"/>
      <w:bookmarkStart w:id="8378" w:name="_Toc106206963"/>
      <w:r w:rsidRPr="00931575">
        <w:t>8.3.4.1</w:t>
      </w:r>
      <w:r w:rsidRPr="00931575">
        <w:tab/>
        <w:t>Definition and applicability</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379" w:name="_Toc21103018"/>
      <w:bookmarkStart w:id="8380" w:name="_Toc29810867"/>
      <w:bookmarkStart w:id="8381" w:name="_Toc36636227"/>
      <w:bookmarkStart w:id="8382" w:name="_Toc37273173"/>
      <w:bookmarkStart w:id="8383" w:name="_Toc45886261"/>
      <w:bookmarkStart w:id="8384" w:name="_Toc53183324"/>
      <w:bookmarkStart w:id="8385" w:name="_Toc58916033"/>
      <w:bookmarkStart w:id="8386" w:name="_Toc58918214"/>
      <w:bookmarkStart w:id="8387" w:name="_Toc66694084"/>
      <w:bookmarkStart w:id="8388" w:name="_Toc74916069"/>
      <w:bookmarkStart w:id="8389" w:name="_Toc76114694"/>
      <w:bookmarkStart w:id="8390" w:name="_Toc76544580"/>
      <w:bookmarkStart w:id="8391" w:name="_Toc82536702"/>
      <w:bookmarkStart w:id="8392" w:name="_Toc89952995"/>
      <w:bookmarkStart w:id="8393" w:name="_Toc98766811"/>
      <w:bookmarkStart w:id="8394" w:name="_Toc99703174"/>
      <w:bookmarkStart w:id="8395" w:name="_Toc106206964"/>
      <w:r w:rsidRPr="00931575">
        <w:t>8.3.4.2</w:t>
      </w:r>
      <w:r w:rsidRPr="00931575">
        <w:tab/>
        <w:t>Minimum requirement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396" w:name="_Toc21103019"/>
      <w:bookmarkStart w:id="8397" w:name="_Toc29810868"/>
      <w:bookmarkStart w:id="8398" w:name="_Toc36636228"/>
      <w:bookmarkStart w:id="8399" w:name="_Toc37273174"/>
      <w:bookmarkStart w:id="8400" w:name="_Toc45886262"/>
      <w:bookmarkStart w:id="8401" w:name="_Toc53183325"/>
      <w:bookmarkStart w:id="8402" w:name="_Toc58916034"/>
      <w:bookmarkStart w:id="8403" w:name="_Toc58918215"/>
      <w:bookmarkStart w:id="8404" w:name="_Toc66694085"/>
      <w:bookmarkStart w:id="8405" w:name="_Toc74916070"/>
      <w:bookmarkStart w:id="8406" w:name="_Toc76114695"/>
      <w:bookmarkStart w:id="8407" w:name="_Toc76544581"/>
      <w:bookmarkStart w:id="8408" w:name="_Toc82536703"/>
      <w:bookmarkStart w:id="8409" w:name="_Toc89952996"/>
      <w:bookmarkStart w:id="8410" w:name="_Toc98766812"/>
      <w:bookmarkStart w:id="8411" w:name="_Toc99703175"/>
      <w:bookmarkStart w:id="8412" w:name="_Toc106206965"/>
      <w:r w:rsidRPr="00931575">
        <w:t>8.3.4.3</w:t>
      </w:r>
      <w:r w:rsidRPr="00931575">
        <w:tab/>
        <w:t>Test purpose</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413" w:name="_Toc21103020"/>
      <w:bookmarkStart w:id="8414" w:name="_Toc29810869"/>
      <w:bookmarkStart w:id="8415" w:name="_Toc36636229"/>
      <w:bookmarkStart w:id="8416" w:name="_Toc37273175"/>
      <w:bookmarkStart w:id="8417" w:name="_Toc45886263"/>
      <w:bookmarkStart w:id="8418" w:name="_Toc53183326"/>
      <w:bookmarkStart w:id="8419" w:name="_Toc58916035"/>
      <w:bookmarkStart w:id="8420" w:name="_Toc58918216"/>
      <w:bookmarkStart w:id="8421" w:name="_Toc66694086"/>
      <w:bookmarkStart w:id="8422" w:name="_Toc74916071"/>
      <w:bookmarkStart w:id="8423" w:name="_Toc76114696"/>
      <w:bookmarkStart w:id="8424" w:name="_Toc76544582"/>
      <w:bookmarkStart w:id="8425" w:name="_Toc82536704"/>
      <w:bookmarkStart w:id="8426" w:name="_Toc89952997"/>
      <w:bookmarkStart w:id="8427" w:name="_Toc98766813"/>
      <w:bookmarkStart w:id="8428" w:name="_Toc99703176"/>
      <w:bookmarkStart w:id="8429" w:name="_Toc106206966"/>
      <w:r w:rsidRPr="00931575">
        <w:t>8.3.4.4</w:t>
      </w:r>
      <w:r w:rsidRPr="00931575">
        <w:tab/>
        <w:t>Method of test</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12973DB5" w14:textId="77777777" w:rsidR="00C45907" w:rsidRPr="00931575" w:rsidRDefault="00C45907" w:rsidP="00C45907">
      <w:pPr>
        <w:pStyle w:val="Heading5"/>
      </w:pPr>
      <w:bookmarkStart w:id="8430" w:name="_Toc21103021"/>
      <w:bookmarkStart w:id="8431" w:name="_Toc29810870"/>
      <w:bookmarkStart w:id="8432" w:name="_Toc36636230"/>
      <w:bookmarkStart w:id="8433" w:name="_Toc37273176"/>
      <w:bookmarkStart w:id="8434" w:name="_Toc45886264"/>
      <w:bookmarkStart w:id="8435" w:name="_Toc53183327"/>
      <w:bookmarkStart w:id="8436" w:name="_Toc58916036"/>
      <w:bookmarkStart w:id="8437" w:name="_Toc58918217"/>
      <w:bookmarkStart w:id="8438" w:name="_Toc66694087"/>
      <w:bookmarkStart w:id="8439" w:name="_Toc74916072"/>
      <w:bookmarkStart w:id="8440" w:name="_Toc76114697"/>
      <w:bookmarkStart w:id="8441" w:name="_Toc76544583"/>
      <w:bookmarkStart w:id="8442" w:name="_Toc82536705"/>
      <w:bookmarkStart w:id="8443" w:name="_Toc89952998"/>
      <w:bookmarkStart w:id="8444" w:name="_Toc98766814"/>
      <w:bookmarkStart w:id="8445" w:name="_Toc99703177"/>
      <w:bookmarkStart w:id="8446" w:name="_Toc106206967"/>
      <w:r w:rsidRPr="00931575">
        <w:t>8.3.4.4.1</w:t>
      </w:r>
      <w:r w:rsidRPr="00931575">
        <w:tab/>
        <w:t>Initial conditions</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844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448" w:name="_Toc29810871"/>
      <w:bookmarkStart w:id="8449" w:name="_Toc36636231"/>
      <w:bookmarkStart w:id="8450" w:name="_Toc37273177"/>
      <w:bookmarkStart w:id="8451" w:name="_Toc45886265"/>
      <w:bookmarkStart w:id="8452" w:name="_Toc53183328"/>
      <w:bookmarkStart w:id="8453" w:name="_Toc58916037"/>
      <w:bookmarkStart w:id="8454" w:name="_Toc58918218"/>
      <w:bookmarkStart w:id="8455" w:name="_Toc66694088"/>
      <w:bookmarkStart w:id="8456" w:name="_Toc74916073"/>
      <w:bookmarkStart w:id="8457" w:name="_Toc76114698"/>
      <w:bookmarkStart w:id="8458" w:name="_Toc76544584"/>
      <w:bookmarkStart w:id="8459" w:name="_Toc82536706"/>
      <w:bookmarkStart w:id="8460" w:name="_Toc89952999"/>
      <w:bookmarkStart w:id="8461" w:name="_Toc98766815"/>
      <w:bookmarkStart w:id="8462" w:name="_Toc99703178"/>
      <w:bookmarkStart w:id="8463" w:name="_Toc106206968"/>
      <w:r w:rsidRPr="00931575">
        <w:t>8.3.4.4.2</w:t>
      </w:r>
      <w:r w:rsidRPr="00931575">
        <w:tab/>
        <w:t>Procedure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8464" w:name="_Toc21103023"/>
      <w:bookmarkStart w:id="8465" w:name="_Toc29810872"/>
      <w:bookmarkStart w:id="8466" w:name="_Toc36636232"/>
      <w:bookmarkStart w:id="8467" w:name="_Toc37273178"/>
      <w:bookmarkStart w:id="8468" w:name="_Toc45886266"/>
      <w:bookmarkStart w:id="8469" w:name="_Toc53183329"/>
      <w:bookmarkStart w:id="8470" w:name="_Toc58916038"/>
      <w:bookmarkStart w:id="8471" w:name="_Toc58918219"/>
      <w:bookmarkStart w:id="8472" w:name="_Toc66694089"/>
      <w:bookmarkStart w:id="8473" w:name="_Toc74916074"/>
      <w:bookmarkStart w:id="8474" w:name="_Toc76114699"/>
      <w:bookmarkStart w:id="8475" w:name="_Toc76544585"/>
      <w:bookmarkStart w:id="8476" w:name="_Toc82536707"/>
      <w:bookmarkStart w:id="8477" w:name="_Toc89953000"/>
      <w:bookmarkStart w:id="8478" w:name="_Toc98766816"/>
      <w:bookmarkStart w:id="8479" w:name="_Toc99703179"/>
      <w:bookmarkStart w:id="8480" w:name="_Toc106206969"/>
      <w:r w:rsidRPr="00931575">
        <w:t>8.3.4.5</w:t>
      </w:r>
      <w:r w:rsidRPr="00931575">
        <w:tab/>
        <w:t>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390B50" w14:textId="77777777" w:rsidR="00C45907" w:rsidRPr="00931575" w:rsidRDefault="00C45907" w:rsidP="00C45907">
      <w:pPr>
        <w:pStyle w:val="Heading5"/>
        <w:rPr>
          <w:rFonts w:cs="Arial"/>
          <w:i/>
          <w:iCs/>
          <w:szCs w:val="22"/>
          <w:lang w:eastAsia="zh-CN"/>
        </w:rPr>
      </w:pPr>
      <w:bookmarkStart w:id="8481" w:name="_Toc21103024"/>
      <w:bookmarkStart w:id="8482" w:name="_Toc29810873"/>
      <w:bookmarkStart w:id="8483" w:name="_Toc36636233"/>
      <w:bookmarkStart w:id="8484" w:name="_Toc37273179"/>
      <w:bookmarkStart w:id="8485" w:name="_Toc45886267"/>
      <w:bookmarkStart w:id="8486" w:name="_Toc53183330"/>
      <w:bookmarkStart w:id="8487" w:name="_Toc58916039"/>
      <w:bookmarkStart w:id="8488" w:name="_Toc58918220"/>
      <w:bookmarkStart w:id="8489" w:name="_Toc66694090"/>
      <w:bookmarkStart w:id="8490" w:name="_Toc74916075"/>
      <w:bookmarkStart w:id="8491" w:name="_Toc76114700"/>
      <w:bookmarkStart w:id="8492" w:name="_Toc76544586"/>
      <w:bookmarkStart w:id="8493" w:name="_Toc82536708"/>
      <w:bookmarkStart w:id="8494" w:name="_Toc89953001"/>
      <w:bookmarkStart w:id="8495" w:name="_Toc98766817"/>
      <w:bookmarkStart w:id="8496" w:name="_Toc99703180"/>
      <w:bookmarkStart w:id="8497" w:name="_Toc10620697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8498" w:name="_Toc21103025"/>
      <w:bookmarkStart w:id="8499" w:name="_Toc29810874"/>
      <w:bookmarkStart w:id="8500" w:name="_Toc36636234"/>
      <w:bookmarkStart w:id="8501" w:name="_Toc37273180"/>
      <w:bookmarkStart w:id="8502" w:name="_Toc45886268"/>
      <w:bookmarkStart w:id="8503" w:name="_Toc53183331"/>
      <w:bookmarkStart w:id="8504" w:name="_Toc58916040"/>
      <w:bookmarkStart w:id="8505" w:name="_Toc58918221"/>
      <w:bookmarkStart w:id="8506" w:name="_Toc66694091"/>
      <w:bookmarkStart w:id="8507" w:name="_Toc74916076"/>
      <w:bookmarkStart w:id="8508" w:name="_Toc76114701"/>
      <w:bookmarkStart w:id="8509" w:name="_Toc76544587"/>
      <w:bookmarkStart w:id="8510" w:name="_Toc82536709"/>
      <w:bookmarkStart w:id="8511" w:name="_Toc89953002"/>
      <w:bookmarkStart w:id="8512" w:name="_Toc98766818"/>
      <w:bookmarkStart w:id="8513" w:name="_Toc99703181"/>
      <w:bookmarkStart w:id="8514" w:name="_Toc10620697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8515" w:name="_Toc21103026"/>
      <w:bookmarkStart w:id="8516" w:name="_Toc29810875"/>
      <w:bookmarkStart w:id="8517" w:name="_Toc36636235"/>
      <w:bookmarkStart w:id="8518" w:name="_Toc37273181"/>
      <w:bookmarkStart w:id="8519" w:name="_Toc45886269"/>
      <w:bookmarkStart w:id="8520" w:name="_Toc53183332"/>
      <w:bookmarkStart w:id="8521" w:name="_Toc58916041"/>
      <w:bookmarkStart w:id="8522" w:name="_Toc58918222"/>
      <w:bookmarkStart w:id="8523" w:name="_Toc66694092"/>
      <w:bookmarkStart w:id="8524" w:name="_Toc74916077"/>
      <w:bookmarkStart w:id="8525" w:name="_Toc76114702"/>
      <w:bookmarkStart w:id="8526" w:name="_Toc76544588"/>
      <w:bookmarkStart w:id="8527" w:name="_Toc82536710"/>
      <w:bookmarkStart w:id="8528" w:name="_Toc89953003"/>
      <w:bookmarkStart w:id="8529" w:name="_Toc98766819"/>
      <w:bookmarkStart w:id="8530" w:name="_Toc99703182"/>
      <w:bookmarkStart w:id="8531" w:name="_Toc106206972"/>
      <w:r w:rsidRPr="00931575">
        <w:t>8.3.5</w:t>
      </w:r>
      <w:r w:rsidRPr="00931575">
        <w:tab/>
        <w:t>Performance requirements for PUCCH format 4</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73C59C84" w14:textId="77777777" w:rsidR="00C45907" w:rsidRPr="00931575" w:rsidRDefault="00C45907" w:rsidP="00C45907">
      <w:pPr>
        <w:pStyle w:val="Heading4"/>
      </w:pPr>
      <w:bookmarkStart w:id="8532" w:name="_Toc21103027"/>
      <w:bookmarkStart w:id="8533" w:name="_Toc29810876"/>
      <w:bookmarkStart w:id="8534" w:name="_Toc36636236"/>
      <w:bookmarkStart w:id="8535" w:name="_Toc37273182"/>
      <w:bookmarkStart w:id="8536" w:name="_Toc45886270"/>
      <w:bookmarkStart w:id="8537" w:name="_Toc53183333"/>
      <w:bookmarkStart w:id="8538" w:name="_Toc58916042"/>
      <w:bookmarkStart w:id="8539" w:name="_Toc58918223"/>
      <w:bookmarkStart w:id="8540" w:name="_Toc66694093"/>
      <w:bookmarkStart w:id="8541" w:name="_Toc74916078"/>
      <w:bookmarkStart w:id="8542" w:name="_Toc76114703"/>
      <w:bookmarkStart w:id="8543" w:name="_Toc76544589"/>
      <w:bookmarkStart w:id="8544" w:name="_Toc82536711"/>
      <w:bookmarkStart w:id="8545" w:name="_Toc89953004"/>
      <w:bookmarkStart w:id="8546" w:name="_Toc98766820"/>
      <w:bookmarkStart w:id="8547" w:name="_Toc99703183"/>
      <w:bookmarkStart w:id="8548" w:name="_Toc106206973"/>
      <w:r w:rsidRPr="00931575">
        <w:t>8.3.5.1</w:t>
      </w:r>
      <w:r w:rsidRPr="00931575">
        <w:tab/>
        <w:t>Definition and applicability</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549" w:name="_Toc21103028"/>
      <w:bookmarkStart w:id="8550" w:name="_Toc29810877"/>
      <w:bookmarkStart w:id="8551" w:name="_Toc36636237"/>
      <w:bookmarkStart w:id="8552" w:name="_Toc37273183"/>
      <w:bookmarkStart w:id="8553" w:name="_Toc45886271"/>
      <w:bookmarkStart w:id="8554" w:name="_Toc53183334"/>
      <w:bookmarkStart w:id="8555" w:name="_Toc58916043"/>
      <w:bookmarkStart w:id="8556" w:name="_Toc58918224"/>
      <w:bookmarkStart w:id="8557" w:name="_Toc66694094"/>
      <w:bookmarkStart w:id="8558" w:name="_Toc74916079"/>
      <w:bookmarkStart w:id="8559" w:name="_Toc76114704"/>
      <w:bookmarkStart w:id="8560" w:name="_Toc76544590"/>
      <w:bookmarkStart w:id="8561" w:name="_Toc82536712"/>
      <w:bookmarkStart w:id="8562" w:name="_Toc89953005"/>
      <w:bookmarkStart w:id="8563" w:name="_Toc98766821"/>
      <w:bookmarkStart w:id="8564" w:name="_Toc99703184"/>
      <w:bookmarkStart w:id="8565" w:name="_Toc106206974"/>
      <w:r w:rsidRPr="00931575">
        <w:t>8.3.5.2</w:t>
      </w:r>
      <w:r w:rsidRPr="00931575">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566" w:name="_Toc21103029"/>
      <w:bookmarkStart w:id="8567" w:name="_Toc29810878"/>
      <w:bookmarkStart w:id="8568" w:name="_Toc36636238"/>
      <w:bookmarkStart w:id="8569" w:name="_Toc37273184"/>
      <w:bookmarkStart w:id="8570" w:name="_Toc45886272"/>
      <w:bookmarkStart w:id="8571" w:name="_Toc53183335"/>
      <w:bookmarkStart w:id="8572" w:name="_Toc58916044"/>
      <w:bookmarkStart w:id="8573" w:name="_Toc58918225"/>
      <w:bookmarkStart w:id="8574" w:name="_Toc66694095"/>
      <w:bookmarkStart w:id="8575" w:name="_Toc74916080"/>
      <w:bookmarkStart w:id="8576" w:name="_Toc76114705"/>
      <w:bookmarkStart w:id="8577" w:name="_Toc76544591"/>
      <w:bookmarkStart w:id="8578" w:name="_Toc82536713"/>
      <w:bookmarkStart w:id="8579" w:name="_Toc89953006"/>
      <w:bookmarkStart w:id="8580" w:name="_Toc98766822"/>
      <w:bookmarkStart w:id="8581" w:name="_Toc99703185"/>
      <w:bookmarkStart w:id="8582" w:name="_Toc106206975"/>
      <w:r w:rsidRPr="00931575">
        <w:t>8.3.5.3</w:t>
      </w:r>
      <w:r w:rsidRPr="00931575">
        <w:tab/>
        <w:t>Test purpose</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583" w:name="_Toc21103030"/>
      <w:bookmarkStart w:id="8584" w:name="_Toc29810879"/>
      <w:bookmarkStart w:id="8585" w:name="_Toc36636239"/>
      <w:bookmarkStart w:id="8586" w:name="_Toc37273185"/>
      <w:bookmarkStart w:id="8587" w:name="_Toc45886273"/>
      <w:bookmarkStart w:id="8588" w:name="_Toc53183336"/>
      <w:bookmarkStart w:id="8589" w:name="_Toc58916045"/>
      <w:bookmarkStart w:id="8590" w:name="_Toc58918226"/>
      <w:bookmarkStart w:id="8591" w:name="_Toc66694096"/>
      <w:bookmarkStart w:id="8592" w:name="_Toc74916081"/>
      <w:bookmarkStart w:id="8593" w:name="_Toc76114706"/>
      <w:bookmarkStart w:id="8594" w:name="_Toc76544592"/>
      <w:bookmarkStart w:id="8595" w:name="_Toc82536714"/>
      <w:bookmarkStart w:id="8596" w:name="_Toc89953007"/>
      <w:bookmarkStart w:id="8597" w:name="_Toc98766823"/>
      <w:bookmarkStart w:id="8598" w:name="_Toc99703186"/>
      <w:bookmarkStart w:id="8599" w:name="_Toc106206976"/>
      <w:r w:rsidRPr="00931575">
        <w:t>8.3.5.4</w:t>
      </w:r>
      <w:r w:rsidRPr="00931575">
        <w:tab/>
        <w:t>Method of test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B690729" w14:textId="77777777" w:rsidR="00C45907" w:rsidRPr="00931575" w:rsidRDefault="00C45907" w:rsidP="00C45907">
      <w:pPr>
        <w:pStyle w:val="Heading5"/>
      </w:pPr>
      <w:bookmarkStart w:id="8600" w:name="_Toc21103031"/>
      <w:bookmarkStart w:id="8601" w:name="_Toc29810880"/>
      <w:bookmarkStart w:id="8602" w:name="_Toc36636240"/>
      <w:bookmarkStart w:id="8603" w:name="_Toc37273186"/>
      <w:bookmarkStart w:id="8604" w:name="_Toc45886274"/>
      <w:bookmarkStart w:id="8605" w:name="_Toc53183337"/>
      <w:bookmarkStart w:id="8606" w:name="_Toc58916046"/>
      <w:bookmarkStart w:id="8607" w:name="_Toc58918227"/>
      <w:bookmarkStart w:id="8608" w:name="_Toc66694097"/>
      <w:bookmarkStart w:id="8609" w:name="_Toc74916082"/>
      <w:bookmarkStart w:id="8610" w:name="_Toc76114707"/>
      <w:bookmarkStart w:id="8611" w:name="_Toc76544593"/>
      <w:bookmarkStart w:id="8612" w:name="_Toc82536715"/>
      <w:bookmarkStart w:id="8613" w:name="_Toc89953008"/>
      <w:bookmarkStart w:id="8614" w:name="_Toc98766824"/>
      <w:bookmarkStart w:id="8615" w:name="_Toc99703187"/>
      <w:bookmarkStart w:id="8616" w:name="_Toc106206977"/>
      <w:r w:rsidRPr="00931575">
        <w:t>8.3.5.4.1</w:t>
      </w:r>
      <w:r w:rsidRPr="00931575">
        <w:tab/>
        <w:t>Initial conditions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861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618" w:name="_Toc29810881"/>
      <w:bookmarkStart w:id="8619" w:name="_Toc36636241"/>
      <w:bookmarkStart w:id="8620" w:name="_Toc37273187"/>
      <w:bookmarkStart w:id="8621" w:name="_Toc45886275"/>
      <w:bookmarkStart w:id="8622" w:name="_Toc53183338"/>
      <w:bookmarkStart w:id="8623" w:name="_Toc58916047"/>
      <w:bookmarkStart w:id="8624" w:name="_Toc58918228"/>
      <w:bookmarkStart w:id="8625" w:name="_Toc66694098"/>
      <w:bookmarkStart w:id="8626" w:name="_Toc74916083"/>
      <w:bookmarkStart w:id="8627" w:name="_Toc76114708"/>
      <w:bookmarkStart w:id="8628" w:name="_Toc76544594"/>
      <w:bookmarkStart w:id="8629" w:name="_Toc82536716"/>
      <w:bookmarkStart w:id="8630" w:name="_Toc89953009"/>
      <w:bookmarkStart w:id="8631" w:name="_Toc98766825"/>
      <w:bookmarkStart w:id="8632" w:name="_Toc99703188"/>
      <w:bookmarkStart w:id="8633" w:name="_Toc106206978"/>
      <w:r w:rsidRPr="00931575">
        <w:t>8.3.5.4.2</w:t>
      </w:r>
      <w:r w:rsidRPr="00931575">
        <w:tab/>
        <w:t>Procedure</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8634" w:name="_Toc21103033"/>
      <w:bookmarkStart w:id="8635" w:name="_Toc29810882"/>
      <w:bookmarkStart w:id="8636" w:name="_Toc36636242"/>
      <w:bookmarkStart w:id="8637" w:name="_Toc37273188"/>
      <w:bookmarkStart w:id="8638" w:name="_Toc45886276"/>
      <w:bookmarkStart w:id="8639" w:name="_Toc53183339"/>
      <w:bookmarkStart w:id="8640" w:name="_Toc58916048"/>
      <w:bookmarkStart w:id="8641" w:name="_Toc58918229"/>
      <w:bookmarkStart w:id="8642" w:name="_Toc66694099"/>
      <w:bookmarkStart w:id="8643" w:name="_Toc74916084"/>
      <w:bookmarkStart w:id="8644" w:name="_Toc76114709"/>
      <w:bookmarkStart w:id="8645" w:name="_Toc76544595"/>
      <w:bookmarkStart w:id="8646" w:name="_Toc82536717"/>
      <w:bookmarkStart w:id="8647" w:name="_Toc89953010"/>
      <w:bookmarkStart w:id="8648" w:name="_Toc98766826"/>
      <w:bookmarkStart w:id="8649" w:name="_Toc99703189"/>
      <w:bookmarkStart w:id="8650" w:name="_Toc106206979"/>
      <w:r w:rsidRPr="00931575">
        <w:t>8.3.5.5</w:t>
      </w:r>
      <w:r w:rsidRPr="00931575">
        <w:tab/>
        <w:t>Test requirement</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2CCD3B76" w14:textId="77777777" w:rsidR="00C45907" w:rsidRPr="00931575" w:rsidRDefault="00C45907" w:rsidP="00C45907">
      <w:pPr>
        <w:pStyle w:val="Heading5"/>
        <w:rPr>
          <w:rFonts w:cs="Arial"/>
          <w:i/>
          <w:iCs/>
          <w:szCs w:val="22"/>
          <w:lang w:eastAsia="zh-CN"/>
        </w:rPr>
      </w:pPr>
      <w:bookmarkStart w:id="8651" w:name="_Toc21103034"/>
      <w:bookmarkStart w:id="8652" w:name="_Toc29810883"/>
      <w:bookmarkStart w:id="8653" w:name="_Toc36636243"/>
      <w:bookmarkStart w:id="8654" w:name="_Toc37273189"/>
      <w:bookmarkStart w:id="8655" w:name="_Toc45886277"/>
      <w:bookmarkStart w:id="8656" w:name="_Toc53183340"/>
      <w:bookmarkStart w:id="8657" w:name="_Toc58916049"/>
      <w:bookmarkStart w:id="8658" w:name="_Toc58918230"/>
      <w:bookmarkStart w:id="8659" w:name="_Toc66694100"/>
      <w:bookmarkStart w:id="8660" w:name="_Toc74916085"/>
      <w:bookmarkStart w:id="8661" w:name="_Toc76114710"/>
      <w:bookmarkStart w:id="8662" w:name="_Toc76544596"/>
      <w:bookmarkStart w:id="8663" w:name="_Toc82536718"/>
      <w:bookmarkStart w:id="8664" w:name="_Toc89953011"/>
      <w:bookmarkStart w:id="8665" w:name="_Toc98766827"/>
      <w:bookmarkStart w:id="8666" w:name="_Toc99703190"/>
      <w:bookmarkStart w:id="8667" w:name="_Toc10620698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8668" w:name="_Toc21103035"/>
      <w:bookmarkStart w:id="8669" w:name="_Toc29810884"/>
      <w:bookmarkStart w:id="8670" w:name="_Toc36636244"/>
      <w:bookmarkStart w:id="8671" w:name="_Toc37273190"/>
      <w:bookmarkStart w:id="8672" w:name="_Toc45886278"/>
      <w:bookmarkStart w:id="8673" w:name="_Toc53183341"/>
      <w:bookmarkStart w:id="8674" w:name="_Toc58916050"/>
      <w:bookmarkStart w:id="8675" w:name="_Toc58918231"/>
      <w:bookmarkStart w:id="8676" w:name="_Toc66694101"/>
      <w:bookmarkStart w:id="8677" w:name="_Toc74916086"/>
      <w:bookmarkStart w:id="8678" w:name="_Toc76114711"/>
      <w:bookmarkStart w:id="8679" w:name="_Toc76544597"/>
      <w:bookmarkStart w:id="8680" w:name="_Toc82536719"/>
      <w:bookmarkStart w:id="8681" w:name="_Toc89953012"/>
      <w:bookmarkStart w:id="8682" w:name="_Toc98766828"/>
      <w:bookmarkStart w:id="8683" w:name="_Toc99703191"/>
      <w:bookmarkStart w:id="8684" w:name="_Toc10620698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8685" w:name="_Toc21103036"/>
      <w:bookmarkStart w:id="8686" w:name="_Toc29810885"/>
      <w:bookmarkStart w:id="8687" w:name="_Toc36636245"/>
      <w:bookmarkStart w:id="8688" w:name="_Toc37273191"/>
      <w:bookmarkStart w:id="8689" w:name="_Toc45886279"/>
      <w:bookmarkStart w:id="8690" w:name="_Toc53183342"/>
      <w:bookmarkStart w:id="8691" w:name="_Toc58916051"/>
      <w:bookmarkStart w:id="8692" w:name="_Toc58918232"/>
      <w:bookmarkStart w:id="8693" w:name="_Toc66694102"/>
      <w:bookmarkStart w:id="8694" w:name="_Toc74916087"/>
      <w:bookmarkStart w:id="8695" w:name="_Toc76114712"/>
      <w:bookmarkStart w:id="8696" w:name="_Toc76544598"/>
      <w:bookmarkStart w:id="8697" w:name="_Toc82536720"/>
      <w:bookmarkStart w:id="8698" w:name="_Toc89953013"/>
      <w:bookmarkStart w:id="8699" w:name="_Toc98766829"/>
      <w:bookmarkStart w:id="8700" w:name="_Toc99703192"/>
      <w:bookmarkStart w:id="8701" w:name="_Toc106206982"/>
      <w:r w:rsidRPr="00931575">
        <w:rPr>
          <w:lang w:val="en-US"/>
        </w:rPr>
        <w:t>8.3.6</w:t>
      </w:r>
      <w:r w:rsidRPr="00931575">
        <w:tab/>
      </w:r>
      <w:r w:rsidRPr="00931575">
        <w:rPr>
          <w:lang w:val="en-US"/>
        </w:rPr>
        <w:t>Performance requirements for multi-slot PUCCH format</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1F7C22CB" w14:textId="77777777" w:rsidR="00C45907" w:rsidRPr="00931575" w:rsidRDefault="00C45907" w:rsidP="00C45907">
      <w:pPr>
        <w:pStyle w:val="Heading4"/>
        <w:rPr>
          <w:lang w:val="en-US"/>
        </w:rPr>
      </w:pPr>
      <w:bookmarkStart w:id="8702" w:name="_Toc21103037"/>
      <w:bookmarkStart w:id="8703" w:name="_Toc29810886"/>
      <w:bookmarkStart w:id="8704" w:name="_Toc36636246"/>
      <w:bookmarkStart w:id="8705" w:name="_Toc37273192"/>
      <w:bookmarkStart w:id="8706" w:name="_Toc45886280"/>
      <w:bookmarkStart w:id="8707" w:name="_Toc53183343"/>
      <w:bookmarkStart w:id="8708" w:name="_Toc58916052"/>
      <w:bookmarkStart w:id="8709" w:name="_Toc58918233"/>
      <w:bookmarkStart w:id="8710" w:name="_Toc66694103"/>
      <w:bookmarkStart w:id="8711" w:name="_Toc74916088"/>
      <w:bookmarkStart w:id="8712" w:name="_Toc76114713"/>
      <w:bookmarkStart w:id="8713" w:name="_Toc76544599"/>
      <w:bookmarkStart w:id="8714" w:name="_Toc82536721"/>
      <w:bookmarkStart w:id="8715" w:name="_Toc89953014"/>
      <w:bookmarkStart w:id="8716" w:name="_Toc98766830"/>
      <w:bookmarkStart w:id="8717" w:name="_Toc99703193"/>
      <w:bookmarkStart w:id="8718" w:name="_Toc106206983"/>
      <w:r w:rsidRPr="00931575">
        <w:rPr>
          <w:lang w:val="en-US"/>
        </w:rPr>
        <w:t>8.3.6.1</w:t>
      </w:r>
      <w:r w:rsidRPr="00931575">
        <w:rPr>
          <w:lang w:val="en-US"/>
        </w:rPr>
        <w:tab/>
        <w:t>Performance requirements for multi-slot PUCCH format 1</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84F7745" w14:textId="77777777" w:rsidR="00C45907" w:rsidRPr="00931575" w:rsidRDefault="00C45907" w:rsidP="00C45907">
      <w:pPr>
        <w:pStyle w:val="Heading5"/>
        <w:rPr>
          <w:lang w:val="en-US"/>
        </w:rPr>
      </w:pPr>
      <w:bookmarkStart w:id="8719" w:name="_Toc21103038"/>
      <w:bookmarkStart w:id="8720" w:name="_Toc29810887"/>
      <w:bookmarkStart w:id="8721" w:name="_Toc36636247"/>
      <w:bookmarkStart w:id="8722" w:name="_Toc37273193"/>
      <w:bookmarkStart w:id="8723" w:name="_Toc45886281"/>
      <w:bookmarkStart w:id="8724" w:name="_Toc53183344"/>
      <w:bookmarkStart w:id="8725" w:name="_Toc58916053"/>
      <w:bookmarkStart w:id="8726" w:name="_Toc58918234"/>
      <w:bookmarkStart w:id="8727" w:name="_Toc66694104"/>
      <w:bookmarkStart w:id="8728" w:name="_Toc74916089"/>
      <w:bookmarkStart w:id="8729" w:name="_Toc76114714"/>
      <w:bookmarkStart w:id="8730" w:name="_Toc76544600"/>
      <w:bookmarkStart w:id="8731" w:name="_Toc82536722"/>
      <w:bookmarkStart w:id="8732" w:name="_Toc89953015"/>
      <w:bookmarkStart w:id="8733" w:name="_Toc98766831"/>
      <w:bookmarkStart w:id="8734" w:name="_Toc99703194"/>
      <w:bookmarkStart w:id="8735" w:name="_Toc106206984"/>
      <w:r w:rsidRPr="00931575">
        <w:rPr>
          <w:lang w:val="en-US"/>
        </w:rPr>
        <w:t>8.3.6.1.1</w:t>
      </w:r>
      <w:r w:rsidRPr="00931575">
        <w:rPr>
          <w:lang w:val="en-US"/>
        </w:rPr>
        <w:tab/>
        <w:t>NACK to ACK detection</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1B9F94BE" w14:textId="77777777" w:rsidR="00C45907" w:rsidRPr="00931575" w:rsidRDefault="00C45907" w:rsidP="005624C7">
      <w:pPr>
        <w:pStyle w:val="H6"/>
        <w:rPr>
          <w:lang w:eastAsia="zh-CN"/>
        </w:rPr>
      </w:pPr>
      <w:bookmarkStart w:id="8736" w:name="_Toc21103039"/>
      <w:bookmarkStart w:id="8737" w:name="_Toc29810888"/>
      <w:bookmarkStart w:id="8738" w:name="_Toc36636248"/>
      <w:bookmarkStart w:id="8739" w:name="_Toc37273194"/>
      <w:bookmarkStart w:id="8740" w:name="_Toc45886282"/>
      <w:r w:rsidRPr="00931575">
        <w:rPr>
          <w:lang w:val="en-US"/>
        </w:rPr>
        <w:t>8.3.6.1.1.1</w:t>
      </w:r>
      <w:r w:rsidRPr="00931575">
        <w:rPr>
          <w:lang w:val="en-US"/>
        </w:rPr>
        <w:tab/>
        <w:t>Definition and applicability</w:t>
      </w:r>
      <w:bookmarkEnd w:id="8736"/>
      <w:bookmarkEnd w:id="8737"/>
      <w:bookmarkEnd w:id="8738"/>
      <w:bookmarkEnd w:id="8739"/>
      <w:bookmarkEnd w:id="8740"/>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874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742" w:name="_Toc29810889"/>
      <w:bookmarkStart w:id="8743" w:name="_Toc36636249"/>
      <w:bookmarkStart w:id="8744" w:name="_Toc37273195"/>
      <w:bookmarkStart w:id="8745" w:name="_Toc45886283"/>
      <w:r w:rsidRPr="00931575">
        <w:rPr>
          <w:lang w:eastAsia="zh-CN"/>
        </w:rPr>
        <w:t>8.3.6.1.1.2</w:t>
      </w:r>
      <w:r w:rsidRPr="00931575">
        <w:rPr>
          <w:lang w:eastAsia="zh-CN"/>
        </w:rPr>
        <w:tab/>
        <w:t>Minimum Requirement</w:t>
      </w:r>
      <w:bookmarkEnd w:id="8741"/>
      <w:bookmarkEnd w:id="8742"/>
      <w:bookmarkEnd w:id="8743"/>
      <w:bookmarkEnd w:id="8744"/>
      <w:bookmarkEnd w:id="8745"/>
    </w:p>
    <w:p w14:paraId="5CC62614" w14:textId="6A9E8E90" w:rsidR="00C45907" w:rsidRPr="00931575" w:rsidRDefault="00C45907" w:rsidP="00136C94">
      <w:pPr>
        <w:rPr>
          <w:lang w:eastAsia="zh-CN"/>
        </w:rPr>
      </w:pPr>
      <w:bookmarkStart w:id="874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747" w:name="_Toc29810890"/>
      <w:bookmarkStart w:id="8748" w:name="_Toc36636250"/>
      <w:bookmarkStart w:id="8749" w:name="_Toc37273196"/>
      <w:bookmarkStart w:id="8750" w:name="_Toc45886284"/>
      <w:r w:rsidRPr="00931575">
        <w:rPr>
          <w:lang w:val="en-US"/>
        </w:rPr>
        <w:t>8.3.6.1.1.3</w:t>
      </w:r>
      <w:r w:rsidRPr="00931575">
        <w:rPr>
          <w:lang w:val="en-US"/>
        </w:rPr>
        <w:tab/>
        <w:t>Test purpose</w:t>
      </w:r>
      <w:bookmarkEnd w:id="8746"/>
      <w:bookmarkEnd w:id="8747"/>
      <w:bookmarkEnd w:id="8748"/>
      <w:bookmarkEnd w:id="8749"/>
      <w:bookmarkEnd w:id="8750"/>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751" w:name="_Toc21103042"/>
      <w:bookmarkStart w:id="8752" w:name="_Toc29810891"/>
      <w:bookmarkStart w:id="8753" w:name="_Toc36636251"/>
      <w:bookmarkStart w:id="8754" w:name="_Toc37273197"/>
      <w:bookmarkStart w:id="8755" w:name="_Toc45886285"/>
      <w:r w:rsidRPr="00931575">
        <w:rPr>
          <w:lang w:val="en-US"/>
        </w:rPr>
        <w:t>8.3.6.1.1</w:t>
      </w:r>
      <w:r w:rsidRPr="00931575">
        <w:rPr>
          <w:lang w:val="en-US" w:eastAsia="zh-CN"/>
        </w:rPr>
        <w:t>.4</w:t>
      </w:r>
      <w:r w:rsidRPr="00931575">
        <w:rPr>
          <w:lang w:val="en-US" w:eastAsia="zh-CN"/>
        </w:rPr>
        <w:tab/>
        <w:t>Method of test</w:t>
      </w:r>
      <w:bookmarkEnd w:id="8751"/>
      <w:bookmarkEnd w:id="8752"/>
      <w:bookmarkEnd w:id="8753"/>
      <w:bookmarkEnd w:id="8754"/>
      <w:bookmarkEnd w:id="8755"/>
    </w:p>
    <w:p w14:paraId="62844157" w14:textId="77777777" w:rsidR="00C45907" w:rsidRPr="00931575" w:rsidRDefault="00C45907" w:rsidP="005624C7">
      <w:pPr>
        <w:pStyle w:val="H6"/>
        <w:rPr>
          <w:lang w:val="en-US" w:eastAsia="zh-CN"/>
        </w:rPr>
      </w:pPr>
      <w:bookmarkStart w:id="8756" w:name="_Toc21103043"/>
      <w:bookmarkStart w:id="8757" w:name="_Toc29810892"/>
      <w:bookmarkStart w:id="8758" w:name="_Toc36636252"/>
      <w:bookmarkStart w:id="8759" w:name="_Toc37273198"/>
      <w:bookmarkStart w:id="8760" w:name="_Toc45886286"/>
      <w:r w:rsidRPr="00931575">
        <w:rPr>
          <w:lang w:val="en-US"/>
        </w:rPr>
        <w:t>8.3.6.1.1</w:t>
      </w:r>
      <w:r w:rsidRPr="00931575">
        <w:rPr>
          <w:lang w:val="en-US" w:eastAsia="zh-CN"/>
        </w:rPr>
        <w:t>.4.1</w:t>
      </w:r>
      <w:r w:rsidRPr="00931575">
        <w:rPr>
          <w:lang w:val="en-US" w:eastAsia="zh-CN"/>
        </w:rPr>
        <w:tab/>
        <w:t>Initial conditions</w:t>
      </w:r>
      <w:bookmarkEnd w:id="8756"/>
      <w:bookmarkEnd w:id="8757"/>
      <w:bookmarkEnd w:id="8758"/>
      <w:bookmarkEnd w:id="8759"/>
      <w:bookmarkEnd w:id="8760"/>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761" w:name="_Toc21103044"/>
      <w:bookmarkStart w:id="8762" w:name="_Toc29810893"/>
      <w:bookmarkStart w:id="8763" w:name="_Toc36636253"/>
      <w:bookmarkStart w:id="8764" w:name="_Toc37273199"/>
      <w:bookmarkStart w:id="8765" w:name="_Toc45886287"/>
      <w:r w:rsidRPr="00931575">
        <w:rPr>
          <w:lang w:val="en-US"/>
        </w:rPr>
        <w:t>8.3.6.1.1</w:t>
      </w:r>
      <w:r w:rsidRPr="00931575">
        <w:rPr>
          <w:lang w:val="en-US" w:eastAsia="zh-CN"/>
        </w:rPr>
        <w:t>.4.2</w:t>
      </w:r>
      <w:r w:rsidRPr="00931575">
        <w:rPr>
          <w:lang w:val="en-US" w:eastAsia="zh-CN"/>
        </w:rPr>
        <w:tab/>
        <w:t>Procedure</w:t>
      </w:r>
      <w:bookmarkEnd w:id="8761"/>
      <w:bookmarkEnd w:id="8762"/>
      <w:bookmarkEnd w:id="8763"/>
      <w:bookmarkEnd w:id="8764"/>
      <w:bookmarkEnd w:id="8765"/>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766" w:name="_Toc21103045"/>
      <w:bookmarkStart w:id="8767" w:name="_Toc29810894"/>
      <w:bookmarkStart w:id="8768" w:name="_Toc36636254"/>
      <w:bookmarkStart w:id="8769" w:name="_Toc37273200"/>
      <w:bookmarkStart w:id="8770" w:name="_Toc45886288"/>
      <w:r w:rsidRPr="00931575">
        <w:rPr>
          <w:lang w:val="en-US"/>
        </w:rPr>
        <w:t>8.3.6.1.1.5</w:t>
      </w:r>
      <w:r w:rsidRPr="00931575">
        <w:rPr>
          <w:lang w:val="en-US"/>
        </w:rPr>
        <w:tab/>
        <w:t>Test Requirement</w:t>
      </w:r>
      <w:bookmarkEnd w:id="8766"/>
      <w:bookmarkEnd w:id="8767"/>
      <w:bookmarkEnd w:id="8768"/>
      <w:bookmarkEnd w:id="8769"/>
      <w:bookmarkEnd w:id="8770"/>
    </w:p>
    <w:p w14:paraId="7B5A2302" w14:textId="77777777" w:rsidR="00C45907" w:rsidRPr="00931575" w:rsidRDefault="00C45907" w:rsidP="005624C7">
      <w:pPr>
        <w:pStyle w:val="H6"/>
        <w:rPr>
          <w:lang w:val="en-US"/>
        </w:rPr>
      </w:pPr>
      <w:bookmarkStart w:id="8771" w:name="_Toc21103046"/>
      <w:bookmarkStart w:id="8772" w:name="_Toc29810895"/>
      <w:bookmarkStart w:id="8773" w:name="_Toc36636255"/>
      <w:bookmarkStart w:id="8774" w:name="_Toc37273201"/>
      <w:bookmarkStart w:id="8775" w:name="_Toc45886289"/>
      <w:r w:rsidRPr="00931575">
        <w:rPr>
          <w:lang w:val="en-US"/>
        </w:rPr>
        <w:t>8.3.6.1.1.5.1</w:t>
      </w:r>
      <w:r w:rsidRPr="00931575">
        <w:rPr>
          <w:lang w:val="en-US"/>
        </w:rPr>
        <w:tab/>
        <w:t xml:space="preserve">Test Requirement for </w:t>
      </w:r>
      <w:r w:rsidRPr="00931575">
        <w:rPr>
          <w:i/>
          <w:lang w:val="en-US"/>
        </w:rPr>
        <w:t>BS type 1-O</w:t>
      </w:r>
      <w:bookmarkEnd w:id="8771"/>
      <w:bookmarkEnd w:id="8772"/>
      <w:bookmarkEnd w:id="8773"/>
      <w:bookmarkEnd w:id="8774"/>
      <w:bookmarkEnd w:id="8775"/>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8776" w:name="_Toc21103047"/>
      <w:bookmarkStart w:id="8777" w:name="_Toc29810896"/>
      <w:bookmarkStart w:id="8778" w:name="_Toc36636256"/>
      <w:bookmarkStart w:id="8779" w:name="_Toc37273202"/>
      <w:bookmarkStart w:id="8780" w:name="_Toc45886290"/>
      <w:r w:rsidRPr="00931575">
        <w:rPr>
          <w:lang w:val="en-US"/>
        </w:rPr>
        <w:t>8.3.6.1.1.5.2</w:t>
      </w:r>
      <w:r w:rsidRPr="00931575">
        <w:rPr>
          <w:lang w:val="en-US"/>
        </w:rPr>
        <w:tab/>
      </w:r>
      <w:bookmarkEnd w:id="8776"/>
      <w:r w:rsidRPr="00931575">
        <w:rPr>
          <w:lang w:val="en-US"/>
        </w:rPr>
        <w:t>Void</w:t>
      </w:r>
      <w:bookmarkEnd w:id="8777"/>
      <w:bookmarkEnd w:id="8778"/>
      <w:bookmarkEnd w:id="8779"/>
      <w:bookmarkEnd w:id="8780"/>
    </w:p>
    <w:p w14:paraId="7BB8C3B5" w14:textId="77777777" w:rsidR="00C45907" w:rsidRPr="00931575" w:rsidRDefault="00C45907" w:rsidP="00C45907">
      <w:pPr>
        <w:pStyle w:val="Heading5"/>
        <w:rPr>
          <w:lang w:eastAsia="zh-CN"/>
        </w:rPr>
      </w:pPr>
      <w:bookmarkStart w:id="8781" w:name="_Toc21103048"/>
      <w:bookmarkStart w:id="8782" w:name="_Toc29810897"/>
      <w:bookmarkStart w:id="8783" w:name="_Toc36636257"/>
      <w:bookmarkStart w:id="8784" w:name="_Toc37273203"/>
      <w:bookmarkStart w:id="8785" w:name="_Toc45886291"/>
      <w:bookmarkStart w:id="8786" w:name="_Toc53183345"/>
      <w:bookmarkStart w:id="8787" w:name="_Toc58916054"/>
      <w:bookmarkStart w:id="8788" w:name="_Toc58918235"/>
      <w:bookmarkStart w:id="8789" w:name="_Toc66694105"/>
      <w:bookmarkStart w:id="8790" w:name="_Toc74916090"/>
      <w:bookmarkStart w:id="8791" w:name="_Toc76114715"/>
      <w:bookmarkStart w:id="8792" w:name="_Toc76544601"/>
      <w:bookmarkStart w:id="8793" w:name="_Toc82536723"/>
      <w:bookmarkStart w:id="8794" w:name="_Toc89953016"/>
      <w:bookmarkStart w:id="8795" w:name="_Toc98766832"/>
      <w:bookmarkStart w:id="8796" w:name="_Toc99703195"/>
      <w:bookmarkStart w:id="8797" w:name="_Toc106206985"/>
      <w:r w:rsidRPr="00931575">
        <w:rPr>
          <w:lang w:eastAsia="zh-CN"/>
        </w:rPr>
        <w:t>8.3.6.1.2</w:t>
      </w:r>
      <w:r w:rsidRPr="00931575">
        <w:rPr>
          <w:lang w:eastAsia="zh-CN"/>
        </w:rPr>
        <w:tab/>
        <w:t>ACK missed detection</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7A38F4C8" w14:textId="77777777" w:rsidR="00C45907" w:rsidRPr="00931575" w:rsidRDefault="00C45907" w:rsidP="005624C7">
      <w:pPr>
        <w:pStyle w:val="H6"/>
        <w:rPr>
          <w:lang w:eastAsia="zh-CN"/>
        </w:rPr>
      </w:pPr>
      <w:bookmarkStart w:id="8798" w:name="_Toc21103049"/>
      <w:bookmarkStart w:id="8799" w:name="_Toc29810898"/>
      <w:bookmarkStart w:id="8800" w:name="_Toc36636258"/>
      <w:bookmarkStart w:id="8801" w:name="_Toc37273204"/>
      <w:bookmarkStart w:id="8802" w:name="_Toc45886292"/>
      <w:r w:rsidRPr="00931575">
        <w:rPr>
          <w:lang w:eastAsia="zh-CN"/>
        </w:rPr>
        <w:t>8.3.6.1.2.1</w:t>
      </w:r>
      <w:r w:rsidRPr="00931575">
        <w:rPr>
          <w:lang w:eastAsia="zh-CN"/>
        </w:rPr>
        <w:tab/>
        <w:t>Definition and applicability</w:t>
      </w:r>
      <w:bookmarkEnd w:id="8798"/>
      <w:bookmarkEnd w:id="8799"/>
      <w:bookmarkEnd w:id="8800"/>
      <w:bookmarkEnd w:id="8801"/>
      <w:bookmarkEnd w:id="880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803" w:name="_Toc21103050"/>
      <w:bookmarkStart w:id="8804" w:name="_Toc29810899"/>
      <w:bookmarkStart w:id="8805" w:name="_Toc36636259"/>
      <w:bookmarkStart w:id="8806" w:name="_Toc37273205"/>
      <w:bookmarkStart w:id="8807" w:name="_Toc45886293"/>
      <w:r w:rsidRPr="00931575">
        <w:rPr>
          <w:lang w:eastAsia="zh-CN"/>
        </w:rPr>
        <w:t>8.3.6.1.2.2</w:t>
      </w:r>
      <w:r w:rsidRPr="00931575">
        <w:rPr>
          <w:lang w:eastAsia="zh-CN"/>
        </w:rPr>
        <w:tab/>
        <w:t>Minimum Requirement</w:t>
      </w:r>
      <w:bookmarkEnd w:id="8803"/>
      <w:bookmarkEnd w:id="8804"/>
      <w:bookmarkEnd w:id="8805"/>
      <w:bookmarkEnd w:id="8806"/>
      <w:bookmarkEnd w:id="8807"/>
    </w:p>
    <w:p w14:paraId="3439565E" w14:textId="5CBA91FC" w:rsidR="00C45907" w:rsidRPr="00931575" w:rsidRDefault="00C45907" w:rsidP="00136C94">
      <w:pPr>
        <w:rPr>
          <w:lang w:eastAsia="zh-CN"/>
        </w:rPr>
      </w:pPr>
      <w:bookmarkStart w:id="880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809" w:name="_Toc29810900"/>
      <w:bookmarkStart w:id="8810" w:name="_Toc36636260"/>
      <w:bookmarkStart w:id="8811" w:name="_Toc37273206"/>
      <w:bookmarkStart w:id="8812" w:name="_Toc45886294"/>
      <w:r w:rsidRPr="00931575">
        <w:rPr>
          <w:lang w:eastAsia="zh-CN"/>
        </w:rPr>
        <w:t>8.3.6.1.2.3</w:t>
      </w:r>
      <w:r w:rsidRPr="00931575">
        <w:rPr>
          <w:lang w:eastAsia="zh-CN"/>
        </w:rPr>
        <w:tab/>
        <w:t>Test purpose</w:t>
      </w:r>
      <w:bookmarkEnd w:id="8808"/>
      <w:bookmarkEnd w:id="8809"/>
      <w:bookmarkEnd w:id="8810"/>
      <w:bookmarkEnd w:id="8811"/>
      <w:bookmarkEnd w:id="881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813" w:name="_Toc21103052"/>
      <w:bookmarkStart w:id="8814" w:name="_Toc29810901"/>
      <w:bookmarkStart w:id="8815" w:name="_Toc36636261"/>
      <w:bookmarkStart w:id="8816" w:name="_Toc37273207"/>
      <w:bookmarkStart w:id="8817" w:name="_Toc45886295"/>
      <w:r w:rsidRPr="00931575">
        <w:rPr>
          <w:lang w:eastAsia="zh-CN"/>
        </w:rPr>
        <w:t>8.3.6.1.2.4</w:t>
      </w:r>
      <w:r w:rsidRPr="00931575">
        <w:rPr>
          <w:lang w:eastAsia="zh-CN"/>
        </w:rPr>
        <w:tab/>
        <w:t>Method of test</w:t>
      </w:r>
      <w:bookmarkEnd w:id="8813"/>
      <w:bookmarkEnd w:id="8814"/>
      <w:bookmarkEnd w:id="8815"/>
      <w:bookmarkEnd w:id="8816"/>
      <w:bookmarkEnd w:id="8817"/>
    </w:p>
    <w:p w14:paraId="76CF7156" w14:textId="77777777" w:rsidR="00C45907" w:rsidRPr="00931575" w:rsidRDefault="00C45907" w:rsidP="005624C7">
      <w:pPr>
        <w:pStyle w:val="H6"/>
        <w:rPr>
          <w:lang w:val="en-US"/>
        </w:rPr>
      </w:pPr>
      <w:bookmarkStart w:id="8818" w:name="_Toc21103053"/>
      <w:bookmarkStart w:id="8819" w:name="_Toc29810902"/>
      <w:bookmarkStart w:id="8820" w:name="_Toc36636262"/>
      <w:bookmarkStart w:id="8821" w:name="_Toc37273208"/>
      <w:bookmarkStart w:id="8822" w:name="_Toc45886296"/>
      <w:r w:rsidRPr="00931575">
        <w:rPr>
          <w:lang w:eastAsia="zh-CN"/>
        </w:rPr>
        <w:t>8.3.6.1.2.4</w:t>
      </w:r>
      <w:r w:rsidRPr="00931575">
        <w:rPr>
          <w:lang w:val="en-US"/>
        </w:rPr>
        <w:t>.1</w:t>
      </w:r>
      <w:r w:rsidRPr="00931575">
        <w:rPr>
          <w:lang w:val="en-US"/>
        </w:rPr>
        <w:tab/>
        <w:t>Initial Conditions</w:t>
      </w:r>
      <w:bookmarkEnd w:id="8818"/>
      <w:bookmarkEnd w:id="8819"/>
      <w:bookmarkEnd w:id="8820"/>
      <w:bookmarkEnd w:id="8821"/>
      <w:bookmarkEnd w:id="882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823" w:name="_Toc21103054"/>
      <w:bookmarkStart w:id="8824" w:name="_Toc29810903"/>
      <w:bookmarkStart w:id="8825" w:name="_Toc36636263"/>
      <w:bookmarkStart w:id="8826" w:name="_Toc37273209"/>
      <w:bookmarkStart w:id="8827" w:name="_Toc45886297"/>
      <w:r w:rsidRPr="00931575">
        <w:rPr>
          <w:lang w:eastAsia="zh-CN"/>
        </w:rPr>
        <w:t>8.3.6.1.2.4</w:t>
      </w:r>
      <w:r w:rsidRPr="00931575">
        <w:rPr>
          <w:lang w:val="en-US"/>
        </w:rPr>
        <w:t>.2</w:t>
      </w:r>
      <w:r w:rsidRPr="00931575">
        <w:rPr>
          <w:lang w:val="en-US"/>
        </w:rPr>
        <w:tab/>
        <w:t>Procedure</w:t>
      </w:r>
      <w:bookmarkEnd w:id="8823"/>
      <w:bookmarkEnd w:id="8824"/>
      <w:bookmarkEnd w:id="8825"/>
      <w:bookmarkEnd w:id="8826"/>
      <w:bookmarkEnd w:id="882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65pt" o:ole="" fillcolor="window">
            <v:imagedata r:id="rId71" o:title=""/>
          </v:shape>
          <o:OLEObject Type="Embed" ProgID="Word.Picture.8" ShapeID="_x0000_i1052" DrawAspect="Content" ObjectID="_1717578123"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828" w:name="_Toc21103055"/>
      <w:bookmarkStart w:id="8829" w:name="_Toc29810904"/>
      <w:bookmarkStart w:id="8830" w:name="_Toc36636264"/>
      <w:bookmarkStart w:id="8831" w:name="_Toc37273210"/>
      <w:bookmarkStart w:id="8832" w:name="_Toc45886298"/>
      <w:r w:rsidRPr="00931575">
        <w:rPr>
          <w:lang w:val="en-US"/>
        </w:rPr>
        <w:t>8.3.6.1.2.5</w:t>
      </w:r>
      <w:r w:rsidRPr="00931575">
        <w:rPr>
          <w:lang w:val="en-US"/>
        </w:rPr>
        <w:tab/>
        <w:t>Test Requirement</w:t>
      </w:r>
      <w:bookmarkEnd w:id="8828"/>
      <w:bookmarkEnd w:id="8829"/>
      <w:bookmarkEnd w:id="8830"/>
      <w:bookmarkEnd w:id="8831"/>
      <w:bookmarkEnd w:id="8832"/>
    </w:p>
    <w:p w14:paraId="052C6829" w14:textId="77777777" w:rsidR="00C45907" w:rsidRPr="00931575" w:rsidRDefault="00C45907" w:rsidP="005624C7">
      <w:pPr>
        <w:pStyle w:val="H6"/>
        <w:rPr>
          <w:lang w:val="en-US"/>
        </w:rPr>
      </w:pPr>
      <w:bookmarkStart w:id="8833" w:name="_Toc21103056"/>
      <w:bookmarkStart w:id="8834" w:name="_Toc29810905"/>
      <w:bookmarkStart w:id="8835" w:name="_Toc36636265"/>
      <w:bookmarkStart w:id="8836" w:name="_Toc37273211"/>
      <w:bookmarkStart w:id="8837" w:name="_Toc45886299"/>
      <w:r w:rsidRPr="00931575">
        <w:rPr>
          <w:lang w:val="en-US"/>
        </w:rPr>
        <w:t>8.3.6.1.2.5.1</w:t>
      </w:r>
      <w:r w:rsidRPr="00931575">
        <w:rPr>
          <w:lang w:val="en-US"/>
        </w:rPr>
        <w:tab/>
        <w:t>Test Requirement for BS type 1-O</w:t>
      </w:r>
      <w:bookmarkEnd w:id="8833"/>
      <w:bookmarkEnd w:id="8834"/>
      <w:bookmarkEnd w:id="8835"/>
      <w:bookmarkEnd w:id="8836"/>
      <w:bookmarkEnd w:id="883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8838" w:name="_Toc21103057"/>
      <w:bookmarkStart w:id="8839" w:name="_Toc29810906"/>
      <w:bookmarkStart w:id="8840" w:name="_Toc36636266"/>
      <w:bookmarkStart w:id="8841" w:name="_Toc37273212"/>
      <w:bookmarkStart w:id="8842" w:name="_Toc45886300"/>
      <w:r w:rsidRPr="00931575">
        <w:rPr>
          <w:lang w:val="en-US"/>
        </w:rPr>
        <w:t>8.3.6.1.2.5.2</w:t>
      </w:r>
      <w:r w:rsidRPr="00931575">
        <w:rPr>
          <w:lang w:val="en-US"/>
        </w:rPr>
        <w:tab/>
      </w:r>
      <w:bookmarkEnd w:id="8838"/>
      <w:r w:rsidRPr="00931575">
        <w:rPr>
          <w:lang w:val="en-US"/>
        </w:rPr>
        <w:t>Void</w:t>
      </w:r>
      <w:bookmarkEnd w:id="8839"/>
      <w:bookmarkEnd w:id="8840"/>
      <w:bookmarkEnd w:id="8841"/>
      <w:bookmarkEnd w:id="8842"/>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8843" w:name="_Toc74916091"/>
      <w:bookmarkStart w:id="8844" w:name="_Toc76114716"/>
      <w:bookmarkStart w:id="8845" w:name="_Toc76544602"/>
      <w:bookmarkStart w:id="8846" w:name="_Toc82536724"/>
      <w:bookmarkStart w:id="8847" w:name="_Toc89953017"/>
      <w:bookmarkStart w:id="8848" w:name="_Toc98766833"/>
      <w:bookmarkStart w:id="8849" w:name="_Toc99703196"/>
      <w:bookmarkStart w:id="8850" w:name="_Toc106206986"/>
      <w:r>
        <w:t>8.3.7</w:t>
      </w:r>
      <w:r>
        <w:tab/>
        <w:t xml:space="preserve">Performance requirements for interlaced PUCCH format </w:t>
      </w:r>
      <w:r>
        <w:rPr>
          <w:lang w:eastAsia="zh-CN"/>
        </w:rPr>
        <w:t>0</w:t>
      </w:r>
      <w:bookmarkEnd w:id="8843"/>
      <w:bookmarkEnd w:id="8844"/>
      <w:bookmarkEnd w:id="8845"/>
      <w:bookmarkEnd w:id="8846"/>
      <w:bookmarkEnd w:id="8847"/>
      <w:bookmarkEnd w:id="8848"/>
      <w:bookmarkEnd w:id="8849"/>
      <w:bookmarkEnd w:id="8850"/>
    </w:p>
    <w:p w14:paraId="55EA8B47" w14:textId="77777777" w:rsidR="00E335AD" w:rsidRDefault="00E335AD" w:rsidP="00E335AD">
      <w:pPr>
        <w:pStyle w:val="Heading4"/>
      </w:pPr>
      <w:bookmarkStart w:id="8851" w:name="_Toc74916092"/>
      <w:bookmarkStart w:id="8852" w:name="_Toc76114717"/>
      <w:bookmarkStart w:id="8853" w:name="_Toc76544603"/>
      <w:bookmarkStart w:id="8854" w:name="_Toc82536725"/>
      <w:bookmarkStart w:id="8855" w:name="_Toc89953018"/>
      <w:bookmarkStart w:id="8856" w:name="_Toc98766834"/>
      <w:bookmarkStart w:id="8857" w:name="_Toc99703197"/>
      <w:bookmarkStart w:id="8858" w:name="_Toc106206987"/>
      <w:r>
        <w:t>8.3.7.1</w:t>
      </w:r>
      <w:r>
        <w:tab/>
        <w:t>Definition and applicability</w:t>
      </w:r>
      <w:bookmarkEnd w:id="8851"/>
      <w:bookmarkEnd w:id="8852"/>
      <w:bookmarkEnd w:id="8853"/>
      <w:bookmarkEnd w:id="8854"/>
      <w:bookmarkEnd w:id="8855"/>
      <w:bookmarkEnd w:id="8856"/>
      <w:bookmarkEnd w:id="8857"/>
      <w:bookmarkEnd w:id="8858"/>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8859" w:name="_Toc74916093"/>
      <w:bookmarkStart w:id="8860" w:name="_Toc76114718"/>
      <w:bookmarkStart w:id="8861" w:name="_Toc76544604"/>
      <w:bookmarkStart w:id="8862" w:name="_Toc82536726"/>
      <w:bookmarkStart w:id="8863" w:name="_Toc89953019"/>
      <w:bookmarkStart w:id="8864" w:name="_Toc98766835"/>
      <w:bookmarkStart w:id="8865" w:name="_Toc99703198"/>
      <w:bookmarkStart w:id="8866" w:name="_Toc106206988"/>
      <w:r>
        <w:t>8.3.7.2</w:t>
      </w:r>
      <w:r>
        <w:tab/>
        <w:t>Minimum Requirement</w:t>
      </w:r>
      <w:bookmarkEnd w:id="8859"/>
      <w:bookmarkEnd w:id="8860"/>
      <w:bookmarkEnd w:id="8861"/>
      <w:bookmarkEnd w:id="8862"/>
      <w:bookmarkEnd w:id="8863"/>
      <w:bookmarkEnd w:id="8864"/>
      <w:bookmarkEnd w:id="8865"/>
      <w:bookmarkEnd w:id="8866"/>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8867" w:name="_Toc74916094"/>
      <w:bookmarkStart w:id="8868" w:name="_Toc76114719"/>
      <w:bookmarkStart w:id="8869" w:name="_Toc76544605"/>
      <w:bookmarkStart w:id="8870" w:name="_Toc82536727"/>
      <w:bookmarkStart w:id="8871" w:name="_Toc89953020"/>
      <w:bookmarkStart w:id="8872" w:name="_Toc98766836"/>
      <w:bookmarkStart w:id="8873" w:name="_Toc99703199"/>
      <w:bookmarkStart w:id="8874" w:name="_Toc106206989"/>
      <w:r>
        <w:t>8.3.7.3</w:t>
      </w:r>
      <w:r>
        <w:tab/>
        <w:t>Test purpose</w:t>
      </w:r>
      <w:bookmarkEnd w:id="8867"/>
      <w:bookmarkEnd w:id="8868"/>
      <w:bookmarkEnd w:id="8869"/>
      <w:bookmarkEnd w:id="8870"/>
      <w:bookmarkEnd w:id="8871"/>
      <w:bookmarkEnd w:id="8872"/>
      <w:bookmarkEnd w:id="8873"/>
      <w:bookmarkEnd w:id="8874"/>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8875" w:name="_Toc74916095"/>
      <w:bookmarkStart w:id="8876" w:name="_Toc76114720"/>
      <w:bookmarkStart w:id="8877" w:name="_Toc76544606"/>
      <w:bookmarkStart w:id="8878" w:name="_Toc82536728"/>
      <w:bookmarkStart w:id="8879" w:name="_Toc89953021"/>
      <w:bookmarkStart w:id="8880" w:name="_Toc98766837"/>
      <w:bookmarkStart w:id="8881" w:name="_Toc99703200"/>
      <w:bookmarkStart w:id="8882" w:name="_Toc106206990"/>
      <w:r>
        <w:t>8.3.7.4</w:t>
      </w:r>
      <w:r>
        <w:tab/>
        <w:t>Method of test</w:t>
      </w:r>
      <w:bookmarkEnd w:id="8875"/>
      <w:bookmarkEnd w:id="8876"/>
      <w:bookmarkEnd w:id="8877"/>
      <w:bookmarkEnd w:id="8878"/>
      <w:bookmarkEnd w:id="8879"/>
      <w:bookmarkEnd w:id="8880"/>
      <w:bookmarkEnd w:id="8881"/>
      <w:bookmarkEnd w:id="8882"/>
    </w:p>
    <w:p w14:paraId="138357C1" w14:textId="77777777" w:rsidR="00E335AD" w:rsidRDefault="00E335AD" w:rsidP="00E335AD">
      <w:pPr>
        <w:pStyle w:val="Heading5"/>
      </w:pPr>
      <w:bookmarkStart w:id="8883" w:name="_Toc74916096"/>
      <w:bookmarkStart w:id="8884" w:name="_Toc76114721"/>
      <w:bookmarkStart w:id="8885" w:name="_Toc76544607"/>
      <w:bookmarkStart w:id="8886" w:name="_Toc82536729"/>
      <w:bookmarkStart w:id="8887" w:name="_Toc89953022"/>
      <w:bookmarkStart w:id="8888" w:name="_Toc98766838"/>
      <w:bookmarkStart w:id="8889" w:name="_Toc99703201"/>
      <w:bookmarkStart w:id="8890" w:name="_Toc106206991"/>
      <w:r>
        <w:t>8.3.7.4.1</w:t>
      </w:r>
      <w:r>
        <w:tab/>
        <w:t>Initial conditions</w:t>
      </w:r>
      <w:bookmarkEnd w:id="8883"/>
      <w:bookmarkEnd w:id="8884"/>
      <w:bookmarkEnd w:id="8885"/>
      <w:bookmarkEnd w:id="8886"/>
      <w:bookmarkEnd w:id="8887"/>
      <w:bookmarkEnd w:id="8888"/>
      <w:bookmarkEnd w:id="8889"/>
      <w:bookmarkEnd w:id="8890"/>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8891" w:name="_Toc74916097"/>
      <w:bookmarkStart w:id="8892" w:name="_Toc76114722"/>
      <w:bookmarkStart w:id="8893" w:name="_Toc76544608"/>
      <w:bookmarkStart w:id="8894" w:name="_Toc82536730"/>
      <w:bookmarkStart w:id="8895" w:name="_Toc89953023"/>
      <w:bookmarkStart w:id="8896" w:name="_Toc98766839"/>
      <w:bookmarkStart w:id="8897" w:name="_Toc99703202"/>
      <w:bookmarkStart w:id="8898" w:name="_Toc106206992"/>
      <w:r>
        <w:t>8.3.7.4.2</w:t>
      </w:r>
      <w:r>
        <w:tab/>
        <w:t>Procedure</w:t>
      </w:r>
      <w:bookmarkEnd w:id="8891"/>
      <w:bookmarkEnd w:id="8892"/>
      <w:bookmarkEnd w:id="8893"/>
      <w:bookmarkEnd w:id="8894"/>
      <w:bookmarkEnd w:id="8895"/>
      <w:bookmarkEnd w:id="8896"/>
      <w:bookmarkEnd w:id="8897"/>
      <w:bookmarkEnd w:id="8898"/>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75pt" o:ole="" fillcolor="window">
            <v:imagedata r:id="rId71" o:title=""/>
          </v:shape>
          <o:OLEObject Type="Embed" ProgID="Word.Picture.8" ShapeID="_x0000_i1053" DrawAspect="Content" ObjectID="_1717578124"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8899" w:name="_Toc74916098"/>
      <w:bookmarkStart w:id="8900" w:name="_Toc76114723"/>
      <w:bookmarkStart w:id="8901" w:name="_Toc76544609"/>
      <w:bookmarkStart w:id="8902" w:name="_Toc82536731"/>
      <w:bookmarkStart w:id="8903" w:name="_Toc89953024"/>
      <w:bookmarkStart w:id="8904" w:name="_Toc98766840"/>
      <w:bookmarkStart w:id="8905" w:name="_Toc99703203"/>
      <w:bookmarkStart w:id="8906" w:name="_Toc106206993"/>
      <w:r>
        <w:t>8.3.7.5</w:t>
      </w:r>
      <w:r>
        <w:tab/>
        <w:t>Test Requirement</w:t>
      </w:r>
      <w:bookmarkEnd w:id="8899"/>
      <w:bookmarkEnd w:id="8900"/>
      <w:bookmarkEnd w:id="8901"/>
      <w:bookmarkEnd w:id="8902"/>
      <w:bookmarkEnd w:id="8903"/>
      <w:bookmarkEnd w:id="8904"/>
      <w:bookmarkEnd w:id="8905"/>
      <w:bookmarkEnd w:id="8906"/>
    </w:p>
    <w:p w14:paraId="59BD520F" w14:textId="77777777" w:rsidR="00E335AD" w:rsidRDefault="00E335AD" w:rsidP="00E335AD">
      <w:pPr>
        <w:pStyle w:val="Heading5"/>
        <w:rPr>
          <w:i/>
          <w:iCs/>
          <w:lang w:eastAsia="zh-CN"/>
        </w:rPr>
      </w:pPr>
      <w:bookmarkStart w:id="8907" w:name="_Toc74916099"/>
      <w:bookmarkStart w:id="8908" w:name="_Toc76114724"/>
      <w:bookmarkStart w:id="8909" w:name="_Toc76544610"/>
      <w:bookmarkStart w:id="8910" w:name="_Toc82536732"/>
      <w:bookmarkStart w:id="8911" w:name="_Toc89953025"/>
      <w:bookmarkStart w:id="8912" w:name="_Toc98766841"/>
      <w:bookmarkStart w:id="8913" w:name="_Toc99703204"/>
      <w:bookmarkStart w:id="8914" w:name="_Toc106206994"/>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8907"/>
      <w:bookmarkEnd w:id="8908"/>
      <w:bookmarkEnd w:id="8909"/>
      <w:bookmarkEnd w:id="8910"/>
      <w:bookmarkEnd w:id="8911"/>
      <w:bookmarkEnd w:id="8912"/>
      <w:bookmarkEnd w:id="8913"/>
      <w:bookmarkEnd w:id="8914"/>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8915" w:name="_Toc74916100"/>
      <w:bookmarkStart w:id="8916" w:name="_Toc76114725"/>
      <w:bookmarkStart w:id="8917" w:name="_Toc76544611"/>
      <w:bookmarkStart w:id="8918" w:name="_Toc82536733"/>
      <w:bookmarkStart w:id="8919" w:name="_Toc89953026"/>
      <w:bookmarkStart w:id="8920" w:name="_Toc98766842"/>
      <w:bookmarkStart w:id="8921" w:name="_Toc99703205"/>
      <w:bookmarkStart w:id="8922" w:name="_Toc106206995"/>
      <w:r>
        <w:rPr>
          <w:lang w:val="en-US"/>
        </w:rPr>
        <w:t>8.3.8</w:t>
      </w:r>
      <w:r>
        <w:tab/>
      </w:r>
      <w:r>
        <w:rPr>
          <w:lang w:val="en-US"/>
        </w:rPr>
        <w:t>Performance requirements for interlaced PUCCH format 1</w:t>
      </w:r>
      <w:bookmarkEnd w:id="8915"/>
      <w:bookmarkEnd w:id="8916"/>
      <w:bookmarkEnd w:id="8917"/>
      <w:bookmarkEnd w:id="8918"/>
      <w:bookmarkEnd w:id="8919"/>
      <w:bookmarkEnd w:id="8920"/>
      <w:bookmarkEnd w:id="8921"/>
      <w:bookmarkEnd w:id="8922"/>
    </w:p>
    <w:p w14:paraId="1ABC808B" w14:textId="77777777" w:rsidR="00E335AD" w:rsidRDefault="00E335AD" w:rsidP="00E335AD">
      <w:pPr>
        <w:pStyle w:val="Heading4"/>
        <w:rPr>
          <w:lang w:val="en-US"/>
        </w:rPr>
      </w:pPr>
      <w:bookmarkStart w:id="8923" w:name="_Toc74916101"/>
      <w:bookmarkStart w:id="8924" w:name="_Toc76114726"/>
      <w:bookmarkStart w:id="8925" w:name="_Toc76544612"/>
      <w:bookmarkStart w:id="8926" w:name="_Toc82536734"/>
      <w:bookmarkStart w:id="8927" w:name="_Toc89953027"/>
      <w:bookmarkStart w:id="8928" w:name="_Toc98766843"/>
      <w:bookmarkStart w:id="8929" w:name="_Toc99703206"/>
      <w:bookmarkStart w:id="8930" w:name="_Toc106206996"/>
      <w:r>
        <w:rPr>
          <w:lang w:val="en-US"/>
        </w:rPr>
        <w:t>8.3.8.1</w:t>
      </w:r>
      <w:r>
        <w:rPr>
          <w:lang w:val="en-US"/>
        </w:rPr>
        <w:tab/>
        <w:t>NACK to ACK detection</w:t>
      </w:r>
      <w:bookmarkEnd w:id="8923"/>
      <w:bookmarkEnd w:id="8924"/>
      <w:bookmarkEnd w:id="8925"/>
      <w:bookmarkEnd w:id="8926"/>
      <w:bookmarkEnd w:id="8927"/>
      <w:bookmarkEnd w:id="8928"/>
      <w:bookmarkEnd w:id="8929"/>
      <w:bookmarkEnd w:id="8930"/>
    </w:p>
    <w:p w14:paraId="4C9C0E7D" w14:textId="77777777" w:rsidR="00E335AD" w:rsidRDefault="00E335AD" w:rsidP="00E335AD">
      <w:pPr>
        <w:pStyle w:val="Heading5"/>
        <w:rPr>
          <w:lang w:val="en-US"/>
        </w:rPr>
      </w:pPr>
      <w:bookmarkStart w:id="8931" w:name="_Toc74916102"/>
      <w:bookmarkStart w:id="8932" w:name="_Toc76114727"/>
      <w:bookmarkStart w:id="8933" w:name="_Toc76544613"/>
      <w:bookmarkStart w:id="8934" w:name="_Toc82536735"/>
      <w:bookmarkStart w:id="8935" w:name="_Toc89953028"/>
      <w:bookmarkStart w:id="8936" w:name="_Toc98766844"/>
      <w:bookmarkStart w:id="8937" w:name="_Toc99703207"/>
      <w:bookmarkStart w:id="8938" w:name="_Toc106206997"/>
      <w:r>
        <w:rPr>
          <w:lang w:val="en-US"/>
        </w:rPr>
        <w:t>8.3.8.1.1</w:t>
      </w:r>
      <w:r>
        <w:rPr>
          <w:lang w:val="en-US"/>
        </w:rPr>
        <w:tab/>
        <w:t>Definition and applicability</w:t>
      </w:r>
      <w:bookmarkEnd w:id="8931"/>
      <w:bookmarkEnd w:id="8932"/>
      <w:bookmarkEnd w:id="8933"/>
      <w:bookmarkEnd w:id="8934"/>
      <w:bookmarkEnd w:id="8935"/>
      <w:bookmarkEnd w:id="8936"/>
      <w:bookmarkEnd w:id="8937"/>
      <w:bookmarkEnd w:id="8938"/>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8939" w:name="_Toc74916103"/>
      <w:bookmarkStart w:id="8940" w:name="_Toc76114728"/>
      <w:bookmarkStart w:id="8941" w:name="_Toc76544614"/>
      <w:bookmarkStart w:id="8942" w:name="_Toc82536736"/>
      <w:bookmarkStart w:id="8943" w:name="_Toc89953029"/>
      <w:bookmarkStart w:id="8944" w:name="_Toc98766845"/>
      <w:bookmarkStart w:id="8945" w:name="_Toc99703208"/>
      <w:bookmarkStart w:id="8946" w:name="_Toc106206998"/>
      <w:r>
        <w:rPr>
          <w:lang w:val="en-US"/>
        </w:rPr>
        <w:t>8.3.8.1.2</w:t>
      </w:r>
      <w:r>
        <w:rPr>
          <w:lang w:val="en-US"/>
        </w:rPr>
        <w:tab/>
        <w:t>Minimum Requirement</w:t>
      </w:r>
      <w:bookmarkEnd w:id="8939"/>
      <w:bookmarkEnd w:id="8940"/>
      <w:bookmarkEnd w:id="8941"/>
      <w:bookmarkEnd w:id="8942"/>
      <w:bookmarkEnd w:id="8943"/>
      <w:bookmarkEnd w:id="8944"/>
      <w:bookmarkEnd w:id="8945"/>
      <w:bookmarkEnd w:id="8946"/>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8947" w:name="_Toc74916104"/>
      <w:bookmarkStart w:id="8948" w:name="_Toc76114729"/>
      <w:bookmarkStart w:id="8949" w:name="_Toc76544615"/>
      <w:bookmarkStart w:id="8950" w:name="_Toc82536737"/>
      <w:bookmarkStart w:id="8951" w:name="_Toc89953030"/>
      <w:bookmarkStart w:id="8952" w:name="_Toc98766846"/>
      <w:bookmarkStart w:id="8953" w:name="_Toc99703209"/>
      <w:bookmarkStart w:id="8954" w:name="_Toc106206999"/>
      <w:r>
        <w:rPr>
          <w:lang w:val="en-US"/>
        </w:rPr>
        <w:t>8.3.8.1.3</w:t>
      </w:r>
      <w:r>
        <w:rPr>
          <w:lang w:val="en-US"/>
        </w:rPr>
        <w:tab/>
        <w:t>Test purpose</w:t>
      </w:r>
      <w:bookmarkEnd w:id="8947"/>
      <w:bookmarkEnd w:id="8948"/>
      <w:bookmarkEnd w:id="8949"/>
      <w:bookmarkEnd w:id="8950"/>
      <w:bookmarkEnd w:id="8951"/>
      <w:bookmarkEnd w:id="8952"/>
      <w:bookmarkEnd w:id="8953"/>
      <w:bookmarkEnd w:id="8954"/>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8955" w:name="_Toc74916105"/>
      <w:bookmarkStart w:id="8956" w:name="_Toc76114730"/>
      <w:bookmarkStart w:id="8957" w:name="_Toc76544616"/>
      <w:bookmarkStart w:id="8958" w:name="_Toc82536738"/>
      <w:bookmarkStart w:id="8959" w:name="_Toc89953031"/>
      <w:bookmarkStart w:id="8960" w:name="_Toc98766847"/>
      <w:bookmarkStart w:id="8961" w:name="_Toc99703210"/>
      <w:bookmarkStart w:id="8962" w:name="_Toc106207000"/>
      <w:r>
        <w:rPr>
          <w:lang w:val="en-US"/>
        </w:rPr>
        <w:t>8.3.8.1.4</w:t>
      </w:r>
      <w:r>
        <w:rPr>
          <w:lang w:val="en-US"/>
        </w:rPr>
        <w:tab/>
        <w:t>Method of test</w:t>
      </w:r>
      <w:bookmarkEnd w:id="8955"/>
      <w:bookmarkEnd w:id="8956"/>
      <w:bookmarkEnd w:id="8957"/>
      <w:bookmarkEnd w:id="8958"/>
      <w:bookmarkEnd w:id="8959"/>
      <w:bookmarkEnd w:id="8960"/>
      <w:bookmarkEnd w:id="8961"/>
      <w:bookmarkEnd w:id="8962"/>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8963" w:name="_Toc74916106"/>
      <w:bookmarkStart w:id="8964" w:name="_Toc76114731"/>
      <w:bookmarkStart w:id="8965" w:name="_Toc76544617"/>
      <w:bookmarkStart w:id="8966" w:name="_Toc82536739"/>
      <w:bookmarkStart w:id="8967" w:name="_Toc89953032"/>
      <w:bookmarkStart w:id="8968" w:name="_Toc98766848"/>
      <w:bookmarkStart w:id="8969" w:name="_Toc99703211"/>
      <w:bookmarkStart w:id="8970" w:name="_Toc106207001"/>
      <w:r>
        <w:rPr>
          <w:lang w:val="en-US"/>
        </w:rPr>
        <w:t>8.3.8.1.5</w:t>
      </w:r>
      <w:r>
        <w:rPr>
          <w:lang w:val="en-US"/>
        </w:rPr>
        <w:tab/>
        <w:t>Test Requirement</w:t>
      </w:r>
      <w:bookmarkEnd w:id="8963"/>
      <w:bookmarkEnd w:id="8964"/>
      <w:bookmarkEnd w:id="8965"/>
      <w:bookmarkEnd w:id="8966"/>
      <w:bookmarkEnd w:id="8967"/>
      <w:bookmarkEnd w:id="8968"/>
      <w:bookmarkEnd w:id="8969"/>
      <w:bookmarkEnd w:id="897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8971" w:name="_Toc74916107"/>
      <w:bookmarkStart w:id="8972" w:name="_Toc76114732"/>
      <w:bookmarkStart w:id="8973" w:name="_Toc76544618"/>
      <w:bookmarkStart w:id="8974" w:name="_Toc82536740"/>
      <w:bookmarkStart w:id="8975" w:name="_Toc89953033"/>
      <w:bookmarkStart w:id="8976" w:name="_Toc98766849"/>
      <w:bookmarkStart w:id="8977" w:name="_Toc99703212"/>
      <w:bookmarkStart w:id="8978" w:name="_Toc106207002"/>
      <w:r>
        <w:rPr>
          <w:lang w:val="en-US"/>
        </w:rPr>
        <w:t>8.3.8.2</w:t>
      </w:r>
      <w:r>
        <w:rPr>
          <w:lang w:val="en-US"/>
        </w:rPr>
        <w:tab/>
        <w:t>ACK missed detection</w:t>
      </w:r>
      <w:bookmarkEnd w:id="8971"/>
      <w:bookmarkEnd w:id="8972"/>
      <w:bookmarkEnd w:id="8973"/>
      <w:bookmarkEnd w:id="8974"/>
      <w:bookmarkEnd w:id="8975"/>
      <w:bookmarkEnd w:id="8976"/>
      <w:bookmarkEnd w:id="8977"/>
      <w:bookmarkEnd w:id="8978"/>
    </w:p>
    <w:p w14:paraId="404E46C3" w14:textId="77777777" w:rsidR="00E335AD" w:rsidRDefault="00E335AD" w:rsidP="00E335AD">
      <w:pPr>
        <w:pStyle w:val="Heading5"/>
        <w:rPr>
          <w:lang w:val="en-US"/>
        </w:rPr>
      </w:pPr>
      <w:bookmarkStart w:id="8979" w:name="_Toc74916108"/>
      <w:bookmarkStart w:id="8980" w:name="_Toc76114733"/>
      <w:bookmarkStart w:id="8981" w:name="_Toc76544619"/>
      <w:bookmarkStart w:id="8982" w:name="_Toc82536741"/>
      <w:bookmarkStart w:id="8983" w:name="_Toc89953034"/>
      <w:bookmarkStart w:id="8984" w:name="_Toc98766850"/>
      <w:bookmarkStart w:id="8985" w:name="_Toc99703213"/>
      <w:bookmarkStart w:id="8986" w:name="_Toc106207003"/>
      <w:r>
        <w:rPr>
          <w:lang w:val="en-US"/>
        </w:rPr>
        <w:t>8.3.8.2.1</w:t>
      </w:r>
      <w:r>
        <w:rPr>
          <w:lang w:val="en-US"/>
        </w:rPr>
        <w:tab/>
        <w:t>Definition and applicability</w:t>
      </w:r>
      <w:bookmarkEnd w:id="8979"/>
      <w:bookmarkEnd w:id="8980"/>
      <w:bookmarkEnd w:id="8981"/>
      <w:bookmarkEnd w:id="8982"/>
      <w:bookmarkEnd w:id="8983"/>
      <w:bookmarkEnd w:id="8984"/>
      <w:bookmarkEnd w:id="8985"/>
      <w:bookmarkEnd w:id="8986"/>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8987" w:name="_Toc74916109"/>
      <w:bookmarkStart w:id="8988" w:name="_Toc76114734"/>
      <w:bookmarkStart w:id="8989" w:name="_Toc76544620"/>
      <w:bookmarkStart w:id="8990" w:name="_Toc82536742"/>
      <w:bookmarkStart w:id="8991" w:name="_Toc89953035"/>
      <w:bookmarkStart w:id="8992" w:name="_Toc98766851"/>
      <w:bookmarkStart w:id="8993" w:name="_Toc99703214"/>
      <w:bookmarkStart w:id="8994" w:name="_Toc106207004"/>
      <w:r>
        <w:rPr>
          <w:lang w:val="en-US"/>
        </w:rPr>
        <w:t>8.3.8.2.2</w:t>
      </w:r>
      <w:r>
        <w:rPr>
          <w:lang w:val="en-US"/>
        </w:rPr>
        <w:tab/>
        <w:t>Minimum Requirement</w:t>
      </w:r>
      <w:bookmarkEnd w:id="8987"/>
      <w:bookmarkEnd w:id="8988"/>
      <w:bookmarkEnd w:id="8989"/>
      <w:bookmarkEnd w:id="8990"/>
      <w:bookmarkEnd w:id="8991"/>
      <w:bookmarkEnd w:id="8992"/>
      <w:bookmarkEnd w:id="8993"/>
      <w:bookmarkEnd w:id="8994"/>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8995" w:name="_Toc74916110"/>
      <w:bookmarkStart w:id="8996" w:name="_Toc76114735"/>
      <w:bookmarkStart w:id="8997" w:name="_Toc76544621"/>
      <w:bookmarkStart w:id="8998" w:name="_Toc82536743"/>
      <w:bookmarkStart w:id="8999" w:name="_Toc89953036"/>
      <w:bookmarkStart w:id="9000" w:name="_Toc98766852"/>
      <w:bookmarkStart w:id="9001" w:name="_Toc99703215"/>
      <w:bookmarkStart w:id="9002" w:name="_Toc106207005"/>
      <w:r>
        <w:rPr>
          <w:lang w:val="en-US"/>
        </w:rPr>
        <w:t>8.3.8.2.3</w:t>
      </w:r>
      <w:r>
        <w:rPr>
          <w:lang w:val="en-US"/>
        </w:rPr>
        <w:tab/>
        <w:t>Test purpose</w:t>
      </w:r>
      <w:bookmarkEnd w:id="8995"/>
      <w:bookmarkEnd w:id="8996"/>
      <w:bookmarkEnd w:id="8997"/>
      <w:bookmarkEnd w:id="8998"/>
      <w:bookmarkEnd w:id="8999"/>
      <w:bookmarkEnd w:id="9000"/>
      <w:bookmarkEnd w:id="9001"/>
      <w:bookmarkEnd w:id="9002"/>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9003" w:name="_Toc74916111"/>
      <w:bookmarkStart w:id="9004" w:name="_Toc76114736"/>
      <w:bookmarkStart w:id="9005" w:name="_Toc76544622"/>
      <w:bookmarkStart w:id="9006" w:name="_Toc82536744"/>
      <w:bookmarkStart w:id="9007" w:name="_Toc89953037"/>
      <w:bookmarkStart w:id="9008" w:name="_Toc98766853"/>
      <w:bookmarkStart w:id="9009" w:name="_Toc99703216"/>
      <w:bookmarkStart w:id="9010" w:name="_Toc106207006"/>
      <w:r>
        <w:rPr>
          <w:lang w:val="en-US"/>
        </w:rPr>
        <w:t>8.3.8.2.4</w:t>
      </w:r>
      <w:r>
        <w:rPr>
          <w:lang w:val="en-US"/>
        </w:rPr>
        <w:tab/>
        <w:t>Method of test</w:t>
      </w:r>
      <w:bookmarkEnd w:id="9003"/>
      <w:bookmarkEnd w:id="9004"/>
      <w:bookmarkEnd w:id="9005"/>
      <w:bookmarkEnd w:id="9006"/>
      <w:bookmarkEnd w:id="9007"/>
      <w:bookmarkEnd w:id="9008"/>
      <w:bookmarkEnd w:id="9009"/>
      <w:bookmarkEnd w:id="901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9011" w:name="_Toc74916112"/>
      <w:bookmarkStart w:id="9012" w:name="_Toc76114737"/>
      <w:bookmarkStart w:id="9013" w:name="_Toc76544623"/>
      <w:bookmarkStart w:id="9014" w:name="_Toc82536745"/>
      <w:bookmarkStart w:id="9015" w:name="_Toc89953038"/>
      <w:bookmarkStart w:id="9016" w:name="_Toc98766854"/>
      <w:bookmarkStart w:id="9017" w:name="_Toc99703217"/>
      <w:bookmarkStart w:id="9018" w:name="_Toc106207007"/>
      <w:r>
        <w:rPr>
          <w:lang w:val="en-US"/>
        </w:rPr>
        <w:t>8.3.8.2.5</w:t>
      </w:r>
      <w:r>
        <w:rPr>
          <w:lang w:val="en-US"/>
        </w:rPr>
        <w:tab/>
        <w:t>Test Requirement</w:t>
      </w:r>
      <w:bookmarkEnd w:id="9011"/>
      <w:bookmarkEnd w:id="9012"/>
      <w:bookmarkEnd w:id="9013"/>
      <w:bookmarkEnd w:id="9014"/>
      <w:bookmarkEnd w:id="9015"/>
      <w:bookmarkEnd w:id="9016"/>
      <w:bookmarkEnd w:id="9017"/>
      <w:bookmarkEnd w:id="9018"/>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9019" w:name="_Toc74916113"/>
      <w:bookmarkStart w:id="9020" w:name="_Toc76114738"/>
      <w:bookmarkStart w:id="9021" w:name="_Toc76544624"/>
      <w:bookmarkStart w:id="9022" w:name="_Toc82536746"/>
      <w:bookmarkStart w:id="9023" w:name="_Toc89953039"/>
      <w:bookmarkStart w:id="9024" w:name="_Toc98766855"/>
      <w:bookmarkStart w:id="9025" w:name="_Toc99703218"/>
      <w:bookmarkStart w:id="9026" w:name="_Toc106207008"/>
      <w:r>
        <w:t>8.3.9</w:t>
      </w:r>
      <w:r>
        <w:tab/>
        <w:t>Performance requirements for interlaced PUCCH format 2</w:t>
      </w:r>
      <w:bookmarkEnd w:id="9019"/>
      <w:bookmarkEnd w:id="9020"/>
      <w:bookmarkEnd w:id="9021"/>
      <w:bookmarkEnd w:id="9022"/>
      <w:bookmarkEnd w:id="9023"/>
      <w:bookmarkEnd w:id="9024"/>
      <w:bookmarkEnd w:id="9025"/>
      <w:bookmarkEnd w:id="9026"/>
    </w:p>
    <w:p w14:paraId="11993EBE" w14:textId="517C5616" w:rsidR="00E335AD" w:rsidRDefault="00E335AD" w:rsidP="00E335AD">
      <w:pPr>
        <w:pStyle w:val="Heading4"/>
      </w:pPr>
      <w:bookmarkStart w:id="9027" w:name="_Toc66701166"/>
      <w:bookmarkStart w:id="9028" w:name="_Toc74916114"/>
      <w:bookmarkStart w:id="9029" w:name="_Toc76114739"/>
      <w:bookmarkStart w:id="9030" w:name="_Toc76544625"/>
      <w:bookmarkStart w:id="9031" w:name="_Toc82536747"/>
      <w:bookmarkStart w:id="9032" w:name="_Toc89953040"/>
      <w:bookmarkStart w:id="9033" w:name="_Toc98766856"/>
      <w:bookmarkStart w:id="9034" w:name="_Toc99703219"/>
      <w:bookmarkStart w:id="9035" w:name="_Toc106207009"/>
      <w:r>
        <w:t>8.3.9.1</w:t>
      </w:r>
      <w:r>
        <w:tab/>
      </w:r>
      <w:bookmarkEnd w:id="9027"/>
      <w:bookmarkEnd w:id="9028"/>
      <w:bookmarkEnd w:id="9029"/>
      <w:bookmarkEnd w:id="9030"/>
      <w:r w:rsidR="00984F37" w:rsidRPr="00C47711">
        <w:t>Definition and applicability</w:t>
      </w:r>
      <w:bookmarkEnd w:id="9031"/>
      <w:bookmarkEnd w:id="9032"/>
      <w:bookmarkEnd w:id="9033"/>
      <w:bookmarkEnd w:id="9034"/>
      <w:bookmarkEnd w:id="9035"/>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9036" w:name="_Toc66701168"/>
      <w:bookmarkStart w:id="9037" w:name="_Toc74916115"/>
      <w:bookmarkStart w:id="9038" w:name="_Toc76114740"/>
      <w:bookmarkStart w:id="9039"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9040" w:name="_Toc82536748"/>
      <w:bookmarkStart w:id="9041" w:name="_Toc89953041"/>
      <w:bookmarkStart w:id="9042" w:name="_Toc98766857"/>
      <w:bookmarkStart w:id="9043" w:name="_Toc99703220"/>
      <w:bookmarkStart w:id="9044" w:name="_Toc106207010"/>
      <w:r>
        <w:t>8.3.9.2</w:t>
      </w:r>
      <w:r>
        <w:tab/>
        <w:t>Minimum Requirement</w:t>
      </w:r>
      <w:bookmarkEnd w:id="9036"/>
      <w:bookmarkEnd w:id="9037"/>
      <w:bookmarkEnd w:id="9038"/>
      <w:bookmarkEnd w:id="9039"/>
      <w:bookmarkEnd w:id="9040"/>
      <w:bookmarkEnd w:id="9041"/>
      <w:bookmarkEnd w:id="9042"/>
      <w:bookmarkEnd w:id="9043"/>
      <w:bookmarkEnd w:id="9044"/>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9045" w:name="_Toc66701169"/>
      <w:bookmarkStart w:id="9046" w:name="_Toc74916116"/>
      <w:bookmarkStart w:id="9047" w:name="_Toc76114741"/>
      <w:bookmarkStart w:id="9048" w:name="_Toc76544627"/>
      <w:bookmarkStart w:id="9049" w:name="_Toc82536749"/>
      <w:bookmarkStart w:id="9050" w:name="_Toc89953042"/>
      <w:bookmarkStart w:id="9051" w:name="_Toc98766858"/>
      <w:bookmarkStart w:id="9052" w:name="_Toc99703221"/>
      <w:bookmarkStart w:id="9053" w:name="_Toc106207011"/>
      <w:r>
        <w:t>8.3.9.3</w:t>
      </w:r>
      <w:r>
        <w:tab/>
        <w:t>Test Purpose</w:t>
      </w:r>
      <w:bookmarkEnd w:id="9045"/>
      <w:bookmarkEnd w:id="9046"/>
      <w:bookmarkEnd w:id="9047"/>
      <w:bookmarkEnd w:id="9048"/>
      <w:bookmarkEnd w:id="9049"/>
      <w:bookmarkEnd w:id="9050"/>
      <w:bookmarkEnd w:id="9051"/>
      <w:bookmarkEnd w:id="9052"/>
      <w:bookmarkEnd w:id="9053"/>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9054" w:name="_Toc66701170"/>
      <w:bookmarkStart w:id="9055" w:name="_Toc74916117"/>
      <w:bookmarkStart w:id="9056" w:name="_Toc76114742"/>
      <w:bookmarkStart w:id="9057" w:name="_Toc76544628"/>
      <w:bookmarkStart w:id="9058" w:name="_Toc82536750"/>
      <w:bookmarkStart w:id="9059" w:name="_Toc89953043"/>
      <w:bookmarkStart w:id="9060" w:name="_Toc98766859"/>
      <w:bookmarkStart w:id="9061" w:name="_Toc99703222"/>
      <w:bookmarkStart w:id="9062" w:name="_Toc106207012"/>
      <w:r>
        <w:t>8.3.9.4</w:t>
      </w:r>
      <w:r>
        <w:tab/>
        <w:t>Method of test</w:t>
      </w:r>
      <w:bookmarkEnd w:id="9054"/>
      <w:bookmarkEnd w:id="9055"/>
      <w:bookmarkEnd w:id="9056"/>
      <w:bookmarkEnd w:id="9057"/>
      <w:bookmarkEnd w:id="9058"/>
      <w:bookmarkEnd w:id="9059"/>
      <w:bookmarkEnd w:id="9060"/>
      <w:bookmarkEnd w:id="9061"/>
      <w:bookmarkEnd w:id="9062"/>
    </w:p>
    <w:p w14:paraId="5805DF47" w14:textId="77777777" w:rsidR="00E335AD" w:rsidRDefault="00E335AD" w:rsidP="00E335AD">
      <w:pPr>
        <w:pStyle w:val="Heading5"/>
      </w:pPr>
      <w:bookmarkStart w:id="9063" w:name="_Toc74916118"/>
      <w:bookmarkStart w:id="9064" w:name="_Toc76114743"/>
      <w:bookmarkStart w:id="9065" w:name="_Toc76544629"/>
      <w:bookmarkStart w:id="9066" w:name="_Toc82536751"/>
      <w:bookmarkStart w:id="9067" w:name="_Toc89953044"/>
      <w:bookmarkStart w:id="9068" w:name="_Toc98766860"/>
      <w:bookmarkStart w:id="9069" w:name="_Toc99703223"/>
      <w:bookmarkStart w:id="9070" w:name="_Toc106207013"/>
      <w:r>
        <w:t>8.3.9.4.1</w:t>
      </w:r>
      <w:r>
        <w:tab/>
        <w:t>Initial conditions</w:t>
      </w:r>
      <w:bookmarkEnd w:id="9063"/>
      <w:bookmarkEnd w:id="9064"/>
      <w:bookmarkEnd w:id="9065"/>
      <w:bookmarkEnd w:id="9066"/>
      <w:bookmarkEnd w:id="9067"/>
      <w:bookmarkEnd w:id="9068"/>
      <w:bookmarkEnd w:id="9069"/>
      <w:bookmarkEnd w:id="9070"/>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9071" w:name="_Toc74916119"/>
      <w:bookmarkStart w:id="9072" w:name="_Toc76114744"/>
      <w:bookmarkStart w:id="9073" w:name="_Toc76544630"/>
      <w:bookmarkStart w:id="9074" w:name="_Toc82536752"/>
      <w:bookmarkStart w:id="9075" w:name="_Toc89953045"/>
      <w:bookmarkStart w:id="9076" w:name="_Toc98766861"/>
      <w:bookmarkStart w:id="9077" w:name="_Toc99703224"/>
      <w:bookmarkStart w:id="9078" w:name="_Toc106207014"/>
      <w:r>
        <w:t>8.3.9.4.2</w:t>
      </w:r>
      <w:r>
        <w:tab/>
        <w:t>Procedure</w:t>
      </w:r>
      <w:bookmarkEnd w:id="9071"/>
      <w:bookmarkEnd w:id="9072"/>
      <w:bookmarkEnd w:id="9073"/>
      <w:bookmarkEnd w:id="9074"/>
      <w:bookmarkEnd w:id="9075"/>
      <w:bookmarkEnd w:id="9076"/>
      <w:bookmarkEnd w:id="9077"/>
      <w:bookmarkEnd w:id="9078"/>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8.05pt" o:ole="" fillcolor="window">
            <v:imagedata r:id="rId74" o:title=""/>
          </v:shape>
          <o:OLEObject Type="Embed" ProgID="Word.Picture.8" ShapeID="_x0000_i1054" DrawAspect="Content" ObjectID="_1717578125"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9079" w:name="_Toc66701171"/>
      <w:bookmarkStart w:id="9080" w:name="_Toc74916120"/>
      <w:bookmarkStart w:id="9081" w:name="_Toc76114745"/>
      <w:bookmarkStart w:id="9082" w:name="_Toc76544631"/>
      <w:bookmarkStart w:id="9083" w:name="_Toc82536753"/>
      <w:bookmarkStart w:id="9084" w:name="_Toc89953046"/>
      <w:bookmarkStart w:id="9085" w:name="_Toc98766862"/>
      <w:bookmarkStart w:id="9086" w:name="_Toc99703225"/>
      <w:bookmarkStart w:id="9087" w:name="_Toc106207015"/>
      <w:r>
        <w:t>8.3.9.5</w:t>
      </w:r>
      <w:r>
        <w:tab/>
        <w:t>Test requirement</w:t>
      </w:r>
      <w:bookmarkEnd w:id="9079"/>
      <w:bookmarkEnd w:id="9080"/>
      <w:bookmarkEnd w:id="9081"/>
      <w:bookmarkEnd w:id="9082"/>
      <w:bookmarkEnd w:id="9083"/>
      <w:bookmarkEnd w:id="9084"/>
      <w:bookmarkEnd w:id="9085"/>
      <w:bookmarkEnd w:id="9086"/>
      <w:bookmarkEnd w:id="9087"/>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9088" w:name="_Toc74916121"/>
      <w:bookmarkStart w:id="9089" w:name="_Toc76114746"/>
      <w:bookmarkStart w:id="9090" w:name="_Toc76544632"/>
      <w:bookmarkStart w:id="9091" w:name="_Toc82536754"/>
      <w:bookmarkStart w:id="9092" w:name="_Toc89953047"/>
      <w:bookmarkStart w:id="9093" w:name="_Toc98766863"/>
      <w:bookmarkStart w:id="9094" w:name="_Toc99703226"/>
      <w:bookmarkStart w:id="9095" w:name="_Toc106207016"/>
      <w:r>
        <w:t>8.3.10</w:t>
      </w:r>
      <w:r>
        <w:tab/>
        <w:t>Performance requirements for interlaced PUCCH format 3</w:t>
      </w:r>
      <w:bookmarkEnd w:id="9088"/>
      <w:bookmarkEnd w:id="9089"/>
      <w:bookmarkEnd w:id="9090"/>
      <w:bookmarkEnd w:id="9091"/>
      <w:bookmarkEnd w:id="9092"/>
      <w:bookmarkEnd w:id="9093"/>
      <w:bookmarkEnd w:id="9094"/>
      <w:bookmarkEnd w:id="9095"/>
    </w:p>
    <w:p w14:paraId="4C373DF8" w14:textId="7556FAD1" w:rsidR="00E335AD" w:rsidRDefault="00E335AD" w:rsidP="00E335AD">
      <w:pPr>
        <w:pStyle w:val="Heading4"/>
      </w:pPr>
      <w:bookmarkStart w:id="9096" w:name="_Toc74916122"/>
      <w:bookmarkStart w:id="9097" w:name="_Toc76114747"/>
      <w:bookmarkStart w:id="9098" w:name="_Toc76544633"/>
      <w:bookmarkStart w:id="9099" w:name="_Toc82536755"/>
      <w:bookmarkStart w:id="9100" w:name="_Toc89953048"/>
      <w:bookmarkStart w:id="9101" w:name="_Toc98766864"/>
      <w:bookmarkStart w:id="9102" w:name="_Toc99703227"/>
      <w:bookmarkStart w:id="9103" w:name="_Toc106207017"/>
      <w:r>
        <w:t>8.3.10.1</w:t>
      </w:r>
      <w:r>
        <w:tab/>
      </w:r>
      <w:bookmarkEnd w:id="9096"/>
      <w:bookmarkEnd w:id="9097"/>
      <w:bookmarkEnd w:id="9098"/>
      <w:r w:rsidR="00984F37" w:rsidRPr="00C47711">
        <w:t>Definition and applicability</w:t>
      </w:r>
      <w:bookmarkEnd w:id="9099"/>
      <w:bookmarkEnd w:id="9100"/>
      <w:bookmarkEnd w:id="9101"/>
      <w:bookmarkEnd w:id="9102"/>
      <w:bookmarkEnd w:id="9103"/>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9104" w:name="_Toc74916123"/>
      <w:bookmarkStart w:id="9105" w:name="_Toc76114748"/>
      <w:bookmarkStart w:id="9106"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9107" w:name="_Toc82536756"/>
      <w:bookmarkStart w:id="9108" w:name="_Toc89953049"/>
      <w:bookmarkStart w:id="9109" w:name="_Toc98766865"/>
      <w:bookmarkStart w:id="9110" w:name="_Toc99703228"/>
      <w:bookmarkStart w:id="9111" w:name="_Toc106207018"/>
      <w:r>
        <w:t>8.3.10.2</w:t>
      </w:r>
      <w:r>
        <w:tab/>
        <w:t>Minimum Requirement</w:t>
      </w:r>
      <w:bookmarkEnd w:id="9104"/>
      <w:bookmarkEnd w:id="9105"/>
      <w:bookmarkEnd w:id="9106"/>
      <w:bookmarkEnd w:id="9107"/>
      <w:bookmarkEnd w:id="9108"/>
      <w:bookmarkEnd w:id="9109"/>
      <w:bookmarkEnd w:id="9110"/>
      <w:bookmarkEnd w:id="9111"/>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9112" w:name="_Toc74916124"/>
      <w:bookmarkStart w:id="9113" w:name="_Toc76114749"/>
      <w:bookmarkStart w:id="9114" w:name="_Toc76544635"/>
      <w:bookmarkStart w:id="9115" w:name="_Toc82536757"/>
      <w:bookmarkStart w:id="9116" w:name="_Toc89953050"/>
      <w:bookmarkStart w:id="9117" w:name="_Toc98766866"/>
      <w:bookmarkStart w:id="9118" w:name="_Toc99703229"/>
      <w:bookmarkStart w:id="9119" w:name="_Toc106207019"/>
      <w:r>
        <w:t>8.3.10.3</w:t>
      </w:r>
      <w:r>
        <w:tab/>
        <w:t>Test Purpose</w:t>
      </w:r>
      <w:bookmarkEnd w:id="9112"/>
      <w:bookmarkEnd w:id="9113"/>
      <w:bookmarkEnd w:id="9114"/>
      <w:bookmarkEnd w:id="9115"/>
      <w:bookmarkEnd w:id="9116"/>
      <w:bookmarkEnd w:id="9117"/>
      <w:bookmarkEnd w:id="9118"/>
      <w:bookmarkEnd w:id="9119"/>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9120" w:name="_Toc74916125"/>
      <w:bookmarkStart w:id="9121" w:name="_Toc76114750"/>
      <w:bookmarkStart w:id="9122" w:name="_Toc76544636"/>
      <w:bookmarkStart w:id="9123" w:name="_Toc82536758"/>
      <w:bookmarkStart w:id="9124" w:name="_Toc89953051"/>
      <w:bookmarkStart w:id="9125" w:name="_Toc98766867"/>
      <w:bookmarkStart w:id="9126" w:name="_Toc99703230"/>
      <w:bookmarkStart w:id="9127" w:name="_Toc106207020"/>
      <w:r>
        <w:t>8.3.10.4</w:t>
      </w:r>
      <w:r>
        <w:tab/>
        <w:t>Method of test</w:t>
      </w:r>
      <w:bookmarkEnd w:id="9120"/>
      <w:bookmarkEnd w:id="9121"/>
      <w:bookmarkEnd w:id="9122"/>
      <w:bookmarkEnd w:id="9123"/>
      <w:bookmarkEnd w:id="9124"/>
      <w:bookmarkEnd w:id="9125"/>
      <w:bookmarkEnd w:id="9126"/>
      <w:bookmarkEnd w:id="9127"/>
    </w:p>
    <w:p w14:paraId="012C8995" w14:textId="77777777" w:rsidR="00E335AD" w:rsidRDefault="00E335AD" w:rsidP="00E335AD">
      <w:pPr>
        <w:pStyle w:val="Heading5"/>
      </w:pPr>
      <w:bookmarkStart w:id="9128" w:name="_Toc74916126"/>
      <w:bookmarkStart w:id="9129" w:name="_Toc76114751"/>
      <w:bookmarkStart w:id="9130" w:name="_Toc76544637"/>
      <w:bookmarkStart w:id="9131" w:name="_Toc82536759"/>
      <w:bookmarkStart w:id="9132" w:name="_Toc89953052"/>
      <w:bookmarkStart w:id="9133" w:name="_Toc98766868"/>
      <w:bookmarkStart w:id="9134" w:name="_Toc99703231"/>
      <w:bookmarkStart w:id="9135" w:name="_Toc106207021"/>
      <w:r>
        <w:t>8.3.10.4.1</w:t>
      </w:r>
      <w:r>
        <w:tab/>
        <w:t>Initial conditions</w:t>
      </w:r>
      <w:bookmarkEnd w:id="9128"/>
      <w:bookmarkEnd w:id="9129"/>
      <w:bookmarkEnd w:id="9130"/>
      <w:bookmarkEnd w:id="9131"/>
      <w:bookmarkEnd w:id="9132"/>
      <w:bookmarkEnd w:id="9133"/>
      <w:bookmarkEnd w:id="9134"/>
      <w:bookmarkEnd w:id="9135"/>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9136" w:name="_Toc74916127"/>
      <w:bookmarkStart w:id="9137" w:name="_Toc76114752"/>
      <w:bookmarkStart w:id="9138" w:name="_Toc76544638"/>
      <w:bookmarkStart w:id="9139" w:name="_Toc82536760"/>
      <w:bookmarkStart w:id="9140" w:name="_Toc89953053"/>
      <w:bookmarkStart w:id="9141" w:name="_Toc98766869"/>
      <w:bookmarkStart w:id="9142" w:name="_Toc99703232"/>
      <w:bookmarkStart w:id="9143" w:name="_Toc106207022"/>
      <w:r>
        <w:t>8.3.10.4.2</w:t>
      </w:r>
      <w:r>
        <w:tab/>
        <w:t>Procedure</w:t>
      </w:r>
      <w:bookmarkEnd w:id="9136"/>
      <w:bookmarkEnd w:id="9137"/>
      <w:bookmarkEnd w:id="9138"/>
      <w:bookmarkEnd w:id="9139"/>
      <w:bookmarkEnd w:id="9140"/>
      <w:bookmarkEnd w:id="9141"/>
      <w:bookmarkEnd w:id="9142"/>
      <w:bookmarkEnd w:id="9143"/>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8.05pt" o:ole="" fillcolor="window">
            <v:imagedata r:id="rId71" o:title=""/>
          </v:shape>
          <o:OLEObject Type="Embed" ProgID="Word.Picture.8" ShapeID="_x0000_i1055" DrawAspect="Content" ObjectID="_1717578126"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9144" w:name="_Toc74916128"/>
      <w:bookmarkStart w:id="9145" w:name="_Toc76114753"/>
      <w:bookmarkStart w:id="9146" w:name="_Toc76544639"/>
      <w:bookmarkStart w:id="9147" w:name="_Toc82536761"/>
      <w:bookmarkStart w:id="9148" w:name="_Toc89953054"/>
      <w:bookmarkStart w:id="9149" w:name="_Toc98766870"/>
      <w:bookmarkStart w:id="9150" w:name="_Toc99703233"/>
      <w:bookmarkStart w:id="9151" w:name="_Toc106207023"/>
      <w:r>
        <w:t>8.3.10.5</w:t>
      </w:r>
      <w:r>
        <w:tab/>
        <w:t>Test requirement</w:t>
      </w:r>
      <w:bookmarkEnd w:id="9144"/>
      <w:bookmarkEnd w:id="9145"/>
      <w:bookmarkEnd w:id="9146"/>
      <w:bookmarkEnd w:id="9147"/>
      <w:bookmarkEnd w:id="9148"/>
      <w:bookmarkEnd w:id="9149"/>
      <w:bookmarkEnd w:id="9150"/>
      <w:bookmarkEnd w:id="9151"/>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9152" w:name="MCCQCTEMPBM_00000053"/>
    <w:bookmarkStart w:id="9153" w:name="MCCQCTEMPBM_00000056"/>
    <w:p w14:paraId="284B12AD" w14:textId="77777777" w:rsidR="00E335AD" w:rsidRDefault="00E335AD" w:rsidP="00E335AD">
      <w:pPr>
        <w:rPr>
          <w:lang w:val="en-US"/>
        </w:rPr>
      </w:pPr>
      <w:r>
        <w:fldChar w:fldCharType="begin"/>
      </w:r>
      <w:r>
        <w:fldChar w:fldCharType="end"/>
      </w:r>
      <w:bookmarkStart w:id="9154" w:name="MCCQCTEMPBM_00000054"/>
      <w:bookmarkStart w:id="9155" w:name="MCCQCTEMPBM_00000057"/>
      <w:bookmarkEnd w:id="9152"/>
      <w:bookmarkEnd w:id="9153"/>
      <w:r>
        <w:fldChar w:fldCharType="begin"/>
      </w:r>
      <w:r>
        <w:fldChar w:fldCharType="end"/>
      </w:r>
      <w:bookmarkStart w:id="9156" w:name="MCCQCTEMPBM_00000055"/>
      <w:bookmarkStart w:id="9157" w:name="MCCQCTEMPBM_00000058"/>
      <w:bookmarkEnd w:id="9154"/>
      <w:bookmarkEnd w:id="9155"/>
      <w:r>
        <w:fldChar w:fldCharType="begin"/>
      </w:r>
      <w:r>
        <w:fldChar w:fldCharType="end"/>
      </w:r>
      <w:bookmarkEnd w:id="9156"/>
      <w:bookmarkEnd w:id="9157"/>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9158" w:name="_Toc21103058"/>
      <w:bookmarkStart w:id="9159" w:name="_Toc29810907"/>
      <w:bookmarkStart w:id="9160" w:name="_Toc36636267"/>
      <w:bookmarkStart w:id="9161" w:name="_Toc37273213"/>
      <w:bookmarkStart w:id="9162" w:name="_Toc45886301"/>
      <w:bookmarkStart w:id="9163" w:name="_Toc53183346"/>
      <w:bookmarkStart w:id="9164" w:name="_Toc58916055"/>
      <w:bookmarkStart w:id="9165" w:name="_Toc58918236"/>
      <w:bookmarkStart w:id="9166" w:name="_Toc66694106"/>
      <w:bookmarkStart w:id="9167" w:name="_Toc74916129"/>
      <w:bookmarkStart w:id="9168" w:name="_Toc76114754"/>
      <w:bookmarkStart w:id="9169" w:name="_Toc76544640"/>
      <w:bookmarkStart w:id="9170" w:name="_Toc82536762"/>
      <w:bookmarkStart w:id="9171" w:name="_Toc89953055"/>
      <w:bookmarkStart w:id="9172" w:name="_Toc98766871"/>
      <w:bookmarkStart w:id="9173" w:name="_Toc99703234"/>
      <w:bookmarkStart w:id="9174" w:name="_Toc106207024"/>
      <w:r w:rsidRPr="00931575">
        <w:t>8.4</w:t>
      </w:r>
      <w:r w:rsidRPr="00931575">
        <w:tab/>
        <w:t>OTA performance requirements for PRACH</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10B5FE76" w14:textId="77777777" w:rsidR="00C45907" w:rsidRPr="00931575" w:rsidRDefault="00C45907" w:rsidP="00C45907">
      <w:pPr>
        <w:pStyle w:val="Heading3"/>
      </w:pPr>
      <w:bookmarkStart w:id="9175" w:name="_Toc21103059"/>
      <w:bookmarkStart w:id="9176" w:name="_Toc29810908"/>
      <w:bookmarkStart w:id="9177" w:name="_Toc36636268"/>
      <w:bookmarkStart w:id="9178" w:name="_Toc37273214"/>
      <w:bookmarkStart w:id="9179" w:name="_Toc45886302"/>
      <w:bookmarkStart w:id="9180" w:name="_Toc53183347"/>
      <w:bookmarkStart w:id="9181" w:name="_Toc58916056"/>
      <w:bookmarkStart w:id="9182" w:name="_Toc58918237"/>
      <w:bookmarkStart w:id="9183" w:name="_Toc66694107"/>
      <w:bookmarkStart w:id="9184" w:name="_Toc74916130"/>
      <w:bookmarkStart w:id="9185" w:name="_Toc76114755"/>
      <w:bookmarkStart w:id="9186" w:name="_Toc76544641"/>
      <w:bookmarkStart w:id="9187" w:name="_Toc82536763"/>
      <w:bookmarkStart w:id="9188" w:name="_Toc89953056"/>
      <w:bookmarkStart w:id="9189" w:name="_Toc98766872"/>
      <w:bookmarkStart w:id="9190" w:name="_Toc99703235"/>
      <w:bookmarkStart w:id="9191" w:name="_Toc106207025"/>
      <w:r w:rsidRPr="00931575">
        <w:t>8.4.1</w:t>
      </w:r>
      <w:r w:rsidRPr="00931575">
        <w:tab/>
        <w:t>PRACH false alarm probability and missed detection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30EFAE30" w14:textId="77777777" w:rsidR="00C45907" w:rsidRPr="00931575" w:rsidRDefault="00C45907" w:rsidP="00C45907">
      <w:pPr>
        <w:pStyle w:val="Heading4"/>
        <w:rPr>
          <w:lang w:eastAsia="zh-CN"/>
        </w:rPr>
      </w:pPr>
      <w:bookmarkStart w:id="9192" w:name="_Toc21103060"/>
      <w:bookmarkStart w:id="9193" w:name="_Toc29810909"/>
      <w:bookmarkStart w:id="9194" w:name="_Toc36636269"/>
      <w:bookmarkStart w:id="9195" w:name="_Toc37273215"/>
      <w:bookmarkStart w:id="9196" w:name="_Toc45886303"/>
      <w:bookmarkStart w:id="9197" w:name="_Toc53183348"/>
      <w:bookmarkStart w:id="9198" w:name="_Toc58916057"/>
      <w:bookmarkStart w:id="9199" w:name="_Toc58918238"/>
      <w:bookmarkStart w:id="9200" w:name="_Toc66694108"/>
      <w:bookmarkStart w:id="9201" w:name="_Toc74916131"/>
      <w:bookmarkStart w:id="9202" w:name="_Toc76114756"/>
      <w:bookmarkStart w:id="9203" w:name="_Toc76544642"/>
      <w:bookmarkStart w:id="9204" w:name="_Toc82536764"/>
      <w:bookmarkStart w:id="9205" w:name="_Toc89953057"/>
      <w:bookmarkStart w:id="9206" w:name="_Toc98766873"/>
      <w:bookmarkStart w:id="9207" w:name="_Toc99703236"/>
      <w:bookmarkStart w:id="9208" w:name="_Toc106207026"/>
      <w:r w:rsidRPr="00931575">
        <w:t>8.4.1.1</w:t>
      </w:r>
      <w:r w:rsidRPr="00931575">
        <w:tab/>
        <w:t>Definition and applicability</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9209" w:name="_Toc21103061"/>
      <w:bookmarkStart w:id="9210" w:name="_Toc29810910"/>
      <w:bookmarkStart w:id="9211"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7777777" w:rsidR="00475999" w:rsidRPr="002A5B4B" w:rsidRDefault="00475999" w:rsidP="00475999">
      <w:pPr>
        <w:rPr>
          <w:rFonts w:eastAsia="DengXian"/>
          <w:lang w:val="en-US" w:eastAsia="zh-CN"/>
        </w:rPr>
      </w:pPr>
      <w:bookmarkStart w:id="9212" w:name="_Toc37273216"/>
      <w:bookmarkStart w:id="9213" w:name="_Toc45886304"/>
      <w:bookmarkStart w:id="9214" w:name="_Toc53183349"/>
      <w:bookmarkStart w:id="9215" w:name="_Toc58916058"/>
      <w:bookmarkStart w:id="9216" w:name="_Toc58918239"/>
      <w:bookmarkStart w:id="9217" w:name="_Toc66694109"/>
      <w:bookmarkStart w:id="9218" w:name="_Toc74916132"/>
      <w:bookmarkStart w:id="9219" w:name="_Toc76114757"/>
      <w:bookmarkStart w:id="9220" w:name="_Toc76544643"/>
      <w:bookmarkStart w:id="9221" w:name="_Toc82536765"/>
      <w:bookmarkStart w:id="9222" w:name="_Toc89953058"/>
      <w:bookmarkStart w:id="9223" w:name="_Toc98766874"/>
      <w:bookmarkStart w:id="9224"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xml:space="preserve">) are optional.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9225" w:name="_Toc106207027"/>
      <w:r w:rsidRPr="00931575">
        <w:t>8.4.1.</w:t>
      </w:r>
      <w:r w:rsidRPr="00931575">
        <w:rPr>
          <w:rFonts w:hint="eastAsia"/>
        </w:rPr>
        <w:t>2</w:t>
      </w:r>
      <w:r w:rsidRPr="00931575">
        <w:tab/>
        <w:t>Minimum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9226" w:name="_Toc21103062"/>
      <w:bookmarkStart w:id="9227" w:name="_Toc29810911"/>
      <w:bookmarkStart w:id="9228" w:name="_Toc36636271"/>
      <w:bookmarkStart w:id="9229" w:name="_Toc37273217"/>
      <w:bookmarkStart w:id="9230" w:name="_Toc45886305"/>
      <w:bookmarkStart w:id="9231" w:name="_Toc53183350"/>
      <w:bookmarkStart w:id="9232" w:name="_Toc58916059"/>
      <w:bookmarkStart w:id="9233" w:name="_Toc58918240"/>
      <w:bookmarkStart w:id="9234" w:name="_Toc66694110"/>
      <w:bookmarkStart w:id="9235" w:name="_Toc74916133"/>
      <w:bookmarkStart w:id="9236" w:name="_Toc76114758"/>
      <w:bookmarkStart w:id="9237" w:name="_Toc76544644"/>
      <w:bookmarkStart w:id="9238" w:name="_Toc82536766"/>
      <w:bookmarkStart w:id="9239" w:name="_Toc89953059"/>
      <w:bookmarkStart w:id="9240" w:name="_Toc98766875"/>
      <w:bookmarkStart w:id="9241" w:name="_Toc99703238"/>
      <w:bookmarkStart w:id="9242" w:name="_Toc106207028"/>
      <w:r w:rsidRPr="00931575">
        <w:t>8.4.1.3</w:t>
      </w:r>
      <w:r w:rsidRPr="00931575">
        <w:tab/>
        <w:t>Test purpose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9243" w:name="_Toc21103063"/>
      <w:bookmarkStart w:id="9244" w:name="_Toc29810912"/>
      <w:bookmarkStart w:id="9245" w:name="_Toc36636272"/>
      <w:bookmarkStart w:id="9246" w:name="_Toc37273218"/>
      <w:bookmarkStart w:id="9247" w:name="_Toc45886306"/>
      <w:bookmarkStart w:id="9248" w:name="_Toc53183351"/>
      <w:bookmarkStart w:id="9249" w:name="_Toc58916060"/>
      <w:bookmarkStart w:id="9250" w:name="_Toc58918241"/>
      <w:bookmarkStart w:id="9251" w:name="_Toc66694111"/>
      <w:bookmarkStart w:id="9252" w:name="_Toc74916134"/>
      <w:bookmarkStart w:id="9253" w:name="_Toc76114759"/>
      <w:bookmarkStart w:id="9254" w:name="_Toc76544645"/>
      <w:bookmarkStart w:id="9255" w:name="_Toc82536767"/>
      <w:bookmarkStart w:id="9256" w:name="_Toc89953060"/>
      <w:bookmarkStart w:id="9257" w:name="_Toc98766876"/>
      <w:bookmarkStart w:id="9258" w:name="_Toc99703239"/>
      <w:bookmarkStart w:id="9259" w:name="_Toc106207029"/>
      <w:r w:rsidRPr="00931575">
        <w:t>8.4.1.4</w:t>
      </w:r>
      <w:r w:rsidRPr="00931575">
        <w:tab/>
        <w:t>Method of test</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290AC8DA" w14:textId="77777777" w:rsidR="00C45907" w:rsidRPr="00931575" w:rsidRDefault="00C45907" w:rsidP="00C45907">
      <w:pPr>
        <w:pStyle w:val="Heading5"/>
        <w:rPr>
          <w:lang w:eastAsia="zh-CN"/>
        </w:rPr>
      </w:pPr>
      <w:bookmarkStart w:id="9260" w:name="_Toc21103064"/>
      <w:bookmarkStart w:id="9261" w:name="_Toc29810913"/>
      <w:bookmarkStart w:id="9262" w:name="_Toc36636273"/>
      <w:bookmarkStart w:id="9263" w:name="_Toc37273219"/>
      <w:bookmarkStart w:id="9264" w:name="_Toc45886307"/>
      <w:bookmarkStart w:id="9265" w:name="_Toc53183352"/>
      <w:bookmarkStart w:id="9266" w:name="_Toc58916061"/>
      <w:bookmarkStart w:id="9267" w:name="_Toc58918242"/>
      <w:bookmarkStart w:id="9268" w:name="_Toc66694112"/>
      <w:bookmarkStart w:id="9269" w:name="_Toc74916135"/>
      <w:bookmarkStart w:id="9270" w:name="_Toc76114760"/>
      <w:bookmarkStart w:id="9271" w:name="_Toc76544646"/>
      <w:bookmarkStart w:id="9272" w:name="_Toc82536768"/>
      <w:bookmarkStart w:id="9273" w:name="_Toc89953061"/>
      <w:bookmarkStart w:id="9274" w:name="_Toc98766877"/>
      <w:bookmarkStart w:id="9275" w:name="_Toc99703240"/>
      <w:bookmarkStart w:id="9276" w:name="_Toc106207030"/>
      <w:r w:rsidRPr="00931575">
        <w:t>8.4.1.4.1</w:t>
      </w:r>
      <w:r w:rsidRPr="00931575">
        <w:tab/>
        <w:t>Initial conditions</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927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9278" w:name="_Toc29810914"/>
      <w:bookmarkStart w:id="9279" w:name="_Toc36636274"/>
      <w:bookmarkStart w:id="9280" w:name="_Toc37273220"/>
      <w:bookmarkStart w:id="9281" w:name="_Toc45886308"/>
      <w:bookmarkStart w:id="9282" w:name="_Toc53183353"/>
      <w:bookmarkStart w:id="9283" w:name="_Toc58916062"/>
      <w:bookmarkStart w:id="9284" w:name="_Toc58918243"/>
      <w:bookmarkStart w:id="9285" w:name="_Toc66694113"/>
      <w:bookmarkStart w:id="9286" w:name="_Toc74916136"/>
      <w:bookmarkStart w:id="9287" w:name="_Toc76114761"/>
      <w:bookmarkStart w:id="9288" w:name="_Toc76544647"/>
      <w:bookmarkStart w:id="9289" w:name="_Toc82536769"/>
      <w:bookmarkStart w:id="9290" w:name="_Toc89953062"/>
      <w:bookmarkStart w:id="9291" w:name="_Toc98766878"/>
      <w:bookmarkStart w:id="9292" w:name="_Toc99703241"/>
      <w:bookmarkStart w:id="9293" w:name="_Toc106207031"/>
      <w:r w:rsidRPr="00931575">
        <w:t>8.4.1.4.2</w:t>
      </w:r>
      <w:r w:rsidRPr="00931575">
        <w:tab/>
        <w:t>Procedure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2311068" w14:textId="77777777" w:rsidR="00475999" w:rsidRPr="002A5B4B" w:rsidRDefault="00475999" w:rsidP="0047599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47599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65pt" o:ole="" fillcolor="window">
            <v:imagedata r:id="rId80" o:title=""/>
          </v:shape>
          <o:OLEObject Type="Embed" ProgID="Word.Picture.8" ShapeID="_x0000_i1056" DrawAspect="Content" ObjectID="_1717578127" r:id="rId81"/>
        </w:object>
      </w:r>
    </w:p>
    <w:p w14:paraId="08A90166" w14:textId="77777777" w:rsidR="00C45907" w:rsidRPr="00931575" w:rsidRDefault="00C45907" w:rsidP="00136C94">
      <w:pPr>
        <w:pStyle w:val="TF"/>
      </w:pPr>
      <w:r w:rsidRPr="00931575">
        <w:t>Figure 8.4.1.4.2-1: PRACH preamble test pattern</w:t>
      </w:r>
    </w:p>
    <w:p w14:paraId="7E1BBC08" w14:textId="66E79EEC" w:rsidR="000F63BD" w:rsidRPr="002A5B4B" w:rsidRDefault="000F63BD" w:rsidP="000F63BD">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15pt" o:ole="">
            <v:imagedata r:id="rId82" o:title=""/>
          </v:shape>
          <o:OLEObject Type="Embed" ProgID="Visio.Drawing.11" ShapeID="_x0000_i1057" DrawAspect="Content" ObjectID="_1717578128"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0F63BD">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75pt;height:128.15pt" o:ole="">
            <v:imagedata r:id="rId84" o:title=""/>
          </v:shape>
          <o:OLEObject Type="Embed" ProgID="Visio.Drawing.11" ShapeID="_x0000_i1058" DrawAspect="Content" ObjectID="_1717578129" r:id="rId85"/>
        </w:object>
      </w:r>
    </w:p>
    <w:p w14:paraId="7C1ED3DE" w14:textId="06E2C4B7" w:rsidR="00C45907"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0F63BD">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0F63BD">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0F63BD">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0F63BD"/>
    <w:p w14:paraId="45B2DDEA" w14:textId="32064A26" w:rsidR="00C45907" w:rsidRPr="00931575" w:rsidRDefault="00C45907" w:rsidP="00C45907">
      <w:pPr>
        <w:pStyle w:val="Heading4"/>
        <w:rPr>
          <w:lang w:eastAsia="zh-CN"/>
        </w:rPr>
      </w:pPr>
      <w:bookmarkStart w:id="9294" w:name="_Toc21103066"/>
      <w:bookmarkStart w:id="9295" w:name="_Toc29810915"/>
      <w:bookmarkStart w:id="9296" w:name="_Toc36636275"/>
      <w:bookmarkStart w:id="9297" w:name="_Toc37273221"/>
      <w:bookmarkStart w:id="9298" w:name="_Toc45886309"/>
      <w:bookmarkStart w:id="9299" w:name="_Toc53183354"/>
      <w:bookmarkStart w:id="9300" w:name="_Toc58916063"/>
      <w:bookmarkStart w:id="9301" w:name="_Toc58918244"/>
      <w:bookmarkStart w:id="9302" w:name="_Toc66694114"/>
      <w:bookmarkStart w:id="9303" w:name="_Toc74916137"/>
      <w:bookmarkStart w:id="9304" w:name="_Toc76114762"/>
      <w:bookmarkStart w:id="9305" w:name="_Toc76544648"/>
      <w:bookmarkStart w:id="9306" w:name="_Toc82536770"/>
      <w:bookmarkStart w:id="9307" w:name="_Toc89953063"/>
      <w:bookmarkStart w:id="9308" w:name="_Toc98766879"/>
      <w:bookmarkStart w:id="9309" w:name="_Toc99703242"/>
      <w:bookmarkStart w:id="9310" w:name="_Toc106207032"/>
      <w:r w:rsidRPr="00931575">
        <w:t>8.4.1.5</w:t>
      </w:r>
      <w:r w:rsidRPr="00931575">
        <w:tab/>
        <w:t>Test requirement</w:t>
      </w:r>
      <w:bookmarkEnd w:id="9294"/>
      <w:bookmarkEnd w:id="9295"/>
      <w:bookmarkEnd w:id="9296"/>
      <w:bookmarkEnd w:id="9297"/>
      <w:r w:rsidR="00E25B82" w:rsidRPr="00931575">
        <w:t xml:space="preserve"> for Normal Mode</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79F833FE" w14:textId="77777777" w:rsidR="00C45907" w:rsidRPr="00931575" w:rsidRDefault="00C45907" w:rsidP="00C45907">
      <w:pPr>
        <w:pStyle w:val="Heading5"/>
        <w:rPr>
          <w:rFonts w:cs="Arial"/>
          <w:i/>
          <w:iCs/>
          <w:szCs w:val="22"/>
          <w:lang w:eastAsia="zh-CN"/>
        </w:rPr>
      </w:pPr>
      <w:bookmarkStart w:id="9311" w:name="_Toc21103067"/>
      <w:bookmarkStart w:id="9312" w:name="_Toc29810916"/>
      <w:bookmarkStart w:id="9313" w:name="_Toc36636276"/>
      <w:bookmarkStart w:id="9314" w:name="_Toc37273222"/>
      <w:bookmarkStart w:id="9315" w:name="_Toc45886310"/>
      <w:bookmarkStart w:id="9316" w:name="_Toc53183355"/>
      <w:bookmarkStart w:id="9317" w:name="_Toc58916064"/>
      <w:bookmarkStart w:id="9318" w:name="_Toc58918245"/>
      <w:bookmarkStart w:id="9319" w:name="_Toc66694115"/>
      <w:bookmarkStart w:id="9320" w:name="_Toc74916138"/>
      <w:bookmarkStart w:id="9321" w:name="_Toc76114763"/>
      <w:bookmarkStart w:id="9322" w:name="_Toc76544649"/>
      <w:bookmarkStart w:id="9323" w:name="_Toc82536771"/>
      <w:bookmarkStart w:id="9324" w:name="_Toc89953064"/>
      <w:bookmarkStart w:id="9325" w:name="_Toc98766880"/>
      <w:bookmarkStart w:id="9326" w:name="_Toc99703243"/>
      <w:bookmarkStart w:id="9327" w:name="_Toc10620703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9328" w:name="_Toc21103068"/>
      <w:bookmarkStart w:id="9329" w:name="_Toc29810917"/>
      <w:bookmarkStart w:id="9330" w:name="_Toc36636277"/>
      <w:bookmarkStart w:id="9331" w:name="_Toc37273223"/>
      <w:bookmarkStart w:id="9332" w:name="_Toc45886313"/>
      <w:bookmarkStart w:id="9333" w:name="_Toc53183358"/>
      <w:bookmarkStart w:id="9334" w:name="_Toc58916067"/>
      <w:bookmarkStart w:id="9335" w:name="_Toc58918248"/>
      <w:bookmarkStart w:id="9336" w:name="_Toc66694118"/>
      <w:bookmarkStart w:id="9337" w:name="_Toc74916139"/>
      <w:bookmarkStart w:id="9338" w:name="_Toc76114764"/>
      <w:bookmarkStart w:id="9339" w:name="_Toc76544650"/>
      <w:bookmarkStart w:id="9340" w:name="_Toc82536772"/>
      <w:bookmarkStart w:id="9341" w:name="_Toc89953065"/>
      <w:bookmarkStart w:id="9342" w:name="_Toc98766881"/>
      <w:bookmarkStart w:id="9343" w:name="_Toc99703244"/>
      <w:bookmarkStart w:id="9344" w:name="_Toc1062070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9345" w:name="_Toc45886311"/>
      <w:bookmarkStart w:id="9346" w:name="_Toc53183356"/>
      <w:bookmarkStart w:id="9347" w:name="_Toc58916065"/>
      <w:bookmarkStart w:id="9348" w:name="_Toc58918246"/>
      <w:bookmarkStart w:id="9349" w:name="_Toc66694116"/>
      <w:bookmarkStart w:id="9350" w:name="_Toc74916140"/>
      <w:bookmarkStart w:id="9351" w:name="_Toc76114765"/>
      <w:bookmarkStart w:id="9352" w:name="_Toc76544651"/>
      <w:bookmarkStart w:id="9353" w:name="_Toc82536773"/>
      <w:bookmarkStart w:id="9354" w:name="_Toc89953066"/>
      <w:bookmarkStart w:id="9355" w:name="_Toc98766882"/>
      <w:bookmarkStart w:id="9356" w:name="_Toc99703245"/>
      <w:bookmarkStart w:id="9357" w:name="_Toc106207035"/>
      <w:r w:rsidRPr="00931575">
        <w:t>8.4.1.6</w:t>
      </w:r>
      <w:r w:rsidRPr="00931575">
        <w:tab/>
        <w:t>Test requirement for high speed train</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44D4CB18" w14:textId="77777777" w:rsidR="002C0692" w:rsidRPr="00931575" w:rsidRDefault="002C0692" w:rsidP="0096131C">
      <w:pPr>
        <w:pStyle w:val="Heading5"/>
        <w:rPr>
          <w:rFonts w:cs="Arial"/>
          <w:i/>
          <w:iCs/>
          <w:szCs w:val="22"/>
        </w:rPr>
      </w:pPr>
      <w:bookmarkStart w:id="9358" w:name="_Toc45886312"/>
      <w:bookmarkStart w:id="9359" w:name="_Toc53183357"/>
      <w:bookmarkStart w:id="9360" w:name="_Toc58916066"/>
      <w:bookmarkStart w:id="9361" w:name="_Toc58918247"/>
      <w:bookmarkStart w:id="9362" w:name="_Toc66694117"/>
      <w:bookmarkStart w:id="9363" w:name="_Toc74916141"/>
      <w:bookmarkStart w:id="9364" w:name="_Toc76114766"/>
      <w:bookmarkStart w:id="9365" w:name="_Toc76544652"/>
      <w:bookmarkStart w:id="9366" w:name="_Toc82536774"/>
      <w:bookmarkStart w:id="9367" w:name="_Toc89953067"/>
      <w:bookmarkStart w:id="9368" w:name="_Toc98766883"/>
      <w:bookmarkStart w:id="9369" w:name="_Toc99703246"/>
      <w:bookmarkStart w:id="9370" w:name="_Toc1062070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333C5F">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333C5F">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01E420E3" w:rsidR="002C0692" w:rsidRDefault="002C0692" w:rsidP="00136C94">
      <w:pPr>
        <w:rPr>
          <w:noProof/>
        </w:rPr>
      </w:pPr>
    </w:p>
    <w:p w14:paraId="0A7B1D34" w14:textId="77777777" w:rsidR="00FD2304" w:rsidRPr="002A5B4B" w:rsidRDefault="00FD2304" w:rsidP="00FD2304">
      <w:pPr>
        <w:pStyle w:val="Heading5"/>
        <w:rPr>
          <w:rFonts w:eastAsia="DengXian"/>
          <w:i/>
          <w:iCs/>
        </w:rPr>
      </w:pPr>
      <w:bookmarkStart w:id="9371" w:name="_Toc106207037"/>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9371"/>
    </w:p>
    <w:p w14:paraId="301C0D49" w14:textId="77777777" w:rsidR="00FD2304" w:rsidRPr="002A5B4B" w:rsidRDefault="00FD2304" w:rsidP="00FD2304">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FD2304">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FD2304">
            <w:pPr>
              <w:pStyle w:val="TAH"/>
              <w:rPr>
                <w:rFonts w:eastAsia="DengXian"/>
              </w:rPr>
            </w:pPr>
            <w:r w:rsidRPr="002A5B4B">
              <w:rPr>
                <w:rFonts w:eastAsia="DengXian"/>
              </w:rPr>
              <w:t>Number of</w:t>
            </w:r>
          </w:p>
          <w:p w14:paraId="2B819075" w14:textId="77777777" w:rsidR="00FD2304" w:rsidRPr="002A5B4B" w:rsidRDefault="00FD2304" w:rsidP="00FD2304">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FD2304">
            <w:pPr>
              <w:pStyle w:val="TAH"/>
              <w:rPr>
                <w:rFonts w:eastAsia="DengXian"/>
              </w:rPr>
            </w:pPr>
            <w:r w:rsidRPr="002A5B4B">
              <w:rPr>
                <w:rFonts w:eastAsia="DengXian"/>
              </w:rPr>
              <w:t>Number of</w:t>
            </w:r>
          </w:p>
          <w:p w14:paraId="342A74A3" w14:textId="77777777" w:rsidR="00FD2304" w:rsidRPr="002A5B4B" w:rsidRDefault="00FD2304" w:rsidP="00FD2304">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FD2304">
            <w:pPr>
              <w:pStyle w:val="TAH"/>
              <w:rPr>
                <w:rFonts w:eastAsia="DengXian"/>
              </w:rPr>
            </w:pPr>
            <w:r w:rsidRPr="002A5B4B">
              <w:rPr>
                <w:rFonts w:eastAsia="DengXian"/>
              </w:rPr>
              <w:t>Propagation</w:t>
            </w:r>
          </w:p>
          <w:p w14:paraId="5959270A" w14:textId="77777777" w:rsidR="00FD2304" w:rsidRPr="002A5B4B" w:rsidRDefault="00FD2304" w:rsidP="00FD2304">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FD2304">
            <w:pPr>
              <w:pStyle w:val="TAH"/>
              <w:rPr>
                <w:rFonts w:eastAsia="DengXian"/>
              </w:rPr>
            </w:pPr>
            <w:r w:rsidRPr="002A5B4B">
              <w:rPr>
                <w:rFonts w:eastAsia="DengXian"/>
              </w:rPr>
              <w:t>Frequency</w:t>
            </w:r>
          </w:p>
          <w:p w14:paraId="268BD722" w14:textId="77777777" w:rsidR="00FD2304" w:rsidRPr="002A5B4B" w:rsidRDefault="00FD2304" w:rsidP="00FD2304">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FD2304">
            <w:pPr>
              <w:pStyle w:val="TAH"/>
              <w:rPr>
                <w:rFonts w:eastAsia="DengXian"/>
              </w:rPr>
            </w:pPr>
            <w:r w:rsidRPr="002A5B4B">
              <w:rPr>
                <w:rFonts w:eastAsia="DengXian" w:cs="Arial"/>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FD2304">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FD2304">
            <w:pPr>
              <w:pStyle w:val="TAH"/>
              <w:rPr>
                <w:rFonts w:eastAsia="DengXian"/>
              </w:rPr>
            </w:pPr>
          </w:p>
        </w:tc>
        <w:tc>
          <w:tcPr>
            <w:tcW w:w="0" w:type="auto"/>
            <w:vMerge/>
            <w:vAlign w:val="center"/>
          </w:tcPr>
          <w:p w14:paraId="0387C1FD" w14:textId="77777777" w:rsidR="00FD2304" w:rsidRPr="002A5B4B" w:rsidRDefault="00FD2304" w:rsidP="00FD2304">
            <w:pPr>
              <w:pStyle w:val="TAH"/>
              <w:rPr>
                <w:rFonts w:eastAsia="DengXian"/>
              </w:rPr>
            </w:pPr>
          </w:p>
        </w:tc>
        <w:tc>
          <w:tcPr>
            <w:tcW w:w="0" w:type="auto"/>
            <w:vMerge/>
            <w:vAlign w:val="center"/>
          </w:tcPr>
          <w:p w14:paraId="0A29B080" w14:textId="77777777" w:rsidR="00FD2304" w:rsidRPr="002A5B4B" w:rsidRDefault="00FD2304" w:rsidP="00FD2304">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FD2304">
            <w:pPr>
              <w:pStyle w:val="TAH"/>
              <w:rPr>
                <w:rFonts w:eastAsia="DengXian"/>
              </w:rPr>
            </w:pPr>
            <w:r w:rsidRPr="002A5B4B">
              <w:rPr>
                <w:rFonts w:eastAsia="DengXian" w:cs="Arial"/>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FD2304">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FD2304">
            <w:pPr>
              <w:pStyle w:val="TAC"/>
              <w:rPr>
                <w:lang w:eastAsia="zh-CN"/>
              </w:rPr>
            </w:pPr>
            <w:r w:rsidRPr="002A5B4B">
              <w:t>2</w:t>
            </w:r>
          </w:p>
        </w:tc>
        <w:tc>
          <w:tcPr>
            <w:tcW w:w="0" w:type="auto"/>
            <w:vAlign w:val="center"/>
          </w:tcPr>
          <w:p w14:paraId="56B420E5" w14:textId="77777777" w:rsidR="00FD2304" w:rsidRPr="002A5B4B" w:rsidRDefault="00FD2304" w:rsidP="00FD2304">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FD2304">
            <w:pPr>
              <w:pStyle w:val="TAC"/>
              <w:rPr>
                <w:lang w:eastAsia="zh-CN"/>
              </w:rPr>
            </w:pPr>
            <w:r w:rsidRPr="002A5B4B">
              <w:rPr>
                <w:lang w:eastAsia="zh-CN"/>
              </w:rPr>
              <w:t>19444 Hz</w:t>
            </w:r>
          </w:p>
        </w:tc>
        <w:tc>
          <w:tcPr>
            <w:tcW w:w="0" w:type="auto"/>
            <w:vAlign w:val="center"/>
          </w:tcPr>
          <w:p w14:paraId="6EECB20B" w14:textId="77777777" w:rsidR="00FD2304" w:rsidRPr="002A5B4B" w:rsidRDefault="00FD2304" w:rsidP="00FD2304">
            <w:pPr>
              <w:pStyle w:val="TAC"/>
              <w:rPr>
                <w:lang w:eastAsia="zh-CN"/>
              </w:rPr>
            </w:pPr>
            <w:r>
              <w:t>[</w:t>
            </w:r>
            <w:r w:rsidRPr="00084EE9">
              <w:t>-9.8</w:t>
            </w:r>
            <w:r>
              <w:t>]</w:t>
            </w:r>
          </w:p>
        </w:tc>
      </w:tr>
    </w:tbl>
    <w:p w14:paraId="27CE45F6" w14:textId="77777777" w:rsidR="00FD2304" w:rsidRDefault="00FD2304" w:rsidP="00136C94">
      <w:pPr>
        <w:rPr>
          <w:noProof/>
        </w:rPr>
      </w:pPr>
    </w:p>
    <w:p w14:paraId="38653497" w14:textId="77777777" w:rsidR="00AB48FC" w:rsidRDefault="00AB48FC" w:rsidP="00AB48FC">
      <w:pPr>
        <w:pStyle w:val="Heading4"/>
        <w:rPr>
          <w:lang w:eastAsia="zh-CN"/>
        </w:rPr>
      </w:pPr>
      <w:bookmarkStart w:id="9372" w:name="_Toc74916142"/>
      <w:bookmarkStart w:id="9373" w:name="_Toc76114767"/>
      <w:bookmarkStart w:id="9374" w:name="_Toc76544653"/>
      <w:bookmarkStart w:id="9375" w:name="_Toc82536775"/>
      <w:bookmarkStart w:id="9376" w:name="_Toc89953068"/>
      <w:bookmarkStart w:id="9377" w:name="_Toc98766884"/>
      <w:bookmarkStart w:id="9378" w:name="_Toc99703247"/>
      <w:bookmarkStart w:id="9379" w:name="_Toc10620703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372"/>
      <w:bookmarkEnd w:id="9373"/>
      <w:bookmarkEnd w:id="9374"/>
      <w:bookmarkEnd w:id="9375"/>
      <w:bookmarkEnd w:id="9376"/>
      <w:bookmarkEnd w:id="9377"/>
      <w:bookmarkEnd w:id="9378"/>
      <w:bookmarkEnd w:id="9379"/>
    </w:p>
    <w:p w14:paraId="1D9F5568" w14:textId="77777777" w:rsidR="00AB48FC" w:rsidRDefault="00AB48FC" w:rsidP="00AB48FC">
      <w:pPr>
        <w:pStyle w:val="Heading5"/>
        <w:rPr>
          <w:rFonts w:cs="Arial"/>
          <w:i/>
          <w:iCs/>
          <w:szCs w:val="22"/>
        </w:rPr>
      </w:pPr>
      <w:bookmarkStart w:id="9380" w:name="_Toc74916143"/>
      <w:bookmarkStart w:id="9381" w:name="_Toc76114768"/>
      <w:bookmarkStart w:id="9382" w:name="_Toc76544654"/>
      <w:bookmarkStart w:id="9383" w:name="_Toc82536776"/>
      <w:bookmarkStart w:id="9384" w:name="_Toc89953069"/>
      <w:bookmarkStart w:id="9385" w:name="_Toc98766885"/>
      <w:bookmarkStart w:id="9386" w:name="_Toc99703248"/>
      <w:bookmarkStart w:id="9387" w:name="_Toc106207039"/>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380"/>
      <w:bookmarkEnd w:id="9381"/>
      <w:bookmarkEnd w:id="9382"/>
      <w:bookmarkEnd w:id="9383"/>
      <w:bookmarkEnd w:id="9384"/>
      <w:bookmarkEnd w:id="9385"/>
      <w:bookmarkEnd w:id="9386"/>
      <w:bookmarkEnd w:id="9387"/>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9388" w:name="_Toc21103069"/>
      <w:bookmarkStart w:id="9389" w:name="_Toc29810918"/>
      <w:bookmarkStart w:id="9390" w:name="_Toc36636278"/>
      <w:bookmarkStart w:id="9391" w:name="_Toc37273224"/>
      <w:bookmarkStart w:id="9392" w:name="_Toc45886314"/>
      <w:bookmarkStart w:id="9393" w:name="_Toc53183359"/>
      <w:bookmarkStart w:id="9394" w:name="_Toc58916068"/>
      <w:bookmarkStart w:id="9395" w:name="_Toc58918249"/>
      <w:bookmarkStart w:id="9396" w:name="_Toc66694119"/>
      <w:bookmarkStart w:id="9397" w:name="_Toc74916144"/>
      <w:bookmarkStart w:id="9398" w:name="_Toc76114769"/>
      <w:bookmarkStart w:id="9399" w:name="_Toc76544655"/>
      <w:bookmarkStart w:id="9400" w:name="_Toc82536777"/>
      <w:bookmarkStart w:id="9401" w:name="_Toc89953070"/>
      <w:bookmarkStart w:id="9402" w:name="_Toc98766886"/>
      <w:bookmarkStart w:id="9403" w:name="_Toc99703249"/>
      <w:bookmarkStart w:id="9404" w:name="_Toc106207040"/>
      <w:r w:rsidRPr="00931575">
        <w:t>Annex A (normative):</w:t>
      </w:r>
      <w:r w:rsidRPr="00931575">
        <w:br/>
        <w:t>Reference measurement channels</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16BCCEDA" w14:textId="77777777" w:rsidR="00C45907" w:rsidRPr="00931575" w:rsidRDefault="00C45907" w:rsidP="00C45907">
      <w:pPr>
        <w:pStyle w:val="Heading1"/>
      </w:pPr>
      <w:bookmarkStart w:id="9405" w:name="_Toc21103070"/>
      <w:bookmarkStart w:id="9406" w:name="_Toc29810919"/>
      <w:bookmarkStart w:id="9407" w:name="_Toc36636279"/>
      <w:bookmarkStart w:id="9408" w:name="_Toc37273225"/>
      <w:bookmarkStart w:id="9409" w:name="_Toc45886315"/>
      <w:bookmarkStart w:id="9410" w:name="_Toc53183360"/>
      <w:bookmarkStart w:id="9411" w:name="_Toc58916069"/>
      <w:bookmarkStart w:id="9412" w:name="_Toc58918250"/>
      <w:bookmarkStart w:id="9413" w:name="_Toc66694120"/>
      <w:bookmarkStart w:id="9414" w:name="_Toc74916145"/>
      <w:bookmarkStart w:id="9415" w:name="_Toc76114770"/>
      <w:bookmarkStart w:id="9416" w:name="_Toc76544656"/>
      <w:bookmarkStart w:id="9417" w:name="_Toc82536778"/>
      <w:bookmarkStart w:id="9418" w:name="_Toc89953071"/>
      <w:bookmarkStart w:id="9419" w:name="_Toc98766887"/>
      <w:bookmarkStart w:id="9420" w:name="_Toc99703250"/>
      <w:bookmarkStart w:id="9421" w:name="_Toc10620704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645850EB" w14:textId="77777777" w:rsidR="00C45907" w:rsidRPr="00931575" w:rsidRDefault="00C45907" w:rsidP="00136C94">
      <w:bookmarkStart w:id="9422" w:name="OLE_LINK15"/>
      <w:bookmarkStart w:id="942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9422"/>
      <w:bookmarkEnd w:id="9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9424" w:name="OLE_LINK11"/>
            <w:bookmarkStart w:id="9425" w:name="OLE_LINK12"/>
            <w:bookmarkStart w:id="9426" w:name="OLE_LINK13"/>
            <w:r w:rsidRPr="00931575">
              <w:t>Reference channel</w:t>
            </w:r>
          </w:p>
        </w:tc>
        <w:tc>
          <w:tcPr>
            <w:tcW w:w="923" w:type="dxa"/>
          </w:tcPr>
          <w:p w14:paraId="57E5AD3B" w14:textId="77777777" w:rsidR="00C45907" w:rsidRPr="00931575" w:rsidRDefault="00C45907" w:rsidP="00136C94">
            <w:pPr>
              <w:pStyle w:val="TAH"/>
            </w:pPr>
            <w:bookmarkStart w:id="9427" w:name="OLE_LINK32"/>
            <w:bookmarkStart w:id="9428" w:name="OLE_LINK33"/>
            <w:bookmarkStart w:id="9429" w:name="OLE_LINK40"/>
            <w:bookmarkStart w:id="9430" w:name="OLE_LINK41"/>
            <w:r w:rsidRPr="00931575">
              <w:rPr>
                <w:lang w:eastAsia="zh-CN"/>
              </w:rPr>
              <w:t>G-FR1-A1-1</w:t>
            </w:r>
            <w:bookmarkEnd w:id="9427"/>
            <w:bookmarkEnd w:id="9428"/>
            <w:bookmarkEnd w:id="9429"/>
            <w:bookmarkEnd w:id="9430"/>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9431" w:name="OLE_LINK19"/>
            <w:r w:rsidRPr="00931575">
              <w:rPr>
                <w:lang w:eastAsia="zh-CN"/>
              </w:rPr>
              <w:t>1</w:t>
            </w:r>
            <w:bookmarkEnd w:id="9431"/>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9432"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424"/>
      <w:bookmarkEnd w:id="9425"/>
      <w:bookmarkEnd w:id="9426"/>
      <w:bookmarkEnd w:id="9432"/>
    </w:tbl>
    <w:p w14:paraId="128CB7FB" w14:textId="2BE85009" w:rsidR="00C45907" w:rsidRDefault="00C45907" w:rsidP="00136C94">
      <w:pPr>
        <w:rPr>
          <w:lang w:eastAsia="zh-CN"/>
        </w:rPr>
      </w:pPr>
    </w:p>
    <w:p w14:paraId="268458D0" w14:textId="265E29DF" w:rsidR="00D6143F" w:rsidRDefault="00D6143F" w:rsidP="00D6143F">
      <w:pPr>
        <w:pStyle w:val="TH"/>
        <w:rPr>
          <w:lang w:eastAsia="zh-CN"/>
        </w:rPr>
      </w:pPr>
      <w:bookmarkStart w:id="9433" w:name="_Hlk74911322"/>
      <w:r>
        <w:rPr>
          <w:lang w:eastAsia="zh-CN"/>
        </w:rPr>
        <w:t>Table A.1-1a: FRC parameters for band n46</w:t>
      </w:r>
      <w:r>
        <w:rPr>
          <w:rFonts w:hint="eastAsia"/>
          <w:lang w:val="en-US" w:eastAsia="zh-CN"/>
        </w:rPr>
        <w:t>,</w:t>
      </w:r>
      <w:r>
        <w:rPr>
          <w:lang w:eastAsia="zh-CN"/>
        </w:rPr>
        <w:t xml:space="preserve"> n96</w:t>
      </w:r>
      <w:r>
        <w:rPr>
          <w:rFonts w:hint="eastAsia"/>
          <w:lang w:val="en-US" w:eastAsia="zh-CN"/>
        </w:rPr>
        <w:t xml:space="preserve"> and n102</w:t>
      </w:r>
      <w:r>
        <w:rPr>
          <w:lang w:eastAsia="zh-CN"/>
        </w:rPr>
        <w:t xml:space="preserve">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pt;height:12.2pt" o:ole="">
                  <v:imagedata r:id="rId87" o:title=""/>
                </v:shape>
                <o:OLEObject Type="Embed" ProgID="Equation.3" ShapeID="_x0000_i1059" DrawAspect="Content" ObjectID="_1717578130" r:id="rId88"/>
              </w:object>
            </w:r>
            <w:r>
              <w:rPr>
                <w:rFonts w:hint="eastAsia"/>
              </w:rPr>
              <w:t xml:space="preserve">= 2, </w:t>
            </w:r>
            <w:r>
              <w:object w:dxaOrig="120" w:dyaOrig="240" w14:anchorId="6B238D6B">
                <v:shape id="_x0000_i1060" type="#_x0000_t75" style="width:5.5pt;height:12.2pt" o:ole="">
                  <v:imagedata r:id="rId89" o:title=""/>
                </v:shape>
                <o:OLEObject Type="Embed" ProgID="Equation.3" ShapeID="_x0000_i1060" DrawAspect="Content" ObjectID="_1717578131"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2pt;height:12.2pt" o:ole="">
                  <v:imagedata r:id="rId91" o:title=""/>
                </v:shape>
                <o:OLEObject Type="Embed" ProgID="Equation.DSMT4" ShapeID="_x0000_i1061" DrawAspect="Content" ObjectID="_1717578132" r:id="rId92"/>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9433"/>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9434"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434"/>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9435" w:name="_Toc21103071"/>
      <w:bookmarkStart w:id="9436" w:name="_Toc29810920"/>
      <w:bookmarkStart w:id="9437" w:name="_Toc36636280"/>
      <w:bookmarkStart w:id="9438" w:name="_Toc37273226"/>
      <w:bookmarkStart w:id="9439" w:name="_Toc45886316"/>
      <w:bookmarkStart w:id="9440" w:name="_Toc53183361"/>
      <w:bookmarkStart w:id="9441" w:name="_Toc58916070"/>
      <w:bookmarkStart w:id="9442" w:name="_Toc58918251"/>
      <w:bookmarkStart w:id="9443" w:name="_Toc66694121"/>
      <w:bookmarkStart w:id="9444" w:name="_Toc74916146"/>
      <w:bookmarkStart w:id="9445" w:name="_Toc76114771"/>
      <w:bookmarkStart w:id="9446" w:name="_Toc76544657"/>
      <w:bookmarkStart w:id="9447" w:name="_Toc82536779"/>
      <w:bookmarkStart w:id="9448" w:name="_Toc89953072"/>
      <w:bookmarkStart w:id="9449" w:name="_Toc98766888"/>
      <w:bookmarkStart w:id="9450" w:name="_Toc99703251"/>
      <w:bookmarkStart w:id="9451" w:name="_Toc106207042"/>
      <w:r w:rsidRPr="00931575">
        <w:t>A.2</w:t>
      </w:r>
      <w:r w:rsidRPr="00931575">
        <w:tab/>
        <w:t>Fixed Reference Channels for OTA dynamic range (16QAM, R=2/3)</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9452" w:name="OLE_LINK104"/>
            <w:bookmarkStart w:id="9453" w:name="OLE_LINK105"/>
            <w:r w:rsidRPr="00931575">
              <w:rPr>
                <w:lang w:eastAsia="zh-CN"/>
              </w:rPr>
              <w:t xml:space="preserve">slot </w:t>
            </w:r>
            <w:bookmarkEnd w:id="9452"/>
            <w:bookmarkEnd w:id="9453"/>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9454" w:name="_Hlk498674609"/>
            <w:bookmarkStart w:id="9455"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9454"/>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945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9456"/>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455"/>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9457" w:name="_Toc21103072"/>
      <w:bookmarkStart w:id="9458" w:name="_Toc29810921"/>
      <w:bookmarkStart w:id="9459" w:name="_Toc36636281"/>
      <w:bookmarkStart w:id="9460" w:name="_Toc37273227"/>
      <w:bookmarkStart w:id="9461" w:name="_Toc45886317"/>
      <w:bookmarkStart w:id="9462" w:name="_Toc53183362"/>
      <w:bookmarkStart w:id="9463" w:name="_Toc58916071"/>
      <w:bookmarkStart w:id="9464" w:name="_Toc58918252"/>
      <w:bookmarkStart w:id="9465" w:name="_Toc66694122"/>
      <w:bookmarkStart w:id="9466" w:name="_Toc74916147"/>
      <w:bookmarkStart w:id="9467" w:name="_Toc76114772"/>
      <w:bookmarkStart w:id="9468" w:name="_Toc76544658"/>
      <w:bookmarkStart w:id="9469" w:name="_Toc82536780"/>
      <w:bookmarkStart w:id="9470" w:name="_Toc89953073"/>
      <w:bookmarkStart w:id="9471" w:name="_Toc98766889"/>
      <w:bookmarkStart w:id="9472" w:name="_Toc99703252"/>
      <w:bookmarkStart w:id="9473" w:name="_Toc10620704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9474" w:name="_Hlk58913395"/>
            <w:r w:rsidR="00C45907" w:rsidRPr="00931575">
              <w:rPr>
                <w:rFonts w:hint="eastAsia"/>
              </w:rPr>
              <w:tab/>
            </w:r>
            <w:bookmarkEnd w:id="947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9475" w:name="_Toc58916072"/>
      <w:bookmarkStart w:id="9476" w:name="_Toc58918253"/>
      <w:bookmarkStart w:id="9477" w:name="_Toc66694123"/>
      <w:bookmarkStart w:id="9478" w:name="_Toc74916148"/>
      <w:bookmarkStart w:id="9479" w:name="_Toc76114773"/>
      <w:bookmarkStart w:id="9480" w:name="_Toc76544659"/>
      <w:bookmarkStart w:id="9481" w:name="_Toc82536781"/>
      <w:bookmarkStart w:id="9482" w:name="_Toc89953074"/>
      <w:bookmarkStart w:id="9483" w:name="_Toc98766890"/>
      <w:bookmarkStart w:id="9484" w:name="_Toc99703253"/>
      <w:bookmarkStart w:id="9485" w:name="_Toc10620704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9475"/>
      <w:bookmarkEnd w:id="9476"/>
      <w:bookmarkEnd w:id="9477"/>
      <w:bookmarkEnd w:id="9478"/>
      <w:bookmarkEnd w:id="9479"/>
      <w:bookmarkEnd w:id="9480"/>
      <w:bookmarkEnd w:id="9481"/>
      <w:bookmarkEnd w:id="9482"/>
      <w:bookmarkEnd w:id="9483"/>
      <w:bookmarkEnd w:id="9484"/>
      <w:bookmarkEnd w:id="9485"/>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9486" w:name="_Toc58916073"/>
      <w:bookmarkStart w:id="9487" w:name="_Toc58918254"/>
      <w:bookmarkStart w:id="9488" w:name="_Toc66694124"/>
      <w:bookmarkStart w:id="9489" w:name="_Toc74916149"/>
      <w:bookmarkStart w:id="9490" w:name="_Toc76114774"/>
      <w:bookmarkStart w:id="9491" w:name="_Toc76544660"/>
      <w:bookmarkStart w:id="9492" w:name="_Toc82536782"/>
      <w:bookmarkStart w:id="9493" w:name="_Toc89953075"/>
      <w:bookmarkStart w:id="9494" w:name="_Toc98766891"/>
      <w:bookmarkStart w:id="9495" w:name="_Toc99703254"/>
      <w:bookmarkStart w:id="9496" w:name="_Toc10620704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486"/>
      <w:bookmarkEnd w:id="9487"/>
      <w:bookmarkEnd w:id="9488"/>
      <w:bookmarkEnd w:id="9489"/>
      <w:bookmarkEnd w:id="9490"/>
      <w:bookmarkEnd w:id="9491"/>
      <w:bookmarkEnd w:id="9492"/>
      <w:bookmarkEnd w:id="9493"/>
      <w:bookmarkEnd w:id="9494"/>
      <w:bookmarkEnd w:id="9495"/>
      <w:bookmarkEnd w:id="9496"/>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9497" w:name="_Toc21103073"/>
      <w:bookmarkStart w:id="9498" w:name="_Toc29810922"/>
      <w:bookmarkStart w:id="9499" w:name="_Toc36636282"/>
      <w:bookmarkStart w:id="9500" w:name="_Toc37273228"/>
      <w:bookmarkStart w:id="9501" w:name="_Toc45886318"/>
      <w:bookmarkStart w:id="9502" w:name="_Toc53183363"/>
      <w:bookmarkStart w:id="9503" w:name="_Toc58916074"/>
      <w:bookmarkStart w:id="9504" w:name="_Toc58918255"/>
      <w:bookmarkStart w:id="9505" w:name="_Toc66694125"/>
      <w:bookmarkStart w:id="9506" w:name="_Toc74916150"/>
      <w:bookmarkStart w:id="9507" w:name="_Toc76114775"/>
      <w:bookmarkStart w:id="9508" w:name="_Toc76544661"/>
      <w:bookmarkStart w:id="9509" w:name="_Toc82536783"/>
      <w:bookmarkStart w:id="9510" w:name="_Toc89953076"/>
      <w:bookmarkStart w:id="9511" w:name="_Toc98766892"/>
      <w:bookmarkStart w:id="9512" w:name="_Toc99703255"/>
      <w:bookmarkStart w:id="9513" w:name="_Toc10620704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9514" w:name="_Toc21103074"/>
      <w:bookmarkStart w:id="9515" w:name="_Toc29810923"/>
      <w:bookmarkStart w:id="9516" w:name="_Toc36636283"/>
      <w:bookmarkStart w:id="9517" w:name="_Toc37273229"/>
      <w:bookmarkStart w:id="9518" w:name="_Toc45886319"/>
      <w:bookmarkStart w:id="9519" w:name="_Toc53183364"/>
      <w:bookmarkStart w:id="9520" w:name="_Toc58916075"/>
      <w:bookmarkStart w:id="9521" w:name="_Toc58918256"/>
      <w:bookmarkStart w:id="9522" w:name="_Toc66694126"/>
      <w:bookmarkStart w:id="9523" w:name="_Toc74916151"/>
      <w:bookmarkStart w:id="9524" w:name="_Toc76114776"/>
      <w:bookmarkStart w:id="9525" w:name="_Toc76544662"/>
      <w:bookmarkStart w:id="9526" w:name="_Toc82536784"/>
      <w:bookmarkStart w:id="9527" w:name="_Toc89953077"/>
      <w:bookmarkStart w:id="9528" w:name="_Toc98766893"/>
      <w:bookmarkStart w:id="9529" w:name="_Toc99703256"/>
      <w:bookmarkStart w:id="9530" w:name="_Toc10620704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9531" w:name="_Toc21103075"/>
      <w:bookmarkStart w:id="9532" w:name="_Toc29810924"/>
      <w:bookmarkStart w:id="9533" w:name="_Toc36636284"/>
      <w:bookmarkStart w:id="9534" w:name="_Toc37273230"/>
      <w:bookmarkStart w:id="9535" w:name="_Toc45886320"/>
      <w:bookmarkStart w:id="9536" w:name="_Toc53183365"/>
      <w:bookmarkStart w:id="9537" w:name="_Toc58916076"/>
      <w:bookmarkStart w:id="9538" w:name="_Toc58918257"/>
      <w:bookmarkStart w:id="9539" w:name="_Toc66694127"/>
      <w:bookmarkStart w:id="9540" w:name="_Toc74916152"/>
      <w:bookmarkStart w:id="9541" w:name="_Toc76114777"/>
      <w:bookmarkStart w:id="9542" w:name="_Toc76544663"/>
      <w:bookmarkStart w:id="9543" w:name="_Toc82536785"/>
      <w:bookmarkStart w:id="9544" w:name="_Toc89953078"/>
      <w:bookmarkStart w:id="9545" w:name="_Toc98766894"/>
      <w:bookmarkStart w:id="9546" w:name="_Toc99703257"/>
      <w:bookmarkStart w:id="9547" w:name="_Toc106207048"/>
      <w:r w:rsidRPr="00931575">
        <w:t>A.6</w:t>
      </w:r>
      <w:r w:rsidRPr="00931575">
        <w:tab/>
        <w:t>PRACH Test preambles</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29C8DBFA" w14:textId="77777777" w:rsidR="00606B75" w:rsidRPr="00B80968" w:rsidRDefault="00606B75" w:rsidP="00606B75">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4DF3008F" w:rsidR="007747F7" w:rsidRDefault="007747F7" w:rsidP="00136C94"/>
    <w:p w14:paraId="3D6D6FE6" w14:textId="77777777" w:rsidR="00240852" w:rsidRPr="00B80968" w:rsidRDefault="00240852" w:rsidP="00240852">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9C52E2">
            <w:pPr>
              <w:keepNext/>
              <w:keepLines/>
              <w:spacing w:after="0"/>
              <w:jc w:val="center"/>
              <w:rPr>
                <w:rFonts w:ascii="Arial" w:eastAsia="DengXian" w:hAnsi="Arial"/>
                <w:b/>
                <w:sz w:val="18"/>
              </w:rPr>
            </w:pPr>
            <w:r w:rsidRPr="00B80968">
              <w:rPr>
                <w:rFonts w:ascii="Arial" w:eastAsia="DengXian" w:hAnsi="Arial"/>
                <w:b/>
                <w:sz w:val="18"/>
              </w:rPr>
              <w:t>Burst format</w:t>
            </w:r>
          </w:p>
        </w:tc>
        <w:tc>
          <w:tcPr>
            <w:tcW w:w="1167" w:type="dxa"/>
          </w:tcPr>
          <w:p w14:paraId="57EF6B56" w14:textId="77777777" w:rsidR="00240852" w:rsidRPr="00B80968" w:rsidRDefault="00240852" w:rsidP="009C52E2">
            <w:pPr>
              <w:keepNext/>
              <w:keepLines/>
              <w:spacing w:after="0"/>
              <w:jc w:val="center"/>
              <w:rPr>
                <w:rFonts w:ascii="Arial" w:eastAsia="DengXian" w:hAnsi="Arial"/>
                <w:b/>
                <w:sz w:val="18"/>
              </w:rPr>
            </w:pPr>
            <w:r w:rsidRPr="00B80968">
              <w:rPr>
                <w:rFonts w:ascii="Arial" w:eastAsia="DengXian" w:hAnsi="Arial"/>
                <w:b/>
                <w:sz w:val="18"/>
                <w:szCs w:val="16"/>
              </w:rPr>
              <w:t>SCS (kHz)</w:t>
            </w:r>
          </w:p>
        </w:tc>
        <w:tc>
          <w:tcPr>
            <w:tcW w:w="554" w:type="dxa"/>
          </w:tcPr>
          <w:p w14:paraId="16F5ADB1" w14:textId="77777777" w:rsidR="00240852" w:rsidRPr="00B80968" w:rsidRDefault="00240852" w:rsidP="009C52E2">
            <w:pPr>
              <w:keepNext/>
              <w:keepLines/>
              <w:spacing w:after="0"/>
              <w:jc w:val="center"/>
              <w:rPr>
                <w:rFonts w:ascii="Arial" w:eastAsia="DengXian" w:hAnsi="Arial"/>
                <w:b/>
                <w:sz w:val="18"/>
              </w:rPr>
            </w:pPr>
            <w:r w:rsidRPr="00B80968">
              <w:rPr>
                <w:rFonts w:ascii="Arial" w:eastAsia="DengXian" w:hAnsi="Arial"/>
                <w:b/>
                <w:sz w:val="18"/>
              </w:rPr>
              <w:t>Ncs</w:t>
            </w:r>
          </w:p>
        </w:tc>
        <w:tc>
          <w:tcPr>
            <w:tcW w:w="2268" w:type="dxa"/>
          </w:tcPr>
          <w:p w14:paraId="6A1524E8" w14:textId="77777777" w:rsidR="00240852" w:rsidRPr="00B80968" w:rsidRDefault="00240852" w:rsidP="009C52E2">
            <w:pPr>
              <w:keepNext/>
              <w:keepLines/>
              <w:spacing w:after="0"/>
              <w:jc w:val="center"/>
              <w:rPr>
                <w:rFonts w:ascii="Arial" w:eastAsia="DengXian" w:hAnsi="Arial"/>
                <w:b/>
                <w:sz w:val="18"/>
              </w:rPr>
            </w:pPr>
            <w:r w:rsidRPr="00B80968">
              <w:rPr>
                <w:rFonts w:ascii="Arial" w:eastAsia="DengXian" w:hAnsi="Arial"/>
                <w:b/>
                <w:sz w:val="18"/>
              </w:rPr>
              <w:t>Logical sequence index</w:t>
            </w:r>
          </w:p>
        </w:tc>
        <w:tc>
          <w:tcPr>
            <w:tcW w:w="567" w:type="dxa"/>
          </w:tcPr>
          <w:p w14:paraId="4835CEAB" w14:textId="77777777" w:rsidR="00240852" w:rsidRPr="00B80968" w:rsidRDefault="00240852" w:rsidP="009C52E2">
            <w:pPr>
              <w:keepNext/>
              <w:keepLines/>
              <w:spacing w:after="0"/>
              <w:jc w:val="center"/>
              <w:rPr>
                <w:rFonts w:ascii="Arial" w:eastAsia="DengXian" w:hAnsi="Arial"/>
                <w:b/>
                <w:sz w:val="18"/>
              </w:rPr>
            </w:pPr>
            <w:r w:rsidRPr="00B80968">
              <w:rPr>
                <w:rFonts w:ascii="Arial" w:eastAsia="DengXian" w:hAnsi="Arial"/>
                <w:b/>
                <w:sz w:val="18"/>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9C52E2">
            <w:pPr>
              <w:keepNext/>
              <w:keepLines/>
              <w:spacing w:after="0"/>
              <w:jc w:val="center"/>
              <w:rPr>
                <w:rFonts w:ascii="Arial" w:eastAsia="DengXian" w:hAnsi="Arial"/>
                <w:sz w:val="18"/>
                <w:lang w:eastAsia="zh-CN"/>
              </w:rPr>
            </w:pPr>
            <w:r w:rsidRPr="00B80968">
              <w:rPr>
                <w:rFonts w:ascii="Arial" w:eastAsia="DengXian" w:hAnsi="Arial" w:hint="eastAsia"/>
                <w:sz w:val="18"/>
                <w:lang w:eastAsia="zh-CN"/>
              </w:rPr>
              <w:t>C</w:t>
            </w:r>
            <w:r w:rsidRPr="00B80968">
              <w:rPr>
                <w:rFonts w:ascii="Arial" w:eastAsia="DengXian" w:hAnsi="Arial"/>
                <w:sz w:val="18"/>
                <w:lang w:eastAsia="zh-CN"/>
              </w:rPr>
              <w:t>2</w:t>
            </w:r>
          </w:p>
        </w:tc>
        <w:tc>
          <w:tcPr>
            <w:tcW w:w="1167" w:type="dxa"/>
          </w:tcPr>
          <w:p w14:paraId="5E824B75" w14:textId="77777777" w:rsidR="00240852" w:rsidRPr="00B80968" w:rsidRDefault="00240852" w:rsidP="009C52E2">
            <w:pPr>
              <w:keepNext/>
              <w:keepLines/>
              <w:spacing w:after="0"/>
              <w:jc w:val="center"/>
              <w:rPr>
                <w:rFonts w:ascii="Arial" w:eastAsia="DengXian" w:hAnsi="Arial"/>
                <w:sz w:val="18"/>
                <w:lang w:eastAsia="zh-CN"/>
              </w:rPr>
            </w:pPr>
            <w:r w:rsidRPr="00B80968">
              <w:rPr>
                <w:rFonts w:ascii="Arial" w:eastAsia="DengXian" w:hAnsi="Arial"/>
                <w:sz w:val="18"/>
                <w:lang w:eastAsia="zh-CN"/>
              </w:rPr>
              <w:t>120</w:t>
            </w:r>
          </w:p>
        </w:tc>
        <w:tc>
          <w:tcPr>
            <w:tcW w:w="554" w:type="dxa"/>
          </w:tcPr>
          <w:p w14:paraId="4795BA98" w14:textId="77777777" w:rsidR="00240852" w:rsidRPr="00B80968" w:rsidRDefault="00240852" w:rsidP="009C52E2">
            <w:pPr>
              <w:keepNext/>
              <w:keepLines/>
              <w:spacing w:after="0"/>
              <w:jc w:val="center"/>
              <w:rPr>
                <w:rFonts w:ascii="Arial" w:eastAsia="DengXian" w:hAnsi="Arial"/>
                <w:sz w:val="18"/>
              </w:rPr>
            </w:pPr>
            <w:r w:rsidRPr="00B80968">
              <w:rPr>
                <w:rFonts w:ascii="Arial" w:eastAsia="DengXian" w:hAnsi="Arial"/>
                <w:sz w:val="18"/>
                <w:lang w:eastAsia="zh-CN"/>
              </w:rPr>
              <w:t>0</w:t>
            </w:r>
          </w:p>
        </w:tc>
        <w:tc>
          <w:tcPr>
            <w:tcW w:w="2268" w:type="dxa"/>
          </w:tcPr>
          <w:p w14:paraId="5624330F" w14:textId="77777777" w:rsidR="00240852" w:rsidRPr="00B80968" w:rsidRDefault="00240852" w:rsidP="009C52E2">
            <w:pPr>
              <w:keepNext/>
              <w:keepLines/>
              <w:spacing w:after="0"/>
              <w:jc w:val="center"/>
              <w:rPr>
                <w:rFonts w:ascii="Arial" w:eastAsia="DengXian" w:hAnsi="Arial"/>
                <w:sz w:val="18"/>
              </w:rPr>
            </w:pPr>
            <w:r w:rsidRPr="00B80968">
              <w:rPr>
                <w:rFonts w:ascii="Arial" w:eastAsia="DengXian" w:hAnsi="Arial"/>
                <w:sz w:val="18"/>
                <w:lang w:eastAsia="zh-CN"/>
              </w:rPr>
              <w:t>0</w:t>
            </w:r>
          </w:p>
        </w:tc>
        <w:tc>
          <w:tcPr>
            <w:tcW w:w="567" w:type="dxa"/>
          </w:tcPr>
          <w:p w14:paraId="45C7981F" w14:textId="77777777" w:rsidR="00240852" w:rsidRPr="00B80968" w:rsidRDefault="00240852" w:rsidP="009C52E2">
            <w:pPr>
              <w:keepNext/>
              <w:keepLines/>
              <w:spacing w:after="0"/>
              <w:jc w:val="center"/>
              <w:rPr>
                <w:rFonts w:ascii="Arial" w:eastAsia="DengXian" w:hAnsi="Arial"/>
                <w:sz w:val="18"/>
              </w:rPr>
            </w:pPr>
            <w:r w:rsidRPr="00B80968">
              <w:rPr>
                <w:rFonts w:ascii="Arial" w:eastAsia="DengXian" w:hAnsi="Arial"/>
                <w:sz w:val="18"/>
              </w:rPr>
              <w:t>0</w:t>
            </w:r>
          </w:p>
        </w:tc>
      </w:tr>
    </w:tbl>
    <w:p w14:paraId="7E695C77" w14:textId="77777777" w:rsidR="00240852" w:rsidRPr="00931575" w:rsidRDefault="00240852" w:rsidP="00136C94"/>
    <w:p w14:paraId="0898684D" w14:textId="77777777" w:rsidR="00C45907" w:rsidRPr="00931575" w:rsidRDefault="00C45907" w:rsidP="00C45907">
      <w:pPr>
        <w:pStyle w:val="Heading1"/>
        <w:rPr>
          <w:lang w:eastAsia="zh-CN"/>
        </w:rPr>
      </w:pPr>
      <w:bookmarkStart w:id="9548" w:name="_Toc36636285"/>
      <w:bookmarkStart w:id="9549" w:name="_Toc37273231"/>
      <w:bookmarkStart w:id="9550" w:name="_Toc45886321"/>
      <w:bookmarkStart w:id="9551" w:name="_Toc53183366"/>
      <w:bookmarkStart w:id="9552" w:name="_Toc58916077"/>
      <w:bookmarkStart w:id="9553" w:name="_Toc58918258"/>
      <w:bookmarkStart w:id="9554" w:name="_Toc66694128"/>
      <w:bookmarkStart w:id="9555" w:name="_Toc74916153"/>
      <w:bookmarkStart w:id="9556" w:name="_Toc76114778"/>
      <w:bookmarkStart w:id="9557" w:name="_Toc76544664"/>
      <w:bookmarkStart w:id="9558" w:name="_Toc82536786"/>
      <w:bookmarkStart w:id="9559" w:name="_Toc89953079"/>
      <w:bookmarkStart w:id="9560" w:name="_Toc98766895"/>
      <w:bookmarkStart w:id="9561" w:name="_Toc99703258"/>
      <w:bookmarkStart w:id="9562" w:name="_Toc10620704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9563" w:name="_Toc58916078"/>
      <w:bookmarkStart w:id="9564" w:name="_Toc58918259"/>
      <w:bookmarkStart w:id="9565" w:name="_Toc66694129"/>
      <w:bookmarkStart w:id="9566" w:name="_Toc74916154"/>
      <w:bookmarkStart w:id="9567" w:name="_Toc76114779"/>
      <w:bookmarkStart w:id="9568" w:name="_Toc76544665"/>
      <w:bookmarkStart w:id="9569" w:name="_Toc82536787"/>
      <w:bookmarkStart w:id="9570" w:name="_Toc89953080"/>
      <w:bookmarkStart w:id="9571" w:name="_Toc98766896"/>
      <w:bookmarkStart w:id="9572" w:name="_Toc99703259"/>
      <w:bookmarkStart w:id="9573" w:name="_Toc106207050"/>
      <w:bookmarkStart w:id="9574" w:name="_Toc37260495"/>
      <w:bookmarkStart w:id="9575" w:name="_Toc37267883"/>
      <w:bookmarkStart w:id="9576" w:name="_Toc44712490"/>
      <w:bookmarkStart w:id="9577"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9563"/>
      <w:bookmarkEnd w:id="9564"/>
      <w:bookmarkEnd w:id="9565"/>
      <w:bookmarkEnd w:id="9566"/>
      <w:bookmarkEnd w:id="9567"/>
      <w:bookmarkEnd w:id="9568"/>
      <w:bookmarkEnd w:id="9569"/>
      <w:bookmarkEnd w:id="9570"/>
      <w:bookmarkEnd w:id="9571"/>
      <w:bookmarkEnd w:id="9572"/>
      <w:bookmarkEnd w:id="9573"/>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574"/>
    <w:bookmarkEnd w:id="9575"/>
    <w:bookmarkEnd w:id="9576"/>
    <w:bookmarkEnd w:id="9577"/>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64ED4722" w:rsidR="00C4499B" w:rsidRDefault="00C4499B" w:rsidP="00136C94">
      <w:pPr>
        <w:rPr>
          <w:lang w:eastAsia="zh-CN"/>
        </w:rPr>
      </w:pPr>
    </w:p>
    <w:p w14:paraId="5F94C703" w14:textId="77777777" w:rsidR="001A07F0" w:rsidRDefault="001A07F0" w:rsidP="001A07F0">
      <w:pPr>
        <w:pStyle w:val="Heading1"/>
        <w:rPr>
          <w:rFonts w:eastAsiaTheme="minorEastAsia"/>
          <w:lang w:eastAsia="zh-CN"/>
        </w:rPr>
      </w:pPr>
      <w:bookmarkStart w:id="9578" w:name="_Toc21127809"/>
      <w:bookmarkStart w:id="9579" w:name="_Toc29812018"/>
      <w:bookmarkStart w:id="9580" w:name="_Toc36817570"/>
      <w:bookmarkStart w:id="9581" w:name="_Toc37260493"/>
      <w:bookmarkStart w:id="9582" w:name="_Toc37267881"/>
      <w:bookmarkStart w:id="9583" w:name="_Toc44712488"/>
      <w:bookmarkStart w:id="9584" w:name="_Toc45893800"/>
      <w:bookmarkStart w:id="9585" w:name="_Toc53178506"/>
      <w:bookmarkStart w:id="9586" w:name="_Toc53178957"/>
      <w:bookmarkStart w:id="9587" w:name="_Toc61179204"/>
      <w:bookmarkStart w:id="9588" w:name="_Toc61179674"/>
      <w:bookmarkStart w:id="9589" w:name="_Toc67916976"/>
      <w:bookmarkStart w:id="9590" w:name="_Toc74663597"/>
      <w:bookmarkStart w:id="9591" w:name="_Toc82622140"/>
      <w:bookmarkStart w:id="9592" w:name="_Toc90422987"/>
      <w:bookmarkStart w:id="9593" w:name="_Toc98766897"/>
      <w:bookmarkStart w:id="9594" w:name="_Toc99703260"/>
      <w:bookmarkStart w:id="9595" w:name="_Toc106207051"/>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9A3B6B9" w14:textId="77777777" w:rsidR="001A07F0" w:rsidRDefault="001A07F0" w:rsidP="001A07F0">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1A07F0">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1A07F0">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453E79">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453E79">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453E79">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453E79">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453E79">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453E79">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453E79">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453E79">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453E79">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453E79">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453E79">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453E79">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453E79">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453E79">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453E79">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453E79">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453E79">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453E79">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453E79">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453E79">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453E79">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453E79">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453E79">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453E79">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453E79">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453E79">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453E79">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453E79">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453E79">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453E79">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453E79">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453E79">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453E79">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453E79">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453E79">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453E79">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453E79">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453E79">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453E79">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453E79">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453E79">
            <w:pPr>
              <w:pStyle w:val="TAC"/>
              <w:rPr>
                <w:szCs w:val="22"/>
              </w:rPr>
            </w:pPr>
            <w:r>
              <w:rPr>
                <w:szCs w:val="22"/>
              </w:rP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453E79">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453E79">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453E79">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453E79">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453E79">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453E79">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453E79">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453E79">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453E79">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453E79">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453E79">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453E79">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453E79">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453E79">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453E79">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453E79">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453E79">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453E79">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453E79">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453E79">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453E79">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453E79">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453E79">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453E79">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453E79">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453E79">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453E79">
            <w:pPr>
              <w:pStyle w:val="TAC"/>
              <w:jc w:val="left"/>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63E47CF1" w14:textId="44196E09" w:rsidR="001A07F0" w:rsidRDefault="001A07F0" w:rsidP="001A07F0">
      <w:pPr>
        <w:rPr>
          <w:noProof/>
        </w:rPr>
      </w:pPr>
    </w:p>
    <w:p w14:paraId="78AF4417" w14:textId="77777777" w:rsidR="00240852" w:rsidRDefault="00240852" w:rsidP="00240852">
      <w:pPr>
        <w:pStyle w:val="Heading1"/>
        <w:rPr>
          <w:lang w:eastAsia="zh-CN"/>
        </w:rPr>
      </w:pPr>
      <w:bookmarkStart w:id="9596" w:name="_Toc106207052"/>
      <w:r>
        <w:t>A.</w:t>
      </w:r>
      <w:r>
        <w:rPr>
          <w:lang w:eastAsia="zh-CN"/>
        </w:rPr>
        <w:t>10</w:t>
      </w:r>
      <w:r>
        <w:tab/>
      </w:r>
      <w:r w:rsidRPr="00A95E6B">
        <w:t>Fixed Reference Channels for performance requirements (64QAM, R=517/1024)</w:t>
      </w:r>
      <w:bookmarkEnd w:id="9596"/>
    </w:p>
    <w:p w14:paraId="76D40DFA" w14:textId="77777777" w:rsidR="00240852" w:rsidRDefault="00240852" w:rsidP="00240852">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7777777" w:rsidR="00240852" w:rsidRDefault="00240852" w:rsidP="00240852">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p>
    <w:p w14:paraId="085A99F7" w14:textId="77777777" w:rsidR="00240852" w:rsidRDefault="00240852" w:rsidP="00240852">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p>
    <w:p w14:paraId="16D13BA6" w14:textId="77777777" w:rsidR="00240852" w:rsidRDefault="00240852" w:rsidP="00240852">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p>
    <w:p w14:paraId="73EA1B81" w14:textId="77777777" w:rsidR="00240852" w:rsidRDefault="00240852" w:rsidP="00240852">
      <w:pPr>
        <w:rPr>
          <w:lang w:eastAsia="zh-CN"/>
        </w:rPr>
      </w:pPr>
    </w:p>
    <w:p w14:paraId="772E19A6" w14:textId="77777777" w:rsidR="00240852" w:rsidRDefault="00240852" w:rsidP="00240852">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Default="00240852" w:rsidP="009C52E2">
            <w:pPr>
              <w:pStyle w:val="TAC"/>
              <w:spacing w:line="252"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Default="00240852" w:rsidP="009C52E2">
            <w:pPr>
              <w:pStyle w:val="TAC"/>
              <w:spacing w:line="252" w:lineRule="auto"/>
              <w:rPr>
                <w:lang w:eastAsia="zh-CN"/>
              </w:rPr>
            </w:pPr>
            <w:r>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Default="00240852" w:rsidP="009C52E2">
            <w:pPr>
              <w:pStyle w:val="TAC"/>
              <w:spacing w:line="252" w:lineRule="auto"/>
            </w:pPr>
            <w:r>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9C52E2">
            <w:pPr>
              <w:pStyle w:val="TAC"/>
              <w:spacing w:line="252"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9C52E2">
            <w:pPr>
              <w:pStyle w:val="TAC"/>
              <w:spacing w:line="252" w:lineRule="auto"/>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9C52E2">
            <w:pPr>
              <w:pStyle w:val="TAC"/>
              <w:spacing w:line="252" w:lineRule="auto"/>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9C52E2">
            <w:pPr>
              <w:pStyle w:val="TAC"/>
              <w:spacing w:line="252"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9C52E2">
            <w:pPr>
              <w:pStyle w:val="TAC"/>
              <w:spacing w:line="252" w:lineRule="auto"/>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9C52E2">
            <w:pPr>
              <w:pStyle w:val="TAC"/>
              <w:spacing w:line="252" w:lineRule="auto"/>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77777777" w:rsidR="00240852" w:rsidRDefault="00240852" w:rsidP="009C52E2">
            <w:pPr>
              <w:pStyle w:val="TAC"/>
              <w:spacing w:line="252"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9C52E2">
            <w:pPr>
              <w:pStyle w:val="TAC"/>
              <w:spacing w:line="252" w:lineRule="auto"/>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9C52E2">
            <w:pPr>
              <w:pStyle w:val="TAC"/>
              <w:spacing w:line="252" w:lineRule="auto"/>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9C52E2">
            <w:pPr>
              <w:pStyle w:val="TAC"/>
              <w:spacing w:line="252"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9C52E2">
            <w:pPr>
              <w:pStyle w:val="TAC"/>
              <w:spacing w:line="252" w:lineRule="auto"/>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9C52E2">
            <w:pPr>
              <w:pStyle w:val="TAC"/>
              <w:spacing w:line="252" w:lineRule="auto"/>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9C52E2">
            <w:pPr>
              <w:pStyle w:val="TAC"/>
              <w:spacing w:line="252"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9C52E2">
            <w:pPr>
              <w:pStyle w:val="TAC"/>
              <w:spacing w:line="252" w:lineRule="auto"/>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9C52E2">
            <w:pPr>
              <w:pStyle w:val="TAC"/>
              <w:spacing w:line="252" w:lineRule="auto"/>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9C52E2">
            <w:pPr>
              <w:pStyle w:val="TAC"/>
              <w:spacing w:line="252" w:lineRule="auto"/>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21DA606A" w14:textId="77777777" w:rsidR="00240852" w:rsidRDefault="00240852" w:rsidP="009C52E2">
            <w:pPr>
              <w:pStyle w:val="TAC"/>
              <w:spacing w:line="252" w:lineRule="auto"/>
            </w:pPr>
            <w:r>
              <w:t>TBA</w:t>
            </w:r>
          </w:p>
        </w:tc>
      </w:tr>
      <w:tr w:rsidR="00240852"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40852" w:rsidRDefault="00240852" w:rsidP="009C52E2">
            <w:pPr>
              <w:pStyle w:val="TAC"/>
              <w:spacing w:line="252"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06577755" w14:textId="77777777" w:rsidR="00240852" w:rsidRDefault="00240852" w:rsidP="009C52E2">
            <w:pPr>
              <w:pStyle w:val="TAC"/>
              <w:spacing w:line="252" w:lineRule="auto"/>
              <w:rPr>
                <w:lang w:eastAsia="zh-CN"/>
              </w:rPr>
            </w:pPr>
            <w:r>
              <w:t>TBA</w:t>
            </w:r>
          </w:p>
        </w:tc>
      </w:tr>
      <w:tr w:rsidR="00240852"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40852" w:rsidRDefault="00240852" w:rsidP="009C52E2">
            <w:pPr>
              <w:pStyle w:val="TAC"/>
              <w:spacing w:line="252"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44E7EAC6" w14:textId="77777777" w:rsidR="00240852" w:rsidRDefault="00240852" w:rsidP="009C52E2">
            <w:pPr>
              <w:pStyle w:val="TAC"/>
              <w:spacing w:line="252" w:lineRule="auto"/>
              <w:rPr>
                <w:lang w:eastAsia="zh-CN"/>
              </w:rPr>
            </w:pPr>
            <w:r>
              <w:t>TBA</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9C52E2">
            <w:pPr>
              <w:pStyle w:val="TAC"/>
              <w:spacing w:line="252"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26F5466A" w14:textId="77777777" w:rsidR="00240852" w:rsidRDefault="00240852" w:rsidP="009C52E2">
            <w:pPr>
              <w:pStyle w:val="TAC"/>
              <w:spacing w:line="252" w:lineRule="auto"/>
              <w:rPr>
                <w:lang w:eastAsia="zh-CN"/>
              </w:rPr>
            </w:pPr>
            <w:r>
              <w:t>TBA</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9C52E2">
            <w:pPr>
              <w:pStyle w:val="TAC"/>
              <w:spacing w:line="252"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4D1BF607" w14:textId="77777777" w:rsidR="00240852" w:rsidRDefault="00240852" w:rsidP="009C52E2">
            <w:pPr>
              <w:pStyle w:val="TAC"/>
              <w:spacing w:line="252" w:lineRule="auto"/>
            </w:pPr>
            <w:r>
              <w:t>TBA</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9C52E2">
            <w:pPr>
              <w:pStyle w:val="TAC"/>
              <w:spacing w:line="252" w:lineRule="auto"/>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7777777" w:rsidR="00240852" w:rsidRDefault="00240852" w:rsidP="009C52E2">
            <w:pPr>
              <w:pStyle w:val="TAC"/>
              <w:spacing w:line="252" w:lineRule="auto"/>
              <w:rPr>
                <w:lang w:eastAsia="zh-CN"/>
              </w:rPr>
            </w:pPr>
            <w:r w:rsidRPr="009C6AB6">
              <w:t>13824</w:t>
            </w:r>
          </w:p>
        </w:tc>
        <w:tc>
          <w:tcPr>
            <w:tcW w:w="1077" w:type="dxa"/>
            <w:tcBorders>
              <w:top w:val="single" w:sz="4" w:space="0" w:color="auto"/>
              <w:left w:val="single" w:sz="4" w:space="0" w:color="auto"/>
              <w:bottom w:val="single" w:sz="4" w:space="0" w:color="auto"/>
              <w:right w:val="single" w:sz="4" w:space="0" w:color="auto"/>
            </w:tcBorders>
            <w:hideMark/>
          </w:tcPr>
          <w:p w14:paraId="17FA8FBF" w14:textId="77777777" w:rsidR="00240852" w:rsidRDefault="00240852" w:rsidP="009C52E2">
            <w:pPr>
              <w:pStyle w:val="TAC"/>
              <w:spacing w:line="252" w:lineRule="auto"/>
              <w:rPr>
                <w:lang w:eastAsia="zh-CN"/>
              </w:rPr>
            </w:pPr>
            <w:r w:rsidRPr="005F0C1C">
              <w:t>57024</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9C52E2">
            <w:pPr>
              <w:pStyle w:val="TAC"/>
              <w:spacing w:line="252" w:lineRule="auto"/>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77777777" w:rsidR="00240852" w:rsidRDefault="00240852" w:rsidP="009C52E2">
            <w:pPr>
              <w:pStyle w:val="TAC"/>
              <w:spacing w:line="252" w:lineRule="auto"/>
              <w:rPr>
                <w:szCs w:val="18"/>
                <w:lang w:eastAsia="zh-CN"/>
              </w:rPr>
            </w:pPr>
            <w:r w:rsidRPr="009C6AB6">
              <w:t>13248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77777777" w:rsidR="00240852" w:rsidRDefault="00240852" w:rsidP="009C52E2">
            <w:pPr>
              <w:pStyle w:val="TAC"/>
              <w:spacing w:line="252" w:lineRule="auto"/>
              <w:rPr>
                <w:szCs w:val="18"/>
                <w:lang w:eastAsia="zh-CN"/>
              </w:rPr>
            </w:pPr>
            <w:r w:rsidRPr="005F0C1C">
              <w:t>54648</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77777777" w:rsidR="00240852" w:rsidRDefault="00240852" w:rsidP="009C52E2">
            <w:pPr>
              <w:pStyle w:val="TAC"/>
              <w:spacing w:line="252" w:lineRule="auto"/>
              <w:rPr>
                <w:lang w:eastAsia="zh-CN"/>
              </w:rPr>
            </w:pPr>
            <w:r>
              <w:t xml:space="preserve">Total symbols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9C52E2">
            <w:pPr>
              <w:pStyle w:val="TAC"/>
              <w:spacing w:line="252" w:lineRule="auto"/>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9C52E2">
            <w:pPr>
              <w:pStyle w:val="TAC"/>
              <w:spacing w:line="252" w:lineRule="auto"/>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77777777" w:rsidR="00240852" w:rsidRDefault="00240852" w:rsidP="009C52E2">
            <w:pPr>
              <w:pStyle w:val="TAC"/>
              <w:spacing w:line="252" w:lineRule="auto"/>
            </w:pPr>
            <w:r>
              <w:t xml:space="preserve">Total symbols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9C52E2">
            <w:pPr>
              <w:pStyle w:val="TAC"/>
              <w:spacing w:line="252" w:lineRule="auto"/>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9C52E2">
            <w:pPr>
              <w:pStyle w:val="TAC"/>
              <w:spacing w:line="252" w:lineRule="auto"/>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9C52E2">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9C52E2">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p w14:paraId="03B722A4" w14:textId="77777777" w:rsidR="00240852" w:rsidRPr="00841A0C" w:rsidRDefault="00240852" w:rsidP="009C52E2">
            <w:pPr>
              <w:pStyle w:val="TAC"/>
              <w:spacing w:line="252" w:lineRule="auto"/>
              <w:jc w:val="left"/>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240852">
      <w:pPr>
        <w:rPr>
          <w:lang w:val="en-US"/>
        </w:rPr>
      </w:pPr>
    </w:p>
    <w:p w14:paraId="39D6D48D" w14:textId="77777777" w:rsidR="00240852" w:rsidRDefault="00240852" w:rsidP="00240852">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Default="00240852" w:rsidP="009C52E2">
            <w:pPr>
              <w:pStyle w:val="TAC"/>
              <w:spacing w:line="252"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Default="00240852" w:rsidP="009C52E2">
            <w:pPr>
              <w:pStyle w:val="TAC"/>
              <w:spacing w:line="252" w:lineRule="auto"/>
              <w:rPr>
                <w:lang w:eastAsia="zh-CN"/>
              </w:rPr>
            </w:pPr>
            <w:r>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Default="00240852" w:rsidP="009C52E2">
            <w:pPr>
              <w:pStyle w:val="TAC"/>
              <w:spacing w:line="252" w:lineRule="auto"/>
            </w:pPr>
            <w:r>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9C52E2">
            <w:pPr>
              <w:pStyle w:val="TAC"/>
              <w:spacing w:line="252"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9C52E2">
            <w:pPr>
              <w:pStyle w:val="TAC"/>
              <w:spacing w:line="252" w:lineRule="auto"/>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9C52E2">
            <w:pPr>
              <w:pStyle w:val="TAC"/>
              <w:spacing w:line="252" w:lineRule="auto"/>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9C52E2">
            <w:pPr>
              <w:pStyle w:val="TAC"/>
              <w:spacing w:line="252"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9C52E2">
            <w:pPr>
              <w:pStyle w:val="TAC"/>
              <w:spacing w:line="252" w:lineRule="auto"/>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9C52E2">
            <w:pPr>
              <w:pStyle w:val="TAC"/>
              <w:spacing w:line="252" w:lineRule="auto"/>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77777777" w:rsidR="00240852" w:rsidRDefault="00240852" w:rsidP="009C52E2">
            <w:pPr>
              <w:pStyle w:val="TAC"/>
              <w:spacing w:line="252"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9C52E2">
            <w:pPr>
              <w:pStyle w:val="TAC"/>
              <w:spacing w:line="252" w:lineRule="auto"/>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9C52E2">
            <w:pPr>
              <w:pStyle w:val="TAC"/>
              <w:spacing w:line="252" w:lineRule="auto"/>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9C52E2">
            <w:pPr>
              <w:pStyle w:val="TAC"/>
              <w:spacing w:line="252"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9C52E2">
            <w:pPr>
              <w:pStyle w:val="TAC"/>
              <w:spacing w:line="252" w:lineRule="auto"/>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9C52E2">
            <w:pPr>
              <w:pStyle w:val="TAC"/>
              <w:spacing w:line="252" w:lineRule="auto"/>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9C52E2">
            <w:pPr>
              <w:pStyle w:val="TAC"/>
              <w:spacing w:line="252"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9C52E2">
            <w:pPr>
              <w:pStyle w:val="TAC"/>
              <w:spacing w:line="252" w:lineRule="auto"/>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9C52E2">
            <w:pPr>
              <w:pStyle w:val="TAC"/>
              <w:spacing w:line="252" w:lineRule="auto"/>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9C52E2">
            <w:pPr>
              <w:pStyle w:val="TAC"/>
              <w:spacing w:line="252" w:lineRule="auto"/>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65841B90" w14:textId="77777777" w:rsidR="00240852" w:rsidRDefault="00240852" w:rsidP="009C52E2">
            <w:pPr>
              <w:pStyle w:val="TAC"/>
              <w:spacing w:line="252" w:lineRule="auto"/>
            </w:pPr>
            <w:r>
              <w:t>TBA</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9C52E2">
            <w:pPr>
              <w:pStyle w:val="TAC"/>
              <w:spacing w:line="252"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65DBD60B" w14:textId="77777777" w:rsidR="00240852" w:rsidRDefault="00240852" w:rsidP="009C52E2">
            <w:pPr>
              <w:pStyle w:val="TAC"/>
              <w:spacing w:line="252" w:lineRule="auto"/>
              <w:rPr>
                <w:lang w:eastAsia="zh-CN"/>
              </w:rPr>
            </w:pPr>
            <w:r>
              <w:t>TBA</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9C52E2">
            <w:pPr>
              <w:pStyle w:val="TAC"/>
              <w:spacing w:line="252"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40A6B513" w14:textId="77777777" w:rsidR="00240852" w:rsidRDefault="00240852" w:rsidP="009C52E2">
            <w:pPr>
              <w:pStyle w:val="TAC"/>
              <w:spacing w:line="252" w:lineRule="auto"/>
              <w:rPr>
                <w:lang w:eastAsia="zh-CN"/>
              </w:rPr>
            </w:pPr>
            <w:r>
              <w:t>TBA</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9C52E2">
            <w:pPr>
              <w:pStyle w:val="TAC"/>
              <w:spacing w:line="252"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2A5B3333" w14:textId="77777777" w:rsidR="00240852" w:rsidRDefault="00240852" w:rsidP="009C52E2">
            <w:pPr>
              <w:pStyle w:val="TAC"/>
              <w:spacing w:line="252" w:lineRule="auto"/>
              <w:rPr>
                <w:lang w:eastAsia="zh-CN"/>
              </w:rPr>
            </w:pPr>
            <w:r>
              <w:t>TBA</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9C52E2">
            <w:pPr>
              <w:pStyle w:val="TAC"/>
              <w:spacing w:line="252"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2940E113" w14:textId="77777777" w:rsidR="00240852" w:rsidRDefault="00240852" w:rsidP="009C52E2">
            <w:pPr>
              <w:pStyle w:val="TAC"/>
              <w:spacing w:line="252" w:lineRule="auto"/>
            </w:pPr>
            <w:r>
              <w:t>TBA</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9C52E2">
            <w:pPr>
              <w:pStyle w:val="TAC"/>
              <w:spacing w:line="252" w:lineRule="auto"/>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77777777" w:rsidR="00240852" w:rsidRDefault="00240852" w:rsidP="009C52E2">
            <w:pPr>
              <w:pStyle w:val="TAC"/>
              <w:spacing w:line="252" w:lineRule="auto"/>
              <w:rPr>
                <w:lang w:eastAsia="zh-CN"/>
              </w:rPr>
            </w:pPr>
            <w:r>
              <w:t>12288</w:t>
            </w:r>
          </w:p>
        </w:tc>
        <w:tc>
          <w:tcPr>
            <w:tcW w:w="1077" w:type="dxa"/>
            <w:tcBorders>
              <w:top w:val="single" w:sz="4" w:space="0" w:color="auto"/>
              <w:left w:val="single" w:sz="4" w:space="0" w:color="auto"/>
              <w:bottom w:val="single" w:sz="4" w:space="0" w:color="auto"/>
              <w:right w:val="single" w:sz="4" w:space="0" w:color="auto"/>
            </w:tcBorders>
            <w:hideMark/>
          </w:tcPr>
          <w:p w14:paraId="03393F7F" w14:textId="77777777" w:rsidR="00240852" w:rsidRDefault="00240852" w:rsidP="009C52E2">
            <w:pPr>
              <w:pStyle w:val="TAC"/>
              <w:spacing w:line="252" w:lineRule="auto"/>
              <w:rPr>
                <w:lang w:eastAsia="zh-CN"/>
              </w:rPr>
            </w:pPr>
            <w:r w:rsidRPr="00B651B6">
              <w:t>50688</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9C52E2">
            <w:pPr>
              <w:pStyle w:val="TAC"/>
              <w:spacing w:line="252" w:lineRule="auto"/>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77777777" w:rsidR="00240852" w:rsidRDefault="00240852" w:rsidP="009C52E2">
            <w:pPr>
              <w:pStyle w:val="TAC"/>
              <w:spacing w:line="252" w:lineRule="auto"/>
              <w:rPr>
                <w:szCs w:val="18"/>
                <w:lang w:eastAsia="zh-CN"/>
              </w:rPr>
            </w:pPr>
            <w:r>
              <w:rPr>
                <w:lang w:eastAsia="zh-CN"/>
              </w:rPr>
              <w:t>11776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77777777" w:rsidR="00240852" w:rsidRDefault="00240852" w:rsidP="009C52E2">
            <w:pPr>
              <w:pStyle w:val="TAC"/>
              <w:spacing w:line="252" w:lineRule="auto"/>
              <w:rPr>
                <w:szCs w:val="18"/>
                <w:lang w:eastAsia="zh-CN"/>
              </w:rPr>
            </w:pPr>
            <w:r w:rsidRPr="00B651B6">
              <w:t>48576</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77777777" w:rsidR="00240852" w:rsidRDefault="00240852" w:rsidP="009C52E2">
            <w:pPr>
              <w:pStyle w:val="TAC"/>
              <w:spacing w:line="252" w:lineRule="auto"/>
              <w:rPr>
                <w:lang w:eastAsia="zh-CN"/>
              </w:rPr>
            </w:pPr>
            <w:r>
              <w:t xml:space="preserve">Total symbols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9C52E2">
            <w:pPr>
              <w:pStyle w:val="TAC"/>
              <w:spacing w:line="252" w:lineRule="auto"/>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9C52E2">
            <w:pPr>
              <w:pStyle w:val="TAC"/>
              <w:spacing w:line="252" w:lineRule="auto"/>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77777777" w:rsidR="00240852" w:rsidRDefault="00240852" w:rsidP="009C52E2">
            <w:pPr>
              <w:pStyle w:val="TAC"/>
              <w:spacing w:line="252" w:lineRule="auto"/>
            </w:pPr>
            <w:r>
              <w:t xml:space="preserve">Total symbols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9C52E2">
            <w:pPr>
              <w:pStyle w:val="TAC"/>
              <w:spacing w:line="252" w:lineRule="auto"/>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9C52E2">
            <w:pPr>
              <w:pStyle w:val="TAC"/>
              <w:spacing w:line="252" w:lineRule="auto"/>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9C52E2">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9C52E2">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p w14:paraId="21B0FB08" w14:textId="77777777" w:rsidR="00240852" w:rsidRPr="00841A0C" w:rsidRDefault="00240852" w:rsidP="009C52E2">
            <w:pPr>
              <w:pStyle w:val="TAC"/>
              <w:spacing w:line="252" w:lineRule="auto"/>
              <w:jc w:val="left"/>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240852">
      <w:pPr>
        <w:rPr>
          <w:lang w:val="en-US"/>
        </w:rPr>
      </w:pPr>
    </w:p>
    <w:p w14:paraId="6B570F71" w14:textId="77777777" w:rsidR="00240852" w:rsidRDefault="00240852" w:rsidP="00240852">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Default="00240852" w:rsidP="009C52E2">
            <w:pPr>
              <w:pStyle w:val="TAC"/>
              <w:spacing w:line="252"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Default="00240852" w:rsidP="009C52E2">
            <w:pPr>
              <w:pStyle w:val="TAC"/>
              <w:spacing w:line="252" w:lineRule="auto"/>
              <w:rPr>
                <w:lang w:eastAsia="zh-CN"/>
              </w:rPr>
            </w:pPr>
            <w:r>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Default="00240852" w:rsidP="009C52E2">
            <w:pPr>
              <w:pStyle w:val="TAC"/>
              <w:spacing w:line="252" w:lineRule="auto"/>
            </w:pPr>
            <w:r>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9C52E2">
            <w:pPr>
              <w:pStyle w:val="TAC"/>
              <w:spacing w:line="252"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9C52E2">
            <w:pPr>
              <w:pStyle w:val="TAC"/>
              <w:spacing w:line="252" w:lineRule="auto"/>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9C52E2">
            <w:pPr>
              <w:pStyle w:val="TAC"/>
              <w:spacing w:line="252" w:lineRule="auto"/>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9C52E2">
            <w:pPr>
              <w:pStyle w:val="TAC"/>
              <w:spacing w:line="252"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9C52E2">
            <w:pPr>
              <w:pStyle w:val="TAC"/>
              <w:spacing w:line="252" w:lineRule="auto"/>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9C52E2">
            <w:pPr>
              <w:pStyle w:val="TAC"/>
              <w:spacing w:line="252" w:lineRule="auto"/>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77777777" w:rsidR="00240852" w:rsidRDefault="00240852" w:rsidP="009C52E2">
            <w:pPr>
              <w:pStyle w:val="TAC"/>
              <w:spacing w:line="252"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9C52E2">
            <w:pPr>
              <w:pStyle w:val="TAC"/>
              <w:spacing w:line="252" w:lineRule="auto"/>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9C52E2">
            <w:pPr>
              <w:pStyle w:val="TAC"/>
              <w:spacing w:line="252" w:lineRule="auto"/>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9C52E2">
            <w:pPr>
              <w:pStyle w:val="TAC"/>
              <w:spacing w:line="252"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9C52E2">
            <w:pPr>
              <w:pStyle w:val="TAC"/>
              <w:spacing w:line="252" w:lineRule="auto"/>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9C52E2">
            <w:pPr>
              <w:pStyle w:val="TAC"/>
              <w:spacing w:line="252" w:lineRule="auto"/>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9C52E2">
            <w:pPr>
              <w:pStyle w:val="TAC"/>
              <w:spacing w:line="252"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9C52E2">
            <w:pPr>
              <w:pStyle w:val="TAC"/>
              <w:spacing w:line="252" w:lineRule="auto"/>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9C52E2">
            <w:pPr>
              <w:pStyle w:val="TAC"/>
              <w:spacing w:line="252" w:lineRule="auto"/>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9C52E2">
            <w:pPr>
              <w:pStyle w:val="TAC"/>
              <w:spacing w:line="252" w:lineRule="auto"/>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37C534F4" w14:textId="77777777" w:rsidR="00240852" w:rsidRDefault="00240852" w:rsidP="009C52E2">
            <w:pPr>
              <w:pStyle w:val="TAC"/>
              <w:spacing w:line="252" w:lineRule="auto"/>
            </w:pPr>
            <w:r>
              <w:t>TBA</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9C52E2">
            <w:pPr>
              <w:pStyle w:val="TAC"/>
              <w:spacing w:line="252"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3A4D8976" w14:textId="77777777" w:rsidR="00240852" w:rsidRDefault="00240852" w:rsidP="009C52E2">
            <w:pPr>
              <w:pStyle w:val="TAC"/>
              <w:spacing w:line="252" w:lineRule="auto"/>
              <w:rPr>
                <w:lang w:eastAsia="zh-CN"/>
              </w:rPr>
            </w:pPr>
            <w:r>
              <w:t>TBA</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9C52E2">
            <w:pPr>
              <w:pStyle w:val="TAC"/>
              <w:spacing w:line="252"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34374EFE" w14:textId="77777777" w:rsidR="00240852" w:rsidRDefault="00240852" w:rsidP="009C52E2">
            <w:pPr>
              <w:pStyle w:val="TAC"/>
              <w:spacing w:line="252" w:lineRule="auto"/>
              <w:rPr>
                <w:lang w:eastAsia="zh-CN"/>
              </w:rPr>
            </w:pPr>
            <w:r>
              <w:t>TBA</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9C52E2">
            <w:pPr>
              <w:pStyle w:val="TAC"/>
              <w:spacing w:line="252"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77777777" w:rsidR="00240852" w:rsidRDefault="00240852" w:rsidP="009C52E2">
            <w:pPr>
              <w:pStyle w:val="TAC"/>
              <w:spacing w:line="252" w:lineRule="auto"/>
              <w:rPr>
                <w:lang w:eastAsia="zh-CN"/>
              </w:rPr>
            </w:pPr>
            <w:r>
              <w:t>TBA</w:t>
            </w:r>
          </w:p>
        </w:tc>
        <w:tc>
          <w:tcPr>
            <w:tcW w:w="1077" w:type="dxa"/>
            <w:tcBorders>
              <w:top w:val="single" w:sz="4" w:space="0" w:color="auto"/>
              <w:left w:val="single" w:sz="4" w:space="0" w:color="auto"/>
              <w:bottom w:val="single" w:sz="4" w:space="0" w:color="auto"/>
              <w:right w:val="single" w:sz="4" w:space="0" w:color="auto"/>
            </w:tcBorders>
            <w:hideMark/>
          </w:tcPr>
          <w:p w14:paraId="32E4A5CA" w14:textId="77777777" w:rsidR="00240852" w:rsidRDefault="00240852" w:rsidP="009C52E2">
            <w:pPr>
              <w:pStyle w:val="TAC"/>
              <w:spacing w:line="252" w:lineRule="auto"/>
              <w:rPr>
                <w:lang w:eastAsia="zh-CN"/>
              </w:rPr>
            </w:pPr>
            <w:r>
              <w:t>TBA</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9C52E2">
            <w:pPr>
              <w:pStyle w:val="TAC"/>
              <w:spacing w:line="252"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77777777" w:rsidR="00240852" w:rsidRDefault="00240852" w:rsidP="009C52E2">
            <w:pPr>
              <w:pStyle w:val="TAC"/>
              <w:spacing w:line="252" w:lineRule="auto"/>
            </w:pPr>
            <w:r>
              <w:t>TBA</w:t>
            </w:r>
          </w:p>
        </w:tc>
        <w:tc>
          <w:tcPr>
            <w:tcW w:w="1077" w:type="dxa"/>
            <w:tcBorders>
              <w:top w:val="single" w:sz="4" w:space="0" w:color="auto"/>
              <w:left w:val="single" w:sz="4" w:space="0" w:color="auto"/>
              <w:bottom w:val="single" w:sz="4" w:space="0" w:color="auto"/>
              <w:right w:val="single" w:sz="4" w:space="0" w:color="auto"/>
            </w:tcBorders>
            <w:hideMark/>
          </w:tcPr>
          <w:p w14:paraId="75F1CA2B" w14:textId="77777777" w:rsidR="00240852" w:rsidRDefault="00240852" w:rsidP="009C52E2">
            <w:pPr>
              <w:pStyle w:val="TAC"/>
              <w:spacing w:line="252" w:lineRule="auto"/>
            </w:pPr>
            <w:r>
              <w:t>TBA</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9C52E2">
            <w:pPr>
              <w:pStyle w:val="TAC"/>
              <w:spacing w:line="252" w:lineRule="auto"/>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77777777" w:rsidR="00240852" w:rsidRDefault="00240852" w:rsidP="009C52E2">
            <w:pPr>
              <w:pStyle w:val="TAC"/>
              <w:spacing w:line="252" w:lineRule="auto"/>
              <w:rPr>
                <w:lang w:eastAsia="zh-CN"/>
              </w:rPr>
            </w:pPr>
            <w:r>
              <w:t>10752</w:t>
            </w:r>
          </w:p>
        </w:tc>
        <w:tc>
          <w:tcPr>
            <w:tcW w:w="1077" w:type="dxa"/>
            <w:tcBorders>
              <w:top w:val="single" w:sz="4" w:space="0" w:color="auto"/>
              <w:left w:val="single" w:sz="4" w:space="0" w:color="auto"/>
              <w:bottom w:val="single" w:sz="4" w:space="0" w:color="auto"/>
              <w:right w:val="single" w:sz="4" w:space="0" w:color="auto"/>
            </w:tcBorders>
            <w:hideMark/>
          </w:tcPr>
          <w:p w14:paraId="19B762F9" w14:textId="77777777" w:rsidR="00240852" w:rsidRDefault="00240852" w:rsidP="009C52E2">
            <w:pPr>
              <w:pStyle w:val="TAC"/>
              <w:spacing w:line="252" w:lineRule="auto"/>
              <w:rPr>
                <w:lang w:eastAsia="zh-CN"/>
              </w:rPr>
            </w:pPr>
            <w:r>
              <w:t>44352</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9C52E2">
            <w:pPr>
              <w:pStyle w:val="TAC"/>
              <w:spacing w:line="252" w:lineRule="auto"/>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77777777" w:rsidR="00240852" w:rsidRDefault="00240852" w:rsidP="009C52E2">
            <w:pPr>
              <w:pStyle w:val="TAC"/>
              <w:spacing w:line="252" w:lineRule="auto"/>
              <w:rPr>
                <w:szCs w:val="18"/>
                <w:lang w:eastAsia="zh-CN"/>
              </w:rPr>
            </w:pPr>
            <w:r>
              <w:rPr>
                <w:lang w:eastAsia="zh-CN"/>
              </w:rPr>
              <w:t>10304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77777777" w:rsidR="00240852" w:rsidRDefault="00240852" w:rsidP="009C52E2">
            <w:pPr>
              <w:pStyle w:val="TAC"/>
              <w:spacing w:line="252" w:lineRule="auto"/>
              <w:rPr>
                <w:szCs w:val="18"/>
                <w:lang w:eastAsia="zh-CN"/>
              </w:rPr>
            </w:pPr>
            <w:r w:rsidRPr="00B651B6">
              <w:t>4</w:t>
            </w:r>
            <w:r>
              <w:t>2504</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77777777" w:rsidR="00240852" w:rsidRDefault="00240852" w:rsidP="009C52E2">
            <w:pPr>
              <w:pStyle w:val="TAC"/>
              <w:spacing w:line="252" w:lineRule="auto"/>
              <w:rPr>
                <w:lang w:eastAsia="zh-CN"/>
              </w:rPr>
            </w:pPr>
            <w:r>
              <w:t xml:space="preserve">Total symbols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9C52E2">
            <w:pPr>
              <w:pStyle w:val="TAC"/>
              <w:spacing w:line="252" w:lineRule="auto"/>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9C52E2">
            <w:pPr>
              <w:pStyle w:val="TAC"/>
              <w:spacing w:line="252" w:lineRule="auto"/>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77777777" w:rsidR="00240852" w:rsidRDefault="00240852" w:rsidP="009C52E2">
            <w:pPr>
              <w:pStyle w:val="TAC"/>
              <w:spacing w:line="252" w:lineRule="auto"/>
            </w:pPr>
            <w:r>
              <w:t xml:space="preserve">Total symbols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9C52E2">
            <w:pPr>
              <w:pStyle w:val="TAC"/>
              <w:spacing w:line="252" w:lineRule="auto"/>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9C52E2">
            <w:pPr>
              <w:pStyle w:val="TAC"/>
              <w:spacing w:line="252" w:lineRule="auto"/>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9C52E2">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9C52E2">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p w14:paraId="2103E5CF" w14:textId="77777777" w:rsidR="00240852" w:rsidRPr="00841A0C" w:rsidRDefault="00240852" w:rsidP="009C52E2">
            <w:pPr>
              <w:pStyle w:val="TAC"/>
              <w:spacing w:line="252" w:lineRule="auto"/>
              <w:jc w:val="left"/>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1E9F2FC8" w14:textId="77777777" w:rsidR="00240852" w:rsidRDefault="00240852" w:rsidP="001A07F0">
      <w:pPr>
        <w:rPr>
          <w:noProof/>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9597" w:name="_Toc21103076"/>
      <w:bookmarkStart w:id="9598" w:name="_Toc29810925"/>
      <w:bookmarkStart w:id="9599" w:name="_Toc36636286"/>
      <w:bookmarkStart w:id="9600" w:name="_Toc37273232"/>
      <w:bookmarkStart w:id="9601" w:name="_Toc45886322"/>
      <w:bookmarkStart w:id="9602" w:name="_Toc53183367"/>
      <w:bookmarkStart w:id="9603" w:name="_Toc58916079"/>
      <w:bookmarkStart w:id="9604" w:name="_Toc58918260"/>
      <w:bookmarkStart w:id="9605" w:name="_Toc66694130"/>
      <w:bookmarkStart w:id="9606" w:name="_Toc74916155"/>
      <w:bookmarkStart w:id="9607" w:name="_Toc76114780"/>
      <w:bookmarkStart w:id="9608" w:name="_Toc76544666"/>
      <w:bookmarkStart w:id="9609" w:name="_Toc82536788"/>
      <w:bookmarkStart w:id="9610" w:name="_Toc89953081"/>
      <w:bookmarkStart w:id="9611" w:name="_Toc98766898"/>
      <w:bookmarkStart w:id="9612" w:name="_Toc99703261"/>
      <w:bookmarkStart w:id="9613" w:name="_Toc106207053"/>
      <w:r w:rsidRPr="00931575">
        <w:t>Annex B (normative):</w:t>
      </w:r>
      <w:r w:rsidRPr="00931575">
        <w:br/>
        <w:t>Environmental requirements for the BS equipment</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8936E3" w14:textId="77777777" w:rsidR="00C45907" w:rsidRPr="00931575" w:rsidRDefault="00C45907" w:rsidP="00C45907">
      <w:pPr>
        <w:pStyle w:val="Heading1"/>
      </w:pPr>
      <w:bookmarkStart w:id="9614" w:name="_Toc21103077"/>
      <w:bookmarkStart w:id="9615" w:name="_Toc29810926"/>
      <w:bookmarkStart w:id="9616" w:name="_Toc36636287"/>
      <w:bookmarkStart w:id="9617" w:name="_Toc37273233"/>
      <w:bookmarkStart w:id="9618" w:name="_Toc45886323"/>
      <w:bookmarkStart w:id="9619" w:name="_Toc53183368"/>
      <w:bookmarkStart w:id="9620" w:name="_Toc58916080"/>
      <w:bookmarkStart w:id="9621" w:name="_Toc58918261"/>
      <w:bookmarkStart w:id="9622" w:name="_Toc66694131"/>
      <w:bookmarkStart w:id="9623" w:name="_Toc74916156"/>
      <w:bookmarkStart w:id="9624" w:name="_Toc76114781"/>
      <w:bookmarkStart w:id="9625" w:name="_Toc76544667"/>
      <w:bookmarkStart w:id="9626" w:name="_Toc82536789"/>
      <w:bookmarkStart w:id="9627" w:name="_Toc89953082"/>
      <w:bookmarkStart w:id="9628" w:name="_Toc98766899"/>
      <w:bookmarkStart w:id="9629" w:name="_Toc99703262"/>
      <w:bookmarkStart w:id="9630" w:name="_Toc106207054"/>
      <w:r w:rsidRPr="00931575">
        <w:t>B.1</w:t>
      </w:r>
      <w:r w:rsidRPr="00931575">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631" w:name="_Toc21103078"/>
      <w:bookmarkStart w:id="9632" w:name="_Toc29810927"/>
      <w:bookmarkStart w:id="9633" w:name="_Toc36636288"/>
      <w:bookmarkStart w:id="9634" w:name="_Toc37273234"/>
      <w:bookmarkStart w:id="9635" w:name="_Toc45886324"/>
      <w:bookmarkStart w:id="9636" w:name="_Toc53183369"/>
      <w:bookmarkStart w:id="9637" w:name="_Toc58916081"/>
      <w:bookmarkStart w:id="9638" w:name="_Toc58918262"/>
      <w:bookmarkStart w:id="9639" w:name="_Toc66694132"/>
      <w:bookmarkStart w:id="9640" w:name="_Toc74916157"/>
      <w:bookmarkStart w:id="9641" w:name="_Toc76114782"/>
      <w:bookmarkStart w:id="9642" w:name="_Toc76544668"/>
      <w:bookmarkStart w:id="9643" w:name="_Toc82536790"/>
      <w:bookmarkStart w:id="9644" w:name="_Toc89953083"/>
      <w:bookmarkStart w:id="9645" w:name="_Toc98766900"/>
      <w:bookmarkStart w:id="9646" w:name="_Toc99703263"/>
      <w:bookmarkStart w:id="9647" w:name="_Toc106207055"/>
      <w:r w:rsidRPr="00931575">
        <w:t>B.2</w:t>
      </w:r>
      <w:r w:rsidRPr="00931575">
        <w:tab/>
      </w:r>
      <w:r w:rsidRPr="00931575">
        <w:rPr>
          <w:rFonts w:cs="v4.2.0"/>
        </w:rPr>
        <w:t>Normal test environment</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648" w:name="_Toc21103079"/>
      <w:bookmarkStart w:id="9649" w:name="_Toc29810928"/>
      <w:bookmarkStart w:id="9650" w:name="_Toc36636289"/>
      <w:bookmarkStart w:id="9651" w:name="_Toc37273235"/>
      <w:bookmarkStart w:id="9652" w:name="_Toc45886325"/>
      <w:bookmarkStart w:id="9653" w:name="_Toc53183370"/>
      <w:bookmarkStart w:id="9654" w:name="_Toc58916082"/>
      <w:bookmarkStart w:id="9655" w:name="_Toc58918263"/>
      <w:bookmarkStart w:id="9656" w:name="_Toc66694133"/>
      <w:bookmarkStart w:id="9657" w:name="_Toc74916158"/>
      <w:bookmarkStart w:id="9658" w:name="_Toc76114783"/>
      <w:bookmarkStart w:id="9659" w:name="_Toc76544669"/>
      <w:bookmarkStart w:id="9660" w:name="_Toc82536791"/>
      <w:bookmarkStart w:id="9661" w:name="_Toc89953084"/>
      <w:bookmarkStart w:id="9662" w:name="_Toc98766901"/>
      <w:bookmarkStart w:id="9663" w:name="_Toc99703264"/>
      <w:bookmarkStart w:id="9664" w:name="_Toc106207056"/>
      <w:r w:rsidRPr="00931575">
        <w:t>B.3</w:t>
      </w:r>
      <w:r w:rsidRPr="00931575">
        <w:tab/>
      </w:r>
      <w:r w:rsidRPr="00931575">
        <w:rPr>
          <w:rFonts w:cs="v4.2.0"/>
        </w:rPr>
        <w:t>Extreme test environment</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665" w:name="_Toc21103080"/>
      <w:bookmarkStart w:id="9666" w:name="_Toc29810929"/>
      <w:bookmarkStart w:id="9667" w:name="_Toc36636290"/>
      <w:bookmarkStart w:id="9668" w:name="_Toc37273236"/>
      <w:bookmarkStart w:id="9669" w:name="_Toc45886326"/>
      <w:bookmarkStart w:id="9670" w:name="_Toc53183371"/>
      <w:bookmarkStart w:id="9671" w:name="_Toc58916083"/>
      <w:bookmarkStart w:id="9672" w:name="_Toc58918264"/>
      <w:bookmarkStart w:id="9673" w:name="_Toc66694134"/>
      <w:bookmarkStart w:id="9674" w:name="_Toc74916159"/>
      <w:bookmarkStart w:id="9675" w:name="_Toc76114784"/>
      <w:bookmarkStart w:id="9676" w:name="_Toc76544670"/>
      <w:bookmarkStart w:id="9677" w:name="_Toc82536792"/>
      <w:bookmarkStart w:id="9678" w:name="_Toc89953085"/>
      <w:bookmarkStart w:id="9679" w:name="_Toc98766902"/>
      <w:bookmarkStart w:id="9680" w:name="_Toc99703265"/>
      <w:bookmarkStart w:id="9681" w:name="_Toc106207057"/>
      <w:r w:rsidRPr="00931575">
        <w:t>B.3.1</w:t>
      </w:r>
      <w:r w:rsidRPr="00931575">
        <w:tab/>
        <w:t>Extreme temperature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682" w:name="_Toc21103081"/>
      <w:bookmarkStart w:id="9683" w:name="_Toc29810930"/>
      <w:bookmarkStart w:id="9684" w:name="_Toc36636291"/>
      <w:bookmarkStart w:id="9685" w:name="_Toc37273237"/>
      <w:bookmarkStart w:id="9686" w:name="_Toc45886327"/>
      <w:bookmarkStart w:id="9687" w:name="_Toc53183372"/>
      <w:bookmarkStart w:id="9688" w:name="_Toc58916084"/>
      <w:bookmarkStart w:id="9689" w:name="_Toc58918265"/>
      <w:bookmarkStart w:id="9690" w:name="_Toc66694135"/>
      <w:bookmarkStart w:id="9691" w:name="_Toc74916160"/>
      <w:bookmarkStart w:id="9692" w:name="_Toc76114785"/>
      <w:bookmarkStart w:id="9693" w:name="_Toc76544671"/>
      <w:bookmarkStart w:id="9694" w:name="_Toc82536793"/>
      <w:bookmarkStart w:id="9695" w:name="_Toc89953086"/>
      <w:bookmarkStart w:id="9696" w:name="_Toc98766903"/>
      <w:bookmarkStart w:id="9697" w:name="_Toc99703266"/>
      <w:bookmarkStart w:id="9698" w:name="_Toc106207058"/>
      <w:r w:rsidRPr="00931575">
        <w:t>B.4</w:t>
      </w:r>
      <w:r w:rsidRPr="00931575">
        <w:tab/>
      </w:r>
      <w:r w:rsidRPr="00931575">
        <w:rPr>
          <w:rFonts w:cs="v4.2.0"/>
        </w:rPr>
        <w:t>Vibration</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699" w:name="_Toc21103082"/>
      <w:bookmarkStart w:id="9700" w:name="_Toc29810931"/>
      <w:bookmarkStart w:id="9701" w:name="_Toc36636292"/>
      <w:bookmarkStart w:id="9702" w:name="_Toc37273238"/>
      <w:bookmarkStart w:id="9703" w:name="_Toc45886328"/>
      <w:bookmarkStart w:id="9704" w:name="_Toc53183373"/>
      <w:bookmarkStart w:id="9705" w:name="_Toc58916085"/>
      <w:bookmarkStart w:id="9706" w:name="_Toc58918266"/>
      <w:bookmarkStart w:id="9707" w:name="_Toc66694136"/>
      <w:bookmarkStart w:id="9708" w:name="_Toc74916161"/>
      <w:bookmarkStart w:id="9709" w:name="_Toc76114786"/>
      <w:bookmarkStart w:id="9710" w:name="_Toc76544672"/>
      <w:bookmarkStart w:id="9711" w:name="_Toc82536794"/>
      <w:bookmarkStart w:id="9712" w:name="_Toc89953087"/>
      <w:bookmarkStart w:id="9713" w:name="_Toc98766904"/>
      <w:bookmarkStart w:id="9714" w:name="_Toc99703267"/>
      <w:bookmarkStart w:id="9715" w:name="_Toc106207059"/>
      <w:r w:rsidRPr="00931575">
        <w:t>B.5</w:t>
      </w:r>
      <w:r w:rsidRPr="00931575">
        <w:tab/>
      </w:r>
      <w:r w:rsidRPr="00931575">
        <w:rPr>
          <w:rFonts w:cs="v4.2.0"/>
        </w:rPr>
        <w:t>Power supply</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716" w:name="_Toc21103083"/>
      <w:bookmarkStart w:id="9717" w:name="_Toc29810932"/>
      <w:bookmarkStart w:id="9718" w:name="_Toc36636293"/>
      <w:bookmarkStart w:id="9719" w:name="_Toc37273239"/>
      <w:bookmarkStart w:id="9720" w:name="_Toc45886329"/>
      <w:bookmarkStart w:id="9721" w:name="_Toc53183374"/>
      <w:bookmarkStart w:id="9722" w:name="_Toc58916086"/>
      <w:bookmarkStart w:id="9723" w:name="_Toc58918267"/>
      <w:bookmarkStart w:id="9724" w:name="_Toc66694137"/>
      <w:bookmarkStart w:id="9725" w:name="_Toc74916162"/>
      <w:bookmarkStart w:id="9726" w:name="_Toc76114787"/>
      <w:bookmarkStart w:id="9727" w:name="_Toc76544673"/>
      <w:bookmarkStart w:id="9728" w:name="_Toc82536795"/>
      <w:bookmarkStart w:id="9729" w:name="_Toc89953088"/>
      <w:bookmarkStart w:id="9730" w:name="_Toc98766905"/>
      <w:bookmarkStart w:id="9731" w:name="_Toc99703268"/>
      <w:bookmarkStart w:id="9732" w:name="_Toc106207060"/>
      <w:r w:rsidRPr="00931575">
        <w:rPr>
          <w:lang w:eastAsia="sv-SE"/>
        </w:rPr>
        <w:t>B.6</w:t>
      </w:r>
      <w:r w:rsidRPr="00931575">
        <w:rPr>
          <w:lang w:eastAsia="sv-SE"/>
        </w:rPr>
        <w:tab/>
        <w:t>Measurement of test environments</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733" w:name="_Toc21103084"/>
      <w:bookmarkStart w:id="9734" w:name="_Toc29810933"/>
      <w:bookmarkStart w:id="9735" w:name="_Toc36636294"/>
      <w:bookmarkStart w:id="9736" w:name="_Toc37273240"/>
      <w:bookmarkStart w:id="9737" w:name="_Toc45886330"/>
      <w:bookmarkStart w:id="9738" w:name="_Toc53183375"/>
      <w:bookmarkStart w:id="9739" w:name="_Toc58916087"/>
      <w:bookmarkStart w:id="9740" w:name="_Toc58918268"/>
      <w:bookmarkStart w:id="9741" w:name="_Toc66694138"/>
      <w:bookmarkStart w:id="9742" w:name="_Toc74916163"/>
      <w:bookmarkStart w:id="9743" w:name="_Toc76114788"/>
      <w:bookmarkStart w:id="9744" w:name="_Toc76544674"/>
      <w:bookmarkStart w:id="9745" w:name="_Toc82536796"/>
      <w:bookmarkStart w:id="9746" w:name="_Toc89953089"/>
      <w:bookmarkStart w:id="9747" w:name="_Toc98766906"/>
      <w:bookmarkStart w:id="9748" w:name="_Toc99703269"/>
      <w:bookmarkStart w:id="9749" w:name="_Toc106207061"/>
      <w:r w:rsidRPr="00931575">
        <w:rPr>
          <w:lang w:eastAsia="sv-SE"/>
        </w:rPr>
        <w:t>B.7</w:t>
      </w:r>
      <w:r w:rsidRPr="00931575">
        <w:rPr>
          <w:lang w:eastAsia="sv-SE"/>
        </w:rPr>
        <w:tab/>
        <w:t>OTA extreme test methods</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7FAD6199" w14:textId="77777777" w:rsidR="00C45907" w:rsidRPr="00931575" w:rsidRDefault="00C45907" w:rsidP="00C45907">
      <w:pPr>
        <w:pStyle w:val="Heading2"/>
        <w:rPr>
          <w:lang w:eastAsia="sv-SE"/>
        </w:rPr>
      </w:pPr>
      <w:bookmarkStart w:id="9750" w:name="_Toc21103085"/>
      <w:bookmarkStart w:id="9751" w:name="_Toc29810934"/>
      <w:bookmarkStart w:id="9752" w:name="_Toc36636295"/>
      <w:bookmarkStart w:id="9753" w:name="_Toc37273241"/>
      <w:bookmarkStart w:id="9754" w:name="_Toc45886331"/>
      <w:bookmarkStart w:id="9755" w:name="_Toc53183376"/>
      <w:bookmarkStart w:id="9756" w:name="_Toc58916088"/>
      <w:bookmarkStart w:id="9757" w:name="_Toc58918269"/>
      <w:bookmarkStart w:id="9758" w:name="_Toc66694139"/>
      <w:bookmarkStart w:id="9759" w:name="_Toc74916164"/>
      <w:bookmarkStart w:id="9760" w:name="_Toc76114789"/>
      <w:bookmarkStart w:id="9761" w:name="_Toc76544675"/>
      <w:bookmarkStart w:id="9762" w:name="_Toc82536797"/>
      <w:bookmarkStart w:id="9763" w:name="_Toc89953090"/>
      <w:bookmarkStart w:id="9764" w:name="_Toc98766907"/>
      <w:bookmarkStart w:id="9765" w:name="_Toc99703270"/>
      <w:bookmarkStart w:id="9766" w:name="_Toc106207062"/>
      <w:r w:rsidRPr="00931575">
        <w:rPr>
          <w:lang w:eastAsia="sv-SE"/>
        </w:rPr>
        <w:t>B.7.1</w:t>
      </w:r>
      <w:r w:rsidRPr="00931575">
        <w:rPr>
          <w:lang w:eastAsia="sv-SE"/>
        </w:rPr>
        <w:tab/>
        <w:t>Direct far field method</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767" w:name="_Toc21103086"/>
      <w:bookmarkStart w:id="9768" w:name="_Toc29810935"/>
      <w:bookmarkStart w:id="9769" w:name="_Toc36636296"/>
      <w:bookmarkStart w:id="9770" w:name="_Toc37273242"/>
      <w:bookmarkStart w:id="9771" w:name="_Toc45886332"/>
      <w:bookmarkStart w:id="9772" w:name="_Toc53183377"/>
      <w:bookmarkStart w:id="9773" w:name="_Toc58916089"/>
      <w:bookmarkStart w:id="9774" w:name="_Toc58918270"/>
      <w:bookmarkStart w:id="9775" w:name="_Toc66694140"/>
      <w:bookmarkStart w:id="9776" w:name="_Toc74916165"/>
      <w:bookmarkStart w:id="9777" w:name="_Toc76114790"/>
      <w:bookmarkStart w:id="9778" w:name="_Toc76544676"/>
      <w:bookmarkStart w:id="9779" w:name="_Toc82536798"/>
      <w:bookmarkStart w:id="9780" w:name="_Toc89953091"/>
      <w:bookmarkStart w:id="9781" w:name="_Toc98766908"/>
      <w:bookmarkStart w:id="9782" w:name="_Toc99703271"/>
      <w:bookmarkStart w:id="9783" w:name="_Toc106207063"/>
      <w:r w:rsidRPr="00931575">
        <w:rPr>
          <w:lang w:eastAsia="sv-SE"/>
        </w:rPr>
        <w:t>B.7.</w:t>
      </w:r>
      <w:r w:rsidRPr="00931575">
        <w:rPr>
          <w:lang w:val="en-US" w:eastAsia="sv-SE"/>
        </w:rPr>
        <w:t>2</w:t>
      </w:r>
      <w:r w:rsidRPr="00931575">
        <w:rPr>
          <w:lang w:eastAsia="sv-SE"/>
        </w:rPr>
        <w:tab/>
        <w:t>Relative method</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9784" w:name="_Toc21103087"/>
      <w:bookmarkStart w:id="9785" w:name="_Toc29810936"/>
      <w:bookmarkStart w:id="9786" w:name="_Toc36636297"/>
      <w:bookmarkStart w:id="9787" w:name="_Toc37273243"/>
      <w:bookmarkStart w:id="9788" w:name="_Toc45886333"/>
      <w:bookmarkStart w:id="9789" w:name="_Toc53183378"/>
      <w:bookmarkStart w:id="9790" w:name="_Toc58916090"/>
      <w:bookmarkStart w:id="9791" w:name="_Toc58918271"/>
      <w:bookmarkStart w:id="9792" w:name="_Toc66694141"/>
      <w:bookmarkStart w:id="9793" w:name="_Toc74916166"/>
      <w:bookmarkStart w:id="9794" w:name="_Toc76114791"/>
      <w:bookmarkStart w:id="9795" w:name="_Toc76544677"/>
      <w:bookmarkStart w:id="9796" w:name="_Toc82536799"/>
      <w:bookmarkStart w:id="9797" w:name="_Toc89953092"/>
      <w:bookmarkStart w:id="9798" w:name="_Toc98766909"/>
      <w:bookmarkStart w:id="9799" w:name="_Toc99703272"/>
      <w:bookmarkStart w:id="9800" w:name="_Toc106207064"/>
      <w:r w:rsidRPr="00931575">
        <w:t>Annex C (informative):</w:t>
      </w:r>
      <w:r w:rsidRPr="00931575">
        <w:br/>
        <w:t>Test tolerances and derivation of test requirements</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801" w:name="_Toc21103088"/>
      <w:bookmarkStart w:id="9802" w:name="_Toc29810937"/>
      <w:bookmarkStart w:id="9803" w:name="_Toc36636298"/>
      <w:bookmarkStart w:id="9804" w:name="_Toc37273244"/>
      <w:bookmarkStart w:id="9805" w:name="_Toc45886334"/>
      <w:bookmarkStart w:id="9806" w:name="_Toc53183379"/>
      <w:bookmarkStart w:id="9807" w:name="_Toc58916091"/>
      <w:bookmarkStart w:id="9808" w:name="_Toc58918272"/>
      <w:bookmarkStart w:id="9809" w:name="_Toc66694142"/>
      <w:bookmarkStart w:id="9810" w:name="_Toc74916167"/>
      <w:bookmarkStart w:id="9811" w:name="_Toc76114792"/>
      <w:bookmarkStart w:id="9812" w:name="_Toc76544678"/>
      <w:bookmarkStart w:id="9813" w:name="_Toc82536800"/>
      <w:bookmarkStart w:id="9814" w:name="_Toc89953093"/>
      <w:bookmarkStart w:id="9815" w:name="_Toc98766910"/>
      <w:bookmarkStart w:id="9816" w:name="_Toc99703273"/>
      <w:bookmarkStart w:id="9817" w:name="_Toc106207065"/>
      <w:r w:rsidRPr="00931575">
        <w:t>C.1</w:t>
      </w:r>
      <w:r w:rsidRPr="00931575">
        <w:tab/>
      </w:r>
      <w:r w:rsidRPr="00931575">
        <w:rPr>
          <w:lang w:eastAsia="sv-SE"/>
        </w:rPr>
        <w:t>Measurement of t</w:t>
      </w:r>
      <w:r w:rsidRPr="00931575">
        <w:t>ransmitter</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9818" w:name="_Toc21103089"/>
      <w:bookmarkStart w:id="9819" w:name="_Toc29810938"/>
      <w:bookmarkStart w:id="9820" w:name="_Toc36636299"/>
      <w:bookmarkStart w:id="9821" w:name="_Toc37273245"/>
      <w:bookmarkStart w:id="9822" w:name="_Toc45886335"/>
      <w:bookmarkStart w:id="9823" w:name="_Toc53183380"/>
      <w:bookmarkStart w:id="9824" w:name="_Toc58916092"/>
      <w:bookmarkStart w:id="9825" w:name="_Toc58918273"/>
      <w:bookmarkStart w:id="9826" w:name="_Toc66694143"/>
      <w:bookmarkStart w:id="9827" w:name="_Toc74916168"/>
      <w:bookmarkStart w:id="9828" w:name="_Toc76114793"/>
      <w:bookmarkStart w:id="9829" w:name="_Toc76544679"/>
      <w:bookmarkStart w:id="9830" w:name="_Toc82536801"/>
      <w:bookmarkStart w:id="9831" w:name="_Toc89953094"/>
      <w:bookmarkStart w:id="9832" w:name="_Toc98766911"/>
      <w:bookmarkStart w:id="9833" w:name="_Toc99703274"/>
      <w:bookmarkStart w:id="9834" w:name="_Toc106207066"/>
      <w:r w:rsidRPr="00931575">
        <w:t>C.2</w:t>
      </w:r>
      <w:r w:rsidRPr="00931575">
        <w:tab/>
      </w:r>
      <w:r w:rsidRPr="00931575">
        <w:rPr>
          <w:lang w:eastAsia="sv-SE"/>
        </w:rPr>
        <w:t>Measurement of receiv</w:t>
      </w:r>
      <w:r w:rsidRPr="00931575">
        <w:t>er</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9835" w:name="_Toc21103090"/>
      <w:bookmarkStart w:id="9836" w:name="_Toc29810939"/>
      <w:bookmarkStart w:id="9837" w:name="_Toc36636300"/>
      <w:bookmarkStart w:id="9838" w:name="_Toc37273246"/>
      <w:bookmarkStart w:id="9839" w:name="_Toc45886336"/>
      <w:bookmarkStart w:id="9840" w:name="_Toc53183381"/>
      <w:bookmarkStart w:id="9841" w:name="_Toc58916093"/>
      <w:bookmarkStart w:id="9842" w:name="_Toc58918274"/>
      <w:bookmarkStart w:id="9843" w:name="_Toc66694144"/>
      <w:bookmarkStart w:id="9844" w:name="_Toc74916169"/>
      <w:bookmarkStart w:id="9845" w:name="_Toc76114794"/>
      <w:bookmarkStart w:id="9846" w:name="_Toc76544680"/>
      <w:bookmarkStart w:id="9847" w:name="_Toc82536802"/>
      <w:bookmarkStart w:id="9848" w:name="_Toc89953095"/>
      <w:bookmarkStart w:id="9849" w:name="_Toc98766912"/>
      <w:bookmarkStart w:id="9850" w:name="_Toc99703275"/>
      <w:bookmarkStart w:id="9851" w:name="_Toc106207067"/>
      <w:r w:rsidRPr="00931575">
        <w:t>C.3</w:t>
      </w:r>
      <w:r w:rsidRPr="00931575">
        <w:tab/>
      </w:r>
      <w:r w:rsidRPr="00931575">
        <w:rPr>
          <w:lang w:eastAsia="sv-SE"/>
        </w:rPr>
        <w:t>Measurement of performance requirements</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9852" w:name="_Toc21103091"/>
      <w:bookmarkStart w:id="9853" w:name="_Toc29810940"/>
      <w:bookmarkStart w:id="9854" w:name="_Toc36636301"/>
      <w:bookmarkStart w:id="9855" w:name="_Toc37273247"/>
      <w:bookmarkStart w:id="9856" w:name="_Toc45886337"/>
      <w:bookmarkStart w:id="9857" w:name="_Toc53183382"/>
      <w:bookmarkStart w:id="9858" w:name="_Toc58916094"/>
      <w:bookmarkStart w:id="9859" w:name="_Toc58918275"/>
      <w:bookmarkStart w:id="9860" w:name="_Toc66694145"/>
      <w:bookmarkStart w:id="9861" w:name="_Toc74916170"/>
      <w:bookmarkStart w:id="9862" w:name="_Toc76114795"/>
      <w:bookmarkStart w:id="9863" w:name="_Toc76544681"/>
      <w:bookmarkStart w:id="9864" w:name="_Toc82536803"/>
      <w:bookmarkStart w:id="9865" w:name="_Toc89953096"/>
      <w:bookmarkStart w:id="9866" w:name="_Toc98766913"/>
      <w:bookmarkStart w:id="9867" w:name="_Toc99703276"/>
      <w:bookmarkStart w:id="9868" w:name="_Toc106207068"/>
      <w:r w:rsidRPr="00931575">
        <w:t>Annex D (normative):</w:t>
      </w:r>
      <w:r w:rsidRPr="00931575">
        <w:br/>
        <w:t>Calibration</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9869" w:name="_Toc21103092"/>
      <w:bookmarkStart w:id="9870" w:name="_Toc29810941"/>
      <w:bookmarkStart w:id="9871" w:name="_Toc36636302"/>
      <w:bookmarkStart w:id="9872" w:name="_Toc37273248"/>
      <w:bookmarkStart w:id="9873" w:name="_Toc45886338"/>
      <w:bookmarkStart w:id="9874" w:name="_Toc53183383"/>
      <w:bookmarkStart w:id="9875" w:name="_Toc58916095"/>
      <w:bookmarkStart w:id="9876" w:name="_Toc58918276"/>
      <w:bookmarkStart w:id="9877" w:name="_Toc66694146"/>
      <w:bookmarkStart w:id="9878" w:name="_Toc74916171"/>
      <w:bookmarkStart w:id="9879" w:name="_Toc76114796"/>
      <w:bookmarkStart w:id="9880" w:name="_Toc76544682"/>
      <w:bookmarkStart w:id="9881" w:name="_Toc82536804"/>
      <w:bookmarkStart w:id="9882" w:name="_Toc89953097"/>
      <w:bookmarkStart w:id="9883" w:name="_Toc98766914"/>
      <w:bookmarkStart w:id="9884" w:name="_Toc99703277"/>
      <w:bookmarkStart w:id="9885" w:name="_Toc106207069"/>
      <w:r w:rsidRPr="00931575">
        <w:t>Annex E (informative):</w:t>
      </w:r>
      <w:r w:rsidRPr="00931575">
        <w:br/>
        <w:t>OTA measurement system set-up</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288F12D7" w14:textId="77777777" w:rsidR="00C45907" w:rsidRPr="00931575" w:rsidRDefault="00C45907" w:rsidP="00C45907">
      <w:pPr>
        <w:pStyle w:val="Heading1"/>
      </w:pPr>
      <w:bookmarkStart w:id="9886" w:name="_Toc21103093"/>
      <w:bookmarkStart w:id="9887" w:name="_Toc29810942"/>
      <w:bookmarkStart w:id="9888" w:name="_Toc36636303"/>
      <w:bookmarkStart w:id="9889" w:name="_Toc37273249"/>
      <w:bookmarkStart w:id="9890" w:name="_Toc45886339"/>
      <w:bookmarkStart w:id="9891" w:name="_Toc53183384"/>
      <w:bookmarkStart w:id="9892" w:name="_Toc58916096"/>
      <w:bookmarkStart w:id="9893" w:name="_Toc58918277"/>
      <w:bookmarkStart w:id="9894" w:name="_Toc66694147"/>
      <w:bookmarkStart w:id="9895" w:name="_Toc74916172"/>
      <w:bookmarkStart w:id="9896" w:name="_Toc76114797"/>
      <w:bookmarkStart w:id="9897" w:name="_Toc76544683"/>
      <w:bookmarkStart w:id="9898" w:name="_Toc82536805"/>
      <w:bookmarkStart w:id="9899" w:name="_Toc89953098"/>
      <w:bookmarkStart w:id="9900" w:name="_Toc98766915"/>
      <w:bookmarkStart w:id="9901" w:name="_Toc99703278"/>
      <w:bookmarkStart w:id="9902" w:name="_Toc106207070"/>
      <w:r w:rsidRPr="00931575">
        <w:t>E.1</w:t>
      </w:r>
      <w:r w:rsidRPr="00931575">
        <w:tab/>
        <w:t>Transmitter</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3D28B2A" w14:textId="77777777" w:rsidR="00C45907" w:rsidRPr="00931575" w:rsidRDefault="00C45907" w:rsidP="00C45907">
      <w:pPr>
        <w:pStyle w:val="Heading2"/>
      </w:pPr>
      <w:bookmarkStart w:id="9903" w:name="_Toc21103094"/>
      <w:bookmarkStart w:id="9904" w:name="_Toc29810943"/>
      <w:bookmarkStart w:id="9905" w:name="_Toc36636304"/>
      <w:bookmarkStart w:id="9906" w:name="_Toc37273250"/>
      <w:bookmarkStart w:id="9907" w:name="_Toc45886340"/>
      <w:bookmarkStart w:id="9908" w:name="_Toc53183385"/>
      <w:bookmarkStart w:id="9909" w:name="_Toc58916097"/>
      <w:bookmarkStart w:id="9910" w:name="_Toc58918278"/>
      <w:bookmarkStart w:id="9911" w:name="_Toc66694148"/>
      <w:bookmarkStart w:id="9912" w:name="_Toc74916173"/>
      <w:bookmarkStart w:id="9913" w:name="_Toc76114798"/>
      <w:bookmarkStart w:id="9914" w:name="_Toc76544684"/>
      <w:bookmarkStart w:id="9915" w:name="_Toc82536806"/>
      <w:bookmarkStart w:id="9916" w:name="_Toc89953099"/>
      <w:bookmarkStart w:id="9917" w:name="_Toc98766916"/>
      <w:bookmarkStart w:id="9918" w:name="_Toc99703279"/>
      <w:bookmarkStart w:id="9919" w:name="_Toc10620707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9920" w:name="_Toc21103095"/>
      <w:bookmarkStart w:id="9921" w:name="_Toc29810944"/>
      <w:bookmarkStart w:id="9922" w:name="_Toc36636305"/>
      <w:bookmarkStart w:id="9923" w:name="_Toc37273251"/>
      <w:bookmarkStart w:id="9924" w:name="_Toc45886341"/>
      <w:bookmarkStart w:id="9925" w:name="_Toc53183386"/>
      <w:bookmarkStart w:id="9926" w:name="_Toc58916098"/>
      <w:bookmarkStart w:id="9927" w:name="_Toc58918279"/>
      <w:bookmarkStart w:id="9928" w:name="_Toc66694149"/>
      <w:bookmarkStart w:id="9929" w:name="_Toc74916174"/>
      <w:bookmarkStart w:id="9930" w:name="_Toc76114799"/>
      <w:bookmarkStart w:id="9931" w:name="_Toc76544685"/>
      <w:bookmarkStart w:id="9932" w:name="_Toc82536807"/>
      <w:bookmarkStart w:id="9933" w:name="_Toc89953100"/>
      <w:bookmarkStart w:id="9934" w:name="_Toc98766917"/>
      <w:bookmarkStart w:id="9935" w:name="_Toc99703280"/>
      <w:bookmarkStart w:id="9936" w:name="_Toc106207072"/>
      <w:r w:rsidRPr="00931575">
        <w:t>E.1.2</w:t>
      </w:r>
      <w:r w:rsidRPr="00931575">
        <w:tab/>
        <w:t>OTA base station</w:t>
      </w:r>
      <w:r w:rsidRPr="00931575" w:rsidDel="002421F5">
        <w:t xml:space="preserve"> </w:t>
      </w:r>
      <w:r w:rsidRPr="00931575">
        <w:t>output power, OTA ACLR, OTA operating band unwanted emissions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9937" w:name="_Toc21103096"/>
      <w:bookmarkStart w:id="9938" w:name="_Toc29810945"/>
      <w:bookmarkStart w:id="9939" w:name="_Toc36636306"/>
      <w:bookmarkStart w:id="9940" w:name="_Toc37273252"/>
      <w:bookmarkStart w:id="9941" w:name="_Toc45886342"/>
      <w:bookmarkStart w:id="9942" w:name="_Toc53183387"/>
      <w:bookmarkStart w:id="9943" w:name="_Toc58916099"/>
      <w:bookmarkStart w:id="9944" w:name="_Toc58918280"/>
      <w:bookmarkStart w:id="9945" w:name="_Toc66694150"/>
      <w:bookmarkStart w:id="9946" w:name="_Toc74916175"/>
      <w:bookmarkStart w:id="9947" w:name="_Toc76114800"/>
      <w:bookmarkStart w:id="994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9949" w:name="_Toc82536808"/>
      <w:bookmarkStart w:id="9950" w:name="_Toc89953101"/>
      <w:bookmarkStart w:id="9951" w:name="_Toc98766918"/>
      <w:bookmarkStart w:id="9952" w:name="_Toc99703281"/>
      <w:bookmarkStart w:id="9953" w:name="_Toc106207073"/>
      <w:r w:rsidRPr="00931575">
        <w:t>E.1.3</w:t>
      </w:r>
      <w:r w:rsidRPr="00931575">
        <w:tab/>
        <w:t>OTA spurious emissions</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954" w:name="_Toc21103097"/>
      <w:bookmarkStart w:id="9955" w:name="_Toc29810946"/>
      <w:bookmarkStart w:id="9956" w:name="_Toc36636307"/>
      <w:bookmarkStart w:id="9957" w:name="_Toc37273253"/>
      <w:bookmarkStart w:id="9958" w:name="_Toc45886343"/>
      <w:bookmarkStart w:id="9959" w:name="_Toc53183388"/>
      <w:bookmarkStart w:id="9960" w:name="_Toc58916100"/>
      <w:bookmarkStart w:id="9961" w:name="_Toc58918281"/>
      <w:bookmarkStart w:id="9962" w:name="_Toc66694151"/>
      <w:bookmarkStart w:id="9963" w:name="_Toc74916176"/>
      <w:bookmarkStart w:id="9964" w:name="_Toc76114801"/>
      <w:bookmarkStart w:id="9965" w:name="_Toc76544687"/>
      <w:bookmarkStart w:id="9966" w:name="_Toc82536809"/>
      <w:bookmarkStart w:id="9967" w:name="_Toc89953102"/>
      <w:bookmarkStart w:id="9968" w:name="_Toc98766919"/>
      <w:bookmarkStart w:id="9969" w:name="_Toc99703282"/>
      <w:bookmarkStart w:id="9970" w:name="_Toc106207074"/>
      <w:r w:rsidRPr="00931575">
        <w:t>E.1.4</w:t>
      </w:r>
      <w:r w:rsidRPr="00931575">
        <w:tab/>
        <w:t>OTA co-location emissions, OTA transmit ON/OFF power (</w:t>
      </w:r>
      <w:r w:rsidRPr="00931575">
        <w:rPr>
          <w:i/>
        </w:rPr>
        <w:t>BS type 1-O</w:t>
      </w:r>
      <w:r w:rsidRPr="00931575">
        <w: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ABF">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9971" w:name="_Toc21103098"/>
      <w:bookmarkStart w:id="9972" w:name="_Toc29810947"/>
      <w:bookmarkStart w:id="9973" w:name="_Toc36636308"/>
      <w:bookmarkStart w:id="9974" w:name="_Toc37273254"/>
      <w:bookmarkStart w:id="9975" w:name="_Toc45886344"/>
      <w:bookmarkStart w:id="9976" w:name="_Toc53183389"/>
      <w:bookmarkStart w:id="9977" w:name="_Toc58916101"/>
      <w:bookmarkStart w:id="9978" w:name="_Toc58918282"/>
      <w:bookmarkStart w:id="9979" w:name="_Toc66694152"/>
      <w:bookmarkStart w:id="9980" w:name="_Toc74916177"/>
      <w:bookmarkStart w:id="9981" w:name="_Toc76114802"/>
      <w:bookmarkStart w:id="9982" w:name="_Toc76544688"/>
      <w:bookmarkStart w:id="9983" w:name="_Toc82536810"/>
      <w:bookmarkStart w:id="9984" w:name="_Toc89953103"/>
      <w:bookmarkStart w:id="9985" w:name="_Toc98766920"/>
      <w:bookmarkStart w:id="9986" w:name="_Toc99703283"/>
      <w:bookmarkStart w:id="9987" w:name="_Toc106207075"/>
      <w:r w:rsidRPr="00931575">
        <w:t>E.1.5</w:t>
      </w:r>
      <w:r w:rsidRPr="00931575">
        <w:tab/>
        <w:t>OTA transmitter intermodulation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rFonts w:eastAsia="DengXian"/>
        </w:rPr>
      </w:pPr>
      <w:bookmarkStart w:id="9988" w:name="_Toc21103099"/>
      <w:bookmarkStart w:id="9989" w:name="_Toc29810948"/>
      <w:bookmarkStart w:id="9990" w:name="_Toc36636309"/>
      <w:bookmarkStart w:id="9991" w:name="_Toc37273255"/>
      <w:bookmarkStart w:id="9992" w:name="_Toc45886345"/>
      <w:bookmarkStart w:id="9993" w:name="_Toc53183390"/>
      <w:bookmarkStart w:id="9994" w:name="_Toc58916102"/>
      <w:bookmarkStart w:id="9995" w:name="_Toc58918283"/>
      <w:bookmarkStart w:id="9996" w:name="_Toc66694153"/>
      <w:bookmarkStart w:id="9997" w:name="_Toc74916178"/>
      <w:bookmarkStart w:id="9998" w:name="_Toc76114803"/>
      <w:bookmarkStart w:id="9999" w:name="_Toc76544689"/>
      <w:bookmarkStart w:id="10000"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0001" w:name="_Toc89953104"/>
      <w:bookmarkStart w:id="10002" w:name="_Toc98766921"/>
      <w:bookmarkStart w:id="10003" w:name="_Toc99703284"/>
      <w:bookmarkStart w:id="10004" w:name="_Toc106207076"/>
      <w:r w:rsidRPr="00931575">
        <w:t>E.2</w:t>
      </w:r>
      <w:r w:rsidRPr="00931575">
        <w:tab/>
        <w:t>Receiver</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33F87757" w14:textId="77777777" w:rsidR="00C45907" w:rsidRPr="00931575" w:rsidRDefault="00C45907" w:rsidP="00C45907">
      <w:pPr>
        <w:pStyle w:val="Heading2"/>
      </w:pPr>
      <w:bookmarkStart w:id="10005" w:name="_Toc21103100"/>
      <w:bookmarkStart w:id="10006" w:name="_Toc29810949"/>
      <w:bookmarkStart w:id="10007" w:name="_Toc36636310"/>
      <w:bookmarkStart w:id="10008" w:name="_Toc37273256"/>
      <w:bookmarkStart w:id="10009" w:name="_Toc45886346"/>
      <w:bookmarkStart w:id="10010" w:name="_Toc53183391"/>
      <w:bookmarkStart w:id="10011" w:name="_Toc58916103"/>
      <w:bookmarkStart w:id="10012" w:name="_Toc58918284"/>
      <w:bookmarkStart w:id="10013" w:name="_Toc66694154"/>
      <w:bookmarkStart w:id="10014" w:name="_Toc74916179"/>
      <w:bookmarkStart w:id="10015" w:name="_Toc76114804"/>
      <w:bookmarkStart w:id="10016" w:name="_Toc76544690"/>
      <w:bookmarkStart w:id="10017" w:name="_Toc82536812"/>
      <w:bookmarkStart w:id="10018" w:name="_Toc89953105"/>
      <w:bookmarkStart w:id="10019" w:name="_Toc98766922"/>
      <w:bookmarkStart w:id="10020" w:name="_Toc99703285"/>
      <w:bookmarkStart w:id="10021" w:name="_Toc106207077"/>
      <w:r w:rsidRPr="00931575">
        <w:t>E.2.1</w:t>
      </w:r>
      <w:r w:rsidRPr="00931575">
        <w:tab/>
        <w:t>OTA sensitivity and OTA reference sensitivity level</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10022" w:name="_Toc21103101"/>
      <w:bookmarkStart w:id="10023" w:name="_Toc29810950"/>
      <w:bookmarkStart w:id="10024" w:name="_Toc36636311"/>
      <w:bookmarkStart w:id="10025" w:name="_Toc37273257"/>
      <w:bookmarkStart w:id="10026" w:name="_Toc45886347"/>
      <w:bookmarkStart w:id="10027" w:name="_Toc53183392"/>
      <w:bookmarkStart w:id="10028" w:name="_Toc58916104"/>
      <w:bookmarkStart w:id="10029" w:name="_Toc58918285"/>
      <w:bookmarkStart w:id="10030" w:name="_Toc66694155"/>
      <w:bookmarkStart w:id="10031" w:name="_Toc74916180"/>
      <w:bookmarkStart w:id="10032" w:name="_Toc76114805"/>
      <w:bookmarkStart w:id="10033"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0034" w:name="_Toc82536813"/>
      <w:bookmarkStart w:id="10035" w:name="_Toc89953106"/>
      <w:bookmarkStart w:id="10036" w:name="_Toc98766923"/>
      <w:bookmarkStart w:id="10037" w:name="_Toc99703286"/>
      <w:bookmarkStart w:id="10038" w:name="_Toc106207078"/>
      <w:r w:rsidRPr="00931575">
        <w:t>E.2.2</w:t>
      </w:r>
      <w:r w:rsidRPr="00931575">
        <w:tab/>
        <w:t>OTA dynamic range</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10039" w:name="_Toc21103102"/>
      <w:bookmarkStart w:id="10040" w:name="_Toc29810951"/>
      <w:bookmarkStart w:id="10041" w:name="_Toc36636312"/>
      <w:bookmarkStart w:id="10042" w:name="_Toc37273258"/>
      <w:bookmarkStart w:id="10043" w:name="_Toc45886348"/>
      <w:bookmarkStart w:id="10044" w:name="_Toc53183393"/>
      <w:bookmarkStart w:id="10045" w:name="_Toc58916105"/>
      <w:bookmarkStart w:id="10046" w:name="_Toc58918286"/>
      <w:bookmarkStart w:id="10047" w:name="_Toc66694156"/>
      <w:bookmarkStart w:id="10048" w:name="_Toc74916181"/>
      <w:bookmarkStart w:id="10049" w:name="_Toc76114806"/>
      <w:bookmarkStart w:id="10050"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0051" w:name="_Toc82536814"/>
      <w:bookmarkStart w:id="10052" w:name="_Toc89953107"/>
      <w:bookmarkStart w:id="10053" w:name="_Toc98766924"/>
      <w:bookmarkStart w:id="10054" w:name="_Toc99703287"/>
      <w:bookmarkStart w:id="10055" w:name="_Toc106207079"/>
      <w:r w:rsidRPr="00931575">
        <w:t>E.2.3</w:t>
      </w:r>
      <w:r w:rsidRPr="00931575">
        <w:tab/>
        <w:t>OTA adjacent channel selectivity, general OTA blocking, and OTA narrowband blocking</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0056" w:name="_Toc21103103"/>
      <w:bookmarkStart w:id="10057" w:name="_Toc29810952"/>
      <w:bookmarkStart w:id="10058" w:name="_Toc36636313"/>
      <w:bookmarkStart w:id="10059" w:name="_Toc37273259"/>
      <w:bookmarkStart w:id="10060" w:name="_Toc45886349"/>
      <w:bookmarkStart w:id="10061" w:name="_Toc53183394"/>
      <w:bookmarkStart w:id="10062" w:name="_Toc58916106"/>
      <w:bookmarkStart w:id="10063" w:name="_Toc58918287"/>
      <w:bookmarkStart w:id="10064" w:name="_Toc66694157"/>
      <w:bookmarkStart w:id="10065" w:name="_Toc74916182"/>
      <w:bookmarkStart w:id="10066" w:name="_Toc76114807"/>
      <w:bookmarkStart w:id="10067" w:name="_Toc76544693"/>
      <w:bookmarkStart w:id="10068" w:name="_Toc82536815"/>
      <w:bookmarkStart w:id="10069" w:name="_Toc89953108"/>
      <w:bookmarkStart w:id="10070" w:name="_Toc98766925"/>
      <w:bookmarkStart w:id="10071" w:name="_Toc99703288"/>
      <w:bookmarkStart w:id="10072" w:name="_Toc106207080"/>
      <w:r w:rsidRPr="00931575">
        <w:t>E.2.4</w:t>
      </w:r>
      <w:r w:rsidRPr="00931575">
        <w:tab/>
        <w:t>OTA blocking</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0485720D" w14:textId="77777777" w:rsidR="00C45907" w:rsidRPr="00931575" w:rsidRDefault="00C45907" w:rsidP="00C45907">
      <w:pPr>
        <w:pStyle w:val="Heading3"/>
        <w:rPr>
          <w:lang w:val="en-US"/>
        </w:rPr>
      </w:pPr>
      <w:bookmarkStart w:id="10073" w:name="_Toc21103104"/>
      <w:bookmarkStart w:id="10074" w:name="_Toc29810953"/>
      <w:bookmarkStart w:id="10075" w:name="_Toc36636314"/>
      <w:bookmarkStart w:id="10076" w:name="_Toc37273260"/>
      <w:bookmarkStart w:id="10077" w:name="_Toc45886350"/>
      <w:bookmarkStart w:id="10078" w:name="_Toc53183395"/>
      <w:bookmarkStart w:id="10079" w:name="_Toc58916107"/>
      <w:bookmarkStart w:id="10080" w:name="_Toc58918288"/>
      <w:bookmarkStart w:id="10081" w:name="_Toc66694158"/>
      <w:bookmarkStart w:id="10082" w:name="_Toc74916183"/>
      <w:bookmarkStart w:id="10083" w:name="_Toc76114808"/>
      <w:bookmarkStart w:id="10084" w:name="_Toc76544694"/>
      <w:bookmarkStart w:id="10085" w:name="_Toc82536816"/>
      <w:bookmarkStart w:id="10086" w:name="_Toc89953109"/>
      <w:bookmarkStart w:id="10087" w:name="_Toc98766926"/>
      <w:bookmarkStart w:id="10088" w:name="_Toc99703289"/>
      <w:bookmarkStart w:id="10089" w:name="_Toc10620708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0090" w:name="_Toc21103105"/>
      <w:bookmarkStart w:id="10091" w:name="_Toc29810954"/>
      <w:bookmarkStart w:id="10092" w:name="_Toc36636315"/>
      <w:bookmarkStart w:id="10093" w:name="_Toc37273261"/>
      <w:bookmarkStart w:id="10094" w:name="_Toc45886351"/>
      <w:bookmarkStart w:id="10095" w:name="_Toc53183396"/>
      <w:bookmarkStart w:id="10096" w:name="_Toc58916108"/>
      <w:bookmarkStart w:id="10097" w:name="_Toc58918289"/>
      <w:bookmarkStart w:id="10098" w:name="_Toc66694159"/>
      <w:bookmarkStart w:id="10099" w:name="_Toc74916184"/>
      <w:bookmarkStart w:id="10100" w:name="_Toc76114809"/>
      <w:bookmarkStart w:id="10101" w:name="_Toc76544695"/>
      <w:bookmarkStart w:id="10102" w:name="_Toc82536817"/>
      <w:bookmarkStart w:id="10103" w:name="_Toc89953110"/>
      <w:bookmarkStart w:id="10104" w:name="_Toc98766927"/>
      <w:bookmarkStart w:id="10105" w:name="_Toc99703290"/>
      <w:bookmarkStart w:id="10106" w:name="_Toc10620708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10107" w:name="_Toc21103106"/>
      <w:bookmarkStart w:id="10108" w:name="_Toc29810955"/>
      <w:bookmarkStart w:id="10109" w:name="_Toc36636316"/>
      <w:bookmarkStart w:id="10110" w:name="_Toc37273262"/>
      <w:bookmarkStart w:id="10111" w:name="_Toc45886352"/>
      <w:bookmarkStart w:id="10112" w:name="_Toc53183397"/>
      <w:bookmarkStart w:id="10113" w:name="_Toc58916109"/>
      <w:bookmarkStart w:id="10114" w:name="_Toc58918290"/>
      <w:bookmarkStart w:id="10115" w:name="_Toc66694160"/>
      <w:bookmarkStart w:id="10116" w:name="_Toc74916185"/>
      <w:bookmarkStart w:id="10117" w:name="_Toc76114810"/>
      <w:bookmarkStart w:id="10118" w:name="_Toc76544696"/>
      <w:bookmarkStart w:id="10119"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0120" w:name="_Toc89953111"/>
      <w:bookmarkStart w:id="10121" w:name="_Toc98766928"/>
      <w:bookmarkStart w:id="10122" w:name="_Toc99703291"/>
      <w:bookmarkStart w:id="10123" w:name="_Toc106207083"/>
      <w:r w:rsidRPr="00931575">
        <w:t>E.2.5</w:t>
      </w:r>
      <w:r w:rsidRPr="00931575">
        <w:tab/>
        <w:t>OTA receiver spurious emissions</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0124" w:name="_Toc21103107"/>
      <w:bookmarkStart w:id="10125" w:name="_Toc29810956"/>
      <w:bookmarkStart w:id="10126" w:name="_Toc36636317"/>
      <w:bookmarkStart w:id="10127" w:name="_Toc37273263"/>
      <w:bookmarkStart w:id="10128" w:name="_Toc45886353"/>
      <w:bookmarkStart w:id="10129" w:name="_Toc53183398"/>
      <w:bookmarkStart w:id="10130" w:name="_Toc58916110"/>
      <w:bookmarkStart w:id="10131" w:name="_Toc58918291"/>
      <w:bookmarkStart w:id="10132" w:name="_Toc66694161"/>
      <w:bookmarkStart w:id="10133" w:name="_Toc74916186"/>
      <w:bookmarkStart w:id="10134" w:name="_Toc76114811"/>
      <w:bookmarkStart w:id="10135" w:name="_Toc76544697"/>
      <w:bookmarkStart w:id="10136" w:name="_Toc82536819"/>
      <w:bookmarkStart w:id="10137" w:name="_Toc89953112"/>
      <w:bookmarkStart w:id="10138" w:name="_Toc98766929"/>
      <w:bookmarkStart w:id="10139" w:name="_Toc99703292"/>
      <w:bookmarkStart w:id="10140" w:name="_Toc106207084"/>
      <w:r w:rsidRPr="00931575">
        <w:t>E.2.6</w:t>
      </w:r>
      <w:r w:rsidRPr="00931575">
        <w:tab/>
        <w:t>OTA receiver intermodulation</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0141" w:name="_Toc21103108"/>
      <w:bookmarkStart w:id="10142" w:name="_Toc29810957"/>
      <w:bookmarkStart w:id="10143" w:name="_Toc36636318"/>
      <w:bookmarkStart w:id="10144" w:name="_Toc37273264"/>
      <w:bookmarkStart w:id="10145" w:name="_Toc45886354"/>
      <w:bookmarkStart w:id="10146" w:name="_Toc53183399"/>
      <w:bookmarkStart w:id="10147" w:name="_Toc58916111"/>
      <w:bookmarkStart w:id="10148" w:name="_Toc58918292"/>
      <w:bookmarkStart w:id="10149" w:name="_Toc66694162"/>
      <w:bookmarkStart w:id="10150" w:name="_Toc74916187"/>
      <w:bookmarkStart w:id="10151" w:name="_Toc76114812"/>
      <w:bookmarkStart w:id="10152" w:name="_Toc76544698"/>
      <w:bookmarkStart w:id="10153" w:name="_Toc82536820"/>
      <w:bookmarkStart w:id="10154" w:name="_Toc89953113"/>
      <w:bookmarkStart w:id="10155" w:name="_Toc98766930"/>
      <w:bookmarkStart w:id="10156" w:name="_Toc99703293"/>
      <w:bookmarkStart w:id="10157" w:name="_Toc106207085"/>
      <w:r w:rsidRPr="00931575">
        <w:t>E.2.7</w:t>
      </w:r>
      <w:r w:rsidRPr="00931575">
        <w:tab/>
        <w:t>OTA in-channel selectivity</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0158" w:name="_Toc21103109"/>
      <w:bookmarkStart w:id="10159" w:name="_Toc29810958"/>
      <w:bookmarkStart w:id="10160" w:name="_Toc36636319"/>
      <w:bookmarkStart w:id="10161" w:name="_Toc37273265"/>
      <w:bookmarkStart w:id="10162" w:name="_Toc45886355"/>
      <w:bookmarkStart w:id="10163" w:name="_Toc53183400"/>
      <w:bookmarkStart w:id="10164" w:name="_Toc58916112"/>
      <w:bookmarkStart w:id="10165" w:name="_Toc58918293"/>
      <w:bookmarkStart w:id="10166" w:name="_Toc66694163"/>
      <w:bookmarkStart w:id="10167" w:name="_Toc74916188"/>
      <w:bookmarkStart w:id="10168" w:name="_Toc76114813"/>
      <w:bookmarkStart w:id="10169" w:name="_Toc76544699"/>
      <w:bookmarkStart w:id="10170" w:name="_Toc82536821"/>
      <w:bookmarkStart w:id="10171" w:name="_Toc89953114"/>
      <w:bookmarkStart w:id="10172" w:name="_Toc98766931"/>
      <w:bookmarkStart w:id="10173" w:name="_Toc99703294"/>
      <w:bookmarkStart w:id="10174" w:name="_Toc106207086"/>
      <w:r w:rsidRPr="00931575">
        <w:t>E.3</w:t>
      </w:r>
      <w:r w:rsidRPr="00931575">
        <w:tab/>
        <w:t>Performance requirements</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25pt;height:175.1pt" o:ole="">
            <v:imagedata r:id="rId112" o:title=""/>
          </v:shape>
          <o:OLEObject Type="Embed" ProgID="Visio.Drawing.11" ShapeID="_x0000_i1062" DrawAspect="Content" ObjectID="_1717578133" r:id="rId11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0175" w:name="_Toc21103110"/>
      <w:bookmarkStart w:id="10176" w:name="_Toc29810959"/>
      <w:bookmarkStart w:id="10177" w:name="_Toc36636320"/>
      <w:bookmarkStart w:id="10178" w:name="_Toc37273266"/>
      <w:bookmarkStart w:id="10179" w:name="_Toc45886356"/>
      <w:bookmarkStart w:id="10180"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0181" w:name="_Toc58916113"/>
      <w:bookmarkStart w:id="10182" w:name="_Toc58918294"/>
      <w:bookmarkStart w:id="10183" w:name="_Toc66694164"/>
      <w:bookmarkStart w:id="10184" w:name="_Toc74916189"/>
      <w:bookmarkStart w:id="10185" w:name="_Toc76114814"/>
      <w:bookmarkStart w:id="10186" w:name="_Toc76544700"/>
      <w:bookmarkStart w:id="10187" w:name="_Toc82536822"/>
      <w:bookmarkStart w:id="10188" w:name="_Toc89953115"/>
      <w:bookmarkStart w:id="10189" w:name="_Toc98766932"/>
      <w:bookmarkStart w:id="10190" w:name="_Toc99703295"/>
      <w:bookmarkStart w:id="10191" w:name="_Toc106207087"/>
      <w:r w:rsidRPr="00931575">
        <w:t>Annex F (normative):</w:t>
      </w:r>
      <w:r w:rsidRPr="00931575">
        <w:br/>
        <w:t>Void</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0192" w:name="_Toc21103111"/>
      <w:bookmarkStart w:id="10193" w:name="_Toc29810960"/>
      <w:bookmarkStart w:id="10194" w:name="_Toc36636321"/>
      <w:bookmarkStart w:id="10195" w:name="_Toc37273267"/>
      <w:bookmarkStart w:id="10196" w:name="_Toc45886357"/>
      <w:bookmarkStart w:id="10197" w:name="_Toc53183402"/>
      <w:bookmarkStart w:id="10198" w:name="_Toc58916114"/>
      <w:bookmarkStart w:id="10199" w:name="_Toc58918295"/>
      <w:bookmarkStart w:id="10200" w:name="_Toc66694165"/>
      <w:bookmarkStart w:id="10201" w:name="_Toc74916190"/>
      <w:bookmarkStart w:id="10202" w:name="_Toc76114815"/>
      <w:bookmarkStart w:id="10203" w:name="_Toc76544701"/>
      <w:bookmarkStart w:id="10204" w:name="_Toc82536823"/>
      <w:bookmarkStart w:id="10205" w:name="_Toc89953116"/>
      <w:bookmarkStart w:id="10206" w:name="_Toc98766933"/>
      <w:bookmarkStart w:id="10207" w:name="_Toc99703296"/>
      <w:bookmarkStart w:id="10208" w:name="_Toc106207088"/>
      <w:r w:rsidRPr="00931575">
        <w:t>Annex G (informative):</w:t>
      </w:r>
      <w:r w:rsidRPr="00931575">
        <w:br/>
        <w:t>Transmitter spatial emissions declaration</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40AAD1EC" w14:textId="77777777" w:rsidR="00C45907" w:rsidRPr="00931575" w:rsidRDefault="00C45907" w:rsidP="00C45907">
      <w:pPr>
        <w:pStyle w:val="Heading1"/>
      </w:pPr>
      <w:bookmarkStart w:id="10209" w:name="_Toc21103112"/>
      <w:bookmarkStart w:id="10210" w:name="_Toc29810961"/>
      <w:bookmarkStart w:id="10211" w:name="_Toc36636322"/>
      <w:bookmarkStart w:id="10212" w:name="_Toc37273268"/>
      <w:bookmarkStart w:id="10213" w:name="_Toc45886358"/>
      <w:bookmarkStart w:id="10214" w:name="_Toc53183403"/>
      <w:bookmarkStart w:id="10215" w:name="_Toc58916115"/>
      <w:bookmarkStart w:id="10216" w:name="_Toc58918296"/>
      <w:bookmarkStart w:id="10217" w:name="_Toc66694166"/>
      <w:bookmarkStart w:id="10218" w:name="_Toc74916191"/>
      <w:bookmarkStart w:id="10219" w:name="_Toc76114816"/>
      <w:bookmarkStart w:id="10220" w:name="_Toc76544702"/>
      <w:bookmarkStart w:id="10221" w:name="_Toc82536824"/>
      <w:bookmarkStart w:id="10222" w:name="_Toc89953117"/>
      <w:bookmarkStart w:id="10223" w:name="_Toc98766934"/>
      <w:bookmarkStart w:id="10224" w:name="_Toc99703297"/>
      <w:bookmarkStart w:id="10225" w:name="_Toc106207089"/>
      <w:r w:rsidRPr="00931575">
        <w:t>G.1</w:t>
      </w:r>
      <w:r w:rsidRPr="00931575">
        <w:tab/>
        <w:t>General</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0226" w:name="_Toc21103113"/>
      <w:bookmarkStart w:id="10227" w:name="_Toc29810962"/>
      <w:bookmarkStart w:id="10228" w:name="_Toc36636323"/>
      <w:bookmarkStart w:id="10229" w:name="_Toc37273269"/>
      <w:bookmarkStart w:id="10230" w:name="_Toc45886359"/>
      <w:bookmarkStart w:id="10231" w:name="_Toc53183404"/>
      <w:bookmarkStart w:id="10232" w:name="_Toc58916116"/>
      <w:bookmarkStart w:id="10233" w:name="_Toc58918297"/>
      <w:bookmarkStart w:id="10234" w:name="_Toc66694167"/>
      <w:bookmarkStart w:id="10235" w:name="_Toc74916192"/>
      <w:bookmarkStart w:id="10236" w:name="_Toc76114817"/>
      <w:bookmarkStart w:id="10237" w:name="_Toc76544703"/>
      <w:bookmarkStart w:id="10238" w:name="_Toc82536825"/>
      <w:bookmarkStart w:id="10239" w:name="_Toc89953118"/>
      <w:bookmarkStart w:id="10240" w:name="_Toc98766935"/>
      <w:bookmarkStart w:id="10241" w:name="_Toc99703298"/>
      <w:bookmarkStart w:id="10242" w:name="_Toc106207090"/>
      <w:r w:rsidRPr="00931575">
        <w:t>G.2</w:t>
      </w:r>
      <w:r w:rsidRPr="00931575">
        <w:tab/>
        <w:t>Declarations</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0243" w:name="_Toc21103114"/>
      <w:bookmarkStart w:id="10244" w:name="_Toc29810963"/>
      <w:bookmarkStart w:id="10245" w:name="_Toc36636324"/>
      <w:bookmarkStart w:id="10246" w:name="_Toc37273270"/>
      <w:bookmarkStart w:id="10247" w:name="_Toc45886360"/>
      <w:bookmarkStart w:id="10248" w:name="_Toc53183405"/>
      <w:bookmarkStart w:id="10249" w:name="_Toc58916117"/>
      <w:bookmarkStart w:id="10250" w:name="_Toc58918298"/>
      <w:bookmarkStart w:id="10251" w:name="_Toc66694168"/>
      <w:bookmarkStart w:id="10252" w:name="_Toc74916193"/>
      <w:bookmarkStart w:id="10253" w:name="_Toc76114818"/>
      <w:bookmarkStart w:id="10254" w:name="_Toc76544704"/>
      <w:bookmarkStart w:id="10255" w:name="_Toc82536826"/>
      <w:bookmarkStart w:id="10256" w:name="_Toc89953119"/>
      <w:bookmarkStart w:id="10257" w:name="_Toc98766936"/>
      <w:bookmarkStart w:id="10258" w:name="_Toc99703299"/>
      <w:bookmarkStart w:id="10259" w:name="_Toc106207091"/>
      <w:r w:rsidRPr="00931575">
        <w:t>Annex H (normative):</w:t>
      </w:r>
      <w:r w:rsidRPr="00931575">
        <w:br/>
        <w:t>Characteristics of the interfering signals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0260" w:name="_Toc21103115"/>
      <w:bookmarkStart w:id="10261" w:name="_Toc29810964"/>
      <w:bookmarkStart w:id="10262" w:name="_Toc36636325"/>
      <w:bookmarkStart w:id="10263" w:name="_Toc37273271"/>
      <w:bookmarkStart w:id="10264" w:name="_Toc45886361"/>
      <w:bookmarkStart w:id="10265" w:name="_Toc53183406"/>
      <w:bookmarkStart w:id="10266" w:name="_Toc58916118"/>
      <w:bookmarkStart w:id="10267" w:name="_Toc58918299"/>
      <w:bookmarkStart w:id="10268" w:name="_Toc66694169"/>
      <w:bookmarkStart w:id="10269" w:name="_Toc74916194"/>
      <w:bookmarkStart w:id="10270" w:name="_Toc76114819"/>
      <w:bookmarkStart w:id="10271" w:name="_Toc76544705"/>
      <w:bookmarkStart w:id="10272" w:name="_Toc82536827"/>
      <w:bookmarkStart w:id="10273" w:name="_Toc89953120"/>
      <w:bookmarkStart w:id="10274" w:name="_Toc98766937"/>
      <w:bookmarkStart w:id="10275" w:name="_Toc99703300"/>
      <w:bookmarkStart w:id="10276" w:name="_Toc106207092"/>
      <w:r w:rsidRPr="00931575">
        <w:t>Annex I (normative):</w:t>
      </w:r>
      <w:r w:rsidRPr="00931575">
        <w:br/>
        <w:t>TRP measurement procedures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7C802D00" w14:textId="77777777" w:rsidR="00C45907" w:rsidRPr="00931575" w:rsidRDefault="00C45907" w:rsidP="00C45907">
      <w:pPr>
        <w:pStyle w:val="Heading1"/>
      </w:pPr>
      <w:bookmarkStart w:id="10277" w:name="_Toc21103116"/>
      <w:bookmarkStart w:id="10278" w:name="_Toc29810965"/>
      <w:bookmarkStart w:id="10279" w:name="_Toc36636326"/>
      <w:bookmarkStart w:id="10280" w:name="_Toc37273272"/>
      <w:bookmarkStart w:id="10281" w:name="_Toc45886362"/>
      <w:bookmarkStart w:id="10282" w:name="_Toc53183407"/>
      <w:bookmarkStart w:id="10283" w:name="_Toc58916119"/>
      <w:bookmarkStart w:id="10284" w:name="_Toc58918300"/>
      <w:bookmarkStart w:id="10285" w:name="_Toc66694170"/>
      <w:bookmarkStart w:id="10286" w:name="_Toc74916195"/>
      <w:bookmarkStart w:id="10287" w:name="_Toc76114820"/>
      <w:bookmarkStart w:id="10288" w:name="_Toc76544706"/>
      <w:bookmarkStart w:id="10289" w:name="_Toc82536828"/>
      <w:bookmarkStart w:id="10290" w:name="_Toc89953121"/>
      <w:bookmarkStart w:id="10291" w:name="_Toc98766938"/>
      <w:bookmarkStart w:id="10292" w:name="_Toc99703301"/>
      <w:bookmarkStart w:id="10293" w:name="_Toc106207093"/>
      <w:r w:rsidRPr="00931575">
        <w:t>I.1</w:t>
      </w:r>
      <w:r w:rsidRPr="00931575">
        <w:tab/>
        <w:t>General</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0294" w:name="_Toc21103117"/>
      <w:bookmarkStart w:id="10295" w:name="_Toc29810966"/>
      <w:bookmarkStart w:id="10296" w:name="_Toc36636327"/>
      <w:bookmarkStart w:id="10297" w:name="_Toc37273273"/>
      <w:bookmarkStart w:id="10298" w:name="_Toc45886363"/>
      <w:bookmarkStart w:id="10299" w:name="_Toc53183408"/>
      <w:bookmarkStart w:id="10300" w:name="_Toc58916120"/>
      <w:bookmarkStart w:id="10301" w:name="_Toc58918301"/>
      <w:bookmarkStart w:id="10302" w:name="_Toc66694171"/>
      <w:bookmarkStart w:id="10303" w:name="_Toc74916196"/>
      <w:bookmarkStart w:id="10304" w:name="_Toc76114821"/>
      <w:bookmarkStart w:id="10305" w:name="_Toc76544707"/>
      <w:bookmarkStart w:id="10306" w:name="_Toc82536829"/>
      <w:bookmarkStart w:id="10307" w:name="_Toc89953122"/>
      <w:bookmarkStart w:id="10308" w:name="_Toc98766939"/>
      <w:bookmarkStart w:id="10309" w:name="_Toc99703302"/>
      <w:bookmarkStart w:id="10310" w:name="_Toc106207094"/>
      <w:r w:rsidRPr="00931575">
        <w:t>I.2</w:t>
      </w:r>
      <w:r w:rsidRPr="00931575">
        <w:tab/>
        <w:t>Spherical equal angle grid</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681129E1" w14:textId="77777777" w:rsidR="00C45907" w:rsidRPr="00931575" w:rsidRDefault="00C45907" w:rsidP="00C45907">
      <w:pPr>
        <w:pStyle w:val="Heading2"/>
      </w:pPr>
      <w:bookmarkStart w:id="10311" w:name="_Toc21103118"/>
      <w:bookmarkStart w:id="10312" w:name="_Toc29810967"/>
      <w:bookmarkStart w:id="10313" w:name="_Toc36636328"/>
      <w:bookmarkStart w:id="10314" w:name="_Toc37273274"/>
      <w:bookmarkStart w:id="10315" w:name="_Toc45886364"/>
      <w:bookmarkStart w:id="10316" w:name="_Toc53183409"/>
      <w:bookmarkStart w:id="10317" w:name="_Toc58916121"/>
      <w:bookmarkStart w:id="10318" w:name="_Toc58918302"/>
      <w:bookmarkStart w:id="10319" w:name="_Toc66694172"/>
      <w:bookmarkStart w:id="10320" w:name="_Toc74916197"/>
      <w:bookmarkStart w:id="10321" w:name="_Toc76114822"/>
      <w:bookmarkStart w:id="10322" w:name="_Toc76544708"/>
      <w:bookmarkStart w:id="10323" w:name="_Toc82536830"/>
      <w:bookmarkStart w:id="10324" w:name="_Toc89953123"/>
      <w:bookmarkStart w:id="10325" w:name="_Toc98766940"/>
      <w:bookmarkStart w:id="10326" w:name="_Toc99703303"/>
      <w:bookmarkStart w:id="10327" w:name="_Toc106207095"/>
      <w:r w:rsidRPr="00931575">
        <w:rPr>
          <w:rFonts w:hint="eastAsia"/>
          <w:lang w:eastAsia="zh-CN"/>
        </w:rPr>
        <w:t>I.2.</w:t>
      </w:r>
      <w:r w:rsidRPr="00931575">
        <w:rPr>
          <w:lang w:eastAsia="zh-CN"/>
        </w:rPr>
        <w:t>1</w:t>
      </w:r>
      <w:r w:rsidRPr="00931575">
        <w:rPr>
          <w:lang w:eastAsia="en-GB"/>
        </w:rPr>
        <w:tab/>
        <w:t>General</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E01B15"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E01B15"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0328" w:name="_Toc21103119"/>
      <w:bookmarkStart w:id="10329" w:name="_Toc29810968"/>
      <w:bookmarkStart w:id="10330" w:name="_Toc36636329"/>
      <w:bookmarkStart w:id="10331" w:name="_Toc37273275"/>
      <w:bookmarkStart w:id="10332" w:name="_Toc45886365"/>
      <w:bookmarkStart w:id="10333" w:name="_Toc53183410"/>
      <w:bookmarkStart w:id="10334" w:name="_Toc58916122"/>
      <w:bookmarkStart w:id="10335" w:name="_Toc58918303"/>
      <w:bookmarkStart w:id="10336" w:name="_Toc66694173"/>
      <w:bookmarkStart w:id="10337" w:name="_Toc74916198"/>
      <w:bookmarkStart w:id="10338" w:name="_Toc76114823"/>
      <w:bookmarkStart w:id="10339" w:name="_Toc76544709"/>
      <w:bookmarkStart w:id="10340" w:name="_Toc82536831"/>
      <w:bookmarkStart w:id="10341" w:name="_Toc89953124"/>
      <w:bookmarkStart w:id="10342" w:name="_Toc98766941"/>
      <w:bookmarkStart w:id="10343" w:name="_Toc99703304"/>
      <w:bookmarkStart w:id="10344" w:name="_Toc106207096"/>
      <w:r w:rsidRPr="00931575">
        <w:rPr>
          <w:rFonts w:hint="eastAsia"/>
          <w:lang w:eastAsia="zh-CN"/>
        </w:rPr>
        <w:t>I.2.2</w:t>
      </w:r>
      <w:r w:rsidRPr="00931575">
        <w:rPr>
          <w:lang w:eastAsia="en-GB"/>
        </w:rPr>
        <w:tab/>
        <w:t>Reference angular step criteria</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85pt;height:15.85pt" o:ole="">
            <v:imagedata r:id="rId116" o:title=""/>
          </v:shape>
          <o:OLEObject Type="Embed" ProgID="Equation.3" ShapeID="_x0000_i1063" DrawAspect="Content" ObjectID="_1717578134" r:id="rId11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0345" w:name="_Toc21103120"/>
      <w:bookmarkStart w:id="10346" w:name="_Toc29810969"/>
      <w:bookmarkStart w:id="10347" w:name="_Toc36636330"/>
      <w:bookmarkStart w:id="10348" w:name="_Toc37273276"/>
      <w:bookmarkStart w:id="10349" w:name="_Toc45886366"/>
      <w:bookmarkStart w:id="10350" w:name="_Toc53183411"/>
      <w:bookmarkStart w:id="10351" w:name="_Toc58916123"/>
      <w:bookmarkStart w:id="10352" w:name="_Toc58918304"/>
      <w:bookmarkStart w:id="10353" w:name="_Toc66694174"/>
      <w:bookmarkStart w:id="10354" w:name="_Toc74916199"/>
      <w:bookmarkStart w:id="10355" w:name="_Toc76114824"/>
      <w:bookmarkStart w:id="10356" w:name="_Toc76544710"/>
      <w:bookmarkStart w:id="10357" w:name="_Toc82536832"/>
      <w:bookmarkStart w:id="10358" w:name="_Toc89953125"/>
      <w:bookmarkStart w:id="10359" w:name="_Toc98766942"/>
      <w:bookmarkStart w:id="10360" w:name="_Toc99703305"/>
      <w:bookmarkStart w:id="10361" w:name="_Toc106207097"/>
      <w:r w:rsidRPr="00931575">
        <w:t>I.3</w:t>
      </w:r>
      <w:r w:rsidRPr="00931575">
        <w:tab/>
        <w:t>Spherical equal area grid</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6.9pt;height:36pt" o:ole="">
            <v:imagedata r:id="rId119" o:title=""/>
          </v:shape>
          <o:OLEObject Type="Embed" ProgID="Equation.3" ShapeID="_x0000_i1064" DrawAspect="Content" ObjectID="_1717578135" r:id="rId12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0362" w:name="_Toc21103121"/>
      <w:bookmarkStart w:id="10363" w:name="_Toc29810970"/>
      <w:bookmarkStart w:id="10364" w:name="_Toc36636331"/>
      <w:bookmarkStart w:id="10365" w:name="_Toc37273277"/>
      <w:bookmarkStart w:id="10366" w:name="_Toc45886367"/>
      <w:bookmarkStart w:id="10367" w:name="_Toc53183412"/>
      <w:bookmarkStart w:id="10368" w:name="_Toc58916124"/>
      <w:bookmarkStart w:id="10369" w:name="_Toc58918305"/>
      <w:bookmarkStart w:id="10370" w:name="_Toc66694175"/>
      <w:bookmarkStart w:id="10371" w:name="_Toc74916200"/>
      <w:bookmarkStart w:id="10372" w:name="_Toc76114825"/>
      <w:bookmarkStart w:id="10373" w:name="_Toc76544711"/>
      <w:bookmarkStart w:id="10374" w:name="_Toc82536833"/>
      <w:bookmarkStart w:id="10375" w:name="_Toc89953126"/>
      <w:bookmarkStart w:id="10376" w:name="_Toc98766943"/>
      <w:bookmarkStart w:id="10377" w:name="_Toc99703306"/>
      <w:bookmarkStart w:id="10378" w:name="_Toc106207098"/>
      <w:r w:rsidRPr="00931575">
        <w:t>I.4</w:t>
      </w:r>
      <w:r w:rsidRPr="00931575">
        <w:tab/>
        <w:t>Spherical Fibonacci grid</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6.9pt;height:36pt" o:ole="">
            <v:imagedata r:id="rId119" o:title=""/>
          </v:shape>
          <o:OLEObject Type="Embed" ProgID="Equation.3" ShapeID="_x0000_i1065" DrawAspect="Content" ObjectID="_1717578136" r:id="rId12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E01B15"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E01B15"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0379" w:name="_Toc21103122"/>
      <w:bookmarkStart w:id="10380" w:name="_Toc29810971"/>
      <w:bookmarkStart w:id="10381" w:name="_Toc36636332"/>
      <w:bookmarkStart w:id="10382" w:name="_Toc37273278"/>
      <w:bookmarkStart w:id="10383" w:name="_Toc45886368"/>
      <w:bookmarkStart w:id="10384" w:name="_Toc53183413"/>
      <w:bookmarkStart w:id="10385" w:name="_Toc58916125"/>
      <w:bookmarkStart w:id="10386" w:name="_Toc58918306"/>
      <w:bookmarkStart w:id="10387" w:name="_Toc66694176"/>
      <w:bookmarkStart w:id="10388" w:name="_Toc74916201"/>
      <w:bookmarkStart w:id="10389" w:name="_Toc76114826"/>
      <w:bookmarkStart w:id="10390" w:name="_Toc76544712"/>
      <w:bookmarkStart w:id="10391" w:name="_Toc82536834"/>
      <w:bookmarkStart w:id="10392" w:name="_Toc89953127"/>
      <w:bookmarkStart w:id="10393" w:name="_Toc98766944"/>
      <w:bookmarkStart w:id="10394" w:name="_Toc99703307"/>
      <w:bookmarkStart w:id="10395" w:name="_Toc106207099"/>
      <w:r w:rsidRPr="00931575">
        <w:t>I.5</w:t>
      </w:r>
      <w:r w:rsidRPr="00931575">
        <w:tab/>
        <w:t>Orthogonal cut grid</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7761AEA7" w14:textId="77777777" w:rsidR="00C45907" w:rsidRPr="00931575" w:rsidRDefault="00C45907" w:rsidP="00C45907">
      <w:pPr>
        <w:pStyle w:val="Heading2"/>
      </w:pPr>
      <w:bookmarkStart w:id="10396" w:name="_Toc21103123"/>
      <w:bookmarkStart w:id="10397" w:name="_Toc29810972"/>
      <w:bookmarkStart w:id="10398" w:name="_Toc36636333"/>
      <w:bookmarkStart w:id="10399" w:name="_Toc37273279"/>
      <w:bookmarkStart w:id="10400" w:name="_Toc45886369"/>
      <w:bookmarkStart w:id="10401" w:name="_Toc53183414"/>
      <w:bookmarkStart w:id="10402" w:name="_Toc58916126"/>
      <w:bookmarkStart w:id="10403" w:name="_Toc58918307"/>
      <w:bookmarkStart w:id="10404" w:name="_Toc66694177"/>
      <w:bookmarkStart w:id="10405" w:name="_Toc74916202"/>
      <w:bookmarkStart w:id="10406" w:name="_Toc76114827"/>
      <w:bookmarkStart w:id="10407" w:name="_Toc76544713"/>
      <w:bookmarkStart w:id="10408" w:name="_Toc82536835"/>
      <w:bookmarkStart w:id="10409" w:name="_Toc89953128"/>
      <w:bookmarkStart w:id="10410" w:name="_Toc98766945"/>
      <w:bookmarkStart w:id="10411" w:name="_Toc99703308"/>
      <w:bookmarkStart w:id="10412" w:name="_Toc106207100"/>
      <w:r w:rsidRPr="00931575">
        <w:t>I.5.1</w:t>
      </w:r>
      <w:r w:rsidRPr="00931575">
        <w:tab/>
        <w:t>General</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0413" w:name="_Toc21103124"/>
      <w:bookmarkStart w:id="10414" w:name="_Toc29810973"/>
      <w:bookmarkStart w:id="10415" w:name="_Toc36636334"/>
      <w:bookmarkStart w:id="10416" w:name="_Toc37273280"/>
      <w:bookmarkStart w:id="10417" w:name="_Toc45886370"/>
      <w:bookmarkStart w:id="10418" w:name="_Toc53183415"/>
      <w:bookmarkStart w:id="10419" w:name="_Toc58916127"/>
      <w:bookmarkStart w:id="10420" w:name="_Toc58918308"/>
      <w:bookmarkStart w:id="10421" w:name="_Toc66694178"/>
      <w:bookmarkStart w:id="10422" w:name="_Toc74916203"/>
      <w:bookmarkStart w:id="10423" w:name="_Toc76114828"/>
      <w:bookmarkStart w:id="10424" w:name="_Toc76544714"/>
      <w:bookmarkStart w:id="10425" w:name="_Toc82536836"/>
      <w:bookmarkStart w:id="10426" w:name="_Toc89953129"/>
      <w:bookmarkStart w:id="10427" w:name="_Toc98766946"/>
      <w:bookmarkStart w:id="10428" w:name="_Toc99703309"/>
      <w:bookmarkStart w:id="10429" w:name="_Toc106207101"/>
      <w:r w:rsidRPr="00931575">
        <w:rPr>
          <w:lang w:val="en-US"/>
        </w:rPr>
        <w:t>I.5</w:t>
      </w:r>
      <w:r w:rsidRPr="00931575">
        <w:t>.2</w:t>
      </w:r>
      <w:r w:rsidRPr="00931575">
        <w:tab/>
      </w:r>
      <w:r w:rsidRPr="00931575">
        <w:rPr>
          <w:lang w:val="en-US"/>
        </w:rPr>
        <w:t>Operating band unwanted emissions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0430" w:name="_Toc21103125"/>
      <w:bookmarkStart w:id="10431" w:name="_Toc29810974"/>
      <w:bookmarkStart w:id="10432" w:name="_Toc36636335"/>
      <w:bookmarkStart w:id="10433" w:name="_Toc37273281"/>
      <w:bookmarkStart w:id="10434" w:name="_Toc45886371"/>
      <w:bookmarkStart w:id="10435" w:name="_Toc53183416"/>
      <w:bookmarkStart w:id="10436" w:name="_Toc58916128"/>
      <w:bookmarkStart w:id="10437" w:name="_Toc58918309"/>
      <w:bookmarkStart w:id="10438" w:name="_Toc66694179"/>
      <w:bookmarkStart w:id="10439" w:name="_Toc74916204"/>
      <w:bookmarkStart w:id="10440" w:name="_Toc76114829"/>
      <w:bookmarkStart w:id="10441" w:name="_Toc76544715"/>
      <w:bookmarkStart w:id="10442" w:name="_Toc82536837"/>
      <w:bookmarkStart w:id="10443" w:name="_Toc89953130"/>
      <w:bookmarkStart w:id="10444" w:name="_Toc98766947"/>
      <w:bookmarkStart w:id="10445" w:name="_Toc99703310"/>
      <w:bookmarkStart w:id="10446" w:name="_Toc106207102"/>
      <w:r w:rsidRPr="00931575">
        <w:rPr>
          <w:lang w:val="en-US"/>
        </w:rPr>
        <w:t>I.5.3</w:t>
      </w:r>
      <w:r w:rsidRPr="00931575">
        <w:tab/>
      </w:r>
      <w:r w:rsidRPr="00931575">
        <w:rPr>
          <w:lang w:val="en-US"/>
        </w:rPr>
        <w:t>Spurious unwanted emissions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0447" w:name="_Toc21103126"/>
      <w:bookmarkStart w:id="10448" w:name="_Toc29810975"/>
      <w:bookmarkStart w:id="10449" w:name="_Toc36636336"/>
      <w:bookmarkStart w:id="10450" w:name="_Toc37273282"/>
      <w:bookmarkStart w:id="10451" w:name="_Toc45886372"/>
      <w:bookmarkStart w:id="10452" w:name="_Toc53183417"/>
      <w:bookmarkStart w:id="10453" w:name="_Toc58916129"/>
      <w:bookmarkStart w:id="10454" w:name="_Toc58918310"/>
      <w:bookmarkStart w:id="10455" w:name="_Toc66694180"/>
      <w:bookmarkStart w:id="10456" w:name="_Toc74916205"/>
      <w:bookmarkStart w:id="10457" w:name="_Toc76114830"/>
      <w:bookmarkStart w:id="10458" w:name="_Toc76544716"/>
      <w:bookmarkStart w:id="10459" w:name="_Toc82536838"/>
      <w:bookmarkStart w:id="10460" w:name="_Toc89953131"/>
      <w:bookmarkStart w:id="10461" w:name="_Toc98766948"/>
      <w:bookmarkStart w:id="10462" w:name="_Toc99703311"/>
      <w:bookmarkStart w:id="10463" w:name="_Toc106207103"/>
      <w:r w:rsidRPr="00931575">
        <w:t>I.6</w:t>
      </w:r>
      <w:r w:rsidRPr="00931575">
        <w:tab/>
        <w:t>Wave vector space grid</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0464" w:name="_Toc21103127"/>
      <w:bookmarkStart w:id="10465" w:name="_Toc29810976"/>
      <w:bookmarkStart w:id="10466" w:name="_Toc36636337"/>
      <w:bookmarkStart w:id="10467" w:name="_Toc37273283"/>
      <w:bookmarkStart w:id="10468" w:name="_Toc45886373"/>
      <w:bookmarkStart w:id="10469" w:name="_Toc53183418"/>
      <w:bookmarkStart w:id="10470" w:name="_Toc58916130"/>
      <w:bookmarkStart w:id="10471" w:name="_Toc58918311"/>
      <w:bookmarkStart w:id="10472" w:name="_Toc66694181"/>
      <w:bookmarkStart w:id="10473" w:name="_Toc74916206"/>
      <w:bookmarkStart w:id="10474" w:name="_Toc76114831"/>
      <w:bookmarkStart w:id="10475" w:name="_Toc76544717"/>
      <w:bookmarkStart w:id="10476" w:name="_Toc82536839"/>
      <w:bookmarkStart w:id="10477" w:name="_Toc89953132"/>
      <w:bookmarkStart w:id="10478" w:name="_Toc98766949"/>
      <w:bookmarkStart w:id="10479" w:name="_Toc99703312"/>
      <w:bookmarkStart w:id="10480" w:name="_Toc106207104"/>
      <w:r w:rsidRPr="00931575">
        <w:t>I.7</w:t>
      </w:r>
      <w:r w:rsidRPr="00931575">
        <w:tab/>
        <w:t>Void</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4DF6200" w14:textId="77777777" w:rsidR="00C45907" w:rsidRPr="00931575" w:rsidRDefault="00C45907" w:rsidP="00C45907">
      <w:pPr>
        <w:pStyle w:val="Heading1"/>
      </w:pPr>
      <w:bookmarkStart w:id="10481" w:name="_Toc21103128"/>
      <w:bookmarkStart w:id="10482" w:name="_Toc29810977"/>
      <w:bookmarkStart w:id="10483" w:name="_Toc36636338"/>
      <w:bookmarkStart w:id="10484" w:name="_Toc37273284"/>
      <w:bookmarkStart w:id="10485" w:name="_Toc45886374"/>
      <w:bookmarkStart w:id="10486" w:name="_Toc53183419"/>
      <w:bookmarkStart w:id="10487" w:name="_Toc58916131"/>
      <w:bookmarkStart w:id="10488" w:name="_Toc58918312"/>
      <w:bookmarkStart w:id="10489" w:name="_Toc66694182"/>
      <w:bookmarkStart w:id="10490" w:name="_Toc74916207"/>
      <w:bookmarkStart w:id="10491" w:name="_Toc76114832"/>
      <w:bookmarkStart w:id="10492" w:name="_Toc76544718"/>
      <w:bookmarkStart w:id="10493" w:name="_Toc82536840"/>
      <w:bookmarkStart w:id="10494" w:name="_Toc89953133"/>
      <w:bookmarkStart w:id="10495" w:name="_Toc98766950"/>
      <w:bookmarkStart w:id="10496" w:name="_Toc99703313"/>
      <w:bookmarkStart w:id="10497" w:name="_Toc106207105"/>
      <w:r w:rsidRPr="00931575">
        <w:t>I.8</w:t>
      </w:r>
      <w:r w:rsidRPr="00931575">
        <w:tab/>
        <w:t>Void</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68BF8153" w14:textId="77777777" w:rsidR="00C45907" w:rsidRPr="00931575" w:rsidRDefault="00C45907" w:rsidP="00C45907">
      <w:pPr>
        <w:pStyle w:val="Heading1"/>
      </w:pPr>
      <w:bookmarkStart w:id="10498" w:name="_Toc21103129"/>
      <w:bookmarkStart w:id="10499" w:name="_Toc29810978"/>
      <w:bookmarkStart w:id="10500" w:name="_Toc36636339"/>
      <w:bookmarkStart w:id="10501" w:name="_Toc37273285"/>
      <w:bookmarkStart w:id="10502" w:name="_Toc45886375"/>
      <w:bookmarkStart w:id="10503" w:name="_Toc53183420"/>
      <w:bookmarkStart w:id="10504" w:name="_Toc58916132"/>
      <w:bookmarkStart w:id="10505" w:name="_Toc58918313"/>
      <w:bookmarkStart w:id="10506" w:name="_Toc66694183"/>
      <w:bookmarkStart w:id="10507" w:name="_Toc74916208"/>
      <w:bookmarkStart w:id="10508" w:name="_Toc76114833"/>
      <w:bookmarkStart w:id="10509" w:name="_Toc76544719"/>
      <w:bookmarkStart w:id="10510" w:name="_Toc82536841"/>
      <w:bookmarkStart w:id="10511" w:name="_Toc89953134"/>
      <w:bookmarkStart w:id="10512" w:name="_Toc98766951"/>
      <w:bookmarkStart w:id="10513" w:name="_Toc99703314"/>
      <w:bookmarkStart w:id="10514" w:name="_Toc106207106"/>
      <w:r w:rsidRPr="00931575">
        <w:t>I.9</w:t>
      </w:r>
      <w:r w:rsidRPr="00931575">
        <w:tab/>
        <w:t>Full sphere with sparse sampling</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0515"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0516" w:name="_Toc29810979"/>
      <w:bookmarkStart w:id="10517" w:name="_Toc36636340"/>
      <w:bookmarkStart w:id="10518" w:name="_Toc37273286"/>
      <w:bookmarkStart w:id="10519" w:name="_Toc45886376"/>
      <w:bookmarkStart w:id="10520" w:name="_Toc53183421"/>
      <w:bookmarkStart w:id="10521" w:name="_Toc58916133"/>
      <w:bookmarkStart w:id="10522" w:name="_Toc58918314"/>
      <w:bookmarkStart w:id="10523" w:name="_Toc66694184"/>
      <w:bookmarkStart w:id="10524" w:name="_Toc74916209"/>
      <w:bookmarkStart w:id="10525" w:name="_Toc76114834"/>
      <w:bookmarkStart w:id="10526" w:name="_Toc76544720"/>
      <w:bookmarkStart w:id="10527" w:name="_Toc82536842"/>
      <w:bookmarkStart w:id="10528" w:name="_Toc89953135"/>
      <w:bookmarkStart w:id="10529" w:name="_Toc98766952"/>
      <w:bookmarkStart w:id="10530" w:name="_Toc99703315"/>
      <w:bookmarkStart w:id="10531" w:name="_Toc106207107"/>
      <w:r w:rsidRPr="00931575">
        <w:t>I.10</w:t>
      </w:r>
      <w:r w:rsidRPr="00931575">
        <w:tab/>
        <w:t>Beam-based directions</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E01B15"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0532" w:name="_Toc21103131"/>
      <w:bookmarkStart w:id="10533" w:name="_Toc29810980"/>
      <w:bookmarkStart w:id="10534" w:name="_Toc36636341"/>
      <w:bookmarkStart w:id="10535" w:name="_Toc37273287"/>
      <w:bookmarkStart w:id="10536" w:name="_Toc45886377"/>
      <w:bookmarkStart w:id="10537" w:name="_Toc53183422"/>
      <w:bookmarkStart w:id="10538" w:name="_Toc58916134"/>
      <w:bookmarkStart w:id="10539" w:name="_Toc58918315"/>
      <w:bookmarkStart w:id="10540" w:name="_Toc66694185"/>
      <w:bookmarkStart w:id="10541" w:name="_Toc74916210"/>
      <w:bookmarkStart w:id="10542" w:name="_Toc76114835"/>
      <w:bookmarkStart w:id="10543" w:name="_Toc76544721"/>
      <w:bookmarkStart w:id="10544" w:name="_Toc82536843"/>
      <w:bookmarkStart w:id="10545" w:name="_Toc89953136"/>
      <w:bookmarkStart w:id="10546" w:name="_Toc98766953"/>
      <w:bookmarkStart w:id="10547" w:name="_Toc99703316"/>
      <w:bookmarkStart w:id="10548" w:name="_Toc106207108"/>
      <w:r w:rsidRPr="00931575">
        <w:t>I.11</w:t>
      </w:r>
      <w:r w:rsidRPr="00931575">
        <w:tab/>
        <w:t>Peak method</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0549" w:name="_Toc21103132"/>
      <w:bookmarkStart w:id="10550" w:name="_Toc29810981"/>
      <w:bookmarkStart w:id="10551" w:name="_Toc36636342"/>
      <w:bookmarkStart w:id="10552" w:name="_Toc37273288"/>
      <w:bookmarkStart w:id="10553" w:name="_Toc45886378"/>
      <w:bookmarkStart w:id="10554" w:name="_Toc53183423"/>
      <w:bookmarkStart w:id="10555" w:name="_Toc58916135"/>
      <w:bookmarkStart w:id="10556" w:name="_Toc58918316"/>
      <w:bookmarkStart w:id="10557" w:name="_Toc66694186"/>
      <w:bookmarkStart w:id="10558" w:name="_Toc74916211"/>
      <w:bookmarkStart w:id="10559" w:name="_Toc76114836"/>
      <w:bookmarkStart w:id="10560" w:name="_Toc76544722"/>
      <w:bookmarkStart w:id="10561" w:name="_Toc82536844"/>
      <w:bookmarkStart w:id="10562" w:name="_Toc89953137"/>
      <w:bookmarkStart w:id="10563" w:name="_Toc98766954"/>
      <w:bookmarkStart w:id="10564" w:name="_Toc99703317"/>
      <w:bookmarkStart w:id="10565" w:name="_Toc106207109"/>
      <w:r w:rsidRPr="00931575">
        <w:t>I.12</w:t>
      </w:r>
      <w:r w:rsidRPr="00931575">
        <w:tab/>
        <w:t>Equal sector with peak average</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0566" w:name="_Toc21103133"/>
      <w:bookmarkStart w:id="10567" w:name="_Toc29810982"/>
      <w:bookmarkStart w:id="10568" w:name="_Toc36636343"/>
      <w:bookmarkStart w:id="10569" w:name="_Toc37273289"/>
      <w:bookmarkStart w:id="10570" w:name="_Toc45886379"/>
      <w:bookmarkStart w:id="10571" w:name="_Toc53183424"/>
      <w:bookmarkStart w:id="10572" w:name="_Toc58916136"/>
      <w:bookmarkStart w:id="10573" w:name="_Toc58918317"/>
      <w:bookmarkStart w:id="10574" w:name="_Toc66694187"/>
      <w:bookmarkStart w:id="10575" w:name="_Toc74916212"/>
      <w:bookmarkStart w:id="10576" w:name="_Toc76114837"/>
      <w:bookmarkStart w:id="10577" w:name="_Toc76544723"/>
      <w:bookmarkStart w:id="10578" w:name="_Toc82536845"/>
      <w:bookmarkStart w:id="10579" w:name="_Toc89953138"/>
      <w:bookmarkStart w:id="10580" w:name="_Toc98766955"/>
      <w:bookmarkStart w:id="10581" w:name="_Toc99703318"/>
      <w:bookmarkStart w:id="10582" w:name="_Toc106207110"/>
      <w:r w:rsidRPr="00931575">
        <w:t>I.13</w:t>
      </w:r>
      <w:r w:rsidRPr="00931575">
        <w:tab/>
        <w:t>Pre-scan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0583" w:name="_Toc21103134"/>
      <w:bookmarkStart w:id="10584" w:name="_Toc29810983"/>
      <w:bookmarkStart w:id="10585" w:name="_Toc36636344"/>
      <w:bookmarkStart w:id="10586" w:name="_Toc37273290"/>
      <w:bookmarkStart w:id="10587" w:name="_Toc45886380"/>
      <w:bookmarkStart w:id="10588" w:name="_Toc53183425"/>
      <w:bookmarkStart w:id="10589" w:name="_Toc58916137"/>
      <w:bookmarkStart w:id="10590" w:name="_Toc58918318"/>
      <w:bookmarkStart w:id="10591" w:name="_Toc66694188"/>
      <w:bookmarkStart w:id="10592" w:name="_Toc74916213"/>
      <w:bookmarkStart w:id="10593" w:name="_Toc76114838"/>
      <w:bookmarkStart w:id="10594" w:name="_Toc76544724"/>
      <w:bookmarkStart w:id="10595" w:name="_Toc82536846"/>
      <w:bookmarkStart w:id="10596" w:name="_Toc89953139"/>
      <w:bookmarkStart w:id="10597" w:name="_Toc98766956"/>
      <w:bookmarkStart w:id="10598" w:name="_Toc99703319"/>
      <w:bookmarkStart w:id="10599" w:name="_Toc106207111"/>
      <w:r w:rsidRPr="00931575">
        <w:rPr>
          <w:lang w:val="fr-FR"/>
        </w:rPr>
        <w:t>Annex J (normative):</w:t>
      </w:r>
      <w:r w:rsidRPr="00931575">
        <w:rPr>
          <w:lang w:val="fr-FR"/>
        </w:rPr>
        <w:br/>
        <w:t>Propagation conditions</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57782CC0" w14:textId="77777777" w:rsidR="00C45907" w:rsidRPr="00931575" w:rsidRDefault="00C45907" w:rsidP="00C45907">
      <w:pPr>
        <w:pStyle w:val="Heading1"/>
      </w:pPr>
      <w:bookmarkStart w:id="10600" w:name="_Toc21103135"/>
      <w:bookmarkStart w:id="10601" w:name="_Toc29810984"/>
      <w:bookmarkStart w:id="10602" w:name="_Toc36636345"/>
      <w:bookmarkStart w:id="10603" w:name="_Toc37273291"/>
      <w:bookmarkStart w:id="10604" w:name="_Toc45886381"/>
      <w:bookmarkStart w:id="10605" w:name="_Toc53183426"/>
      <w:bookmarkStart w:id="10606" w:name="_Toc58916138"/>
      <w:bookmarkStart w:id="10607" w:name="_Toc58918319"/>
      <w:bookmarkStart w:id="10608" w:name="_Toc66694189"/>
      <w:bookmarkStart w:id="10609" w:name="_Toc74916214"/>
      <w:bookmarkStart w:id="10610" w:name="_Toc76114839"/>
      <w:bookmarkStart w:id="10611" w:name="_Toc76544725"/>
      <w:bookmarkStart w:id="10612" w:name="_Toc82536847"/>
      <w:bookmarkStart w:id="10613" w:name="_Toc89953140"/>
      <w:bookmarkStart w:id="10614" w:name="_Toc98766957"/>
      <w:bookmarkStart w:id="10615" w:name="_Toc99703320"/>
      <w:bookmarkStart w:id="10616" w:name="_Toc106207112"/>
      <w:r w:rsidRPr="00931575">
        <w:t>J.1</w:t>
      </w:r>
      <w:r w:rsidRPr="00931575">
        <w:rPr>
          <w:rFonts w:hint="eastAsia"/>
        </w:rPr>
        <w:tab/>
      </w:r>
      <w:r w:rsidRPr="00931575">
        <w:t>Static propagation condition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0617" w:name="_Toc21103136"/>
      <w:bookmarkStart w:id="10618" w:name="_Toc29810985"/>
      <w:bookmarkStart w:id="10619" w:name="_Toc36636346"/>
      <w:bookmarkStart w:id="10620" w:name="_Toc37273292"/>
      <w:bookmarkStart w:id="10621" w:name="_Toc45886382"/>
      <w:bookmarkStart w:id="10622" w:name="_Toc53183427"/>
      <w:bookmarkStart w:id="10623" w:name="_Toc58916139"/>
      <w:bookmarkStart w:id="10624" w:name="_Toc58918320"/>
      <w:bookmarkStart w:id="10625" w:name="_Toc66694190"/>
      <w:bookmarkStart w:id="10626" w:name="_Toc74916215"/>
      <w:bookmarkStart w:id="10627" w:name="_Toc76114840"/>
      <w:bookmarkStart w:id="10628" w:name="_Toc76544726"/>
      <w:bookmarkStart w:id="10629" w:name="_Toc82536848"/>
      <w:bookmarkStart w:id="10630" w:name="_Toc89953141"/>
      <w:bookmarkStart w:id="10631" w:name="_Toc98766958"/>
      <w:bookmarkStart w:id="10632" w:name="_Toc99703321"/>
      <w:bookmarkStart w:id="10633" w:name="_Toc106207113"/>
      <w:r w:rsidRPr="00931575">
        <w:t>J.2</w:t>
      </w:r>
      <w:r w:rsidRPr="00931575">
        <w:tab/>
        <w:t>Multi-path fading propagation conditions</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0634" w:name="_Toc21103137"/>
      <w:bookmarkStart w:id="10635" w:name="_Toc29810986"/>
      <w:bookmarkStart w:id="10636" w:name="_Toc36636347"/>
      <w:bookmarkStart w:id="10637" w:name="_Toc37273293"/>
      <w:bookmarkStart w:id="10638" w:name="_Toc45886383"/>
      <w:bookmarkStart w:id="10639" w:name="_Toc53183428"/>
      <w:bookmarkStart w:id="10640" w:name="_Toc58916140"/>
      <w:bookmarkStart w:id="10641" w:name="_Toc58918321"/>
      <w:bookmarkStart w:id="10642" w:name="_Toc66694191"/>
      <w:bookmarkStart w:id="10643" w:name="_Toc74916216"/>
      <w:bookmarkStart w:id="10644" w:name="_Toc76114841"/>
      <w:bookmarkStart w:id="10645" w:name="_Toc76544727"/>
      <w:bookmarkStart w:id="10646" w:name="_Toc82536849"/>
      <w:bookmarkStart w:id="10647" w:name="_Toc89953142"/>
      <w:bookmarkStart w:id="10648" w:name="_Toc98766959"/>
      <w:bookmarkStart w:id="10649" w:name="_Toc99703322"/>
      <w:bookmarkStart w:id="10650" w:name="_Toc106207114"/>
      <w:r w:rsidRPr="00931575">
        <w:t>J.2.1</w:t>
      </w:r>
      <w:r w:rsidRPr="00931575">
        <w:tab/>
        <w:t>Delay profiles</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0651" w:name="_Toc21103138"/>
      <w:bookmarkStart w:id="10652" w:name="_Toc29810987"/>
      <w:bookmarkStart w:id="10653" w:name="_Toc36636348"/>
      <w:bookmarkStart w:id="10654" w:name="_Toc37273294"/>
      <w:bookmarkStart w:id="10655" w:name="_Toc45886384"/>
      <w:bookmarkStart w:id="10656" w:name="_Toc53183429"/>
      <w:bookmarkStart w:id="10657" w:name="_Toc58916141"/>
      <w:bookmarkStart w:id="10658" w:name="_Toc58918322"/>
      <w:bookmarkStart w:id="10659" w:name="_Toc66694192"/>
      <w:bookmarkStart w:id="10660" w:name="_Toc74916217"/>
      <w:bookmarkStart w:id="10661" w:name="_Toc76114842"/>
      <w:bookmarkStart w:id="10662" w:name="_Toc76544728"/>
      <w:bookmarkStart w:id="10663" w:name="_Toc82536850"/>
      <w:bookmarkStart w:id="10664" w:name="_Toc89953143"/>
      <w:bookmarkStart w:id="10665" w:name="_Toc98766960"/>
      <w:bookmarkStart w:id="10666" w:name="_Toc99703323"/>
      <w:bookmarkStart w:id="10667" w:name="_Toc106207115"/>
      <w:r w:rsidRPr="00931575">
        <w:t>J.2.</w:t>
      </w:r>
      <w:r w:rsidRPr="00931575">
        <w:rPr>
          <w:rFonts w:hint="eastAsia"/>
        </w:rPr>
        <w:t>1</w:t>
      </w:r>
      <w:r w:rsidRPr="00931575">
        <w:t>.1</w:t>
      </w:r>
      <w:r w:rsidRPr="00931575">
        <w:tab/>
        <w:t>Delay profiles for FR1</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0668" w:name="_Toc21103139"/>
      <w:bookmarkStart w:id="10669" w:name="_Toc29810988"/>
      <w:bookmarkStart w:id="10670" w:name="_Toc36636349"/>
      <w:bookmarkStart w:id="10671" w:name="_Toc37273295"/>
      <w:bookmarkStart w:id="10672" w:name="_Toc45886385"/>
      <w:bookmarkStart w:id="10673" w:name="_Toc53183430"/>
      <w:bookmarkStart w:id="10674" w:name="_Toc58916142"/>
      <w:bookmarkStart w:id="10675" w:name="_Toc58918323"/>
      <w:bookmarkStart w:id="10676" w:name="_Toc66694193"/>
      <w:bookmarkStart w:id="10677" w:name="_Toc74916218"/>
      <w:bookmarkStart w:id="10678" w:name="_Toc76114843"/>
      <w:bookmarkStart w:id="10679" w:name="_Toc76544729"/>
      <w:bookmarkStart w:id="10680" w:name="_Toc82536851"/>
      <w:bookmarkStart w:id="10681" w:name="_Toc89953144"/>
      <w:bookmarkStart w:id="10682" w:name="_Toc98766961"/>
      <w:bookmarkStart w:id="10683" w:name="_Toc99703324"/>
      <w:bookmarkStart w:id="10684" w:name="_Toc106207116"/>
      <w:r w:rsidRPr="00931575">
        <w:t>J.2.</w:t>
      </w:r>
      <w:r w:rsidRPr="00931575">
        <w:rPr>
          <w:rFonts w:hint="eastAsia"/>
        </w:rPr>
        <w:t>1</w:t>
      </w:r>
      <w:r w:rsidRPr="00931575">
        <w:t>.2</w:t>
      </w:r>
      <w:r w:rsidRPr="00931575">
        <w:tab/>
        <w:t>Delay profiles for FR2</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0685" w:name="_Toc21103140"/>
      <w:bookmarkStart w:id="10686" w:name="_Toc29810989"/>
      <w:bookmarkStart w:id="10687" w:name="_Toc36636350"/>
      <w:bookmarkStart w:id="10688" w:name="_Toc37273296"/>
      <w:bookmarkStart w:id="10689" w:name="_Toc45886386"/>
      <w:bookmarkStart w:id="10690" w:name="_Toc53183431"/>
      <w:bookmarkStart w:id="10691" w:name="_Toc58916143"/>
      <w:bookmarkStart w:id="10692" w:name="_Toc58918324"/>
      <w:bookmarkStart w:id="10693" w:name="_Toc66694194"/>
      <w:bookmarkStart w:id="10694" w:name="_Toc74916219"/>
      <w:bookmarkStart w:id="10695" w:name="_Toc76114844"/>
      <w:bookmarkStart w:id="10696" w:name="_Toc76544730"/>
      <w:bookmarkStart w:id="10697" w:name="_Toc82536852"/>
      <w:bookmarkStart w:id="10698" w:name="_Toc89953145"/>
      <w:bookmarkStart w:id="10699" w:name="_Toc98766962"/>
      <w:bookmarkStart w:id="10700" w:name="_Toc99703325"/>
      <w:bookmarkStart w:id="10701" w:name="_Toc106207117"/>
      <w:r w:rsidRPr="00931575">
        <w:t>J.2.2</w:t>
      </w:r>
      <w:r w:rsidRPr="00931575">
        <w:tab/>
        <w:t>Combinations of channel model parameters</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0702" w:name="_Toc21103141"/>
      <w:bookmarkStart w:id="10703" w:name="_Toc29810990"/>
      <w:bookmarkStart w:id="10704" w:name="_Toc36636351"/>
      <w:bookmarkStart w:id="10705" w:name="_Toc37273297"/>
      <w:bookmarkStart w:id="10706" w:name="_Toc45886387"/>
      <w:bookmarkStart w:id="10707" w:name="_Toc53183432"/>
      <w:bookmarkStart w:id="10708" w:name="_Toc58916144"/>
      <w:bookmarkStart w:id="10709" w:name="_Toc58918325"/>
      <w:bookmarkStart w:id="10710" w:name="_Toc66694195"/>
      <w:bookmarkStart w:id="10711" w:name="_Toc74916220"/>
      <w:bookmarkStart w:id="10712" w:name="_Toc76114845"/>
      <w:bookmarkStart w:id="10713" w:name="_Toc76544731"/>
      <w:bookmarkStart w:id="10714" w:name="_Toc82536853"/>
      <w:bookmarkStart w:id="10715" w:name="_Toc89953146"/>
      <w:bookmarkStart w:id="10716" w:name="_Toc98766963"/>
      <w:bookmarkStart w:id="10717" w:name="_Toc99703326"/>
      <w:bookmarkStart w:id="10718" w:name="_Toc106207118"/>
      <w:r w:rsidRPr="00931575">
        <w:t>J.2.</w:t>
      </w:r>
      <w:r w:rsidRPr="00931575">
        <w:rPr>
          <w:rFonts w:hint="eastAsia"/>
        </w:rPr>
        <w:t>3</w:t>
      </w:r>
      <w:r w:rsidRPr="00931575">
        <w:tab/>
        <w:t>MIMO channel correlation matrices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719" w:name="_Toc21103142"/>
      <w:bookmarkStart w:id="10720" w:name="_Toc29810991"/>
      <w:bookmarkStart w:id="10721" w:name="_Toc36636352"/>
      <w:bookmarkStart w:id="10722" w:name="_Toc37273298"/>
      <w:bookmarkStart w:id="10723" w:name="_Toc45886388"/>
      <w:bookmarkStart w:id="10724" w:name="_Toc53183433"/>
      <w:bookmarkStart w:id="10725" w:name="_Toc58916145"/>
      <w:bookmarkStart w:id="10726" w:name="_Toc58918326"/>
      <w:bookmarkStart w:id="10727" w:name="_Toc66694196"/>
      <w:bookmarkStart w:id="10728" w:name="_Toc74916221"/>
      <w:bookmarkStart w:id="10729" w:name="_Toc76114846"/>
      <w:bookmarkStart w:id="10730" w:name="_Toc76544732"/>
      <w:bookmarkStart w:id="10731" w:name="_Toc82536854"/>
      <w:bookmarkStart w:id="10732" w:name="_Toc89953147"/>
      <w:bookmarkStart w:id="10733" w:name="_Toc98766964"/>
      <w:bookmarkStart w:id="10734" w:name="_Toc99703327"/>
      <w:bookmarkStart w:id="10735" w:name="_Toc10620711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736" w:name="_Toc21103143"/>
      <w:bookmarkStart w:id="10737" w:name="_Toc29810992"/>
      <w:bookmarkStart w:id="10738" w:name="_Toc36636353"/>
      <w:bookmarkStart w:id="10739" w:name="_Toc37273299"/>
      <w:bookmarkStart w:id="10740" w:name="_Toc45886389"/>
      <w:bookmarkStart w:id="10741" w:name="_Toc53183434"/>
      <w:bookmarkStart w:id="10742" w:name="_Toc58916146"/>
      <w:bookmarkStart w:id="10743" w:name="_Toc58918327"/>
      <w:bookmarkStart w:id="10744" w:name="_Toc66694197"/>
      <w:bookmarkStart w:id="10745" w:name="_Toc74916222"/>
      <w:bookmarkStart w:id="10746" w:name="_Toc76114847"/>
      <w:bookmarkStart w:id="10747" w:name="_Toc76544733"/>
      <w:bookmarkStart w:id="10748" w:name="_Toc82536855"/>
      <w:bookmarkStart w:id="10749" w:name="_Toc89953148"/>
      <w:bookmarkStart w:id="10750" w:name="_Toc98766965"/>
      <w:bookmarkStart w:id="10751" w:name="_Toc99703328"/>
      <w:bookmarkStart w:id="10752" w:name="_Toc10620712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1pt;height:159.85pt" o:ole="">
                  <v:imagedata r:id="rId125" o:title=""/>
                </v:shape>
                <o:OLEObject Type="Embed" ProgID="Equation.DSMT4" ShapeID="_x0000_i1066" DrawAspect="Content" ObjectID="_1717578137" r:id="rId12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753" w:name="_Toc21103144"/>
      <w:bookmarkStart w:id="10754" w:name="_Toc29810993"/>
      <w:bookmarkStart w:id="10755" w:name="_Toc36636354"/>
      <w:bookmarkStart w:id="10756" w:name="_Toc37273300"/>
      <w:bookmarkStart w:id="10757" w:name="_Toc45886390"/>
      <w:bookmarkStart w:id="10758" w:name="_Toc53183435"/>
      <w:bookmarkStart w:id="10759" w:name="_Toc58916147"/>
      <w:bookmarkStart w:id="10760" w:name="_Toc58918328"/>
      <w:bookmarkStart w:id="10761" w:name="_Toc66694198"/>
      <w:bookmarkStart w:id="10762" w:name="_Toc74916223"/>
      <w:bookmarkStart w:id="10763" w:name="_Toc76114848"/>
      <w:bookmarkStart w:id="10764" w:name="_Toc76544734"/>
      <w:bookmarkStart w:id="10765" w:name="_Toc82536856"/>
      <w:bookmarkStart w:id="10766" w:name="_Toc89953149"/>
      <w:bookmarkStart w:id="10767" w:name="_Toc98766966"/>
      <w:bookmarkStart w:id="10768" w:name="_Toc99703329"/>
      <w:bookmarkStart w:id="10769" w:name="_Toc10620712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85pt" o:ole="">
                  <v:imagedata r:id="rId152" o:title=""/>
                </v:shape>
                <o:OLEObject Type="Embed" ProgID="Equation.3" ShapeID="_x0000_i1067" DrawAspect="Content" ObjectID="_1717578138" r:id="rId15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85pt" o:ole="">
                  <v:imagedata r:id="rId155" o:title=""/>
                </v:shape>
                <o:OLEObject Type="Embed" ProgID="Equation.3" ShapeID="_x0000_i1068" DrawAspect="Content" ObjectID="_1717578139" r:id="rId15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770" w:name="_Toc21103145"/>
      <w:bookmarkStart w:id="10771" w:name="_Toc29810994"/>
      <w:bookmarkStart w:id="10772" w:name="_Toc36636355"/>
      <w:bookmarkStart w:id="10773" w:name="_Toc37273301"/>
      <w:bookmarkStart w:id="10774" w:name="_Toc45886391"/>
      <w:bookmarkStart w:id="10775" w:name="_Toc53183436"/>
      <w:bookmarkStart w:id="10776" w:name="_Toc58916148"/>
      <w:bookmarkStart w:id="10777" w:name="_Toc58918329"/>
      <w:bookmarkStart w:id="10778" w:name="_Toc66694199"/>
      <w:bookmarkStart w:id="10779" w:name="_Toc74916224"/>
      <w:bookmarkStart w:id="10780" w:name="_Toc76114849"/>
      <w:bookmarkStart w:id="10781" w:name="_Toc76544735"/>
      <w:bookmarkStart w:id="10782" w:name="_Toc82536857"/>
      <w:bookmarkStart w:id="10783" w:name="_Toc89953150"/>
      <w:bookmarkStart w:id="10784" w:name="_Toc98766967"/>
      <w:bookmarkStart w:id="10785" w:name="_Toc99703330"/>
      <w:bookmarkStart w:id="10786" w:name="_Toc106207122"/>
      <w:r w:rsidRPr="00931575">
        <w:t>J.2.</w:t>
      </w:r>
      <w:r w:rsidRPr="00931575">
        <w:rPr>
          <w:rFonts w:hint="eastAsia"/>
        </w:rPr>
        <w:t>3</w:t>
      </w:r>
      <w:r w:rsidRPr="00931575">
        <w:t>.2</w:t>
      </w:r>
      <w:r w:rsidRPr="00931575">
        <w:tab/>
        <w:t>Multi-antenna channel models using cross polarized antennas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787" w:name="_Toc21103146"/>
      <w:bookmarkStart w:id="10788" w:name="_Toc29810995"/>
      <w:bookmarkStart w:id="10789" w:name="_Toc36636356"/>
      <w:bookmarkStart w:id="10790" w:name="_Toc37273302"/>
      <w:bookmarkStart w:id="10791" w:name="_Toc45886392"/>
      <w:bookmarkStart w:id="10792" w:name="_Toc53183437"/>
      <w:bookmarkStart w:id="10793" w:name="_Toc58916149"/>
      <w:bookmarkStart w:id="10794" w:name="_Toc58918330"/>
      <w:bookmarkStart w:id="10795" w:name="_Toc66694200"/>
      <w:bookmarkStart w:id="10796" w:name="_Toc74916225"/>
      <w:bookmarkStart w:id="10797" w:name="_Toc76114850"/>
      <w:bookmarkStart w:id="10798" w:name="_Toc76544736"/>
      <w:bookmarkStart w:id="10799" w:name="_Toc82536858"/>
      <w:bookmarkStart w:id="10800" w:name="_Toc89953151"/>
      <w:bookmarkStart w:id="10801" w:name="_Toc98766968"/>
      <w:bookmarkStart w:id="10802" w:name="_Toc99703331"/>
      <w:bookmarkStart w:id="10803" w:name="_Toc106207123"/>
      <w:r w:rsidRPr="00931575">
        <w:rPr>
          <w:lang w:eastAsia="ko-KR"/>
        </w:rPr>
        <w:t>J.2.3.2.1</w:t>
      </w:r>
      <w:r w:rsidRPr="00931575">
        <w:rPr>
          <w:lang w:eastAsia="ko-KR"/>
        </w:rPr>
        <w:tab/>
        <w:t>Definition of MIMO correlation matrices using cross polarized antennas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804" w:name="_Toc21103147"/>
      <w:bookmarkStart w:id="10805" w:name="_Toc29810996"/>
      <w:bookmarkStart w:id="10806" w:name="_Toc36636357"/>
      <w:bookmarkStart w:id="10807" w:name="_Toc37273303"/>
      <w:bookmarkStart w:id="10808" w:name="_Toc45886393"/>
      <w:bookmarkStart w:id="10809" w:name="_Toc53183438"/>
      <w:bookmarkStart w:id="10810" w:name="_Toc58916150"/>
      <w:bookmarkStart w:id="10811" w:name="_Toc58918331"/>
      <w:bookmarkStart w:id="10812" w:name="_Toc66694201"/>
      <w:bookmarkStart w:id="10813" w:name="_Toc74916226"/>
      <w:bookmarkStart w:id="10814" w:name="_Toc76114851"/>
      <w:bookmarkStart w:id="10815" w:name="_Toc76544737"/>
      <w:bookmarkStart w:id="10816" w:name="_Toc82536859"/>
      <w:bookmarkStart w:id="10817" w:name="_Toc89953152"/>
      <w:bookmarkStart w:id="10818" w:name="_Toc98766969"/>
      <w:bookmarkStart w:id="10819" w:name="_Toc99703332"/>
      <w:bookmarkStart w:id="10820" w:name="_Toc10620712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711C6060" w14:textId="77777777" w:rsidR="00C45907" w:rsidRPr="00931575" w:rsidRDefault="00C45907" w:rsidP="00C45907">
      <w:pPr>
        <w:pStyle w:val="Heading5"/>
      </w:pPr>
      <w:bookmarkStart w:id="10821" w:name="_Toc21103148"/>
      <w:bookmarkStart w:id="10822" w:name="_Toc29810997"/>
      <w:bookmarkStart w:id="10823" w:name="_Toc36636358"/>
      <w:bookmarkStart w:id="10824" w:name="_Toc37273304"/>
      <w:bookmarkStart w:id="10825" w:name="_Toc45886394"/>
      <w:bookmarkStart w:id="10826" w:name="_Toc53183439"/>
      <w:bookmarkStart w:id="10827" w:name="_Toc58916151"/>
      <w:bookmarkStart w:id="10828" w:name="_Toc58918332"/>
      <w:bookmarkStart w:id="10829" w:name="_Toc66694202"/>
      <w:bookmarkStart w:id="10830" w:name="_Toc74916227"/>
      <w:bookmarkStart w:id="10831" w:name="_Toc76114852"/>
      <w:bookmarkStart w:id="10832" w:name="_Toc76544738"/>
      <w:bookmarkStart w:id="10833" w:name="_Toc82536860"/>
      <w:bookmarkStart w:id="10834" w:name="_Toc89953153"/>
      <w:bookmarkStart w:id="10835" w:name="_Toc98766970"/>
      <w:bookmarkStart w:id="10836" w:name="_Toc99703333"/>
      <w:bookmarkStart w:id="10837" w:name="_Toc106207125"/>
      <w:r w:rsidRPr="00931575">
        <w:t>J.2.3.2.2.1</w:t>
      </w:r>
      <w:r w:rsidRPr="00931575">
        <w:tab/>
        <w:t>Spatial correlation matrices at UE side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838" w:name="_Toc21103149"/>
      <w:bookmarkStart w:id="10839" w:name="_Toc29810998"/>
      <w:bookmarkStart w:id="10840" w:name="_Toc36636359"/>
      <w:bookmarkStart w:id="10841" w:name="_Toc37273305"/>
      <w:bookmarkStart w:id="10842" w:name="_Toc45886395"/>
      <w:bookmarkStart w:id="10843" w:name="_Toc53183440"/>
      <w:bookmarkStart w:id="10844" w:name="_Toc58916152"/>
      <w:bookmarkStart w:id="10845" w:name="_Toc58918333"/>
      <w:bookmarkStart w:id="10846" w:name="_Toc66694203"/>
      <w:bookmarkStart w:id="10847" w:name="_Toc74916228"/>
      <w:bookmarkStart w:id="10848" w:name="_Toc76114853"/>
      <w:bookmarkStart w:id="10849" w:name="_Toc76544739"/>
      <w:bookmarkStart w:id="10850" w:name="_Toc82536861"/>
      <w:bookmarkStart w:id="10851" w:name="_Toc89953154"/>
      <w:bookmarkStart w:id="10852" w:name="_Toc98766971"/>
      <w:bookmarkStart w:id="10853" w:name="_Toc99703334"/>
      <w:bookmarkStart w:id="10854" w:name="_Toc106207126"/>
      <w:r w:rsidRPr="00931575">
        <w:t>J.2.3.2.2.2</w:t>
      </w:r>
      <w:r w:rsidRPr="00931575">
        <w:tab/>
        <w:t>Spatial correlation matrices at gNB side</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855" w:name="_Toc21103150"/>
      <w:bookmarkStart w:id="10856" w:name="_Toc29810999"/>
      <w:bookmarkStart w:id="10857" w:name="_Toc36636360"/>
      <w:bookmarkStart w:id="10858" w:name="_Toc37273306"/>
      <w:bookmarkStart w:id="10859" w:name="_Toc45886396"/>
      <w:bookmarkStart w:id="10860" w:name="_Toc53183441"/>
      <w:bookmarkStart w:id="10861" w:name="_Toc58916153"/>
      <w:bookmarkStart w:id="10862" w:name="_Toc58918334"/>
      <w:bookmarkStart w:id="10863" w:name="_Toc66694204"/>
      <w:bookmarkStart w:id="10864" w:name="_Toc74916229"/>
      <w:bookmarkStart w:id="10865" w:name="_Toc76114854"/>
      <w:bookmarkStart w:id="10866" w:name="_Toc76544740"/>
      <w:bookmarkStart w:id="10867" w:name="_Toc82536862"/>
      <w:bookmarkStart w:id="10868" w:name="_Toc89953155"/>
      <w:bookmarkStart w:id="10869" w:name="_Toc98766972"/>
      <w:bookmarkStart w:id="10870" w:name="_Toc99703335"/>
      <w:bookmarkStart w:id="10871" w:name="_Toc106207127"/>
      <w:r w:rsidRPr="00931575">
        <w:rPr>
          <w:rFonts w:hint="eastAsia"/>
          <w:lang w:eastAsia="ko-KR"/>
        </w:rPr>
        <w:t>J.2.3.2.3</w:t>
      </w:r>
      <w:r w:rsidRPr="00931575">
        <w:rPr>
          <w:lang w:eastAsia="ko-KR"/>
        </w:rPr>
        <w:tab/>
        <w:t>MIMO correlation matrices using cross polarized antennas</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872" w:name="_Toc36636361"/>
      <w:bookmarkStart w:id="10873" w:name="_Toc37273307"/>
      <w:bookmarkStart w:id="10874" w:name="_Toc45886397"/>
      <w:bookmarkStart w:id="10875" w:name="_Toc53183442"/>
      <w:bookmarkStart w:id="10876" w:name="_Toc58916154"/>
      <w:bookmarkStart w:id="10877" w:name="_Toc58918335"/>
      <w:bookmarkStart w:id="10878" w:name="_Toc66694205"/>
      <w:bookmarkStart w:id="10879" w:name="_Toc74916230"/>
      <w:bookmarkStart w:id="10880" w:name="_Toc76114855"/>
      <w:bookmarkStart w:id="10881" w:name="_Toc76544741"/>
      <w:bookmarkStart w:id="10882" w:name="_Toc82536863"/>
      <w:bookmarkStart w:id="10883" w:name="_Toc89953156"/>
      <w:bookmarkStart w:id="10884" w:name="_Toc98766973"/>
      <w:bookmarkStart w:id="10885" w:name="_Toc99703336"/>
      <w:bookmarkStart w:id="10886" w:name="_Toc106207128"/>
      <w:r w:rsidRPr="00931575">
        <w:t>J.3</w:t>
      </w:r>
      <w:r w:rsidRPr="00931575">
        <w:tab/>
        <w:t>High speed train condition</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2725A7F6" w14:textId="77777777" w:rsidR="00EF35F4" w:rsidRPr="004640EE" w:rsidRDefault="00EF35F4" w:rsidP="00EF35F4">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EF35F4">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EF35F4">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pt;height:20.75pt" o:ole="">
            <v:imagedata r:id="rId177" o:title=""/>
          </v:shape>
          <o:OLEObject Type="Embed" ProgID="Equation.3" ShapeID="_x0000_i1069" DrawAspect="Content" ObjectID="_1717578140" r:id="rId178"/>
        </w:object>
      </w:r>
      <w:r w:rsidRPr="00931575">
        <w:tab/>
        <w:t>(J.3.1)</w:t>
      </w:r>
    </w:p>
    <w:p w14:paraId="38BC37FB" w14:textId="77777777" w:rsidR="00EF35F4" w:rsidRDefault="00C45907" w:rsidP="00136C94">
      <w:r w:rsidRPr="00931575">
        <w:t xml:space="preserve">where </w:t>
      </w:r>
      <w:r w:rsidRPr="00931575">
        <w:rPr>
          <w:position w:val="-10"/>
        </w:rPr>
        <w:object w:dxaOrig="555" w:dyaOrig="285" w14:anchorId="0EFC53D7">
          <v:shape id="_x0000_i1070" type="#_x0000_t75" style="width:25.65pt;height:15.85pt" o:ole="">
            <v:imagedata r:id="rId179" o:title=""/>
          </v:shape>
          <o:OLEObject Type="Embed" ProgID="Equation.3" ShapeID="_x0000_i1070" DrawAspect="Content" ObjectID="_1717578141" r:id="rId180"/>
        </w:object>
      </w:r>
      <w:r w:rsidRPr="00931575">
        <w:t xml:space="preserve"> is the Doppler shift and </w:t>
      </w:r>
      <w:r w:rsidRPr="00931575">
        <w:rPr>
          <w:position w:val="-10"/>
        </w:rPr>
        <w:object w:dxaOrig="285" w:dyaOrig="285" w14:anchorId="28649224">
          <v:shape id="_x0000_i1071" type="#_x0000_t75" style="width:15.85pt;height:15.85pt" o:ole="">
            <v:imagedata r:id="rId181" o:title=""/>
          </v:shape>
          <o:OLEObject Type="Embed" ProgID="Equation.3" ShapeID="_x0000_i1071" DrawAspect="Content" ObjectID="_1717578142" r:id="rId182"/>
        </w:object>
      </w:r>
      <w:r w:rsidRPr="00931575">
        <w:t xml:space="preserve"> is the maximum Doppler frequency. </w:t>
      </w:r>
    </w:p>
    <w:p w14:paraId="6D06B0DF" w14:textId="4EB05EBE" w:rsidR="007C0A38" w:rsidRPr="004640EE" w:rsidRDefault="007C0A38" w:rsidP="007C0A38">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2" type="#_x0000_t75" style="width:20.75pt;height:15.85pt" o:ole="">
            <v:imagedata r:id="rId183" o:title=""/>
          </v:shape>
          <o:OLEObject Type="Embed" ProgID="Equation.3" ShapeID="_x0000_i1072" DrawAspect="Content" ObjectID="_1717578143" r:id="rId184"/>
        </w:object>
      </w:r>
      <w:r w:rsidRPr="004640EE">
        <w:rPr>
          <w:lang w:val="en-US"/>
        </w:rPr>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25pt;height:46.35pt" o:ole="">
            <v:imagedata r:id="rId185" o:title=""/>
          </v:shape>
          <o:OLEObject Type="Embed" ProgID="Equation.3" ShapeID="_x0000_i1073" DrawAspect="Content" ObjectID="_1717578144" r:id="rId186"/>
        </w:object>
      </w:r>
      <w:r w:rsidRPr="00931575">
        <w:t xml:space="preserve">, </w:t>
      </w:r>
      <w:r w:rsidRPr="00931575">
        <w:rPr>
          <w:position w:val="-10"/>
        </w:rPr>
        <w:object w:dxaOrig="1290" w:dyaOrig="435" w14:anchorId="5C459855">
          <v:shape id="_x0000_i1074" type="#_x0000_t75" style="width:67.1pt;height:20.75pt" o:ole="">
            <v:imagedata r:id="rId187" o:title=""/>
          </v:shape>
          <o:OLEObject Type="Embed" ProgID="Equation.3" ShapeID="_x0000_i1074" DrawAspect="Content" ObjectID="_1717578145" r:id="rId18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15pt;height:46.35pt" o:ole="">
            <v:imagedata r:id="rId189" o:title=""/>
          </v:shape>
          <o:OLEObject Type="Embed" ProgID="Equation.3" ShapeID="_x0000_i1075" DrawAspect="Content" ObjectID="_1717578146" r:id="rId190"/>
        </w:object>
      </w:r>
      <w:r w:rsidRPr="00931575">
        <w:t xml:space="preserve">, </w:t>
      </w:r>
      <w:r w:rsidRPr="00931575">
        <w:rPr>
          <w:position w:val="-10"/>
        </w:rPr>
        <w:object w:dxaOrig="1875" w:dyaOrig="435" w14:anchorId="5106F0A6">
          <v:shape id="_x0000_i1076" type="#_x0000_t75" style="width:92.75pt;height:20.75pt" o:ole="">
            <v:imagedata r:id="rId191" o:title=""/>
          </v:shape>
          <o:OLEObject Type="Embed" ProgID="Equation.3" ShapeID="_x0000_i1076" DrawAspect="Content" ObjectID="_1717578147" r:id="rId19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8.9pt;height:20.75pt" o:ole="">
            <v:imagedata r:id="rId193" o:title=""/>
          </v:shape>
          <o:OLEObject Type="Embed" ProgID="Equation.3" ShapeID="_x0000_i1077" DrawAspect="Content" ObjectID="_1717578148" r:id="rId194"/>
        </w:object>
      </w:r>
      <w:r w:rsidRPr="00931575">
        <w:t xml:space="preserve">, </w:t>
      </w:r>
      <w:r w:rsidRPr="00931575">
        <w:rPr>
          <w:position w:val="-12"/>
        </w:rPr>
        <w:object w:dxaOrig="1290" w:dyaOrig="435" w14:anchorId="500D0F6B">
          <v:shape id="_x0000_i1078" type="#_x0000_t75" style="width:67.1pt;height:20.75pt" o:ole="">
            <v:imagedata r:id="rId195" o:title=""/>
          </v:shape>
          <o:OLEObject Type="Embed" ProgID="Equation.3" ShapeID="_x0000_i1078" DrawAspect="Content" ObjectID="_1717578149" r:id="rId19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65pt;height:15.85pt" o:ole="">
            <v:imagedata r:id="rId197" o:title=""/>
          </v:shape>
          <o:OLEObject Type="Embed" ProgID="Equation.3" ShapeID="_x0000_i1079" DrawAspect="Content" ObjectID="_1717578150" r:id="rId198"/>
        </w:object>
      </w:r>
      <w:r w:rsidRPr="00931575">
        <w:t xml:space="preserve"> is the initial distance in metres of the train from BS, and </w:t>
      </w:r>
      <w:r w:rsidRPr="00931575">
        <w:rPr>
          <w:position w:val="-10"/>
        </w:rPr>
        <w:object w:dxaOrig="460" w:dyaOrig="300" w14:anchorId="641A88BA">
          <v:shape id="_x0000_i1080" type="#_x0000_t75" style="width:25.65pt;height:15.85pt" o:ole="">
            <v:imagedata r:id="rId199" o:title=""/>
          </v:shape>
          <o:OLEObject Type="Embed" ProgID="Equation.3" ShapeID="_x0000_i1080" DrawAspect="Content" ObjectID="_1717578151" r:id="rId200"/>
        </w:object>
      </w:r>
      <w:r w:rsidRPr="00931575">
        <w:t xml:space="preserve"> is the perpendicular distance in metres from the BS to the railway track, </w:t>
      </w:r>
      <w:r w:rsidRPr="00931575">
        <w:rPr>
          <w:position w:val="-6"/>
        </w:rPr>
        <w:object w:dxaOrig="160" w:dyaOrig="200" w14:anchorId="4188C3F3">
          <v:shape id="_x0000_i1081" type="#_x0000_t75" style="width:4.9pt;height:15.85pt" o:ole="">
            <v:imagedata r:id="rId201" o:title=""/>
          </v:shape>
          <o:OLEObject Type="Embed" ProgID="Equation.3" ShapeID="_x0000_i1081" DrawAspect="Content" ObjectID="_1717578152" r:id="rId202"/>
        </w:object>
      </w:r>
      <w:r w:rsidRPr="00931575">
        <w:t xml:space="preserve"> is the velocity of the train in m/s, </w:t>
      </w:r>
      <w:r w:rsidRPr="00931575">
        <w:rPr>
          <w:position w:val="-6"/>
        </w:rPr>
        <w:object w:dxaOrig="139" w:dyaOrig="220" w14:anchorId="3BBF34BA">
          <v:shape id="_x0000_i1082" type="#_x0000_t75" style="width:4.9pt;height:15.85pt" o:ole="">
            <v:imagedata r:id="rId203" o:title=""/>
          </v:shape>
          <o:OLEObject Type="Embed" ProgID="Equation.3" ShapeID="_x0000_i1082" DrawAspect="Content" ObjectID="_1717578153" r:id="rId204"/>
        </w:object>
      </w:r>
      <w:r w:rsidRPr="00931575">
        <w:t xml:space="preserve"> is time in seconds.</w:t>
      </w:r>
    </w:p>
    <w:p w14:paraId="35BDEA89" w14:textId="77777777" w:rsidR="007C0A38" w:rsidRDefault="007C0A38" w:rsidP="007C0A38">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7C0A38">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7C0A38">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7C0A38">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7C0A38">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7C0A38">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9C52E2">
            <w:pPr>
              <w:pStyle w:val="TAH"/>
            </w:pPr>
            <w:r w:rsidRPr="00F95B02">
              <w:rPr>
                <w:rFonts w:cs="v5.0.0"/>
              </w:rPr>
              <w:t>Parameter</w:t>
            </w:r>
          </w:p>
        </w:tc>
        <w:tc>
          <w:tcPr>
            <w:tcW w:w="6919" w:type="dxa"/>
            <w:gridSpan w:val="3"/>
          </w:tcPr>
          <w:p w14:paraId="50DCE650" w14:textId="77777777" w:rsidR="007C0A38" w:rsidRPr="00F95B02" w:rsidRDefault="007C0A38" w:rsidP="009C52E2">
            <w:pPr>
              <w:pStyle w:val="TAH"/>
            </w:pPr>
            <w:r w:rsidRPr="00F95B02">
              <w:rPr>
                <w:rFonts w:cs="v5.0.0"/>
              </w:rPr>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9C52E2">
            <w:pPr>
              <w:pStyle w:val="TAH"/>
            </w:pPr>
          </w:p>
        </w:tc>
        <w:tc>
          <w:tcPr>
            <w:tcW w:w="2203" w:type="dxa"/>
          </w:tcPr>
          <w:p w14:paraId="60FD40F6" w14:textId="77777777" w:rsidR="007C0A38" w:rsidRPr="00F95B02" w:rsidRDefault="007C0A38" w:rsidP="009C52E2">
            <w:pPr>
              <w:pStyle w:val="TAH"/>
              <w:rPr>
                <w:rFonts w:eastAsia="?? ??" w:cs="v5.0.0"/>
              </w:rPr>
            </w:pPr>
            <w:r w:rsidRPr="00F95B02">
              <w:rPr>
                <w:rFonts w:cs="v5.0.0" w:hint="eastAsia"/>
              </w:rPr>
              <w:t>Scenario 1-NR350</w:t>
            </w:r>
          </w:p>
        </w:tc>
        <w:tc>
          <w:tcPr>
            <w:tcW w:w="2203" w:type="dxa"/>
          </w:tcPr>
          <w:p w14:paraId="6EB20537" w14:textId="77777777" w:rsidR="007C0A38" w:rsidRPr="00F95B02" w:rsidRDefault="007C0A38" w:rsidP="009C52E2">
            <w:pPr>
              <w:pStyle w:val="TAH"/>
            </w:pPr>
            <w:r w:rsidRPr="00F95B02">
              <w:rPr>
                <w:rFonts w:cs="v5.0.0"/>
              </w:rPr>
              <w:t>Scenario 3-NR350</w:t>
            </w:r>
          </w:p>
        </w:tc>
        <w:tc>
          <w:tcPr>
            <w:tcW w:w="2513" w:type="dxa"/>
          </w:tcPr>
          <w:p w14:paraId="3E7F05BE" w14:textId="77777777" w:rsidR="007C0A38" w:rsidRPr="00F95B02" w:rsidRDefault="007C0A38" w:rsidP="009C52E2">
            <w:pPr>
              <w:pStyle w:val="TAH"/>
              <w:rPr>
                <w:rFonts w:cs="v5.0.0"/>
              </w:rPr>
            </w:pPr>
            <w:r w:rsidRPr="00CB0076">
              <w:rPr>
                <w:rFonts w:cs="v5.0.0"/>
              </w:rPr>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9C52E2">
            <w:pPr>
              <w:pStyle w:val="TAC"/>
              <w:rPr>
                <w:rFonts w:cs="Arial"/>
              </w:rPr>
            </w:pPr>
            <w:r w:rsidRPr="00F95B02">
              <w:rPr>
                <w:rFonts w:cs="Arial"/>
                <w:position w:val="-10"/>
                <w:sz w:val="20"/>
              </w:rPr>
              <w:object w:dxaOrig="300" w:dyaOrig="320" w14:anchorId="5CA159AC">
                <v:shape id="_x0000_i1083" type="#_x0000_t75" style="width:15.25pt;height:20.75pt" o:ole="">
                  <v:imagedata r:id="rId205" o:title=""/>
                </v:shape>
                <o:OLEObject Type="Embed" ProgID="Equation.3" ShapeID="_x0000_i1083" DrawAspect="Content" ObjectID="_1717578154" r:id="rId206"/>
              </w:object>
            </w:r>
          </w:p>
        </w:tc>
        <w:tc>
          <w:tcPr>
            <w:tcW w:w="2203" w:type="dxa"/>
          </w:tcPr>
          <w:p w14:paraId="58F92FDC" w14:textId="77777777" w:rsidR="007C0A38" w:rsidRPr="00F95B02" w:rsidRDefault="007C0A38" w:rsidP="009C52E2">
            <w:pPr>
              <w:pStyle w:val="TAC"/>
              <w:rPr>
                <w:rFonts w:eastAsia="?? ??" w:cs="v5.0.0"/>
              </w:rPr>
            </w:pPr>
            <w:r w:rsidRPr="00F95B02">
              <w:rPr>
                <w:rFonts w:eastAsia="?? ??" w:cs="v5.0.0" w:hint="eastAsia"/>
              </w:rPr>
              <w:t>7</w:t>
            </w:r>
            <w:r w:rsidRPr="00F95B02">
              <w:rPr>
                <w:rFonts w:eastAsia="?? ??" w:cs="v5.0.0"/>
              </w:rPr>
              <w:t>00 m</w:t>
            </w:r>
          </w:p>
        </w:tc>
        <w:tc>
          <w:tcPr>
            <w:tcW w:w="2203" w:type="dxa"/>
          </w:tcPr>
          <w:p w14:paraId="6AADECC7" w14:textId="77777777" w:rsidR="007C0A38" w:rsidRPr="00F95B02" w:rsidRDefault="007C0A38" w:rsidP="009C52E2">
            <w:pPr>
              <w:pStyle w:val="TAC"/>
              <w:rPr>
                <w:rFonts w:cs="Arial"/>
              </w:rPr>
            </w:pPr>
            <w:r w:rsidRPr="00F95B02">
              <w:rPr>
                <w:rFonts w:eastAsia="?? ??" w:cs="v5.0.0"/>
              </w:rPr>
              <w:t>300 m</w:t>
            </w:r>
          </w:p>
        </w:tc>
        <w:tc>
          <w:tcPr>
            <w:tcW w:w="2513" w:type="dxa"/>
          </w:tcPr>
          <w:p w14:paraId="2D6170AD" w14:textId="77777777" w:rsidR="007C0A38" w:rsidRPr="00F95B02" w:rsidRDefault="007C0A38" w:rsidP="009C52E2">
            <w:pPr>
              <w:pStyle w:val="TAC"/>
              <w:rPr>
                <w:rFonts w:eastAsia="?? ??" w:cs="v5.0.0"/>
              </w:rPr>
            </w:pPr>
            <w:r>
              <w:rPr>
                <w:rFonts w:eastAsia="?? ??" w:cs="v5.0.0"/>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9C52E2">
            <w:pPr>
              <w:pStyle w:val="TAC"/>
              <w:rPr>
                <w:rFonts w:cs="Arial"/>
              </w:rPr>
            </w:pPr>
            <w:r w:rsidRPr="00F95B02">
              <w:rPr>
                <w:rFonts w:cs="Arial"/>
                <w:position w:val="-10"/>
                <w:sz w:val="20"/>
              </w:rPr>
              <w:object w:dxaOrig="460" w:dyaOrig="300" w14:anchorId="34FA1193">
                <v:shape id="_x0000_i1084" type="#_x0000_t75" style="width:25.65pt;height:15.25pt" o:ole="">
                  <v:imagedata r:id="rId199" o:title=""/>
                </v:shape>
                <o:OLEObject Type="Embed" ProgID="Equation.3" ShapeID="_x0000_i1084" DrawAspect="Content" ObjectID="_1717578155" r:id="rId207"/>
              </w:object>
            </w:r>
          </w:p>
        </w:tc>
        <w:tc>
          <w:tcPr>
            <w:tcW w:w="2203" w:type="dxa"/>
          </w:tcPr>
          <w:p w14:paraId="36708B61" w14:textId="77777777" w:rsidR="007C0A38" w:rsidRPr="00F95B02" w:rsidRDefault="007C0A38" w:rsidP="009C52E2">
            <w:pPr>
              <w:pStyle w:val="TAC"/>
              <w:rPr>
                <w:rFonts w:eastAsia="?? ??" w:cs="v5.0.0"/>
              </w:rPr>
            </w:pPr>
            <w:r w:rsidRPr="00F95B02">
              <w:rPr>
                <w:rFonts w:eastAsia="?? ??" w:cs="v5.0.0" w:hint="eastAsia"/>
              </w:rPr>
              <w:t>150 m</w:t>
            </w:r>
          </w:p>
        </w:tc>
        <w:tc>
          <w:tcPr>
            <w:tcW w:w="2203" w:type="dxa"/>
          </w:tcPr>
          <w:p w14:paraId="169FE886" w14:textId="77777777" w:rsidR="007C0A38" w:rsidRPr="00F95B02" w:rsidRDefault="007C0A38" w:rsidP="009C52E2">
            <w:pPr>
              <w:pStyle w:val="TAC"/>
              <w:rPr>
                <w:rFonts w:cs="Arial"/>
              </w:rPr>
            </w:pPr>
            <w:r w:rsidRPr="00F95B02">
              <w:rPr>
                <w:rFonts w:eastAsia="?? ??" w:cs="v5.0.0"/>
              </w:rPr>
              <w:t>2 m</w:t>
            </w:r>
          </w:p>
        </w:tc>
        <w:tc>
          <w:tcPr>
            <w:tcW w:w="2513" w:type="dxa"/>
          </w:tcPr>
          <w:p w14:paraId="0FA81FD2" w14:textId="77777777" w:rsidR="007C0A38" w:rsidRPr="00F95B02" w:rsidRDefault="007C0A38" w:rsidP="009C52E2">
            <w:pPr>
              <w:pStyle w:val="TAC"/>
              <w:rPr>
                <w:rFonts w:eastAsia="?? ??" w:cs="v5.0.0"/>
              </w:rPr>
            </w:pPr>
            <w:r>
              <w:rPr>
                <w:rFonts w:eastAsia="?? ??" w:cs="v5.0.0"/>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9C52E2">
            <w:pPr>
              <w:pStyle w:val="TAC"/>
              <w:rPr>
                <w:rFonts w:cs="Arial"/>
                <w:sz w:val="20"/>
              </w:rPr>
            </w:pPr>
            <w:r w:rsidRPr="00F95B02">
              <w:rPr>
                <w:rFonts w:cs="Arial"/>
                <w:snapToGrid w:val="0"/>
                <w:position w:val="-6"/>
                <w:szCs w:val="21"/>
              </w:rPr>
              <w:object w:dxaOrig="160" w:dyaOrig="200" w14:anchorId="7880F211">
                <v:shape id="_x0000_i1085" type="#_x0000_t75" style="width:10.35pt;height:10.35pt" o:ole="">
                  <v:imagedata r:id="rId208" o:title=""/>
                </v:shape>
                <o:OLEObject Type="Embed" ProgID="Equation.3" ShapeID="_x0000_i1085" DrawAspect="Content" ObjectID="_1717578156" r:id="rId209"/>
              </w:object>
            </w:r>
          </w:p>
        </w:tc>
        <w:tc>
          <w:tcPr>
            <w:tcW w:w="2203" w:type="dxa"/>
          </w:tcPr>
          <w:p w14:paraId="535A46C2" w14:textId="77777777" w:rsidR="007C0A38" w:rsidRPr="00F95B02" w:rsidRDefault="007C0A38" w:rsidP="009C52E2">
            <w:pPr>
              <w:pStyle w:val="TAC"/>
              <w:rPr>
                <w:rFonts w:eastAsia="?? ??" w:cs="v5.0.0"/>
              </w:rPr>
            </w:pPr>
            <w:r w:rsidRPr="00F95B02">
              <w:rPr>
                <w:rFonts w:eastAsia="?? ??" w:cs="v5.0.0" w:hint="eastAsia"/>
              </w:rPr>
              <w:t>350</w:t>
            </w:r>
            <w:r w:rsidRPr="00F95B02">
              <w:rPr>
                <w:rFonts w:eastAsia="?? ??" w:cs="v5.0.0"/>
              </w:rPr>
              <w:t xml:space="preserve"> </w:t>
            </w:r>
            <w:r w:rsidRPr="00F95B02">
              <w:rPr>
                <w:rFonts w:eastAsia="?? ??" w:cs="v5.0.0" w:hint="eastAsia"/>
              </w:rPr>
              <w:t>km/h</w:t>
            </w:r>
          </w:p>
        </w:tc>
        <w:tc>
          <w:tcPr>
            <w:tcW w:w="2203" w:type="dxa"/>
            <w:vAlign w:val="center"/>
          </w:tcPr>
          <w:p w14:paraId="49596B79" w14:textId="77777777" w:rsidR="007C0A38" w:rsidRPr="00F95B02" w:rsidRDefault="007C0A38" w:rsidP="009C52E2">
            <w:pPr>
              <w:pStyle w:val="TAC"/>
              <w:rPr>
                <w:rFonts w:eastAsia="?? ??" w:cs="v5.0.0"/>
              </w:rPr>
            </w:pPr>
            <w:r w:rsidRPr="00F95B02">
              <w:rPr>
                <w:rFonts w:eastAsia="?? ??" w:cs="v5.0.0"/>
              </w:rPr>
              <w:t>350 km/h</w:t>
            </w:r>
          </w:p>
        </w:tc>
        <w:tc>
          <w:tcPr>
            <w:tcW w:w="2513" w:type="dxa"/>
          </w:tcPr>
          <w:p w14:paraId="067CE97C" w14:textId="77777777" w:rsidR="007C0A38" w:rsidRPr="00F95B02" w:rsidRDefault="007C0A38" w:rsidP="009C52E2">
            <w:pPr>
              <w:pStyle w:val="TAC"/>
              <w:rPr>
                <w:rFonts w:eastAsia="?? ??" w:cs="v5.0.0"/>
              </w:rPr>
            </w:pPr>
            <w:r w:rsidRPr="00F95B02">
              <w:rPr>
                <w:rFonts w:eastAsia="?? ??" w:cs="v5.0.0"/>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9C52E2">
            <w:pPr>
              <w:pStyle w:val="TAC"/>
              <w:rPr>
                <w:rFonts w:cs="Arial"/>
                <w:snapToGrid w:val="0"/>
                <w:szCs w:val="21"/>
              </w:rPr>
            </w:pPr>
            <w:r w:rsidRPr="00F95B02">
              <w:rPr>
                <w:rFonts w:cs="Arial"/>
                <w:snapToGrid w:val="0"/>
                <w:position w:val="-10"/>
                <w:szCs w:val="21"/>
              </w:rPr>
              <w:object w:dxaOrig="279" w:dyaOrig="300" w14:anchorId="05D362D3">
                <v:shape id="_x0000_i1086" type="#_x0000_t75" style="width:15.25pt;height:15.25pt" o:ole="">
                  <v:imagedata r:id="rId210" o:title=""/>
                </v:shape>
                <o:OLEObject Type="Embed" ProgID="Equation.3" ShapeID="_x0000_i1086" DrawAspect="Content" ObjectID="_1717578157" r:id="rId211"/>
              </w:object>
            </w:r>
          </w:p>
        </w:tc>
        <w:tc>
          <w:tcPr>
            <w:tcW w:w="2203" w:type="dxa"/>
          </w:tcPr>
          <w:p w14:paraId="6E1E4953" w14:textId="77777777" w:rsidR="007C0A38" w:rsidRPr="00F95B02" w:rsidRDefault="007C0A38" w:rsidP="009C52E2">
            <w:pPr>
              <w:pStyle w:val="TAC"/>
              <w:rPr>
                <w:rFonts w:eastAsia="?? ??" w:cs="v5.0.0"/>
              </w:rPr>
            </w:pPr>
            <w:r w:rsidRPr="00F95B02">
              <w:rPr>
                <w:rFonts w:eastAsia="?? ??" w:cs="v5.0.0"/>
              </w:rPr>
              <w:t>1340 Hz for 15kHz SCS</w:t>
            </w:r>
          </w:p>
          <w:p w14:paraId="1AEFF309" w14:textId="77777777" w:rsidR="007C0A38" w:rsidRPr="00F95B02" w:rsidRDefault="007C0A38" w:rsidP="009C52E2">
            <w:pPr>
              <w:pStyle w:val="TAC"/>
              <w:rPr>
                <w:rFonts w:eastAsia="?? ??" w:cs="v5.0.0"/>
              </w:rPr>
            </w:pPr>
            <w:r w:rsidRPr="00F95B02">
              <w:rPr>
                <w:rFonts w:eastAsia="?? ??" w:cs="v5.0.0"/>
              </w:rPr>
              <w:t>2334 Hz for 30kHz SCS</w:t>
            </w:r>
          </w:p>
        </w:tc>
        <w:tc>
          <w:tcPr>
            <w:tcW w:w="2203" w:type="dxa"/>
            <w:vAlign w:val="center"/>
          </w:tcPr>
          <w:p w14:paraId="024B59BE" w14:textId="77777777" w:rsidR="007C0A38" w:rsidRPr="00F95B02" w:rsidRDefault="007C0A38" w:rsidP="009C52E2">
            <w:pPr>
              <w:pStyle w:val="TAC"/>
              <w:rPr>
                <w:rFonts w:eastAsia="?? ??" w:cs="v5.0.0"/>
              </w:rPr>
            </w:pPr>
            <w:r w:rsidRPr="00F95B02">
              <w:rPr>
                <w:rFonts w:eastAsia="?? ??" w:cs="v5.0.0"/>
              </w:rPr>
              <w:t>1340 Hz for 15kHz SCS</w:t>
            </w:r>
          </w:p>
          <w:p w14:paraId="1FBE8DB7" w14:textId="77777777" w:rsidR="007C0A38" w:rsidRPr="00F95B02" w:rsidRDefault="007C0A38" w:rsidP="009C52E2">
            <w:pPr>
              <w:pStyle w:val="TAC"/>
              <w:rPr>
                <w:rFonts w:eastAsia="?? ??" w:cs="v5.0.0"/>
              </w:rPr>
            </w:pPr>
            <w:r w:rsidRPr="00F95B02">
              <w:rPr>
                <w:rFonts w:eastAsia="?? ??" w:cs="v5.0.0"/>
              </w:rPr>
              <w:t>2334 Hz for 30kHz SCS</w:t>
            </w:r>
          </w:p>
        </w:tc>
        <w:tc>
          <w:tcPr>
            <w:tcW w:w="2513" w:type="dxa"/>
          </w:tcPr>
          <w:p w14:paraId="6C4F6817" w14:textId="77777777" w:rsidR="007C0A38" w:rsidRPr="00F95B02" w:rsidRDefault="007C0A38" w:rsidP="009C52E2">
            <w:pPr>
              <w:pStyle w:val="TAC"/>
              <w:rPr>
                <w:rFonts w:eastAsia="?? ??" w:cs="v5.0.0"/>
              </w:rPr>
            </w:pPr>
            <w:r w:rsidRPr="00E544B0">
              <w:rPr>
                <w:rFonts w:eastAsia="?? ??" w:cs="v5.0.0"/>
              </w:rPr>
              <w:t>19444</w:t>
            </w:r>
            <w:r>
              <w:rPr>
                <w:rFonts w:eastAsia="?? ??" w:cs="v5.0.0"/>
              </w:rPr>
              <w:t xml:space="preserve"> </w:t>
            </w:r>
            <w:r w:rsidRPr="00F95B02">
              <w:rPr>
                <w:rFonts w:eastAsia="?? ??" w:cs="v5.0.0"/>
              </w:rPr>
              <w:t xml:space="preserve">Hz for </w:t>
            </w:r>
            <w:r>
              <w:rPr>
                <w:rFonts w:eastAsia="?? ??" w:cs="v5.0.0"/>
              </w:rPr>
              <w:t>120</w:t>
            </w:r>
            <w:r w:rsidRPr="00F95B02">
              <w:rPr>
                <w:rFonts w:eastAsia="?? ??" w:cs="v5.0.0"/>
              </w:rPr>
              <w:t>kHz SCS</w:t>
            </w:r>
          </w:p>
        </w:tc>
      </w:tr>
    </w:tbl>
    <w:p w14:paraId="08951EA7" w14:textId="56845BEE" w:rsidR="007C0A38" w:rsidRDefault="007C0A38" w:rsidP="00E01B15"/>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91" type="#_x0000_t75" style="width:15.85pt;height:20.75pt" o:ole="">
                  <v:imagedata r:id="rId205" o:title=""/>
                </v:shape>
                <o:OLEObject Type="Embed" ProgID="Equation.3" ShapeID="_x0000_i1091" DrawAspect="Content" ObjectID="_1717578158" r:id="rId21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92" type="#_x0000_t75" style="width:25.65pt;height:15.85pt" o:ole="">
                  <v:imagedata r:id="rId199" o:title=""/>
                </v:shape>
                <o:OLEObject Type="Embed" ProgID="Equation.3" ShapeID="_x0000_i1092" DrawAspect="Content" ObjectID="_1717578159" r:id="rId21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93" type="#_x0000_t75" style="width:4.9pt;height:4.9pt" o:ole="">
                  <v:imagedata r:id="rId208" o:title=""/>
                </v:shape>
                <o:OLEObject Type="Embed" ProgID="Equation.3" ShapeID="_x0000_i1093" DrawAspect="Content" ObjectID="_1717578160" r:id="rId21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4" type="#_x0000_t75" style="width:15.85pt;height:15.85pt" o:ole="">
                  <v:imagedata r:id="rId210" o:title=""/>
                </v:shape>
                <o:OLEObject Type="Embed" ProgID="Equation.3" ShapeID="_x0000_i1094" DrawAspect="Content" ObjectID="_1717578161" r:id="rId21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136C94">
      <w:pPr>
        <w:pStyle w:val="TF"/>
      </w:pPr>
      <w:r w:rsidRPr="00931575">
        <w:t>Figure J.3-8: Doppler shift trajectory for scenario 3-NR500 (30 kHz SCS)</w:t>
      </w:r>
    </w:p>
    <w:p w14:paraId="0ED0BCF1" w14:textId="6A7A603B" w:rsidR="00EB0819" w:rsidRDefault="00EB0819" w:rsidP="00EB0819"/>
    <w:p w14:paraId="49B9C251" w14:textId="77777777" w:rsidR="00EB0819" w:rsidRDefault="00EB0819" w:rsidP="00EB0819">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EB0819">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E01B15"/>
    <w:p w14:paraId="3C97D8CE" w14:textId="77777777" w:rsidR="009E21BD" w:rsidRPr="00931575" w:rsidRDefault="009E21BD" w:rsidP="009E21BD">
      <w:pPr>
        <w:pStyle w:val="Heading1"/>
        <w:rPr>
          <w:noProof/>
        </w:rPr>
      </w:pPr>
      <w:bookmarkStart w:id="10887" w:name="_Toc508717195"/>
      <w:bookmarkStart w:id="10888" w:name="_Toc45886398"/>
      <w:bookmarkStart w:id="10889" w:name="_Toc53183443"/>
      <w:bookmarkStart w:id="10890" w:name="_Toc58916155"/>
      <w:bookmarkStart w:id="10891" w:name="_Toc58918336"/>
      <w:bookmarkStart w:id="10892" w:name="_Toc66694206"/>
      <w:bookmarkStart w:id="10893" w:name="_Toc74916231"/>
      <w:bookmarkStart w:id="10894" w:name="_Toc76114856"/>
      <w:bookmarkStart w:id="10895" w:name="_Toc76544742"/>
      <w:bookmarkStart w:id="10896" w:name="_Toc82536864"/>
      <w:bookmarkStart w:id="10897" w:name="_Toc89953157"/>
      <w:bookmarkStart w:id="10898" w:name="_Toc98766974"/>
      <w:bookmarkStart w:id="10899" w:name="_Toc99703337"/>
      <w:bookmarkStart w:id="10900" w:name="_Toc106207129"/>
      <w:r w:rsidRPr="00931575">
        <w:rPr>
          <w:rFonts w:hint="eastAsia"/>
          <w:noProof/>
          <w:lang w:eastAsia="zh-CN"/>
        </w:rPr>
        <w:t>J</w:t>
      </w:r>
      <w:r w:rsidRPr="00931575">
        <w:rPr>
          <w:noProof/>
        </w:rPr>
        <w:t>.4</w:t>
      </w:r>
      <w:r w:rsidRPr="00931575">
        <w:rPr>
          <w:noProof/>
        </w:rPr>
        <w:tab/>
        <w:t>Moving propagation conditions</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5E1D34B2" w14:textId="40BC188F" w:rsidR="00BB6395" w:rsidRPr="00931575" w:rsidRDefault="00BB6395" w:rsidP="00BB6395">
      <w:bookmarkStart w:id="10901" w:name="_MON_987701529"/>
      <w:bookmarkStart w:id="10902" w:name="_MON_987701557"/>
      <w:bookmarkStart w:id="10903" w:name="_MON_987701658"/>
      <w:bookmarkStart w:id="10904" w:name="_MON_987701769"/>
      <w:bookmarkStart w:id="10905" w:name="_MON_987702060"/>
      <w:bookmarkStart w:id="10906" w:name="_MON_987702611"/>
      <w:bookmarkStart w:id="10907" w:name="_MON_987703631"/>
      <w:bookmarkStart w:id="10908" w:name="_MON_987703744"/>
      <w:bookmarkStart w:id="10909" w:name="_MON_987703773"/>
      <w:bookmarkStart w:id="10910" w:name="_MON_989248841"/>
      <w:bookmarkStart w:id="10911" w:name="_MON_1280167238"/>
      <w:bookmarkStart w:id="10912" w:name="_MON_1280167446"/>
      <w:bookmarkStart w:id="10913" w:name="_MON_1280167494"/>
      <w:bookmarkStart w:id="10914" w:name="_MON_987700724"/>
      <w:bookmarkStart w:id="10915" w:name="_MON_98770135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0916" w:name="_MON_987701393"/>
    <w:bookmarkEnd w:id="10916"/>
    <w:p w14:paraId="4E4B2009" w14:textId="77777777" w:rsidR="009E21BD" w:rsidRPr="00931575" w:rsidRDefault="009E21BD" w:rsidP="00136C94">
      <w:pPr>
        <w:pStyle w:val="TH"/>
      </w:pPr>
      <w:r w:rsidRPr="00931575">
        <w:object w:dxaOrig="4317" w:dyaOrig="2878" w14:anchorId="444ED5CF">
          <v:shape id="_x0000_i1095" type="#_x0000_t75" style="width:267.85pt;height:109.2pt" o:ole="" fillcolor="window">
            <v:imagedata r:id="rId225" o:title=""/>
          </v:shape>
          <o:OLEObject Type="Embed" ProgID="Word.Picture.8" ShapeID="_x0000_i1095" DrawAspect="Content" ObjectID="_1717578162" r:id="rId226"/>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6" type="#_x0000_t75" style="width:97.65pt;height:30.5pt" o:ole="">
            <v:imagedata r:id="rId227" o:title=""/>
          </v:shape>
          <o:OLEObject Type="Embed" ProgID="Equation.3" ShapeID="_x0000_i1096" DrawAspect="Content" ObjectID="_1717578163" r:id="rId228"/>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917" w:name="_Toc21103151"/>
      <w:bookmarkStart w:id="10918" w:name="_Toc29811000"/>
      <w:bookmarkStart w:id="10919" w:name="_Toc36636362"/>
      <w:bookmarkStart w:id="10920" w:name="_Toc37273308"/>
      <w:bookmarkStart w:id="109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BB6395">
            <w:pPr>
              <w:pStyle w:val="TAC"/>
              <w:rPr>
                <w:lang w:eastAsia="en-GB"/>
              </w:rPr>
            </w:pPr>
            <w:r w:rsidRPr="00931575">
              <w:rPr>
                <w:lang w:eastAsia="en-GB"/>
              </w:rPr>
              <w:t>A</w:t>
            </w:r>
          </w:p>
        </w:tc>
        <w:tc>
          <w:tcPr>
            <w:tcW w:w="2236" w:type="dxa"/>
          </w:tcPr>
          <w:p w14:paraId="032C8FE0" w14:textId="77777777" w:rsidR="00BB6395" w:rsidRPr="00931575" w:rsidRDefault="00BB6395" w:rsidP="00BB6395">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BB6395" w:rsidRPr="00931575" w:rsidRDefault="00BB6395" w:rsidP="00BB6395">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AC32670" w14:textId="77777777" w:rsidR="00BB6395" w:rsidRPr="00931575" w:rsidRDefault="00BB6395" w:rsidP="00BB6395">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BA6740C" w14:textId="77777777" w:rsidR="00BB6395" w:rsidRDefault="00BB6395" w:rsidP="00BB6395">
            <w:pPr>
              <w:pStyle w:val="TAC"/>
              <w:rPr>
                <w:rFonts w:ascii="Times New Roman" w:hAnsi="Times New Roman"/>
                <w:lang w:eastAsia="zh-CN"/>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p w14:paraId="51180D2D" w14:textId="1BBED6A4" w:rsidR="00BB6395" w:rsidRPr="00931575" w:rsidRDefault="00BB6395" w:rsidP="00BB6395">
            <w:pPr>
              <w:pStyle w:val="TAC"/>
              <w:rPr>
                <w:lang w:eastAsia="en-GB"/>
              </w:rPr>
            </w:pPr>
            <w:r w:rsidRPr="00D00A7E">
              <w:rPr>
                <w:lang w:eastAsia="en-GB"/>
              </w:rPr>
              <w:t>1</w:t>
            </w:r>
            <w:r>
              <w:rPr>
                <w:rFonts w:hint="eastAsia"/>
                <w:lang w:eastAsia="zh-CN"/>
              </w:rPr>
              <w:t>20</w:t>
            </w:r>
            <w:r>
              <w:rPr>
                <w:lang w:eastAsia="en-GB"/>
              </w:rPr>
              <w:t xml:space="preserve"> kHz: 1</w:t>
            </w:r>
            <w:r>
              <w:rPr>
                <w:rFonts w:hint="eastAsia"/>
                <w:lang w:eastAsia="zh-CN"/>
              </w:rPr>
              <w:t>.25</w:t>
            </w:r>
            <w:r w:rsidRPr="00D00A7E">
              <w:rPr>
                <w:lang w:eastAsia="en-GB"/>
              </w:rPr>
              <w:t xml:space="preserve"> </w:t>
            </w:r>
            <w:r w:rsidRPr="00D00A7E">
              <w:rPr>
                <w:rFonts w:ascii="Symbol" w:hAnsi="Symbol"/>
                <w:lang w:eastAsia="en-GB"/>
              </w:rPr>
              <w:t></w:t>
            </w:r>
            <w:r w:rsidRPr="00D00A7E">
              <w:rPr>
                <w:lang w:eastAsia="en-GB"/>
              </w:rPr>
              <w:t>s</w:t>
            </w:r>
          </w:p>
        </w:tc>
        <w:tc>
          <w:tcPr>
            <w:tcW w:w="2236" w:type="dxa"/>
          </w:tcPr>
          <w:p w14:paraId="22BE47BF" w14:textId="77777777" w:rsidR="00BB6395" w:rsidRPr="00931575" w:rsidRDefault="00BB6395" w:rsidP="00BB6395">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BB6395" w:rsidRPr="00931575" w:rsidRDefault="00BB6395" w:rsidP="00BB6395">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BB6395">
            <w:pPr>
              <w:pStyle w:val="TAC"/>
              <w:rPr>
                <w:lang w:eastAsia="en-GB"/>
              </w:rPr>
            </w:pPr>
            <w:r w:rsidRPr="00931575">
              <w:rPr>
                <w:lang w:eastAsia="en-GB"/>
              </w:rPr>
              <w:t></w:t>
            </w:r>
            <w:r w:rsidRPr="00931575">
              <w:rPr>
                <w:lang w:eastAsia="en-GB"/>
              </w:rPr>
              <w:t></w:t>
            </w:r>
          </w:p>
        </w:tc>
        <w:tc>
          <w:tcPr>
            <w:tcW w:w="2236" w:type="dxa"/>
          </w:tcPr>
          <w:p w14:paraId="0B37C644" w14:textId="77777777" w:rsidR="00BB6395" w:rsidRPr="00931575" w:rsidRDefault="00BB6395" w:rsidP="00BB6395">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BB6395" w:rsidRPr="00931575" w:rsidRDefault="00BB6395" w:rsidP="00BB6395">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569E9FC4" w14:textId="77777777" w:rsidR="00BB6395" w:rsidRPr="00931575" w:rsidRDefault="00BB6395" w:rsidP="00BB6395">
            <w:pPr>
              <w:pStyle w:val="TAC"/>
              <w:rPr>
                <w:vertAlign w:val="superscript"/>
                <w:lang w:eastAsia="en-GB"/>
              </w:rPr>
            </w:pPr>
            <w:r w:rsidRPr="00931575">
              <w:rPr>
                <w:lang w:eastAsia="en-GB"/>
              </w:rPr>
              <w:t>15 kHz: 0.13 s</w:t>
            </w:r>
            <w:r w:rsidRPr="00931575">
              <w:rPr>
                <w:vertAlign w:val="superscript"/>
                <w:lang w:eastAsia="en-GB"/>
              </w:rPr>
              <w:t>-1</w:t>
            </w:r>
          </w:p>
          <w:p w14:paraId="1E640843" w14:textId="77777777" w:rsidR="00BB6395" w:rsidRDefault="00BB6395" w:rsidP="00BB6395">
            <w:pPr>
              <w:pStyle w:val="TAC"/>
              <w:rPr>
                <w:vertAlign w:val="superscript"/>
                <w:lang w:eastAsia="zh-CN"/>
              </w:rPr>
            </w:pPr>
            <w:r w:rsidRPr="00931575">
              <w:rPr>
                <w:lang w:eastAsia="en-GB"/>
              </w:rPr>
              <w:t>30 kHz: 0.26 s</w:t>
            </w:r>
            <w:r w:rsidRPr="00931575">
              <w:rPr>
                <w:vertAlign w:val="superscript"/>
                <w:lang w:eastAsia="en-GB"/>
              </w:rPr>
              <w:t>-1</w:t>
            </w:r>
          </w:p>
          <w:p w14:paraId="4B846167" w14:textId="7E9DA596" w:rsidR="00BB6395" w:rsidRPr="00931575" w:rsidRDefault="00BB6395" w:rsidP="00BB6395">
            <w:pPr>
              <w:pStyle w:val="TAC"/>
              <w:rPr>
                <w:lang w:eastAsia="en-GB"/>
              </w:rPr>
            </w:pPr>
            <w:r>
              <w:rPr>
                <w:lang w:eastAsia="en-GB"/>
              </w:rPr>
              <w:t>1</w:t>
            </w:r>
            <w:r>
              <w:rPr>
                <w:rFonts w:hint="eastAsia"/>
                <w:lang w:eastAsia="zh-CN"/>
              </w:rPr>
              <w:t>20</w:t>
            </w:r>
            <w:r w:rsidRPr="00D00A7E">
              <w:rPr>
                <w:lang w:eastAsia="en-GB"/>
              </w:rPr>
              <w:t xml:space="preserve"> kHz: </w:t>
            </w:r>
            <w:r>
              <w:rPr>
                <w:rFonts w:hint="eastAsia"/>
                <w:lang w:eastAsia="zh-CN"/>
              </w:rPr>
              <w:t>1.04</w:t>
            </w:r>
            <w:r w:rsidRPr="00D00A7E">
              <w:rPr>
                <w:lang w:eastAsia="en-GB"/>
              </w:rPr>
              <w:t xml:space="preserve"> s</w:t>
            </w:r>
            <w:r w:rsidRPr="00D00A7E">
              <w:rPr>
                <w:vertAlign w:val="superscript"/>
                <w:lang w:eastAsia="en-GB"/>
              </w:rPr>
              <w:t>-1</w:t>
            </w:r>
          </w:p>
        </w:tc>
        <w:tc>
          <w:tcPr>
            <w:tcW w:w="2236" w:type="dxa"/>
          </w:tcPr>
          <w:p w14:paraId="30997BFE" w14:textId="77777777" w:rsidR="00BB6395" w:rsidRPr="00931575" w:rsidRDefault="00BB6395" w:rsidP="00BB6395">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BB6395" w:rsidRPr="00931575" w:rsidRDefault="00BB6395" w:rsidP="00BB6395">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A9479C"/>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922" w:name="_Toc53183444"/>
      <w:bookmarkStart w:id="10923" w:name="_Toc58916156"/>
      <w:bookmarkStart w:id="10924" w:name="_Toc58918337"/>
      <w:bookmarkStart w:id="10925" w:name="_Toc66694207"/>
      <w:bookmarkStart w:id="10926" w:name="_Toc74916232"/>
      <w:bookmarkStart w:id="10927" w:name="_Toc76114857"/>
      <w:bookmarkStart w:id="10928" w:name="_Toc76544743"/>
      <w:bookmarkStart w:id="10929" w:name="_Toc82536865"/>
      <w:bookmarkStart w:id="10930" w:name="_Toc89953158"/>
      <w:bookmarkStart w:id="10931" w:name="_Toc98766975"/>
      <w:bookmarkStart w:id="10932" w:name="_Toc99703338"/>
      <w:bookmarkStart w:id="10933" w:name="_Toc106207130"/>
      <w:r w:rsidRPr="00931575">
        <w:t>Annex K (informative):</w:t>
      </w:r>
      <w:r w:rsidRPr="00931575">
        <w:br/>
        <w:t>Measuring noise close to noise-floor</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934" w:name="_Hlk521396356"/>
      <w:r w:rsidR="00C45907" w:rsidRPr="00931575">
        <w:rPr>
          <w:rFonts w:ascii="Symbol" w:hAnsi="Symbol"/>
          <w:i/>
        </w:rPr>
        <w:t></w:t>
      </w:r>
      <w:r w:rsidR="00C45907" w:rsidRPr="00931575">
        <w:rPr>
          <w:i/>
          <w:vertAlign w:val="subscript"/>
        </w:rPr>
        <w:t>2</w:t>
      </w:r>
      <w:bookmarkEnd w:id="1093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935" w:name="_Toc21103152"/>
      <w:bookmarkStart w:id="10936" w:name="_Toc29811001"/>
      <w:bookmarkStart w:id="10937" w:name="_Toc36636363"/>
      <w:bookmarkStart w:id="10938" w:name="_Toc37273309"/>
      <w:bookmarkStart w:id="10939" w:name="_Toc45886400"/>
      <w:r w:rsidRPr="00931575">
        <w:br w:type="page"/>
      </w:r>
    </w:p>
    <w:p w14:paraId="267ABAB9" w14:textId="0D61BE4D" w:rsidR="00C45907" w:rsidRPr="00931575" w:rsidRDefault="00C45907" w:rsidP="00C45907">
      <w:pPr>
        <w:pStyle w:val="Heading8"/>
      </w:pPr>
      <w:bookmarkStart w:id="10940" w:name="_Toc53183445"/>
      <w:bookmarkStart w:id="10941" w:name="_Toc58916157"/>
      <w:bookmarkStart w:id="10942" w:name="_Toc58918338"/>
      <w:bookmarkStart w:id="10943" w:name="_Toc66694208"/>
      <w:bookmarkStart w:id="10944" w:name="_Toc74916233"/>
      <w:bookmarkStart w:id="10945" w:name="_Toc76114858"/>
      <w:bookmarkStart w:id="10946" w:name="_Toc76544744"/>
      <w:bookmarkStart w:id="10947" w:name="_Toc82536866"/>
      <w:bookmarkStart w:id="10948" w:name="_Toc89953159"/>
      <w:bookmarkStart w:id="10949" w:name="_Toc98766976"/>
      <w:bookmarkStart w:id="10950" w:name="_Toc99703339"/>
      <w:bookmarkStart w:id="10951" w:name="_Toc106207131"/>
      <w:r w:rsidRPr="00931575">
        <w:t>Annex L (normative):</w:t>
      </w:r>
      <w:r w:rsidRPr="00931575">
        <w:br/>
        <w:t>In-channel TX tests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4D5A0101" w14:textId="77777777" w:rsidR="00C45907" w:rsidRPr="00931575" w:rsidRDefault="00C45907" w:rsidP="00C45907">
      <w:pPr>
        <w:pStyle w:val="Heading1"/>
      </w:pPr>
      <w:bookmarkStart w:id="10952" w:name="_Toc21103153"/>
      <w:bookmarkStart w:id="10953" w:name="_Toc29811002"/>
      <w:bookmarkStart w:id="10954" w:name="_Toc36636364"/>
      <w:bookmarkStart w:id="10955" w:name="_Toc37273310"/>
      <w:bookmarkStart w:id="10956" w:name="_Toc45886401"/>
      <w:bookmarkStart w:id="10957" w:name="_Toc53183446"/>
      <w:bookmarkStart w:id="10958" w:name="_Toc58916158"/>
      <w:bookmarkStart w:id="10959" w:name="_Toc58918339"/>
      <w:bookmarkStart w:id="10960" w:name="_Toc66694209"/>
      <w:bookmarkStart w:id="10961" w:name="_Toc74916234"/>
      <w:bookmarkStart w:id="10962" w:name="_Toc76114859"/>
      <w:bookmarkStart w:id="10963" w:name="_Toc76544745"/>
      <w:bookmarkStart w:id="10964" w:name="_Toc82536867"/>
      <w:bookmarkStart w:id="10965" w:name="_Toc89953160"/>
      <w:bookmarkStart w:id="10966" w:name="_Toc98766977"/>
      <w:bookmarkStart w:id="10967" w:name="_Toc99703340"/>
      <w:bookmarkStart w:id="10968" w:name="_Toc106207132"/>
      <w:r w:rsidRPr="00931575">
        <w:t>L.1</w:t>
      </w:r>
      <w:r w:rsidRPr="00931575">
        <w:tab/>
        <w:t>General</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969" w:name="_Toc21103154"/>
      <w:bookmarkStart w:id="10970" w:name="_Toc29811003"/>
      <w:bookmarkStart w:id="10971" w:name="_Toc36636365"/>
      <w:bookmarkStart w:id="10972" w:name="_Toc37273311"/>
      <w:bookmarkStart w:id="10973" w:name="_Toc45886402"/>
      <w:bookmarkStart w:id="10974" w:name="_Toc53183447"/>
      <w:bookmarkStart w:id="10975" w:name="_Toc58916159"/>
      <w:bookmarkStart w:id="10976" w:name="_Toc58918340"/>
      <w:bookmarkStart w:id="10977" w:name="_Toc66694210"/>
      <w:bookmarkStart w:id="10978" w:name="_Toc74916235"/>
      <w:bookmarkStart w:id="10979" w:name="_Toc76114860"/>
      <w:bookmarkStart w:id="10980" w:name="_Toc76544746"/>
      <w:bookmarkStart w:id="10981" w:name="_Toc82536868"/>
      <w:bookmarkStart w:id="10982" w:name="_Toc89953161"/>
      <w:bookmarkStart w:id="10983" w:name="_Toc98766978"/>
      <w:bookmarkStart w:id="10984" w:name="_Toc99703341"/>
      <w:bookmarkStart w:id="10985" w:name="_Toc106207133"/>
      <w:r w:rsidRPr="00931575">
        <w:t>L.2</w:t>
      </w:r>
      <w:r w:rsidRPr="00931575">
        <w:tab/>
        <w:t>Basic principles</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986" w:name="_Toc21103155"/>
      <w:bookmarkStart w:id="10987" w:name="_Toc29811004"/>
      <w:bookmarkStart w:id="10988" w:name="_Toc36636366"/>
      <w:bookmarkStart w:id="10989" w:name="_Toc37273312"/>
      <w:bookmarkStart w:id="10990" w:name="_Toc45886403"/>
      <w:bookmarkStart w:id="10991" w:name="_Toc53183448"/>
      <w:bookmarkStart w:id="10992" w:name="_Toc58916160"/>
      <w:bookmarkStart w:id="10993" w:name="_Toc58918341"/>
      <w:bookmarkStart w:id="10994" w:name="_Toc66694211"/>
      <w:bookmarkStart w:id="10995" w:name="_Toc74916236"/>
      <w:bookmarkStart w:id="10996" w:name="_Toc76114861"/>
      <w:bookmarkStart w:id="10997" w:name="_Toc76544747"/>
      <w:bookmarkStart w:id="10998" w:name="_Toc82536869"/>
      <w:bookmarkStart w:id="10999" w:name="_Toc89953162"/>
      <w:bookmarkStart w:id="11000" w:name="_Toc98766979"/>
      <w:bookmarkStart w:id="11001" w:name="_Toc99703342"/>
      <w:bookmarkStart w:id="11002" w:name="_Toc106207134"/>
      <w:r w:rsidRPr="00931575">
        <w:t>L.2.1</w:t>
      </w:r>
      <w:r w:rsidRPr="00931575">
        <w:tab/>
        <w:t>Output signal of the TX under test</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1003" w:name="_Toc21103156"/>
      <w:bookmarkStart w:id="11004" w:name="_Toc29811005"/>
      <w:bookmarkStart w:id="11005" w:name="_Toc36636367"/>
      <w:bookmarkStart w:id="11006" w:name="_Toc37273313"/>
      <w:bookmarkStart w:id="11007" w:name="_Toc45886404"/>
      <w:bookmarkStart w:id="11008" w:name="_Toc53183449"/>
      <w:bookmarkStart w:id="11009" w:name="_Toc58916161"/>
      <w:bookmarkStart w:id="11010" w:name="_Toc58918342"/>
      <w:bookmarkStart w:id="11011" w:name="_Toc66694212"/>
      <w:bookmarkStart w:id="11012" w:name="_Toc74916237"/>
      <w:bookmarkStart w:id="11013" w:name="_Toc76114862"/>
      <w:bookmarkStart w:id="11014" w:name="_Toc76544748"/>
      <w:bookmarkStart w:id="11015" w:name="_Toc82536870"/>
      <w:bookmarkStart w:id="11016" w:name="_Toc89953163"/>
      <w:bookmarkStart w:id="11017" w:name="_Toc98766980"/>
      <w:bookmarkStart w:id="11018" w:name="_Toc99703343"/>
      <w:bookmarkStart w:id="11019" w:name="_Toc106207135"/>
      <w:r w:rsidRPr="00931575">
        <w:t>L.2.2</w:t>
      </w:r>
      <w:r w:rsidRPr="00931575">
        <w:tab/>
        <w:t>Ideal signal</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1020" w:name="_Toc21103157"/>
      <w:bookmarkStart w:id="11021" w:name="_Toc29811006"/>
      <w:bookmarkStart w:id="11022" w:name="_Toc36636368"/>
      <w:bookmarkStart w:id="11023" w:name="_Toc37273314"/>
      <w:bookmarkStart w:id="11024" w:name="_Toc45886405"/>
      <w:bookmarkStart w:id="11025" w:name="_Toc53183450"/>
      <w:bookmarkStart w:id="11026" w:name="_Toc58916162"/>
      <w:bookmarkStart w:id="11027" w:name="_Toc58918343"/>
      <w:bookmarkStart w:id="11028" w:name="_Toc66694213"/>
      <w:bookmarkStart w:id="11029" w:name="_Toc74916238"/>
      <w:bookmarkStart w:id="11030" w:name="_Toc76114863"/>
      <w:bookmarkStart w:id="11031" w:name="_Toc76544749"/>
      <w:bookmarkStart w:id="11032" w:name="_Toc82536871"/>
      <w:bookmarkStart w:id="11033" w:name="_Toc89953164"/>
      <w:bookmarkStart w:id="11034" w:name="_Toc98766981"/>
      <w:bookmarkStart w:id="11035" w:name="_Toc99703344"/>
      <w:bookmarkStart w:id="11036" w:name="_Toc106207136"/>
      <w:r w:rsidRPr="00931575">
        <w:t>L.2.3</w:t>
      </w:r>
      <w:r w:rsidRPr="00931575">
        <w:tab/>
        <w:t>Measurement results</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1037" w:name="_Toc21103158"/>
      <w:bookmarkStart w:id="11038" w:name="_Toc29811007"/>
      <w:bookmarkStart w:id="11039" w:name="_Toc36636369"/>
      <w:bookmarkStart w:id="11040" w:name="_Toc37273315"/>
      <w:bookmarkStart w:id="11041" w:name="_Toc45886406"/>
      <w:bookmarkStart w:id="11042" w:name="_Toc53183451"/>
      <w:bookmarkStart w:id="11043" w:name="_Toc58916163"/>
      <w:bookmarkStart w:id="11044" w:name="_Toc58918344"/>
      <w:bookmarkStart w:id="11045" w:name="_Toc66694214"/>
      <w:bookmarkStart w:id="11046" w:name="_Toc74916239"/>
      <w:bookmarkStart w:id="11047" w:name="_Toc76114864"/>
      <w:bookmarkStart w:id="11048" w:name="_Toc76544750"/>
      <w:bookmarkStart w:id="11049" w:name="_Toc82536872"/>
      <w:bookmarkStart w:id="11050" w:name="_Toc89953165"/>
      <w:bookmarkStart w:id="11051" w:name="_Toc98766982"/>
      <w:bookmarkStart w:id="11052" w:name="_Toc99703345"/>
      <w:bookmarkStart w:id="11053" w:name="_Toc106207137"/>
      <w:r w:rsidRPr="00931575">
        <w:t>L.2.4</w:t>
      </w:r>
      <w:r w:rsidRPr="00931575">
        <w:tab/>
        <w:t>Measurement points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7" type="#_x0000_t75" style="width:6in;height:220.9pt" o:ole="">
            <v:imagedata r:id="rId231" o:title=""/>
          </v:shape>
          <o:OLEObject Type="Embed" ProgID="Word.Picture.8" ShapeID="_x0000_i1097" DrawAspect="Content" ObjectID="_1717578164" r:id="rId232"/>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8" type="#_x0000_t75" style="width:380.75pt;height:200.75pt" o:ole="">
            <v:imagedata r:id="rId233" o:title=""/>
          </v:shape>
          <o:OLEObject Type="Embed" ProgID="Word.Picture.8" ShapeID="_x0000_i1098" DrawAspect="Content" ObjectID="_1717578165" r:id="rId234"/>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1054" w:name="_Toc21103159"/>
      <w:bookmarkStart w:id="11055" w:name="_Toc29811008"/>
      <w:bookmarkStart w:id="11056" w:name="_Toc36636370"/>
      <w:bookmarkStart w:id="11057" w:name="_Toc37273316"/>
      <w:bookmarkStart w:id="11058" w:name="_Toc45886407"/>
      <w:bookmarkStart w:id="11059" w:name="_Toc53183452"/>
      <w:bookmarkStart w:id="11060" w:name="_Toc58916164"/>
      <w:bookmarkStart w:id="11061" w:name="_Toc58918345"/>
      <w:bookmarkStart w:id="11062" w:name="_Toc66694215"/>
      <w:bookmarkStart w:id="11063" w:name="_Toc74916240"/>
      <w:bookmarkStart w:id="11064" w:name="_Toc76114865"/>
      <w:bookmarkStart w:id="11065" w:name="_Toc76544751"/>
      <w:bookmarkStart w:id="11066" w:name="_Toc82536873"/>
      <w:bookmarkStart w:id="11067" w:name="_Toc89953166"/>
      <w:bookmarkStart w:id="11068" w:name="_Toc98766983"/>
      <w:bookmarkStart w:id="11069" w:name="_Toc99703346"/>
      <w:bookmarkStart w:id="11070" w:name="_Toc106207138"/>
      <w:r w:rsidRPr="00931575">
        <w:t>L.3</w:t>
      </w:r>
      <w:r w:rsidRPr="00931575">
        <w:tab/>
        <w:t>Pre-FFT minimization process</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1071" w:name="_Toc21103160"/>
      <w:bookmarkStart w:id="11072" w:name="_Toc29811009"/>
      <w:bookmarkStart w:id="11073" w:name="_Toc36636371"/>
      <w:bookmarkStart w:id="11074" w:name="_Toc37273317"/>
      <w:bookmarkStart w:id="11075" w:name="_Toc45886408"/>
      <w:bookmarkStart w:id="11076" w:name="_Toc53183453"/>
      <w:bookmarkStart w:id="11077" w:name="_Toc58916165"/>
      <w:bookmarkStart w:id="11078" w:name="_Toc58918346"/>
      <w:bookmarkStart w:id="11079" w:name="_Toc66694216"/>
      <w:bookmarkStart w:id="11080" w:name="_Toc74916241"/>
      <w:bookmarkStart w:id="11081" w:name="_Toc76114866"/>
      <w:bookmarkStart w:id="11082" w:name="_Toc76544752"/>
      <w:bookmarkStart w:id="11083" w:name="_Toc82536874"/>
      <w:bookmarkStart w:id="11084" w:name="_Toc89953167"/>
      <w:bookmarkStart w:id="11085" w:name="_Toc98766984"/>
      <w:bookmarkStart w:id="11086" w:name="_Toc99703347"/>
      <w:bookmarkStart w:id="11087" w:name="_Toc106207139"/>
      <w:r w:rsidRPr="00931575">
        <w:t>L.4</w:t>
      </w:r>
      <w:r w:rsidRPr="00931575">
        <w:tab/>
        <w:t>Timing of the FFT window</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1088" w:name="_Toc21103161"/>
      <w:bookmarkStart w:id="11089" w:name="_Toc29811010"/>
      <w:bookmarkStart w:id="11090" w:name="_Toc36636372"/>
      <w:bookmarkStart w:id="11091" w:name="_Toc37273318"/>
      <w:bookmarkStart w:id="11092" w:name="_Toc45886409"/>
      <w:bookmarkStart w:id="11093" w:name="_Toc53183454"/>
      <w:bookmarkStart w:id="11094" w:name="_Toc58916166"/>
      <w:bookmarkStart w:id="11095" w:name="_Toc58918347"/>
      <w:bookmarkStart w:id="11096" w:name="_Toc66694217"/>
      <w:bookmarkStart w:id="11097" w:name="_Toc74916242"/>
      <w:bookmarkStart w:id="11098" w:name="_Toc76114867"/>
      <w:bookmarkStart w:id="11099" w:name="_Toc76544753"/>
      <w:bookmarkStart w:id="11100" w:name="_Toc82536875"/>
      <w:bookmarkStart w:id="11101" w:name="_Toc89953168"/>
      <w:bookmarkStart w:id="11102" w:name="_Toc98766985"/>
      <w:bookmarkStart w:id="11103" w:name="_Toc99703348"/>
      <w:bookmarkStart w:id="11104" w:name="_Toc106207140"/>
      <w:r w:rsidRPr="00931575">
        <w:t>L.5</w:t>
      </w:r>
      <w:r w:rsidRPr="00931575">
        <w:tab/>
        <w:t>Resource element TX power</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1105" w:name="_Toc21103162"/>
      <w:bookmarkStart w:id="11106" w:name="_Toc29811011"/>
      <w:bookmarkStart w:id="11107" w:name="_Toc36636373"/>
      <w:bookmarkStart w:id="11108" w:name="_Toc37273319"/>
      <w:bookmarkStart w:id="11109" w:name="_Toc45886410"/>
      <w:bookmarkStart w:id="11110" w:name="_Toc53183455"/>
      <w:bookmarkStart w:id="11111" w:name="_Toc58916167"/>
      <w:bookmarkStart w:id="11112" w:name="_Toc58918348"/>
      <w:bookmarkStart w:id="11113" w:name="_Toc66694218"/>
      <w:bookmarkStart w:id="11114" w:name="_Toc74916243"/>
      <w:bookmarkStart w:id="11115" w:name="_Toc76114868"/>
      <w:bookmarkStart w:id="11116" w:name="_Toc76544754"/>
      <w:bookmarkStart w:id="11117" w:name="_Toc82536876"/>
      <w:bookmarkStart w:id="11118" w:name="_Toc89953169"/>
      <w:bookmarkStart w:id="11119" w:name="_Toc98766986"/>
      <w:bookmarkStart w:id="11120" w:name="_Toc99703349"/>
      <w:bookmarkStart w:id="11121" w:name="_Toc106207141"/>
      <w:r w:rsidRPr="00931575">
        <w:t>L.6</w:t>
      </w:r>
      <w:r w:rsidRPr="00931575">
        <w:tab/>
        <w:t>Post-FFT equalisation</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1122" w:name="_MON_1587198493"/>
    <w:bookmarkEnd w:id="11122"/>
    <w:p w14:paraId="2DE346C7" w14:textId="1FA6FAF8" w:rsidR="005C1240" w:rsidRPr="00931575" w:rsidRDefault="005C1240" w:rsidP="00333C5F">
      <w:pPr>
        <w:pStyle w:val="TH"/>
      </w:pPr>
      <w:r w:rsidRPr="00931575">
        <w:object w:dxaOrig="9498" w:dyaOrig="7227" w14:anchorId="152E5799">
          <v:shape id="_x0000_i1099" type="#_x0000_t75" style="width:473.5pt;height:5in" o:ole="">
            <v:imagedata r:id="rId235" o:title=""/>
          </v:shape>
          <o:OLEObject Type="Embed" ProgID="Word.Picture.8" ShapeID="_x0000_i1099" DrawAspect="Content" ObjectID="_1717578166" r:id="rId236"/>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1123" w:name="_Toc21103163"/>
      <w:bookmarkStart w:id="11124" w:name="_Toc29811012"/>
      <w:bookmarkStart w:id="11125" w:name="_Toc36636374"/>
      <w:bookmarkStart w:id="11126" w:name="_Toc37273320"/>
      <w:bookmarkStart w:id="11127" w:name="_Toc45886411"/>
      <w:bookmarkStart w:id="11128" w:name="_Toc53183456"/>
      <w:bookmarkStart w:id="11129" w:name="_Toc58916168"/>
      <w:bookmarkStart w:id="11130" w:name="_Toc58918349"/>
      <w:bookmarkStart w:id="11131" w:name="_Toc66694219"/>
      <w:bookmarkStart w:id="11132" w:name="_Toc74916244"/>
      <w:bookmarkStart w:id="11133" w:name="_Toc76114869"/>
      <w:bookmarkStart w:id="11134" w:name="_Toc76544755"/>
      <w:bookmarkStart w:id="11135" w:name="_Toc82536877"/>
      <w:bookmarkStart w:id="11136" w:name="_Toc89953170"/>
      <w:bookmarkStart w:id="11137" w:name="_Toc98766987"/>
      <w:bookmarkStart w:id="11138" w:name="_Toc99703350"/>
      <w:bookmarkStart w:id="11139" w:name="_Toc106207142"/>
      <w:r w:rsidRPr="00931575">
        <w:t>L.7</w:t>
      </w:r>
      <w:r w:rsidRPr="00931575">
        <w:tab/>
        <w:t>EVM</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3A021DFD" w14:textId="77777777" w:rsidR="00C45907" w:rsidRPr="00931575" w:rsidRDefault="00C45907" w:rsidP="00C45907">
      <w:pPr>
        <w:pStyle w:val="Heading3"/>
        <w:rPr>
          <w:rFonts w:eastAsia="Osaka"/>
        </w:rPr>
      </w:pPr>
      <w:bookmarkStart w:id="11140" w:name="_Toc29811013"/>
      <w:bookmarkStart w:id="11141" w:name="_Toc36636375"/>
      <w:bookmarkStart w:id="11142" w:name="_Toc37273321"/>
      <w:bookmarkStart w:id="11143" w:name="_Toc45886412"/>
      <w:bookmarkStart w:id="11144" w:name="_Toc53183457"/>
      <w:bookmarkStart w:id="11145" w:name="_Toc58916169"/>
      <w:bookmarkStart w:id="11146" w:name="_Toc58918350"/>
      <w:bookmarkStart w:id="11147" w:name="_Toc66694220"/>
      <w:bookmarkStart w:id="11148" w:name="_Toc74916245"/>
      <w:bookmarkStart w:id="11149" w:name="_Toc76114870"/>
      <w:bookmarkStart w:id="11150" w:name="_Toc76544756"/>
      <w:bookmarkStart w:id="11151" w:name="_Toc82536878"/>
      <w:bookmarkStart w:id="11152" w:name="_Toc89953171"/>
      <w:bookmarkStart w:id="11153" w:name="_Toc98766988"/>
      <w:bookmarkStart w:id="11154" w:name="_Toc99703351"/>
      <w:bookmarkStart w:id="11155" w:name="_Toc106207143"/>
      <w:r w:rsidRPr="00931575">
        <w:rPr>
          <w:rFonts w:eastAsia="Osaka"/>
        </w:rPr>
        <w:t>L.7.0</w:t>
      </w:r>
      <w:r w:rsidRPr="00931575">
        <w:rPr>
          <w:rFonts w:eastAsia="Osaka"/>
        </w:rPr>
        <w:tab/>
        <w:t>General</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1156" w:name="_Toc21103164"/>
      <w:bookmarkStart w:id="11157" w:name="_Toc29811014"/>
      <w:bookmarkStart w:id="11158" w:name="_Toc36636376"/>
      <w:bookmarkStart w:id="11159" w:name="_Toc37273322"/>
      <w:bookmarkStart w:id="11160" w:name="_Toc45886413"/>
      <w:bookmarkStart w:id="11161" w:name="_Toc53183458"/>
      <w:bookmarkStart w:id="11162" w:name="_Toc58916170"/>
      <w:bookmarkStart w:id="11163" w:name="_Toc58918351"/>
      <w:bookmarkStart w:id="11164" w:name="_Toc66694221"/>
      <w:bookmarkStart w:id="11165" w:name="_Toc74916246"/>
      <w:bookmarkStart w:id="11166" w:name="_Toc76114871"/>
      <w:bookmarkStart w:id="11167" w:name="_Toc76544757"/>
      <w:bookmarkStart w:id="11168" w:name="_Toc82536879"/>
      <w:bookmarkStart w:id="11169" w:name="_Toc89953172"/>
      <w:bookmarkStart w:id="11170" w:name="_Toc98766989"/>
      <w:bookmarkStart w:id="11171" w:name="_Toc99703352"/>
      <w:bookmarkStart w:id="11172" w:name="_Toc106207144"/>
      <w:r w:rsidRPr="00931575">
        <w:rPr>
          <w:lang w:eastAsia="en-CA"/>
        </w:rPr>
        <w:t>L.7.1</w:t>
      </w:r>
      <w:r w:rsidRPr="00931575">
        <w:rPr>
          <w:lang w:eastAsia="en-CA"/>
        </w:rPr>
        <w:tab/>
        <w:t>Averaged EVM (FDD)</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1173"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1174" w:name="_Toc29811015"/>
      <w:bookmarkStart w:id="11175" w:name="_Toc36636377"/>
      <w:bookmarkStart w:id="11176" w:name="_Toc37273323"/>
      <w:bookmarkStart w:id="11177" w:name="_Toc45886414"/>
      <w:bookmarkStart w:id="11178" w:name="_Toc53183459"/>
      <w:bookmarkStart w:id="11179" w:name="_Toc58916171"/>
      <w:bookmarkStart w:id="11180" w:name="_Toc58918352"/>
      <w:bookmarkStart w:id="11181" w:name="_Toc66694222"/>
      <w:bookmarkStart w:id="11182" w:name="_Toc74916247"/>
      <w:bookmarkStart w:id="11183" w:name="_Toc76114872"/>
      <w:bookmarkStart w:id="11184" w:name="_Toc76544758"/>
      <w:bookmarkStart w:id="11185" w:name="_Toc82536880"/>
      <w:bookmarkStart w:id="11186" w:name="_Toc89953173"/>
      <w:bookmarkStart w:id="11187" w:name="_Toc98766990"/>
      <w:bookmarkStart w:id="11188" w:name="_Toc99703353"/>
      <w:bookmarkStart w:id="11189" w:name="_Toc106207145"/>
      <w:r w:rsidRPr="00931575">
        <w:t>L.7.2</w:t>
      </w:r>
      <w:r w:rsidRPr="00931575">
        <w:tab/>
        <w:t>Averaged EVM (TDD)</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E01B15"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1190" w:name="_Toc58916172"/>
      <w:bookmarkStart w:id="11191" w:name="_Toc58918353"/>
      <w:bookmarkStart w:id="11192" w:name="_Toc66694223"/>
      <w:bookmarkStart w:id="11193" w:name="_Toc74916248"/>
      <w:bookmarkStart w:id="11194" w:name="_Toc76114873"/>
      <w:bookmarkStart w:id="11195" w:name="_Toc76544759"/>
      <w:bookmarkStart w:id="11196" w:name="_Toc82536881"/>
      <w:bookmarkStart w:id="11197" w:name="_Toc89953174"/>
      <w:bookmarkStart w:id="11198" w:name="_Toc98766991"/>
      <w:bookmarkStart w:id="11199" w:name="_Toc99703354"/>
      <w:bookmarkStart w:id="11200" w:name="_Toc106207146"/>
      <w:r w:rsidRPr="00931575">
        <w:rPr>
          <w:noProof/>
        </w:rPr>
        <w:t>Annex M (normative):</w:t>
      </w:r>
      <w:r w:rsidRPr="00931575">
        <w:rPr>
          <w:noProof/>
        </w:rPr>
        <w:br/>
        <w:t>General rules for statistical testing</w:t>
      </w:r>
      <w:bookmarkEnd w:id="11190"/>
      <w:bookmarkEnd w:id="11191"/>
      <w:bookmarkEnd w:id="11192"/>
      <w:bookmarkEnd w:id="11193"/>
      <w:bookmarkEnd w:id="11194"/>
      <w:bookmarkEnd w:id="11195"/>
      <w:bookmarkEnd w:id="11196"/>
      <w:bookmarkEnd w:id="11197"/>
      <w:bookmarkEnd w:id="11198"/>
      <w:bookmarkEnd w:id="11199"/>
      <w:bookmarkEnd w:id="11200"/>
    </w:p>
    <w:p w14:paraId="7822952F" w14:textId="77777777" w:rsidR="002C0395" w:rsidRPr="00931575" w:rsidRDefault="002C0395" w:rsidP="002C0395">
      <w:pPr>
        <w:pStyle w:val="Heading1"/>
      </w:pPr>
      <w:bookmarkStart w:id="11201" w:name="_Toc58916173"/>
      <w:bookmarkStart w:id="11202" w:name="_Toc58918354"/>
      <w:bookmarkStart w:id="11203" w:name="_Toc66694224"/>
      <w:bookmarkStart w:id="11204" w:name="_Toc74916249"/>
      <w:bookmarkStart w:id="11205" w:name="_Toc76114874"/>
      <w:bookmarkStart w:id="11206" w:name="_Toc76544760"/>
      <w:bookmarkStart w:id="11207" w:name="_Toc82536882"/>
      <w:bookmarkStart w:id="11208" w:name="_Toc89953175"/>
      <w:bookmarkStart w:id="11209" w:name="_Toc98766992"/>
      <w:bookmarkStart w:id="11210" w:name="_Toc99703355"/>
      <w:bookmarkStart w:id="11211" w:name="_Toc106207147"/>
      <w:r w:rsidRPr="00931575">
        <w:t>M.1</w:t>
      </w:r>
      <w:r w:rsidRPr="00931575">
        <w:tab/>
        <w:t>Testing methodology of PUSCH performance requirements with 0.001% BLER</w:t>
      </w:r>
      <w:bookmarkEnd w:id="11201"/>
      <w:bookmarkEnd w:id="11202"/>
      <w:bookmarkEnd w:id="11203"/>
      <w:bookmarkEnd w:id="11204"/>
      <w:bookmarkEnd w:id="11205"/>
      <w:bookmarkEnd w:id="11206"/>
      <w:bookmarkEnd w:id="11207"/>
      <w:bookmarkEnd w:id="11208"/>
      <w:bookmarkEnd w:id="11209"/>
      <w:bookmarkEnd w:id="11210"/>
      <w:bookmarkEnd w:id="11211"/>
    </w:p>
    <w:p w14:paraId="61C23604" w14:textId="77777777" w:rsidR="002C0395" w:rsidRPr="00931575" w:rsidRDefault="002C0395" w:rsidP="002C0395">
      <w:pPr>
        <w:pStyle w:val="Heading2"/>
      </w:pPr>
      <w:bookmarkStart w:id="11212" w:name="_Toc58916174"/>
      <w:bookmarkStart w:id="11213" w:name="_Toc58918355"/>
      <w:bookmarkStart w:id="11214" w:name="_Toc66694225"/>
      <w:bookmarkStart w:id="11215" w:name="_Toc74916250"/>
      <w:bookmarkStart w:id="11216" w:name="_Toc76114875"/>
      <w:bookmarkStart w:id="11217" w:name="_Toc76544761"/>
      <w:bookmarkStart w:id="11218" w:name="_Toc82536883"/>
      <w:bookmarkStart w:id="11219" w:name="_Toc89953176"/>
      <w:bookmarkStart w:id="11220" w:name="_Toc98766993"/>
      <w:bookmarkStart w:id="11221" w:name="_Toc99703356"/>
      <w:bookmarkStart w:id="11222" w:name="_Toc106207148"/>
      <w:r w:rsidRPr="00931575">
        <w:t>M.1.1</w:t>
      </w:r>
      <w:r w:rsidRPr="00931575">
        <w:tab/>
        <w:t>General</w:t>
      </w:r>
      <w:bookmarkEnd w:id="11212"/>
      <w:bookmarkEnd w:id="11213"/>
      <w:bookmarkEnd w:id="11214"/>
      <w:bookmarkEnd w:id="11215"/>
      <w:bookmarkEnd w:id="11216"/>
      <w:bookmarkEnd w:id="11217"/>
      <w:bookmarkEnd w:id="11218"/>
      <w:bookmarkEnd w:id="11219"/>
      <w:bookmarkEnd w:id="11220"/>
      <w:bookmarkEnd w:id="11221"/>
      <w:bookmarkEnd w:id="11222"/>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1223" w:name="_Toc58916175"/>
      <w:bookmarkStart w:id="11224" w:name="_Toc58918356"/>
      <w:bookmarkStart w:id="11225" w:name="_Toc66694226"/>
      <w:bookmarkStart w:id="11226" w:name="_Toc74916251"/>
      <w:bookmarkStart w:id="11227" w:name="_Toc76114876"/>
      <w:bookmarkStart w:id="11228" w:name="_Toc76544762"/>
      <w:bookmarkStart w:id="11229" w:name="_Toc82536884"/>
      <w:bookmarkStart w:id="11230" w:name="_Toc89953177"/>
      <w:bookmarkStart w:id="11231" w:name="_Toc98766994"/>
      <w:bookmarkStart w:id="11232" w:name="_Toc99703357"/>
      <w:bookmarkStart w:id="11233" w:name="_Toc106207149"/>
      <w:r w:rsidRPr="00931575">
        <w:t>M.1.2</w:t>
      </w:r>
      <w:r w:rsidRPr="00931575">
        <w:tab/>
        <w:t>Numerical definition of the pass-fail limits for testing PUSCH 0.001% BLER</w:t>
      </w:r>
      <w:bookmarkEnd w:id="11223"/>
      <w:bookmarkEnd w:id="11224"/>
      <w:bookmarkEnd w:id="11225"/>
      <w:bookmarkEnd w:id="11226"/>
      <w:bookmarkEnd w:id="11227"/>
      <w:bookmarkEnd w:id="11228"/>
      <w:bookmarkEnd w:id="11229"/>
      <w:bookmarkEnd w:id="11230"/>
      <w:bookmarkEnd w:id="11231"/>
      <w:bookmarkEnd w:id="11232"/>
      <w:bookmarkEnd w:id="1123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BC37C5">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BC37C5">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BC37C5">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BC37C5">
      <w:pPr>
        <w:pStyle w:val="NO"/>
        <w:rPr>
          <w:noProof/>
        </w:rPr>
      </w:pPr>
      <w:bookmarkStart w:id="11234" w:name="_Toc58916176"/>
      <w:bookmarkStart w:id="11235" w:name="_Toc58918357"/>
      <w:bookmarkStart w:id="11236" w:name="_Toc66694227"/>
      <w:bookmarkStart w:id="11237" w:name="_Toc74916252"/>
      <w:bookmarkStart w:id="11238" w:name="_Toc76114877"/>
      <w:bookmarkStart w:id="11239" w:name="_Toc76544763"/>
      <w:bookmarkStart w:id="11240" w:name="_Toc82536885"/>
      <w:bookmarkStart w:id="11241" w:name="_Toc89953178"/>
      <w:bookmarkStart w:id="11242" w:name="_Toc98766995"/>
      <w:bookmarkStart w:id="11243"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1244" w:name="_Toc106207150"/>
      <w:r w:rsidRPr="00931575">
        <w:t>M.1.3</w:t>
      </w:r>
      <w:r w:rsidRPr="00931575">
        <w:tab/>
        <w:t>Theory to derive the early pass/fail limits in M.1.2 (informative)</w:t>
      </w:r>
      <w:bookmarkEnd w:id="11234"/>
      <w:bookmarkEnd w:id="11235"/>
      <w:bookmarkEnd w:id="11236"/>
      <w:bookmarkEnd w:id="11237"/>
      <w:bookmarkEnd w:id="11238"/>
      <w:bookmarkEnd w:id="11239"/>
      <w:bookmarkEnd w:id="11240"/>
      <w:bookmarkEnd w:id="11241"/>
      <w:bookmarkEnd w:id="11242"/>
      <w:bookmarkEnd w:id="11243"/>
      <w:bookmarkEnd w:id="11244"/>
    </w:p>
    <w:p w14:paraId="1B1CD6F7" w14:textId="77777777" w:rsidR="002C0395" w:rsidRPr="00931575" w:rsidRDefault="002C0395" w:rsidP="002C0395">
      <w:pPr>
        <w:pStyle w:val="Heading3"/>
      </w:pPr>
      <w:bookmarkStart w:id="11245" w:name="_Toc58916177"/>
      <w:bookmarkStart w:id="11246" w:name="_Toc58918358"/>
      <w:bookmarkStart w:id="11247" w:name="_Toc66694228"/>
      <w:bookmarkStart w:id="11248" w:name="_Toc74916253"/>
      <w:bookmarkStart w:id="11249" w:name="_Toc76114878"/>
      <w:bookmarkStart w:id="11250" w:name="_Toc76544764"/>
      <w:bookmarkStart w:id="11251" w:name="_Toc82536886"/>
      <w:bookmarkStart w:id="11252" w:name="_Toc89953179"/>
      <w:bookmarkStart w:id="11253" w:name="_Toc98766996"/>
      <w:bookmarkStart w:id="11254" w:name="_Toc99703359"/>
      <w:bookmarkStart w:id="11255" w:name="_Toc106207151"/>
      <w:r w:rsidRPr="00931575">
        <w:t>M.1.3.1</w:t>
      </w:r>
      <w:r w:rsidRPr="00931575">
        <w:tab/>
        <w:t>Numerical definition of the pass-fail limits for testing PUSCH 0.001% BLER</w:t>
      </w:r>
      <w:bookmarkEnd w:id="11245"/>
      <w:bookmarkEnd w:id="11246"/>
      <w:bookmarkEnd w:id="11247"/>
      <w:bookmarkEnd w:id="11248"/>
      <w:bookmarkEnd w:id="11249"/>
      <w:bookmarkEnd w:id="11250"/>
      <w:bookmarkEnd w:id="11251"/>
      <w:bookmarkEnd w:id="11252"/>
      <w:bookmarkEnd w:id="11253"/>
      <w:bookmarkEnd w:id="11254"/>
      <w:bookmarkEnd w:id="11255"/>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1256" w:name="_Toc58916178"/>
      <w:bookmarkStart w:id="11257" w:name="_Toc58918359"/>
      <w:bookmarkStart w:id="11258" w:name="_Toc66694229"/>
      <w:bookmarkStart w:id="11259" w:name="_Toc74916254"/>
      <w:bookmarkStart w:id="11260" w:name="_Toc76114879"/>
      <w:bookmarkStart w:id="11261" w:name="_Toc76544765"/>
      <w:bookmarkStart w:id="11262" w:name="_Toc82536887"/>
      <w:bookmarkStart w:id="11263" w:name="_Toc89953180"/>
      <w:bookmarkStart w:id="11264" w:name="_Toc98766997"/>
      <w:bookmarkStart w:id="11265" w:name="_Toc99703360"/>
      <w:bookmarkStart w:id="11266" w:name="_Toc106207152"/>
      <w:r w:rsidRPr="00931575">
        <w:t>M.1.3.2</w:t>
      </w:r>
      <w:r w:rsidRPr="00931575">
        <w:tab/>
        <w:t>Simulation to derive the pass-fail limits for testing PUSCH 0.001% BLER</w:t>
      </w:r>
      <w:bookmarkEnd w:id="11256"/>
      <w:bookmarkEnd w:id="11257"/>
      <w:bookmarkEnd w:id="11258"/>
      <w:bookmarkEnd w:id="11259"/>
      <w:bookmarkEnd w:id="11260"/>
      <w:bookmarkEnd w:id="11261"/>
      <w:bookmarkEnd w:id="11262"/>
      <w:bookmarkEnd w:id="11263"/>
      <w:bookmarkEnd w:id="11264"/>
      <w:bookmarkEnd w:id="11265"/>
      <w:bookmarkEnd w:id="11266"/>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100" type="#_x0000_t75" style="width:263pt;height:97.65pt" o:ole="">
            <v:imagedata r:id="rId237" o:title=""/>
          </v:shape>
          <o:OLEObject Type="Embed" ProgID="Equation.DSMT4" ShapeID="_x0000_i1100" DrawAspect="Content" ObjectID="_1717578167" r:id="rId238"/>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0C5953D5" w14:textId="77777777" w:rsidR="000026CC" w:rsidRPr="00931575" w:rsidRDefault="000026CC" w:rsidP="000026CC">
      <w:pPr>
        <w:pStyle w:val="B1"/>
      </w:pPr>
      <w:r w:rsidRPr="00931575">
        <w:t>-</w:t>
      </w:r>
      <w:r w:rsidRPr="00931575">
        <w:tab/>
        <w:t>fail(..) is the error ratio for the fail limit.</w:t>
      </w:r>
    </w:p>
    <w:p w14:paraId="59F1B944" w14:textId="77777777" w:rsidR="000026CC" w:rsidRPr="00931575" w:rsidRDefault="000026CC" w:rsidP="000026CC">
      <w:pPr>
        <w:pStyle w:val="B1"/>
      </w:pPr>
      <w:r w:rsidRPr="00931575">
        <w:t>-</w:t>
      </w:r>
      <w:r w:rsidRPr="00931575">
        <w:tab/>
        <w:t>pass(..) is the error ratio for the pass limit.</w:t>
      </w:r>
    </w:p>
    <w:p w14:paraId="295D49F5" w14:textId="77777777" w:rsidR="000026CC" w:rsidRPr="00931575" w:rsidRDefault="000026CC" w:rsidP="000026CC">
      <w:pPr>
        <w:pStyle w:val="B1"/>
      </w:pPr>
      <w:r w:rsidRPr="00931575">
        <w:t>-</w:t>
      </w:r>
      <w:r w:rsidRPr="00931575">
        <w:tab/>
        <w:t>ER is the specified error ratio 1e-5.</w:t>
      </w:r>
    </w:p>
    <w:p w14:paraId="7AEB1730" w14:textId="77777777" w:rsidR="000026CC" w:rsidRPr="00931575" w:rsidRDefault="000026CC" w:rsidP="000026CC">
      <w:pPr>
        <w:pStyle w:val="B1"/>
      </w:pPr>
      <w:r w:rsidRPr="00931575">
        <w:t>-</w:t>
      </w:r>
      <w:r w:rsidRPr="00931575">
        <w:tab/>
        <w:t>ne is the number of bad results. This is the variable in both equations.</w:t>
      </w:r>
    </w:p>
    <w:p w14:paraId="27E58ED1" w14:textId="68BD3520" w:rsidR="000026CC" w:rsidRPr="00931575" w:rsidRDefault="000026CC" w:rsidP="000026CC">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0026CC">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0026CC">
      <w:pPr>
        <w:pStyle w:val="B1"/>
      </w:pPr>
      <w:r w:rsidRPr="00931575">
        <w:t>-</w:t>
      </w:r>
      <w:r w:rsidRPr="00931575">
        <w:tab/>
        <w:t>qnbinom(..): The inverse cumulative function of the negative binomial distribution.</w:t>
      </w:r>
    </w:p>
    <w:p w14:paraId="150A824B" w14:textId="77777777" w:rsidR="000026CC" w:rsidRPr="00931575" w:rsidRDefault="000026CC" w:rsidP="000026CC">
      <w:pPr>
        <w:rPr>
          <w:noProof/>
        </w:rPr>
      </w:pPr>
      <w:r w:rsidRPr="00931575">
        <w:rPr>
          <w:noProof/>
        </w:rPr>
        <w:t>The simulation works as follows:</w:t>
      </w:r>
    </w:p>
    <w:p w14:paraId="4F352D1E" w14:textId="3DABF7FF" w:rsidR="000026CC" w:rsidRPr="00931575" w:rsidRDefault="000026CC" w:rsidP="000026CC">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0026CC">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0026CC">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0026CC">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1267" w:name="_Toc21103166"/>
      <w:bookmarkStart w:id="11268" w:name="_Toc29811016"/>
      <w:bookmarkStart w:id="11269" w:name="_Toc36636378"/>
      <w:bookmarkStart w:id="11270" w:name="_Toc37273324"/>
      <w:bookmarkStart w:id="11271" w:name="_Toc45886415"/>
      <w:r w:rsidRPr="00931575">
        <w:br w:type="page"/>
      </w:r>
    </w:p>
    <w:p w14:paraId="2089789B" w14:textId="3C07C161" w:rsidR="00C45907" w:rsidRPr="00931575" w:rsidRDefault="00C45907" w:rsidP="00C45907">
      <w:pPr>
        <w:pStyle w:val="Heading8"/>
      </w:pPr>
      <w:bookmarkStart w:id="11272" w:name="_Toc53183460"/>
      <w:bookmarkStart w:id="11273" w:name="_Toc58916179"/>
      <w:bookmarkStart w:id="11274" w:name="_Toc58918360"/>
      <w:bookmarkStart w:id="11275" w:name="_Toc66694230"/>
      <w:bookmarkStart w:id="11276" w:name="_Toc74916255"/>
      <w:bookmarkStart w:id="11277" w:name="_Toc76114880"/>
      <w:bookmarkStart w:id="11278" w:name="_Toc76544766"/>
      <w:bookmarkStart w:id="11279" w:name="_Toc82536888"/>
      <w:bookmarkStart w:id="11280" w:name="_Toc89953181"/>
      <w:bookmarkStart w:id="11281" w:name="_Toc98766998"/>
      <w:bookmarkStart w:id="11282" w:name="_Toc99703361"/>
      <w:bookmarkStart w:id="11283" w:name="_Toc106207153"/>
      <w:r w:rsidRPr="00931575">
        <w:t xml:space="preserve">Annex </w:t>
      </w:r>
      <w:r w:rsidR="002C0395" w:rsidRPr="00931575">
        <w:t>N</w:t>
      </w:r>
      <w:r w:rsidRPr="00931575">
        <w:t xml:space="preserve"> (informative):</w:t>
      </w:r>
      <w:r w:rsidRPr="00931575">
        <w:br/>
        <w:t>Change history</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256"/>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1284" w:name="irecnoe"/>
            <w:bookmarkEnd w:id="11284"/>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c>
          <w:tcPr>
            <w:tcW w:w="800" w:type="dxa"/>
            <w:shd w:val="solid" w:color="FFFFFF" w:fill="auto"/>
          </w:tcPr>
          <w:p w14:paraId="39F51A9B" w14:textId="3E7147EF" w:rsidR="00622611" w:rsidRDefault="00622611" w:rsidP="00A937C4">
            <w:pPr>
              <w:pStyle w:val="TAL"/>
              <w:rPr>
                <w:sz w:val="16"/>
                <w:szCs w:val="16"/>
              </w:rPr>
            </w:pPr>
            <w:r>
              <w:rPr>
                <w:sz w:val="16"/>
                <w:szCs w:val="16"/>
              </w:rPr>
              <w:t>2021-12</w:t>
            </w:r>
          </w:p>
        </w:tc>
        <w:tc>
          <w:tcPr>
            <w:tcW w:w="800" w:type="dxa"/>
            <w:shd w:val="solid" w:color="FFFFFF" w:fill="auto"/>
          </w:tcPr>
          <w:p w14:paraId="0B0A6C60" w14:textId="6EFFF7ED" w:rsidR="00622611" w:rsidRDefault="00622611" w:rsidP="00A937C4">
            <w:pPr>
              <w:pStyle w:val="TAL"/>
              <w:rPr>
                <w:sz w:val="16"/>
                <w:szCs w:val="16"/>
              </w:rPr>
            </w:pPr>
            <w:r>
              <w:rPr>
                <w:sz w:val="16"/>
                <w:szCs w:val="16"/>
              </w:rPr>
              <w:t>RAN#94</w:t>
            </w:r>
          </w:p>
        </w:tc>
        <w:tc>
          <w:tcPr>
            <w:tcW w:w="998" w:type="dxa"/>
            <w:shd w:val="solid" w:color="FFFFFF" w:fill="auto"/>
          </w:tcPr>
          <w:p w14:paraId="29EC5DF7" w14:textId="099CFDE1" w:rsidR="00622611" w:rsidRPr="00064276" w:rsidRDefault="00622611" w:rsidP="00A937C4">
            <w:pPr>
              <w:pStyle w:val="TAL"/>
              <w:rPr>
                <w:sz w:val="16"/>
                <w:szCs w:val="16"/>
              </w:rPr>
            </w:pPr>
            <w:r w:rsidRPr="00622611">
              <w:rPr>
                <w:sz w:val="16"/>
                <w:szCs w:val="16"/>
              </w:rPr>
              <w:t>RP-212850</w:t>
            </w:r>
          </w:p>
        </w:tc>
        <w:tc>
          <w:tcPr>
            <w:tcW w:w="521" w:type="dxa"/>
            <w:shd w:val="solid" w:color="FFFFFF" w:fill="auto"/>
          </w:tcPr>
          <w:p w14:paraId="6BDDA452" w14:textId="46A5E94E" w:rsidR="00622611" w:rsidRDefault="00622611" w:rsidP="00A937C4">
            <w:pPr>
              <w:pStyle w:val="TAL"/>
              <w:rPr>
                <w:sz w:val="16"/>
                <w:szCs w:val="16"/>
              </w:rPr>
            </w:pPr>
            <w:r w:rsidRPr="00622611">
              <w:rPr>
                <w:sz w:val="16"/>
                <w:szCs w:val="16"/>
              </w:rPr>
              <w:t>0376</w:t>
            </w:r>
          </w:p>
        </w:tc>
        <w:tc>
          <w:tcPr>
            <w:tcW w:w="425" w:type="dxa"/>
            <w:shd w:val="solid" w:color="FFFFFF" w:fill="auto"/>
          </w:tcPr>
          <w:p w14:paraId="30F5C498" w14:textId="77777777" w:rsidR="00622611" w:rsidRPr="00A937C4" w:rsidRDefault="00622611" w:rsidP="00A937C4">
            <w:pPr>
              <w:pStyle w:val="TAL"/>
              <w:rPr>
                <w:rFonts w:cs="Arial"/>
                <w:sz w:val="16"/>
                <w:szCs w:val="16"/>
              </w:rPr>
            </w:pPr>
          </w:p>
        </w:tc>
        <w:tc>
          <w:tcPr>
            <w:tcW w:w="425" w:type="dxa"/>
            <w:shd w:val="solid" w:color="FFFFFF" w:fill="auto"/>
          </w:tcPr>
          <w:p w14:paraId="5F83B6C9" w14:textId="6188DC1C" w:rsidR="00622611" w:rsidRDefault="00622611" w:rsidP="00A937C4">
            <w:pPr>
              <w:pStyle w:val="TAL"/>
              <w:rPr>
                <w:sz w:val="16"/>
                <w:szCs w:val="16"/>
              </w:rPr>
            </w:pPr>
            <w:r>
              <w:rPr>
                <w:sz w:val="16"/>
                <w:szCs w:val="16"/>
              </w:rPr>
              <w:t>A</w:t>
            </w:r>
          </w:p>
        </w:tc>
        <w:tc>
          <w:tcPr>
            <w:tcW w:w="4962" w:type="dxa"/>
            <w:shd w:val="solid" w:color="FFFFFF" w:fill="auto"/>
          </w:tcPr>
          <w:p w14:paraId="5B08265E" w14:textId="7CA21A04" w:rsidR="00622611" w:rsidRPr="00064276" w:rsidRDefault="00622611" w:rsidP="00A937C4">
            <w:pPr>
              <w:pStyle w:val="TAL"/>
              <w:rPr>
                <w:sz w:val="16"/>
                <w:szCs w:val="16"/>
              </w:rPr>
            </w:pPr>
            <w:r w:rsidRPr="00622611">
              <w:rPr>
                <w:sz w:val="16"/>
                <w:szCs w:val="16"/>
              </w:rPr>
              <w:t>Big CR for TS 38.141-2 Maintenance Demod part (Rel-17, CAT A)</w:t>
            </w:r>
          </w:p>
        </w:tc>
        <w:tc>
          <w:tcPr>
            <w:tcW w:w="708" w:type="dxa"/>
            <w:shd w:val="solid" w:color="FFFFFF" w:fill="auto"/>
          </w:tcPr>
          <w:p w14:paraId="62B4CCD2" w14:textId="2002302C" w:rsidR="00622611" w:rsidRDefault="00622611" w:rsidP="00A937C4">
            <w:pPr>
              <w:pStyle w:val="TAL"/>
              <w:rPr>
                <w:sz w:val="16"/>
                <w:szCs w:val="16"/>
              </w:rPr>
            </w:pPr>
            <w:r>
              <w:rPr>
                <w:sz w:val="16"/>
                <w:szCs w:val="16"/>
              </w:rPr>
              <w:t>17.4.0</w:t>
            </w:r>
          </w:p>
        </w:tc>
      </w:tr>
      <w:tr w:rsidR="00622611" w:rsidRPr="00931575" w14:paraId="4F86E207" w14:textId="77777777" w:rsidTr="00BC5054">
        <w:tc>
          <w:tcPr>
            <w:tcW w:w="800" w:type="dxa"/>
            <w:shd w:val="solid" w:color="FFFFFF" w:fill="auto"/>
          </w:tcPr>
          <w:p w14:paraId="2C7178BB" w14:textId="6C567EEC" w:rsidR="00622611" w:rsidRDefault="00622611" w:rsidP="00A937C4">
            <w:pPr>
              <w:pStyle w:val="TAL"/>
              <w:rPr>
                <w:sz w:val="16"/>
                <w:szCs w:val="16"/>
              </w:rPr>
            </w:pPr>
            <w:r>
              <w:rPr>
                <w:sz w:val="16"/>
                <w:szCs w:val="16"/>
              </w:rPr>
              <w:t>2021-12</w:t>
            </w:r>
          </w:p>
        </w:tc>
        <w:tc>
          <w:tcPr>
            <w:tcW w:w="800" w:type="dxa"/>
            <w:shd w:val="solid" w:color="FFFFFF" w:fill="auto"/>
          </w:tcPr>
          <w:p w14:paraId="183164E5" w14:textId="2398E3E3" w:rsidR="00622611" w:rsidRDefault="00622611" w:rsidP="00A937C4">
            <w:pPr>
              <w:pStyle w:val="TAL"/>
              <w:rPr>
                <w:sz w:val="16"/>
                <w:szCs w:val="16"/>
              </w:rPr>
            </w:pPr>
            <w:r>
              <w:rPr>
                <w:sz w:val="16"/>
                <w:szCs w:val="16"/>
              </w:rPr>
              <w:t>RAN#94</w:t>
            </w:r>
          </w:p>
        </w:tc>
        <w:tc>
          <w:tcPr>
            <w:tcW w:w="998" w:type="dxa"/>
            <w:shd w:val="solid" w:color="FFFFFF" w:fill="auto"/>
          </w:tcPr>
          <w:p w14:paraId="39F85931" w14:textId="6543713C" w:rsidR="00622611" w:rsidRPr="00064276" w:rsidRDefault="00622611" w:rsidP="00A937C4">
            <w:pPr>
              <w:pStyle w:val="TAL"/>
              <w:rPr>
                <w:sz w:val="16"/>
                <w:szCs w:val="16"/>
              </w:rPr>
            </w:pPr>
            <w:r w:rsidRPr="00622611">
              <w:rPr>
                <w:sz w:val="16"/>
                <w:szCs w:val="16"/>
              </w:rPr>
              <w:t>RP-212856</w:t>
            </w:r>
          </w:p>
        </w:tc>
        <w:tc>
          <w:tcPr>
            <w:tcW w:w="521" w:type="dxa"/>
            <w:shd w:val="solid" w:color="FFFFFF" w:fill="auto"/>
          </w:tcPr>
          <w:p w14:paraId="078288E4" w14:textId="58DFC029" w:rsidR="00622611" w:rsidRDefault="00622611" w:rsidP="00A937C4">
            <w:pPr>
              <w:pStyle w:val="TAL"/>
              <w:rPr>
                <w:sz w:val="16"/>
                <w:szCs w:val="16"/>
              </w:rPr>
            </w:pPr>
            <w:r w:rsidRPr="00622611">
              <w:rPr>
                <w:sz w:val="16"/>
                <w:szCs w:val="16"/>
              </w:rPr>
              <w:t>0379</w:t>
            </w:r>
          </w:p>
        </w:tc>
        <w:tc>
          <w:tcPr>
            <w:tcW w:w="425" w:type="dxa"/>
            <w:shd w:val="solid" w:color="FFFFFF" w:fill="auto"/>
          </w:tcPr>
          <w:p w14:paraId="35CA4F5F" w14:textId="77777777" w:rsidR="00622611" w:rsidRPr="00A937C4" w:rsidRDefault="00622611" w:rsidP="00A937C4">
            <w:pPr>
              <w:pStyle w:val="TAL"/>
              <w:rPr>
                <w:rFonts w:cs="Arial"/>
                <w:sz w:val="16"/>
                <w:szCs w:val="16"/>
              </w:rPr>
            </w:pPr>
          </w:p>
        </w:tc>
        <w:tc>
          <w:tcPr>
            <w:tcW w:w="425" w:type="dxa"/>
            <w:shd w:val="solid" w:color="FFFFFF" w:fill="auto"/>
          </w:tcPr>
          <w:p w14:paraId="2D53C05C" w14:textId="05D41EC5" w:rsidR="00622611" w:rsidRDefault="00622611" w:rsidP="00A937C4">
            <w:pPr>
              <w:pStyle w:val="TAL"/>
              <w:rPr>
                <w:sz w:val="16"/>
                <w:szCs w:val="16"/>
              </w:rPr>
            </w:pPr>
            <w:r>
              <w:rPr>
                <w:sz w:val="16"/>
                <w:szCs w:val="16"/>
              </w:rPr>
              <w:t>A</w:t>
            </w:r>
          </w:p>
        </w:tc>
        <w:tc>
          <w:tcPr>
            <w:tcW w:w="4962" w:type="dxa"/>
            <w:shd w:val="solid" w:color="FFFFFF" w:fill="auto"/>
          </w:tcPr>
          <w:p w14:paraId="010762E4" w14:textId="08BCA63F" w:rsidR="00622611" w:rsidRPr="00064276" w:rsidRDefault="00622611" w:rsidP="00A937C4">
            <w:pPr>
              <w:pStyle w:val="TAL"/>
              <w:rPr>
                <w:sz w:val="16"/>
                <w:szCs w:val="16"/>
              </w:rPr>
            </w:pPr>
            <w:r w:rsidRPr="00622611">
              <w:rPr>
                <w:sz w:val="16"/>
                <w:szCs w:val="16"/>
              </w:rPr>
              <w:t>Big CR for TS 38.141-2 Maintenance RF part (Rel-17, CAT A)</w:t>
            </w:r>
          </w:p>
        </w:tc>
        <w:tc>
          <w:tcPr>
            <w:tcW w:w="708" w:type="dxa"/>
            <w:shd w:val="solid" w:color="FFFFFF" w:fill="auto"/>
          </w:tcPr>
          <w:p w14:paraId="136973A9" w14:textId="3066731E" w:rsidR="00622611" w:rsidRDefault="00622611" w:rsidP="00A937C4">
            <w:pPr>
              <w:pStyle w:val="TAL"/>
              <w:rPr>
                <w:sz w:val="16"/>
                <w:szCs w:val="16"/>
              </w:rPr>
            </w:pPr>
            <w:r>
              <w:rPr>
                <w:sz w:val="16"/>
                <w:szCs w:val="16"/>
              </w:rP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19F5435" w14:textId="1932BC36"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086E7622" w14:textId="566B4E13" w:rsidR="00A230BA" w:rsidRPr="00A230BA" w:rsidRDefault="00A230BA" w:rsidP="00A230BA">
            <w:pPr>
              <w:pStyle w:val="TAL"/>
              <w:rPr>
                <w:sz w:val="16"/>
                <w:szCs w:val="16"/>
              </w:rPr>
            </w:pPr>
            <w:r w:rsidRPr="00A230BA">
              <w:rPr>
                <w:sz w:val="16"/>
                <w:szCs w:val="16"/>
              </w:rPr>
              <w:t>RP-220347</w:t>
            </w:r>
          </w:p>
        </w:tc>
        <w:tc>
          <w:tcPr>
            <w:tcW w:w="521" w:type="dxa"/>
            <w:shd w:val="solid" w:color="FFFFFF" w:fill="auto"/>
          </w:tcPr>
          <w:p w14:paraId="10B6BA04" w14:textId="0A9D9652" w:rsidR="00A230BA" w:rsidRPr="00A230BA" w:rsidRDefault="00A230BA" w:rsidP="00A230BA">
            <w:pPr>
              <w:pStyle w:val="TAL"/>
              <w:rPr>
                <w:sz w:val="16"/>
                <w:szCs w:val="16"/>
              </w:rPr>
            </w:pPr>
            <w:r w:rsidRPr="00A230BA">
              <w:rPr>
                <w:sz w:val="16"/>
                <w:szCs w:val="16"/>
              </w:rPr>
              <w:t>0384</w:t>
            </w:r>
          </w:p>
        </w:tc>
        <w:tc>
          <w:tcPr>
            <w:tcW w:w="425" w:type="dxa"/>
            <w:shd w:val="solid" w:color="FFFFFF" w:fill="auto"/>
          </w:tcPr>
          <w:p w14:paraId="4D0ADFC1" w14:textId="5A9C7232" w:rsidR="00A230BA" w:rsidRPr="00A230BA" w:rsidRDefault="00A230BA" w:rsidP="00A230BA">
            <w:pPr>
              <w:pStyle w:val="TAL"/>
              <w:rPr>
                <w:rFonts w:cs="Arial"/>
                <w:sz w:val="16"/>
                <w:szCs w:val="16"/>
              </w:rPr>
            </w:pPr>
            <w:r w:rsidRPr="00A230BA">
              <w:rPr>
                <w:sz w:val="16"/>
                <w:szCs w:val="16"/>
              </w:rPr>
              <w:t>1</w:t>
            </w:r>
          </w:p>
        </w:tc>
        <w:tc>
          <w:tcPr>
            <w:tcW w:w="425" w:type="dxa"/>
            <w:shd w:val="solid" w:color="FFFFFF" w:fill="auto"/>
          </w:tcPr>
          <w:p w14:paraId="3536C0B6" w14:textId="3ED5E10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08BD88B" w14:textId="7CFA1169" w:rsidR="00A230BA" w:rsidRPr="00A230BA" w:rsidRDefault="00A230BA" w:rsidP="00A230BA">
            <w:pPr>
              <w:pStyle w:val="TAL"/>
              <w:rPr>
                <w:sz w:val="16"/>
                <w:szCs w:val="16"/>
              </w:rPr>
            </w:pPr>
            <w:r w:rsidRPr="00A230BA">
              <w:rPr>
                <w:sz w:val="16"/>
                <w:szCs w:val="16"/>
              </w:rPr>
              <w:t>CR to TS 38.141-2: implementation of LTE_upper_700MHz_A band 103</w:t>
            </w:r>
          </w:p>
        </w:tc>
        <w:tc>
          <w:tcPr>
            <w:tcW w:w="708" w:type="dxa"/>
            <w:shd w:val="solid" w:color="FFFFFF" w:fill="auto"/>
          </w:tcPr>
          <w:p w14:paraId="5FFEF87A" w14:textId="0562CDAB" w:rsidR="00A230BA" w:rsidRPr="00A230BA" w:rsidRDefault="00A230BA" w:rsidP="00A230BA">
            <w:pPr>
              <w:pStyle w:val="TAL"/>
              <w:rPr>
                <w:sz w:val="16"/>
                <w:szCs w:val="16"/>
              </w:rPr>
            </w:pPr>
            <w:r w:rsidRPr="00A230BA">
              <w:rPr>
                <w:sz w:val="16"/>
                <w:szCs w:val="16"/>
              </w:rPr>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A8E6F30" w14:textId="0668422A"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54C5715" w14:textId="6D9F1E3E" w:rsidR="00A230BA" w:rsidRPr="00A230BA" w:rsidRDefault="00A230BA" w:rsidP="00A230BA">
            <w:pPr>
              <w:pStyle w:val="TAL"/>
              <w:rPr>
                <w:sz w:val="16"/>
                <w:szCs w:val="16"/>
              </w:rPr>
            </w:pPr>
            <w:r w:rsidRPr="00A230BA">
              <w:rPr>
                <w:sz w:val="16"/>
                <w:szCs w:val="16"/>
              </w:rPr>
              <w:t>RP-220357</w:t>
            </w:r>
          </w:p>
        </w:tc>
        <w:tc>
          <w:tcPr>
            <w:tcW w:w="521" w:type="dxa"/>
            <w:shd w:val="solid" w:color="FFFFFF" w:fill="auto"/>
          </w:tcPr>
          <w:p w14:paraId="6CB5A7E1" w14:textId="2E267C7F" w:rsidR="00A230BA" w:rsidRPr="00A230BA" w:rsidRDefault="00A230BA" w:rsidP="00A230BA">
            <w:pPr>
              <w:pStyle w:val="TAL"/>
              <w:rPr>
                <w:sz w:val="16"/>
                <w:szCs w:val="16"/>
              </w:rPr>
            </w:pPr>
            <w:r w:rsidRPr="00A230BA">
              <w:rPr>
                <w:sz w:val="16"/>
                <w:szCs w:val="16"/>
              </w:rPr>
              <w:t>0385</w:t>
            </w:r>
          </w:p>
        </w:tc>
        <w:tc>
          <w:tcPr>
            <w:tcW w:w="425" w:type="dxa"/>
            <w:shd w:val="solid" w:color="FFFFFF" w:fill="auto"/>
          </w:tcPr>
          <w:p w14:paraId="0FF6481F" w14:textId="77777777" w:rsidR="00A230BA" w:rsidRPr="00A230BA" w:rsidRDefault="00A230BA" w:rsidP="00A230BA">
            <w:pPr>
              <w:pStyle w:val="TAL"/>
              <w:rPr>
                <w:rFonts w:cs="Arial"/>
                <w:sz w:val="16"/>
                <w:szCs w:val="16"/>
              </w:rPr>
            </w:pPr>
          </w:p>
        </w:tc>
        <w:tc>
          <w:tcPr>
            <w:tcW w:w="425" w:type="dxa"/>
            <w:shd w:val="solid" w:color="FFFFFF" w:fill="auto"/>
          </w:tcPr>
          <w:p w14:paraId="76397798" w14:textId="1582DB65"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5ADF41D" w14:textId="207AEFB8" w:rsidR="00A230BA" w:rsidRPr="00A230BA" w:rsidRDefault="00A230BA" w:rsidP="00A230BA">
            <w:pPr>
              <w:pStyle w:val="TAL"/>
              <w:rPr>
                <w:sz w:val="16"/>
                <w:szCs w:val="16"/>
              </w:rPr>
            </w:pPr>
            <w:r w:rsidRPr="00A230BA">
              <w:rPr>
                <w:sz w:val="16"/>
                <w:szCs w:val="16"/>
              </w:rPr>
              <w:t>CR to TS 38.141-2 the introduction of EU unlicensed band n102</w:t>
            </w:r>
          </w:p>
        </w:tc>
        <w:tc>
          <w:tcPr>
            <w:tcW w:w="708" w:type="dxa"/>
            <w:shd w:val="solid" w:color="FFFFFF" w:fill="auto"/>
          </w:tcPr>
          <w:p w14:paraId="4D7AB39B" w14:textId="7D08E810" w:rsidR="00A230BA" w:rsidRPr="00A230BA" w:rsidRDefault="00A230BA" w:rsidP="00A230BA">
            <w:pPr>
              <w:pStyle w:val="TAL"/>
              <w:rPr>
                <w:sz w:val="16"/>
                <w:szCs w:val="16"/>
              </w:rPr>
            </w:pPr>
            <w:r w:rsidRPr="00A230BA">
              <w:rPr>
                <w:sz w:val="16"/>
                <w:szCs w:val="16"/>
              </w:rPr>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0299A9C6" w14:textId="02F4237B"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C12D0B1" w14:textId="0C582D95" w:rsidR="00A230BA" w:rsidRPr="00A230BA" w:rsidRDefault="00A230BA" w:rsidP="00A230BA">
            <w:pPr>
              <w:pStyle w:val="TAL"/>
              <w:rPr>
                <w:sz w:val="16"/>
                <w:szCs w:val="16"/>
              </w:rPr>
            </w:pPr>
            <w:r w:rsidRPr="00A230BA">
              <w:rPr>
                <w:sz w:val="16"/>
                <w:szCs w:val="16"/>
              </w:rPr>
              <w:t>RP-220361</w:t>
            </w:r>
          </w:p>
        </w:tc>
        <w:tc>
          <w:tcPr>
            <w:tcW w:w="521" w:type="dxa"/>
            <w:shd w:val="solid" w:color="FFFFFF" w:fill="auto"/>
          </w:tcPr>
          <w:p w14:paraId="58DD063F" w14:textId="58278190" w:rsidR="00A230BA" w:rsidRPr="00A230BA" w:rsidRDefault="00A230BA" w:rsidP="00A230BA">
            <w:pPr>
              <w:pStyle w:val="TAL"/>
              <w:rPr>
                <w:sz w:val="16"/>
                <w:szCs w:val="16"/>
              </w:rPr>
            </w:pPr>
            <w:r w:rsidRPr="00A230BA">
              <w:rPr>
                <w:sz w:val="16"/>
                <w:szCs w:val="16"/>
              </w:rPr>
              <w:t>0386</w:t>
            </w:r>
          </w:p>
        </w:tc>
        <w:tc>
          <w:tcPr>
            <w:tcW w:w="425" w:type="dxa"/>
            <w:shd w:val="solid" w:color="FFFFFF" w:fill="auto"/>
          </w:tcPr>
          <w:p w14:paraId="3245779A" w14:textId="77777777" w:rsidR="00A230BA" w:rsidRPr="00A230BA" w:rsidRDefault="00A230BA" w:rsidP="00A230BA">
            <w:pPr>
              <w:pStyle w:val="TAL"/>
              <w:rPr>
                <w:rFonts w:cs="Arial"/>
                <w:sz w:val="16"/>
                <w:szCs w:val="16"/>
              </w:rPr>
            </w:pPr>
          </w:p>
        </w:tc>
        <w:tc>
          <w:tcPr>
            <w:tcW w:w="425" w:type="dxa"/>
            <w:shd w:val="solid" w:color="FFFFFF" w:fill="auto"/>
          </w:tcPr>
          <w:p w14:paraId="2E0A2B2F" w14:textId="7EA2634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5727748D" w14:textId="274B2203" w:rsidR="00A230BA" w:rsidRPr="00A230BA" w:rsidRDefault="00A230BA" w:rsidP="00A230BA">
            <w:pPr>
              <w:pStyle w:val="TAL"/>
              <w:rPr>
                <w:sz w:val="16"/>
                <w:szCs w:val="16"/>
              </w:rPr>
            </w:pPr>
            <w:r w:rsidRPr="00A230BA">
              <w:rPr>
                <w:sz w:val="16"/>
                <w:szCs w:val="16"/>
              </w:rPr>
              <w:t>Big CR for TS38.141-2 FR1 PUSCH 256QAM</w:t>
            </w:r>
          </w:p>
        </w:tc>
        <w:tc>
          <w:tcPr>
            <w:tcW w:w="708" w:type="dxa"/>
            <w:shd w:val="solid" w:color="FFFFFF" w:fill="auto"/>
          </w:tcPr>
          <w:p w14:paraId="1FAF3432" w14:textId="59BB9D28" w:rsidR="00A230BA" w:rsidRPr="00A230BA" w:rsidRDefault="00A230BA" w:rsidP="00A230BA">
            <w:pPr>
              <w:pStyle w:val="TAL"/>
              <w:rPr>
                <w:sz w:val="16"/>
                <w:szCs w:val="16"/>
              </w:rPr>
            </w:pPr>
            <w:r w:rsidRPr="00A230BA">
              <w:rPr>
                <w:sz w:val="16"/>
                <w:szCs w:val="16"/>
              </w:rPr>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11DB018" w14:textId="3ECFC44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2AF958F8" w14:textId="2DD966C0"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AD6EA2D" w14:textId="36C77F33" w:rsidR="00A230BA" w:rsidRPr="00A230BA" w:rsidRDefault="00A230BA" w:rsidP="00A230BA">
            <w:pPr>
              <w:pStyle w:val="TAL"/>
              <w:rPr>
                <w:sz w:val="16"/>
                <w:szCs w:val="16"/>
              </w:rPr>
            </w:pPr>
            <w:r w:rsidRPr="00A230BA">
              <w:rPr>
                <w:sz w:val="16"/>
                <w:szCs w:val="16"/>
              </w:rPr>
              <w:t>0389</w:t>
            </w:r>
          </w:p>
        </w:tc>
        <w:tc>
          <w:tcPr>
            <w:tcW w:w="425" w:type="dxa"/>
            <w:shd w:val="solid" w:color="FFFFFF" w:fill="auto"/>
          </w:tcPr>
          <w:p w14:paraId="61E29025" w14:textId="77777777" w:rsidR="00A230BA" w:rsidRPr="00A230BA" w:rsidRDefault="00A230BA" w:rsidP="00A230BA">
            <w:pPr>
              <w:pStyle w:val="TAL"/>
              <w:rPr>
                <w:rFonts w:cs="Arial"/>
                <w:sz w:val="16"/>
                <w:szCs w:val="16"/>
              </w:rPr>
            </w:pPr>
          </w:p>
        </w:tc>
        <w:tc>
          <w:tcPr>
            <w:tcW w:w="425" w:type="dxa"/>
            <w:shd w:val="solid" w:color="FFFFFF" w:fill="auto"/>
          </w:tcPr>
          <w:p w14:paraId="4BC0C670" w14:textId="1E678A4A"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3D899F37" w14:textId="0864A176" w:rsidR="00A230BA" w:rsidRPr="00A230BA" w:rsidRDefault="00A230BA" w:rsidP="00A230BA">
            <w:pPr>
              <w:pStyle w:val="TAL"/>
              <w:rPr>
                <w:sz w:val="16"/>
                <w:szCs w:val="16"/>
              </w:rPr>
            </w:pPr>
            <w:r w:rsidRPr="00A230BA">
              <w:rPr>
                <w:sz w:val="16"/>
                <w:szCs w:val="16"/>
              </w:rPr>
              <w:t>Big CR for TS 38.141-2 Maintenance RF part (Rel-17, CAT A)</w:t>
            </w:r>
          </w:p>
        </w:tc>
        <w:tc>
          <w:tcPr>
            <w:tcW w:w="708" w:type="dxa"/>
            <w:shd w:val="solid" w:color="FFFFFF" w:fill="auto"/>
          </w:tcPr>
          <w:p w14:paraId="63ADC35D" w14:textId="0D88DE60" w:rsidR="00A230BA" w:rsidRPr="00A230BA" w:rsidRDefault="00A230BA" w:rsidP="00A230BA">
            <w:pPr>
              <w:pStyle w:val="TAL"/>
              <w:rPr>
                <w:sz w:val="16"/>
                <w:szCs w:val="16"/>
              </w:rPr>
            </w:pPr>
            <w:r w:rsidRPr="00A230BA">
              <w:rPr>
                <w:sz w:val="16"/>
                <w:szCs w:val="16"/>
              </w:rPr>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326A3C5D" w14:textId="552C22F8"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309A9314" w14:textId="0847A161"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5093132" w14:textId="05310CA8" w:rsidR="00A230BA" w:rsidRPr="00A230BA" w:rsidRDefault="00A230BA" w:rsidP="00A230BA">
            <w:pPr>
              <w:pStyle w:val="TAL"/>
              <w:rPr>
                <w:sz w:val="16"/>
                <w:szCs w:val="16"/>
              </w:rPr>
            </w:pPr>
            <w:r w:rsidRPr="00A230BA">
              <w:rPr>
                <w:sz w:val="16"/>
                <w:szCs w:val="16"/>
              </w:rPr>
              <w:t>0392</w:t>
            </w:r>
          </w:p>
        </w:tc>
        <w:tc>
          <w:tcPr>
            <w:tcW w:w="425" w:type="dxa"/>
            <w:shd w:val="solid" w:color="FFFFFF" w:fill="auto"/>
          </w:tcPr>
          <w:p w14:paraId="3CB11738" w14:textId="77777777" w:rsidR="00A230BA" w:rsidRPr="00A230BA" w:rsidRDefault="00A230BA" w:rsidP="00A230BA">
            <w:pPr>
              <w:pStyle w:val="TAL"/>
              <w:rPr>
                <w:rFonts w:cs="Arial"/>
                <w:sz w:val="16"/>
                <w:szCs w:val="16"/>
              </w:rPr>
            </w:pPr>
          </w:p>
        </w:tc>
        <w:tc>
          <w:tcPr>
            <w:tcW w:w="425" w:type="dxa"/>
            <w:shd w:val="solid" w:color="FFFFFF" w:fill="auto"/>
          </w:tcPr>
          <w:p w14:paraId="70D480D4" w14:textId="45BF3F5B"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235F3BC7" w14:textId="1792F394" w:rsidR="00A230BA" w:rsidRPr="00A230BA" w:rsidRDefault="00A230BA" w:rsidP="00A230BA">
            <w:pPr>
              <w:pStyle w:val="TAL"/>
              <w:rPr>
                <w:sz w:val="16"/>
                <w:szCs w:val="16"/>
              </w:rPr>
            </w:pPr>
            <w:r w:rsidRPr="00A230BA">
              <w:rPr>
                <w:sz w:val="16"/>
                <w:szCs w:val="16"/>
              </w:rPr>
              <w:t>Big CR for TS 38.141-2 Maintenance Demod part (Rel-17, CAT A)</w:t>
            </w:r>
          </w:p>
        </w:tc>
        <w:tc>
          <w:tcPr>
            <w:tcW w:w="708" w:type="dxa"/>
            <w:shd w:val="solid" w:color="FFFFFF" w:fill="auto"/>
          </w:tcPr>
          <w:p w14:paraId="17851763" w14:textId="56C7D05B" w:rsidR="00A230BA" w:rsidRPr="00A230BA" w:rsidRDefault="00A230BA" w:rsidP="00A230BA">
            <w:pPr>
              <w:pStyle w:val="TAL"/>
              <w:rPr>
                <w:sz w:val="16"/>
                <w:szCs w:val="16"/>
              </w:rPr>
            </w:pPr>
            <w:r w:rsidRPr="00A230BA">
              <w:rPr>
                <w:sz w:val="16"/>
                <w:szCs w:val="16"/>
              </w:rPr>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23E1E87" w14:textId="3CA25F1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4260E36" w14:textId="3F06C09C" w:rsidR="00A230BA" w:rsidRPr="00A230BA" w:rsidRDefault="00A230BA" w:rsidP="00A230BA">
            <w:pPr>
              <w:pStyle w:val="TAL"/>
              <w:rPr>
                <w:sz w:val="16"/>
                <w:szCs w:val="16"/>
              </w:rPr>
            </w:pPr>
            <w:r w:rsidRPr="00A230BA">
              <w:rPr>
                <w:sz w:val="16"/>
                <w:szCs w:val="16"/>
              </w:rPr>
              <w:t>RP-220376</w:t>
            </w:r>
          </w:p>
        </w:tc>
        <w:tc>
          <w:tcPr>
            <w:tcW w:w="521" w:type="dxa"/>
            <w:shd w:val="solid" w:color="FFFFFF" w:fill="auto"/>
          </w:tcPr>
          <w:p w14:paraId="52FC207B" w14:textId="54EE53FC" w:rsidR="00A230BA" w:rsidRPr="00A230BA" w:rsidRDefault="00A230BA" w:rsidP="00A230BA">
            <w:pPr>
              <w:pStyle w:val="TAL"/>
              <w:rPr>
                <w:sz w:val="16"/>
                <w:szCs w:val="16"/>
              </w:rPr>
            </w:pPr>
            <w:r w:rsidRPr="00A230BA">
              <w:rPr>
                <w:sz w:val="16"/>
                <w:szCs w:val="16"/>
              </w:rPr>
              <w:t>0393</w:t>
            </w:r>
          </w:p>
        </w:tc>
        <w:tc>
          <w:tcPr>
            <w:tcW w:w="425" w:type="dxa"/>
            <w:shd w:val="solid" w:color="FFFFFF" w:fill="auto"/>
          </w:tcPr>
          <w:p w14:paraId="2D76F9FB" w14:textId="77777777" w:rsidR="00A230BA" w:rsidRPr="00A230BA" w:rsidRDefault="00A230BA" w:rsidP="00A230BA">
            <w:pPr>
              <w:pStyle w:val="TAL"/>
              <w:rPr>
                <w:rFonts w:cs="Arial"/>
                <w:sz w:val="16"/>
                <w:szCs w:val="16"/>
              </w:rPr>
            </w:pPr>
          </w:p>
        </w:tc>
        <w:tc>
          <w:tcPr>
            <w:tcW w:w="425" w:type="dxa"/>
            <w:shd w:val="solid" w:color="FFFFFF" w:fill="auto"/>
          </w:tcPr>
          <w:p w14:paraId="4860F038" w14:textId="5618C0CA"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49EC6C9C" w14:textId="7B9721B8" w:rsidR="00A230BA" w:rsidRPr="00A230BA" w:rsidRDefault="00A230BA" w:rsidP="00A230BA">
            <w:pPr>
              <w:pStyle w:val="TAL"/>
              <w:rPr>
                <w:sz w:val="16"/>
                <w:szCs w:val="16"/>
              </w:rPr>
            </w:pPr>
            <w:r w:rsidRPr="00A230BA">
              <w:rPr>
                <w:sz w:val="16"/>
                <w:szCs w:val="16"/>
              </w:rPr>
              <w:t>CR to TS 38.141-2: RMR 1900MHz band n101 introduction</w:t>
            </w:r>
          </w:p>
        </w:tc>
        <w:tc>
          <w:tcPr>
            <w:tcW w:w="708" w:type="dxa"/>
            <w:shd w:val="solid" w:color="FFFFFF" w:fill="auto"/>
          </w:tcPr>
          <w:p w14:paraId="0E0F7577" w14:textId="4A9117D6" w:rsidR="00A230BA" w:rsidRPr="00A230BA" w:rsidRDefault="00A230BA" w:rsidP="00A230BA">
            <w:pPr>
              <w:pStyle w:val="TAL"/>
              <w:rPr>
                <w:sz w:val="16"/>
                <w:szCs w:val="16"/>
              </w:rPr>
            </w:pPr>
            <w:r w:rsidRPr="00A230BA">
              <w:rPr>
                <w:sz w:val="16"/>
                <w:szCs w:val="16"/>
              </w:rPr>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51727">
            <w:pPr>
              <w:pStyle w:val="TAL"/>
              <w:rPr>
                <w:sz w:val="16"/>
                <w:szCs w:val="16"/>
              </w:rPr>
            </w:pPr>
            <w:r w:rsidRPr="00651727">
              <w:rPr>
                <w:sz w:val="16"/>
                <w:szCs w:val="16"/>
              </w:rPr>
              <w:t>2022-06</w:t>
            </w:r>
          </w:p>
        </w:tc>
        <w:tc>
          <w:tcPr>
            <w:tcW w:w="800" w:type="dxa"/>
            <w:shd w:val="solid" w:color="FFFFFF" w:fill="auto"/>
          </w:tcPr>
          <w:p w14:paraId="0CE550A8" w14:textId="09A6D11D" w:rsidR="00651727" w:rsidRPr="00651727" w:rsidRDefault="00651727" w:rsidP="00651727">
            <w:pPr>
              <w:pStyle w:val="TAL"/>
              <w:rPr>
                <w:sz w:val="16"/>
                <w:szCs w:val="16"/>
              </w:rPr>
            </w:pPr>
            <w:r w:rsidRPr="00651727">
              <w:rPr>
                <w:sz w:val="16"/>
                <w:szCs w:val="16"/>
              </w:rPr>
              <w:t>RAN#96</w:t>
            </w:r>
          </w:p>
        </w:tc>
        <w:tc>
          <w:tcPr>
            <w:tcW w:w="998" w:type="dxa"/>
            <w:shd w:val="solid" w:color="FFFFFF" w:fill="auto"/>
          </w:tcPr>
          <w:p w14:paraId="5453FD52" w14:textId="107FD3BE" w:rsidR="00651727" w:rsidRPr="00651727" w:rsidRDefault="00651727" w:rsidP="00651727">
            <w:pPr>
              <w:pStyle w:val="TAL"/>
              <w:rPr>
                <w:sz w:val="16"/>
                <w:szCs w:val="16"/>
              </w:rPr>
            </w:pPr>
            <w:r w:rsidRPr="00651727">
              <w:rPr>
                <w:sz w:val="16"/>
                <w:szCs w:val="16"/>
              </w:rPr>
              <w:t>RP-221660</w:t>
            </w:r>
          </w:p>
        </w:tc>
        <w:tc>
          <w:tcPr>
            <w:tcW w:w="521" w:type="dxa"/>
            <w:shd w:val="solid" w:color="FFFFFF" w:fill="auto"/>
          </w:tcPr>
          <w:p w14:paraId="352A06C9" w14:textId="19BA8FC4" w:rsidR="00651727" w:rsidRPr="00651727" w:rsidRDefault="00651727" w:rsidP="00651727">
            <w:pPr>
              <w:pStyle w:val="TAL"/>
              <w:rPr>
                <w:sz w:val="16"/>
                <w:szCs w:val="16"/>
              </w:rPr>
            </w:pPr>
            <w:r w:rsidRPr="00651727">
              <w:rPr>
                <w:sz w:val="16"/>
                <w:szCs w:val="16"/>
              </w:rPr>
              <w:t>0398</w:t>
            </w:r>
          </w:p>
        </w:tc>
        <w:tc>
          <w:tcPr>
            <w:tcW w:w="425" w:type="dxa"/>
            <w:shd w:val="solid" w:color="FFFFFF" w:fill="auto"/>
          </w:tcPr>
          <w:p w14:paraId="28531840" w14:textId="252A0FF2" w:rsidR="00651727" w:rsidRPr="00651727" w:rsidRDefault="00651727" w:rsidP="00651727">
            <w:pPr>
              <w:pStyle w:val="TAL"/>
              <w:rPr>
                <w:rFonts w:cs="Arial"/>
                <w:sz w:val="16"/>
                <w:szCs w:val="16"/>
              </w:rPr>
            </w:pPr>
            <w:r w:rsidRPr="00651727">
              <w:rPr>
                <w:sz w:val="16"/>
                <w:szCs w:val="16"/>
              </w:rPr>
              <w:t>1</w:t>
            </w:r>
          </w:p>
        </w:tc>
        <w:tc>
          <w:tcPr>
            <w:tcW w:w="425" w:type="dxa"/>
            <w:shd w:val="solid" w:color="FFFFFF" w:fill="auto"/>
          </w:tcPr>
          <w:p w14:paraId="16D610D1" w14:textId="01FA4B3D" w:rsidR="00651727" w:rsidRPr="00651727" w:rsidRDefault="00651727" w:rsidP="00651727">
            <w:pPr>
              <w:pStyle w:val="TAL"/>
              <w:rPr>
                <w:sz w:val="16"/>
                <w:szCs w:val="16"/>
              </w:rPr>
            </w:pPr>
            <w:r w:rsidRPr="00651727">
              <w:rPr>
                <w:sz w:val="16"/>
                <w:szCs w:val="16"/>
              </w:rPr>
              <w:t>F</w:t>
            </w:r>
          </w:p>
        </w:tc>
        <w:tc>
          <w:tcPr>
            <w:tcW w:w="4962" w:type="dxa"/>
            <w:shd w:val="solid" w:color="FFFFFF" w:fill="auto"/>
          </w:tcPr>
          <w:p w14:paraId="2D4FD2EE" w14:textId="7F433B69" w:rsidR="00651727" w:rsidRPr="00651727" w:rsidRDefault="00651727" w:rsidP="00651727">
            <w:pPr>
              <w:pStyle w:val="TAL"/>
              <w:rPr>
                <w:sz w:val="16"/>
                <w:szCs w:val="16"/>
              </w:rPr>
            </w:pPr>
            <w:r w:rsidRPr="00651727">
              <w:rPr>
                <w:sz w:val="16"/>
                <w:szCs w:val="16"/>
              </w:rPr>
              <w:t>CR to 38.141-2: BS FR2 OBUE Cat B requirement table note clarification (6.7.4.5.2)</w:t>
            </w:r>
          </w:p>
        </w:tc>
        <w:tc>
          <w:tcPr>
            <w:tcW w:w="708" w:type="dxa"/>
            <w:shd w:val="solid" w:color="FFFFFF" w:fill="auto"/>
          </w:tcPr>
          <w:p w14:paraId="6A5BC65B" w14:textId="377B2E02" w:rsidR="00651727" w:rsidRPr="00651727" w:rsidRDefault="00651727" w:rsidP="00651727">
            <w:pPr>
              <w:pStyle w:val="TAL"/>
              <w:rPr>
                <w:sz w:val="16"/>
                <w:szCs w:val="16"/>
              </w:rPr>
            </w:pPr>
            <w:r w:rsidRPr="00651727">
              <w:rPr>
                <w:sz w:val="16"/>
                <w:szCs w:val="16"/>
              </w:rPr>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51727">
            <w:pPr>
              <w:pStyle w:val="TAL"/>
              <w:rPr>
                <w:sz w:val="16"/>
                <w:szCs w:val="16"/>
              </w:rPr>
            </w:pPr>
            <w:r w:rsidRPr="00651727">
              <w:rPr>
                <w:sz w:val="16"/>
                <w:szCs w:val="16"/>
              </w:rPr>
              <w:t>2022-06</w:t>
            </w:r>
          </w:p>
        </w:tc>
        <w:tc>
          <w:tcPr>
            <w:tcW w:w="800" w:type="dxa"/>
            <w:shd w:val="solid" w:color="FFFFFF" w:fill="auto"/>
          </w:tcPr>
          <w:p w14:paraId="1DD078DC" w14:textId="0DA02FB3" w:rsidR="00651727" w:rsidRPr="00651727" w:rsidRDefault="00651727" w:rsidP="00651727">
            <w:pPr>
              <w:pStyle w:val="TAL"/>
              <w:rPr>
                <w:sz w:val="16"/>
                <w:szCs w:val="16"/>
              </w:rPr>
            </w:pPr>
            <w:r w:rsidRPr="00651727">
              <w:rPr>
                <w:sz w:val="16"/>
                <w:szCs w:val="16"/>
              </w:rPr>
              <w:t>RAN#96</w:t>
            </w:r>
          </w:p>
        </w:tc>
        <w:tc>
          <w:tcPr>
            <w:tcW w:w="998" w:type="dxa"/>
            <w:shd w:val="solid" w:color="FFFFFF" w:fill="auto"/>
          </w:tcPr>
          <w:p w14:paraId="61B95CA6" w14:textId="12EACCD5" w:rsidR="00651727" w:rsidRPr="00651727" w:rsidRDefault="00651727" w:rsidP="00651727">
            <w:pPr>
              <w:pStyle w:val="TAL"/>
              <w:rPr>
                <w:sz w:val="16"/>
                <w:szCs w:val="16"/>
              </w:rPr>
            </w:pPr>
            <w:r w:rsidRPr="00651727">
              <w:rPr>
                <w:sz w:val="16"/>
                <w:szCs w:val="16"/>
              </w:rPr>
              <w:t>RP-221684</w:t>
            </w:r>
          </w:p>
        </w:tc>
        <w:tc>
          <w:tcPr>
            <w:tcW w:w="521" w:type="dxa"/>
            <w:shd w:val="solid" w:color="FFFFFF" w:fill="auto"/>
          </w:tcPr>
          <w:p w14:paraId="1F242625" w14:textId="59B2842A" w:rsidR="00651727" w:rsidRPr="00651727" w:rsidRDefault="00651727" w:rsidP="00651727">
            <w:pPr>
              <w:pStyle w:val="TAL"/>
              <w:rPr>
                <w:sz w:val="16"/>
                <w:szCs w:val="16"/>
              </w:rPr>
            </w:pPr>
            <w:r w:rsidRPr="00651727">
              <w:rPr>
                <w:sz w:val="16"/>
                <w:szCs w:val="16"/>
              </w:rPr>
              <w:t>0400</w:t>
            </w:r>
          </w:p>
        </w:tc>
        <w:tc>
          <w:tcPr>
            <w:tcW w:w="425" w:type="dxa"/>
            <w:shd w:val="solid" w:color="FFFFFF" w:fill="auto"/>
          </w:tcPr>
          <w:p w14:paraId="48D82B1D" w14:textId="77777777" w:rsidR="00651727" w:rsidRPr="00651727" w:rsidRDefault="00651727" w:rsidP="00651727">
            <w:pPr>
              <w:pStyle w:val="TAL"/>
              <w:rPr>
                <w:rFonts w:cs="Arial"/>
                <w:sz w:val="16"/>
                <w:szCs w:val="16"/>
              </w:rPr>
            </w:pPr>
          </w:p>
        </w:tc>
        <w:tc>
          <w:tcPr>
            <w:tcW w:w="425" w:type="dxa"/>
            <w:shd w:val="solid" w:color="FFFFFF" w:fill="auto"/>
          </w:tcPr>
          <w:p w14:paraId="27FAD0ED" w14:textId="106332B5" w:rsidR="00651727" w:rsidRPr="00651727" w:rsidRDefault="00651727" w:rsidP="00651727">
            <w:pPr>
              <w:pStyle w:val="TAL"/>
              <w:rPr>
                <w:sz w:val="16"/>
                <w:szCs w:val="16"/>
              </w:rPr>
            </w:pPr>
            <w:r w:rsidRPr="00651727">
              <w:rPr>
                <w:sz w:val="16"/>
                <w:szCs w:val="16"/>
              </w:rPr>
              <w:t>B</w:t>
            </w:r>
          </w:p>
        </w:tc>
        <w:tc>
          <w:tcPr>
            <w:tcW w:w="4962" w:type="dxa"/>
            <w:shd w:val="solid" w:color="FFFFFF" w:fill="auto"/>
          </w:tcPr>
          <w:p w14:paraId="5C2DE252" w14:textId="514B19F6" w:rsidR="00651727" w:rsidRPr="00651727" w:rsidRDefault="00651727" w:rsidP="00651727">
            <w:pPr>
              <w:pStyle w:val="TAL"/>
              <w:rPr>
                <w:sz w:val="16"/>
                <w:szCs w:val="16"/>
              </w:rPr>
            </w:pPr>
            <w:r w:rsidRPr="00651727">
              <w:rPr>
                <w:sz w:val="16"/>
                <w:szCs w:val="16"/>
              </w:rPr>
              <w:t>CR to TS 38.141-2: RMR 900MHz band introduction</w:t>
            </w:r>
          </w:p>
        </w:tc>
        <w:tc>
          <w:tcPr>
            <w:tcW w:w="708" w:type="dxa"/>
            <w:shd w:val="solid" w:color="FFFFFF" w:fill="auto"/>
          </w:tcPr>
          <w:p w14:paraId="675055E7" w14:textId="6E307B5E" w:rsidR="00651727" w:rsidRPr="00651727" w:rsidRDefault="00651727" w:rsidP="00651727">
            <w:pPr>
              <w:pStyle w:val="TAL"/>
              <w:rPr>
                <w:sz w:val="16"/>
                <w:szCs w:val="16"/>
              </w:rPr>
            </w:pPr>
            <w:r w:rsidRPr="00651727">
              <w:rPr>
                <w:sz w:val="16"/>
                <w:szCs w:val="16"/>
              </w:rPr>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51727">
            <w:pPr>
              <w:pStyle w:val="TAL"/>
              <w:rPr>
                <w:sz w:val="16"/>
                <w:szCs w:val="16"/>
              </w:rPr>
            </w:pPr>
            <w:r w:rsidRPr="00651727">
              <w:rPr>
                <w:sz w:val="16"/>
                <w:szCs w:val="16"/>
              </w:rPr>
              <w:t>2022-06</w:t>
            </w:r>
          </w:p>
        </w:tc>
        <w:tc>
          <w:tcPr>
            <w:tcW w:w="800" w:type="dxa"/>
            <w:shd w:val="solid" w:color="FFFFFF" w:fill="auto"/>
          </w:tcPr>
          <w:p w14:paraId="259301CA" w14:textId="5AF1F164" w:rsidR="00651727" w:rsidRPr="00651727" w:rsidRDefault="00651727" w:rsidP="00651727">
            <w:pPr>
              <w:pStyle w:val="TAL"/>
              <w:rPr>
                <w:sz w:val="16"/>
                <w:szCs w:val="16"/>
              </w:rPr>
            </w:pPr>
            <w:r w:rsidRPr="00651727">
              <w:rPr>
                <w:sz w:val="16"/>
                <w:szCs w:val="16"/>
              </w:rPr>
              <w:t>RAN#96</w:t>
            </w:r>
          </w:p>
        </w:tc>
        <w:tc>
          <w:tcPr>
            <w:tcW w:w="998" w:type="dxa"/>
            <w:shd w:val="solid" w:color="FFFFFF" w:fill="auto"/>
          </w:tcPr>
          <w:p w14:paraId="13B855F0" w14:textId="54C0D2AE" w:rsidR="00651727" w:rsidRPr="00651727" w:rsidRDefault="00651727" w:rsidP="00651727">
            <w:pPr>
              <w:pStyle w:val="TAL"/>
              <w:rPr>
                <w:sz w:val="16"/>
                <w:szCs w:val="16"/>
              </w:rPr>
            </w:pPr>
            <w:r w:rsidRPr="00651727">
              <w:rPr>
                <w:sz w:val="16"/>
                <w:szCs w:val="16"/>
              </w:rPr>
              <w:t>RP-221680</w:t>
            </w:r>
          </w:p>
        </w:tc>
        <w:tc>
          <w:tcPr>
            <w:tcW w:w="521" w:type="dxa"/>
            <w:shd w:val="solid" w:color="FFFFFF" w:fill="auto"/>
          </w:tcPr>
          <w:p w14:paraId="21C58A77" w14:textId="30852383" w:rsidR="00651727" w:rsidRPr="00651727" w:rsidRDefault="00651727" w:rsidP="00651727">
            <w:pPr>
              <w:pStyle w:val="TAL"/>
              <w:rPr>
                <w:sz w:val="16"/>
                <w:szCs w:val="16"/>
              </w:rPr>
            </w:pPr>
            <w:r w:rsidRPr="00651727">
              <w:rPr>
                <w:sz w:val="16"/>
                <w:szCs w:val="16"/>
              </w:rPr>
              <w:t>0403</w:t>
            </w:r>
          </w:p>
        </w:tc>
        <w:tc>
          <w:tcPr>
            <w:tcW w:w="425" w:type="dxa"/>
            <w:shd w:val="solid" w:color="FFFFFF" w:fill="auto"/>
          </w:tcPr>
          <w:p w14:paraId="325DCC80" w14:textId="77777777" w:rsidR="00651727" w:rsidRPr="00651727" w:rsidRDefault="00651727" w:rsidP="00651727">
            <w:pPr>
              <w:pStyle w:val="TAL"/>
              <w:rPr>
                <w:rFonts w:cs="Arial"/>
                <w:sz w:val="16"/>
                <w:szCs w:val="16"/>
              </w:rPr>
            </w:pPr>
          </w:p>
        </w:tc>
        <w:tc>
          <w:tcPr>
            <w:tcW w:w="425" w:type="dxa"/>
            <w:shd w:val="solid" w:color="FFFFFF" w:fill="auto"/>
          </w:tcPr>
          <w:p w14:paraId="537B1919" w14:textId="7D148ED2" w:rsidR="00651727" w:rsidRPr="00651727" w:rsidRDefault="00651727" w:rsidP="00651727">
            <w:pPr>
              <w:pStyle w:val="TAL"/>
              <w:rPr>
                <w:sz w:val="16"/>
                <w:szCs w:val="16"/>
              </w:rPr>
            </w:pPr>
            <w:r w:rsidRPr="00651727">
              <w:rPr>
                <w:sz w:val="16"/>
                <w:szCs w:val="16"/>
              </w:rPr>
              <w:t>B</w:t>
            </w:r>
          </w:p>
        </w:tc>
        <w:tc>
          <w:tcPr>
            <w:tcW w:w="4962" w:type="dxa"/>
            <w:shd w:val="solid" w:color="FFFFFF" w:fill="auto"/>
          </w:tcPr>
          <w:p w14:paraId="347EC2AD" w14:textId="492FE515" w:rsidR="00651727" w:rsidRPr="00651727" w:rsidRDefault="00651727" w:rsidP="00651727">
            <w:pPr>
              <w:pStyle w:val="TAL"/>
              <w:rPr>
                <w:sz w:val="16"/>
                <w:szCs w:val="16"/>
              </w:rPr>
            </w:pPr>
            <w:r w:rsidRPr="00651727">
              <w:rPr>
                <w:sz w:val="16"/>
                <w:szCs w:val="16"/>
              </w:rPr>
              <w:t>Big CR to TS 38.141-2 on HST FR2 BS Demodulation Performance Requirements</w:t>
            </w:r>
          </w:p>
        </w:tc>
        <w:tc>
          <w:tcPr>
            <w:tcW w:w="708" w:type="dxa"/>
            <w:shd w:val="solid" w:color="FFFFFF" w:fill="auto"/>
          </w:tcPr>
          <w:p w14:paraId="7DFF4494" w14:textId="6B127684" w:rsidR="00651727" w:rsidRPr="00651727" w:rsidRDefault="00651727" w:rsidP="00651727">
            <w:pPr>
              <w:pStyle w:val="TAL"/>
              <w:rPr>
                <w:sz w:val="16"/>
                <w:szCs w:val="16"/>
              </w:rPr>
            </w:pPr>
            <w:r w:rsidRPr="00651727">
              <w:rPr>
                <w:sz w:val="16"/>
                <w:szCs w:val="16"/>
              </w:rPr>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51727">
            <w:pPr>
              <w:pStyle w:val="TAL"/>
              <w:rPr>
                <w:sz w:val="16"/>
                <w:szCs w:val="16"/>
              </w:rPr>
            </w:pPr>
            <w:r w:rsidRPr="00651727">
              <w:rPr>
                <w:sz w:val="16"/>
                <w:szCs w:val="16"/>
              </w:rPr>
              <w:t>2022-06</w:t>
            </w:r>
          </w:p>
        </w:tc>
        <w:tc>
          <w:tcPr>
            <w:tcW w:w="800" w:type="dxa"/>
            <w:shd w:val="solid" w:color="FFFFFF" w:fill="auto"/>
          </w:tcPr>
          <w:p w14:paraId="5766EF2F" w14:textId="6CA910DA" w:rsidR="00651727" w:rsidRPr="00651727" w:rsidRDefault="00651727" w:rsidP="00651727">
            <w:pPr>
              <w:pStyle w:val="TAL"/>
              <w:rPr>
                <w:sz w:val="16"/>
                <w:szCs w:val="16"/>
              </w:rPr>
            </w:pPr>
            <w:r w:rsidRPr="00651727">
              <w:rPr>
                <w:sz w:val="16"/>
                <w:szCs w:val="16"/>
              </w:rPr>
              <w:t>RAN#96</w:t>
            </w:r>
          </w:p>
        </w:tc>
        <w:tc>
          <w:tcPr>
            <w:tcW w:w="998" w:type="dxa"/>
            <w:shd w:val="solid" w:color="FFFFFF" w:fill="auto"/>
          </w:tcPr>
          <w:p w14:paraId="22F2B3B8" w14:textId="045F4C1C" w:rsidR="00651727" w:rsidRPr="00651727" w:rsidRDefault="00651727" w:rsidP="00651727">
            <w:pPr>
              <w:pStyle w:val="TAL"/>
              <w:rPr>
                <w:sz w:val="16"/>
                <w:szCs w:val="16"/>
              </w:rPr>
            </w:pPr>
            <w:r w:rsidRPr="00651727">
              <w:rPr>
                <w:sz w:val="16"/>
                <w:szCs w:val="16"/>
              </w:rPr>
              <w:t>RP-221660</w:t>
            </w:r>
          </w:p>
        </w:tc>
        <w:tc>
          <w:tcPr>
            <w:tcW w:w="521" w:type="dxa"/>
            <w:shd w:val="solid" w:color="FFFFFF" w:fill="auto"/>
          </w:tcPr>
          <w:p w14:paraId="53E564EC" w14:textId="7EB033C6" w:rsidR="00651727" w:rsidRPr="00651727" w:rsidRDefault="00651727" w:rsidP="00651727">
            <w:pPr>
              <w:pStyle w:val="TAL"/>
              <w:rPr>
                <w:sz w:val="16"/>
                <w:szCs w:val="16"/>
              </w:rPr>
            </w:pPr>
            <w:r w:rsidRPr="00651727">
              <w:rPr>
                <w:sz w:val="16"/>
                <w:szCs w:val="16"/>
              </w:rPr>
              <w:t>0406</w:t>
            </w:r>
          </w:p>
        </w:tc>
        <w:tc>
          <w:tcPr>
            <w:tcW w:w="425" w:type="dxa"/>
            <w:shd w:val="solid" w:color="FFFFFF" w:fill="auto"/>
          </w:tcPr>
          <w:p w14:paraId="225D8BBA" w14:textId="77777777" w:rsidR="00651727" w:rsidRPr="00651727" w:rsidRDefault="00651727" w:rsidP="00651727">
            <w:pPr>
              <w:pStyle w:val="TAL"/>
              <w:rPr>
                <w:rFonts w:cs="Arial"/>
                <w:sz w:val="16"/>
                <w:szCs w:val="16"/>
              </w:rPr>
            </w:pPr>
          </w:p>
        </w:tc>
        <w:tc>
          <w:tcPr>
            <w:tcW w:w="425" w:type="dxa"/>
            <w:shd w:val="solid" w:color="FFFFFF" w:fill="auto"/>
          </w:tcPr>
          <w:p w14:paraId="79C617D0" w14:textId="32498E4A" w:rsidR="00651727" w:rsidRPr="00651727" w:rsidRDefault="00651727" w:rsidP="00651727">
            <w:pPr>
              <w:pStyle w:val="TAL"/>
              <w:rPr>
                <w:sz w:val="16"/>
                <w:szCs w:val="16"/>
              </w:rPr>
            </w:pPr>
            <w:r w:rsidRPr="00651727">
              <w:rPr>
                <w:sz w:val="16"/>
                <w:szCs w:val="16"/>
              </w:rPr>
              <w:t>F</w:t>
            </w:r>
          </w:p>
        </w:tc>
        <w:tc>
          <w:tcPr>
            <w:tcW w:w="4962" w:type="dxa"/>
            <w:shd w:val="solid" w:color="FFFFFF" w:fill="auto"/>
          </w:tcPr>
          <w:p w14:paraId="3F8C7E13" w14:textId="4D7433FD" w:rsidR="00651727" w:rsidRPr="00651727" w:rsidRDefault="00651727" w:rsidP="00651727">
            <w:pPr>
              <w:pStyle w:val="TAL"/>
              <w:rPr>
                <w:sz w:val="16"/>
                <w:szCs w:val="16"/>
              </w:rPr>
            </w:pPr>
            <w:r w:rsidRPr="00651727">
              <w:rPr>
                <w:sz w:val="16"/>
                <w:szCs w:val="16"/>
              </w:rPr>
              <w:t>Big CR for TS 38.141-2 Maintenance RF part (Rel-17, CAT F)</w:t>
            </w:r>
          </w:p>
        </w:tc>
        <w:tc>
          <w:tcPr>
            <w:tcW w:w="708" w:type="dxa"/>
            <w:shd w:val="solid" w:color="FFFFFF" w:fill="auto"/>
          </w:tcPr>
          <w:p w14:paraId="0BCD6DF5" w14:textId="5F0CC389" w:rsidR="00651727" w:rsidRPr="00651727" w:rsidRDefault="00651727" w:rsidP="00651727">
            <w:pPr>
              <w:pStyle w:val="TAL"/>
              <w:rPr>
                <w:sz w:val="16"/>
                <w:szCs w:val="16"/>
              </w:rPr>
            </w:pPr>
            <w:r w:rsidRPr="00651727">
              <w:rPr>
                <w:sz w:val="16"/>
                <w:szCs w:val="16"/>
              </w:rPr>
              <w:t>17.6.0</w:t>
            </w:r>
          </w:p>
        </w:tc>
      </w:tr>
    </w:tbl>
    <w:p w14:paraId="29908CEF" w14:textId="77777777" w:rsidR="00AF77B0" w:rsidRPr="00651727" w:rsidRDefault="00AF77B0" w:rsidP="00136C94">
      <w:pPr>
        <w:rPr>
          <w:sz w:val="16"/>
          <w:szCs w:val="16"/>
        </w:rPr>
      </w:pPr>
    </w:p>
    <w:sectPr w:rsidR="00AF77B0" w:rsidRPr="00651727">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962CC" w14:textId="47A3B3F2"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E01B15">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6F28C455"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E01B15">
      <w:rPr>
        <w:rFonts w:ascii="Arial" w:hAnsi="Arial" w:cs="Arial"/>
        <w:b/>
        <w:noProof/>
        <w:color w:val="auto"/>
        <w:sz w:val="18"/>
        <w:szCs w:val="18"/>
        <w:lang w:eastAsia="en-US"/>
      </w:rPr>
      <w:t>3GPP TS 38.141-2 V17.56.0 (2022-0306)</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52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41F9"/>
    <w:rsid w:val="00086DDF"/>
    <w:rsid w:val="000876C3"/>
    <w:rsid w:val="000A147A"/>
    <w:rsid w:val="000A1A5B"/>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5F6A"/>
    <w:rsid w:val="000F63BD"/>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3547"/>
    <w:rsid w:val="0017614F"/>
    <w:rsid w:val="00184F66"/>
    <w:rsid w:val="00191302"/>
    <w:rsid w:val="001A07F0"/>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0852"/>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26C2"/>
    <w:rsid w:val="002C2C91"/>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1933"/>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37D31"/>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75999"/>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1E2F"/>
    <w:rsid w:val="005F4E89"/>
    <w:rsid w:val="005F61A1"/>
    <w:rsid w:val="005F6A5D"/>
    <w:rsid w:val="005F7778"/>
    <w:rsid w:val="00600C59"/>
    <w:rsid w:val="00602AEA"/>
    <w:rsid w:val="006069D4"/>
    <w:rsid w:val="00606B75"/>
    <w:rsid w:val="00606FDE"/>
    <w:rsid w:val="00611DAB"/>
    <w:rsid w:val="00614775"/>
    <w:rsid w:val="00614FDF"/>
    <w:rsid w:val="006220E7"/>
    <w:rsid w:val="00622611"/>
    <w:rsid w:val="006243E5"/>
    <w:rsid w:val="00625275"/>
    <w:rsid w:val="006307A0"/>
    <w:rsid w:val="00631255"/>
    <w:rsid w:val="00632532"/>
    <w:rsid w:val="0063543D"/>
    <w:rsid w:val="00635720"/>
    <w:rsid w:val="006369E3"/>
    <w:rsid w:val="00647114"/>
    <w:rsid w:val="00651727"/>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38"/>
    <w:rsid w:val="007C0A53"/>
    <w:rsid w:val="007E0BF3"/>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707E"/>
    <w:rsid w:val="00830747"/>
    <w:rsid w:val="008312AB"/>
    <w:rsid w:val="00832AC9"/>
    <w:rsid w:val="00835626"/>
    <w:rsid w:val="00835B13"/>
    <w:rsid w:val="00837C7F"/>
    <w:rsid w:val="008402E1"/>
    <w:rsid w:val="008456DD"/>
    <w:rsid w:val="00856606"/>
    <w:rsid w:val="00857A4C"/>
    <w:rsid w:val="00860FB8"/>
    <w:rsid w:val="00861FB5"/>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27FE1"/>
    <w:rsid w:val="00930A0E"/>
    <w:rsid w:val="00930E45"/>
    <w:rsid w:val="00931575"/>
    <w:rsid w:val="00942EC2"/>
    <w:rsid w:val="0094360E"/>
    <w:rsid w:val="00943A33"/>
    <w:rsid w:val="00945859"/>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288"/>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30BA"/>
    <w:rsid w:val="00A259C3"/>
    <w:rsid w:val="00A26956"/>
    <w:rsid w:val="00A27486"/>
    <w:rsid w:val="00A34214"/>
    <w:rsid w:val="00A34679"/>
    <w:rsid w:val="00A36569"/>
    <w:rsid w:val="00A40B28"/>
    <w:rsid w:val="00A516DC"/>
    <w:rsid w:val="00A51F27"/>
    <w:rsid w:val="00A53724"/>
    <w:rsid w:val="00A56066"/>
    <w:rsid w:val="00A564E6"/>
    <w:rsid w:val="00A571CF"/>
    <w:rsid w:val="00A61928"/>
    <w:rsid w:val="00A63FE9"/>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6BC6"/>
    <w:rsid w:val="00AC6C70"/>
    <w:rsid w:val="00AD0587"/>
    <w:rsid w:val="00AD4D9E"/>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27DA6"/>
    <w:rsid w:val="00B37E85"/>
    <w:rsid w:val="00B405DD"/>
    <w:rsid w:val="00B41757"/>
    <w:rsid w:val="00B43062"/>
    <w:rsid w:val="00B46302"/>
    <w:rsid w:val="00B516B3"/>
    <w:rsid w:val="00B60987"/>
    <w:rsid w:val="00B664A7"/>
    <w:rsid w:val="00B67211"/>
    <w:rsid w:val="00B71CC5"/>
    <w:rsid w:val="00B72DC2"/>
    <w:rsid w:val="00B7552D"/>
    <w:rsid w:val="00B76E75"/>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B6395"/>
    <w:rsid w:val="00BC002C"/>
    <w:rsid w:val="00BC0F7D"/>
    <w:rsid w:val="00BC37C5"/>
    <w:rsid w:val="00BC39EC"/>
    <w:rsid w:val="00BC5054"/>
    <w:rsid w:val="00BD1B0D"/>
    <w:rsid w:val="00BD3773"/>
    <w:rsid w:val="00BD4AA4"/>
    <w:rsid w:val="00BD7515"/>
    <w:rsid w:val="00BD77A3"/>
    <w:rsid w:val="00BD7D31"/>
    <w:rsid w:val="00BE3255"/>
    <w:rsid w:val="00BE3AD1"/>
    <w:rsid w:val="00BF128E"/>
    <w:rsid w:val="00C01408"/>
    <w:rsid w:val="00C0408B"/>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6BC2"/>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7E00"/>
    <w:rsid w:val="00D9134D"/>
    <w:rsid w:val="00D92C28"/>
    <w:rsid w:val="00D939C6"/>
    <w:rsid w:val="00D951D6"/>
    <w:rsid w:val="00D95DE3"/>
    <w:rsid w:val="00D96262"/>
    <w:rsid w:val="00D9674E"/>
    <w:rsid w:val="00DA3371"/>
    <w:rsid w:val="00DA47BF"/>
    <w:rsid w:val="00DA6D27"/>
    <w:rsid w:val="00DA7A03"/>
    <w:rsid w:val="00DB07F5"/>
    <w:rsid w:val="00DB1818"/>
    <w:rsid w:val="00DB2420"/>
    <w:rsid w:val="00DB51F3"/>
    <w:rsid w:val="00DB7051"/>
    <w:rsid w:val="00DC1E41"/>
    <w:rsid w:val="00DC309B"/>
    <w:rsid w:val="00DC4DA2"/>
    <w:rsid w:val="00DD0374"/>
    <w:rsid w:val="00DD4C17"/>
    <w:rsid w:val="00DD74A5"/>
    <w:rsid w:val="00DD7E4F"/>
    <w:rsid w:val="00DE22E0"/>
    <w:rsid w:val="00DE3133"/>
    <w:rsid w:val="00DF08EB"/>
    <w:rsid w:val="00DF2854"/>
    <w:rsid w:val="00DF2B1F"/>
    <w:rsid w:val="00DF31A3"/>
    <w:rsid w:val="00DF62CD"/>
    <w:rsid w:val="00E00145"/>
    <w:rsid w:val="00E01B15"/>
    <w:rsid w:val="00E03DDF"/>
    <w:rsid w:val="00E05D3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19"/>
    <w:rsid w:val="00EB08B2"/>
    <w:rsid w:val="00EB1C45"/>
    <w:rsid w:val="00EB35A7"/>
    <w:rsid w:val="00EC4A25"/>
    <w:rsid w:val="00EC6DA7"/>
    <w:rsid w:val="00EC7EFC"/>
    <w:rsid w:val="00ED1CC3"/>
    <w:rsid w:val="00EE5060"/>
    <w:rsid w:val="00EF1E82"/>
    <w:rsid w:val="00EF35F4"/>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67F7A"/>
    <w:rsid w:val="00F76F7D"/>
    <w:rsid w:val="00F85391"/>
    <w:rsid w:val="00F9008D"/>
    <w:rsid w:val="00F911B9"/>
    <w:rsid w:val="00FA1266"/>
    <w:rsid w:val="00FA2D5F"/>
    <w:rsid w:val="00FA3CD1"/>
    <w:rsid w:val="00FA5751"/>
    <w:rsid w:val="00FB1B46"/>
    <w:rsid w:val="00FB1BE0"/>
    <w:rsid w:val="00FB345C"/>
    <w:rsid w:val="00FB57D9"/>
    <w:rsid w:val="00FB6F67"/>
    <w:rsid w:val="00FC1192"/>
    <w:rsid w:val="00FC2656"/>
    <w:rsid w:val="00FC48A1"/>
    <w:rsid w:val="00FD1D7C"/>
    <w:rsid w:val="00FD2304"/>
    <w:rsid w:val="00FD542F"/>
    <w:rsid w:val="00FD5569"/>
    <w:rsid w:val="00FD7637"/>
    <w:rsid w:val="00FE23C6"/>
    <w:rsid w:val="00FE41FD"/>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529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36C94"/>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qFormat/>
    <w:rsid w:val="00136C94"/>
    <w:rPr>
      <w:color w:val="FF0000"/>
    </w:rPr>
  </w:style>
  <w:style w:type="character" w:customStyle="1" w:styleId="EditorsNoteCarCar">
    <w:name w:val="Editor's Note Car Car"/>
    <w:link w:val="EditorsNote"/>
    <w:qFormat/>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qFormat/>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qFormat/>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image" Target="media/image132.wmf"/><Relationship Id="rId205" Type="http://schemas.openxmlformats.org/officeDocument/2006/relationships/image" Target="media/image139.wmf"/><Relationship Id="rId226" Type="http://schemas.openxmlformats.org/officeDocument/2006/relationships/oleObject" Target="embeddings/oleObject60.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image" Target="media/image127.wmf"/><Relationship Id="rId216" Type="http://schemas.openxmlformats.org/officeDocument/2006/relationships/image" Target="media/image142.emf"/><Relationship Id="rId237" Type="http://schemas.openxmlformats.org/officeDocument/2006/relationships/image" Target="media/image158.wmf"/><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e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2.wmf"/><Relationship Id="rId201" Type="http://schemas.openxmlformats.org/officeDocument/2006/relationships/image" Target="media/image137.wmf"/><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emf"/><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47.wmf"/><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0.bin"/><Relationship Id="rId187" Type="http://schemas.openxmlformats.org/officeDocument/2006/relationships/image" Target="media/image130.wmf"/><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image" Target="media/image156.emf"/><Relationship Id="rId238" Type="http://schemas.openxmlformats.org/officeDocument/2006/relationships/oleObject" Target="embeddings/oleObject65.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emf"/><Relationship Id="rId119" Type="http://schemas.openxmlformats.org/officeDocument/2006/relationships/image" Target="media/image72.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png"/><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oleObject" Target="embeddings/oleObject37.bin"/><Relationship Id="rId177" Type="http://schemas.openxmlformats.org/officeDocument/2006/relationships/image" Target="media/image125.wmf"/><Relationship Id="rId198" Type="http://schemas.openxmlformats.org/officeDocument/2006/relationships/oleObject" Target="embeddings/oleObject48.bin"/><Relationship Id="rId172" Type="http://schemas.openxmlformats.org/officeDocument/2006/relationships/image" Target="media/image120.wmf"/><Relationship Id="rId193" Type="http://schemas.openxmlformats.org/officeDocument/2006/relationships/image" Target="media/image133.wmf"/><Relationship Id="rId202" Type="http://schemas.openxmlformats.org/officeDocument/2006/relationships/oleObject" Target="embeddings/oleObject50.bin"/><Relationship Id="rId207" Type="http://schemas.openxmlformats.org/officeDocument/2006/relationships/oleObject" Target="embeddings/oleObject53.bin"/><Relationship Id="rId223" Type="http://schemas.openxmlformats.org/officeDocument/2006/relationships/image" Target="media/image149.emf"/><Relationship Id="rId228" Type="http://schemas.openxmlformats.org/officeDocument/2006/relationships/oleObject" Target="embeddings/oleObject61.bin"/><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3.bin"/><Relationship Id="rId125" Type="http://schemas.openxmlformats.org/officeDocument/2006/relationships/image" Target="media/image76.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1.bin"/><Relationship Id="rId162" Type="http://schemas.openxmlformats.org/officeDocument/2006/relationships/image" Target="media/image110.wmf"/><Relationship Id="rId183" Type="http://schemas.openxmlformats.org/officeDocument/2006/relationships/image" Target="media/image128.wmf"/><Relationship Id="rId213" Type="http://schemas.openxmlformats.org/officeDocument/2006/relationships/oleObject" Target="embeddings/oleObject57.bin"/><Relationship Id="rId218" Type="http://schemas.openxmlformats.org/officeDocument/2006/relationships/image" Target="media/image144.emf"/><Relationship Id="rId234" Type="http://schemas.openxmlformats.org/officeDocument/2006/relationships/oleObject" Target="embeddings/oleObject63.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5.wmf"/><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oleObject" Target="embeddings/oleObject38.bin"/><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image" Target="media/image102.wmf"/><Relationship Id="rId173" Type="http://schemas.openxmlformats.org/officeDocument/2006/relationships/image" Target="media/image121.wmf"/><Relationship Id="rId194" Type="http://schemas.openxmlformats.org/officeDocument/2006/relationships/oleObject" Target="embeddings/oleObject46.bin"/><Relationship Id="rId199" Type="http://schemas.openxmlformats.org/officeDocument/2006/relationships/image" Target="media/image136.wmf"/><Relationship Id="rId203" Type="http://schemas.openxmlformats.org/officeDocument/2006/relationships/image" Target="media/image138.wmf"/><Relationship Id="rId208" Type="http://schemas.openxmlformats.org/officeDocument/2006/relationships/image" Target="media/image140.wmf"/><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image" Target="media/image150.png"/><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oleObject" Target="embeddings/oleObject35.bin"/><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oleObject" Target="embeddings/oleObject34.bin"/><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oleObject" Target="embeddings/oleObject41.bin"/><Relationship Id="rId189" Type="http://schemas.openxmlformats.org/officeDocument/2006/relationships/image" Target="media/image131.wmf"/><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image" Target="media/image154.png"/><Relationship Id="rId235" Type="http://schemas.openxmlformats.org/officeDocument/2006/relationships/image" Target="media/image157.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70.wmf"/><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oleObject" Target="embeddings/oleObject29.bin"/><Relationship Id="rId111" Type="http://schemas.openxmlformats.org/officeDocument/2006/relationships/image" Target="media/image66.png"/><Relationship Id="rId132" Type="http://schemas.openxmlformats.org/officeDocument/2006/relationships/image" Target="media/image82.wmf"/><Relationship Id="rId153" Type="http://schemas.openxmlformats.org/officeDocument/2006/relationships/oleObject" Target="embeddings/oleObject36.bin"/><Relationship Id="rId174" Type="http://schemas.openxmlformats.org/officeDocument/2006/relationships/image" Target="media/image122.wmf"/><Relationship Id="rId179" Type="http://schemas.openxmlformats.org/officeDocument/2006/relationships/image" Target="media/image126.wmf"/><Relationship Id="rId195" Type="http://schemas.openxmlformats.org/officeDocument/2006/relationships/image" Target="media/image134.wmf"/><Relationship Id="rId209" Type="http://schemas.openxmlformats.org/officeDocument/2006/relationships/oleObject" Target="embeddings/oleObject54.bin"/><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6.emf"/><Relationship Id="rId225" Type="http://schemas.openxmlformats.org/officeDocument/2006/relationships/image" Target="media/image151.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image" Target="media/image12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image" Target="media/image141.wmf"/><Relationship Id="rId215" Type="http://schemas.openxmlformats.org/officeDocument/2006/relationships/oleObject" Target="embeddings/oleObject59.bin"/><Relationship Id="rId236" Type="http://schemas.openxmlformats.org/officeDocument/2006/relationships/oleObject" Target="embeddings/oleObject64.bin"/><Relationship Id="rId26" Type="http://schemas.openxmlformats.org/officeDocument/2006/relationships/image" Target="media/image14.wmf"/><Relationship Id="rId231" Type="http://schemas.openxmlformats.org/officeDocument/2006/relationships/image" Target="media/image155.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46.wmf"/><Relationship Id="rId112" Type="http://schemas.openxmlformats.org/officeDocument/2006/relationships/image" Target="media/image67.emf"/><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oleObject" Target="embeddings/oleObject30.bin"/><Relationship Id="rId165" Type="http://schemas.openxmlformats.org/officeDocument/2006/relationships/image" Target="media/image113.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2.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oleObject" Target="embeddings/Microsoft_Visio_2003-2010_Drawing6.vsd"/><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image" Target="media/image104.wmf"/><Relationship Id="rId176" Type="http://schemas.openxmlformats.org/officeDocument/2006/relationships/image" Target="media/image124.wmf"/><Relationship Id="rId197" Type="http://schemas.openxmlformats.org/officeDocument/2006/relationships/image" Target="media/image1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3</Pages>
  <Words>135097</Words>
  <Characters>770055</Characters>
  <Application>Microsoft Office Word</Application>
  <DocSecurity>0</DocSecurity>
  <Lines>6417</Lines>
  <Paragraphs>1806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2019-02-25T14:05:00Z</cp:lastPrinted>
  <dcterms:created xsi:type="dcterms:W3CDTF">2022-04-01T08:50:00Z</dcterms:created>
  <dcterms:modified xsi:type="dcterms:W3CDTF">2022-06-24T10:14:00Z</dcterms:modified>
</cp:coreProperties>
</file>