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09915277"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DC6782">
              <w:t>10</w:t>
            </w:r>
            <w:r w:rsidRPr="006F0B54">
              <w:t xml:space="preserve">.0 </w:t>
            </w:r>
            <w:r w:rsidRPr="006F0B54">
              <w:rPr>
                <w:sz w:val="32"/>
              </w:rPr>
              <w:t>(</w:t>
            </w:r>
            <w:r w:rsidR="00375248" w:rsidRPr="006F0B54">
              <w:rPr>
                <w:sz w:val="32"/>
              </w:rPr>
              <w:t>202</w:t>
            </w:r>
            <w:r w:rsidR="00375248">
              <w:rPr>
                <w:sz w:val="32"/>
              </w:rPr>
              <w:t>1</w:t>
            </w:r>
            <w:r w:rsidRPr="006F0B54">
              <w:rPr>
                <w:sz w:val="32"/>
              </w:rPr>
              <w:t>-</w:t>
            </w:r>
            <w:r w:rsidR="00DC6782">
              <w:rPr>
                <w:sz w:val="32"/>
              </w:rPr>
              <w:t>06</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77777777" w:rsidR="00D57972" w:rsidRDefault="00A47EC6">
            <w:r>
              <w:rPr>
                <w:i/>
              </w:rPr>
              <w:pict w14:anchorId="00627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35pt">
                  <v:imagedata r:id="rId9" o:title="5G-logo_175px"/>
                </v:shape>
              </w:pict>
            </w:r>
          </w:p>
        </w:tc>
        <w:tc>
          <w:tcPr>
            <w:tcW w:w="5540" w:type="dxa"/>
            <w:shd w:val="clear" w:color="auto" w:fill="auto"/>
          </w:tcPr>
          <w:p w14:paraId="69C312D6" w14:textId="77777777" w:rsidR="00D57972" w:rsidRDefault="00A47EC6" w:rsidP="00133525">
            <w:pPr>
              <w:jc w:val="right"/>
            </w:pPr>
            <w:bookmarkStart w:id="2" w:name="logos"/>
            <w:r>
              <w:pict w14:anchorId="5C669E4F">
                <v:shape id="_x0000_i1026" type="#_x0000_t75" style="width:127.4pt;height:74.75pt">
                  <v:imagedata r:id="rId10" o:title="3GPP-logo_web"/>
                </v:shape>
              </w:pict>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2EE5C6C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375248">
              <w:rPr>
                <w:noProof/>
                <w:sz w:val="18"/>
              </w:rPr>
              <w:t>1</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49C210DA" w14:textId="3FCFA952" w:rsidR="00A47EC6" w:rsidRDefault="00A47EC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_Toc76544459 \h </w:instrText>
      </w:r>
      <w:r>
        <w:fldChar w:fldCharType="separate"/>
      </w:r>
      <w:r>
        <w:t>13</w:t>
      </w:r>
      <w:r>
        <w:fldChar w:fldCharType="end"/>
      </w:r>
    </w:p>
    <w:p w14:paraId="350D6897" w14:textId="4588F3C1" w:rsidR="00A47EC6" w:rsidRDefault="00A47EC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_Toc76544460 \h </w:instrText>
      </w:r>
      <w:r>
        <w:fldChar w:fldCharType="separate"/>
      </w:r>
      <w:r>
        <w:t>14</w:t>
      </w:r>
      <w:r>
        <w:fldChar w:fldCharType="end"/>
      </w:r>
    </w:p>
    <w:p w14:paraId="5E724A30" w14:textId="52FA10C2" w:rsidR="00A47EC6" w:rsidRDefault="00A47EC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_Toc76544461 \h </w:instrText>
      </w:r>
      <w:r>
        <w:fldChar w:fldCharType="separate"/>
      </w:r>
      <w:r>
        <w:t>14</w:t>
      </w:r>
      <w:r>
        <w:fldChar w:fldCharType="end"/>
      </w:r>
    </w:p>
    <w:p w14:paraId="6194EB67" w14:textId="74EE8DE8" w:rsidR="00A47EC6" w:rsidRDefault="00A47EC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_Toc76544462 \h </w:instrText>
      </w:r>
      <w:r>
        <w:fldChar w:fldCharType="separate"/>
      </w:r>
      <w:r>
        <w:t>15</w:t>
      </w:r>
      <w:r>
        <w:fldChar w:fldCharType="end"/>
      </w:r>
    </w:p>
    <w:p w14:paraId="2917B1B3" w14:textId="7297BC70" w:rsidR="00A47EC6" w:rsidRDefault="00A47EC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_Toc76544463 \h </w:instrText>
      </w:r>
      <w:r>
        <w:fldChar w:fldCharType="separate"/>
      </w:r>
      <w:r>
        <w:t>15</w:t>
      </w:r>
      <w:r>
        <w:fldChar w:fldCharType="end"/>
      </w:r>
    </w:p>
    <w:p w14:paraId="0D08ED5B" w14:textId="296E041F" w:rsidR="00A47EC6" w:rsidRDefault="00A47EC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_Toc76544464 \h </w:instrText>
      </w:r>
      <w:r>
        <w:fldChar w:fldCharType="separate"/>
      </w:r>
      <w:r>
        <w:t>19</w:t>
      </w:r>
      <w:r>
        <w:fldChar w:fldCharType="end"/>
      </w:r>
    </w:p>
    <w:p w14:paraId="2A8680EB" w14:textId="140227AF" w:rsidR="00A47EC6" w:rsidRDefault="00A47EC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_Toc76544465 \h </w:instrText>
      </w:r>
      <w:r>
        <w:fldChar w:fldCharType="separate"/>
      </w:r>
      <w:r>
        <w:t>21</w:t>
      </w:r>
      <w:r>
        <w:fldChar w:fldCharType="end"/>
      </w:r>
    </w:p>
    <w:p w14:paraId="050C8E71" w14:textId="0DF2BA13" w:rsidR="00A47EC6" w:rsidRDefault="00A47EC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_Toc76544466 \h </w:instrText>
      </w:r>
      <w:r>
        <w:fldChar w:fldCharType="separate"/>
      </w:r>
      <w:r>
        <w:t>22</w:t>
      </w:r>
      <w:r>
        <w:fldChar w:fldCharType="end"/>
      </w:r>
    </w:p>
    <w:p w14:paraId="4DC13B13" w14:textId="3A5098EB" w:rsidR="00A47EC6" w:rsidRDefault="00A47EC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_Toc76544467 \h </w:instrText>
      </w:r>
      <w:r>
        <w:fldChar w:fldCharType="separate"/>
      </w:r>
      <w:r>
        <w:t>22</w:t>
      </w:r>
      <w:r>
        <w:fldChar w:fldCharType="end"/>
      </w:r>
    </w:p>
    <w:p w14:paraId="09042052" w14:textId="39AB219A" w:rsidR="00A47EC6" w:rsidRDefault="00A47EC6">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_Toc76544468 \h </w:instrText>
      </w:r>
      <w:r>
        <w:fldChar w:fldCharType="separate"/>
      </w:r>
      <w:r>
        <w:t>22</w:t>
      </w:r>
      <w:r>
        <w:fldChar w:fldCharType="end"/>
      </w:r>
    </w:p>
    <w:p w14:paraId="7E58AA26" w14:textId="23F0554B" w:rsidR="00A47EC6" w:rsidRDefault="00A47EC6">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_Toc76544469 \h </w:instrText>
      </w:r>
      <w:r>
        <w:fldChar w:fldCharType="separate"/>
      </w:r>
      <w:r>
        <w:t>24</w:t>
      </w:r>
      <w:r>
        <w:fldChar w:fldCharType="end"/>
      </w:r>
    </w:p>
    <w:p w14:paraId="2A847522" w14:textId="454E210E" w:rsidR="00A47EC6" w:rsidRDefault="00A47EC6">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_Toc76544470 \h </w:instrText>
      </w:r>
      <w:r>
        <w:fldChar w:fldCharType="separate"/>
      </w:r>
      <w:r>
        <w:t>24</w:t>
      </w:r>
      <w:r>
        <w:fldChar w:fldCharType="end"/>
      </w:r>
    </w:p>
    <w:p w14:paraId="368E609C" w14:textId="07BBAA83" w:rsidR="00A47EC6" w:rsidRDefault="00A47EC6">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_Toc76544471 \h </w:instrText>
      </w:r>
      <w:r>
        <w:fldChar w:fldCharType="separate"/>
      </w:r>
      <w:r>
        <w:t>25</w:t>
      </w:r>
      <w:r>
        <w:fldChar w:fldCharType="end"/>
      </w:r>
    </w:p>
    <w:p w14:paraId="0F1D108C" w14:textId="4E7642FE" w:rsidR="00A47EC6" w:rsidRDefault="00A47EC6">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_Toc76544472 \h </w:instrText>
      </w:r>
      <w:r>
        <w:fldChar w:fldCharType="separate"/>
      </w:r>
      <w:r>
        <w:t>27</w:t>
      </w:r>
      <w:r>
        <w:fldChar w:fldCharType="end"/>
      </w:r>
    </w:p>
    <w:p w14:paraId="69109676" w14:textId="211A6B6D" w:rsidR="00A47EC6" w:rsidRDefault="00A47EC6">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_Toc76544473 \h </w:instrText>
      </w:r>
      <w:r>
        <w:fldChar w:fldCharType="separate"/>
      </w:r>
      <w:r>
        <w:t>29</w:t>
      </w:r>
      <w:r>
        <w:fldChar w:fldCharType="end"/>
      </w:r>
    </w:p>
    <w:p w14:paraId="3C691146" w14:textId="6C8A3BA7" w:rsidR="00A47EC6" w:rsidRDefault="00A47EC6">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_Toc76544474 \h </w:instrText>
      </w:r>
      <w:r>
        <w:fldChar w:fldCharType="separate"/>
      </w:r>
      <w:r>
        <w:t>30</w:t>
      </w:r>
      <w:r>
        <w:fldChar w:fldCharType="end"/>
      </w:r>
    </w:p>
    <w:p w14:paraId="25C86D31" w14:textId="5C1EEB11" w:rsidR="00A47EC6" w:rsidRDefault="00A47EC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_Toc76544475 \h </w:instrText>
      </w:r>
      <w:r>
        <w:fldChar w:fldCharType="separate"/>
      </w:r>
      <w:r>
        <w:t>31</w:t>
      </w:r>
      <w:r>
        <w:fldChar w:fldCharType="end"/>
      </w:r>
    </w:p>
    <w:p w14:paraId="1511C493" w14:textId="21ADC83E" w:rsidR="00A47EC6" w:rsidRDefault="00A47EC6">
      <w:pPr>
        <w:pStyle w:val="TOC2"/>
        <w:rPr>
          <w:rFonts w:asciiTheme="minorHAnsi" w:eastAsiaTheme="minorEastAsia" w:hAnsiTheme="minorHAnsi" w:cstheme="minorBidi"/>
          <w:sz w:val="22"/>
          <w:szCs w:val="22"/>
          <w:lang w:eastAsia="en-GB"/>
        </w:rPr>
      </w:pPr>
      <w:r w:rsidRPr="00C4433D">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_Toc76544476 \h </w:instrText>
      </w:r>
      <w:r>
        <w:fldChar w:fldCharType="separate"/>
      </w:r>
      <w:r>
        <w:t>32</w:t>
      </w:r>
      <w:r>
        <w:fldChar w:fldCharType="end"/>
      </w:r>
    </w:p>
    <w:p w14:paraId="65AEF1B9" w14:textId="051AF1EF" w:rsidR="00A47EC6" w:rsidRDefault="00A47EC6">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_Toc76544477 \h </w:instrText>
      </w:r>
      <w:r>
        <w:fldChar w:fldCharType="separate"/>
      </w:r>
      <w:r>
        <w:t>32</w:t>
      </w:r>
      <w:r>
        <w:fldChar w:fldCharType="end"/>
      </w:r>
    </w:p>
    <w:p w14:paraId="037C3A80" w14:textId="28C499AE" w:rsidR="00A47EC6" w:rsidRDefault="00A47EC6">
      <w:pPr>
        <w:pStyle w:val="TOC2"/>
        <w:rPr>
          <w:rFonts w:asciiTheme="minorHAnsi" w:eastAsiaTheme="minorEastAsia" w:hAnsiTheme="minorHAnsi" w:cstheme="minorBidi"/>
          <w:sz w:val="22"/>
          <w:szCs w:val="22"/>
          <w:lang w:eastAsia="en-GB"/>
        </w:rPr>
      </w:pPr>
      <w:r w:rsidRPr="00C4433D">
        <w:rPr>
          <w:rFonts w:cs="v4.2.0"/>
        </w:rPr>
        <w:t>4.5</w:t>
      </w:r>
      <w:r>
        <w:rPr>
          <w:rFonts w:asciiTheme="minorHAnsi" w:eastAsiaTheme="minorEastAsia" w:hAnsiTheme="minorHAnsi" w:cstheme="minorBidi"/>
          <w:sz w:val="22"/>
          <w:szCs w:val="22"/>
          <w:lang w:eastAsia="en-GB"/>
        </w:rPr>
        <w:tab/>
      </w:r>
      <w:r w:rsidRPr="00C4433D">
        <w:rPr>
          <w:rFonts w:cs="v4.2.0"/>
        </w:rPr>
        <w:t>BS configurations</w:t>
      </w:r>
      <w:r>
        <w:tab/>
      </w:r>
      <w:r>
        <w:fldChar w:fldCharType="begin"/>
      </w:r>
      <w:r>
        <w:instrText xml:space="preserve"> PAGEREF _Toc76544478 \h </w:instrText>
      </w:r>
      <w:r>
        <w:fldChar w:fldCharType="separate"/>
      </w:r>
      <w:r>
        <w:t>33</w:t>
      </w:r>
      <w:r>
        <w:fldChar w:fldCharType="end"/>
      </w:r>
    </w:p>
    <w:p w14:paraId="4FDCF061" w14:textId="0114D39F" w:rsidR="00A47EC6" w:rsidRDefault="00A47EC6">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_Toc76544479 \h </w:instrText>
      </w:r>
      <w:r>
        <w:fldChar w:fldCharType="separate"/>
      </w:r>
      <w:r>
        <w:t>33</w:t>
      </w:r>
      <w:r>
        <w:fldChar w:fldCharType="end"/>
      </w:r>
    </w:p>
    <w:p w14:paraId="69FE95B3" w14:textId="4D0101F3" w:rsidR="00A47EC6" w:rsidRDefault="00A47EC6">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_Toc76544480 \h </w:instrText>
      </w:r>
      <w:r>
        <w:fldChar w:fldCharType="separate"/>
      </w:r>
      <w:r>
        <w:t>34</w:t>
      </w:r>
      <w:r>
        <w:fldChar w:fldCharType="end"/>
      </w:r>
    </w:p>
    <w:p w14:paraId="66C1D369" w14:textId="1835717F" w:rsidR="00A47EC6" w:rsidRDefault="00A47EC6">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_Toc76544481 \h </w:instrText>
      </w:r>
      <w:r>
        <w:fldChar w:fldCharType="separate"/>
      </w:r>
      <w:r>
        <w:t>35</w:t>
      </w:r>
      <w:r>
        <w:fldChar w:fldCharType="end"/>
      </w:r>
    </w:p>
    <w:p w14:paraId="34D845C0" w14:textId="7FDD1623" w:rsidR="00A47EC6" w:rsidRDefault="00A47EC6">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_Toc76544482 \h </w:instrText>
      </w:r>
      <w:r>
        <w:fldChar w:fldCharType="separate"/>
      </w:r>
      <w:r>
        <w:t>35</w:t>
      </w:r>
      <w:r>
        <w:fldChar w:fldCharType="end"/>
      </w:r>
    </w:p>
    <w:p w14:paraId="67F8B216" w14:textId="3510DC24" w:rsidR="00A47EC6" w:rsidRDefault="00A47EC6">
      <w:pPr>
        <w:pStyle w:val="TOC2"/>
        <w:rPr>
          <w:rFonts w:asciiTheme="minorHAnsi" w:eastAsiaTheme="minorEastAsia" w:hAnsiTheme="minorHAnsi" w:cstheme="minorBidi"/>
          <w:sz w:val="22"/>
          <w:szCs w:val="22"/>
          <w:lang w:eastAsia="en-GB"/>
        </w:rPr>
      </w:pPr>
      <w:r w:rsidRPr="00C4433D">
        <w:rPr>
          <w:rFonts w:cs="v4.2.0"/>
        </w:rPr>
        <w:t>4.6</w:t>
      </w:r>
      <w:r>
        <w:rPr>
          <w:rFonts w:asciiTheme="minorHAnsi" w:eastAsiaTheme="minorEastAsia" w:hAnsiTheme="minorHAnsi" w:cstheme="minorBidi"/>
          <w:sz w:val="22"/>
          <w:szCs w:val="22"/>
          <w:lang w:eastAsia="en-GB"/>
        </w:rPr>
        <w:tab/>
      </w:r>
      <w:r w:rsidRPr="00C4433D">
        <w:rPr>
          <w:rFonts w:cs="v4.2.0"/>
        </w:rPr>
        <w:t>Manufacturer</w:t>
      </w:r>
      <w:r>
        <w:rPr>
          <w:lang w:eastAsia="zh-CN"/>
        </w:rPr>
        <w:t>'</w:t>
      </w:r>
      <w:r w:rsidRPr="00C4433D">
        <w:rPr>
          <w:rFonts w:cs="v4.2.0"/>
        </w:rPr>
        <w:t>s declarations</w:t>
      </w:r>
      <w:r>
        <w:tab/>
      </w:r>
      <w:r>
        <w:fldChar w:fldCharType="begin"/>
      </w:r>
      <w:r>
        <w:instrText xml:space="preserve"> PAGEREF _Toc76544483 \h </w:instrText>
      </w:r>
      <w:r>
        <w:fldChar w:fldCharType="separate"/>
      </w:r>
      <w:r>
        <w:t>35</w:t>
      </w:r>
      <w:r>
        <w:fldChar w:fldCharType="end"/>
      </w:r>
    </w:p>
    <w:p w14:paraId="4AD4DFF1" w14:textId="5EC6DCB7" w:rsidR="00A47EC6" w:rsidRDefault="00A47EC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_Toc76544484 \h </w:instrText>
      </w:r>
      <w:r>
        <w:fldChar w:fldCharType="separate"/>
      </w:r>
      <w:r>
        <w:t>42</w:t>
      </w:r>
      <w:r>
        <w:fldChar w:fldCharType="end"/>
      </w:r>
    </w:p>
    <w:p w14:paraId="639FF43E" w14:textId="222633F1" w:rsidR="00A47EC6" w:rsidRDefault="00A47EC6">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_Toc76544485 \h </w:instrText>
      </w:r>
      <w:r>
        <w:fldChar w:fldCharType="separate"/>
      </w:r>
      <w:r>
        <w:t>42</w:t>
      </w:r>
      <w:r>
        <w:fldChar w:fldCharType="end"/>
      </w:r>
    </w:p>
    <w:p w14:paraId="0A69EA9C" w14:textId="2C372DB3" w:rsidR="00A47EC6" w:rsidRDefault="00A47EC6">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_Toc76544486 \h </w:instrText>
      </w:r>
      <w:r>
        <w:fldChar w:fldCharType="separate"/>
      </w:r>
      <w:r>
        <w:t>43</w:t>
      </w:r>
      <w:r>
        <w:fldChar w:fldCharType="end"/>
      </w:r>
    </w:p>
    <w:p w14:paraId="1C5A0E5C" w14:textId="69258AB1" w:rsidR="00A47EC6" w:rsidRDefault="00A47EC6">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_Toc76544487 \h </w:instrText>
      </w:r>
      <w:r>
        <w:fldChar w:fldCharType="separate"/>
      </w:r>
      <w:r>
        <w:t>43</w:t>
      </w:r>
      <w:r>
        <w:fldChar w:fldCharType="end"/>
      </w:r>
    </w:p>
    <w:p w14:paraId="45E58EED" w14:textId="06B168AF" w:rsidR="00A47EC6" w:rsidRDefault="00A47EC6">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_Toc76544488 \h </w:instrText>
      </w:r>
      <w:r>
        <w:fldChar w:fldCharType="separate"/>
      </w:r>
      <w:r>
        <w:t>43</w:t>
      </w:r>
      <w:r>
        <w:fldChar w:fldCharType="end"/>
      </w:r>
    </w:p>
    <w:p w14:paraId="12A8FA15" w14:textId="4F581FB1" w:rsidR="00A47EC6" w:rsidRDefault="00A47EC6">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_Toc76544489 \h </w:instrText>
      </w:r>
      <w:r>
        <w:fldChar w:fldCharType="separate"/>
      </w:r>
      <w:r>
        <w:t>43</w:t>
      </w:r>
      <w:r>
        <w:fldChar w:fldCharType="end"/>
      </w:r>
    </w:p>
    <w:p w14:paraId="778EC540" w14:textId="1A863825" w:rsidR="00A47EC6" w:rsidRDefault="00A47EC6">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_Toc76544490 \h </w:instrText>
      </w:r>
      <w:r>
        <w:fldChar w:fldCharType="separate"/>
      </w:r>
      <w:r>
        <w:t>43</w:t>
      </w:r>
      <w:r>
        <w:fldChar w:fldCharType="end"/>
      </w:r>
    </w:p>
    <w:p w14:paraId="3B322F59" w14:textId="1A1E69C5" w:rsidR="00A47EC6" w:rsidRDefault="00A47EC6">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_Toc76544491 \h </w:instrText>
      </w:r>
      <w:r>
        <w:fldChar w:fldCharType="separate"/>
      </w:r>
      <w:r>
        <w:t>44</w:t>
      </w:r>
      <w:r>
        <w:fldChar w:fldCharType="end"/>
      </w:r>
    </w:p>
    <w:p w14:paraId="0F4F2FFE" w14:textId="7B81FA57" w:rsidR="00A47EC6" w:rsidRDefault="00A47EC6">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_Toc76544492 \h </w:instrText>
      </w:r>
      <w:r>
        <w:fldChar w:fldCharType="separate"/>
      </w:r>
      <w:r>
        <w:t>44</w:t>
      </w:r>
      <w:r>
        <w:fldChar w:fldCharType="end"/>
      </w:r>
    </w:p>
    <w:p w14:paraId="6BF0E1C3" w14:textId="3242475C" w:rsidR="00A47EC6" w:rsidRDefault="00A47EC6">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_Toc76544493 \h </w:instrText>
      </w:r>
      <w:r>
        <w:fldChar w:fldCharType="separate"/>
      </w:r>
      <w:r>
        <w:t>44</w:t>
      </w:r>
      <w:r>
        <w:fldChar w:fldCharType="end"/>
      </w:r>
    </w:p>
    <w:p w14:paraId="1311E26A" w14:textId="401E83E9" w:rsidR="00A47EC6" w:rsidRDefault="00A47EC6">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_Toc76544494 \h </w:instrText>
      </w:r>
      <w:r>
        <w:fldChar w:fldCharType="separate"/>
      </w:r>
      <w:r>
        <w:t>44</w:t>
      </w:r>
      <w:r>
        <w:fldChar w:fldCharType="end"/>
      </w:r>
    </w:p>
    <w:p w14:paraId="3027B7A1" w14:textId="36520372" w:rsidR="00A47EC6" w:rsidRDefault="00A47EC6">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_Toc76544495 \h </w:instrText>
      </w:r>
      <w:r>
        <w:fldChar w:fldCharType="separate"/>
      </w:r>
      <w:r>
        <w:t>44</w:t>
      </w:r>
      <w:r>
        <w:fldChar w:fldCharType="end"/>
      </w:r>
    </w:p>
    <w:p w14:paraId="7EBC5B06" w14:textId="60880463" w:rsidR="00A47EC6" w:rsidRDefault="00A47EC6">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_Toc76544496 \h </w:instrText>
      </w:r>
      <w:r>
        <w:fldChar w:fldCharType="separate"/>
      </w:r>
      <w:r>
        <w:t>45</w:t>
      </w:r>
      <w:r>
        <w:fldChar w:fldCharType="end"/>
      </w:r>
    </w:p>
    <w:p w14:paraId="1AFCF695" w14:textId="60750A01" w:rsidR="00A47EC6" w:rsidRDefault="00A47EC6">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_Toc76544497 \h </w:instrText>
      </w:r>
      <w:r>
        <w:fldChar w:fldCharType="separate"/>
      </w:r>
      <w:r>
        <w:t>45</w:t>
      </w:r>
      <w:r>
        <w:fldChar w:fldCharType="end"/>
      </w:r>
    </w:p>
    <w:p w14:paraId="758C8047" w14:textId="650F4A87" w:rsidR="00A47EC6" w:rsidRDefault="00A47EC6">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_Toc76544498 \h </w:instrText>
      </w:r>
      <w:r>
        <w:fldChar w:fldCharType="separate"/>
      </w:r>
      <w:r>
        <w:t>45</w:t>
      </w:r>
      <w:r>
        <w:fldChar w:fldCharType="end"/>
      </w:r>
    </w:p>
    <w:p w14:paraId="2A220EF1" w14:textId="1193B737" w:rsidR="00A47EC6" w:rsidRDefault="00A47EC6">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_Toc76544499 \h </w:instrText>
      </w:r>
      <w:r>
        <w:fldChar w:fldCharType="separate"/>
      </w:r>
      <w:r>
        <w:t>46</w:t>
      </w:r>
      <w:r>
        <w:fldChar w:fldCharType="end"/>
      </w:r>
    </w:p>
    <w:p w14:paraId="77A403CC" w14:textId="1FE03528" w:rsidR="00A47EC6" w:rsidRDefault="00A47EC6">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_Toc76544500 \h </w:instrText>
      </w:r>
      <w:r>
        <w:fldChar w:fldCharType="separate"/>
      </w:r>
      <w:r>
        <w:t>46</w:t>
      </w:r>
      <w:r>
        <w:fldChar w:fldCharType="end"/>
      </w:r>
    </w:p>
    <w:p w14:paraId="6A32978D" w14:textId="0AE7DCE9" w:rsidR="00A47EC6" w:rsidRDefault="00A47EC6">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_Toc76544501 \h </w:instrText>
      </w:r>
      <w:r>
        <w:fldChar w:fldCharType="separate"/>
      </w:r>
      <w:r>
        <w:t>46</w:t>
      </w:r>
      <w:r>
        <w:fldChar w:fldCharType="end"/>
      </w:r>
    </w:p>
    <w:p w14:paraId="31ECF289" w14:textId="1A82E376" w:rsidR="00A47EC6" w:rsidRDefault="00A47EC6">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_Toc76544502 \h </w:instrText>
      </w:r>
      <w:r>
        <w:fldChar w:fldCharType="separate"/>
      </w:r>
      <w:r>
        <w:t>46</w:t>
      </w:r>
      <w:r>
        <w:fldChar w:fldCharType="end"/>
      </w:r>
    </w:p>
    <w:p w14:paraId="6A214457" w14:textId="5603BD82" w:rsidR="00A47EC6" w:rsidRDefault="00A47EC6">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_Toc76544503 \h </w:instrText>
      </w:r>
      <w:r>
        <w:fldChar w:fldCharType="separate"/>
      </w:r>
      <w:r>
        <w:t>47</w:t>
      </w:r>
      <w:r>
        <w:fldChar w:fldCharType="end"/>
      </w:r>
    </w:p>
    <w:p w14:paraId="19479DE4" w14:textId="60F9C4D8" w:rsidR="00A47EC6" w:rsidRDefault="00A47EC6">
      <w:pPr>
        <w:pStyle w:val="TOC3"/>
        <w:rPr>
          <w:rFonts w:asciiTheme="minorHAnsi" w:eastAsiaTheme="minorEastAsia" w:hAnsiTheme="minorHAnsi" w:cstheme="minorBidi"/>
          <w:sz w:val="22"/>
          <w:szCs w:val="22"/>
          <w:lang w:eastAsia="en-GB"/>
        </w:rPr>
      </w:pPr>
      <w:r>
        <w:t>4.</w:t>
      </w:r>
      <w:r w:rsidRPr="00C4433D">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C4433D">
        <w:rPr>
          <w:rFonts w:eastAsia="SimSun"/>
        </w:rPr>
        <w:t xml:space="preserve">test configurations for </w:t>
      </w:r>
      <w:r w:rsidRPr="00C4433D">
        <w:rPr>
          <w:rFonts w:eastAsia="SimSun"/>
          <w:i/>
        </w:rPr>
        <w:t>single-band RIB</w:t>
      </w:r>
      <w:r>
        <w:tab/>
      </w:r>
      <w:r>
        <w:fldChar w:fldCharType="begin"/>
      </w:r>
      <w:r>
        <w:instrText xml:space="preserve"> PAGEREF _Toc76544504 \h </w:instrText>
      </w:r>
      <w:r>
        <w:fldChar w:fldCharType="separate"/>
      </w:r>
      <w:r>
        <w:t>47</w:t>
      </w:r>
      <w:r>
        <w:fldChar w:fldCharType="end"/>
      </w:r>
    </w:p>
    <w:p w14:paraId="6B80F6F6" w14:textId="407462E7" w:rsidR="00A47EC6" w:rsidRDefault="00A47EC6">
      <w:pPr>
        <w:pStyle w:val="TOC3"/>
        <w:rPr>
          <w:rFonts w:asciiTheme="minorHAnsi" w:eastAsiaTheme="minorEastAsia" w:hAnsiTheme="minorHAnsi" w:cstheme="minorBidi"/>
          <w:sz w:val="22"/>
          <w:szCs w:val="22"/>
          <w:lang w:eastAsia="en-GB"/>
        </w:rPr>
      </w:pPr>
      <w:r>
        <w:t>4.</w:t>
      </w:r>
      <w:r w:rsidRPr="00C4433D">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C4433D">
        <w:rPr>
          <w:rFonts w:eastAsia="SimSun"/>
        </w:rPr>
        <w:t xml:space="preserve">test configurations for </w:t>
      </w:r>
      <w:r w:rsidRPr="00C4433D">
        <w:rPr>
          <w:rFonts w:eastAsia="SimSun"/>
          <w:i/>
        </w:rPr>
        <w:t>multi-band RIB</w:t>
      </w:r>
      <w:r>
        <w:tab/>
      </w:r>
      <w:r>
        <w:fldChar w:fldCharType="begin"/>
      </w:r>
      <w:r>
        <w:instrText xml:space="preserve"> PAGEREF _Toc76544505 \h </w:instrText>
      </w:r>
      <w:r>
        <w:fldChar w:fldCharType="separate"/>
      </w:r>
      <w:r>
        <w:t>48</w:t>
      </w:r>
      <w:r>
        <w:fldChar w:fldCharType="end"/>
      </w:r>
    </w:p>
    <w:p w14:paraId="4D8F31FA" w14:textId="53C0620B" w:rsidR="00A47EC6" w:rsidRDefault="00A47EC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_Toc76544506 \h </w:instrText>
      </w:r>
      <w:r>
        <w:fldChar w:fldCharType="separate"/>
      </w:r>
      <w:r>
        <w:t>49</w:t>
      </w:r>
      <w:r>
        <w:fldChar w:fldCharType="end"/>
      </w:r>
    </w:p>
    <w:p w14:paraId="097D3258" w14:textId="43694013" w:rsidR="00A47EC6" w:rsidRDefault="00A47EC6">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_Toc76544507 \h </w:instrText>
      </w:r>
      <w:r>
        <w:fldChar w:fldCharType="separate"/>
      </w:r>
      <w:r>
        <w:t>49</w:t>
      </w:r>
      <w:r>
        <w:fldChar w:fldCharType="end"/>
      </w:r>
    </w:p>
    <w:p w14:paraId="23010A60" w14:textId="4B5B6E16" w:rsidR="00A47EC6" w:rsidRDefault="00A47EC6">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_Toc76544508 \h </w:instrText>
      </w:r>
      <w:r>
        <w:fldChar w:fldCharType="separate"/>
      </w:r>
      <w:r>
        <w:t>50</w:t>
      </w:r>
      <w:r>
        <w:fldChar w:fldCharType="end"/>
      </w:r>
    </w:p>
    <w:p w14:paraId="79F7C563" w14:textId="57D29C83" w:rsidR="00A47EC6" w:rsidRDefault="00A47EC6">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_Toc76544509 \h </w:instrText>
      </w:r>
      <w:r>
        <w:fldChar w:fldCharType="separate"/>
      </w:r>
      <w:r>
        <w:t>50</w:t>
      </w:r>
      <w:r>
        <w:fldChar w:fldCharType="end"/>
      </w:r>
    </w:p>
    <w:p w14:paraId="315C4FDE" w14:textId="723FF13A" w:rsidR="00A47EC6" w:rsidRDefault="00A47EC6">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C4433D">
        <w:rPr>
          <w:lang w:val="en-US" w:eastAsia="zh-CN"/>
        </w:rPr>
        <w:t xml:space="preserve">FR2 </w:t>
      </w:r>
      <w:r>
        <w:t>test models</w:t>
      </w:r>
      <w:r>
        <w:tab/>
      </w:r>
      <w:r>
        <w:fldChar w:fldCharType="begin"/>
      </w:r>
      <w:r>
        <w:instrText xml:space="preserve"> PAGEREF _Toc76544510 \h </w:instrText>
      </w:r>
      <w:r>
        <w:fldChar w:fldCharType="separate"/>
      </w:r>
      <w:r>
        <w:t>50</w:t>
      </w:r>
      <w:r>
        <w:fldChar w:fldCharType="end"/>
      </w:r>
    </w:p>
    <w:p w14:paraId="3D70B684" w14:textId="0DB43795" w:rsidR="00A47EC6" w:rsidRDefault="00A47EC6">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C4433D">
        <w:rPr>
          <w:lang w:val="en-US" w:eastAsia="zh-CN"/>
        </w:rPr>
        <w:t xml:space="preserve">FR2 </w:t>
      </w:r>
      <w:r>
        <w:t>test model 1.1 (NR-</w:t>
      </w:r>
      <w:r w:rsidRPr="00C4433D">
        <w:rPr>
          <w:lang w:val="en-US" w:eastAsia="zh-CN"/>
        </w:rPr>
        <w:t>FR2-</w:t>
      </w:r>
      <w:r>
        <w:t>TM1.1)</w:t>
      </w:r>
      <w:r>
        <w:tab/>
      </w:r>
      <w:r>
        <w:fldChar w:fldCharType="begin"/>
      </w:r>
      <w:r>
        <w:instrText xml:space="preserve"> PAGEREF _Toc76544511 \h </w:instrText>
      </w:r>
      <w:r>
        <w:fldChar w:fldCharType="separate"/>
      </w:r>
      <w:r>
        <w:t>51</w:t>
      </w:r>
      <w:r>
        <w:fldChar w:fldCharType="end"/>
      </w:r>
    </w:p>
    <w:p w14:paraId="2816A8A4" w14:textId="1D2109EB" w:rsidR="00A47EC6" w:rsidRDefault="00A47EC6">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C4433D">
        <w:rPr>
          <w:lang w:val="en-US" w:eastAsia="zh-CN"/>
        </w:rPr>
        <w:t>FR2-</w:t>
      </w:r>
      <w:r>
        <w:t>TM2)</w:t>
      </w:r>
      <w:r>
        <w:tab/>
      </w:r>
      <w:r>
        <w:fldChar w:fldCharType="begin"/>
      </w:r>
      <w:r>
        <w:instrText xml:space="preserve"> PAGEREF _Toc76544512 \h </w:instrText>
      </w:r>
      <w:r>
        <w:fldChar w:fldCharType="separate"/>
      </w:r>
      <w:r>
        <w:t>52</w:t>
      </w:r>
      <w:r>
        <w:fldChar w:fldCharType="end"/>
      </w:r>
    </w:p>
    <w:p w14:paraId="08506862" w14:textId="2D914614" w:rsidR="00A47EC6" w:rsidRDefault="00A47EC6">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_Toc76544513 \h </w:instrText>
      </w:r>
      <w:r>
        <w:fldChar w:fldCharType="separate"/>
      </w:r>
      <w:r>
        <w:t>53</w:t>
      </w:r>
      <w:r>
        <w:fldChar w:fldCharType="end"/>
      </w:r>
    </w:p>
    <w:p w14:paraId="0FC1320D" w14:textId="3A6C42BC" w:rsidR="00A47EC6" w:rsidRDefault="00A47EC6">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_Toc76544514 \h </w:instrText>
      </w:r>
      <w:r>
        <w:fldChar w:fldCharType="separate"/>
      </w:r>
      <w:r>
        <w:t>53</w:t>
      </w:r>
      <w:r>
        <w:fldChar w:fldCharType="end"/>
      </w:r>
    </w:p>
    <w:p w14:paraId="01A9C3EA" w14:textId="3BCF1FF2" w:rsidR="00A47EC6" w:rsidRDefault="00A47EC6">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_Toc76544515 \h </w:instrText>
      </w:r>
      <w:r>
        <w:fldChar w:fldCharType="separate"/>
      </w:r>
      <w:r>
        <w:t>53</w:t>
      </w:r>
      <w:r>
        <w:fldChar w:fldCharType="end"/>
      </w:r>
    </w:p>
    <w:p w14:paraId="68CD9B68" w14:textId="450DCF56" w:rsidR="00A47EC6" w:rsidRDefault="00A47EC6">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_Toc76544516 \h </w:instrText>
      </w:r>
      <w:r>
        <w:fldChar w:fldCharType="separate"/>
      </w:r>
      <w:r>
        <w:t>54</w:t>
      </w:r>
      <w:r>
        <w:fldChar w:fldCharType="end"/>
      </w:r>
    </w:p>
    <w:p w14:paraId="32CFD5DA" w14:textId="23FEAEEE" w:rsidR="00A47EC6" w:rsidRDefault="00A47EC6">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_Toc76544517 \h </w:instrText>
      </w:r>
      <w:r>
        <w:fldChar w:fldCharType="separate"/>
      </w:r>
      <w:r>
        <w:t>55</w:t>
      </w:r>
      <w:r>
        <w:fldChar w:fldCharType="end"/>
      </w:r>
    </w:p>
    <w:p w14:paraId="6A4BCECE" w14:textId="71046A28" w:rsidR="00A47EC6" w:rsidRDefault="00A47EC6">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_Toc76544518 \h </w:instrText>
      </w:r>
      <w:r>
        <w:fldChar w:fldCharType="separate"/>
      </w:r>
      <w:r>
        <w:t>55</w:t>
      </w:r>
      <w:r>
        <w:fldChar w:fldCharType="end"/>
      </w:r>
    </w:p>
    <w:p w14:paraId="7949A107" w14:textId="03B693D5" w:rsidR="00A47EC6" w:rsidRDefault="00A47EC6">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_Toc76544519 \h </w:instrText>
      </w:r>
      <w:r>
        <w:fldChar w:fldCharType="separate"/>
      </w:r>
      <w:r>
        <w:t>55</w:t>
      </w:r>
      <w:r>
        <w:fldChar w:fldCharType="end"/>
      </w:r>
    </w:p>
    <w:p w14:paraId="18B394D6" w14:textId="774BCDD9" w:rsidR="00A47EC6" w:rsidRDefault="00A47EC6">
      <w:pPr>
        <w:pStyle w:val="TOC3"/>
        <w:rPr>
          <w:rFonts w:asciiTheme="minorHAnsi" w:eastAsiaTheme="minorEastAsia" w:hAnsiTheme="minorHAnsi" w:cstheme="minorBidi"/>
          <w:sz w:val="22"/>
          <w:szCs w:val="22"/>
          <w:lang w:eastAsia="en-GB"/>
        </w:rPr>
      </w:pPr>
      <w:r>
        <w:rPr>
          <w:lang w:eastAsia="zh-CN"/>
        </w:rPr>
        <w:t>4.1</w:t>
      </w:r>
      <w:r w:rsidRPr="00C4433D">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_Toc76544520 \h </w:instrText>
      </w:r>
      <w:r>
        <w:fldChar w:fldCharType="separate"/>
      </w:r>
      <w:r>
        <w:t>55</w:t>
      </w:r>
      <w:r>
        <w:fldChar w:fldCharType="end"/>
      </w:r>
    </w:p>
    <w:p w14:paraId="3C61A2FE" w14:textId="5D5B78D0" w:rsidR="00A47EC6" w:rsidRDefault="00A47EC6">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_Toc76544521 \h </w:instrText>
      </w:r>
      <w:r>
        <w:fldChar w:fldCharType="separate"/>
      </w:r>
      <w:r>
        <w:t>56</w:t>
      </w:r>
      <w:r>
        <w:fldChar w:fldCharType="end"/>
      </w:r>
    </w:p>
    <w:p w14:paraId="08B6CE88" w14:textId="210A0ABB" w:rsidR="00A47EC6" w:rsidRDefault="00A47EC6">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_Toc76544522 \h </w:instrText>
      </w:r>
      <w:r>
        <w:fldChar w:fldCharType="separate"/>
      </w:r>
      <w:r>
        <w:t>56</w:t>
      </w:r>
      <w:r>
        <w:fldChar w:fldCharType="end"/>
      </w:r>
    </w:p>
    <w:p w14:paraId="681DEC3B" w14:textId="0F49B322" w:rsidR="00A47EC6" w:rsidRDefault="00A47EC6">
      <w:pPr>
        <w:pStyle w:val="TOC4"/>
        <w:rPr>
          <w:rFonts w:asciiTheme="minorHAnsi" w:eastAsiaTheme="minorEastAsia" w:hAnsiTheme="minorHAnsi" w:cstheme="minorBidi"/>
          <w:sz w:val="22"/>
          <w:szCs w:val="22"/>
          <w:lang w:eastAsia="en-GB"/>
        </w:rPr>
      </w:pPr>
      <w:r>
        <w:rPr>
          <w:lang w:eastAsia="zh-CN"/>
        </w:rPr>
        <w:t>4.1</w:t>
      </w:r>
      <w:r w:rsidRPr="00C4433D">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C4433D">
        <w:rPr>
          <w:lang w:val="en-US" w:eastAsia="zh-CN"/>
        </w:rPr>
        <w:t xml:space="preserve"> </w:t>
      </w:r>
      <w:r>
        <w:rPr>
          <w:lang w:eastAsia="zh-CN"/>
        </w:rPr>
        <w:t>test antenna</w:t>
      </w:r>
      <w:r w:rsidRPr="00C4433D">
        <w:rPr>
          <w:lang w:val="en-US" w:eastAsia="zh-CN"/>
        </w:rPr>
        <w:t xml:space="preserve"> characteristics</w:t>
      </w:r>
      <w:r>
        <w:tab/>
      </w:r>
      <w:r>
        <w:fldChar w:fldCharType="begin"/>
      </w:r>
      <w:r>
        <w:instrText xml:space="preserve"> PAGEREF _Toc76544523 \h </w:instrText>
      </w:r>
      <w:r>
        <w:fldChar w:fldCharType="separate"/>
      </w:r>
      <w:r>
        <w:t>56</w:t>
      </w:r>
      <w:r>
        <w:fldChar w:fldCharType="end"/>
      </w:r>
    </w:p>
    <w:p w14:paraId="5EFC6F72" w14:textId="7C0BA744" w:rsidR="00A47EC6" w:rsidRDefault="00A47EC6">
      <w:pPr>
        <w:pStyle w:val="TOC4"/>
        <w:rPr>
          <w:rFonts w:asciiTheme="minorHAnsi" w:eastAsiaTheme="minorEastAsia" w:hAnsiTheme="minorHAnsi" w:cstheme="minorBidi"/>
          <w:sz w:val="22"/>
          <w:szCs w:val="22"/>
          <w:lang w:eastAsia="en-GB"/>
        </w:rPr>
      </w:pPr>
      <w:r>
        <w:rPr>
          <w:lang w:eastAsia="zh-CN"/>
        </w:rPr>
        <w:t>4.1</w:t>
      </w:r>
      <w:r w:rsidRPr="00C4433D">
        <w:rPr>
          <w:lang w:val="en-US" w:eastAsia="zh-CN"/>
        </w:rPr>
        <w:t>2</w:t>
      </w:r>
      <w:r>
        <w:rPr>
          <w:lang w:eastAsia="zh-CN"/>
        </w:rPr>
        <w:t>.2.</w:t>
      </w:r>
      <w:r w:rsidRPr="00C4433D">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C4433D">
        <w:rPr>
          <w:lang w:val="en-US" w:eastAsia="zh-CN"/>
        </w:rPr>
        <w:t xml:space="preserve"> alignment</w:t>
      </w:r>
      <w:r>
        <w:tab/>
      </w:r>
      <w:r>
        <w:fldChar w:fldCharType="begin"/>
      </w:r>
      <w:r>
        <w:instrText xml:space="preserve"> PAGEREF _Toc76544524 \h </w:instrText>
      </w:r>
      <w:r>
        <w:fldChar w:fldCharType="separate"/>
      </w:r>
      <w:r>
        <w:t>57</w:t>
      </w:r>
      <w:r>
        <w:fldChar w:fldCharType="end"/>
      </w:r>
    </w:p>
    <w:p w14:paraId="154C445B" w14:textId="3FFFDEAA" w:rsidR="00A47EC6" w:rsidRDefault="00A47EC6">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_Toc76544525 \h </w:instrText>
      </w:r>
      <w:r>
        <w:fldChar w:fldCharType="separate"/>
      </w:r>
      <w:r>
        <w:t>58</w:t>
      </w:r>
      <w:r>
        <w:fldChar w:fldCharType="end"/>
      </w:r>
    </w:p>
    <w:p w14:paraId="29E705AA" w14:textId="491EA4EF" w:rsidR="00A47EC6" w:rsidRDefault="00A47EC6">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_Toc76544526 \h </w:instrText>
      </w:r>
      <w:r>
        <w:fldChar w:fldCharType="separate"/>
      </w:r>
      <w:r>
        <w:t>59</w:t>
      </w:r>
      <w:r>
        <w:fldChar w:fldCharType="end"/>
      </w:r>
    </w:p>
    <w:p w14:paraId="1ED123DA" w14:textId="5759F0E2" w:rsidR="00A47EC6" w:rsidRDefault="00A47EC6">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_Toc76544527 \h </w:instrText>
      </w:r>
      <w:r>
        <w:fldChar w:fldCharType="separate"/>
      </w:r>
      <w:r>
        <w:t>61</w:t>
      </w:r>
      <w:r>
        <w:fldChar w:fldCharType="end"/>
      </w:r>
    </w:p>
    <w:p w14:paraId="5859148C" w14:textId="5181E1B5" w:rsidR="00A47EC6" w:rsidRDefault="00A47EC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_Toc76544528 \h </w:instrText>
      </w:r>
      <w:r>
        <w:fldChar w:fldCharType="separate"/>
      </w:r>
      <w:r>
        <w:t>62</w:t>
      </w:r>
      <w:r>
        <w:fldChar w:fldCharType="end"/>
      </w:r>
    </w:p>
    <w:p w14:paraId="6C761B18" w14:textId="363A7F61" w:rsidR="00A47EC6" w:rsidRDefault="00A47EC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_Toc76544529 \h </w:instrText>
      </w:r>
      <w:r>
        <w:fldChar w:fldCharType="separate"/>
      </w:r>
      <w:r>
        <w:t>62</w:t>
      </w:r>
      <w:r>
        <w:fldChar w:fldCharType="end"/>
      </w:r>
    </w:p>
    <w:p w14:paraId="09FA5890" w14:textId="01E4E245" w:rsidR="00A47EC6" w:rsidRDefault="00A47EC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_Toc76544530 \h </w:instrText>
      </w:r>
      <w:r>
        <w:fldChar w:fldCharType="separate"/>
      </w:r>
      <w:r>
        <w:t>62</w:t>
      </w:r>
      <w:r>
        <w:fldChar w:fldCharType="end"/>
      </w:r>
    </w:p>
    <w:p w14:paraId="64245511" w14:textId="2D3700D7" w:rsidR="00A47EC6" w:rsidRDefault="00A47EC6">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_Toc76544531 \h </w:instrText>
      </w:r>
      <w:r>
        <w:fldChar w:fldCharType="separate"/>
      </w:r>
      <w:r>
        <w:t>62</w:t>
      </w:r>
      <w:r>
        <w:fldChar w:fldCharType="end"/>
      </w:r>
    </w:p>
    <w:p w14:paraId="60E05553" w14:textId="47219617" w:rsidR="00A47EC6" w:rsidRDefault="00A47EC6">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_Toc76544532 \h </w:instrText>
      </w:r>
      <w:r>
        <w:fldChar w:fldCharType="separate"/>
      </w:r>
      <w:r>
        <w:t>63</w:t>
      </w:r>
      <w:r>
        <w:fldChar w:fldCharType="end"/>
      </w:r>
    </w:p>
    <w:p w14:paraId="19363D6D" w14:textId="670EDC41" w:rsidR="00A47EC6" w:rsidRDefault="00A47EC6">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_Toc76544533 \h </w:instrText>
      </w:r>
      <w:r>
        <w:fldChar w:fldCharType="separate"/>
      </w:r>
      <w:r>
        <w:t>63</w:t>
      </w:r>
      <w:r>
        <w:fldChar w:fldCharType="end"/>
      </w:r>
    </w:p>
    <w:p w14:paraId="50DF4421" w14:textId="37775FE0" w:rsidR="00A47EC6" w:rsidRDefault="00A47EC6">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_Toc76544534 \h </w:instrText>
      </w:r>
      <w:r>
        <w:fldChar w:fldCharType="separate"/>
      </w:r>
      <w:r>
        <w:t>63</w:t>
      </w:r>
      <w:r>
        <w:fldChar w:fldCharType="end"/>
      </w:r>
    </w:p>
    <w:p w14:paraId="20459569" w14:textId="49EDD09C" w:rsidR="00A47EC6" w:rsidRDefault="00A47EC6">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_Toc76544535 \h </w:instrText>
      </w:r>
      <w:r>
        <w:fldChar w:fldCharType="separate"/>
      </w:r>
      <w:r>
        <w:t>63</w:t>
      </w:r>
      <w:r>
        <w:fldChar w:fldCharType="end"/>
      </w:r>
    </w:p>
    <w:p w14:paraId="28819472" w14:textId="43CBB6D1" w:rsidR="00A47EC6" w:rsidRDefault="00A47EC6">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_Toc76544536 \h </w:instrText>
      </w:r>
      <w:r>
        <w:fldChar w:fldCharType="separate"/>
      </w:r>
      <w:r>
        <w:t>63</w:t>
      </w:r>
      <w:r>
        <w:fldChar w:fldCharType="end"/>
      </w:r>
    </w:p>
    <w:p w14:paraId="0E288ED7" w14:textId="0170D943" w:rsidR="00A47EC6" w:rsidRDefault="00A47EC6">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_Toc76544537 \h </w:instrText>
      </w:r>
      <w:r>
        <w:fldChar w:fldCharType="separate"/>
      </w:r>
      <w:r>
        <w:t>64</w:t>
      </w:r>
      <w:r>
        <w:fldChar w:fldCharType="end"/>
      </w:r>
    </w:p>
    <w:p w14:paraId="44FC9523" w14:textId="3AA11B35" w:rsidR="00A47EC6" w:rsidRDefault="00A47EC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_Toc76544538 \h </w:instrText>
      </w:r>
      <w:r>
        <w:fldChar w:fldCharType="separate"/>
      </w:r>
      <w:r>
        <w:t>64</w:t>
      </w:r>
      <w:r>
        <w:fldChar w:fldCharType="end"/>
      </w:r>
    </w:p>
    <w:p w14:paraId="28F2410C" w14:textId="6E57E947" w:rsidR="00A47EC6" w:rsidRDefault="00A47EC6">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_Toc76544539 \h </w:instrText>
      </w:r>
      <w:r>
        <w:fldChar w:fldCharType="separate"/>
      </w:r>
      <w:r>
        <w:t>64</w:t>
      </w:r>
      <w:r>
        <w:fldChar w:fldCharType="end"/>
      </w:r>
    </w:p>
    <w:p w14:paraId="70B64153" w14:textId="1F5648DA" w:rsidR="00A47EC6" w:rsidRDefault="00A47EC6">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_Toc76544540 \h </w:instrText>
      </w:r>
      <w:r>
        <w:fldChar w:fldCharType="separate"/>
      </w:r>
      <w:r>
        <w:t>64</w:t>
      </w:r>
      <w:r>
        <w:fldChar w:fldCharType="end"/>
      </w:r>
    </w:p>
    <w:p w14:paraId="1AF4F06F" w14:textId="17F884B6" w:rsidR="00A47EC6" w:rsidRDefault="00A47EC6">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_Toc76544541 \h </w:instrText>
      </w:r>
      <w:r>
        <w:fldChar w:fldCharType="separate"/>
      </w:r>
      <w:r>
        <w:t>65</w:t>
      </w:r>
      <w:r>
        <w:fldChar w:fldCharType="end"/>
      </w:r>
    </w:p>
    <w:p w14:paraId="41B89FBA" w14:textId="4C36A617" w:rsidR="00A47EC6" w:rsidRDefault="00A47EC6">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_Toc76544542 \h </w:instrText>
      </w:r>
      <w:r>
        <w:fldChar w:fldCharType="separate"/>
      </w:r>
      <w:r>
        <w:t>65</w:t>
      </w:r>
      <w:r>
        <w:fldChar w:fldCharType="end"/>
      </w:r>
    </w:p>
    <w:p w14:paraId="62D46E65" w14:textId="2187BB61" w:rsidR="00A47EC6" w:rsidRDefault="00A47EC6">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_Toc76544543 \h </w:instrText>
      </w:r>
      <w:r>
        <w:fldChar w:fldCharType="separate"/>
      </w:r>
      <w:r>
        <w:t>65</w:t>
      </w:r>
      <w:r>
        <w:fldChar w:fldCharType="end"/>
      </w:r>
    </w:p>
    <w:p w14:paraId="0A9C1201" w14:textId="2F4B6DD6" w:rsidR="00A47EC6" w:rsidRDefault="00A47EC6">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_Toc76544544 \h </w:instrText>
      </w:r>
      <w:r>
        <w:fldChar w:fldCharType="separate"/>
      </w:r>
      <w:r>
        <w:t>65</w:t>
      </w:r>
      <w:r>
        <w:fldChar w:fldCharType="end"/>
      </w:r>
    </w:p>
    <w:p w14:paraId="206B66C3" w14:textId="4DA441BB" w:rsidR="00A47EC6" w:rsidRDefault="00A47EC6">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_Toc76544545 \h </w:instrText>
      </w:r>
      <w:r>
        <w:fldChar w:fldCharType="separate"/>
      </w:r>
      <w:r>
        <w:t>66</w:t>
      </w:r>
      <w:r>
        <w:fldChar w:fldCharType="end"/>
      </w:r>
    </w:p>
    <w:p w14:paraId="53521BBC" w14:textId="6BB6DB18" w:rsidR="00A47EC6" w:rsidRDefault="00A47EC6">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C4433D">
        <w:rPr>
          <w:i/>
          <w:lang w:eastAsia="sv-SE"/>
        </w:rPr>
        <w:t>BS type 1-O</w:t>
      </w:r>
      <w:r>
        <w:tab/>
      </w:r>
      <w:r>
        <w:fldChar w:fldCharType="begin"/>
      </w:r>
      <w:r>
        <w:instrText xml:space="preserve"> PAGEREF _Toc76544546 \h </w:instrText>
      </w:r>
      <w:r>
        <w:fldChar w:fldCharType="separate"/>
      </w:r>
      <w:r>
        <w:t>66</w:t>
      </w:r>
      <w:r>
        <w:fldChar w:fldCharType="end"/>
      </w:r>
    </w:p>
    <w:p w14:paraId="0FFECD6C" w14:textId="060C77D0" w:rsidR="00A47EC6" w:rsidRDefault="00A47EC6">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C4433D">
        <w:rPr>
          <w:i/>
          <w:lang w:eastAsia="sv-SE"/>
        </w:rPr>
        <w:t>BS type 2-O</w:t>
      </w:r>
      <w:r>
        <w:tab/>
      </w:r>
      <w:r>
        <w:fldChar w:fldCharType="begin"/>
      </w:r>
      <w:r>
        <w:instrText xml:space="preserve"> PAGEREF _Toc76544547 \h </w:instrText>
      </w:r>
      <w:r>
        <w:fldChar w:fldCharType="separate"/>
      </w:r>
      <w:r>
        <w:t>66</w:t>
      </w:r>
      <w:r>
        <w:fldChar w:fldCharType="end"/>
      </w:r>
    </w:p>
    <w:p w14:paraId="3D1B5EB5" w14:textId="6DD3F59B" w:rsidR="00A47EC6" w:rsidRDefault="00A47EC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_Toc76544548 \h </w:instrText>
      </w:r>
      <w:r>
        <w:fldChar w:fldCharType="separate"/>
      </w:r>
      <w:r>
        <w:t>66</w:t>
      </w:r>
      <w:r>
        <w:fldChar w:fldCharType="end"/>
      </w:r>
    </w:p>
    <w:p w14:paraId="5E0D219D" w14:textId="0D893923" w:rsidR="00A47EC6" w:rsidRDefault="00A47EC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_Toc76544549 \h </w:instrText>
      </w:r>
      <w:r>
        <w:fldChar w:fldCharType="separate"/>
      </w:r>
      <w:r>
        <w:t>66</w:t>
      </w:r>
      <w:r>
        <w:fldChar w:fldCharType="end"/>
      </w:r>
    </w:p>
    <w:p w14:paraId="38CF7866" w14:textId="1E5582C8" w:rsidR="00A47EC6" w:rsidRDefault="00A47EC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_Toc76544550 \h </w:instrText>
      </w:r>
      <w:r>
        <w:fldChar w:fldCharType="separate"/>
      </w:r>
      <w:r>
        <w:t>66</w:t>
      </w:r>
      <w:r>
        <w:fldChar w:fldCharType="end"/>
      </w:r>
    </w:p>
    <w:p w14:paraId="0A4ABE45" w14:textId="4FEB3BA2" w:rsidR="00A47EC6" w:rsidRDefault="00A47EC6">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_Toc76544551 \h </w:instrText>
      </w:r>
      <w:r>
        <w:fldChar w:fldCharType="separate"/>
      </w:r>
      <w:r>
        <w:t>66</w:t>
      </w:r>
      <w:r>
        <w:fldChar w:fldCharType="end"/>
      </w:r>
    </w:p>
    <w:p w14:paraId="70720F0A" w14:textId="23BD631D" w:rsidR="00A47EC6" w:rsidRDefault="00A47EC6">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_Toc76544552 \h </w:instrText>
      </w:r>
      <w:r>
        <w:fldChar w:fldCharType="separate"/>
      </w:r>
      <w:r>
        <w:t>66</w:t>
      </w:r>
      <w:r>
        <w:fldChar w:fldCharType="end"/>
      </w:r>
    </w:p>
    <w:p w14:paraId="62B7F8C1" w14:textId="12F08088" w:rsidR="00A47EC6" w:rsidRDefault="00A47EC6">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_Toc76544553 \h </w:instrText>
      </w:r>
      <w:r>
        <w:fldChar w:fldCharType="separate"/>
      </w:r>
      <w:r>
        <w:t>66</w:t>
      </w:r>
      <w:r>
        <w:fldChar w:fldCharType="end"/>
      </w:r>
    </w:p>
    <w:p w14:paraId="46CEE359" w14:textId="7B78EBAF" w:rsidR="00A47EC6" w:rsidRDefault="00A47EC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_Toc76544554 \h </w:instrText>
      </w:r>
      <w:r>
        <w:fldChar w:fldCharType="separate"/>
      </w:r>
      <w:r>
        <w:t>67</w:t>
      </w:r>
      <w:r>
        <w:fldChar w:fldCharType="end"/>
      </w:r>
    </w:p>
    <w:p w14:paraId="09F4A201" w14:textId="261DBBBD" w:rsidR="00A47EC6" w:rsidRDefault="00A47EC6">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_Toc76544555 \h </w:instrText>
      </w:r>
      <w:r>
        <w:fldChar w:fldCharType="separate"/>
      </w:r>
      <w:r>
        <w:t>67</w:t>
      </w:r>
      <w:r>
        <w:fldChar w:fldCharType="end"/>
      </w:r>
    </w:p>
    <w:p w14:paraId="08F7BD95" w14:textId="4D36BE13" w:rsidR="00A47EC6" w:rsidRDefault="00A47EC6">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_Toc76544556 \h </w:instrText>
      </w:r>
      <w:r>
        <w:fldChar w:fldCharType="separate"/>
      </w:r>
      <w:r>
        <w:t>67</w:t>
      </w:r>
      <w:r>
        <w:fldChar w:fldCharType="end"/>
      </w:r>
    </w:p>
    <w:p w14:paraId="2330BFF8" w14:textId="3D4C9581" w:rsidR="00A47EC6" w:rsidRDefault="00A47EC6">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_Toc76544557 \h </w:instrText>
      </w:r>
      <w:r>
        <w:fldChar w:fldCharType="separate"/>
      </w:r>
      <w:r>
        <w:t>67</w:t>
      </w:r>
      <w:r>
        <w:fldChar w:fldCharType="end"/>
      </w:r>
    </w:p>
    <w:p w14:paraId="20414179" w14:textId="463F1B57" w:rsidR="00A47EC6" w:rsidRDefault="00A47EC6">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_Toc76544558 \h </w:instrText>
      </w:r>
      <w:r>
        <w:fldChar w:fldCharType="separate"/>
      </w:r>
      <w:r>
        <w:t>67</w:t>
      </w:r>
      <w:r>
        <w:fldChar w:fldCharType="end"/>
      </w:r>
    </w:p>
    <w:p w14:paraId="0279712A" w14:textId="48FEEC08" w:rsidR="00A47EC6" w:rsidRDefault="00A47EC6">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_Toc76544559 \h </w:instrText>
      </w:r>
      <w:r>
        <w:fldChar w:fldCharType="separate"/>
      </w:r>
      <w:r>
        <w:t>67</w:t>
      </w:r>
      <w:r>
        <w:fldChar w:fldCharType="end"/>
      </w:r>
    </w:p>
    <w:p w14:paraId="07F70033" w14:textId="2AD92125" w:rsidR="00A47EC6" w:rsidRDefault="00A47EC6">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_Toc76544560 \h </w:instrText>
      </w:r>
      <w:r>
        <w:fldChar w:fldCharType="separate"/>
      </w:r>
      <w:r>
        <w:t>67</w:t>
      </w:r>
      <w:r>
        <w:fldChar w:fldCharType="end"/>
      </w:r>
    </w:p>
    <w:p w14:paraId="29CF50E4" w14:textId="0B27C25B" w:rsidR="00A47EC6" w:rsidRDefault="00A47EC6">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_Toc76544561 \h </w:instrText>
      </w:r>
      <w:r>
        <w:fldChar w:fldCharType="separate"/>
      </w:r>
      <w:r>
        <w:t>68</w:t>
      </w:r>
      <w:r>
        <w:fldChar w:fldCharType="end"/>
      </w:r>
    </w:p>
    <w:p w14:paraId="115EF351" w14:textId="77CE4F29" w:rsidR="00A47EC6" w:rsidRDefault="00A47EC6">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C4433D">
        <w:rPr>
          <w:i/>
          <w:lang w:eastAsia="sv-SE"/>
        </w:rPr>
        <w:t>BS type 1-O</w:t>
      </w:r>
      <w:r>
        <w:tab/>
      </w:r>
      <w:r>
        <w:fldChar w:fldCharType="begin"/>
      </w:r>
      <w:r>
        <w:instrText xml:space="preserve"> PAGEREF _Toc76544562 \h </w:instrText>
      </w:r>
      <w:r>
        <w:fldChar w:fldCharType="separate"/>
      </w:r>
      <w:r>
        <w:t>68</w:t>
      </w:r>
      <w:r>
        <w:fldChar w:fldCharType="end"/>
      </w:r>
    </w:p>
    <w:p w14:paraId="02A9335F" w14:textId="2A7CF0C9" w:rsidR="00A47EC6" w:rsidRDefault="00A47EC6">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C4433D">
        <w:rPr>
          <w:i/>
          <w:lang w:eastAsia="sv-SE"/>
        </w:rPr>
        <w:t>BS type 2-O</w:t>
      </w:r>
      <w:r>
        <w:tab/>
      </w:r>
      <w:r>
        <w:fldChar w:fldCharType="begin"/>
      </w:r>
      <w:r>
        <w:instrText xml:space="preserve"> PAGEREF _Toc76544563 \h </w:instrText>
      </w:r>
      <w:r>
        <w:fldChar w:fldCharType="separate"/>
      </w:r>
      <w:r>
        <w:t>69</w:t>
      </w:r>
      <w:r>
        <w:fldChar w:fldCharType="end"/>
      </w:r>
    </w:p>
    <w:p w14:paraId="3024838A" w14:textId="42379252" w:rsidR="00A47EC6" w:rsidRDefault="00A47EC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_Toc76544564 \h </w:instrText>
      </w:r>
      <w:r>
        <w:fldChar w:fldCharType="separate"/>
      </w:r>
      <w:r>
        <w:t>69</w:t>
      </w:r>
      <w:r>
        <w:fldChar w:fldCharType="end"/>
      </w:r>
    </w:p>
    <w:p w14:paraId="03D713ED" w14:textId="0512140A" w:rsidR="00A47EC6" w:rsidRDefault="00A47EC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_Toc76544565 \h </w:instrText>
      </w:r>
      <w:r>
        <w:fldChar w:fldCharType="separate"/>
      </w:r>
      <w:r>
        <w:t>69</w:t>
      </w:r>
      <w:r>
        <w:fldChar w:fldCharType="end"/>
      </w:r>
    </w:p>
    <w:p w14:paraId="6D242234" w14:textId="2025EFEF" w:rsidR="00A47EC6" w:rsidRDefault="00A47EC6">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_Toc76544566 \h </w:instrText>
      </w:r>
      <w:r>
        <w:fldChar w:fldCharType="separate"/>
      </w:r>
      <w:r>
        <w:t>69</w:t>
      </w:r>
      <w:r>
        <w:fldChar w:fldCharType="end"/>
      </w:r>
    </w:p>
    <w:p w14:paraId="1E4128CE" w14:textId="305D5EAE" w:rsidR="00A47EC6" w:rsidRDefault="00A47EC6">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_Toc76544567 \h </w:instrText>
      </w:r>
      <w:r>
        <w:fldChar w:fldCharType="separate"/>
      </w:r>
      <w:r>
        <w:t>69</w:t>
      </w:r>
      <w:r>
        <w:fldChar w:fldCharType="end"/>
      </w:r>
    </w:p>
    <w:p w14:paraId="44C7251A" w14:textId="2A3058C1" w:rsidR="00A47EC6" w:rsidRDefault="00A47EC6">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_Toc76544568 \h </w:instrText>
      </w:r>
      <w:r>
        <w:fldChar w:fldCharType="separate"/>
      </w:r>
      <w:r>
        <w:t>69</w:t>
      </w:r>
      <w:r>
        <w:fldChar w:fldCharType="end"/>
      </w:r>
    </w:p>
    <w:p w14:paraId="26E72E1D" w14:textId="4701ECC2" w:rsidR="00A47EC6" w:rsidRDefault="00A47EC6">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_Toc76544569 \h </w:instrText>
      </w:r>
      <w:r>
        <w:fldChar w:fldCharType="separate"/>
      </w:r>
      <w:r>
        <w:t>69</w:t>
      </w:r>
      <w:r>
        <w:fldChar w:fldCharType="end"/>
      </w:r>
    </w:p>
    <w:p w14:paraId="0DE0D5F2" w14:textId="368B68FF" w:rsidR="00A47EC6" w:rsidRDefault="00A47EC6">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_Toc76544570 \h </w:instrText>
      </w:r>
      <w:r>
        <w:fldChar w:fldCharType="separate"/>
      </w:r>
      <w:r>
        <w:t>69</w:t>
      </w:r>
      <w:r>
        <w:fldChar w:fldCharType="end"/>
      </w:r>
    </w:p>
    <w:p w14:paraId="057C5C5D" w14:textId="3FC442F7" w:rsidR="00A47EC6" w:rsidRDefault="00A47EC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_Toc76544571 \h </w:instrText>
      </w:r>
      <w:r>
        <w:fldChar w:fldCharType="separate"/>
      </w:r>
      <w:r>
        <w:t>70</w:t>
      </w:r>
      <w:r>
        <w:fldChar w:fldCharType="end"/>
      </w:r>
    </w:p>
    <w:p w14:paraId="0EF01F26" w14:textId="74263102" w:rsidR="00A47EC6" w:rsidRDefault="00A47EC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_Toc76544572 \h </w:instrText>
      </w:r>
      <w:r>
        <w:fldChar w:fldCharType="separate"/>
      </w:r>
      <w:r>
        <w:t>70</w:t>
      </w:r>
      <w:r>
        <w:fldChar w:fldCharType="end"/>
      </w:r>
    </w:p>
    <w:p w14:paraId="2CE7B399" w14:textId="66D3B437" w:rsidR="00A47EC6" w:rsidRDefault="00A47EC6">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_Toc76544573 \h </w:instrText>
      </w:r>
      <w:r>
        <w:fldChar w:fldCharType="separate"/>
      </w:r>
      <w:r>
        <w:t>70</w:t>
      </w:r>
      <w:r>
        <w:fldChar w:fldCharType="end"/>
      </w:r>
    </w:p>
    <w:p w14:paraId="4FE1B04D" w14:textId="4DCF3D39" w:rsidR="00A47EC6" w:rsidRDefault="00A47EC6">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_Toc76544574 \h </w:instrText>
      </w:r>
      <w:r>
        <w:fldChar w:fldCharType="separate"/>
      </w:r>
      <w:r>
        <w:t>70</w:t>
      </w:r>
      <w:r>
        <w:fldChar w:fldCharType="end"/>
      </w:r>
    </w:p>
    <w:p w14:paraId="20354AE6" w14:textId="476992CB" w:rsidR="00A47EC6" w:rsidRDefault="00A47EC6">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_Toc76544575 \h </w:instrText>
      </w:r>
      <w:r>
        <w:fldChar w:fldCharType="separate"/>
      </w:r>
      <w:r>
        <w:t>70</w:t>
      </w:r>
      <w:r>
        <w:fldChar w:fldCharType="end"/>
      </w:r>
    </w:p>
    <w:p w14:paraId="378713A0" w14:textId="1B65159B" w:rsidR="00A47EC6" w:rsidRDefault="00A47EC6">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_Toc76544576 \h </w:instrText>
      </w:r>
      <w:r>
        <w:fldChar w:fldCharType="separate"/>
      </w:r>
      <w:r>
        <w:t>70</w:t>
      </w:r>
      <w:r>
        <w:fldChar w:fldCharType="end"/>
      </w:r>
    </w:p>
    <w:p w14:paraId="5408B232" w14:textId="3E307669" w:rsidR="00A47EC6" w:rsidRDefault="00A47EC6">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_Toc76544577 \h </w:instrText>
      </w:r>
      <w:r>
        <w:fldChar w:fldCharType="separate"/>
      </w:r>
      <w:r>
        <w:t>71</w:t>
      </w:r>
      <w:r>
        <w:fldChar w:fldCharType="end"/>
      </w:r>
    </w:p>
    <w:p w14:paraId="6CA91688" w14:textId="3AC79848" w:rsidR="00A47EC6" w:rsidRDefault="00A47EC6">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_Toc76544578 \h </w:instrText>
      </w:r>
      <w:r>
        <w:fldChar w:fldCharType="separate"/>
      </w:r>
      <w:r>
        <w:t>72</w:t>
      </w:r>
      <w:r>
        <w:fldChar w:fldCharType="end"/>
      </w:r>
    </w:p>
    <w:p w14:paraId="2DD24E9A" w14:textId="38DC16C5" w:rsidR="00A47EC6" w:rsidRDefault="00A47EC6">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C4433D">
        <w:rPr>
          <w:i/>
        </w:rPr>
        <w:t>BS type 1-O</w:t>
      </w:r>
      <w:r>
        <w:tab/>
      </w:r>
      <w:r>
        <w:fldChar w:fldCharType="begin"/>
      </w:r>
      <w:r>
        <w:instrText xml:space="preserve"> PAGEREF _Toc76544579 \h </w:instrText>
      </w:r>
      <w:r>
        <w:fldChar w:fldCharType="separate"/>
      </w:r>
      <w:r>
        <w:t>72</w:t>
      </w:r>
      <w:r>
        <w:fldChar w:fldCharType="end"/>
      </w:r>
    </w:p>
    <w:p w14:paraId="781E32B3" w14:textId="7E16D8FE" w:rsidR="00A47EC6" w:rsidRDefault="00A47EC6">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C4433D">
        <w:rPr>
          <w:i/>
        </w:rPr>
        <w:t>BS type 2-O</w:t>
      </w:r>
      <w:r>
        <w:tab/>
      </w:r>
      <w:r>
        <w:fldChar w:fldCharType="begin"/>
      </w:r>
      <w:r>
        <w:instrText xml:space="preserve"> PAGEREF _Toc76544580 \h </w:instrText>
      </w:r>
      <w:r>
        <w:fldChar w:fldCharType="separate"/>
      </w:r>
      <w:r>
        <w:t>72</w:t>
      </w:r>
      <w:r>
        <w:fldChar w:fldCharType="end"/>
      </w:r>
    </w:p>
    <w:p w14:paraId="398BE52E" w14:textId="6EA4C421" w:rsidR="00A47EC6" w:rsidRDefault="00A47EC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_Toc76544581 \h </w:instrText>
      </w:r>
      <w:r>
        <w:fldChar w:fldCharType="separate"/>
      </w:r>
      <w:r>
        <w:t>72</w:t>
      </w:r>
      <w:r>
        <w:fldChar w:fldCharType="end"/>
      </w:r>
    </w:p>
    <w:p w14:paraId="46E3DBC5" w14:textId="7EF8BDDC" w:rsidR="00A47EC6" w:rsidRDefault="00A47EC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_Toc76544582 \h </w:instrText>
      </w:r>
      <w:r>
        <w:fldChar w:fldCharType="separate"/>
      </w:r>
      <w:r>
        <w:t>72</w:t>
      </w:r>
      <w:r>
        <w:fldChar w:fldCharType="end"/>
      </w:r>
    </w:p>
    <w:p w14:paraId="2E72E80A" w14:textId="7EE4D01B" w:rsidR="00A47EC6" w:rsidRDefault="00A47EC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_Toc76544583 \h </w:instrText>
      </w:r>
      <w:r>
        <w:fldChar w:fldCharType="separate"/>
      </w:r>
      <w:r>
        <w:t>72</w:t>
      </w:r>
      <w:r>
        <w:fldChar w:fldCharType="end"/>
      </w:r>
    </w:p>
    <w:p w14:paraId="093C8873" w14:textId="4CF0E350" w:rsidR="00A47EC6" w:rsidRDefault="00A47EC6">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_Toc76544584 \h </w:instrText>
      </w:r>
      <w:r>
        <w:fldChar w:fldCharType="separate"/>
      </w:r>
      <w:r>
        <w:t>72</w:t>
      </w:r>
      <w:r>
        <w:fldChar w:fldCharType="end"/>
      </w:r>
    </w:p>
    <w:p w14:paraId="724B5BD2" w14:textId="647ABB4D" w:rsidR="00A47EC6" w:rsidRDefault="00A47EC6">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_Toc76544585 \h </w:instrText>
      </w:r>
      <w:r>
        <w:fldChar w:fldCharType="separate"/>
      </w:r>
      <w:r>
        <w:t>72</w:t>
      </w:r>
      <w:r>
        <w:fldChar w:fldCharType="end"/>
      </w:r>
    </w:p>
    <w:p w14:paraId="500E8265" w14:textId="75D3F274" w:rsidR="00A47EC6" w:rsidRDefault="00A47EC6">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_Toc76544586 \h </w:instrText>
      </w:r>
      <w:r>
        <w:fldChar w:fldCharType="separate"/>
      </w:r>
      <w:r>
        <w:t>73</w:t>
      </w:r>
      <w:r>
        <w:fldChar w:fldCharType="end"/>
      </w:r>
    </w:p>
    <w:p w14:paraId="57AD4750" w14:textId="5E19821C" w:rsidR="00A47EC6" w:rsidRDefault="00A47EC6">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_Toc76544587 \h </w:instrText>
      </w:r>
      <w:r>
        <w:fldChar w:fldCharType="separate"/>
      </w:r>
      <w:r>
        <w:t>73</w:t>
      </w:r>
      <w:r>
        <w:fldChar w:fldCharType="end"/>
      </w:r>
    </w:p>
    <w:p w14:paraId="2D95B41C" w14:textId="28F2FBC9" w:rsidR="00A47EC6" w:rsidRDefault="00A47EC6">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_Toc76544588 \h </w:instrText>
      </w:r>
      <w:r>
        <w:fldChar w:fldCharType="separate"/>
      </w:r>
      <w:r>
        <w:t>73</w:t>
      </w:r>
      <w:r>
        <w:fldChar w:fldCharType="end"/>
      </w:r>
    </w:p>
    <w:p w14:paraId="632B6D29" w14:textId="6107F46B" w:rsidR="00A47EC6" w:rsidRDefault="00A47EC6">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_Toc76544589 \h </w:instrText>
      </w:r>
      <w:r>
        <w:fldChar w:fldCharType="separate"/>
      </w:r>
      <w:r>
        <w:t>73</w:t>
      </w:r>
      <w:r>
        <w:fldChar w:fldCharType="end"/>
      </w:r>
    </w:p>
    <w:p w14:paraId="1407B9AE" w14:textId="67B8E9E0" w:rsidR="00A47EC6" w:rsidRDefault="00A47EC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_Toc76544590 \h </w:instrText>
      </w:r>
      <w:r>
        <w:fldChar w:fldCharType="separate"/>
      </w:r>
      <w:r>
        <w:t>73</w:t>
      </w:r>
      <w:r>
        <w:fldChar w:fldCharType="end"/>
      </w:r>
    </w:p>
    <w:p w14:paraId="076AFE63" w14:textId="5B27587E" w:rsidR="00A47EC6" w:rsidRDefault="00A47EC6">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_Toc76544591 \h </w:instrText>
      </w:r>
      <w:r>
        <w:fldChar w:fldCharType="separate"/>
      </w:r>
      <w:r>
        <w:t>73</w:t>
      </w:r>
      <w:r>
        <w:fldChar w:fldCharType="end"/>
      </w:r>
    </w:p>
    <w:p w14:paraId="2EADDBF4" w14:textId="4C055236" w:rsidR="00A47EC6" w:rsidRDefault="00A47EC6">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_Toc76544592 \h </w:instrText>
      </w:r>
      <w:r>
        <w:fldChar w:fldCharType="separate"/>
      </w:r>
      <w:r>
        <w:t>73</w:t>
      </w:r>
      <w:r>
        <w:fldChar w:fldCharType="end"/>
      </w:r>
    </w:p>
    <w:p w14:paraId="5EDBFE20" w14:textId="0F5ACFE8" w:rsidR="00A47EC6" w:rsidRDefault="00A47EC6">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_Toc76544593 \h </w:instrText>
      </w:r>
      <w:r>
        <w:fldChar w:fldCharType="separate"/>
      </w:r>
      <w:r>
        <w:t>73</w:t>
      </w:r>
      <w:r>
        <w:fldChar w:fldCharType="end"/>
      </w:r>
    </w:p>
    <w:p w14:paraId="38B0ED57" w14:textId="48B1A859" w:rsidR="00A47EC6" w:rsidRDefault="00A47EC6">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_Toc76544594 \h </w:instrText>
      </w:r>
      <w:r>
        <w:fldChar w:fldCharType="separate"/>
      </w:r>
      <w:r>
        <w:t>73</w:t>
      </w:r>
      <w:r>
        <w:fldChar w:fldCharType="end"/>
      </w:r>
    </w:p>
    <w:p w14:paraId="768DE2AB" w14:textId="066BDA27" w:rsidR="00A47EC6" w:rsidRDefault="00A47EC6">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_Toc76544595 \h </w:instrText>
      </w:r>
      <w:r>
        <w:fldChar w:fldCharType="separate"/>
      </w:r>
      <w:r>
        <w:t>73</w:t>
      </w:r>
      <w:r>
        <w:fldChar w:fldCharType="end"/>
      </w:r>
    </w:p>
    <w:p w14:paraId="3C3D9F93" w14:textId="0E9E4935" w:rsidR="00A47EC6" w:rsidRDefault="00A47EC6">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_Toc76544596 \h </w:instrText>
      </w:r>
      <w:r>
        <w:fldChar w:fldCharType="separate"/>
      </w:r>
      <w:r>
        <w:t>74</w:t>
      </w:r>
      <w:r>
        <w:fldChar w:fldCharType="end"/>
      </w:r>
    </w:p>
    <w:p w14:paraId="231FA225" w14:textId="5278F9BB" w:rsidR="00A47EC6" w:rsidRDefault="00A47EC6">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_Toc76544597 \h </w:instrText>
      </w:r>
      <w:r>
        <w:fldChar w:fldCharType="separate"/>
      </w:r>
      <w:r>
        <w:t>75</w:t>
      </w:r>
      <w:r>
        <w:fldChar w:fldCharType="end"/>
      </w:r>
    </w:p>
    <w:p w14:paraId="0F9C33D2" w14:textId="7AC762C1" w:rsidR="00A47EC6" w:rsidRDefault="00A47EC6">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C4433D">
        <w:rPr>
          <w:i/>
          <w:iCs/>
          <w:lang w:val="en-US" w:eastAsia="zh-CN"/>
        </w:rPr>
        <w:t>BS type 1-O</w:t>
      </w:r>
      <w:r>
        <w:tab/>
      </w:r>
      <w:r>
        <w:fldChar w:fldCharType="begin"/>
      </w:r>
      <w:r>
        <w:instrText xml:space="preserve"> PAGEREF _Toc76544598 \h </w:instrText>
      </w:r>
      <w:r>
        <w:fldChar w:fldCharType="separate"/>
      </w:r>
      <w:r>
        <w:t>75</w:t>
      </w:r>
      <w:r>
        <w:fldChar w:fldCharType="end"/>
      </w:r>
    </w:p>
    <w:p w14:paraId="767CB29D" w14:textId="069F0C6A" w:rsidR="00A47EC6" w:rsidRDefault="00A47EC6">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C4433D">
        <w:rPr>
          <w:i/>
          <w:lang w:val="en-US" w:eastAsia="zh-CN"/>
        </w:rPr>
        <w:t>BS type 2-O</w:t>
      </w:r>
      <w:r>
        <w:tab/>
      </w:r>
      <w:r>
        <w:fldChar w:fldCharType="begin"/>
      </w:r>
      <w:r>
        <w:instrText xml:space="preserve"> PAGEREF _Toc76544599 \h </w:instrText>
      </w:r>
      <w:r>
        <w:fldChar w:fldCharType="separate"/>
      </w:r>
      <w:r>
        <w:t>76</w:t>
      </w:r>
      <w:r>
        <w:fldChar w:fldCharType="end"/>
      </w:r>
    </w:p>
    <w:p w14:paraId="28DD1B23" w14:textId="0EFD97CA" w:rsidR="00A47EC6" w:rsidRDefault="00A47EC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_Toc76544600 \h </w:instrText>
      </w:r>
      <w:r>
        <w:fldChar w:fldCharType="separate"/>
      </w:r>
      <w:r>
        <w:t>77</w:t>
      </w:r>
      <w:r>
        <w:fldChar w:fldCharType="end"/>
      </w:r>
    </w:p>
    <w:p w14:paraId="4566C8FC" w14:textId="45A68BE2" w:rsidR="00A47EC6" w:rsidRDefault="00A47EC6">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_Toc76544601 \h </w:instrText>
      </w:r>
      <w:r>
        <w:fldChar w:fldCharType="separate"/>
      </w:r>
      <w:r>
        <w:t>77</w:t>
      </w:r>
      <w:r>
        <w:fldChar w:fldCharType="end"/>
      </w:r>
    </w:p>
    <w:p w14:paraId="13393907" w14:textId="01211864" w:rsidR="00A47EC6" w:rsidRDefault="00A47EC6">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_Toc76544602 \h </w:instrText>
      </w:r>
      <w:r>
        <w:fldChar w:fldCharType="separate"/>
      </w:r>
      <w:r>
        <w:t>77</w:t>
      </w:r>
      <w:r>
        <w:fldChar w:fldCharType="end"/>
      </w:r>
    </w:p>
    <w:p w14:paraId="154D6DFA" w14:textId="4CF9EA96" w:rsidR="00A47EC6" w:rsidRDefault="00A47EC6">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_Toc76544603 \h </w:instrText>
      </w:r>
      <w:r>
        <w:fldChar w:fldCharType="separate"/>
      </w:r>
      <w:r>
        <w:t>78</w:t>
      </w:r>
      <w:r>
        <w:fldChar w:fldCharType="end"/>
      </w:r>
    </w:p>
    <w:p w14:paraId="5680DEA5" w14:textId="327A17BB" w:rsidR="00A47EC6" w:rsidRDefault="00A47EC6">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_Toc76544604 \h </w:instrText>
      </w:r>
      <w:r>
        <w:fldChar w:fldCharType="separate"/>
      </w:r>
      <w:r>
        <w:t>78</w:t>
      </w:r>
      <w:r>
        <w:fldChar w:fldCharType="end"/>
      </w:r>
    </w:p>
    <w:p w14:paraId="28EA3D14" w14:textId="7E9938D3" w:rsidR="00A47EC6" w:rsidRDefault="00A47EC6">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_Toc76544605 \h </w:instrText>
      </w:r>
      <w:r>
        <w:fldChar w:fldCharType="separate"/>
      </w:r>
      <w:r>
        <w:t>78</w:t>
      </w:r>
      <w:r>
        <w:fldChar w:fldCharType="end"/>
      </w:r>
    </w:p>
    <w:p w14:paraId="3D35F9A3" w14:textId="0D878508" w:rsidR="00A47EC6" w:rsidRDefault="00A47EC6">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_Toc76544606 \h </w:instrText>
      </w:r>
      <w:r>
        <w:fldChar w:fldCharType="separate"/>
      </w:r>
      <w:r>
        <w:t>78</w:t>
      </w:r>
      <w:r>
        <w:fldChar w:fldCharType="end"/>
      </w:r>
    </w:p>
    <w:p w14:paraId="5AB6C618" w14:textId="2367D283" w:rsidR="00A47EC6" w:rsidRDefault="00A47EC6">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_Toc76544607 \h </w:instrText>
      </w:r>
      <w:r>
        <w:fldChar w:fldCharType="separate"/>
      </w:r>
      <w:r>
        <w:t>79</w:t>
      </w:r>
      <w:r>
        <w:fldChar w:fldCharType="end"/>
      </w:r>
    </w:p>
    <w:p w14:paraId="30DA656E" w14:textId="1CAE0FA0" w:rsidR="00A47EC6" w:rsidRDefault="00A47EC6">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C4433D">
        <w:rPr>
          <w:i/>
        </w:rPr>
        <w:t>BS type 1-O</w:t>
      </w:r>
      <w:r>
        <w:tab/>
      </w:r>
      <w:r>
        <w:fldChar w:fldCharType="begin"/>
      </w:r>
      <w:r>
        <w:instrText xml:space="preserve"> PAGEREF _Toc76544608 \h </w:instrText>
      </w:r>
      <w:r>
        <w:fldChar w:fldCharType="separate"/>
      </w:r>
      <w:r>
        <w:t>79</w:t>
      </w:r>
      <w:r>
        <w:fldChar w:fldCharType="end"/>
      </w:r>
    </w:p>
    <w:p w14:paraId="4571F737" w14:textId="66F581B1" w:rsidR="00A47EC6" w:rsidRDefault="00A47EC6">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C4433D">
        <w:rPr>
          <w:i/>
        </w:rPr>
        <w:t>BS type 2-O</w:t>
      </w:r>
      <w:r>
        <w:tab/>
      </w:r>
      <w:r>
        <w:fldChar w:fldCharType="begin"/>
      </w:r>
      <w:r>
        <w:instrText xml:space="preserve"> PAGEREF _Toc76544609 \h </w:instrText>
      </w:r>
      <w:r>
        <w:fldChar w:fldCharType="separate"/>
      </w:r>
      <w:r>
        <w:t>79</w:t>
      </w:r>
      <w:r>
        <w:fldChar w:fldCharType="end"/>
      </w:r>
    </w:p>
    <w:p w14:paraId="4025D30B" w14:textId="45171EB4" w:rsidR="00A47EC6" w:rsidRDefault="00A47EC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_Toc76544610 \h </w:instrText>
      </w:r>
      <w:r>
        <w:fldChar w:fldCharType="separate"/>
      </w:r>
      <w:r>
        <w:t>79</w:t>
      </w:r>
      <w:r>
        <w:fldChar w:fldCharType="end"/>
      </w:r>
    </w:p>
    <w:p w14:paraId="061E3394" w14:textId="11B90C66" w:rsidR="00A47EC6" w:rsidRDefault="00A47EC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_Toc76544611 \h </w:instrText>
      </w:r>
      <w:r>
        <w:fldChar w:fldCharType="separate"/>
      </w:r>
      <w:r>
        <w:t>79</w:t>
      </w:r>
      <w:r>
        <w:fldChar w:fldCharType="end"/>
      </w:r>
    </w:p>
    <w:p w14:paraId="4FAD5B6E" w14:textId="1B8F70A3" w:rsidR="00A47EC6" w:rsidRDefault="00A47EC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_Toc76544612 \h </w:instrText>
      </w:r>
      <w:r>
        <w:fldChar w:fldCharType="separate"/>
      </w:r>
      <w:r>
        <w:t>80</w:t>
      </w:r>
      <w:r>
        <w:fldChar w:fldCharType="end"/>
      </w:r>
    </w:p>
    <w:p w14:paraId="48995A4F" w14:textId="74ED4110" w:rsidR="00A47EC6" w:rsidRDefault="00A47EC6">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_Toc76544613 \h </w:instrText>
      </w:r>
      <w:r>
        <w:fldChar w:fldCharType="separate"/>
      </w:r>
      <w:r>
        <w:t>80</w:t>
      </w:r>
      <w:r>
        <w:fldChar w:fldCharType="end"/>
      </w:r>
    </w:p>
    <w:p w14:paraId="3E2A7040" w14:textId="47465ECC" w:rsidR="00A47EC6" w:rsidRDefault="00A47EC6">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_Toc76544614 \h </w:instrText>
      </w:r>
      <w:r>
        <w:fldChar w:fldCharType="separate"/>
      </w:r>
      <w:r>
        <w:t>80</w:t>
      </w:r>
      <w:r>
        <w:fldChar w:fldCharType="end"/>
      </w:r>
    </w:p>
    <w:p w14:paraId="7D212222" w14:textId="6C943EE1" w:rsidR="00A47EC6" w:rsidRDefault="00A47EC6">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_Toc76544615 \h </w:instrText>
      </w:r>
      <w:r>
        <w:fldChar w:fldCharType="separate"/>
      </w:r>
      <w:r>
        <w:t>80</w:t>
      </w:r>
      <w:r>
        <w:fldChar w:fldCharType="end"/>
      </w:r>
    </w:p>
    <w:p w14:paraId="7B277F37" w14:textId="362A90E8" w:rsidR="00A47EC6" w:rsidRDefault="00A47EC6">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_Toc76544616 \h </w:instrText>
      </w:r>
      <w:r>
        <w:fldChar w:fldCharType="separate"/>
      </w:r>
      <w:r>
        <w:t>80</w:t>
      </w:r>
      <w:r>
        <w:fldChar w:fldCharType="end"/>
      </w:r>
    </w:p>
    <w:p w14:paraId="35484D67" w14:textId="422971DE" w:rsidR="00A47EC6" w:rsidRDefault="00A47EC6">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_Toc76544617 \h </w:instrText>
      </w:r>
      <w:r>
        <w:fldChar w:fldCharType="separate"/>
      </w:r>
      <w:r>
        <w:t>80</w:t>
      </w:r>
      <w:r>
        <w:fldChar w:fldCharType="end"/>
      </w:r>
    </w:p>
    <w:p w14:paraId="31CE3BF7" w14:textId="2A1A4A25" w:rsidR="00A47EC6" w:rsidRDefault="00A47EC6">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_Toc76544618 \h </w:instrText>
      </w:r>
      <w:r>
        <w:fldChar w:fldCharType="separate"/>
      </w:r>
      <w:r>
        <w:t>80</w:t>
      </w:r>
      <w:r>
        <w:fldChar w:fldCharType="end"/>
      </w:r>
    </w:p>
    <w:p w14:paraId="4FDF3A83" w14:textId="75761AFA" w:rsidR="00A47EC6" w:rsidRDefault="00A47EC6">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_Toc76544619 \h </w:instrText>
      </w:r>
      <w:r>
        <w:fldChar w:fldCharType="separate"/>
      </w:r>
      <w:r>
        <w:t>82</w:t>
      </w:r>
      <w:r>
        <w:fldChar w:fldCharType="end"/>
      </w:r>
    </w:p>
    <w:p w14:paraId="41D48DE1" w14:textId="7378A44A" w:rsidR="00A47EC6" w:rsidRDefault="00A47EC6">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C4433D">
        <w:rPr>
          <w:i/>
          <w:lang w:eastAsia="ja-JP"/>
        </w:rPr>
        <w:t>BS type 1-O</w:t>
      </w:r>
      <w:r>
        <w:tab/>
      </w:r>
      <w:r>
        <w:fldChar w:fldCharType="begin"/>
      </w:r>
      <w:r>
        <w:instrText xml:space="preserve"> PAGEREF _Toc76544620 \h </w:instrText>
      </w:r>
      <w:r>
        <w:fldChar w:fldCharType="separate"/>
      </w:r>
      <w:r>
        <w:t>82</w:t>
      </w:r>
      <w:r>
        <w:fldChar w:fldCharType="end"/>
      </w:r>
    </w:p>
    <w:p w14:paraId="1253C5DC" w14:textId="55C7D545" w:rsidR="00A47EC6" w:rsidRDefault="00A47EC6">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C4433D">
        <w:rPr>
          <w:i/>
          <w:lang w:eastAsia="ja-JP"/>
        </w:rPr>
        <w:t>BS type 2-O</w:t>
      </w:r>
      <w:r>
        <w:tab/>
      </w:r>
      <w:r>
        <w:fldChar w:fldCharType="begin"/>
      </w:r>
      <w:r>
        <w:instrText xml:space="preserve"> PAGEREF _Toc76544621 \h </w:instrText>
      </w:r>
      <w:r>
        <w:fldChar w:fldCharType="separate"/>
      </w:r>
      <w:r>
        <w:t>82</w:t>
      </w:r>
      <w:r>
        <w:fldChar w:fldCharType="end"/>
      </w:r>
    </w:p>
    <w:p w14:paraId="32DA4996" w14:textId="664685D7" w:rsidR="00A47EC6" w:rsidRDefault="00A47EC6">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_Toc76544622 \h </w:instrText>
      </w:r>
      <w:r>
        <w:fldChar w:fldCharType="separate"/>
      </w:r>
      <w:r>
        <w:t>82</w:t>
      </w:r>
      <w:r>
        <w:fldChar w:fldCharType="end"/>
      </w:r>
    </w:p>
    <w:p w14:paraId="7B45CFF6" w14:textId="10E2EA58" w:rsidR="00A47EC6" w:rsidRDefault="00A47EC6">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_Toc76544623 \h </w:instrText>
      </w:r>
      <w:r>
        <w:fldChar w:fldCharType="separate"/>
      </w:r>
      <w:r>
        <w:t>82</w:t>
      </w:r>
      <w:r>
        <w:fldChar w:fldCharType="end"/>
      </w:r>
    </w:p>
    <w:p w14:paraId="404813B7" w14:textId="42D3099A" w:rsidR="00A47EC6" w:rsidRDefault="00A47EC6">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_Toc76544624 \h </w:instrText>
      </w:r>
      <w:r>
        <w:fldChar w:fldCharType="separate"/>
      </w:r>
      <w:r>
        <w:t>82</w:t>
      </w:r>
      <w:r>
        <w:fldChar w:fldCharType="end"/>
      </w:r>
    </w:p>
    <w:p w14:paraId="28293D5B" w14:textId="065391BC" w:rsidR="00A47EC6" w:rsidRDefault="00A47EC6">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_Toc76544625 \h </w:instrText>
      </w:r>
      <w:r>
        <w:fldChar w:fldCharType="separate"/>
      </w:r>
      <w:r>
        <w:t>82</w:t>
      </w:r>
      <w:r>
        <w:fldChar w:fldCharType="end"/>
      </w:r>
    </w:p>
    <w:p w14:paraId="512398C9" w14:textId="08DF7587" w:rsidR="00A47EC6" w:rsidRDefault="00A47EC6">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_Toc76544626 \h </w:instrText>
      </w:r>
      <w:r>
        <w:fldChar w:fldCharType="separate"/>
      </w:r>
      <w:r>
        <w:t>82</w:t>
      </w:r>
      <w:r>
        <w:fldChar w:fldCharType="end"/>
      </w:r>
    </w:p>
    <w:p w14:paraId="5DA930DB" w14:textId="2FA93045" w:rsidR="00A47EC6" w:rsidRDefault="00A47EC6">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_Toc76544627 \h </w:instrText>
      </w:r>
      <w:r>
        <w:fldChar w:fldCharType="separate"/>
      </w:r>
      <w:r>
        <w:t>82</w:t>
      </w:r>
      <w:r>
        <w:fldChar w:fldCharType="end"/>
      </w:r>
    </w:p>
    <w:p w14:paraId="3EC43998" w14:textId="288E2C42" w:rsidR="00A47EC6" w:rsidRDefault="00A47EC6">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_Toc76544628 \h </w:instrText>
      </w:r>
      <w:r>
        <w:fldChar w:fldCharType="separate"/>
      </w:r>
      <w:r>
        <w:t>83</w:t>
      </w:r>
      <w:r>
        <w:fldChar w:fldCharType="end"/>
      </w:r>
    </w:p>
    <w:p w14:paraId="08E2559D" w14:textId="427D383B" w:rsidR="00A47EC6" w:rsidRDefault="00A47EC6">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_Toc76544629 \h </w:instrText>
      </w:r>
      <w:r>
        <w:fldChar w:fldCharType="separate"/>
      </w:r>
      <w:r>
        <w:t>84</w:t>
      </w:r>
      <w:r>
        <w:fldChar w:fldCharType="end"/>
      </w:r>
    </w:p>
    <w:p w14:paraId="6DFB0FE5" w14:textId="2E2C3CF8" w:rsidR="00A47EC6" w:rsidRDefault="00A47EC6">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C4433D">
        <w:rPr>
          <w:i/>
        </w:rPr>
        <w:t>BS type 1-O</w:t>
      </w:r>
      <w:r>
        <w:tab/>
      </w:r>
      <w:r>
        <w:fldChar w:fldCharType="begin"/>
      </w:r>
      <w:r>
        <w:instrText xml:space="preserve"> PAGEREF _Toc76544630 \h </w:instrText>
      </w:r>
      <w:r>
        <w:fldChar w:fldCharType="separate"/>
      </w:r>
      <w:r>
        <w:t>84</w:t>
      </w:r>
      <w:r>
        <w:fldChar w:fldCharType="end"/>
      </w:r>
    </w:p>
    <w:p w14:paraId="539DB64E" w14:textId="05D3382D" w:rsidR="00A47EC6" w:rsidRDefault="00A47EC6">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C4433D">
        <w:rPr>
          <w:i/>
        </w:rPr>
        <w:t>BS type 2-O</w:t>
      </w:r>
      <w:r>
        <w:tab/>
      </w:r>
      <w:r>
        <w:fldChar w:fldCharType="begin"/>
      </w:r>
      <w:r>
        <w:instrText xml:space="preserve"> PAGEREF _Toc76544631 \h </w:instrText>
      </w:r>
      <w:r>
        <w:fldChar w:fldCharType="separate"/>
      </w:r>
      <w:r>
        <w:t>86</w:t>
      </w:r>
      <w:r>
        <w:fldChar w:fldCharType="end"/>
      </w:r>
    </w:p>
    <w:p w14:paraId="6467C0C0" w14:textId="23DC8138" w:rsidR="00A47EC6" w:rsidRDefault="00A47EC6">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_Toc76544632 \h </w:instrText>
      </w:r>
      <w:r>
        <w:fldChar w:fldCharType="separate"/>
      </w:r>
      <w:r>
        <w:t>89</w:t>
      </w:r>
      <w:r>
        <w:fldChar w:fldCharType="end"/>
      </w:r>
    </w:p>
    <w:p w14:paraId="7B5A6D99" w14:textId="60414413" w:rsidR="00A47EC6" w:rsidRDefault="00A47EC6">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_Toc76544633 \h </w:instrText>
      </w:r>
      <w:r>
        <w:fldChar w:fldCharType="separate"/>
      </w:r>
      <w:r>
        <w:t>89</w:t>
      </w:r>
      <w:r>
        <w:fldChar w:fldCharType="end"/>
      </w:r>
    </w:p>
    <w:p w14:paraId="572B7D58" w14:textId="065CDE95" w:rsidR="00A47EC6" w:rsidRDefault="00A47EC6">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_Toc76544634 \h </w:instrText>
      </w:r>
      <w:r>
        <w:fldChar w:fldCharType="separate"/>
      </w:r>
      <w:r>
        <w:t>89</w:t>
      </w:r>
      <w:r>
        <w:fldChar w:fldCharType="end"/>
      </w:r>
    </w:p>
    <w:p w14:paraId="3A746F10" w14:textId="53FE801A" w:rsidR="00A47EC6" w:rsidRDefault="00A47EC6">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_Toc76544635 \h </w:instrText>
      </w:r>
      <w:r>
        <w:fldChar w:fldCharType="separate"/>
      </w:r>
      <w:r>
        <w:t>89</w:t>
      </w:r>
      <w:r>
        <w:fldChar w:fldCharType="end"/>
      </w:r>
    </w:p>
    <w:p w14:paraId="1FD58757" w14:textId="3093D8D0" w:rsidR="00A47EC6" w:rsidRDefault="00A47EC6">
      <w:pPr>
        <w:pStyle w:val="TOC4"/>
        <w:rPr>
          <w:rFonts w:asciiTheme="minorHAnsi" w:eastAsiaTheme="minorEastAsia" w:hAnsiTheme="minorHAnsi" w:cstheme="minorBidi"/>
          <w:sz w:val="22"/>
          <w:szCs w:val="22"/>
          <w:lang w:eastAsia="en-GB"/>
        </w:rPr>
      </w:pPr>
      <w:r>
        <w:rPr>
          <w:lang w:eastAsia="zh-CN"/>
        </w:rPr>
        <w:lastRenderedPageBreak/>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_Toc76544636 \h </w:instrText>
      </w:r>
      <w:r>
        <w:fldChar w:fldCharType="separate"/>
      </w:r>
      <w:r>
        <w:t>89</w:t>
      </w:r>
      <w:r>
        <w:fldChar w:fldCharType="end"/>
      </w:r>
    </w:p>
    <w:p w14:paraId="5DB5D5DE" w14:textId="6B7429BC" w:rsidR="00A47EC6" w:rsidRDefault="00A47EC6">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_Toc76544637 \h </w:instrText>
      </w:r>
      <w:r>
        <w:fldChar w:fldCharType="separate"/>
      </w:r>
      <w:r>
        <w:t>89</w:t>
      </w:r>
      <w:r>
        <w:fldChar w:fldCharType="end"/>
      </w:r>
    </w:p>
    <w:p w14:paraId="23DA8782" w14:textId="4A0D1313" w:rsidR="00A47EC6" w:rsidRDefault="00A47EC6">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_Toc76544638 \h </w:instrText>
      </w:r>
      <w:r>
        <w:fldChar w:fldCharType="separate"/>
      </w:r>
      <w:r>
        <w:t>89</w:t>
      </w:r>
      <w:r>
        <w:fldChar w:fldCharType="end"/>
      </w:r>
    </w:p>
    <w:p w14:paraId="118D423F" w14:textId="3DA9D862" w:rsidR="00A47EC6" w:rsidRDefault="00A47EC6">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_Toc76544639 \h </w:instrText>
      </w:r>
      <w:r>
        <w:fldChar w:fldCharType="separate"/>
      </w:r>
      <w:r>
        <w:t>90</w:t>
      </w:r>
      <w:r>
        <w:fldChar w:fldCharType="end"/>
      </w:r>
    </w:p>
    <w:p w14:paraId="73333151" w14:textId="78EC0A24" w:rsidR="00A47EC6" w:rsidRDefault="00A47EC6">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C4433D">
        <w:rPr>
          <w:i/>
        </w:rPr>
        <w:t>BS type 1-O</w:t>
      </w:r>
      <w:r>
        <w:tab/>
      </w:r>
      <w:r>
        <w:fldChar w:fldCharType="begin"/>
      </w:r>
      <w:r>
        <w:instrText xml:space="preserve"> PAGEREF _Toc76544640 \h </w:instrText>
      </w:r>
      <w:r>
        <w:fldChar w:fldCharType="separate"/>
      </w:r>
      <w:r>
        <w:t>90</w:t>
      </w:r>
      <w:r>
        <w:fldChar w:fldCharType="end"/>
      </w:r>
    </w:p>
    <w:p w14:paraId="0DF7E6BE" w14:textId="1F6B840B" w:rsidR="00A47EC6" w:rsidRDefault="00A47EC6">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C4433D">
        <w:rPr>
          <w:i/>
        </w:rPr>
        <w:t>BS type 2-O</w:t>
      </w:r>
      <w:r>
        <w:tab/>
      </w:r>
      <w:r>
        <w:fldChar w:fldCharType="begin"/>
      </w:r>
      <w:r>
        <w:instrText xml:space="preserve"> PAGEREF _Toc76544641 \h </w:instrText>
      </w:r>
      <w:r>
        <w:fldChar w:fldCharType="separate"/>
      </w:r>
      <w:r>
        <w:t>101</w:t>
      </w:r>
      <w:r>
        <w:fldChar w:fldCharType="end"/>
      </w:r>
    </w:p>
    <w:p w14:paraId="7A5BB34E" w14:textId="735CEDD8" w:rsidR="00A47EC6" w:rsidRDefault="00A47EC6">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_Toc76544642 \h </w:instrText>
      </w:r>
      <w:r>
        <w:fldChar w:fldCharType="separate"/>
      </w:r>
      <w:r>
        <w:t>103</w:t>
      </w:r>
      <w:r>
        <w:fldChar w:fldCharType="end"/>
      </w:r>
    </w:p>
    <w:p w14:paraId="2AFA9E97" w14:textId="5F149853" w:rsidR="00A47EC6" w:rsidRDefault="00A47EC6">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_Toc76544643 \h </w:instrText>
      </w:r>
      <w:r>
        <w:fldChar w:fldCharType="separate"/>
      </w:r>
      <w:r>
        <w:t>103</w:t>
      </w:r>
      <w:r>
        <w:fldChar w:fldCharType="end"/>
      </w:r>
    </w:p>
    <w:p w14:paraId="6BA2C605" w14:textId="429F9EA6" w:rsidR="00A47EC6" w:rsidRDefault="00A47EC6">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_Toc76544644 \h </w:instrText>
      </w:r>
      <w:r>
        <w:fldChar w:fldCharType="separate"/>
      </w:r>
      <w:r>
        <w:t>103</w:t>
      </w:r>
      <w:r>
        <w:fldChar w:fldCharType="end"/>
      </w:r>
    </w:p>
    <w:p w14:paraId="5E938C60" w14:textId="6BEED07B" w:rsidR="00A47EC6" w:rsidRDefault="00A47EC6">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_Toc76544645 \h </w:instrText>
      </w:r>
      <w:r>
        <w:fldChar w:fldCharType="separate"/>
      </w:r>
      <w:r>
        <w:t>103</w:t>
      </w:r>
      <w:r>
        <w:fldChar w:fldCharType="end"/>
      </w:r>
    </w:p>
    <w:p w14:paraId="5D7D21B4" w14:textId="73CA6902" w:rsidR="00A47EC6" w:rsidRDefault="00A47EC6">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C4433D">
        <w:rPr>
          <w:lang w:val="en-US" w:eastAsia="sv-SE"/>
        </w:rPr>
        <w:t>r</w:t>
      </w:r>
      <w:r>
        <w:rPr>
          <w:lang w:eastAsia="sv-SE"/>
        </w:rPr>
        <w:t>equirement</w:t>
      </w:r>
      <w:r>
        <w:tab/>
      </w:r>
      <w:r>
        <w:fldChar w:fldCharType="begin"/>
      </w:r>
      <w:r>
        <w:instrText xml:space="preserve"> PAGEREF _Toc76544646 \h </w:instrText>
      </w:r>
      <w:r>
        <w:fldChar w:fldCharType="separate"/>
      </w:r>
      <w:r>
        <w:t>103</w:t>
      </w:r>
      <w:r>
        <w:fldChar w:fldCharType="end"/>
      </w:r>
    </w:p>
    <w:p w14:paraId="2482E6A3" w14:textId="3F164E75" w:rsidR="00A47EC6" w:rsidRDefault="00A47EC6">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_Toc76544647 \h </w:instrText>
      </w:r>
      <w:r>
        <w:fldChar w:fldCharType="separate"/>
      </w:r>
      <w:r>
        <w:t>103</w:t>
      </w:r>
      <w:r>
        <w:fldChar w:fldCharType="end"/>
      </w:r>
    </w:p>
    <w:p w14:paraId="4CD6B270" w14:textId="7BD1FC27" w:rsidR="00A47EC6" w:rsidRDefault="00A47EC6">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_Toc76544648 \h </w:instrText>
      </w:r>
      <w:r>
        <w:fldChar w:fldCharType="separate"/>
      </w:r>
      <w:r>
        <w:t>104</w:t>
      </w:r>
      <w:r>
        <w:fldChar w:fldCharType="end"/>
      </w:r>
    </w:p>
    <w:p w14:paraId="63884781" w14:textId="1F160459" w:rsidR="00A47EC6" w:rsidRDefault="00A47EC6">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C4433D">
        <w:rPr>
          <w:lang w:val="en-US" w:eastAsia="sv-SE"/>
        </w:rPr>
        <w:t>r</w:t>
      </w:r>
      <w:r>
        <w:rPr>
          <w:lang w:eastAsia="sv-SE"/>
        </w:rPr>
        <w:t>equirement</w:t>
      </w:r>
      <w:r>
        <w:tab/>
      </w:r>
      <w:r>
        <w:fldChar w:fldCharType="begin"/>
      </w:r>
      <w:r>
        <w:instrText xml:space="preserve"> PAGEREF _Toc76544649 \h </w:instrText>
      </w:r>
      <w:r>
        <w:fldChar w:fldCharType="separate"/>
      </w:r>
      <w:r>
        <w:t>105</w:t>
      </w:r>
      <w:r>
        <w:fldChar w:fldCharType="end"/>
      </w:r>
    </w:p>
    <w:p w14:paraId="7E2C1160" w14:textId="5337D398" w:rsidR="00A47EC6" w:rsidRDefault="00A47EC6">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_Toc76544650 \h </w:instrText>
      </w:r>
      <w:r>
        <w:fldChar w:fldCharType="separate"/>
      </w:r>
      <w:r>
        <w:t>107</w:t>
      </w:r>
      <w:r>
        <w:fldChar w:fldCharType="end"/>
      </w:r>
    </w:p>
    <w:p w14:paraId="7BA39731" w14:textId="472E156D" w:rsidR="00A47EC6" w:rsidRDefault="00A47EC6">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_Toc76544651 \h </w:instrText>
      </w:r>
      <w:r>
        <w:fldChar w:fldCharType="separate"/>
      </w:r>
      <w:r>
        <w:t>107</w:t>
      </w:r>
      <w:r>
        <w:fldChar w:fldCharType="end"/>
      </w:r>
    </w:p>
    <w:p w14:paraId="4DEC34CD" w14:textId="675FC0AE" w:rsidR="00A47EC6" w:rsidRDefault="00A47EC6">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C4433D">
        <w:rPr>
          <w:lang w:val="en-US" w:eastAsia="sv-SE"/>
        </w:rPr>
        <w:t>Minimum requirements</w:t>
      </w:r>
      <w:r>
        <w:tab/>
      </w:r>
      <w:r>
        <w:fldChar w:fldCharType="begin"/>
      </w:r>
      <w:r>
        <w:instrText xml:space="preserve"> PAGEREF _Toc76544652 \h </w:instrText>
      </w:r>
      <w:r>
        <w:fldChar w:fldCharType="separate"/>
      </w:r>
      <w:r>
        <w:t>107</w:t>
      </w:r>
      <w:r>
        <w:fldChar w:fldCharType="end"/>
      </w:r>
    </w:p>
    <w:p w14:paraId="79B27C01" w14:textId="795FA354" w:rsidR="00A47EC6" w:rsidRDefault="00A47EC6">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C4433D">
        <w:rPr>
          <w:lang w:val="en-US" w:eastAsia="sv-SE"/>
        </w:rPr>
        <w:t>Test purpose</w:t>
      </w:r>
      <w:r>
        <w:tab/>
      </w:r>
      <w:r>
        <w:fldChar w:fldCharType="begin"/>
      </w:r>
      <w:r>
        <w:instrText xml:space="preserve"> PAGEREF _Toc76544653 \h </w:instrText>
      </w:r>
      <w:r>
        <w:fldChar w:fldCharType="separate"/>
      </w:r>
      <w:r>
        <w:t>107</w:t>
      </w:r>
      <w:r>
        <w:fldChar w:fldCharType="end"/>
      </w:r>
    </w:p>
    <w:p w14:paraId="4F4C22E8" w14:textId="2D0EE48B" w:rsidR="00A47EC6" w:rsidRDefault="00A47EC6">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C4433D">
        <w:rPr>
          <w:lang w:val="en-US" w:eastAsia="sv-SE"/>
        </w:rPr>
        <w:t>Method of test</w:t>
      </w:r>
      <w:r>
        <w:tab/>
      </w:r>
      <w:r>
        <w:fldChar w:fldCharType="begin"/>
      </w:r>
      <w:r>
        <w:instrText xml:space="preserve"> PAGEREF _Toc76544654 \h </w:instrText>
      </w:r>
      <w:r>
        <w:fldChar w:fldCharType="separate"/>
      </w:r>
      <w:r>
        <w:t>107</w:t>
      </w:r>
      <w:r>
        <w:fldChar w:fldCharType="end"/>
      </w:r>
    </w:p>
    <w:p w14:paraId="36E3F187" w14:textId="6F9CEE5D" w:rsidR="00A47EC6" w:rsidRDefault="00A47EC6">
      <w:pPr>
        <w:pStyle w:val="TOC5"/>
        <w:rPr>
          <w:rFonts w:asciiTheme="minorHAnsi" w:eastAsiaTheme="minorEastAsia" w:hAnsiTheme="minorHAnsi" w:cstheme="minorBidi"/>
          <w:sz w:val="22"/>
          <w:szCs w:val="22"/>
          <w:lang w:eastAsia="en-GB"/>
        </w:rPr>
      </w:pPr>
      <w:r>
        <w:rPr>
          <w:lang w:eastAsia="sv-SE"/>
        </w:rPr>
        <w:t>6.7.5.</w:t>
      </w:r>
      <w:r w:rsidRPr="00C4433D">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_Toc76544655 \h </w:instrText>
      </w:r>
      <w:r>
        <w:fldChar w:fldCharType="separate"/>
      </w:r>
      <w:r>
        <w:t>108</w:t>
      </w:r>
      <w:r>
        <w:fldChar w:fldCharType="end"/>
      </w:r>
    </w:p>
    <w:p w14:paraId="61B59A50" w14:textId="56D25C24" w:rsidR="00A47EC6" w:rsidRDefault="00A47EC6">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_Toc76544656 \h </w:instrText>
      </w:r>
      <w:r>
        <w:fldChar w:fldCharType="separate"/>
      </w:r>
      <w:r>
        <w:t>109</w:t>
      </w:r>
      <w:r>
        <w:fldChar w:fldCharType="end"/>
      </w:r>
    </w:p>
    <w:p w14:paraId="0EEDD9D7" w14:textId="30605AD8" w:rsidR="00A47EC6" w:rsidRDefault="00A47EC6">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_Toc76544657 \h </w:instrText>
      </w:r>
      <w:r>
        <w:fldChar w:fldCharType="separate"/>
      </w:r>
      <w:r>
        <w:t>109</w:t>
      </w:r>
      <w:r>
        <w:fldChar w:fldCharType="end"/>
      </w:r>
    </w:p>
    <w:p w14:paraId="55CABA5C" w14:textId="31187E7A" w:rsidR="00A47EC6" w:rsidRDefault="00A47EC6">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_Toc76544658 \h </w:instrText>
      </w:r>
      <w:r>
        <w:fldChar w:fldCharType="separate"/>
      </w:r>
      <w:r>
        <w:t>109</w:t>
      </w:r>
      <w:r>
        <w:fldChar w:fldCharType="end"/>
      </w:r>
    </w:p>
    <w:p w14:paraId="5D5C5089" w14:textId="2BCC3F51" w:rsidR="00A47EC6" w:rsidRDefault="00A47EC6">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_Toc76544659 \h </w:instrText>
      </w:r>
      <w:r>
        <w:fldChar w:fldCharType="separate"/>
      </w:r>
      <w:r>
        <w:t>109</w:t>
      </w:r>
      <w:r>
        <w:fldChar w:fldCharType="end"/>
      </w:r>
    </w:p>
    <w:p w14:paraId="398A6DF0" w14:textId="0BBA7375" w:rsidR="00A47EC6" w:rsidRDefault="00A47EC6">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_Toc76544660 \h </w:instrText>
      </w:r>
      <w:r>
        <w:fldChar w:fldCharType="separate"/>
      </w:r>
      <w:r>
        <w:t>109</w:t>
      </w:r>
      <w:r>
        <w:fldChar w:fldCharType="end"/>
      </w:r>
    </w:p>
    <w:p w14:paraId="0EA865AF" w14:textId="750D47E9" w:rsidR="00A47EC6" w:rsidRDefault="00A47EC6">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C4433D">
        <w:rPr>
          <w:lang w:val="en-US" w:eastAsia="sv-SE"/>
        </w:rPr>
        <w:t>r</w:t>
      </w:r>
      <w:r>
        <w:rPr>
          <w:lang w:eastAsia="sv-SE"/>
        </w:rPr>
        <w:t>equirement</w:t>
      </w:r>
      <w:r>
        <w:tab/>
      </w:r>
      <w:r>
        <w:fldChar w:fldCharType="begin"/>
      </w:r>
      <w:r>
        <w:instrText xml:space="preserve"> PAGEREF _Toc76544661 \h </w:instrText>
      </w:r>
      <w:r>
        <w:fldChar w:fldCharType="separate"/>
      </w:r>
      <w:r>
        <w:t>111</w:t>
      </w:r>
      <w:r>
        <w:fldChar w:fldCharType="end"/>
      </w:r>
    </w:p>
    <w:p w14:paraId="6D51A7B7" w14:textId="5CE95CCA" w:rsidR="00A47EC6" w:rsidRDefault="00A47EC6">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C4433D">
        <w:rPr>
          <w:lang w:val="en-US"/>
        </w:rPr>
        <w:t>Co-location requirements</w:t>
      </w:r>
      <w:r>
        <w:tab/>
      </w:r>
      <w:r>
        <w:fldChar w:fldCharType="begin"/>
      </w:r>
      <w:r>
        <w:instrText xml:space="preserve"> PAGEREF _Toc76544662 \h </w:instrText>
      </w:r>
      <w:r>
        <w:fldChar w:fldCharType="separate"/>
      </w:r>
      <w:r>
        <w:t>117</w:t>
      </w:r>
      <w:r>
        <w:fldChar w:fldCharType="end"/>
      </w:r>
    </w:p>
    <w:p w14:paraId="709BF9B5" w14:textId="1CBF7F99" w:rsidR="00A47EC6" w:rsidRDefault="00A47EC6">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_Toc76544663 \h </w:instrText>
      </w:r>
      <w:r>
        <w:fldChar w:fldCharType="separate"/>
      </w:r>
      <w:r>
        <w:t>117</w:t>
      </w:r>
      <w:r>
        <w:fldChar w:fldCharType="end"/>
      </w:r>
    </w:p>
    <w:p w14:paraId="2AC79A0E" w14:textId="434D0089" w:rsidR="00A47EC6" w:rsidRDefault="00A47EC6">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C4433D">
        <w:rPr>
          <w:lang w:val="en-US" w:eastAsia="sv-SE"/>
        </w:rPr>
        <w:t>Minimum requirements</w:t>
      </w:r>
      <w:r>
        <w:tab/>
      </w:r>
      <w:r>
        <w:fldChar w:fldCharType="begin"/>
      </w:r>
      <w:r>
        <w:instrText xml:space="preserve"> PAGEREF _Toc76544664 \h </w:instrText>
      </w:r>
      <w:r>
        <w:fldChar w:fldCharType="separate"/>
      </w:r>
      <w:r>
        <w:t>117</w:t>
      </w:r>
      <w:r>
        <w:fldChar w:fldCharType="end"/>
      </w:r>
    </w:p>
    <w:p w14:paraId="466DC3F5" w14:textId="43EEFD01" w:rsidR="00A47EC6" w:rsidRDefault="00A47EC6">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C4433D">
        <w:rPr>
          <w:lang w:val="en-US" w:eastAsia="sv-SE"/>
        </w:rPr>
        <w:t>Test purpose</w:t>
      </w:r>
      <w:r>
        <w:tab/>
      </w:r>
      <w:r>
        <w:fldChar w:fldCharType="begin"/>
      </w:r>
      <w:r>
        <w:instrText xml:space="preserve"> PAGEREF _Toc76544665 \h </w:instrText>
      </w:r>
      <w:r>
        <w:fldChar w:fldCharType="separate"/>
      </w:r>
      <w:r>
        <w:t>117</w:t>
      </w:r>
      <w:r>
        <w:fldChar w:fldCharType="end"/>
      </w:r>
    </w:p>
    <w:p w14:paraId="7C0362AB" w14:textId="7CD668F0" w:rsidR="00A47EC6" w:rsidRDefault="00A47EC6">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C4433D">
        <w:rPr>
          <w:lang w:val="en-US" w:eastAsia="sv-SE"/>
        </w:rPr>
        <w:t>Method of test</w:t>
      </w:r>
      <w:r>
        <w:tab/>
      </w:r>
      <w:r>
        <w:fldChar w:fldCharType="begin"/>
      </w:r>
      <w:r>
        <w:instrText xml:space="preserve"> PAGEREF _Toc76544666 \h </w:instrText>
      </w:r>
      <w:r>
        <w:fldChar w:fldCharType="separate"/>
      </w:r>
      <w:r>
        <w:t>117</w:t>
      </w:r>
      <w:r>
        <w:fldChar w:fldCharType="end"/>
      </w:r>
    </w:p>
    <w:p w14:paraId="28ED4411" w14:textId="21297860" w:rsidR="00A47EC6" w:rsidRDefault="00A47EC6">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_Toc76544667 \h </w:instrText>
      </w:r>
      <w:r>
        <w:fldChar w:fldCharType="separate"/>
      </w:r>
      <w:r>
        <w:t>118</w:t>
      </w:r>
      <w:r>
        <w:fldChar w:fldCharType="end"/>
      </w:r>
    </w:p>
    <w:p w14:paraId="31590317" w14:textId="40C5E124" w:rsidR="00A47EC6" w:rsidRDefault="00A47EC6">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_Toc76544668 \h </w:instrText>
      </w:r>
      <w:r>
        <w:fldChar w:fldCharType="separate"/>
      </w:r>
      <w:r>
        <w:t>122</w:t>
      </w:r>
      <w:r>
        <w:fldChar w:fldCharType="end"/>
      </w:r>
    </w:p>
    <w:p w14:paraId="3ED844B3" w14:textId="4A9F1E51" w:rsidR="00A47EC6" w:rsidRDefault="00A47EC6">
      <w:pPr>
        <w:pStyle w:val="TOC3"/>
        <w:rPr>
          <w:rFonts w:asciiTheme="minorHAnsi" w:eastAsiaTheme="minorEastAsia" w:hAnsiTheme="minorHAnsi" w:cstheme="minorBidi"/>
          <w:sz w:val="22"/>
          <w:szCs w:val="22"/>
          <w:lang w:eastAsia="en-GB"/>
        </w:rPr>
      </w:pPr>
      <w:r>
        <w:t>6.</w:t>
      </w:r>
      <w:r w:rsidRPr="00C4433D">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_Toc76544669 \h </w:instrText>
      </w:r>
      <w:r>
        <w:fldChar w:fldCharType="separate"/>
      </w:r>
      <w:r>
        <w:t>122</w:t>
      </w:r>
      <w:r>
        <w:fldChar w:fldCharType="end"/>
      </w:r>
    </w:p>
    <w:p w14:paraId="09D05B7A" w14:textId="1A524D26" w:rsidR="00A47EC6" w:rsidRDefault="00A47EC6">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_Toc76544670 \h </w:instrText>
      </w:r>
      <w:r>
        <w:fldChar w:fldCharType="separate"/>
      </w:r>
      <w:r>
        <w:t>122</w:t>
      </w:r>
      <w:r>
        <w:fldChar w:fldCharType="end"/>
      </w:r>
    </w:p>
    <w:p w14:paraId="1951FFA2" w14:textId="671E61BE" w:rsidR="00A47EC6" w:rsidRDefault="00A47EC6">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_Toc76544671 \h </w:instrText>
      </w:r>
      <w:r>
        <w:fldChar w:fldCharType="separate"/>
      </w:r>
      <w:r>
        <w:t>122</w:t>
      </w:r>
      <w:r>
        <w:fldChar w:fldCharType="end"/>
      </w:r>
    </w:p>
    <w:p w14:paraId="79C8B90C" w14:textId="0D5E3CFE" w:rsidR="00A47EC6" w:rsidRDefault="00A47EC6">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_Toc76544672 \h </w:instrText>
      </w:r>
      <w:r>
        <w:fldChar w:fldCharType="separate"/>
      </w:r>
      <w:r>
        <w:t>122</w:t>
      </w:r>
      <w:r>
        <w:fldChar w:fldCharType="end"/>
      </w:r>
    </w:p>
    <w:p w14:paraId="24700157" w14:textId="42CFEAA2" w:rsidR="00A47EC6" w:rsidRDefault="00A47EC6">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_Toc76544673 \h </w:instrText>
      </w:r>
      <w:r>
        <w:fldChar w:fldCharType="separate"/>
      </w:r>
      <w:r>
        <w:t>122</w:t>
      </w:r>
      <w:r>
        <w:fldChar w:fldCharType="end"/>
      </w:r>
    </w:p>
    <w:p w14:paraId="77F0235F" w14:textId="73B6393A" w:rsidR="00A47EC6" w:rsidRDefault="00A47EC6">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_Toc76544674 \h </w:instrText>
      </w:r>
      <w:r>
        <w:fldChar w:fldCharType="separate"/>
      </w:r>
      <w:r>
        <w:t>122</w:t>
      </w:r>
      <w:r>
        <w:fldChar w:fldCharType="end"/>
      </w:r>
    </w:p>
    <w:p w14:paraId="5289D943" w14:textId="64D73F07" w:rsidR="00A47EC6" w:rsidRDefault="00A47EC6">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C4433D">
        <w:rPr>
          <w:lang w:val="en-US"/>
        </w:rPr>
        <w:t>s</w:t>
      </w:r>
      <w:r>
        <w:tab/>
      </w:r>
      <w:r>
        <w:fldChar w:fldCharType="begin"/>
      </w:r>
      <w:r>
        <w:instrText xml:space="preserve"> PAGEREF _Toc76544675 \h </w:instrText>
      </w:r>
      <w:r>
        <w:fldChar w:fldCharType="separate"/>
      </w:r>
      <w:r>
        <w:t>124</w:t>
      </w:r>
      <w:r>
        <w:fldChar w:fldCharType="end"/>
      </w:r>
    </w:p>
    <w:p w14:paraId="0D60D2F5" w14:textId="7AEE071A" w:rsidR="00A47EC6" w:rsidRDefault="00A47EC6">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_Toc76544676 \h </w:instrText>
      </w:r>
      <w:r>
        <w:fldChar w:fldCharType="separate"/>
      </w:r>
      <w:r>
        <w:t>124</w:t>
      </w:r>
      <w:r>
        <w:fldChar w:fldCharType="end"/>
      </w:r>
    </w:p>
    <w:p w14:paraId="5689BEE5" w14:textId="5EF77350" w:rsidR="00A47EC6" w:rsidRDefault="00A47EC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_Toc76544677 \h </w:instrText>
      </w:r>
      <w:r>
        <w:fldChar w:fldCharType="separate"/>
      </w:r>
      <w:r>
        <w:t>125</w:t>
      </w:r>
      <w:r>
        <w:fldChar w:fldCharType="end"/>
      </w:r>
    </w:p>
    <w:p w14:paraId="7D6D3260" w14:textId="765708D2" w:rsidR="00A47EC6" w:rsidRDefault="00A47EC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_Toc76544678 \h </w:instrText>
      </w:r>
      <w:r>
        <w:fldChar w:fldCharType="separate"/>
      </w:r>
      <w:r>
        <w:t>125</w:t>
      </w:r>
      <w:r>
        <w:fldChar w:fldCharType="end"/>
      </w:r>
    </w:p>
    <w:p w14:paraId="61328F40" w14:textId="5056E992" w:rsidR="00A47EC6" w:rsidRDefault="00A47EC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_Toc76544679 \h </w:instrText>
      </w:r>
      <w:r>
        <w:fldChar w:fldCharType="separate"/>
      </w:r>
      <w:r>
        <w:t>126</w:t>
      </w:r>
      <w:r>
        <w:fldChar w:fldCharType="end"/>
      </w:r>
    </w:p>
    <w:p w14:paraId="6BAE662F" w14:textId="1D6CB753" w:rsidR="00A47EC6" w:rsidRDefault="00A47EC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_Toc76544680 \h </w:instrText>
      </w:r>
      <w:r>
        <w:fldChar w:fldCharType="separate"/>
      </w:r>
      <w:r>
        <w:t>126</w:t>
      </w:r>
      <w:r>
        <w:fldChar w:fldCharType="end"/>
      </w:r>
    </w:p>
    <w:p w14:paraId="1C931469" w14:textId="6A68EE37" w:rsidR="00A47EC6" w:rsidRDefault="00A47EC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_Toc76544681 \h </w:instrText>
      </w:r>
      <w:r>
        <w:fldChar w:fldCharType="separate"/>
      </w:r>
      <w:r>
        <w:t>126</w:t>
      </w:r>
      <w:r>
        <w:fldChar w:fldCharType="end"/>
      </w:r>
    </w:p>
    <w:p w14:paraId="5182B305" w14:textId="7E09EAD8" w:rsidR="00A47EC6" w:rsidRDefault="00A47EC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_Toc76544682 \h </w:instrText>
      </w:r>
      <w:r>
        <w:fldChar w:fldCharType="separate"/>
      </w:r>
      <w:r>
        <w:t>126</w:t>
      </w:r>
      <w:r>
        <w:fldChar w:fldCharType="end"/>
      </w:r>
    </w:p>
    <w:p w14:paraId="1E1AAD78" w14:textId="758CBD23" w:rsidR="00A47EC6" w:rsidRDefault="00A47EC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_Toc76544683 \h </w:instrText>
      </w:r>
      <w:r>
        <w:fldChar w:fldCharType="separate"/>
      </w:r>
      <w:r>
        <w:t>126</w:t>
      </w:r>
      <w:r>
        <w:fldChar w:fldCharType="end"/>
      </w:r>
    </w:p>
    <w:p w14:paraId="007DA898" w14:textId="380D80F1" w:rsidR="00A47EC6" w:rsidRDefault="00A47EC6">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_Toc76544684 \h </w:instrText>
      </w:r>
      <w:r>
        <w:fldChar w:fldCharType="separate"/>
      </w:r>
      <w:r>
        <w:t>126</w:t>
      </w:r>
      <w:r>
        <w:fldChar w:fldCharType="end"/>
      </w:r>
    </w:p>
    <w:p w14:paraId="6FB97415" w14:textId="19587DCD" w:rsidR="00A47EC6" w:rsidRDefault="00A47EC6">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_Toc76544685 \h </w:instrText>
      </w:r>
      <w:r>
        <w:fldChar w:fldCharType="separate"/>
      </w:r>
      <w:r>
        <w:t>127</w:t>
      </w:r>
      <w:r>
        <w:fldChar w:fldCharType="end"/>
      </w:r>
    </w:p>
    <w:p w14:paraId="38A7318E" w14:textId="5B6EE6BA" w:rsidR="00A47EC6" w:rsidRDefault="00A47EC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_Toc76544686 \h </w:instrText>
      </w:r>
      <w:r>
        <w:fldChar w:fldCharType="separate"/>
      </w:r>
      <w:r>
        <w:t>127</w:t>
      </w:r>
      <w:r>
        <w:fldChar w:fldCharType="end"/>
      </w:r>
    </w:p>
    <w:p w14:paraId="0124F792" w14:textId="5B783E06" w:rsidR="00A47EC6" w:rsidRDefault="00A47EC6">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_Toc76544687 \h </w:instrText>
      </w:r>
      <w:r>
        <w:fldChar w:fldCharType="separate"/>
      </w:r>
      <w:r>
        <w:t>127</w:t>
      </w:r>
      <w:r>
        <w:fldChar w:fldCharType="end"/>
      </w:r>
    </w:p>
    <w:p w14:paraId="023A4D7F" w14:textId="5C60D848" w:rsidR="00A47EC6" w:rsidRDefault="00A47EC6">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C4433D">
        <w:rPr>
          <w:i/>
        </w:rPr>
        <w:t>BS type 1-H</w:t>
      </w:r>
      <w:r>
        <w:t xml:space="preserve"> and </w:t>
      </w:r>
      <w:r w:rsidRPr="00C4433D">
        <w:rPr>
          <w:i/>
        </w:rPr>
        <w:t>BS type 1-O</w:t>
      </w:r>
      <w:r>
        <w:tab/>
      </w:r>
      <w:r>
        <w:fldChar w:fldCharType="begin"/>
      </w:r>
      <w:r>
        <w:instrText xml:space="preserve"> PAGEREF _Toc76544688 \h </w:instrText>
      </w:r>
      <w:r>
        <w:fldChar w:fldCharType="separate"/>
      </w:r>
      <w:r>
        <w:t>127</w:t>
      </w:r>
      <w:r>
        <w:fldChar w:fldCharType="end"/>
      </w:r>
    </w:p>
    <w:p w14:paraId="11BBB01F" w14:textId="309A7866" w:rsidR="00A47EC6" w:rsidRDefault="00A47EC6">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C4433D">
        <w:rPr>
          <w:i/>
        </w:rPr>
        <w:t>BS type 2-O</w:t>
      </w:r>
      <w:r>
        <w:tab/>
      </w:r>
      <w:r>
        <w:fldChar w:fldCharType="begin"/>
      </w:r>
      <w:r>
        <w:instrText xml:space="preserve"> PAGEREF _Toc76544689 \h </w:instrText>
      </w:r>
      <w:r>
        <w:fldChar w:fldCharType="separate"/>
      </w:r>
      <w:r>
        <w:t>128</w:t>
      </w:r>
      <w:r>
        <w:fldChar w:fldCharType="end"/>
      </w:r>
    </w:p>
    <w:p w14:paraId="68604FF7" w14:textId="0165491C" w:rsidR="00A47EC6" w:rsidRDefault="00A47EC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_Toc76544690 \h </w:instrText>
      </w:r>
      <w:r>
        <w:fldChar w:fldCharType="separate"/>
      </w:r>
      <w:r>
        <w:t>128</w:t>
      </w:r>
      <w:r>
        <w:fldChar w:fldCharType="end"/>
      </w:r>
    </w:p>
    <w:p w14:paraId="51E898D9" w14:textId="26F8F8D9" w:rsidR="00A47EC6" w:rsidRDefault="00A47EC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_Toc76544691 \h </w:instrText>
      </w:r>
      <w:r>
        <w:fldChar w:fldCharType="separate"/>
      </w:r>
      <w:r>
        <w:t>128</w:t>
      </w:r>
      <w:r>
        <w:fldChar w:fldCharType="end"/>
      </w:r>
    </w:p>
    <w:p w14:paraId="633CA462" w14:textId="0B767841" w:rsidR="00A47EC6" w:rsidRDefault="00A47EC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_Toc76544692 \h </w:instrText>
      </w:r>
      <w:r>
        <w:fldChar w:fldCharType="separate"/>
      </w:r>
      <w:r>
        <w:t>128</w:t>
      </w:r>
      <w:r>
        <w:fldChar w:fldCharType="end"/>
      </w:r>
    </w:p>
    <w:p w14:paraId="287B1E7E" w14:textId="73685984" w:rsidR="00A47EC6" w:rsidRDefault="00A47EC6">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_Toc76544693 \h </w:instrText>
      </w:r>
      <w:r>
        <w:fldChar w:fldCharType="separate"/>
      </w:r>
      <w:r>
        <w:t>128</w:t>
      </w:r>
      <w:r>
        <w:fldChar w:fldCharType="end"/>
      </w:r>
    </w:p>
    <w:p w14:paraId="164D87EA" w14:textId="450094F2" w:rsidR="00A47EC6" w:rsidRDefault="00A47EC6">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_Toc76544694 \h </w:instrText>
      </w:r>
      <w:r>
        <w:fldChar w:fldCharType="separate"/>
      </w:r>
      <w:r>
        <w:t>128</w:t>
      </w:r>
      <w:r>
        <w:fldChar w:fldCharType="end"/>
      </w:r>
    </w:p>
    <w:p w14:paraId="3763E211" w14:textId="783BF8FE" w:rsidR="00A47EC6" w:rsidRDefault="00A47EC6">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_Toc76544695 \h </w:instrText>
      </w:r>
      <w:r>
        <w:fldChar w:fldCharType="separate"/>
      </w:r>
      <w:r>
        <w:t>128</w:t>
      </w:r>
      <w:r>
        <w:fldChar w:fldCharType="end"/>
      </w:r>
    </w:p>
    <w:p w14:paraId="0DE479A6" w14:textId="5B480253" w:rsidR="00A47EC6" w:rsidRDefault="00A47EC6">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_Toc76544696 \h </w:instrText>
      </w:r>
      <w:r>
        <w:fldChar w:fldCharType="separate"/>
      </w:r>
      <w:r>
        <w:t>129</w:t>
      </w:r>
      <w:r>
        <w:fldChar w:fldCharType="end"/>
      </w:r>
    </w:p>
    <w:p w14:paraId="111B961F" w14:textId="74DBABE8" w:rsidR="00A47EC6" w:rsidRDefault="00A47EC6">
      <w:pPr>
        <w:pStyle w:val="TOC3"/>
        <w:rPr>
          <w:rFonts w:asciiTheme="minorHAnsi" w:eastAsiaTheme="minorEastAsia" w:hAnsiTheme="minorHAnsi" w:cstheme="minorBidi"/>
          <w:sz w:val="22"/>
          <w:szCs w:val="22"/>
          <w:lang w:eastAsia="en-GB"/>
        </w:rPr>
      </w:pPr>
      <w:r>
        <w:lastRenderedPageBreak/>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_Toc76544697 \h </w:instrText>
      </w:r>
      <w:r>
        <w:fldChar w:fldCharType="separate"/>
      </w:r>
      <w:r>
        <w:t>129</w:t>
      </w:r>
      <w:r>
        <w:fldChar w:fldCharType="end"/>
      </w:r>
    </w:p>
    <w:p w14:paraId="6A5ADB4E" w14:textId="7D0B50E5" w:rsidR="00A47EC6" w:rsidRDefault="00A47EC6">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_Toc76544698 \h </w:instrText>
      </w:r>
      <w:r>
        <w:fldChar w:fldCharType="separate"/>
      </w:r>
      <w:r>
        <w:t>129</w:t>
      </w:r>
      <w:r>
        <w:fldChar w:fldCharType="end"/>
      </w:r>
    </w:p>
    <w:p w14:paraId="3A9C3A72" w14:textId="4D6724A2" w:rsidR="00A47EC6" w:rsidRDefault="00A47EC6">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C4433D">
        <w:rPr>
          <w:i/>
        </w:rPr>
        <w:t>BS type 1-O</w:t>
      </w:r>
      <w:r>
        <w:tab/>
      </w:r>
      <w:r>
        <w:fldChar w:fldCharType="begin"/>
      </w:r>
      <w:r>
        <w:instrText xml:space="preserve"> PAGEREF _Toc76544699 \h </w:instrText>
      </w:r>
      <w:r>
        <w:fldChar w:fldCharType="separate"/>
      </w:r>
      <w:r>
        <w:t>129</w:t>
      </w:r>
      <w:r>
        <w:fldChar w:fldCharType="end"/>
      </w:r>
    </w:p>
    <w:p w14:paraId="167AEB9A" w14:textId="2969B4C9" w:rsidR="00A47EC6" w:rsidRDefault="00A47EC6">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C4433D">
        <w:rPr>
          <w:i/>
        </w:rPr>
        <w:t>BS type 2-O</w:t>
      </w:r>
      <w:r>
        <w:tab/>
      </w:r>
      <w:r>
        <w:fldChar w:fldCharType="begin"/>
      </w:r>
      <w:r>
        <w:instrText xml:space="preserve"> PAGEREF _Toc76544700 \h </w:instrText>
      </w:r>
      <w:r>
        <w:fldChar w:fldCharType="separate"/>
      </w:r>
      <w:r>
        <w:t>131</w:t>
      </w:r>
      <w:r>
        <w:fldChar w:fldCharType="end"/>
      </w:r>
    </w:p>
    <w:p w14:paraId="04AD31AA" w14:textId="4DFC503C" w:rsidR="00A47EC6" w:rsidRDefault="00A47EC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_Toc76544701 \h </w:instrText>
      </w:r>
      <w:r>
        <w:fldChar w:fldCharType="separate"/>
      </w:r>
      <w:r>
        <w:t>132</w:t>
      </w:r>
      <w:r>
        <w:fldChar w:fldCharType="end"/>
      </w:r>
    </w:p>
    <w:p w14:paraId="0356FB83" w14:textId="482EEF05" w:rsidR="00A47EC6" w:rsidRDefault="00A47EC6">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_Toc76544702 \h </w:instrText>
      </w:r>
      <w:r>
        <w:fldChar w:fldCharType="separate"/>
      </w:r>
      <w:r>
        <w:t>132</w:t>
      </w:r>
      <w:r>
        <w:fldChar w:fldCharType="end"/>
      </w:r>
    </w:p>
    <w:p w14:paraId="3AFB7F45" w14:textId="44731483" w:rsidR="00A47EC6" w:rsidRDefault="00A47EC6">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_Toc76544703 \h </w:instrText>
      </w:r>
      <w:r>
        <w:fldChar w:fldCharType="separate"/>
      </w:r>
      <w:r>
        <w:t>132</w:t>
      </w:r>
      <w:r>
        <w:fldChar w:fldCharType="end"/>
      </w:r>
    </w:p>
    <w:p w14:paraId="5D4E5A1F" w14:textId="2C32A9DD" w:rsidR="00A47EC6" w:rsidRDefault="00A47EC6">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_Toc76544704 \h </w:instrText>
      </w:r>
      <w:r>
        <w:fldChar w:fldCharType="separate"/>
      </w:r>
      <w:r>
        <w:t>132</w:t>
      </w:r>
      <w:r>
        <w:fldChar w:fldCharType="end"/>
      </w:r>
    </w:p>
    <w:p w14:paraId="21E45239" w14:textId="582CF613" w:rsidR="00A47EC6" w:rsidRDefault="00A47EC6">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_Toc76544705 \h </w:instrText>
      </w:r>
      <w:r>
        <w:fldChar w:fldCharType="separate"/>
      </w:r>
      <w:r>
        <w:t>132</w:t>
      </w:r>
      <w:r>
        <w:fldChar w:fldCharType="end"/>
      </w:r>
    </w:p>
    <w:p w14:paraId="4F330AF4" w14:textId="3989CE2D" w:rsidR="00A47EC6" w:rsidRDefault="00A47EC6">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_Toc76544706 \h </w:instrText>
      </w:r>
      <w:r>
        <w:fldChar w:fldCharType="separate"/>
      </w:r>
      <w:r>
        <w:t>132</w:t>
      </w:r>
      <w:r>
        <w:fldChar w:fldCharType="end"/>
      </w:r>
    </w:p>
    <w:p w14:paraId="74381FF5" w14:textId="49315A38" w:rsidR="00A47EC6" w:rsidRDefault="00A47EC6">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_Toc76544707 \h </w:instrText>
      </w:r>
      <w:r>
        <w:fldChar w:fldCharType="separate"/>
      </w:r>
      <w:r>
        <w:t>132</w:t>
      </w:r>
      <w:r>
        <w:fldChar w:fldCharType="end"/>
      </w:r>
    </w:p>
    <w:p w14:paraId="282EFABC" w14:textId="470D1155" w:rsidR="00A47EC6" w:rsidRDefault="00A47EC6">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_Toc76544708 \h </w:instrText>
      </w:r>
      <w:r>
        <w:fldChar w:fldCharType="separate"/>
      </w:r>
      <w:r>
        <w:t>133</w:t>
      </w:r>
      <w:r>
        <w:fldChar w:fldCharType="end"/>
      </w:r>
    </w:p>
    <w:p w14:paraId="2D55B42C" w14:textId="127BB21C" w:rsidR="00A47EC6" w:rsidRDefault="00A47EC6">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_Toc76544709 \h </w:instrText>
      </w:r>
      <w:r>
        <w:fldChar w:fldCharType="separate"/>
      </w:r>
      <w:r>
        <w:t>133</w:t>
      </w:r>
      <w:r>
        <w:fldChar w:fldCharType="end"/>
      </w:r>
    </w:p>
    <w:p w14:paraId="4BEDC676" w14:textId="3685B7FE" w:rsidR="00A47EC6" w:rsidRDefault="00A47EC6">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C4433D">
        <w:rPr>
          <w:i/>
        </w:rPr>
        <w:t>BS type 1-O</w:t>
      </w:r>
      <w:r>
        <w:tab/>
      </w:r>
      <w:r>
        <w:fldChar w:fldCharType="begin"/>
      </w:r>
      <w:r>
        <w:instrText xml:space="preserve"> PAGEREF _Toc76544710 \h </w:instrText>
      </w:r>
      <w:r>
        <w:fldChar w:fldCharType="separate"/>
      </w:r>
      <w:r>
        <w:t>133</w:t>
      </w:r>
      <w:r>
        <w:fldChar w:fldCharType="end"/>
      </w:r>
    </w:p>
    <w:p w14:paraId="7BE38BD5" w14:textId="6AFB5F7F" w:rsidR="00A47EC6" w:rsidRDefault="00A47EC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_Toc76544711 \h </w:instrText>
      </w:r>
      <w:r>
        <w:fldChar w:fldCharType="separate"/>
      </w:r>
      <w:r>
        <w:t>139</w:t>
      </w:r>
      <w:r>
        <w:fldChar w:fldCharType="end"/>
      </w:r>
    </w:p>
    <w:p w14:paraId="63786AF4" w14:textId="74F7D749" w:rsidR="00A47EC6" w:rsidRDefault="00A47EC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C4433D">
        <w:rPr>
          <w:rFonts w:eastAsia="SimSun"/>
        </w:rPr>
        <w:t xml:space="preserve">OTA </w:t>
      </w:r>
      <w:r>
        <w:t>adjacent channel selectivity</w:t>
      </w:r>
      <w:r>
        <w:tab/>
      </w:r>
      <w:r>
        <w:fldChar w:fldCharType="begin"/>
      </w:r>
      <w:r>
        <w:instrText xml:space="preserve"> PAGEREF _Toc76544712 \h </w:instrText>
      </w:r>
      <w:r>
        <w:fldChar w:fldCharType="separate"/>
      </w:r>
      <w:r>
        <w:t>139</w:t>
      </w:r>
      <w:r>
        <w:fldChar w:fldCharType="end"/>
      </w:r>
    </w:p>
    <w:p w14:paraId="1DAC0728" w14:textId="40A56238" w:rsidR="00A47EC6" w:rsidRDefault="00A47EC6">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_Toc76544713 \h </w:instrText>
      </w:r>
      <w:r>
        <w:fldChar w:fldCharType="separate"/>
      </w:r>
      <w:r>
        <w:t>139</w:t>
      </w:r>
      <w:r>
        <w:fldChar w:fldCharType="end"/>
      </w:r>
    </w:p>
    <w:p w14:paraId="6B9B4E50" w14:textId="11C3FCD5" w:rsidR="00A47EC6" w:rsidRDefault="00A47EC6">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_Toc76544714 \h </w:instrText>
      </w:r>
      <w:r>
        <w:fldChar w:fldCharType="separate"/>
      </w:r>
      <w:r>
        <w:t>139</w:t>
      </w:r>
      <w:r>
        <w:fldChar w:fldCharType="end"/>
      </w:r>
    </w:p>
    <w:p w14:paraId="40184986" w14:textId="1E881D1A" w:rsidR="00A47EC6" w:rsidRDefault="00A47EC6">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_Toc76544715 \h </w:instrText>
      </w:r>
      <w:r>
        <w:fldChar w:fldCharType="separate"/>
      </w:r>
      <w:r>
        <w:t>139</w:t>
      </w:r>
      <w:r>
        <w:fldChar w:fldCharType="end"/>
      </w:r>
    </w:p>
    <w:p w14:paraId="7EC97A42" w14:textId="3B50E676" w:rsidR="00A47EC6" w:rsidRDefault="00A47EC6">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_Toc76544716 \h </w:instrText>
      </w:r>
      <w:r>
        <w:fldChar w:fldCharType="separate"/>
      </w:r>
      <w:r>
        <w:t>139</w:t>
      </w:r>
      <w:r>
        <w:fldChar w:fldCharType="end"/>
      </w:r>
    </w:p>
    <w:p w14:paraId="12643B5A" w14:textId="0A0335A5" w:rsidR="00A47EC6" w:rsidRDefault="00A47EC6">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_Toc76544717 \h </w:instrText>
      </w:r>
      <w:r>
        <w:fldChar w:fldCharType="separate"/>
      </w:r>
      <w:r>
        <w:t>139</w:t>
      </w:r>
      <w:r>
        <w:fldChar w:fldCharType="end"/>
      </w:r>
    </w:p>
    <w:p w14:paraId="2A45AB76" w14:textId="60215E6F" w:rsidR="00A47EC6" w:rsidRDefault="00A47EC6">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_Toc76544718 \h </w:instrText>
      </w:r>
      <w:r>
        <w:fldChar w:fldCharType="separate"/>
      </w:r>
      <w:r>
        <w:t>139</w:t>
      </w:r>
      <w:r>
        <w:fldChar w:fldCharType="end"/>
      </w:r>
    </w:p>
    <w:p w14:paraId="4DCF9772" w14:textId="6C9927B4" w:rsidR="00A47EC6" w:rsidRDefault="00A47EC6">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_Toc76544719 \h </w:instrText>
      </w:r>
      <w:r>
        <w:fldChar w:fldCharType="separate"/>
      </w:r>
      <w:r>
        <w:t>140</w:t>
      </w:r>
      <w:r>
        <w:fldChar w:fldCharType="end"/>
      </w:r>
    </w:p>
    <w:p w14:paraId="2FF1D87E" w14:textId="21638700" w:rsidR="00A47EC6" w:rsidRDefault="00A47EC6">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_Toc76544720 \h </w:instrText>
      </w:r>
      <w:r>
        <w:fldChar w:fldCharType="separate"/>
      </w:r>
      <w:r>
        <w:t>140</w:t>
      </w:r>
      <w:r>
        <w:fldChar w:fldCharType="end"/>
      </w:r>
    </w:p>
    <w:p w14:paraId="6C0B18B6" w14:textId="31664AE4" w:rsidR="00A47EC6" w:rsidRDefault="00A47EC6">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C4433D">
        <w:rPr>
          <w:i/>
          <w:lang w:eastAsia="sv-SE"/>
        </w:rPr>
        <w:t>BS type 1-O</w:t>
      </w:r>
      <w:r>
        <w:tab/>
      </w:r>
      <w:r>
        <w:fldChar w:fldCharType="begin"/>
      </w:r>
      <w:r>
        <w:instrText xml:space="preserve"> PAGEREF _Toc76544721 \h </w:instrText>
      </w:r>
      <w:r>
        <w:fldChar w:fldCharType="separate"/>
      </w:r>
      <w:r>
        <w:t>140</w:t>
      </w:r>
      <w:r>
        <w:fldChar w:fldCharType="end"/>
      </w:r>
    </w:p>
    <w:p w14:paraId="00BFEE24" w14:textId="5705CE98" w:rsidR="00A47EC6" w:rsidRDefault="00A47EC6">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C4433D">
        <w:rPr>
          <w:i/>
          <w:lang w:eastAsia="sv-SE"/>
        </w:rPr>
        <w:t>BS type 2-O</w:t>
      </w:r>
      <w:r>
        <w:tab/>
      </w:r>
      <w:r>
        <w:fldChar w:fldCharType="begin"/>
      </w:r>
      <w:r>
        <w:instrText xml:space="preserve"> PAGEREF _Toc76544722 \h </w:instrText>
      </w:r>
      <w:r>
        <w:fldChar w:fldCharType="separate"/>
      </w:r>
      <w:r>
        <w:t>141</w:t>
      </w:r>
      <w:r>
        <w:fldChar w:fldCharType="end"/>
      </w:r>
    </w:p>
    <w:p w14:paraId="5E1F7D78" w14:textId="05433FD9" w:rsidR="00A47EC6" w:rsidRDefault="00A47EC6">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C4433D">
        <w:rPr>
          <w:rFonts w:eastAsia="SimSun"/>
        </w:rPr>
        <w:t xml:space="preserve">OTA </w:t>
      </w:r>
      <w:r>
        <w:t>in-band blocking</w:t>
      </w:r>
      <w:r>
        <w:tab/>
      </w:r>
      <w:r>
        <w:fldChar w:fldCharType="begin"/>
      </w:r>
      <w:r>
        <w:instrText xml:space="preserve"> PAGEREF _Toc76544723 \h </w:instrText>
      </w:r>
      <w:r>
        <w:fldChar w:fldCharType="separate"/>
      </w:r>
      <w:r>
        <w:t>142</w:t>
      </w:r>
      <w:r>
        <w:fldChar w:fldCharType="end"/>
      </w:r>
    </w:p>
    <w:p w14:paraId="791D4CBE" w14:textId="507725E0" w:rsidR="00A47EC6" w:rsidRDefault="00A47EC6">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_Toc76544724 \h </w:instrText>
      </w:r>
      <w:r>
        <w:fldChar w:fldCharType="separate"/>
      </w:r>
      <w:r>
        <w:t>142</w:t>
      </w:r>
      <w:r>
        <w:fldChar w:fldCharType="end"/>
      </w:r>
    </w:p>
    <w:p w14:paraId="74160CC2" w14:textId="78B16C2D" w:rsidR="00A47EC6" w:rsidRDefault="00A47EC6">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_Toc76544725 \h </w:instrText>
      </w:r>
      <w:r>
        <w:fldChar w:fldCharType="separate"/>
      </w:r>
      <w:r>
        <w:t>142</w:t>
      </w:r>
      <w:r>
        <w:fldChar w:fldCharType="end"/>
      </w:r>
    </w:p>
    <w:p w14:paraId="0CF45282" w14:textId="6736DB26" w:rsidR="00A47EC6" w:rsidRDefault="00A47EC6">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_Toc76544726 \h </w:instrText>
      </w:r>
      <w:r>
        <w:fldChar w:fldCharType="separate"/>
      </w:r>
      <w:r>
        <w:t>142</w:t>
      </w:r>
      <w:r>
        <w:fldChar w:fldCharType="end"/>
      </w:r>
    </w:p>
    <w:p w14:paraId="140E0B96" w14:textId="136AF347" w:rsidR="00A47EC6" w:rsidRDefault="00A47EC6">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_Toc76544727 \h </w:instrText>
      </w:r>
      <w:r>
        <w:fldChar w:fldCharType="separate"/>
      </w:r>
      <w:r>
        <w:t>142</w:t>
      </w:r>
      <w:r>
        <w:fldChar w:fldCharType="end"/>
      </w:r>
    </w:p>
    <w:p w14:paraId="79DF4278" w14:textId="3AD52E3A" w:rsidR="00A47EC6" w:rsidRDefault="00A47EC6">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_Toc76544728 \h </w:instrText>
      </w:r>
      <w:r>
        <w:fldChar w:fldCharType="separate"/>
      </w:r>
      <w:r>
        <w:t>142</w:t>
      </w:r>
      <w:r>
        <w:fldChar w:fldCharType="end"/>
      </w:r>
    </w:p>
    <w:p w14:paraId="0505F2A7" w14:textId="0EF2C0A3" w:rsidR="00A47EC6" w:rsidRDefault="00A47EC6">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_Toc76544729 \h </w:instrText>
      </w:r>
      <w:r>
        <w:fldChar w:fldCharType="separate"/>
      </w:r>
      <w:r>
        <w:t>143</w:t>
      </w:r>
      <w:r>
        <w:fldChar w:fldCharType="end"/>
      </w:r>
    </w:p>
    <w:p w14:paraId="503AAA4A" w14:textId="0AFED6DE" w:rsidR="00A47EC6" w:rsidRDefault="00A47EC6">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_Toc76544730 \h </w:instrText>
      </w:r>
      <w:r>
        <w:fldChar w:fldCharType="separate"/>
      </w:r>
      <w:r>
        <w:t>144</w:t>
      </w:r>
      <w:r>
        <w:fldChar w:fldCharType="end"/>
      </w:r>
    </w:p>
    <w:p w14:paraId="75A3A681" w14:textId="02E9090B" w:rsidR="00A47EC6" w:rsidRDefault="00A47EC6">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_Toc76544731 \h </w:instrText>
      </w:r>
      <w:r>
        <w:fldChar w:fldCharType="separate"/>
      </w:r>
      <w:r>
        <w:t>144</w:t>
      </w:r>
      <w:r>
        <w:fldChar w:fldCharType="end"/>
      </w:r>
    </w:p>
    <w:p w14:paraId="2237A9F6" w14:textId="418809FC" w:rsidR="00A47EC6" w:rsidRDefault="00A47EC6">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C4433D">
        <w:rPr>
          <w:i/>
          <w:lang w:eastAsia="sv-SE"/>
        </w:rPr>
        <w:t>BS type 1-O</w:t>
      </w:r>
      <w:r>
        <w:tab/>
      </w:r>
      <w:r>
        <w:fldChar w:fldCharType="begin"/>
      </w:r>
      <w:r>
        <w:instrText xml:space="preserve"> PAGEREF _Toc76544732 \h </w:instrText>
      </w:r>
      <w:r>
        <w:fldChar w:fldCharType="separate"/>
      </w:r>
      <w:r>
        <w:t>144</w:t>
      </w:r>
      <w:r>
        <w:fldChar w:fldCharType="end"/>
      </w:r>
    </w:p>
    <w:p w14:paraId="4C800906" w14:textId="42A5FE58" w:rsidR="00A47EC6" w:rsidRDefault="00A47EC6">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C4433D">
        <w:rPr>
          <w:i/>
          <w:lang w:eastAsia="sv-SE"/>
        </w:rPr>
        <w:t>BS type 2-O</w:t>
      </w:r>
      <w:r>
        <w:tab/>
      </w:r>
      <w:r>
        <w:fldChar w:fldCharType="begin"/>
      </w:r>
      <w:r>
        <w:instrText xml:space="preserve"> PAGEREF _Toc76544733 \h </w:instrText>
      </w:r>
      <w:r>
        <w:fldChar w:fldCharType="separate"/>
      </w:r>
      <w:r>
        <w:t>147</w:t>
      </w:r>
      <w:r>
        <w:fldChar w:fldCharType="end"/>
      </w:r>
    </w:p>
    <w:p w14:paraId="66E71008" w14:textId="0ED42A2C" w:rsidR="00A47EC6" w:rsidRDefault="00A47EC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_Toc76544734 \h </w:instrText>
      </w:r>
      <w:r>
        <w:fldChar w:fldCharType="separate"/>
      </w:r>
      <w:r>
        <w:t>148</w:t>
      </w:r>
      <w:r>
        <w:fldChar w:fldCharType="end"/>
      </w:r>
    </w:p>
    <w:p w14:paraId="495EEF7A" w14:textId="2DD3C258" w:rsidR="00A47EC6" w:rsidRDefault="00A47EC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_Toc76544735 \h </w:instrText>
      </w:r>
      <w:r>
        <w:fldChar w:fldCharType="separate"/>
      </w:r>
      <w:r>
        <w:t>148</w:t>
      </w:r>
      <w:r>
        <w:fldChar w:fldCharType="end"/>
      </w:r>
    </w:p>
    <w:p w14:paraId="5A15FCBA" w14:textId="601966BD" w:rsidR="00A47EC6" w:rsidRDefault="00A47EC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C4433D">
        <w:rPr>
          <w:lang w:val="en-US"/>
        </w:rPr>
        <w:t>r</w:t>
      </w:r>
      <w:r>
        <w:t>equirement</w:t>
      </w:r>
      <w:r>
        <w:tab/>
      </w:r>
      <w:r>
        <w:fldChar w:fldCharType="begin"/>
      </w:r>
      <w:r>
        <w:instrText xml:space="preserve"> PAGEREF _Toc76544736 \h </w:instrText>
      </w:r>
      <w:r>
        <w:fldChar w:fldCharType="separate"/>
      </w:r>
      <w:r>
        <w:t>148</w:t>
      </w:r>
      <w:r>
        <w:fldChar w:fldCharType="end"/>
      </w:r>
    </w:p>
    <w:p w14:paraId="188D4A82" w14:textId="1DEF1D0F" w:rsidR="00A47EC6" w:rsidRDefault="00A47EC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_Toc76544737 \h </w:instrText>
      </w:r>
      <w:r>
        <w:fldChar w:fldCharType="separate"/>
      </w:r>
      <w:r>
        <w:t>148</w:t>
      </w:r>
      <w:r>
        <w:fldChar w:fldCharType="end"/>
      </w:r>
    </w:p>
    <w:p w14:paraId="7F701605" w14:textId="40F8CE6C" w:rsidR="00A47EC6" w:rsidRDefault="00A47EC6">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_Toc76544738 \h </w:instrText>
      </w:r>
      <w:r>
        <w:fldChar w:fldCharType="separate"/>
      </w:r>
      <w:r>
        <w:t>148</w:t>
      </w:r>
      <w:r>
        <w:fldChar w:fldCharType="end"/>
      </w:r>
    </w:p>
    <w:p w14:paraId="0A09B1E2" w14:textId="4887ACF8" w:rsidR="00A47EC6" w:rsidRDefault="00A47EC6">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_Toc76544739 \h </w:instrText>
      </w:r>
      <w:r>
        <w:fldChar w:fldCharType="separate"/>
      </w:r>
      <w:r>
        <w:t>148</w:t>
      </w:r>
      <w:r>
        <w:fldChar w:fldCharType="end"/>
      </w:r>
    </w:p>
    <w:p w14:paraId="30F9EC84" w14:textId="4D094D55" w:rsidR="00A47EC6" w:rsidRDefault="00A47EC6">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_Toc76544740 \h </w:instrText>
      </w:r>
      <w:r>
        <w:fldChar w:fldCharType="separate"/>
      </w:r>
      <w:r>
        <w:t>149</w:t>
      </w:r>
      <w:r>
        <w:fldChar w:fldCharType="end"/>
      </w:r>
    </w:p>
    <w:p w14:paraId="7EF34D61" w14:textId="2949F56F" w:rsidR="00A47EC6" w:rsidRDefault="00A47EC6">
      <w:pPr>
        <w:pStyle w:val="TOC5"/>
        <w:rPr>
          <w:rFonts w:asciiTheme="minorHAnsi" w:eastAsiaTheme="minorEastAsia" w:hAnsiTheme="minorHAnsi" w:cstheme="minorBidi"/>
          <w:sz w:val="22"/>
          <w:szCs w:val="22"/>
          <w:lang w:eastAsia="en-GB"/>
        </w:rPr>
      </w:pPr>
      <w:r>
        <w:rPr>
          <w:lang w:eastAsia="sv-SE"/>
        </w:rPr>
        <w:t>7.6.</w:t>
      </w:r>
      <w:r w:rsidRPr="00C4433D">
        <w:rPr>
          <w:lang w:val="en-US" w:eastAsia="sv-SE"/>
        </w:rPr>
        <w:t>4</w:t>
      </w:r>
      <w:r>
        <w:rPr>
          <w:lang w:eastAsia="sv-SE"/>
        </w:rPr>
        <w:t>.</w:t>
      </w:r>
      <w:r w:rsidRPr="00C4433D">
        <w:rPr>
          <w:lang w:val="en-US" w:eastAsia="sv-SE"/>
        </w:rPr>
        <w:t>2</w:t>
      </w:r>
      <w:r>
        <w:rPr>
          <w:lang w:eastAsia="sv-SE"/>
        </w:rPr>
        <w:t>.1</w:t>
      </w:r>
      <w:r>
        <w:rPr>
          <w:rFonts w:asciiTheme="minorHAnsi" w:eastAsiaTheme="minorEastAsia" w:hAnsiTheme="minorHAnsi" w:cstheme="minorBidi"/>
          <w:sz w:val="22"/>
          <w:szCs w:val="22"/>
          <w:lang w:eastAsia="en-GB"/>
        </w:rPr>
        <w:tab/>
      </w:r>
      <w:r w:rsidRPr="00C4433D">
        <w:rPr>
          <w:i/>
          <w:lang w:val="en-US" w:eastAsia="sv-SE"/>
        </w:rPr>
        <w:t>BS type 1-O</w:t>
      </w:r>
      <w:r w:rsidRPr="00C4433D">
        <w:rPr>
          <w:lang w:val="en-US" w:eastAsia="sv-SE"/>
        </w:rPr>
        <w:t xml:space="preserve"> procedure for out-of-band blocking</w:t>
      </w:r>
      <w:r>
        <w:tab/>
      </w:r>
      <w:r>
        <w:fldChar w:fldCharType="begin"/>
      </w:r>
      <w:r>
        <w:instrText xml:space="preserve"> PAGEREF _Toc76544741 \h </w:instrText>
      </w:r>
      <w:r>
        <w:fldChar w:fldCharType="separate"/>
      </w:r>
      <w:r>
        <w:t>149</w:t>
      </w:r>
      <w:r>
        <w:fldChar w:fldCharType="end"/>
      </w:r>
    </w:p>
    <w:p w14:paraId="56EC82BD" w14:textId="0C28CCB6" w:rsidR="00A47EC6" w:rsidRDefault="00A47EC6">
      <w:pPr>
        <w:pStyle w:val="TOC5"/>
        <w:rPr>
          <w:rFonts w:asciiTheme="minorHAnsi" w:eastAsiaTheme="minorEastAsia" w:hAnsiTheme="minorHAnsi" w:cstheme="minorBidi"/>
          <w:sz w:val="22"/>
          <w:szCs w:val="22"/>
          <w:lang w:eastAsia="en-GB"/>
        </w:rPr>
      </w:pPr>
      <w:r>
        <w:rPr>
          <w:lang w:eastAsia="sv-SE"/>
        </w:rPr>
        <w:t>7.6.</w:t>
      </w:r>
      <w:r w:rsidRPr="00C4433D">
        <w:rPr>
          <w:lang w:val="en-US" w:eastAsia="sv-SE"/>
        </w:rPr>
        <w:t>4</w:t>
      </w:r>
      <w:r>
        <w:rPr>
          <w:lang w:eastAsia="sv-SE"/>
        </w:rPr>
        <w:t>.</w:t>
      </w:r>
      <w:r w:rsidRPr="00C4433D">
        <w:rPr>
          <w:lang w:val="en-US" w:eastAsia="sv-SE"/>
        </w:rPr>
        <w:t>2</w:t>
      </w:r>
      <w:r>
        <w:rPr>
          <w:lang w:eastAsia="sv-SE"/>
        </w:rPr>
        <w:t>.</w:t>
      </w:r>
      <w:r w:rsidRPr="00C4433D">
        <w:rPr>
          <w:lang w:val="en-US" w:eastAsia="sv-SE"/>
        </w:rPr>
        <w:t>2</w:t>
      </w:r>
      <w:r>
        <w:rPr>
          <w:rFonts w:asciiTheme="minorHAnsi" w:eastAsiaTheme="minorEastAsia" w:hAnsiTheme="minorHAnsi" w:cstheme="minorBidi"/>
          <w:sz w:val="22"/>
          <w:szCs w:val="22"/>
          <w:lang w:eastAsia="en-GB"/>
        </w:rPr>
        <w:tab/>
      </w:r>
      <w:r w:rsidRPr="00C4433D">
        <w:rPr>
          <w:i/>
          <w:lang w:val="en-US" w:eastAsia="sv-SE"/>
        </w:rPr>
        <w:t>BS type 1-O</w:t>
      </w:r>
      <w:r w:rsidRPr="00C4433D">
        <w:rPr>
          <w:lang w:val="en-US" w:eastAsia="sv-SE"/>
        </w:rPr>
        <w:t xml:space="preserve"> procedure for co-location blocking</w:t>
      </w:r>
      <w:r>
        <w:tab/>
      </w:r>
      <w:r>
        <w:fldChar w:fldCharType="begin"/>
      </w:r>
      <w:r>
        <w:instrText xml:space="preserve"> PAGEREF _Toc76544742 \h </w:instrText>
      </w:r>
      <w:r>
        <w:fldChar w:fldCharType="separate"/>
      </w:r>
      <w:r>
        <w:t>149</w:t>
      </w:r>
      <w:r>
        <w:fldChar w:fldCharType="end"/>
      </w:r>
    </w:p>
    <w:p w14:paraId="4A607A48" w14:textId="46E13B7A" w:rsidR="00A47EC6" w:rsidRDefault="00A47EC6">
      <w:pPr>
        <w:pStyle w:val="TOC5"/>
        <w:rPr>
          <w:rFonts w:asciiTheme="minorHAnsi" w:eastAsiaTheme="minorEastAsia" w:hAnsiTheme="minorHAnsi" w:cstheme="minorBidi"/>
          <w:sz w:val="22"/>
          <w:szCs w:val="22"/>
          <w:lang w:eastAsia="en-GB"/>
        </w:rPr>
      </w:pPr>
      <w:r>
        <w:t>7.</w:t>
      </w:r>
      <w:r w:rsidRPr="00C4433D">
        <w:rPr>
          <w:lang w:val="en-US"/>
        </w:rPr>
        <w:t>6</w:t>
      </w:r>
      <w:r>
        <w:t>.</w:t>
      </w:r>
      <w:r w:rsidRPr="00C4433D">
        <w:rPr>
          <w:lang w:val="en-US"/>
        </w:rPr>
        <w:t>4</w:t>
      </w:r>
      <w:r>
        <w:t>.</w:t>
      </w:r>
      <w:r w:rsidRPr="00C4433D">
        <w:rPr>
          <w:lang w:val="en-US"/>
        </w:rPr>
        <w:t>2</w:t>
      </w:r>
      <w:r>
        <w:t>.</w:t>
      </w:r>
      <w:r w:rsidRPr="00C4433D">
        <w:rPr>
          <w:lang w:val="en-US"/>
        </w:rPr>
        <w:t>3</w:t>
      </w:r>
      <w:r>
        <w:rPr>
          <w:rFonts w:asciiTheme="minorHAnsi" w:eastAsiaTheme="minorEastAsia" w:hAnsiTheme="minorHAnsi" w:cstheme="minorBidi"/>
          <w:sz w:val="22"/>
          <w:szCs w:val="22"/>
          <w:lang w:eastAsia="en-GB"/>
        </w:rPr>
        <w:tab/>
      </w:r>
      <w:r w:rsidRPr="00C4433D">
        <w:rPr>
          <w:i/>
        </w:rPr>
        <w:t>BS type 2-O</w:t>
      </w:r>
      <w:r>
        <w:t xml:space="preserve"> procedure for out-of-band blocking</w:t>
      </w:r>
      <w:r>
        <w:tab/>
      </w:r>
      <w:r>
        <w:fldChar w:fldCharType="begin"/>
      </w:r>
      <w:r>
        <w:instrText xml:space="preserve"> PAGEREF _Toc76544743 \h </w:instrText>
      </w:r>
      <w:r>
        <w:fldChar w:fldCharType="separate"/>
      </w:r>
      <w:r>
        <w:t>150</w:t>
      </w:r>
      <w:r>
        <w:fldChar w:fldCharType="end"/>
      </w:r>
    </w:p>
    <w:p w14:paraId="723FEC07" w14:textId="585CA946" w:rsidR="00A47EC6" w:rsidRDefault="00A47EC6">
      <w:pPr>
        <w:pStyle w:val="TOC3"/>
        <w:rPr>
          <w:rFonts w:asciiTheme="minorHAnsi" w:eastAsiaTheme="minorEastAsia" w:hAnsiTheme="minorHAnsi" w:cstheme="minorBidi"/>
          <w:sz w:val="22"/>
          <w:szCs w:val="22"/>
          <w:lang w:eastAsia="en-GB"/>
        </w:rPr>
      </w:pPr>
      <w:r>
        <w:t>7.</w:t>
      </w:r>
      <w:r w:rsidRPr="00C4433D">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_Toc76544744 \h </w:instrText>
      </w:r>
      <w:r>
        <w:fldChar w:fldCharType="separate"/>
      </w:r>
      <w:r>
        <w:t>151</w:t>
      </w:r>
      <w:r>
        <w:fldChar w:fldCharType="end"/>
      </w:r>
    </w:p>
    <w:p w14:paraId="194EBA83" w14:textId="3A5EC207" w:rsidR="00A47EC6" w:rsidRDefault="00A47EC6">
      <w:pPr>
        <w:pStyle w:val="TOC4"/>
        <w:rPr>
          <w:rFonts w:asciiTheme="minorHAnsi" w:eastAsiaTheme="minorEastAsia" w:hAnsiTheme="minorHAnsi" w:cstheme="minorBidi"/>
          <w:sz w:val="22"/>
          <w:szCs w:val="22"/>
          <w:lang w:eastAsia="en-GB"/>
        </w:rPr>
      </w:pPr>
      <w:r>
        <w:t>7.</w:t>
      </w:r>
      <w:r w:rsidRPr="00C4433D">
        <w:rPr>
          <w:lang w:val="en-US"/>
        </w:rPr>
        <w:t>6</w:t>
      </w:r>
      <w:r>
        <w:t>.5.1</w:t>
      </w:r>
      <w:r>
        <w:rPr>
          <w:rFonts w:asciiTheme="minorHAnsi" w:eastAsiaTheme="minorEastAsia" w:hAnsiTheme="minorHAnsi" w:cstheme="minorBidi"/>
          <w:sz w:val="22"/>
          <w:szCs w:val="22"/>
          <w:lang w:eastAsia="en-GB"/>
        </w:rPr>
        <w:tab/>
      </w:r>
      <w:r>
        <w:t xml:space="preserve">Requirement for </w:t>
      </w:r>
      <w:r w:rsidRPr="00C4433D">
        <w:rPr>
          <w:i/>
        </w:rPr>
        <w:t>BS type 1-O</w:t>
      </w:r>
      <w:r>
        <w:tab/>
      </w:r>
      <w:r>
        <w:fldChar w:fldCharType="begin"/>
      </w:r>
      <w:r>
        <w:instrText xml:space="preserve"> PAGEREF _Toc76544745 \h </w:instrText>
      </w:r>
      <w:r>
        <w:fldChar w:fldCharType="separate"/>
      </w:r>
      <w:r>
        <w:t>151</w:t>
      </w:r>
      <w:r>
        <w:fldChar w:fldCharType="end"/>
      </w:r>
    </w:p>
    <w:p w14:paraId="7C55F1B4" w14:textId="7263209D" w:rsidR="00A47EC6" w:rsidRDefault="00A47EC6">
      <w:pPr>
        <w:pStyle w:val="TOC5"/>
        <w:rPr>
          <w:rFonts w:asciiTheme="minorHAnsi" w:eastAsiaTheme="minorEastAsia" w:hAnsiTheme="minorHAnsi" w:cstheme="minorBidi"/>
          <w:sz w:val="22"/>
          <w:szCs w:val="22"/>
          <w:lang w:eastAsia="en-GB"/>
        </w:rPr>
      </w:pPr>
      <w:r>
        <w:t>7.</w:t>
      </w:r>
      <w:r w:rsidRPr="00C4433D">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_Toc76544746 \h </w:instrText>
      </w:r>
      <w:r>
        <w:fldChar w:fldCharType="separate"/>
      </w:r>
      <w:r>
        <w:t>151</w:t>
      </w:r>
      <w:r>
        <w:fldChar w:fldCharType="end"/>
      </w:r>
    </w:p>
    <w:p w14:paraId="0826767D" w14:textId="2E4EE793" w:rsidR="00A47EC6" w:rsidRDefault="00A47EC6">
      <w:pPr>
        <w:pStyle w:val="TOC5"/>
        <w:rPr>
          <w:rFonts w:asciiTheme="minorHAnsi" w:eastAsiaTheme="minorEastAsia" w:hAnsiTheme="minorHAnsi" w:cstheme="minorBidi"/>
          <w:sz w:val="22"/>
          <w:szCs w:val="22"/>
          <w:lang w:eastAsia="en-GB"/>
        </w:rPr>
      </w:pPr>
      <w:r>
        <w:t>7.</w:t>
      </w:r>
      <w:r w:rsidRPr="00C4433D">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_Toc76544747 \h </w:instrText>
      </w:r>
      <w:r>
        <w:fldChar w:fldCharType="separate"/>
      </w:r>
      <w:r>
        <w:t>151</w:t>
      </w:r>
      <w:r>
        <w:fldChar w:fldCharType="end"/>
      </w:r>
    </w:p>
    <w:p w14:paraId="469C42B2" w14:textId="4E50C934" w:rsidR="00A47EC6" w:rsidRDefault="00A47EC6">
      <w:pPr>
        <w:pStyle w:val="TOC4"/>
        <w:rPr>
          <w:rFonts w:asciiTheme="minorHAnsi" w:eastAsiaTheme="minorEastAsia" w:hAnsiTheme="minorHAnsi" w:cstheme="minorBidi"/>
          <w:sz w:val="22"/>
          <w:szCs w:val="22"/>
          <w:lang w:eastAsia="en-GB"/>
        </w:rPr>
      </w:pPr>
      <w:r>
        <w:t>7.</w:t>
      </w:r>
      <w:r w:rsidRPr="00C4433D">
        <w:rPr>
          <w:lang w:val="en-US"/>
        </w:rPr>
        <w:t>6</w:t>
      </w:r>
      <w:r>
        <w:t>.5.2</w:t>
      </w:r>
      <w:r>
        <w:rPr>
          <w:rFonts w:asciiTheme="minorHAnsi" w:eastAsiaTheme="minorEastAsia" w:hAnsiTheme="minorHAnsi" w:cstheme="minorBidi"/>
          <w:sz w:val="22"/>
          <w:szCs w:val="22"/>
          <w:lang w:eastAsia="en-GB"/>
        </w:rPr>
        <w:tab/>
      </w:r>
      <w:r>
        <w:t xml:space="preserve">Requirement for </w:t>
      </w:r>
      <w:r w:rsidRPr="00C4433D">
        <w:rPr>
          <w:i/>
        </w:rPr>
        <w:t>BS type 2-O</w:t>
      </w:r>
      <w:r>
        <w:tab/>
      </w:r>
      <w:r>
        <w:fldChar w:fldCharType="begin"/>
      </w:r>
      <w:r>
        <w:instrText xml:space="preserve"> PAGEREF _Toc76544748 \h </w:instrText>
      </w:r>
      <w:r>
        <w:fldChar w:fldCharType="separate"/>
      </w:r>
      <w:r>
        <w:t>152</w:t>
      </w:r>
      <w:r>
        <w:fldChar w:fldCharType="end"/>
      </w:r>
    </w:p>
    <w:p w14:paraId="73B783B9" w14:textId="1580D2EE" w:rsidR="00A47EC6" w:rsidRDefault="00A47EC6">
      <w:pPr>
        <w:pStyle w:val="TOC5"/>
        <w:rPr>
          <w:rFonts w:asciiTheme="minorHAnsi" w:eastAsiaTheme="minorEastAsia" w:hAnsiTheme="minorHAnsi" w:cstheme="minorBidi"/>
          <w:sz w:val="22"/>
          <w:szCs w:val="22"/>
          <w:lang w:eastAsia="en-GB"/>
        </w:rPr>
      </w:pPr>
      <w:r>
        <w:t>7.</w:t>
      </w:r>
      <w:r w:rsidRPr="00C4433D">
        <w:rPr>
          <w:lang w:val="en-US"/>
        </w:rPr>
        <w:t>6</w:t>
      </w:r>
      <w:r>
        <w:t>.5.</w:t>
      </w:r>
      <w:r w:rsidRPr="00C4433D">
        <w:rPr>
          <w:lang w:val="en-US"/>
        </w:rPr>
        <w:t>2</w:t>
      </w:r>
      <w:r>
        <w:t>.1</w:t>
      </w:r>
      <w:r>
        <w:rPr>
          <w:rFonts w:asciiTheme="minorHAnsi" w:eastAsiaTheme="minorEastAsia" w:hAnsiTheme="minorHAnsi" w:cstheme="minorBidi"/>
          <w:sz w:val="22"/>
          <w:szCs w:val="22"/>
          <w:lang w:eastAsia="en-GB"/>
        </w:rPr>
        <w:tab/>
      </w:r>
      <w:r>
        <w:t>General r</w:t>
      </w:r>
      <w:r w:rsidRPr="00C4433D">
        <w:rPr>
          <w:lang w:val="en-US"/>
        </w:rPr>
        <w:t>equirement</w:t>
      </w:r>
      <w:r>
        <w:tab/>
      </w:r>
      <w:r>
        <w:fldChar w:fldCharType="begin"/>
      </w:r>
      <w:r>
        <w:instrText xml:space="preserve"> PAGEREF _Toc76544749 \h </w:instrText>
      </w:r>
      <w:r>
        <w:fldChar w:fldCharType="separate"/>
      </w:r>
      <w:r>
        <w:t>152</w:t>
      </w:r>
      <w:r>
        <w:fldChar w:fldCharType="end"/>
      </w:r>
    </w:p>
    <w:p w14:paraId="624540F9" w14:textId="0869CB73" w:rsidR="00A47EC6" w:rsidRDefault="00A47EC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_Toc76544750 \h </w:instrText>
      </w:r>
      <w:r>
        <w:fldChar w:fldCharType="separate"/>
      </w:r>
      <w:r>
        <w:t>152</w:t>
      </w:r>
      <w:r>
        <w:fldChar w:fldCharType="end"/>
      </w:r>
    </w:p>
    <w:p w14:paraId="15DA7889" w14:textId="5EE8AD7E" w:rsidR="00A47EC6" w:rsidRDefault="00A47EC6">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_Toc76544751 \h </w:instrText>
      </w:r>
      <w:r>
        <w:fldChar w:fldCharType="separate"/>
      </w:r>
      <w:r>
        <w:t>152</w:t>
      </w:r>
      <w:r>
        <w:fldChar w:fldCharType="end"/>
      </w:r>
    </w:p>
    <w:p w14:paraId="794EDEB5" w14:textId="318BDCFD" w:rsidR="00A47EC6" w:rsidRDefault="00A47EC6">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_Toc76544752 \h </w:instrText>
      </w:r>
      <w:r>
        <w:fldChar w:fldCharType="separate"/>
      </w:r>
      <w:r>
        <w:t>153</w:t>
      </w:r>
      <w:r>
        <w:fldChar w:fldCharType="end"/>
      </w:r>
    </w:p>
    <w:p w14:paraId="61C2B5C5" w14:textId="1AB0C4CD" w:rsidR="00A47EC6" w:rsidRDefault="00A47EC6">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_Toc76544753 \h </w:instrText>
      </w:r>
      <w:r>
        <w:fldChar w:fldCharType="separate"/>
      </w:r>
      <w:r>
        <w:t>153</w:t>
      </w:r>
      <w:r>
        <w:fldChar w:fldCharType="end"/>
      </w:r>
    </w:p>
    <w:p w14:paraId="05C435B0" w14:textId="4AFFCF7B" w:rsidR="00A47EC6" w:rsidRDefault="00A47EC6">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_Toc76544754 \h </w:instrText>
      </w:r>
      <w:r>
        <w:fldChar w:fldCharType="separate"/>
      </w:r>
      <w:r>
        <w:t>153</w:t>
      </w:r>
      <w:r>
        <w:fldChar w:fldCharType="end"/>
      </w:r>
    </w:p>
    <w:p w14:paraId="534C62B9" w14:textId="307FB719" w:rsidR="00A47EC6" w:rsidRDefault="00A47EC6">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_Toc76544755 \h </w:instrText>
      </w:r>
      <w:r>
        <w:fldChar w:fldCharType="separate"/>
      </w:r>
      <w:r>
        <w:t>153</w:t>
      </w:r>
      <w:r>
        <w:fldChar w:fldCharType="end"/>
      </w:r>
    </w:p>
    <w:p w14:paraId="34743F7B" w14:textId="6BDB5834" w:rsidR="00A47EC6" w:rsidRDefault="00A47EC6">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_Toc76544756 \h </w:instrText>
      </w:r>
      <w:r>
        <w:fldChar w:fldCharType="separate"/>
      </w:r>
      <w:r>
        <w:t>154</w:t>
      </w:r>
      <w:r>
        <w:fldChar w:fldCharType="end"/>
      </w:r>
    </w:p>
    <w:p w14:paraId="6AB41737" w14:textId="3D5EE48F" w:rsidR="00A47EC6" w:rsidRDefault="00A47EC6">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_Toc76544757 \h </w:instrText>
      </w:r>
      <w:r>
        <w:fldChar w:fldCharType="separate"/>
      </w:r>
      <w:r>
        <w:t>154</w:t>
      </w:r>
      <w:r>
        <w:fldChar w:fldCharType="end"/>
      </w:r>
    </w:p>
    <w:p w14:paraId="19EB8867" w14:textId="2D95B602" w:rsidR="00A47EC6" w:rsidRDefault="00A47EC6">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C4433D">
        <w:rPr>
          <w:i/>
        </w:rPr>
        <w:t>BS type 1-O</w:t>
      </w:r>
      <w:r>
        <w:tab/>
      </w:r>
      <w:r>
        <w:fldChar w:fldCharType="begin"/>
      </w:r>
      <w:r>
        <w:instrText xml:space="preserve"> PAGEREF _Toc76544758 \h </w:instrText>
      </w:r>
      <w:r>
        <w:fldChar w:fldCharType="separate"/>
      </w:r>
      <w:r>
        <w:t>154</w:t>
      </w:r>
      <w:r>
        <w:fldChar w:fldCharType="end"/>
      </w:r>
    </w:p>
    <w:p w14:paraId="7BDC8EB6" w14:textId="54095E52" w:rsidR="00A47EC6" w:rsidRDefault="00A47EC6">
      <w:pPr>
        <w:pStyle w:val="TOC4"/>
        <w:rPr>
          <w:rFonts w:asciiTheme="minorHAnsi" w:eastAsiaTheme="minorEastAsia" w:hAnsiTheme="minorHAnsi" w:cstheme="minorBidi"/>
          <w:sz w:val="22"/>
          <w:szCs w:val="22"/>
          <w:lang w:eastAsia="en-GB"/>
        </w:rPr>
      </w:pPr>
      <w:r>
        <w:lastRenderedPageBreak/>
        <w:t>7.7.5.2</w:t>
      </w:r>
      <w:r>
        <w:rPr>
          <w:rFonts w:asciiTheme="minorHAnsi" w:eastAsiaTheme="minorEastAsia" w:hAnsiTheme="minorHAnsi" w:cstheme="minorBidi"/>
          <w:sz w:val="22"/>
          <w:szCs w:val="22"/>
          <w:lang w:eastAsia="en-GB"/>
        </w:rPr>
        <w:tab/>
      </w:r>
      <w:r>
        <w:t xml:space="preserve">Test requirement for </w:t>
      </w:r>
      <w:r w:rsidRPr="00C4433D">
        <w:rPr>
          <w:i/>
        </w:rPr>
        <w:t>BS type 2-O</w:t>
      </w:r>
      <w:r>
        <w:tab/>
      </w:r>
      <w:r>
        <w:fldChar w:fldCharType="begin"/>
      </w:r>
      <w:r>
        <w:instrText xml:space="preserve"> PAGEREF _Toc76544759 \h </w:instrText>
      </w:r>
      <w:r>
        <w:fldChar w:fldCharType="separate"/>
      </w:r>
      <w:r>
        <w:t>155</w:t>
      </w:r>
      <w:r>
        <w:fldChar w:fldCharType="end"/>
      </w:r>
    </w:p>
    <w:p w14:paraId="575BDE44" w14:textId="1C071D4C" w:rsidR="00A47EC6" w:rsidRDefault="00A47EC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_Toc76544760 \h </w:instrText>
      </w:r>
      <w:r>
        <w:fldChar w:fldCharType="separate"/>
      </w:r>
      <w:r>
        <w:t>156</w:t>
      </w:r>
      <w:r>
        <w:fldChar w:fldCharType="end"/>
      </w:r>
    </w:p>
    <w:p w14:paraId="7A6AC42C" w14:textId="0FC7431C" w:rsidR="00A47EC6" w:rsidRDefault="00A47EC6">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_Toc76544761 \h </w:instrText>
      </w:r>
      <w:r>
        <w:fldChar w:fldCharType="separate"/>
      </w:r>
      <w:r>
        <w:t>156</w:t>
      </w:r>
      <w:r>
        <w:fldChar w:fldCharType="end"/>
      </w:r>
    </w:p>
    <w:p w14:paraId="6CF4B448" w14:textId="6CB88AB4" w:rsidR="00A47EC6" w:rsidRDefault="00A47EC6">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_Toc76544762 \h </w:instrText>
      </w:r>
      <w:r>
        <w:fldChar w:fldCharType="separate"/>
      </w:r>
      <w:r>
        <w:t>156</w:t>
      </w:r>
      <w:r>
        <w:fldChar w:fldCharType="end"/>
      </w:r>
    </w:p>
    <w:p w14:paraId="02B5285E" w14:textId="7FBF7B7D" w:rsidR="00A47EC6" w:rsidRDefault="00A47EC6">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_Toc76544763 \h </w:instrText>
      </w:r>
      <w:r>
        <w:fldChar w:fldCharType="separate"/>
      </w:r>
      <w:r>
        <w:t>156</w:t>
      </w:r>
      <w:r>
        <w:fldChar w:fldCharType="end"/>
      </w:r>
    </w:p>
    <w:p w14:paraId="7ADA5B83" w14:textId="51C60D7C" w:rsidR="00A47EC6" w:rsidRDefault="00A47EC6">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_Toc76544764 \h </w:instrText>
      </w:r>
      <w:r>
        <w:fldChar w:fldCharType="separate"/>
      </w:r>
      <w:r>
        <w:t>156</w:t>
      </w:r>
      <w:r>
        <w:fldChar w:fldCharType="end"/>
      </w:r>
    </w:p>
    <w:p w14:paraId="25F5A7BB" w14:textId="08BD73F0" w:rsidR="00A47EC6" w:rsidRDefault="00A47EC6">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_Toc76544765 \h </w:instrText>
      </w:r>
      <w:r>
        <w:fldChar w:fldCharType="separate"/>
      </w:r>
      <w:r>
        <w:t>156</w:t>
      </w:r>
      <w:r>
        <w:fldChar w:fldCharType="end"/>
      </w:r>
    </w:p>
    <w:p w14:paraId="5C307425" w14:textId="6BAB2A71" w:rsidR="00A47EC6" w:rsidRDefault="00A47EC6">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_Toc76544766 \h </w:instrText>
      </w:r>
      <w:r>
        <w:fldChar w:fldCharType="separate"/>
      </w:r>
      <w:r>
        <w:t>156</w:t>
      </w:r>
      <w:r>
        <w:fldChar w:fldCharType="end"/>
      </w:r>
    </w:p>
    <w:p w14:paraId="49E486A8" w14:textId="23422A11" w:rsidR="00A47EC6" w:rsidRDefault="00A47EC6">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_Toc76544767 \h </w:instrText>
      </w:r>
      <w:r>
        <w:fldChar w:fldCharType="separate"/>
      </w:r>
      <w:r>
        <w:t>157</w:t>
      </w:r>
      <w:r>
        <w:fldChar w:fldCharType="end"/>
      </w:r>
    </w:p>
    <w:p w14:paraId="5F0EC55A" w14:textId="0E29651A" w:rsidR="00A47EC6" w:rsidRDefault="00A47EC6">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C4433D">
        <w:rPr>
          <w:i/>
          <w:lang w:eastAsia="sv-SE"/>
        </w:rPr>
        <w:t>BS type 1-O</w:t>
      </w:r>
      <w:r>
        <w:tab/>
      </w:r>
      <w:r>
        <w:fldChar w:fldCharType="begin"/>
      </w:r>
      <w:r>
        <w:instrText xml:space="preserve"> PAGEREF _Toc76544768 \h </w:instrText>
      </w:r>
      <w:r>
        <w:fldChar w:fldCharType="separate"/>
      </w:r>
      <w:r>
        <w:t>157</w:t>
      </w:r>
      <w:r>
        <w:fldChar w:fldCharType="end"/>
      </w:r>
    </w:p>
    <w:p w14:paraId="54B6043B" w14:textId="5F94EB98" w:rsidR="00A47EC6" w:rsidRDefault="00A47EC6">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C4433D">
        <w:rPr>
          <w:i/>
          <w:lang w:eastAsia="sv-SE"/>
        </w:rPr>
        <w:t>BS type 2-O</w:t>
      </w:r>
      <w:r>
        <w:tab/>
      </w:r>
      <w:r>
        <w:fldChar w:fldCharType="begin"/>
      </w:r>
      <w:r>
        <w:instrText xml:space="preserve"> PAGEREF _Toc76544769 \h </w:instrText>
      </w:r>
      <w:r>
        <w:fldChar w:fldCharType="separate"/>
      </w:r>
      <w:r>
        <w:t>162</w:t>
      </w:r>
      <w:r>
        <w:fldChar w:fldCharType="end"/>
      </w:r>
    </w:p>
    <w:p w14:paraId="65CD32E8" w14:textId="61E908DE" w:rsidR="00A47EC6" w:rsidRDefault="00A47EC6">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_Toc76544770 \h </w:instrText>
      </w:r>
      <w:r>
        <w:fldChar w:fldCharType="separate"/>
      </w:r>
      <w:r>
        <w:t>162</w:t>
      </w:r>
      <w:r>
        <w:fldChar w:fldCharType="end"/>
      </w:r>
    </w:p>
    <w:p w14:paraId="0C26E891" w14:textId="28D6C9F1" w:rsidR="00A47EC6" w:rsidRDefault="00A47EC6">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_Toc76544771 \h </w:instrText>
      </w:r>
      <w:r>
        <w:fldChar w:fldCharType="separate"/>
      </w:r>
      <w:r>
        <w:t>162</w:t>
      </w:r>
      <w:r>
        <w:fldChar w:fldCharType="end"/>
      </w:r>
    </w:p>
    <w:p w14:paraId="4BB4C6EF" w14:textId="4940B9F3" w:rsidR="00A47EC6" w:rsidRDefault="00A47EC6">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_Toc76544772 \h </w:instrText>
      </w:r>
      <w:r>
        <w:fldChar w:fldCharType="separate"/>
      </w:r>
      <w:r>
        <w:t>162</w:t>
      </w:r>
      <w:r>
        <w:fldChar w:fldCharType="end"/>
      </w:r>
    </w:p>
    <w:p w14:paraId="7140AADE" w14:textId="7EA85F31" w:rsidR="00A47EC6" w:rsidRDefault="00A47EC6">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_Toc76544773 \h </w:instrText>
      </w:r>
      <w:r>
        <w:fldChar w:fldCharType="separate"/>
      </w:r>
      <w:r>
        <w:t>163</w:t>
      </w:r>
      <w:r>
        <w:fldChar w:fldCharType="end"/>
      </w:r>
    </w:p>
    <w:p w14:paraId="58E80401" w14:textId="1BCBE352" w:rsidR="00A47EC6" w:rsidRDefault="00A47EC6">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_Toc76544774 \h </w:instrText>
      </w:r>
      <w:r>
        <w:fldChar w:fldCharType="separate"/>
      </w:r>
      <w:r>
        <w:t>163</w:t>
      </w:r>
      <w:r>
        <w:fldChar w:fldCharType="end"/>
      </w:r>
    </w:p>
    <w:p w14:paraId="57EE6FDB" w14:textId="42B04249" w:rsidR="00A47EC6" w:rsidRDefault="00A47EC6">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_Toc76544775 \h </w:instrText>
      </w:r>
      <w:r>
        <w:fldChar w:fldCharType="separate"/>
      </w:r>
      <w:r>
        <w:t>163</w:t>
      </w:r>
      <w:r>
        <w:fldChar w:fldCharType="end"/>
      </w:r>
    </w:p>
    <w:p w14:paraId="71460810" w14:textId="2DE3572D" w:rsidR="00A47EC6" w:rsidRDefault="00A47EC6">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_Toc76544776 \h </w:instrText>
      </w:r>
      <w:r>
        <w:fldChar w:fldCharType="separate"/>
      </w:r>
      <w:r>
        <w:t>163</w:t>
      </w:r>
      <w:r>
        <w:fldChar w:fldCharType="end"/>
      </w:r>
    </w:p>
    <w:p w14:paraId="26B0300C" w14:textId="18C27243" w:rsidR="00A47EC6" w:rsidRDefault="00A47EC6">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_Toc76544777 \h </w:instrText>
      </w:r>
      <w:r>
        <w:fldChar w:fldCharType="separate"/>
      </w:r>
      <w:r>
        <w:t>164</w:t>
      </w:r>
      <w:r>
        <w:fldChar w:fldCharType="end"/>
      </w:r>
    </w:p>
    <w:p w14:paraId="502FF4EE" w14:textId="7B77E770" w:rsidR="00A47EC6" w:rsidRDefault="00A47EC6">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C4433D">
        <w:rPr>
          <w:i/>
          <w:lang w:eastAsia="sv-SE"/>
        </w:rPr>
        <w:t>BS type 1-O</w:t>
      </w:r>
      <w:r>
        <w:tab/>
      </w:r>
      <w:r>
        <w:fldChar w:fldCharType="begin"/>
      </w:r>
      <w:r>
        <w:instrText xml:space="preserve"> PAGEREF _Toc76544778 \h </w:instrText>
      </w:r>
      <w:r>
        <w:fldChar w:fldCharType="separate"/>
      </w:r>
      <w:r>
        <w:t>164</w:t>
      </w:r>
      <w:r>
        <w:fldChar w:fldCharType="end"/>
      </w:r>
    </w:p>
    <w:p w14:paraId="5AD42D9E" w14:textId="5117B5EC" w:rsidR="00A47EC6" w:rsidRDefault="00A47EC6">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C4433D">
        <w:rPr>
          <w:i/>
          <w:lang w:eastAsia="sv-SE"/>
        </w:rPr>
        <w:t>BS type 2-O</w:t>
      </w:r>
      <w:r>
        <w:tab/>
      </w:r>
      <w:r>
        <w:fldChar w:fldCharType="begin"/>
      </w:r>
      <w:r>
        <w:instrText xml:space="preserve"> PAGEREF _Toc76544779 \h </w:instrText>
      </w:r>
      <w:r>
        <w:fldChar w:fldCharType="separate"/>
      </w:r>
      <w:r>
        <w:t>166</w:t>
      </w:r>
      <w:r>
        <w:fldChar w:fldCharType="end"/>
      </w:r>
    </w:p>
    <w:p w14:paraId="18E6FA77" w14:textId="472166C6" w:rsidR="00A47EC6" w:rsidRDefault="00A47EC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_Toc76544780 \h </w:instrText>
      </w:r>
      <w:r>
        <w:fldChar w:fldCharType="separate"/>
      </w:r>
      <w:r>
        <w:t>168</w:t>
      </w:r>
      <w:r>
        <w:fldChar w:fldCharType="end"/>
      </w:r>
    </w:p>
    <w:p w14:paraId="70236891" w14:textId="378553D9" w:rsidR="00A47EC6" w:rsidRDefault="00A47EC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_Toc76544781 \h </w:instrText>
      </w:r>
      <w:r>
        <w:fldChar w:fldCharType="separate"/>
      </w:r>
      <w:r>
        <w:t>168</w:t>
      </w:r>
      <w:r>
        <w:fldChar w:fldCharType="end"/>
      </w:r>
    </w:p>
    <w:p w14:paraId="196F6B81" w14:textId="519BF159" w:rsidR="00A47EC6" w:rsidRDefault="00A47EC6">
      <w:pPr>
        <w:pStyle w:val="TOC3"/>
        <w:rPr>
          <w:rFonts w:asciiTheme="minorHAnsi" w:eastAsiaTheme="minorEastAsia" w:hAnsiTheme="minorHAnsi" w:cstheme="minorBidi"/>
          <w:sz w:val="22"/>
          <w:szCs w:val="22"/>
          <w:lang w:eastAsia="en-GB"/>
        </w:rPr>
      </w:pPr>
      <w:r w:rsidRPr="00C4433D">
        <w:rPr>
          <w:rFonts w:eastAsia="Malgun Gothic"/>
        </w:rPr>
        <w:t>8.</w:t>
      </w:r>
      <w:r w:rsidRPr="00C4433D">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C4433D">
        <w:rPr>
          <w:rFonts w:eastAsia="Malgun Gothic"/>
        </w:rPr>
        <w:t>Scope and definitions</w:t>
      </w:r>
      <w:r>
        <w:tab/>
      </w:r>
      <w:r>
        <w:fldChar w:fldCharType="begin"/>
      </w:r>
      <w:r>
        <w:instrText xml:space="preserve"> PAGEREF _Toc76544782 \h </w:instrText>
      </w:r>
      <w:r>
        <w:fldChar w:fldCharType="separate"/>
      </w:r>
      <w:r>
        <w:t>168</w:t>
      </w:r>
      <w:r>
        <w:fldChar w:fldCharType="end"/>
      </w:r>
    </w:p>
    <w:p w14:paraId="627BEBD5" w14:textId="33641191" w:rsidR="00A47EC6" w:rsidRDefault="00A47EC6">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_Toc76544783 \h </w:instrText>
      </w:r>
      <w:r>
        <w:fldChar w:fldCharType="separate"/>
      </w:r>
      <w:r>
        <w:t>168</w:t>
      </w:r>
      <w:r>
        <w:fldChar w:fldCharType="end"/>
      </w:r>
    </w:p>
    <w:p w14:paraId="47133E85" w14:textId="63489229" w:rsidR="00A47EC6" w:rsidRDefault="00A47EC6">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_Toc76544784 \h </w:instrText>
      </w:r>
      <w:r>
        <w:fldChar w:fldCharType="separate"/>
      </w:r>
      <w:r>
        <w:t>169</w:t>
      </w:r>
      <w:r>
        <w:fldChar w:fldCharType="end"/>
      </w:r>
    </w:p>
    <w:p w14:paraId="48523C9F" w14:textId="545BFCC3" w:rsidR="00A47EC6" w:rsidRDefault="00A47EC6">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_Toc76544785 \h </w:instrText>
      </w:r>
      <w:r>
        <w:fldChar w:fldCharType="separate"/>
      </w:r>
      <w:r>
        <w:t>169</w:t>
      </w:r>
      <w:r>
        <w:fldChar w:fldCharType="end"/>
      </w:r>
    </w:p>
    <w:p w14:paraId="15EC8478" w14:textId="26DD8CB9" w:rsidR="00A47EC6" w:rsidRDefault="00A47EC6">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C4433D">
        <w:rPr>
          <w:snapToGrid w:val="0"/>
          <w:lang w:eastAsia="zh-CN"/>
        </w:rPr>
        <w:t>requirements</w:t>
      </w:r>
      <w:r>
        <w:tab/>
      </w:r>
      <w:r>
        <w:fldChar w:fldCharType="begin"/>
      </w:r>
      <w:r>
        <w:instrText xml:space="preserve"> PAGEREF _Toc76544786 \h </w:instrText>
      </w:r>
      <w:r>
        <w:fldChar w:fldCharType="separate"/>
      </w:r>
      <w:r>
        <w:t>169</w:t>
      </w:r>
      <w:r>
        <w:fldChar w:fldCharType="end"/>
      </w:r>
    </w:p>
    <w:p w14:paraId="2DA2A7DE" w14:textId="76B10469" w:rsidR="00A47EC6" w:rsidRDefault="00A47EC6">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C4433D">
        <w:rPr>
          <w:snapToGrid w:val="0"/>
          <w:lang w:eastAsia="zh-CN"/>
        </w:rPr>
        <w:t>requirements for different subcarrier spacings</w:t>
      </w:r>
      <w:r>
        <w:tab/>
      </w:r>
      <w:r>
        <w:fldChar w:fldCharType="begin"/>
      </w:r>
      <w:r>
        <w:instrText xml:space="preserve"> PAGEREF _Toc76544787 \h </w:instrText>
      </w:r>
      <w:r>
        <w:fldChar w:fldCharType="separate"/>
      </w:r>
      <w:r>
        <w:t>169</w:t>
      </w:r>
      <w:r>
        <w:fldChar w:fldCharType="end"/>
      </w:r>
    </w:p>
    <w:p w14:paraId="540EB2EF" w14:textId="3262C252" w:rsidR="00A47EC6" w:rsidRDefault="00A47EC6">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_Toc76544788 \h </w:instrText>
      </w:r>
      <w:r>
        <w:fldChar w:fldCharType="separate"/>
      </w:r>
      <w:r>
        <w:t>169</w:t>
      </w:r>
      <w:r>
        <w:fldChar w:fldCharType="end"/>
      </w:r>
    </w:p>
    <w:p w14:paraId="52F35902" w14:textId="3ADB6DF0" w:rsidR="00A47EC6" w:rsidRDefault="00A47EC6">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_Toc76544789 \h </w:instrText>
      </w:r>
      <w:r>
        <w:fldChar w:fldCharType="separate"/>
      </w:r>
      <w:r>
        <w:t>169</w:t>
      </w:r>
      <w:r>
        <w:fldChar w:fldCharType="end"/>
      </w:r>
    </w:p>
    <w:p w14:paraId="5CAA87ED" w14:textId="5EB740B2" w:rsidR="00A47EC6" w:rsidRDefault="00A47EC6">
      <w:pPr>
        <w:pStyle w:val="TOC5"/>
        <w:rPr>
          <w:rFonts w:asciiTheme="minorHAnsi" w:eastAsiaTheme="minorEastAsia" w:hAnsiTheme="minorHAnsi" w:cstheme="minorBidi"/>
          <w:sz w:val="22"/>
          <w:szCs w:val="22"/>
          <w:lang w:eastAsia="en-GB"/>
        </w:rPr>
      </w:pPr>
      <w:r w:rsidRPr="00C4433D">
        <w:rPr>
          <w:rFonts w:eastAsia="SimSun"/>
        </w:rPr>
        <w:t>8.1.2.1</w:t>
      </w:r>
      <w:r w:rsidRPr="00C4433D">
        <w:rPr>
          <w:rFonts w:eastAsia="SimSun"/>
          <w:lang w:eastAsia="zh-CN"/>
        </w:rPr>
        <w:t>.4</w:t>
      </w:r>
      <w:r>
        <w:rPr>
          <w:rFonts w:asciiTheme="minorHAnsi" w:eastAsiaTheme="minorEastAsia" w:hAnsiTheme="minorHAnsi" w:cstheme="minorBidi"/>
          <w:sz w:val="22"/>
          <w:szCs w:val="22"/>
          <w:lang w:eastAsia="en-GB"/>
        </w:rPr>
        <w:tab/>
      </w:r>
      <w:r w:rsidRPr="00C4433D">
        <w:rPr>
          <w:rFonts w:eastAsia="SimSun"/>
        </w:rPr>
        <w:t>Applicability of requirements for</w:t>
      </w:r>
      <w:r w:rsidRPr="00C4433D">
        <w:rPr>
          <w:rFonts w:eastAsia="SimSun"/>
          <w:lang w:eastAsia="zh-CN"/>
        </w:rPr>
        <w:t xml:space="preserve"> uplink</w:t>
      </w:r>
      <w:r w:rsidRPr="00C4433D">
        <w:rPr>
          <w:rFonts w:eastAsia="SimSun"/>
        </w:rPr>
        <w:t xml:space="preserve"> </w:t>
      </w:r>
      <w:r w:rsidRPr="00C4433D">
        <w:rPr>
          <w:rFonts w:eastAsia="SimSun"/>
          <w:lang w:eastAsia="zh-CN"/>
        </w:rPr>
        <w:t>carrier aggregation</w:t>
      </w:r>
      <w:r>
        <w:tab/>
      </w:r>
      <w:r>
        <w:fldChar w:fldCharType="begin"/>
      </w:r>
      <w:r>
        <w:instrText xml:space="preserve"> PAGEREF _Toc76544790 \h </w:instrText>
      </w:r>
      <w:r>
        <w:fldChar w:fldCharType="separate"/>
      </w:r>
      <w:r>
        <w:t>169</w:t>
      </w:r>
      <w:r>
        <w:fldChar w:fldCharType="end"/>
      </w:r>
    </w:p>
    <w:p w14:paraId="152D8603" w14:textId="730ABEC0" w:rsidR="00A47EC6" w:rsidRDefault="00A47EC6">
      <w:pPr>
        <w:pStyle w:val="TOC5"/>
        <w:rPr>
          <w:rFonts w:asciiTheme="minorHAnsi" w:eastAsiaTheme="minorEastAsia" w:hAnsiTheme="minorHAnsi" w:cstheme="minorBidi"/>
          <w:sz w:val="22"/>
          <w:szCs w:val="22"/>
          <w:lang w:eastAsia="en-GB"/>
        </w:rPr>
      </w:pPr>
      <w:r w:rsidRPr="00C4433D">
        <w:rPr>
          <w:rFonts w:eastAsia="SimSun"/>
        </w:rPr>
        <w:t>8.1.2.1.5</w:t>
      </w:r>
      <w:r>
        <w:rPr>
          <w:rFonts w:asciiTheme="minorHAnsi" w:eastAsiaTheme="minorEastAsia" w:hAnsiTheme="minorHAnsi" w:cstheme="minorBidi"/>
          <w:sz w:val="22"/>
          <w:szCs w:val="22"/>
          <w:lang w:eastAsia="en-GB"/>
        </w:rPr>
        <w:tab/>
      </w:r>
      <w:r w:rsidRPr="00C4433D">
        <w:rPr>
          <w:rFonts w:eastAsia="SimSun"/>
        </w:rPr>
        <w:t>Applicability of requirements for TDD with different UL-DL patterns</w:t>
      </w:r>
      <w:r>
        <w:tab/>
      </w:r>
      <w:r>
        <w:fldChar w:fldCharType="begin"/>
      </w:r>
      <w:r>
        <w:instrText xml:space="preserve"> PAGEREF _Toc76544791 \h </w:instrText>
      </w:r>
      <w:r>
        <w:fldChar w:fldCharType="separate"/>
      </w:r>
      <w:r>
        <w:t>169</w:t>
      </w:r>
      <w:r>
        <w:fldChar w:fldCharType="end"/>
      </w:r>
    </w:p>
    <w:p w14:paraId="0E7ADEAF" w14:textId="511CF630" w:rsidR="00A47EC6" w:rsidRDefault="00A47EC6">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C4433D">
        <w:rPr>
          <w:snapToGrid w:val="0"/>
          <w:lang w:eastAsia="zh-CN"/>
        </w:rPr>
        <w:t>requirements</w:t>
      </w:r>
      <w:r>
        <w:tab/>
      </w:r>
      <w:r>
        <w:fldChar w:fldCharType="begin"/>
      </w:r>
      <w:r>
        <w:instrText xml:space="preserve"> PAGEREF _Toc76544792 \h </w:instrText>
      </w:r>
      <w:r>
        <w:fldChar w:fldCharType="separate"/>
      </w:r>
      <w:r>
        <w:t>170</w:t>
      </w:r>
      <w:r>
        <w:fldChar w:fldCharType="end"/>
      </w:r>
    </w:p>
    <w:p w14:paraId="1ABD9EE4" w14:textId="3340320C" w:rsidR="00A47EC6" w:rsidRDefault="00A47EC6">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4433D">
        <w:rPr>
          <w:snapToGrid w:val="0"/>
          <w:lang w:eastAsia="zh-CN"/>
        </w:rPr>
        <w:t>requirements for different formats</w:t>
      </w:r>
      <w:r>
        <w:tab/>
      </w:r>
      <w:r>
        <w:fldChar w:fldCharType="begin"/>
      </w:r>
      <w:r>
        <w:instrText xml:space="preserve"> PAGEREF _Toc76544793 \h </w:instrText>
      </w:r>
      <w:r>
        <w:fldChar w:fldCharType="separate"/>
      </w:r>
      <w:r>
        <w:t>170</w:t>
      </w:r>
      <w:r>
        <w:fldChar w:fldCharType="end"/>
      </w:r>
    </w:p>
    <w:p w14:paraId="778556F5" w14:textId="20189DFA" w:rsidR="00A47EC6" w:rsidRDefault="00A47EC6">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4433D">
        <w:rPr>
          <w:snapToGrid w:val="0"/>
          <w:lang w:eastAsia="zh-CN"/>
        </w:rPr>
        <w:t>requirements for different subcarrier spacings</w:t>
      </w:r>
      <w:r>
        <w:tab/>
      </w:r>
      <w:r>
        <w:fldChar w:fldCharType="begin"/>
      </w:r>
      <w:r>
        <w:instrText xml:space="preserve"> PAGEREF _Toc76544794 \h </w:instrText>
      </w:r>
      <w:r>
        <w:fldChar w:fldCharType="separate"/>
      </w:r>
      <w:r>
        <w:t>170</w:t>
      </w:r>
      <w:r>
        <w:fldChar w:fldCharType="end"/>
      </w:r>
    </w:p>
    <w:p w14:paraId="5165F5CE" w14:textId="34C81CE7" w:rsidR="00A47EC6" w:rsidRDefault="00A47EC6">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_Toc76544795 \h </w:instrText>
      </w:r>
      <w:r>
        <w:fldChar w:fldCharType="separate"/>
      </w:r>
      <w:r>
        <w:t>170</w:t>
      </w:r>
      <w:r>
        <w:fldChar w:fldCharType="end"/>
      </w:r>
    </w:p>
    <w:p w14:paraId="4F93C2F7" w14:textId="3D6FE158" w:rsidR="00A47EC6" w:rsidRDefault="00A47EC6">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_Toc76544796 \h </w:instrText>
      </w:r>
      <w:r>
        <w:fldChar w:fldCharType="separate"/>
      </w:r>
      <w:r>
        <w:t>170</w:t>
      </w:r>
      <w:r>
        <w:fldChar w:fldCharType="end"/>
      </w:r>
    </w:p>
    <w:p w14:paraId="72AB637B" w14:textId="436EEE00" w:rsidR="00A47EC6" w:rsidRDefault="00A47EC6">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C4433D">
        <w:rPr>
          <w:snapToGrid w:val="0"/>
          <w:lang w:eastAsia="zh-CN"/>
        </w:rPr>
        <w:t>requirements for multi-slot PUCCH</w:t>
      </w:r>
      <w:r>
        <w:tab/>
      </w:r>
      <w:r>
        <w:fldChar w:fldCharType="begin"/>
      </w:r>
      <w:r>
        <w:instrText xml:space="preserve"> PAGEREF _Toc76544797 \h </w:instrText>
      </w:r>
      <w:r>
        <w:fldChar w:fldCharType="separate"/>
      </w:r>
      <w:r>
        <w:t>170</w:t>
      </w:r>
      <w:r>
        <w:fldChar w:fldCharType="end"/>
      </w:r>
    </w:p>
    <w:p w14:paraId="34145926" w14:textId="611AF6FA" w:rsidR="00A47EC6" w:rsidRDefault="00A47EC6">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C4433D">
        <w:rPr>
          <w:snapToGrid w:val="0"/>
          <w:lang w:eastAsia="zh-CN"/>
        </w:rPr>
        <w:t>requirements</w:t>
      </w:r>
      <w:r>
        <w:tab/>
      </w:r>
      <w:r>
        <w:fldChar w:fldCharType="begin"/>
      </w:r>
      <w:r>
        <w:instrText xml:space="preserve"> PAGEREF _Toc76544798 \h </w:instrText>
      </w:r>
      <w:r>
        <w:fldChar w:fldCharType="separate"/>
      </w:r>
      <w:r>
        <w:t>170</w:t>
      </w:r>
      <w:r>
        <w:fldChar w:fldCharType="end"/>
      </w:r>
    </w:p>
    <w:p w14:paraId="0BACDD33" w14:textId="35E44F51" w:rsidR="00A47EC6" w:rsidRDefault="00A47EC6">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4433D">
        <w:rPr>
          <w:snapToGrid w:val="0"/>
          <w:lang w:eastAsia="zh-CN"/>
        </w:rPr>
        <w:t>requirements for different formats</w:t>
      </w:r>
      <w:r>
        <w:tab/>
      </w:r>
      <w:r>
        <w:fldChar w:fldCharType="begin"/>
      </w:r>
      <w:r>
        <w:instrText xml:space="preserve"> PAGEREF _Toc76544799 \h </w:instrText>
      </w:r>
      <w:r>
        <w:fldChar w:fldCharType="separate"/>
      </w:r>
      <w:r>
        <w:t>170</w:t>
      </w:r>
      <w:r>
        <w:fldChar w:fldCharType="end"/>
      </w:r>
    </w:p>
    <w:p w14:paraId="01AEB191" w14:textId="7EB94EF8" w:rsidR="00A47EC6" w:rsidRDefault="00A47EC6">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4433D">
        <w:rPr>
          <w:snapToGrid w:val="0"/>
          <w:lang w:eastAsia="zh-CN"/>
        </w:rPr>
        <w:t>requirements for different subcarrier spacings</w:t>
      </w:r>
      <w:r>
        <w:tab/>
      </w:r>
      <w:r>
        <w:fldChar w:fldCharType="begin"/>
      </w:r>
      <w:r>
        <w:instrText xml:space="preserve"> PAGEREF _Toc76544800 \h </w:instrText>
      </w:r>
      <w:r>
        <w:fldChar w:fldCharType="separate"/>
      </w:r>
      <w:r>
        <w:t>170</w:t>
      </w:r>
      <w:r>
        <w:fldChar w:fldCharType="end"/>
      </w:r>
    </w:p>
    <w:p w14:paraId="25DEB875" w14:textId="6AB3FEA8" w:rsidR="00A47EC6" w:rsidRDefault="00A47EC6">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_Toc76544801 \h </w:instrText>
      </w:r>
      <w:r>
        <w:fldChar w:fldCharType="separate"/>
      </w:r>
      <w:r>
        <w:t>170</w:t>
      </w:r>
      <w:r>
        <w:fldChar w:fldCharType="end"/>
      </w:r>
    </w:p>
    <w:p w14:paraId="6C571D7F" w14:textId="664C7CF7" w:rsidR="00A47EC6" w:rsidRDefault="00A47EC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_Toc76544802 \h </w:instrText>
      </w:r>
      <w:r>
        <w:fldChar w:fldCharType="separate"/>
      </w:r>
      <w:r>
        <w:t>171</w:t>
      </w:r>
      <w:r>
        <w:fldChar w:fldCharType="end"/>
      </w:r>
    </w:p>
    <w:p w14:paraId="65137C6F" w14:textId="0A43577B" w:rsidR="00A47EC6" w:rsidRDefault="00A47EC6">
      <w:pPr>
        <w:pStyle w:val="TOC3"/>
        <w:rPr>
          <w:rFonts w:asciiTheme="minorHAnsi" w:eastAsiaTheme="minorEastAsia" w:hAnsiTheme="minorHAnsi" w:cstheme="minorBidi"/>
          <w:sz w:val="22"/>
          <w:szCs w:val="22"/>
          <w:lang w:eastAsia="en-GB"/>
        </w:rPr>
      </w:pPr>
      <w:r w:rsidRPr="00C4433D">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_Toc76544803 \h </w:instrText>
      </w:r>
      <w:r>
        <w:fldChar w:fldCharType="separate"/>
      </w:r>
      <w:r>
        <w:t>171</w:t>
      </w:r>
      <w:r>
        <w:fldChar w:fldCharType="end"/>
      </w:r>
    </w:p>
    <w:p w14:paraId="37998C5C" w14:textId="0C6E2ACC" w:rsidR="00A47EC6" w:rsidRDefault="00A47EC6">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_Toc76544804 \h </w:instrText>
      </w:r>
      <w:r>
        <w:fldChar w:fldCharType="separate"/>
      </w:r>
      <w:r>
        <w:t>171</w:t>
      </w:r>
      <w:r>
        <w:fldChar w:fldCharType="end"/>
      </w:r>
    </w:p>
    <w:p w14:paraId="18AA7DB1" w14:textId="2A143545" w:rsidR="00A47EC6" w:rsidRDefault="00A47EC6">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_Toc76544805 \h </w:instrText>
      </w:r>
      <w:r>
        <w:fldChar w:fldCharType="separate"/>
      </w:r>
      <w:r>
        <w:t>171</w:t>
      </w:r>
      <w:r>
        <w:fldChar w:fldCharType="end"/>
      </w:r>
    </w:p>
    <w:p w14:paraId="5FA4A1BA" w14:textId="3817EA88" w:rsidR="00A47EC6" w:rsidRDefault="00A47EC6">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_Toc76544806 \h </w:instrText>
      </w:r>
      <w:r>
        <w:fldChar w:fldCharType="separate"/>
      </w:r>
      <w:r>
        <w:t>171</w:t>
      </w:r>
      <w:r>
        <w:fldChar w:fldCharType="end"/>
      </w:r>
    </w:p>
    <w:p w14:paraId="49DD3FC6" w14:textId="14E369DE" w:rsidR="00A47EC6" w:rsidRDefault="00A47EC6">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_Toc76544807 \h </w:instrText>
      </w:r>
      <w:r>
        <w:fldChar w:fldCharType="separate"/>
      </w:r>
      <w:r>
        <w:t>171</w:t>
      </w:r>
      <w:r>
        <w:fldChar w:fldCharType="end"/>
      </w:r>
    </w:p>
    <w:p w14:paraId="47E47BA7" w14:textId="7830CFB0" w:rsidR="00A47EC6" w:rsidRDefault="00A47EC6">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_Toc76544808 \h </w:instrText>
      </w:r>
      <w:r>
        <w:fldChar w:fldCharType="separate"/>
      </w:r>
      <w:r>
        <w:t>171</w:t>
      </w:r>
      <w:r>
        <w:fldChar w:fldCharType="end"/>
      </w:r>
    </w:p>
    <w:p w14:paraId="23687EA6" w14:textId="548093B8" w:rsidR="00A47EC6" w:rsidRDefault="00A47EC6">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_Toc76544809 \h </w:instrText>
      </w:r>
      <w:r>
        <w:fldChar w:fldCharType="separate"/>
      </w:r>
      <w:r>
        <w:t>171</w:t>
      </w:r>
      <w:r>
        <w:fldChar w:fldCharType="end"/>
      </w:r>
    </w:p>
    <w:p w14:paraId="7ACF7CFE" w14:textId="5A9FA9D5" w:rsidR="00A47EC6" w:rsidRDefault="00A47EC6">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_Toc76544810 \h </w:instrText>
      </w:r>
      <w:r>
        <w:fldChar w:fldCharType="separate"/>
      </w:r>
      <w:r>
        <w:t>173</w:t>
      </w:r>
      <w:r>
        <w:fldChar w:fldCharType="end"/>
      </w:r>
    </w:p>
    <w:p w14:paraId="04FB228D" w14:textId="0501099F" w:rsidR="00A47EC6" w:rsidRDefault="00A47EC6">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BS type 1-O</w:t>
      </w:r>
      <w:r>
        <w:tab/>
      </w:r>
      <w:r>
        <w:fldChar w:fldCharType="begin"/>
      </w:r>
      <w:r>
        <w:instrText xml:space="preserve"> PAGEREF _Toc76544811 \h </w:instrText>
      </w:r>
      <w:r>
        <w:fldChar w:fldCharType="separate"/>
      </w:r>
      <w:r>
        <w:t>173</w:t>
      </w:r>
      <w:r>
        <w:fldChar w:fldCharType="end"/>
      </w:r>
    </w:p>
    <w:p w14:paraId="31691B85" w14:textId="76123E8D" w:rsidR="00A47EC6" w:rsidRDefault="00A47EC6">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BS type 2-O</w:t>
      </w:r>
      <w:r>
        <w:tab/>
      </w:r>
      <w:r>
        <w:fldChar w:fldCharType="begin"/>
      </w:r>
      <w:r>
        <w:instrText xml:space="preserve"> PAGEREF _Toc76544812 \h </w:instrText>
      </w:r>
      <w:r>
        <w:fldChar w:fldCharType="separate"/>
      </w:r>
      <w:r>
        <w:t>176</w:t>
      </w:r>
      <w:r>
        <w:fldChar w:fldCharType="end"/>
      </w:r>
    </w:p>
    <w:p w14:paraId="28517BCF" w14:textId="65C0D50B" w:rsidR="00A47EC6" w:rsidRDefault="00A47EC6">
      <w:pPr>
        <w:pStyle w:val="TOC3"/>
        <w:rPr>
          <w:rFonts w:asciiTheme="minorHAnsi" w:eastAsiaTheme="minorEastAsia" w:hAnsiTheme="minorHAnsi" w:cstheme="minorBidi"/>
          <w:sz w:val="22"/>
          <w:szCs w:val="22"/>
          <w:lang w:eastAsia="en-GB"/>
        </w:rPr>
      </w:pPr>
      <w:r w:rsidRPr="00C4433D">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C4433D">
        <w:rPr>
          <w:rFonts w:eastAsia="Malgun Gothic"/>
        </w:rPr>
        <w:t xml:space="preserve">transform </w:t>
      </w:r>
      <w:r>
        <w:rPr>
          <w:lang w:eastAsia="zh-CN"/>
        </w:rPr>
        <w:t>precoding enabled</w:t>
      </w:r>
      <w:r>
        <w:tab/>
      </w:r>
      <w:r>
        <w:fldChar w:fldCharType="begin"/>
      </w:r>
      <w:r>
        <w:instrText xml:space="preserve"> PAGEREF _Toc76544813 \h </w:instrText>
      </w:r>
      <w:r>
        <w:fldChar w:fldCharType="separate"/>
      </w:r>
      <w:r>
        <w:t>179</w:t>
      </w:r>
      <w:r>
        <w:fldChar w:fldCharType="end"/>
      </w:r>
    </w:p>
    <w:p w14:paraId="59077A68" w14:textId="1CEF6FF7" w:rsidR="00A47EC6" w:rsidRDefault="00A47EC6">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_Toc76544814 \h </w:instrText>
      </w:r>
      <w:r>
        <w:fldChar w:fldCharType="separate"/>
      </w:r>
      <w:r>
        <w:t>179</w:t>
      </w:r>
      <w:r>
        <w:fldChar w:fldCharType="end"/>
      </w:r>
    </w:p>
    <w:p w14:paraId="0EEFC931" w14:textId="56F465C4" w:rsidR="00A47EC6" w:rsidRDefault="00A47EC6">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_Toc76544815 \h </w:instrText>
      </w:r>
      <w:r>
        <w:fldChar w:fldCharType="separate"/>
      </w:r>
      <w:r>
        <w:t>179</w:t>
      </w:r>
      <w:r>
        <w:fldChar w:fldCharType="end"/>
      </w:r>
    </w:p>
    <w:p w14:paraId="20061560" w14:textId="22557ECC" w:rsidR="00A47EC6" w:rsidRDefault="00A47EC6">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_Toc76544816 \h </w:instrText>
      </w:r>
      <w:r>
        <w:fldChar w:fldCharType="separate"/>
      </w:r>
      <w:r>
        <w:t>179</w:t>
      </w:r>
      <w:r>
        <w:fldChar w:fldCharType="end"/>
      </w:r>
    </w:p>
    <w:p w14:paraId="246EBCAC" w14:textId="3C539802" w:rsidR="00A47EC6" w:rsidRDefault="00A47EC6">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_Toc76544817 \h </w:instrText>
      </w:r>
      <w:r>
        <w:fldChar w:fldCharType="separate"/>
      </w:r>
      <w:r>
        <w:t>179</w:t>
      </w:r>
      <w:r>
        <w:fldChar w:fldCharType="end"/>
      </w:r>
    </w:p>
    <w:p w14:paraId="4748E02F" w14:textId="3230C29F" w:rsidR="00A47EC6" w:rsidRDefault="00A47EC6">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_Toc76544818 \h </w:instrText>
      </w:r>
      <w:r>
        <w:fldChar w:fldCharType="separate"/>
      </w:r>
      <w:r>
        <w:t>179</w:t>
      </w:r>
      <w:r>
        <w:fldChar w:fldCharType="end"/>
      </w:r>
    </w:p>
    <w:p w14:paraId="51CD52C6" w14:textId="46B6B522" w:rsidR="00A47EC6" w:rsidRDefault="00A47EC6">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_Toc76544819 \h </w:instrText>
      </w:r>
      <w:r>
        <w:fldChar w:fldCharType="separate"/>
      </w:r>
      <w:r>
        <w:t>180</w:t>
      </w:r>
      <w:r>
        <w:fldChar w:fldCharType="end"/>
      </w:r>
    </w:p>
    <w:p w14:paraId="4CED5EC1" w14:textId="79764618" w:rsidR="00A47EC6" w:rsidRDefault="00A47EC6">
      <w:pPr>
        <w:pStyle w:val="TOC4"/>
        <w:rPr>
          <w:rFonts w:asciiTheme="minorHAnsi" w:eastAsiaTheme="minorEastAsia" w:hAnsiTheme="minorHAnsi" w:cstheme="minorBidi"/>
          <w:sz w:val="22"/>
          <w:szCs w:val="22"/>
          <w:lang w:eastAsia="en-GB"/>
        </w:rPr>
      </w:pPr>
      <w:r>
        <w:lastRenderedPageBreak/>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_Toc76544820 \h </w:instrText>
      </w:r>
      <w:r>
        <w:fldChar w:fldCharType="separate"/>
      </w:r>
      <w:r>
        <w:t>181</w:t>
      </w:r>
      <w:r>
        <w:fldChar w:fldCharType="end"/>
      </w:r>
    </w:p>
    <w:p w14:paraId="4958F05F" w14:textId="203760E1" w:rsidR="00A47EC6" w:rsidRDefault="00A47EC6">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BS type 1-O</w:t>
      </w:r>
      <w:r>
        <w:tab/>
      </w:r>
      <w:r>
        <w:fldChar w:fldCharType="begin"/>
      </w:r>
      <w:r>
        <w:instrText xml:space="preserve"> PAGEREF _Toc76544821 \h </w:instrText>
      </w:r>
      <w:r>
        <w:fldChar w:fldCharType="separate"/>
      </w:r>
      <w:r>
        <w:t>181</w:t>
      </w:r>
      <w:r>
        <w:fldChar w:fldCharType="end"/>
      </w:r>
    </w:p>
    <w:p w14:paraId="740A59AE" w14:textId="55CFE489" w:rsidR="00A47EC6" w:rsidRDefault="00A47EC6">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 xml:space="preserve">BS type </w:t>
      </w:r>
      <w:r w:rsidRPr="00C4433D">
        <w:rPr>
          <w:rFonts w:cs="Arial"/>
          <w:i/>
          <w:iCs/>
          <w:lang w:eastAsia="zh-CN"/>
        </w:rPr>
        <w:t>2</w:t>
      </w:r>
      <w:r w:rsidRPr="00C4433D">
        <w:rPr>
          <w:rFonts w:cs="Arial"/>
          <w:i/>
          <w:iCs/>
        </w:rPr>
        <w:t>-O</w:t>
      </w:r>
      <w:r>
        <w:tab/>
      </w:r>
      <w:r>
        <w:fldChar w:fldCharType="begin"/>
      </w:r>
      <w:r>
        <w:instrText xml:space="preserve"> PAGEREF _Toc76544822 \h </w:instrText>
      </w:r>
      <w:r>
        <w:fldChar w:fldCharType="separate"/>
      </w:r>
      <w:r>
        <w:t>182</w:t>
      </w:r>
      <w:r>
        <w:fldChar w:fldCharType="end"/>
      </w:r>
    </w:p>
    <w:p w14:paraId="4C1F5B00" w14:textId="53B68BA9" w:rsidR="00A47EC6" w:rsidRDefault="00A47EC6">
      <w:pPr>
        <w:pStyle w:val="TOC3"/>
        <w:rPr>
          <w:rFonts w:asciiTheme="minorHAnsi" w:eastAsiaTheme="minorEastAsia" w:hAnsiTheme="minorHAnsi" w:cstheme="minorBidi"/>
          <w:sz w:val="22"/>
          <w:szCs w:val="22"/>
          <w:lang w:eastAsia="en-GB"/>
        </w:rPr>
      </w:pPr>
      <w:r w:rsidRPr="00C4433D">
        <w:rPr>
          <w:rFonts w:eastAsia="SimSun"/>
        </w:rPr>
        <w:t>8.2.3</w:t>
      </w:r>
      <w:r>
        <w:rPr>
          <w:rFonts w:asciiTheme="minorHAnsi" w:eastAsiaTheme="minorEastAsia" w:hAnsiTheme="minorHAnsi" w:cstheme="minorBidi"/>
          <w:sz w:val="22"/>
          <w:szCs w:val="22"/>
          <w:lang w:eastAsia="en-GB"/>
        </w:rPr>
        <w:tab/>
      </w:r>
      <w:r w:rsidRPr="00C4433D">
        <w:rPr>
          <w:rFonts w:eastAsia="SimSun"/>
        </w:rPr>
        <w:t>Performance requirements for UCI multiplexed on PUSCH</w:t>
      </w:r>
      <w:r>
        <w:tab/>
      </w:r>
      <w:r>
        <w:fldChar w:fldCharType="begin"/>
      </w:r>
      <w:r>
        <w:instrText xml:space="preserve"> PAGEREF _Toc76544823 \h </w:instrText>
      </w:r>
      <w:r>
        <w:fldChar w:fldCharType="separate"/>
      </w:r>
      <w:r>
        <w:t>182</w:t>
      </w:r>
      <w:r>
        <w:fldChar w:fldCharType="end"/>
      </w:r>
    </w:p>
    <w:p w14:paraId="69F2F354" w14:textId="0DD5D76E" w:rsidR="00A47EC6" w:rsidRDefault="00A47EC6">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_Toc76544824 \h </w:instrText>
      </w:r>
      <w:r>
        <w:fldChar w:fldCharType="separate"/>
      </w:r>
      <w:r>
        <w:t>182</w:t>
      </w:r>
      <w:r>
        <w:fldChar w:fldCharType="end"/>
      </w:r>
    </w:p>
    <w:p w14:paraId="286DBFAC" w14:textId="63909AF6" w:rsidR="00A47EC6" w:rsidRDefault="00A47EC6">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_Toc76544825 \h </w:instrText>
      </w:r>
      <w:r>
        <w:fldChar w:fldCharType="separate"/>
      </w:r>
      <w:r>
        <w:t>183</w:t>
      </w:r>
      <w:r>
        <w:fldChar w:fldCharType="end"/>
      </w:r>
    </w:p>
    <w:p w14:paraId="155F0161" w14:textId="71834BEE" w:rsidR="00A47EC6" w:rsidRDefault="00A47EC6">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_Toc76544826 \h </w:instrText>
      </w:r>
      <w:r>
        <w:fldChar w:fldCharType="separate"/>
      </w:r>
      <w:r>
        <w:t>183</w:t>
      </w:r>
      <w:r>
        <w:fldChar w:fldCharType="end"/>
      </w:r>
    </w:p>
    <w:p w14:paraId="78C49C2F" w14:textId="6B4BA97B" w:rsidR="00A47EC6" w:rsidRDefault="00A47EC6">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_Toc76544827 \h </w:instrText>
      </w:r>
      <w:r>
        <w:fldChar w:fldCharType="separate"/>
      </w:r>
      <w:r>
        <w:t>183</w:t>
      </w:r>
      <w:r>
        <w:fldChar w:fldCharType="end"/>
      </w:r>
    </w:p>
    <w:p w14:paraId="29A8AEE3" w14:textId="1297889F" w:rsidR="00A47EC6" w:rsidRDefault="00A47EC6">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_Toc76544828 \h </w:instrText>
      </w:r>
      <w:r>
        <w:fldChar w:fldCharType="separate"/>
      </w:r>
      <w:r>
        <w:t>183</w:t>
      </w:r>
      <w:r>
        <w:fldChar w:fldCharType="end"/>
      </w:r>
    </w:p>
    <w:p w14:paraId="4749FF06" w14:textId="25497607" w:rsidR="00A47EC6" w:rsidRDefault="00A47EC6">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_Toc76544829 \h </w:instrText>
      </w:r>
      <w:r>
        <w:fldChar w:fldCharType="separate"/>
      </w:r>
      <w:r>
        <w:t>183</w:t>
      </w:r>
      <w:r>
        <w:fldChar w:fldCharType="end"/>
      </w:r>
    </w:p>
    <w:p w14:paraId="7CC96ABC" w14:textId="24569905" w:rsidR="00A47EC6" w:rsidRDefault="00A47EC6">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_Toc76544830 \h </w:instrText>
      </w:r>
      <w:r>
        <w:fldChar w:fldCharType="separate"/>
      </w:r>
      <w:r>
        <w:t>185</w:t>
      </w:r>
      <w:r>
        <w:fldChar w:fldCharType="end"/>
      </w:r>
    </w:p>
    <w:p w14:paraId="56109B2B" w14:textId="698C67BC" w:rsidR="00A47EC6" w:rsidRDefault="00A47EC6">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C4433D">
        <w:rPr>
          <w:i/>
        </w:rPr>
        <w:t>BS type 1-O</w:t>
      </w:r>
      <w:r>
        <w:tab/>
      </w:r>
      <w:r>
        <w:fldChar w:fldCharType="begin"/>
      </w:r>
      <w:r>
        <w:instrText xml:space="preserve"> PAGEREF _Toc76544831 \h </w:instrText>
      </w:r>
      <w:r>
        <w:fldChar w:fldCharType="separate"/>
      </w:r>
      <w:r>
        <w:t>185</w:t>
      </w:r>
      <w:r>
        <w:fldChar w:fldCharType="end"/>
      </w:r>
    </w:p>
    <w:p w14:paraId="561D979D" w14:textId="4CBB3029" w:rsidR="00A47EC6" w:rsidRDefault="00A47EC6">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C4433D">
        <w:rPr>
          <w:i/>
        </w:rPr>
        <w:t>BS type 2-O</w:t>
      </w:r>
      <w:r>
        <w:tab/>
      </w:r>
      <w:r>
        <w:fldChar w:fldCharType="begin"/>
      </w:r>
      <w:r>
        <w:instrText xml:space="preserve"> PAGEREF _Toc76544832 \h </w:instrText>
      </w:r>
      <w:r>
        <w:fldChar w:fldCharType="separate"/>
      </w:r>
      <w:r>
        <w:t>186</w:t>
      </w:r>
      <w:r>
        <w:fldChar w:fldCharType="end"/>
      </w:r>
    </w:p>
    <w:p w14:paraId="484E3774" w14:textId="001F746B" w:rsidR="00A47EC6" w:rsidRDefault="00A47EC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_Toc76544833 \h </w:instrText>
      </w:r>
      <w:r>
        <w:fldChar w:fldCharType="separate"/>
      </w:r>
      <w:r>
        <w:t>187</w:t>
      </w:r>
      <w:r>
        <w:fldChar w:fldCharType="end"/>
      </w:r>
    </w:p>
    <w:p w14:paraId="7BB239AC" w14:textId="6802EE11" w:rsidR="00A47EC6" w:rsidRDefault="00A47EC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_Toc76544834 \h </w:instrText>
      </w:r>
      <w:r>
        <w:fldChar w:fldCharType="separate"/>
      </w:r>
      <w:r>
        <w:t>187</w:t>
      </w:r>
      <w:r>
        <w:fldChar w:fldCharType="end"/>
      </w:r>
    </w:p>
    <w:p w14:paraId="7F5B8832" w14:textId="6E3CB447" w:rsidR="00A47EC6" w:rsidRDefault="00A47EC6">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_Toc76544835 \h </w:instrText>
      </w:r>
      <w:r>
        <w:fldChar w:fldCharType="separate"/>
      </w:r>
      <w:r>
        <w:t>187</w:t>
      </w:r>
      <w:r>
        <w:fldChar w:fldCharType="end"/>
      </w:r>
    </w:p>
    <w:p w14:paraId="7584EB29" w14:textId="63B21F48" w:rsidR="00A47EC6" w:rsidRDefault="00A47EC6">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_Toc76544836 \h </w:instrText>
      </w:r>
      <w:r>
        <w:fldChar w:fldCharType="separate"/>
      </w:r>
      <w:r>
        <w:t>187</w:t>
      </w:r>
      <w:r>
        <w:fldChar w:fldCharType="end"/>
      </w:r>
    </w:p>
    <w:p w14:paraId="073E6D9F" w14:textId="36169213" w:rsidR="00A47EC6" w:rsidRDefault="00A47EC6">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_Toc76544837 \h </w:instrText>
      </w:r>
      <w:r>
        <w:fldChar w:fldCharType="separate"/>
      </w:r>
      <w:r>
        <w:t>187</w:t>
      </w:r>
      <w:r>
        <w:fldChar w:fldCharType="end"/>
      </w:r>
    </w:p>
    <w:p w14:paraId="01002BA1" w14:textId="17C8BAD7" w:rsidR="00A47EC6" w:rsidRDefault="00A47EC6">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_Toc76544838 \h </w:instrText>
      </w:r>
      <w:r>
        <w:fldChar w:fldCharType="separate"/>
      </w:r>
      <w:r>
        <w:t>188</w:t>
      </w:r>
      <w:r>
        <w:fldChar w:fldCharType="end"/>
      </w:r>
    </w:p>
    <w:p w14:paraId="7E96822C" w14:textId="2920BCCD" w:rsidR="00A47EC6" w:rsidRDefault="00A47EC6">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_Toc76544839 \h </w:instrText>
      </w:r>
      <w:r>
        <w:fldChar w:fldCharType="separate"/>
      </w:r>
      <w:r>
        <w:t>188</w:t>
      </w:r>
      <w:r>
        <w:fldChar w:fldCharType="end"/>
      </w:r>
    </w:p>
    <w:p w14:paraId="6F0CC526" w14:textId="6E22F553" w:rsidR="00A47EC6" w:rsidRDefault="00A47EC6">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_Toc76544840 \h </w:instrText>
      </w:r>
      <w:r>
        <w:fldChar w:fldCharType="separate"/>
      </w:r>
      <w:r>
        <w:t>188</w:t>
      </w:r>
      <w:r>
        <w:fldChar w:fldCharType="end"/>
      </w:r>
    </w:p>
    <w:p w14:paraId="57F42F3A" w14:textId="517C7957" w:rsidR="00A47EC6" w:rsidRDefault="00A47EC6">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_Toc76544841 \h </w:instrText>
      </w:r>
      <w:r>
        <w:fldChar w:fldCharType="separate"/>
      </w:r>
      <w:r>
        <w:t>189</w:t>
      </w:r>
      <w:r>
        <w:fldChar w:fldCharType="end"/>
      </w:r>
    </w:p>
    <w:p w14:paraId="4DC4979D" w14:textId="07807524" w:rsidR="00A47EC6" w:rsidRDefault="00A47EC6">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4433D">
        <w:rPr>
          <w:i/>
          <w:iCs/>
        </w:rPr>
        <w:t>BS type 1-O</w:t>
      </w:r>
      <w:r>
        <w:tab/>
      </w:r>
      <w:r>
        <w:fldChar w:fldCharType="begin"/>
      </w:r>
      <w:r>
        <w:instrText xml:space="preserve"> PAGEREF _Toc76544842 \h </w:instrText>
      </w:r>
      <w:r>
        <w:fldChar w:fldCharType="separate"/>
      </w:r>
      <w:r>
        <w:t>189</w:t>
      </w:r>
      <w:r>
        <w:fldChar w:fldCharType="end"/>
      </w:r>
    </w:p>
    <w:p w14:paraId="09F9502F" w14:textId="29E377F8" w:rsidR="00A47EC6" w:rsidRDefault="00A47EC6">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4433D">
        <w:rPr>
          <w:i/>
          <w:iCs/>
        </w:rPr>
        <w:t>BS type 2-O</w:t>
      </w:r>
      <w:r>
        <w:tab/>
      </w:r>
      <w:r>
        <w:fldChar w:fldCharType="begin"/>
      </w:r>
      <w:r>
        <w:instrText xml:space="preserve"> PAGEREF _Toc76544843 \h </w:instrText>
      </w:r>
      <w:r>
        <w:fldChar w:fldCharType="separate"/>
      </w:r>
      <w:r>
        <w:t>190</w:t>
      </w:r>
      <w:r>
        <w:fldChar w:fldCharType="end"/>
      </w:r>
    </w:p>
    <w:p w14:paraId="3C85CF00" w14:textId="5EC05371" w:rsidR="00A47EC6" w:rsidRDefault="00A47EC6">
      <w:pPr>
        <w:pStyle w:val="TOC3"/>
        <w:rPr>
          <w:rFonts w:asciiTheme="minorHAnsi" w:eastAsiaTheme="minorEastAsia" w:hAnsiTheme="minorHAnsi" w:cstheme="minorBidi"/>
          <w:sz w:val="22"/>
          <w:szCs w:val="22"/>
          <w:lang w:eastAsia="en-GB"/>
        </w:rPr>
      </w:pPr>
      <w:r w:rsidRPr="00C4433D">
        <w:rPr>
          <w:lang w:val="en-US"/>
        </w:rPr>
        <w:t>8.3.2</w:t>
      </w:r>
      <w:r>
        <w:rPr>
          <w:rFonts w:asciiTheme="minorHAnsi" w:eastAsiaTheme="minorEastAsia" w:hAnsiTheme="minorHAnsi" w:cstheme="minorBidi"/>
          <w:sz w:val="22"/>
          <w:szCs w:val="22"/>
          <w:lang w:eastAsia="en-GB"/>
        </w:rPr>
        <w:tab/>
      </w:r>
      <w:r w:rsidRPr="00C4433D">
        <w:rPr>
          <w:lang w:val="en-US"/>
        </w:rPr>
        <w:t>Performance requirements for PUCCH format 1</w:t>
      </w:r>
      <w:r>
        <w:tab/>
      </w:r>
      <w:r>
        <w:fldChar w:fldCharType="begin"/>
      </w:r>
      <w:r>
        <w:instrText xml:space="preserve"> PAGEREF _Toc76544844 \h </w:instrText>
      </w:r>
      <w:r>
        <w:fldChar w:fldCharType="separate"/>
      </w:r>
      <w:r>
        <w:t>190</w:t>
      </w:r>
      <w:r>
        <w:fldChar w:fldCharType="end"/>
      </w:r>
    </w:p>
    <w:p w14:paraId="7463081E" w14:textId="0BCDB7C4" w:rsidR="00A47EC6" w:rsidRDefault="00A47EC6">
      <w:pPr>
        <w:pStyle w:val="TOC4"/>
        <w:rPr>
          <w:rFonts w:asciiTheme="minorHAnsi" w:eastAsiaTheme="minorEastAsia" w:hAnsiTheme="minorHAnsi" w:cstheme="minorBidi"/>
          <w:sz w:val="22"/>
          <w:szCs w:val="22"/>
          <w:lang w:eastAsia="en-GB"/>
        </w:rPr>
      </w:pPr>
      <w:r w:rsidRPr="00C4433D">
        <w:rPr>
          <w:lang w:val="en-US"/>
        </w:rPr>
        <w:t>8.3.2.1</w:t>
      </w:r>
      <w:r>
        <w:rPr>
          <w:rFonts w:asciiTheme="minorHAnsi" w:eastAsiaTheme="minorEastAsia" w:hAnsiTheme="minorHAnsi" w:cstheme="minorBidi"/>
          <w:sz w:val="22"/>
          <w:szCs w:val="22"/>
          <w:lang w:eastAsia="en-GB"/>
        </w:rPr>
        <w:tab/>
      </w:r>
      <w:r w:rsidRPr="00C4433D">
        <w:rPr>
          <w:lang w:val="en-US"/>
        </w:rPr>
        <w:t>NACK to ACK detection</w:t>
      </w:r>
      <w:r>
        <w:tab/>
      </w:r>
      <w:r>
        <w:fldChar w:fldCharType="begin"/>
      </w:r>
      <w:r>
        <w:instrText xml:space="preserve"> PAGEREF _Toc76544845 \h </w:instrText>
      </w:r>
      <w:r>
        <w:fldChar w:fldCharType="separate"/>
      </w:r>
      <w:r>
        <w:t>190</w:t>
      </w:r>
      <w:r>
        <w:fldChar w:fldCharType="end"/>
      </w:r>
    </w:p>
    <w:p w14:paraId="163B4DED" w14:textId="7DF56F33" w:rsidR="00A47EC6" w:rsidRDefault="00A47EC6">
      <w:pPr>
        <w:pStyle w:val="TOC5"/>
        <w:rPr>
          <w:rFonts w:asciiTheme="minorHAnsi" w:eastAsiaTheme="minorEastAsia" w:hAnsiTheme="minorHAnsi" w:cstheme="minorBidi"/>
          <w:sz w:val="22"/>
          <w:szCs w:val="22"/>
          <w:lang w:eastAsia="en-GB"/>
        </w:rPr>
      </w:pPr>
      <w:r w:rsidRPr="00C4433D">
        <w:rPr>
          <w:lang w:val="en-US"/>
        </w:rPr>
        <w:t>8.3.2.1.1</w:t>
      </w:r>
      <w:r>
        <w:rPr>
          <w:rFonts w:asciiTheme="minorHAnsi" w:eastAsiaTheme="minorEastAsia" w:hAnsiTheme="minorHAnsi" w:cstheme="minorBidi"/>
          <w:sz w:val="22"/>
          <w:szCs w:val="22"/>
          <w:lang w:eastAsia="en-GB"/>
        </w:rPr>
        <w:tab/>
      </w:r>
      <w:r w:rsidRPr="00C4433D">
        <w:rPr>
          <w:lang w:val="en-US"/>
        </w:rPr>
        <w:t>Definition and applicability</w:t>
      </w:r>
      <w:r>
        <w:tab/>
      </w:r>
      <w:r>
        <w:fldChar w:fldCharType="begin"/>
      </w:r>
      <w:r>
        <w:instrText xml:space="preserve"> PAGEREF _Toc76544846 \h </w:instrText>
      </w:r>
      <w:r>
        <w:fldChar w:fldCharType="separate"/>
      </w:r>
      <w:r>
        <w:t>190</w:t>
      </w:r>
      <w:r>
        <w:fldChar w:fldCharType="end"/>
      </w:r>
    </w:p>
    <w:p w14:paraId="7C294DA4" w14:textId="36B898DA" w:rsidR="00A47EC6" w:rsidRDefault="00A47EC6">
      <w:pPr>
        <w:pStyle w:val="TOC5"/>
        <w:rPr>
          <w:rFonts w:asciiTheme="minorHAnsi" w:eastAsiaTheme="minorEastAsia" w:hAnsiTheme="minorHAnsi" w:cstheme="minorBidi"/>
          <w:sz w:val="22"/>
          <w:szCs w:val="22"/>
          <w:lang w:eastAsia="en-GB"/>
        </w:rPr>
      </w:pPr>
      <w:r w:rsidRPr="00C4433D">
        <w:rPr>
          <w:lang w:val="en-US"/>
        </w:rPr>
        <w:t>8.3.2.1.2</w:t>
      </w:r>
      <w:r>
        <w:rPr>
          <w:rFonts w:asciiTheme="minorHAnsi" w:eastAsiaTheme="minorEastAsia" w:hAnsiTheme="minorHAnsi" w:cstheme="minorBidi"/>
          <w:sz w:val="22"/>
          <w:szCs w:val="22"/>
          <w:lang w:eastAsia="en-GB"/>
        </w:rPr>
        <w:tab/>
      </w:r>
      <w:r w:rsidRPr="00C4433D">
        <w:rPr>
          <w:lang w:val="en-US"/>
        </w:rPr>
        <w:t>Minimum Requirement</w:t>
      </w:r>
      <w:r>
        <w:tab/>
      </w:r>
      <w:r>
        <w:fldChar w:fldCharType="begin"/>
      </w:r>
      <w:r>
        <w:instrText xml:space="preserve"> PAGEREF _Toc76544847 \h </w:instrText>
      </w:r>
      <w:r>
        <w:fldChar w:fldCharType="separate"/>
      </w:r>
      <w:r>
        <w:t>190</w:t>
      </w:r>
      <w:r>
        <w:fldChar w:fldCharType="end"/>
      </w:r>
    </w:p>
    <w:p w14:paraId="579496E5" w14:textId="66810207" w:rsidR="00A47EC6" w:rsidRDefault="00A47EC6">
      <w:pPr>
        <w:pStyle w:val="TOC5"/>
        <w:rPr>
          <w:rFonts w:asciiTheme="minorHAnsi" w:eastAsiaTheme="minorEastAsia" w:hAnsiTheme="minorHAnsi" w:cstheme="minorBidi"/>
          <w:sz w:val="22"/>
          <w:szCs w:val="22"/>
          <w:lang w:eastAsia="en-GB"/>
        </w:rPr>
      </w:pPr>
      <w:r w:rsidRPr="00C4433D">
        <w:rPr>
          <w:lang w:val="en-US"/>
        </w:rPr>
        <w:t>8.3.2.1.3</w:t>
      </w:r>
      <w:r>
        <w:rPr>
          <w:rFonts w:asciiTheme="minorHAnsi" w:eastAsiaTheme="minorEastAsia" w:hAnsiTheme="minorHAnsi" w:cstheme="minorBidi"/>
          <w:sz w:val="22"/>
          <w:szCs w:val="22"/>
          <w:lang w:eastAsia="en-GB"/>
        </w:rPr>
        <w:tab/>
      </w:r>
      <w:r w:rsidRPr="00C4433D">
        <w:rPr>
          <w:lang w:val="en-US"/>
        </w:rPr>
        <w:t>Test purpose</w:t>
      </w:r>
      <w:r>
        <w:tab/>
      </w:r>
      <w:r>
        <w:fldChar w:fldCharType="begin"/>
      </w:r>
      <w:r>
        <w:instrText xml:space="preserve"> PAGEREF _Toc76544848 \h </w:instrText>
      </w:r>
      <w:r>
        <w:fldChar w:fldCharType="separate"/>
      </w:r>
      <w:r>
        <w:t>191</w:t>
      </w:r>
      <w:r>
        <w:fldChar w:fldCharType="end"/>
      </w:r>
    </w:p>
    <w:p w14:paraId="7A6DB504" w14:textId="07483B57" w:rsidR="00A47EC6" w:rsidRDefault="00A47EC6">
      <w:pPr>
        <w:pStyle w:val="TOC5"/>
        <w:rPr>
          <w:rFonts w:asciiTheme="minorHAnsi" w:eastAsiaTheme="minorEastAsia" w:hAnsiTheme="minorHAnsi" w:cstheme="minorBidi"/>
          <w:sz w:val="22"/>
          <w:szCs w:val="22"/>
          <w:lang w:eastAsia="en-GB"/>
        </w:rPr>
      </w:pPr>
      <w:r w:rsidRPr="00C4433D">
        <w:rPr>
          <w:lang w:val="en-US"/>
        </w:rPr>
        <w:t>8.3.2.1.4</w:t>
      </w:r>
      <w:r>
        <w:rPr>
          <w:rFonts w:asciiTheme="minorHAnsi" w:eastAsiaTheme="minorEastAsia" w:hAnsiTheme="minorHAnsi" w:cstheme="minorBidi"/>
          <w:sz w:val="22"/>
          <w:szCs w:val="22"/>
          <w:lang w:eastAsia="en-GB"/>
        </w:rPr>
        <w:tab/>
      </w:r>
      <w:r w:rsidRPr="00C4433D">
        <w:rPr>
          <w:lang w:val="en-US"/>
        </w:rPr>
        <w:t>Method of test</w:t>
      </w:r>
      <w:r>
        <w:tab/>
      </w:r>
      <w:r>
        <w:fldChar w:fldCharType="begin"/>
      </w:r>
      <w:r>
        <w:instrText xml:space="preserve"> PAGEREF _Toc76544849 \h </w:instrText>
      </w:r>
      <w:r>
        <w:fldChar w:fldCharType="separate"/>
      </w:r>
      <w:r>
        <w:t>191</w:t>
      </w:r>
      <w:r>
        <w:fldChar w:fldCharType="end"/>
      </w:r>
    </w:p>
    <w:p w14:paraId="5DC654E2" w14:textId="17E02253" w:rsidR="00A47EC6" w:rsidRDefault="00A47EC6">
      <w:pPr>
        <w:pStyle w:val="TOC5"/>
        <w:rPr>
          <w:rFonts w:asciiTheme="minorHAnsi" w:eastAsiaTheme="minorEastAsia" w:hAnsiTheme="minorHAnsi" w:cstheme="minorBidi"/>
          <w:sz w:val="22"/>
          <w:szCs w:val="22"/>
          <w:lang w:eastAsia="en-GB"/>
        </w:rPr>
      </w:pPr>
      <w:r w:rsidRPr="00C4433D">
        <w:rPr>
          <w:lang w:val="en-US"/>
        </w:rPr>
        <w:t>8.3.2.1.5</w:t>
      </w:r>
      <w:r>
        <w:rPr>
          <w:rFonts w:asciiTheme="minorHAnsi" w:eastAsiaTheme="minorEastAsia" w:hAnsiTheme="minorHAnsi" w:cstheme="minorBidi"/>
          <w:sz w:val="22"/>
          <w:szCs w:val="22"/>
          <w:lang w:eastAsia="en-GB"/>
        </w:rPr>
        <w:tab/>
      </w:r>
      <w:r w:rsidRPr="00C4433D">
        <w:rPr>
          <w:lang w:val="en-US"/>
        </w:rPr>
        <w:t>Test Requirement</w:t>
      </w:r>
      <w:r>
        <w:tab/>
      </w:r>
      <w:r>
        <w:fldChar w:fldCharType="begin"/>
      </w:r>
      <w:r>
        <w:instrText xml:space="preserve"> PAGEREF _Toc76544850 \h </w:instrText>
      </w:r>
      <w:r>
        <w:fldChar w:fldCharType="separate"/>
      </w:r>
      <w:r>
        <w:t>192</w:t>
      </w:r>
      <w:r>
        <w:fldChar w:fldCharType="end"/>
      </w:r>
    </w:p>
    <w:p w14:paraId="1CB35AD0" w14:textId="59E04F88" w:rsidR="00A47EC6" w:rsidRDefault="00A47EC6">
      <w:pPr>
        <w:pStyle w:val="TOC4"/>
        <w:rPr>
          <w:rFonts w:asciiTheme="minorHAnsi" w:eastAsiaTheme="minorEastAsia" w:hAnsiTheme="minorHAnsi" w:cstheme="minorBidi"/>
          <w:sz w:val="22"/>
          <w:szCs w:val="22"/>
          <w:lang w:eastAsia="en-GB"/>
        </w:rPr>
      </w:pPr>
      <w:r w:rsidRPr="00C4433D">
        <w:rPr>
          <w:lang w:val="en-US"/>
        </w:rPr>
        <w:t>8.3.2.2</w:t>
      </w:r>
      <w:r>
        <w:rPr>
          <w:rFonts w:asciiTheme="minorHAnsi" w:eastAsiaTheme="minorEastAsia" w:hAnsiTheme="minorHAnsi" w:cstheme="minorBidi"/>
          <w:sz w:val="22"/>
          <w:szCs w:val="22"/>
          <w:lang w:eastAsia="en-GB"/>
        </w:rPr>
        <w:tab/>
      </w:r>
      <w:r w:rsidRPr="00C4433D">
        <w:rPr>
          <w:lang w:val="en-US"/>
        </w:rPr>
        <w:t>ACK missed detection</w:t>
      </w:r>
      <w:r>
        <w:tab/>
      </w:r>
      <w:r>
        <w:fldChar w:fldCharType="begin"/>
      </w:r>
      <w:r>
        <w:instrText xml:space="preserve"> PAGEREF _Toc76544851 \h </w:instrText>
      </w:r>
      <w:r>
        <w:fldChar w:fldCharType="separate"/>
      </w:r>
      <w:r>
        <w:t>193</w:t>
      </w:r>
      <w:r>
        <w:fldChar w:fldCharType="end"/>
      </w:r>
    </w:p>
    <w:p w14:paraId="27AFA8F1" w14:textId="175CF577" w:rsidR="00A47EC6" w:rsidRDefault="00A47EC6">
      <w:pPr>
        <w:pStyle w:val="TOC5"/>
        <w:rPr>
          <w:rFonts w:asciiTheme="minorHAnsi" w:eastAsiaTheme="minorEastAsia" w:hAnsiTheme="minorHAnsi" w:cstheme="minorBidi"/>
          <w:sz w:val="22"/>
          <w:szCs w:val="22"/>
          <w:lang w:eastAsia="en-GB"/>
        </w:rPr>
      </w:pPr>
      <w:r w:rsidRPr="00C4433D">
        <w:rPr>
          <w:lang w:val="en-US"/>
        </w:rPr>
        <w:t>8.3.2.2.1</w:t>
      </w:r>
      <w:r>
        <w:rPr>
          <w:rFonts w:asciiTheme="minorHAnsi" w:eastAsiaTheme="minorEastAsia" w:hAnsiTheme="minorHAnsi" w:cstheme="minorBidi"/>
          <w:sz w:val="22"/>
          <w:szCs w:val="22"/>
          <w:lang w:eastAsia="en-GB"/>
        </w:rPr>
        <w:tab/>
      </w:r>
      <w:r w:rsidRPr="00C4433D">
        <w:rPr>
          <w:lang w:val="en-US"/>
        </w:rPr>
        <w:t>Definition and applicability</w:t>
      </w:r>
      <w:r>
        <w:tab/>
      </w:r>
      <w:r>
        <w:fldChar w:fldCharType="begin"/>
      </w:r>
      <w:r>
        <w:instrText xml:space="preserve"> PAGEREF _Toc76544852 \h </w:instrText>
      </w:r>
      <w:r>
        <w:fldChar w:fldCharType="separate"/>
      </w:r>
      <w:r>
        <w:t>193</w:t>
      </w:r>
      <w:r>
        <w:fldChar w:fldCharType="end"/>
      </w:r>
    </w:p>
    <w:p w14:paraId="18F0F50D" w14:textId="63E662C1" w:rsidR="00A47EC6" w:rsidRDefault="00A47EC6">
      <w:pPr>
        <w:pStyle w:val="TOC5"/>
        <w:rPr>
          <w:rFonts w:asciiTheme="minorHAnsi" w:eastAsiaTheme="minorEastAsia" w:hAnsiTheme="minorHAnsi" w:cstheme="minorBidi"/>
          <w:sz w:val="22"/>
          <w:szCs w:val="22"/>
          <w:lang w:eastAsia="en-GB"/>
        </w:rPr>
      </w:pPr>
      <w:r w:rsidRPr="00C4433D">
        <w:rPr>
          <w:lang w:val="en-US"/>
        </w:rPr>
        <w:t>8.3.2.2.2</w:t>
      </w:r>
      <w:r>
        <w:rPr>
          <w:rFonts w:asciiTheme="minorHAnsi" w:eastAsiaTheme="minorEastAsia" w:hAnsiTheme="minorHAnsi" w:cstheme="minorBidi"/>
          <w:sz w:val="22"/>
          <w:szCs w:val="22"/>
          <w:lang w:eastAsia="en-GB"/>
        </w:rPr>
        <w:tab/>
      </w:r>
      <w:r w:rsidRPr="00C4433D">
        <w:rPr>
          <w:lang w:val="en-US"/>
        </w:rPr>
        <w:t>Minimum Requirement</w:t>
      </w:r>
      <w:r>
        <w:tab/>
      </w:r>
      <w:r>
        <w:fldChar w:fldCharType="begin"/>
      </w:r>
      <w:r>
        <w:instrText xml:space="preserve"> PAGEREF _Toc76544853 \h </w:instrText>
      </w:r>
      <w:r>
        <w:fldChar w:fldCharType="separate"/>
      </w:r>
      <w:r>
        <w:t>193</w:t>
      </w:r>
      <w:r>
        <w:fldChar w:fldCharType="end"/>
      </w:r>
    </w:p>
    <w:p w14:paraId="6EF5C2D8" w14:textId="5F08C89C" w:rsidR="00A47EC6" w:rsidRDefault="00A47EC6">
      <w:pPr>
        <w:pStyle w:val="TOC5"/>
        <w:rPr>
          <w:rFonts w:asciiTheme="minorHAnsi" w:eastAsiaTheme="minorEastAsia" w:hAnsiTheme="minorHAnsi" w:cstheme="minorBidi"/>
          <w:sz w:val="22"/>
          <w:szCs w:val="22"/>
          <w:lang w:eastAsia="en-GB"/>
        </w:rPr>
      </w:pPr>
      <w:r w:rsidRPr="00C4433D">
        <w:rPr>
          <w:lang w:val="en-US"/>
        </w:rPr>
        <w:t>8.3.2.2.3</w:t>
      </w:r>
      <w:r>
        <w:rPr>
          <w:rFonts w:asciiTheme="minorHAnsi" w:eastAsiaTheme="minorEastAsia" w:hAnsiTheme="minorHAnsi" w:cstheme="minorBidi"/>
          <w:sz w:val="22"/>
          <w:szCs w:val="22"/>
          <w:lang w:eastAsia="en-GB"/>
        </w:rPr>
        <w:tab/>
      </w:r>
      <w:r w:rsidRPr="00C4433D">
        <w:rPr>
          <w:lang w:val="en-US"/>
        </w:rPr>
        <w:t>Test purpose</w:t>
      </w:r>
      <w:r>
        <w:tab/>
      </w:r>
      <w:r>
        <w:fldChar w:fldCharType="begin"/>
      </w:r>
      <w:r>
        <w:instrText xml:space="preserve"> PAGEREF _Toc76544854 \h </w:instrText>
      </w:r>
      <w:r>
        <w:fldChar w:fldCharType="separate"/>
      </w:r>
      <w:r>
        <w:t>193</w:t>
      </w:r>
      <w:r>
        <w:fldChar w:fldCharType="end"/>
      </w:r>
    </w:p>
    <w:p w14:paraId="6540D17A" w14:textId="65C1C589" w:rsidR="00A47EC6" w:rsidRDefault="00A47EC6">
      <w:pPr>
        <w:pStyle w:val="TOC5"/>
        <w:rPr>
          <w:rFonts w:asciiTheme="minorHAnsi" w:eastAsiaTheme="minorEastAsia" w:hAnsiTheme="minorHAnsi" w:cstheme="minorBidi"/>
          <w:sz w:val="22"/>
          <w:szCs w:val="22"/>
          <w:lang w:eastAsia="en-GB"/>
        </w:rPr>
      </w:pPr>
      <w:r w:rsidRPr="00C4433D">
        <w:rPr>
          <w:lang w:val="en-US"/>
        </w:rPr>
        <w:t>8.3.2.2.4</w:t>
      </w:r>
      <w:r>
        <w:rPr>
          <w:rFonts w:asciiTheme="minorHAnsi" w:eastAsiaTheme="minorEastAsia" w:hAnsiTheme="minorHAnsi" w:cstheme="minorBidi"/>
          <w:sz w:val="22"/>
          <w:szCs w:val="22"/>
          <w:lang w:eastAsia="en-GB"/>
        </w:rPr>
        <w:tab/>
      </w:r>
      <w:r w:rsidRPr="00C4433D">
        <w:rPr>
          <w:lang w:val="en-US"/>
        </w:rPr>
        <w:t>Method of test</w:t>
      </w:r>
      <w:r>
        <w:tab/>
      </w:r>
      <w:r>
        <w:fldChar w:fldCharType="begin"/>
      </w:r>
      <w:r>
        <w:instrText xml:space="preserve"> PAGEREF _Toc76544855 \h </w:instrText>
      </w:r>
      <w:r>
        <w:fldChar w:fldCharType="separate"/>
      </w:r>
      <w:r>
        <w:t>193</w:t>
      </w:r>
      <w:r>
        <w:fldChar w:fldCharType="end"/>
      </w:r>
    </w:p>
    <w:p w14:paraId="02B11CA7" w14:textId="6493A3D2" w:rsidR="00A47EC6" w:rsidRDefault="00A47EC6">
      <w:pPr>
        <w:pStyle w:val="TOC5"/>
        <w:rPr>
          <w:rFonts w:asciiTheme="minorHAnsi" w:eastAsiaTheme="minorEastAsia" w:hAnsiTheme="minorHAnsi" w:cstheme="minorBidi"/>
          <w:sz w:val="22"/>
          <w:szCs w:val="22"/>
          <w:lang w:eastAsia="en-GB"/>
        </w:rPr>
      </w:pPr>
      <w:r w:rsidRPr="00C4433D">
        <w:rPr>
          <w:lang w:val="en-US"/>
        </w:rPr>
        <w:t>8.3.2.2.5</w:t>
      </w:r>
      <w:r>
        <w:rPr>
          <w:rFonts w:asciiTheme="minorHAnsi" w:eastAsiaTheme="minorEastAsia" w:hAnsiTheme="minorHAnsi" w:cstheme="minorBidi"/>
          <w:sz w:val="22"/>
          <w:szCs w:val="22"/>
          <w:lang w:eastAsia="en-GB"/>
        </w:rPr>
        <w:tab/>
      </w:r>
      <w:r w:rsidRPr="00C4433D">
        <w:rPr>
          <w:lang w:val="en-US"/>
        </w:rPr>
        <w:t>Test Requirement</w:t>
      </w:r>
      <w:r>
        <w:tab/>
      </w:r>
      <w:r>
        <w:fldChar w:fldCharType="begin"/>
      </w:r>
      <w:r>
        <w:instrText xml:space="preserve"> PAGEREF _Toc76544856 \h </w:instrText>
      </w:r>
      <w:r>
        <w:fldChar w:fldCharType="separate"/>
      </w:r>
      <w:r>
        <w:t>195</w:t>
      </w:r>
      <w:r>
        <w:fldChar w:fldCharType="end"/>
      </w:r>
    </w:p>
    <w:p w14:paraId="5FA4D249" w14:textId="15C91006" w:rsidR="00A47EC6" w:rsidRDefault="00A47EC6">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_Toc76544857 \h </w:instrText>
      </w:r>
      <w:r>
        <w:fldChar w:fldCharType="separate"/>
      </w:r>
      <w:r>
        <w:t>196</w:t>
      </w:r>
      <w:r>
        <w:fldChar w:fldCharType="end"/>
      </w:r>
    </w:p>
    <w:p w14:paraId="51242D63" w14:textId="5D25B4D4" w:rsidR="00A47EC6" w:rsidRDefault="00A47EC6">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_Toc76544858 \h </w:instrText>
      </w:r>
      <w:r>
        <w:fldChar w:fldCharType="separate"/>
      </w:r>
      <w:r>
        <w:t>196</w:t>
      </w:r>
      <w:r>
        <w:fldChar w:fldCharType="end"/>
      </w:r>
    </w:p>
    <w:p w14:paraId="73EE0AE6" w14:textId="6E663402" w:rsidR="00A47EC6" w:rsidRDefault="00A47EC6">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_Toc76544859 \h </w:instrText>
      </w:r>
      <w:r>
        <w:fldChar w:fldCharType="separate"/>
      </w:r>
      <w:r>
        <w:t>196</w:t>
      </w:r>
      <w:r>
        <w:fldChar w:fldCharType="end"/>
      </w:r>
    </w:p>
    <w:p w14:paraId="0E2514E4" w14:textId="751F339E" w:rsidR="00A47EC6" w:rsidRDefault="00A47EC6">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_Toc76544860 \h </w:instrText>
      </w:r>
      <w:r>
        <w:fldChar w:fldCharType="separate"/>
      </w:r>
      <w:r>
        <w:t>196</w:t>
      </w:r>
      <w:r>
        <w:fldChar w:fldCharType="end"/>
      </w:r>
    </w:p>
    <w:p w14:paraId="3F9F21B4" w14:textId="1D504412" w:rsidR="00A47EC6" w:rsidRDefault="00A47EC6">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_Toc76544861 \h </w:instrText>
      </w:r>
      <w:r>
        <w:fldChar w:fldCharType="separate"/>
      </w:r>
      <w:r>
        <w:t>197</w:t>
      </w:r>
      <w:r>
        <w:fldChar w:fldCharType="end"/>
      </w:r>
    </w:p>
    <w:p w14:paraId="56DCDD0B" w14:textId="4FEE4B07" w:rsidR="00A47EC6" w:rsidRDefault="00A47EC6">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_Toc76544862 \h </w:instrText>
      </w:r>
      <w:r>
        <w:fldChar w:fldCharType="separate"/>
      </w:r>
      <w:r>
        <w:t>197</w:t>
      </w:r>
      <w:r>
        <w:fldChar w:fldCharType="end"/>
      </w:r>
    </w:p>
    <w:p w14:paraId="7218C2FD" w14:textId="7C2A9CC4" w:rsidR="00A47EC6" w:rsidRDefault="00A47EC6">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_Toc76544863 \h </w:instrText>
      </w:r>
      <w:r>
        <w:fldChar w:fldCharType="separate"/>
      </w:r>
      <w:r>
        <w:t>198</w:t>
      </w:r>
      <w:r>
        <w:fldChar w:fldCharType="end"/>
      </w:r>
    </w:p>
    <w:p w14:paraId="3AFD5581" w14:textId="3CE4A01E" w:rsidR="00A47EC6" w:rsidRDefault="00A47EC6">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_Toc76544864 \h </w:instrText>
      </w:r>
      <w:r>
        <w:fldChar w:fldCharType="separate"/>
      </w:r>
      <w:r>
        <w:t>199</w:t>
      </w:r>
      <w:r>
        <w:fldChar w:fldCharType="end"/>
      </w:r>
    </w:p>
    <w:p w14:paraId="23C5F76D" w14:textId="7CBB1ED2" w:rsidR="00A47EC6" w:rsidRDefault="00A47EC6">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_Toc76544865 \h </w:instrText>
      </w:r>
      <w:r>
        <w:fldChar w:fldCharType="separate"/>
      </w:r>
      <w:r>
        <w:t>199</w:t>
      </w:r>
      <w:r>
        <w:fldChar w:fldCharType="end"/>
      </w:r>
    </w:p>
    <w:p w14:paraId="7CB1E7F6" w14:textId="0E8FAF55" w:rsidR="00A47EC6" w:rsidRDefault="00A47EC6">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_Toc76544866 \h </w:instrText>
      </w:r>
      <w:r>
        <w:fldChar w:fldCharType="separate"/>
      </w:r>
      <w:r>
        <w:t>199</w:t>
      </w:r>
      <w:r>
        <w:fldChar w:fldCharType="end"/>
      </w:r>
    </w:p>
    <w:p w14:paraId="501CC0A0" w14:textId="18F88393" w:rsidR="00A47EC6" w:rsidRDefault="00A47EC6">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_Toc76544867 \h </w:instrText>
      </w:r>
      <w:r>
        <w:fldChar w:fldCharType="separate"/>
      </w:r>
      <w:r>
        <w:t>199</w:t>
      </w:r>
      <w:r>
        <w:fldChar w:fldCharType="end"/>
      </w:r>
    </w:p>
    <w:p w14:paraId="7A16A87E" w14:textId="1D5158BE" w:rsidR="00A47EC6" w:rsidRDefault="00A47EC6">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_Toc76544868 \h </w:instrText>
      </w:r>
      <w:r>
        <w:fldChar w:fldCharType="separate"/>
      </w:r>
      <w:r>
        <w:t>199</w:t>
      </w:r>
      <w:r>
        <w:fldChar w:fldCharType="end"/>
      </w:r>
    </w:p>
    <w:p w14:paraId="524AD8F7" w14:textId="00AC6625" w:rsidR="00A47EC6" w:rsidRDefault="00A47EC6">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_Toc76544869 \h </w:instrText>
      </w:r>
      <w:r>
        <w:fldChar w:fldCharType="separate"/>
      </w:r>
      <w:r>
        <w:t>201</w:t>
      </w:r>
      <w:r>
        <w:fldChar w:fldCharType="end"/>
      </w:r>
    </w:p>
    <w:p w14:paraId="1C726ADA" w14:textId="572AB2B3" w:rsidR="00A47EC6" w:rsidRDefault="00A47EC6">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_Toc76544870 \h </w:instrText>
      </w:r>
      <w:r>
        <w:fldChar w:fldCharType="separate"/>
      </w:r>
      <w:r>
        <w:t>202</w:t>
      </w:r>
      <w:r>
        <w:fldChar w:fldCharType="end"/>
      </w:r>
    </w:p>
    <w:p w14:paraId="6C79EEFB" w14:textId="39EC1104" w:rsidR="00A47EC6" w:rsidRDefault="00A47EC6">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_Toc76544871 \h </w:instrText>
      </w:r>
      <w:r>
        <w:fldChar w:fldCharType="separate"/>
      </w:r>
      <w:r>
        <w:t>202</w:t>
      </w:r>
      <w:r>
        <w:fldChar w:fldCharType="end"/>
      </w:r>
    </w:p>
    <w:p w14:paraId="1CD1FF75" w14:textId="2F012ADA" w:rsidR="00A47EC6" w:rsidRDefault="00A47EC6">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_Toc76544872 \h </w:instrText>
      </w:r>
      <w:r>
        <w:fldChar w:fldCharType="separate"/>
      </w:r>
      <w:r>
        <w:t>202</w:t>
      </w:r>
      <w:r>
        <w:fldChar w:fldCharType="end"/>
      </w:r>
    </w:p>
    <w:p w14:paraId="3F41F11D" w14:textId="0EC3175D" w:rsidR="00A47EC6" w:rsidRDefault="00A47EC6">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_Toc76544873 \h </w:instrText>
      </w:r>
      <w:r>
        <w:fldChar w:fldCharType="separate"/>
      </w:r>
      <w:r>
        <w:t>202</w:t>
      </w:r>
      <w:r>
        <w:fldChar w:fldCharType="end"/>
      </w:r>
    </w:p>
    <w:p w14:paraId="5FCBB58F" w14:textId="575C6EB4" w:rsidR="00A47EC6" w:rsidRDefault="00A47EC6">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_Toc76544874 \h </w:instrText>
      </w:r>
      <w:r>
        <w:fldChar w:fldCharType="separate"/>
      </w:r>
      <w:r>
        <w:t>202</w:t>
      </w:r>
      <w:r>
        <w:fldChar w:fldCharType="end"/>
      </w:r>
    </w:p>
    <w:p w14:paraId="2501087E" w14:textId="016E7E1F" w:rsidR="00A47EC6" w:rsidRDefault="00A47EC6">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_Toc76544875 \h </w:instrText>
      </w:r>
      <w:r>
        <w:fldChar w:fldCharType="separate"/>
      </w:r>
      <w:r>
        <w:t>202</w:t>
      </w:r>
      <w:r>
        <w:fldChar w:fldCharType="end"/>
      </w:r>
    </w:p>
    <w:p w14:paraId="33AF7F93" w14:textId="5AE0DD56" w:rsidR="00A47EC6" w:rsidRDefault="00A47EC6">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_Toc76544876 \h </w:instrText>
      </w:r>
      <w:r>
        <w:fldChar w:fldCharType="separate"/>
      </w:r>
      <w:r>
        <w:t>203</w:t>
      </w:r>
      <w:r>
        <w:fldChar w:fldCharType="end"/>
      </w:r>
    </w:p>
    <w:p w14:paraId="6EBDEDE9" w14:textId="1D5601C6" w:rsidR="00A47EC6" w:rsidRDefault="00A47EC6">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_Toc76544877 \h </w:instrText>
      </w:r>
      <w:r>
        <w:fldChar w:fldCharType="separate"/>
      </w:r>
      <w:r>
        <w:t>204</w:t>
      </w:r>
      <w:r>
        <w:fldChar w:fldCharType="end"/>
      </w:r>
    </w:p>
    <w:p w14:paraId="075CF6BD" w14:textId="0FA2B7F8" w:rsidR="00A47EC6" w:rsidRDefault="00A47EC6">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BS type 1-O</w:t>
      </w:r>
      <w:r>
        <w:tab/>
      </w:r>
      <w:r>
        <w:fldChar w:fldCharType="begin"/>
      </w:r>
      <w:r>
        <w:instrText xml:space="preserve"> PAGEREF _Toc76544878 \h </w:instrText>
      </w:r>
      <w:r>
        <w:fldChar w:fldCharType="separate"/>
      </w:r>
      <w:r>
        <w:t>204</w:t>
      </w:r>
      <w:r>
        <w:fldChar w:fldCharType="end"/>
      </w:r>
    </w:p>
    <w:p w14:paraId="14726424" w14:textId="11BFB7BA" w:rsidR="00A47EC6" w:rsidRDefault="00A47EC6">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 xml:space="preserve">BS type </w:t>
      </w:r>
      <w:r w:rsidRPr="00C4433D">
        <w:rPr>
          <w:rFonts w:cs="Arial"/>
          <w:i/>
          <w:iCs/>
          <w:lang w:eastAsia="zh-CN"/>
        </w:rPr>
        <w:t>2</w:t>
      </w:r>
      <w:r w:rsidRPr="00C4433D">
        <w:rPr>
          <w:rFonts w:cs="Arial"/>
          <w:i/>
          <w:iCs/>
        </w:rPr>
        <w:t>-O</w:t>
      </w:r>
      <w:r>
        <w:tab/>
      </w:r>
      <w:r>
        <w:fldChar w:fldCharType="begin"/>
      </w:r>
      <w:r>
        <w:instrText xml:space="preserve"> PAGEREF _Toc76544879 \h </w:instrText>
      </w:r>
      <w:r>
        <w:fldChar w:fldCharType="separate"/>
      </w:r>
      <w:r>
        <w:t>205</w:t>
      </w:r>
      <w:r>
        <w:fldChar w:fldCharType="end"/>
      </w:r>
    </w:p>
    <w:p w14:paraId="03786464" w14:textId="0B28A93D" w:rsidR="00A47EC6" w:rsidRDefault="00A47EC6">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_Toc76544880 \h </w:instrText>
      </w:r>
      <w:r>
        <w:fldChar w:fldCharType="separate"/>
      </w:r>
      <w:r>
        <w:t>205</w:t>
      </w:r>
      <w:r>
        <w:fldChar w:fldCharType="end"/>
      </w:r>
    </w:p>
    <w:p w14:paraId="3CB0035B" w14:textId="6F8C8E9A" w:rsidR="00A47EC6" w:rsidRDefault="00A47EC6">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_Toc76544881 \h </w:instrText>
      </w:r>
      <w:r>
        <w:fldChar w:fldCharType="separate"/>
      </w:r>
      <w:r>
        <w:t>205</w:t>
      </w:r>
      <w:r>
        <w:fldChar w:fldCharType="end"/>
      </w:r>
    </w:p>
    <w:p w14:paraId="477D8849" w14:textId="2B1AC531" w:rsidR="00A47EC6" w:rsidRDefault="00A47EC6">
      <w:pPr>
        <w:pStyle w:val="TOC4"/>
        <w:rPr>
          <w:rFonts w:asciiTheme="minorHAnsi" w:eastAsiaTheme="minorEastAsia" w:hAnsiTheme="minorHAnsi" w:cstheme="minorBidi"/>
          <w:sz w:val="22"/>
          <w:szCs w:val="22"/>
          <w:lang w:eastAsia="en-GB"/>
        </w:rPr>
      </w:pPr>
      <w:r>
        <w:lastRenderedPageBreak/>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_Toc76544882 \h </w:instrText>
      </w:r>
      <w:r>
        <w:fldChar w:fldCharType="separate"/>
      </w:r>
      <w:r>
        <w:t>206</w:t>
      </w:r>
      <w:r>
        <w:fldChar w:fldCharType="end"/>
      </w:r>
    </w:p>
    <w:p w14:paraId="35E22446" w14:textId="4F8AFBCF" w:rsidR="00A47EC6" w:rsidRDefault="00A47EC6">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_Toc76544883 \h </w:instrText>
      </w:r>
      <w:r>
        <w:fldChar w:fldCharType="separate"/>
      </w:r>
      <w:r>
        <w:t>206</w:t>
      </w:r>
      <w:r>
        <w:fldChar w:fldCharType="end"/>
      </w:r>
    </w:p>
    <w:p w14:paraId="3F965D68" w14:textId="26814889" w:rsidR="00A47EC6" w:rsidRDefault="00A47EC6">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_Toc76544884 \h </w:instrText>
      </w:r>
      <w:r>
        <w:fldChar w:fldCharType="separate"/>
      </w:r>
      <w:r>
        <w:t>206</w:t>
      </w:r>
      <w:r>
        <w:fldChar w:fldCharType="end"/>
      </w:r>
    </w:p>
    <w:p w14:paraId="068A3FAB" w14:textId="6BEF125D" w:rsidR="00A47EC6" w:rsidRDefault="00A47EC6">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_Toc76544885 \h </w:instrText>
      </w:r>
      <w:r>
        <w:fldChar w:fldCharType="separate"/>
      </w:r>
      <w:r>
        <w:t>206</w:t>
      </w:r>
      <w:r>
        <w:fldChar w:fldCharType="end"/>
      </w:r>
    </w:p>
    <w:p w14:paraId="00B93148" w14:textId="6702F66B" w:rsidR="00A47EC6" w:rsidRDefault="00A47EC6">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_Toc76544886 \h </w:instrText>
      </w:r>
      <w:r>
        <w:fldChar w:fldCharType="separate"/>
      </w:r>
      <w:r>
        <w:t>206</w:t>
      </w:r>
      <w:r>
        <w:fldChar w:fldCharType="end"/>
      </w:r>
    </w:p>
    <w:p w14:paraId="5BA4466F" w14:textId="3FB9820D" w:rsidR="00A47EC6" w:rsidRDefault="00A47EC6">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_Toc76544887 \h </w:instrText>
      </w:r>
      <w:r>
        <w:fldChar w:fldCharType="separate"/>
      </w:r>
      <w:r>
        <w:t>207</w:t>
      </w:r>
      <w:r>
        <w:fldChar w:fldCharType="end"/>
      </w:r>
    </w:p>
    <w:p w14:paraId="482F01C4" w14:textId="23D0F72B" w:rsidR="00A47EC6" w:rsidRDefault="00A47EC6">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BS type 1-O</w:t>
      </w:r>
      <w:r>
        <w:tab/>
      </w:r>
      <w:r>
        <w:fldChar w:fldCharType="begin"/>
      </w:r>
      <w:r>
        <w:instrText xml:space="preserve"> PAGEREF _Toc76544888 \h </w:instrText>
      </w:r>
      <w:r>
        <w:fldChar w:fldCharType="separate"/>
      </w:r>
      <w:r>
        <w:t>207</w:t>
      </w:r>
      <w:r>
        <w:fldChar w:fldCharType="end"/>
      </w:r>
    </w:p>
    <w:p w14:paraId="4E63A1A8" w14:textId="269128A4" w:rsidR="00A47EC6" w:rsidRDefault="00A47EC6">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 xml:space="preserve">BS type </w:t>
      </w:r>
      <w:r w:rsidRPr="00C4433D">
        <w:rPr>
          <w:rFonts w:cs="Arial"/>
          <w:i/>
          <w:iCs/>
          <w:lang w:eastAsia="zh-CN"/>
        </w:rPr>
        <w:t>2</w:t>
      </w:r>
      <w:r w:rsidRPr="00C4433D">
        <w:rPr>
          <w:rFonts w:cs="Arial"/>
          <w:i/>
          <w:iCs/>
        </w:rPr>
        <w:t>-O</w:t>
      </w:r>
      <w:r>
        <w:tab/>
      </w:r>
      <w:r>
        <w:fldChar w:fldCharType="begin"/>
      </w:r>
      <w:r>
        <w:instrText xml:space="preserve"> PAGEREF _Toc76544889 \h </w:instrText>
      </w:r>
      <w:r>
        <w:fldChar w:fldCharType="separate"/>
      </w:r>
      <w:r>
        <w:t>208</w:t>
      </w:r>
      <w:r>
        <w:fldChar w:fldCharType="end"/>
      </w:r>
    </w:p>
    <w:p w14:paraId="5F3D819F" w14:textId="40253157" w:rsidR="00A47EC6" w:rsidRDefault="00A47EC6">
      <w:pPr>
        <w:pStyle w:val="TOC3"/>
        <w:rPr>
          <w:rFonts w:asciiTheme="minorHAnsi" w:eastAsiaTheme="minorEastAsia" w:hAnsiTheme="minorHAnsi" w:cstheme="minorBidi"/>
          <w:sz w:val="22"/>
          <w:szCs w:val="22"/>
          <w:lang w:eastAsia="en-GB"/>
        </w:rPr>
      </w:pPr>
      <w:r w:rsidRPr="00C4433D">
        <w:rPr>
          <w:lang w:val="en-US"/>
        </w:rPr>
        <w:t>8.3.6</w:t>
      </w:r>
      <w:r>
        <w:rPr>
          <w:rFonts w:asciiTheme="minorHAnsi" w:eastAsiaTheme="minorEastAsia" w:hAnsiTheme="minorHAnsi" w:cstheme="minorBidi"/>
          <w:sz w:val="22"/>
          <w:szCs w:val="22"/>
          <w:lang w:eastAsia="en-GB"/>
        </w:rPr>
        <w:tab/>
      </w:r>
      <w:r w:rsidRPr="00C4433D">
        <w:rPr>
          <w:lang w:val="en-US"/>
        </w:rPr>
        <w:t>Performance requirements for multi-slot PUCCH format</w:t>
      </w:r>
      <w:r>
        <w:tab/>
      </w:r>
      <w:r>
        <w:fldChar w:fldCharType="begin"/>
      </w:r>
      <w:r>
        <w:instrText xml:space="preserve"> PAGEREF _Toc76544890 \h </w:instrText>
      </w:r>
      <w:r>
        <w:fldChar w:fldCharType="separate"/>
      </w:r>
      <w:r>
        <w:t>208</w:t>
      </w:r>
      <w:r>
        <w:fldChar w:fldCharType="end"/>
      </w:r>
    </w:p>
    <w:p w14:paraId="55A29790" w14:textId="5DF709C1" w:rsidR="00A47EC6" w:rsidRDefault="00A47EC6">
      <w:pPr>
        <w:pStyle w:val="TOC4"/>
        <w:rPr>
          <w:rFonts w:asciiTheme="minorHAnsi" w:eastAsiaTheme="minorEastAsia" w:hAnsiTheme="minorHAnsi" w:cstheme="minorBidi"/>
          <w:sz w:val="22"/>
          <w:szCs w:val="22"/>
          <w:lang w:eastAsia="en-GB"/>
        </w:rPr>
      </w:pPr>
      <w:r w:rsidRPr="00C4433D">
        <w:rPr>
          <w:lang w:val="en-US"/>
        </w:rPr>
        <w:t>8.3.6.1</w:t>
      </w:r>
      <w:r>
        <w:rPr>
          <w:rFonts w:asciiTheme="minorHAnsi" w:eastAsiaTheme="minorEastAsia" w:hAnsiTheme="minorHAnsi" w:cstheme="minorBidi"/>
          <w:sz w:val="22"/>
          <w:szCs w:val="22"/>
          <w:lang w:eastAsia="en-GB"/>
        </w:rPr>
        <w:tab/>
      </w:r>
      <w:r w:rsidRPr="00C4433D">
        <w:rPr>
          <w:lang w:val="en-US"/>
        </w:rPr>
        <w:t>Performance requirements for multi-slot PUCCH format 1</w:t>
      </w:r>
      <w:r>
        <w:tab/>
      </w:r>
      <w:r>
        <w:fldChar w:fldCharType="begin"/>
      </w:r>
      <w:r>
        <w:instrText xml:space="preserve"> PAGEREF _Toc76544891 \h </w:instrText>
      </w:r>
      <w:r>
        <w:fldChar w:fldCharType="separate"/>
      </w:r>
      <w:r>
        <w:t>208</w:t>
      </w:r>
      <w:r>
        <w:fldChar w:fldCharType="end"/>
      </w:r>
    </w:p>
    <w:p w14:paraId="599D513E" w14:textId="1DC293BA" w:rsidR="00A47EC6" w:rsidRDefault="00A47EC6">
      <w:pPr>
        <w:pStyle w:val="TOC5"/>
        <w:rPr>
          <w:rFonts w:asciiTheme="minorHAnsi" w:eastAsiaTheme="minorEastAsia" w:hAnsiTheme="minorHAnsi" w:cstheme="minorBidi"/>
          <w:sz w:val="22"/>
          <w:szCs w:val="22"/>
          <w:lang w:eastAsia="en-GB"/>
        </w:rPr>
      </w:pPr>
      <w:r w:rsidRPr="00C4433D">
        <w:rPr>
          <w:lang w:val="en-US"/>
        </w:rPr>
        <w:t>8.3.6.1.1</w:t>
      </w:r>
      <w:r>
        <w:rPr>
          <w:rFonts w:asciiTheme="minorHAnsi" w:eastAsiaTheme="minorEastAsia" w:hAnsiTheme="minorHAnsi" w:cstheme="minorBidi"/>
          <w:sz w:val="22"/>
          <w:szCs w:val="22"/>
          <w:lang w:eastAsia="en-GB"/>
        </w:rPr>
        <w:tab/>
      </w:r>
      <w:r w:rsidRPr="00C4433D">
        <w:rPr>
          <w:lang w:val="en-US"/>
        </w:rPr>
        <w:t>NACK to ACK detection</w:t>
      </w:r>
      <w:r>
        <w:tab/>
      </w:r>
      <w:r>
        <w:fldChar w:fldCharType="begin"/>
      </w:r>
      <w:r>
        <w:instrText xml:space="preserve"> PAGEREF _Toc76544892 \h </w:instrText>
      </w:r>
      <w:r>
        <w:fldChar w:fldCharType="separate"/>
      </w:r>
      <w:r>
        <w:t>208</w:t>
      </w:r>
      <w:r>
        <w:fldChar w:fldCharType="end"/>
      </w:r>
    </w:p>
    <w:p w14:paraId="0342A0E0" w14:textId="06CD4596" w:rsidR="00A47EC6" w:rsidRDefault="00A47EC6">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_Toc76544893 \h </w:instrText>
      </w:r>
      <w:r>
        <w:fldChar w:fldCharType="separate"/>
      </w:r>
      <w:r>
        <w:t>210</w:t>
      </w:r>
      <w:r>
        <w:fldChar w:fldCharType="end"/>
      </w:r>
    </w:p>
    <w:p w14:paraId="2E2273B0" w14:textId="61A6DEF2" w:rsidR="00A47EC6" w:rsidRDefault="00A47EC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_Toc76544894 \h </w:instrText>
      </w:r>
      <w:r>
        <w:fldChar w:fldCharType="separate"/>
      </w:r>
      <w:r>
        <w:t>212</w:t>
      </w:r>
      <w:r>
        <w:fldChar w:fldCharType="end"/>
      </w:r>
    </w:p>
    <w:p w14:paraId="7ABCF742" w14:textId="45A71E29" w:rsidR="00A47EC6" w:rsidRDefault="00A47EC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_Toc76544895 \h </w:instrText>
      </w:r>
      <w:r>
        <w:fldChar w:fldCharType="separate"/>
      </w:r>
      <w:r>
        <w:t>212</w:t>
      </w:r>
      <w:r>
        <w:fldChar w:fldCharType="end"/>
      </w:r>
    </w:p>
    <w:p w14:paraId="3E66AB65" w14:textId="4323BC2D" w:rsidR="00A47EC6" w:rsidRDefault="00A47EC6">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_Toc76544896 \h </w:instrText>
      </w:r>
      <w:r>
        <w:fldChar w:fldCharType="separate"/>
      </w:r>
      <w:r>
        <w:t>212</w:t>
      </w:r>
      <w:r>
        <w:fldChar w:fldCharType="end"/>
      </w:r>
    </w:p>
    <w:p w14:paraId="03CA0475" w14:textId="769E5C09" w:rsidR="00A47EC6" w:rsidRDefault="00A47EC6">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_Toc76544897 \h </w:instrText>
      </w:r>
      <w:r>
        <w:fldChar w:fldCharType="separate"/>
      </w:r>
      <w:r>
        <w:t>213</w:t>
      </w:r>
      <w:r>
        <w:fldChar w:fldCharType="end"/>
      </w:r>
    </w:p>
    <w:p w14:paraId="7819A9E8" w14:textId="78700BE8" w:rsidR="00A47EC6" w:rsidRDefault="00A47EC6">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_Toc76544898 \h </w:instrText>
      </w:r>
      <w:r>
        <w:fldChar w:fldCharType="separate"/>
      </w:r>
      <w:r>
        <w:t>213</w:t>
      </w:r>
      <w:r>
        <w:fldChar w:fldCharType="end"/>
      </w:r>
    </w:p>
    <w:p w14:paraId="0B982C56" w14:textId="728E3FA5" w:rsidR="00A47EC6" w:rsidRDefault="00A47EC6">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_Toc76544899 \h </w:instrText>
      </w:r>
      <w:r>
        <w:fldChar w:fldCharType="separate"/>
      </w:r>
      <w:r>
        <w:t>213</w:t>
      </w:r>
      <w:r>
        <w:fldChar w:fldCharType="end"/>
      </w:r>
    </w:p>
    <w:p w14:paraId="67E986E1" w14:textId="278DCF11" w:rsidR="00A47EC6" w:rsidRDefault="00A47EC6">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_Toc76544900 \h </w:instrText>
      </w:r>
      <w:r>
        <w:fldChar w:fldCharType="separate"/>
      </w:r>
      <w:r>
        <w:t>213</w:t>
      </w:r>
      <w:r>
        <w:fldChar w:fldCharType="end"/>
      </w:r>
    </w:p>
    <w:p w14:paraId="04E842F4" w14:textId="517053A8" w:rsidR="00A47EC6" w:rsidRDefault="00A47EC6">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_Toc76544901 \h </w:instrText>
      </w:r>
      <w:r>
        <w:fldChar w:fldCharType="separate"/>
      </w:r>
      <w:r>
        <w:t>213</w:t>
      </w:r>
      <w:r>
        <w:fldChar w:fldCharType="end"/>
      </w:r>
    </w:p>
    <w:p w14:paraId="5D5D3C9E" w14:textId="687FA032" w:rsidR="00A47EC6" w:rsidRDefault="00A47EC6">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_Toc76544902 \h </w:instrText>
      </w:r>
      <w:r>
        <w:fldChar w:fldCharType="separate"/>
      </w:r>
      <w:r>
        <w:t>215</w:t>
      </w:r>
      <w:r>
        <w:fldChar w:fldCharType="end"/>
      </w:r>
    </w:p>
    <w:p w14:paraId="5CEB5928" w14:textId="6ED14AC9" w:rsidR="00A47EC6" w:rsidRDefault="00A47EC6">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BS type 1-O</w:t>
      </w:r>
      <w:r>
        <w:tab/>
      </w:r>
      <w:r>
        <w:fldChar w:fldCharType="begin"/>
      </w:r>
      <w:r>
        <w:instrText xml:space="preserve"> PAGEREF _Toc76544903 \h </w:instrText>
      </w:r>
      <w:r>
        <w:fldChar w:fldCharType="separate"/>
      </w:r>
      <w:r>
        <w:t>215</w:t>
      </w:r>
      <w:r>
        <w:fldChar w:fldCharType="end"/>
      </w:r>
    </w:p>
    <w:p w14:paraId="4BC8329D" w14:textId="132D7794" w:rsidR="00A47EC6" w:rsidRDefault="00A47EC6">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C4433D">
        <w:rPr>
          <w:rFonts w:cs="Arial"/>
        </w:rPr>
        <w:t xml:space="preserve">Test </w:t>
      </w:r>
      <w:r w:rsidRPr="00C4433D">
        <w:rPr>
          <w:rFonts w:cs="Arial"/>
          <w:lang w:eastAsia="zh-CN"/>
        </w:rPr>
        <w:t>r</w:t>
      </w:r>
      <w:r w:rsidRPr="00C4433D">
        <w:rPr>
          <w:rFonts w:cs="Arial"/>
        </w:rPr>
        <w:t xml:space="preserve">equirement for </w:t>
      </w:r>
      <w:r w:rsidRPr="00C4433D">
        <w:rPr>
          <w:rFonts w:cs="Arial"/>
          <w:i/>
          <w:iCs/>
        </w:rPr>
        <w:t xml:space="preserve">BS type </w:t>
      </w:r>
      <w:r w:rsidRPr="00C4433D">
        <w:rPr>
          <w:rFonts w:cs="Arial"/>
          <w:i/>
          <w:iCs/>
          <w:lang w:eastAsia="zh-CN"/>
        </w:rPr>
        <w:t>2</w:t>
      </w:r>
      <w:r w:rsidRPr="00C4433D">
        <w:rPr>
          <w:rFonts w:cs="Arial"/>
          <w:i/>
          <w:iCs/>
        </w:rPr>
        <w:t>-O</w:t>
      </w:r>
      <w:r>
        <w:tab/>
      </w:r>
      <w:r>
        <w:fldChar w:fldCharType="begin"/>
      </w:r>
      <w:r>
        <w:instrText xml:space="preserve"> PAGEREF _Toc76544904 \h </w:instrText>
      </w:r>
      <w:r>
        <w:fldChar w:fldCharType="separate"/>
      </w:r>
      <w:r>
        <w:t>216</w:t>
      </w:r>
      <w:r>
        <w:fldChar w:fldCharType="end"/>
      </w:r>
    </w:p>
    <w:p w14:paraId="5A4A9E21" w14:textId="3B711A59" w:rsidR="00A47EC6" w:rsidRDefault="00A47EC6">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_Toc76544905 \h </w:instrText>
      </w:r>
      <w:r>
        <w:fldChar w:fldCharType="separate"/>
      </w:r>
      <w:r>
        <w:t>217</w:t>
      </w:r>
      <w:r>
        <w:fldChar w:fldCharType="end"/>
      </w:r>
    </w:p>
    <w:p w14:paraId="7BA143CF" w14:textId="7C980E7F" w:rsidR="00A47EC6" w:rsidRDefault="00A47EC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_Toc76544906 \h </w:instrText>
      </w:r>
      <w:r>
        <w:fldChar w:fldCharType="separate"/>
      </w:r>
      <w:r>
        <w:t>217</w:t>
      </w:r>
      <w:r>
        <w:fldChar w:fldCharType="end"/>
      </w:r>
    </w:p>
    <w:p w14:paraId="74B344A5" w14:textId="5A99314B" w:rsidR="00A47EC6" w:rsidRDefault="00A47EC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_Toc76544907 \h </w:instrText>
      </w:r>
      <w:r>
        <w:fldChar w:fldCharType="separate"/>
      </w:r>
      <w:r>
        <w:t>218</w:t>
      </w:r>
      <w:r>
        <w:fldChar w:fldCharType="end"/>
      </w:r>
    </w:p>
    <w:p w14:paraId="1C5D763D" w14:textId="4518B771" w:rsidR="00A47EC6" w:rsidRDefault="00A47EC6">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_Toc76544908 \h </w:instrText>
      </w:r>
      <w:r>
        <w:fldChar w:fldCharType="separate"/>
      </w:r>
      <w:r>
        <w:t>218</w:t>
      </w:r>
      <w:r>
        <w:fldChar w:fldCharType="end"/>
      </w:r>
    </w:p>
    <w:p w14:paraId="488DC539" w14:textId="26630E54" w:rsidR="00A47EC6" w:rsidRDefault="00A47EC6">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_Toc76544909 \h </w:instrText>
      </w:r>
      <w:r>
        <w:fldChar w:fldCharType="separate"/>
      </w:r>
      <w:r>
        <w:t>223</w:t>
      </w:r>
      <w:r>
        <w:fldChar w:fldCharType="end"/>
      </w:r>
    </w:p>
    <w:p w14:paraId="01D3E4FE" w14:textId="725E7971" w:rsidR="00A47EC6" w:rsidRDefault="00A47EC6">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_Toc76544910 \h </w:instrText>
      </w:r>
      <w:r>
        <w:fldChar w:fldCharType="separate"/>
      </w:r>
      <w:r>
        <w:t>226</w:t>
      </w:r>
      <w:r>
        <w:fldChar w:fldCharType="end"/>
      </w:r>
    </w:p>
    <w:p w14:paraId="39048A1D" w14:textId="7B268036" w:rsidR="00A47EC6" w:rsidRDefault="00A47EC6">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_Toc76544911 \h </w:instrText>
      </w:r>
      <w:r>
        <w:fldChar w:fldCharType="separate"/>
      </w:r>
      <w:r>
        <w:t>228</w:t>
      </w:r>
      <w:r>
        <w:fldChar w:fldCharType="end"/>
      </w:r>
    </w:p>
    <w:p w14:paraId="7E3349F5" w14:textId="28F7F2C9" w:rsidR="00A47EC6" w:rsidRDefault="00A47EC6">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_Toc76544912 \h </w:instrText>
      </w:r>
      <w:r>
        <w:fldChar w:fldCharType="separate"/>
      </w:r>
      <w:r>
        <w:t>229</w:t>
      </w:r>
      <w:r>
        <w:fldChar w:fldCharType="end"/>
      </w:r>
    </w:p>
    <w:p w14:paraId="10A94188" w14:textId="0652A359" w:rsidR="00A47EC6" w:rsidRDefault="00A47EC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_Toc76544913 \h </w:instrText>
      </w:r>
      <w:r>
        <w:fldChar w:fldCharType="separate"/>
      </w:r>
      <w:r>
        <w:t>229</w:t>
      </w:r>
      <w:r>
        <w:fldChar w:fldCharType="end"/>
      </w:r>
    </w:p>
    <w:p w14:paraId="4843A5E5" w14:textId="237C001A" w:rsidR="00A47EC6" w:rsidRDefault="00A47EC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4433D">
        <w:rPr>
          <w:rFonts w:cs="v4.2.0"/>
        </w:rPr>
        <w:t>Normal test environment</w:t>
      </w:r>
      <w:r>
        <w:tab/>
      </w:r>
      <w:r>
        <w:fldChar w:fldCharType="begin"/>
      </w:r>
      <w:r>
        <w:instrText xml:space="preserve"> PAGEREF _Toc76544914 \h </w:instrText>
      </w:r>
      <w:r>
        <w:fldChar w:fldCharType="separate"/>
      </w:r>
      <w:r>
        <w:t>229</w:t>
      </w:r>
      <w:r>
        <w:fldChar w:fldCharType="end"/>
      </w:r>
    </w:p>
    <w:p w14:paraId="66401177" w14:textId="7C2101A6" w:rsidR="00A47EC6" w:rsidRDefault="00A47EC6">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4433D">
        <w:rPr>
          <w:rFonts w:cs="v4.2.0"/>
        </w:rPr>
        <w:t>Extreme test environment</w:t>
      </w:r>
      <w:r>
        <w:tab/>
      </w:r>
      <w:r>
        <w:fldChar w:fldCharType="begin"/>
      </w:r>
      <w:r>
        <w:instrText xml:space="preserve"> PAGEREF _Toc76544915 \h </w:instrText>
      </w:r>
      <w:r>
        <w:fldChar w:fldCharType="separate"/>
      </w:r>
      <w:r>
        <w:t>229</w:t>
      </w:r>
      <w:r>
        <w:fldChar w:fldCharType="end"/>
      </w:r>
    </w:p>
    <w:p w14:paraId="42EAE2D0" w14:textId="24FBE1FC" w:rsidR="00A47EC6" w:rsidRDefault="00A47EC6">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_Toc76544916 \h </w:instrText>
      </w:r>
      <w:r>
        <w:fldChar w:fldCharType="separate"/>
      </w:r>
      <w:r>
        <w:t>229</w:t>
      </w:r>
      <w:r>
        <w:fldChar w:fldCharType="end"/>
      </w:r>
    </w:p>
    <w:p w14:paraId="480C2492" w14:textId="7C8F900E" w:rsidR="00A47EC6" w:rsidRDefault="00A47EC6">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4433D">
        <w:rPr>
          <w:rFonts w:cs="v4.2.0"/>
        </w:rPr>
        <w:t>Vibration</w:t>
      </w:r>
      <w:r>
        <w:tab/>
      </w:r>
      <w:r>
        <w:fldChar w:fldCharType="begin"/>
      </w:r>
      <w:r>
        <w:instrText xml:space="preserve"> PAGEREF _Toc76544917 \h </w:instrText>
      </w:r>
      <w:r>
        <w:fldChar w:fldCharType="separate"/>
      </w:r>
      <w:r>
        <w:t>230</w:t>
      </w:r>
      <w:r>
        <w:fldChar w:fldCharType="end"/>
      </w:r>
    </w:p>
    <w:p w14:paraId="14E3DB2B" w14:textId="57B86304" w:rsidR="00A47EC6" w:rsidRDefault="00A47EC6">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4433D">
        <w:rPr>
          <w:rFonts w:cs="v4.2.0"/>
        </w:rPr>
        <w:t>Power supply</w:t>
      </w:r>
      <w:r>
        <w:tab/>
      </w:r>
      <w:r>
        <w:fldChar w:fldCharType="begin"/>
      </w:r>
      <w:r>
        <w:instrText xml:space="preserve"> PAGEREF _Toc76544918 \h </w:instrText>
      </w:r>
      <w:r>
        <w:fldChar w:fldCharType="separate"/>
      </w:r>
      <w:r>
        <w:t>230</w:t>
      </w:r>
      <w:r>
        <w:fldChar w:fldCharType="end"/>
      </w:r>
    </w:p>
    <w:p w14:paraId="045BCA34" w14:textId="50A8B23A" w:rsidR="00A47EC6" w:rsidRDefault="00A47EC6">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_Toc76544919 \h </w:instrText>
      </w:r>
      <w:r>
        <w:fldChar w:fldCharType="separate"/>
      </w:r>
      <w:r>
        <w:t>230</w:t>
      </w:r>
      <w:r>
        <w:fldChar w:fldCharType="end"/>
      </w:r>
    </w:p>
    <w:p w14:paraId="5068EE9A" w14:textId="5DED5F31" w:rsidR="00A47EC6" w:rsidRDefault="00A47EC6">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_Toc76544920 \h </w:instrText>
      </w:r>
      <w:r>
        <w:fldChar w:fldCharType="separate"/>
      </w:r>
      <w:r>
        <w:t>231</w:t>
      </w:r>
      <w:r>
        <w:fldChar w:fldCharType="end"/>
      </w:r>
    </w:p>
    <w:p w14:paraId="64966F3F" w14:textId="06D253FB" w:rsidR="00A47EC6" w:rsidRDefault="00A47EC6">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_Toc76544921 \h </w:instrText>
      </w:r>
      <w:r>
        <w:fldChar w:fldCharType="separate"/>
      </w:r>
      <w:r>
        <w:t>231</w:t>
      </w:r>
      <w:r>
        <w:fldChar w:fldCharType="end"/>
      </w:r>
    </w:p>
    <w:p w14:paraId="7A36B3E7" w14:textId="0510BFB0" w:rsidR="00A47EC6" w:rsidRDefault="00A47EC6">
      <w:pPr>
        <w:pStyle w:val="TOC2"/>
        <w:rPr>
          <w:rFonts w:asciiTheme="minorHAnsi" w:eastAsiaTheme="minorEastAsia" w:hAnsiTheme="minorHAnsi" w:cstheme="minorBidi"/>
          <w:sz w:val="22"/>
          <w:szCs w:val="22"/>
          <w:lang w:eastAsia="en-GB"/>
        </w:rPr>
      </w:pPr>
      <w:r>
        <w:rPr>
          <w:lang w:eastAsia="sv-SE"/>
        </w:rPr>
        <w:t>B.7.</w:t>
      </w:r>
      <w:r w:rsidRPr="00C4433D">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_Toc76544922 \h </w:instrText>
      </w:r>
      <w:r>
        <w:fldChar w:fldCharType="separate"/>
      </w:r>
      <w:r>
        <w:t>231</w:t>
      </w:r>
      <w:r>
        <w:fldChar w:fldCharType="end"/>
      </w:r>
    </w:p>
    <w:p w14:paraId="1FA093F7" w14:textId="04E17DC2" w:rsidR="00A47EC6" w:rsidRDefault="00A47EC6">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r>
      <w:r>
        <w:instrText xml:space="preserve"> PAGEREF _Toc76544923 \h </w:instrText>
      </w:r>
      <w:r>
        <w:fldChar w:fldCharType="separate"/>
      </w:r>
      <w:r>
        <w:t>233</w:t>
      </w:r>
      <w:r>
        <w:fldChar w:fldCharType="end"/>
      </w:r>
    </w:p>
    <w:p w14:paraId="6E5925B2" w14:textId="509B2490" w:rsidR="00A47EC6" w:rsidRDefault="00A47EC6">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_Toc76544924 \h </w:instrText>
      </w:r>
      <w:r>
        <w:fldChar w:fldCharType="separate"/>
      </w:r>
      <w:r>
        <w:t>234</w:t>
      </w:r>
      <w:r>
        <w:fldChar w:fldCharType="end"/>
      </w:r>
    </w:p>
    <w:p w14:paraId="6D081BFE" w14:textId="086E5A24" w:rsidR="00A47EC6" w:rsidRDefault="00A47EC6">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_Toc76544925 \h </w:instrText>
      </w:r>
      <w:r>
        <w:fldChar w:fldCharType="separate"/>
      </w:r>
      <w:r>
        <w:t>237</w:t>
      </w:r>
      <w:r>
        <w:fldChar w:fldCharType="end"/>
      </w:r>
    </w:p>
    <w:p w14:paraId="6B26C2B3" w14:textId="71B7E67B" w:rsidR="00A47EC6" w:rsidRDefault="00A47EC6">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_Toc76544926 \h </w:instrText>
      </w:r>
      <w:r>
        <w:fldChar w:fldCharType="separate"/>
      </w:r>
      <w:r>
        <w:t>239</w:t>
      </w:r>
      <w:r>
        <w:fldChar w:fldCharType="end"/>
      </w:r>
    </w:p>
    <w:p w14:paraId="49084EBA" w14:textId="516F477A" w:rsidR="00A47EC6" w:rsidRDefault="00A47EC6">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_Toc76544927 \h </w:instrText>
      </w:r>
      <w:r>
        <w:fldChar w:fldCharType="separate"/>
      </w:r>
      <w:r>
        <w:t>241</w:t>
      </w:r>
      <w:r>
        <w:fldChar w:fldCharType="end"/>
      </w:r>
    </w:p>
    <w:p w14:paraId="5EC11F98" w14:textId="40FDB58B" w:rsidR="00A47EC6" w:rsidRDefault="00A47EC6">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_Toc76544928 \h </w:instrText>
      </w:r>
      <w:r>
        <w:fldChar w:fldCharType="separate"/>
      </w:r>
      <w:r>
        <w:t>242</w:t>
      </w:r>
      <w:r>
        <w:fldChar w:fldCharType="end"/>
      </w:r>
    </w:p>
    <w:p w14:paraId="31E5E4E2" w14:textId="138B30B4" w:rsidR="00A47EC6" w:rsidRDefault="00A47EC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_Toc76544929 \h </w:instrText>
      </w:r>
      <w:r>
        <w:fldChar w:fldCharType="separate"/>
      </w:r>
      <w:r>
        <w:t>242</w:t>
      </w:r>
      <w:r>
        <w:fldChar w:fldCharType="end"/>
      </w:r>
    </w:p>
    <w:p w14:paraId="5B8A83B2" w14:textId="6D2AE09F" w:rsidR="00A47EC6" w:rsidRDefault="00A47EC6">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C4433D">
        <w:rPr>
          <w:i/>
        </w:rPr>
        <w:t>BS type 2-O</w:t>
      </w:r>
      <w:r>
        <w:t>)</w:t>
      </w:r>
      <w:r>
        <w:tab/>
      </w:r>
      <w:r>
        <w:fldChar w:fldCharType="begin"/>
      </w:r>
      <w:r>
        <w:instrText xml:space="preserve"> PAGEREF _Toc76544930 \h </w:instrText>
      </w:r>
      <w:r>
        <w:fldChar w:fldCharType="separate"/>
      </w:r>
      <w:r>
        <w:t>242</w:t>
      </w:r>
      <w:r>
        <w:fldChar w:fldCharType="end"/>
      </w:r>
    </w:p>
    <w:p w14:paraId="6BEB3C72" w14:textId="1B9ED8F1" w:rsidR="00A47EC6" w:rsidRDefault="00A47EC6">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_Toc76544931 \h </w:instrText>
      </w:r>
      <w:r>
        <w:fldChar w:fldCharType="separate"/>
      </w:r>
      <w:r>
        <w:t>243</w:t>
      </w:r>
      <w:r>
        <w:fldChar w:fldCharType="end"/>
      </w:r>
    </w:p>
    <w:p w14:paraId="3A7ADA20" w14:textId="1AB6FE09" w:rsidR="00A47EC6" w:rsidRDefault="00A47EC6">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_Toc76544932 \h </w:instrText>
      </w:r>
      <w:r>
        <w:fldChar w:fldCharType="separate"/>
      </w:r>
      <w:r>
        <w:t>243</w:t>
      </w:r>
      <w:r>
        <w:fldChar w:fldCharType="end"/>
      </w:r>
    </w:p>
    <w:p w14:paraId="160EC915" w14:textId="51205128" w:rsidR="00A47EC6" w:rsidRDefault="00A47EC6">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C4433D">
        <w:rPr>
          <w:i/>
        </w:rPr>
        <w:t>BS type 1-O</w:t>
      </w:r>
      <w:r>
        <w:t>)</w:t>
      </w:r>
      <w:r>
        <w:tab/>
      </w:r>
      <w:r>
        <w:fldChar w:fldCharType="begin"/>
      </w:r>
      <w:r>
        <w:instrText xml:space="preserve"> PAGEREF _Toc76544933 \h </w:instrText>
      </w:r>
      <w:r>
        <w:fldChar w:fldCharType="separate"/>
      </w:r>
      <w:r>
        <w:t>244</w:t>
      </w:r>
      <w:r>
        <w:fldChar w:fldCharType="end"/>
      </w:r>
    </w:p>
    <w:p w14:paraId="5044DABB" w14:textId="0825E06E" w:rsidR="00A47EC6" w:rsidRDefault="00A47EC6">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_Toc76544934 \h </w:instrText>
      </w:r>
      <w:r>
        <w:fldChar w:fldCharType="separate"/>
      </w:r>
      <w:r>
        <w:t>245</w:t>
      </w:r>
      <w:r>
        <w:fldChar w:fldCharType="end"/>
      </w:r>
    </w:p>
    <w:p w14:paraId="7C88294C" w14:textId="7AB7CB87" w:rsidR="00A47EC6" w:rsidRDefault="00A47EC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_Toc76544935 \h </w:instrText>
      </w:r>
      <w:r>
        <w:fldChar w:fldCharType="separate"/>
      </w:r>
      <w:r>
        <w:t>246</w:t>
      </w:r>
      <w:r>
        <w:fldChar w:fldCharType="end"/>
      </w:r>
    </w:p>
    <w:p w14:paraId="0EA541FF" w14:textId="687ADCB0" w:rsidR="00A47EC6" w:rsidRDefault="00A47EC6">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_Toc76544936 \h </w:instrText>
      </w:r>
      <w:r>
        <w:fldChar w:fldCharType="separate"/>
      </w:r>
      <w:r>
        <w:t>246</w:t>
      </w:r>
      <w:r>
        <w:fldChar w:fldCharType="end"/>
      </w:r>
    </w:p>
    <w:p w14:paraId="74E19100" w14:textId="1511F3AE" w:rsidR="00A47EC6" w:rsidRDefault="00A47EC6">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_Toc76544937 \h </w:instrText>
      </w:r>
      <w:r>
        <w:fldChar w:fldCharType="separate"/>
      </w:r>
      <w:r>
        <w:t>246</w:t>
      </w:r>
      <w:r>
        <w:fldChar w:fldCharType="end"/>
      </w:r>
    </w:p>
    <w:p w14:paraId="0C84A424" w14:textId="6A5FABE6" w:rsidR="00A47EC6" w:rsidRDefault="00A47EC6">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_Toc76544938 \h </w:instrText>
      </w:r>
      <w:r>
        <w:fldChar w:fldCharType="separate"/>
      </w:r>
      <w:r>
        <w:t>247</w:t>
      </w:r>
      <w:r>
        <w:fldChar w:fldCharType="end"/>
      </w:r>
    </w:p>
    <w:p w14:paraId="5799A55C" w14:textId="1DF05E51" w:rsidR="00A47EC6" w:rsidRDefault="00A47EC6">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_Toc76544939 \h </w:instrText>
      </w:r>
      <w:r>
        <w:fldChar w:fldCharType="separate"/>
      </w:r>
      <w:r>
        <w:t>248</w:t>
      </w:r>
      <w:r>
        <w:fldChar w:fldCharType="end"/>
      </w:r>
    </w:p>
    <w:p w14:paraId="3C69A1AC" w14:textId="7457E941" w:rsidR="00A47EC6" w:rsidRDefault="00A47EC6">
      <w:pPr>
        <w:pStyle w:val="TOC3"/>
        <w:rPr>
          <w:rFonts w:asciiTheme="minorHAnsi" w:eastAsiaTheme="minorEastAsia" w:hAnsiTheme="minorHAnsi" w:cstheme="minorBidi"/>
          <w:sz w:val="22"/>
          <w:szCs w:val="22"/>
          <w:lang w:eastAsia="en-GB"/>
        </w:rPr>
      </w:pPr>
      <w:r w:rsidRPr="00C4433D">
        <w:rPr>
          <w:lang w:val="en-US"/>
        </w:rPr>
        <w:t>E.2</w:t>
      </w:r>
      <w:r>
        <w:t>.</w:t>
      </w:r>
      <w:r w:rsidRPr="00C4433D">
        <w:rPr>
          <w:lang w:val="en-US"/>
        </w:rPr>
        <w:t>4</w:t>
      </w:r>
      <w:r>
        <w:t>.1</w:t>
      </w:r>
      <w:r>
        <w:rPr>
          <w:rFonts w:asciiTheme="minorHAnsi" w:eastAsiaTheme="minorEastAsia" w:hAnsiTheme="minorHAnsi" w:cstheme="minorBidi"/>
          <w:sz w:val="22"/>
          <w:szCs w:val="22"/>
          <w:lang w:eastAsia="en-GB"/>
        </w:rPr>
        <w:tab/>
      </w:r>
      <w:r w:rsidRPr="00C4433D">
        <w:rPr>
          <w:lang w:val="en-US"/>
        </w:rPr>
        <w:t xml:space="preserve">General </w:t>
      </w:r>
      <w:r>
        <w:t>OTA</w:t>
      </w:r>
      <w:r w:rsidRPr="00C4433D">
        <w:rPr>
          <w:lang w:val="en-US"/>
        </w:rPr>
        <w:t xml:space="preserve"> out-of-band blocking</w:t>
      </w:r>
      <w:r>
        <w:tab/>
      </w:r>
      <w:r>
        <w:fldChar w:fldCharType="begin"/>
      </w:r>
      <w:r>
        <w:instrText xml:space="preserve"> PAGEREF _Toc76544940 \h </w:instrText>
      </w:r>
      <w:r>
        <w:fldChar w:fldCharType="separate"/>
      </w:r>
      <w:r>
        <w:t>248</w:t>
      </w:r>
      <w:r>
        <w:fldChar w:fldCharType="end"/>
      </w:r>
    </w:p>
    <w:p w14:paraId="3B6C28DD" w14:textId="6A123AF3" w:rsidR="00A47EC6" w:rsidRDefault="00A47EC6">
      <w:pPr>
        <w:pStyle w:val="TOC3"/>
        <w:rPr>
          <w:rFonts w:asciiTheme="minorHAnsi" w:eastAsiaTheme="minorEastAsia" w:hAnsiTheme="minorHAnsi" w:cstheme="minorBidi"/>
          <w:sz w:val="22"/>
          <w:szCs w:val="22"/>
          <w:lang w:eastAsia="en-GB"/>
        </w:rPr>
      </w:pPr>
      <w:r w:rsidRPr="00C4433D">
        <w:rPr>
          <w:lang w:val="en-US"/>
        </w:rPr>
        <w:t>E.2</w:t>
      </w:r>
      <w:r>
        <w:t>.</w:t>
      </w:r>
      <w:r w:rsidRPr="00C4433D">
        <w:rPr>
          <w:lang w:val="en-US"/>
        </w:rPr>
        <w:t>4</w:t>
      </w:r>
      <w:r>
        <w:t>.2</w:t>
      </w:r>
      <w:r>
        <w:rPr>
          <w:rFonts w:asciiTheme="minorHAnsi" w:eastAsiaTheme="minorEastAsia" w:hAnsiTheme="minorHAnsi" w:cstheme="minorBidi"/>
          <w:sz w:val="22"/>
          <w:szCs w:val="22"/>
          <w:lang w:eastAsia="en-GB"/>
        </w:rPr>
        <w:tab/>
      </w:r>
      <w:r>
        <w:t xml:space="preserve">OTA </w:t>
      </w:r>
      <w:r w:rsidRPr="00C4433D">
        <w:rPr>
          <w:lang w:val="en-US"/>
        </w:rPr>
        <w:t>co-location blocking</w:t>
      </w:r>
      <w:r>
        <w:tab/>
      </w:r>
      <w:r>
        <w:fldChar w:fldCharType="begin"/>
      </w:r>
      <w:r>
        <w:instrText xml:space="preserve"> PAGEREF _Toc76544941 \h </w:instrText>
      </w:r>
      <w:r>
        <w:fldChar w:fldCharType="separate"/>
      </w:r>
      <w:r>
        <w:t>248</w:t>
      </w:r>
      <w:r>
        <w:fldChar w:fldCharType="end"/>
      </w:r>
    </w:p>
    <w:p w14:paraId="3F6876E9" w14:textId="4B718264" w:rsidR="00A47EC6" w:rsidRDefault="00A47EC6">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_Toc76544942 \h </w:instrText>
      </w:r>
      <w:r>
        <w:fldChar w:fldCharType="separate"/>
      </w:r>
      <w:r>
        <w:t>249</w:t>
      </w:r>
      <w:r>
        <w:fldChar w:fldCharType="end"/>
      </w:r>
    </w:p>
    <w:p w14:paraId="25A68D35" w14:textId="4C544A5D" w:rsidR="00A47EC6" w:rsidRDefault="00A47EC6">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_Toc76544943 \h </w:instrText>
      </w:r>
      <w:r>
        <w:fldChar w:fldCharType="separate"/>
      </w:r>
      <w:r>
        <w:t>249</w:t>
      </w:r>
      <w:r>
        <w:fldChar w:fldCharType="end"/>
      </w:r>
    </w:p>
    <w:p w14:paraId="0183E574" w14:textId="6797400E" w:rsidR="00A47EC6" w:rsidRDefault="00A47EC6">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_Toc76544944 \h </w:instrText>
      </w:r>
      <w:r>
        <w:fldChar w:fldCharType="separate"/>
      </w:r>
      <w:r>
        <w:t>250</w:t>
      </w:r>
      <w:r>
        <w:fldChar w:fldCharType="end"/>
      </w:r>
    </w:p>
    <w:p w14:paraId="3C063349" w14:textId="2A98F1A6" w:rsidR="00A47EC6" w:rsidRDefault="00A47EC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_Toc76544945 \h </w:instrText>
      </w:r>
      <w:r>
        <w:fldChar w:fldCharType="separate"/>
      </w:r>
      <w:r>
        <w:t>250</w:t>
      </w:r>
      <w:r>
        <w:fldChar w:fldCharType="end"/>
      </w:r>
    </w:p>
    <w:p w14:paraId="54EA4E70" w14:textId="6ED0034D" w:rsidR="00A47EC6" w:rsidRDefault="00A47EC6">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_Toc76544946 \h </w:instrText>
      </w:r>
      <w:r>
        <w:fldChar w:fldCharType="separate"/>
      </w:r>
      <w:r>
        <w:t>251</w:t>
      </w:r>
      <w:r>
        <w:fldChar w:fldCharType="end"/>
      </w:r>
    </w:p>
    <w:p w14:paraId="3BCFF89A" w14:textId="153FDBFC" w:rsidR="00A47EC6" w:rsidRDefault="00A47EC6">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_Toc76544947 \h </w:instrText>
      </w:r>
      <w:r>
        <w:fldChar w:fldCharType="separate"/>
      </w:r>
      <w:r>
        <w:t>252</w:t>
      </w:r>
      <w:r>
        <w:fldChar w:fldCharType="end"/>
      </w:r>
    </w:p>
    <w:p w14:paraId="34810496" w14:textId="74F1F215" w:rsidR="00A47EC6" w:rsidRDefault="00A47EC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_Toc76544948 \h </w:instrText>
      </w:r>
      <w:r>
        <w:fldChar w:fldCharType="separate"/>
      </w:r>
      <w:r>
        <w:t>252</w:t>
      </w:r>
      <w:r>
        <w:fldChar w:fldCharType="end"/>
      </w:r>
    </w:p>
    <w:p w14:paraId="5499C3C2" w14:textId="4F854D91" w:rsidR="00A47EC6" w:rsidRDefault="00A47EC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_Toc76544949 \h </w:instrText>
      </w:r>
      <w:r>
        <w:fldChar w:fldCharType="separate"/>
      </w:r>
      <w:r>
        <w:t>252</w:t>
      </w:r>
      <w:r>
        <w:fldChar w:fldCharType="end"/>
      </w:r>
    </w:p>
    <w:p w14:paraId="29F7DE71" w14:textId="1F32A101" w:rsidR="00A47EC6" w:rsidRDefault="00A47EC6">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_Toc76544950 \h </w:instrText>
      </w:r>
      <w:r>
        <w:fldChar w:fldCharType="separate"/>
      </w:r>
      <w:r>
        <w:t>254</w:t>
      </w:r>
      <w:r>
        <w:fldChar w:fldCharType="end"/>
      </w:r>
    </w:p>
    <w:p w14:paraId="251D5D49" w14:textId="6BECEB34" w:rsidR="00A47EC6" w:rsidRDefault="00A47EC6">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_Toc76544951 \h </w:instrText>
      </w:r>
      <w:r>
        <w:fldChar w:fldCharType="separate"/>
      </w:r>
      <w:r>
        <w:t>255</w:t>
      </w:r>
      <w:r>
        <w:fldChar w:fldCharType="end"/>
      </w:r>
    </w:p>
    <w:p w14:paraId="729070E4" w14:textId="09C32A04" w:rsidR="00A47EC6" w:rsidRDefault="00A47EC6">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_Toc76544952 \h </w:instrText>
      </w:r>
      <w:r>
        <w:fldChar w:fldCharType="separate"/>
      </w:r>
      <w:r>
        <w:t>255</w:t>
      </w:r>
      <w:r>
        <w:fldChar w:fldCharType="end"/>
      </w:r>
    </w:p>
    <w:p w14:paraId="2A47BD96" w14:textId="3DE99D20" w:rsidR="00A47EC6" w:rsidRDefault="00A47EC6">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_Toc76544953 \h </w:instrText>
      </w:r>
      <w:r>
        <w:fldChar w:fldCharType="separate"/>
      </w:r>
      <w:r>
        <w:t>255</w:t>
      </w:r>
      <w:r>
        <w:fldChar w:fldCharType="end"/>
      </w:r>
    </w:p>
    <w:p w14:paraId="1D40E68E" w14:textId="687E3BC5" w:rsidR="00A47EC6" w:rsidRDefault="00A47EC6">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_Toc76544954 \h </w:instrText>
      </w:r>
      <w:r>
        <w:fldChar w:fldCharType="separate"/>
      </w:r>
      <w:r>
        <w:t>255</w:t>
      </w:r>
      <w:r>
        <w:fldChar w:fldCharType="end"/>
      </w:r>
    </w:p>
    <w:p w14:paraId="5DD99EDD" w14:textId="3EEE11D7" w:rsidR="00A47EC6" w:rsidRDefault="00A47EC6">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_Toc76544955 \h </w:instrText>
      </w:r>
      <w:r>
        <w:fldChar w:fldCharType="separate"/>
      </w:r>
      <w:r>
        <w:t>255</w:t>
      </w:r>
      <w:r>
        <w:fldChar w:fldCharType="end"/>
      </w:r>
    </w:p>
    <w:p w14:paraId="00B076DB" w14:textId="5D0A904F" w:rsidR="00A47EC6" w:rsidRDefault="00A47EC6">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_Toc76544956 \h </w:instrText>
      </w:r>
      <w:r>
        <w:fldChar w:fldCharType="separate"/>
      </w:r>
      <w:r>
        <w:t>257</w:t>
      </w:r>
      <w:r>
        <w:fldChar w:fldCharType="end"/>
      </w:r>
    </w:p>
    <w:p w14:paraId="0CCC589F" w14:textId="3D83B975" w:rsidR="00A47EC6" w:rsidRDefault="00A47EC6">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_Toc76544957 \h </w:instrText>
      </w:r>
      <w:r>
        <w:fldChar w:fldCharType="separate"/>
      </w:r>
      <w:r>
        <w:t>258</w:t>
      </w:r>
      <w:r>
        <w:fldChar w:fldCharType="end"/>
      </w:r>
    </w:p>
    <w:p w14:paraId="167093EC" w14:textId="71725456" w:rsidR="00A47EC6" w:rsidRDefault="00A47EC6">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_Toc76544958 \h </w:instrText>
      </w:r>
      <w:r>
        <w:fldChar w:fldCharType="separate"/>
      </w:r>
      <w:r>
        <w:t>258</w:t>
      </w:r>
      <w:r>
        <w:fldChar w:fldCharType="end"/>
      </w:r>
    </w:p>
    <w:p w14:paraId="77E780A3" w14:textId="5361715B" w:rsidR="00A47EC6" w:rsidRDefault="00A47EC6">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_Toc76544959 \h </w:instrText>
      </w:r>
      <w:r>
        <w:fldChar w:fldCharType="separate"/>
      </w:r>
      <w:r>
        <w:t>258</w:t>
      </w:r>
      <w:r>
        <w:fldChar w:fldCharType="end"/>
      </w:r>
    </w:p>
    <w:p w14:paraId="073EE2BE" w14:textId="4D533566" w:rsidR="00A47EC6" w:rsidRDefault="00A47EC6">
      <w:pPr>
        <w:pStyle w:val="TOC2"/>
        <w:rPr>
          <w:rFonts w:asciiTheme="minorHAnsi" w:eastAsiaTheme="minorEastAsia" w:hAnsiTheme="minorHAnsi" w:cstheme="minorBidi"/>
          <w:sz w:val="22"/>
          <w:szCs w:val="22"/>
          <w:lang w:eastAsia="en-GB"/>
        </w:rPr>
      </w:pPr>
      <w:r w:rsidRPr="00C4433D">
        <w:rPr>
          <w:lang w:val="en-US"/>
        </w:rPr>
        <w:t>I.5</w:t>
      </w:r>
      <w:r>
        <w:t>.2</w:t>
      </w:r>
      <w:r>
        <w:rPr>
          <w:rFonts w:asciiTheme="minorHAnsi" w:eastAsiaTheme="minorEastAsia" w:hAnsiTheme="minorHAnsi" w:cstheme="minorBidi"/>
          <w:sz w:val="22"/>
          <w:szCs w:val="22"/>
          <w:lang w:eastAsia="en-GB"/>
        </w:rPr>
        <w:tab/>
      </w:r>
      <w:r w:rsidRPr="00C4433D">
        <w:rPr>
          <w:lang w:val="en-US"/>
        </w:rPr>
        <w:t>Operating band unwanted emissions</w:t>
      </w:r>
      <w:r>
        <w:tab/>
      </w:r>
      <w:r>
        <w:fldChar w:fldCharType="begin"/>
      </w:r>
      <w:r>
        <w:instrText xml:space="preserve"> PAGEREF _Toc76544960 \h </w:instrText>
      </w:r>
      <w:r>
        <w:fldChar w:fldCharType="separate"/>
      </w:r>
      <w:r>
        <w:t>259</w:t>
      </w:r>
      <w:r>
        <w:fldChar w:fldCharType="end"/>
      </w:r>
    </w:p>
    <w:p w14:paraId="128D5616" w14:textId="2371D851" w:rsidR="00A47EC6" w:rsidRDefault="00A47EC6">
      <w:pPr>
        <w:pStyle w:val="TOC2"/>
        <w:rPr>
          <w:rFonts w:asciiTheme="minorHAnsi" w:eastAsiaTheme="minorEastAsia" w:hAnsiTheme="minorHAnsi" w:cstheme="minorBidi"/>
          <w:sz w:val="22"/>
          <w:szCs w:val="22"/>
          <w:lang w:eastAsia="en-GB"/>
        </w:rPr>
      </w:pPr>
      <w:r w:rsidRPr="00C4433D">
        <w:rPr>
          <w:lang w:val="en-US"/>
        </w:rPr>
        <w:t>I.5.3</w:t>
      </w:r>
      <w:r>
        <w:rPr>
          <w:rFonts w:asciiTheme="minorHAnsi" w:eastAsiaTheme="minorEastAsia" w:hAnsiTheme="minorHAnsi" w:cstheme="minorBidi"/>
          <w:sz w:val="22"/>
          <w:szCs w:val="22"/>
          <w:lang w:eastAsia="en-GB"/>
        </w:rPr>
        <w:tab/>
      </w:r>
      <w:r w:rsidRPr="00C4433D">
        <w:rPr>
          <w:lang w:val="en-US"/>
        </w:rPr>
        <w:t>Spurious unwanted emissions</w:t>
      </w:r>
      <w:r>
        <w:tab/>
      </w:r>
      <w:r>
        <w:fldChar w:fldCharType="begin"/>
      </w:r>
      <w:r>
        <w:instrText xml:space="preserve"> PAGEREF _Toc76544961 \h </w:instrText>
      </w:r>
      <w:r>
        <w:fldChar w:fldCharType="separate"/>
      </w:r>
      <w:r>
        <w:t>259</w:t>
      </w:r>
      <w:r>
        <w:fldChar w:fldCharType="end"/>
      </w:r>
    </w:p>
    <w:p w14:paraId="532C5345" w14:textId="6FE0B069" w:rsidR="00A47EC6" w:rsidRDefault="00A47EC6">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_Toc76544962 \h </w:instrText>
      </w:r>
      <w:r>
        <w:fldChar w:fldCharType="separate"/>
      </w:r>
      <w:r>
        <w:t>260</w:t>
      </w:r>
      <w:r>
        <w:fldChar w:fldCharType="end"/>
      </w:r>
    </w:p>
    <w:p w14:paraId="668370A1" w14:textId="57781837" w:rsidR="00A47EC6" w:rsidRDefault="00A47EC6">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_Toc76544963 \h </w:instrText>
      </w:r>
      <w:r>
        <w:fldChar w:fldCharType="separate"/>
      </w:r>
      <w:r>
        <w:t>260</w:t>
      </w:r>
      <w:r>
        <w:fldChar w:fldCharType="end"/>
      </w:r>
    </w:p>
    <w:p w14:paraId="5B84C646" w14:textId="2FB91D6E" w:rsidR="00A47EC6" w:rsidRDefault="00A47EC6">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_Toc76544964 \h </w:instrText>
      </w:r>
      <w:r>
        <w:fldChar w:fldCharType="separate"/>
      </w:r>
      <w:r>
        <w:t>260</w:t>
      </w:r>
      <w:r>
        <w:fldChar w:fldCharType="end"/>
      </w:r>
    </w:p>
    <w:p w14:paraId="0FB759F4" w14:textId="6D565D20" w:rsidR="00A47EC6" w:rsidRDefault="00A47EC6">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_Toc76544965 \h </w:instrText>
      </w:r>
      <w:r>
        <w:fldChar w:fldCharType="separate"/>
      </w:r>
      <w:r>
        <w:t>260</w:t>
      </w:r>
      <w:r>
        <w:fldChar w:fldCharType="end"/>
      </w:r>
    </w:p>
    <w:p w14:paraId="0802960C" w14:textId="00C54748" w:rsidR="00A47EC6" w:rsidRDefault="00A47EC6">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_Toc76544966 \h </w:instrText>
      </w:r>
      <w:r>
        <w:fldChar w:fldCharType="separate"/>
      </w:r>
      <w:r>
        <w:t>261</w:t>
      </w:r>
      <w:r>
        <w:fldChar w:fldCharType="end"/>
      </w:r>
    </w:p>
    <w:p w14:paraId="66430ADF" w14:textId="4A42B049" w:rsidR="00A47EC6" w:rsidRDefault="00A47EC6">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_Toc76544967 \h </w:instrText>
      </w:r>
      <w:r>
        <w:fldChar w:fldCharType="separate"/>
      </w:r>
      <w:r>
        <w:t>261</w:t>
      </w:r>
      <w:r>
        <w:fldChar w:fldCharType="end"/>
      </w:r>
    </w:p>
    <w:p w14:paraId="3504F5EA" w14:textId="7B89357C" w:rsidR="00A47EC6" w:rsidRDefault="00A47EC6">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_Toc76544968 \h </w:instrText>
      </w:r>
      <w:r>
        <w:fldChar w:fldCharType="separate"/>
      </w:r>
      <w:r>
        <w:t>261</w:t>
      </w:r>
      <w:r>
        <w:fldChar w:fldCharType="end"/>
      </w:r>
    </w:p>
    <w:p w14:paraId="1A5AD0E0" w14:textId="614E564A" w:rsidR="00A47EC6" w:rsidRDefault="00A47EC6">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_Toc76544969 \h </w:instrText>
      </w:r>
      <w:r>
        <w:fldChar w:fldCharType="separate"/>
      </w:r>
      <w:r>
        <w:t>262</w:t>
      </w:r>
      <w:r>
        <w:fldChar w:fldCharType="end"/>
      </w:r>
    </w:p>
    <w:p w14:paraId="290BE410" w14:textId="60E8DF03" w:rsidR="00A47EC6" w:rsidRDefault="00A47EC6">
      <w:pPr>
        <w:pStyle w:val="TOC8"/>
        <w:rPr>
          <w:rFonts w:asciiTheme="minorHAnsi" w:eastAsiaTheme="minorEastAsia" w:hAnsiTheme="minorHAnsi" w:cstheme="minorBidi"/>
          <w:b w:val="0"/>
          <w:szCs w:val="22"/>
          <w:lang w:eastAsia="en-GB"/>
        </w:rPr>
      </w:pPr>
      <w:r w:rsidRPr="00C4433D">
        <w:rPr>
          <w:lang w:val="fr-FR"/>
        </w:rPr>
        <w:t>Annex J (normative): Propagation conditions</w:t>
      </w:r>
      <w:r>
        <w:tab/>
      </w:r>
      <w:r>
        <w:fldChar w:fldCharType="begin"/>
      </w:r>
      <w:r>
        <w:instrText xml:space="preserve"> PAGEREF _Toc76544970 \h </w:instrText>
      </w:r>
      <w:r>
        <w:fldChar w:fldCharType="separate"/>
      </w:r>
      <w:r>
        <w:t>263</w:t>
      </w:r>
      <w:r>
        <w:fldChar w:fldCharType="end"/>
      </w:r>
    </w:p>
    <w:p w14:paraId="4839069D" w14:textId="2F339D16" w:rsidR="00A47EC6" w:rsidRDefault="00A47EC6">
      <w:pPr>
        <w:pStyle w:val="TOC1"/>
        <w:rPr>
          <w:rFonts w:asciiTheme="minorHAnsi" w:eastAsiaTheme="minorEastAsia" w:hAnsiTheme="minorHAnsi" w:cstheme="minorBidi"/>
          <w:szCs w:val="22"/>
          <w:lang w:eastAsia="en-GB"/>
        </w:rPr>
      </w:pPr>
      <w:r w:rsidRPr="00C4433D">
        <w:rPr>
          <w:lang w:val="fr-FR"/>
        </w:rPr>
        <w:t>J.1</w:t>
      </w:r>
      <w:r>
        <w:rPr>
          <w:rFonts w:asciiTheme="minorHAnsi" w:eastAsiaTheme="minorEastAsia" w:hAnsiTheme="minorHAnsi" w:cstheme="minorBidi"/>
          <w:szCs w:val="22"/>
          <w:lang w:eastAsia="en-GB"/>
        </w:rPr>
        <w:tab/>
      </w:r>
      <w:r w:rsidRPr="00C4433D">
        <w:rPr>
          <w:lang w:val="fr-FR"/>
        </w:rPr>
        <w:t>Static propagation condition</w:t>
      </w:r>
      <w:r>
        <w:tab/>
      </w:r>
      <w:r>
        <w:fldChar w:fldCharType="begin"/>
      </w:r>
      <w:r>
        <w:instrText xml:space="preserve"> PAGEREF _Toc76544971 \h </w:instrText>
      </w:r>
      <w:r>
        <w:fldChar w:fldCharType="separate"/>
      </w:r>
      <w:r>
        <w:t>263</w:t>
      </w:r>
      <w:r>
        <w:fldChar w:fldCharType="end"/>
      </w:r>
    </w:p>
    <w:p w14:paraId="4EBF95D8" w14:textId="2C0E4FB2" w:rsidR="00A47EC6" w:rsidRDefault="00A47EC6">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_Toc76544972 \h </w:instrText>
      </w:r>
      <w:r>
        <w:fldChar w:fldCharType="separate"/>
      </w:r>
      <w:r>
        <w:t>263</w:t>
      </w:r>
      <w:r>
        <w:fldChar w:fldCharType="end"/>
      </w:r>
    </w:p>
    <w:p w14:paraId="26E44D05" w14:textId="686DDA13" w:rsidR="00A47EC6" w:rsidRDefault="00A47EC6">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_Toc76544973 \h </w:instrText>
      </w:r>
      <w:r>
        <w:fldChar w:fldCharType="separate"/>
      </w:r>
      <w:r>
        <w:t>263</w:t>
      </w:r>
      <w:r>
        <w:fldChar w:fldCharType="end"/>
      </w:r>
    </w:p>
    <w:p w14:paraId="1F6B9295" w14:textId="597370A1" w:rsidR="00A47EC6" w:rsidRDefault="00A47EC6">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_Toc76544974 \h </w:instrText>
      </w:r>
      <w:r>
        <w:fldChar w:fldCharType="separate"/>
      </w:r>
      <w:r>
        <w:t>264</w:t>
      </w:r>
      <w:r>
        <w:fldChar w:fldCharType="end"/>
      </w:r>
    </w:p>
    <w:p w14:paraId="7CE328D4" w14:textId="0492EE98" w:rsidR="00A47EC6" w:rsidRDefault="00A47EC6">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_Toc76544975 \h </w:instrText>
      </w:r>
      <w:r>
        <w:fldChar w:fldCharType="separate"/>
      </w:r>
      <w:r>
        <w:t>265</w:t>
      </w:r>
      <w:r>
        <w:fldChar w:fldCharType="end"/>
      </w:r>
    </w:p>
    <w:p w14:paraId="31A250E4" w14:textId="1EFB9A32" w:rsidR="00A47EC6" w:rsidRDefault="00A47EC6">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_Toc76544976 \h </w:instrText>
      </w:r>
      <w:r>
        <w:fldChar w:fldCharType="separate"/>
      </w:r>
      <w:r>
        <w:t>266</w:t>
      </w:r>
      <w:r>
        <w:fldChar w:fldCharType="end"/>
      </w:r>
    </w:p>
    <w:p w14:paraId="3B0608AE" w14:textId="3D9D8D6C" w:rsidR="00A47EC6" w:rsidRDefault="00A47EC6">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_Toc76544977 \h </w:instrText>
      </w:r>
      <w:r>
        <w:fldChar w:fldCharType="separate"/>
      </w:r>
      <w:r>
        <w:t>266</w:t>
      </w:r>
      <w:r>
        <w:fldChar w:fldCharType="end"/>
      </w:r>
    </w:p>
    <w:p w14:paraId="7187CA7B" w14:textId="15D1BF58" w:rsidR="00A47EC6" w:rsidRDefault="00A47EC6">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_Toc76544978 \h </w:instrText>
      </w:r>
      <w:r>
        <w:fldChar w:fldCharType="separate"/>
      </w:r>
      <w:r>
        <w:t>266</w:t>
      </w:r>
      <w:r>
        <w:fldChar w:fldCharType="end"/>
      </w:r>
    </w:p>
    <w:p w14:paraId="016FD7A2" w14:textId="31897E29" w:rsidR="00A47EC6" w:rsidRDefault="00A47EC6">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_Toc76544979 \h </w:instrText>
      </w:r>
      <w:r>
        <w:fldChar w:fldCharType="separate"/>
      </w:r>
      <w:r>
        <w:t>266</w:t>
      </w:r>
      <w:r>
        <w:fldChar w:fldCharType="end"/>
      </w:r>
    </w:p>
    <w:p w14:paraId="3AB01A93" w14:textId="4D8AB243" w:rsidR="00A47EC6" w:rsidRDefault="00A47EC6">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_Toc76544980 \h </w:instrText>
      </w:r>
      <w:r>
        <w:fldChar w:fldCharType="separate"/>
      </w:r>
      <w:r>
        <w:t>268</w:t>
      </w:r>
      <w:r>
        <w:fldChar w:fldCharType="end"/>
      </w:r>
    </w:p>
    <w:p w14:paraId="10F84024" w14:textId="5FB53546" w:rsidR="00A47EC6" w:rsidRDefault="00A47EC6">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_Toc76544981 \h </w:instrText>
      </w:r>
      <w:r>
        <w:fldChar w:fldCharType="separate"/>
      </w:r>
      <w:r>
        <w:t>270</w:t>
      </w:r>
      <w:r>
        <w:fldChar w:fldCharType="end"/>
      </w:r>
    </w:p>
    <w:p w14:paraId="1EC14FA4" w14:textId="4F69AA4D" w:rsidR="00A47EC6" w:rsidRDefault="00A47EC6">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_Toc76544982 \h </w:instrText>
      </w:r>
      <w:r>
        <w:fldChar w:fldCharType="separate"/>
      </w:r>
      <w:r>
        <w:t>270</w:t>
      </w:r>
      <w:r>
        <w:fldChar w:fldCharType="end"/>
      </w:r>
    </w:p>
    <w:p w14:paraId="791900A5" w14:textId="0F1AC764" w:rsidR="00A47EC6" w:rsidRDefault="00A47EC6">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_Toc76544983 \h </w:instrText>
      </w:r>
      <w:r>
        <w:fldChar w:fldCharType="separate"/>
      </w:r>
      <w:r>
        <w:t>271</w:t>
      </w:r>
      <w:r>
        <w:fldChar w:fldCharType="end"/>
      </w:r>
    </w:p>
    <w:p w14:paraId="4F3AB160" w14:textId="3B191C96" w:rsidR="00A47EC6" w:rsidRDefault="00A47EC6">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_Toc76544984 \h </w:instrText>
      </w:r>
      <w:r>
        <w:fldChar w:fldCharType="separate"/>
      </w:r>
      <w:r>
        <w:t>271</w:t>
      </w:r>
      <w:r>
        <w:fldChar w:fldCharType="end"/>
      </w:r>
    </w:p>
    <w:p w14:paraId="19B39E66" w14:textId="1E39B967" w:rsidR="00A47EC6" w:rsidRDefault="00A47EC6">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_Toc76544985 \h </w:instrText>
      </w:r>
      <w:r>
        <w:fldChar w:fldCharType="separate"/>
      </w:r>
      <w:r>
        <w:t>271</w:t>
      </w:r>
      <w:r>
        <w:fldChar w:fldCharType="end"/>
      </w:r>
    </w:p>
    <w:p w14:paraId="1AD05F76" w14:textId="441B279E" w:rsidR="00A47EC6" w:rsidRDefault="00A47EC6">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_Toc76544986 \h </w:instrText>
      </w:r>
      <w:r>
        <w:fldChar w:fldCharType="separate"/>
      </w:r>
      <w:r>
        <w:t>271</w:t>
      </w:r>
      <w:r>
        <w:fldChar w:fldCharType="end"/>
      </w:r>
    </w:p>
    <w:p w14:paraId="46EAF261" w14:textId="1564BDB7" w:rsidR="00A47EC6" w:rsidRDefault="00A47EC6">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_Toc76544987 \h </w:instrText>
      </w:r>
      <w:r>
        <w:fldChar w:fldCharType="separate"/>
      </w:r>
      <w:r>
        <w:t>273</w:t>
      </w:r>
      <w:r>
        <w:fldChar w:fldCharType="end"/>
      </w:r>
    </w:p>
    <w:p w14:paraId="3E615C23" w14:textId="1EC30A7C" w:rsidR="00A47EC6" w:rsidRDefault="00A47EC6">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_Toc76544988 \h </w:instrText>
      </w:r>
      <w:r>
        <w:fldChar w:fldCharType="separate"/>
      </w:r>
      <w:r>
        <w:t>274</w:t>
      </w:r>
      <w:r>
        <w:fldChar w:fldCharType="end"/>
      </w:r>
    </w:p>
    <w:p w14:paraId="38188FF2" w14:textId="3E6E699E" w:rsidR="00A47EC6" w:rsidRDefault="00A47EC6">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_Toc76544989 \h </w:instrText>
      </w:r>
      <w:r>
        <w:fldChar w:fldCharType="separate"/>
      </w:r>
      <w:r>
        <w:t>274</w:t>
      </w:r>
      <w:r>
        <w:fldChar w:fldCharType="end"/>
      </w:r>
    </w:p>
    <w:p w14:paraId="2156F99A" w14:textId="20998E4D" w:rsidR="00A47EC6" w:rsidRDefault="00A47EC6">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_Toc76544990 \h </w:instrText>
      </w:r>
      <w:r>
        <w:fldChar w:fldCharType="separate"/>
      </w:r>
      <w:r>
        <w:t>274</w:t>
      </w:r>
      <w:r>
        <w:fldChar w:fldCharType="end"/>
      </w:r>
    </w:p>
    <w:p w14:paraId="20B255C0" w14:textId="05E3D2C7" w:rsidR="00A47EC6" w:rsidRDefault="00A47EC6">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_Toc76544991 \h </w:instrText>
      </w:r>
      <w:r>
        <w:fldChar w:fldCharType="separate"/>
      </w:r>
      <w:r>
        <w:t>274</w:t>
      </w:r>
      <w:r>
        <w:fldChar w:fldCharType="end"/>
      </w:r>
    </w:p>
    <w:p w14:paraId="74906131" w14:textId="1A478A8F" w:rsidR="00A47EC6" w:rsidRDefault="00A47EC6">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_Toc76544992 \h </w:instrText>
      </w:r>
      <w:r>
        <w:fldChar w:fldCharType="separate"/>
      </w:r>
      <w:r>
        <w:t>274</w:t>
      </w:r>
      <w:r>
        <w:fldChar w:fldCharType="end"/>
      </w:r>
    </w:p>
    <w:p w14:paraId="61ED88B7" w14:textId="436E286C" w:rsidR="00A47EC6" w:rsidRDefault="00A47EC6">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_Toc76544993 \h </w:instrText>
      </w:r>
      <w:r>
        <w:fldChar w:fldCharType="separate"/>
      </w:r>
      <w:r>
        <w:t>275</w:t>
      </w:r>
      <w:r>
        <w:fldChar w:fldCharType="end"/>
      </w:r>
    </w:p>
    <w:p w14:paraId="70A2AE51" w14:textId="0E4AD470" w:rsidR="00A47EC6" w:rsidRDefault="00A47EC6">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_Toc76544994 \h </w:instrText>
      </w:r>
      <w:r>
        <w:fldChar w:fldCharType="separate"/>
      </w:r>
      <w:r>
        <w:t>275</w:t>
      </w:r>
      <w:r>
        <w:fldChar w:fldCharType="end"/>
      </w:r>
    </w:p>
    <w:p w14:paraId="2C065176" w14:textId="53314CF5" w:rsidR="00A47EC6" w:rsidRDefault="00A47EC6">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_Toc76544995 \h </w:instrText>
      </w:r>
      <w:r>
        <w:fldChar w:fldCharType="separate"/>
      </w:r>
      <w:r>
        <w:t>276</w:t>
      </w:r>
      <w:r>
        <w:fldChar w:fldCharType="end"/>
      </w:r>
    </w:p>
    <w:p w14:paraId="096FF569" w14:textId="20FA76F9" w:rsidR="00A47EC6" w:rsidRDefault="00A47EC6">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_Toc76544996 \h </w:instrText>
      </w:r>
      <w:r>
        <w:fldChar w:fldCharType="separate"/>
      </w:r>
      <w:r>
        <w:t>277</w:t>
      </w:r>
      <w:r>
        <w:fldChar w:fldCharType="end"/>
      </w:r>
    </w:p>
    <w:p w14:paraId="272672F2" w14:textId="71C675FA" w:rsidR="00A47EC6" w:rsidRDefault="00A47EC6">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_Toc76544997 \h </w:instrText>
      </w:r>
      <w:r>
        <w:fldChar w:fldCharType="separate"/>
      </w:r>
      <w:r>
        <w:t>278</w:t>
      </w:r>
      <w:r>
        <w:fldChar w:fldCharType="end"/>
      </w:r>
    </w:p>
    <w:p w14:paraId="0914716E" w14:textId="1156D1AC" w:rsidR="00A47EC6" w:rsidRDefault="00A47EC6">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_Toc76544998 \h </w:instrText>
      </w:r>
      <w:r>
        <w:fldChar w:fldCharType="separate"/>
      </w:r>
      <w:r>
        <w:t>278</w:t>
      </w:r>
      <w:r>
        <w:fldChar w:fldCharType="end"/>
      </w:r>
    </w:p>
    <w:p w14:paraId="70502F52" w14:textId="6DB4D817" w:rsidR="00A47EC6" w:rsidRDefault="00A47EC6">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_Toc76544999 \h </w:instrText>
      </w:r>
      <w:r>
        <w:fldChar w:fldCharType="separate"/>
      </w:r>
      <w:r>
        <w:t>280</w:t>
      </w:r>
      <w:r>
        <w:fldChar w:fldCharType="end"/>
      </w:r>
    </w:p>
    <w:p w14:paraId="4F345CFE" w14:textId="4E8CCB67" w:rsidR="00A47EC6" w:rsidRDefault="00A47EC6">
      <w:pPr>
        <w:pStyle w:val="TOC3"/>
        <w:rPr>
          <w:rFonts w:asciiTheme="minorHAnsi" w:eastAsiaTheme="minorEastAsia" w:hAnsiTheme="minorHAnsi" w:cstheme="minorBidi"/>
          <w:sz w:val="22"/>
          <w:szCs w:val="22"/>
          <w:lang w:eastAsia="en-GB"/>
        </w:rPr>
      </w:pPr>
      <w:r w:rsidRPr="00C4433D">
        <w:rPr>
          <w:rFonts w:eastAsia="Osaka"/>
        </w:rPr>
        <w:t>L.7.0</w:t>
      </w:r>
      <w:r>
        <w:rPr>
          <w:rFonts w:asciiTheme="minorHAnsi" w:eastAsiaTheme="minorEastAsia" w:hAnsiTheme="minorHAnsi" w:cstheme="minorBidi"/>
          <w:sz w:val="22"/>
          <w:szCs w:val="22"/>
          <w:lang w:eastAsia="en-GB"/>
        </w:rPr>
        <w:tab/>
      </w:r>
      <w:r w:rsidRPr="00C4433D">
        <w:rPr>
          <w:rFonts w:eastAsia="Osaka"/>
        </w:rPr>
        <w:t>General</w:t>
      </w:r>
      <w:r>
        <w:tab/>
      </w:r>
      <w:r>
        <w:fldChar w:fldCharType="begin"/>
      </w:r>
      <w:r>
        <w:instrText xml:space="preserve"> PAGEREF _Toc76545000 \h </w:instrText>
      </w:r>
      <w:r>
        <w:fldChar w:fldCharType="separate"/>
      </w:r>
      <w:r>
        <w:t>280</w:t>
      </w:r>
      <w:r>
        <w:fldChar w:fldCharType="end"/>
      </w:r>
    </w:p>
    <w:p w14:paraId="26E04E06" w14:textId="02AA4BFC" w:rsidR="00A47EC6" w:rsidRDefault="00A47EC6">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_Toc76545001 \h </w:instrText>
      </w:r>
      <w:r>
        <w:fldChar w:fldCharType="separate"/>
      </w:r>
      <w:r>
        <w:t>281</w:t>
      </w:r>
      <w:r>
        <w:fldChar w:fldCharType="end"/>
      </w:r>
    </w:p>
    <w:p w14:paraId="061DF62E" w14:textId="0809C5F2" w:rsidR="00A47EC6" w:rsidRDefault="00A47EC6">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_Toc76545002 \h </w:instrText>
      </w:r>
      <w:r>
        <w:fldChar w:fldCharType="separate"/>
      </w:r>
      <w:r>
        <w:t>281</w:t>
      </w:r>
      <w:r>
        <w:fldChar w:fldCharType="end"/>
      </w:r>
    </w:p>
    <w:p w14:paraId="4679E674" w14:textId="02F1CC73" w:rsidR="00A47EC6" w:rsidRDefault="00A47EC6">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_Toc76545003 \h </w:instrText>
      </w:r>
      <w:r>
        <w:fldChar w:fldCharType="separate"/>
      </w:r>
      <w:r>
        <w:t>283</w:t>
      </w:r>
      <w:r>
        <w:fldChar w:fldCharType="end"/>
      </w:r>
    </w:p>
    <w:p w14:paraId="051B394A" w14:textId="4D8ABC44" w:rsidR="00080512" w:rsidRPr="004D3578" w:rsidRDefault="00A47EC6">
      <w:r>
        <w:rPr>
          <w:noProof/>
          <w:sz w:val="22"/>
        </w:rP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End w:id="9"/>
      <w:r w:rsidRPr="004D3578">
        <w:lastRenderedPageBreak/>
        <w:t>Foreword</w:t>
      </w:r>
      <w:bookmarkEnd w:id="10"/>
      <w:bookmarkEnd w:id="11"/>
      <w:bookmarkEnd w:id="12"/>
      <w:bookmarkEnd w:id="13"/>
      <w:bookmarkEnd w:id="14"/>
    </w:p>
    <w:p w14:paraId="1CFCB864" w14:textId="77777777" w:rsidR="00080512" w:rsidRPr="004D3578" w:rsidRDefault="00080512">
      <w:r w:rsidRPr="004D3578">
        <w:t>This T</w:t>
      </w:r>
      <w:r w:rsidRPr="000D12FF">
        <w:t xml:space="preserve">echnical </w:t>
      </w:r>
      <w:bookmarkStart w:id="15" w:name="spectype3"/>
      <w:r w:rsidRPr="000D12FF">
        <w:t>Specification</w:t>
      </w:r>
      <w:bookmarkEnd w:id="15"/>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16" w:name="introduction"/>
      <w:bookmarkStart w:id="17" w:name="_Toc21101009"/>
      <w:bookmarkStart w:id="18" w:name="_Toc29810048"/>
      <w:bookmarkStart w:id="19" w:name="_Toc37273326"/>
      <w:bookmarkStart w:id="20" w:name="_Toc45884641"/>
      <w:bookmarkStart w:id="21" w:name="_Toc53182605"/>
      <w:bookmarkStart w:id="22" w:name="_Toc58864999"/>
      <w:bookmarkStart w:id="23" w:name="_Toc58866581"/>
      <w:bookmarkStart w:id="24" w:name="_Toc66717614"/>
      <w:bookmarkStart w:id="25" w:name="_Toc74930175"/>
      <w:bookmarkStart w:id="26" w:name="_Toc76544460"/>
      <w:bookmarkEnd w:id="16"/>
      <w:r w:rsidRPr="006F0B54">
        <w:t>1</w:t>
      </w:r>
      <w:r w:rsidRPr="006F0B54">
        <w:tab/>
        <w:t>Scope</w:t>
      </w:r>
      <w:bookmarkEnd w:id="17"/>
      <w:bookmarkEnd w:id="18"/>
      <w:bookmarkEnd w:id="19"/>
      <w:bookmarkEnd w:id="20"/>
      <w:bookmarkEnd w:id="21"/>
      <w:bookmarkEnd w:id="22"/>
      <w:bookmarkEnd w:id="23"/>
      <w:bookmarkEnd w:id="24"/>
      <w:bookmarkEnd w:id="25"/>
      <w:bookmarkEnd w:id="26"/>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27" w:name="_Toc21101010"/>
      <w:bookmarkStart w:id="28" w:name="_Toc29810049"/>
      <w:bookmarkStart w:id="29" w:name="_Toc37273327"/>
      <w:bookmarkStart w:id="30" w:name="_Toc45884642"/>
      <w:bookmarkStart w:id="31" w:name="_Toc53182606"/>
      <w:bookmarkStart w:id="32" w:name="_Toc58865000"/>
      <w:bookmarkStart w:id="33" w:name="_Toc58866582"/>
      <w:bookmarkStart w:id="34" w:name="_Toc66717615"/>
      <w:bookmarkStart w:id="35" w:name="_Toc74930176"/>
      <w:bookmarkStart w:id="36" w:name="_Toc76544461"/>
      <w:r w:rsidRPr="006F0B54">
        <w:t>2</w:t>
      </w:r>
      <w:r w:rsidRPr="006F0B54">
        <w:tab/>
        <w:t>References</w:t>
      </w:r>
      <w:bookmarkEnd w:id="27"/>
      <w:bookmarkEnd w:id="28"/>
      <w:bookmarkEnd w:id="29"/>
      <w:bookmarkEnd w:id="30"/>
      <w:bookmarkEnd w:id="31"/>
      <w:bookmarkEnd w:id="32"/>
      <w:bookmarkEnd w:id="33"/>
      <w:bookmarkEnd w:id="34"/>
      <w:bookmarkEnd w:id="35"/>
      <w:bookmarkEnd w:id="36"/>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37" w:name="OLE_LINK1"/>
      <w:bookmarkStart w:id="38" w:name="OLE_LINK2"/>
      <w:bookmarkStart w:id="39" w:name="OLE_LINK3"/>
      <w:bookmarkStart w:id="40"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37"/>
    <w:bookmarkEnd w:id="38"/>
    <w:bookmarkEnd w:id="39"/>
    <w:bookmarkEnd w:id="40"/>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41" w:name="_Toc21101011"/>
      <w:bookmarkStart w:id="42" w:name="_Toc29810050"/>
      <w:bookmarkStart w:id="43" w:name="_Toc37273328"/>
      <w:bookmarkStart w:id="44" w:name="_Toc45884643"/>
      <w:bookmarkStart w:id="45" w:name="_Toc53182607"/>
      <w:bookmarkStart w:id="46" w:name="_Toc58865001"/>
      <w:bookmarkStart w:id="47" w:name="_Toc58866583"/>
      <w:bookmarkStart w:id="48" w:name="_Toc66717616"/>
      <w:bookmarkStart w:id="49" w:name="_Toc74930177"/>
      <w:bookmarkStart w:id="50" w:name="_Toc76544462"/>
      <w:r w:rsidRPr="006F0B54">
        <w:t>3</w:t>
      </w:r>
      <w:r w:rsidRPr="006F0B54">
        <w:tab/>
        <w:t>Definitions, symbols and abbreviations</w:t>
      </w:r>
      <w:bookmarkEnd w:id="41"/>
      <w:bookmarkEnd w:id="42"/>
      <w:bookmarkEnd w:id="43"/>
      <w:bookmarkEnd w:id="44"/>
      <w:bookmarkEnd w:id="45"/>
      <w:bookmarkEnd w:id="46"/>
      <w:bookmarkEnd w:id="47"/>
      <w:bookmarkEnd w:id="48"/>
      <w:bookmarkEnd w:id="49"/>
      <w:bookmarkEnd w:id="50"/>
    </w:p>
    <w:p w14:paraId="57C5573C" w14:textId="77777777" w:rsidR="00972FED" w:rsidRPr="006F0B54" w:rsidRDefault="00972FED" w:rsidP="00972FED">
      <w:pPr>
        <w:pStyle w:val="Heading2"/>
      </w:pPr>
      <w:bookmarkStart w:id="51" w:name="_Toc21101012"/>
      <w:bookmarkStart w:id="52" w:name="_Toc29810051"/>
      <w:bookmarkStart w:id="53" w:name="_Toc37273329"/>
      <w:bookmarkStart w:id="54" w:name="_Toc45884644"/>
      <w:bookmarkStart w:id="55" w:name="_Toc53182608"/>
      <w:bookmarkStart w:id="56" w:name="_Toc58865002"/>
      <w:bookmarkStart w:id="57" w:name="_Toc58866584"/>
      <w:bookmarkStart w:id="58" w:name="_Toc66717617"/>
      <w:bookmarkStart w:id="59" w:name="_Toc74930178"/>
      <w:bookmarkStart w:id="60" w:name="_Toc76544463"/>
      <w:r w:rsidRPr="006F0B54">
        <w:t>3.1</w:t>
      </w:r>
      <w:r w:rsidRPr="006F0B54">
        <w:tab/>
        <w:t>Definitions</w:t>
      </w:r>
      <w:bookmarkEnd w:id="51"/>
      <w:bookmarkEnd w:id="52"/>
      <w:bookmarkEnd w:id="53"/>
      <w:bookmarkEnd w:id="54"/>
      <w:bookmarkEnd w:id="55"/>
      <w:bookmarkEnd w:id="56"/>
      <w:bookmarkEnd w:id="57"/>
      <w:bookmarkEnd w:id="58"/>
      <w:bookmarkEnd w:id="59"/>
      <w:bookmarkEnd w:id="60"/>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lastRenderedPageBreak/>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61"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61"/>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lastRenderedPageBreak/>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77777777"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w:r w:rsidRPr="00972FED">
        <w:fldChar w:fldCharType="begin"/>
      </w:r>
      <w:r w:rsidRPr="00972FED">
        <w:instrText xml:space="preserve"> QUOTE </w:instrText>
      </w:r>
      <w:r w:rsidR="00A47EC6">
        <w:rPr>
          <w:position w:val="-17"/>
        </w:rPr>
        <w:pict w14:anchorId="3FC4F130">
          <v:shape id="_x0000_i1027" type="#_x0000_t75" style="width:140.1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972FED">
        <w:instrText xml:space="preserve"> </w:instrText>
      </w:r>
      <w:r w:rsidRPr="00972FED">
        <w:fldChar w:fldCharType="separate"/>
      </w:r>
      <w:r w:rsidR="00A47EC6">
        <w:rPr>
          <w:position w:val="-17"/>
        </w:rPr>
        <w:pict w14:anchorId="75967875">
          <v:shape id="_x0000_i1028" type="#_x0000_t75" style="width:140.1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972FED">
        <w:fldChar w:fldCharType="end"/>
      </w:r>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lastRenderedPageBreak/>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62"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62"/>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lastRenderedPageBreak/>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63" w:name="_Toc21101013"/>
      <w:bookmarkStart w:id="64" w:name="_Toc29810052"/>
      <w:bookmarkStart w:id="65" w:name="_Toc37273330"/>
      <w:bookmarkStart w:id="66" w:name="_Toc45884645"/>
      <w:bookmarkStart w:id="67" w:name="_Toc53182609"/>
      <w:bookmarkStart w:id="68" w:name="_Toc58865003"/>
      <w:bookmarkStart w:id="69" w:name="_Toc58866585"/>
      <w:bookmarkStart w:id="70" w:name="_Toc66717618"/>
      <w:bookmarkStart w:id="71" w:name="_Toc74930179"/>
      <w:bookmarkStart w:id="72" w:name="_Toc76544464"/>
      <w:r w:rsidRPr="006F0B54">
        <w:t>3.2</w:t>
      </w:r>
      <w:r w:rsidRPr="006F0B54">
        <w:tab/>
        <w:t>Symbols</w:t>
      </w:r>
      <w:bookmarkEnd w:id="63"/>
      <w:bookmarkEnd w:id="64"/>
      <w:bookmarkEnd w:id="65"/>
      <w:bookmarkEnd w:id="66"/>
      <w:bookmarkEnd w:id="67"/>
      <w:bookmarkEnd w:id="68"/>
      <w:bookmarkEnd w:id="69"/>
      <w:bookmarkEnd w:id="70"/>
      <w:bookmarkEnd w:id="71"/>
      <w:bookmarkEnd w:id="72"/>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lastRenderedPageBreak/>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73" w:name="_Toc21101014"/>
      <w:bookmarkStart w:id="74" w:name="_Toc29810053"/>
      <w:bookmarkStart w:id="75" w:name="_Toc37273331"/>
      <w:r w:rsidRPr="00B20AE8">
        <w:rPr>
          <w:rFonts w:cs="v5.0.0"/>
        </w:rPr>
        <w:lastRenderedPageBreak/>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76" w:name="_Toc45884646"/>
      <w:bookmarkStart w:id="77" w:name="_Toc53182610"/>
      <w:bookmarkStart w:id="78" w:name="_Toc58865004"/>
      <w:bookmarkStart w:id="79" w:name="_Toc58866586"/>
      <w:bookmarkStart w:id="80" w:name="_Toc66717619"/>
      <w:bookmarkStart w:id="81" w:name="_Toc74930180"/>
      <w:bookmarkStart w:id="82" w:name="_Toc76544465"/>
      <w:r w:rsidRPr="006F0B54">
        <w:t>3.3</w:t>
      </w:r>
      <w:r w:rsidRPr="006F0B54">
        <w:tab/>
        <w:t>Abbreviations</w:t>
      </w:r>
      <w:bookmarkEnd w:id="73"/>
      <w:bookmarkEnd w:id="74"/>
      <w:bookmarkEnd w:id="75"/>
      <w:bookmarkEnd w:id="76"/>
      <w:bookmarkEnd w:id="77"/>
      <w:bookmarkEnd w:id="78"/>
      <w:bookmarkEnd w:id="79"/>
      <w:bookmarkEnd w:id="80"/>
      <w:bookmarkEnd w:id="81"/>
      <w:bookmarkEnd w:id="82"/>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83" w:name="OLE_LINK20"/>
      <w:r w:rsidRPr="006F0B54">
        <w:t>CP-OFDM</w:t>
      </w:r>
      <w:r w:rsidRPr="006F0B54">
        <w:tab/>
        <w:t>Cyclic Prefix-OFD</w:t>
      </w:r>
      <w:bookmarkEnd w:id="83"/>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84"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84"/>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1A159967" w14:textId="77777777" w:rsidR="00972FED" w:rsidRPr="006F0B54" w:rsidRDefault="00972FED" w:rsidP="00972FED">
      <w:pPr>
        <w:pStyle w:val="EW"/>
        <w:rPr>
          <w:rFonts w:eastAsia="SimSun"/>
          <w:lang w:val="en-US" w:eastAsia="zh-CN"/>
        </w:rPr>
      </w:pPr>
      <w:bookmarkStart w:id="85" w:name="OLE_LINK17"/>
      <w:r w:rsidRPr="006F0B54">
        <w:t>RB</w:t>
      </w:r>
      <w:r w:rsidRPr="006F0B54">
        <w:tab/>
        <w:t>Resource Bloc</w:t>
      </w:r>
      <w:bookmarkEnd w:id="85"/>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86"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86"/>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87" w:name="OLE_LINK28"/>
      <w:bookmarkStart w:id="88" w:name="OLE_LINK27"/>
    </w:p>
    <w:p w14:paraId="69A5F6C9" w14:textId="77777777" w:rsidR="00972FED" w:rsidRPr="006F0B54" w:rsidRDefault="00972FED" w:rsidP="00972FED">
      <w:pPr>
        <w:pStyle w:val="EW"/>
        <w:rPr>
          <w:rFonts w:eastAsia="SimSun"/>
          <w:lang w:val="en-US" w:eastAsia="zh-CN"/>
        </w:rPr>
      </w:pPr>
      <w:r w:rsidRPr="006F0B54">
        <w:lastRenderedPageBreak/>
        <w:t>TDL</w:t>
      </w:r>
      <w:r w:rsidRPr="006F0B54">
        <w:tab/>
        <w:t>Tapped Delay Lin</w:t>
      </w:r>
      <w:bookmarkEnd w:id="87"/>
      <w:r w:rsidRPr="006F0B54">
        <w:rPr>
          <w:rFonts w:eastAsia="SimSun" w:hint="eastAsia"/>
          <w:lang w:val="en-US" w:eastAsia="zh-CN"/>
        </w:rPr>
        <w:t>e</w:t>
      </w:r>
    </w:p>
    <w:bookmarkEnd w:id="88"/>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89"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89"/>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90" w:name="_Toc21101015"/>
      <w:bookmarkStart w:id="91" w:name="_Toc29810054"/>
      <w:bookmarkStart w:id="92" w:name="_Toc37273332"/>
      <w:bookmarkStart w:id="93" w:name="_Toc45884647"/>
      <w:bookmarkStart w:id="94" w:name="_Toc53182611"/>
      <w:bookmarkStart w:id="95" w:name="_Toc58865005"/>
      <w:bookmarkStart w:id="96" w:name="_Toc58866587"/>
      <w:bookmarkStart w:id="97" w:name="_Toc66717620"/>
      <w:bookmarkStart w:id="98" w:name="_Toc74930181"/>
      <w:bookmarkStart w:id="99" w:name="_Toc76544466"/>
      <w:r w:rsidRPr="006F0B54">
        <w:t>4</w:t>
      </w:r>
      <w:r w:rsidRPr="006F0B54">
        <w:tab/>
        <w:t>General radiated test conditions and declarations</w:t>
      </w:r>
      <w:bookmarkEnd w:id="90"/>
      <w:bookmarkEnd w:id="91"/>
      <w:bookmarkEnd w:id="92"/>
      <w:bookmarkEnd w:id="93"/>
      <w:bookmarkEnd w:id="94"/>
      <w:bookmarkEnd w:id="95"/>
      <w:bookmarkEnd w:id="96"/>
      <w:bookmarkEnd w:id="97"/>
      <w:bookmarkEnd w:id="98"/>
      <w:bookmarkEnd w:id="99"/>
    </w:p>
    <w:p w14:paraId="10562AA2" w14:textId="77777777" w:rsidR="00972FED" w:rsidRPr="006F0B54" w:rsidRDefault="00972FED" w:rsidP="00972FED">
      <w:pPr>
        <w:pStyle w:val="Heading2"/>
      </w:pPr>
      <w:bookmarkStart w:id="100" w:name="_Toc21101016"/>
      <w:bookmarkStart w:id="101" w:name="_Toc29810055"/>
      <w:bookmarkStart w:id="102" w:name="_Toc37273333"/>
      <w:bookmarkStart w:id="103" w:name="_Toc45884648"/>
      <w:bookmarkStart w:id="104" w:name="_Toc53182612"/>
      <w:bookmarkStart w:id="105" w:name="_Toc58865006"/>
      <w:bookmarkStart w:id="106" w:name="_Toc58866588"/>
      <w:bookmarkStart w:id="107" w:name="_Toc66717621"/>
      <w:bookmarkStart w:id="108" w:name="_Toc74930182"/>
      <w:bookmarkStart w:id="109" w:name="_Toc76544467"/>
      <w:r w:rsidRPr="006F0B54">
        <w:t>4.1</w:t>
      </w:r>
      <w:r w:rsidRPr="006F0B54">
        <w:tab/>
        <w:t>Measurement uncertainties and test requirements</w:t>
      </w:r>
      <w:bookmarkEnd w:id="100"/>
      <w:bookmarkEnd w:id="101"/>
      <w:bookmarkEnd w:id="102"/>
      <w:bookmarkEnd w:id="103"/>
      <w:bookmarkEnd w:id="104"/>
      <w:bookmarkEnd w:id="105"/>
      <w:bookmarkEnd w:id="106"/>
      <w:bookmarkEnd w:id="107"/>
      <w:bookmarkEnd w:id="108"/>
      <w:bookmarkEnd w:id="109"/>
    </w:p>
    <w:p w14:paraId="54AE5248" w14:textId="77777777" w:rsidR="00972FED" w:rsidRPr="006F0B54" w:rsidRDefault="00972FED" w:rsidP="00972FED">
      <w:pPr>
        <w:pStyle w:val="Heading3"/>
      </w:pPr>
      <w:bookmarkStart w:id="110" w:name="_Toc21101017"/>
      <w:bookmarkStart w:id="111" w:name="_Toc29810056"/>
      <w:bookmarkStart w:id="112" w:name="_Toc37273334"/>
      <w:bookmarkStart w:id="113" w:name="_Toc45884649"/>
      <w:bookmarkStart w:id="114" w:name="_Toc53182613"/>
      <w:bookmarkStart w:id="115" w:name="_Toc58865007"/>
      <w:bookmarkStart w:id="116" w:name="_Toc58866589"/>
      <w:bookmarkStart w:id="117" w:name="_Toc66717622"/>
      <w:bookmarkStart w:id="118" w:name="_Toc74930183"/>
      <w:bookmarkStart w:id="119" w:name="_Toc76544468"/>
      <w:r w:rsidRPr="006F0B54">
        <w:t>4.1.1</w:t>
      </w:r>
      <w:r w:rsidRPr="006F0B54">
        <w:tab/>
        <w:t>General</w:t>
      </w:r>
      <w:bookmarkEnd w:id="110"/>
      <w:bookmarkEnd w:id="111"/>
      <w:bookmarkEnd w:id="112"/>
      <w:bookmarkEnd w:id="113"/>
      <w:bookmarkEnd w:id="114"/>
      <w:bookmarkEnd w:id="115"/>
      <w:bookmarkEnd w:id="116"/>
      <w:bookmarkEnd w:id="117"/>
      <w:bookmarkEnd w:id="118"/>
      <w:bookmarkEnd w:id="11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20" w:name="_Toc21101018"/>
      <w:bookmarkStart w:id="121" w:name="_Toc29810057"/>
      <w:bookmarkStart w:id="122" w:name="_Toc37273335"/>
      <w:bookmarkStart w:id="123" w:name="_Toc45884650"/>
      <w:bookmarkStart w:id="124" w:name="_Toc53182614"/>
      <w:bookmarkStart w:id="125" w:name="_Toc58865008"/>
      <w:bookmarkStart w:id="126" w:name="_Toc58866590"/>
      <w:bookmarkStart w:id="127" w:name="_Toc66717623"/>
      <w:bookmarkStart w:id="128" w:name="_Toc74930184"/>
      <w:bookmarkStart w:id="129" w:name="_Toc76544469"/>
      <w:r w:rsidRPr="006F0B54">
        <w:t>4.1.2</w:t>
      </w:r>
      <w:r w:rsidRPr="006F0B54">
        <w:tab/>
        <w:t>Acceptable uncertainty of OTA Test System</w:t>
      </w:r>
      <w:bookmarkEnd w:id="120"/>
      <w:bookmarkEnd w:id="121"/>
      <w:bookmarkEnd w:id="122"/>
      <w:bookmarkEnd w:id="123"/>
      <w:bookmarkEnd w:id="124"/>
      <w:bookmarkEnd w:id="125"/>
      <w:bookmarkEnd w:id="126"/>
      <w:bookmarkEnd w:id="127"/>
      <w:bookmarkEnd w:id="128"/>
      <w:bookmarkEnd w:id="129"/>
    </w:p>
    <w:p w14:paraId="296CD94E" w14:textId="77777777" w:rsidR="00972FED" w:rsidRPr="006F0B54" w:rsidRDefault="00972FED" w:rsidP="00972FED">
      <w:pPr>
        <w:pStyle w:val="Heading4"/>
      </w:pPr>
      <w:bookmarkStart w:id="130" w:name="_Toc21101019"/>
      <w:bookmarkStart w:id="131" w:name="_Toc29810058"/>
      <w:bookmarkStart w:id="132" w:name="_Toc37273336"/>
      <w:bookmarkStart w:id="133" w:name="_Toc45884651"/>
      <w:bookmarkStart w:id="134" w:name="_Toc53182615"/>
      <w:bookmarkStart w:id="135" w:name="_Toc58865009"/>
      <w:bookmarkStart w:id="136" w:name="_Toc58866591"/>
      <w:bookmarkStart w:id="137" w:name="_Toc66717624"/>
      <w:bookmarkStart w:id="138" w:name="_Toc74930185"/>
      <w:bookmarkStart w:id="139" w:name="_Toc76544470"/>
      <w:r w:rsidRPr="006F0B54">
        <w:t>4.1.2.1</w:t>
      </w:r>
      <w:r w:rsidRPr="006F0B54">
        <w:tab/>
        <w:t>General</w:t>
      </w:r>
      <w:bookmarkEnd w:id="130"/>
      <w:bookmarkEnd w:id="131"/>
      <w:bookmarkEnd w:id="132"/>
      <w:bookmarkEnd w:id="133"/>
      <w:bookmarkEnd w:id="134"/>
      <w:bookmarkEnd w:id="135"/>
      <w:bookmarkEnd w:id="136"/>
      <w:bookmarkEnd w:id="137"/>
      <w:bookmarkEnd w:id="138"/>
      <w:bookmarkEnd w:id="139"/>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140" w:name="_Toc21101020"/>
      <w:bookmarkStart w:id="141" w:name="_Toc29810059"/>
      <w:bookmarkStart w:id="142" w:name="_Toc37273337"/>
      <w:bookmarkStart w:id="143" w:name="_Toc45884652"/>
      <w:bookmarkStart w:id="144" w:name="_Toc53182616"/>
      <w:bookmarkStart w:id="145" w:name="_Toc58865010"/>
      <w:bookmarkStart w:id="146" w:name="_Toc58866592"/>
      <w:bookmarkStart w:id="147" w:name="_Toc66717625"/>
      <w:bookmarkStart w:id="148" w:name="_Toc74930186"/>
      <w:bookmarkStart w:id="149" w:name="_Toc76544471"/>
      <w:r w:rsidRPr="006F0B54">
        <w:rPr>
          <w:lang w:eastAsia="sv-SE"/>
        </w:rPr>
        <w:t>4.1.2.2</w:t>
      </w:r>
      <w:r w:rsidRPr="006F0B54">
        <w:rPr>
          <w:lang w:eastAsia="sv-SE"/>
        </w:rPr>
        <w:tab/>
        <w:t>Measurement of transmitter</w:t>
      </w:r>
      <w:bookmarkEnd w:id="140"/>
      <w:bookmarkEnd w:id="141"/>
      <w:bookmarkEnd w:id="142"/>
      <w:bookmarkEnd w:id="143"/>
      <w:bookmarkEnd w:id="144"/>
      <w:bookmarkEnd w:id="145"/>
      <w:bookmarkEnd w:id="146"/>
      <w:bookmarkEnd w:id="147"/>
      <w:bookmarkEnd w:id="148"/>
      <w:bookmarkEnd w:id="149"/>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150" w:name="_Toc21101021"/>
      <w:bookmarkStart w:id="151" w:name="_Toc29810060"/>
      <w:bookmarkStart w:id="152" w:name="_Toc37273338"/>
      <w:bookmarkStart w:id="153" w:name="_Toc45884653"/>
      <w:bookmarkStart w:id="154" w:name="_Toc53182617"/>
      <w:bookmarkStart w:id="155" w:name="_Toc58865011"/>
      <w:bookmarkStart w:id="156" w:name="_Toc58866593"/>
      <w:bookmarkStart w:id="157" w:name="_Toc66717626"/>
      <w:bookmarkStart w:id="158" w:name="_Toc74930187"/>
      <w:bookmarkStart w:id="159" w:name="_Toc76544472"/>
      <w:r w:rsidRPr="006F0B54">
        <w:rPr>
          <w:lang w:eastAsia="sv-SE"/>
        </w:rPr>
        <w:t>4.1.</w:t>
      </w:r>
      <w:r w:rsidRPr="006F0B54">
        <w:t>2.3</w:t>
      </w:r>
      <w:r w:rsidRPr="006F0B54">
        <w:rPr>
          <w:lang w:eastAsia="sv-SE"/>
        </w:rPr>
        <w:tab/>
        <w:t xml:space="preserve">Measurement of </w:t>
      </w:r>
      <w:r w:rsidRPr="006F0B54">
        <w:t>receiver</w:t>
      </w:r>
      <w:bookmarkEnd w:id="150"/>
      <w:bookmarkEnd w:id="151"/>
      <w:bookmarkEnd w:id="152"/>
      <w:bookmarkEnd w:id="153"/>
      <w:bookmarkEnd w:id="154"/>
      <w:bookmarkEnd w:id="155"/>
      <w:bookmarkEnd w:id="156"/>
      <w:bookmarkEnd w:id="157"/>
      <w:bookmarkEnd w:id="158"/>
      <w:bookmarkEnd w:id="159"/>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160" w:name="_Toc21101022"/>
      <w:bookmarkStart w:id="161" w:name="_Toc29810061"/>
      <w:bookmarkStart w:id="162" w:name="_Toc37273339"/>
      <w:bookmarkStart w:id="163" w:name="_Toc45884654"/>
      <w:bookmarkStart w:id="164" w:name="_Toc53182618"/>
      <w:bookmarkStart w:id="165" w:name="_Toc58865012"/>
      <w:bookmarkStart w:id="166" w:name="_Toc58866594"/>
      <w:bookmarkStart w:id="167" w:name="_Toc66717627"/>
      <w:bookmarkStart w:id="168" w:name="_Toc74930188"/>
      <w:bookmarkStart w:id="169" w:name="_Toc76544473"/>
      <w:r w:rsidRPr="006F0B54">
        <w:rPr>
          <w:lang w:eastAsia="sv-SE"/>
        </w:rPr>
        <w:t>4.1.</w:t>
      </w:r>
      <w:r w:rsidRPr="006F0B54">
        <w:t>2.4</w:t>
      </w:r>
      <w:r w:rsidRPr="006F0B54">
        <w:rPr>
          <w:lang w:eastAsia="sv-SE"/>
        </w:rPr>
        <w:tab/>
        <w:t xml:space="preserve">Measurement of </w:t>
      </w:r>
      <w:r w:rsidRPr="006F0B54">
        <w:t>performance requirement</w:t>
      </w:r>
      <w:bookmarkEnd w:id="160"/>
      <w:bookmarkEnd w:id="161"/>
      <w:bookmarkEnd w:id="162"/>
      <w:bookmarkEnd w:id="163"/>
      <w:bookmarkEnd w:id="164"/>
      <w:bookmarkEnd w:id="165"/>
      <w:bookmarkEnd w:id="166"/>
      <w:bookmarkEnd w:id="167"/>
      <w:bookmarkEnd w:id="168"/>
      <w:bookmarkEnd w:id="169"/>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170" w:name="_Toc21101023"/>
      <w:bookmarkStart w:id="171" w:name="_Toc29810062"/>
      <w:bookmarkStart w:id="172" w:name="_Toc37273340"/>
      <w:bookmarkStart w:id="173" w:name="_Toc45884655"/>
      <w:bookmarkStart w:id="174" w:name="_Toc53182619"/>
      <w:bookmarkStart w:id="175" w:name="_Toc58865013"/>
      <w:bookmarkStart w:id="176" w:name="_Toc58866595"/>
      <w:bookmarkStart w:id="177" w:name="_Toc66717628"/>
      <w:bookmarkStart w:id="178" w:name="_Toc74930189"/>
      <w:bookmarkStart w:id="179" w:name="_Toc76544474"/>
      <w:r w:rsidRPr="006F0B54">
        <w:rPr>
          <w:lang w:eastAsia="sv-SE"/>
        </w:rPr>
        <w:t>4.1.</w:t>
      </w:r>
      <w:r w:rsidRPr="006F0B54">
        <w:t>3</w:t>
      </w:r>
      <w:r w:rsidRPr="006F0B54">
        <w:rPr>
          <w:lang w:eastAsia="sv-SE"/>
        </w:rPr>
        <w:tab/>
        <w:t>Interpretation of measurement results</w:t>
      </w:r>
      <w:bookmarkEnd w:id="170"/>
      <w:bookmarkEnd w:id="171"/>
      <w:bookmarkEnd w:id="172"/>
      <w:bookmarkEnd w:id="173"/>
      <w:bookmarkEnd w:id="174"/>
      <w:bookmarkEnd w:id="175"/>
      <w:bookmarkEnd w:id="176"/>
      <w:bookmarkEnd w:id="177"/>
      <w:bookmarkEnd w:id="178"/>
      <w:bookmarkEnd w:id="179"/>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180"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181" w:name="_Toc29810063"/>
      <w:bookmarkStart w:id="182" w:name="_Toc37273341"/>
      <w:bookmarkStart w:id="183" w:name="_Toc45884656"/>
      <w:bookmarkStart w:id="184" w:name="_Toc53182620"/>
      <w:bookmarkStart w:id="185" w:name="_Toc58865014"/>
      <w:bookmarkStart w:id="186" w:name="_Toc58866596"/>
      <w:bookmarkStart w:id="187" w:name="_Toc66717629"/>
      <w:bookmarkStart w:id="188" w:name="_Toc74930190"/>
      <w:bookmarkStart w:id="189" w:name="_Toc76544475"/>
      <w:r w:rsidRPr="006F0B54">
        <w:lastRenderedPageBreak/>
        <w:t>4.2</w:t>
      </w:r>
      <w:r w:rsidRPr="006F0B54">
        <w:tab/>
        <w:t>Radiated requirement reference points</w:t>
      </w:r>
      <w:bookmarkEnd w:id="180"/>
      <w:bookmarkEnd w:id="181"/>
      <w:bookmarkEnd w:id="182"/>
      <w:bookmarkEnd w:id="183"/>
      <w:bookmarkEnd w:id="184"/>
      <w:bookmarkEnd w:id="185"/>
      <w:bookmarkEnd w:id="186"/>
      <w:bookmarkEnd w:id="187"/>
      <w:bookmarkEnd w:id="188"/>
      <w:bookmarkEnd w:id="189"/>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77777777" w:rsidR="00972FED" w:rsidRPr="006F0B54" w:rsidRDefault="00A47EC6" w:rsidP="00972FED">
      <w:pPr>
        <w:pStyle w:val="TH"/>
      </w:pPr>
      <w:r>
        <w:rPr>
          <w:noProof/>
          <w:lang w:val="en-US" w:eastAsia="zh-CN"/>
        </w:rPr>
        <w:pict w14:anchorId="12E8CD85">
          <v:shape id="Picture 2" o:spid="_x0000_i1029" type="#_x0000_t75" style="width:481.85pt;height:196.6pt;visibility:visible;mso-wrap-style:square">
            <v:imagedata r:id="rId12" o:title=""/>
          </v:shape>
        </w:pict>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77777777" w:rsidR="00972FED" w:rsidRPr="006F0B54" w:rsidRDefault="00A47EC6" w:rsidP="00972FED">
      <w:pPr>
        <w:pStyle w:val="TH"/>
      </w:pPr>
      <w:r>
        <w:rPr>
          <w:noProof/>
          <w:lang w:val="en-US" w:eastAsia="zh-CN"/>
        </w:rPr>
        <w:pict w14:anchorId="123A9453">
          <v:shape id="Picture 3" o:spid="_x0000_i1030" type="#_x0000_t75" style="width:379.4pt;height:192.75pt;visibility:visible;mso-wrap-style:square">
            <v:imagedata r:id="rId13" o:title=""/>
          </v:shape>
        </w:pict>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190" w:name="_Toc21101025"/>
      <w:bookmarkStart w:id="191" w:name="_Toc29810064"/>
      <w:bookmarkStart w:id="192" w:name="_Toc37273342"/>
      <w:bookmarkStart w:id="193" w:name="_Toc45884657"/>
      <w:bookmarkStart w:id="194" w:name="_Toc53182621"/>
      <w:bookmarkStart w:id="195" w:name="_Toc58865015"/>
      <w:bookmarkStart w:id="196" w:name="_Toc58866597"/>
      <w:bookmarkStart w:id="197" w:name="_Toc66717630"/>
      <w:bookmarkStart w:id="198" w:name="_Toc74930191"/>
      <w:bookmarkStart w:id="199" w:name="_Toc76544476"/>
      <w:r w:rsidRPr="006F0B54">
        <w:rPr>
          <w:snapToGrid w:val="0"/>
        </w:rPr>
        <w:t>4.3</w:t>
      </w:r>
      <w:r w:rsidRPr="006F0B54">
        <w:rPr>
          <w:snapToGrid w:val="0"/>
        </w:rPr>
        <w:tab/>
      </w:r>
      <w:r w:rsidRPr="006F0B54">
        <w:rPr>
          <w:rFonts w:hint="eastAsia"/>
          <w:lang w:eastAsia="zh-CN"/>
        </w:rPr>
        <w:t>Base station classes</w:t>
      </w:r>
      <w:bookmarkEnd w:id="190"/>
      <w:bookmarkEnd w:id="191"/>
      <w:bookmarkEnd w:id="192"/>
      <w:bookmarkEnd w:id="193"/>
      <w:bookmarkEnd w:id="194"/>
      <w:bookmarkEnd w:id="195"/>
      <w:bookmarkEnd w:id="196"/>
      <w:bookmarkEnd w:id="197"/>
      <w:bookmarkEnd w:id="198"/>
      <w:bookmarkEnd w:id="199"/>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00" w:name="_Toc21101026"/>
      <w:bookmarkStart w:id="201" w:name="_Toc29810065"/>
      <w:bookmarkStart w:id="202" w:name="_Toc37273343"/>
      <w:bookmarkStart w:id="203" w:name="_Toc45884658"/>
      <w:bookmarkStart w:id="204" w:name="_Toc53182622"/>
      <w:bookmarkStart w:id="205" w:name="_Toc58865016"/>
      <w:bookmarkStart w:id="206" w:name="_Toc58866598"/>
      <w:bookmarkStart w:id="207" w:name="_Toc66717631"/>
      <w:bookmarkStart w:id="208" w:name="_Toc74930192"/>
      <w:bookmarkStart w:id="209" w:name="_Toc76544477"/>
      <w:r w:rsidRPr="006F0B54">
        <w:rPr>
          <w:lang w:eastAsia="zh-CN"/>
        </w:rPr>
        <w:t>4.4</w:t>
      </w:r>
      <w:r w:rsidRPr="006F0B54">
        <w:rPr>
          <w:lang w:eastAsia="zh-CN"/>
        </w:rPr>
        <w:tab/>
        <w:t>Regional requirements</w:t>
      </w:r>
      <w:bookmarkEnd w:id="200"/>
      <w:bookmarkEnd w:id="201"/>
      <w:bookmarkEnd w:id="202"/>
      <w:bookmarkEnd w:id="203"/>
      <w:bookmarkEnd w:id="204"/>
      <w:bookmarkEnd w:id="205"/>
      <w:bookmarkEnd w:id="206"/>
      <w:bookmarkEnd w:id="207"/>
      <w:bookmarkEnd w:id="208"/>
      <w:bookmarkEnd w:id="209"/>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10" w:name="_Toc21101027"/>
      <w:bookmarkStart w:id="211" w:name="_Toc29810066"/>
      <w:bookmarkStart w:id="212" w:name="_Toc37273344"/>
      <w:bookmarkStart w:id="213" w:name="_Toc45884659"/>
      <w:bookmarkStart w:id="214" w:name="_Toc53182623"/>
      <w:bookmarkStart w:id="215" w:name="_Toc58865017"/>
      <w:bookmarkStart w:id="216" w:name="_Toc58866599"/>
      <w:bookmarkStart w:id="217" w:name="_Toc66717632"/>
      <w:bookmarkStart w:id="218" w:name="_Toc74930193"/>
      <w:bookmarkStart w:id="219" w:name="_Toc76544478"/>
      <w:r w:rsidRPr="006F0B54">
        <w:rPr>
          <w:rFonts w:cs="v4.2.0"/>
        </w:rPr>
        <w:t>4.5</w:t>
      </w:r>
      <w:r w:rsidRPr="006F0B54">
        <w:rPr>
          <w:rFonts w:cs="v4.2.0"/>
        </w:rPr>
        <w:tab/>
        <w:t>BS configurations</w:t>
      </w:r>
      <w:bookmarkEnd w:id="210"/>
      <w:bookmarkEnd w:id="211"/>
      <w:bookmarkEnd w:id="212"/>
      <w:bookmarkEnd w:id="213"/>
      <w:bookmarkEnd w:id="214"/>
      <w:bookmarkEnd w:id="215"/>
      <w:bookmarkEnd w:id="216"/>
      <w:bookmarkEnd w:id="217"/>
      <w:bookmarkEnd w:id="218"/>
      <w:bookmarkEnd w:id="219"/>
    </w:p>
    <w:p w14:paraId="41207C1C" w14:textId="77777777" w:rsidR="00972FED" w:rsidRPr="006F0B54" w:rsidRDefault="00972FED" w:rsidP="00972FED">
      <w:pPr>
        <w:pStyle w:val="Heading3"/>
      </w:pPr>
      <w:bookmarkStart w:id="220" w:name="_Toc21101028"/>
      <w:bookmarkStart w:id="221" w:name="_Toc29810067"/>
      <w:bookmarkStart w:id="222" w:name="_Toc37273345"/>
      <w:bookmarkStart w:id="223" w:name="_Toc45884660"/>
      <w:bookmarkStart w:id="224" w:name="_Toc53182624"/>
      <w:bookmarkStart w:id="225" w:name="_Toc58865018"/>
      <w:bookmarkStart w:id="226" w:name="_Toc58866600"/>
      <w:bookmarkStart w:id="227" w:name="_Toc66717633"/>
      <w:bookmarkStart w:id="228" w:name="_Toc74930194"/>
      <w:bookmarkStart w:id="229" w:name="_Toc76544479"/>
      <w:r w:rsidRPr="006F0B54">
        <w:t>4.5.1</w:t>
      </w:r>
      <w:r w:rsidRPr="006F0B54">
        <w:tab/>
        <w:t>Transmit configurations</w:t>
      </w:r>
      <w:bookmarkEnd w:id="220"/>
      <w:bookmarkEnd w:id="221"/>
      <w:bookmarkEnd w:id="222"/>
      <w:bookmarkEnd w:id="223"/>
      <w:bookmarkEnd w:id="224"/>
      <w:bookmarkEnd w:id="225"/>
      <w:bookmarkEnd w:id="226"/>
      <w:bookmarkEnd w:id="227"/>
      <w:bookmarkEnd w:id="228"/>
      <w:bookmarkEnd w:id="229"/>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77777777" w:rsidR="00972FED" w:rsidRPr="006F0B54" w:rsidRDefault="00A47EC6" w:rsidP="00972FED">
      <w:pPr>
        <w:pStyle w:val="TH"/>
      </w:pPr>
      <w:r>
        <w:rPr>
          <w:noProof/>
          <w:lang w:val="en-US" w:eastAsia="zh-CN"/>
        </w:rPr>
        <w:pict w14:anchorId="485592A8">
          <v:shape id="_x0000_i1031" type="#_x0000_t75" style="width:481.85pt;height:203.8pt;visibility:visible;mso-wrap-style:square">
            <v:imagedata r:id="rId14" o:title=""/>
          </v:shape>
        </w:pict>
      </w:r>
    </w:p>
    <w:p w14:paraId="0490F908" w14:textId="77777777" w:rsidR="00972FED" w:rsidRPr="006F0B54" w:rsidRDefault="00972FED" w:rsidP="00972FED">
      <w:pPr>
        <w:pStyle w:val="TF"/>
      </w:pPr>
      <w:r w:rsidRPr="006F0B54">
        <w:t>Figure 4.5.1-1: Transmitter test interfaces</w:t>
      </w:r>
    </w:p>
    <w:p w14:paraId="48AE4E58" w14:textId="77777777" w:rsidR="00972FED" w:rsidRPr="006F0B54" w:rsidRDefault="00A47EC6" w:rsidP="00972FED">
      <w:pPr>
        <w:pStyle w:val="TH"/>
      </w:pPr>
      <w:r>
        <w:rPr>
          <w:noProof/>
          <w:lang w:val="en-US" w:eastAsia="zh-CN"/>
        </w:rPr>
        <w:lastRenderedPageBreak/>
        <w:pict w14:anchorId="7AFD0D02">
          <v:shape id="Picture 5" o:spid="_x0000_i1032" type="#_x0000_t75" style="width:446.95pt;height:355pt;visibility:visible;mso-wrap-style:square">
            <v:imagedata r:id="rId15" o:title=""/>
          </v:shape>
        </w:pict>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230" w:name="_Toc21101029"/>
      <w:bookmarkStart w:id="231" w:name="_Toc29810068"/>
      <w:bookmarkStart w:id="232" w:name="_Toc37273346"/>
      <w:bookmarkStart w:id="233" w:name="_Toc45884661"/>
      <w:bookmarkStart w:id="234" w:name="_Toc53182625"/>
      <w:bookmarkStart w:id="235" w:name="_Toc58865019"/>
      <w:bookmarkStart w:id="236" w:name="_Toc58866601"/>
      <w:bookmarkStart w:id="237" w:name="_Toc66717634"/>
      <w:bookmarkStart w:id="238" w:name="_Toc74930195"/>
      <w:bookmarkStart w:id="239" w:name="_Toc76544480"/>
      <w:r w:rsidRPr="006F0B54">
        <w:t>4.5.2</w:t>
      </w:r>
      <w:r w:rsidRPr="006F0B54">
        <w:tab/>
        <w:t>Receive configurations</w:t>
      </w:r>
      <w:bookmarkEnd w:id="230"/>
      <w:bookmarkEnd w:id="231"/>
      <w:bookmarkEnd w:id="232"/>
      <w:bookmarkEnd w:id="233"/>
      <w:bookmarkEnd w:id="234"/>
      <w:bookmarkEnd w:id="235"/>
      <w:bookmarkEnd w:id="236"/>
      <w:bookmarkEnd w:id="237"/>
      <w:bookmarkEnd w:id="238"/>
      <w:bookmarkEnd w:id="239"/>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77777777" w:rsidR="00972FED" w:rsidRPr="006F0B54" w:rsidRDefault="00A47EC6" w:rsidP="00972FED">
      <w:pPr>
        <w:pStyle w:val="TH"/>
      </w:pPr>
      <w:r>
        <w:rPr>
          <w:noProof/>
          <w:lang w:val="en-US" w:eastAsia="zh-CN"/>
        </w:rPr>
        <w:pict w14:anchorId="660B28DE">
          <v:shape id="Picture 6" o:spid="_x0000_i1033" type="#_x0000_t75" style="width:481.85pt;height:188.3pt;visibility:visible;mso-wrap-style:square">
            <v:imagedata r:id="rId16" o:title=""/>
          </v:shape>
        </w:pict>
      </w:r>
    </w:p>
    <w:p w14:paraId="0737343B" w14:textId="77777777" w:rsidR="00972FED" w:rsidRPr="006F0B54" w:rsidRDefault="00972FED" w:rsidP="00972FED">
      <w:pPr>
        <w:pStyle w:val="TF"/>
      </w:pPr>
      <w:r w:rsidRPr="006F0B54">
        <w:t>Figure 4.5.2-1: Receiver test interfaces</w:t>
      </w:r>
    </w:p>
    <w:p w14:paraId="6BDB7A39" w14:textId="77777777" w:rsidR="00972FED" w:rsidRPr="006F0B54" w:rsidRDefault="00A47EC6" w:rsidP="00972FED">
      <w:pPr>
        <w:pStyle w:val="TH"/>
      </w:pPr>
      <w:r>
        <w:rPr>
          <w:noProof/>
          <w:lang w:val="en-US" w:eastAsia="zh-CN"/>
        </w:rPr>
        <w:lastRenderedPageBreak/>
        <w:pict w14:anchorId="1FF085CA">
          <v:shape id="Picture 7" o:spid="_x0000_i1034" type="#_x0000_t75" style="width:442.5pt;height:345.6pt;visibility:visible;mso-wrap-style:square">
            <v:imagedata r:id="rId17" o:title=""/>
          </v:shape>
        </w:pict>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240" w:name="_Toc21101030"/>
      <w:bookmarkStart w:id="241" w:name="_Toc29810069"/>
      <w:bookmarkStart w:id="242" w:name="_Toc37273347"/>
      <w:bookmarkStart w:id="243" w:name="_Toc45884662"/>
      <w:bookmarkStart w:id="244" w:name="_Toc53182626"/>
      <w:bookmarkStart w:id="245" w:name="_Toc58865020"/>
      <w:bookmarkStart w:id="246" w:name="_Toc58866602"/>
      <w:bookmarkStart w:id="247" w:name="_Toc66717635"/>
      <w:bookmarkStart w:id="248" w:name="_Toc74930196"/>
      <w:bookmarkStart w:id="249" w:name="_Toc76544481"/>
      <w:r w:rsidRPr="006F0B54">
        <w:t>4.5.3</w:t>
      </w:r>
      <w:r w:rsidRPr="006F0B54">
        <w:tab/>
        <w:t>Power supply options</w:t>
      </w:r>
      <w:bookmarkEnd w:id="240"/>
      <w:bookmarkEnd w:id="241"/>
      <w:bookmarkEnd w:id="242"/>
      <w:bookmarkEnd w:id="243"/>
      <w:bookmarkEnd w:id="244"/>
      <w:bookmarkEnd w:id="245"/>
      <w:bookmarkEnd w:id="246"/>
      <w:bookmarkEnd w:id="247"/>
      <w:bookmarkEnd w:id="248"/>
      <w:bookmarkEnd w:id="249"/>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250" w:name="_Toc21101031"/>
      <w:bookmarkStart w:id="251" w:name="_Toc29810070"/>
      <w:bookmarkStart w:id="252" w:name="_Toc37273348"/>
      <w:bookmarkStart w:id="253" w:name="_Toc45884663"/>
      <w:bookmarkStart w:id="254" w:name="_Toc53182627"/>
      <w:bookmarkStart w:id="255" w:name="_Toc58865021"/>
      <w:bookmarkStart w:id="256" w:name="_Toc58866603"/>
      <w:bookmarkStart w:id="257" w:name="_Toc66717636"/>
      <w:bookmarkStart w:id="258" w:name="_Toc74930197"/>
      <w:bookmarkStart w:id="259" w:name="_Toc76544482"/>
      <w:r w:rsidRPr="006F0B54">
        <w:t>4.5.4</w:t>
      </w:r>
      <w:r w:rsidRPr="006F0B54">
        <w:tab/>
        <w:t>BS with integrated Iuant BS modem</w:t>
      </w:r>
      <w:bookmarkEnd w:id="250"/>
      <w:bookmarkEnd w:id="251"/>
      <w:bookmarkEnd w:id="252"/>
      <w:bookmarkEnd w:id="253"/>
      <w:bookmarkEnd w:id="254"/>
      <w:bookmarkEnd w:id="255"/>
      <w:bookmarkEnd w:id="256"/>
      <w:bookmarkEnd w:id="257"/>
      <w:bookmarkEnd w:id="258"/>
      <w:bookmarkEnd w:id="259"/>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260" w:name="_Toc21101032"/>
      <w:bookmarkStart w:id="261" w:name="_Toc29810071"/>
      <w:bookmarkStart w:id="262" w:name="_Toc37273349"/>
      <w:bookmarkStart w:id="263" w:name="_Toc45884664"/>
      <w:bookmarkStart w:id="264" w:name="_Toc53182628"/>
      <w:bookmarkStart w:id="265" w:name="_Toc58865022"/>
      <w:bookmarkStart w:id="266" w:name="_Toc58866604"/>
      <w:bookmarkStart w:id="267" w:name="_Toc66717637"/>
      <w:bookmarkStart w:id="268" w:name="_Toc74930198"/>
      <w:bookmarkStart w:id="269" w:name="_Toc76544483"/>
      <w:r w:rsidRPr="006F0B54">
        <w:rPr>
          <w:rFonts w:cs="v4.2.0"/>
        </w:rPr>
        <w:t>4.6</w:t>
      </w:r>
      <w:r w:rsidRPr="006F0B54">
        <w:rPr>
          <w:rFonts w:cs="v4.2.0"/>
        </w:rPr>
        <w:tab/>
        <w:t>Manufacturer</w:t>
      </w:r>
      <w:r w:rsidRPr="006F0B54">
        <w:rPr>
          <w:lang w:eastAsia="zh-CN"/>
        </w:rPr>
        <w:t>'</w:t>
      </w:r>
      <w:r w:rsidRPr="006F0B54">
        <w:rPr>
          <w:rFonts w:cs="v4.2.0"/>
        </w:rPr>
        <w:t>s declarations</w:t>
      </w:r>
      <w:bookmarkEnd w:id="260"/>
      <w:bookmarkEnd w:id="261"/>
      <w:bookmarkEnd w:id="262"/>
      <w:bookmarkEnd w:id="263"/>
      <w:bookmarkEnd w:id="264"/>
      <w:bookmarkEnd w:id="265"/>
      <w:bookmarkEnd w:id="266"/>
      <w:bookmarkEnd w:id="267"/>
      <w:bookmarkEnd w:id="268"/>
      <w:bookmarkEnd w:id="269"/>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777777" w:rsidR="00972FED" w:rsidRPr="006F0B54" w:rsidRDefault="00972FED" w:rsidP="00972FED">
            <w:pPr>
              <w:pStyle w:val="TAL"/>
              <w:rPr>
                <w:rFonts w:cs="Arial"/>
                <w:szCs w:val="18"/>
              </w:rPr>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77777777" w:rsidR="00972FED" w:rsidRPr="006F0B54" w:rsidRDefault="00972FED" w:rsidP="00972FED">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29E6162D" w14:textId="77777777" w:rsidR="00972FED" w:rsidRPr="006F0B54" w:rsidRDefault="00972FED" w:rsidP="00972FED">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7AED761D" w14:textId="77777777" w:rsidR="00972FED" w:rsidRPr="006F0B54" w:rsidRDefault="00972FED" w:rsidP="00972FED">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02D93877" w14:textId="77777777" w:rsidR="00972FED" w:rsidRPr="006F0B54" w:rsidRDefault="00972FED" w:rsidP="00972FED">
            <w:pPr>
              <w:pStyle w:val="TAL"/>
            </w:pPr>
            <w:r w:rsidRPr="006F0B54">
              <w:t xml:space="preserve">- For </w:t>
            </w:r>
            <w:r w:rsidRPr="006F0B54">
              <w:rPr>
                <w:i/>
              </w:rPr>
              <w:t>BS type 1-O</w:t>
            </w:r>
            <w:r w:rsidRPr="006F0B54">
              <w:t>: 15 kHz, 30 kHz or both.</w:t>
            </w:r>
          </w:p>
          <w:p w14:paraId="6257DF81" w14:textId="77777777" w:rsidR="00972FED" w:rsidRPr="006F0B54" w:rsidRDefault="00972FED" w:rsidP="00972FED">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270" w:name="_Toc21101033"/>
      <w:bookmarkStart w:id="271" w:name="_Toc29810072"/>
      <w:bookmarkStart w:id="272" w:name="_Toc37273350"/>
      <w:bookmarkStart w:id="273" w:name="_Toc45884665"/>
      <w:bookmarkStart w:id="274" w:name="_Toc53182629"/>
      <w:bookmarkStart w:id="275" w:name="_Toc58865023"/>
      <w:bookmarkStart w:id="276" w:name="_Toc58866605"/>
      <w:bookmarkStart w:id="277" w:name="_Toc66717638"/>
      <w:bookmarkStart w:id="278" w:name="_Toc74930199"/>
      <w:bookmarkStart w:id="279" w:name="_Toc76544484"/>
      <w:r w:rsidRPr="006F0B54">
        <w:t>4.7</w:t>
      </w:r>
      <w:r w:rsidRPr="006F0B54">
        <w:tab/>
        <w:t>Test configurations</w:t>
      </w:r>
      <w:bookmarkEnd w:id="270"/>
      <w:bookmarkEnd w:id="271"/>
      <w:bookmarkEnd w:id="272"/>
      <w:bookmarkEnd w:id="273"/>
      <w:bookmarkEnd w:id="274"/>
      <w:bookmarkEnd w:id="275"/>
      <w:bookmarkEnd w:id="276"/>
      <w:bookmarkEnd w:id="277"/>
      <w:bookmarkEnd w:id="278"/>
      <w:bookmarkEnd w:id="279"/>
    </w:p>
    <w:p w14:paraId="3D90963B" w14:textId="77777777" w:rsidR="00972FED" w:rsidRPr="006F0B54" w:rsidRDefault="00972FED" w:rsidP="00972FED">
      <w:pPr>
        <w:pStyle w:val="Heading3"/>
        <w:rPr>
          <w:lang w:eastAsia="zh-CN"/>
        </w:rPr>
      </w:pPr>
      <w:bookmarkStart w:id="280" w:name="_Toc21101034"/>
      <w:bookmarkStart w:id="281" w:name="_Toc29810073"/>
      <w:bookmarkStart w:id="282" w:name="_Toc37273351"/>
      <w:bookmarkStart w:id="283" w:name="_Toc45884666"/>
      <w:bookmarkStart w:id="284" w:name="_Toc53182630"/>
      <w:bookmarkStart w:id="285" w:name="_Toc58865024"/>
      <w:bookmarkStart w:id="286" w:name="_Toc58866606"/>
      <w:bookmarkStart w:id="287" w:name="_Toc66717639"/>
      <w:bookmarkStart w:id="288" w:name="_Toc74930200"/>
      <w:bookmarkStart w:id="289" w:name="_Toc76544485"/>
      <w:r w:rsidRPr="006F0B54">
        <w:rPr>
          <w:lang w:eastAsia="zh-CN"/>
        </w:rPr>
        <w:t>4.7.1</w:t>
      </w:r>
      <w:r w:rsidRPr="006F0B54">
        <w:rPr>
          <w:lang w:eastAsia="zh-CN"/>
        </w:rPr>
        <w:tab/>
        <w:t>General</w:t>
      </w:r>
      <w:bookmarkEnd w:id="280"/>
      <w:bookmarkEnd w:id="281"/>
      <w:bookmarkEnd w:id="282"/>
      <w:bookmarkEnd w:id="283"/>
      <w:bookmarkEnd w:id="284"/>
      <w:bookmarkEnd w:id="285"/>
      <w:bookmarkEnd w:id="286"/>
      <w:bookmarkEnd w:id="287"/>
      <w:bookmarkEnd w:id="288"/>
      <w:bookmarkEnd w:id="289"/>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290" w:name="_Toc21101035"/>
      <w:bookmarkStart w:id="291" w:name="_Toc29810074"/>
      <w:bookmarkStart w:id="292"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293" w:name="_Toc45884667"/>
      <w:bookmarkStart w:id="294" w:name="_Toc53182631"/>
      <w:bookmarkStart w:id="295" w:name="_Toc58865025"/>
      <w:bookmarkStart w:id="296" w:name="_Toc58866607"/>
      <w:bookmarkStart w:id="297" w:name="_Toc66717640"/>
      <w:bookmarkStart w:id="298" w:name="_Toc74930201"/>
      <w:bookmarkStart w:id="299" w:name="_Toc76544486"/>
      <w:r w:rsidRPr="006F0B54">
        <w:rPr>
          <w:lang w:eastAsia="zh-CN"/>
        </w:rPr>
        <w:t>4.7.2</w:t>
      </w:r>
      <w:r w:rsidRPr="006F0B54">
        <w:rPr>
          <w:lang w:eastAsia="zh-CN"/>
        </w:rPr>
        <w:tab/>
        <w:t>Test signal configurations</w:t>
      </w:r>
      <w:bookmarkEnd w:id="290"/>
      <w:bookmarkEnd w:id="291"/>
      <w:bookmarkEnd w:id="292"/>
      <w:bookmarkEnd w:id="293"/>
      <w:bookmarkEnd w:id="294"/>
      <w:bookmarkEnd w:id="295"/>
      <w:bookmarkEnd w:id="296"/>
      <w:bookmarkEnd w:id="297"/>
      <w:bookmarkEnd w:id="298"/>
      <w:bookmarkEnd w:id="299"/>
    </w:p>
    <w:p w14:paraId="5FE5AB58" w14:textId="77777777" w:rsidR="00972FED" w:rsidRPr="006F0B54" w:rsidRDefault="00972FED" w:rsidP="00972FED">
      <w:pPr>
        <w:pStyle w:val="Heading4"/>
      </w:pPr>
      <w:bookmarkStart w:id="300" w:name="_Toc21101036"/>
      <w:bookmarkStart w:id="301" w:name="_Toc29810075"/>
      <w:bookmarkStart w:id="302" w:name="_Toc37273353"/>
      <w:bookmarkStart w:id="303" w:name="_Toc45884668"/>
      <w:bookmarkStart w:id="304" w:name="_Toc53182632"/>
      <w:bookmarkStart w:id="305" w:name="_Toc58865026"/>
      <w:bookmarkStart w:id="306" w:name="_Toc58866608"/>
      <w:bookmarkStart w:id="307" w:name="_Toc66717641"/>
      <w:bookmarkStart w:id="308" w:name="_Toc74930202"/>
      <w:bookmarkStart w:id="309" w:name="_Toc76544487"/>
      <w:r w:rsidRPr="006F0B54">
        <w:t>4.7.2.1</w:t>
      </w:r>
      <w:r w:rsidRPr="006F0B54">
        <w:tab/>
        <w:t>Test signal used to build Test Configurations</w:t>
      </w:r>
      <w:bookmarkEnd w:id="300"/>
      <w:bookmarkEnd w:id="301"/>
      <w:bookmarkEnd w:id="302"/>
      <w:bookmarkEnd w:id="303"/>
      <w:bookmarkEnd w:id="304"/>
      <w:bookmarkEnd w:id="305"/>
      <w:bookmarkEnd w:id="306"/>
      <w:bookmarkEnd w:id="307"/>
      <w:bookmarkEnd w:id="308"/>
      <w:bookmarkEnd w:id="309"/>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310" w:name="_Ref516750404"/>
      <w:r w:rsidRPr="006F0B54">
        <w:t>Table</w:t>
      </w:r>
      <w:bookmarkEnd w:id="310"/>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311" w:name="_Toc21101037"/>
      <w:bookmarkStart w:id="312" w:name="_Toc29810076"/>
      <w:bookmarkStart w:id="313" w:name="_Toc37273354"/>
      <w:bookmarkStart w:id="314" w:name="_Toc45884669"/>
      <w:bookmarkStart w:id="315" w:name="_Toc53182633"/>
      <w:bookmarkStart w:id="316" w:name="_Toc58865027"/>
      <w:bookmarkStart w:id="317" w:name="_Toc58866609"/>
      <w:bookmarkStart w:id="318" w:name="_Toc66717642"/>
      <w:bookmarkStart w:id="319" w:name="_Toc74930203"/>
      <w:bookmarkStart w:id="320" w:name="_Toc76544488"/>
      <w:r w:rsidRPr="006F0B54">
        <w:rPr>
          <w:lang w:eastAsia="zh-CN"/>
        </w:rPr>
        <w:t>4</w:t>
      </w:r>
      <w:bookmarkStart w:id="321" w:name="_Hlk517255432"/>
      <w:r w:rsidRPr="006F0B54">
        <w:rPr>
          <w:lang w:eastAsia="zh-CN"/>
        </w:rPr>
        <w:t>.7.2</w:t>
      </w:r>
      <w:bookmarkEnd w:id="321"/>
      <w:r w:rsidRPr="006F0B54">
        <w:rPr>
          <w:lang w:eastAsia="zh-CN"/>
        </w:rPr>
        <w:t>.2</w:t>
      </w:r>
      <w:r w:rsidRPr="006F0B54">
        <w:rPr>
          <w:lang w:eastAsia="zh-CN"/>
        </w:rPr>
        <w:tab/>
        <w:t>NRTC1: Contiguous spectrum operation</w:t>
      </w:r>
      <w:bookmarkEnd w:id="311"/>
      <w:bookmarkEnd w:id="312"/>
      <w:bookmarkEnd w:id="313"/>
      <w:bookmarkEnd w:id="314"/>
      <w:bookmarkEnd w:id="315"/>
      <w:bookmarkEnd w:id="316"/>
      <w:bookmarkEnd w:id="317"/>
      <w:bookmarkEnd w:id="318"/>
      <w:bookmarkEnd w:id="319"/>
      <w:bookmarkEnd w:id="32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322" w:name="_Toc21101038"/>
      <w:bookmarkStart w:id="323" w:name="_Toc29810077"/>
      <w:bookmarkStart w:id="324" w:name="_Toc37273355"/>
      <w:bookmarkStart w:id="325" w:name="_Toc45884670"/>
      <w:bookmarkStart w:id="326" w:name="_Toc53182634"/>
      <w:bookmarkStart w:id="327" w:name="_Toc58865028"/>
      <w:bookmarkStart w:id="328" w:name="_Toc58866610"/>
      <w:bookmarkStart w:id="329" w:name="_Toc66717643"/>
      <w:bookmarkStart w:id="330" w:name="_Toc74930204"/>
      <w:bookmarkStart w:id="331" w:name="_Toc76544489"/>
      <w:r w:rsidRPr="006F0B54">
        <w:t>4</w:t>
      </w:r>
      <w:r w:rsidRPr="006F0B54">
        <w:rPr>
          <w:lang w:eastAsia="zh-CN"/>
        </w:rPr>
        <w:t>.7.2</w:t>
      </w:r>
      <w:r w:rsidRPr="006F0B54">
        <w:t>.2</w:t>
      </w:r>
      <w:r w:rsidRPr="006F0B54">
        <w:rPr>
          <w:lang w:eastAsia="zh-CN"/>
        </w:rPr>
        <w:t>.1</w:t>
      </w:r>
      <w:r w:rsidRPr="006F0B54">
        <w:tab/>
        <w:t>NRTC1 generation</w:t>
      </w:r>
      <w:bookmarkEnd w:id="322"/>
      <w:bookmarkEnd w:id="323"/>
      <w:bookmarkEnd w:id="324"/>
      <w:bookmarkEnd w:id="325"/>
      <w:bookmarkEnd w:id="326"/>
      <w:bookmarkEnd w:id="327"/>
      <w:bookmarkEnd w:id="328"/>
      <w:bookmarkEnd w:id="329"/>
      <w:bookmarkEnd w:id="330"/>
      <w:bookmarkEnd w:id="331"/>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332" w:name="_Toc21101039"/>
      <w:bookmarkStart w:id="333"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334" w:name="_Toc37273356"/>
      <w:bookmarkStart w:id="335" w:name="_Toc45884671"/>
      <w:bookmarkStart w:id="336" w:name="_Toc53182635"/>
      <w:bookmarkStart w:id="337" w:name="_Toc58865029"/>
      <w:bookmarkStart w:id="338" w:name="_Toc58866611"/>
      <w:bookmarkStart w:id="339" w:name="_Toc66717644"/>
      <w:bookmarkStart w:id="340" w:name="_Toc74930205"/>
      <w:bookmarkStart w:id="341" w:name="_Toc76544490"/>
      <w:r w:rsidRPr="006F0B54">
        <w:t>4</w:t>
      </w:r>
      <w:r w:rsidRPr="006F0B54">
        <w:rPr>
          <w:lang w:eastAsia="zh-CN"/>
        </w:rPr>
        <w:t>.7.2</w:t>
      </w:r>
      <w:r w:rsidRPr="006F0B54">
        <w:t>.2.</w:t>
      </w:r>
      <w:r w:rsidRPr="006F0B54">
        <w:rPr>
          <w:lang w:eastAsia="zh-CN"/>
        </w:rPr>
        <w:t>2</w:t>
      </w:r>
      <w:r w:rsidRPr="006F0B54">
        <w:tab/>
        <w:t>NRTC1 power allocation</w:t>
      </w:r>
      <w:bookmarkEnd w:id="332"/>
      <w:bookmarkEnd w:id="333"/>
      <w:bookmarkEnd w:id="334"/>
      <w:bookmarkEnd w:id="335"/>
      <w:bookmarkEnd w:id="336"/>
      <w:bookmarkEnd w:id="337"/>
      <w:bookmarkEnd w:id="338"/>
      <w:bookmarkEnd w:id="339"/>
      <w:bookmarkEnd w:id="340"/>
      <w:bookmarkEnd w:id="341"/>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342" w:name="_Toc21101040"/>
      <w:bookmarkStart w:id="343" w:name="_Toc29810079"/>
      <w:bookmarkStart w:id="344" w:name="_Toc37273357"/>
      <w:bookmarkStart w:id="345" w:name="_Toc45884672"/>
      <w:bookmarkStart w:id="346" w:name="_Toc53182636"/>
      <w:bookmarkStart w:id="347" w:name="_Toc58865030"/>
      <w:bookmarkStart w:id="348" w:name="_Toc58866612"/>
      <w:bookmarkStart w:id="349" w:name="_Toc66717645"/>
      <w:bookmarkStart w:id="350" w:name="_Toc74930206"/>
      <w:bookmarkStart w:id="351" w:name="_Toc76544491"/>
      <w:r w:rsidRPr="006F0B54">
        <w:t>4.</w:t>
      </w:r>
      <w:r w:rsidRPr="006F0B54">
        <w:rPr>
          <w:lang w:eastAsia="zh-CN"/>
        </w:rPr>
        <w:t>7.2</w:t>
      </w:r>
      <w:r w:rsidRPr="006F0B54">
        <w:t>.3</w:t>
      </w:r>
      <w:r w:rsidRPr="006F0B54">
        <w:tab/>
      </w:r>
      <w:r w:rsidRPr="006F0B54">
        <w:rPr>
          <w:lang w:eastAsia="zh-CN"/>
        </w:rPr>
        <w:t>NRTC2: Contiguous CA occupied bandwidth</w:t>
      </w:r>
      <w:bookmarkEnd w:id="342"/>
      <w:bookmarkEnd w:id="343"/>
      <w:bookmarkEnd w:id="344"/>
      <w:bookmarkEnd w:id="345"/>
      <w:bookmarkEnd w:id="346"/>
      <w:bookmarkEnd w:id="347"/>
      <w:bookmarkEnd w:id="348"/>
      <w:bookmarkEnd w:id="349"/>
      <w:bookmarkEnd w:id="350"/>
      <w:bookmarkEnd w:id="351"/>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352" w:name="_Toc21101041"/>
      <w:bookmarkStart w:id="353" w:name="_Toc29810080"/>
      <w:bookmarkStart w:id="354" w:name="_Toc37273358"/>
      <w:bookmarkStart w:id="355" w:name="_Toc45884673"/>
      <w:bookmarkStart w:id="356" w:name="_Toc53182637"/>
      <w:bookmarkStart w:id="357" w:name="_Toc58865031"/>
      <w:bookmarkStart w:id="358" w:name="_Toc58866613"/>
      <w:bookmarkStart w:id="359" w:name="_Toc66717646"/>
      <w:bookmarkStart w:id="360" w:name="_Toc74930207"/>
      <w:bookmarkStart w:id="361" w:name="_Toc76544492"/>
      <w:r w:rsidRPr="006F0B54">
        <w:rPr>
          <w:lang w:eastAsia="zh-CN"/>
        </w:rPr>
        <w:t>4.7.2.3.1</w:t>
      </w:r>
      <w:r w:rsidRPr="006F0B54">
        <w:rPr>
          <w:lang w:eastAsia="zh-CN"/>
        </w:rPr>
        <w:tab/>
        <w:t>NRTC2 generation</w:t>
      </w:r>
      <w:bookmarkEnd w:id="352"/>
      <w:bookmarkEnd w:id="353"/>
      <w:bookmarkEnd w:id="354"/>
      <w:bookmarkEnd w:id="355"/>
      <w:bookmarkEnd w:id="356"/>
      <w:bookmarkEnd w:id="357"/>
      <w:bookmarkEnd w:id="358"/>
      <w:bookmarkEnd w:id="359"/>
      <w:bookmarkEnd w:id="360"/>
      <w:bookmarkEnd w:id="361"/>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8CD5B93" w14:textId="77777777" w:rsidR="00972FED" w:rsidRPr="006F0B54" w:rsidRDefault="00972FED" w:rsidP="00972FED">
      <w:pPr>
        <w:pStyle w:val="B1"/>
      </w:pPr>
      <w:r w:rsidRPr="006F0B54">
        <w:t>-</w:t>
      </w:r>
      <w:r w:rsidRPr="006F0B54">
        <w:tab/>
        <w:t xml:space="preserve">All </w:t>
      </w:r>
      <w:bookmarkStart w:id="362" w:name="OLE_LINK18"/>
      <w:r w:rsidRPr="006F0B54">
        <w:rPr>
          <w:lang w:eastAsia="zh-CN"/>
        </w:rPr>
        <w:t>component carrier</w:t>
      </w:r>
      <w:bookmarkEnd w:id="362"/>
      <w:r w:rsidRPr="006F0B54">
        <w:rPr>
          <w:lang w:eastAsia="zh-CN"/>
        </w:rPr>
        <w:t xml:space="preserve"> </w:t>
      </w:r>
      <w:r w:rsidRPr="006F0B54">
        <w:t xml:space="preserve">combinations supported by the beam, which have different sum of channel bandwidths of </w:t>
      </w:r>
      <w:r w:rsidRPr="006F0B54">
        <w:rPr>
          <w:bCs/>
        </w:rPr>
        <w:t>component carrier</w:t>
      </w:r>
      <w:r w:rsidRPr="006F0B54">
        <w:t xml:space="preserve">, shall be tested. For all </w:t>
      </w:r>
      <w:r w:rsidRPr="006F0B54">
        <w:rPr>
          <w:bCs/>
        </w:rPr>
        <w:t xml:space="preserve">component carrier </w:t>
      </w:r>
      <w:r w:rsidRPr="006F0B54">
        <w:t xml:space="preserve">combinations which have the same sum of channel bandwidths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363" w:name="_Toc21101042"/>
      <w:bookmarkStart w:id="364" w:name="_Toc29810081"/>
      <w:bookmarkStart w:id="365" w:name="_Toc37273359"/>
      <w:bookmarkStart w:id="366" w:name="_Toc45884674"/>
      <w:bookmarkStart w:id="367" w:name="_Toc53182638"/>
      <w:bookmarkStart w:id="368" w:name="_Toc58865032"/>
      <w:bookmarkStart w:id="369" w:name="_Toc58866614"/>
      <w:bookmarkStart w:id="370" w:name="_Toc66717647"/>
      <w:bookmarkStart w:id="371" w:name="_Toc74930208"/>
      <w:bookmarkStart w:id="372" w:name="_Toc76544493"/>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363"/>
      <w:bookmarkEnd w:id="364"/>
      <w:bookmarkEnd w:id="365"/>
      <w:bookmarkEnd w:id="366"/>
      <w:bookmarkEnd w:id="367"/>
      <w:bookmarkEnd w:id="368"/>
      <w:bookmarkEnd w:id="369"/>
      <w:bookmarkEnd w:id="370"/>
      <w:bookmarkEnd w:id="371"/>
      <w:bookmarkEnd w:id="372"/>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373" w:name="_Toc21101043"/>
      <w:bookmarkStart w:id="374"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375" w:name="_Toc37273360"/>
      <w:bookmarkStart w:id="376" w:name="_Toc45884675"/>
      <w:bookmarkStart w:id="377" w:name="_Toc53182639"/>
      <w:bookmarkStart w:id="378" w:name="_Toc58865033"/>
      <w:bookmarkStart w:id="379" w:name="_Toc58866615"/>
      <w:bookmarkStart w:id="380" w:name="_Toc66717648"/>
      <w:bookmarkStart w:id="381" w:name="_Toc74930209"/>
      <w:bookmarkStart w:id="382" w:name="_Toc76544494"/>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373"/>
      <w:bookmarkEnd w:id="374"/>
      <w:bookmarkEnd w:id="375"/>
      <w:bookmarkEnd w:id="376"/>
      <w:bookmarkEnd w:id="377"/>
      <w:bookmarkEnd w:id="378"/>
      <w:bookmarkEnd w:id="379"/>
      <w:bookmarkEnd w:id="380"/>
      <w:bookmarkEnd w:id="381"/>
      <w:bookmarkEnd w:id="382"/>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383" w:name="_Toc21101044"/>
      <w:bookmarkStart w:id="384" w:name="_Toc29810083"/>
      <w:bookmarkStart w:id="385" w:name="_Toc37273361"/>
      <w:bookmarkStart w:id="386" w:name="_Toc45884676"/>
      <w:bookmarkStart w:id="387" w:name="_Toc53182640"/>
      <w:bookmarkStart w:id="388" w:name="_Toc58865034"/>
      <w:bookmarkStart w:id="389" w:name="_Toc58866616"/>
      <w:bookmarkStart w:id="390" w:name="_Toc66717649"/>
      <w:bookmarkStart w:id="391" w:name="_Toc74930210"/>
      <w:bookmarkStart w:id="392" w:name="_Toc76544495"/>
      <w:r w:rsidRPr="006F0B54">
        <w:t>4.</w:t>
      </w:r>
      <w:r w:rsidRPr="006F0B54">
        <w:rPr>
          <w:lang w:eastAsia="zh-CN"/>
        </w:rPr>
        <w:t>7.2</w:t>
      </w:r>
      <w:r w:rsidRPr="006F0B54">
        <w:t>.4.1</w:t>
      </w:r>
      <w:r w:rsidRPr="006F0B54">
        <w:tab/>
        <w:t>NRTC3 generation</w:t>
      </w:r>
      <w:bookmarkEnd w:id="383"/>
      <w:bookmarkEnd w:id="384"/>
      <w:bookmarkEnd w:id="385"/>
      <w:bookmarkEnd w:id="386"/>
      <w:bookmarkEnd w:id="387"/>
      <w:bookmarkEnd w:id="388"/>
      <w:bookmarkEnd w:id="389"/>
      <w:bookmarkEnd w:id="390"/>
      <w:bookmarkEnd w:id="391"/>
      <w:bookmarkEnd w:id="392"/>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lastRenderedPageBreak/>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393" w:name="_Toc21101045"/>
      <w:bookmarkStart w:id="394" w:name="_Toc29810084"/>
      <w:bookmarkStart w:id="395"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396" w:name="_Toc45884677"/>
      <w:bookmarkStart w:id="397" w:name="_Toc53182641"/>
      <w:bookmarkStart w:id="398" w:name="_Toc58865035"/>
      <w:bookmarkStart w:id="399" w:name="_Toc58866617"/>
      <w:bookmarkStart w:id="400" w:name="_Toc66717650"/>
      <w:bookmarkStart w:id="401" w:name="_Toc74930211"/>
      <w:bookmarkStart w:id="402" w:name="_Toc76544496"/>
      <w:r w:rsidRPr="006F0B54">
        <w:rPr>
          <w:lang w:eastAsia="zh-CN"/>
        </w:rPr>
        <w:t>4.7.2.4.2</w:t>
      </w:r>
      <w:r w:rsidRPr="006F0B54">
        <w:rPr>
          <w:lang w:eastAsia="zh-CN"/>
        </w:rPr>
        <w:tab/>
      </w:r>
      <w:r w:rsidRPr="006F0B54">
        <w:t xml:space="preserve">NRTC3 </w:t>
      </w:r>
      <w:r w:rsidRPr="006F0B54">
        <w:rPr>
          <w:lang w:eastAsia="zh-CN"/>
        </w:rPr>
        <w:t>power allocation</w:t>
      </w:r>
      <w:bookmarkEnd w:id="393"/>
      <w:bookmarkEnd w:id="394"/>
      <w:bookmarkEnd w:id="395"/>
      <w:bookmarkEnd w:id="396"/>
      <w:bookmarkEnd w:id="397"/>
      <w:bookmarkEnd w:id="398"/>
      <w:bookmarkEnd w:id="399"/>
      <w:bookmarkEnd w:id="400"/>
      <w:bookmarkEnd w:id="401"/>
      <w:bookmarkEnd w:id="402"/>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403" w:name="_Toc21101046"/>
      <w:bookmarkStart w:id="404"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405" w:name="_Toc37273363"/>
      <w:bookmarkStart w:id="406" w:name="_Toc45884678"/>
      <w:bookmarkStart w:id="407" w:name="_Toc53182642"/>
      <w:bookmarkStart w:id="408" w:name="_Toc58865036"/>
      <w:bookmarkStart w:id="409" w:name="_Toc58866618"/>
      <w:bookmarkStart w:id="410" w:name="_Toc66717651"/>
      <w:bookmarkStart w:id="411" w:name="_Toc74930212"/>
      <w:bookmarkStart w:id="412" w:name="_Toc76544497"/>
      <w:r w:rsidRPr="006F0B54">
        <w:rPr>
          <w:lang w:eastAsia="zh-CN"/>
        </w:rPr>
        <w:t>4.7.2.5</w:t>
      </w:r>
      <w:r w:rsidRPr="006F0B54">
        <w:tab/>
        <w:t xml:space="preserve">NRTC4: Multi-band </w:t>
      </w:r>
      <w:r w:rsidRPr="006F0B54">
        <w:rPr>
          <w:lang w:eastAsia="zh-CN"/>
        </w:rPr>
        <w:t>test configuration for full carrier allocation</w:t>
      </w:r>
      <w:bookmarkEnd w:id="403"/>
      <w:bookmarkEnd w:id="404"/>
      <w:bookmarkEnd w:id="405"/>
      <w:bookmarkEnd w:id="406"/>
      <w:bookmarkEnd w:id="407"/>
      <w:bookmarkEnd w:id="408"/>
      <w:bookmarkEnd w:id="409"/>
      <w:bookmarkEnd w:id="410"/>
      <w:bookmarkEnd w:id="411"/>
      <w:bookmarkEnd w:id="412"/>
    </w:p>
    <w:p w14:paraId="76EB5C2F" w14:textId="77777777" w:rsidR="00972FED" w:rsidRPr="006F0B54" w:rsidRDefault="00972FED" w:rsidP="00972FED">
      <w:bookmarkStart w:id="413" w:name="_Toc21101047"/>
      <w:bookmarkStart w:id="414"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415" w:name="_Toc37273364"/>
      <w:bookmarkStart w:id="416" w:name="_Toc45884679"/>
      <w:bookmarkStart w:id="417" w:name="_Toc53182643"/>
      <w:bookmarkStart w:id="418" w:name="_Toc58865037"/>
      <w:bookmarkStart w:id="419" w:name="_Toc58866619"/>
      <w:bookmarkStart w:id="420" w:name="_Toc66717652"/>
      <w:bookmarkStart w:id="421" w:name="_Toc74930213"/>
      <w:bookmarkStart w:id="422" w:name="_Toc76544498"/>
      <w:r w:rsidRPr="006F0B54">
        <w:rPr>
          <w:lang w:eastAsia="zh-CN"/>
        </w:rPr>
        <w:t>4.7.2.5</w:t>
      </w:r>
      <w:r w:rsidRPr="006F0B54">
        <w:t>.1</w:t>
      </w:r>
      <w:r w:rsidRPr="006F0B54">
        <w:tab/>
        <w:t>NRTC4 generation</w:t>
      </w:r>
      <w:bookmarkEnd w:id="413"/>
      <w:bookmarkEnd w:id="414"/>
      <w:bookmarkEnd w:id="415"/>
      <w:bookmarkEnd w:id="416"/>
      <w:bookmarkEnd w:id="417"/>
      <w:bookmarkEnd w:id="418"/>
      <w:bookmarkEnd w:id="419"/>
      <w:bookmarkEnd w:id="420"/>
      <w:bookmarkEnd w:id="421"/>
      <w:bookmarkEnd w:id="42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77777777" w:rsidR="00972FED" w:rsidRPr="006F0B54" w:rsidRDefault="00972FED" w:rsidP="00972FED">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w:t>
      </w:r>
      <w:r w:rsidRPr="006F0B54">
        <w:rPr>
          <w:lang w:eastAsia="zh-CN"/>
        </w:rPr>
        <w:lastRenderedPageBreak/>
        <w:t xml:space="preserve">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423" w:name="_Toc21101048"/>
      <w:bookmarkStart w:id="424" w:name="_Toc29810087"/>
      <w:bookmarkStart w:id="425" w:name="_Toc37273365"/>
      <w:bookmarkStart w:id="426" w:name="_Toc45884680"/>
      <w:bookmarkStart w:id="427" w:name="_Toc53182644"/>
      <w:bookmarkStart w:id="428" w:name="_Toc58865038"/>
      <w:bookmarkStart w:id="429" w:name="_Toc58866620"/>
      <w:bookmarkStart w:id="430" w:name="_Toc66717653"/>
      <w:bookmarkStart w:id="431" w:name="_Toc74930214"/>
      <w:bookmarkStart w:id="432" w:name="_Toc76544499"/>
      <w:r w:rsidRPr="006F0B54">
        <w:rPr>
          <w:lang w:eastAsia="zh-CN"/>
        </w:rPr>
        <w:t>4.7.2.5</w:t>
      </w:r>
      <w:r w:rsidRPr="006F0B54">
        <w:t>.2</w:t>
      </w:r>
      <w:r w:rsidRPr="006F0B54">
        <w:tab/>
        <w:t>NRTC4 power allocation</w:t>
      </w:r>
      <w:bookmarkEnd w:id="423"/>
      <w:bookmarkEnd w:id="424"/>
      <w:bookmarkEnd w:id="425"/>
      <w:bookmarkEnd w:id="426"/>
      <w:bookmarkEnd w:id="427"/>
      <w:bookmarkEnd w:id="428"/>
      <w:bookmarkEnd w:id="429"/>
      <w:bookmarkEnd w:id="430"/>
      <w:bookmarkEnd w:id="431"/>
      <w:bookmarkEnd w:id="432"/>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433" w:name="_Toc21101049"/>
      <w:bookmarkStart w:id="434" w:name="_Toc29810088"/>
      <w:bookmarkStart w:id="435" w:name="_Toc37273366"/>
      <w:bookmarkStart w:id="436" w:name="_Toc45884681"/>
      <w:bookmarkStart w:id="437" w:name="_Toc53182645"/>
      <w:bookmarkStart w:id="438" w:name="_Toc58865039"/>
      <w:bookmarkStart w:id="439" w:name="_Toc58866621"/>
      <w:bookmarkStart w:id="440" w:name="_Toc66717654"/>
      <w:bookmarkStart w:id="441" w:name="_Toc74930215"/>
      <w:bookmarkStart w:id="442" w:name="_Toc76544500"/>
      <w:r w:rsidRPr="006F0B54">
        <w:rPr>
          <w:lang w:eastAsia="zh-CN"/>
        </w:rPr>
        <w:t>4.7.2.6</w:t>
      </w:r>
      <w:r w:rsidRPr="006F0B54">
        <w:tab/>
        <w:t xml:space="preserve">NRTC5: Multi-band </w:t>
      </w:r>
      <w:r w:rsidRPr="006F0B54">
        <w:rPr>
          <w:lang w:eastAsia="zh-CN"/>
        </w:rPr>
        <w:t>test configuration with high PSD per carrier</w:t>
      </w:r>
      <w:bookmarkEnd w:id="433"/>
      <w:bookmarkEnd w:id="434"/>
      <w:bookmarkEnd w:id="435"/>
      <w:bookmarkEnd w:id="436"/>
      <w:bookmarkEnd w:id="437"/>
      <w:bookmarkEnd w:id="438"/>
      <w:bookmarkEnd w:id="439"/>
      <w:bookmarkEnd w:id="440"/>
      <w:bookmarkEnd w:id="441"/>
      <w:bookmarkEnd w:id="442"/>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443" w:name="_Toc21101050"/>
      <w:bookmarkStart w:id="444" w:name="_Toc29810089"/>
      <w:bookmarkStart w:id="445" w:name="_Toc37273367"/>
      <w:bookmarkStart w:id="446" w:name="_Toc45884682"/>
      <w:bookmarkStart w:id="447" w:name="_Toc53182646"/>
      <w:bookmarkStart w:id="448" w:name="_Toc58865040"/>
      <w:bookmarkStart w:id="449" w:name="_Toc58866622"/>
      <w:bookmarkStart w:id="450" w:name="_Toc66717655"/>
      <w:bookmarkStart w:id="451" w:name="_Toc74930216"/>
      <w:bookmarkStart w:id="452" w:name="_Toc76544501"/>
      <w:r w:rsidRPr="006F0B54">
        <w:rPr>
          <w:lang w:eastAsia="zh-CN"/>
        </w:rPr>
        <w:t>4.7.2.6</w:t>
      </w:r>
      <w:r w:rsidRPr="006F0B54">
        <w:t>.1</w:t>
      </w:r>
      <w:r w:rsidRPr="006F0B54">
        <w:tab/>
        <w:t>NRTC5 generation</w:t>
      </w:r>
      <w:bookmarkEnd w:id="443"/>
      <w:bookmarkEnd w:id="444"/>
      <w:bookmarkEnd w:id="445"/>
      <w:bookmarkEnd w:id="446"/>
      <w:bookmarkEnd w:id="447"/>
      <w:bookmarkEnd w:id="448"/>
      <w:bookmarkEnd w:id="449"/>
      <w:bookmarkEnd w:id="450"/>
      <w:bookmarkEnd w:id="451"/>
      <w:bookmarkEnd w:id="452"/>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453" w:name="_Toc21101051"/>
      <w:bookmarkStart w:id="454" w:name="_Toc29810090"/>
      <w:bookmarkStart w:id="455" w:name="_Toc37273368"/>
      <w:bookmarkStart w:id="456" w:name="_Toc45884683"/>
      <w:bookmarkStart w:id="457" w:name="_Toc53182647"/>
      <w:bookmarkStart w:id="458" w:name="_Toc58865041"/>
      <w:bookmarkStart w:id="459" w:name="_Toc58866623"/>
      <w:bookmarkStart w:id="460" w:name="_Toc66717656"/>
      <w:bookmarkStart w:id="461" w:name="_Toc74930217"/>
      <w:bookmarkStart w:id="462" w:name="_Toc76544502"/>
      <w:r w:rsidRPr="006F0B54">
        <w:rPr>
          <w:lang w:eastAsia="zh-CN"/>
        </w:rPr>
        <w:t>4.7.2.6</w:t>
      </w:r>
      <w:r w:rsidRPr="006F0B54">
        <w:t>.2</w:t>
      </w:r>
      <w:r w:rsidRPr="006F0B54">
        <w:tab/>
        <w:t>NRTC5 power allocation</w:t>
      </w:r>
      <w:bookmarkEnd w:id="453"/>
      <w:bookmarkEnd w:id="454"/>
      <w:bookmarkEnd w:id="455"/>
      <w:bookmarkEnd w:id="456"/>
      <w:bookmarkEnd w:id="457"/>
      <w:bookmarkEnd w:id="458"/>
      <w:bookmarkEnd w:id="459"/>
      <w:bookmarkEnd w:id="460"/>
      <w:bookmarkEnd w:id="461"/>
      <w:bookmarkEnd w:id="462"/>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463" w:name="_Toc21101052"/>
      <w:bookmarkStart w:id="464"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lastRenderedPageBreak/>
        <w:t>4.8</w:t>
      </w:r>
      <w:r w:rsidRPr="006F0B54">
        <w:rPr>
          <w:rFonts w:cs="v4.2.0"/>
        </w:rPr>
        <w:tab/>
        <w:t>Applicability of requirements</w:t>
      </w:r>
      <w:bookmarkEnd w:id="463"/>
      <w:bookmarkEnd w:id="464"/>
    </w:p>
    <w:p w14:paraId="41207471" w14:textId="77777777" w:rsidR="00972FED" w:rsidRPr="006F0B54" w:rsidRDefault="00972FED" w:rsidP="00972FED">
      <w:pPr>
        <w:pStyle w:val="Heading3"/>
        <w:rPr>
          <w:lang w:eastAsia="zh-CN"/>
        </w:rPr>
      </w:pPr>
      <w:bookmarkStart w:id="465" w:name="_Toc21101053"/>
      <w:bookmarkStart w:id="466" w:name="_Toc29810092"/>
      <w:bookmarkStart w:id="467" w:name="_Toc37273369"/>
      <w:bookmarkStart w:id="468" w:name="_Toc45884684"/>
      <w:bookmarkStart w:id="469" w:name="_Toc53182648"/>
      <w:bookmarkStart w:id="470" w:name="_Toc58865042"/>
      <w:bookmarkStart w:id="471" w:name="_Toc58866624"/>
      <w:bookmarkStart w:id="472" w:name="_Toc66717657"/>
      <w:bookmarkStart w:id="473" w:name="_Toc74930218"/>
      <w:bookmarkStart w:id="474" w:name="_Toc76544503"/>
      <w:r w:rsidRPr="006F0B54">
        <w:rPr>
          <w:lang w:eastAsia="zh-CN"/>
        </w:rPr>
        <w:t>4.8.1</w:t>
      </w:r>
      <w:r w:rsidRPr="006F0B54">
        <w:rPr>
          <w:lang w:eastAsia="zh-CN"/>
        </w:rPr>
        <w:tab/>
        <w:t>Requirement set applicability</w:t>
      </w:r>
      <w:bookmarkEnd w:id="465"/>
      <w:bookmarkEnd w:id="466"/>
      <w:bookmarkEnd w:id="467"/>
      <w:bookmarkEnd w:id="468"/>
      <w:bookmarkEnd w:id="469"/>
      <w:bookmarkEnd w:id="470"/>
      <w:bookmarkEnd w:id="471"/>
      <w:bookmarkEnd w:id="472"/>
      <w:bookmarkEnd w:id="473"/>
      <w:bookmarkEnd w:id="47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475" w:name="_Toc21101054"/>
      <w:bookmarkStart w:id="476" w:name="_Toc29810093"/>
      <w:bookmarkStart w:id="477" w:name="_Toc37273370"/>
      <w:bookmarkStart w:id="478" w:name="_Toc45884685"/>
      <w:bookmarkStart w:id="479" w:name="_Toc53182649"/>
      <w:bookmarkStart w:id="480" w:name="_Toc58865043"/>
      <w:bookmarkStart w:id="481" w:name="_Toc58866625"/>
      <w:bookmarkStart w:id="482" w:name="_Toc66717658"/>
      <w:bookmarkStart w:id="483" w:name="_Toc74930219"/>
      <w:bookmarkStart w:id="484" w:name="_Toc76544504"/>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475"/>
      <w:bookmarkEnd w:id="476"/>
      <w:bookmarkEnd w:id="477"/>
      <w:bookmarkEnd w:id="478"/>
      <w:bookmarkEnd w:id="479"/>
      <w:bookmarkEnd w:id="480"/>
      <w:bookmarkEnd w:id="481"/>
      <w:bookmarkEnd w:id="482"/>
      <w:bookmarkEnd w:id="483"/>
      <w:bookmarkEnd w:id="484"/>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485" w:name="_Toc21101055"/>
      <w:bookmarkStart w:id="486" w:name="_Toc29810094"/>
      <w:bookmarkStart w:id="487" w:name="_Toc37273371"/>
      <w:bookmarkStart w:id="488" w:name="_Toc45884686"/>
      <w:bookmarkStart w:id="489" w:name="_Toc53182650"/>
      <w:bookmarkStart w:id="490" w:name="_Toc58865044"/>
      <w:bookmarkStart w:id="491" w:name="_Toc58866626"/>
      <w:bookmarkStart w:id="492" w:name="_Toc66717659"/>
      <w:bookmarkStart w:id="493" w:name="_Toc74930220"/>
      <w:bookmarkStart w:id="494" w:name="_Toc76544505"/>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485"/>
      <w:bookmarkEnd w:id="486"/>
      <w:bookmarkEnd w:id="487"/>
      <w:bookmarkEnd w:id="488"/>
      <w:bookmarkEnd w:id="489"/>
      <w:bookmarkEnd w:id="490"/>
      <w:bookmarkEnd w:id="491"/>
      <w:bookmarkEnd w:id="492"/>
      <w:bookmarkEnd w:id="493"/>
      <w:bookmarkEnd w:id="494"/>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495" w:name="_Toc21101056"/>
      <w:bookmarkStart w:id="496" w:name="_Toc29810095"/>
      <w:bookmarkStart w:id="497" w:name="_Toc37273372"/>
      <w:bookmarkStart w:id="498" w:name="_Toc45884687"/>
      <w:bookmarkStart w:id="499" w:name="_Toc53182651"/>
      <w:bookmarkStart w:id="500" w:name="_Toc58865045"/>
      <w:bookmarkStart w:id="501" w:name="_Toc58866627"/>
      <w:bookmarkStart w:id="502" w:name="_Toc66717660"/>
      <w:bookmarkStart w:id="503" w:name="_Toc74930221"/>
      <w:bookmarkStart w:id="504" w:name="_Toc76544506"/>
      <w:r w:rsidRPr="006F0B54">
        <w:t>4.9</w:t>
      </w:r>
      <w:r w:rsidRPr="006F0B54">
        <w:tab/>
        <w:t>RF channels and test models</w:t>
      </w:r>
      <w:bookmarkEnd w:id="495"/>
      <w:bookmarkEnd w:id="496"/>
      <w:bookmarkEnd w:id="497"/>
      <w:bookmarkEnd w:id="498"/>
      <w:bookmarkEnd w:id="499"/>
      <w:bookmarkEnd w:id="500"/>
      <w:bookmarkEnd w:id="501"/>
      <w:bookmarkEnd w:id="502"/>
      <w:bookmarkEnd w:id="503"/>
      <w:bookmarkEnd w:id="504"/>
    </w:p>
    <w:p w14:paraId="5DDC5A56" w14:textId="77777777" w:rsidR="00972FED" w:rsidRPr="006F0B54" w:rsidRDefault="00972FED" w:rsidP="00972FED">
      <w:pPr>
        <w:pStyle w:val="Heading3"/>
      </w:pPr>
      <w:bookmarkStart w:id="505" w:name="_Toc21101057"/>
      <w:bookmarkStart w:id="506" w:name="_Toc29810096"/>
      <w:bookmarkStart w:id="507" w:name="_Toc37273373"/>
      <w:bookmarkStart w:id="508" w:name="_Toc45884688"/>
      <w:bookmarkStart w:id="509" w:name="_Toc53182652"/>
      <w:bookmarkStart w:id="510" w:name="_Toc58865046"/>
      <w:bookmarkStart w:id="511" w:name="_Toc58866628"/>
      <w:bookmarkStart w:id="512" w:name="_Toc66717661"/>
      <w:bookmarkStart w:id="513" w:name="_Toc74930222"/>
      <w:bookmarkStart w:id="514" w:name="_Toc76544507"/>
      <w:r w:rsidRPr="006F0B54">
        <w:t>4.9.1</w:t>
      </w:r>
      <w:r w:rsidRPr="006F0B54">
        <w:tab/>
        <w:t>RF channels</w:t>
      </w:r>
      <w:bookmarkEnd w:id="505"/>
      <w:bookmarkEnd w:id="506"/>
      <w:bookmarkEnd w:id="507"/>
      <w:bookmarkEnd w:id="508"/>
      <w:bookmarkEnd w:id="509"/>
      <w:bookmarkEnd w:id="510"/>
      <w:bookmarkEnd w:id="511"/>
      <w:bookmarkEnd w:id="512"/>
      <w:bookmarkEnd w:id="513"/>
      <w:bookmarkEnd w:id="514"/>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515" w:name="OLE_LINK42"/>
      <w:bookmarkStart w:id="516" w:name="OLE_LINK43"/>
      <w:r w:rsidRPr="006F0B54">
        <w:rPr>
          <w:rFonts w:cs="v4.2.0"/>
          <w:lang w:eastAsia="zh-CN"/>
        </w:rPr>
        <w:t xml:space="preserve">for </w:t>
      </w:r>
      <w:bookmarkStart w:id="517" w:name="OLE_LINK63"/>
      <w:bookmarkStart w:id="518" w:name="OLE_LINK35"/>
      <w:bookmarkStart w:id="519" w:name="OLE_LINK34"/>
      <w:r w:rsidRPr="006F0B54">
        <w:rPr>
          <w:rFonts w:cs="v4.2.0"/>
          <w:lang w:eastAsia="zh-CN"/>
        </w:rPr>
        <w:t>contiguous spectrum operation</w:t>
      </w:r>
      <w:bookmarkEnd w:id="515"/>
      <w:bookmarkEnd w:id="516"/>
      <w:bookmarkEnd w:id="517"/>
      <w:bookmarkEnd w:id="518"/>
      <w:bookmarkEnd w:id="519"/>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520" w:name="_Toc21101058"/>
      <w:bookmarkStart w:id="521" w:name="_Toc29810097"/>
      <w:bookmarkStart w:id="522" w:name="_Toc37273374"/>
      <w:bookmarkStart w:id="523" w:name="_Toc45884689"/>
      <w:bookmarkStart w:id="524" w:name="_Toc53182653"/>
      <w:bookmarkStart w:id="525" w:name="_Toc58865047"/>
      <w:bookmarkStart w:id="526" w:name="_Toc58866629"/>
      <w:bookmarkStart w:id="527" w:name="_Toc66717662"/>
      <w:bookmarkStart w:id="528" w:name="_Toc74930223"/>
      <w:bookmarkStart w:id="529" w:name="_Toc76544508"/>
      <w:r w:rsidRPr="006F0B54">
        <w:t>4.9.2</w:t>
      </w:r>
      <w:r w:rsidRPr="006F0B54">
        <w:tab/>
        <w:t>Test models</w:t>
      </w:r>
      <w:bookmarkEnd w:id="520"/>
      <w:bookmarkEnd w:id="521"/>
      <w:bookmarkEnd w:id="522"/>
      <w:bookmarkEnd w:id="523"/>
      <w:bookmarkEnd w:id="524"/>
      <w:bookmarkEnd w:id="525"/>
      <w:bookmarkEnd w:id="526"/>
      <w:bookmarkEnd w:id="527"/>
      <w:bookmarkEnd w:id="528"/>
      <w:bookmarkEnd w:id="529"/>
    </w:p>
    <w:p w14:paraId="5ADAAF75" w14:textId="77777777" w:rsidR="00972FED" w:rsidRPr="006F0B54" w:rsidRDefault="00972FED" w:rsidP="00972FED">
      <w:pPr>
        <w:pStyle w:val="Heading4"/>
      </w:pPr>
      <w:bookmarkStart w:id="530" w:name="_Toc21101059"/>
      <w:bookmarkStart w:id="531" w:name="_Toc29810098"/>
      <w:bookmarkStart w:id="532" w:name="_Toc37273375"/>
      <w:bookmarkStart w:id="533" w:name="_Toc45884690"/>
      <w:bookmarkStart w:id="534" w:name="_Toc53182654"/>
      <w:bookmarkStart w:id="535" w:name="_Toc58865048"/>
      <w:bookmarkStart w:id="536" w:name="_Toc58866630"/>
      <w:bookmarkStart w:id="537" w:name="_Toc66717663"/>
      <w:bookmarkStart w:id="538" w:name="_Toc74930224"/>
      <w:bookmarkStart w:id="539" w:name="_Toc76544509"/>
      <w:r w:rsidRPr="006F0B54">
        <w:t>4.</w:t>
      </w:r>
      <w:r w:rsidRPr="006F0B54">
        <w:rPr>
          <w:lang w:eastAsia="zh-CN"/>
        </w:rPr>
        <w:t>9.2</w:t>
      </w:r>
      <w:r w:rsidRPr="006F0B54">
        <w:t>.1</w:t>
      </w:r>
      <w:r w:rsidRPr="006F0B54">
        <w:tab/>
        <w:t>General</w:t>
      </w:r>
      <w:bookmarkEnd w:id="530"/>
      <w:bookmarkEnd w:id="531"/>
      <w:bookmarkEnd w:id="532"/>
      <w:bookmarkEnd w:id="533"/>
      <w:bookmarkEnd w:id="534"/>
      <w:bookmarkEnd w:id="535"/>
      <w:bookmarkEnd w:id="536"/>
      <w:bookmarkEnd w:id="537"/>
      <w:bookmarkEnd w:id="538"/>
      <w:bookmarkEnd w:id="539"/>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540" w:name="_Toc21101060"/>
      <w:bookmarkStart w:id="541" w:name="_Toc29810099"/>
      <w:bookmarkStart w:id="542" w:name="_Toc37273376"/>
      <w:bookmarkStart w:id="543" w:name="_Toc45884691"/>
      <w:bookmarkStart w:id="544" w:name="_Toc53182655"/>
      <w:bookmarkStart w:id="545" w:name="_Toc58865049"/>
      <w:bookmarkStart w:id="546" w:name="_Toc58866631"/>
      <w:bookmarkStart w:id="547" w:name="_Toc66717664"/>
      <w:bookmarkStart w:id="548" w:name="_Toc74930225"/>
      <w:bookmarkStart w:id="549" w:name="_Toc76544510"/>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540"/>
      <w:bookmarkEnd w:id="541"/>
      <w:bookmarkEnd w:id="542"/>
      <w:bookmarkEnd w:id="543"/>
      <w:bookmarkEnd w:id="544"/>
      <w:bookmarkEnd w:id="545"/>
      <w:bookmarkEnd w:id="546"/>
      <w:bookmarkEnd w:id="547"/>
      <w:bookmarkEnd w:id="548"/>
      <w:bookmarkEnd w:id="549"/>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lastRenderedPageBreak/>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77777777" w:rsidR="00972FED" w:rsidRPr="006F0B54" w:rsidRDefault="00A47EC6" w:rsidP="00972FED">
            <w:pPr>
              <w:pStyle w:val="TAC"/>
              <w:rPr>
                <w:lang w:val="en-US" w:eastAsia="zh-CN"/>
              </w:rPr>
            </w:pPr>
            <w:r>
              <w:pict w14:anchorId="629C9031">
                <v:shape id="_x0000_i1035" type="#_x0000_t75" style="width:43.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4D3&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3764D3&quot; wsp:rsidRDefault=&quot;003764D3&quot; wsp:rsidP=&quot;003764D3&quot;&gt;&lt;m:oMathPara&gt;&lt;m:oMath&gt;&lt;m:sSubSup&gt;&lt;m:sSubSupPr&gt;&lt;m:ctrlP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ctrlPr&gt;&lt;/m:sSubSupPr&gt;&lt;m:e&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k&lt;/m:t&gt;&lt;/m:r&gt;&lt;/m:e&gt;&lt;m:sub&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f&lt;/m:t&gt;&lt;/m:r&gt;&lt;/m:sub&gt;&lt;m:sup&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lt;/m:t&gt;&lt;/m:r&gt;&lt;/m:sup&gt;&lt;/m:sSubSup&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00&lt;/m:t&gt;&lt;/m:r&gt;&lt;/m:oMath&gt;&lt;/m:oMathPara&gt;&lt;/w:p&gt;&lt;w:sectPr wsp:rsidR=&quot;00000000&quot; wsp:rsidRPr=&quot;003764D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77777777" w:rsidR="00972FED" w:rsidRPr="006F0B54" w:rsidRDefault="00972FED" w:rsidP="00972FED">
            <w:pPr>
              <w:pStyle w:val="TAC"/>
            </w:pPr>
            <w:r w:rsidRPr="006F0B54">
              <w:t xml:space="preserve">PDSCH </w:t>
            </w:r>
            <w:r w:rsidRPr="00972FED">
              <w:fldChar w:fldCharType="begin"/>
            </w:r>
            <w:r w:rsidRPr="00972FED">
              <w:instrText xml:space="preserve"> QUOTE </w:instrText>
            </w:r>
            <w:r w:rsidR="00A47EC6">
              <w:rPr>
                <w:position w:val="-5"/>
              </w:rPr>
              <w:pict w14:anchorId="6E8FDF49">
                <v:shape id="_x0000_i1036" type="#_x0000_t75" style="width:37.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972FED">
              <w:instrText xml:space="preserve"> </w:instrText>
            </w:r>
            <w:r w:rsidRPr="00972FED">
              <w:fldChar w:fldCharType="separate"/>
            </w:r>
            <w:r w:rsidR="00A47EC6">
              <w:rPr>
                <w:position w:val="-5"/>
              </w:rPr>
              <w:pict w14:anchorId="45E93713">
                <v:shape id="_x0000_i1037" type="#_x0000_t75" style="width:37.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972FED">
              <w:fldChar w:fldCharType="end"/>
            </w:r>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77777777" w:rsidR="00972FED" w:rsidRPr="006F0B54" w:rsidRDefault="00972FED" w:rsidP="00972FED">
            <w:pPr>
              <w:pStyle w:val="TAC"/>
            </w:pPr>
            <w:r w:rsidRPr="006F0B54">
              <w:t xml:space="preserve">PDSCH </w:t>
            </w:r>
            <w:r w:rsidRPr="00972FED">
              <w:fldChar w:fldCharType="begin"/>
            </w:r>
            <w:r w:rsidRPr="00972FED">
              <w:instrText xml:space="preserve"> QUOTE </w:instrText>
            </w:r>
            <w:r w:rsidR="00A47EC6">
              <w:rPr>
                <w:position w:val="-5"/>
              </w:rPr>
              <w:pict w14:anchorId="1F7DC4A4">
                <v:shape id="_x0000_i1038" type="#_x0000_t75" style="width:37.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972FED">
              <w:instrText xml:space="preserve"> </w:instrText>
            </w:r>
            <w:r w:rsidRPr="00972FED">
              <w:fldChar w:fldCharType="separate"/>
            </w:r>
            <w:r w:rsidR="00A47EC6">
              <w:rPr>
                <w:position w:val="-5"/>
              </w:rPr>
              <w:pict w14:anchorId="1D431C2D">
                <v:shape id="_x0000_i1039" type="#_x0000_t75" style="width:37.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972FED">
              <w:fldChar w:fldCharType="end"/>
            </w:r>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550" w:name="_Toc21101061"/>
      <w:bookmarkStart w:id="551" w:name="_Toc29810100"/>
      <w:bookmarkStart w:id="552" w:name="_Toc37273377"/>
      <w:bookmarkStart w:id="553" w:name="_Toc45884692"/>
      <w:bookmarkStart w:id="554" w:name="_Toc53182656"/>
      <w:bookmarkStart w:id="555" w:name="_Toc58865050"/>
      <w:bookmarkStart w:id="556" w:name="_Toc58866632"/>
      <w:bookmarkStart w:id="557" w:name="_Toc66717665"/>
      <w:bookmarkStart w:id="558" w:name="_Toc74930226"/>
      <w:bookmarkStart w:id="559" w:name="_Toc76544511"/>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550"/>
      <w:bookmarkEnd w:id="551"/>
      <w:bookmarkEnd w:id="552"/>
      <w:bookmarkEnd w:id="553"/>
      <w:bookmarkEnd w:id="554"/>
      <w:bookmarkEnd w:id="555"/>
      <w:bookmarkEnd w:id="556"/>
      <w:bookmarkEnd w:id="557"/>
      <w:bookmarkEnd w:id="558"/>
      <w:bookmarkEnd w:id="559"/>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lastRenderedPageBreak/>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560"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77777777" w:rsidR="00972FED" w:rsidRPr="006F0B54" w:rsidRDefault="00972FED" w:rsidP="00972FED">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A47EC6">
              <w:rPr>
                <w:position w:val="-4"/>
              </w:rPr>
              <w:pict w14:anchorId="1465C5A4">
                <v:shape id="_x0000_i1040"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instrText xml:space="preserve"> </w:instrText>
            </w:r>
            <w:r w:rsidRPr="006F0B54">
              <w:rPr>
                <w:lang w:eastAsia="ko-KR"/>
              </w:rPr>
              <w:fldChar w:fldCharType="separate"/>
            </w:r>
            <w:r w:rsidR="00A47EC6">
              <w:rPr>
                <w:position w:val="-4"/>
              </w:rPr>
              <w:pict w14:anchorId="37FFF090">
                <v:shape id="_x0000_i1041"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77777777" w:rsidR="00972FED" w:rsidRPr="006F0B54" w:rsidRDefault="00972FED" w:rsidP="00972FED">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A47EC6">
              <w:rPr>
                <w:position w:val="-4"/>
              </w:rPr>
              <w:pict w14:anchorId="29A1C407">
                <v:shape id="_x0000_i1042"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instrText xml:space="preserve"> </w:instrText>
            </w:r>
            <w:r w:rsidRPr="006F0B54">
              <w:rPr>
                <w:lang w:eastAsia="ko-KR"/>
              </w:rPr>
              <w:fldChar w:fldCharType="separate"/>
            </w:r>
            <w:r w:rsidR="00A47EC6">
              <w:rPr>
                <w:position w:val="-4"/>
              </w:rPr>
              <w:pict w14:anchorId="2D40CC13">
                <v:shape id="_x0000_i1043"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77777777" w:rsidR="00972FED" w:rsidRPr="006F0B54" w:rsidDel="006D19E1" w:rsidRDefault="00972FED" w:rsidP="00972FED">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A47EC6">
              <w:rPr>
                <w:position w:val="-4"/>
              </w:rPr>
              <w:pict w14:anchorId="354035E9">
                <v:shape id="_x0000_i1044"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instrText xml:space="preserve"> </w:instrText>
            </w:r>
            <w:r w:rsidRPr="006F0B54">
              <w:rPr>
                <w:lang w:eastAsia="ko-KR"/>
              </w:rPr>
              <w:fldChar w:fldCharType="separate"/>
            </w:r>
            <w:r w:rsidR="00A47EC6">
              <w:rPr>
                <w:position w:val="-4"/>
              </w:rPr>
              <w:pict w14:anchorId="2551F03B">
                <v:shape id="_x0000_i1045"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77777777" w:rsidR="00972FED" w:rsidRPr="006F0B54" w:rsidDel="006D19E1" w:rsidRDefault="00972FED" w:rsidP="00972FED">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A47EC6">
              <w:rPr>
                <w:position w:val="-4"/>
              </w:rPr>
              <w:pict w14:anchorId="6982C2D9">
                <v:shape id="_x0000_i1046"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instrText xml:space="preserve"> </w:instrText>
            </w:r>
            <w:r w:rsidRPr="006F0B54">
              <w:rPr>
                <w:lang w:eastAsia="ko-KR"/>
              </w:rPr>
              <w:fldChar w:fldCharType="separate"/>
            </w:r>
            <w:r w:rsidR="00A47EC6">
              <w:rPr>
                <w:position w:val="-4"/>
              </w:rPr>
              <w:pict w14:anchorId="6ACD3E3D">
                <v:shape id="_x0000_i1047"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77777777" w:rsidR="00972FED" w:rsidRPr="006F0B54" w:rsidRDefault="00972FED" w:rsidP="00972FED">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A47EC6">
              <w:rPr>
                <w:position w:val="-4"/>
              </w:rPr>
              <w:pict w14:anchorId="4F51F1B5">
                <v:shape id="_x0000_i1048"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instrText xml:space="preserve"> </w:instrText>
            </w:r>
            <w:r w:rsidRPr="006F0B54">
              <w:rPr>
                <w:lang w:eastAsia="ko-KR"/>
              </w:rPr>
              <w:fldChar w:fldCharType="separate"/>
            </w:r>
            <w:r w:rsidR="00A47EC6">
              <w:rPr>
                <w:position w:val="-4"/>
              </w:rPr>
              <w:pict w14:anchorId="2DA57C6F">
                <v:shape id="_x0000_i1049"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561" w:name="_Toc21101062"/>
      <w:bookmarkStart w:id="562" w:name="_Toc29810101"/>
      <w:bookmarkStart w:id="563" w:name="_Toc37273378"/>
      <w:bookmarkStart w:id="564" w:name="_Toc45884693"/>
      <w:bookmarkStart w:id="565" w:name="_Toc53182657"/>
      <w:bookmarkStart w:id="566" w:name="_Toc58865051"/>
      <w:bookmarkStart w:id="567" w:name="_Toc58866633"/>
      <w:bookmarkStart w:id="568" w:name="_Toc66717666"/>
      <w:bookmarkStart w:id="569" w:name="_Toc74930227"/>
      <w:bookmarkStart w:id="570" w:name="_Toc76544512"/>
      <w:bookmarkEnd w:id="560"/>
      <w:r w:rsidRPr="006F0B54">
        <w:t>4.9.2.2.2</w:t>
      </w:r>
      <w:r w:rsidRPr="006F0B54">
        <w:tab/>
        <w:t>NR FR2 test model 2 (NR-</w:t>
      </w:r>
      <w:r w:rsidRPr="006F0B54">
        <w:rPr>
          <w:rFonts w:hint="eastAsia"/>
          <w:lang w:val="en-US" w:eastAsia="zh-CN"/>
        </w:rPr>
        <w:t>FR2-</w:t>
      </w:r>
      <w:r w:rsidRPr="006F0B54">
        <w:t>TM2)</w:t>
      </w:r>
      <w:bookmarkEnd w:id="561"/>
      <w:bookmarkEnd w:id="562"/>
      <w:bookmarkEnd w:id="563"/>
      <w:bookmarkEnd w:id="564"/>
      <w:bookmarkEnd w:id="565"/>
      <w:bookmarkEnd w:id="566"/>
      <w:bookmarkEnd w:id="567"/>
      <w:bookmarkEnd w:id="568"/>
      <w:bookmarkEnd w:id="569"/>
      <w:bookmarkEnd w:id="570"/>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77777777" w:rsidR="00972FED" w:rsidRPr="006F0B54" w:rsidRDefault="00A47EC6" w:rsidP="00972FED">
                  <w:pPr>
                    <w:pStyle w:val="TAC"/>
                  </w:pPr>
                  <w:r>
                    <w:pict w14:anchorId="7401348C">
                      <v:shape id="_x0000_i1050" type="#_x0000_t75" style="width:90.3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75DD&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475DD&quot; wsp:rsidRDefault=&quot;00C475DD&quot; wsp:rsidP=&quot;00C475DD&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C475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77777777" w:rsidR="00972FED" w:rsidRPr="006F0B54" w:rsidRDefault="00A47EC6" w:rsidP="00972FED">
                  <w:pPr>
                    <w:pStyle w:val="TAC"/>
                  </w:pPr>
                  <w:r>
                    <w:pict w14:anchorId="06671D91">
                      <v:shape id="_x0000_i1051" type="#_x0000_t75" style="width:21.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87FA6&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87FA6&quot; wsp:rsidRDefault=&quot;00587FA6&quot; wsp:rsidP=&quot;00587FA6&quot;&gt;&lt;m:oMathPara&gt;&lt;m:oMath&gt;&lt;m:d&gt;&lt;m:dPr&gt;&lt;m:begChr m:val=&quot;âŒŠ&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num&gt;&lt;m:den&gt;&lt;m:r&gt;&lt;w:rPr&gt;&lt;w:rFonts w:ascii=&quot;Cambria Math&quot; w:h-ansi=&quot;Cambria Math&quot;/&gt;&lt;wx:font wx:val=&quot;Cambria Math&quot;/&gt;&lt;w:i/&gt;&lt;/w:rPr&gt;&lt;m:t&gt;2&lt;/m:t&gt;&lt;/m:r&gt;&lt;/m:den&gt;&lt;/m:f&gt;&lt;/m:e&gt;&lt;/m:d&gt;&lt;/m:oMath&gt;&lt;/m:oMathPara&gt;&lt;/w:p&gt;&lt;w:sectPr wsp:rsidR=&quot;00000000&quot; wsp:rsidRPr=&quot;00587F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p>
              </w:tc>
              <w:tc>
                <w:tcPr>
                  <w:tcW w:w="3043" w:type="dxa"/>
                  <w:shd w:val="clear" w:color="auto" w:fill="auto"/>
                </w:tcPr>
                <w:p w14:paraId="5CAC2BD2" w14:textId="77777777" w:rsidR="00972FED" w:rsidRPr="006F0B54" w:rsidRDefault="00A47EC6" w:rsidP="00972FED">
                  <w:pPr>
                    <w:pStyle w:val="TAC"/>
                  </w:pPr>
                  <w:r>
                    <w:pict w14:anchorId="7BFA52B6">
                      <v:shape id="_x0000_i1052" type="#_x0000_t75" style="width:105.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080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A0809&quot; wsp:rsidRDefault=&quot;00AA0809&quot; wsp:rsidP=&quot;00AA0809&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AA080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77777777" w:rsidR="00972FED" w:rsidRPr="006F0B54" w:rsidRDefault="00A47EC6" w:rsidP="00972FED">
                  <w:pPr>
                    <w:pStyle w:val="TAC"/>
                  </w:pPr>
                  <w:r>
                    <w:pict w14:anchorId="6A91186E">
                      <v:shape id="_x0000_i1053" type="#_x0000_t75" style="width:3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6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0746E&quot; wsp:rsidRDefault=&quot;00C0746E&quot; wsp:rsidP=&quot;00C0746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074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tc>
              <w:tc>
                <w:tcPr>
                  <w:tcW w:w="3043" w:type="dxa"/>
                  <w:shd w:val="clear" w:color="auto" w:fill="auto"/>
                </w:tcPr>
                <w:p w14:paraId="08257D50" w14:textId="77777777" w:rsidR="00972FED" w:rsidRPr="006F0B54" w:rsidRDefault="00A47EC6" w:rsidP="00972FED">
                  <w:pPr>
                    <w:pStyle w:val="TAC"/>
                  </w:pPr>
                  <w:r>
                    <w:pict w14:anchorId="3AFF248B">
                      <v:shape id="_x0000_i1054" type="#_x0000_t75" style="width:105.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6A1A&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D6A1A&quot; wsp:rsidRDefault=&quot;004D6A1A&quot; wsp:rsidP=&quot;004D6A1A&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4D6A1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77777777" w:rsidR="00972FED" w:rsidRPr="006F0B54" w:rsidRDefault="00A47EC6" w:rsidP="00972FED">
            <w:pPr>
              <w:pStyle w:val="TAC"/>
            </w:pPr>
            <w:r>
              <w:pict w14:anchorId="5B2F45AF">
                <v:shape id="_x0000_i1055" type="#_x0000_t75" style="width:3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1D29&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31D29&quot; wsp:rsidRDefault=&quot;00C31D29&quot; wsp:rsidP=&quot;00C31D29&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31D2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571" w:name="_Toc21101063"/>
      <w:bookmarkStart w:id="572" w:name="_Toc29810102"/>
      <w:bookmarkStart w:id="573" w:name="_Toc37273379"/>
      <w:bookmarkStart w:id="574" w:name="_Toc45884694"/>
      <w:bookmarkStart w:id="575" w:name="_Toc53182658"/>
      <w:bookmarkStart w:id="576" w:name="_Toc58865052"/>
      <w:bookmarkStart w:id="577" w:name="_Toc58866634"/>
      <w:bookmarkStart w:id="578" w:name="_Toc66717667"/>
      <w:bookmarkStart w:id="579" w:name="_Toc74930228"/>
      <w:bookmarkStart w:id="580" w:name="_Toc76544513"/>
      <w:r w:rsidRPr="006F0B54">
        <w:lastRenderedPageBreak/>
        <w:t>4.9.2.2.3</w:t>
      </w:r>
      <w:r w:rsidRPr="006F0B54">
        <w:tab/>
        <w:t>NR FR2 test model 3.1 (NR-FR2-TM3.1)</w:t>
      </w:r>
      <w:bookmarkEnd w:id="571"/>
      <w:bookmarkEnd w:id="572"/>
      <w:bookmarkEnd w:id="573"/>
      <w:bookmarkEnd w:id="574"/>
      <w:bookmarkEnd w:id="575"/>
      <w:bookmarkEnd w:id="576"/>
      <w:bookmarkEnd w:id="577"/>
      <w:bookmarkEnd w:id="578"/>
      <w:bookmarkEnd w:id="579"/>
      <w:bookmarkEnd w:id="580"/>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77777777"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w:r w:rsidRPr="00972FED">
        <w:rPr>
          <w:lang w:val="en-US" w:eastAsia="zh-CN"/>
        </w:rPr>
        <w:fldChar w:fldCharType="begin"/>
      </w:r>
      <w:r w:rsidRPr="00972FED">
        <w:rPr>
          <w:lang w:val="en-US" w:eastAsia="zh-CN"/>
        </w:rPr>
        <w:instrText xml:space="preserve"> QUOTE </w:instrText>
      </w:r>
      <w:r w:rsidR="00A47EC6">
        <w:rPr>
          <w:position w:val="-6"/>
        </w:rPr>
        <w:pict w14:anchorId="4DB56FA9">
          <v:shape id="_x0000_i1056" type="#_x0000_t75" style="width:41.5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972FED">
        <w:rPr>
          <w:lang w:val="en-US" w:eastAsia="zh-CN"/>
        </w:rPr>
        <w:instrText xml:space="preserve"> </w:instrText>
      </w:r>
      <w:r w:rsidRPr="00972FED">
        <w:rPr>
          <w:lang w:val="en-US" w:eastAsia="zh-CN"/>
        </w:rPr>
        <w:fldChar w:fldCharType="separate"/>
      </w:r>
      <w:r w:rsidR="00A47EC6">
        <w:rPr>
          <w:position w:val="-6"/>
        </w:rPr>
        <w:pict w14:anchorId="17AF25A7">
          <v:shape id="_x0000_i1057" type="#_x0000_t75" style="width:41.5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972FED">
        <w:rPr>
          <w:lang w:val="en-US" w:eastAsia="zh-CN"/>
        </w:rPr>
        <w:fldChar w:fldCharType="end"/>
      </w:r>
      <w:r w:rsidRPr="006F0B54">
        <w:rPr>
          <w:lang w:val="en-US" w:eastAsia="zh-CN"/>
        </w:rPr>
        <w:t xml:space="preserve"> and </w:t>
      </w:r>
      <w:r w:rsidRPr="00972FED">
        <w:fldChar w:fldCharType="begin"/>
      </w:r>
      <w:r w:rsidRPr="00972FED">
        <w:instrText xml:space="preserve"> QUOTE </w:instrText>
      </w:r>
      <w:r w:rsidR="00A47EC6">
        <w:rPr>
          <w:position w:val="-5"/>
        </w:rPr>
        <w:pict w14:anchorId="4C67979B">
          <v:shape id="_x0000_i1058" type="#_x0000_t75" style="width:4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972FED">
        <w:instrText xml:space="preserve"> </w:instrText>
      </w:r>
      <w:r w:rsidRPr="00972FED">
        <w:fldChar w:fldCharType="separate"/>
      </w:r>
      <w:r w:rsidR="00A47EC6">
        <w:rPr>
          <w:position w:val="-5"/>
        </w:rPr>
        <w:pict w14:anchorId="3CE5F310">
          <v:shape id="_x0000_i1059" type="#_x0000_t75" style="width:4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972FED">
        <w:fldChar w:fldCharType="end"/>
      </w:r>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581" w:name="_Toc21101064"/>
      <w:bookmarkStart w:id="582" w:name="_Toc29810103"/>
      <w:bookmarkStart w:id="583" w:name="_Toc37273380"/>
      <w:bookmarkStart w:id="584" w:name="_Toc45884695"/>
      <w:bookmarkStart w:id="585" w:name="_Toc53182659"/>
      <w:bookmarkStart w:id="586" w:name="_Toc58865053"/>
      <w:bookmarkStart w:id="587" w:name="_Toc58866635"/>
      <w:bookmarkStart w:id="588" w:name="_Toc66717668"/>
      <w:bookmarkStart w:id="589" w:name="_Toc74930229"/>
      <w:bookmarkStart w:id="590" w:name="_Toc76544514"/>
      <w:r w:rsidRPr="006F0B54">
        <w:t>4.9.2.3</w:t>
      </w:r>
      <w:r w:rsidRPr="006F0B54">
        <w:tab/>
        <w:t>Data content of physical channels and signals for NR-FR2-TM</w:t>
      </w:r>
      <w:bookmarkEnd w:id="581"/>
      <w:bookmarkEnd w:id="582"/>
      <w:bookmarkEnd w:id="583"/>
      <w:bookmarkEnd w:id="584"/>
      <w:bookmarkEnd w:id="585"/>
      <w:bookmarkEnd w:id="586"/>
      <w:bookmarkEnd w:id="587"/>
      <w:bookmarkEnd w:id="588"/>
      <w:bookmarkEnd w:id="589"/>
      <w:bookmarkEnd w:id="590"/>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77777777" w:rsidR="00972FED" w:rsidRPr="006F0B54" w:rsidRDefault="00972FED" w:rsidP="00972FED">
      <w:pPr>
        <w:pStyle w:val="B1"/>
        <w:rPr>
          <w:noProof/>
        </w:rPr>
      </w:pPr>
      <w:bookmarkStart w:id="591" w:name="_Toc21101065"/>
      <w:r w:rsidRPr="006F0B54">
        <w:rPr>
          <w:noProof/>
        </w:rPr>
        <w:t>-</w:t>
      </w:r>
      <w:r w:rsidRPr="006F0B54">
        <w:rPr>
          <w:noProof/>
        </w:rPr>
        <w:tab/>
      </w:r>
      <w:r w:rsidRPr="00972FED">
        <w:rPr>
          <w:noProof/>
        </w:rPr>
        <w:fldChar w:fldCharType="begin"/>
      </w:r>
      <w:r w:rsidRPr="00972FED">
        <w:rPr>
          <w:noProof/>
        </w:rPr>
        <w:instrText xml:space="preserve"> QUOTE </w:instrText>
      </w:r>
      <w:r w:rsidR="00A47EC6">
        <w:rPr>
          <w:position w:val="-5"/>
        </w:rPr>
        <w:pict w14:anchorId="6C92359F">
          <v:shape id="_x0000_i1060" type="#_x0000_t75" style="width:37.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972FED">
        <w:rPr>
          <w:noProof/>
        </w:rPr>
        <w:instrText xml:space="preserve"> </w:instrText>
      </w:r>
      <w:r w:rsidRPr="00972FED">
        <w:rPr>
          <w:noProof/>
        </w:rPr>
        <w:fldChar w:fldCharType="separate"/>
      </w:r>
      <w:r w:rsidR="00A47EC6">
        <w:rPr>
          <w:position w:val="-5"/>
        </w:rPr>
        <w:pict w14:anchorId="46BA2B23">
          <v:shape id="_x0000_i1061" type="#_x0000_t75" style="width:37.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972FED">
        <w:rPr>
          <w:noProof/>
        </w:rPr>
        <w:fldChar w:fldCharType="end"/>
      </w:r>
      <w:r w:rsidRPr="006F0B54">
        <w:rPr>
          <w:noProof/>
        </w:rPr>
        <w:t xml:space="preserve"> for the lowest configured carrier, </w:t>
      </w:r>
      <w:r w:rsidRPr="00972FED">
        <w:rPr>
          <w:noProof/>
        </w:rPr>
        <w:fldChar w:fldCharType="begin"/>
      </w:r>
      <w:r w:rsidRPr="00972FED">
        <w:rPr>
          <w:noProof/>
        </w:rPr>
        <w:instrText xml:space="preserve"> QUOTE </w:instrText>
      </w:r>
      <w:r w:rsidR="00A47EC6">
        <w:rPr>
          <w:position w:val="-5"/>
        </w:rPr>
        <w:pict w14:anchorId="54C42E5F">
          <v:shape id="_x0000_i1062" type="#_x0000_t75" style="width:37.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972FED">
        <w:rPr>
          <w:noProof/>
        </w:rPr>
        <w:instrText xml:space="preserve"> </w:instrText>
      </w:r>
      <w:r w:rsidRPr="00972FED">
        <w:rPr>
          <w:noProof/>
        </w:rPr>
        <w:fldChar w:fldCharType="separate"/>
      </w:r>
      <w:r w:rsidR="00A47EC6">
        <w:rPr>
          <w:position w:val="-5"/>
        </w:rPr>
        <w:pict w14:anchorId="31D58141">
          <v:shape id="_x0000_i1063" type="#_x0000_t75" style="width:37.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972FED">
        <w:rPr>
          <w:noProof/>
        </w:rPr>
        <w:fldChar w:fldCharType="end"/>
      </w:r>
      <w:r w:rsidRPr="006F0B54">
        <w:rPr>
          <w:noProof/>
        </w:rPr>
        <w:t xml:space="preserve"> for the 2</w:t>
      </w:r>
      <w:r w:rsidRPr="006F0B54">
        <w:rPr>
          <w:noProof/>
          <w:vertAlign w:val="superscript"/>
        </w:rPr>
        <w:t>nd</w:t>
      </w:r>
      <w:r w:rsidRPr="006F0B54">
        <w:rPr>
          <w:noProof/>
          <w:lang w:val="en-US"/>
        </w:rPr>
        <w:t xml:space="preserve"> lowest configured carrier, …  </w:t>
      </w:r>
      <w:r w:rsidRPr="00972FED">
        <w:rPr>
          <w:noProof/>
          <w:lang w:val="en-US"/>
        </w:rPr>
        <w:fldChar w:fldCharType="begin"/>
      </w:r>
      <w:r w:rsidRPr="00972FED">
        <w:rPr>
          <w:noProof/>
          <w:lang w:val="en-US"/>
        </w:rPr>
        <w:instrText xml:space="preserve"> QUOTE </w:instrText>
      </w:r>
      <w:r w:rsidR="00A47EC6">
        <w:rPr>
          <w:position w:val="-5"/>
        </w:rPr>
        <w:pict w14:anchorId="5D5D82C0">
          <v:shape id="_x0000_i1064" type="#_x0000_t75" style="width:37.6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972FED">
        <w:rPr>
          <w:noProof/>
          <w:lang w:val="en-US"/>
        </w:rPr>
        <w:instrText xml:space="preserve"> </w:instrText>
      </w:r>
      <w:r w:rsidRPr="00972FED">
        <w:rPr>
          <w:noProof/>
          <w:lang w:val="en-US"/>
        </w:rPr>
        <w:fldChar w:fldCharType="separate"/>
      </w:r>
      <w:r w:rsidR="00A47EC6">
        <w:rPr>
          <w:position w:val="-5"/>
        </w:rPr>
        <w:pict w14:anchorId="0F0D256D">
          <v:shape id="_x0000_i1065" type="#_x0000_t75" style="width:37.6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972FED">
        <w:rPr>
          <w:noProof/>
          <w:lang w:val="en-US"/>
        </w:rPr>
        <w:fldChar w:fldCharType="end"/>
      </w:r>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592" w:name="_Toc29810104"/>
      <w:bookmarkStart w:id="593" w:name="_Toc37273381"/>
      <w:bookmarkStart w:id="594" w:name="_Toc45884696"/>
      <w:bookmarkStart w:id="595" w:name="_Toc53182660"/>
      <w:bookmarkStart w:id="596" w:name="_Toc58865054"/>
      <w:bookmarkStart w:id="597" w:name="_Toc58866636"/>
      <w:bookmarkStart w:id="598" w:name="_Toc66717669"/>
      <w:bookmarkStart w:id="599" w:name="_Toc74930230"/>
      <w:bookmarkStart w:id="600" w:name="_Toc76544515"/>
      <w:r w:rsidRPr="006F0B54">
        <w:t>4.9.2.3.1</w:t>
      </w:r>
      <w:r w:rsidRPr="006F0B54">
        <w:tab/>
        <w:t>PDCCH</w:t>
      </w:r>
      <w:bookmarkEnd w:id="591"/>
      <w:bookmarkEnd w:id="592"/>
      <w:bookmarkEnd w:id="593"/>
      <w:bookmarkEnd w:id="594"/>
      <w:bookmarkEnd w:id="595"/>
      <w:bookmarkEnd w:id="596"/>
      <w:bookmarkEnd w:id="597"/>
      <w:bookmarkEnd w:id="598"/>
      <w:bookmarkEnd w:id="599"/>
      <w:bookmarkEnd w:id="600"/>
    </w:p>
    <w:p w14:paraId="5E08DA57"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r w:rsidR="00A47EC6">
        <w:rPr>
          <w:position w:val="-8"/>
        </w:rPr>
        <w:pict w14:anchorId="2D31FC0B">
          <v:shape id="_x0000_i1066" type="#_x0000_t75" style="width:60.3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972FED">
        <w:rPr>
          <w:lang w:eastAsia="x-none"/>
        </w:rPr>
        <w:instrText xml:space="preserve"> </w:instrText>
      </w:r>
      <w:r w:rsidRPr="00972FED">
        <w:rPr>
          <w:lang w:eastAsia="x-none"/>
        </w:rPr>
        <w:fldChar w:fldCharType="separate"/>
      </w:r>
      <w:r w:rsidR="00A47EC6">
        <w:rPr>
          <w:position w:val="-8"/>
        </w:rPr>
        <w:pict w14:anchorId="6BF71FDD">
          <v:shape id="_x0000_i1067" type="#_x0000_t75" style="width:60.3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972FED">
        <w:rPr>
          <w:lang w:eastAsia="x-none"/>
        </w:rPr>
        <w:fldChar w:fldCharType="end"/>
      </w:r>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lastRenderedPageBreak/>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fldChar w:fldCharType="begin"/>
      </w:r>
      <w:r w:rsidRPr="00972FED">
        <w:instrText xml:space="preserve"> QUOTE </w:instrText>
      </w:r>
      <w:r w:rsidR="00A47EC6">
        <w:rPr>
          <w:position w:val="-5"/>
        </w:rPr>
        <w:pict w14:anchorId="446D5F13">
          <v:shape id="_x0000_i1068" type="#_x0000_t75" style="width:45.4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972FED">
        <w:instrText xml:space="preserve"> </w:instrText>
      </w:r>
      <w:r w:rsidRPr="00972FED">
        <w:fldChar w:fldCharType="separate"/>
      </w:r>
      <w:r w:rsidR="00A47EC6">
        <w:rPr>
          <w:position w:val="-5"/>
        </w:rPr>
        <w:pict w14:anchorId="0EF61240">
          <v:shape id="_x0000_i1069" type="#_x0000_t75" style="width:45.4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972FED">
        <w:fldChar w:fldCharType="end"/>
      </w:r>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r w:rsidR="00A47EC6">
        <w:rPr>
          <w:position w:val="-5"/>
        </w:rPr>
        <w:pict w14:anchorId="71F9981C">
          <v:shape id="_x0000_i1070" type="#_x0000_t75" style="width:4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972FED">
        <w:rPr>
          <w:lang w:eastAsia="x-none"/>
        </w:rPr>
        <w:instrText xml:space="preserve"> </w:instrText>
      </w:r>
      <w:r w:rsidRPr="00972FED">
        <w:rPr>
          <w:lang w:eastAsia="x-none"/>
        </w:rPr>
        <w:fldChar w:fldCharType="separate"/>
      </w:r>
      <w:r w:rsidR="00A47EC6">
        <w:rPr>
          <w:position w:val="-5"/>
        </w:rPr>
        <w:pict w14:anchorId="09414A1E">
          <v:shape id="_x0000_i1071" type="#_x0000_t75" style="width:4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972FED">
        <w:rPr>
          <w:lang w:eastAsia="x-none"/>
        </w:rPr>
        <w:fldChar w:fldCharType="end"/>
      </w:r>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601" w:name="_Toc21101066"/>
      <w:bookmarkStart w:id="602" w:name="_Toc29810105"/>
      <w:bookmarkStart w:id="603" w:name="_Toc37273382"/>
      <w:bookmarkStart w:id="604" w:name="_Toc45884697"/>
      <w:bookmarkStart w:id="605" w:name="_Toc53182661"/>
      <w:bookmarkStart w:id="606" w:name="_Toc58865055"/>
      <w:bookmarkStart w:id="607" w:name="_Toc58866637"/>
      <w:bookmarkStart w:id="608" w:name="_Toc66717670"/>
      <w:bookmarkStart w:id="609" w:name="_Toc74930231"/>
      <w:bookmarkStart w:id="610" w:name="_Toc76544516"/>
      <w:r w:rsidRPr="006F0B54">
        <w:t>4.9.2.3.2</w:t>
      </w:r>
      <w:r w:rsidRPr="006F0B54">
        <w:tab/>
        <w:t>PDSCH</w:t>
      </w:r>
      <w:bookmarkEnd w:id="601"/>
      <w:bookmarkEnd w:id="602"/>
      <w:bookmarkEnd w:id="603"/>
      <w:bookmarkEnd w:id="604"/>
      <w:bookmarkEnd w:id="605"/>
      <w:bookmarkEnd w:id="606"/>
      <w:bookmarkEnd w:id="607"/>
      <w:bookmarkEnd w:id="608"/>
      <w:bookmarkEnd w:id="609"/>
      <w:bookmarkEnd w:id="610"/>
    </w:p>
    <w:p w14:paraId="66B172C5" w14:textId="1944590D"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w:r w:rsidRPr="0075748B">
        <w:fldChar w:fldCharType="begin"/>
      </w:r>
      <w:r w:rsidRPr="0075748B">
        <w:instrText xml:space="preserve"> QUOTE </w:instrText>
      </w:r>
      <w:r w:rsidR="00A47EC6">
        <w:rPr>
          <w:position w:val="-4"/>
        </w:rPr>
        <w:pict w14:anchorId="779D29FD">
          <v:shape id="_x0000_i1072" type="#_x0000_t75" style="width:23.2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5748B">
        <w:instrText xml:space="preserve"> </w:instrText>
      </w:r>
      <w:r w:rsidRPr="0075748B">
        <w:fldChar w:fldCharType="separate"/>
      </w:r>
      <w:r w:rsidR="00A47EC6">
        <w:rPr>
          <w:position w:val="-4"/>
        </w:rPr>
        <w:pict w14:anchorId="127E7B14">
          <v:shape id="_x0000_i1073" type="#_x0000_t75" style="width:23.2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5748B">
        <w:fldChar w:fldCharType="end"/>
      </w:r>
      <w:r>
        <w:t>).</w:t>
      </w:r>
    </w:p>
    <w:p w14:paraId="20E278A6" w14:textId="77777777"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w:r w:rsidRPr="00972FED">
        <w:fldChar w:fldCharType="begin"/>
      </w:r>
      <w:r w:rsidRPr="00972FED">
        <w:instrText xml:space="preserve"> QUOTE </w:instrText>
      </w:r>
      <w:r w:rsidR="00A47EC6">
        <w:rPr>
          <w:position w:val="-5"/>
        </w:rPr>
        <w:pict w14:anchorId="7444B1D8">
          <v:shape id="_x0000_i107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instrText xml:space="preserve"> </w:instrText>
      </w:r>
      <w:r w:rsidRPr="00972FED">
        <w:fldChar w:fldCharType="separate"/>
      </w:r>
      <w:r w:rsidR="00A47EC6">
        <w:rPr>
          <w:position w:val="-5"/>
        </w:rPr>
        <w:pict w14:anchorId="66446850">
          <v:shape id="_x0000_i1075"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fldChar w:fldCharType="end"/>
      </w:r>
      <w:r w:rsidRPr="006F0B54">
        <w:t xml:space="preserve">. </w:t>
      </w:r>
      <w:r w:rsidRPr="006F0B54">
        <w:rPr>
          <w:rFonts w:eastAsia="SimSun" w:hint="eastAsia"/>
          <w:lang w:val="en-US" w:eastAsia="zh-CN"/>
        </w:rPr>
        <w:t>For each NR-FR2-TM, PRBs are mapped to user</w:t>
      </w:r>
      <w:r w:rsidRPr="006F0B54">
        <w:t xml:space="preserve"> (</w:t>
      </w:r>
      <w:r w:rsidRPr="00972FED">
        <w:fldChar w:fldCharType="begin"/>
      </w:r>
      <w:r w:rsidRPr="00972FED">
        <w:instrText xml:space="preserve"> QUOTE </w:instrText>
      </w:r>
      <w:r w:rsidR="00A47EC6">
        <w:rPr>
          <w:position w:val="-5"/>
        </w:rPr>
        <w:pict w14:anchorId="1B794E9D">
          <v:shape id="_x0000_i1076"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instrText xml:space="preserve"> </w:instrText>
      </w:r>
      <w:r w:rsidRPr="00972FED">
        <w:fldChar w:fldCharType="separate"/>
      </w:r>
      <w:r w:rsidR="00A47EC6">
        <w:rPr>
          <w:position w:val="-5"/>
        </w:rPr>
        <w:pict w14:anchorId="0A4A0675">
          <v:shape id="_x0000_i1077"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fldChar w:fldCharType="end"/>
      </w:r>
      <w:r w:rsidRPr="006F0B54">
        <w:t>) as follows:</w:t>
      </w:r>
    </w:p>
    <w:p w14:paraId="2509C48A" w14:textId="77777777" w:rsidR="00972FED" w:rsidRPr="006F0B54" w:rsidRDefault="00972FED" w:rsidP="00972FED">
      <w:pPr>
        <w:pStyle w:val="TH"/>
      </w:pPr>
      <w:r w:rsidRPr="006F0B54">
        <w:t xml:space="preserve">Table 4.9.2.3.2-1: Mapping of PRBs to </w:t>
      </w:r>
      <w:r w:rsidR="00A47EC6">
        <w:rPr>
          <w:noProof/>
          <w:position w:val="-12"/>
          <w:lang w:val="en-US" w:eastAsia="zh-CN"/>
        </w:rPr>
        <w:pict w14:anchorId="3DD6D600">
          <v:shape id="_x0000_i1078" type="#_x0000_t75" style="width:27.15pt;height:18.3pt;visibility:visible;mso-wrap-style:square">
            <v:imagedata r:id="rId38" o:title=""/>
          </v:shape>
        </w:pict>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77777777" w:rsidR="00972FED" w:rsidRPr="006F0B54" w:rsidRDefault="00A47EC6" w:rsidP="00972FED">
            <w:pPr>
              <w:pStyle w:val="TAH"/>
            </w:pPr>
            <w:r>
              <w:rPr>
                <w:noProof/>
                <w:position w:val="-12"/>
                <w:lang w:val="en-US" w:eastAsia="zh-CN"/>
              </w:rPr>
              <w:pict w14:anchorId="2AB31979">
                <v:shape id="_x0000_i1079" type="#_x0000_t75" style="width:27.15pt;height:18.3pt;visibility:visible;mso-wrap-style:square">
                  <v:imagedata r:id="rId38" o:title=""/>
                </v:shape>
              </w:pict>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A47EC6">
        <w:rPr>
          <w:position w:val="-5"/>
        </w:rPr>
        <w:pict w14:anchorId="2EC05323">
          <v:shape id="_x0000_i1080" type="#_x0000_t75" style="width:44.8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72FED">
        <w:instrText xml:space="preserve"> </w:instrText>
      </w:r>
      <w:r w:rsidRPr="00972FED">
        <w:fldChar w:fldCharType="separate"/>
      </w:r>
      <w:r w:rsidR="00A47EC6">
        <w:rPr>
          <w:position w:val="-5"/>
        </w:rPr>
        <w:pict w14:anchorId="133E534B">
          <v:shape id="_x0000_i1081" type="#_x0000_t75" style="width:44.8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72FED">
        <w:fldChar w:fldCharType="end"/>
      </w:r>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7777777"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 id="_x0000_i1082" type="#_x0000_t75" style="width:66.45pt;height:16.6pt" o:ole="">
            <v:imagedata r:id="rId40" o:title=""/>
          </v:shape>
          <o:OLEObject Type="Embed" ProgID="Equation.3" ShapeID="_x0000_i1082" DrawAspect="Content" ObjectID="_1687157290" r:id="rId41"/>
        </w:object>
      </w:r>
      <w:r w:rsidRPr="006F0B54">
        <w:t xml:space="preserve"> </w:t>
      </w:r>
      <w:r w:rsidRPr="006F0B54">
        <w:rPr>
          <w:position w:val="-14"/>
        </w:rPr>
        <w:object w:dxaOrig="1275" w:dyaOrig="375" w14:anchorId="0001D947">
          <v:shape id="_x0000_i1083" type="#_x0000_t75" style="width:66.45pt;height:21.6pt" o:ole="">
            <v:imagedata r:id="rId42" o:title=""/>
          </v:shape>
          <o:OLEObject Type="Embed" ProgID="Equation.3" ShapeID="_x0000_i1083" DrawAspect="Content" ObjectID="_1687157291" r:id="rId43"/>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84" type="#_x0000_t75" style="width:108.55pt;height:21.6pt" o:ole="">
            <v:imagedata r:id="rId44" o:title=""/>
          </v:shape>
          <o:OLEObject Type="Embed" ProgID="Equation.3" ShapeID="_x0000_i1084" DrawAspect="Content" ObjectID="_1687157292" r:id="rId45"/>
        </w:object>
      </w:r>
      <w:r w:rsidRPr="006F0B54">
        <w:rPr>
          <w:rFonts w:eastAsia="SimSun"/>
        </w:rPr>
        <w:t xml:space="preserve"> </w:t>
      </w:r>
      <w:r w:rsidRPr="006F0B54">
        <w:t xml:space="preserve">for codeword </w:t>
      </w:r>
      <w:r w:rsidRPr="00972FED">
        <w:rPr>
          <w:rFonts w:eastAsia="SimSun"/>
        </w:rPr>
        <w:fldChar w:fldCharType="begin"/>
      </w:r>
      <w:r w:rsidRPr="00972FED">
        <w:rPr>
          <w:rFonts w:eastAsia="SimSun"/>
        </w:rPr>
        <w:instrText xml:space="preserve"> QUOTE </w:instrText>
      </w:r>
      <w:r w:rsidR="00A47EC6">
        <w:rPr>
          <w:position w:val="-5"/>
        </w:rPr>
        <w:pict w14:anchorId="7CEC1188">
          <v:shape id="_x0000_i1085"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972FED">
        <w:rPr>
          <w:rFonts w:eastAsia="SimSun"/>
        </w:rPr>
        <w:instrText xml:space="preserve"> </w:instrText>
      </w:r>
      <w:r w:rsidRPr="00972FED">
        <w:rPr>
          <w:rFonts w:eastAsia="SimSun"/>
        </w:rPr>
        <w:fldChar w:fldCharType="separate"/>
      </w:r>
      <w:r w:rsidR="00A47EC6">
        <w:rPr>
          <w:position w:val="-5"/>
        </w:rPr>
        <w:pict w14:anchorId="13665CA3">
          <v:shape id="_x0000_i1086"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972FED">
        <w:rPr>
          <w:rFonts w:eastAsia="SimSun"/>
        </w:rPr>
        <w:fldChar w:fldCharType="end"/>
      </w:r>
      <w:r w:rsidRPr="006F0B54">
        <w:rPr>
          <w:rFonts w:eastAsia="SimSun"/>
        </w:rPr>
        <w:t xml:space="preserve"> </w:t>
      </w:r>
      <w:r w:rsidRPr="006F0B54">
        <w:t xml:space="preserve">shall be mapped onto the layers </w:t>
      </w:r>
      <w:r w:rsidRPr="006F0B54">
        <w:rPr>
          <w:position w:val="-10"/>
        </w:rPr>
        <w:object w:dxaOrig="2415" w:dyaOrig="405" w14:anchorId="4B243BEE">
          <v:shape id="_x0000_i1087" type="#_x0000_t75" style="width:123.5pt;height:20.5pt" o:ole="">
            <v:imagedata r:id="rId47" o:title=""/>
          </v:shape>
          <o:OLEObject Type="Embed" ProgID="Equation.3" ShapeID="_x0000_i1087" DrawAspect="Content" ObjectID="_1687157293" r:id="rId48"/>
        </w:object>
      </w:r>
      <w:r w:rsidRPr="006F0B54">
        <w:rPr>
          <w:rFonts w:eastAsia="SimSun"/>
        </w:rPr>
        <w:t xml:space="preserve">, </w:t>
      </w:r>
      <w:r w:rsidRPr="006F0B54">
        <w:rPr>
          <w:position w:val="-14"/>
        </w:rPr>
        <w:object w:dxaOrig="1560" w:dyaOrig="375" w14:anchorId="2161275C">
          <v:shape id="_x0000_i1088" type="#_x0000_t75" style="width:78.65pt;height:21.6pt" o:ole="">
            <v:imagedata r:id="rId49" o:title=""/>
          </v:shape>
          <o:OLEObject Type="Embed" ProgID="Equation.3" ShapeID="_x0000_i1088" DrawAspect="Content" ObjectID="_1687157294" r:id="rId50"/>
        </w:object>
      </w:r>
      <w:r w:rsidRPr="006F0B54">
        <w:rPr>
          <w:rFonts w:eastAsia="SimSun"/>
        </w:rPr>
        <w:t xml:space="preserve"> </w:t>
      </w:r>
      <w:r w:rsidRPr="006F0B54">
        <w:t>where</w:t>
      </w:r>
      <w:r w:rsidRPr="006F0B54">
        <w:rPr>
          <w:rFonts w:eastAsia="SimSun"/>
        </w:rPr>
        <w:t xml:space="preserve"> </w:t>
      </w:r>
      <w:r w:rsidRPr="00972FED">
        <w:fldChar w:fldCharType="begin"/>
      </w:r>
      <w:r w:rsidRPr="00972FED">
        <w:instrText xml:space="preserve"> QUOTE </w:instrText>
      </w:r>
      <w:r w:rsidR="00A47EC6">
        <w:rPr>
          <w:rFonts w:eastAsia="SimSun"/>
          <w:position w:val="-5"/>
        </w:rPr>
        <w:pict w14:anchorId="2B48FA0F">
          <v:shape id="_x0000_i1089" type="#_x0000_t75" style="width:5.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972FED">
        <w:instrText xml:space="preserve"> </w:instrText>
      </w:r>
      <w:r w:rsidRPr="00972FED">
        <w:fldChar w:fldCharType="separate"/>
      </w:r>
      <w:r w:rsidR="00A47EC6">
        <w:rPr>
          <w:rFonts w:eastAsia="SimSun"/>
          <w:position w:val="-5"/>
        </w:rPr>
        <w:pict w14:anchorId="11BEC9AC">
          <v:shape id="_x0000_i1090" type="#_x0000_t75" style="width:5.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972FED">
        <w:fldChar w:fldCharType="end"/>
      </w:r>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77777777" w:rsidR="00972FED" w:rsidRPr="006F0B54" w:rsidRDefault="00972FED" w:rsidP="00972FED">
      <w:pPr>
        <w:pStyle w:val="B1"/>
      </w:pPr>
      <w:r w:rsidRPr="006F0B54">
        <w:t>-</w:t>
      </w:r>
      <w:r w:rsidRPr="006F0B54">
        <w:rPr>
          <w:lang w:eastAsia="x-none"/>
        </w:rPr>
        <w:tab/>
      </w:r>
      <w:r w:rsidRPr="00972FED">
        <w:fldChar w:fldCharType="begin"/>
      </w:r>
      <w:r w:rsidRPr="00972FED">
        <w:instrText xml:space="preserve"> QUOTE </w:instrText>
      </w:r>
      <w:r w:rsidR="00A47EC6">
        <w:rPr>
          <w:position w:val="-6"/>
        </w:rPr>
        <w:pict w14:anchorId="54756D1F">
          <v:shape id="_x0000_i1091" type="#_x0000_t75" style="width:57.0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972FED">
        <w:instrText xml:space="preserve"> </w:instrText>
      </w:r>
      <w:r w:rsidRPr="00972FED">
        <w:fldChar w:fldCharType="separate"/>
      </w:r>
      <w:r w:rsidR="00A47EC6">
        <w:rPr>
          <w:position w:val="-6"/>
        </w:rPr>
        <w:pict w14:anchorId="636C2019">
          <v:shape id="_x0000_i1092" type="#_x0000_t75" style="width:57.0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972FED">
        <w:fldChar w:fldCharType="end"/>
      </w:r>
    </w:p>
    <w:p w14:paraId="2AC821D9" w14:textId="77777777" w:rsidR="00972FED" w:rsidRPr="006F0B54" w:rsidRDefault="00972FED" w:rsidP="00972FED">
      <w:pPr>
        <w:pStyle w:val="B1"/>
        <w:rPr>
          <w:lang w:eastAsia="x-none"/>
        </w:rPr>
      </w:pPr>
      <w:r w:rsidRPr="006F0B54">
        <w:t>-</w:t>
      </w:r>
      <w:r w:rsidRPr="006F0B54">
        <w:tab/>
      </w:r>
      <w:r w:rsidRPr="00972FED">
        <w:rPr>
          <w:lang w:eastAsia="x-none"/>
        </w:rPr>
        <w:fldChar w:fldCharType="begin"/>
      </w:r>
      <w:r w:rsidRPr="00972FED">
        <w:rPr>
          <w:lang w:eastAsia="x-none"/>
        </w:rPr>
        <w:instrText xml:space="preserve"> QUOTE </w:instrText>
      </w:r>
      <w:r w:rsidR="00A47EC6">
        <w:rPr>
          <w:position w:val="-5"/>
        </w:rPr>
        <w:pict w14:anchorId="01889DF0">
          <v:shape id="_x0000_i1093"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972FED">
        <w:rPr>
          <w:lang w:eastAsia="x-none"/>
        </w:rPr>
        <w:instrText xml:space="preserve"> </w:instrText>
      </w:r>
      <w:r w:rsidRPr="00972FED">
        <w:rPr>
          <w:lang w:eastAsia="x-none"/>
        </w:rPr>
        <w:fldChar w:fldCharType="separate"/>
      </w:r>
      <w:r w:rsidR="00A47EC6">
        <w:rPr>
          <w:position w:val="-5"/>
        </w:rPr>
        <w:pict w14:anchorId="3CB0DA5E">
          <v:shape id="_x0000_i1094"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972FED">
        <w:rPr>
          <w:lang w:eastAsia="x-none"/>
        </w:rPr>
        <w:fldChar w:fldCharType="end"/>
      </w:r>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lastRenderedPageBreak/>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611" w:name="_Toc21101067"/>
      <w:bookmarkStart w:id="612" w:name="_Toc29810106"/>
      <w:bookmarkStart w:id="613" w:name="_Toc37273383"/>
      <w:bookmarkStart w:id="614" w:name="_Toc45884698"/>
      <w:bookmarkStart w:id="615" w:name="_Toc53182662"/>
      <w:bookmarkStart w:id="616" w:name="_Toc58865056"/>
      <w:bookmarkStart w:id="617" w:name="_Toc58866638"/>
      <w:bookmarkStart w:id="618" w:name="_Toc66717671"/>
      <w:bookmarkStart w:id="619" w:name="_Toc74930232"/>
      <w:bookmarkStart w:id="620" w:name="_Toc76544517"/>
      <w:r w:rsidRPr="006F0B54">
        <w:t>4.10</w:t>
      </w:r>
      <w:r w:rsidRPr="006F0B54">
        <w:tab/>
        <w:t>Requirements for contiguous and non-contiguous spectrum</w:t>
      </w:r>
      <w:bookmarkEnd w:id="611"/>
      <w:bookmarkEnd w:id="612"/>
      <w:bookmarkEnd w:id="613"/>
      <w:bookmarkEnd w:id="614"/>
      <w:bookmarkEnd w:id="615"/>
      <w:bookmarkEnd w:id="616"/>
      <w:bookmarkEnd w:id="617"/>
      <w:bookmarkEnd w:id="618"/>
      <w:bookmarkEnd w:id="619"/>
      <w:bookmarkEnd w:id="620"/>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621" w:name="_Toc21101068"/>
      <w:bookmarkStart w:id="622" w:name="_Toc29810107"/>
      <w:bookmarkStart w:id="623" w:name="_Toc37273384"/>
      <w:bookmarkStart w:id="624" w:name="_Toc45884699"/>
      <w:bookmarkStart w:id="625" w:name="_Toc53182663"/>
      <w:bookmarkStart w:id="626" w:name="_Toc58865057"/>
      <w:bookmarkStart w:id="627" w:name="_Toc58866639"/>
      <w:bookmarkStart w:id="628" w:name="_Toc66717672"/>
      <w:bookmarkStart w:id="629" w:name="_Toc74930233"/>
      <w:bookmarkStart w:id="630" w:name="_Toc76544518"/>
      <w:r w:rsidRPr="006F0B54">
        <w:t>4.11</w:t>
      </w:r>
      <w:r w:rsidRPr="006F0B54">
        <w:tab/>
        <w:t>Requirements for BS capable of multi-band operation</w:t>
      </w:r>
      <w:bookmarkEnd w:id="621"/>
      <w:bookmarkEnd w:id="622"/>
      <w:bookmarkEnd w:id="623"/>
      <w:bookmarkEnd w:id="624"/>
      <w:bookmarkEnd w:id="625"/>
      <w:bookmarkEnd w:id="626"/>
      <w:bookmarkEnd w:id="627"/>
      <w:bookmarkEnd w:id="628"/>
      <w:bookmarkEnd w:id="629"/>
      <w:bookmarkEnd w:id="63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63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632" w:name="_Toc29810108"/>
      <w:bookmarkStart w:id="633" w:name="_Toc37273385"/>
      <w:bookmarkStart w:id="634" w:name="_Toc45884700"/>
      <w:bookmarkStart w:id="635" w:name="_Toc53182664"/>
      <w:bookmarkStart w:id="636" w:name="_Toc58865058"/>
      <w:bookmarkStart w:id="637" w:name="_Toc58866640"/>
      <w:bookmarkStart w:id="638" w:name="_Toc66717673"/>
      <w:bookmarkStart w:id="639" w:name="_Toc74930234"/>
      <w:bookmarkStart w:id="640" w:name="_Toc76544519"/>
      <w:r w:rsidRPr="006F0B54">
        <w:t>4.12</w:t>
      </w:r>
      <w:r w:rsidRPr="006F0B54">
        <w:tab/>
        <w:t>Co-location requirements</w:t>
      </w:r>
      <w:bookmarkEnd w:id="631"/>
      <w:bookmarkEnd w:id="632"/>
      <w:bookmarkEnd w:id="633"/>
      <w:bookmarkEnd w:id="634"/>
      <w:bookmarkEnd w:id="635"/>
      <w:bookmarkEnd w:id="636"/>
      <w:bookmarkEnd w:id="637"/>
      <w:bookmarkEnd w:id="638"/>
      <w:bookmarkEnd w:id="639"/>
      <w:bookmarkEnd w:id="640"/>
    </w:p>
    <w:p w14:paraId="430CC26F" w14:textId="77777777" w:rsidR="00972FED" w:rsidRPr="006F0B54" w:rsidRDefault="00972FED" w:rsidP="00972FED">
      <w:pPr>
        <w:pStyle w:val="Heading3"/>
      </w:pPr>
      <w:bookmarkStart w:id="641" w:name="_Toc21101070"/>
      <w:bookmarkStart w:id="642" w:name="_Toc29810109"/>
      <w:bookmarkStart w:id="643" w:name="_Toc37273386"/>
      <w:bookmarkStart w:id="644" w:name="_Toc45884701"/>
      <w:bookmarkStart w:id="645" w:name="_Toc53182665"/>
      <w:bookmarkStart w:id="646" w:name="_Toc58865059"/>
      <w:bookmarkStart w:id="647" w:name="_Toc58866641"/>
      <w:bookmarkStart w:id="648" w:name="_Toc66717674"/>
      <w:bookmarkStart w:id="649" w:name="_Toc74930235"/>
      <w:bookmarkStart w:id="650" w:name="_Toc76544520"/>
      <w:r w:rsidRPr="006F0B54">
        <w:rPr>
          <w:lang w:eastAsia="zh-CN"/>
        </w:rPr>
        <w:t>4.1</w:t>
      </w:r>
      <w:r w:rsidRPr="006F0B54">
        <w:rPr>
          <w:lang w:val="en-US" w:eastAsia="zh-CN"/>
        </w:rPr>
        <w:t>2</w:t>
      </w:r>
      <w:r w:rsidRPr="006F0B54">
        <w:rPr>
          <w:lang w:eastAsia="zh-CN"/>
        </w:rPr>
        <w:t>.1</w:t>
      </w:r>
      <w:r w:rsidRPr="006F0B54">
        <w:rPr>
          <w:lang w:eastAsia="zh-CN"/>
        </w:rPr>
        <w:tab/>
        <w:t>General</w:t>
      </w:r>
      <w:bookmarkEnd w:id="641"/>
      <w:bookmarkEnd w:id="642"/>
      <w:bookmarkEnd w:id="643"/>
      <w:bookmarkEnd w:id="644"/>
      <w:bookmarkEnd w:id="645"/>
      <w:bookmarkEnd w:id="646"/>
      <w:bookmarkEnd w:id="647"/>
      <w:bookmarkEnd w:id="648"/>
      <w:bookmarkEnd w:id="649"/>
      <w:bookmarkEnd w:id="650"/>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651" w:name="_Toc21101071"/>
      <w:bookmarkStart w:id="652" w:name="_Toc29810110"/>
      <w:bookmarkStart w:id="653" w:name="_Toc37273387"/>
      <w:bookmarkStart w:id="654" w:name="_Toc45884702"/>
      <w:bookmarkStart w:id="655" w:name="_Toc53182666"/>
      <w:bookmarkStart w:id="656" w:name="_Toc58865060"/>
      <w:bookmarkStart w:id="657" w:name="_Toc58866642"/>
      <w:bookmarkStart w:id="658" w:name="_Toc66717675"/>
      <w:bookmarkStart w:id="659" w:name="_Toc74930236"/>
      <w:bookmarkStart w:id="660" w:name="_Toc76544521"/>
      <w:r w:rsidRPr="006F0B54">
        <w:rPr>
          <w:lang w:eastAsia="zh-CN"/>
        </w:rPr>
        <w:t>4.12.2</w:t>
      </w:r>
      <w:r w:rsidRPr="006F0B54">
        <w:rPr>
          <w:lang w:eastAsia="zh-CN"/>
        </w:rPr>
        <w:tab/>
        <w:t>Co-location test antenna</w:t>
      </w:r>
      <w:bookmarkEnd w:id="651"/>
      <w:bookmarkEnd w:id="652"/>
      <w:bookmarkEnd w:id="653"/>
      <w:bookmarkEnd w:id="654"/>
      <w:bookmarkEnd w:id="655"/>
      <w:bookmarkEnd w:id="656"/>
      <w:bookmarkEnd w:id="657"/>
      <w:bookmarkEnd w:id="658"/>
      <w:bookmarkEnd w:id="659"/>
      <w:bookmarkEnd w:id="660"/>
    </w:p>
    <w:p w14:paraId="564473EB" w14:textId="77777777" w:rsidR="00972FED" w:rsidRPr="006F0B54" w:rsidRDefault="00972FED" w:rsidP="00972FED">
      <w:pPr>
        <w:pStyle w:val="Heading4"/>
        <w:rPr>
          <w:lang w:eastAsia="zh-CN"/>
        </w:rPr>
      </w:pPr>
      <w:bookmarkStart w:id="661" w:name="_Toc21101072"/>
      <w:bookmarkStart w:id="662" w:name="_Toc29810111"/>
      <w:bookmarkStart w:id="663" w:name="_Toc37273388"/>
      <w:bookmarkStart w:id="664" w:name="_Toc45884703"/>
      <w:bookmarkStart w:id="665" w:name="_Toc53182667"/>
      <w:bookmarkStart w:id="666" w:name="_Toc58865061"/>
      <w:bookmarkStart w:id="667" w:name="_Toc58866643"/>
      <w:bookmarkStart w:id="668" w:name="_Toc66717676"/>
      <w:bookmarkStart w:id="669" w:name="_Toc74930237"/>
      <w:bookmarkStart w:id="670" w:name="_Toc76544522"/>
      <w:r w:rsidRPr="006F0B54">
        <w:rPr>
          <w:lang w:eastAsia="zh-CN"/>
        </w:rPr>
        <w:t>4.12.2.1</w:t>
      </w:r>
      <w:r w:rsidRPr="006F0B54">
        <w:rPr>
          <w:lang w:eastAsia="zh-CN"/>
        </w:rPr>
        <w:tab/>
        <w:t>General</w:t>
      </w:r>
      <w:bookmarkEnd w:id="661"/>
      <w:bookmarkEnd w:id="662"/>
      <w:bookmarkEnd w:id="663"/>
      <w:bookmarkEnd w:id="664"/>
      <w:bookmarkEnd w:id="665"/>
      <w:bookmarkEnd w:id="666"/>
      <w:bookmarkEnd w:id="667"/>
      <w:bookmarkEnd w:id="668"/>
      <w:bookmarkEnd w:id="669"/>
      <w:bookmarkEnd w:id="670"/>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671" w:name="_Toc21101073"/>
      <w:bookmarkStart w:id="672" w:name="_Toc29810112"/>
      <w:bookmarkStart w:id="673" w:name="_Toc37273389"/>
      <w:bookmarkStart w:id="674" w:name="_Toc45884704"/>
      <w:bookmarkStart w:id="675" w:name="_Toc53182668"/>
      <w:bookmarkStart w:id="676" w:name="_Toc58865062"/>
      <w:bookmarkStart w:id="677" w:name="_Toc58866644"/>
      <w:bookmarkStart w:id="678" w:name="_Toc66717677"/>
      <w:bookmarkStart w:id="679" w:name="_Toc74930238"/>
      <w:bookmarkStart w:id="680" w:name="_Toc76544523"/>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671"/>
      <w:bookmarkEnd w:id="672"/>
      <w:bookmarkEnd w:id="673"/>
      <w:bookmarkEnd w:id="674"/>
      <w:bookmarkEnd w:id="675"/>
      <w:bookmarkEnd w:id="676"/>
      <w:bookmarkEnd w:id="677"/>
      <w:bookmarkEnd w:id="678"/>
      <w:bookmarkEnd w:id="679"/>
      <w:bookmarkEnd w:id="680"/>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0F41344F" w14:textId="295F89FE" w:rsidR="00972FED" w:rsidRPr="000D651E" w:rsidRDefault="00445D6C" w:rsidP="00445D6C">
            <w:pPr>
              <w:pStyle w:val="TAN"/>
              <w:rPr>
                <w:rFonts w:ascii="Calibri" w:eastAsia="Malgun Gothic" w:hAnsi="Calibri"/>
                <w:sz w:val="22"/>
                <w:szCs w:val="22"/>
                <w:lang w:eastAsia="en-GB"/>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681" w:name="_Toc21101074"/>
      <w:bookmarkStart w:id="682" w:name="_Toc29810113"/>
      <w:bookmarkStart w:id="683" w:name="_Toc37273390"/>
      <w:bookmarkStart w:id="684" w:name="_Toc45884705"/>
      <w:bookmarkStart w:id="685" w:name="_Toc53182669"/>
      <w:bookmarkStart w:id="686" w:name="_Toc58865063"/>
      <w:bookmarkStart w:id="687" w:name="_Toc58866645"/>
      <w:bookmarkStart w:id="688" w:name="_Toc66717678"/>
      <w:bookmarkStart w:id="689" w:name="_Toc74930239"/>
      <w:bookmarkStart w:id="690" w:name="_Toc76544524"/>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681"/>
      <w:bookmarkEnd w:id="682"/>
      <w:bookmarkEnd w:id="683"/>
      <w:bookmarkEnd w:id="684"/>
      <w:bookmarkEnd w:id="685"/>
      <w:bookmarkEnd w:id="686"/>
      <w:bookmarkEnd w:id="687"/>
      <w:bookmarkEnd w:id="688"/>
      <w:bookmarkEnd w:id="689"/>
      <w:bookmarkEnd w:id="690"/>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7777777" w:rsidR="00972FED" w:rsidRPr="006F0B54" w:rsidRDefault="00A47EC6" w:rsidP="00972FED">
      <w:pPr>
        <w:pStyle w:val="TH"/>
        <w:rPr>
          <w:lang w:val="en-US" w:eastAsia="zh-CN"/>
        </w:rPr>
      </w:pPr>
      <w:r>
        <w:rPr>
          <w:noProof/>
          <w:lang w:val="en-US" w:eastAsia="zh-CN"/>
        </w:rPr>
        <w:lastRenderedPageBreak/>
        <w:pict w14:anchorId="027818CB">
          <v:shape id="Picture 17" o:spid="_x0000_i1095" type="#_x0000_t75" style="width:481.3pt;height:327.9pt;visibility:visible;mso-wrap-style:square">
            <v:imagedata r:id="rId54" o:title=""/>
          </v:shape>
        </w:pict>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691" w:name="_Toc21101075"/>
      <w:bookmarkStart w:id="692" w:name="_Toc29810114"/>
      <w:bookmarkStart w:id="693" w:name="_Toc37273391"/>
      <w:bookmarkStart w:id="694" w:name="_Toc45884706"/>
      <w:bookmarkStart w:id="695" w:name="_Toc53182670"/>
      <w:bookmarkStart w:id="696" w:name="_Toc58865064"/>
      <w:bookmarkStart w:id="697" w:name="_Toc58866646"/>
      <w:bookmarkStart w:id="698" w:name="_Toc66717679"/>
      <w:bookmarkStart w:id="699" w:name="_Toc74930240"/>
      <w:bookmarkStart w:id="700" w:name="_Toc76544525"/>
      <w:r w:rsidRPr="006F0B54">
        <w:t>4.13</w:t>
      </w:r>
      <w:r w:rsidRPr="006F0B54">
        <w:tab/>
        <w:t>Format and interpretation of tests</w:t>
      </w:r>
      <w:bookmarkEnd w:id="691"/>
      <w:bookmarkEnd w:id="692"/>
      <w:bookmarkEnd w:id="693"/>
      <w:bookmarkEnd w:id="694"/>
      <w:bookmarkEnd w:id="695"/>
      <w:bookmarkEnd w:id="696"/>
      <w:bookmarkEnd w:id="697"/>
      <w:bookmarkEnd w:id="698"/>
      <w:bookmarkEnd w:id="699"/>
      <w:bookmarkEnd w:id="700"/>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701" w:name="_Toc21101076"/>
      <w:bookmarkStart w:id="702" w:name="_Toc29810115"/>
      <w:bookmarkStart w:id="703" w:name="_Toc37273392"/>
      <w:bookmarkStart w:id="704" w:name="_Toc45884707"/>
      <w:bookmarkStart w:id="705" w:name="_Toc53182671"/>
      <w:bookmarkStart w:id="706" w:name="_Toc58865065"/>
      <w:bookmarkStart w:id="707" w:name="_Toc58866647"/>
      <w:bookmarkStart w:id="708" w:name="_Toc66717680"/>
      <w:bookmarkStart w:id="709" w:name="_Toc74930241"/>
      <w:bookmarkStart w:id="710" w:name="_Toc76544526"/>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701"/>
      <w:bookmarkEnd w:id="702"/>
      <w:bookmarkEnd w:id="703"/>
      <w:bookmarkEnd w:id="704"/>
      <w:bookmarkEnd w:id="705"/>
      <w:bookmarkEnd w:id="706"/>
      <w:bookmarkEnd w:id="707"/>
      <w:bookmarkEnd w:id="708"/>
      <w:bookmarkEnd w:id="709"/>
      <w:bookmarkEnd w:id="710"/>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7777777" w:rsidR="00972FED" w:rsidRPr="006F0B54" w:rsidRDefault="00A47EC6" w:rsidP="00972FED">
      <w:pPr>
        <w:pStyle w:val="TH"/>
        <w:rPr>
          <w:rFonts w:cs="Arial"/>
        </w:rPr>
      </w:pPr>
      <w:r>
        <w:rPr>
          <w:noProof/>
          <w:lang w:val="en-US" w:eastAsia="zh-CN"/>
        </w:rPr>
        <w:pict w14:anchorId="5C18F675">
          <v:shape id="Picture 23" o:spid="_x0000_i1096" type="#_x0000_t75" style="width:283pt;height:293pt;visibility:visible;mso-wrap-style:square">
            <v:imagedata r:id="rId55" o:title=""/>
          </v:shape>
        </w:pict>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711" w:name="_Toc21101077"/>
      <w:bookmarkStart w:id="712" w:name="_Toc29810116"/>
      <w:bookmarkStart w:id="713" w:name="_Toc37273393"/>
      <w:bookmarkStart w:id="714" w:name="_Toc45884708"/>
      <w:bookmarkStart w:id="715" w:name="_Toc53182672"/>
      <w:bookmarkStart w:id="716" w:name="_Toc58865066"/>
      <w:bookmarkStart w:id="717" w:name="_Toc58866648"/>
      <w:bookmarkStart w:id="718" w:name="_Toc66717681"/>
      <w:bookmarkStart w:id="719" w:name="_Toc74930242"/>
      <w:bookmarkStart w:id="720" w:name="_Toc76544527"/>
      <w:r w:rsidRPr="006F0B54">
        <w:rPr>
          <w:rFonts w:hint="eastAsia"/>
          <w:lang w:eastAsia="zh-CN"/>
        </w:rPr>
        <w:t>5</w:t>
      </w:r>
      <w:r w:rsidRPr="006F0B54">
        <w:rPr>
          <w:lang w:eastAsia="zh-CN"/>
        </w:rPr>
        <w:tab/>
        <w:t>Operating bands and channel arrangement</w:t>
      </w:r>
      <w:bookmarkEnd w:id="711"/>
      <w:bookmarkEnd w:id="712"/>
      <w:bookmarkEnd w:id="713"/>
      <w:bookmarkEnd w:id="714"/>
      <w:bookmarkEnd w:id="715"/>
      <w:bookmarkEnd w:id="716"/>
      <w:bookmarkEnd w:id="717"/>
      <w:bookmarkEnd w:id="718"/>
      <w:bookmarkEnd w:id="719"/>
      <w:bookmarkEnd w:id="720"/>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721" w:name="historyclause"/>
      <w:r w:rsidRPr="007151EF">
        <w:br w:type="page"/>
      </w:r>
    </w:p>
    <w:p w14:paraId="63654B96" w14:textId="77777777" w:rsidR="00972FED" w:rsidRPr="006F0B54" w:rsidRDefault="00972FED" w:rsidP="00972FED">
      <w:pPr>
        <w:pStyle w:val="Heading1"/>
      </w:pPr>
      <w:bookmarkStart w:id="722" w:name="_Toc21101078"/>
      <w:bookmarkStart w:id="723" w:name="_Toc29810117"/>
      <w:bookmarkStart w:id="724" w:name="_Toc37273394"/>
      <w:bookmarkStart w:id="725" w:name="_Toc45884709"/>
      <w:bookmarkStart w:id="726" w:name="_Toc53182673"/>
      <w:bookmarkStart w:id="727" w:name="_Toc58865067"/>
      <w:bookmarkStart w:id="728" w:name="_Toc58866649"/>
      <w:bookmarkStart w:id="729" w:name="_Toc66717682"/>
      <w:bookmarkStart w:id="730" w:name="_Toc74930243"/>
      <w:bookmarkStart w:id="731" w:name="_Toc76544528"/>
      <w:r w:rsidRPr="006F0B54">
        <w:t>6</w:t>
      </w:r>
      <w:r w:rsidRPr="006F0B54">
        <w:tab/>
        <w:t>Radiated transmitter characteristics</w:t>
      </w:r>
      <w:bookmarkEnd w:id="722"/>
      <w:bookmarkEnd w:id="723"/>
      <w:bookmarkEnd w:id="724"/>
      <w:bookmarkEnd w:id="725"/>
      <w:bookmarkEnd w:id="726"/>
      <w:bookmarkEnd w:id="727"/>
      <w:bookmarkEnd w:id="728"/>
      <w:bookmarkEnd w:id="729"/>
      <w:bookmarkEnd w:id="730"/>
      <w:bookmarkEnd w:id="731"/>
    </w:p>
    <w:p w14:paraId="401198A7" w14:textId="77777777" w:rsidR="00972FED" w:rsidRPr="006F0B54" w:rsidRDefault="00972FED" w:rsidP="00972FED">
      <w:pPr>
        <w:pStyle w:val="Heading2"/>
      </w:pPr>
      <w:bookmarkStart w:id="732" w:name="_Toc21101079"/>
      <w:bookmarkStart w:id="733" w:name="_Toc29810118"/>
      <w:bookmarkStart w:id="734" w:name="_Toc37273395"/>
      <w:bookmarkStart w:id="735" w:name="_Toc45884710"/>
      <w:bookmarkStart w:id="736" w:name="_Toc53182674"/>
      <w:bookmarkStart w:id="737" w:name="_Toc58865068"/>
      <w:bookmarkStart w:id="738" w:name="_Toc58866650"/>
      <w:bookmarkStart w:id="739" w:name="_Toc66717683"/>
      <w:bookmarkStart w:id="740" w:name="_Toc74930244"/>
      <w:bookmarkStart w:id="741" w:name="_Toc76544529"/>
      <w:r w:rsidRPr="006F0B54">
        <w:t>6.1</w:t>
      </w:r>
      <w:r w:rsidRPr="006F0B54">
        <w:tab/>
        <w:t>General</w:t>
      </w:r>
      <w:bookmarkEnd w:id="732"/>
      <w:bookmarkEnd w:id="733"/>
      <w:bookmarkEnd w:id="734"/>
      <w:bookmarkEnd w:id="735"/>
      <w:bookmarkEnd w:id="736"/>
      <w:bookmarkEnd w:id="737"/>
      <w:bookmarkEnd w:id="738"/>
      <w:bookmarkEnd w:id="739"/>
      <w:bookmarkEnd w:id="740"/>
      <w:bookmarkEnd w:id="741"/>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742" w:name="_Toc21101080"/>
      <w:bookmarkStart w:id="743" w:name="_Toc29810119"/>
      <w:bookmarkStart w:id="744" w:name="_Toc37273396"/>
      <w:bookmarkStart w:id="745" w:name="_Toc45884711"/>
      <w:bookmarkStart w:id="746" w:name="_Toc53182675"/>
      <w:bookmarkStart w:id="747" w:name="_Toc58865069"/>
      <w:bookmarkStart w:id="748" w:name="_Toc58866651"/>
      <w:bookmarkStart w:id="749" w:name="_Toc66717684"/>
      <w:bookmarkStart w:id="750" w:name="_Toc74930245"/>
      <w:bookmarkStart w:id="751" w:name="_Toc76544530"/>
      <w:r w:rsidRPr="006F0B54">
        <w:t>6.2</w:t>
      </w:r>
      <w:r w:rsidRPr="006F0B54">
        <w:tab/>
        <w:t>Radiated transmit power</w:t>
      </w:r>
      <w:bookmarkEnd w:id="742"/>
      <w:bookmarkEnd w:id="743"/>
      <w:bookmarkEnd w:id="744"/>
      <w:bookmarkEnd w:id="745"/>
      <w:bookmarkEnd w:id="746"/>
      <w:bookmarkEnd w:id="747"/>
      <w:bookmarkEnd w:id="748"/>
      <w:bookmarkEnd w:id="749"/>
      <w:bookmarkEnd w:id="750"/>
      <w:bookmarkEnd w:id="751"/>
    </w:p>
    <w:p w14:paraId="64B0854A" w14:textId="77777777" w:rsidR="00972FED" w:rsidRPr="006F0B54" w:rsidRDefault="00972FED" w:rsidP="00972FED">
      <w:pPr>
        <w:pStyle w:val="Heading3"/>
        <w:rPr>
          <w:lang w:eastAsia="sv-SE"/>
        </w:rPr>
      </w:pPr>
      <w:bookmarkStart w:id="752" w:name="_Toc21101081"/>
      <w:bookmarkStart w:id="753" w:name="_Toc29810120"/>
      <w:bookmarkStart w:id="754" w:name="_Toc37273397"/>
      <w:bookmarkStart w:id="755" w:name="_Toc45884712"/>
      <w:bookmarkStart w:id="756" w:name="_Toc53182676"/>
      <w:bookmarkStart w:id="757" w:name="_Toc58865070"/>
      <w:bookmarkStart w:id="758" w:name="_Toc58866652"/>
      <w:bookmarkStart w:id="759" w:name="_Toc66717685"/>
      <w:bookmarkStart w:id="760" w:name="_Toc74930246"/>
      <w:bookmarkStart w:id="761" w:name="_Toc76544531"/>
      <w:r w:rsidRPr="006F0B54">
        <w:rPr>
          <w:lang w:eastAsia="sv-SE"/>
        </w:rPr>
        <w:t>6.2.1</w:t>
      </w:r>
      <w:r w:rsidRPr="006F0B54">
        <w:rPr>
          <w:lang w:eastAsia="sv-SE"/>
        </w:rPr>
        <w:tab/>
        <w:t>Definition and applicability</w:t>
      </w:r>
      <w:bookmarkEnd w:id="752"/>
      <w:bookmarkEnd w:id="753"/>
      <w:bookmarkEnd w:id="754"/>
      <w:bookmarkEnd w:id="755"/>
      <w:bookmarkEnd w:id="756"/>
      <w:bookmarkEnd w:id="757"/>
      <w:bookmarkEnd w:id="758"/>
      <w:bookmarkEnd w:id="759"/>
      <w:bookmarkEnd w:id="760"/>
      <w:bookmarkEnd w:id="761"/>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762" w:name="_Toc21101082"/>
      <w:bookmarkStart w:id="763" w:name="_Toc29810121"/>
      <w:bookmarkStart w:id="764" w:name="_Toc37273398"/>
      <w:bookmarkStart w:id="765" w:name="_Toc45884713"/>
      <w:bookmarkStart w:id="766" w:name="_Toc53182677"/>
      <w:bookmarkStart w:id="767" w:name="_Toc58865071"/>
      <w:bookmarkStart w:id="768" w:name="_Toc58866653"/>
      <w:bookmarkStart w:id="769" w:name="_Toc66717686"/>
      <w:bookmarkStart w:id="770" w:name="_Toc74930247"/>
      <w:bookmarkStart w:id="771" w:name="_Toc76544532"/>
      <w:r w:rsidRPr="006F0B54">
        <w:rPr>
          <w:lang w:eastAsia="sv-SE"/>
        </w:rPr>
        <w:lastRenderedPageBreak/>
        <w:t>6.2.2</w:t>
      </w:r>
      <w:r w:rsidRPr="006F0B54">
        <w:rPr>
          <w:lang w:eastAsia="sv-SE"/>
        </w:rPr>
        <w:tab/>
        <w:t>Minimum requirement</w:t>
      </w:r>
      <w:bookmarkEnd w:id="762"/>
      <w:bookmarkEnd w:id="763"/>
      <w:bookmarkEnd w:id="764"/>
      <w:bookmarkEnd w:id="765"/>
      <w:bookmarkEnd w:id="766"/>
      <w:bookmarkEnd w:id="767"/>
      <w:bookmarkEnd w:id="768"/>
      <w:bookmarkEnd w:id="769"/>
      <w:bookmarkEnd w:id="770"/>
      <w:bookmarkEnd w:id="771"/>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772" w:name="_Toc21101083"/>
      <w:bookmarkStart w:id="773" w:name="_Toc29810122"/>
      <w:bookmarkStart w:id="774" w:name="_Toc37273399"/>
      <w:bookmarkStart w:id="775" w:name="_Toc45884714"/>
      <w:bookmarkStart w:id="776" w:name="_Toc53182678"/>
      <w:bookmarkStart w:id="777" w:name="_Toc58865072"/>
      <w:bookmarkStart w:id="778" w:name="_Toc58866654"/>
      <w:bookmarkStart w:id="779" w:name="_Toc66717687"/>
      <w:bookmarkStart w:id="780" w:name="_Toc74930248"/>
      <w:bookmarkStart w:id="781" w:name="_Toc76544533"/>
      <w:r w:rsidRPr="006F0B54">
        <w:rPr>
          <w:lang w:eastAsia="sv-SE"/>
        </w:rPr>
        <w:t>6.2.3</w:t>
      </w:r>
      <w:r w:rsidRPr="006F0B54">
        <w:rPr>
          <w:lang w:eastAsia="sv-SE"/>
        </w:rPr>
        <w:tab/>
        <w:t>Test purpose</w:t>
      </w:r>
      <w:bookmarkEnd w:id="772"/>
      <w:bookmarkEnd w:id="773"/>
      <w:bookmarkEnd w:id="774"/>
      <w:bookmarkEnd w:id="775"/>
      <w:bookmarkEnd w:id="776"/>
      <w:bookmarkEnd w:id="777"/>
      <w:bookmarkEnd w:id="778"/>
      <w:bookmarkEnd w:id="779"/>
      <w:bookmarkEnd w:id="780"/>
      <w:bookmarkEnd w:id="781"/>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782" w:name="_Toc21101084"/>
      <w:bookmarkStart w:id="783" w:name="_Toc29810123"/>
      <w:bookmarkStart w:id="784" w:name="_Toc37273400"/>
      <w:bookmarkStart w:id="785" w:name="_Toc45884715"/>
      <w:bookmarkStart w:id="786" w:name="_Toc53182679"/>
      <w:bookmarkStart w:id="787" w:name="_Toc58865073"/>
      <w:bookmarkStart w:id="788" w:name="_Toc58866655"/>
      <w:bookmarkStart w:id="789" w:name="_Toc66717688"/>
      <w:bookmarkStart w:id="790" w:name="_Toc74930249"/>
      <w:bookmarkStart w:id="791" w:name="_Toc76544534"/>
      <w:r w:rsidRPr="006F0B54">
        <w:rPr>
          <w:lang w:eastAsia="sv-SE"/>
        </w:rPr>
        <w:t>6.</w:t>
      </w:r>
      <w:r w:rsidRPr="006F0B54">
        <w:rPr>
          <w:lang w:eastAsia="zh-CN"/>
        </w:rPr>
        <w:t>2</w:t>
      </w:r>
      <w:r w:rsidRPr="006F0B54">
        <w:rPr>
          <w:lang w:eastAsia="sv-SE"/>
        </w:rPr>
        <w:t>.4</w:t>
      </w:r>
      <w:r w:rsidRPr="006F0B54">
        <w:rPr>
          <w:lang w:eastAsia="sv-SE"/>
        </w:rPr>
        <w:tab/>
        <w:t>Method of test</w:t>
      </w:r>
      <w:bookmarkEnd w:id="782"/>
      <w:bookmarkEnd w:id="783"/>
      <w:bookmarkEnd w:id="784"/>
      <w:bookmarkEnd w:id="785"/>
      <w:bookmarkEnd w:id="786"/>
      <w:bookmarkEnd w:id="787"/>
      <w:bookmarkEnd w:id="788"/>
      <w:bookmarkEnd w:id="789"/>
      <w:bookmarkEnd w:id="790"/>
      <w:bookmarkEnd w:id="791"/>
    </w:p>
    <w:p w14:paraId="59368E1A" w14:textId="77777777" w:rsidR="00972FED" w:rsidRPr="006F0B54" w:rsidRDefault="00972FED" w:rsidP="00972FED">
      <w:pPr>
        <w:pStyle w:val="Heading4"/>
        <w:rPr>
          <w:lang w:eastAsia="sv-SE"/>
        </w:rPr>
      </w:pPr>
      <w:bookmarkStart w:id="792" w:name="_Toc21101085"/>
      <w:bookmarkStart w:id="793" w:name="_Toc29810124"/>
      <w:bookmarkStart w:id="794" w:name="_Toc37273401"/>
      <w:bookmarkStart w:id="795" w:name="_Toc45884716"/>
      <w:bookmarkStart w:id="796" w:name="_Toc53182680"/>
      <w:bookmarkStart w:id="797" w:name="_Toc58865074"/>
      <w:bookmarkStart w:id="798" w:name="_Toc58866656"/>
      <w:bookmarkStart w:id="799" w:name="_Toc66717689"/>
      <w:bookmarkStart w:id="800" w:name="_Toc74930250"/>
      <w:bookmarkStart w:id="801" w:name="_Toc76544535"/>
      <w:r w:rsidRPr="006F0B54">
        <w:rPr>
          <w:lang w:eastAsia="sv-SE"/>
        </w:rPr>
        <w:t>6.2.4.1</w:t>
      </w:r>
      <w:r w:rsidRPr="006F0B54">
        <w:rPr>
          <w:lang w:eastAsia="sv-SE"/>
        </w:rPr>
        <w:tab/>
        <w:t>Initial conditions</w:t>
      </w:r>
      <w:bookmarkEnd w:id="792"/>
      <w:bookmarkEnd w:id="793"/>
      <w:bookmarkEnd w:id="794"/>
      <w:bookmarkEnd w:id="795"/>
      <w:bookmarkEnd w:id="796"/>
      <w:bookmarkEnd w:id="797"/>
      <w:bookmarkEnd w:id="798"/>
      <w:bookmarkEnd w:id="799"/>
      <w:bookmarkEnd w:id="800"/>
      <w:bookmarkEnd w:id="801"/>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802" w:name="_Toc21101086"/>
      <w:bookmarkStart w:id="803" w:name="_Toc29810125"/>
      <w:bookmarkStart w:id="804"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805" w:name="_Toc45884717"/>
      <w:bookmarkStart w:id="806" w:name="_Toc53182681"/>
      <w:bookmarkStart w:id="807" w:name="_Toc58865075"/>
      <w:bookmarkStart w:id="808" w:name="_Toc58866657"/>
      <w:bookmarkStart w:id="809" w:name="_Toc66717690"/>
      <w:bookmarkStart w:id="810" w:name="_Toc74930251"/>
      <w:bookmarkStart w:id="811" w:name="_Toc76544536"/>
      <w:r w:rsidRPr="006F0B54">
        <w:rPr>
          <w:lang w:eastAsia="sv-SE"/>
        </w:rPr>
        <w:t>6.2.4.2</w:t>
      </w:r>
      <w:r w:rsidRPr="006F0B54">
        <w:rPr>
          <w:lang w:eastAsia="sv-SE"/>
        </w:rPr>
        <w:tab/>
        <w:t>Procedure</w:t>
      </w:r>
      <w:bookmarkEnd w:id="802"/>
      <w:bookmarkEnd w:id="803"/>
      <w:bookmarkEnd w:id="804"/>
      <w:bookmarkEnd w:id="805"/>
      <w:bookmarkEnd w:id="806"/>
      <w:bookmarkEnd w:id="807"/>
      <w:bookmarkEnd w:id="808"/>
      <w:bookmarkEnd w:id="809"/>
      <w:bookmarkEnd w:id="810"/>
      <w:bookmarkEnd w:id="811"/>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lastRenderedPageBreak/>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812" w:name="_Toc21101087"/>
      <w:bookmarkStart w:id="813" w:name="_Toc29810126"/>
      <w:bookmarkStart w:id="814" w:name="_Toc37273403"/>
      <w:bookmarkStart w:id="815" w:name="_Toc45884718"/>
      <w:bookmarkStart w:id="816" w:name="_Toc53182682"/>
      <w:bookmarkStart w:id="817" w:name="_Toc58865076"/>
      <w:bookmarkStart w:id="818" w:name="_Toc58866658"/>
      <w:bookmarkStart w:id="819" w:name="_Toc66717691"/>
      <w:bookmarkStart w:id="820" w:name="_Toc74930252"/>
      <w:bookmarkStart w:id="821" w:name="_Toc76544537"/>
      <w:r w:rsidRPr="006F0B54">
        <w:rPr>
          <w:lang w:eastAsia="sv-SE"/>
        </w:rPr>
        <w:t>6.</w:t>
      </w:r>
      <w:r w:rsidRPr="006F0B54">
        <w:rPr>
          <w:lang w:eastAsia="zh-CN"/>
        </w:rPr>
        <w:t>2</w:t>
      </w:r>
      <w:r w:rsidRPr="006F0B54">
        <w:rPr>
          <w:lang w:eastAsia="sv-SE"/>
        </w:rPr>
        <w:t>.5</w:t>
      </w:r>
      <w:r w:rsidRPr="006F0B54">
        <w:rPr>
          <w:lang w:eastAsia="sv-SE"/>
        </w:rPr>
        <w:tab/>
        <w:t>Test requirement</w:t>
      </w:r>
      <w:bookmarkEnd w:id="812"/>
      <w:bookmarkEnd w:id="813"/>
      <w:bookmarkEnd w:id="814"/>
      <w:bookmarkEnd w:id="815"/>
      <w:bookmarkEnd w:id="816"/>
      <w:bookmarkEnd w:id="817"/>
      <w:bookmarkEnd w:id="818"/>
      <w:bookmarkEnd w:id="819"/>
      <w:bookmarkEnd w:id="820"/>
      <w:bookmarkEnd w:id="821"/>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822" w:name="_Toc21101088"/>
      <w:bookmarkStart w:id="823" w:name="_Toc29810127"/>
      <w:bookmarkStart w:id="824" w:name="_Toc37273404"/>
      <w:bookmarkStart w:id="825" w:name="_Toc45884719"/>
      <w:bookmarkStart w:id="826" w:name="_Toc53182683"/>
      <w:bookmarkStart w:id="827" w:name="_Toc58865077"/>
      <w:bookmarkStart w:id="828" w:name="_Toc58866659"/>
      <w:bookmarkStart w:id="829" w:name="_Toc66717692"/>
      <w:bookmarkStart w:id="830" w:name="_Toc74930253"/>
      <w:bookmarkStart w:id="831" w:name="_Toc76544538"/>
      <w:r w:rsidRPr="006F0B54">
        <w:t>6.3</w:t>
      </w:r>
      <w:r w:rsidRPr="006F0B54">
        <w:tab/>
        <w:t>OTA base station output power</w:t>
      </w:r>
      <w:bookmarkEnd w:id="822"/>
      <w:bookmarkEnd w:id="823"/>
      <w:bookmarkEnd w:id="824"/>
      <w:bookmarkEnd w:id="825"/>
      <w:bookmarkEnd w:id="826"/>
      <w:bookmarkEnd w:id="827"/>
      <w:bookmarkEnd w:id="828"/>
      <w:bookmarkEnd w:id="829"/>
      <w:bookmarkEnd w:id="830"/>
      <w:bookmarkEnd w:id="831"/>
    </w:p>
    <w:p w14:paraId="7F5CBCFA" w14:textId="77777777" w:rsidR="00972FED" w:rsidRPr="006F0B54" w:rsidRDefault="00972FED" w:rsidP="00972FED">
      <w:pPr>
        <w:pStyle w:val="Heading3"/>
        <w:rPr>
          <w:lang w:eastAsia="sv-SE"/>
        </w:rPr>
      </w:pPr>
      <w:bookmarkStart w:id="832" w:name="_Toc21101089"/>
      <w:bookmarkStart w:id="833" w:name="_Toc29810128"/>
      <w:bookmarkStart w:id="834" w:name="_Toc37273405"/>
      <w:bookmarkStart w:id="835" w:name="_Toc45884720"/>
      <w:bookmarkStart w:id="836" w:name="_Toc53182684"/>
      <w:bookmarkStart w:id="837" w:name="_Toc58865078"/>
      <w:bookmarkStart w:id="838" w:name="_Toc58866660"/>
      <w:bookmarkStart w:id="839" w:name="_Toc66717693"/>
      <w:bookmarkStart w:id="840" w:name="_Toc74930254"/>
      <w:bookmarkStart w:id="841" w:name="_Toc76544539"/>
      <w:r w:rsidRPr="006F0B54">
        <w:rPr>
          <w:lang w:eastAsia="sv-SE"/>
        </w:rPr>
        <w:t>6.3.1</w:t>
      </w:r>
      <w:r w:rsidRPr="006F0B54">
        <w:rPr>
          <w:lang w:eastAsia="sv-SE"/>
        </w:rPr>
        <w:tab/>
        <w:t>Definition and applicability</w:t>
      </w:r>
      <w:bookmarkEnd w:id="832"/>
      <w:bookmarkEnd w:id="833"/>
      <w:bookmarkEnd w:id="834"/>
      <w:bookmarkEnd w:id="835"/>
      <w:bookmarkEnd w:id="836"/>
      <w:bookmarkEnd w:id="837"/>
      <w:bookmarkEnd w:id="838"/>
      <w:bookmarkEnd w:id="839"/>
      <w:bookmarkEnd w:id="840"/>
      <w:bookmarkEnd w:id="841"/>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842" w:name="_Toc21101090"/>
      <w:bookmarkStart w:id="843" w:name="_Toc29810129"/>
      <w:bookmarkStart w:id="844" w:name="_Toc37273406"/>
      <w:bookmarkStart w:id="845" w:name="_Toc45884721"/>
      <w:bookmarkStart w:id="846" w:name="_Toc53182685"/>
      <w:bookmarkStart w:id="847" w:name="_Toc58865079"/>
      <w:bookmarkStart w:id="848" w:name="_Toc58866661"/>
      <w:bookmarkStart w:id="849" w:name="_Toc66717694"/>
      <w:bookmarkStart w:id="850" w:name="_Toc74930255"/>
      <w:bookmarkStart w:id="851" w:name="_Toc76544540"/>
      <w:r w:rsidRPr="006F0B54">
        <w:rPr>
          <w:lang w:eastAsia="sv-SE"/>
        </w:rPr>
        <w:t>6.3.2</w:t>
      </w:r>
      <w:r w:rsidRPr="006F0B54">
        <w:rPr>
          <w:lang w:eastAsia="sv-SE"/>
        </w:rPr>
        <w:tab/>
        <w:t>Minimum requirement</w:t>
      </w:r>
      <w:bookmarkEnd w:id="842"/>
      <w:bookmarkEnd w:id="843"/>
      <w:bookmarkEnd w:id="844"/>
      <w:bookmarkEnd w:id="845"/>
      <w:bookmarkEnd w:id="846"/>
      <w:bookmarkEnd w:id="847"/>
      <w:bookmarkEnd w:id="848"/>
      <w:bookmarkEnd w:id="849"/>
      <w:bookmarkEnd w:id="850"/>
      <w:bookmarkEnd w:id="851"/>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lastRenderedPageBreak/>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852" w:name="_Toc21101091"/>
      <w:bookmarkStart w:id="853" w:name="_Toc29810130"/>
      <w:bookmarkStart w:id="854" w:name="_Toc37273407"/>
      <w:bookmarkStart w:id="855" w:name="_Toc45884722"/>
      <w:bookmarkStart w:id="856" w:name="_Toc53182686"/>
      <w:bookmarkStart w:id="857" w:name="_Toc58865080"/>
      <w:bookmarkStart w:id="858" w:name="_Toc58866662"/>
      <w:bookmarkStart w:id="859" w:name="_Toc66717695"/>
      <w:bookmarkStart w:id="860" w:name="_Toc74930256"/>
      <w:bookmarkStart w:id="861" w:name="_Toc76544541"/>
      <w:r w:rsidRPr="006F0B54">
        <w:rPr>
          <w:lang w:eastAsia="sv-SE"/>
        </w:rPr>
        <w:t>6.3.3</w:t>
      </w:r>
      <w:r w:rsidRPr="006F0B54">
        <w:rPr>
          <w:lang w:eastAsia="sv-SE"/>
        </w:rPr>
        <w:tab/>
        <w:t>Test purpose</w:t>
      </w:r>
      <w:bookmarkEnd w:id="852"/>
      <w:bookmarkEnd w:id="853"/>
      <w:bookmarkEnd w:id="854"/>
      <w:bookmarkEnd w:id="855"/>
      <w:bookmarkEnd w:id="856"/>
      <w:bookmarkEnd w:id="857"/>
      <w:bookmarkEnd w:id="858"/>
      <w:bookmarkEnd w:id="859"/>
      <w:bookmarkEnd w:id="860"/>
      <w:bookmarkEnd w:id="861"/>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862" w:name="_Toc21101092"/>
      <w:bookmarkStart w:id="863" w:name="_Toc29810131"/>
      <w:bookmarkStart w:id="864" w:name="_Toc37273408"/>
      <w:bookmarkStart w:id="865" w:name="_Toc45884723"/>
      <w:bookmarkStart w:id="866" w:name="_Toc53182687"/>
      <w:bookmarkStart w:id="867" w:name="_Toc58865081"/>
      <w:bookmarkStart w:id="868" w:name="_Toc58866663"/>
      <w:bookmarkStart w:id="869" w:name="_Toc66717696"/>
      <w:bookmarkStart w:id="870" w:name="_Toc74930257"/>
      <w:bookmarkStart w:id="871" w:name="_Toc76544542"/>
      <w:r w:rsidRPr="006F0B54">
        <w:rPr>
          <w:lang w:eastAsia="sv-SE"/>
        </w:rPr>
        <w:t>6</w:t>
      </w:r>
      <w:r w:rsidRPr="006F0B54">
        <w:rPr>
          <w:lang w:eastAsia="zh-CN"/>
        </w:rPr>
        <w:t>.3.</w:t>
      </w:r>
      <w:r w:rsidRPr="006F0B54">
        <w:rPr>
          <w:lang w:eastAsia="sv-SE"/>
        </w:rPr>
        <w:t>4</w:t>
      </w:r>
      <w:r w:rsidRPr="006F0B54">
        <w:rPr>
          <w:lang w:eastAsia="sv-SE"/>
        </w:rPr>
        <w:tab/>
        <w:t>Method of test</w:t>
      </w:r>
      <w:bookmarkEnd w:id="862"/>
      <w:bookmarkEnd w:id="863"/>
      <w:bookmarkEnd w:id="864"/>
      <w:bookmarkEnd w:id="865"/>
      <w:bookmarkEnd w:id="866"/>
      <w:bookmarkEnd w:id="867"/>
      <w:bookmarkEnd w:id="868"/>
      <w:bookmarkEnd w:id="869"/>
      <w:bookmarkEnd w:id="870"/>
      <w:bookmarkEnd w:id="871"/>
    </w:p>
    <w:p w14:paraId="0C78CAAD" w14:textId="77777777" w:rsidR="00972FED" w:rsidRPr="006F0B54" w:rsidRDefault="00972FED" w:rsidP="00972FED">
      <w:pPr>
        <w:pStyle w:val="Heading4"/>
        <w:rPr>
          <w:lang w:eastAsia="sv-SE"/>
        </w:rPr>
      </w:pPr>
      <w:bookmarkStart w:id="872" w:name="_Toc21101093"/>
      <w:bookmarkStart w:id="873" w:name="_Toc29810132"/>
      <w:bookmarkStart w:id="874" w:name="_Toc37273409"/>
      <w:bookmarkStart w:id="875" w:name="_Toc45884724"/>
      <w:bookmarkStart w:id="876" w:name="_Toc53182688"/>
      <w:bookmarkStart w:id="877" w:name="_Toc58865082"/>
      <w:bookmarkStart w:id="878" w:name="_Toc58866664"/>
      <w:bookmarkStart w:id="879" w:name="_Toc66717697"/>
      <w:bookmarkStart w:id="880" w:name="_Toc74930258"/>
      <w:bookmarkStart w:id="881" w:name="_Toc76544543"/>
      <w:r w:rsidRPr="006F0B54">
        <w:rPr>
          <w:lang w:eastAsia="sv-SE"/>
        </w:rPr>
        <w:t>6.3.4.1</w:t>
      </w:r>
      <w:r w:rsidRPr="006F0B54">
        <w:rPr>
          <w:lang w:eastAsia="sv-SE"/>
        </w:rPr>
        <w:tab/>
        <w:t>Initial conditions</w:t>
      </w:r>
      <w:bookmarkEnd w:id="872"/>
      <w:bookmarkEnd w:id="873"/>
      <w:bookmarkEnd w:id="874"/>
      <w:bookmarkEnd w:id="875"/>
      <w:bookmarkEnd w:id="876"/>
      <w:bookmarkEnd w:id="877"/>
      <w:bookmarkEnd w:id="878"/>
      <w:bookmarkEnd w:id="879"/>
      <w:bookmarkEnd w:id="880"/>
      <w:bookmarkEnd w:id="881"/>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882" w:name="_Toc21101094"/>
      <w:bookmarkStart w:id="883" w:name="_Toc29810133"/>
      <w:bookmarkStart w:id="884" w:name="_Toc37273410"/>
      <w:bookmarkStart w:id="885" w:name="_Toc45884725"/>
      <w:bookmarkStart w:id="886" w:name="_Toc53182689"/>
      <w:bookmarkStart w:id="887" w:name="_Toc58865083"/>
      <w:bookmarkStart w:id="888" w:name="_Toc58866665"/>
      <w:bookmarkStart w:id="889" w:name="_Toc66717698"/>
      <w:bookmarkStart w:id="890" w:name="_Toc74930259"/>
      <w:bookmarkStart w:id="891" w:name="_Toc76544544"/>
      <w:r w:rsidRPr="006F0B54">
        <w:rPr>
          <w:lang w:eastAsia="sv-SE"/>
        </w:rPr>
        <w:t>6.3.4.2</w:t>
      </w:r>
      <w:r w:rsidRPr="006F0B54">
        <w:rPr>
          <w:lang w:eastAsia="sv-SE"/>
        </w:rPr>
        <w:tab/>
        <w:t>Procedure</w:t>
      </w:r>
      <w:bookmarkEnd w:id="882"/>
      <w:bookmarkEnd w:id="883"/>
      <w:bookmarkEnd w:id="884"/>
      <w:bookmarkEnd w:id="885"/>
      <w:bookmarkEnd w:id="886"/>
      <w:bookmarkEnd w:id="887"/>
      <w:bookmarkEnd w:id="888"/>
      <w:bookmarkEnd w:id="889"/>
      <w:bookmarkEnd w:id="890"/>
      <w:bookmarkEnd w:id="891"/>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892" w:name="_Toc21101095"/>
      <w:bookmarkStart w:id="893" w:name="_Toc29810134"/>
      <w:bookmarkStart w:id="894" w:name="_Toc37273411"/>
      <w:bookmarkStart w:id="895" w:name="_Toc45884726"/>
      <w:bookmarkStart w:id="896" w:name="_Toc53182690"/>
      <w:bookmarkStart w:id="897" w:name="_Toc58865084"/>
      <w:bookmarkStart w:id="898" w:name="_Toc58866666"/>
      <w:bookmarkStart w:id="899" w:name="_Toc66717699"/>
      <w:bookmarkStart w:id="900" w:name="_Toc74930260"/>
      <w:bookmarkStart w:id="901" w:name="_Toc76544545"/>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892"/>
      <w:bookmarkEnd w:id="893"/>
      <w:bookmarkEnd w:id="894"/>
      <w:bookmarkEnd w:id="895"/>
      <w:bookmarkEnd w:id="896"/>
      <w:bookmarkEnd w:id="897"/>
      <w:bookmarkEnd w:id="898"/>
      <w:bookmarkEnd w:id="899"/>
      <w:bookmarkEnd w:id="900"/>
      <w:bookmarkEnd w:id="901"/>
    </w:p>
    <w:p w14:paraId="1EB697CB" w14:textId="77777777" w:rsidR="00972FED" w:rsidRPr="006F0B54" w:rsidRDefault="00972FED" w:rsidP="00972FED">
      <w:pPr>
        <w:pStyle w:val="Heading4"/>
        <w:rPr>
          <w:lang w:eastAsia="sv-SE"/>
        </w:rPr>
      </w:pPr>
      <w:bookmarkStart w:id="902" w:name="_Toc21101096"/>
      <w:bookmarkStart w:id="903" w:name="_Toc29810135"/>
      <w:bookmarkStart w:id="904" w:name="_Toc37273412"/>
      <w:bookmarkStart w:id="905" w:name="_Toc45884727"/>
      <w:bookmarkStart w:id="906" w:name="_Toc53182691"/>
      <w:bookmarkStart w:id="907" w:name="_Toc58865085"/>
      <w:bookmarkStart w:id="908" w:name="_Toc58866667"/>
      <w:bookmarkStart w:id="909" w:name="_Toc66717700"/>
      <w:bookmarkStart w:id="910" w:name="_Toc74930261"/>
      <w:bookmarkStart w:id="911" w:name="_Toc76544546"/>
      <w:r w:rsidRPr="006F0B54">
        <w:rPr>
          <w:lang w:eastAsia="sv-SE"/>
        </w:rPr>
        <w:t>6.3.5.1</w:t>
      </w:r>
      <w:r w:rsidRPr="006F0B54">
        <w:rPr>
          <w:lang w:eastAsia="sv-SE"/>
        </w:rPr>
        <w:tab/>
      </w:r>
      <w:r w:rsidRPr="006F0B54">
        <w:rPr>
          <w:i/>
          <w:lang w:eastAsia="sv-SE"/>
        </w:rPr>
        <w:t>BS type 1-O</w:t>
      </w:r>
      <w:bookmarkEnd w:id="902"/>
      <w:bookmarkEnd w:id="903"/>
      <w:bookmarkEnd w:id="904"/>
      <w:bookmarkEnd w:id="905"/>
      <w:bookmarkEnd w:id="906"/>
      <w:bookmarkEnd w:id="907"/>
      <w:bookmarkEnd w:id="908"/>
      <w:bookmarkEnd w:id="909"/>
      <w:bookmarkEnd w:id="910"/>
      <w:bookmarkEnd w:id="911"/>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912" w:name="_Toc21101097"/>
      <w:bookmarkStart w:id="913" w:name="_Toc29810136"/>
      <w:bookmarkStart w:id="914" w:name="_Toc37273413"/>
      <w:bookmarkStart w:id="915" w:name="_Toc45884728"/>
      <w:bookmarkStart w:id="916" w:name="_Toc53182692"/>
      <w:bookmarkStart w:id="917" w:name="_Toc58865086"/>
      <w:bookmarkStart w:id="918" w:name="_Toc58866668"/>
      <w:bookmarkStart w:id="919" w:name="_Toc66717701"/>
      <w:bookmarkStart w:id="920" w:name="_Toc74930262"/>
      <w:bookmarkStart w:id="921" w:name="_Toc76544547"/>
      <w:r w:rsidRPr="006F0B54">
        <w:rPr>
          <w:lang w:eastAsia="sv-SE"/>
        </w:rPr>
        <w:t>6.3.5.2</w:t>
      </w:r>
      <w:r w:rsidRPr="006F0B54">
        <w:rPr>
          <w:lang w:eastAsia="sv-SE"/>
        </w:rPr>
        <w:tab/>
      </w:r>
      <w:r w:rsidRPr="006F0B54">
        <w:rPr>
          <w:i/>
          <w:lang w:eastAsia="sv-SE"/>
        </w:rPr>
        <w:t>BS type 2-O</w:t>
      </w:r>
      <w:bookmarkEnd w:id="912"/>
      <w:bookmarkEnd w:id="913"/>
      <w:bookmarkEnd w:id="914"/>
      <w:bookmarkEnd w:id="915"/>
      <w:bookmarkEnd w:id="916"/>
      <w:bookmarkEnd w:id="917"/>
      <w:bookmarkEnd w:id="918"/>
      <w:bookmarkEnd w:id="919"/>
      <w:bookmarkEnd w:id="920"/>
      <w:bookmarkEnd w:id="921"/>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922" w:name="_Toc21101098"/>
      <w:bookmarkStart w:id="923" w:name="_Toc29810137"/>
      <w:bookmarkStart w:id="924" w:name="_Toc37273414"/>
      <w:bookmarkStart w:id="925" w:name="_Toc45884729"/>
      <w:bookmarkStart w:id="926" w:name="_Toc53182693"/>
      <w:bookmarkStart w:id="927" w:name="_Toc58865087"/>
      <w:bookmarkStart w:id="928" w:name="_Toc58866669"/>
      <w:bookmarkStart w:id="929" w:name="_Toc66717702"/>
      <w:bookmarkStart w:id="930" w:name="_Toc74930263"/>
      <w:bookmarkStart w:id="931" w:name="_Toc76544548"/>
      <w:r w:rsidRPr="006F0B54">
        <w:t>6.4</w:t>
      </w:r>
      <w:r w:rsidRPr="006F0B54">
        <w:tab/>
        <w:t>OTA output power dynamics</w:t>
      </w:r>
      <w:bookmarkEnd w:id="922"/>
      <w:bookmarkEnd w:id="923"/>
      <w:bookmarkEnd w:id="924"/>
      <w:bookmarkEnd w:id="925"/>
      <w:bookmarkEnd w:id="926"/>
      <w:bookmarkEnd w:id="927"/>
      <w:bookmarkEnd w:id="928"/>
      <w:bookmarkEnd w:id="929"/>
      <w:bookmarkEnd w:id="930"/>
      <w:bookmarkEnd w:id="931"/>
    </w:p>
    <w:p w14:paraId="275E2332" w14:textId="77777777" w:rsidR="00972FED" w:rsidRPr="006F0B54" w:rsidRDefault="00972FED" w:rsidP="00972FED">
      <w:pPr>
        <w:pStyle w:val="Heading3"/>
      </w:pPr>
      <w:bookmarkStart w:id="932" w:name="_Toc21101099"/>
      <w:bookmarkStart w:id="933" w:name="_Toc29810138"/>
      <w:bookmarkStart w:id="934" w:name="_Toc37273415"/>
      <w:bookmarkStart w:id="935" w:name="_Toc45884730"/>
      <w:bookmarkStart w:id="936" w:name="_Toc53182694"/>
      <w:bookmarkStart w:id="937" w:name="_Toc58865088"/>
      <w:bookmarkStart w:id="938" w:name="_Toc58866670"/>
      <w:bookmarkStart w:id="939" w:name="_Toc66717703"/>
      <w:bookmarkStart w:id="940" w:name="_Toc74930264"/>
      <w:bookmarkStart w:id="941" w:name="_Toc76544549"/>
      <w:r w:rsidRPr="006F0B54">
        <w:t>6.4.1</w:t>
      </w:r>
      <w:r w:rsidRPr="006F0B54">
        <w:tab/>
        <w:t>General</w:t>
      </w:r>
      <w:bookmarkEnd w:id="932"/>
      <w:bookmarkEnd w:id="933"/>
      <w:bookmarkEnd w:id="934"/>
      <w:bookmarkEnd w:id="935"/>
      <w:bookmarkEnd w:id="936"/>
      <w:bookmarkEnd w:id="937"/>
      <w:bookmarkEnd w:id="938"/>
      <w:bookmarkEnd w:id="939"/>
      <w:bookmarkEnd w:id="940"/>
      <w:bookmarkEnd w:id="941"/>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942" w:name="_Toc21101100"/>
      <w:bookmarkStart w:id="943" w:name="_Toc29810139"/>
      <w:bookmarkStart w:id="944" w:name="_Toc37273416"/>
      <w:bookmarkStart w:id="945" w:name="_Toc45884731"/>
      <w:bookmarkStart w:id="946" w:name="_Toc53182695"/>
      <w:bookmarkStart w:id="947" w:name="_Toc58865089"/>
      <w:bookmarkStart w:id="948" w:name="_Toc58866671"/>
      <w:bookmarkStart w:id="949" w:name="_Toc66717704"/>
      <w:bookmarkStart w:id="950" w:name="_Toc74930265"/>
      <w:bookmarkStart w:id="951" w:name="_Toc76544550"/>
      <w:r w:rsidRPr="006F0B54">
        <w:t>6.4.2</w:t>
      </w:r>
      <w:r w:rsidRPr="006F0B54">
        <w:tab/>
        <w:t>OTA RE power control dynamic range</w:t>
      </w:r>
      <w:bookmarkEnd w:id="942"/>
      <w:bookmarkEnd w:id="943"/>
      <w:bookmarkEnd w:id="944"/>
      <w:bookmarkEnd w:id="945"/>
      <w:bookmarkEnd w:id="946"/>
      <w:bookmarkEnd w:id="947"/>
      <w:bookmarkEnd w:id="948"/>
      <w:bookmarkEnd w:id="949"/>
      <w:bookmarkEnd w:id="950"/>
      <w:bookmarkEnd w:id="951"/>
    </w:p>
    <w:p w14:paraId="26373654" w14:textId="77777777" w:rsidR="00972FED" w:rsidRPr="006F0B54" w:rsidRDefault="00972FED" w:rsidP="00972FED">
      <w:pPr>
        <w:pStyle w:val="Heading4"/>
        <w:rPr>
          <w:lang w:eastAsia="sv-SE"/>
        </w:rPr>
      </w:pPr>
      <w:bookmarkStart w:id="952" w:name="_Toc21101101"/>
      <w:bookmarkStart w:id="953" w:name="_Toc29810140"/>
      <w:bookmarkStart w:id="954" w:name="_Toc37273417"/>
      <w:bookmarkStart w:id="955" w:name="_Toc45884732"/>
      <w:bookmarkStart w:id="956" w:name="_Toc53182696"/>
      <w:bookmarkStart w:id="957" w:name="_Toc58865090"/>
      <w:bookmarkStart w:id="958" w:name="_Toc58866672"/>
      <w:bookmarkStart w:id="959" w:name="_Toc66717705"/>
      <w:bookmarkStart w:id="960" w:name="_Toc74930266"/>
      <w:bookmarkStart w:id="961" w:name="_Toc76544551"/>
      <w:r w:rsidRPr="006F0B54">
        <w:rPr>
          <w:lang w:eastAsia="sv-SE"/>
        </w:rPr>
        <w:t>6.4.2.1</w:t>
      </w:r>
      <w:r w:rsidRPr="006F0B54">
        <w:rPr>
          <w:lang w:eastAsia="sv-SE"/>
        </w:rPr>
        <w:tab/>
        <w:t>Definition and applicability</w:t>
      </w:r>
      <w:bookmarkEnd w:id="952"/>
      <w:bookmarkEnd w:id="953"/>
      <w:bookmarkEnd w:id="954"/>
      <w:bookmarkEnd w:id="955"/>
      <w:bookmarkEnd w:id="956"/>
      <w:bookmarkEnd w:id="957"/>
      <w:bookmarkEnd w:id="958"/>
      <w:bookmarkEnd w:id="959"/>
      <w:bookmarkEnd w:id="960"/>
      <w:bookmarkEnd w:id="961"/>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962" w:name="_Toc21101102"/>
      <w:bookmarkStart w:id="963" w:name="_Toc29810141"/>
      <w:bookmarkStart w:id="964" w:name="_Toc37273418"/>
      <w:bookmarkStart w:id="965" w:name="_Toc45884733"/>
      <w:bookmarkStart w:id="966" w:name="_Toc53182697"/>
      <w:bookmarkStart w:id="967" w:name="_Toc58865091"/>
      <w:bookmarkStart w:id="968" w:name="_Toc58866673"/>
      <w:bookmarkStart w:id="969" w:name="_Toc66717706"/>
      <w:bookmarkStart w:id="970" w:name="_Toc74930267"/>
      <w:bookmarkStart w:id="971" w:name="_Toc76544552"/>
      <w:r w:rsidRPr="006F0B54">
        <w:rPr>
          <w:lang w:eastAsia="sv-SE"/>
        </w:rPr>
        <w:t>6.4.2.2</w:t>
      </w:r>
      <w:r w:rsidRPr="006F0B54">
        <w:rPr>
          <w:lang w:eastAsia="sv-SE"/>
        </w:rPr>
        <w:tab/>
        <w:t>Minimum requirement</w:t>
      </w:r>
      <w:bookmarkEnd w:id="962"/>
      <w:bookmarkEnd w:id="963"/>
      <w:bookmarkEnd w:id="964"/>
      <w:bookmarkEnd w:id="965"/>
      <w:bookmarkEnd w:id="966"/>
      <w:bookmarkEnd w:id="967"/>
      <w:bookmarkEnd w:id="968"/>
      <w:bookmarkEnd w:id="969"/>
      <w:bookmarkEnd w:id="970"/>
      <w:bookmarkEnd w:id="971"/>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972" w:name="_Toc21101103"/>
      <w:bookmarkStart w:id="973" w:name="_Toc29810142"/>
      <w:bookmarkStart w:id="974" w:name="_Toc37273419"/>
      <w:bookmarkStart w:id="975" w:name="_Toc45884734"/>
      <w:bookmarkStart w:id="976" w:name="_Toc53182698"/>
      <w:bookmarkStart w:id="977" w:name="_Toc58865092"/>
      <w:bookmarkStart w:id="978" w:name="_Toc58866674"/>
      <w:bookmarkStart w:id="979" w:name="_Toc66717707"/>
      <w:bookmarkStart w:id="980" w:name="_Toc74930268"/>
      <w:bookmarkStart w:id="981" w:name="_Toc76544553"/>
      <w:r w:rsidRPr="006F0B54">
        <w:rPr>
          <w:lang w:eastAsia="sv-SE"/>
        </w:rPr>
        <w:t>6.</w:t>
      </w:r>
      <w:r w:rsidRPr="006F0B54">
        <w:rPr>
          <w:lang w:eastAsia="zh-CN"/>
        </w:rPr>
        <w:t>4.2.</w:t>
      </w:r>
      <w:r w:rsidRPr="006F0B54">
        <w:rPr>
          <w:lang w:eastAsia="sv-SE"/>
        </w:rPr>
        <w:t>3</w:t>
      </w:r>
      <w:r w:rsidRPr="006F0B54">
        <w:rPr>
          <w:lang w:eastAsia="sv-SE"/>
        </w:rPr>
        <w:tab/>
        <w:t>Method of test</w:t>
      </w:r>
      <w:bookmarkEnd w:id="972"/>
      <w:bookmarkEnd w:id="973"/>
      <w:bookmarkEnd w:id="974"/>
      <w:bookmarkEnd w:id="975"/>
      <w:bookmarkEnd w:id="976"/>
      <w:bookmarkEnd w:id="977"/>
      <w:bookmarkEnd w:id="978"/>
      <w:bookmarkEnd w:id="979"/>
      <w:bookmarkEnd w:id="980"/>
      <w:bookmarkEnd w:id="981"/>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982" w:name="_Toc21101104"/>
      <w:bookmarkStart w:id="983" w:name="_Toc29810143"/>
      <w:bookmarkStart w:id="984" w:name="_Toc37273420"/>
      <w:bookmarkStart w:id="985" w:name="_Toc45884735"/>
      <w:bookmarkStart w:id="986" w:name="_Toc53182699"/>
      <w:bookmarkStart w:id="987" w:name="_Toc58865093"/>
      <w:bookmarkStart w:id="988" w:name="_Toc58866675"/>
      <w:bookmarkStart w:id="989" w:name="_Toc66717708"/>
      <w:bookmarkStart w:id="990" w:name="_Toc74930269"/>
      <w:bookmarkStart w:id="991" w:name="_Toc76544554"/>
      <w:r w:rsidRPr="006F0B54">
        <w:lastRenderedPageBreak/>
        <w:t>6.4.3</w:t>
      </w:r>
      <w:r w:rsidRPr="006F0B54">
        <w:tab/>
        <w:t>OTA total power dynamic range</w:t>
      </w:r>
      <w:bookmarkEnd w:id="982"/>
      <w:bookmarkEnd w:id="983"/>
      <w:bookmarkEnd w:id="984"/>
      <w:bookmarkEnd w:id="985"/>
      <w:bookmarkEnd w:id="986"/>
      <w:bookmarkEnd w:id="987"/>
      <w:bookmarkEnd w:id="988"/>
      <w:bookmarkEnd w:id="989"/>
      <w:bookmarkEnd w:id="990"/>
      <w:bookmarkEnd w:id="991"/>
    </w:p>
    <w:p w14:paraId="18E6694C" w14:textId="77777777" w:rsidR="00972FED" w:rsidRPr="006F0B54" w:rsidRDefault="00972FED" w:rsidP="00972FED">
      <w:pPr>
        <w:pStyle w:val="Heading4"/>
        <w:rPr>
          <w:lang w:eastAsia="sv-SE"/>
        </w:rPr>
      </w:pPr>
      <w:bookmarkStart w:id="992" w:name="_Toc21101105"/>
      <w:bookmarkStart w:id="993" w:name="_Toc29810144"/>
      <w:bookmarkStart w:id="994" w:name="_Toc37273421"/>
      <w:bookmarkStart w:id="995" w:name="_Toc45884736"/>
      <w:bookmarkStart w:id="996" w:name="_Toc53182700"/>
      <w:bookmarkStart w:id="997" w:name="_Toc58865094"/>
      <w:bookmarkStart w:id="998" w:name="_Toc58866676"/>
      <w:bookmarkStart w:id="999" w:name="_Toc66717709"/>
      <w:bookmarkStart w:id="1000" w:name="_Toc74930270"/>
      <w:bookmarkStart w:id="1001" w:name="_Toc76544555"/>
      <w:r w:rsidRPr="006F0B54">
        <w:rPr>
          <w:lang w:eastAsia="sv-SE"/>
        </w:rPr>
        <w:t>6.4.3.1</w:t>
      </w:r>
      <w:r w:rsidRPr="006F0B54">
        <w:rPr>
          <w:lang w:eastAsia="sv-SE"/>
        </w:rPr>
        <w:tab/>
        <w:t>Definition and applicability</w:t>
      </w:r>
      <w:bookmarkEnd w:id="992"/>
      <w:bookmarkEnd w:id="993"/>
      <w:bookmarkEnd w:id="994"/>
      <w:bookmarkEnd w:id="995"/>
      <w:bookmarkEnd w:id="996"/>
      <w:bookmarkEnd w:id="997"/>
      <w:bookmarkEnd w:id="998"/>
      <w:bookmarkEnd w:id="999"/>
      <w:bookmarkEnd w:id="1000"/>
      <w:bookmarkEnd w:id="1001"/>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002" w:name="_Toc21101106"/>
      <w:bookmarkStart w:id="1003"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004" w:name="_Toc37273422"/>
      <w:bookmarkStart w:id="1005" w:name="_Toc45884737"/>
      <w:bookmarkStart w:id="1006" w:name="_Toc53182701"/>
      <w:bookmarkStart w:id="1007" w:name="_Toc58865095"/>
      <w:bookmarkStart w:id="1008" w:name="_Toc58866677"/>
      <w:bookmarkStart w:id="1009" w:name="_Toc66717710"/>
      <w:bookmarkStart w:id="1010" w:name="_Toc74930271"/>
      <w:bookmarkStart w:id="1011" w:name="_Toc76544556"/>
      <w:r w:rsidRPr="006F0B54">
        <w:rPr>
          <w:lang w:eastAsia="sv-SE"/>
        </w:rPr>
        <w:t>6.4.3.2</w:t>
      </w:r>
      <w:r w:rsidRPr="006F0B54">
        <w:rPr>
          <w:lang w:eastAsia="sv-SE"/>
        </w:rPr>
        <w:tab/>
        <w:t>Minimum requirement</w:t>
      </w:r>
      <w:bookmarkEnd w:id="1002"/>
      <w:bookmarkEnd w:id="1003"/>
      <w:bookmarkEnd w:id="1004"/>
      <w:bookmarkEnd w:id="1005"/>
      <w:bookmarkEnd w:id="1006"/>
      <w:bookmarkEnd w:id="1007"/>
      <w:bookmarkEnd w:id="1008"/>
      <w:bookmarkEnd w:id="1009"/>
      <w:bookmarkEnd w:id="1010"/>
      <w:bookmarkEnd w:id="1011"/>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012" w:name="_Toc21101107"/>
      <w:bookmarkStart w:id="1013" w:name="_Toc29810146"/>
      <w:bookmarkStart w:id="1014" w:name="_Toc37273423"/>
      <w:bookmarkStart w:id="1015" w:name="_Toc45884738"/>
      <w:bookmarkStart w:id="1016" w:name="_Toc53182702"/>
      <w:bookmarkStart w:id="1017" w:name="_Toc58865096"/>
      <w:bookmarkStart w:id="1018" w:name="_Toc58866678"/>
      <w:bookmarkStart w:id="1019" w:name="_Toc66717711"/>
      <w:bookmarkStart w:id="1020" w:name="_Toc74930272"/>
      <w:bookmarkStart w:id="1021" w:name="_Toc76544557"/>
      <w:r w:rsidRPr="006F0B54">
        <w:rPr>
          <w:lang w:eastAsia="sv-SE"/>
        </w:rPr>
        <w:t>6.4.3.3</w:t>
      </w:r>
      <w:r w:rsidRPr="006F0B54">
        <w:rPr>
          <w:lang w:eastAsia="sv-SE"/>
        </w:rPr>
        <w:tab/>
        <w:t>Test purpose</w:t>
      </w:r>
      <w:bookmarkEnd w:id="1012"/>
      <w:bookmarkEnd w:id="1013"/>
      <w:bookmarkEnd w:id="1014"/>
      <w:bookmarkEnd w:id="1015"/>
      <w:bookmarkEnd w:id="1016"/>
      <w:bookmarkEnd w:id="1017"/>
      <w:bookmarkEnd w:id="1018"/>
      <w:bookmarkEnd w:id="1019"/>
      <w:bookmarkEnd w:id="1020"/>
      <w:bookmarkEnd w:id="1021"/>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022" w:name="_Toc21101108"/>
      <w:bookmarkStart w:id="1023" w:name="_Toc29810147"/>
      <w:bookmarkStart w:id="1024" w:name="_Toc37273424"/>
      <w:bookmarkStart w:id="1025" w:name="_Toc45884739"/>
      <w:bookmarkStart w:id="1026" w:name="_Toc53182703"/>
      <w:bookmarkStart w:id="1027" w:name="_Toc58865097"/>
      <w:bookmarkStart w:id="1028" w:name="_Toc58866679"/>
      <w:bookmarkStart w:id="1029" w:name="_Toc66717712"/>
      <w:bookmarkStart w:id="1030" w:name="_Toc74930273"/>
      <w:bookmarkStart w:id="1031" w:name="_Toc76544558"/>
      <w:r w:rsidRPr="006F0B54">
        <w:rPr>
          <w:lang w:eastAsia="sv-SE"/>
        </w:rPr>
        <w:t>6.</w:t>
      </w:r>
      <w:r w:rsidRPr="006F0B54">
        <w:rPr>
          <w:lang w:eastAsia="zh-CN"/>
        </w:rPr>
        <w:t>4.3.</w:t>
      </w:r>
      <w:r w:rsidRPr="006F0B54">
        <w:rPr>
          <w:lang w:eastAsia="sv-SE"/>
        </w:rPr>
        <w:t>4</w:t>
      </w:r>
      <w:r w:rsidRPr="006F0B54">
        <w:rPr>
          <w:lang w:eastAsia="sv-SE"/>
        </w:rPr>
        <w:tab/>
        <w:t>Method of test</w:t>
      </w:r>
      <w:bookmarkEnd w:id="1022"/>
      <w:bookmarkEnd w:id="1023"/>
      <w:bookmarkEnd w:id="1024"/>
      <w:bookmarkEnd w:id="1025"/>
      <w:bookmarkEnd w:id="1026"/>
      <w:bookmarkEnd w:id="1027"/>
      <w:bookmarkEnd w:id="1028"/>
      <w:bookmarkEnd w:id="1029"/>
      <w:bookmarkEnd w:id="1030"/>
      <w:bookmarkEnd w:id="1031"/>
    </w:p>
    <w:p w14:paraId="15E9F63E" w14:textId="77777777" w:rsidR="00972FED" w:rsidRPr="006F0B54" w:rsidRDefault="00972FED" w:rsidP="00972FED">
      <w:pPr>
        <w:pStyle w:val="Heading5"/>
        <w:rPr>
          <w:lang w:eastAsia="sv-SE"/>
        </w:rPr>
      </w:pPr>
      <w:bookmarkStart w:id="1032" w:name="_Toc21101109"/>
      <w:bookmarkStart w:id="1033" w:name="_Toc29810148"/>
      <w:bookmarkStart w:id="1034" w:name="_Toc37273425"/>
      <w:bookmarkStart w:id="1035" w:name="_Toc45884740"/>
      <w:bookmarkStart w:id="1036" w:name="_Toc53182704"/>
      <w:bookmarkStart w:id="1037" w:name="_Toc58865098"/>
      <w:bookmarkStart w:id="1038" w:name="_Toc58866680"/>
      <w:bookmarkStart w:id="1039" w:name="_Toc66717713"/>
      <w:bookmarkStart w:id="1040" w:name="_Toc74930274"/>
      <w:bookmarkStart w:id="1041" w:name="_Toc76544559"/>
      <w:r w:rsidRPr="006F0B54">
        <w:rPr>
          <w:lang w:eastAsia="sv-SE"/>
        </w:rPr>
        <w:t>6.4.3.4.1</w:t>
      </w:r>
      <w:r w:rsidRPr="006F0B54">
        <w:rPr>
          <w:lang w:eastAsia="sv-SE"/>
        </w:rPr>
        <w:tab/>
        <w:t>Initial conditions</w:t>
      </w:r>
      <w:bookmarkEnd w:id="1032"/>
      <w:bookmarkEnd w:id="1033"/>
      <w:bookmarkEnd w:id="1034"/>
      <w:bookmarkEnd w:id="1035"/>
      <w:bookmarkEnd w:id="1036"/>
      <w:bookmarkEnd w:id="1037"/>
      <w:bookmarkEnd w:id="1038"/>
      <w:bookmarkEnd w:id="1039"/>
      <w:bookmarkEnd w:id="1040"/>
      <w:bookmarkEnd w:id="1041"/>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042" w:name="_Toc21101110"/>
      <w:bookmarkStart w:id="1043" w:name="_Toc29810149"/>
      <w:bookmarkStart w:id="1044" w:name="_Toc37273426"/>
      <w:bookmarkStart w:id="1045" w:name="_Toc45884741"/>
      <w:bookmarkStart w:id="1046" w:name="_Toc53182705"/>
      <w:bookmarkStart w:id="1047" w:name="_Toc58865099"/>
      <w:bookmarkStart w:id="1048" w:name="_Toc58866681"/>
      <w:bookmarkStart w:id="1049" w:name="_Toc66717714"/>
      <w:bookmarkStart w:id="1050" w:name="_Toc74930275"/>
      <w:bookmarkStart w:id="1051" w:name="_Toc76544560"/>
      <w:r w:rsidRPr="006F0B54">
        <w:rPr>
          <w:lang w:eastAsia="sv-SE"/>
        </w:rPr>
        <w:t>6.4.3.4.2</w:t>
      </w:r>
      <w:r w:rsidRPr="006F0B54">
        <w:rPr>
          <w:lang w:eastAsia="sv-SE"/>
        </w:rPr>
        <w:tab/>
        <w:t>Procedure</w:t>
      </w:r>
      <w:bookmarkEnd w:id="1042"/>
      <w:bookmarkEnd w:id="1043"/>
      <w:bookmarkEnd w:id="1044"/>
      <w:bookmarkEnd w:id="1045"/>
      <w:bookmarkEnd w:id="1046"/>
      <w:bookmarkEnd w:id="1047"/>
      <w:bookmarkEnd w:id="1048"/>
      <w:bookmarkEnd w:id="1049"/>
      <w:bookmarkEnd w:id="1050"/>
      <w:bookmarkEnd w:id="1051"/>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052" w:name="_Toc21101111"/>
      <w:bookmarkStart w:id="1053" w:name="_Toc29810150"/>
      <w:bookmarkStart w:id="1054" w:name="_Toc37273427"/>
      <w:bookmarkStart w:id="1055" w:name="_Toc45884742"/>
      <w:bookmarkStart w:id="1056" w:name="_Toc53182706"/>
      <w:bookmarkStart w:id="1057" w:name="_Toc58865100"/>
      <w:bookmarkStart w:id="1058" w:name="_Toc58866682"/>
      <w:bookmarkStart w:id="1059" w:name="_Toc66717715"/>
      <w:bookmarkStart w:id="1060" w:name="_Toc74930276"/>
      <w:bookmarkStart w:id="1061" w:name="_Toc76544561"/>
      <w:r w:rsidRPr="006F0B54">
        <w:rPr>
          <w:lang w:eastAsia="sv-SE"/>
        </w:rPr>
        <w:t>6.</w:t>
      </w:r>
      <w:r w:rsidRPr="006F0B54">
        <w:rPr>
          <w:lang w:eastAsia="zh-CN"/>
        </w:rPr>
        <w:t>4.3.</w:t>
      </w:r>
      <w:r w:rsidRPr="006F0B54">
        <w:rPr>
          <w:lang w:eastAsia="sv-SE"/>
        </w:rPr>
        <w:t>5</w:t>
      </w:r>
      <w:r w:rsidRPr="006F0B54">
        <w:rPr>
          <w:lang w:eastAsia="sv-SE"/>
        </w:rPr>
        <w:tab/>
        <w:t>Test requirement</w:t>
      </w:r>
      <w:bookmarkEnd w:id="1052"/>
      <w:bookmarkEnd w:id="1053"/>
      <w:bookmarkEnd w:id="1054"/>
      <w:bookmarkEnd w:id="1055"/>
      <w:bookmarkEnd w:id="1056"/>
      <w:bookmarkEnd w:id="1057"/>
      <w:bookmarkEnd w:id="1058"/>
      <w:bookmarkEnd w:id="1059"/>
      <w:bookmarkEnd w:id="1060"/>
      <w:bookmarkEnd w:id="1061"/>
    </w:p>
    <w:p w14:paraId="4500C554" w14:textId="77777777" w:rsidR="00972FED" w:rsidRPr="006F0B54" w:rsidRDefault="00972FED" w:rsidP="00972FED">
      <w:pPr>
        <w:pStyle w:val="Heading5"/>
        <w:rPr>
          <w:lang w:eastAsia="sv-SE"/>
        </w:rPr>
      </w:pPr>
      <w:bookmarkStart w:id="1062" w:name="_Toc21101112"/>
      <w:bookmarkStart w:id="1063" w:name="_Toc29810151"/>
      <w:bookmarkStart w:id="1064" w:name="_Toc37273428"/>
      <w:bookmarkStart w:id="1065" w:name="_Toc45884743"/>
      <w:bookmarkStart w:id="1066" w:name="_Toc53182707"/>
      <w:bookmarkStart w:id="1067" w:name="_Toc58865101"/>
      <w:bookmarkStart w:id="1068" w:name="_Toc58866683"/>
      <w:bookmarkStart w:id="1069" w:name="_Toc66717716"/>
      <w:bookmarkStart w:id="1070" w:name="_Toc74930277"/>
      <w:bookmarkStart w:id="1071" w:name="_Toc76544562"/>
      <w:r w:rsidRPr="006F0B54">
        <w:rPr>
          <w:lang w:eastAsia="sv-SE"/>
        </w:rPr>
        <w:t>6.4.3.5.1</w:t>
      </w:r>
      <w:r w:rsidRPr="006F0B54">
        <w:rPr>
          <w:lang w:eastAsia="sv-SE"/>
        </w:rPr>
        <w:tab/>
      </w:r>
      <w:r w:rsidRPr="006F0B54">
        <w:rPr>
          <w:i/>
          <w:lang w:eastAsia="sv-SE"/>
        </w:rPr>
        <w:t>BS type 1-O</w:t>
      </w:r>
      <w:bookmarkEnd w:id="1062"/>
      <w:bookmarkEnd w:id="1063"/>
      <w:bookmarkEnd w:id="1064"/>
      <w:bookmarkEnd w:id="1065"/>
      <w:bookmarkEnd w:id="1066"/>
      <w:bookmarkEnd w:id="1067"/>
      <w:bookmarkEnd w:id="1068"/>
      <w:bookmarkEnd w:id="1069"/>
      <w:bookmarkEnd w:id="1070"/>
      <w:bookmarkEnd w:id="1071"/>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1072" w:name="_Toc21101113"/>
      <w:bookmarkStart w:id="1073" w:name="_Toc29810152"/>
      <w:bookmarkStart w:id="1074" w:name="_Toc37273429"/>
      <w:bookmarkStart w:id="1075" w:name="_Toc45884744"/>
      <w:bookmarkStart w:id="1076" w:name="_Toc53182708"/>
      <w:bookmarkStart w:id="1077" w:name="_Toc58865102"/>
      <w:bookmarkStart w:id="1078" w:name="_Toc58866684"/>
      <w:bookmarkStart w:id="1079" w:name="_Toc66717717"/>
      <w:bookmarkStart w:id="1080" w:name="_Toc74930278"/>
      <w:bookmarkStart w:id="1081" w:name="_Toc76544563"/>
      <w:r w:rsidRPr="006F0B54">
        <w:rPr>
          <w:lang w:eastAsia="sv-SE"/>
        </w:rPr>
        <w:lastRenderedPageBreak/>
        <w:t>6.4.3.5.2</w:t>
      </w:r>
      <w:r w:rsidRPr="006F0B54">
        <w:rPr>
          <w:lang w:eastAsia="sv-SE"/>
        </w:rPr>
        <w:tab/>
      </w:r>
      <w:r w:rsidRPr="006F0B54">
        <w:rPr>
          <w:i/>
          <w:lang w:eastAsia="sv-SE"/>
        </w:rPr>
        <w:t>BS type 2-O</w:t>
      </w:r>
      <w:bookmarkEnd w:id="1072"/>
      <w:bookmarkEnd w:id="1073"/>
      <w:bookmarkEnd w:id="1074"/>
      <w:bookmarkEnd w:id="1075"/>
      <w:bookmarkEnd w:id="1076"/>
      <w:bookmarkEnd w:id="1077"/>
      <w:bookmarkEnd w:id="1078"/>
      <w:bookmarkEnd w:id="1079"/>
      <w:bookmarkEnd w:id="1080"/>
      <w:bookmarkEnd w:id="1081"/>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1082" w:name="_Toc21101114"/>
      <w:bookmarkStart w:id="1083" w:name="_Toc29810153"/>
      <w:bookmarkStart w:id="1084" w:name="_Toc37273430"/>
      <w:bookmarkStart w:id="1085" w:name="_Toc45884745"/>
      <w:bookmarkStart w:id="1086" w:name="_Toc53182709"/>
      <w:bookmarkStart w:id="1087" w:name="_Toc58865103"/>
      <w:bookmarkStart w:id="1088" w:name="_Toc58866685"/>
      <w:bookmarkStart w:id="1089" w:name="_Toc66717718"/>
      <w:bookmarkStart w:id="1090" w:name="_Toc74930279"/>
      <w:bookmarkStart w:id="1091" w:name="_Toc76544564"/>
      <w:r w:rsidRPr="006F0B54">
        <w:t>6.5</w:t>
      </w:r>
      <w:r w:rsidRPr="006F0B54">
        <w:tab/>
        <w:t>OTA transmit ON/OFF power</w:t>
      </w:r>
      <w:bookmarkEnd w:id="1082"/>
      <w:bookmarkEnd w:id="1083"/>
      <w:bookmarkEnd w:id="1084"/>
      <w:bookmarkEnd w:id="1085"/>
      <w:bookmarkEnd w:id="1086"/>
      <w:bookmarkEnd w:id="1087"/>
      <w:bookmarkEnd w:id="1088"/>
      <w:bookmarkEnd w:id="1089"/>
      <w:bookmarkEnd w:id="1090"/>
      <w:bookmarkEnd w:id="1091"/>
    </w:p>
    <w:p w14:paraId="0F0F5748" w14:textId="77777777" w:rsidR="00972FED" w:rsidRPr="006F0B54" w:rsidRDefault="00972FED" w:rsidP="00972FED">
      <w:pPr>
        <w:pStyle w:val="Heading3"/>
      </w:pPr>
      <w:bookmarkStart w:id="1092" w:name="_Toc21101115"/>
      <w:bookmarkStart w:id="1093" w:name="_Toc29810154"/>
      <w:bookmarkStart w:id="1094" w:name="_Toc37273431"/>
      <w:bookmarkStart w:id="1095" w:name="_Toc45884746"/>
      <w:bookmarkStart w:id="1096" w:name="_Toc53182710"/>
      <w:bookmarkStart w:id="1097" w:name="_Toc58865104"/>
      <w:bookmarkStart w:id="1098" w:name="_Toc58866686"/>
      <w:bookmarkStart w:id="1099" w:name="_Toc66717719"/>
      <w:bookmarkStart w:id="1100" w:name="_Toc74930280"/>
      <w:bookmarkStart w:id="1101" w:name="_Toc76544565"/>
      <w:r w:rsidRPr="006F0B54">
        <w:t>6.5.1</w:t>
      </w:r>
      <w:r w:rsidRPr="006F0B54">
        <w:tab/>
        <w:t>OTA transmitter OFF power</w:t>
      </w:r>
      <w:bookmarkEnd w:id="1092"/>
      <w:bookmarkEnd w:id="1093"/>
      <w:bookmarkEnd w:id="1094"/>
      <w:bookmarkEnd w:id="1095"/>
      <w:bookmarkEnd w:id="1096"/>
      <w:bookmarkEnd w:id="1097"/>
      <w:bookmarkEnd w:id="1098"/>
      <w:bookmarkEnd w:id="1099"/>
      <w:bookmarkEnd w:id="1100"/>
      <w:bookmarkEnd w:id="1101"/>
    </w:p>
    <w:p w14:paraId="5A9424EB" w14:textId="77777777" w:rsidR="00972FED" w:rsidRPr="006F0B54" w:rsidRDefault="00972FED" w:rsidP="00972FED">
      <w:pPr>
        <w:pStyle w:val="Heading4"/>
      </w:pPr>
      <w:bookmarkStart w:id="1102" w:name="_Toc21101116"/>
      <w:bookmarkStart w:id="1103" w:name="_Toc29810155"/>
      <w:bookmarkStart w:id="1104" w:name="_Toc37273432"/>
      <w:bookmarkStart w:id="1105" w:name="_Toc45884747"/>
      <w:bookmarkStart w:id="1106" w:name="_Toc53182711"/>
      <w:bookmarkStart w:id="1107" w:name="_Toc58865105"/>
      <w:bookmarkStart w:id="1108" w:name="_Toc58866687"/>
      <w:bookmarkStart w:id="1109" w:name="_Toc66717720"/>
      <w:bookmarkStart w:id="1110" w:name="_Toc74930281"/>
      <w:bookmarkStart w:id="1111" w:name="_Toc76544566"/>
      <w:r w:rsidRPr="006F0B54">
        <w:t>6.5.1.1</w:t>
      </w:r>
      <w:r w:rsidRPr="006F0B54">
        <w:tab/>
        <w:t>Definition and applicability</w:t>
      </w:r>
      <w:bookmarkEnd w:id="1102"/>
      <w:bookmarkEnd w:id="1103"/>
      <w:bookmarkEnd w:id="1104"/>
      <w:bookmarkEnd w:id="1105"/>
      <w:bookmarkEnd w:id="1106"/>
      <w:bookmarkEnd w:id="1107"/>
      <w:bookmarkEnd w:id="1108"/>
      <w:bookmarkEnd w:id="1109"/>
      <w:bookmarkEnd w:id="1110"/>
      <w:bookmarkEnd w:id="1111"/>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1112" w:name="_Toc21101117"/>
      <w:bookmarkStart w:id="1113" w:name="_Toc29810156"/>
      <w:bookmarkStart w:id="1114" w:name="_Toc37273433"/>
      <w:bookmarkStart w:id="1115" w:name="_Toc45884748"/>
      <w:bookmarkStart w:id="1116" w:name="_Toc53182712"/>
      <w:bookmarkStart w:id="1117" w:name="_Toc58865106"/>
      <w:bookmarkStart w:id="1118" w:name="_Toc58866688"/>
      <w:bookmarkStart w:id="1119" w:name="_Toc66717721"/>
      <w:bookmarkStart w:id="1120" w:name="_Toc74930282"/>
      <w:bookmarkStart w:id="1121" w:name="_Toc76544567"/>
      <w:r w:rsidRPr="006F0B54">
        <w:t>6.5.1.2</w:t>
      </w:r>
      <w:r w:rsidRPr="006F0B54">
        <w:tab/>
        <w:t>Minimum requirement</w:t>
      </w:r>
      <w:bookmarkEnd w:id="1112"/>
      <w:bookmarkEnd w:id="1113"/>
      <w:bookmarkEnd w:id="1114"/>
      <w:bookmarkEnd w:id="1115"/>
      <w:bookmarkEnd w:id="1116"/>
      <w:bookmarkEnd w:id="1117"/>
      <w:bookmarkEnd w:id="1118"/>
      <w:bookmarkEnd w:id="1119"/>
      <w:bookmarkEnd w:id="1120"/>
      <w:bookmarkEnd w:id="1121"/>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1122" w:name="_Toc21101118"/>
      <w:bookmarkStart w:id="1123" w:name="_Toc29810157"/>
      <w:bookmarkStart w:id="1124" w:name="_Toc37273434"/>
      <w:bookmarkStart w:id="1125" w:name="_Toc45884749"/>
      <w:bookmarkStart w:id="1126" w:name="_Toc53182713"/>
      <w:bookmarkStart w:id="1127" w:name="_Toc58865107"/>
      <w:bookmarkStart w:id="1128" w:name="_Toc58866689"/>
      <w:bookmarkStart w:id="1129" w:name="_Toc66717722"/>
      <w:bookmarkStart w:id="1130" w:name="_Toc74930283"/>
      <w:bookmarkStart w:id="1131" w:name="_Toc76544568"/>
      <w:r w:rsidRPr="006F0B54">
        <w:t>6.5.1.3</w:t>
      </w:r>
      <w:r w:rsidRPr="006F0B54">
        <w:tab/>
        <w:t>Test purpose</w:t>
      </w:r>
      <w:bookmarkEnd w:id="1122"/>
      <w:bookmarkEnd w:id="1123"/>
      <w:bookmarkEnd w:id="1124"/>
      <w:bookmarkEnd w:id="1125"/>
      <w:bookmarkEnd w:id="1126"/>
      <w:bookmarkEnd w:id="1127"/>
      <w:bookmarkEnd w:id="1128"/>
      <w:bookmarkEnd w:id="1129"/>
      <w:bookmarkEnd w:id="1130"/>
      <w:bookmarkEnd w:id="113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1132" w:name="_Toc21101119"/>
      <w:bookmarkStart w:id="1133" w:name="_Toc29810158"/>
      <w:bookmarkStart w:id="1134" w:name="_Toc37273435"/>
      <w:bookmarkStart w:id="1135" w:name="_Toc45884750"/>
      <w:bookmarkStart w:id="1136" w:name="_Toc53182714"/>
      <w:bookmarkStart w:id="1137" w:name="_Toc58865108"/>
      <w:bookmarkStart w:id="1138" w:name="_Toc58866690"/>
      <w:bookmarkStart w:id="1139" w:name="_Toc66717723"/>
      <w:bookmarkStart w:id="1140" w:name="_Toc74930284"/>
      <w:bookmarkStart w:id="1141" w:name="_Toc76544569"/>
      <w:r w:rsidRPr="006F0B54">
        <w:t>6.5.1.4</w:t>
      </w:r>
      <w:r w:rsidRPr="006F0B54">
        <w:tab/>
        <w:t>Method of test</w:t>
      </w:r>
      <w:bookmarkEnd w:id="1132"/>
      <w:bookmarkEnd w:id="1133"/>
      <w:bookmarkEnd w:id="1134"/>
      <w:bookmarkEnd w:id="1135"/>
      <w:bookmarkEnd w:id="1136"/>
      <w:bookmarkEnd w:id="1137"/>
      <w:bookmarkEnd w:id="1138"/>
      <w:bookmarkEnd w:id="1139"/>
      <w:bookmarkEnd w:id="1140"/>
      <w:bookmarkEnd w:id="1141"/>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1142" w:name="_Toc21101120"/>
      <w:bookmarkStart w:id="1143" w:name="_Toc29810159"/>
      <w:bookmarkStart w:id="1144" w:name="_Toc37273436"/>
      <w:bookmarkStart w:id="1145" w:name="_Toc45884751"/>
      <w:bookmarkStart w:id="1146" w:name="_Toc53182715"/>
      <w:bookmarkStart w:id="1147" w:name="_Toc58865109"/>
      <w:bookmarkStart w:id="1148" w:name="_Toc58866691"/>
      <w:bookmarkStart w:id="1149" w:name="_Toc66717724"/>
      <w:bookmarkStart w:id="1150" w:name="_Toc74930285"/>
      <w:bookmarkStart w:id="1151" w:name="_Toc76544570"/>
      <w:r w:rsidRPr="006F0B54">
        <w:t>6.5.1.5</w:t>
      </w:r>
      <w:r w:rsidRPr="006F0B54">
        <w:tab/>
        <w:t>Test requirements</w:t>
      </w:r>
      <w:bookmarkEnd w:id="1142"/>
      <w:bookmarkEnd w:id="1143"/>
      <w:bookmarkEnd w:id="1144"/>
      <w:bookmarkEnd w:id="1145"/>
      <w:bookmarkEnd w:id="1146"/>
      <w:bookmarkEnd w:id="1147"/>
      <w:bookmarkEnd w:id="1148"/>
      <w:bookmarkEnd w:id="1149"/>
      <w:bookmarkEnd w:id="1150"/>
      <w:bookmarkEnd w:id="1151"/>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1152" w:name="_Toc21101121"/>
      <w:bookmarkStart w:id="1153" w:name="_Toc29810160"/>
      <w:bookmarkStart w:id="1154" w:name="_Toc37273437"/>
      <w:bookmarkStart w:id="1155" w:name="_Toc45884752"/>
      <w:bookmarkStart w:id="1156" w:name="_Toc53182716"/>
      <w:bookmarkStart w:id="1157" w:name="_Toc58865110"/>
      <w:bookmarkStart w:id="1158" w:name="_Toc58866692"/>
      <w:bookmarkStart w:id="1159" w:name="_Toc66717725"/>
      <w:bookmarkStart w:id="1160" w:name="_Toc74930286"/>
      <w:bookmarkStart w:id="1161" w:name="_Toc76544571"/>
      <w:r w:rsidRPr="006F0B54">
        <w:lastRenderedPageBreak/>
        <w:t>6.5.2</w:t>
      </w:r>
      <w:r w:rsidRPr="006F0B54">
        <w:tab/>
        <w:t>OTA transmitter transient period</w:t>
      </w:r>
      <w:bookmarkEnd w:id="1152"/>
      <w:bookmarkEnd w:id="1153"/>
      <w:bookmarkEnd w:id="1154"/>
      <w:bookmarkEnd w:id="1155"/>
      <w:bookmarkEnd w:id="1156"/>
      <w:bookmarkEnd w:id="1157"/>
      <w:bookmarkEnd w:id="1158"/>
      <w:bookmarkEnd w:id="1159"/>
      <w:bookmarkEnd w:id="1160"/>
      <w:bookmarkEnd w:id="1161"/>
    </w:p>
    <w:p w14:paraId="3319AB53" w14:textId="77777777" w:rsidR="00972FED" w:rsidRPr="006F0B54" w:rsidRDefault="00972FED" w:rsidP="00972FED">
      <w:pPr>
        <w:pStyle w:val="Heading4"/>
      </w:pPr>
      <w:bookmarkStart w:id="1162" w:name="_Toc21101122"/>
      <w:bookmarkStart w:id="1163" w:name="_Toc29810161"/>
      <w:bookmarkStart w:id="1164" w:name="_Toc37273438"/>
      <w:bookmarkStart w:id="1165" w:name="_Toc45884753"/>
      <w:bookmarkStart w:id="1166" w:name="_Toc53182717"/>
      <w:bookmarkStart w:id="1167" w:name="_Toc58865111"/>
      <w:bookmarkStart w:id="1168" w:name="_Toc58866693"/>
      <w:bookmarkStart w:id="1169" w:name="_Toc66717726"/>
      <w:bookmarkStart w:id="1170" w:name="_Toc74930287"/>
      <w:bookmarkStart w:id="1171" w:name="_Toc76544572"/>
      <w:r w:rsidRPr="006F0B54">
        <w:t>6.5.2.1</w:t>
      </w:r>
      <w:r w:rsidRPr="006F0B54">
        <w:tab/>
        <w:t>Definition and applicability</w:t>
      </w:r>
      <w:bookmarkEnd w:id="1162"/>
      <w:bookmarkEnd w:id="1163"/>
      <w:bookmarkEnd w:id="1164"/>
      <w:bookmarkEnd w:id="1165"/>
      <w:bookmarkEnd w:id="1166"/>
      <w:bookmarkEnd w:id="1167"/>
      <w:bookmarkEnd w:id="1168"/>
      <w:bookmarkEnd w:id="1169"/>
      <w:bookmarkEnd w:id="1170"/>
      <w:bookmarkEnd w:id="1171"/>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77777777" w:rsidR="00972FED" w:rsidRPr="006F0B54" w:rsidRDefault="00A47EC6" w:rsidP="00972FED">
      <w:pPr>
        <w:pStyle w:val="TH"/>
      </w:pPr>
      <w:r>
        <w:pict w14:anchorId="475A3522">
          <v:group id="Canvas 92" o:spid="_x0000_s1038" editas="canvas" style="width:482.05pt;height:232.95pt;mso-position-horizontal-relative:char;mso-position-vertical-relative:line" coordsize="61220,29584">
            <v:shape id="_x0000_s1039" type="#_x0000_t75" style="position:absolute;width:61220;height:29584;visibility:visible;mso-wrap-style:square">
              <v:fill o:detectmouseclick="t"/>
              <v:path o:connecttype="none"/>
            </v:shape>
            <v:rect id="Rectangle 64" o:spid="_x0000_s1040"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41"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42"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43"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44"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45"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46"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47"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48"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49"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50"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51"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52"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53"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54"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55"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56"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57"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58"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59"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60"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61"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62"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63"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64"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65"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66"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67"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68"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69"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70"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71"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72"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73"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" fillcolor="black" stroked="f">
              <v:fill r:id="rId56" o:title="" type="pattern"/>
            </v:rect>
            <v:line id="Line 98" o:spid="_x0000_s1074"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75"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76"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" fillcolor="black" stroked="f">
              <v:fill r:id="rId56" o:title="" type="pattern"/>
            </v:rect>
            <v:line id="Line 101" o:spid="_x0000_s1077"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78"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79"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80"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81"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82"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83"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84"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2399ADD5" w14:textId="77777777" w:rsidR="00CC5956" w:rsidRDefault="00CC5956" w:rsidP="00972FED"/>
                </w:txbxContent>
              </v:textbox>
            </v:rect>
            <v:rect id="Rectangle 109" o:spid="_x0000_s1085"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86"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87"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88"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89"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90"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91"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92"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93"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94"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95"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96"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1172" w:name="_Toc21101123"/>
      <w:bookmarkStart w:id="1173" w:name="_Toc29810162"/>
      <w:bookmarkStart w:id="1174" w:name="_Toc37273439"/>
      <w:bookmarkStart w:id="1175" w:name="_Toc45884754"/>
      <w:bookmarkStart w:id="1176" w:name="_Toc53182718"/>
      <w:bookmarkStart w:id="1177" w:name="_Toc58865112"/>
      <w:bookmarkStart w:id="1178" w:name="_Toc58866694"/>
      <w:bookmarkStart w:id="1179" w:name="_Toc66717727"/>
      <w:bookmarkStart w:id="1180" w:name="_Toc74930288"/>
      <w:bookmarkStart w:id="1181" w:name="_Toc76544573"/>
      <w:r w:rsidRPr="006F0B54">
        <w:t>6.5.2.2</w:t>
      </w:r>
      <w:r w:rsidRPr="006F0B54">
        <w:tab/>
        <w:t>Minimum requirement</w:t>
      </w:r>
      <w:bookmarkEnd w:id="1172"/>
      <w:bookmarkEnd w:id="1173"/>
      <w:bookmarkEnd w:id="1174"/>
      <w:bookmarkEnd w:id="1175"/>
      <w:bookmarkEnd w:id="1176"/>
      <w:bookmarkEnd w:id="1177"/>
      <w:bookmarkEnd w:id="1178"/>
      <w:bookmarkEnd w:id="1179"/>
      <w:bookmarkEnd w:id="1180"/>
      <w:bookmarkEnd w:id="1181"/>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1182" w:name="_Toc21101124"/>
      <w:bookmarkStart w:id="1183" w:name="_Toc29810163"/>
      <w:bookmarkStart w:id="1184" w:name="_Toc37273440"/>
      <w:bookmarkStart w:id="1185" w:name="_Toc45884755"/>
      <w:bookmarkStart w:id="1186" w:name="_Toc53182719"/>
      <w:bookmarkStart w:id="1187" w:name="_Toc58865113"/>
      <w:bookmarkStart w:id="1188" w:name="_Toc58866695"/>
      <w:bookmarkStart w:id="1189" w:name="_Toc66717728"/>
      <w:bookmarkStart w:id="1190" w:name="_Toc74930289"/>
      <w:bookmarkStart w:id="1191" w:name="_Toc76544574"/>
      <w:r w:rsidRPr="006F0B54">
        <w:t>6.5.2.3</w:t>
      </w:r>
      <w:r w:rsidRPr="006F0B54">
        <w:tab/>
        <w:t>Test purpose</w:t>
      </w:r>
      <w:bookmarkEnd w:id="1182"/>
      <w:bookmarkEnd w:id="1183"/>
      <w:bookmarkEnd w:id="1184"/>
      <w:bookmarkEnd w:id="1185"/>
      <w:bookmarkEnd w:id="1186"/>
      <w:bookmarkEnd w:id="1187"/>
      <w:bookmarkEnd w:id="1188"/>
      <w:bookmarkEnd w:id="1189"/>
      <w:bookmarkEnd w:id="1190"/>
      <w:bookmarkEnd w:id="1191"/>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1192" w:name="_Toc21101125"/>
      <w:bookmarkStart w:id="1193" w:name="_Toc29810164"/>
      <w:bookmarkStart w:id="1194" w:name="_Toc37273441"/>
      <w:bookmarkStart w:id="1195" w:name="_Toc45884756"/>
      <w:bookmarkStart w:id="1196" w:name="_Toc53182720"/>
      <w:bookmarkStart w:id="1197" w:name="_Toc58865114"/>
      <w:bookmarkStart w:id="1198" w:name="_Toc58866696"/>
      <w:bookmarkStart w:id="1199" w:name="_Toc66717729"/>
      <w:bookmarkStart w:id="1200" w:name="_Toc74930290"/>
      <w:bookmarkStart w:id="1201" w:name="_Toc76544575"/>
      <w:r w:rsidRPr="006F0B54">
        <w:t>6.5.2.4</w:t>
      </w:r>
      <w:r w:rsidRPr="006F0B54">
        <w:tab/>
        <w:t>Method of test</w:t>
      </w:r>
      <w:bookmarkEnd w:id="1192"/>
      <w:bookmarkEnd w:id="1193"/>
      <w:bookmarkEnd w:id="1194"/>
      <w:bookmarkEnd w:id="1195"/>
      <w:bookmarkEnd w:id="1196"/>
      <w:bookmarkEnd w:id="1197"/>
      <w:bookmarkEnd w:id="1198"/>
      <w:bookmarkEnd w:id="1199"/>
      <w:bookmarkEnd w:id="1200"/>
      <w:bookmarkEnd w:id="1201"/>
    </w:p>
    <w:p w14:paraId="49604CF1" w14:textId="77777777" w:rsidR="00972FED" w:rsidRPr="006F0B54" w:rsidRDefault="00972FED" w:rsidP="00972FED">
      <w:pPr>
        <w:pStyle w:val="Heading5"/>
      </w:pPr>
      <w:bookmarkStart w:id="1202" w:name="_Toc21101126"/>
      <w:bookmarkStart w:id="1203" w:name="_Toc29810165"/>
      <w:bookmarkStart w:id="1204" w:name="_Toc37273442"/>
      <w:bookmarkStart w:id="1205" w:name="_Toc45884757"/>
      <w:bookmarkStart w:id="1206" w:name="_Toc53182721"/>
      <w:bookmarkStart w:id="1207" w:name="_Toc58865115"/>
      <w:bookmarkStart w:id="1208" w:name="_Toc58866697"/>
      <w:bookmarkStart w:id="1209" w:name="_Toc66717730"/>
      <w:bookmarkStart w:id="1210" w:name="_Toc74930291"/>
      <w:bookmarkStart w:id="1211" w:name="_Toc76544576"/>
      <w:r w:rsidRPr="006F0B54">
        <w:t>6.5.2.4.1</w:t>
      </w:r>
      <w:r w:rsidRPr="006F0B54">
        <w:tab/>
        <w:t>Initial conditions</w:t>
      </w:r>
      <w:bookmarkEnd w:id="1202"/>
      <w:bookmarkEnd w:id="1203"/>
      <w:bookmarkEnd w:id="1204"/>
      <w:bookmarkEnd w:id="1205"/>
      <w:bookmarkEnd w:id="1206"/>
      <w:bookmarkEnd w:id="1207"/>
      <w:bookmarkEnd w:id="1208"/>
      <w:bookmarkEnd w:id="1209"/>
      <w:bookmarkEnd w:id="1210"/>
      <w:bookmarkEnd w:id="1211"/>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1212" w:name="_Toc21101127"/>
      <w:bookmarkStart w:id="1213" w:name="_Toc29810166"/>
      <w:bookmarkStart w:id="1214" w:name="_Toc37273443"/>
      <w:bookmarkStart w:id="1215" w:name="_Toc45884758"/>
      <w:bookmarkStart w:id="1216" w:name="_Toc53182722"/>
      <w:bookmarkStart w:id="1217" w:name="_Toc58865116"/>
      <w:bookmarkStart w:id="1218" w:name="_Toc58866698"/>
      <w:bookmarkStart w:id="1219" w:name="_Toc66717731"/>
      <w:bookmarkStart w:id="1220" w:name="_Toc74930292"/>
      <w:bookmarkStart w:id="1221" w:name="_Toc76544577"/>
      <w:r w:rsidRPr="006F0B54">
        <w:t>6.5.2.4.2</w:t>
      </w:r>
      <w:r w:rsidRPr="006F0B54">
        <w:tab/>
        <w:t>Procedure</w:t>
      </w:r>
      <w:bookmarkEnd w:id="1212"/>
      <w:bookmarkEnd w:id="1213"/>
      <w:bookmarkEnd w:id="1214"/>
      <w:bookmarkEnd w:id="1215"/>
      <w:bookmarkEnd w:id="1216"/>
      <w:bookmarkEnd w:id="1217"/>
      <w:bookmarkEnd w:id="1218"/>
      <w:bookmarkEnd w:id="1219"/>
      <w:bookmarkEnd w:id="1220"/>
      <w:bookmarkEnd w:id="1221"/>
    </w:p>
    <w:p w14:paraId="7A5B75BC" w14:textId="77777777" w:rsidR="00972FED" w:rsidRPr="006F0B54" w:rsidRDefault="00972FED" w:rsidP="00972FED">
      <w:pPr>
        <w:pStyle w:val="H6"/>
      </w:pPr>
      <w:bookmarkStart w:id="1222" w:name="_Toc21101128"/>
      <w:bookmarkStart w:id="1223" w:name="_Toc29810167"/>
      <w:bookmarkStart w:id="1224" w:name="_Toc37273444"/>
      <w:bookmarkStart w:id="1225" w:name="_Toc45884759"/>
      <w:r w:rsidRPr="006F0B54">
        <w:t>6.5.2.4.2.1</w:t>
      </w:r>
      <w:r w:rsidRPr="006F0B54">
        <w:tab/>
        <w:t>General procedure</w:t>
      </w:r>
      <w:bookmarkEnd w:id="1222"/>
      <w:bookmarkEnd w:id="1223"/>
      <w:bookmarkEnd w:id="1224"/>
      <w:bookmarkEnd w:id="1225"/>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1226" w:name="_Toc21101129"/>
      <w:bookmarkStart w:id="1227" w:name="_Toc29810168"/>
      <w:bookmarkStart w:id="1228" w:name="_Toc37273445"/>
      <w:bookmarkStart w:id="1229" w:name="_Toc45884760"/>
      <w:r w:rsidRPr="006F0B54">
        <w:t>6.5.2.4.2.2</w:t>
      </w:r>
      <w:r w:rsidRPr="006F0B54">
        <w:tab/>
      </w:r>
      <w:r w:rsidRPr="001A1BA4">
        <w:rPr>
          <w:i/>
          <w:iCs/>
        </w:rPr>
        <w:t>BS type 1-O</w:t>
      </w:r>
      <w:bookmarkEnd w:id="1226"/>
      <w:bookmarkEnd w:id="1227"/>
      <w:bookmarkEnd w:id="1228"/>
      <w:bookmarkEnd w:id="1229"/>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1230" w:name="_Toc21101130"/>
      <w:bookmarkStart w:id="1231" w:name="_Toc29810169"/>
      <w:bookmarkStart w:id="1232" w:name="_Toc37273446"/>
      <w:bookmarkStart w:id="1233" w:name="_Toc45884761"/>
      <w:r w:rsidRPr="006F0B54">
        <w:t>6.5.2.4.2.3</w:t>
      </w:r>
      <w:r w:rsidRPr="006F0B54">
        <w:tab/>
      </w:r>
      <w:r w:rsidRPr="001A1BA4">
        <w:rPr>
          <w:i/>
          <w:iCs/>
        </w:rPr>
        <w:t>BS type 2-O</w:t>
      </w:r>
      <w:bookmarkEnd w:id="1230"/>
      <w:bookmarkEnd w:id="1231"/>
      <w:bookmarkEnd w:id="1232"/>
      <w:bookmarkEnd w:id="1233"/>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1234" w:name="_Toc21101131"/>
      <w:bookmarkStart w:id="1235" w:name="_Toc29810170"/>
      <w:bookmarkStart w:id="1236" w:name="_Toc37273447"/>
      <w:bookmarkStart w:id="1237" w:name="_Toc45884762"/>
      <w:bookmarkStart w:id="1238" w:name="_Toc53182723"/>
      <w:bookmarkStart w:id="1239" w:name="_Toc58865117"/>
      <w:bookmarkStart w:id="1240" w:name="_Toc58866699"/>
      <w:bookmarkStart w:id="1241" w:name="_Toc66717732"/>
      <w:bookmarkStart w:id="1242" w:name="_Toc74930293"/>
      <w:bookmarkStart w:id="1243" w:name="_Toc76544578"/>
      <w:r w:rsidRPr="006F0B54">
        <w:t>6.5.2.5</w:t>
      </w:r>
      <w:r w:rsidRPr="006F0B54">
        <w:tab/>
        <w:t>Test requirements</w:t>
      </w:r>
      <w:bookmarkEnd w:id="1234"/>
      <w:bookmarkEnd w:id="1235"/>
      <w:bookmarkEnd w:id="1236"/>
      <w:bookmarkEnd w:id="1237"/>
      <w:bookmarkEnd w:id="1238"/>
      <w:bookmarkEnd w:id="1239"/>
      <w:bookmarkEnd w:id="1240"/>
      <w:bookmarkEnd w:id="1241"/>
      <w:bookmarkEnd w:id="1242"/>
      <w:bookmarkEnd w:id="1243"/>
    </w:p>
    <w:p w14:paraId="173FC30D" w14:textId="77777777" w:rsidR="00972FED" w:rsidRPr="006F0B54" w:rsidRDefault="00972FED" w:rsidP="00972FED">
      <w:pPr>
        <w:pStyle w:val="Heading5"/>
      </w:pPr>
      <w:bookmarkStart w:id="1244" w:name="_Toc21101132"/>
      <w:bookmarkStart w:id="1245" w:name="_Toc29810171"/>
      <w:bookmarkStart w:id="1246" w:name="_Toc37273448"/>
      <w:bookmarkStart w:id="1247" w:name="_Toc45884763"/>
      <w:bookmarkStart w:id="1248" w:name="_Toc53182724"/>
      <w:bookmarkStart w:id="1249" w:name="_Toc58865118"/>
      <w:bookmarkStart w:id="1250" w:name="_Toc58866700"/>
      <w:bookmarkStart w:id="1251" w:name="_Toc66717733"/>
      <w:bookmarkStart w:id="1252" w:name="_Toc74930294"/>
      <w:bookmarkStart w:id="1253" w:name="_Toc76544579"/>
      <w:r w:rsidRPr="006F0B54">
        <w:t>6.5.2.5.1</w:t>
      </w:r>
      <w:r w:rsidRPr="006F0B54">
        <w:tab/>
      </w:r>
      <w:r w:rsidRPr="006F0B54">
        <w:rPr>
          <w:i/>
        </w:rPr>
        <w:t>BS type 1-O</w:t>
      </w:r>
      <w:bookmarkEnd w:id="1244"/>
      <w:bookmarkEnd w:id="1245"/>
      <w:bookmarkEnd w:id="1246"/>
      <w:bookmarkEnd w:id="1247"/>
      <w:bookmarkEnd w:id="1248"/>
      <w:bookmarkEnd w:id="1249"/>
      <w:bookmarkEnd w:id="1250"/>
      <w:bookmarkEnd w:id="1251"/>
      <w:bookmarkEnd w:id="1252"/>
      <w:bookmarkEnd w:id="1253"/>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1254" w:name="_Toc21101133"/>
      <w:bookmarkStart w:id="1255" w:name="_Toc29810172"/>
      <w:bookmarkStart w:id="1256" w:name="_Toc37273449"/>
      <w:bookmarkStart w:id="1257" w:name="_Toc45884764"/>
      <w:bookmarkStart w:id="1258" w:name="_Toc53182725"/>
      <w:bookmarkStart w:id="1259" w:name="_Toc58865119"/>
      <w:bookmarkStart w:id="1260" w:name="_Toc58866701"/>
      <w:bookmarkStart w:id="1261" w:name="_Toc66717734"/>
      <w:bookmarkStart w:id="1262" w:name="_Toc74930295"/>
      <w:bookmarkStart w:id="1263" w:name="_Toc76544580"/>
      <w:r w:rsidRPr="006F0B54">
        <w:t>6.5.2.5.2</w:t>
      </w:r>
      <w:r w:rsidRPr="006F0B54">
        <w:tab/>
      </w:r>
      <w:r w:rsidRPr="006F0B54">
        <w:rPr>
          <w:i/>
        </w:rPr>
        <w:t>BS type 2-O</w:t>
      </w:r>
      <w:bookmarkEnd w:id="1254"/>
      <w:bookmarkEnd w:id="1255"/>
      <w:bookmarkEnd w:id="1256"/>
      <w:bookmarkEnd w:id="1257"/>
      <w:bookmarkEnd w:id="1258"/>
      <w:bookmarkEnd w:id="1259"/>
      <w:bookmarkEnd w:id="1260"/>
      <w:bookmarkEnd w:id="1261"/>
      <w:bookmarkEnd w:id="1262"/>
      <w:bookmarkEnd w:id="1263"/>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1264" w:name="_Toc21101134"/>
      <w:bookmarkStart w:id="1265" w:name="_Toc29810173"/>
      <w:bookmarkStart w:id="1266" w:name="_Toc37273450"/>
      <w:bookmarkStart w:id="1267" w:name="_Toc45884765"/>
      <w:bookmarkStart w:id="1268" w:name="_Toc53182726"/>
      <w:bookmarkStart w:id="1269" w:name="_Toc58865120"/>
      <w:bookmarkStart w:id="1270" w:name="_Toc58866702"/>
      <w:bookmarkStart w:id="1271" w:name="_Toc66717735"/>
      <w:bookmarkStart w:id="1272" w:name="_Toc74930296"/>
      <w:bookmarkStart w:id="1273" w:name="_Toc76544581"/>
      <w:r w:rsidRPr="006F0B54">
        <w:t>6.6</w:t>
      </w:r>
      <w:r w:rsidRPr="006F0B54">
        <w:tab/>
        <w:t>OTA transmitted signal quality</w:t>
      </w:r>
      <w:bookmarkEnd w:id="1264"/>
      <w:bookmarkEnd w:id="1265"/>
      <w:bookmarkEnd w:id="1266"/>
      <w:bookmarkEnd w:id="1267"/>
      <w:bookmarkEnd w:id="1268"/>
      <w:bookmarkEnd w:id="1269"/>
      <w:bookmarkEnd w:id="1270"/>
      <w:bookmarkEnd w:id="1271"/>
      <w:bookmarkEnd w:id="1272"/>
      <w:bookmarkEnd w:id="1273"/>
    </w:p>
    <w:p w14:paraId="21758523" w14:textId="77777777" w:rsidR="00972FED" w:rsidRPr="006F0B54" w:rsidRDefault="00972FED" w:rsidP="00972FED">
      <w:pPr>
        <w:pStyle w:val="Heading3"/>
      </w:pPr>
      <w:bookmarkStart w:id="1274" w:name="_Toc21101135"/>
      <w:bookmarkStart w:id="1275" w:name="_Toc29810174"/>
      <w:bookmarkStart w:id="1276" w:name="_Toc37273451"/>
      <w:bookmarkStart w:id="1277" w:name="_Toc45884766"/>
      <w:bookmarkStart w:id="1278" w:name="_Toc53182727"/>
      <w:bookmarkStart w:id="1279" w:name="_Toc58865121"/>
      <w:bookmarkStart w:id="1280" w:name="_Toc58866703"/>
      <w:bookmarkStart w:id="1281" w:name="_Toc66717736"/>
      <w:bookmarkStart w:id="1282" w:name="_Toc74930297"/>
      <w:bookmarkStart w:id="1283" w:name="_Toc76544582"/>
      <w:r w:rsidRPr="006F0B54">
        <w:t>6.6.1</w:t>
      </w:r>
      <w:r w:rsidRPr="006F0B54">
        <w:tab/>
        <w:t>General</w:t>
      </w:r>
      <w:bookmarkEnd w:id="1274"/>
      <w:bookmarkEnd w:id="1275"/>
      <w:bookmarkEnd w:id="1276"/>
      <w:bookmarkEnd w:id="1277"/>
      <w:bookmarkEnd w:id="1278"/>
      <w:bookmarkEnd w:id="1279"/>
      <w:bookmarkEnd w:id="1280"/>
      <w:bookmarkEnd w:id="1281"/>
      <w:bookmarkEnd w:id="1282"/>
      <w:bookmarkEnd w:id="1283"/>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1284" w:name="_Toc21101136"/>
      <w:bookmarkStart w:id="1285" w:name="_Toc29810175"/>
      <w:bookmarkStart w:id="1286" w:name="_Toc37273452"/>
      <w:bookmarkStart w:id="1287" w:name="_Toc45884767"/>
      <w:bookmarkStart w:id="1288" w:name="_Toc53182728"/>
      <w:bookmarkStart w:id="1289" w:name="_Toc58865122"/>
      <w:bookmarkStart w:id="1290" w:name="_Toc58866704"/>
      <w:bookmarkStart w:id="1291" w:name="_Toc66717737"/>
      <w:bookmarkStart w:id="1292" w:name="_Toc74930298"/>
      <w:bookmarkStart w:id="1293" w:name="_Toc76544583"/>
      <w:r w:rsidRPr="006F0B54">
        <w:t>6.6.2</w:t>
      </w:r>
      <w:r w:rsidRPr="006F0B54">
        <w:tab/>
        <w:t>OTA frequency error</w:t>
      </w:r>
      <w:bookmarkEnd w:id="1284"/>
      <w:bookmarkEnd w:id="1285"/>
      <w:bookmarkEnd w:id="1286"/>
      <w:bookmarkEnd w:id="1287"/>
      <w:bookmarkEnd w:id="1288"/>
      <w:bookmarkEnd w:id="1289"/>
      <w:bookmarkEnd w:id="1290"/>
      <w:bookmarkEnd w:id="1291"/>
      <w:bookmarkEnd w:id="1292"/>
      <w:bookmarkEnd w:id="1293"/>
    </w:p>
    <w:p w14:paraId="62FE640A" w14:textId="77777777" w:rsidR="00972FED" w:rsidRPr="006F0B54" w:rsidRDefault="00972FED" w:rsidP="00972FED">
      <w:pPr>
        <w:pStyle w:val="Heading4"/>
      </w:pPr>
      <w:bookmarkStart w:id="1294" w:name="_Toc21101137"/>
      <w:bookmarkStart w:id="1295" w:name="_Toc29810176"/>
      <w:bookmarkStart w:id="1296" w:name="_Toc37273453"/>
      <w:bookmarkStart w:id="1297" w:name="_Toc45884768"/>
      <w:bookmarkStart w:id="1298" w:name="_Toc53182729"/>
      <w:bookmarkStart w:id="1299" w:name="_Toc58865123"/>
      <w:bookmarkStart w:id="1300" w:name="_Toc58866705"/>
      <w:bookmarkStart w:id="1301" w:name="_Toc66717738"/>
      <w:bookmarkStart w:id="1302" w:name="_Toc74930299"/>
      <w:bookmarkStart w:id="1303" w:name="_Toc76544584"/>
      <w:r w:rsidRPr="006F0B54">
        <w:t>6.6.2.1</w:t>
      </w:r>
      <w:r w:rsidRPr="006F0B54">
        <w:tab/>
        <w:t>Definition and applicability</w:t>
      </w:r>
      <w:bookmarkEnd w:id="1294"/>
      <w:bookmarkEnd w:id="1295"/>
      <w:bookmarkEnd w:id="1296"/>
      <w:bookmarkEnd w:id="1297"/>
      <w:bookmarkEnd w:id="1298"/>
      <w:bookmarkEnd w:id="1299"/>
      <w:bookmarkEnd w:id="1300"/>
      <w:bookmarkEnd w:id="1301"/>
      <w:bookmarkEnd w:id="1302"/>
      <w:bookmarkEnd w:id="1303"/>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1304" w:name="_Toc21101138"/>
      <w:bookmarkStart w:id="1305" w:name="_Toc29810177"/>
      <w:bookmarkStart w:id="1306" w:name="_Toc37273454"/>
      <w:bookmarkStart w:id="1307" w:name="_Toc45884769"/>
      <w:bookmarkStart w:id="1308" w:name="_Toc53182730"/>
      <w:bookmarkStart w:id="1309" w:name="_Toc58865124"/>
      <w:bookmarkStart w:id="1310" w:name="_Toc58866706"/>
      <w:bookmarkStart w:id="1311" w:name="_Toc66717739"/>
      <w:bookmarkStart w:id="1312" w:name="_Toc74930300"/>
      <w:bookmarkStart w:id="1313" w:name="_Toc76544585"/>
      <w:r w:rsidRPr="006F0B54">
        <w:t>6.6.2.2</w:t>
      </w:r>
      <w:r w:rsidRPr="006F0B54">
        <w:tab/>
        <w:t>Minimum Requirement</w:t>
      </w:r>
      <w:bookmarkEnd w:id="1304"/>
      <w:bookmarkEnd w:id="1305"/>
      <w:bookmarkEnd w:id="1306"/>
      <w:bookmarkEnd w:id="1307"/>
      <w:bookmarkEnd w:id="1308"/>
      <w:bookmarkEnd w:id="1309"/>
      <w:bookmarkEnd w:id="1310"/>
      <w:bookmarkEnd w:id="1311"/>
      <w:bookmarkEnd w:id="1312"/>
      <w:bookmarkEnd w:id="1313"/>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1314" w:name="_Toc21101139"/>
      <w:bookmarkStart w:id="1315" w:name="_Toc29810178"/>
      <w:bookmarkStart w:id="1316" w:name="_Toc37273455"/>
      <w:bookmarkStart w:id="1317" w:name="_Toc45884770"/>
      <w:bookmarkStart w:id="1318" w:name="_Toc53182731"/>
      <w:bookmarkStart w:id="1319" w:name="_Toc58865125"/>
      <w:bookmarkStart w:id="1320" w:name="_Toc58866707"/>
      <w:bookmarkStart w:id="1321" w:name="_Toc66717740"/>
      <w:bookmarkStart w:id="1322" w:name="_Toc74930301"/>
      <w:bookmarkStart w:id="1323" w:name="_Toc76544586"/>
      <w:r w:rsidRPr="006F0B54">
        <w:lastRenderedPageBreak/>
        <w:t>6.6.2.3</w:t>
      </w:r>
      <w:r w:rsidRPr="006F0B54">
        <w:tab/>
        <w:t>Test purpose</w:t>
      </w:r>
      <w:bookmarkEnd w:id="1314"/>
      <w:bookmarkEnd w:id="1315"/>
      <w:bookmarkEnd w:id="1316"/>
      <w:bookmarkEnd w:id="1317"/>
      <w:bookmarkEnd w:id="1318"/>
      <w:bookmarkEnd w:id="1319"/>
      <w:bookmarkEnd w:id="1320"/>
      <w:bookmarkEnd w:id="1321"/>
      <w:bookmarkEnd w:id="1322"/>
      <w:bookmarkEnd w:id="1323"/>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1324" w:name="_Toc21101140"/>
      <w:bookmarkStart w:id="1325" w:name="_Toc29810179"/>
      <w:bookmarkStart w:id="1326" w:name="_Toc37273456"/>
      <w:bookmarkStart w:id="1327" w:name="_Toc45884771"/>
      <w:bookmarkStart w:id="1328" w:name="_Toc53182732"/>
      <w:bookmarkStart w:id="1329" w:name="_Toc58865126"/>
      <w:bookmarkStart w:id="1330" w:name="_Toc58866708"/>
      <w:bookmarkStart w:id="1331" w:name="_Toc66717741"/>
      <w:bookmarkStart w:id="1332" w:name="_Toc74930302"/>
      <w:bookmarkStart w:id="1333" w:name="_Toc76544587"/>
      <w:r w:rsidRPr="006F0B54">
        <w:t>6.6.2.4</w:t>
      </w:r>
      <w:r w:rsidRPr="006F0B54">
        <w:tab/>
        <w:t>Method of test</w:t>
      </w:r>
      <w:bookmarkEnd w:id="1324"/>
      <w:bookmarkEnd w:id="1325"/>
      <w:bookmarkEnd w:id="1326"/>
      <w:bookmarkEnd w:id="1327"/>
      <w:bookmarkEnd w:id="1328"/>
      <w:bookmarkEnd w:id="1329"/>
      <w:bookmarkEnd w:id="1330"/>
      <w:bookmarkEnd w:id="1331"/>
      <w:bookmarkEnd w:id="1332"/>
      <w:bookmarkEnd w:id="1333"/>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1334" w:name="_Toc21101141"/>
      <w:bookmarkStart w:id="1335" w:name="_Toc29810180"/>
      <w:bookmarkStart w:id="1336" w:name="_Toc37273457"/>
      <w:bookmarkStart w:id="1337" w:name="_Toc45884772"/>
      <w:bookmarkStart w:id="1338" w:name="_Toc53182733"/>
      <w:bookmarkStart w:id="1339" w:name="_Toc58865127"/>
      <w:bookmarkStart w:id="1340" w:name="_Toc58866709"/>
      <w:bookmarkStart w:id="1341" w:name="_Toc66717742"/>
      <w:bookmarkStart w:id="1342" w:name="_Toc74930303"/>
      <w:bookmarkStart w:id="1343" w:name="_Toc76544588"/>
      <w:r w:rsidRPr="006F0B54">
        <w:t>6.6.2.4.1</w:t>
      </w:r>
      <w:r w:rsidRPr="006F0B54">
        <w:tab/>
        <w:t>Initial conditions</w:t>
      </w:r>
      <w:bookmarkEnd w:id="1334"/>
      <w:bookmarkEnd w:id="1335"/>
      <w:bookmarkEnd w:id="1336"/>
      <w:bookmarkEnd w:id="1337"/>
      <w:bookmarkEnd w:id="1338"/>
      <w:bookmarkEnd w:id="1339"/>
      <w:bookmarkEnd w:id="1340"/>
      <w:bookmarkEnd w:id="1341"/>
      <w:bookmarkEnd w:id="1342"/>
      <w:bookmarkEnd w:id="134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1344" w:name="_Toc21101142"/>
      <w:bookmarkStart w:id="1345" w:name="_Toc29810181"/>
      <w:bookmarkStart w:id="1346" w:name="_Toc37273458"/>
      <w:bookmarkStart w:id="1347" w:name="_Toc45884773"/>
      <w:bookmarkStart w:id="1348" w:name="_Toc53182734"/>
      <w:bookmarkStart w:id="1349" w:name="_Toc58865128"/>
      <w:bookmarkStart w:id="1350" w:name="_Toc58866710"/>
      <w:bookmarkStart w:id="1351" w:name="_Toc66717743"/>
      <w:bookmarkStart w:id="1352" w:name="_Toc74930304"/>
      <w:bookmarkStart w:id="1353" w:name="_Toc76544589"/>
      <w:r w:rsidRPr="006F0B54">
        <w:t>6.6.2.5</w:t>
      </w:r>
      <w:r w:rsidRPr="006F0B54">
        <w:tab/>
        <w:t>Test Requirements</w:t>
      </w:r>
      <w:bookmarkEnd w:id="1344"/>
      <w:bookmarkEnd w:id="1345"/>
      <w:bookmarkEnd w:id="1346"/>
      <w:bookmarkEnd w:id="1347"/>
      <w:bookmarkEnd w:id="1348"/>
      <w:bookmarkEnd w:id="1349"/>
      <w:bookmarkEnd w:id="1350"/>
      <w:bookmarkEnd w:id="1351"/>
      <w:bookmarkEnd w:id="1352"/>
      <w:bookmarkEnd w:id="1353"/>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1354" w:name="_Toc21101143"/>
      <w:bookmarkStart w:id="1355" w:name="_Toc29810182"/>
      <w:bookmarkStart w:id="1356" w:name="_Toc37273459"/>
      <w:bookmarkStart w:id="1357" w:name="_Toc45884774"/>
      <w:bookmarkStart w:id="1358" w:name="_Toc53182735"/>
      <w:bookmarkStart w:id="1359" w:name="_Toc58865129"/>
      <w:bookmarkStart w:id="1360" w:name="_Toc58866711"/>
      <w:bookmarkStart w:id="1361" w:name="_Toc66717744"/>
      <w:bookmarkStart w:id="1362" w:name="_Toc74930305"/>
      <w:bookmarkStart w:id="1363" w:name="_Toc76544590"/>
      <w:r w:rsidRPr="006F0B54">
        <w:t>6.6.3</w:t>
      </w:r>
      <w:r w:rsidRPr="006F0B54">
        <w:tab/>
        <w:t>OTA modulation quality</w:t>
      </w:r>
      <w:bookmarkEnd w:id="1354"/>
      <w:bookmarkEnd w:id="1355"/>
      <w:bookmarkEnd w:id="1356"/>
      <w:bookmarkEnd w:id="1357"/>
      <w:bookmarkEnd w:id="1358"/>
      <w:bookmarkEnd w:id="1359"/>
      <w:bookmarkEnd w:id="1360"/>
      <w:bookmarkEnd w:id="1361"/>
      <w:bookmarkEnd w:id="1362"/>
      <w:bookmarkEnd w:id="1363"/>
    </w:p>
    <w:p w14:paraId="60D69FAE" w14:textId="77777777" w:rsidR="00972FED" w:rsidRPr="006F0B54" w:rsidRDefault="00972FED" w:rsidP="00972FED">
      <w:pPr>
        <w:pStyle w:val="Heading4"/>
        <w:rPr>
          <w:lang w:eastAsia="ja-JP"/>
        </w:rPr>
      </w:pPr>
      <w:bookmarkStart w:id="1364" w:name="_Toc21101144"/>
      <w:bookmarkStart w:id="1365" w:name="_Toc29810183"/>
      <w:bookmarkStart w:id="1366" w:name="_Toc37273460"/>
      <w:bookmarkStart w:id="1367" w:name="_Toc45884775"/>
      <w:bookmarkStart w:id="1368" w:name="_Toc53182736"/>
      <w:bookmarkStart w:id="1369" w:name="_Toc58865130"/>
      <w:bookmarkStart w:id="1370" w:name="_Toc58866712"/>
      <w:bookmarkStart w:id="1371" w:name="_Toc66717745"/>
      <w:bookmarkStart w:id="1372" w:name="_Toc74930306"/>
      <w:bookmarkStart w:id="1373" w:name="_Toc76544591"/>
      <w:r w:rsidRPr="006F0B54">
        <w:t>6.6.3.1</w:t>
      </w:r>
      <w:r w:rsidRPr="006F0B54">
        <w:tab/>
        <w:t>Definition and applicability</w:t>
      </w:r>
      <w:bookmarkEnd w:id="1364"/>
      <w:bookmarkEnd w:id="1365"/>
      <w:bookmarkEnd w:id="1366"/>
      <w:bookmarkEnd w:id="1367"/>
      <w:bookmarkEnd w:id="1368"/>
      <w:bookmarkEnd w:id="1369"/>
      <w:bookmarkEnd w:id="1370"/>
      <w:bookmarkEnd w:id="1371"/>
      <w:bookmarkEnd w:id="1372"/>
      <w:bookmarkEnd w:id="1373"/>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1374" w:name="_Toc21101145"/>
      <w:bookmarkStart w:id="1375" w:name="_Toc29810184"/>
      <w:bookmarkStart w:id="1376" w:name="_Toc37273461"/>
      <w:bookmarkStart w:id="1377" w:name="_Toc45884776"/>
      <w:bookmarkStart w:id="1378" w:name="_Toc53182737"/>
      <w:bookmarkStart w:id="1379" w:name="_Toc58865131"/>
      <w:bookmarkStart w:id="1380" w:name="_Toc58866713"/>
      <w:bookmarkStart w:id="1381" w:name="_Toc66717746"/>
      <w:bookmarkStart w:id="1382" w:name="_Toc74930307"/>
      <w:bookmarkStart w:id="1383" w:name="_Toc76544592"/>
      <w:r w:rsidRPr="006F0B54">
        <w:t>6.6.3.2</w:t>
      </w:r>
      <w:r w:rsidRPr="006F0B54">
        <w:tab/>
        <w:t>Minimum Requirement</w:t>
      </w:r>
      <w:bookmarkEnd w:id="1374"/>
      <w:bookmarkEnd w:id="1375"/>
      <w:bookmarkEnd w:id="1376"/>
      <w:bookmarkEnd w:id="1377"/>
      <w:bookmarkEnd w:id="1378"/>
      <w:bookmarkEnd w:id="1379"/>
      <w:bookmarkEnd w:id="1380"/>
      <w:bookmarkEnd w:id="1381"/>
      <w:bookmarkEnd w:id="1382"/>
      <w:bookmarkEnd w:id="1383"/>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1384" w:name="_Toc21101146"/>
      <w:bookmarkStart w:id="1385" w:name="_Toc29810185"/>
      <w:bookmarkStart w:id="1386" w:name="_Toc37273462"/>
      <w:bookmarkStart w:id="1387" w:name="_Toc45884777"/>
      <w:bookmarkStart w:id="1388" w:name="_Toc53182738"/>
      <w:bookmarkStart w:id="1389" w:name="_Toc58865132"/>
      <w:bookmarkStart w:id="1390" w:name="_Toc58866714"/>
      <w:bookmarkStart w:id="1391" w:name="_Toc66717747"/>
      <w:bookmarkStart w:id="1392" w:name="_Toc74930308"/>
      <w:bookmarkStart w:id="1393" w:name="_Toc76544593"/>
      <w:r w:rsidRPr="006F0B54">
        <w:t>6.6.3.3</w:t>
      </w:r>
      <w:r w:rsidRPr="006F0B54">
        <w:tab/>
        <w:t>Test purpose</w:t>
      </w:r>
      <w:bookmarkEnd w:id="1384"/>
      <w:bookmarkEnd w:id="1385"/>
      <w:bookmarkEnd w:id="1386"/>
      <w:bookmarkEnd w:id="1387"/>
      <w:bookmarkEnd w:id="1388"/>
      <w:bookmarkEnd w:id="1389"/>
      <w:bookmarkEnd w:id="1390"/>
      <w:bookmarkEnd w:id="1391"/>
      <w:bookmarkEnd w:id="1392"/>
      <w:bookmarkEnd w:id="1393"/>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1394" w:name="_Toc21101147"/>
      <w:bookmarkStart w:id="1395" w:name="_Toc29810186"/>
      <w:bookmarkStart w:id="1396" w:name="_Toc37273463"/>
      <w:bookmarkStart w:id="1397" w:name="_Toc45884778"/>
      <w:bookmarkStart w:id="1398" w:name="_Toc53182739"/>
      <w:bookmarkStart w:id="1399" w:name="_Toc58865133"/>
      <w:bookmarkStart w:id="1400" w:name="_Toc58866715"/>
      <w:bookmarkStart w:id="1401" w:name="_Toc66717748"/>
      <w:bookmarkStart w:id="1402" w:name="_Toc74930309"/>
      <w:bookmarkStart w:id="1403" w:name="_Toc76544594"/>
      <w:r w:rsidRPr="006F0B54">
        <w:t>6.6.3.4</w:t>
      </w:r>
      <w:r w:rsidRPr="006F0B54">
        <w:tab/>
        <w:t>Method of test</w:t>
      </w:r>
      <w:bookmarkEnd w:id="1394"/>
      <w:bookmarkEnd w:id="1395"/>
      <w:bookmarkEnd w:id="1396"/>
      <w:bookmarkEnd w:id="1397"/>
      <w:bookmarkEnd w:id="1398"/>
      <w:bookmarkEnd w:id="1399"/>
      <w:bookmarkEnd w:id="1400"/>
      <w:bookmarkEnd w:id="1401"/>
      <w:bookmarkEnd w:id="1402"/>
      <w:bookmarkEnd w:id="1403"/>
    </w:p>
    <w:p w14:paraId="7B3EA34E" w14:textId="77777777" w:rsidR="00972FED" w:rsidRPr="006F0B54" w:rsidRDefault="00972FED" w:rsidP="00972FED">
      <w:pPr>
        <w:pStyle w:val="Heading5"/>
      </w:pPr>
      <w:bookmarkStart w:id="1404" w:name="_Toc21101148"/>
      <w:bookmarkStart w:id="1405" w:name="_Toc29810187"/>
      <w:bookmarkStart w:id="1406" w:name="_Toc37273464"/>
      <w:bookmarkStart w:id="1407" w:name="_Toc45884779"/>
      <w:bookmarkStart w:id="1408" w:name="_Toc53182740"/>
      <w:bookmarkStart w:id="1409" w:name="_Toc58865134"/>
      <w:bookmarkStart w:id="1410" w:name="_Toc58866716"/>
      <w:bookmarkStart w:id="1411" w:name="_Toc66717749"/>
      <w:bookmarkStart w:id="1412" w:name="_Toc74930310"/>
      <w:bookmarkStart w:id="1413" w:name="_Toc76544595"/>
      <w:r w:rsidRPr="006F0B54">
        <w:t>6.6.3.4.1</w:t>
      </w:r>
      <w:r w:rsidRPr="006F0B54">
        <w:tab/>
        <w:t>Initial conditions</w:t>
      </w:r>
      <w:bookmarkEnd w:id="1404"/>
      <w:bookmarkEnd w:id="1405"/>
      <w:bookmarkEnd w:id="1406"/>
      <w:bookmarkEnd w:id="1407"/>
      <w:bookmarkEnd w:id="1408"/>
      <w:bookmarkEnd w:id="1409"/>
      <w:bookmarkEnd w:id="1410"/>
      <w:bookmarkEnd w:id="1411"/>
      <w:bookmarkEnd w:id="1412"/>
      <w:bookmarkEnd w:id="1413"/>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1414" w:name="_Toc21101149"/>
      <w:bookmarkStart w:id="1415" w:name="_Toc29810188"/>
      <w:bookmarkStart w:id="1416" w:name="_Toc37273465"/>
      <w:bookmarkStart w:id="1417" w:name="_Toc45884780"/>
      <w:bookmarkStart w:id="1418" w:name="_Toc53182741"/>
      <w:bookmarkStart w:id="1419" w:name="_Toc58865135"/>
      <w:bookmarkStart w:id="1420" w:name="_Toc58866717"/>
      <w:bookmarkStart w:id="1421" w:name="_Toc66717750"/>
      <w:bookmarkStart w:id="1422" w:name="_Toc74930311"/>
      <w:bookmarkStart w:id="1423" w:name="_Toc76544596"/>
      <w:r w:rsidRPr="006F0B54">
        <w:t>6.6.3.4.2</w:t>
      </w:r>
      <w:r w:rsidRPr="006F0B54">
        <w:tab/>
        <w:t>Procedure</w:t>
      </w:r>
      <w:bookmarkEnd w:id="1414"/>
      <w:bookmarkEnd w:id="1415"/>
      <w:bookmarkEnd w:id="1416"/>
      <w:bookmarkEnd w:id="1417"/>
      <w:bookmarkEnd w:id="1418"/>
      <w:bookmarkEnd w:id="1419"/>
      <w:bookmarkEnd w:id="1420"/>
      <w:bookmarkEnd w:id="1421"/>
      <w:bookmarkEnd w:id="1422"/>
      <w:bookmarkEnd w:id="1423"/>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1424"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1424"/>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1425" w:name="_Toc21101150"/>
      <w:bookmarkStart w:id="1426" w:name="_Toc29810189"/>
      <w:bookmarkStart w:id="1427" w:name="_Toc37273466"/>
      <w:bookmarkStart w:id="1428" w:name="_Toc45884781"/>
      <w:bookmarkStart w:id="1429" w:name="_Toc53182742"/>
      <w:bookmarkStart w:id="1430" w:name="_Toc58865136"/>
      <w:bookmarkStart w:id="1431" w:name="_Toc58866718"/>
      <w:bookmarkStart w:id="1432" w:name="_Toc66717751"/>
      <w:bookmarkStart w:id="1433" w:name="_Toc74930312"/>
      <w:bookmarkStart w:id="1434" w:name="_Toc76544597"/>
      <w:r w:rsidRPr="006F0B54">
        <w:t>6.6.3.5</w:t>
      </w:r>
      <w:r w:rsidRPr="006F0B54">
        <w:tab/>
        <w:t>Test requirements</w:t>
      </w:r>
      <w:bookmarkEnd w:id="1425"/>
      <w:bookmarkEnd w:id="1426"/>
      <w:bookmarkEnd w:id="1427"/>
      <w:bookmarkEnd w:id="1428"/>
      <w:bookmarkEnd w:id="1429"/>
      <w:bookmarkEnd w:id="1430"/>
      <w:bookmarkEnd w:id="1431"/>
      <w:bookmarkEnd w:id="1432"/>
      <w:bookmarkEnd w:id="1433"/>
      <w:bookmarkEnd w:id="1434"/>
    </w:p>
    <w:p w14:paraId="284B4B39" w14:textId="77777777" w:rsidR="00972FED" w:rsidRPr="006F0B54" w:rsidRDefault="00972FED" w:rsidP="00972FED">
      <w:pPr>
        <w:pStyle w:val="Heading5"/>
      </w:pPr>
      <w:bookmarkStart w:id="1435" w:name="_Toc21101151"/>
      <w:bookmarkStart w:id="1436" w:name="_Toc29810190"/>
      <w:bookmarkStart w:id="1437" w:name="_Toc37273467"/>
      <w:bookmarkStart w:id="1438" w:name="_Toc45884782"/>
      <w:bookmarkStart w:id="1439" w:name="_Toc53182743"/>
      <w:bookmarkStart w:id="1440" w:name="_Toc58865137"/>
      <w:bookmarkStart w:id="1441" w:name="_Toc58866719"/>
      <w:bookmarkStart w:id="1442" w:name="_Toc66717752"/>
      <w:bookmarkStart w:id="1443" w:name="_Toc74930313"/>
      <w:bookmarkStart w:id="1444" w:name="_Toc76544598"/>
      <w:r w:rsidRPr="006F0B54">
        <w:t>6.6.3.5.1</w:t>
      </w:r>
      <w:r w:rsidRPr="006F0B54">
        <w:tab/>
      </w:r>
      <w:r w:rsidRPr="006F0B54">
        <w:rPr>
          <w:rFonts w:hint="eastAsia"/>
          <w:i/>
          <w:iCs/>
          <w:lang w:val="en-US" w:eastAsia="zh-CN"/>
        </w:rPr>
        <w:t>BS type 1-O</w:t>
      </w:r>
      <w:bookmarkEnd w:id="1435"/>
      <w:bookmarkEnd w:id="1436"/>
      <w:bookmarkEnd w:id="1437"/>
      <w:bookmarkEnd w:id="1438"/>
      <w:bookmarkEnd w:id="1439"/>
      <w:bookmarkEnd w:id="1440"/>
      <w:bookmarkEnd w:id="1441"/>
      <w:bookmarkEnd w:id="1442"/>
      <w:bookmarkEnd w:id="1443"/>
      <w:bookmarkEnd w:id="144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1445" w:name="_Toc21101152"/>
      <w:bookmarkStart w:id="1446" w:name="_Toc29810191"/>
      <w:bookmarkStart w:id="1447" w:name="_Toc37273468"/>
      <w:bookmarkStart w:id="1448" w:name="_Toc45884783"/>
      <w:bookmarkStart w:id="1449" w:name="_Toc53182744"/>
      <w:bookmarkStart w:id="1450" w:name="_Toc58865138"/>
      <w:bookmarkStart w:id="1451" w:name="_Toc58866720"/>
      <w:bookmarkStart w:id="1452" w:name="_Toc66717753"/>
      <w:bookmarkStart w:id="1453" w:name="_Toc74930314"/>
      <w:bookmarkStart w:id="1454" w:name="_Toc76544599"/>
      <w:r w:rsidRPr="006F0B54">
        <w:t>6.6.3.5.2</w:t>
      </w:r>
      <w:r w:rsidRPr="006F0B54">
        <w:tab/>
      </w:r>
      <w:r w:rsidRPr="006F0B54">
        <w:rPr>
          <w:i/>
          <w:lang w:val="en-US" w:eastAsia="zh-CN"/>
        </w:rPr>
        <w:t>BS type 2-O</w:t>
      </w:r>
      <w:bookmarkEnd w:id="1445"/>
      <w:bookmarkEnd w:id="1446"/>
      <w:bookmarkEnd w:id="1447"/>
      <w:bookmarkEnd w:id="1448"/>
      <w:bookmarkEnd w:id="1449"/>
      <w:bookmarkEnd w:id="1450"/>
      <w:bookmarkEnd w:id="1451"/>
      <w:bookmarkEnd w:id="1452"/>
      <w:bookmarkEnd w:id="1453"/>
      <w:bookmarkEnd w:id="1454"/>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1455" w:name="_Toc21101153"/>
      <w:bookmarkStart w:id="1456" w:name="_Toc29810192"/>
      <w:bookmarkStart w:id="1457" w:name="_Toc37273469"/>
      <w:bookmarkStart w:id="1458" w:name="_Toc45884784"/>
      <w:bookmarkStart w:id="1459" w:name="_Toc53182745"/>
      <w:bookmarkStart w:id="1460" w:name="_Toc58865139"/>
      <w:bookmarkStart w:id="1461" w:name="_Toc58866721"/>
      <w:bookmarkStart w:id="1462" w:name="_Toc66717754"/>
      <w:bookmarkStart w:id="1463" w:name="_Toc74930315"/>
      <w:bookmarkStart w:id="1464" w:name="_Toc76544600"/>
      <w:r w:rsidRPr="006F0B54">
        <w:t>6.6.4</w:t>
      </w:r>
      <w:r w:rsidRPr="006F0B54">
        <w:tab/>
        <w:t>OTA time alignment error</w:t>
      </w:r>
      <w:bookmarkEnd w:id="1455"/>
      <w:bookmarkEnd w:id="1456"/>
      <w:bookmarkEnd w:id="1457"/>
      <w:bookmarkEnd w:id="1458"/>
      <w:bookmarkEnd w:id="1459"/>
      <w:bookmarkEnd w:id="1460"/>
      <w:bookmarkEnd w:id="1461"/>
      <w:bookmarkEnd w:id="1462"/>
      <w:bookmarkEnd w:id="1463"/>
      <w:bookmarkEnd w:id="1464"/>
    </w:p>
    <w:p w14:paraId="2A6ED4A3" w14:textId="77777777" w:rsidR="00972FED" w:rsidRPr="006F0B54" w:rsidRDefault="00972FED" w:rsidP="00972FED">
      <w:pPr>
        <w:pStyle w:val="Heading4"/>
      </w:pPr>
      <w:bookmarkStart w:id="1465" w:name="_Toc21101154"/>
      <w:bookmarkStart w:id="1466" w:name="_Toc29810193"/>
      <w:bookmarkStart w:id="1467" w:name="_Toc37273470"/>
      <w:bookmarkStart w:id="1468" w:name="_Toc45884785"/>
      <w:bookmarkStart w:id="1469" w:name="_Toc53182746"/>
      <w:bookmarkStart w:id="1470" w:name="_Toc58865140"/>
      <w:bookmarkStart w:id="1471" w:name="_Toc58866722"/>
      <w:bookmarkStart w:id="1472" w:name="_Toc66717755"/>
      <w:bookmarkStart w:id="1473" w:name="_Toc74930316"/>
      <w:bookmarkStart w:id="1474" w:name="_Toc76544601"/>
      <w:r w:rsidRPr="006F0B54">
        <w:t>6.6.4.1</w:t>
      </w:r>
      <w:r w:rsidRPr="006F0B54">
        <w:tab/>
        <w:t>Definition and applicability</w:t>
      </w:r>
      <w:bookmarkEnd w:id="1465"/>
      <w:bookmarkEnd w:id="1466"/>
      <w:bookmarkEnd w:id="1467"/>
      <w:bookmarkEnd w:id="1468"/>
      <w:bookmarkEnd w:id="1469"/>
      <w:bookmarkEnd w:id="1470"/>
      <w:bookmarkEnd w:id="1471"/>
      <w:bookmarkEnd w:id="1472"/>
      <w:bookmarkEnd w:id="1473"/>
      <w:bookmarkEnd w:id="1474"/>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1475" w:name="_Toc21101155"/>
      <w:bookmarkStart w:id="1476" w:name="_Toc29810194"/>
      <w:bookmarkStart w:id="1477" w:name="_Toc37273471"/>
      <w:bookmarkStart w:id="1478" w:name="_Toc45884786"/>
      <w:bookmarkStart w:id="1479" w:name="_Toc53182747"/>
      <w:bookmarkStart w:id="1480" w:name="_Toc58865141"/>
      <w:bookmarkStart w:id="1481" w:name="_Toc58866723"/>
      <w:bookmarkStart w:id="1482" w:name="_Toc66717756"/>
      <w:bookmarkStart w:id="1483" w:name="_Toc74930317"/>
      <w:bookmarkStart w:id="1484" w:name="_Toc76544602"/>
      <w:r w:rsidRPr="006F0B54">
        <w:t>6.6.4.2</w:t>
      </w:r>
      <w:r w:rsidRPr="006F0B54">
        <w:tab/>
        <w:t>Minimum requirement</w:t>
      </w:r>
      <w:bookmarkEnd w:id="1475"/>
      <w:bookmarkEnd w:id="1476"/>
      <w:bookmarkEnd w:id="1477"/>
      <w:bookmarkEnd w:id="1478"/>
      <w:bookmarkEnd w:id="1479"/>
      <w:bookmarkEnd w:id="1480"/>
      <w:bookmarkEnd w:id="1481"/>
      <w:bookmarkEnd w:id="1482"/>
      <w:bookmarkEnd w:id="1483"/>
      <w:bookmarkEnd w:id="1484"/>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1485" w:name="_Toc21101156"/>
      <w:bookmarkStart w:id="1486" w:name="_Toc29810195"/>
      <w:bookmarkStart w:id="1487" w:name="_Toc37273472"/>
      <w:bookmarkStart w:id="1488" w:name="_Toc45884787"/>
      <w:bookmarkStart w:id="1489" w:name="_Toc53182748"/>
      <w:bookmarkStart w:id="1490" w:name="_Toc58865142"/>
      <w:bookmarkStart w:id="1491" w:name="_Toc58866724"/>
      <w:bookmarkStart w:id="1492" w:name="_Toc66717757"/>
      <w:bookmarkStart w:id="1493" w:name="_Toc74930318"/>
      <w:bookmarkStart w:id="1494" w:name="_Toc76544603"/>
      <w:r w:rsidRPr="006F0B54">
        <w:lastRenderedPageBreak/>
        <w:t>6.6.4.3</w:t>
      </w:r>
      <w:r w:rsidRPr="006F0B54">
        <w:tab/>
        <w:t>Test purpose</w:t>
      </w:r>
      <w:bookmarkEnd w:id="1485"/>
      <w:bookmarkEnd w:id="1486"/>
      <w:bookmarkEnd w:id="1487"/>
      <w:bookmarkEnd w:id="1488"/>
      <w:bookmarkEnd w:id="1489"/>
      <w:bookmarkEnd w:id="1490"/>
      <w:bookmarkEnd w:id="1491"/>
      <w:bookmarkEnd w:id="1492"/>
      <w:bookmarkEnd w:id="1493"/>
      <w:bookmarkEnd w:id="1494"/>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1495" w:name="_Toc21101157"/>
      <w:bookmarkStart w:id="1496" w:name="_Toc29810196"/>
      <w:bookmarkStart w:id="1497" w:name="_Toc37273473"/>
      <w:bookmarkStart w:id="1498" w:name="_Toc45884788"/>
      <w:bookmarkStart w:id="1499" w:name="_Toc53182749"/>
      <w:bookmarkStart w:id="1500" w:name="_Toc58865143"/>
      <w:bookmarkStart w:id="1501" w:name="_Toc58866725"/>
      <w:bookmarkStart w:id="1502" w:name="_Toc66717758"/>
      <w:bookmarkStart w:id="1503" w:name="_Toc74930319"/>
      <w:bookmarkStart w:id="1504" w:name="_Toc76544604"/>
      <w:r w:rsidRPr="006F0B54">
        <w:rPr>
          <w:lang w:eastAsia="sv-SE"/>
        </w:rPr>
        <w:t>6.</w:t>
      </w:r>
      <w:r w:rsidRPr="006F0B54">
        <w:rPr>
          <w:lang w:eastAsia="zh-CN"/>
        </w:rPr>
        <w:t>6.4.</w:t>
      </w:r>
      <w:r w:rsidRPr="006F0B54">
        <w:rPr>
          <w:lang w:eastAsia="sv-SE"/>
        </w:rPr>
        <w:t>4</w:t>
      </w:r>
      <w:r w:rsidRPr="006F0B54">
        <w:rPr>
          <w:lang w:eastAsia="sv-SE"/>
        </w:rPr>
        <w:tab/>
        <w:t>Method of test</w:t>
      </w:r>
      <w:bookmarkEnd w:id="1495"/>
      <w:bookmarkEnd w:id="1496"/>
      <w:bookmarkEnd w:id="1497"/>
      <w:bookmarkEnd w:id="1498"/>
      <w:bookmarkEnd w:id="1499"/>
      <w:bookmarkEnd w:id="1500"/>
      <w:bookmarkEnd w:id="1501"/>
      <w:bookmarkEnd w:id="1502"/>
      <w:bookmarkEnd w:id="1503"/>
      <w:bookmarkEnd w:id="1504"/>
    </w:p>
    <w:p w14:paraId="1F86599E" w14:textId="77777777" w:rsidR="00972FED" w:rsidRPr="006F0B54" w:rsidRDefault="00972FED" w:rsidP="00972FED">
      <w:pPr>
        <w:pStyle w:val="Heading5"/>
        <w:rPr>
          <w:lang w:eastAsia="sv-SE"/>
        </w:rPr>
      </w:pPr>
      <w:bookmarkStart w:id="1505" w:name="_Toc21101158"/>
      <w:bookmarkStart w:id="1506" w:name="_Toc29810197"/>
      <w:bookmarkStart w:id="1507" w:name="_Toc37273474"/>
      <w:bookmarkStart w:id="1508" w:name="_Toc45884789"/>
      <w:bookmarkStart w:id="1509" w:name="_Toc53182750"/>
      <w:bookmarkStart w:id="1510" w:name="_Toc58865144"/>
      <w:bookmarkStart w:id="1511" w:name="_Toc58866726"/>
      <w:bookmarkStart w:id="1512" w:name="_Toc66717759"/>
      <w:bookmarkStart w:id="1513" w:name="_Toc74930320"/>
      <w:bookmarkStart w:id="1514" w:name="_Toc76544605"/>
      <w:r w:rsidRPr="006F0B54">
        <w:rPr>
          <w:lang w:eastAsia="sv-SE"/>
        </w:rPr>
        <w:t>6.6.4.4.1</w:t>
      </w:r>
      <w:r w:rsidRPr="006F0B54">
        <w:rPr>
          <w:lang w:eastAsia="sv-SE"/>
        </w:rPr>
        <w:tab/>
        <w:t>Initial conditions</w:t>
      </w:r>
      <w:bookmarkEnd w:id="1505"/>
      <w:bookmarkEnd w:id="1506"/>
      <w:bookmarkEnd w:id="1507"/>
      <w:bookmarkEnd w:id="1508"/>
      <w:bookmarkEnd w:id="1509"/>
      <w:bookmarkEnd w:id="1510"/>
      <w:bookmarkEnd w:id="1511"/>
      <w:bookmarkEnd w:id="1512"/>
      <w:bookmarkEnd w:id="1513"/>
      <w:bookmarkEnd w:id="1514"/>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1515" w:name="_Toc21101159"/>
      <w:bookmarkStart w:id="1516" w:name="_Toc29810198"/>
      <w:bookmarkStart w:id="1517" w:name="_Toc37273475"/>
      <w:bookmarkStart w:id="1518" w:name="_Toc45884790"/>
      <w:bookmarkStart w:id="1519" w:name="_Toc53182751"/>
      <w:bookmarkStart w:id="1520" w:name="_Toc58865145"/>
      <w:bookmarkStart w:id="1521" w:name="_Toc58866727"/>
      <w:bookmarkStart w:id="1522" w:name="_Toc66717760"/>
      <w:bookmarkStart w:id="1523" w:name="_Toc74930321"/>
      <w:bookmarkStart w:id="1524" w:name="_Toc76544606"/>
      <w:r w:rsidRPr="006F0B54">
        <w:rPr>
          <w:lang w:eastAsia="sv-SE"/>
        </w:rPr>
        <w:t>6.6.4.4.2</w:t>
      </w:r>
      <w:r w:rsidRPr="006F0B54">
        <w:rPr>
          <w:lang w:eastAsia="sv-SE"/>
        </w:rPr>
        <w:tab/>
        <w:t>Procedure</w:t>
      </w:r>
      <w:bookmarkEnd w:id="1515"/>
      <w:bookmarkEnd w:id="1516"/>
      <w:bookmarkEnd w:id="1517"/>
      <w:bookmarkEnd w:id="1518"/>
      <w:bookmarkEnd w:id="1519"/>
      <w:bookmarkEnd w:id="1520"/>
      <w:bookmarkEnd w:id="1521"/>
      <w:bookmarkEnd w:id="1522"/>
      <w:bookmarkEnd w:id="1523"/>
      <w:bookmarkEnd w:id="1524"/>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1525" w:name="_Toc21101160"/>
      <w:bookmarkStart w:id="1526" w:name="_Toc29810199"/>
      <w:bookmarkStart w:id="1527" w:name="_Toc37273476"/>
      <w:bookmarkStart w:id="1528" w:name="_Toc45884791"/>
      <w:bookmarkStart w:id="1529" w:name="_Toc53182752"/>
      <w:bookmarkStart w:id="1530" w:name="_Toc58865146"/>
      <w:bookmarkStart w:id="1531" w:name="_Toc58866728"/>
      <w:bookmarkStart w:id="1532" w:name="_Toc66717761"/>
      <w:bookmarkStart w:id="1533" w:name="_Toc74930322"/>
      <w:bookmarkStart w:id="1534" w:name="_Toc76544607"/>
      <w:r w:rsidRPr="006F0B54">
        <w:rPr>
          <w:lang w:eastAsia="sv-SE"/>
        </w:rPr>
        <w:t>6.</w:t>
      </w:r>
      <w:r w:rsidRPr="006F0B54">
        <w:rPr>
          <w:lang w:eastAsia="zh-CN"/>
        </w:rPr>
        <w:t>6.4.</w:t>
      </w:r>
      <w:r w:rsidRPr="006F0B54">
        <w:rPr>
          <w:lang w:eastAsia="sv-SE"/>
        </w:rPr>
        <w:t>5</w:t>
      </w:r>
      <w:r w:rsidRPr="006F0B54">
        <w:rPr>
          <w:lang w:eastAsia="sv-SE"/>
        </w:rPr>
        <w:tab/>
        <w:t>Test Requirement</w:t>
      </w:r>
      <w:bookmarkEnd w:id="1525"/>
      <w:bookmarkEnd w:id="1526"/>
      <w:bookmarkEnd w:id="1527"/>
      <w:bookmarkEnd w:id="1528"/>
      <w:bookmarkEnd w:id="1529"/>
      <w:bookmarkEnd w:id="1530"/>
      <w:bookmarkEnd w:id="1531"/>
      <w:bookmarkEnd w:id="1532"/>
      <w:bookmarkEnd w:id="1533"/>
      <w:bookmarkEnd w:id="1534"/>
    </w:p>
    <w:p w14:paraId="6CA021DA" w14:textId="77777777" w:rsidR="00972FED" w:rsidRPr="006F0B54" w:rsidRDefault="00972FED" w:rsidP="00972FED">
      <w:pPr>
        <w:pStyle w:val="Heading5"/>
      </w:pPr>
      <w:bookmarkStart w:id="1535" w:name="_Toc21101161"/>
      <w:bookmarkStart w:id="1536" w:name="_Toc29810200"/>
      <w:bookmarkStart w:id="1537" w:name="_Toc37273477"/>
      <w:bookmarkStart w:id="1538" w:name="_Toc45884792"/>
      <w:bookmarkStart w:id="1539" w:name="_Toc53182753"/>
      <w:bookmarkStart w:id="1540" w:name="_Toc58865147"/>
      <w:bookmarkStart w:id="1541" w:name="_Toc58866729"/>
      <w:bookmarkStart w:id="1542" w:name="_Toc66717762"/>
      <w:bookmarkStart w:id="1543" w:name="_Toc74930323"/>
      <w:bookmarkStart w:id="1544" w:name="_Toc76544608"/>
      <w:r w:rsidRPr="006F0B54">
        <w:t>6.6.4.5.1</w:t>
      </w:r>
      <w:r w:rsidRPr="006F0B54">
        <w:tab/>
      </w:r>
      <w:r w:rsidRPr="006F0B54">
        <w:rPr>
          <w:i/>
        </w:rPr>
        <w:t>BS type 1-O</w:t>
      </w:r>
      <w:bookmarkEnd w:id="1535"/>
      <w:bookmarkEnd w:id="1536"/>
      <w:bookmarkEnd w:id="1537"/>
      <w:bookmarkEnd w:id="1538"/>
      <w:bookmarkEnd w:id="1539"/>
      <w:bookmarkEnd w:id="1540"/>
      <w:bookmarkEnd w:id="1541"/>
      <w:bookmarkEnd w:id="1542"/>
      <w:bookmarkEnd w:id="1543"/>
      <w:bookmarkEnd w:id="154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1545" w:name="_Toc21101162"/>
      <w:bookmarkStart w:id="1546" w:name="_Toc29810201"/>
      <w:bookmarkStart w:id="1547" w:name="_Toc37273478"/>
      <w:bookmarkStart w:id="1548" w:name="_Toc45884793"/>
      <w:bookmarkStart w:id="1549" w:name="_Toc53182754"/>
      <w:bookmarkStart w:id="1550" w:name="_Toc58865148"/>
      <w:bookmarkStart w:id="1551" w:name="_Toc58866730"/>
      <w:bookmarkStart w:id="1552" w:name="_Toc66717763"/>
      <w:bookmarkStart w:id="1553" w:name="_Toc74930324"/>
      <w:bookmarkStart w:id="1554" w:name="_Toc76544609"/>
      <w:r w:rsidRPr="006F0B54">
        <w:t>6.6.4.5.2</w:t>
      </w:r>
      <w:r w:rsidRPr="006F0B54">
        <w:tab/>
      </w:r>
      <w:r w:rsidRPr="006F0B54">
        <w:rPr>
          <w:i/>
        </w:rPr>
        <w:t>BS type 2-O</w:t>
      </w:r>
      <w:bookmarkEnd w:id="1545"/>
      <w:bookmarkEnd w:id="1546"/>
      <w:bookmarkEnd w:id="1547"/>
      <w:bookmarkEnd w:id="1548"/>
      <w:bookmarkEnd w:id="1549"/>
      <w:bookmarkEnd w:id="1550"/>
      <w:bookmarkEnd w:id="1551"/>
      <w:bookmarkEnd w:id="1552"/>
      <w:bookmarkEnd w:id="1553"/>
      <w:bookmarkEnd w:id="1554"/>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1555" w:name="_Toc21101163"/>
      <w:bookmarkStart w:id="1556" w:name="_Toc29810202"/>
      <w:bookmarkStart w:id="1557" w:name="_Toc37273479"/>
      <w:bookmarkStart w:id="1558" w:name="_Toc45884794"/>
      <w:bookmarkStart w:id="1559" w:name="_Toc53182755"/>
      <w:bookmarkStart w:id="1560" w:name="_Toc58865149"/>
      <w:bookmarkStart w:id="1561" w:name="_Toc58866731"/>
      <w:bookmarkStart w:id="1562" w:name="_Toc66717764"/>
      <w:bookmarkStart w:id="1563" w:name="_Toc74930325"/>
      <w:bookmarkStart w:id="1564" w:name="_Toc76544610"/>
      <w:r w:rsidRPr="006F0B54">
        <w:t>6.7</w:t>
      </w:r>
      <w:r w:rsidRPr="006F0B54">
        <w:tab/>
        <w:t>OTA unwanted emissions</w:t>
      </w:r>
      <w:bookmarkEnd w:id="1555"/>
      <w:bookmarkEnd w:id="1556"/>
      <w:bookmarkEnd w:id="1557"/>
      <w:bookmarkEnd w:id="1558"/>
      <w:bookmarkEnd w:id="1559"/>
      <w:bookmarkEnd w:id="1560"/>
      <w:bookmarkEnd w:id="1561"/>
      <w:bookmarkEnd w:id="1562"/>
      <w:bookmarkEnd w:id="1563"/>
      <w:bookmarkEnd w:id="1564"/>
    </w:p>
    <w:p w14:paraId="2A61D5E3" w14:textId="77777777" w:rsidR="00972FED" w:rsidRPr="006F0B54" w:rsidRDefault="00972FED" w:rsidP="00972FED">
      <w:pPr>
        <w:pStyle w:val="Heading3"/>
      </w:pPr>
      <w:bookmarkStart w:id="1565" w:name="_Toc21101164"/>
      <w:bookmarkStart w:id="1566" w:name="_Toc29810203"/>
      <w:bookmarkStart w:id="1567" w:name="_Toc37273480"/>
      <w:bookmarkStart w:id="1568" w:name="_Toc45884795"/>
      <w:bookmarkStart w:id="1569" w:name="_Toc53182756"/>
      <w:bookmarkStart w:id="1570" w:name="_Toc58865150"/>
      <w:bookmarkStart w:id="1571" w:name="_Toc58866732"/>
      <w:bookmarkStart w:id="1572" w:name="_Toc66717765"/>
      <w:bookmarkStart w:id="1573" w:name="_Toc74930326"/>
      <w:bookmarkStart w:id="1574" w:name="_Toc76544611"/>
      <w:r w:rsidRPr="006F0B54">
        <w:t>6.7.1</w:t>
      </w:r>
      <w:r w:rsidRPr="006F0B54">
        <w:tab/>
        <w:t>General</w:t>
      </w:r>
      <w:bookmarkEnd w:id="1565"/>
      <w:bookmarkEnd w:id="1566"/>
      <w:bookmarkEnd w:id="1567"/>
      <w:bookmarkEnd w:id="1568"/>
      <w:bookmarkEnd w:id="1569"/>
      <w:bookmarkEnd w:id="1570"/>
      <w:bookmarkEnd w:id="1571"/>
      <w:bookmarkEnd w:id="1572"/>
      <w:bookmarkEnd w:id="1573"/>
      <w:bookmarkEnd w:id="1574"/>
    </w:p>
    <w:p w14:paraId="06573CD6" w14:textId="77777777" w:rsidR="00972FED" w:rsidRPr="006F0B54" w:rsidRDefault="00972FED" w:rsidP="00972FED">
      <w:bookmarkStart w:id="1575"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1575"/>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1576" w:name="_Toc21101165"/>
      <w:bookmarkStart w:id="1577" w:name="_Toc29810204"/>
      <w:bookmarkStart w:id="1578" w:name="_Toc37273481"/>
      <w:bookmarkStart w:id="1579" w:name="_Toc45884796"/>
      <w:bookmarkStart w:id="1580" w:name="_Toc53182757"/>
      <w:bookmarkStart w:id="1581" w:name="_Toc58865151"/>
      <w:bookmarkStart w:id="1582" w:name="_Toc58866733"/>
      <w:bookmarkStart w:id="1583" w:name="_Toc66717766"/>
      <w:bookmarkStart w:id="1584" w:name="_Toc74930327"/>
      <w:bookmarkStart w:id="1585" w:name="_Toc76544612"/>
      <w:r w:rsidRPr="006F0B54">
        <w:lastRenderedPageBreak/>
        <w:t>6.7.2</w:t>
      </w:r>
      <w:r w:rsidRPr="006F0B54">
        <w:tab/>
        <w:t>OTA occupied bandwidth</w:t>
      </w:r>
      <w:bookmarkEnd w:id="1576"/>
      <w:bookmarkEnd w:id="1577"/>
      <w:bookmarkEnd w:id="1578"/>
      <w:bookmarkEnd w:id="1579"/>
      <w:bookmarkEnd w:id="1580"/>
      <w:bookmarkEnd w:id="1581"/>
      <w:bookmarkEnd w:id="1582"/>
      <w:bookmarkEnd w:id="1583"/>
      <w:bookmarkEnd w:id="1584"/>
      <w:bookmarkEnd w:id="1585"/>
    </w:p>
    <w:p w14:paraId="39E76623" w14:textId="77777777" w:rsidR="00972FED" w:rsidRPr="006F0B54" w:rsidRDefault="00972FED" w:rsidP="00972FED">
      <w:pPr>
        <w:pStyle w:val="Heading4"/>
        <w:rPr>
          <w:lang w:eastAsia="sv-SE"/>
        </w:rPr>
      </w:pPr>
      <w:bookmarkStart w:id="1586" w:name="_Toc21101166"/>
      <w:bookmarkStart w:id="1587" w:name="_Toc29810205"/>
      <w:bookmarkStart w:id="1588" w:name="_Toc37273482"/>
      <w:bookmarkStart w:id="1589" w:name="_Toc45884797"/>
      <w:bookmarkStart w:id="1590" w:name="_Toc53182758"/>
      <w:bookmarkStart w:id="1591" w:name="_Toc58865152"/>
      <w:bookmarkStart w:id="1592" w:name="_Toc58866734"/>
      <w:bookmarkStart w:id="1593" w:name="_Toc66717767"/>
      <w:bookmarkStart w:id="1594" w:name="_Toc74930328"/>
      <w:bookmarkStart w:id="1595" w:name="_Toc76544613"/>
      <w:r w:rsidRPr="006F0B54">
        <w:rPr>
          <w:lang w:eastAsia="sv-SE"/>
        </w:rPr>
        <w:t>6.7.2.1</w:t>
      </w:r>
      <w:r w:rsidRPr="006F0B54">
        <w:rPr>
          <w:lang w:eastAsia="sv-SE"/>
        </w:rPr>
        <w:tab/>
        <w:t>Definition and applicability</w:t>
      </w:r>
      <w:bookmarkEnd w:id="1586"/>
      <w:bookmarkEnd w:id="1587"/>
      <w:bookmarkEnd w:id="1588"/>
      <w:bookmarkEnd w:id="1589"/>
      <w:bookmarkEnd w:id="1590"/>
      <w:bookmarkEnd w:id="1591"/>
      <w:bookmarkEnd w:id="1592"/>
      <w:bookmarkEnd w:id="1593"/>
      <w:bookmarkEnd w:id="1594"/>
      <w:bookmarkEnd w:id="1595"/>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1596" w:name="_Toc21101167"/>
      <w:bookmarkStart w:id="1597" w:name="_Toc29810206"/>
      <w:bookmarkStart w:id="1598" w:name="_Toc37273483"/>
      <w:bookmarkStart w:id="1599" w:name="_Toc45884798"/>
      <w:bookmarkStart w:id="1600" w:name="_Toc53182759"/>
      <w:bookmarkStart w:id="1601" w:name="_Toc58865153"/>
      <w:bookmarkStart w:id="1602" w:name="_Toc58866735"/>
      <w:bookmarkStart w:id="1603" w:name="_Toc66717768"/>
      <w:bookmarkStart w:id="1604" w:name="_Toc74930329"/>
      <w:bookmarkStart w:id="1605" w:name="_Toc76544614"/>
      <w:r w:rsidRPr="006F0B54">
        <w:rPr>
          <w:lang w:eastAsia="sv-SE"/>
        </w:rPr>
        <w:t>6.7.2.2</w:t>
      </w:r>
      <w:r w:rsidRPr="006F0B54">
        <w:rPr>
          <w:lang w:eastAsia="sv-SE"/>
        </w:rPr>
        <w:tab/>
        <w:t>Minimum requirement</w:t>
      </w:r>
      <w:bookmarkEnd w:id="1596"/>
      <w:bookmarkEnd w:id="1597"/>
      <w:bookmarkEnd w:id="1598"/>
      <w:bookmarkEnd w:id="1599"/>
      <w:bookmarkEnd w:id="1600"/>
      <w:bookmarkEnd w:id="1601"/>
      <w:bookmarkEnd w:id="1602"/>
      <w:bookmarkEnd w:id="1603"/>
      <w:bookmarkEnd w:id="1604"/>
      <w:bookmarkEnd w:id="1605"/>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1606" w:name="_Toc21101168"/>
      <w:bookmarkStart w:id="1607" w:name="_Toc29810207"/>
      <w:bookmarkStart w:id="1608" w:name="_Toc37273484"/>
      <w:bookmarkStart w:id="1609" w:name="_Toc45884799"/>
      <w:bookmarkStart w:id="1610" w:name="_Toc53182760"/>
      <w:bookmarkStart w:id="1611" w:name="_Toc58865154"/>
      <w:bookmarkStart w:id="1612" w:name="_Toc58866736"/>
      <w:bookmarkStart w:id="1613" w:name="_Toc66717769"/>
      <w:bookmarkStart w:id="1614" w:name="_Toc74930330"/>
      <w:bookmarkStart w:id="1615" w:name="_Toc76544615"/>
      <w:r w:rsidRPr="006F0B54">
        <w:rPr>
          <w:lang w:eastAsia="sv-SE"/>
        </w:rPr>
        <w:t>6.7.2.3</w:t>
      </w:r>
      <w:r w:rsidRPr="006F0B54">
        <w:rPr>
          <w:lang w:eastAsia="sv-SE"/>
        </w:rPr>
        <w:tab/>
        <w:t>Test purpose</w:t>
      </w:r>
      <w:bookmarkEnd w:id="1606"/>
      <w:bookmarkEnd w:id="1607"/>
      <w:bookmarkEnd w:id="1608"/>
      <w:bookmarkEnd w:id="1609"/>
      <w:bookmarkEnd w:id="1610"/>
      <w:bookmarkEnd w:id="1611"/>
      <w:bookmarkEnd w:id="1612"/>
      <w:bookmarkEnd w:id="1613"/>
      <w:bookmarkEnd w:id="1614"/>
      <w:bookmarkEnd w:id="1615"/>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1616" w:name="_Toc21101169"/>
      <w:bookmarkStart w:id="1617" w:name="_Toc29810208"/>
      <w:bookmarkStart w:id="1618" w:name="_Toc37273485"/>
      <w:bookmarkStart w:id="1619" w:name="_Toc45884800"/>
      <w:bookmarkStart w:id="1620" w:name="_Toc53182761"/>
      <w:bookmarkStart w:id="1621" w:name="_Toc58865155"/>
      <w:bookmarkStart w:id="1622" w:name="_Toc58866737"/>
      <w:bookmarkStart w:id="1623" w:name="_Toc66717770"/>
      <w:bookmarkStart w:id="1624" w:name="_Toc74930331"/>
      <w:bookmarkStart w:id="1625" w:name="_Toc76544616"/>
      <w:r w:rsidRPr="006F0B54">
        <w:rPr>
          <w:lang w:eastAsia="sv-SE"/>
        </w:rPr>
        <w:t>6.</w:t>
      </w:r>
      <w:r w:rsidRPr="006F0B54">
        <w:rPr>
          <w:lang w:eastAsia="zh-CN"/>
        </w:rPr>
        <w:t>7.2.</w:t>
      </w:r>
      <w:r w:rsidRPr="006F0B54">
        <w:rPr>
          <w:lang w:eastAsia="sv-SE"/>
        </w:rPr>
        <w:t>4</w:t>
      </w:r>
      <w:r w:rsidRPr="006F0B54">
        <w:rPr>
          <w:lang w:eastAsia="sv-SE"/>
        </w:rPr>
        <w:tab/>
        <w:t>Method of test</w:t>
      </w:r>
      <w:bookmarkEnd w:id="1616"/>
      <w:bookmarkEnd w:id="1617"/>
      <w:bookmarkEnd w:id="1618"/>
      <w:bookmarkEnd w:id="1619"/>
      <w:bookmarkEnd w:id="1620"/>
      <w:bookmarkEnd w:id="1621"/>
      <w:bookmarkEnd w:id="1622"/>
      <w:bookmarkEnd w:id="1623"/>
      <w:bookmarkEnd w:id="1624"/>
      <w:bookmarkEnd w:id="1625"/>
    </w:p>
    <w:p w14:paraId="47CB8390" w14:textId="77777777" w:rsidR="00972FED" w:rsidRPr="006F0B54" w:rsidRDefault="00972FED" w:rsidP="00972FED">
      <w:pPr>
        <w:pStyle w:val="Heading5"/>
        <w:rPr>
          <w:lang w:eastAsia="sv-SE"/>
        </w:rPr>
      </w:pPr>
      <w:bookmarkStart w:id="1626" w:name="_Toc21101170"/>
      <w:bookmarkStart w:id="1627" w:name="_Toc29810209"/>
      <w:bookmarkStart w:id="1628" w:name="_Toc37273486"/>
      <w:bookmarkStart w:id="1629" w:name="_Toc45884801"/>
      <w:bookmarkStart w:id="1630" w:name="_Toc53182762"/>
      <w:bookmarkStart w:id="1631" w:name="_Toc58865156"/>
      <w:bookmarkStart w:id="1632" w:name="_Toc58866738"/>
      <w:bookmarkStart w:id="1633" w:name="_Toc66717771"/>
      <w:bookmarkStart w:id="1634" w:name="_Toc74930332"/>
      <w:bookmarkStart w:id="1635" w:name="_Toc76544617"/>
      <w:r w:rsidRPr="006F0B54">
        <w:rPr>
          <w:lang w:eastAsia="sv-SE"/>
        </w:rPr>
        <w:t>6.7.2.4.1</w:t>
      </w:r>
      <w:r w:rsidRPr="006F0B54">
        <w:rPr>
          <w:lang w:eastAsia="sv-SE"/>
        </w:rPr>
        <w:tab/>
        <w:t>Initial conditions</w:t>
      </w:r>
      <w:bookmarkEnd w:id="1626"/>
      <w:bookmarkEnd w:id="1627"/>
      <w:bookmarkEnd w:id="1628"/>
      <w:bookmarkEnd w:id="1629"/>
      <w:bookmarkEnd w:id="1630"/>
      <w:bookmarkEnd w:id="1631"/>
      <w:bookmarkEnd w:id="1632"/>
      <w:bookmarkEnd w:id="1633"/>
      <w:bookmarkEnd w:id="1634"/>
      <w:bookmarkEnd w:id="1635"/>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1636" w:name="_Toc21101171"/>
      <w:bookmarkStart w:id="1637" w:name="_Toc29810210"/>
      <w:bookmarkStart w:id="1638" w:name="_Toc37273487"/>
      <w:bookmarkStart w:id="1639" w:name="_Toc45884802"/>
      <w:bookmarkStart w:id="1640" w:name="_Toc53182763"/>
      <w:bookmarkStart w:id="1641" w:name="_Toc58865157"/>
      <w:bookmarkStart w:id="1642" w:name="_Toc58866739"/>
      <w:bookmarkStart w:id="1643" w:name="_Toc66717772"/>
      <w:bookmarkStart w:id="1644" w:name="_Toc74930333"/>
      <w:bookmarkStart w:id="1645" w:name="_Toc76544618"/>
      <w:r w:rsidRPr="006F0B54">
        <w:rPr>
          <w:lang w:eastAsia="sv-SE"/>
        </w:rPr>
        <w:t>6.7.2.4.2</w:t>
      </w:r>
      <w:r w:rsidRPr="006F0B54">
        <w:rPr>
          <w:lang w:eastAsia="sv-SE"/>
        </w:rPr>
        <w:tab/>
        <w:t>Procedure</w:t>
      </w:r>
      <w:bookmarkEnd w:id="1636"/>
      <w:bookmarkEnd w:id="1637"/>
      <w:bookmarkEnd w:id="1638"/>
      <w:bookmarkEnd w:id="1639"/>
      <w:bookmarkEnd w:id="1640"/>
      <w:bookmarkEnd w:id="1641"/>
      <w:bookmarkEnd w:id="1642"/>
      <w:bookmarkEnd w:id="1643"/>
      <w:bookmarkEnd w:id="1644"/>
      <w:bookmarkEnd w:id="164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77777777" w:rsidR="00972FED" w:rsidRPr="006F0B54" w:rsidRDefault="00A47EC6" w:rsidP="00972FED">
            <w:pPr>
              <w:pStyle w:val="TAC"/>
            </w:pPr>
            <w:r>
              <w:pict w14:anchorId="5890D3D7">
                <v:shape id="_x0000_i1098" type="#_x0000_t75" style="width:55.4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193C&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7193C&quot; wsp:rsidRDefault=&quot;0087193C&quot; wsp:rsidP=&quot;0087193C&quot;&gt;&lt;m:oMathPara&gt;&lt;m:oMath&gt;&lt;m:r&gt;&lt;m:rPr&gt;&lt;m:sty m:val=&quot;p&quot;/&gt;&lt;/m:rPr&gt;&lt;w:rPr&gt;&lt;w:rFonts w:ascii=&quot;Cambria Math&quot; w:h-ansi=&quot;Cambria Math&quot;/&gt;&lt;wx:font wx:val=&quot;Cambria Math&quot;/&gt;&lt;/w:rPr&gt;&lt;m:t&gt;2Ã—&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W&lt;/m:t&gt;&lt;/m:r&gt;&lt;/m:e&gt;&lt;m:sub&gt;&lt;m:r&gt;&lt;w:rPr&gt;&lt;w:rFonts w:ascii=&quot;Cambria Math&quot; w:h-ansi=&quot;Cambria Math&quot;/&gt;&lt;wx:font wx:val=&quot;Cambria Math&quot;/&gt;&lt;w:i/&gt;&lt;/w:rPr&gt;&lt;m:t&gt;Channel&lt;/m:t&gt;&lt;/m:r&gt;&lt;/m:sub&gt;&lt;/m:sSub&gt;&lt;/m:oMath&gt;&lt;/m:oMathPara&gt;&lt;/w:p&gt;&lt;w:sectPr wsp:rsidR=&quot;00000000&quot; wsp:rsidRPr=&quot;0087193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1965" w:type="dxa"/>
          </w:tcPr>
          <w:p w14:paraId="10CEC858" w14:textId="77777777" w:rsidR="00972FED" w:rsidRPr="006F0B54" w:rsidRDefault="00A47EC6" w:rsidP="00972FED">
            <w:pPr>
              <w:pStyle w:val="TAC"/>
            </w:pPr>
            <w:r>
              <w:rPr>
                <w:noProof/>
                <w:position w:val="-14"/>
                <w:sz w:val="16"/>
                <w:lang w:val="en-US" w:eastAsia="zh-CN"/>
              </w:rPr>
              <w:pict w14:anchorId="08DEE45E">
                <v:shape id="Picture 9" o:spid="_x0000_i1099" type="#_x0000_t75" style="width:70.35pt;height:16.6pt;visibility:visible;mso-wrap-style:square">
                  <v:imagedata r:id="rId58" o:title=""/>
                </v:shape>
              </w:pict>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77777777" w:rsidR="00972FED" w:rsidRPr="006F0B54" w:rsidRDefault="00A47EC6" w:rsidP="00972FED">
            <w:pPr>
              <w:pStyle w:val="TAC"/>
            </w:pPr>
            <w:r>
              <w:pict w14:anchorId="7680D133">
                <v:shape id="_x0000_i1100" type="#_x0000_t75" style="width:82.5pt;height:27.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508D&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B508D&quot; wsp:rsidRDefault=&quot;007B508D&quot; wsp:rsidP=&quot;007B508D&quot;&gt;&lt;m:oMathPara&gt;&lt;m:oMath&gt;&lt;m:d&gt;&lt;m:dPr&gt;&lt;m:begChr m:val=&quot;âŒˆ&quot;/&gt;&lt;m:endChr m:val=&quot;âŒ‰&quot;/&gt;&lt;m:ctrlPr&gt;&lt;w:rPr&gt;&lt;w:rFonts w:ascii=&quot;Cambria Math&quot; w:h-ansi=&quot;Cambria Math&quot;/&gt;&lt;wx:font wx:val=&quot;Cambria Math&quot;/&gt;&lt;w:sz w:val=&quot;24&quot;/&gt;&lt;/w:rPr&gt;&lt;/m:ctrlPr&gt;&lt;/m:dPr&gt;&lt;m:e&gt;&lt;m:f&gt;&lt;m:fPr&gt;&lt;m:ctrlPr&gt;&lt;w:rPr&gt;&lt;w:rFonts w:ascii=&quot;Cambria Math&quot; w:h-ansi=&quot;Cambria Math&quot;/&gt;&lt;wx:font wx:val=&quot;Cambria Math&quot;/&gt;&lt;w:sz w:val=&quot;24&quot;/&gt;&lt;/w:rPr&gt;&lt;/m:ctrlPr&gt;&lt;/m:fPr&gt;&lt;m:num&gt;&lt;m:r&gt;&lt;m:rPr&gt;&lt;m:sty m:val=&quot;p&quot;/&gt;&lt;/m:rPr&gt;&lt;w:rPr&gt;&lt;w:rFonts w:ascii=&quot;Cambria Math&quot; w:h-ansi=&quot;Cambria Math&quot;/&gt;&lt;wx:font wx:val=&quot;Cambria Math&quot;/&gt;&lt;w:sz w:val=&quot;24&quot;/&gt;&lt;/w:rPr&gt;&lt;m:t&gt;2Ã—&lt;/m:t&gt;&lt;/m:r&gt;&lt;m:sSub&gt;&lt;m:sSubPr&gt;&lt;m:ctrlPr&gt;&lt;w:rPr&gt;&lt;w:rFonts w:ascii=&quot;Cambria Math&quot; w:h-ansi=&quot;Cambria Math&quot;/&gt;&lt;wx:font wx:val=&quot;Cambria Math&quot;/&gt;&lt;w:sz w:val=&quot;24&quot;/&gt;&lt;/w:rPr&gt;&lt;/m:ctrlPr&gt;&lt;/m:sSubPr&gt;&lt;m:e&gt;&lt;m:r&gt;&lt;w:rPr&gt;&lt;w:rFonts w:ascii=&quot;Cambria Math&quot; w:h-ansi=&quot;Cambria Math&quot;/&gt;&lt;wx:font wx:val=&quot;Cambria Math&quot;/&gt;&lt;w:i/&gt;&lt;w:sz w:val=&quot;24&quot;/&gt;&lt;/w:rPr&gt;&lt;m:t&gt;BW&lt;/m:t&gt;&lt;/m:r&gt;&lt;/m:e&gt;&lt;m:sub&gt;&lt;m:r&gt;&lt;w:rPr&gt;&lt;w:rFonts w:ascii=&quot;Cambria Math&quot; w:h-ansi=&quot;Cambria Math&quot;/&gt;&lt;wx:font wx:val=&quot;Cambria Math&quot;/&gt;&lt;w:i/&gt;&lt;w:sz w:val=&quot;24&quot;/&gt;&lt;/w:rPr&gt;&lt;m:t&gt;Channel&lt;/m:t&gt;&lt;/m:r&gt;&lt;/m:sub&gt;&lt;/m:sSub&gt;&lt;/m:num&gt;&lt;m:den&gt;&lt;m:r&gt;&lt;w:rPr&gt;&lt;w:rFonts w:ascii=&quot;Cambria Math&quot; w:h-ansi=&quot;Cambria Math&quot;/&gt;&lt;wx:font wx:val=&quot;Cambria Math&quot;/&gt;&lt;w:i/&gt;&lt;w:sz w:val=&quot;24&quot;/&gt;&lt;/w:rPr&gt;&lt;m:t&gt;100kHz&lt;/m:t&gt;&lt;/m:r&gt;&lt;/m:den&gt;&lt;/m:f&gt;&lt;/m:e&gt;&lt;/m:d&gt;&lt;/m:oMath&gt;&lt;/m:oMathPara&gt;&lt;/w:p&gt;&lt;w:sectPr wsp:rsidR=&quot;00000000&quot; wsp:rsidRPr=&quot;007B508D&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tc>
        <w:tc>
          <w:tcPr>
            <w:tcW w:w="1965" w:type="dxa"/>
          </w:tcPr>
          <w:p w14:paraId="16DEBFC5" w14:textId="77777777" w:rsidR="00972FED" w:rsidRPr="006F0B54" w:rsidRDefault="00A47EC6" w:rsidP="00972FED">
            <w:pPr>
              <w:pStyle w:val="TAC"/>
            </w:pPr>
            <w:r>
              <w:rPr>
                <w:noProof/>
                <w:position w:val="-32"/>
                <w:sz w:val="16"/>
                <w:lang w:val="en-US" w:eastAsia="zh-CN"/>
              </w:rPr>
              <w:pict w14:anchorId="24A7662D">
                <v:shape id="Picture 12" o:spid="_x0000_i1101" type="#_x0000_t75" style="width:88.6pt;height:34.35pt;visibility:visible;mso-wrap-style:square">
                  <v:imagedata r:id="rId60" o:title=""/>
                </v:shape>
              </w:pict>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102" type="#_x0000_t75" style="width:58.7pt;height:22.7pt" o:ole="">
                  <v:imagedata r:id="rId61" o:title=""/>
                </v:shape>
                <o:OLEObject Type="Embed" ProgID="Equation.3" ShapeID="_x0000_i1102" DrawAspect="Content" ObjectID="_1687157295" r:id="rId62"/>
              </w:object>
            </w:r>
          </w:p>
        </w:tc>
        <w:tc>
          <w:tcPr>
            <w:tcW w:w="2008" w:type="dxa"/>
          </w:tcPr>
          <w:p w14:paraId="69EA02F3" w14:textId="77777777" w:rsidR="00972FED" w:rsidRPr="006F0B54" w:rsidRDefault="00A47EC6" w:rsidP="00972FED">
            <w:pPr>
              <w:pStyle w:val="TAC"/>
              <w:rPr>
                <w:lang w:eastAsia="ja-JP"/>
              </w:rPr>
            </w:pPr>
            <w:r>
              <w:rPr>
                <w:noProof/>
                <w:position w:val="-14"/>
                <w:sz w:val="16"/>
                <w:lang w:val="en-US" w:eastAsia="zh-CN"/>
              </w:rPr>
              <w:pict w14:anchorId="2D9E3D24">
                <v:shape id="Picture 15" o:spid="_x0000_i1103" type="#_x0000_t75" style="width:70.35pt;height:16.6pt;visibility:visible;mso-wrap-style:square">
                  <v:imagedata r:id="rId58" o:title=""/>
                </v:shape>
              </w:pict>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104" type="#_x0000_t75" style="width:1in;height:43.75pt" o:ole="">
                  <v:imagedata r:id="rId63" o:title=""/>
                </v:shape>
                <o:OLEObject Type="Embed" ProgID="Equation.3" ShapeID="_x0000_i1104" DrawAspect="Content" ObjectID="_1687157296" r:id="rId64"/>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105" type="#_x0000_t75" style="width:85.3pt;height:43.75pt" o:ole="">
                  <v:imagedata r:id="rId65" o:title=""/>
                </v:shape>
                <o:OLEObject Type="Embed" ProgID="Equation.3" ShapeID="_x0000_i1105" DrawAspect="Content" ObjectID="_1687157297" r:id="rId66"/>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1646" w:name="_Toc21101172"/>
      <w:bookmarkStart w:id="1647" w:name="_Toc29810211"/>
      <w:bookmarkStart w:id="1648" w:name="_Toc37273488"/>
      <w:bookmarkStart w:id="1649" w:name="_Toc45884803"/>
      <w:bookmarkStart w:id="1650" w:name="_Toc53182764"/>
      <w:bookmarkStart w:id="1651" w:name="_Toc58865158"/>
      <w:bookmarkStart w:id="1652" w:name="_Toc58866740"/>
      <w:bookmarkStart w:id="1653" w:name="_Toc66717773"/>
      <w:bookmarkStart w:id="1654" w:name="_Toc74930334"/>
      <w:bookmarkStart w:id="1655" w:name="_Toc76544619"/>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1646"/>
      <w:bookmarkEnd w:id="1647"/>
      <w:bookmarkEnd w:id="1648"/>
      <w:bookmarkEnd w:id="1649"/>
      <w:bookmarkEnd w:id="1650"/>
      <w:bookmarkEnd w:id="1651"/>
      <w:bookmarkEnd w:id="1652"/>
      <w:bookmarkEnd w:id="1653"/>
      <w:bookmarkEnd w:id="1654"/>
      <w:bookmarkEnd w:id="1655"/>
    </w:p>
    <w:p w14:paraId="1BB537D2" w14:textId="77777777" w:rsidR="00972FED" w:rsidRPr="006F0B54" w:rsidRDefault="00972FED" w:rsidP="00972FED">
      <w:pPr>
        <w:pStyle w:val="Heading5"/>
        <w:rPr>
          <w:lang w:eastAsia="ja-JP"/>
        </w:rPr>
      </w:pPr>
      <w:bookmarkStart w:id="1656" w:name="_Toc21101173"/>
      <w:bookmarkStart w:id="1657" w:name="_Toc29810212"/>
      <w:bookmarkStart w:id="1658" w:name="_Toc37273489"/>
      <w:bookmarkStart w:id="1659" w:name="_Toc45884804"/>
      <w:bookmarkStart w:id="1660" w:name="_Toc53182765"/>
      <w:bookmarkStart w:id="1661" w:name="_Toc58865159"/>
      <w:bookmarkStart w:id="1662" w:name="_Toc58866741"/>
      <w:bookmarkStart w:id="1663" w:name="_Toc66717774"/>
      <w:bookmarkStart w:id="1664" w:name="_Toc74930335"/>
      <w:bookmarkStart w:id="1665" w:name="_Toc76544620"/>
      <w:r w:rsidRPr="006F0B54">
        <w:t>6.7.2.5.1</w:t>
      </w:r>
      <w:r w:rsidRPr="006F0B54">
        <w:tab/>
      </w:r>
      <w:r w:rsidRPr="006F0B54">
        <w:rPr>
          <w:i/>
          <w:lang w:eastAsia="ja-JP"/>
        </w:rPr>
        <w:t>BS type 1-O</w:t>
      </w:r>
      <w:bookmarkEnd w:id="1656"/>
      <w:bookmarkEnd w:id="1657"/>
      <w:bookmarkEnd w:id="1658"/>
      <w:bookmarkEnd w:id="1659"/>
      <w:bookmarkEnd w:id="1660"/>
      <w:bookmarkEnd w:id="1661"/>
      <w:bookmarkEnd w:id="1662"/>
      <w:bookmarkEnd w:id="1663"/>
      <w:bookmarkEnd w:id="1664"/>
      <w:bookmarkEnd w:id="1665"/>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1666" w:name="_Toc21101174"/>
      <w:bookmarkStart w:id="1667" w:name="_Toc29810213"/>
      <w:bookmarkStart w:id="1668" w:name="_Toc37273490"/>
      <w:bookmarkStart w:id="1669" w:name="_Toc45884805"/>
      <w:bookmarkStart w:id="1670" w:name="_Toc53182766"/>
      <w:bookmarkStart w:id="1671" w:name="_Toc58865160"/>
      <w:bookmarkStart w:id="1672" w:name="_Toc58866742"/>
      <w:bookmarkStart w:id="1673" w:name="_Toc66717775"/>
      <w:bookmarkStart w:id="1674" w:name="_Toc74930336"/>
      <w:bookmarkStart w:id="1675" w:name="_Toc76544621"/>
      <w:r w:rsidRPr="006F0B54">
        <w:t>6.7.2.5.</w:t>
      </w:r>
      <w:r w:rsidRPr="006F0B54">
        <w:rPr>
          <w:rFonts w:hint="eastAsia"/>
          <w:lang w:eastAsia="ja-JP"/>
        </w:rPr>
        <w:t>2</w:t>
      </w:r>
      <w:r w:rsidRPr="006F0B54">
        <w:tab/>
      </w:r>
      <w:r w:rsidRPr="006F0B54">
        <w:rPr>
          <w:i/>
          <w:lang w:eastAsia="ja-JP"/>
        </w:rPr>
        <w:t>BS type 2-O</w:t>
      </w:r>
      <w:bookmarkEnd w:id="1666"/>
      <w:bookmarkEnd w:id="1667"/>
      <w:bookmarkEnd w:id="1668"/>
      <w:bookmarkEnd w:id="1669"/>
      <w:bookmarkEnd w:id="1670"/>
      <w:bookmarkEnd w:id="1671"/>
      <w:bookmarkEnd w:id="1672"/>
      <w:bookmarkEnd w:id="1673"/>
      <w:bookmarkEnd w:id="1674"/>
      <w:bookmarkEnd w:id="1675"/>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1676" w:name="_Toc21101175"/>
      <w:bookmarkStart w:id="1677" w:name="_Toc29810214"/>
      <w:bookmarkStart w:id="1678" w:name="_Toc37273491"/>
      <w:bookmarkStart w:id="1679" w:name="_Toc45884806"/>
      <w:bookmarkStart w:id="1680" w:name="_Toc53182767"/>
      <w:bookmarkStart w:id="1681" w:name="_Toc58865161"/>
      <w:bookmarkStart w:id="1682" w:name="_Toc58866743"/>
      <w:bookmarkStart w:id="1683" w:name="_Toc66717776"/>
      <w:bookmarkStart w:id="1684" w:name="_Toc74930337"/>
      <w:bookmarkStart w:id="1685" w:name="_Toc76544622"/>
      <w:r w:rsidRPr="006F0B54">
        <w:t>6.7.3</w:t>
      </w:r>
      <w:r w:rsidRPr="006F0B54">
        <w:tab/>
        <w:t>OTA Adjacent Channel Leakage Power Ratio (ACLR)</w:t>
      </w:r>
      <w:bookmarkEnd w:id="1676"/>
      <w:bookmarkEnd w:id="1677"/>
      <w:bookmarkEnd w:id="1678"/>
      <w:bookmarkEnd w:id="1679"/>
      <w:bookmarkEnd w:id="1680"/>
      <w:bookmarkEnd w:id="1681"/>
      <w:bookmarkEnd w:id="1682"/>
      <w:bookmarkEnd w:id="1683"/>
      <w:bookmarkEnd w:id="1684"/>
      <w:bookmarkEnd w:id="1685"/>
    </w:p>
    <w:p w14:paraId="7BACAD0F" w14:textId="77777777" w:rsidR="00972FED" w:rsidRPr="006F0B54" w:rsidRDefault="00972FED" w:rsidP="00972FED">
      <w:pPr>
        <w:pStyle w:val="Heading4"/>
        <w:rPr>
          <w:lang w:eastAsia="zh-CN"/>
        </w:rPr>
      </w:pPr>
      <w:bookmarkStart w:id="1686" w:name="_Toc21101176"/>
      <w:bookmarkStart w:id="1687" w:name="_Toc29810215"/>
      <w:bookmarkStart w:id="1688" w:name="_Toc37273492"/>
      <w:bookmarkStart w:id="1689" w:name="_Toc45884807"/>
      <w:bookmarkStart w:id="1690" w:name="_Toc53182768"/>
      <w:bookmarkStart w:id="1691" w:name="_Toc58865162"/>
      <w:bookmarkStart w:id="1692" w:name="_Toc58866744"/>
      <w:bookmarkStart w:id="1693" w:name="_Toc66717777"/>
      <w:bookmarkStart w:id="1694" w:name="_Toc74930338"/>
      <w:bookmarkStart w:id="1695" w:name="_Toc76544623"/>
      <w:r w:rsidRPr="006F0B54">
        <w:rPr>
          <w:lang w:eastAsia="zh-CN"/>
        </w:rPr>
        <w:t>6.7.3.1</w:t>
      </w:r>
      <w:r w:rsidRPr="006F0B54">
        <w:rPr>
          <w:lang w:eastAsia="zh-CN"/>
        </w:rPr>
        <w:tab/>
        <w:t>Definition and applicability</w:t>
      </w:r>
      <w:bookmarkEnd w:id="1686"/>
      <w:bookmarkEnd w:id="1687"/>
      <w:bookmarkEnd w:id="1688"/>
      <w:bookmarkEnd w:id="1689"/>
      <w:bookmarkEnd w:id="1690"/>
      <w:bookmarkEnd w:id="1691"/>
      <w:bookmarkEnd w:id="1692"/>
      <w:bookmarkEnd w:id="1693"/>
      <w:bookmarkEnd w:id="1694"/>
      <w:bookmarkEnd w:id="1695"/>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1696" w:name="_Toc21101177"/>
      <w:bookmarkStart w:id="1697" w:name="_Toc29810216"/>
      <w:bookmarkStart w:id="1698" w:name="_Toc37273493"/>
      <w:bookmarkStart w:id="1699" w:name="_Toc45884808"/>
      <w:bookmarkStart w:id="1700" w:name="_Toc53182769"/>
      <w:bookmarkStart w:id="1701" w:name="_Toc58865163"/>
      <w:bookmarkStart w:id="1702" w:name="_Toc58866745"/>
      <w:bookmarkStart w:id="1703" w:name="_Toc66717778"/>
      <w:bookmarkStart w:id="1704" w:name="_Toc74930339"/>
      <w:bookmarkStart w:id="1705" w:name="_Toc76544624"/>
      <w:r w:rsidRPr="006F0B54">
        <w:rPr>
          <w:lang w:eastAsia="zh-CN"/>
        </w:rPr>
        <w:t>6.7.3.2</w:t>
      </w:r>
      <w:r w:rsidRPr="006F0B54">
        <w:rPr>
          <w:lang w:eastAsia="zh-CN"/>
        </w:rPr>
        <w:tab/>
        <w:t>Minimum requirement</w:t>
      </w:r>
      <w:bookmarkEnd w:id="1696"/>
      <w:bookmarkEnd w:id="1697"/>
      <w:bookmarkEnd w:id="1698"/>
      <w:bookmarkEnd w:id="1699"/>
      <w:bookmarkEnd w:id="1700"/>
      <w:bookmarkEnd w:id="1701"/>
      <w:bookmarkEnd w:id="1702"/>
      <w:bookmarkEnd w:id="1703"/>
      <w:bookmarkEnd w:id="1704"/>
      <w:bookmarkEnd w:id="1705"/>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1706" w:name="_Toc21101178"/>
      <w:bookmarkStart w:id="1707" w:name="_Toc29810217"/>
      <w:bookmarkStart w:id="1708" w:name="_Toc37273494"/>
      <w:bookmarkStart w:id="1709" w:name="_Toc45884809"/>
      <w:bookmarkStart w:id="1710" w:name="_Toc53182770"/>
      <w:bookmarkStart w:id="1711" w:name="_Toc58865164"/>
      <w:bookmarkStart w:id="1712" w:name="_Toc58866746"/>
      <w:bookmarkStart w:id="1713" w:name="_Toc66717779"/>
      <w:bookmarkStart w:id="1714" w:name="_Toc74930340"/>
      <w:bookmarkStart w:id="1715" w:name="_Toc76544625"/>
      <w:r w:rsidRPr="006F0B54">
        <w:rPr>
          <w:lang w:eastAsia="zh-CN"/>
        </w:rPr>
        <w:t>6.7.3.3</w:t>
      </w:r>
      <w:r w:rsidRPr="006F0B54">
        <w:rPr>
          <w:lang w:eastAsia="zh-CN"/>
        </w:rPr>
        <w:tab/>
        <w:t>Test purpose</w:t>
      </w:r>
      <w:bookmarkEnd w:id="1706"/>
      <w:bookmarkEnd w:id="1707"/>
      <w:bookmarkEnd w:id="1708"/>
      <w:bookmarkEnd w:id="1709"/>
      <w:bookmarkEnd w:id="1710"/>
      <w:bookmarkEnd w:id="1711"/>
      <w:bookmarkEnd w:id="1712"/>
      <w:bookmarkEnd w:id="1713"/>
      <w:bookmarkEnd w:id="1714"/>
      <w:bookmarkEnd w:id="1715"/>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1716" w:name="_Toc21101179"/>
      <w:bookmarkStart w:id="1717" w:name="_Toc29810218"/>
      <w:bookmarkStart w:id="1718" w:name="_Toc37273495"/>
      <w:bookmarkStart w:id="1719" w:name="_Toc45884810"/>
      <w:bookmarkStart w:id="1720" w:name="_Toc53182771"/>
      <w:bookmarkStart w:id="1721" w:name="_Toc58865165"/>
      <w:bookmarkStart w:id="1722" w:name="_Toc58866747"/>
      <w:bookmarkStart w:id="1723" w:name="_Toc66717780"/>
      <w:bookmarkStart w:id="1724" w:name="_Toc74930341"/>
      <w:bookmarkStart w:id="1725" w:name="_Toc76544626"/>
      <w:r w:rsidRPr="006F0B54">
        <w:rPr>
          <w:lang w:eastAsia="zh-CN"/>
        </w:rPr>
        <w:t>6.7.3.4</w:t>
      </w:r>
      <w:r w:rsidRPr="006F0B54">
        <w:rPr>
          <w:lang w:eastAsia="zh-CN"/>
        </w:rPr>
        <w:tab/>
        <w:t>Method of test</w:t>
      </w:r>
      <w:bookmarkEnd w:id="1716"/>
      <w:bookmarkEnd w:id="1717"/>
      <w:bookmarkEnd w:id="1718"/>
      <w:bookmarkEnd w:id="1719"/>
      <w:bookmarkEnd w:id="1720"/>
      <w:bookmarkEnd w:id="1721"/>
      <w:bookmarkEnd w:id="1722"/>
      <w:bookmarkEnd w:id="1723"/>
      <w:bookmarkEnd w:id="1724"/>
      <w:bookmarkEnd w:id="1725"/>
    </w:p>
    <w:p w14:paraId="2E68955C" w14:textId="77777777" w:rsidR="00972FED" w:rsidRPr="006F0B54" w:rsidRDefault="00972FED" w:rsidP="00972FED">
      <w:pPr>
        <w:pStyle w:val="Heading5"/>
        <w:rPr>
          <w:lang w:eastAsia="zh-CN"/>
        </w:rPr>
      </w:pPr>
      <w:bookmarkStart w:id="1726" w:name="_Toc21101180"/>
      <w:bookmarkStart w:id="1727" w:name="_Toc29810219"/>
      <w:bookmarkStart w:id="1728" w:name="_Toc37273496"/>
      <w:bookmarkStart w:id="1729" w:name="_Toc45884811"/>
      <w:bookmarkStart w:id="1730" w:name="_Toc53182772"/>
      <w:bookmarkStart w:id="1731" w:name="_Toc58865166"/>
      <w:bookmarkStart w:id="1732" w:name="_Toc58866748"/>
      <w:bookmarkStart w:id="1733" w:name="_Toc66717781"/>
      <w:bookmarkStart w:id="1734" w:name="_Toc74930342"/>
      <w:bookmarkStart w:id="1735" w:name="_Toc76544627"/>
      <w:r w:rsidRPr="006F0B54">
        <w:rPr>
          <w:lang w:eastAsia="zh-CN"/>
        </w:rPr>
        <w:t>6.7.3.4.1</w:t>
      </w:r>
      <w:r w:rsidRPr="006F0B54">
        <w:rPr>
          <w:lang w:eastAsia="zh-CN"/>
        </w:rPr>
        <w:tab/>
        <w:t>Initial conditions</w:t>
      </w:r>
      <w:bookmarkEnd w:id="1726"/>
      <w:bookmarkEnd w:id="1727"/>
      <w:bookmarkEnd w:id="1728"/>
      <w:bookmarkEnd w:id="1729"/>
      <w:bookmarkEnd w:id="1730"/>
      <w:bookmarkEnd w:id="1731"/>
      <w:bookmarkEnd w:id="1732"/>
      <w:bookmarkEnd w:id="1733"/>
      <w:bookmarkEnd w:id="1734"/>
      <w:bookmarkEnd w:id="1735"/>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1736" w:name="_Toc21101181"/>
      <w:bookmarkStart w:id="1737" w:name="_Toc29810220"/>
      <w:bookmarkStart w:id="1738" w:name="_Toc37273497"/>
      <w:bookmarkStart w:id="1739" w:name="_Toc45884812"/>
      <w:bookmarkStart w:id="1740" w:name="_Toc53182773"/>
      <w:bookmarkStart w:id="1741" w:name="_Toc58865167"/>
      <w:bookmarkStart w:id="1742" w:name="_Toc58866749"/>
      <w:bookmarkStart w:id="1743" w:name="_Toc66717782"/>
      <w:bookmarkStart w:id="1744" w:name="_Toc74930343"/>
      <w:bookmarkStart w:id="1745" w:name="_Toc76544628"/>
      <w:r w:rsidRPr="006F0B54">
        <w:rPr>
          <w:lang w:eastAsia="zh-CN"/>
        </w:rPr>
        <w:t>6.7.3.4.2</w:t>
      </w:r>
      <w:r w:rsidRPr="006F0B54">
        <w:rPr>
          <w:lang w:eastAsia="zh-CN"/>
        </w:rPr>
        <w:tab/>
        <w:t>Procedure</w:t>
      </w:r>
      <w:bookmarkEnd w:id="1736"/>
      <w:bookmarkEnd w:id="1737"/>
      <w:bookmarkEnd w:id="1738"/>
      <w:bookmarkEnd w:id="1739"/>
      <w:bookmarkEnd w:id="1740"/>
      <w:bookmarkEnd w:id="1741"/>
      <w:bookmarkEnd w:id="1742"/>
      <w:bookmarkEnd w:id="1743"/>
      <w:bookmarkEnd w:id="1744"/>
      <w:bookmarkEnd w:id="1745"/>
    </w:p>
    <w:p w14:paraId="1155DC2E" w14:textId="77777777" w:rsidR="00972FED" w:rsidRPr="006F0B54" w:rsidRDefault="00972FED" w:rsidP="00972FED">
      <w:pPr>
        <w:rPr>
          <w:lang w:eastAsia="zh-CN"/>
        </w:rPr>
      </w:pPr>
      <w:bookmarkStart w:id="174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8E27F" w14:textId="77777777" w:rsidR="00972FED" w:rsidRPr="006F0B54" w:rsidRDefault="00972FED" w:rsidP="00972FED">
      <w:pPr>
        <w:pStyle w:val="B1"/>
        <w:rPr>
          <w:lang w:val="en-US"/>
        </w:rPr>
      </w:pPr>
      <w:r w:rsidRPr="006F0B54">
        <w:rPr>
          <w:lang w:val="en-US"/>
        </w:rPr>
        <w:t>3)</w:t>
      </w:r>
      <w:r w:rsidRPr="006F0B54">
        <w:tab/>
      </w:r>
      <w:r w:rsidRPr="006F0B54">
        <w:rPr>
          <w:lang w:val="en-US"/>
        </w:rPr>
        <w:t>The measurement devices characteristics shall be:</w:t>
      </w:r>
    </w:p>
    <w:p w14:paraId="17E60951"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6.7.3.5.</w:t>
      </w:r>
    </w:p>
    <w:p w14:paraId="6F002078" w14:textId="77777777" w:rsidR="00972FED" w:rsidRPr="006F0B54" w:rsidRDefault="00972FED" w:rsidP="00972FED">
      <w:pPr>
        <w:pStyle w:val="B1"/>
        <w:rPr>
          <w:lang w:val="en-US"/>
        </w:rPr>
      </w:pPr>
      <w:r w:rsidRPr="006F0B54">
        <w:rPr>
          <w:lang w:val="en-US"/>
        </w:rPr>
        <w:tab/>
        <w:t>- detection mode: true RMS voltage or true power averaging.</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174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1747" w:name="_Toc21101182"/>
      <w:bookmarkStart w:id="1748" w:name="_Toc29810221"/>
      <w:bookmarkStart w:id="1749" w:name="_Toc37273498"/>
      <w:bookmarkStart w:id="1750" w:name="_Toc45884813"/>
      <w:bookmarkStart w:id="1751" w:name="_Toc53182774"/>
      <w:bookmarkStart w:id="1752" w:name="_Toc58865168"/>
      <w:bookmarkStart w:id="1753" w:name="_Toc58866750"/>
      <w:bookmarkStart w:id="1754" w:name="_Toc66717783"/>
      <w:bookmarkStart w:id="1755" w:name="_Toc74930344"/>
      <w:bookmarkStart w:id="1756" w:name="_Toc76544629"/>
      <w:r w:rsidRPr="006F0B54">
        <w:rPr>
          <w:lang w:eastAsia="zh-CN"/>
        </w:rPr>
        <w:lastRenderedPageBreak/>
        <w:t>6.7.3.5</w:t>
      </w:r>
      <w:r w:rsidRPr="006F0B54">
        <w:rPr>
          <w:lang w:eastAsia="zh-CN"/>
        </w:rPr>
        <w:tab/>
        <w:t>Test requirements</w:t>
      </w:r>
      <w:bookmarkEnd w:id="1747"/>
      <w:bookmarkEnd w:id="1748"/>
      <w:bookmarkEnd w:id="1749"/>
      <w:bookmarkEnd w:id="1750"/>
      <w:bookmarkEnd w:id="1751"/>
      <w:bookmarkEnd w:id="1752"/>
      <w:bookmarkEnd w:id="1753"/>
      <w:bookmarkEnd w:id="1754"/>
      <w:bookmarkEnd w:id="1755"/>
      <w:bookmarkEnd w:id="1756"/>
    </w:p>
    <w:p w14:paraId="50CE66B3" w14:textId="77777777" w:rsidR="00972FED" w:rsidRPr="006F0B54" w:rsidRDefault="00972FED" w:rsidP="00972FED">
      <w:pPr>
        <w:pStyle w:val="Heading5"/>
      </w:pPr>
      <w:bookmarkStart w:id="1757" w:name="_Toc21101183"/>
      <w:bookmarkStart w:id="1758" w:name="_Toc29810222"/>
      <w:bookmarkStart w:id="1759" w:name="_Toc37273499"/>
      <w:bookmarkStart w:id="1760" w:name="_Toc45884814"/>
      <w:bookmarkStart w:id="1761" w:name="_Toc53182775"/>
      <w:bookmarkStart w:id="1762" w:name="_Toc58865169"/>
      <w:bookmarkStart w:id="1763" w:name="_Toc58866751"/>
      <w:bookmarkStart w:id="1764" w:name="_Toc66717784"/>
      <w:bookmarkStart w:id="1765" w:name="_Toc74930345"/>
      <w:bookmarkStart w:id="1766" w:name="_Toc76544630"/>
      <w:r w:rsidRPr="006F0B54">
        <w:t>6.7.3.5.1</w:t>
      </w:r>
      <w:r w:rsidRPr="006F0B54">
        <w:tab/>
      </w:r>
      <w:r w:rsidRPr="006F0B54">
        <w:rPr>
          <w:i/>
        </w:rPr>
        <w:t>BS type 1-O</w:t>
      </w:r>
      <w:bookmarkEnd w:id="1757"/>
      <w:bookmarkEnd w:id="1758"/>
      <w:bookmarkEnd w:id="1759"/>
      <w:bookmarkEnd w:id="1760"/>
      <w:bookmarkEnd w:id="1761"/>
      <w:bookmarkEnd w:id="1762"/>
      <w:bookmarkEnd w:id="1763"/>
      <w:bookmarkEnd w:id="1764"/>
      <w:bookmarkEnd w:id="1765"/>
      <w:bookmarkEnd w:id="1766"/>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1767" w:name="_Toc21101184"/>
      <w:bookmarkStart w:id="1768" w:name="_Toc29810223"/>
      <w:bookmarkStart w:id="1769" w:name="_Toc37273500"/>
      <w:bookmarkStart w:id="1770" w:name="_Toc45884815"/>
      <w:bookmarkStart w:id="1771" w:name="_Toc53182776"/>
      <w:bookmarkStart w:id="1772" w:name="_Toc58865170"/>
      <w:bookmarkStart w:id="1773" w:name="_Toc58866752"/>
      <w:bookmarkStart w:id="1774" w:name="_Toc66717785"/>
      <w:bookmarkStart w:id="1775" w:name="_Toc74930346"/>
      <w:bookmarkStart w:id="1776" w:name="_Toc76544631"/>
      <w:r w:rsidRPr="006F0B54">
        <w:t>6.7.3.5.2</w:t>
      </w:r>
      <w:r w:rsidRPr="006F0B54">
        <w:tab/>
      </w:r>
      <w:r w:rsidRPr="006F0B54">
        <w:rPr>
          <w:i/>
        </w:rPr>
        <w:t>BS type 2-O</w:t>
      </w:r>
      <w:bookmarkEnd w:id="1767"/>
      <w:bookmarkEnd w:id="1768"/>
      <w:bookmarkEnd w:id="1769"/>
      <w:bookmarkEnd w:id="1770"/>
      <w:bookmarkEnd w:id="1771"/>
      <w:bookmarkEnd w:id="1772"/>
      <w:bookmarkEnd w:id="1773"/>
      <w:bookmarkEnd w:id="1774"/>
      <w:bookmarkEnd w:id="1775"/>
      <w:bookmarkEnd w:id="1776"/>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1777" w:name="_Toc21101185"/>
      <w:bookmarkStart w:id="1778" w:name="_Toc29810224"/>
      <w:bookmarkStart w:id="1779" w:name="_Toc37273501"/>
      <w:bookmarkStart w:id="1780" w:name="_Toc45884816"/>
      <w:bookmarkStart w:id="1781" w:name="_Toc53182777"/>
      <w:bookmarkStart w:id="1782" w:name="_Toc58865171"/>
      <w:bookmarkStart w:id="1783" w:name="_Toc58866753"/>
      <w:bookmarkStart w:id="1784" w:name="_Toc66717786"/>
      <w:bookmarkStart w:id="1785" w:name="_Toc74930347"/>
      <w:bookmarkStart w:id="1786" w:name="_Toc76544632"/>
      <w:r w:rsidRPr="006F0B54">
        <w:t>6.7.4</w:t>
      </w:r>
      <w:r w:rsidRPr="006F0B54">
        <w:tab/>
        <w:t>OTA operating band unwanted emissions</w:t>
      </w:r>
      <w:bookmarkEnd w:id="1777"/>
      <w:bookmarkEnd w:id="1778"/>
      <w:bookmarkEnd w:id="1779"/>
      <w:bookmarkEnd w:id="1780"/>
      <w:bookmarkEnd w:id="1781"/>
      <w:bookmarkEnd w:id="1782"/>
      <w:bookmarkEnd w:id="1783"/>
      <w:bookmarkEnd w:id="1784"/>
      <w:bookmarkEnd w:id="1785"/>
      <w:bookmarkEnd w:id="1786"/>
      <w:r w:rsidRPr="006F0B54">
        <w:tab/>
      </w:r>
    </w:p>
    <w:p w14:paraId="530394E8" w14:textId="77777777" w:rsidR="00972FED" w:rsidRPr="006F0B54" w:rsidRDefault="00972FED" w:rsidP="00972FED">
      <w:pPr>
        <w:pStyle w:val="Heading4"/>
        <w:rPr>
          <w:lang w:eastAsia="zh-CN"/>
        </w:rPr>
      </w:pPr>
      <w:bookmarkStart w:id="1787" w:name="_Toc21101186"/>
      <w:bookmarkStart w:id="1788" w:name="_Toc29810225"/>
      <w:bookmarkStart w:id="1789" w:name="_Toc37273502"/>
      <w:bookmarkStart w:id="1790" w:name="_Toc45884817"/>
      <w:bookmarkStart w:id="1791" w:name="_Toc53182778"/>
      <w:bookmarkStart w:id="1792" w:name="_Toc58865172"/>
      <w:bookmarkStart w:id="1793" w:name="_Toc58866754"/>
      <w:bookmarkStart w:id="1794" w:name="_Toc66717787"/>
      <w:bookmarkStart w:id="1795" w:name="_Toc74930348"/>
      <w:bookmarkStart w:id="1796" w:name="_Toc76544633"/>
      <w:r w:rsidRPr="006F0B54">
        <w:rPr>
          <w:lang w:eastAsia="zh-CN"/>
        </w:rPr>
        <w:t>6.7.4.1</w:t>
      </w:r>
      <w:r w:rsidRPr="006F0B54">
        <w:rPr>
          <w:lang w:eastAsia="zh-CN"/>
        </w:rPr>
        <w:tab/>
        <w:t>Definition and applicability</w:t>
      </w:r>
      <w:bookmarkEnd w:id="1787"/>
      <w:bookmarkEnd w:id="1788"/>
      <w:bookmarkEnd w:id="1789"/>
      <w:bookmarkEnd w:id="1790"/>
      <w:bookmarkEnd w:id="1791"/>
      <w:bookmarkEnd w:id="1792"/>
      <w:bookmarkEnd w:id="1793"/>
      <w:bookmarkEnd w:id="1794"/>
      <w:bookmarkEnd w:id="1795"/>
      <w:bookmarkEnd w:id="1796"/>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1797" w:name="_Toc21101187"/>
      <w:bookmarkStart w:id="1798" w:name="_Toc29810226"/>
      <w:bookmarkStart w:id="1799" w:name="_Toc37273503"/>
      <w:bookmarkStart w:id="1800" w:name="_Toc45884818"/>
      <w:bookmarkStart w:id="1801" w:name="_Toc53182779"/>
      <w:bookmarkStart w:id="1802" w:name="_Toc58865173"/>
      <w:bookmarkStart w:id="1803" w:name="_Toc58866755"/>
      <w:bookmarkStart w:id="1804" w:name="_Toc66717788"/>
      <w:bookmarkStart w:id="1805" w:name="_Toc74930349"/>
      <w:bookmarkStart w:id="1806" w:name="_Toc76544634"/>
      <w:r w:rsidRPr="006F0B54">
        <w:rPr>
          <w:lang w:eastAsia="zh-CN"/>
        </w:rPr>
        <w:t>6.7.4.2</w:t>
      </w:r>
      <w:r w:rsidRPr="006F0B54">
        <w:rPr>
          <w:lang w:eastAsia="zh-CN"/>
        </w:rPr>
        <w:tab/>
        <w:t>Minimum requirement</w:t>
      </w:r>
      <w:bookmarkEnd w:id="1797"/>
      <w:bookmarkEnd w:id="1798"/>
      <w:bookmarkEnd w:id="1799"/>
      <w:bookmarkEnd w:id="1800"/>
      <w:bookmarkEnd w:id="1801"/>
      <w:bookmarkEnd w:id="1802"/>
      <w:bookmarkEnd w:id="1803"/>
      <w:bookmarkEnd w:id="1804"/>
      <w:bookmarkEnd w:id="1805"/>
      <w:bookmarkEnd w:id="1806"/>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1807" w:name="_Toc21101188"/>
      <w:bookmarkStart w:id="1808" w:name="_Toc29810227"/>
      <w:bookmarkStart w:id="1809" w:name="_Toc37273504"/>
      <w:bookmarkStart w:id="1810" w:name="_Toc45884819"/>
      <w:bookmarkStart w:id="1811" w:name="_Toc53182780"/>
      <w:bookmarkStart w:id="1812" w:name="_Toc58865174"/>
      <w:bookmarkStart w:id="1813" w:name="_Toc58866756"/>
      <w:bookmarkStart w:id="1814" w:name="_Toc66717789"/>
      <w:bookmarkStart w:id="1815" w:name="_Toc74930350"/>
      <w:bookmarkStart w:id="1816" w:name="_Toc76544635"/>
      <w:r w:rsidRPr="006F0B54">
        <w:rPr>
          <w:lang w:eastAsia="zh-CN"/>
        </w:rPr>
        <w:t>6.7.4.3</w:t>
      </w:r>
      <w:r w:rsidRPr="006F0B54">
        <w:rPr>
          <w:lang w:eastAsia="zh-CN"/>
        </w:rPr>
        <w:tab/>
        <w:t>Test purpose</w:t>
      </w:r>
      <w:bookmarkEnd w:id="1807"/>
      <w:bookmarkEnd w:id="1808"/>
      <w:bookmarkEnd w:id="1809"/>
      <w:bookmarkEnd w:id="1810"/>
      <w:bookmarkEnd w:id="1811"/>
      <w:bookmarkEnd w:id="1812"/>
      <w:bookmarkEnd w:id="1813"/>
      <w:bookmarkEnd w:id="1814"/>
      <w:bookmarkEnd w:id="1815"/>
      <w:bookmarkEnd w:id="1816"/>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1817" w:name="_Toc21101189"/>
      <w:bookmarkStart w:id="1818" w:name="_Toc29810228"/>
      <w:bookmarkStart w:id="1819" w:name="_Toc37273505"/>
      <w:bookmarkStart w:id="1820" w:name="_Toc45884820"/>
      <w:bookmarkStart w:id="1821" w:name="_Toc53182781"/>
      <w:bookmarkStart w:id="1822" w:name="_Toc58865175"/>
      <w:bookmarkStart w:id="1823" w:name="_Toc58866757"/>
      <w:bookmarkStart w:id="1824" w:name="_Toc66717790"/>
      <w:bookmarkStart w:id="1825" w:name="_Toc74930351"/>
      <w:bookmarkStart w:id="1826" w:name="_Toc76544636"/>
      <w:r w:rsidRPr="006F0B54">
        <w:rPr>
          <w:lang w:eastAsia="zh-CN"/>
        </w:rPr>
        <w:t>6.7.4.4</w:t>
      </w:r>
      <w:r w:rsidRPr="006F0B54">
        <w:rPr>
          <w:lang w:eastAsia="zh-CN"/>
        </w:rPr>
        <w:tab/>
        <w:t>Method of test</w:t>
      </w:r>
      <w:bookmarkEnd w:id="1817"/>
      <w:bookmarkEnd w:id="1818"/>
      <w:bookmarkEnd w:id="1819"/>
      <w:bookmarkEnd w:id="1820"/>
      <w:bookmarkEnd w:id="1821"/>
      <w:bookmarkEnd w:id="1822"/>
      <w:bookmarkEnd w:id="1823"/>
      <w:bookmarkEnd w:id="1824"/>
      <w:bookmarkEnd w:id="1825"/>
      <w:bookmarkEnd w:id="1826"/>
    </w:p>
    <w:p w14:paraId="7DF3723A" w14:textId="77777777" w:rsidR="00972FED" w:rsidRPr="006F0B54" w:rsidRDefault="00972FED" w:rsidP="00972FED">
      <w:pPr>
        <w:pStyle w:val="Heading5"/>
        <w:rPr>
          <w:lang w:eastAsia="zh-CN"/>
        </w:rPr>
      </w:pPr>
      <w:bookmarkStart w:id="1827" w:name="_Toc21101190"/>
      <w:bookmarkStart w:id="1828" w:name="_Toc29810229"/>
      <w:bookmarkStart w:id="1829" w:name="_Toc37273506"/>
      <w:bookmarkStart w:id="1830" w:name="_Toc45884821"/>
      <w:bookmarkStart w:id="1831" w:name="_Toc53182782"/>
      <w:bookmarkStart w:id="1832" w:name="_Toc58865176"/>
      <w:bookmarkStart w:id="1833" w:name="_Toc58866758"/>
      <w:bookmarkStart w:id="1834" w:name="_Toc66717791"/>
      <w:bookmarkStart w:id="1835" w:name="_Toc74930352"/>
      <w:bookmarkStart w:id="1836" w:name="_Toc76544637"/>
      <w:r w:rsidRPr="006F0B54">
        <w:rPr>
          <w:lang w:eastAsia="zh-CN"/>
        </w:rPr>
        <w:t>6.7.4.4.1</w:t>
      </w:r>
      <w:r w:rsidRPr="006F0B54">
        <w:rPr>
          <w:lang w:eastAsia="zh-CN"/>
        </w:rPr>
        <w:tab/>
        <w:t>Initial conditions</w:t>
      </w:r>
      <w:bookmarkEnd w:id="1827"/>
      <w:bookmarkEnd w:id="1828"/>
      <w:bookmarkEnd w:id="1829"/>
      <w:bookmarkEnd w:id="1830"/>
      <w:bookmarkEnd w:id="1831"/>
      <w:bookmarkEnd w:id="1832"/>
      <w:bookmarkEnd w:id="1833"/>
      <w:bookmarkEnd w:id="1834"/>
      <w:bookmarkEnd w:id="1835"/>
      <w:bookmarkEnd w:id="1836"/>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1837" w:name="_Toc21101191"/>
      <w:bookmarkStart w:id="1838" w:name="_Toc29810230"/>
      <w:bookmarkStart w:id="1839" w:name="_Toc37273507"/>
      <w:bookmarkStart w:id="1840" w:name="_Toc45884822"/>
      <w:bookmarkStart w:id="1841" w:name="_Toc53182783"/>
      <w:bookmarkStart w:id="1842" w:name="_Toc58865177"/>
      <w:bookmarkStart w:id="1843" w:name="_Toc58866759"/>
      <w:bookmarkStart w:id="1844" w:name="_Toc66717792"/>
      <w:bookmarkStart w:id="1845" w:name="_Toc74930353"/>
      <w:bookmarkStart w:id="1846" w:name="_Toc76544638"/>
      <w:r w:rsidRPr="006F0B54">
        <w:rPr>
          <w:lang w:eastAsia="zh-CN"/>
        </w:rPr>
        <w:t>6.7.4.4.2</w:t>
      </w:r>
      <w:r w:rsidRPr="006F0B54">
        <w:rPr>
          <w:lang w:eastAsia="zh-CN"/>
        </w:rPr>
        <w:tab/>
        <w:t>Procedure</w:t>
      </w:r>
      <w:bookmarkEnd w:id="1837"/>
      <w:bookmarkEnd w:id="1838"/>
      <w:bookmarkEnd w:id="1839"/>
      <w:bookmarkEnd w:id="1840"/>
      <w:bookmarkEnd w:id="1841"/>
      <w:bookmarkEnd w:id="1842"/>
      <w:bookmarkEnd w:id="1843"/>
      <w:bookmarkEnd w:id="1844"/>
      <w:bookmarkEnd w:id="1845"/>
      <w:bookmarkEnd w:id="1846"/>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881428F" w14:textId="77777777" w:rsidR="00972FED" w:rsidRPr="006F0B54" w:rsidRDefault="00972FED" w:rsidP="00972FED">
      <w:pPr>
        <w:pStyle w:val="B1"/>
        <w:rPr>
          <w:lang w:val="en-US"/>
        </w:rPr>
      </w:pPr>
      <w:r w:rsidRPr="006F0B54">
        <w:t>3)</w:t>
      </w:r>
      <w:r w:rsidRPr="006F0B54">
        <w:tab/>
      </w:r>
      <w:r w:rsidRPr="006F0B54">
        <w:rPr>
          <w:lang w:val="en-US"/>
        </w:rPr>
        <w:t>The measurement devices characteristics shall be:</w:t>
      </w:r>
    </w:p>
    <w:p w14:paraId="11E35C34" w14:textId="77777777" w:rsidR="00972FED" w:rsidRPr="006F0B54" w:rsidRDefault="00972FED" w:rsidP="00972FED">
      <w:pPr>
        <w:pStyle w:val="B1"/>
        <w:rPr>
          <w:lang w:val="en-US"/>
        </w:rPr>
      </w:pPr>
      <w:r w:rsidRPr="006F0B54">
        <w:rPr>
          <w:lang w:val="en-US"/>
        </w:rPr>
        <w:lastRenderedPageBreak/>
        <w:tab/>
        <w:t>- measurement filter bandwidth: defined in clause</w:t>
      </w:r>
      <w:r>
        <w:rPr>
          <w:lang w:val="en-US"/>
        </w:rPr>
        <w:t> </w:t>
      </w:r>
      <w:r w:rsidRPr="006F0B54">
        <w:rPr>
          <w:lang w:val="en-US"/>
        </w:rPr>
        <w:t>6.7.4.5.</w:t>
      </w:r>
    </w:p>
    <w:p w14:paraId="5A54F681" w14:textId="77777777" w:rsidR="00972FED" w:rsidRPr="006F0B54" w:rsidRDefault="00972FED" w:rsidP="00972FED">
      <w:pPr>
        <w:pStyle w:val="B1"/>
        <w:rPr>
          <w:lang w:val="en-US"/>
        </w:rPr>
      </w:pPr>
      <w:r w:rsidRPr="006F0B54">
        <w:rPr>
          <w:lang w:val="en-US"/>
        </w:rPr>
        <w:tab/>
        <w:t>- detection mode: true RMS voltage or true power averaging.</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1847" w:name="_Toc21101192"/>
      <w:bookmarkStart w:id="1848" w:name="_Toc29810231"/>
      <w:bookmarkStart w:id="1849" w:name="_Toc37273508"/>
      <w:bookmarkStart w:id="1850" w:name="_Toc45884823"/>
      <w:bookmarkStart w:id="1851" w:name="_Toc53182784"/>
      <w:bookmarkStart w:id="1852" w:name="_Toc58865178"/>
      <w:bookmarkStart w:id="1853" w:name="_Toc58866760"/>
      <w:bookmarkStart w:id="1854" w:name="_Toc66717793"/>
      <w:bookmarkStart w:id="1855" w:name="_Toc74930354"/>
      <w:bookmarkStart w:id="1856" w:name="_Toc76544639"/>
      <w:r w:rsidRPr="006F0B54">
        <w:rPr>
          <w:lang w:eastAsia="zh-CN"/>
        </w:rPr>
        <w:t>6.7.4.5</w:t>
      </w:r>
      <w:r w:rsidRPr="006F0B54">
        <w:rPr>
          <w:lang w:eastAsia="zh-CN"/>
        </w:rPr>
        <w:tab/>
        <w:t>Test requirements</w:t>
      </w:r>
      <w:bookmarkEnd w:id="1847"/>
      <w:bookmarkEnd w:id="1848"/>
      <w:bookmarkEnd w:id="1849"/>
      <w:bookmarkEnd w:id="1850"/>
      <w:bookmarkEnd w:id="1851"/>
      <w:bookmarkEnd w:id="1852"/>
      <w:bookmarkEnd w:id="1853"/>
      <w:bookmarkEnd w:id="1854"/>
      <w:bookmarkEnd w:id="1855"/>
      <w:bookmarkEnd w:id="1856"/>
    </w:p>
    <w:p w14:paraId="3D2A7F67" w14:textId="77777777" w:rsidR="00972FED" w:rsidRPr="006F0B54" w:rsidRDefault="00972FED" w:rsidP="00972FED">
      <w:pPr>
        <w:pStyle w:val="Heading5"/>
      </w:pPr>
      <w:bookmarkStart w:id="1857" w:name="_Toc21101193"/>
      <w:bookmarkStart w:id="1858" w:name="_Toc29810232"/>
      <w:bookmarkStart w:id="1859" w:name="_Toc37273509"/>
      <w:bookmarkStart w:id="1860" w:name="_Toc45884824"/>
      <w:bookmarkStart w:id="1861" w:name="_Toc53182785"/>
      <w:bookmarkStart w:id="1862" w:name="_Toc58865179"/>
      <w:bookmarkStart w:id="1863" w:name="_Toc58866761"/>
      <w:bookmarkStart w:id="1864" w:name="_Toc66717794"/>
      <w:bookmarkStart w:id="1865" w:name="_Toc74930355"/>
      <w:bookmarkStart w:id="1866" w:name="_Toc76544640"/>
      <w:r w:rsidRPr="006F0B54">
        <w:t>6.7.4.5.1</w:t>
      </w:r>
      <w:r w:rsidRPr="006F0B54">
        <w:tab/>
      </w:r>
      <w:r w:rsidRPr="006F0B54">
        <w:rPr>
          <w:i/>
        </w:rPr>
        <w:t>BS type 1-O</w:t>
      </w:r>
      <w:bookmarkEnd w:id="1857"/>
      <w:bookmarkEnd w:id="1858"/>
      <w:bookmarkEnd w:id="1859"/>
      <w:bookmarkEnd w:id="1860"/>
      <w:bookmarkEnd w:id="1861"/>
      <w:bookmarkEnd w:id="1862"/>
      <w:bookmarkEnd w:id="1863"/>
      <w:bookmarkEnd w:id="1864"/>
      <w:bookmarkEnd w:id="1865"/>
      <w:bookmarkEnd w:id="1866"/>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1867" w:name="_Toc21101194"/>
      <w:bookmarkStart w:id="1868" w:name="_Toc29810233"/>
      <w:bookmarkStart w:id="1869" w:name="_Toc37273510"/>
      <w:bookmarkStart w:id="1870"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1867"/>
      <w:bookmarkEnd w:id="1868"/>
      <w:bookmarkEnd w:id="1869"/>
      <w:bookmarkEnd w:id="1870"/>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1871"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1871"/>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1872" w:name="_Toc21101195"/>
      <w:bookmarkStart w:id="1873" w:name="_Toc29810234"/>
      <w:bookmarkStart w:id="1874" w:name="_Toc37273511"/>
      <w:bookmarkStart w:id="1875"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1872"/>
      <w:bookmarkEnd w:id="1873"/>
      <w:bookmarkEnd w:id="1874"/>
      <w:bookmarkEnd w:id="1875"/>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2C0747A0"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2E5380C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1876" w:name="_Toc21101196"/>
      <w:bookmarkStart w:id="1877" w:name="_Toc29810235"/>
      <w:bookmarkStart w:id="1878" w:name="_Toc37273512"/>
      <w:bookmarkStart w:id="1879"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1876"/>
      <w:bookmarkEnd w:id="1877"/>
      <w:bookmarkEnd w:id="1878"/>
      <w:bookmarkEnd w:id="1879"/>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106" type="#_x0000_t75" style="width:2in;height:28.25pt" o:ole="">
                  <v:imagedata r:id="rId67" o:title=""/>
                </v:shape>
                <o:OLEObject Type="Embed" ProgID="Equation.3" ShapeID="_x0000_i1106" DrawAspect="Content" ObjectID="_1687157298" r:id="rId68"/>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1880" w:name="_Toc21101197"/>
      <w:bookmarkStart w:id="1881" w:name="_Toc29810236"/>
      <w:bookmarkStart w:id="1882" w:name="_Toc37273513"/>
      <w:bookmarkStart w:id="1883"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1880"/>
      <w:bookmarkEnd w:id="1881"/>
      <w:bookmarkEnd w:id="1882"/>
      <w:bookmarkEnd w:id="1883"/>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107" type="#_x0000_t75" style="width:157.3pt;height:23.25pt" o:ole="">
                  <v:imagedata r:id="rId69" o:title=""/>
                </v:shape>
                <o:OLEObject Type="Embed" ProgID="Equation.3" ShapeID="_x0000_i1107" DrawAspect="Content" ObjectID="_1687157299" r:id="rId70"/>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77777777" w:rsidR="00972FED" w:rsidRPr="006F0B54" w:rsidRDefault="00972FED" w:rsidP="00972FED">
            <w:pPr>
              <w:pStyle w:val="TAC"/>
              <w:rPr>
                <w:rFonts w:cs="v5.0.0"/>
              </w:rPr>
            </w:pPr>
            <w:r w:rsidRPr="00972FED">
              <w:rPr>
                <w:lang w:eastAsia="zh-CN"/>
              </w:rPr>
              <w:fldChar w:fldCharType="begin"/>
            </w:r>
            <w:r w:rsidRPr="00972FED">
              <w:rPr>
                <w:lang w:eastAsia="zh-CN"/>
              </w:rPr>
              <w:instrText xml:space="preserve"> QUOTE </w:instrText>
            </w:r>
            <w:r w:rsidR="00A47EC6">
              <w:rPr>
                <w:position w:val="-5"/>
              </w:rPr>
              <w:pict w14:anchorId="70BC2613">
                <v:shape id="_x0000_i1108" type="#_x0000_t75" style="width:34.3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972FED">
              <w:rPr>
                <w:lang w:eastAsia="zh-CN"/>
              </w:rPr>
              <w:instrText xml:space="preserve"> </w:instrText>
            </w:r>
            <w:r w:rsidRPr="00972FED">
              <w:rPr>
                <w:lang w:eastAsia="zh-CN"/>
              </w:rPr>
              <w:fldChar w:fldCharType="separate"/>
            </w:r>
            <w:r w:rsidR="00A47EC6">
              <w:rPr>
                <w:position w:val="-5"/>
              </w:rPr>
              <w:pict w14:anchorId="18C2AB47">
                <v:shape id="_x0000_i1109" type="#_x0000_t75" style="width:34.3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972FED">
              <w:rPr>
                <w:lang w:eastAsia="zh-CN"/>
              </w:rPr>
              <w:fldChar w:fldCharType="end"/>
            </w:r>
            <w:r w:rsidRPr="006F0B54" w:rsidDel="00BA7FC0">
              <w:rPr>
                <w:lang w:eastAsia="zh-CN"/>
              </w:rPr>
              <w:t xml:space="preserve"> </w:t>
            </w:r>
            <w:r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110" type="#_x0000_t75" style="width:157.85pt;height:20.5pt" o:ole="">
                  <v:imagedata r:id="rId72" o:title=""/>
                </v:shape>
                <o:OLEObject Type="Embed" ProgID="Equation.3" ShapeID="_x0000_i1110" DrawAspect="Content" ObjectID="_1687157300" r:id="rId73"/>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111" type="#_x0000_t75" style="width:158.95pt;height:21.6pt" o:ole="">
                  <v:imagedata r:id="rId74" o:title=""/>
                </v:shape>
                <o:OLEObject Type="Embed" ProgID="Equation.3" ShapeID="_x0000_i1111" DrawAspect="Content" ObjectID="_1687157301" r:id="rId75"/>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112" type="#_x0000_t75" style="width:2in;height:28.25pt" o:ole="">
                  <v:imagedata r:id="rId76" o:title=""/>
                </v:shape>
                <o:OLEObject Type="Embed" ProgID="Equation.3" ShapeID="_x0000_i1112" DrawAspect="Content" ObjectID="_1687157302" r:id="rId77"/>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113" type="#_x0000_t75" style="width:137.35pt;height:28.25pt" o:ole="">
                  <v:imagedata r:id="rId78" o:title=""/>
                </v:shape>
                <o:OLEObject Type="Embed" ProgID="Equation.3" ShapeID="_x0000_i1113" DrawAspect="Content" ObjectID="_1687157303" r:id="rId79"/>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114" type="#_x0000_t75" style="width:137.35pt;height:28.25pt" o:ole="">
                  <v:imagedata r:id="rId80" o:title=""/>
                </v:shape>
                <o:OLEObject Type="Embed" ProgID="Equation.3" ShapeID="_x0000_i1114" DrawAspect="Content" ObjectID="_1687157304" r:id="rId81"/>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1884" w:name="_Toc21101198"/>
      <w:bookmarkStart w:id="1885" w:name="_Toc29810237"/>
      <w:bookmarkStart w:id="1886" w:name="_Toc37273514"/>
      <w:bookmarkStart w:id="1887"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1884"/>
      <w:bookmarkEnd w:id="1885"/>
      <w:bookmarkEnd w:id="1886"/>
      <w:bookmarkEnd w:id="1887"/>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115" type="#_x0000_t75" style="width:2in;height:28.25pt" o:ole="">
                  <v:imagedata r:id="rId82" o:title=""/>
                </v:shape>
                <o:OLEObject Type="Embed" ProgID="Equation.3" ShapeID="_x0000_i1115" DrawAspect="Content" ObjectID="_1687157305" r:id="rId83"/>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116" type="#_x0000_t75" style="width:137.35pt;height:28.25pt" o:ole="">
                  <v:imagedata r:id="rId84" o:title=""/>
                </v:shape>
                <o:OLEObject Type="Embed" ProgID="Equation.3" ShapeID="_x0000_i1116" DrawAspect="Content" ObjectID="_1687157306" r:id="rId85"/>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117" type="#_x0000_t75" style="width:137.35pt;height:28.25pt" o:ole="">
                  <v:imagedata r:id="rId86" o:title=""/>
                </v:shape>
                <o:OLEObject Type="Embed" ProgID="Equation.3" ShapeID="_x0000_i1117" DrawAspect="Content" ObjectID="_1687157307" r:id="rId87"/>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1888" w:name="_Toc21101199"/>
      <w:bookmarkStart w:id="1889" w:name="_Toc29810238"/>
      <w:bookmarkStart w:id="1890" w:name="_Toc37273515"/>
      <w:bookmarkStart w:id="1891" w:name="_Toc45884830"/>
      <w:r w:rsidRPr="006F0B54">
        <w:rPr>
          <w:rFonts w:hint="eastAsia"/>
          <w:lang w:val="en-US" w:eastAsia="zh-CN"/>
        </w:rPr>
        <w:t>6.7.4.5.1.6</w:t>
      </w:r>
      <w:r w:rsidRPr="006F0B54">
        <w:tab/>
        <w:t>Additional requirements</w:t>
      </w:r>
      <w:bookmarkEnd w:id="1888"/>
      <w:bookmarkEnd w:id="1889"/>
      <w:bookmarkEnd w:id="1890"/>
      <w:bookmarkEnd w:id="1891"/>
    </w:p>
    <w:p w14:paraId="0303E7DC" w14:textId="77777777" w:rsidR="00972FED" w:rsidRPr="006F0B54" w:rsidRDefault="00972FED" w:rsidP="00972FED">
      <w:pPr>
        <w:pStyle w:val="H6"/>
      </w:pPr>
      <w:bookmarkStart w:id="1892" w:name="_Toc21101200"/>
      <w:bookmarkStart w:id="1893" w:name="_Toc29810239"/>
      <w:bookmarkStart w:id="1894" w:name="_Toc37273516"/>
      <w:bookmarkStart w:id="1895" w:name="_Toc45884831"/>
      <w:r w:rsidRPr="006F0B54">
        <w:rPr>
          <w:rFonts w:hint="eastAsia"/>
        </w:rPr>
        <w:t>6.7.4.5.1.6</w:t>
      </w:r>
      <w:r w:rsidRPr="006F0B54">
        <w:t>.</w:t>
      </w:r>
      <w:r w:rsidRPr="006F0B54">
        <w:rPr>
          <w:rFonts w:hint="eastAsia"/>
        </w:rPr>
        <w:t>1</w:t>
      </w:r>
      <w:r w:rsidRPr="006F0B54">
        <w:tab/>
        <w:t>Limits in FCC Title 47</w:t>
      </w:r>
      <w:bookmarkEnd w:id="1892"/>
      <w:bookmarkEnd w:id="1893"/>
      <w:bookmarkEnd w:id="1894"/>
      <w:bookmarkEnd w:id="1895"/>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1896" w:name="_Toc21101201"/>
      <w:bookmarkStart w:id="1897" w:name="_Toc29810240"/>
      <w:bookmarkStart w:id="1898" w:name="_Toc37273517"/>
      <w:bookmarkStart w:id="1899"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1896"/>
      <w:bookmarkEnd w:id="1897"/>
      <w:bookmarkEnd w:id="1898"/>
      <w:bookmarkEnd w:id="1899"/>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1900"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1900"/>
          </w:p>
        </w:tc>
      </w:tr>
    </w:tbl>
    <w:p w14:paraId="0A3188A6" w14:textId="1004AD06" w:rsidR="00972FED" w:rsidRDefault="00972FED" w:rsidP="00972FED"/>
    <w:p w14:paraId="64F8DF10" w14:textId="77777777" w:rsidR="00DE239F" w:rsidRDefault="00DE239F" w:rsidP="00DE239F">
      <w:pPr>
        <w:pStyle w:val="H6"/>
      </w:pPr>
      <w:r>
        <w:rPr>
          <w:lang w:val="en-US" w:eastAsia="zh-CN"/>
        </w:rPr>
        <w:lastRenderedPageBreak/>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1901" w:name="_Toc21101202"/>
      <w:bookmarkStart w:id="1902" w:name="_Toc29810241"/>
      <w:bookmarkStart w:id="1903" w:name="_Toc37273518"/>
      <w:bookmarkStart w:id="1904" w:name="_Toc45884833"/>
      <w:bookmarkStart w:id="1905" w:name="_Toc53182786"/>
      <w:bookmarkStart w:id="1906" w:name="_Toc58865180"/>
      <w:bookmarkStart w:id="1907" w:name="_Toc58866762"/>
      <w:bookmarkStart w:id="1908" w:name="_Toc66717795"/>
      <w:bookmarkStart w:id="1909" w:name="_Toc74930356"/>
      <w:bookmarkStart w:id="1910" w:name="_Toc76544641"/>
      <w:r w:rsidRPr="006F0B54">
        <w:t>6.7.4.5.2</w:t>
      </w:r>
      <w:r w:rsidRPr="006F0B54">
        <w:tab/>
      </w:r>
      <w:r w:rsidRPr="006F0B54">
        <w:rPr>
          <w:i/>
        </w:rPr>
        <w:t>BS type 2-O</w:t>
      </w:r>
      <w:bookmarkEnd w:id="1901"/>
      <w:bookmarkEnd w:id="1902"/>
      <w:bookmarkEnd w:id="1903"/>
      <w:bookmarkEnd w:id="1904"/>
      <w:bookmarkEnd w:id="1905"/>
      <w:bookmarkEnd w:id="1906"/>
      <w:bookmarkEnd w:id="1907"/>
      <w:bookmarkEnd w:id="1908"/>
      <w:bookmarkEnd w:id="1909"/>
      <w:bookmarkEnd w:id="1910"/>
    </w:p>
    <w:p w14:paraId="1414AEAB" w14:textId="77777777" w:rsidR="00972FED" w:rsidRPr="006F0B54" w:rsidRDefault="00972FED" w:rsidP="00972FED">
      <w:pPr>
        <w:pStyle w:val="H6"/>
      </w:pPr>
      <w:bookmarkStart w:id="1911" w:name="_Toc21101203"/>
      <w:bookmarkStart w:id="1912" w:name="_Toc29810242"/>
      <w:bookmarkStart w:id="1913" w:name="_Toc37273519"/>
      <w:bookmarkStart w:id="1914" w:name="_Toc45884834"/>
      <w:r w:rsidRPr="006F0B54">
        <w:t>6.7.4.5.2.1</w:t>
      </w:r>
      <w:r w:rsidRPr="006F0B54">
        <w:tab/>
        <w:t>General</w:t>
      </w:r>
      <w:bookmarkEnd w:id="1911"/>
      <w:bookmarkEnd w:id="1912"/>
      <w:bookmarkEnd w:id="1913"/>
      <w:bookmarkEnd w:id="1914"/>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1915" w:name="_Toc21101204"/>
      <w:bookmarkStart w:id="1916" w:name="_Toc29810243"/>
      <w:bookmarkStart w:id="1917" w:name="_Toc37273520"/>
      <w:bookmarkStart w:id="1918" w:name="_Toc45884835"/>
      <w:r w:rsidRPr="006F0B54">
        <w:t>6.7.4.5.2.2</w:t>
      </w:r>
      <w:r w:rsidRPr="006F0B54">
        <w:tab/>
        <w:t xml:space="preserve">OTA </w:t>
      </w:r>
      <w:r w:rsidRPr="006F0B54">
        <w:rPr>
          <w:rFonts w:eastAsia="Malgun Gothic"/>
        </w:rPr>
        <w:t>operating band unwanted emission limits (Category A)</w:t>
      </w:r>
      <w:bookmarkEnd w:id="1915"/>
      <w:bookmarkEnd w:id="1916"/>
      <w:bookmarkEnd w:id="1917"/>
      <w:bookmarkEnd w:id="1918"/>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1919" w:name="_Toc21101205"/>
      <w:bookmarkStart w:id="1920" w:name="_Toc29810244"/>
      <w:bookmarkStart w:id="1921" w:name="_Toc37273521"/>
      <w:bookmarkStart w:id="1922" w:name="_Toc45884836"/>
      <w:r w:rsidRPr="006F0B54">
        <w:t>6.7.4.5.2.3</w:t>
      </w:r>
      <w:r w:rsidRPr="006F0B54">
        <w:tab/>
        <w:t xml:space="preserve">OTA </w:t>
      </w:r>
      <w:r w:rsidRPr="006F0B54">
        <w:rPr>
          <w:rFonts w:eastAsia="Malgun Gothic"/>
        </w:rPr>
        <w:t>operating band unwanted emission limits (Category B)</w:t>
      </w:r>
      <w:bookmarkEnd w:id="1919"/>
      <w:bookmarkEnd w:id="1920"/>
      <w:bookmarkEnd w:id="1921"/>
      <w:bookmarkEnd w:id="1922"/>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7BD5EF3" w14:textId="77777777" w:rsidR="00972FED" w:rsidRPr="006F0B54" w:rsidRDefault="00972FED" w:rsidP="00972FED">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853A7FB" w14:textId="77777777" w:rsidR="00972FED" w:rsidRPr="006F0B54" w:rsidRDefault="00972FED" w:rsidP="00972FED">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1C6032A9"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1923" w:name="_Toc45884837"/>
      <w:r>
        <w:t>6.7.4.5.2.4</w:t>
      </w:r>
      <w:r w:rsidRPr="00C6449B">
        <w:tab/>
        <w:t xml:space="preserve">Additional OTA </w:t>
      </w:r>
      <w:r w:rsidRPr="00785109">
        <w:t xml:space="preserve">operating band unwanted emission </w:t>
      </w:r>
      <w:r>
        <w:t>limits</w:t>
      </w:r>
      <w:bookmarkEnd w:id="1923"/>
    </w:p>
    <w:p w14:paraId="0BBB4384" w14:textId="77777777" w:rsidR="00972FED" w:rsidRPr="00972FED" w:rsidRDefault="00972FED" w:rsidP="00972FED">
      <w:pPr>
        <w:pStyle w:val="H6"/>
      </w:pPr>
      <w:bookmarkStart w:id="1924" w:name="_Toc45884838"/>
      <w:r>
        <w:t>6.7.4.5.2.4.1</w:t>
      </w:r>
      <w:r w:rsidRPr="00972FED">
        <w:tab/>
        <w:t>Protection of Earth Exploration Satellite Service</w:t>
      </w:r>
      <w:bookmarkEnd w:id="1924"/>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1925" w:name="_Toc21101206"/>
      <w:bookmarkStart w:id="1926" w:name="_Toc29810245"/>
      <w:bookmarkStart w:id="1927" w:name="_Toc37273522"/>
      <w:bookmarkStart w:id="1928" w:name="_Toc45884839"/>
      <w:bookmarkStart w:id="1929" w:name="_Toc53182787"/>
      <w:bookmarkStart w:id="1930" w:name="_Toc58865181"/>
      <w:bookmarkStart w:id="1931" w:name="_Toc58866763"/>
      <w:bookmarkStart w:id="1932" w:name="_Toc66717796"/>
      <w:bookmarkStart w:id="1933" w:name="_Toc74930357"/>
      <w:bookmarkStart w:id="1934" w:name="_Toc76544642"/>
      <w:r w:rsidRPr="006F0B54">
        <w:t>6.7.5</w:t>
      </w:r>
      <w:r w:rsidRPr="006F0B54">
        <w:tab/>
        <w:t>OTA transmitter spurious emissions</w:t>
      </w:r>
      <w:bookmarkEnd w:id="1925"/>
      <w:bookmarkEnd w:id="1926"/>
      <w:bookmarkEnd w:id="1927"/>
      <w:bookmarkEnd w:id="1928"/>
      <w:bookmarkEnd w:id="1929"/>
      <w:bookmarkEnd w:id="1930"/>
      <w:bookmarkEnd w:id="1931"/>
      <w:bookmarkEnd w:id="1932"/>
      <w:bookmarkEnd w:id="1933"/>
      <w:bookmarkEnd w:id="1934"/>
    </w:p>
    <w:p w14:paraId="442D9BED" w14:textId="77777777" w:rsidR="00972FED" w:rsidRPr="006F0B54" w:rsidRDefault="00972FED" w:rsidP="00972FED">
      <w:pPr>
        <w:pStyle w:val="Heading4"/>
      </w:pPr>
      <w:bookmarkStart w:id="1935" w:name="_Toc21101207"/>
      <w:bookmarkStart w:id="1936" w:name="_Toc29810246"/>
      <w:bookmarkStart w:id="1937" w:name="_Toc37273523"/>
      <w:bookmarkStart w:id="1938" w:name="_Toc45884840"/>
      <w:bookmarkStart w:id="1939" w:name="_Toc53182788"/>
      <w:bookmarkStart w:id="1940" w:name="_Toc58865182"/>
      <w:bookmarkStart w:id="1941" w:name="_Toc58866764"/>
      <w:bookmarkStart w:id="1942" w:name="_Toc66717797"/>
      <w:bookmarkStart w:id="1943" w:name="_Toc74930358"/>
      <w:bookmarkStart w:id="1944" w:name="_Toc76544643"/>
      <w:r w:rsidRPr="006F0B54">
        <w:t>6.7.5.1</w:t>
      </w:r>
      <w:r w:rsidRPr="006F0B54">
        <w:tab/>
        <w:t>General</w:t>
      </w:r>
      <w:bookmarkEnd w:id="1935"/>
      <w:bookmarkEnd w:id="1936"/>
      <w:bookmarkEnd w:id="1937"/>
      <w:bookmarkEnd w:id="1938"/>
      <w:bookmarkEnd w:id="1939"/>
      <w:bookmarkEnd w:id="1940"/>
      <w:bookmarkEnd w:id="1941"/>
      <w:bookmarkEnd w:id="1942"/>
      <w:bookmarkEnd w:id="1943"/>
      <w:bookmarkEnd w:id="1944"/>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1945" w:name="_Toc21101208"/>
      <w:bookmarkStart w:id="1946" w:name="_Toc29810247"/>
      <w:bookmarkStart w:id="1947" w:name="_Toc37273524"/>
      <w:bookmarkStart w:id="1948" w:name="_Toc45884841"/>
      <w:bookmarkStart w:id="1949" w:name="_Toc53182789"/>
      <w:bookmarkStart w:id="1950" w:name="_Toc58865183"/>
      <w:bookmarkStart w:id="1951" w:name="_Toc58866765"/>
      <w:bookmarkStart w:id="1952" w:name="_Toc66717798"/>
      <w:bookmarkStart w:id="1953" w:name="_Toc74930359"/>
      <w:bookmarkStart w:id="1954" w:name="_Toc76544644"/>
      <w:r w:rsidRPr="006F0B54">
        <w:t>6.7.5.2</w:t>
      </w:r>
      <w:r w:rsidRPr="006F0B54">
        <w:tab/>
        <w:t>General OTA transmitter spurious emissions requirements</w:t>
      </w:r>
      <w:bookmarkEnd w:id="1945"/>
      <w:bookmarkEnd w:id="1946"/>
      <w:bookmarkEnd w:id="1947"/>
      <w:bookmarkEnd w:id="1948"/>
      <w:bookmarkEnd w:id="1949"/>
      <w:bookmarkEnd w:id="1950"/>
      <w:bookmarkEnd w:id="1951"/>
      <w:bookmarkEnd w:id="1952"/>
      <w:bookmarkEnd w:id="1953"/>
      <w:bookmarkEnd w:id="1954"/>
    </w:p>
    <w:p w14:paraId="2472B7EF" w14:textId="77777777" w:rsidR="00972FED" w:rsidRPr="006F0B54" w:rsidRDefault="00972FED" w:rsidP="00972FED">
      <w:pPr>
        <w:pStyle w:val="Heading5"/>
        <w:rPr>
          <w:lang w:eastAsia="sv-SE"/>
        </w:rPr>
      </w:pPr>
      <w:bookmarkStart w:id="1955" w:name="_Toc21101209"/>
      <w:bookmarkStart w:id="1956" w:name="_Toc29810248"/>
      <w:bookmarkStart w:id="1957" w:name="_Toc37273525"/>
      <w:bookmarkStart w:id="1958" w:name="_Toc45884842"/>
      <w:bookmarkStart w:id="1959" w:name="_Toc53182790"/>
      <w:bookmarkStart w:id="1960" w:name="_Toc58865184"/>
      <w:bookmarkStart w:id="1961" w:name="_Toc58866766"/>
      <w:bookmarkStart w:id="1962" w:name="_Toc66717799"/>
      <w:bookmarkStart w:id="1963" w:name="_Toc74930360"/>
      <w:bookmarkStart w:id="1964" w:name="_Toc76544645"/>
      <w:r w:rsidRPr="006F0B54">
        <w:rPr>
          <w:lang w:eastAsia="sv-SE"/>
        </w:rPr>
        <w:t>6.7.5.2.1</w:t>
      </w:r>
      <w:r w:rsidRPr="006F0B54">
        <w:rPr>
          <w:lang w:eastAsia="sv-SE"/>
        </w:rPr>
        <w:tab/>
        <w:t>Definition and applicability</w:t>
      </w:r>
      <w:bookmarkEnd w:id="1955"/>
      <w:bookmarkEnd w:id="1956"/>
      <w:bookmarkEnd w:id="1957"/>
      <w:bookmarkEnd w:id="1958"/>
      <w:bookmarkEnd w:id="1959"/>
      <w:bookmarkEnd w:id="1960"/>
      <w:bookmarkEnd w:id="1961"/>
      <w:bookmarkEnd w:id="1962"/>
      <w:bookmarkEnd w:id="1963"/>
      <w:bookmarkEnd w:id="1964"/>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1965" w:name="_Toc21101210"/>
      <w:bookmarkStart w:id="1966" w:name="_Toc29810249"/>
      <w:bookmarkStart w:id="1967" w:name="_Toc37273526"/>
      <w:bookmarkStart w:id="1968" w:name="_Toc45884843"/>
      <w:bookmarkStart w:id="1969" w:name="_Toc53182791"/>
      <w:bookmarkStart w:id="1970" w:name="_Toc58865185"/>
      <w:bookmarkStart w:id="1971" w:name="_Toc58866767"/>
      <w:bookmarkStart w:id="1972" w:name="_Toc66717800"/>
      <w:bookmarkStart w:id="1973" w:name="_Toc74930361"/>
      <w:bookmarkStart w:id="1974" w:name="_Toc76544646"/>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1965"/>
      <w:bookmarkEnd w:id="1966"/>
      <w:bookmarkEnd w:id="1967"/>
      <w:bookmarkEnd w:id="1968"/>
      <w:bookmarkEnd w:id="1969"/>
      <w:bookmarkEnd w:id="1970"/>
      <w:bookmarkEnd w:id="1971"/>
      <w:bookmarkEnd w:id="1972"/>
      <w:bookmarkEnd w:id="1973"/>
      <w:bookmarkEnd w:id="1974"/>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1975" w:name="_Toc21101211"/>
      <w:bookmarkStart w:id="1976" w:name="_Toc29810250"/>
      <w:bookmarkStart w:id="1977" w:name="_Toc37273527"/>
      <w:bookmarkStart w:id="1978" w:name="_Toc45884844"/>
      <w:bookmarkStart w:id="1979" w:name="_Toc53182792"/>
      <w:bookmarkStart w:id="1980" w:name="_Toc58865186"/>
      <w:bookmarkStart w:id="1981" w:name="_Toc58866768"/>
      <w:bookmarkStart w:id="1982" w:name="_Toc66717801"/>
      <w:bookmarkStart w:id="1983" w:name="_Toc74930362"/>
      <w:bookmarkStart w:id="1984" w:name="_Toc76544647"/>
      <w:r w:rsidRPr="006F0B54">
        <w:rPr>
          <w:lang w:eastAsia="sv-SE"/>
        </w:rPr>
        <w:t>6.7.5.2.3</w:t>
      </w:r>
      <w:r w:rsidRPr="006F0B54">
        <w:rPr>
          <w:lang w:eastAsia="sv-SE"/>
        </w:rPr>
        <w:tab/>
        <w:t>Test purpose</w:t>
      </w:r>
      <w:bookmarkEnd w:id="1975"/>
      <w:bookmarkEnd w:id="1976"/>
      <w:bookmarkEnd w:id="1977"/>
      <w:bookmarkEnd w:id="1978"/>
      <w:bookmarkEnd w:id="1979"/>
      <w:bookmarkEnd w:id="1980"/>
      <w:bookmarkEnd w:id="1981"/>
      <w:bookmarkEnd w:id="1982"/>
      <w:bookmarkEnd w:id="1983"/>
      <w:bookmarkEnd w:id="1984"/>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1985" w:name="_Toc21101212"/>
      <w:bookmarkStart w:id="1986" w:name="_Toc29810251"/>
      <w:bookmarkStart w:id="1987" w:name="_Toc37273528"/>
      <w:bookmarkStart w:id="1988" w:name="_Toc45884845"/>
      <w:bookmarkStart w:id="1989" w:name="_Toc53182793"/>
      <w:bookmarkStart w:id="1990" w:name="_Toc58865187"/>
      <w:bookmarkStart w:id="1991" w:name="_Toc58866769"/>
      <w:bookmarkStart w:id="1992" w:name="_Toc66717802"/>
      <w:bookmarkStart w:id="1993" w:name="_Toc74930363"/>
      <w:bookmarkStart w:id="1994" w:name="_Toc76544648"/>
      <w:r w:rsidRPr="006F0B54">
        <w:rPr>
          <w:lang w:eastAsia="sv-SE"/>
        </w:rPr>
        <w:lastRenderedPageBreak/>
        <w:t>6.7.5</w:t>
      </w:r>
      <w:r w:rsidRPr="006F0B54">
        <w:rPr>
          <w:lang w:eastAsia="zh-CN"/>
        </w:rPr>
        <w:t>.2.4</w:t>
      </w:r>
      <w:r w:rsidRPr="006F0B54">
        <w:rPr>
          <w:lang w:eastAsia="sv-SE"/>
        </w:rPr>
        <w:tab/>
        <w:t>Method of test</w:t>
      </w:r>
      <w:bookmarkEnd w:id="1985"/>
      <w:bookmarkEnd w:id="1986"/>
      <w:bookmarkEnd w:id="1987"/>
      <w:bookmarkEnd w:id="1988"/>
      <w:bookmarkEnd w:id="1989"/>
      <w:bookmarkEnd w:id="1990"/>
      <w:bookmarkEnd w:id="1991"/>
      <w:bookmarkEnd w:id="1992"/>
      <w:bookmarkEnd w:id="1993"/>
      <w:bookmarkEnd w:id="1994"/>
    </w:p>
    <w:p w14:paraId="203A3394" w14:textId="77777777" w:rsidR="00972FED" w:rsidRPr="006F0B54" w:rsidRDefault="00972FED" w:rsidP="00972FED">
      <w:pPr>
        <w:pStyle w:val="H6"/>
        <w:rPr>
          <w:lang w:eastAsia="sv-SE"/>
        </w:rPr>
      </w:pPr>
      <w:bookmarkStart w:id="1995" w:name="_Toc21101213"/>
      <w:bookmarkStart w:id="1996" w:name="_Toc29810252"/>
      <w:bookmarkStart w:id="1997" w:name="_Toc37273529"/>
      <w:bookmarkStart w:id="1998" w:name="_Toc45884846"/>
      <w:r w:rsidRPr="006F0B54">
        <w:rPr>
          <w:lang w:eastAsia="sv-SE"/>
        </w:rPr>
        <w:t>6.7.5.2.4.1</w:t>
      </w:r>
      <w:r w:rsidRPr="006F0B54">
        <w:rPr>
          <w:lang w:eastAsia="sv-SE"/>
        </w:rPr>
        <w:tab/>
        <w:t>Initial conditions</w:t>
      </w:r>
      <w:bookmarkEnd w:id="1995"/>
      <w:bookmarkEnd w:id="1996"/>
      <w:bookmarkEnd w:id="1997"/>
      <w:bookmarkEnd w:id="199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1999" w:name="_Toc21101214"/>
      <w:bookmarkStart w:id="2000" w:name="_Toc29810253"/>
      <w:bookmarkStart w:id="2001" w:name="_Toc37273530"/>
      <w:bookmarkStart w:id="2002" w:name="_Toc45884847"/>
      <w:r w:rsidRPr="006F0B54">
        <w:rPr>
          <w:lang w:eastAsia="sv-SE"/>
        </w:rPr>
        <w:t>6.7.5.2.4.2</w:t>
      </w:r>
      <w:r w:rsidRPr="006F0B54">
        <w:rPr>
          <w:lang w:eastAsia="sv-SE"/>
        </w:rPr>
        <w:tab/>
        <w:t>Procedure</w:t>
      </w:r>
      <w:bookmarkEnd w:id="1999"/>
      <w:bookmarkEnd w:id="2000"/>
      <w:bookmarkEnd w:id="2001"/>
      <w:bookmarkEnd w:id="2002"/>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74A251D4" w14:textId="77777777" w:rsidR="00972FED" w:rsidRPr="006F0B54" w:rsidRDefault="00972FED" w:rsidP="00972FED">
      <w:pPr>
        <w:pStyle w:val="B1"/>
      </w:pPr>
      <w:r w:rsidRPr="006F0B54">
        <w:t>4)</w:t>
      </w:r>
      <w:r w:rsidRPr="006F0B54">
        <w:tab/>
        <w:t>The measurement device characteristics shall be:</w:t>
      </w:r>
    </w:p>
    <w:p w14:paraId="122A2A0E" w14:textId="77777777" w:rsidR="00972FED" w:rsidRPr="006F0B54" w:rsidRDefault="00972FED" w:rsidP="00972FED">
      <w:pPr>
        <w:pStyle w:val="B2"/>
        <w:rPr>
          <w:lang w:eastAsia="zh-CN"/>
        </w:rPr>
      </w:pPr>
      <w:r w:rsidRPr="006F0B54">
        <w:t>-</w:t>
      </w:r>
      <w:r w:rsidRPr="006F0B54">
        <w:tab/>
        <w:t>Detection mode: True RMS.</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lastRenderedPageBreak/>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2003" w:name="_Toc21101215"/>
      <w:bookmarkStart w:id="2004" w:name="_Toc29810254"/>
      <w:bookmarkStart w:id="2005" w:name="_Toc37273531"/>
      <w:bookmarkStart w:id="2006" w:name="_Toc45884848"/>
      <w:bookmarkStart w:id="2007" w:name="_Toc53182794"/>
      <w:bookmarkStart w:id="2008" w:name="_Toc58865188"/>
      <w:bookmarkStart w:id="2009" w:name="_Toc58866770"/>
      <w:bookmarkStart w:id="2010" w:name="_Toc66717803"/>
      <w:bookmarkStart w:id="2011" w:name="_Toc74930364"/>
      <w:bookmarkStart w:id="2012" w:name="_Toc76544649"/>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2003"/>
      <w:bookmarkEnd w:id="2004"/>
      <w:bookmarkEnd w:id="2005"/>
      <w:bookmarkEnd w:id="2006"/>
      <w:bookmarkEnd w:id="2007"/>
      <w:bookmarkEnd w:id="2008"/>
      <w:bookmarkEnd w:id="2009"/>
      <w:bookmarkEnd w:id="2010"/>
      <w:bookmarkEnd w:id="2011"/>
      <w:bookmarkEnd w:id="2012"/>
    </w:p>
    <w:p w14:paraId="3FF9CFCA" w14:textId="77777777" w:rsidR="00972FED" w:rsidRPr="006F0B54" w:rsidRDefault="00972FED" w:rsidP="00972FED">
      <w:pPr>
        <w:pStyle w:val="H6"/>
      </w:pPr>
      <w:bookmarkStart w:id="2013" w:name="_Toc21101216"/>
      <w:bookmarkStart w:id="2014" w:name="_Toc29810255"/>
      <w:bookmarkStart w:id="2015" w:name="_Toc37273532"/>
      <w:bookmarkStart w:id="2016" w:name="_Toc45884849"/>
      <w:r w:rsidRPr="006F0B54">
        <w:t>6.7.5.2.5.1</w:t>
      </w:r>
      <w:r w:rsidRPr="006F0B54">
        <w:tab/>
        <w:t xml:space="preserve">Test requirement for </w:t>
      </w:r>
      <w:r w:rsidRPr="001A1BA4">
        <w:rPr>
          <w:i/>
          <w:iCs/>
        </w:rPr>
        <w:t>BS type 1-O</w:t>
      </w:r>
      <w:bookmarkEnd w:id="2013"/>
      <w:bookmarkEnd w:id="2014"/>
      <w:bookmarkEnd w:id="2015"/>
      <w:bookmarkEnd w:id="2016"/>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2017" w:name="_Toc21101217"/>
      <w:bookmarkStart w:id="2018" w:name="_Toc29810256"/>
      <w:bookmarkStart w:id="2019" w:name="_Toc37273533"/>
      <w:bookmarkStart w:id="2020" w:name="_Toc45884850"/>
      <w:r w:rsidRPr="006F0B54">
        <w:t>6.7.5.2.5.2</w:t>
      </w:r>
      <w:r w:rsidRPr="006F0B54">
        <w:tab/>
        <w:t xml:space="preserve">Test requirement for </w:t>
      </w:r>
      <w:r w:rsidRPr="001A1BA4">
        <w:rPr>
          <w:i/>
          <w:iCs/>
        </w:rPr>
        <w:t>BS type 2-O</w:t>
      </w:r>
      <w:bookmarkEnd w:id="2017"/>
      <w:bookmarkEnd w:id="2018"/>
      <w:bookmarkEnd w:id="2019"/>
      <w:bookmarkEnd w:id="2020"/>
    </w:p>
    <w:p w14:paraId="736C3C3E" w14:textId="77777777" w:rsidR="00972FED" w:rsidRPr="006F0B54" w:rsidRDefault="00972FED" w:rsidP="00972FED">
      <w:pPr>
        <w:pStyle w:val="H6"/>
      </w:pPr>
      <w:bookmarkStart w:id="2021" w:name="_Toc21101218"/>
      <w:bookmarkStart w:id="2022" w:name="_Toc29810257"/>
      <w:bookmarkStart w:id="2023" w:name="_Toc37273534"/>
      <w:bookmarkStart w:id="2024" w:name="_Toc45884851"/>
      <w:r w:rsidRPr="006F0B54">
        <w:t>6.7.5.2.5.2.1</w:t>
      </w:r>
      <w:r w:rsidRPr="006F0B54">
        <w:tab/>
        <w:t>General</w:t>
      </w:r>
      <w:bookmarkEnd w:id="2021"/>
      <w:bookmarkEnd w:id="2022"/>
      <w:bookmarkEnd w:id="2023"/>
      <w:bookmarkEnd w:id="2024"/>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2025" w:name="_Toc21101219"/>
      <w:bookmarkStart w:id="2026" w:name="_Toc29810258"/>
      <w:bookmarkStart w:id="2027" w:name="_Toc37273535"/>
      <w:bookmarkStart w:id="2028" w:name="_Toc45884852"/>
      <w:r w:rsidRPr="006F0B54">
        <w:t>6.7.5.2.5.2.2</w:t>
      </w:r>
      <w:r w:rsidRPr="006F0B54">
        <w:tab/>
        <w:t>OTA transmitter spurious emissions (Category A)</w:t>
      </w:r>
      <w:bookmarkEnd w:id="2025"/>
      <w:bookmarkEnd w:id="2026"/>
      <w:bookmarkEnd w:id="2027"/>
      <w:bookmarkEnd w:id="2028"/>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2029" w:name="_Toc21101220"/>
      <w:bookmarkStart w:id="2030" w:name="_Toc29810259"/>
      <w:bookmarkStart w:id="2031" w:name="_Toc37273536"/>
      <w:bookmarkStart w:id="2032" w:name="_Toc45884853"/>
      <w:r w:rsidRPr="006F0B54">
        <w:lastRenderedPageBreak/>
        <w:t>6.7.5.2.5.2.3</w:t>
      </w:r>
      <w:r w:rsidRPr="006F0B54">
        <w:tab/>
        <w:t>OTA transmitter spurious emissions (Category B)</w:t>
      </w:r>
      <w:bookmarkEnd w:id="2029"/>
      <w:bookmarkEnd w:id="2030"/>
      <w:bookmarkEnd w:id="2031"/>
      <w:bookmarkEnd w:id="2032"/>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2033" w:name="_Toc21101221"/>
      <w:bookmarkStart w:id="2034" w:name="_Toc29810260"/>
      <w:bookmarkStart w:id="2035" w:name="_Toc37273537"/>
      <w:bookmarkStart w:id="2036" w:name="_Toc45884854"/>
      <w:bookmarkStart w:id="2037"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2038" w:name="_Toc58865189"/>
      <w:bookmarkStart w:id="2039" w:name="_Toc58866771"/>
      <w:bookmarkStart w:id="2040" w:name="_Toc66717804"/>
      <w:bookmarkStart w:id="2041" w:name="_Toc74930365"/>
      <w:bookmarkStart w:id="2042" w:name="_Toc76544650"/>
      <w:r w:rsidRPr="006F0B54">
        <w:t>6.7.5.3</w:t>
      </w:r>
      <w:r w:rsidRPr="006F0B54">
        <w:tab/>
        <w:t>Protection of the BS receiver of own or different BS</w:t>
      </w:r>
      <w:bookmarkEnd w:id="2033"/>
      <w:bookmarkEnd w:id="2034"/>
      <w:bookmarkEnd w:id="2035"/>
      <w:bookmarkEnd w:id="2036"/>
      <w:bookmarkEnd w:id="2037"/>
      <w:bookmarkEnd w:id="2038"/>
      <w:bookmarkEnd w:id="2039"/>
      <w:bookmarkEnd w:id="2040"/>
      <w:bookmarkEnd w:id="2041"/>
      <w:bookmarkEnd w:id="2042"/>
    </w:p>
    <w:p w14:paraId="6F57DF46" w14:textId="77777777" w:rsidR="00972FED" w:rsidRPr="006F0B54" w:rsidRDefault="00972FED" w:rsidP="00972FED">
      <w:pPr>
        <w:pStyle w:val="Heading5"/>
        <w:rPr>
          <w:lang w:eastAsia="sv-SE"/>
        </w:rPr>
      </w:pPr>
      <w:bookmarkStart w:id="2043" w:name="_Toc21101222"/>
      <w:bookmarkStart w:id="2044" w:name="_Toc29810261"/>
      <w:bookmarkStart w:id="2045" w:name="_Toc37273538"/>
      <w:bookmarkStart w:id="2046" w:name="_Toc45884855"/>
      <w:bookmarkStart w:id="2047" w:name="_Toc53182796"/>
      <w:bookmarkStart w:id="2048" w:name="_Toc58865190"/>
      <w:bookmarkStart w:id="2049" w:name="_Toc58866772"/>
      <w:bookmarkStart w:id="2050" w:name="_Toc66717805"/>
      <w:bookmarkStart w:id="2051" w:name="_Toc74930366"/>
      <w:bookmarkStart w:id="2052" w:name="_Toc76544651"/>
      <w:r w:rsidRPr="006F0B54">
        <w:rPr>
          <w:lang w:eastAsia="sv-SE"/>
        </w:rPr>
        <w:t>6.7.5.3.1</w:t>
      </w:r>
      <w:r w:rsidRPr="006F0B54">
        <w:rPr>
          <w:lang w:eastAsia="sv-SE"/>
        </w:rPr>
        <w:tab/>
        <w:t>Definition and applicability</w:t>
      </w:r>
      <w:bookmarkEnd w:id="2043"/>
      <w:bookmarkEnd w:id="2044"/>
      <w:bookmarkEnd w:id="2045"/>
      <w:bookmarkEnd w:id="2046"/>
      <w:bookmarkEnd w:id="2047"/>
      <w:bookmarkEnd w:id="2048"/>
      <w:bookmarkEnd w:id="2049"/>
      <w:bookmarkEnd w:id="2050"/>
      <w:bookmarkEnd w:id="2051"/>
      <w:bookmarkEnd w:id="2052"/>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2053" w:name="_Toc21101223"/>
      <w:bookmarkStart w:id="2054" w:name="_Toc29810262"/>
      <w:bookmarkStart w:id="2055" w:name="_Toc37273539"/>
      <w:bookmarkStart w:id="2056" w:name="_Toc45884856"/>
      <w:bookmarkStart w:id="2057" w:name="_Toc53182797"/>
      <w:bookmarkStart w:id="2058" w:name="_Toc58865191"/>
      <w:bookmarkStart w:id="2059" w:name="_Toc58866773"/>
      <w:bookmarkStart w:id="2060" w:name="_Toc66717806"/>
      <w:bookmarkStart w:id="2061" w:name="_Toc74930367"/>
      <w:bookmarkStart w:id="2062" w:name="_Toc76544652"/>
      <w:r w:rsidRPr="006F0B54">
        <w:rPr>
          <w:lang w:eastAsia="sv-SE"/>
        </w:rPr>
        <w:t>6.7.5.3.2</w:t>
      </w:r>
      <w:r w:rsidRPr="006F0B54">
        <w:rPr>
          <w:lang w:eastAsia="sv-SE"/>
        </w:rPr>
        <w:tab/>
      </w:r>
      <w:r w:rsidRPr="006F0B54">
        <w:rPr>
          <w:lang w:val="en-US" w:eastAsia="sv-SE"/>
        </w:rPr>
        <w:t>Minimum requirements</w:t>
      </w:r>
      <w:bookmarkEnd w:id="2053"/>
      <w:bookmarkEnd w:id="2054"/>
      <w:bookmarkEnd w:id="2055"/>
      <w:bookmarkEnd w:id="2056"/>
      <w:bookmarkEnd w:id="2057"/>
      <w:bookmarkEnd w:id="2058"/>
      <w:bookmarkEnd w:id="2059"/>
      <w:bookmarkEnd w:id="2060"/>
      <w:bookmarkEnd w:id="2061"/>
      <w:bookmarkEnd w:id="2062"/>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2063" w:name="_Toc21101224"/>
      <w:bookmarkStart w:id="2064" w:name="_Toc29810263"/>
      <w:bookmarkStart w:id="2065" w:name="_Toc37273540"/>
      <w:bookmarkStart w:id="2066" w:name="_Toc45884857"/>
      <w:bookmarkStart w:id="2067" w:name="_Toc53182798"/>
      <w:bookmarkStart w:id="2068" w:name="_Toc58865192"/>
      <w:bookmarkStart w:id="2069" w:name="_Toc58866774"/>
      <w:bookmarkStart w:id="2070" w:name="_Toc66717807"/>
      <w:bookmarkStart w:id="2071" w:name="_Toc74930368"/>
      <w:bookmarkStart w:id="2072" w:name="_Toc76544653"/>
      <w:r w:rsidRPr="006F0B54">
        <w:rPr>
          <w:lang w:eastAsia="sv-SE"/>
        </w:rPr>
        <w:t>6.7.5.3.3</w:t>
      </w:r>
      <w:r w:rsidRPr="006F0B54">
        <w:rPr>
          <w:lang w:eastAsia="sv-SE"/>
        </w:rPr>
        <w:tab/>
      </w:r>
      <w:r w:rsidRPr="006F0B54">
        <w:rPr>
          <w:lang w:val="en-US" w:eastAsia="sv-SE"/>
        </w:rPr>
        <w:t>Test purpose</w:t>
      </w:r>
      <w:bookmarkEnd w:id="2063"/>
      <w:bookmarkEnd w:id="2064"/>
      <w:bookmarkEnd w:id="2065"/>
      <w:bookmarkEnd w:id="2066"/>
      <w:bookmarkEnd w:id="2067"/>
      <w:bookmarkEnd w:id="2068"/>
      <w:bookmarkEnd w:id="2069"/>
      <w:bookmarkEnd w:id="2070"/>
      <w:bookmarkEnd w:id="2071"/>
      <w:bookmarkEnd w:id="2072"/>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2073" w:name="_Toc21101225"/>
      <w:bookmarkStart w:id="2074" w:name="_Toc29810264"/>
      <w:bookmarkStart w:id="2075" w:name="_Toc37273541"/>
      <w:bookmarkStart w:id="2076" w:name="_Toc45884858"/>
      <w:bookmarkStart w:id="2077" w:name="_Toc53182799"/>
      <w:bookmarkStart w:id="2078" w:name="_Toc58865193"/>
      <w:bookmarkStart w:id="2079" w:name="_Toc58866775"/>
      <w:bookmarkStart w:id="2080" w:name="_Toc66717808"/>
      <w:bookmarkStart w:id="2081" w:name="_Toc74930369"/>
      <w:bookmarkStart w:id="2082" w:name="_Toc76544654"/>
      <w:r w:rsidRPr="006F0B54">
        <w:rPr>
          <w:lang w:eastAsia="sv-SE"/>
        </w:rPr>
        <w:t>6.7.5.3.4</w:t>
      </w:r>
      <w:r w:rsidRPr="006F0B54">
        <w:rPr>
          <w:lang w:eastAsia="sv-SE"/>
        </w:rPr>
        <w:tab/>
      </w:r>
      <w:r w:rsidRPr="006F0B54">
        <w:rPr>
          <w:lang w:val="en-US" w:eastAsia="sv-SE"/>
        </w:rPr>
        <w:t>Method of test</w:t>
      </w:r>
      <w:bookmarkEnd w:id="2073"/>
      <w:bookmarkEnd w:id="2074"/>
      <w:bookmarkEnd w:id="2075"/>
      <w:bookmarkEnd w:id="2076"/>
      <w:bookmarkEnd w:id="2077"/>
      <w:bookmarkEnd w:id="2078"/>
      <w:bookmarkEnd w:id="2079"/>
      <w:bookmarkEnd w:id="2080"/>
      <w:bookmarkEnd w:id="2081"/>
      <w:bookmarkEnd w:id="2082"/>
    </w:p>
    <w:p w14:paraId="221F7BA2" w14:textId="77777777" w:rsidR="00972FED" w:rsidRPr="006F0B54" w:rsidRDefault="00972FED" w:rsidP="00972FED">
      <w:pPr>
        <w:pStyle w:val="H6"/>
      </w:pPr>
      <w:bookmarkStart w:id="2083" w:name="_Toc21101226"/>
      <w:bookmarkStart w:id="2084" w:name="_Toc29810265"/>
      <w:bookmarkStart w:id="2085" w:name="_Toc37273542"/>
      <w:bookmarkStart w:id="2086" w:name="_Toc45884859"/>
      <w:r w:rsidRPr="006F0B54">
        <w:t>6.7.5.3.4.1</w:t>
      </w:r>
      <w:r w:rsidRPr="006F0B54">
        <w:tab/>
        <w:t>Initial conditions</w:t>
      </w:r>
      <w:bookmarkEnd w:id="2083"/>
      <w:bookmarkEnd w:id="2084"/>
      <w:bookmarkEnd w:id="2085"/>
      <w:bookmarkEnd w:id="2086"/>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2087" w:name="_Toc21101227"/>
      <w:bookmarkStart w:id="2088" w:name="_Toc29810266"/>
      <w:bookmarkStart w:id="2089" w:name="_Toc37273543"/>
      <w:bookmarkStart w:id="2090" w:name="_Toc45884860"/>
      <w:r w:rsidRPr="006F0B54">
        <w:t>6.7.5.3.4.2</w:t>
      </w:r>
      <w:r w:rsidRPr="006F0B54">
        <w:tab/>
        <w:t>Procedure</w:t>
      </w:r>
      <w:bookmarkEnd w:id="2087"/>
      <w:bookmarkEnd w:id="2088"/>
      <w:bookmarkEnd w:id="2089"/>
      <w:bookmarkEnd w:id="2090"/>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2091" w:name="_Hlk508280732"/>
      <w:r w:rsidRPr="006F0B54">
        <w:t>depicted in annex E.1.3.</w:t>
      </w:r>
    </w:p>
    <w:bookmarkEnd w:id="2091"/>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3F4F36CE"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CF65673"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2092" w:name="_Toc21101228"/>
      <w:bookmarkStart w:id="2093" w:name="_Toc29810267"/>
      <w:bookmarkStart w:id="2094" w:name="_Toc37273544"/>
      <w:bookmarkStart w:id="2095" w:name="_Toc45884861"/>
      <w:bookmarkStart w:id="2096" w:name="_Toc53182800"/>
      <w:bookmarkStart w:id="2097" w:name="_Toc58865194"/>
      <w:bookmarkStart w:id="2098" w:name="_Toc58866776"/>
      <w:bookmarkStart w:id="2099" w:name="_Toc66717809"/>
      <w:bookmarkStart w:id="2100" w:name="_Toc74930370"/>
      <w:bookmarkStart w:id="2101" w:name="_Toc76544655"/>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2092"/>
      <w:bookmarkEnd w:id="2093"/>
      <w:bookmarkEnd w:id="2094"/>
      <w:bookmarkEnd w:id="2095"/>
      <w:bookmarkEnd w:id="2096"/>
      <w:bookmarkEnd w:id="2097"/>
      <w:bookmarkEnd w:id="2098"/>
      <w:bookmarkEnd w:id="2099"/>
      <w:bookmarkEnd w:id="2100"/>
      <w:bookmarkEnd w:id="2101"/>
    </w:p>
    <w:p w14:paraId="6FA15D57" w14:textId="77777777" w:rsidR="00972FED" w:rsidRPr="006F0B54" w:rsidRDefault="00972FED" w:rsidP="00972FED">
      <w:pPr>
        <w:pStyle w:val="H6"/>
      </w:pPr>
      <w:bookmarkStart w:id="2102" w:name="_Toc21101229"/>
      <w:bookmarkStart w:id="2103" w:name="_Toc29810268"/>
      <w:bookmarkStart w:id="2104" w:name="_Toc37273545"/>
      <w:bookmarkStart w:id="2105" w:name="_Toc45884862"/>
      <w:r w:rsidRPr="006F0B54">
        <w:t>6.7.5.3.5.1</w:t>
      </w:r>
      <w:r w:rsidRPr="006F0B54">
        <w:tab/>
        <w:t xml:space="preserve">Test requirement for </w:t>
      </w:r>
      <w:r w:rsidRPr="001A1BA4">
        <w:rPr>
          <w:i/>
          <w:iCs/>
        </w:rPr>
        <w:t>BS type 1-O</w:t>
      </w:r>
      <w:bookmarkEnd w:id="2102"/>
      <w:bookmarkEnd w:id="2103"/>
      <w:bookmarkEnd w:id="2104"/>
      <w:bookmarkEnd w:id="2105"/>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lastRenderedPageBreak/>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2106" w:name="_Toc21101230"/>
      <w:bookmarkStart w:id="2107" w:name="_Toc29810269"/>
      <w:bookmarkStart w:id="2108" w:name="_Toc37273546"/>
      <w:bookmarkStart w:id="2109" w:name="_Toc45884863"/>
      <w:bookmarkStart w:id="2110" w:name="_Toc53182801"/>
      <w:bookmarkStart w:id="2111" w:name="_Toc58865195"/>
      <w:bookmarkStart w:id="2112" w:name="_Toc58866777"/>
      <w:bookmarkStart w:id="2113" w:name="_Toc66717810"/>
      <w:bookmarkStart w:id="2114" w:name="_Toc74930371"/>
      <w:bookmarkStart w:id="2115" w:name="_Toc76544656"/>
      <w:r w:rsidRPr="006F0B54">
        <w:t>6.7.5.4</w:t>
      </w:r>
      <w:r w:rsidRPr="006F0B54">
        <w:tab/>
        <w:t>Additional spurious emissions requirements</w:t>
      </w:r>
      <w:bookmarkEnd w:id="2106"/>
      <w:bookmarkEnd w:id="2107"/>
      <w:bookmarkEnd w:id="2108"/>
      <w:bookmarkEnd w:id="2109"/>
      <w:bookmarkEnd w:id="2110"/>
      <w:bookmarkEnd w:id="2111"/>
      <w:bookmarkEnd w:id="2112"/>
      <w:bookmarkEnd w:id="2113"/>
      <w:bookmarkEnd w:id="2114"/>
      <w:bookmarkEnd w:id="2115"/>
    </w:p>
    <w:p w14:paraId="2778AC36" w14:textId="77777777" w:rsidR="00972FED" w:rsidRPr="006F0B54" w:rsidRDefault="00972FED" w:rsidP="00972FED">
      <w:pPr>
        <w:pStyle w:val="Heading5"/>
        <w:rPr>
          <w:lang w:eastAsia="sv-SE"/>
        </w:rPr>
      </w:pPr>
      <w:bookmarkStart w:id="2116" w:name="_Toc21101231"/>
      <w:bookmarkStart w:id="2117" w:name="_Toc29810270"/>
      <w:bookmarkStart w:id="2118" w:name="_Toc37273547"/>
      <w:bookmarkStart w:id="2119" w:name="_Toc45884864"/>
      <w:bookmarkStart w:id="2120" w:name="_Toc53182802"/>
      <w:bookmarkStart w:id="2121" w:name="_Toc58865196"/>
      <w:bookmarkStart w:id="2122" w:name="_Toc58866778"/>
      <w:bookmarkStart w:id="2123" w:name="_Toc66717811"/>
      <w:bookmarkStart w:id="2124" w:name="_Toc74930372"/>
      <w:bookmarkStart w:id="2125" w:name="_Toc76544657"/>
      <w:r w:rsidRPr="006F0B54">
        <w:rPr>
          <w:lang w:eastAsia="sv-SE"/>
        </w:rPr>
        <w:t>6.7.5.4.1</w:t>
      </w:r>
      <w:r w:rsidRPr="006F0B54">
        <w:rPr>
          <w:lang w:eastAsia="sv-SE"/>
        </w:rPr>
        <w:tab/>
        <w:t>Definition and applicability</w:t>
      </w:r>
      <w:bookmarkEnd w:id="2116"/>
      <w:bookmarkEnd w:id="2117"/>
      <w:bookmarkEnd w:id="2118"/>
      <w:bookmarkEnd w:id="2119"/>
      <w:bookmarkEnd w:id="2120"/>
      <w:bookmarkEnd w:id="2121"/>
      <w:bookmarkEnd w:id="2122"/>
      <w:bookmarkEnd w:id="2123"/>
      <w:bookmarkEnd w:id="2124"/>
      <w:bookmarkEnd w:id="2125"/>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2126" w:name="_Toc21101232"/>
      <w:bookmarkStart w:id="2127" w:name="_Toc29810271"/>
      <w:bookmarkStart w:id="2128" w:name="_Toc37273548"/>
      <w:bookmarkStart w:id="2129" w:name="_Toc45884865"/>
      <w:bookmarkStart w:id="2130" w:name="_Toc53182803"/>
      <w:bookmarkStart w:id="2131" w:name="_Toc58865197"/>
      <w:bookmarkStart w:id="2132" w:name="_Toc58866779"/>
      <w:bookmarkStart w:id="2133" w:name="_Toc66717812"/>
      <w:bookmarkStart w:id="2134" w:name="_Toc74930373"/>
      <w:bookmarkStart w:id="2135" w:name="_Toc76544658"/>
      <w:r w:rsidRPr="006F0B54">
        <w:rPr>
          <w:lang w:eastAsia="sv-SE"/>
        </w:rPr>
        <w:t>6.7.5.4.2</w:t>
      </w:r>
      <w:r w:rsidRPr="006F0B54">
        <w:rPr>
          <w:lang w:eastAsia="sv-SE"/>
        </w:rPr>
        <w:tab/>
        <w:t>Minimum Requirement</w:t>
      </w:r>
      <w:bookmarkEnd w:id="2126"/>
      <w:bookmarkEnd w:id="2127"/>
      <w:bookmarkEnd w:id="2128"/>
      <w:bookmarkEnd w:id="2129"/>
      <w:bookmarkEnd w:id="2130"/>
      <w:bookmarkEnd w:id="2131"/>
      <w:bookmarkEnd w:id="2132"/>
      <w:bookmarkEnd w:id="2133"/>
      <w:bookmarkEnd w:id="2134"/>
      <w:bookmarkEnd w:id="213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2136" w:name="_Toc21101233"/>
      <w:bookmarkStart w:id="2137" w:name="_Toc29810272"/>
      <w:bookmarkStart w:id="2138" w:name="_Toc37273549"/>
      <w:bookmarkStart w:id="2139" w:name="_Toc45884866"/>
      <w:bookmarkStart w:id="2140" w:name="_Toc53182804"/>
      <w:bookmarkStart w:id="2141" w:name="_Toc58865198"/>
      <w:bookmarkStart w:id="2142" w:name="_Toc58866780"/>
      <w:bookmarkStart w:id="2143" w:name="_Toc66717813"/>
      <w:bookmarkStart w:id="2144" w:name="_Toc74930374"/>
      <w:bookmarkStart w:id="2145" w:name="_Toc76544659"/>
      <w:r w:rsidRPr="006F0B54">
        <w:rPr>
          <w:lang w:eastAsia="sv-SE"/>
        </w:rPr>
        <w:t>6.7.5.4.3</w:t>
      </w:r>
      <w:r w:rsidRPr="006F0B54">
        <w:rPr>
          <w:lang w:eastAsia="sv-SE"/>
        </w:rPr>
        <w:tab/>
        <w:t>Test purpose</w:t>
      </w:r>
      <w:bookmarkEnd w:id="2136"/>
      <w:bookmarkEnd w:id="2137"/>
      <w:bookmarkEnd w:id="2138"/>
      <w:bookmarkEnd w:id="2139"/>
      <w:bookmarkEnd w:id="2140"/>
      <w:bookmarkEnd w:id="2141"/>
      <w:bookmarkEnd w:id="2142"/>
      <w:bookmarkEnd w:id="2143"/>
      <w:bookmarkEnd w:id="2144"/>
      <w:bookmarkEnd w:id="2145"/>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2146" w:name="_Toc21101234"/>
      <w:bookmarkStart w:id="2147" w:name="_Toc29810273"/>
      <w:bookmarkStart w:id="2148" w:name="_Toc37273550"/>
      <w:bookmarkStart w:id="2149" w:name="_Toc45884867"/>
      <w:bookmarkStart w:id="2150" w:name="_Toc53182805"/>
      <w:bookmarkStart w:id="2151" w:name="_Toc58865199"/>
      <w:bookmarkStart w:id="2152" w:name="_Toc58866781"/>
      <w:bookmarkStart w:id="2153" w:name="_Toc66717814"/>
      <w:bookmarkStart w:id="2154" w:name="_Toc74930375"/>
      <w:bookmarkStart w:id="2155" w:name="_Toc76544660"/>
      <w:r w:rsidRPr="006F0B54">
        <w:rPr>
          <w:lang w:eastAsia="sv-SE"/>
        </w:rPr>
        <w:t>6.7.5</w:t>
      </w:r>
      <w:r w:rsidRPr="006F0B54">
        <w:rPr>
          <w:lang w:eastAsia="zh-CN"/>
        </w:rPr>
        <w:t>.4.4</w:t>
      </w:r>
      <w:r w:rsidRPr="006F0B54">
        <w:rPr>
          <w:lang w:eastAsia="sv-SE"/>
        </w:rPr>
        <w:tab/>
        <w:t>Method of test</w:t>
      </w:r>
      <w:bookmarkEnd w:id="2146"/>
      <w:bookmarkEnd w:id="2147"/>
      <w:bookmarkEnd w:id="2148"/>
      <w:bookmarkEnd w:id="2149"/>
      <w:bookmarkEnd w:id="2150"/>
      <w:bookmarkEnd w:id="2151"/>
      <w:bookmarkEnd w:id="2152"/>
      <w:bookmarkEnd w:id="2153"/>
      <w:bookmarkEnd w:id="2154"/>
      <w:bookmarkEnd w:id="2155"/>
    </w:p>
    <w:p w14:paraId="74E62A91" w14:textId="77777777" w:rsidR="00972FED" w:rsidRPr="006F0B54" w:rsidRDefault="00972FED" w:rsidP="00972FED">
      <w:pPr>
        <w:pStyle w:val="H6"/>
        <w:rPr>
          <w:lang w:eastAsia="sv-SE"/>
        </w:rPr>
      </w:pPr>
      <w:bookmarkStart w:id="2156" w:name="_Toc21101235"/>
      <w:bookmarkStart w:id="2157" w:name="_Toc29810274"/>
      <w:bookmarkStart w:id="2158" w:name="_Toc37273551"/>
      <w:bookmarkStart w:id="2159" w:name="_Toc45884868"/>
      <w:r w:rsidRPr="006F0B54">
        <w:rPr>
          <w:lang w:eastAsia="sv-SE"/>
        </w:rPr>
        <w:t>6.7.5.4.4.1</w:t>
      </w:r>
      <w:r w:rsidRPr="006F0B54">
        <w:rPr>
          <w:lang w:eastAsia="sv-SE"/>
        </w:rPr>
        <w:tab/>
        <w:t>Initial conditions</w:t>
      </w:r>
      <w:bookmarkEnd w:id="2156"/>
      <w:bookmarkEnd w:id="2157"/>
      <w:bookmarkEnd w:id="2158"/>
      <w:bookmarkEnd w:id="2159"/>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lastRenderedPageBreak/>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2160" w:name="_Toc21101236"/>
      <w:bookmarkStart w:id="2161" w:name="_Toc29810275"/>
      <w:bookmarkStart w:id="2162"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2163" w:name="_Toc45884869"/>
      <w:r w:rsidRPr="006F0B54">
        <w:rPr>
          <w:lang w:eastAsia="sv-SE"/>
        </w:rPr>
        <w:t>6.7.5.4.4.2</w:t>
      </w:r>
      <w:r w:rsidRPr="006F0B54">
        <w:rPr>
          <w:lang w:eastAsia="sv-SE"/>
        </w:rPr>
        <w:tab/>
        <w:t>Procedure</w:t>
      </w:r>
      <w:bookmarkEnd w:id="2160"/>
      <w:bookmarkEnd w:id="2161"/>
      <w:bookmarkEnd w:id="2162"/>
      <w:bookmarkEnd w:id="2163"/>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6F5CEFF" w14:textId="77777777" w:rsidR="00972FED" w:rsidRPr="006F0B54" w:rsidRDefault="00972FED" w:rsidP="00972FED">
      <w:pPr>
        <w:pStyle w:val="B1"/>
      </w:pPr>
      <w:r w:rsidRPr="006F0B54">
        <w:t>4)</w:t>
      </w:r>
      <w:r w:rsidRPr="006F0B54">
        <w:tab/>
        <w:t>The measurement device characteristics shall be:</w:t>
      </w:r>
    </w:p>
    <w:p w14:paraId="0F12E4D5" w14:textId="77777777" w:rsidR="00972FED" w:rsidRPr="006F0B54" w:rsidRDefault="00972FED" w:rsidP="00972FED">
      <w:pPr>
        <w:pStyle w:val="B2"/>
        <w:rPr>
          <w:lang w:eastAsia="zh-CN"/>
        </w:rPr>
      </w:pPr>
      <w:r w:rsidRPr="006F0B54">
        <w:t>-</w:t>
      </w:r>
      <w:r w:rsidRPr="006F0B54">
        <w:tab/>
        <w:t>Detection mode: True RMS.</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lastRenderedPageBreak/>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2164" w:name="_Toc21101237"/>
      <w:bookmarkStart w:id="2165" w:name="_Toc29810276"/>
      <w:bookmarkStart w:id="2166" w:name="_Toc37273553"/>
      <w:bookmarkStart w:id="2167" w:name="_Toc45884870"/>
      <w:bookmarkStart w:id="2168" w:name="_Toc53182806"/>
      <w:bookmarkStart w:id="2169" w:name="_Toc58865200"/>
      <w:bookmarkStart w:id="2170" w:name="_Toc58866782"/>
      <w:bookmarkStart w:id="2171" w:name="_Toc66717815"/>
      <w:bookmarkStart w:id="2172" w:name="_Toc74930376"/>
      <w:bookmarkStart w:id="2173" w:name="_Toc76544661"/>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2164"/>
      <w:bookmarkEnd w:id="2165"/>
      <w:bookmarkEnd w:id="2166"/>
      <w:bookmarkEnd w:id="2167"/>
      <w:bookmarkEnd w:id="2168"/>
      <w:bookmarkEnd w:id="2169"/>
      <w:bookmarkEnd w:id="2170"/>
      <w:bookmarkEnd w:id="2171"/>
      <w:bookmarkEnd w:id="2172"/>
      <w:bookmarkEnd w:id="2173"/>
    </w:p>
    <w:p w14:paraId="278A88DE" w14:textId="77777777" w:rsidR="00972FED" w:rsidRPr="006F0B54" w:rsidRDefault="00972FED" w:rsidP="00972FED">
      <w:pPr>
        <w:pStyle w:val="H6"/>
        <w:rPr>
          <w:lang w:eastAsia="sv-SE"/>
        </w:rPr>
      </w:pPr>
      <w:bookmarkStart w:id="2174" w:name="_Toc21101238"/>
      <w:bookmarkStart w:id="2175" w:name="_Toc29810277"/>
      <w:bookmarkStart w:id="2176" w:name="_Toc37273554"/>
      <w:bookmarkStart w:id="2177" w:name="_Toc45884871"/>
      <w:r w:rsidRPr="006F0B54">
        <w:t>6.7.5.4.5.1</w:t>
      </w:r>
      <w:r w:rsidRPr="006F0B54">
        <w:tab/>
        <w:t xml:space="preserve">Test requirement for </w:t>
      </w:r>
      <w:r w:rsidRPr="001A1BA4">
        <w:rPr>
          <w:i/>
          <w:iCs/>
        </w:rPr>
        <w:t>BS type 1-O</w:t>
      </w:r>
      <w:bookmarkEnd w:id="2174"/>
      <w:bookmarkEnd w:id="2175"/>
      <w:bookmarkEnd w:id="2176"/>
      <w:bookmarkEnd w:id="2177"/>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lastRenderedPageBreak/>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lastRenderedPageBreak/>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lastRenderedPageBreak/>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2178" w:name="_Toc45884872"/>
      <w:bookmarkStart w:id="2179" w:name="_Hlk40357176"/>
      <w:r>
        <w:t>6.7.5.4.5.2</w:t>
      </w:r>
      <w:r>
        <w:tab/>
        <w:t xml:space="preserve">Test requirement for </w:t>
      </w:r>
      <w:r w:rsidRPr="001A1BA4">
        <w:rPr>
          <w:i/>
          <w:iCs/>
        </w:rPr>
        <w:t>BS type 2-O</w:t>
      </w:r>
      <w:bookmarkEnd w:id="2178"/>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179"/>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2180" w:name="_Toc21101239"/>
      <w:bookmarkStart w:id="2181" w:name="_Toc29810278"/>
      <w:bookmarkStart w:id="2182" w:name="_Toc37273555"/>
      <w:bookmarkStart w:id="2183" w:name="_Toc45884873"/>
      <w:bookmarkStart w:id="2184" w:name="_Toc53182807"/>
      <w:bookmarkStart w:id="2185" w:name="_Toc58865201"/>
      <w:bookmarkStart w:id="2186" w:name="_Toc58866783"/>
      <w:bookmarkStart w:id="2187" w:name="_Toc66717816"/>
      <w:bookmarkStart w:id="2188" w:name="_Toc74930377"/>
      <w:bookmarkStart w:id="2189" w:name="_Toc76544662"/>
      <w:r w:rsidRPr="006F0B54">
        <w:lastRenderedPageBreak/>
        <w:t>6.7.5.5</w:t>
      </w:r>
      <w:r w:rsidRPr="006F0B54">
        <w:tab/>
      </w:r>
      <w:r w:rsidRPr="006F0B54">
        <w:rPr>
          <w:lang w:val="en-US"/>
        </w:rPr>
        <w:t>Co-location requirements</w:t>
      </w:r>
      <w:bookmarkEnd w:id="2180"/>
      <w:bookmarkEnd w:id="2181"/>
      <w:bookmarkEnd w:id="2182"/>
      <w:bookmarkEnd w:id="2183"/>
      <w:bookmarkEnd w:id="2184"/>
      <w:bookmarkEnd w:id="2185"/>
      <w:bookmarkEnd w:id="2186"/>
      <w:bookmarkEnd w:id="2187"/>
      <w:bookmarkEnd w:id="2188"/>
      <w:bookmarkEnd w:id="2189"/>
    </w:p>
    <w:p w14:paraId="07A2A2AA" w14:textId="77777777" w:rsidR="00972FED" w:rsidRPr="006F0B54" w:rsidRDefault="00972FED" w:rsidP="00972FED">
      <w:pPr>
        <w:pStyle w:val="Heading5"/>
        <w:rPr>
          <w:lang w:eastAsia="sv-SE"/>
        </w:rPr>
      </w:pPr>
      <w:bookmarkStart w:id="2190" w:name="_Toc21101240"/>
      <w:bookmarkStart w:id="2191" w:name="_Toc29810279"/>
      <w:bookmarkStart w:id="2192" w:name="_Toc37273556"/>
      <w:bookmarkStart w:id="2193" w:name="_Toc45884874"/>
      <w:bookmarkStart w:id="2194" w:name="_Toc53182808"/>
      <w:bookmarkStart w:id="2195" w:name="_Toc58865202"/>
      <w:bookmarkStart w:id="2196" w:name="_Toc58866784"/>
      <w:bookmarkStart w:id="2197" w:name="_Toc66717817"/>
      <w:bookmarkStart w:id="2198" w:name="_Toc74930378"/>
      <w:bookmarkStart w:id="2199" w:name="_Toc76544663"/>
      <w:r w:rsidRPr="006F0B54">
        <w:rPr>
          <w:lang w:eastAsia="sv-SE"/>
        </w:rPr>
        <w:t>6.7.5.5.1</w:t>
      </w:r>
      <w:r w:rsidRPr="006F0B54">
        <w:rPr>
          <w:lang w:eastAsia="sv-SE"/>
        </w:rPr>
        <w:tab/>
        <w:t>Definition and applicability</w:t>
      </w:r>
      <w:bookmarkEnd w:id="2190"/>
      <w:bookmarkEnd w:id="2191"/>
      <w:bookmarkEnd w:id="2192"/>
      <w:bookmarkEnd w:id="2193"/>
      <w:bookmarkEnd w:id="2194"/>
      <w:bookmarkEnd w:id="2195"/>
      <w:bookmarkEnd w:id="2196"/>
      <w:bookmarkEnd w:id="2197"/>
      <w:bookmarkEnd w:id="2198"/>
      <w:bookmarkEnd w:id="2199"/>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2200" w:name="_Toc21101241"/>
      <w:bookmarkStart w:id="2201" w:name="_Toc29810280"/>
      <w:bookmarkStart w:id="2202" w:name="_Toc37273557"/>
      <w:bookmarkStart w:id="2203" w:name="_Toc45884875"/>
      <w:bookmarkStart w:id="2204" w:name="_Toc53182809"/>
      <w:bookmarkStart w:id="2205" w:name="_Toc58865203"/>
      <w:bookmarkStart w:id="2206" w:name="_Toc58866785"/>
      <w:bookmarkStart w:id="2207" w:name="_Toc66717818"/>
      <w:bookmarkStart w:id="2208" w:name="_Toc74930379"/>
      <w:bookmarkStart w:id="2209" w:name="_Toc76544664"/>
      <w:r w:rsidRPr="006F0B54">
        <w:rPr>
          <w:lang w:eastAsia="sv-SE"/>
        </w:rPr>
        <w:t>6.7.5.5.2</w:t>
      </w:r>
      <w:r w:rsidRPr="006F0B54">
        <w:rPr>
          <w:lang w:eastAsia="sv-SE"/>
        </w:rPr>
        <w:tab/>
      </w:r>
      <w:r w:rsidRPr="006F0B54">
        <w:rPr>
          <w:lang w:val="en-US" w:eastAsia="sv-SE"/>
        </w:rPr>
        <w:t>Minimum requirements</w:t>
      </w:r>
      <w:bookmarkEnd w:id="2200"/>
      <w:bookmarkEnd w:id="2201"/>
      <w:bookmarkEnd w:id="2202"/>
      <w:bookmarkEnd w:id="2203"/>
      <w:bookmarkEnd w:id="2204"/>
      <w:bookmarkEnd w:id="2205"/>
      <w:bookmarkEnd w:id="2206"/>
      <w:bookmarkEnd w:id="2207"/>
      <w:bookmarkEnd w:id="2208"/>
      <w:bookmarkEnd w:id="2209"/>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2210" w:name="_Toc21101242"/>
      <w:bookmarkStart w:id="2211" w:name="_Toc29810281"/>
      <w:bookmarkStart w:id="2212" w:name="_Toc37273558"/>
      <w:bookmarkStart w:id="2213" w:name="_Toc45884876"/>
      <w:bookmarkStart w:id="2214" w:name="_Toc53182810"/>
      <w:bookmarkStart w:id="2215" w:name="_Toc58865204"/>
      <w:bookmarkStart w:id="2216" w:name="_Toc58866786"/>
      <w:bookmarkStart w:id="2217" w:name="_Toc66717819"/>
      <w:bookmarkStart w:id="2218" w:name="_Toc74930380"/>
      <w:bookmarkStart w:id="2219" w:name="_Toc76544665"/>
      <w:r w:rsidRPr="006F0B54">
        <w:rPr>
          <w:lang w:eastAsia="sv-SE"/>
        </w:rPr>
        <w:t>6.7.5.5.3</w:t>
      </w:r>
      <w:r w:rsidRPr="006F0B54">
        <w:rPr>
          <w:lang w:eastAsia="sv-SE"/>
        </w:rPr>
        <w:tab/>
      </w:r>
      <w:r w:rsidRPr="006F0B54">
        <w:rPr>
          <w:lang w:val="en-US" w:eastAsia="sv-SE"/>
        </w:rPr>
        <w:t>Test purpose</w:t>
      </w:r>
      <w:bookmarkEnd w:id="2210"/>
      <w:bookmarkEnd w:id="2211"/>
      <w:bookmarkEnd w:id="2212"/>
      <w:bookmarkEnd w:id="2213"/>
      <w:bookmarkEnd w:id="2214"/>
      <w:bookmarkEnd w:id="2215"/>
      <w:bookmarkEnd w:id="2216"/>
      <w:bookmarkEnd w:id="2217"/>
      <w:bookmarkEnd w:id="2218"/>
      <w:bookmarkEnd w:id="2219"/>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2220" w:name="_Toc21101243"/>
      <w:bookmarkStart w:id="2221" w:name="_Toc29810282"/>
      <w:bookmarkStart w:id="2222" w:name="_Toc37273559"/>
      <w:bookmarkStart w:id="2223" w:name="_Toc45884877"/>
      <w:bookmarkStart w:id="2224" w:name="_Toc53182811"/>
      <w:bookmarkStart w:id="2225" w:name="_Toc58865205"/>
      <w:bookmarkStart w:id="2226" w:name="_Toc58866787"/>
      <w:bookmarkStart w:id="2227" w:name="_Toc66717820"/>
      <w:bookmarkStart w:id="2228" w:name="_Toc74930381"/>
      <w:bookmarkStart w:id="2229" w:name="_Toc76544666"/>
      <w:r w:rsidRPr="006F0B54">
        <w:rPr>
          <w:lang w:eastAsia="sv-SE"/>
        </w:rPr>
        <w:t>6.7.5.5.4</w:t>
      </w:r>
      <w:r w:rsidRPr="006F0B54">
        <w:rPr>
          <w:lang w:eastAsia="sv-SE"/>
        </w:rPr>
        <w:tab/>
      </w:r>
      <w:r w:rsidRPr="006F0B54">
        <w:rPr>
          <w:lang w:val="en-US" w:eastAsia="sv-SE"/>
        </w:rPr>
        <w:t>Method of test</w:t>
      </w:r>
      <w:bookmarkEnd w:id="2220"/>
      <w:bookmarkEnd w:id="2221"/>
      <w:bookmarkEnd w:id="2222"/>
      <w:bookmarkEnd w:id="2223"/>
      <w:bookmarkEnd w:id="2224"/>
      <w:bookmarkEnd w:id="2225"/>
      <w:bookmarkEnd w:id="2226"/>
      <w:bookmarkEnd w:id="2227"/>
      <w:bookmarkEnd w:id="2228"/>
      <w:bookmarkEnd w:id="2229"/>
    </w:p>
    <w:p w14:paraId="1AE0A6B4" w14:textId="77777777" w:rsidR="00972FED" w:rsidRPr="006F0B54" w:rsidRDefault="00972FED" w:rsidP="00972FED">
      <w:pPr>
        <w:pStyle w:val="H6"/>
      </w:pPr>
      <w:bookmarkStart w:id="2230" w:name="_Toc21101244"/>
      <w:bookmarkStart w:id="2231" w:name="_Toc29810283"/>
      <w:bookmarkStart w:id="2232" w:name="_Toc37273560"/>
      <w:bookmarkStart w:id="2233" w:name="_Toc45884878"/>
      <w:r w:rsidRPr="006F0B54">
        <w:t>6.7.5.5.4.1</w:t>
      </w:r>
      <w:r w:rsidRPr="006F0B54">
        <w:tab/>
        <w:t>Initial conditions</w:t>
      </w:r>
      <w:bookmarkEnd w:id="2230"/>
      <w:bookmarkEnd w:id="2231"/>
      <w:bookmarkEnd w:id="2232"/>
      <w:bookmarkEnd w:id="2233"/>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2234" w:name="_Toc21101245"/>
      <w:bookmarkStart w:id="2235" w:name="_Toc29810284"/>
      <w:bookmarkStart w:id="2236" w:name="_Toc37273561"/>
      <w:bookmarkStart w:id="2237" w:name="_Toc45884879"/>
      <w:r w:rsidRPr="006F0B54">
        <w:t>6.7.5.5.4.2</w:t>
      </w:r>
      <w:r w:rsidRPr="006F0B54">
        <w:tab/>
        <w:t>Procedure</w:t>
      </w:r>
      <w:bookmarkEnd w:id="2234"/>
      <w:bookmarkEnd w:id="2235"/>
      <w:bookmarkEnd w:id="2236"/>
      <w:bookmarkEnd w:id="2237"/>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lastRenderedPageBreak/>
        <w:t>6)</w:t>
      </w:r>
      <w:r w:rsidRPr="006F0B54">
        <w:tab/>
        <w:t>OTA co-location spurious emission is measured as the power sum over all supported polarizations at the CLTA conducted output(s).</w:t>
      </w:r>
    </w:p>
    <w:p w14:paraId="2955DABB"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DB509FB"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2238" w:name="_Toc21101246"/>
      <w:bookmarkStart w:id="2239" w:name="_Toc29810285"/>
      <w:bookmarkStart w:id="2240" w:name="_Toc37273562"/>
      <w:bookmarkStart w:id="2241" w:name="_Toc45884880"/>
      <w:bookmarkStart w:id="2242" w:name="_Toc53182812"/>
      <w:bookmarkStart w:id="2243" w:name="_Toc58865206"/>
      <w:bookmarkStart w:id="2244" w:name="_Toc58866788"/>
      <w:bookmarkStart w:id="2245" w:name="_Toc66717821"/>
      <w:bookmarkStart w:id="2246" w:name="_Toc74930382"/>
      <w:bookmarkStart w:id="2247" w:name="_Toc76544667"/>
      <w:r w:rsidRPr="006F0B54">
        <w:rPr>
          <w:lang w:eastAsia="sv-SE"/>
        </w:rPr>
        <w:t>6.7.5.5.5</w:t>
      </w:r>
      <w:r w:rsidRPr="006F0B54">
        <w:rPr>
          <w:lang w:eastAsia="sv-SE"/>
        </w:rPr>
        <w:tab/>
        <w:t>Test requirements</w:t>
      </w:r>
      <w:bookmarkEnd w:id="2238"/>
      <w:bookmarkEnd w:id="2239"/>
      <w:bookmarkEnd w:id="2240"/>
      <w:bookmarkEnd w:id="2241"/>
      <w:bookmarkEnd w:id="2242"/>
      <w:bookmarkEnd w:id="2243"/>
      <w:bookmarkEnd w:id="2244"/>
      <w:bookmarkEnd w:id="2245"/>
      <w:bookmarkEnd w:id="2246"/>
      <w:bookmarkEnd w:id="2247"/>
    </w:p>
    <w:p w14:paraId="428F7AE8" w14:textId="77777777" w:rsidR="00972FED" w:rsidRPr="006F0B54" w:rsidRDefault="00972FED" w:rsidP="00972FED">
      <w:pPr>
        <w:pStyle w:val="H6"/>
      </w:pPr>
      <w:bookmarkStart w:id="2248" w:name="_Toc21101247"/>
      <w:bookmarkStart w:id="2249" w:name="_Toc29810286"/>
      <w:bookmarkStart w:id="2250" w:name="_Toc37273563"/>
      <w:bookmarkStart w:id="2251" w:name="_Toc45884881"/>
      <w:r w:rsidRPr="006F0B54">
        <w:t>6.7.5.5.5.1</w:t>
      </w:r>
      <w:r w:rsidRPr="006F0B54">
        <w:tab/>
        <w:t xml:space="preserve">Test requirement for </w:t>
      </w:r>
      <w:r w:rsidRPr="001A1BA4">
        <w:rPr>
          <w:i/>
          <w:iCs/>
        </w:rPr>
        <w:t>BS type 1-O</w:t>
      </w:r>
      <w:bookmarkEnd w:id="2248"/>
      <w:bookmarkEnd w:id="2249"/>
      <w:bookmarkEnd w:id="2250"/>
      <w:bookmarkEnd w:id="2251"/>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3D414E5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E1110C" w14:textId="77777777" w:rsidR="00972FED" w:rsidRPr="006F0B54" w:rsidRDefault="00972FED" w:rsidP="00972FED">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7C57E21B" w14:textId="77777777" w:rsidR="00972FED" w:rsidRPr="006F0B54" w:rsidRDefault="00972FED" w:rsidP="00972FED">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528A237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7F57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8426BD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72F14A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3841CE" w14:textId="77777777" w:rsidR="00972FED" w:rsidRPr="006F0B54" w:rsidRDefault="00972FED" w:rsidP="00972FED">
            <w:pPr>
              <w:pStyle w:val="TAC"/>
            </w:pP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lastRenderedPageBreak/>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2252" w:name="_Toc21101248"/>
      <w:bookmarkStart w:id="2253" w:name="_Toc29810287"/>
      <w:bookmarkStart w:id="2254" w:name="_Toc37273564"/>
      <w:bookmarkStart w:id="2255" w:name="_Toc45884882"/>
      <w:bookmarkStart w:id="2256" w:name="_Toc53182813"/>
      <w:bookmarkStart w:id="2257" w:name="_Toc58865207"/>
      <w:bookmarkStart w:id="2258" w:name="_Toc58866789"/>
      <w:bookmarkStart w:id="2259" w:name="_Toc66717822"/>
      <w:bookmarkStart w:id="2260" w:name="_Toc74930383"/>
      <w:bookmarkStart w:id="2261" w:name="_Toc76544668"/>
      <w:r w:rsidRPr="006F0B54">
        <w:lastRenderedPageBreak/>
        <w:t>6.8</w:t>
      </w:r>
      <w:r w:rsidRPr="006F0B54">
        <w:tab/>
        <w:t>OTA transmitter intermodulation</w:t>
      </w:r>
      <w:bookmarkEnd w:id="2252"/>
      <w:bookmarkEnd w:id="2253"/>
      <w:bookmarkEnd w:id="2254"/>
      <w:bookmarkEnd w:id="2255"/>
      <w:bookmarkEnd w:id="2256"/>
      <w:bookmarkEnd w:id="2257"/>
      <w:bookmarkEnd w:id="2258"/>
      <w:bookmarkEnd w:id="2259"/>
      <w:bookmarkEnd w:id="2260"/>
      <w:bookmarkEnd w:id="2261"/>
    </w:p>
    <w:p w14:paraId="3E22F383" w14:textId="77777777" w:rsidR="00972FED" w:rsidRPr="006F0B54" w:rsidRDefault="00972FED" w:rsidP="00972FED">
      <w:pPr>
        <w:pStyle w:val="Heading3"/>
      </w:pPr>
      <w:bookmarkStart w:id="2262" w:name="_Toc21101249"/>
      <w:bookmarkStart w:id="2263" w:name="_Toc29810288"/>
      <w:bookmarkStart w:id="2264" w:name="_Toc37273565"/>
      <w:bookmarkStart w:id="2265" w:name="_Toc45884883"/>
      <w:bookmarkStart w:id="2266" w:name="_Toc53182814"/>
      <w:bookmarkStart w:id="2267" w:name="_Toc58865208"/>
      <w:bookmarkStart w:id="2268" w:name="_Toc58866790"/>
      <w:bookmarkStart w:id="2269" w:name="_Toc66717823"/>
      <w:bookmarkStart w:id="2270" w:name="_Toc74930384"/>
      <w:bookmarkStart w:id="2271" w:name="_Toc76544669"/>
      <w:r w:rsidRPr="006F0B54">
        <w:t>6.</w:t>
      </w:r>
      <w:r w:rsidRPr="006F0B54">
        <w:rPr>
          <w:lang w:val="en-US"/>
        </w:rPr>
        <w:t>8</w:t>
      </w:r>
      <w:r w:rsidRPr="006F0B54">
        <w:t>.1</w:t>
      </w:r>
      <w:r w:rsidRPr="006F0B54">
        <w:tab/>
        <w:t>Definition and applicability</w:t>
      </w:r>
      <w:bookmarkEnd w:id="2262"/>
      <w:bookmarkEnd w:id="2263"/>
      <w:bookmarkEnd w:id="2264"/>
      <w:bookmarkEnd w:id="2265"/>
      <w:bookmarkEnd w:id="2266"/>
      <w:bookmarkEnd w:id="2267"/>
      <w:bookmarkEnd w:id="2268"/>
      <w:bookmarkEnd w:id="2269"/>
      <w:bookmarkEnd w:id="2270"/>
      <w:bookmarkEnd w:id="2271"/>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2272" w:name="_Toc21101250"/>
      <w:bookmarkStart w:id="2273" w:name="_Toc29810289"/>
      <w:bookmarkStart w:id="2274" w:name="_Toc37273566"/>
      <w:bookmarkStart w:id="2275" w:name="_Toc45884884"/>
      <w:bookmarkStart w:id="2276" w:name="_Toc53182815"/>
      <w:bookmarkStart w:id="2277" w:name="_Toc58865209"/>
      <w:bookmarkStart w:id="2278" w:name="_Toc58866791"/>
      <w:bookmarkStart w:id="2279" w:name="_Toc66717824"/>
      <w:bookmarkStart w:id="2280" w:name="_Toc74930385"/>
      <w:bookmarkStart w:id="2281" w:name="_Toc76544670"/>
      <w:r w:rsidRPr="006F0B54">
        <w:t>6.8.2</w:t>
      </w:r>
      <w:r w:rsidRPr="006F0B54">
        <w:tab/>
        <w:t>Minimum requirement</w:t>
      </w:r>
      <w:bookmarkEnd w:id="2272"/>
      <w:bookmarkEnd w:id="2273"/>
      <w:bookmarkEnd w:id="2274"/>
      <w:bookmarkEnd w:id="2275"/>
      <w:bookmarkEnd w:id="2276"/>
      <w:bookmarkEnd w:id="2277"/>
      <w:bookmarkEnd w:id="2278"/>
      <w:bookmarkEnd w:id="2279"/>
      <w:bookmarkEnd w:id="2280"/>
      <w:bookmarkEnd w:id="2281"/>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2282" w:name="_Toc21101251"/>
      <w:bookmarkStart w:id="2283" w:name="_Toc29810290"/>
      <w:bookmarkStart w:id="2284" w:name="_Toc37273567"/>
      <w:bookmarkStart w:id="2285" w:name="_Toc45884885"/>
      <w:bookmarkStart w:id="2286" w:name="_Toc53182816"/>
      <w:bookmarkStart w:id="2287" w:name="_Toc58865210"/>
      <w:bookmarkStart w:id="2288" w:name="_Toc58866792"/>
      <w:bookmarkStart w:id="2289" w:name="_Toc66717825"/>
      <w:bookmarkStart w:id="2290" w:name="_Toc74930386"/>
      <w:bookmarkStart w:id="2291" w:name="_Toc76544671"/>
      <w:r w:rsidRPr="006F0B54">
        <w:t>6.8.3</w:t>
      </w:r>
      <w:r w:rsidRPr="006F0B54">
        <w:tab/>
        <w:t>Test purpose</w:t>
      </w:r>
      <w:bookmarkEnd w:id="2282"/>
      <w:bookmarkEnd w:id="2283"/>
      <w:bookmarkEnd w:id="2284"/>
      <w:bookmarkEnd w:id="2285"/>
      <w:bookmarkEnd w:id="2286"/>
      <w:bookmarkEnd w:id="2287"/>
      <w:bookmarkEnd w:id="2288"/>
      <w:bookmarkEnd w:id="2289"/>
      <w:bookmarkEnd w:id="2290"/>
      <w:bookmarkEnd w:id="2291"/>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2292" w:name="_Toc21101252"/>
      <w:bookmarkStart w:id="2293" w:name="_Toc29810291"/>
      <w:bookmarkStart w:id="2294" w:name="_Toc37273568"/>
      <w:bookmarkStart w:id="2295" w:name="_Toc45884886"/>
      <w:bookmarkStart w:id="2296" w:name="_Toc53182817"/>
      <w:bookmarkStart w:id="2297" w:name="_Toc58865211"/>
      <w:bookmarkStart w:id="2298" w:name="_Toc58866793"/>
      <w:bookmarkStart w:id="2299" w:name="_Toc66717826"/>
      <w:bookmarkStart w:id="2300" w:name="_Toc74930387"/>
      <w:bookmarkStart w:id="2301" w:name="_Toc76544672"/>
      <w:r w:rsidRPr="006F0B54">
        <w:t>6.8.4</w:t>
      </w:r>
      <w:r w:rsidRPr="006F0B54">
        <w:tab/>
        <w:t>Method of test</w:t>
      </w:r>
      <w:bookmarkEnd w:id="2292"/>
      <w:bookmarkEnd w:id="2293"/>
      <w:bookmarkEnd w:id="2294"/>
      <w:bookmarkEnd w:id="2295"/>
      <w:bookmarkEnd w:id="2296"/>
      <w:bookmarkEnd w:id="2297"/>
      <w:bookmarkEnd w:id="2298"/>
      <w:bookmarkEnd w:id="2299"/>
      <w:bookmarkEnd w:id="2300"/>
      <w:bookmarkEnd w:id="2301"/>
    </w:p>
    <w:p w14:paraId="36D85B40" w14:textId="77777777" w:rsidR="00972FED" w:rsidRPr="006F0B54" w:rsidRDefault="00972FED" w:rsidP="00972FED">
      <w:pPr>
        <w:pStyle w:val="Heading4"/>
      </w:pPr>
      <w:bookmarkStart w:id="2302" w:name="_Toc21101253"/>
      <w:bookmarkStart w:id="2303" w:name="_Toc29810292"/>
      <w:bookmarkStart w:id="2304" w:name="_Toc37273569"/>
      <w:bookmarkStart w:id="2305" w:name="_Toc45884887"/>
      <w:bookmarkStart w:id="2306" w:name="_Toc53182818"/>
      <w:bookmarkStart w:id="2307" w:name="_Toc58865212"/>
      <w:bookmarkStart w:id="2308" w:name="_Toc58866794"/>
      <w:bookmarkStart w:id="2309" w:name="_Toc66717827"/>
      <w:bookmarkStart w:id="2310" w:name="_Toc74930388"/>
      <w:bookmarkStart w:id="2311" w:name="_Toc76544673"/>
      <w:r w:rsidRPr="006F0B54">
        <w:t>6.8.4.1</w:t>
      </w:r>
      <w:r w:rsidRPr="006F0B54">
        <w:tab/>
        <w:t>Initial conditions</w:t>
      </w:r>
      <w:bookmarkEnd w:id="2302"/>
      <w:bookmarkEnd w:id="2303"/>
      <w:bookmarkEnd w:id="2304"/>
      <w:bookmarkEnd w:id="2305"/>
      <w:bookmarkEnd w:id="2306"/>
      <w:bookmarkEnd w:id="2307"/>
      <w:bookmarkEnd w:id="2308"/>
      <w:bookmarkEnd w:id="2309"/>
      <w:bookmarkEnd w:id="2310"/>
      <w:bookmarkEnd w:id="2311"/>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2312" w:name="_Toc21101254"/>
      <w:bookmarkStart w:id="2313" w:name="_Toc29810293"/>
      <w:bookmarkStart w:id="2314" w:name="_Toc37273570"/>
      <w:bookmarkStart w:id="2315" w:name="_Toc45884888"/>
      <w:bookmarkStart w:id="2316" w:name="_Toc53182819"/>
      <w:bookmarkStart w:id="2317" w:name="_Toc58865213"/>
      <w:bookmarkStart w:id="2318" w:name="_Toc58866795"/>
      <w:bookmarkStart w:id="2319" w:name="_Toc66717828"/>
      <w:bookmarkStart w:id="2320" w:name="_Toc74930389"/>
      <w:bookmarkStart w:id="2321" w:name="_Toc76544674"/>
      <w:r w:rsidRPr="001A1BA4">
        <w:t>6.8.4.2</w:t>
      </w:r>
      <w:r w:rsidRPr="001A1BA4">
        <w:tab/>
        <w:t>Procedure</w:t>
      </w:r>
      <w:bookmarkEnd w:id="2312"/>
      <w:bookmarkEnd w:id="2313"/>
      <w:bookmarkEnd w:id="2314"/>
      <w:bookmarkEnd w:id="2315"/>
      <w:bookmarkEnd w:id="2316"/>
      <w:bookmarkEnd w:id="2317"/>
      <w:bookmarkEnd w:id="2318"/>
      <w:bookmarkEnd w:id="2319"/>
      <w:bookmarkEnd w:id="2320"/>
      <w:bookmarkEnd w:id="2321"/>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lastRenderedPageBreak/>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1E527D90" w14:textId="77777777" w:rsidR="00972FED" w:rsidRPr="006F0B54" w:rsidRDefault="00972FED" w:rsidP="00972FED">
      <w:pPr>
        <w:pStyle w:val="B1"/>
      </w:pPr>
      <w:r w:rsidRPr="006F0B54">
        <w:t>8)</w:t>
      </w:r>
      <w:r w:rsidRPr="006F0B54">
        <w:tab/>
        <w:t>The measurement device (signal analyzer) characteristics shall be:</w:t>
      </w:r>
    </w:p>
    <w:p w14:paraId="5DA7C0E5" w14:textId="77777777" w:rsidR="00972FED" w:rsidRPr="006F0B54" w:rsidRDefault="00972FED" w:rsidP="00972FED">
      <w:pPr>
        <w:pStyle w:val="B2"/>
        <w:rPr>
          <w:lang w:val="en-US"/>
        </w:rPr>
      </w:pPr>
      <w:r w:rsidRPr="006F0B54">
        <w:rPr>
          <w:lang w:val="en-US"/>
        </w:rPr>
        <w:t>-</w:t>
      </w:r>
      <w:r w:rsidRPr="006F0B54">
        <w:tab/>
        <w:t>Detection mode: True RMS.</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lastRenderedPageBreak/>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2322" w:name="_Toc21101255"/>
      <w:bookmarkStart w:id="2323" w:name="_Toc29810294"/>
      <w:bookmarkStart w:id="2324" w:name="_Toc37273571"/>
      <w:bookmarkStart w:id="2325" w:name="_Toc45884889"/>
      <w:bookmarkStart w:id="2326" w:name="_Toc53182820"/>
      <w:bookmarkStart w:id="2327" w:name="_Toc58865214"/>
      <w:bookmarkStart w:id="2328" w:name="_Toc58866796"/>
      <w:bookmarkStart w:id="2329" w:name="_Toc66717829"/>
      <w:bookmarkStart w:id="2330" w:name="_Toc74930390"/>
      <w:bookmarkStart w:id="2331" w:name="_Toc76544675"/>
      <w:r w:rsidRPr="006F0B54">
        <w:t>6.8.5</w:t>
      </w:r>
      <w:r w:rsidRPr="006F0B54">
        <w:tab/>
        <w:t>Test requirement</w:t>
      </w:r>
      <w:r w:rsidRPr="006F0B54">
        <w:rPr>
          <w:lang w:val="en-US"/>
        </w:rPr>
        <w:t>s</w:t>
      </w:r>
      <w:bookmarkEnd w:id="2322"/>
      <w:bookmarkEnd w:id="2323"/>
      <w:bookmarkEnd w:id="2324"/>
      <w:bookmarkEnd w:id="2325"/>
      <w:bookmarkEnd w:id="2326"/>
      <w:bookmarkEnd w:id="2327"/>
      <w:bookmarkEnd w:id="2328"/>
      <w:bookmarkEnd w:id="2329"/>
      <w:bookmarkEnd w:id="2330"/>
      <w:bookmarkEnd w:id="2331"/>
    </w:p>
    <w:p w14:paraId="11EA6D88" w14:textId="77777777" w:rsidR="00972FED" w:rsidRPr="001A1BA4" w:rsidRDefault="00972FED" w:rsidP="00972FED">
      <w:pPr>
        <w:pStyle w:val="Heading4"/>
      </w:pPr>
      <w:bookmarkStart w:id="2332" w:name="_Toc21101256"/>
      <w:bookmarkStart w:id="2333" w:name="_Toc29810295"/>
      <w:bookmarkStart w:id="2334" w:name="_Toc37273572"/>
      <w:bookmarkStart w:id="2335" w:name="_Toc45884890"/>
      <w:bookmarkStart w:id="2336" w:name="_Toc53182821"/>
      <w:bookmarkStart w:id="2337" w:name="_Toc58865215"/>
      <w:bookmarkStart w:id="2338" w:name="_Toc58866797"/>
      <w:bookmarkStart w:id="2339" w:name="_Toc66717830"/>
      <w:bookmarkStart w:id="2340" w:name="_Toc74930391"/>
      <w:bookmarkStart w:id="2341" w:name="_Toc76544676"/>
      <w:r w:rsidRPr="001A1BA4">
        <w:t>6.8.5.1</w:t>
      </w:r>
      <w:r w:rsidRPr="001A1BA4">
        <w:tab/>
        <w:t>Requirement for BS type 1-O</w:t>
      </w:r>
      <w:bookmarkEnd w:id="2332"/>
      <w:bookmarkEnd w:id="2333"/>
      <w:bookmarkEnd w:id="2334"/>
      <w:bookmarkEnd w:id="2335"/>
      <w:bookmarkEnd w:id="2336"/>
      <w:bookmarkEnd w:id="2337"/>
      <w:bookmarkEnd w:id="2338"/>
      <w:bookmarkEnd w:id="2339"/>
      <w:bookmarkEnd w:id="2340"/>
      <w:bookmarkEnd w:id="2341"/>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972FED" w:rsidRPr="006F0B54" w14:paraId="4055CC1A" w14:textId="77777777" w:rsidTr="00972FED">
        <w:trPr>
          <w:cantSplit/>
          <w:jc w:val="center"/>
        </w:trPr>
        <w:tc>
          <w:tcPr>
            <w:tcW w:w="4076" w:type="dxa"/>
          </w:tcPr>
          <w:p w14:paraId="3DD1F9B6" w14:textId="77777777" w:rsidR="00972FED" w:rsidRPr="006F0B54" w:rsidRDefault="00972FED" w:rsidP="00972FED">
            <w:pPr>
              <w:keepNext/>
              <w:keepLines/>
              <w:jc w:val="center"/>
              <w:rPr>
                <w:rFonts w:ascii="Arial" w:hAnsi="Arial"/>
                <w:sz w:val="18"/>
              </w:rPr>
            </w:pPr>
            <w:r w:rsidRPr="006F0B54">
              <w:rPr>
                <w:rFonts w:ascii="Arial" w:hAnsi="Arial"/>
                <w:sz w:val="18"/>
              </w:rPr>
              <w:t>Wanted signal</w:t>
            </w:r>
          </w:p>
        </w:tc>
        <w:tc>
          <w:tcPr>
            <w:tcW w:w="5701" w:type="dxa"/>
          </w:tcPr>
          <w:p w14:paraId="3B6582C0" w14:textId="77777777" w:rsidR="00972FED" w:rsidRPr="006F0B54" w:rsidRDefault="00972FED" w:rsidP="00972FED">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972FED" w:rsidRPr="006F0B54" w14:paraId="43A50F0D" w14:textId="77777777" w:rsidTr="00972FED">
        <w:trPr>
          <w:cantSplit/>
          <w:jc w:val="center"/>
        </w:trPr>
        <w:tc>
          <w:tcPr>
            <w:tcW w:w="4076" w:type="dxa"/>
          </w:tcPr>
          <w:p w14:paraId="3683DECF"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type</w:t>
            </w:r>
          </w:p>
        </w:tc>
        <w:tc>
          <w:tcPr>
            <w:tcW w:w="5701" w:type="dxa"/>
          </w:tcPr>
          <w:p w14:paraId="7C076B1C" w14:textId="77777777" w:rsidR="00972FED" w:rsidRPr="006F0B54" w:rsidRDefault="00972FED" w:rsidP="00972FED">
            <w:pPr>
              <w:keepNext/>
              <w:keepLines/>
              <w:jc w:val="center"/>
              <w:rPr>
                <w:rFonts w:ascii="Arial" w:hAnsi="Arial"/>
                <w:sz w:val="18"/>
              </w:rPr>
            </w:pPr>
            <w:r w:rsidRPr="006F0B54">
              <w:rPr>
                <w:rFonts w:ascii="Arial" w:hAnsi="Arial"/>
                <w:sz w:val="18"/>
              </w:rPr>
              <w:t xml:space="preserve">NR signal, the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with 15 kHz SCS of the band defined in clause</w:t>
            </w:r>
            <w:r>
              <w:rPr>
                <w:rFonts w:ascii="Arial" w:hAnsi="Arial"/>
                <w:sz w:val="18"/>
              </w:rPr>
              <w:t> </w:t>
            </w:r>
            <w:r w:rsidRPr="006F0B54">
              <w:rPr>
                <w:rFonts w:ascii="Arial" w:hAnsi="Arial"/>
                <w:sz w:val="18"/>
              </w:rPr>
              <w:t>5.3.5 of TS</w:t>
            </w:r>
            <w:r>
              <w:rPr>
                <w:rFonts w:ascii="Arial" w:hAnsi="Arial"/>
                <w:sz w:val="18"/>
              </w:rPr>
              <w:t> </w:t>
            </w:r>
            <w:r w:rsidRPr="006F0B54">
              <w:rPr>
                <w:rFonts w:ascii="Arial" w:hAnsi="Arial"/>
                <w:sz w:val="18"/>
              </w:rPr>
              <w:t>38.104</w:t>
            </w:r>
            <w:r>
              <w:rPr>
                <w:rFonts w:ascii="Arial" w:hAnsi="Arial"/>
                <w:sz w:val="18"/>
              </w:rPr>
              <w:t> </w:t>
            </w:r>
            <w:r w:rsidRPr="006F0B54">
              <w:rPr>
                <w:rFonts w:ascii="Arial" w:hAnsi="Arial"/>
                <w:sz w:val="18"/>
              </w:rPr>
              <w:t>[2]</w:t>
            </w:r>
          </w:p>
        </w:tc>
      </w:tr>
      <w:tr w:rsidR="00972FED" w:rsidRPr="006F0B54" w14:paraId="09DBDC31" w14:textId="77777777" w:rsidTr="00972FED">
        <w:trPr>
          <w:cantSplit/>
          <w:jc w:val="center"/>
        </w:trPr>
        <w:tc>
          <w:tcPr>
            <w:tcW w:w="4076" w:type="dxa"/>
          </w:tcPr>
          <w:p w14:paraId="2E3F458F"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level</w:t>
            </w:r>
          </w:p>
        </w:tc>
        <w:tc>
          <w:tcPr>
            <w:tcW w:w="5701" w:type="dxa"/>
          </w:tcPr>
          <w:p w14:paraId="4C5C3EA3" w14:textId="77777777" w:rsidR="00972FED" w:rsidRPr="006F0B54" w:rsidRDefault="00972FED" w:rsidP="00972FED">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fed into a CLTA.</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118" type="#_x0000_t75" style="width:100.25pt;height:28.25pt;mso-position-horizontal-relative:page;mso-position-vertical-relative:page" o:ole="">
                  <v:fill o:detectmouseclick="t"/>
                  <v:imagedata r:id="rId88" o:title=""/>
                </v:shape>
                <o:OLEObject Type="Embed" ProgID="Equation.3" ShapeID="对象 9" DrawAspect="Content" ObjectID="_1687157308" r:id="rId89"/>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2342" w:name="_Toc21101257"/>
      <w:bookmarkStart w:id="2343" w:name="_Toc29810296"/>
      <w:bookmarkStart w:id="2344" w:name="_Toc37273573"/>
      <w:bookmarkStart w:id="2345" w:name="_Toc45884891"/>
      <w:bookmarkStart w:id="2346" w:name="_Toc53182822"/>
      <w:bookmarkStart w:id="2347" w:name="_Toc58865216"/>
      <w:bookmarkStart w:id="2348" w:name="_Toc58866798"/>
      <w:bookmarkStart w:id="2349" w:name="_Toc66717831"/>
      <w:bookmarkStart w:id="2350" w:name="_Toc74930392"/>
      <w:bookmarkStart w:id="2351" w:name="_Toc76544677"/>
      <w:r w:rsidRPr="006F0B54">
        <w:lastRenderedPageBreak/>
        <w:t>7</w:t>
      </w:r>
      <w:r w:rsidRPr="006F0B54">
        <w:tab/>
        <w:t>Radiated receiver characteristics</w:t>
      </w:r>
      <w:bookmarkEnd w:id="2342"/>
      <w:bookmarkEnd w:id="2343"/>
      <w:bookmarkEnd w:id="2344"/>
      <w:bookmarkEnd w:id="2345"/>
      <w:bookmarkEnd w:id="2346"/>
      <w:bookmarkEnd w:id="2347"/>
      <w:bookmarkEnd w:id="2348"/>
      <w:bookmarkEnd w:id="2349"/>
      <w:bookmarkEnd w:id="2350"/>
      <w:bookmarkEnd w:id="2351"/>
    </w:p>
    <w:p w14:paraId="670B08C2" w14:textId="77777777" w:rsidR="00972FED" w:rsidRPr="006F0B54" w:rsidRDefault="00972FED" w:rsidP="00972FED">
      <w:pPr>
        <w:pStyle w:val="Heading2"/>
      </w:pPr>
      <w:bookmarkStart w:id="2352" w:name="_Toc21101258"/>
      <w:bookmarkStart w:id="2353" w:name="_Toc29810297"/>
      <w:bookmarkStart w:id="2354" w:name="_Toc37273574"/>
      <w:bookmarkStart w:id="2355" w:name="_Toc45884892"/>
      <w:bookmarkStart w:id="2356" w:name="_Toc53182823"/>
      <w:bookmarkStart w:id="2357" w:name="_Toc58865217"/>
      <w:bookmarkStart w:id="2358" w:name="_Toc58866799"/>
      <w:bookmarkStart w:id="2359" w:name="_Toc66717832"/>
      <w:bookmarkStart w:id="2360" w:name="_Toc74930393"/>
      <w:bookmarkStart w:id="2361" w:name="_Toc76544678"/>
      <w:r w:rsidRPr="006F0B54">
        <w:t>7.1</w:t>
      </w:r>
      <w:r w:rsidRPr="006F0B54">
        <w:tab/>
        <w:t>General</w:t>
      </w:r>
      <w:bookmarkEnd w:id="2352"/>
      <w:bookmarkEnd w:id="2353"/>
      <w:bookmarkEnd w:id="2354"/>
      <w:bookmarkEnd w:id="2355"/>
      <w:bookmarkEnd w:id="2356"/>
      <w:bookmarkEnd w:id="2357"/>
      <w:bookmarkEnd w:id="2358"/>
      <w:bookmarkEnd w:id="2359"/>
      <w:bookmarkEnd w:id="2360"/>
      <w:bookmarkEnd w:id="236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2362" w:name="_Toc21101259"/>
      <w:bookmarkStart w:id="2363" w:name="_Toc29810298"/>
      <w:bookmarkStart w:id="2364" w:name="_Toc37273575"/>
      <w:bookmarkStart w:id="2365" w:name="_Toc45884893"/>
      <w:bookmarkStart w:id="2366" w:name="_Toc53182824"/>
      <w:bookmarkStart w:id="2367" w:name="_Toc58865218"/>
      <w:bookmarkStart w:id="2368" w:name="_Toc58866800"/>
      <w:bookmarkStart w:id="2369" w:name="_Toc66717833"/>
      <w:bookmarkStart w:id="2370" w:name="_Toc74930394"/>
      <w:bookmarkStart w:id="2371" w:name="_Toc76544679"/>
      <w:r w:rsidRPr="006F0B54">
        <w:lastRenderedPageBreak/>
        <w:t>7.2</w:t>
      </w:r>
      <w:r w:rsidRPr="006F0B54">
        <w:tab/>
        <w:t>OTA sensitivity</w:t>
      </w:r>
      <w:bookmarkEnd w:id="2362"/>
      <w:bookmarkEnd w:id="2363"/>
      <w:bookmarkEnd w:id="2364"/>
      <w:bookmarkEnd w:id="2365"/>
      <w:bookmarkEnd w:id="2366"/>
      <w:bookmarkEnd w:id="2367"/>
      <w:bookmarkEnd w:id="2368"/>
      <w:bookmarkEnd w:id="2369"/>
      <w:bookmarkEnd w:id="2370"/>
      <w:bookmarkEnd w:id="2371"/>
    </w:p>
    <w:p w14:paraId="79728B71" w14:textId="77777777" w:rsidR="00972FED" w:rsidRPr="006F0B54" w:rsidRDefault="00972FED" w:rsidP="00972FED">
      <w:pPr>
        <w:pStyle w:val="Heading3"/>
      </w:pPr>
      <w:bookmarkStart w:id="2372" w:name="_Toc21101260"/>
      <w:bookmarkStart w:id="2373" w:name="_Toc29810299"/>
      <w:bookmarkStart w:id="2374" w:name="_Toc37273576"/>
      <w:bookmarkStart w:id="2375" w:name="_Toc45884894"/>
      <w:bookmarkStart w:id="2376" w:name="_Toc53182825"/>
      <w:bookmarkStart w:id="2377" w:name="_Toc58865219"/>
      <w:bookmarkStart w:id="2378" w:name="_Toc58866801"/>
      <w:bookmarkStart w:id="2379" w:name="_Toc66717834"/>
      <w:bookmarkStart w:id="2380" w:name="_Toc74930395"/>
      <w:bookmarkStart w:id="2381" w:name="_Toc76544680"/>
      <w:r w:rsidRPr="006F0B54">
        <w:t>7.2.1</w:t>
      </w:r>
      <w:r w:rsidRPr="006F0B54">
        <w:tab/>
        <w:t>Definition and applicability</w:t>
      </w:r>
      <w:bookmarkEnd w:id="2372"/>
      <w:bookmarkEnd w:id="2373"/>
      <w:bookmarkEnd w:id="2374"/>
      <w:bookmarkEnd w:id="2375"/>
      <w:bookmarkEnd w:id="2376"/>
      <w:bookmarkEnd w:id="2377"/>
      <w:bookmarkEnd w:id="2378"/>
      <w:bookmarkEnd w:id="2379"/>
      <w:bookmarkEnd w:id="2380"/>
      <w:bookmarkEnd w:id="2381"/>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2382" w:name="_Toc21101261"/>
      <w:bookmarkStart w:id="2383" w:name="_Toc29810300"/>
      <w:bookmarkStart w:id="2384" w:name="_Toc37273577"/>
      <w:bookmarkStart w:id="2385" w:name="_Toc45884895"/>
      <w:bookmarkStart w:id="2386" w:name="_Toc53182826"/>
      <w:bookmarkStart w:id="2387" w:name="_Toc58865220"/>
      <w:bookmarkStart w:id="2388" w:name="_Toc58866802"/>
      <w:bookmarkStart w:id="2389" w:name="_Toc66717835"/>
      <w:bookmarkStart w:id="2390" w:name="_Toc74930396"/>
      <w:bookmarkStart w:id="2391" w:name="_Toc76544681"/>
      <w:r w:rsidRPr="006F0B54">
        <w:t>7.2.2</w:t>
      </w:r>
      <w:r w:rsidRPr="006F0B54">
        <w:tab/>
        <w:t>Minimum requirement</w:t>
      </w:r>
      <w:bookmarkEnd w:id="2382"/>
      <w:bookmarkEnd w:id="2383"/>
      <w:bookmarkEnd w:id="2384"/>
      <w:bookmarkEnd w:id="2385"/>
      <w:bookmarkEnd w:id="2386"/>
      <w:bookmarkEnd w:id="2387"/>
      <w:bookmarkEnd w:id="2388"/>
      <w:bookmarkEnd w:id="2389"/>
      <w:bookmarkEnd w:id="2390"/>
      <w:bookmarkEnd w:id="2391"/>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2392" w:name="_Toc21101262"/>
      <w:bookmarkStart w:id="2393" w:name="_Toc29810301"/>
      <w:bookmarkStart w:id="2394" w:name="_Toc37273578"/>
      <w:bookmarkStart w:id="2395" w:name="_Toc45884896"/>
      <w:bookmarkStart w:id="2396" w:name="_Toc53182827"/>
      <w:bookmarkStart w:id="2397" w:name="_Toc58865221"/>
      <w:bookmarkStart w:id="2398" w:name="_Toc58866803"/>
      <w:bookmarkStart w:id="2399" w:name="_Toc66717836"/>
      <w:bookmarkStart w:id="2400" w:name="_Toc74930397"/>
      <w:bookmarkStart w:id="2401" w:name="_Toc76544682"/>
      <w:r w:rsidRPr="006F0B54">
        <w:t>7.2.3</w:t>
      </w:r>
      <w:r w:rsidRPr="006F0B54">
        <w:tab/>
        <w:t>Test Purpose</w:t>
      </w:r>
      <w:bookmarkEnd w:id="2392"/>
      <w:bookmarkEnd w:id="2393"/>
      <w:bookmarkEnd w:id="2394"/>
      <w:bookmarkEnd w:id="2395"/>
      <w:bookmarkEnd w:id="2396"/>
      <w:bookmarkEnd w:id="2397"/>
      <w:bookmarkEnd w:id="2398"/>
      <w:bookmarkEnd w:id="2399"/>
      <w:bookmarkEnd w:id="2400"/>
      <w:bookmarkEnd w:id="2401"/>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2402" w:name="_Toc21101263"/>
      <w:bookmarkStart w:id="2403" w:name="_Toc29810302"/>
      <w:bookmarkStart w:id="2404" w:name="_Toc37273579"/>
      <w:bookmarkStart w:id="2405" w:name="_Toc45884897"/>
      <w:bookmarkStart w:id="2406" w:name="_Toc53182828"/>
      <w:bookmarkStart w:id="2407" w:name="_Toc58865222"/>
      <w:bookmarkStart w:id="2408" w:name="_Toc58866804"/>
      <w:bookmarkStart w:id="2409" w:name="_Toc66717837"/>
      <w:bookmarkStart w:id="2410" w:name="_Toc74930398"/>
      <w:bookmarkStart w:id="2411" w:name="_Toc76544683"/>
      <w:r w:rsidRPr="006F0B54">
        <w:t>7.2.4</w:t>
      </w:r>
      <w:r w:rsidRPr="006F0B54">
        <w:tab/>
        <w:t>Method of test</w:t>
      </w:r>
      <w:bookmarkEnd w:id="2402"/>
      <w:bookmarkEnd w:id="2403"/>
      <w:bookmarkEnd w:id="2404"/>
      <w:bookmarkEnd w:id="2405"/>
      <w:bookmarkEnd w:id="2406"/>
      <w:bookmarkEnd w:id="2407"/>
      <w:bookmarkEnd w:id="2408"/>
      <w:bookmarkEnd w:id="2409"/>
      <w:bookmarkEnd w:id="2410"/>
      <w:bookmarkEnd w:id="2411"/>
    </w:p>
    <w:p w14:paraId="235DD102" w14:textId="77777777" w:rsidR="00972FED" w:rsidRPr="006F0B54" w:rsidRDefault="00972FED" w:rsidP="00972FED">
      <w:pPr>
        <w:pStyle w:val="Heading4"/>
      </w:pPr>
      <w:bookmarkStart w:id="2412" w:name="_Toc21101264"/>
      <w:bookmarkStart w:id="2413" w:name="_Toc29810303"/>
      <w:bookmarkStart w:id="2414" w:name="_Toc37273580"/>
      <w:bookmarkStart w:id="2415" w:name="_Toc45884898"/>
      <w:bookmarkStart w:id="2416" w:name="_Toc53182829"/>
      <w:bookmarkStart w:id="2417" w:name="_Toc58865223"/>
      <w:bookmarkStart w:id="2418" w:name="_Toc58866805"/>
      <w:bookmarkStart w:id="2419" w:name="_Toc66717838"/>
      <w:bookmarkStart w:id="2420" w:name="_Toc74930399"/>
      <w:bookmarkStart w:id="2421" w:name="_Toc76544684"/>
      <w:r w:rsidRPr="006F0B54">
        <w:t>7.2.4.1</w:t>
      </w:r>
      <w:r w:rsidRPr="006F0B54">
        <w:tab/>
        <w:t>Initial conditions</w:t>
      </w:r>
      <w:bookmarkEnd w:id="2412"/>
      <w:bookmarkEnd w:id="2413"/>
      <w:bookmarkEnd w:id="2414"/>
      <w:bookmarkEnd w:id="2415"/>
      <w:bookmarkEnd w:id="2416"/>
      <w:bookmarkEnd w:id="2417"/>
      <w:bookmarkEnd w:id="2418"/>
      <w:bookmarkEnd w:id="2419"/>
      <w:bookmarkEnd w:id="2420"/>
      <w:bookmarkEnd w:id="2421"/>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lastRenderedPageBreak/>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2422" w:name="_Toc21101265"/>
      <w:bookmarkStart w:id="2423" w:name="_Toc29810304"/>
      <w:bookmarkStart w:id="2424" w:name="_Toc37273581"/>
      <w:bookmarkStart w:id="2425" w:name="_Toc45884899"/>
      <w:bookmarkStart w:id="2426" w:name="_Toc53182830"/>
      <w:bookmarkStart w:id="2427" w:name="_Toc58865224"/>
      <w:bookmarkStart w:id="2428" w:name="_Toc58866806"/>
      <w:bookmarkStart w:id="2429" w:name="_Toc66717839"/>
      <w:bookmarkStart w:id="2430" w:name="_Toc74930400"/>
      <w:bookmarkStart w:id="2431" w:name="_Toc76544685"/>
      <w:r w:rsidRPr="006F0B54">
        <w:t>7.2.4.2</w:t>
      </w:r>
      <w:r w:rsidRPr="006F0B54">
        <w:tab/>
        <w:t>Procedure</w:t>
      </w:r>
      <w:bookmarkEnd w:id="2422"/>
      <w:bookmarkEnd w:id="2423"/>
      <w:bookmarkEnd w:id="2424"/>
      <w:bookmarkEnd w:id="2425"/>
      <w:bookmarkEnd w:id="2426"/>
      <w:bookmarkEnd w:id="2427"/>
      <w:bookmarkEnd w:id="2428"/>
      <w:bookmarkEnd w:id="2429"/>
      <w:bookmarkEnd w:id="2430"/>
      <w:bookmarkEnd w:id="2431"/>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2432" w:name="_Toc21101266"/>
      <w:bookmarkStart w:id="2433" w:name="_Toc29810305"/>
      <w:bookmarkStart w:id="2434" w:name="_Toc37273582"/>
      <w:bookmarkStart w:id="2435" w:name="_Toc45884900"/>
      <w:bookmarkStart w:id="2436" w:name="_Toc53182831"/>
      <w:bookmarkStart w:id="2437" w:name="_Toc58865225"/>
      <w:bookmarkStart w:id="2438" w:name="_Toc58866807"/>
      <w:bookmarkStart w:id="2439" w:name="_Toc66717840"/>
      <w:bookmarkStart w:id="2440" w:name="_Toc74930401"/>
      <w:bookmarkStart w:id="2441" w:name="_Toc76544686"/>
      <w:r w:rsidRPr="006F0B54">
        <w:t>7.2.5</w:t>
      </w:r>
      <w:r w:rsidRPr="006F0B54">
        <w:tab/>
        <w:t>Test requirements</w:t>
      </w:r>
      <w:bookmarkEnd w:id="2432"/>
      <w:bookmarkEnd w:id="2433"/>
      <w:bookmarkEnd w:id="2434"/>
      <w:bookmarkEnd w:id="2435"/>
      <w:bookmarkEnd w:id="2436"/>
      <w:bookmarkEnd w:id="2437"/>
      <w:bookmarkEnd w:id="2438"/>
      <w:bookmarkEnd w:id="2439"/>
      <w:bookmarkEnd w:id="2440"/>
      <w:bookmarkEnd w:id="2441"/>
    </w:p>
    <w:p w14:paraId="69BF8FD2" w14:textId="77777777" w:rsidR="00972FED" w:rsidRPr="006F0B54" w:rsidRDefault="00972FED" w:rsidP="00972FED">
      <w:pPr>
        <w:pStyle w:val="Heading4"/>
      </w:pPr>
      <w:bookmarkStart w:id="2442" w:name="_Toc21101267"/>
      <w:bookmarkStart w:id="2443" w:name="_Toc29810306"/>
      <w:bookmarkStart w:id="2444" w:name="_Toc37273583"/>
      <w:bookmarkStart w:id="2445" w:name="_Toc45884901"/>
      <w:bookmarkStart w:id="2446" w:name="_Toc53182832"/>
      <w:bookmarkStart w:id="2447" w:name="_Toc58865226"/>
      <w:bookmarkStart w:id="2448" w:name="_Toc58866808"/>
      <w:bookmarkStart w:id="2449" w:name="_Toc66717841"/>
      <w:bookmarkStart w:id="2450" w:name="_Toc74930402"/>
      <w:bookmarkStart w:id="2451" w:name="_Toc76544687"/>
      <w:r w:rsidRPr="006F0B54">
        <w:t>7.2.5.1</w:t>
      </w:r>
      <w:r w:rsidRPr="006F0B54">
        <w:tab/>
        <w:t>General</w:t>
      </w:r>
      <w:bookmarkEnd w:id="2442"/>
      <w:bookmarkEnd w:id="2443"/>
      <w:bookmarkEnd w:id="2444"/>
      <w:bookmarkEnd w:id="2445"/>
      <w:bookmarkEnd w:id="2446"/>
      <w:bookmarkEnd w:id="2447"/>
      <w:bookmarkEnd w:id="2448"/>
      <w:bookmarkEnd w:id="2449"/>
      <w:bookmarkEnd w:id="2450"/>
      <w:bookmarkEnd w:id="2451"/>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2452" w:name="_Toc21101268"/>
      <w:bookmarkStart w:id="2453" w:name="_Toc29810307"/>
      <w:bookmarkStart w:id="2454" w:name="_Toc37273584"/>
      <w:bookmarkStart w:id="2455" w:name="_Toc45884902"/>
      <w:bookmarkStart w:id="2456" w:name="_Toc53182833"/>
      <w:bookmarkStart w:id="2457" w:name="_Toc58865227"/>
      <w:bookmarkStart w:id="2458" w:name="_Toc58866809"/>
      <w:bookmarkStart w:id="2459" w:name="_Toc66717842"/>
      <w:bookmarkStart w:id="2460" w:name="_Toc74930403"/>
      <w:bookmarkStart w:id="2461" w:name="_Toc76544688"/>
      <w:r w:rsidRPr="006F0B54">
        <w:t>7.2.5.2</w:t>
      </w:r>
      <w:r w:rsidRPr="006F0B54">
        <w:tab/>
        <w:t xml:space="preserve">Test requirements for </w:t>
      </w:r>
      <w:r w:rsidRPr="006F0B54">
        <w:rPr>
          <w:i/>
        </w:rPr>
        <w:t>BS type 1-H</w:t>
      </w:r>
      <w:r w:rsidRPr="006F0B54">
        <w:t xml:space="preserve"> and </w:t>
      </w:r>
      <w:r w:rsidRPr="006F0B54">
        <w:rPr>
          <w:i/>
        </w:rPr>
        <w:t>BS type 1-O</w:t>
      </w:r>
      <w:bookmarkEnd w:id="2452"/>
      <w:bookmarkEnd w:id="2453"/>
      <w:bookmarkEnd w:id="2454"/>
      <w:bookmarkEnd w:id="2455"/>
      <w:bookmarkEnd w:id="2456"/>
      <w:bookmarkEnd w:id="2457"/>
      <w:bookmarkEnd w:id="2458"/>
      <w:bookmarkEnd w:id="2459"/>
      <w:bookmarkEnd w:id="2460"/>
      <w:bookmarkEnd w:id="246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lastRenderedPageBreak/>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2462" w:name="_Toc21101269"/>
      <w:bookmarkStart w:id="2463" w:name="_Toc29810308"/>
      <w:bookmarkStart w:id="2464" w:name="_Toc37273585"/>
      <w:bookmarkStart w:id="2465" w:name="_Toc45884903"/>
      <w:bookmarkStart w:id="2466" w:name="_Toc53182834"/>
      <w:bookmarkStart w:id="2467" w:name="_Toc58865228"/>
      <w:bookmarkStart w:id="2468" w:name="_Toc58866810"/>
      <w:bookmarkStart w:id="2469" w:name="_Toc66717843"/>
      <w:bookmarkStart w:id="2470" w:name="_Toc74930404"/>
      <w:bookmarkStart w:id="2471" w:name="_Toc76544689"/>
      <w:r w:rsidRPr="006F0B54">
        <w:t>7.2.5.3</w:t>
      </w:r>
      <w:r w:rsidRPr="006F0B54">
        <w:tab/>
        <w:t xml:space="preserve">Test requirements for </w:t>
      </w:r>
      <w:r w:rsidRPr="006F0B54">
        <w:rPr>
          <w:i/>
        </w:rPr>
        <w:t>BS type 2-O</w:t>
      </w:r>
      <w:bookmarkEnd w:id="2462"/>
      <w:bookmarkEnd w:id="2463"/>
      <w:bookmarkEnd w:id="2464"/>
      <w:bookmarkEnd w:id="2465"/>
      <w:bookmarkEnd w:id="2466"/>
      <w:bookmarkEnd w:id="2467"/>
      <w:bookmarkEnd w:id="2468"/>
      <w:bookmarkEnd w:id="2469"/>
      <w:bookmarkEnd w:id="2470"/>
      <w:bookmarkEnd w:id="2471"/>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2472" w:name="_Toc21101270"/>
      <w:bookmarkStart w:id="2473" w:name="_Toc29810309"/>
      <w:bookmarkStart w:id="2474" w:name="_Toc37273586"/>
      <w:bookmarkStart w:id="2475" w:name="_Toc45884904"/>
      <w:bookmarkStart w:id="2476" w:name="_Toc53182835"/>
      <w:bookmarkStart w:id="2477" w:name="_Toc58865229"/>
      <w:bookmarkStart w:id="2478" w:name="_Toc58866811"/>
      <w:bookmarkStart w:id="2479" w:name="_Toc66717844"/>
      <w:bookmarkStart w:id="2480" w:name="_Toc74930405"/>
      <w:bookmarkStart w:id="2481" w:name="_Toc76544690"/>
      <w:r w:rsidRPr="006F0B54">
        <w:t>7.3</w:t>
      </w:r>
      <w:r w:rsidRPr="006F0B54">
        <w:tab/>
        <w:t>OTA reference sensitivity level</w:t>
      </w:r>
      <w:bookmarkEnd w:id="2472"/>
      <w:bookmarkEnd w:id="2473"/>
      <w:bookmarkEnd w:id="2474"/>
      <w:bookmarkEnd w:id="2475"/>
      <w:bookmarkEnd w:id="2476"/>
      <w:bookmarkEnd w:id="2477"/>
      <w:bookmarkEnd w:id="2478"/>
      <w:bookmarkEnd w:id="2479"/>
      <w:bookmarkEnd w:id="2480"/>
      <w:bookmarkEnd w:id="2481"/>
    </w:p>
    <w:p w14:paraId="7A87236C" w14:textId="77777777" w:rsidR="00972FED" w:rsidRPr="006F0B54" w:rsidRDefault="00972FED" w:rsidP="00972FED">
      <w:pPr>
        <w:pStyle w:val="Heading3"/>
      </w:pPr>
      <w:bookmarkStart w:id="2482" w:name="_Toc21101271"/>
      <w:bookmarkStart w:id="2483" w:name="_Toc29810310"/>
      <w:bookmarkStart w:id="2484" w:name="_Toc37273587"/>
      <w:bookmarkStart w:id="2485" w:name="_Toc45884905"/>
      <w:bookmarkStart w:id="2486" w:name="_Toc53182836"/>
      <w:bookmarkStart w:id="2487" w:name="_Toc58865230"/>
      <w:bookmarkStart w:id="2488" w:name="_Toc58866812"/>
      <w:bookmarkStart w:id="2489" w:name="_Toc66717845"/>
      <w:bookmarkStart w:id="2490" w:name="_Toc74930406"/>
      <w:bookmarkStart w:id="2491" w:name="_Toc76544691"/>
      <w:r w:rsidRPr="006F0B54">
        <w:t>7.3.1</w:t>
      </w:r>
      <w:r w:rsidRPr="006F0B54">
        <w:tab/>
        <w:t>Definition and applicability</w:t>
      </w:r>
      <w:bookmarkEnd w:id="2482"/>
      <w:bookmarkEnd w:id="2483"/>
      <w:bookmarkEnd w:id="2484"/>
      <w:bookmarkEnd w:id="2485"/>
      <w:bookmarkEnd w:id="2486"/>
      <w:bookmarkEnd w:id="2487"/>
      <w:bookmarkEnd w:id="2488"/>
      <w:bookmarkEnd w:id="2489"/>
      <w:bookmarkEnd w:id="2490"/>
      <w:bookmarkEnd w:id="2491"/>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2492" w:name="_Toc21101272"/>
      <w:bookmarkStart w:id="2493" w:name="_Toc29810311"/>
      <w:bookmarkStart w:id="2494" w:name="_Toc37273588"/>
      <w:bookmarkStart w:id="2495" w:name="_Toc45884906"/>
      <w:bookmarkStart w:id="2496" w:name="_Toc53182837"/>
      <w:bookmarkStart w:id="2497" w:name="_Toc58865231"/>
      <w:bookmarkStart w:id="2498" w:name="_Toc58866813"/>
      <w:bookmarkStart w:id="2499" w:name="_Toc66717846"/>
      <w:bookmarkStart w:id="2500" w:name="_Toc74930407"/>
      <w:bookmarkStart w:id="2501" w:name="_Toc76544692"/>
      <w:r w:rsidRPr="006F0B54">
        <w:t>7.3.2</w:t>
      </w:r>
      <w:r w:rsidRPr="006F0B54">
        <w:tab/>
        <w:t>Minimum requirement</w:t>
      </w:r>
      <w:bookmarkEnd w:id="2492"/>
      <w:bookmarkEnd w:id="2493"/>
      <w:bookmarkEnd w:id="2494"/>
      <w:bookmarkEnd w:id="2495"/>
      <w:bookmarkEnd w:id="2496"/>
      <w:bookmarkEnd w:id="2497"/>
      <w:bookmarkEnd w:id="2498"/>
      <w:bookmarkEnd w:id="2499"/>
      <w:bookmarkEnd w:id="2500"/>
      <w:bookmarkEnd w:id="2501"/>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2502" w:name="_Toc21101273"/>
      <w:bookmarkStart w:id="2503" w:name="_Toc29810312"/>
      <w:bookmarkStart w:id="2504" w:name="_Toc37273589"/>
      <w:bookmarkStart w:id="2505" w:name="_Toc45884907"/>
      <w:bookmarkStart w:id="2506" w:name="_Toc53182838"/>
      <w:bookmarkStart w:id="2507" w:name="_Toc58865232"/>
      <w:bookmarkStart w:id="2508" w:name="_Toc58866814"/>
      <w:bookmarkStart w:id="2509" w:name="_Toc66717847"/>
      <w:bookmarkStart w:id="2510" w:name="_Toc74930408"/>
      <w:bookmarkStart w:id="2511" w:name="_Toc76544693"/>
      <w:r w:rsidRPr="006F0B54">
        <w:t>7.3.3</w:t>
      </w:r>
      <w:r w:rsidRPr="006F0B54">
        <w:tab/>
        <w:t>Test Purpose</w:t>
      </w:r>
      <w:bookmarkEnd w:id="2502"/>
      <w:bookmarkEnd w:id="2503"/>
      <w:bookmarkEnd w:id="2504"/>
      <w:bookmarkEnd w:id="2505"/>
      <w:bookmarkEnd w:id="2506"/>
      <w:bookmarkEnd w:id="2507"/>
      <w:bookmarkEnd w:id="2508"/>
      <w:bookmarkEnd w:id="2509"/>
      <w:bookmarkEnd w:id="2510"/>
      <w:bookmarkEnd w:id="2511"/>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2512" w:name="_Toc21101274"/>
      <w:bookmarkStart w:id="2513" w:name="_Toc29810313"/>
      <w:bookmarkStart w:id="2514" w:name="_Toc37273590"/>
      <w:bookmarkStart w:id="2515" w:name="_Toc45884908"/>
      <w:bookmarkStart w:id="2516" w:name="_Toc53182839"/>
      <w:bookmarkStart w:id="2517" w:name="_Toc58865233"/>
      <w:bookmarkStart w:id="2518" w:name="_Toc58866815"/>
      <w:bookmarkStart w:id="2519" w:name="_Toc66717848"/>
      <w:bookmarkStart w:id="2520" w:name="_Toc74930409"/>
      <w:bookmarkStart w:id="2521" w:name="_Toc76544694"/>
      <w:r w:rsidRPr="006F0B54">
        <w:t>7.3.4</w:t>
      </w:r>
      <w:r w:rsidRPr="006F0B54">
        <w:tab/>
        <w:t>Method of test</w:t>
      </w:r>
      <w:bookmarkEnd w:id="2512"/>
      <w:bookmarkEnd w:id="2513"/>
      <w:bookmarkEnd w:id="2514"/>
      <w:bookmarkEnd w:id="2515"/>
      <w:bookmarkEnd w:id="2516"/>
      <w:bookmarkEnd w:id="2517"/>
      <w:bookmarkEnd w:id="2518"/>
      <w:bookmarkEnd w:id="2519"/>
      <w:bookmarkEnd w:id="2520"/>
      <w:bookmarkEnd w:id="2521"/>
    </w:p>
    <w:p w14:paraId="77ABF5DE" w14:textId="77777777" w:rsidR="00972FED" w:rsidRPr="006F0B54" w:rsidRDefault="00972FED" w:rsidP="00972FED">
      <w:pPr>
        <w:pStyle w:val="Heading4"/>
      </w:pPr>
      <w:bookmarkStart w:id="2522" w:name="_Toc21101275"/>
      <w:bookmarkStart w:id="2523" w:name="_Toc29810314"/>
      <w:bookmarkStart w:id="2524" w:name="_Toc37273591"/>
      <w:bookmarkStart w:id="2525" w:name="_Toc45884909"/>
      <w:bookmarkStart w:id="2526" w:name="_Toc53182840"/>
      <w:bookmarkStart w:id="2527" w:name="_Toc58865234"/>
      <w:bookmarkStart w:id="2528" w:name="_Toc58866816"/>
      <w:bookmarkStart w:id="2529" w:name="_Toc66717849"/>
      <w:bookmarkStart w:id="2530" w:name="_Toc74930410"/>
      <w:bookmarkStart w:id="2531" w:name="_Toc76544695"/>
      <w:r w:rsidRPr="006F0B54">
        <w:t>7.3.4.1</w:t>
      </w:r>
      <w:r w:rsidRPr="006F0B54">
        <w:tab/>
        <w:t>Initial conditions</w:t>
      </w:r>
      <w:bookmarkEnd w:id="2522"/>
      <w:bookmarkEnd w:id="2523"/>
      <w:bookmarkEnd w:id="2524"/>
      <w:bookmarkEnd w:id="2525"/>
      <w:bookmarkEnd w:id="2526"/>
      <w:bookmarkEnd w:id="2527"/>
      <w:bookmarkEnd w:id="2528"/>
      <w:bookmarkEnd w:id="2529"/>
      <w:bookmarkEnd w:id="2530"/>
      <w:bookmarkEnd w:id="2531"/>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lastRenderedPageBreak/>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2532" w:name="_Toc21101276"/>
      <w:bookmarkStart w:id="2533" w:name="_Toc29810315"/>
      <w:bookmarkStart w:id="2534" w:name="_Toc37273592"/>
      <w:bookmarkStart w:id="2535" w:name="_Toc45884910"/>
      <w:bookmarkStart w:id="2536" w:name="_Toc53182841"/>
      <w:bookmarkStart w:id="2537" w:name="_Toc58865235"/>
      <w:bookmarkStart w:id="2538" w:name="_Toc58866817"/>
      <w:bookmarkStart w:id="2539" w:name="_Toc66717850"/>
      <w:bookmarkStart w:id="2540" w:name="_Toc74930411"/>
      <w:bookmarkStart w:id="2541" w:name="_Toc76544696"/>
      <w:r w:rsidRPr="006F0B54">
        <w:t>7.3.4.2</w:t>
      </w:r>
      <w:r w:rsidRPr="006F0B54">
        <w:tab/>
        <w:t>Procedure</w:t>
      </w:r>
      <w:bookmarkEnd w:id="2532"/>
      <w:bookmarkEnd w:id="2533"/>
      <w:bookmarkEnd w:id="2534"/>
      <w:bookmarkEnd w:id="2535"/>
      <w:bookmarkEnd w:id="2536"/>
      <w:bookmarkEnd w:id="2537"/>
      <w:bookmarkEnd w:id="2538"/>
      <w:bookmarkEnd w:id="2539"/>
      <w:bookmarkEnd w:id="2540"/>
      <w:bookmarkEnd w:id="2541"/>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2542" w:name="_Toc21101277"/>
      <w:bookmarkStart w:id="2543" w:name="_Toc29810316"/>
      <w:bookmarkStart w:id="2544" w:name="_Toc37273593"/>
      <w:bookmarkStart w:id="2545" w:name="_Toc45884911"/>
      <w:bookmarkStart w:id="2546" w:name="_Toc53182842"/>
      <w:bookmarkStart w:id="2547" w:name="_Toc58865236"/>
      <w:bookmarkStart w:id="2548" w:name="_Toc58866818"/>
      <w:bookmarkStart w:id="2549" w:name="_Toc66717851"/>
      <w:bookmarkStart w:id="2550" w:name="_Toc74930412"/>
      <w:bookmarkStart w:id="2551" w:name="_Toc76544697"/>
      <w:r w:rsidRPr="006F0B54">
        <w:t>7.3.5</w:t>
      </w:r>
      <w:r w:rsidRPr="006F0B54">
        <w:tab/>
        <w:t>Test requirements</w:t>
      </w:r>
      <w:bookmarkEnd w:id="2542"/>
      <w:bookmarkEnd w:id="2543"/>
      <w:bookmarkEnd w:id="2544"/>
      <w:bookmarkEnd w:id="2545"/>
      <w:bookmarkEnd w:id="2546"/>
      <w:bookmarkEnd w:id="2547"/>
      <w:bookmarkEnd w:id="2548"/>
      <w:bookmarkEnd w:id="2549"/>
      <w:bookmarkEnd w:id="2550"/>
      <w:bookmarkEnd w:id="2551"/>
    </w:p>
    <w:p w14:paraId="49E3EDB3" w14:textId="77777777" w:rsidR="00972FED" w:rsidRPr="006F0B54" w:rsidRDefault="00972FED" w:rsidP="00972FED">
      <w:pPr>
        <w:pStyle w:val="Heading4"/>
      </w:pPr>
      <w:bookmarkStart w:id="2552" w:name="_Toc21101278"/>
      <w:bookmarkStart w:id="2553" w:name="_Toc29810317"/>
      <w:bookmarkStart w:id="2554" w:name="_Toc37273594"/>
      <w:bookmarkStart w:id="2555" w:name="_Toc45884912"/>
      <w:bookmarkStart w:id="2556" w:name="_Toc53182843"/>
      <w:bookmarkStart w:id="2557" w:name="_Toc58865237"/>
      <w:bookmarkStart w:id="2558" w:name="_Toc58866819"/>
      <w:bookmarkStart w:id="2559" w:name="_Toc66717852"/>
      <w:bookmarkStart w:id="2560" w:name="_Toc74930413"/>
      <w:bookmarkStart w:id="2561" w:name="_Toc76544698"/>
      <w:r w:rsidRPr="006F0B54">
        <w:t>7.3.5.1</w:t>
      </w:r>
      <w:r w:rsidRPr="006F0B54">
        <w:tab/>
        <w:t>General</w:t>
      </w:r>
      <w:bookmarkEnd w:id="2552"/>
      <w:bookmarkEnd w:id="2553"/>
      <w:bookmarkEnd w:id="2554"/>
      <w:bookmarkEnd w:id="2555"/>
      <w:bookmarkEnd w:id="2556"/>
      <w:bookmarkEnd w:id="2557"/>
      <w:bookmarkEnd w:id="2558"/>
      <w:bookmarkEnd w:id="2559"/>
      <w:bookmarkEnd w:id="2560"/>
      <w:bookmarkEnd w:id="256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2562" w:name="_Toc21101279"/>
      <w:bookmarkStart w:id="2563" w:name="_Toc29810318"/>
      <w:bookmarkStart w:id="2564" w:name="_Toc37273595"/>
      <w:bookmarkStart w:id="2565" w:name="_Toc45884913"/>
      <w:bookmarkStart w:id="2566" w:name="_Toc53182844"/>
      <w:bookmarkStart w:id="2567" w:name="_Toc58865238"/>
      <w:bookmarkStart w:id="2568" w:name="_Toc58866820"/>
      <w:bookmarkStart w:id="2569" w:name="_Toc66717853"/>
      <w:bookmarkStart w:id="2570" w:name="_Toc74930414"/>
      <w:bookmarkStart w:id="2571" w:name="_Toc76544699"/>
      <w:r w:rsidRPr="006F0B54">
        <w:t>7.3.5.2</w:t>
      </w:r>
      <w:r w:rsidRPr="006F0B54">
        <w:tab/>
        <w:t xml:space="preserve">Test requirements for </w:t>
      </w:r>
      <w:r w:rsidRPr="006F0B54">
        <w:rPr>
          <w:i/>
        </w:rPr>
        <w:t>BS type 1-O</w:t>
      </w:r>
      <w:bookmarkEnd w:id="2562"/>
      <w:bookmarkEnd w:id="2563"/>
      <w:bookmarkEnd w:id="2564"/>
      <w:bookmarkEnd w:id="2565"/>
      <w:bookmarkEnd w:id="2566"/>
      <w:bookmarkEnd w:id="2567"/>
      <w:bookmarkEnd w:id="2568"/>
      <w:bookmarkEnd w:id="2569"/>
      <w:bookmarkEnd w:id="2570"/>
      <w:bookmarkEnd w:id="2571"/>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lastRenderedPageBreak/>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lastRenderedPageBreak/>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2572" w:name="_Toc21101280"/>
      <w:bookmarkStart w:id="2573" w:name="_Toc29810319"/>
      <w:bookmarkStart w:id="2574" w:name="_Toc37273596"/>
      <w:bookmarkStart w:id="2575" w:name="_Toc45884914"/>
      <w:bookmarkStart w:id="2576" w:name="_Toc53182845"/>
      <w:bookmarkStart w:id="2577" w:name="_Toc58865239"/>
      <w:bookmarkStart w:id="2578" w:name="_Toc58866821"/>
      <w:bookmarkStart w:id="2579" w:name="_Toc66717854"/>
      <w:bookmarkStart w:id="2580" w:name="_Toc74930415"/>
      <w:bookmarkStart w:id="2581" w:name="_Toc76544700"/>
      <w:r w:rsidRPr="006F0B54">
        <w:t>7.3.5.3</w:t>
      </w:r>
      <w:r w:rsidRPr="006F0B54">
        <w:tab/>
        <w:t xml:space="preserve">Test requirements for </w:t>
      </w:r>
      <w:r w:rsidRPr="006F0B54">
        <w:rPr>
          <w:i/>
        </w:rPr>
        <w:t>BS type 2-O</w:t>
      </w:r>
      <w:bookmarkEnd w:id="2572"/>
      <w:bookmarkEnd w:id="2573"/>
      <w:bookmarkEnd w:id="2574"/>
      <w:bookmarkEnd w:id="2575"/>
      <w:bookmarkEnd w:id="2576"/>
      <w:bookmarkEnd w:id="2577"/>
      <w:bookmarkEnd w:id="2578"/>
      <w:bookmarkEnd w:id="2579"/>
      <w:bookmarkEnd w:id="2580"/>
      <w:bookmarkEnd w:id="2581"/>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2582" w:name="_Toc21101281"/>
      <w:bookmarkStart w:id="2583" w:name="_Toc29810320"/>
      <w:bookmarkStart w:id="2584" w:name="_Toc37273597"/>
      <w:bookmarkStart w:id="2585" w:name="_Toc45884915"/>
      <w:bookmarkStart w:id="2586" w:name="_Toc53182846"/>
      <w:bookmarkStart w:id="2587" w:name="_Toc58865240"/>
      <w:bookmarkStart w:id="2588" w:name="_Toc58866822"/>
      <w:bookmarkStart w:id="2589" w:name="_Toc66717855"/>
      <w:bookmarkStart w:id="2590" w:name="_Toc74930416"/>
      <w:bookmarkStart w:id="2591" w:name="_Toc76544701"/>
      <w:r w:rsidRPr="006F0B54">
        <w:lastRenderedPageBreak/>
        <w:t>7.4</w:t>
      </w:r>
      <w:r w:rsidRPr="006F0B54">
        <w:tab/>
        <w:t>OTA dynamic range</w:t>
      </w:r>
      <w:bookmarkEnd w:id="2582"/>
      <w:bookmarkEnd w:id="2583"/>
      <w:bookmarkEnd w:id="2584"/>
      <w:bookmarkEnd w:id="2585"/>
      <w:bookmarkEnd w:id="2586"/>
      <w:bookmarkEnd w:id="2587"/>
      <w:bookmarkEnd w:id="2588"/>
      <w:bookmarkEnd w:id="2589"/>
      <w:bookmarkEnd w:id="2590"/>
      <w:bookmarkEnd w:id="2591"/>
    </w:p>
    <w:p w14:paraId="6FB2304C" w14:textId="77777777" w:rsidR="00972FED" w:rsidRPr="006F0B54" w:rsidRDefault="00972FED" w:rsidP="00972FED">
      <w:pPr>
        <w:pStyle w:val="Heading3"/>
        <w:rPr>
          <w:lang w:eastAsia="sv-SE"/>
        </w:rPr>
      </w:pPr>
      <w:bookmarkStart w:id="2592" w:name="_Toc21101282"/>
      <w:bookmarkStart w:id="2593" w:name="_Toc29810321"/>
      <w:bookmarkStart w:id="2594" w:name="_Toc37273598"/>
      <w:bookmarkStart w:id="2595" w:name="_Toc45884916"/>
      <w:bookmarkStart w:id="2596" w:name="_Toc53182847"/>
      <w:bookmarkStart w:id="2597" w:name="_Toc58865241"/>
      <w:bookmarkStart w:id="2598" w:name="_Toc58866823"/>
      <w:bookmarkStart w:id="2599" w:name="_Toc66717856"/>
      <w:bookmarkStart w:id="2600" w:name="_Toc74930417"/>
      <w:bookmarkStart w:id="2601" w:name="_Toc76544702"/>
      <w:r w:rsidRPr="006F0B54">
        <w:rPr>
          <w:lang w:eastAsia="sv-SE"/>
        </w:rPr>
        <w:t>7.4.1</w:t>
      </w:r>
      <w:r w:rsidRPr="006F0B54">
        <w:rPr>
          <w:lang w:eastAsia="sv-SE"/>
        </w:rPr>
        <w:tab/>
        <w:t>Definition and applicability</w:t>
      </w:r>
      <w:bookmarkEnd w:id="2592"/>
      <w:bookmarkEnd w:id="2593"/>
      <w:bookmarkEnd w:id="2594"/>
      <w:bookmarkEnd w:id="2595"/>
      <w:bookmarkEnd w:id="2596"/>
      <w:bookmarkEnd w:id="2597"/>
      <w:bookmarkEnd w:id="2598"/>
      <w:bookmarkEnd w:id="2599"/>
      <w:bookmarkEnd w:id="2600"/>
      <w:bookmarkEnd w:id="2601"/>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2602" w:name="_Toc21101283"/>
      <w:bookmarkStart w:id="2603" w:name="_Toc29810322"/>
      <w:bookmarkStart w:id="2604" w:name="_Toc37273599"/>
      <w:bookmarkStart w:id="2605" w:name="_Toc45884917"/>
      <w:bookmarkStart w:id="2606" w:name="_Toc53182848"/>
      <w:bookmarkStart w:id="2607" w:name="_Toc58865242"/>
      <w:bookmarkStart w:id="2608" w:name="_Toc58866824"/>
      <w:bookmarkStart w:id="2609" w:name="_Toc66717857"/>
      <w:bookmarkStart w:id="2610" w:name="_Toc74930418"/>
      <w:bookmarkStart w:id="2611" w:name="_Toc76544703"/>
      <w:r w:rsidRPr="006F0B54">
        <w:rPr>
          <w:lang w:eastAsia="sv-SE"/>
        </w:rPr>
        <w:t>7.4.2</w:t>
      </w:r>
      <w:r w:rsidRPr="006F0B54">
        <w:rPr>
          <w:lang w:eastAsia="sv-SE"/>
        </w:rPr>
        <w:tab/>
        <w:t>Minimum requirement</w:t>
      </w:r>
      <w:bookmarkEnd w:id="2602"/>
      <w:bookmarkEnd w:id="2603"/>
      <w:bookmarkEnd w:id="2604"/>
      <w:bookmarkEnd w:id="2605"/>
      <w:bookmarkEnd w:id="2606"/>
      <w:bookmarkEnd w:id="2607"/>
      <w:bookmarkEnd w:id="2608"/>
      <w:bookmarkEnd w:id="2609"/>
      <w:bookmarkEnd w:id="2610"/>
      <w:bookmarkEnd w:id="2611"/>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2612" w:name="_Toc21101284"/>
      <w:bookmarkStart w:id="2613" w:name="_Toc29810323"/>
      <w:bookmarkStart w:id="2614" w:name="_Toc37273600"/>
      <w:bookmarkStart w:id="2615" w:name="_Toc45884918"/>
      <w:bookmarkStart w:id="2616" w:name="_Toc53182849"/>
      <w:bookmarkStart w:id="2617" w:name="_Toc58865243"/>
      <w:bookmarkStart w:id="2618" w:name="_Toc58866825"/>
      <w:bookmarkStart w:id="2619" w:name="_Toc66717858"/>
      <w:bookmarkStart w:id="2620" w:name="_Toc74930419"/>
      <w:bookmarkStart w:id="2621" w:name="_Toc76544704"/>
      <w:r w:rsidRPr="006F0B54">
        <w:rPr>
          <w:lang w:eastAsia="sv-SE"/>
        </w:rPr>
        <w:t>7.4.3</w:t>
      </w:r>
      <w:r w:rsidRPr="006F0B54">
        <w:rPr>
          <w:lang w:eastAsia="sv-SE"/>
        </w:rPr>
        <w:tab/>
        <w:t>Test purpose</w:t>
      </w:r>
      <w:bookmarkEnd w:id="2612"/>
      <w:bookmarkEnd w:id="2613"/>
      <w:bookmarkEnd w:id="2614"/>
      <w:bookmarkEnd w:id="2615"/>
      <w:bookmarkEnd w:id="2616"/>
      <w:bookmarkEnd w:id="2617"/>
      <w:bookmarkEnd w:id="2618"/>
      <w:bookmarkEnd w:id="2619"/>
      <w:bookmarkEnd w:id="2620"/>
      <w:bookmarkEnd w:id="2621"/>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2622" w:name="_Toc21101285"/>
      <w:bookmarkStart w:id="2623" w:name="_Toc29810324"/>
      <w:bookmarkStart w:id="2624" w:name="_Toc37273601"/>
      <w:bookmarkStart w:id="2625" w:name="_Toc45884919"/>
      <w:bookmarkStart w:id="2626" w:name="_Toc53182850"/>
      <w:bookmarkStart w:id="2627" w:name="_Toc58865244"/>
      <w:bookmarkStart w:id="2628" w:name="_Toc58866826"/>
      <w:bookmarkStart w:id="2629" w:name="_Toc66717859"/>
      <w:bookmarkStart w:id="2630" w:name="_Toc74930420"/>
      <w:bookmarkStart w:id="2631" w:name="_Toc76544705"/>
      <w:r w:rsidRPr="006F0B54">
        <w:rPr>
          <w:lang w:eastAsia="sv-SE"/>
        </w:rPr>
        <w:t>7.4</w:t>
      </w:r>
      <w:r w:rsidRPr="006F0B54">
        <w:rPr>
          <w:lang w:eastAsia="zh-CN"/>
        </w:rPr>
        <w:t>.</w:t>
      </w:r>
      <w:r w:rsidRPr="006F0B54">
        <w:rPr>
          <w:lang w:eastAsia="sv-SE"/>
        </w:rPr>
        <w:t>4</w:t>
      </w:r>
      <w:r w:rsidRPr="006F0B54">
        <w:rPr>
          <w:lang w:eastAsia="sv-SE"/>
        </w:rPr>
        <w:tab/>
        <w:t>Method of test</w:t>
      </w:r>
      <w:bookmarkEnd w:id="2622"/>
      <w:bookmarkEnd w:id="2623"/>
      <w:bookmarkEnd w:id="2624"/>
      <w:bookmarkEnd w:id="2625"/>
      <w:bookmarkEnd w:id="2626"/>
      <w:bookmarkEnd w:id="2627"/>
      <w:bookmarkEnd w:id="2628"/>
      <w:bookmarkEnd w:id="2629"/>
      <w:bookmarkEnd w:id="2630"/>
      <w:bookmarkEnd w:id="2631"/>
    </w:p>
    <w:p w14:paraId="726AD747" w14:textId="77777777" w:rsidR="00972FED" w:rsidRPr="006F0B54" w:rsidRDefault="00972FED" w:rsidP="00972FED">
      <w:pPr>
        <w:pStyle w:val="Heading4"/>
        <w:rPr>
          <w:lang w:eastAsia="sv-SE"/>
        </w:rPr>
      </w:pPr>
      <w:bookmarkStart w:id="2632" w:name="_Toc21101286"/>
      <w:bookmarkStart w:id="2633" w:name="_Toc29810325"/>
      <w:bookmarkStart w:id="2634" w:name="_Toc37273602"/>
      <w:bookmarkStart w:id="2635" w:name="_Toc45884920"/>
      <w:bookmarkStart w:id="2636" w:name="_Toc53182851"/>
      <w:bookmarkStart w:id="2637" w:name="_Toc58865245"/>
      <w:bookmarkStart w:id="2638" w:name="_Toc58866827"/>
      <w:bookmarkStart w:id="2639" w:name="_Toc66717860"/>
      <w:bookmarkStart w:id="2640" w:name="_Toc74930421"/>
      <w:bookmarkStart w:id="2641" w:name="_Toc76544706"/>
      <w:r w:rsidRPr="006F0B54">
        <w:rPr>
          <w:lang w:eastAsia="sv-SE"/>
        </w:rPr>
        <w:t>7.4.4.1</w:t>
      </w:r>
      <w:r w:rsidRPr="006F0B54">
        <w:rPr>
          <w:lang w:eastAsia="sv-SE"/>
        </w:rPr>
        <w:tab/>
        <w:t>Initial conditions</w:t>
      </w:r>
      <w:bookmarkEnd w:id="2632"/>
      <w:bookmarkEnd w:id="2633"/>
      <w:bookmarkEnd w:id="2634"/>
      <w:bookmarkEnd w:id="2635"/>
      <w:bookmarkEnd w:id="2636"/>
      <w:bookmarkEnd w:id="2637"/>
      <w:bookmarkEnd w:id="2638"/>
      <w:bookmarkEnd w:id="2639"/>
      <w:bookmarkEnd w:id="2640"/>
      <w:bookmarkEnd w:id="2641"/>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2642" w:name="_Toc21101287"/>
      <w:bookmarkStart w:id="2643" w:name="_Toc29810326"/>
      <w:bookmarkStart w:id="2644" w:name="_Toc37273603"/>
      <w:bookmarkStart w:id="2645" w:name="_Toc45884921"/>
      <w:bookmarkStart w:id="2646" w:name="_Toc53182852"/>
      <w:bookmarkStart w:id="2647" w:name="_Toc58865246"/>
      <w:bookmarkStart w:id="2648" w:name="_Toc58866828"/>
      <w:bookmarkStart w:id="2649" w:name="_Toc66717861"/>
      <w:bookmarkStart w:id="2650" w:name="_Toc74930422"/>
      <w:bookmarkStart w:id="2651" w:name="_Toc76544707"/>
      <w:r w:rsidRPr="006F0B54">
        <w:rPr>
          <w:lang w:eastAsia="sv-SE"/>
        </w:rPr>
        <w:t>7.4.4.2</w:t>
      </w:r>
      <w:r w:rsidRPr="006F0B54">
        <w:rPr>
          <w:lang w:eastAsia="sv-SE"/>
        </w:rPr>
        <w:tab/>
        <w:t>Procedure</w:t>
      </w:r>
      <w:bookmarkEnd w:id="2642"/>
      <w:bookmarkEnd w:id="2643"/>
      <w:bookmarkEnd w:id="2644"/>
      <w:bookmarkEnd w:id="2645"/>
      <w:bookmarkEnd w:id="2646"/>
      <w:bookmarkEnd w:id="2647"/>
      <w:bookmarkEnd w:id="2648"/>
      <w:bookmarkEnd w:id="2649"/>
      <w:bookmarkEnd w:id="2650"/>
      <w:bookmarkEnd w:id="2651"/>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2652" w:name="_Toc21101288"/>
      <w:bookmarkStart w:id="2653" w:name="_Toc29810327"/>
      <w:bookmarkStart w:id="2654" w:name="_Toc37273604"/>
      <w:bookmarkStart w:id="2655" w:name="_Toc45884922"/>
      <w:bookmarkStart w:id="2656" w:name="_Toc53182853"/>
      <w:bookmarkStart w:id="2657" w:name="_Toc58865247"/>
      <w:bookmarkStart w:id="2658" w:name="_Toc58866829"/>
      <w:bookmarkStart w:id="2659" w:name="_Toc66717862"/>
      <w:bookmarkStart w:id="2660" w:name="_Toc74930423"/>
      <w:bookmarkStart w:id="2661" w:name="_Toc76544708"/>
      <w:r w:rsidRPr="006F0B54">
        <w:rPr>
          <w:lang w:eastAsia="sv-SE"/>
        </w:rPr>
        <w:lastRenderedPageBreak/>
        <w:t>7.4.5</w:t>
      </w:r>
      <w:r w:rsidRPr="006F0B54">
        <w:rPr>
          <w:lang w:eastAsia="sv-SE"/>
        </w:rPr>
        <w:tab/>
        <w:t>Test requirement</w:t>
      </w:r>
      <w:bookmarkEnd w:id="2652"/>
      <w:bookmarkEnd w:id="2653"/>
      <w:bookmarkEnd w:id="2654"/>
      <w:bookmarkEnd w:id="2655"/>
      <w:bookmarkEnd w:id="2656"/>
      <w:bookmarkEnd w:id="2657"/>
      <w:bookmarkEnd w:id="2658"/>
      <w:bookmarkEnd w:id="2659"/>
      <w:bookmarkEnd w:id="2660"/>
      <w:bookmarkEnd w:id="2661"/>
    </w:p>
    <w:p w14:paraId="19FCE08F" w14:textId="77777777" w:rsidR="00972FED" w:rsidRPr="006F0B54" w:rsidRDefault="00972FED" w:rsidP="00972FED">
      <w:pPr>
        <w:pStyle w:val="Heading4"/>
      </w:pPr>
      <w:bookmarkStart w:id="2662" w:name="_Toc21101289"/>
      <w:bookmarkStart w:id="2663" w:name="_Toc29810328"/>
      <w:bookmarkStart w:id="2664" w:name="_Toc37273605"/>
      <w:bookmarkStart w:id="2665" w:name="_Toc45884923"/>
      <w:bookmarkStart w:id="2666" w:name="_Toc53182854"/>
      <w:bookmarkStart w:id="2667" w:name="_Toc58865248"/>
      <w:bookmarkStart w:id="2668" w:name="_Toc58866830"/>
      <w:bookmarkStart w:id="2669" w:name="_Toc66717863"/>
      <w:bookmarkStart w:id="2670" w:name="_Toc74930424"/>
      <w:bookmarkStart w:id="2671" w:name="_Toc76544709"/>
      <w:r w:rsidRPr="006F0B54">
        <w:t>7.4.5.1</w:t>
      </w:r>
      <w:r w:rsidRPr="006F0B54">
        <w:tab/>
        <w:t>General</w:t>
      </w:r>
      <w:bookmarkEnd w:id="2662"/>
      <w:bookmarkEnd w:id="2663"/>
      <w:bookmarkEnd w:id="2664"/>
      <w:bookmarkEnd w:id="2665"/>
      <w:bookmarkEnd w:id="2666"/>
      <w:bookmarkEnd w:id="2667"/>
      <w:bookmarkEnd w:id="2668"/>
      <w:bookmarkEnd w:id="2669"/>
      <w:bookmarkEnd w:id="2670"/>
      <w:bookmarkEnd w:id="2671"/>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2672" w:name="_Toc21101290"/>
      <w:bookmarkStart w:id="2673" w:name="_Toc29810329"/>
      <w:bookmarkStart w:id="2674" w:name="_Toc37273606"/>
      <w:bookmarkStart w:id="2675" w:name="_Toc45884924"/>
      <w:bookmarkStart w:id="2676" w:name="_Toc53182855"/>
      <w:bookmarkStart w:id="2677" w:name="_Toc58865249"/>
      <w:bookmarkStart w:id="2678" w:name="_Toc58866831"/>
      <w:bookmarkStart w:id="2679" w:name="_Toc66717864"/>
      <w:bookmarkStart w:id="2680" w:name="_Toc74930425"/>
      <w:bookmarkStart w:id="2681" w:name="_Toc76544710"/>
      <w:r w:rsidRPr="006F0B54">
        <w:t>7.4.5.2</w:t>
      </w:r>
      <w:r w:rsidRPr="006F0B54">
        <w:tab/>
        <w:t xml:space="preserve">Test requirements for </w:t>
      </w:r>
      <w:r w:rsidRPr="006F0B54">
        <w:rPr>
          <w:i/>
        </w:rPr>
        <w:t>BS type 1-O</w:t>
      </w:r>
      <w:bookmarkEnd w:id="2672"/>
      <w:bookmarkEnd w:id="2673"/>
      <w:bookmarkEnd w:id="2674"/>
      <w:bookmarkEnd w:id="2675"/>
      <w:bookmarkEnd w:id="2676"/>
      <w:bookmarkEnd w:id="2677"/>
      <w:bookmarkEnd w:id="2678"/>
      <w:bookmarkEnd w:id="2679"/>
      <w:bookmarkEnd w:id="2680"/>
      <w:bookmarkEnd w:id="2681"/>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2682" w:name="_Toc21101291"/>
      <w:bookmarkStart w:id="2683" w:name="_Toc29810330"/>
      <w:bookmarkStart w:id="2684" w:name="_Toc37273607"/>
      <w:bookmarkStart w:id="2685" w:name="_Toc45884925"/>
      <w:bookmarkStart w:id="2686" w:name="_Toc53182856"/>
      <w:bookmarkStart w:id="2687" w:name="_Toc58865250"/>
      <w:bookmarkStart w:id="2688" w:name="_Toc58866832"/>
      <w:bookmarkStart w:id="2689" w:name="_Toc66717865"/>
      <w:bookmarkStart w:id="2690" w:name="_Toc74930426"/>
      <w:bookmarkStart w:id="2691" w:name="_Toc76544711"/>
      <w:r w:rsidRPr="006F0B54">
        <w:t>7.5</w:t>
      </w:r>
      <w:r w:rsidRPr="006F0B54">
        <w:tab/>
        <w:t>OTA in-band selectivity and blocking</w:t>
      </w:r>
      <w:bookmarkEnd w:id="2682"/>
      <w:bookmarkEnd w:id="2683"/>
      <w:bookmarkEnd w:id="2684"/>
      <w:bookmarkEnd w:id="2685"/>
      <w:bookmarkEnd w:id="2686"/>
      <w:bookmarkEnd w:id="2687"/>
      <w:bookmarkEnd w:id="2688"/>
      <w:bookmarkEnd w:id="2689"/>
      <w:bookmarkEnd w:id="2690"/>
      <w:bookmarkEnd w:id="2691"/>
    </w:p>
    <w:p w14:paraId="0D494D49" w14:textId="77777777" w:rsidR="00972FED" w:rsidRPr="001A1BA4" w:rsidRDefault="00972FED" w:rsidP="00972FED">
      <w:pPr>
        <w:pStyle w:val="Heading3"/>
      </w:pPr>
      <w:bookmarkStart w:id="2692" w:name="_Toc21101292"/>
      <w:bookmarkStart w:id="2693" w:name="_Toc29810331"/>
      <w:bookmarkStart w:id="2694" w:name="_Toc37273608"/>
      <w:bookmarkStart w:id="2695" w:name="_Toc45884926"/>
      <w:bookmarkStart w:id="2696" w:name="_Toc53182857"/>
      <w:bookmarkStart w:id="2697" w:name="_Toc58865251"/>
      <w:bookmarkStart w:id="2698" w:name="_Toc58866833"/>
      <w:bookmarkStart w:id="2699" w:name="_Toc66717866"/>
      <w:bookmarkStart w:id="2700" w:name="_Toc74930427"/>
      <w:bookmarkStart w:id="2701" w:name="_Toc76544712"/>
      <w:r w:rsidRPr="001A1BA4">
        <w:t>7.5.1</w:t>
      </w:r>
      <w:r w:rsidRPr="001A1BA4">
        <w:tab/>
      </w:r>
      <w:r w:rsidRPr="001A1BA4">
        <w:rPr>
          <w:rFonts w:eastAsia="SimSun"/>
        </w:rPr>
        <w:t xml:space="preserve">OTA </w:t>
      </w:r>
      <w:r w:rsidRPr="001A1BA4">
        <w:t>adjacent channel selectivity</w:t>
      </w:r>
      <w:bookmarkEnd w:id="2692"/>
      <w:bookmarkEnd w:id="2693"/>
      <w:bookmarkEnd w:id="2694"/>
      <w:bookmarkEnd w:id="2695"/>
      <w:bookmarkEnd w:id="2696"/>
      <w:bookmarkEnd w:id="2697"/>
      <w:bookmarkEnd w:id="2698"/>
      <w:bookmarkEnd w:id="2699"/>
      <w:bookmarkEnd w:id="2700"/>
      <w:bookmarkEnd w:id="2701"/>
    </w:p>
    <w:p w14:paraId="5026950D" w14:textId="77777777" w:rsidR="00972FED" w:rsidRPr="006F0B54" w:rsidRDefault="00972FED" w:rsidP="00972FED">
      <w:pPr>
        <w:pStyle w:val="Heading4"/>
        <w:rPr>
          <w:lang w:eastAsia="sv-SE"/>
        </w:rPr>
      </w:pPr>
      <w:bookmarkStart w:id="2702" w:name="_Toc21101293"/>
      <w:bookmarkStart w:id="2703" w:name="_Toc29810332"/>
      <w:bookmarkStart w:id="2704" w:name="_Toc37273609"/>
      <w:bookmarkStart w:id="2705" w:name="_Toc45884927"/>
      <w:bookmarkStart w:id="2706" w:name="_Toc53182858"/>
      <w:bookmarkStart w:id="2707" w:name="_Toc58865252"/>
      <w:bookmarkStart w:id="2708" w:name="_Toc58866834"/>
      <w:bookmarkStart w:id="2709" w:name="_Toc66717867"/>
      <w:bookmarkStart w:id="2710" w:name="_Toc74930428"/>
      <w:bookmarkStart w:id="2711" w:name="_Toc76544713"/>
      <w:r w:rsidRPr="006F0B54">
        <w:rPr>
          <w:lang w:eastAsia="sv-SE"/>
        </w:rPr>
        <w:t>7.5.1.1</w:t>
      </w:r>
      <w:r w:rsidRPr="006F0B54">
        <w:rPr>
          <w:lang w:eastAsia="sv-SE"/>
        </w:rPr>
        <w:tab/>
        <w:t>Definition and applicability</w:t>
      </w:r>
      <w:bookmarkEnd w:id="2702"/>
      <w:bookmarkEnd w:id="2703"/>
      <w:bookmarkEnd w:id="2704"/>
      <w:bookmarkEnd w:id="2705"/>
      <w:bookmarkEnd w:id="2706"/>
      <w:bookmarkEnd w:id="2707"/>
      <w:bookmarkEnd w:id="2708"/>
      <w:bookmarkEnd w:id="2709"/>
      <w:bookmarkEnd w:id="2710"/>
      <w:bookmarkEnd w:id="2711"/>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2712" w:name="_Toc21101294"/>
      <w:bookmarkStart w:id="2713" w:name="_Toc29810333"/>
      <w:bookmarkStart w:id="2714" w:name="_Toc37273610"/>
      <w:bookmarkStart w:id="2715" w:name="_Toc45884928"/>
      <w:bookmarkStart w:id="2716" w:name="_Toc53182859"/>
      <w:bookmarkStart w:id="2717" w:name="_Toc58865253"/>
      <w:bookmarkStart w:id="2718" w:name="_Toc58866835"/>
      <w:bookmarkStart w:id="2719" w:name="_Toc66717868"/>
      <w:bookmarkStart w:id="2720" w:name="_Toc74930429"/>
      <w:bookmarkStart w:id="2721" w:name="_Toc76544714"/>
      <w:r w:rsidRPr="006F0B54">
        <w:rPr>
          <w:lang w:eastAsia="sv-SE"/>
        </w:rPr>
        <w:t>7.5.1.2</w:t>
      </w:r>
      <w:r w:rsidRPr="006F0B54">
        <w:rPr>
          <w:lang w:eastAsia="sv-SE"/>
        </w:rPr>
        <w:tab/>
        <w:t>Minimum requirement</w:t>
      </w:r>
      <w:bookmarkEnd w:id="2712"/>
      <w:bookmarkEnd w:id="2713"/>
      <w:bookmarkEnd w:id="2714"/>
      <w:bookmarkEnd w:id="2715"/>
      <w:bookmarkEnd w:id="2716"/>
      <w:bookmarkEnd w:id="2717"/>
      <w:bookmarkEnd w:id="2718"/>
      <w:bookmarkEnd w:id="2719"/>
      <w:bookmarkEnd w:id="2720"/>
      <w:bookmarkEnd w:id="2721"/>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2722" w:name="_Toc21101295"/>
      <w:bookmarkStart w:id="2723" w:name="_Toc29810334"/>
      <w:bookmarkStart w:id="2724" w:name="_Toc37273611"/>
      <w:bookmarkStart w:id="2725" w:name="_Toc45884929"/>
      <w:bookmarkStart w:id="2726" w:name="_Toc53182860"/>
      <w:bookmarkStart w:id="2727" w:name="_Toc58865254"/>
      <w:bookmarkStart w:id="2728" w:name="_Toc58866836"/>
      <w:bookmarkStart w:id="2729" w:name="_Toc66717869"/>
      <w:bookmarkStart w:id="2730" w:name="_Toc74930430"/>
      <w:bookmarkStart w:id="2731" w:name="_Toc76544715"/>
      <w:r w:rsidRPr="006F0B54">
        <w:rPr>
          <w:lang w:eastAsia="sv-SE"/>
        </w:rPr>
        <w:t>7.5.1.3</w:t>
      </w:r>
      <w:r w:rsidRPr="006F0B54">
        <w:rPr>
          <w:lang w:eastAsia="sv-SE"/>
        </w:rPr>
        <w:tab/>
        <w:t>Test purpose</w:t>
      </w:r>
      <w:bookmarkEnd w:id="2722"/>
      <w:bookmarkEnd w:id="2723"/>
      <w:bookmarkEnd w:id="2724"/>
      <w:bookmarkEnd w:id="2725"/>
      <w:bookmarkEnd w:id="2726"/>
      <w:bookmarkEnd w:id="2727"/>
      <w:bookmarkEnd w:id="2728"/>
      <w:bookmarkEnd w:id="2729"/>
      <w:bookmarkEnd w:id="2730"/>
      <w:bookmarkEnd w:id="2731"/>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2732" w:name="_Toc21101296"/>
      <w:bookmarkStart w:id="2733" w:name="_Toc29810335"/>
      <w:bookmarkStart w:id="2734" w:name="_Toc37273612"/>
      <w:bookmarkStart w:id="2735" w:name="_Toc45884930"/>
      <w:bookmarkStart w:id="2736" w:name="_Toc53182861"/>
      <w:bookmarkStart w:id="2737" w:name="_Toc58865255"/>
      <w:bookmarkStart w:id="2738" w:name="_Toc58866837"/>
      <w:bookmarkStart w:id="2739" w:name="_Toc66717870"/>
      <w:bookmarkStart w:id="2740" w:name="_Toc74930431"/>
      <w:bookmarkStart w:id="2741" w:name="_Toc76544716"/>
      <w:r w:rsidRPr="006F0B54">
        <w:rPr>
          <w:lang w:eastAsia="sv-SE"/>
        </w:rPr>
        <w:t>7.5.1</w:t>
      </w:r>
      <w:r w:rsidRPr="006F0B54">
        <w:rPr>
          <w:lang w:eastAsia="zh-CN"/>
        </w:rPr>
        <w:t>.</w:t>
      </w:r>
      <w:r w:rsidRPr="006F0B54">
        <w:rPr>
          <w:lang w:eastAsia="sv-SE"/>
        </w:rPr>
        <w:t>4</w:t>
      </w:r>
      <w:r w:rsidRPr="006F0B54">
        <w:rPr>
          <w:lang w:eastAsia="sv-SE"/>
        </w:rPr>
        <w:tab/>
        <w:t>Method of test</w:t>
      </w:r>
      <w:bookmarkEnd w:id="2732"/>
      <w:bookmarkEnd w:id="2733"/>
      <w:bookmarkEnd w:id="2734"/>
      <w:bookmarkEnd w:id="2735"/>
      <w:bookmarkEnd w:id="2736"/>
      <w:bookmarkEnd w:id="2737"/>
      <w:bookmarkEnd w:id="2738"/>
      <w:bookmarkEnd w:id="2739"/>
      <w:bookmarkEnd w:id="2740"/>
      <w:bookmarkEnd w:id="2741"/>
    </w:p>
    <w:p w14:paraId="1260C523" w14:textId="77777777" w:rsidR="00972FED" w:rsidRPr="006F0B54" w:rsidRDefault="00972FED" w:rsidP="00972FED">
      <w:pPr>
        <w:pStyle w:val="Heading5"/>
        <w:rPr>
          <w:lang w:eastAsia="sv-SE"/>
        </w:rPr>
      </w:pPr>
      <w:bookmarkStart w:id="2742" w:name="_Toc21101297"/>
      <w:bookmarkStart w:id="2743" w:name="_Toc29810336"/>
      <w:bookmarkStart w:id="2744" w:name="_Toc37273613"/>
      <w:bookmarkStart w:id="2745" w:name="_Toc45884931"/>
      <w:bookmarkStart w:id="2746" w:name="_Toc53182862"/>
      <w:bookmarkStart w:id="2747" w:name="_Toc58865256"/>
      <w:bookmarkStart w:id="2748" w:name="_Toc58866838"/>
      <w:bookmarkStart w:id="2749" w:name="_Toc66717871"/>
      <w:bookmarkStart w:id="2750" w:name="_Toc74930432"/>
      <w:bookmarkStart w:id="2751" w:name="_Toc76544717"/>
      <w:r w:rsidRPr="006F0B54">
        <w:rPr>
          <w:lang w:eastAsia="sv-SE"/>
        </w:rPr>
        <w:t>7.5.1.4.1</w:t>
      </w:r>
      <w:r w:rsidRPr="006F0B54">
        <w:rPr>
          <w:lang w:eastAsia="sv-SE"/>
        </w:rPr>
        <w:tab/>
        <w:t>Initial conditions</w:t>
      </w:r>
      <w:bookmarkEnd w:id="2742"/>
      <w:bookmarkEnd w:id="2743"/>
      <w:bookmarkEnd w:id="2744"/>
      <w:bookmarkEnd w:id="2745"/>
      <w:bookmarkEnd w:id="2746"/>
      <w:bookmarkEnd w:id="2747"/>
      <w:bookmarkEnd w:id="2748"/>
      <w:bookmarkEnd w:id="2749"/>
      <w:bookmarkEnd w:id="2750"/>
      <w:bookmarkEnd w:id="2751"/>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2752" w:name="_Toc21101298"/>
      <w:bookmarkStart w:id="2753" w:name="_Toc29810337"/>
      <w:bookmarkStart w:id="2754" w:name="_Toc37273614"/>
      <w:bookmarkStart w:id="2755" w:name="_Toc45884932"/>
      <w:bookmarkStart w:id="2756" w:name="_Toc53182863"/>
      <w:bookmarkStart w:id="2757" w:name="_Toc58865257"/>
      <w:bookmarkStart w:id="2758" w:name="_Toc58866839"/>
      <w:bookmarkStart w:id="2759" w:name="_Toc66717872"/>
      <w:bookmarkStart w:id="2760" w:name="_Toc74930433"/>
      <w:bookmarkStart w:id="2761" w:name="_Toc76544718"/>
      <w:r w:rsidRPr="006F0B54">
        <w:rPr>
          <w:lang w:eastAsia="sv-SE"/>
        </w:rPr>
        <w:t>7.5.1.4.2</w:t>
      </w:r>
      <w:r w:rsidRPr="006F0B54">
        <w:rPr>
          <w:lang w:eastAsia="sv-SE"/>
        </w:rPr>
        <w:tab/>
        <w:t>Procedure</w:t>
      </w:r>
      <w:bookmarkEnd w:id="2752"/>
      <w:bookmarkEnd w:id="2753"/>
      <w:bookmarkEnd w:id="2754"/>
      <w:bookmarkEnd w:id="2755"/>
      <w:bookmarkEnd w:id="2756"/>
      <w:bookmarkEnd w:id="2757"/>
      <w:bookmarkEnd w:id="2758"/>
      <w:bookmarkEnd w:id="2759"/>
      <w:bookmarkEnd w:id="2760"/>
      <w:bookmarkEnd w:id="276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2762" w:name="_Toc21101299"/>
      <w:bookmarkStart w:id="2763" w:name="_Toc29810338"/>
      <w:bookmarkStart w:id="2764" w:name="_Toc37273615"/>
      <w:bookmarkStart w:id="2765" w:name="_Toc45884933"/>
      <w:bookmarkStart w:id="2766" w:name="_Toc53182864"/>
      <w:bookmarkStart w:id="2767" w:name="_Toc58865258"/>
      <w:bookmarkStart w:id="2768" w:name="_Toc58866840"/>
      <w:bookmarkStart w:id="2769" w:name="_Toc66717873"/>
      <w:bookmarkStart w:id="2770" w:name="_Toc74930434"/>
      <w:bookmarkStart w:id="2771" w:name="_Toc76544719"/>
      <w:r w:rsidRPr="006F0B54">
        <w:rPr>
          <w:lang w:eastAsia="sv-SE"/>
        </w:rPr>
        <w:t>7.5.1</w:t>
      </w:r>
      <w:r w:rsidRPr="006F0B54">
        <w:rPr>
          <w:lang w:eastAsia="zh-CN"/>
        </w:rPr>
        <w:t>.</w:t>
      </w:r>
      <w:r w:rsidRPr="006F0B54">
        <w:rPr>
          <w:lang w:eastAsia="sv-SE"/>
        </w:rPr>
        <w:t>5</w:t>
      </w:r>
      <w:r w:rsidRPr="006F0B54">
        <w:rPr>
          <w:lang w:eastAsia="sv-SE"/>
        </w:rPr>
        <w:tab/>
      </w:r>
      <w:bookmarkStart w:id="2772" w:name="_Hlk513649853"/>
      <w:r w:rsidRPr="006F0B54">
        <w:rPr>
          <w:lang w:eastAsia="sv-SE"/>
        </w:rPr>
        <w:t xml:space="preserve">Test </w:t>
      </w:r>
      <w:bookmarkEnd w:id="2772"/>
      <w:r w:rsidRPr="006F0B54">
        <w:rPr>
          <w:lang w:eastAsia="sv-SE"/>
        </w:rPr>
        <w:t>requirement</w:t>
      </w:r>
      <w:bookmarkEnd w:id="2762"/>
      <w:bookmarkEnd w:id="2763"/>
      <w:bookmarkEnd w:id="2764"/>
      <w:bookmarkEnd w:id="2765"/>
      <w:bookmarkEnd w:id="2766"/>
      <w:bookmarkEnd w:id="2767"/>
      <w:bookmarkEnd w:id="2768"/>
      <w:bookmarkEnd w:id="2769"/>
      <w:bookmarkEnd w:id="2770"/>
      <w:bookmarkEnd w:id="2771"/>
    </w:p>
    <w:p w14:paraId="69368BF2" w14:textId="77777777" w:rsidR="00972FED" w:rsidRPr="006F0B54" w:rsidRDefault="00972FED" w:rsidP="00972FED">
      <w:pPr>
        <w:pStyle w:val="Heading5"/>
        <w:rPr>
          <w:lang w:eastAsia="sv-SE"/>
        </w:rPr>
      </w:pPr>
      <w:bookmarkStart w:id="2773" w:name="_Toc21101300"/>
      <w:bookmarkStart w:id="2774" w:name="_Toc29810339"/>
      <w:bookmarkStart w:id="2775" w:name="_Toc37273616"/>
      <w:bookmarkStart w:id="2776" w:name="_Toc45884934"/>
      <w:bookmarkStart w:id="2777" w:name="_Toc53182865"/>
      <w:bookmarkStart w:id="2778" w:name="_Toc58865259"/>
      <w:bookmarkStart w:id="2779" w:name="_Toc58866841"/>
      <w:bookmarkStart w:id="2780" w:name="_Toc66717874"/>
      <w:bookmarkStart w:id="2781" w:name="_Toc74930435"/>
      <w:bookmarkStart w:id="2782" w:name="_Toc76544720"/>
      <w:r w:rsidRPr="006F0B54">
        <w:rPr>
          <w:lang w:eastAsia="sv-SE"/>
        </w:rPr>
        <w:t>7.5.1.5.1</w:t>
      </w:r>
      <w:r w:rsidRPr="006F0B54">
        <w:rPr>
          <w:lang w:eastAsia="sv-SE"/>
        </w:rPr>
        <w:tab/>
        <w:t>General</w:t>
      </w:r>
      <w:bookmarkEnd w:id="2773"/>
      <w:bookmarkEnd w:id="2774"/>
      <w:bookmarkEnd w:id="2775"/>
      <w:bookmarkEnd w:id="2776"/>
      <w:bookmarkEnd w:id="2777"/>
      <w:bookmarkEnd w:id="2778"/>
      <w:bookmarkEnd w:id="2779"/>
      <w:bookmarkEnd w:id="2780"/>
      <w:bookmarkEnd w:id="2781"/>
      <w:bookmarkEnd w:id="2782"/>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2783" w:name="_Toc21101301"/>
      <w:bookmarkStart w:id="2784" w:name="_Toc29810340"/>
      <w:bookmarkStart w:id="2785" w:name="_Toc37273617"/>
      <w:bookmarkStart w:id="2786" w:name="_Toc45884935"/>
      <w:bookmarkStart w:id="2787" w:name="_Toc53182866"/>
      <w:bookmarkStart w:id="2788" w:name="_Toc58865260"/>
      <w:bookmarkStart w:id="2789" w:name="_Toc58866842"/>
      <w:bookmarkStart w:id="2790" w:name="_Toc66717875"/>
      <w:bookmarkStart w:id="2791" w:name="_Toc74930436"/>
      <w:bookmarkStart w:id="2792" w:name="_Toc76544721"/>
      <w:r w:rsidRPr="006F0B54">
        <w:rPr>
          <w:lang w:eastAsia="sv-SE"/>
        </w:rPr>
        <w:t>7.5.1.5.2</w:t>
      </w:r>
      <w:r w:rsidRPr="006F0B54">
        <w:rPr>
          <w:lang w:eastAsia="sv-SE"/>
        </w:rPr>
        <w:tab/>
        <w:t xml:space="preserve">Test requirements for </w:t>
      </w:r>
      <w:r w:rsidRPr="006F0B54">
        <w:rPr>
          <w:i/>
          <w:lang w:eastAsia="sv-SE"/>
        </w:rPr>
        <w:t>BS type 1-O</w:t>
      </w:r>
      <w:bookmarkEnd w:id="2783"/>
      <w:bookmarkEnd w:id="2784"/>
      <w:bookmarkEnd w:id="2785"/>
      <w:bookmarkEnd w:id="2786"/>
      <w:bookmarkEnd w:id="2787"/>
      <w:bookmarkEnd w:id="2788"/>
      <w:bookmarkEnd w:id="2789"/>
      <w:bookmarkEnd w:id="2790"/>
      <w:bookmarkEnd w:id="2791"/>
      <w:bookmarkEnd w:id="2792"/>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2793" w:name="_Toc21101302"/>
      <w:bookmarkStart w:id="2794" w:name="_Toc29810341"/>
      <w:bookmarkStart w:id="2795" w:name="_Toc37273618"/>
      <w:bookmarkStart w:id="2796" w:name="_Toc45884936"/>
      <w:bookmarkStart w:id="2797" w:name="_Toc53182867"/>
      <w:bookmarkStart w:id="2798" w:name="_Toc58865261"/>
      <w:bookmarkStart w:id="2799" w:name="_Toc58866843"/>
      <w:bookmarkStart w:id="2800" w:name="_Toc66717876"/>
      <w:bookmarkStart w:id="2801" w:name="_Toc74930437"/>
      <w:bookmarkStart w:id="2802" w:name="_Toc76544722"/>
      <w:r w:rsidRPr="006F0B54">
        <w:rPr>
          <w:lang w:eastAsia="sv-SE"/>
        </w:rPr>
        <w:t>7.5.1.5.3</w:t>
      </w:r>
      <w:r w:rsidRPr="006F0B54">
        <w:rPr>
          <w:lang w:eastAsia="sv-SE"/>
        </w:rPr>
        <w:tab/>
        <w:t xml:space="preserve">Test requirements for </w:t>
      </w:r>
      <w:r w:rsidRPr="006F0B54">
        <w:rPr>
          <w:i/>
          <w:lang w:eastAsia="sv-SE"/>
        </w:rPr>
        <w:t>BS type 2-O</w:t>
      </w:r>
      <w:bookmarkEnd w:id="2793"/>
      <w:bookmarkEnd w:id="2794"/>
      <w:bookmarkEnd w:id="2795"/>
      <w:bookmarkEnd w:id="2796"/>
      <w:bookmarkEnd w:id="2797"/>
      <w:bookmarkEnd w:id="2798"/>
      <w:bookmarkEnd w:id="2799"/>
      <w:bookmarkEnd w:id="2800"/>
      <w:bookmarkEnd w:id="2801"/>
      <w:bookmarkEnd w:id="2802"/>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2803" w:name="_Toc21101303"/>
      <w:bookmarkStart w:id="2804" w:name="_Toc29810342"/>
      <w:bookmarkStart w:id="2805" w:name="_Toc37273619"/>
      <w:bookmarkStart w:id="2806" w:name="_Toc45884937"/>
      <w:bookmarkStart w:id="2807" w:name="_Toc53182868"/>
      <w:bookmarkStart w:id="2808" w:name="_Toc58865262"/>
      <w:bookmarkStart w:id="2809" w:name="_Toc58866844"/>
      <w:bookmarkStart w:id="2810" w:name="_Toc66717877"/>
      <w:bookmarkStart w:id="2811" w:name="_Toc74930438"/>
      <w:bookmarkStart w:id="2812" w:name="_Toc76544723"/>
      <w:r w:rsidRPr="001A1BA4">
        <w:t>7.5.2</w:t>
      </w:r>
      <w:r w:rsidRPr="001A1BA4">
        <w:tab/>
      </w:r>
      <w:r w:rsidRPr="001A1BA4">
        <w:rPr>
          <w:rFonts w:eastAsia="SimSun"/>
        </w:rPr>
        <w:t xml:space="preserve">OTA </w:t>
      </w:r>
      <w:r w:rsidRPr="001A1BA4">
        <w:t>in-band blocking</w:t>
      </w:r>
      <w:bookmarkEnd w:id="2803"/>
      <w:bookmarkEnd w:id="2804"/>
      <w:bookmarkEnd w:id="2805"/>
      <w:bookmarkEnd w:id="2806"/>
      <w:bookmarkEnd w:id="2807"/>
      <w:bookmarkEnd w:id="2808"/>
      <w:bookmarkEnd w:id="2809"/>
      <w:bookmarkEnd w:id="2810"/>
      <w:bookmarkEnd w:id="2811"/>
      <w:bookmarkEnd w:id="2812"/>
    </w:p>
    <w:p w14:paraId="656B7248" w14:textId="77777777" w:rsidR="00972FED" w:rsidRPr="006F0B54" w:rsidRDefault="00972FED" w:rsidP="00972FED">
      <w:pPr>
        <w:pStyle w:val="Heading4"/>
        <w:rPr>
          <w:lang w:eastAsia="sv-SE"/>
        </w:rPr>
      </w:pPr>
      <w:bookmarkStart w:id="2813" w:name="_Toc21101304"/>
      <w:bookmarkStart w:id="2814" w:name="_Toc29810343"/>
      <w:bookmarkStart w:id="2815" w:name="_Toc37273620"/>
      <w:bookmarkStart w:id="2816" w:name="_Toc45884938"/>
      <w:bookmarkStart w:id="2817" w:name="_Toc53182869"/>
      <w:bookmarkStart w:id="2818" w:name="_Toc58865263"/>
      <w:bookmarkStart w:id="2819" w:name="_Toc58866845"/>
      <w:bookmarkStart w:id="2820" w:name="_Toc66717878"/>
      <w:bookmarkStart w:id="2821" w:name="_Toc74930439"/>
      <w:bookmarkStart w:id="2822" w:name="_Toc76544724"/>
      <w:r w:rsidRPr="006F0B54">
        <w:rPr>
          <w:lang w:eastAsia="sv-SE"/>
        </w:rPr>
        <w:t>7.5.2.1</w:t>
      </w:r>
      <w:r w:rsidRPr="006F0B54">
        <w:rPr>
          <w:lang w:eastAsia="sv-SE"/>
        </w:rPr>
        <w:tab/>
        <w:t>Definition and applicability</w:t>
      </w:r>
      <w:bookmarkEnd w:id="2813"/>
      <w:bookmarkEnd w:id="2814"/>
      <w:bookmarkEnd w:id="2815"/>
      <w:bookmarkEnd w:id="2816"/>
      <w:bookmarkEnd w:id="2817"/>
      <w:bookmarkEnd w:id="2818"/>
      <w:bookmarkEnd w:id="2819"/>
      <w:bookmarkEnd w:id="2820"/>
      <w:bookmarkEnd w:id="2821"/>
      <w:bookmarkEnd w:id="2822"/>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2823" w:name="_Toc21101305"/>
      <w:bookmarkStart w:id="2824" w:name="_Toc29810344"/>
      <w:bookmarkStart w:id="2825" w:name="_Toc37273621"/>
      <w:bookmarkStart w:id="2826" w:name="_Toc45884939"/>
      <w:bookmarkStart w:id="2827" w:name="_Toc53182870"/>
      <w:bookmarkStart w:id="2828" w:name="_Toc58865264"/>
      <w:bookmarkStart w:id="2829" w:name="_Toc58866846"/>
      <w:bookmarkStart w:id="2830" w:name="_Toc66717879"/>
      <w:bookmarkStart w:id="2831" w:name="_Toc74930440"/>
      <w:bookmarkStart w:id="2832" w:name="_Toc76544725"/>
      <w:r w:rsidRPr="006F0B54">
        <w:rPr>
          <w:lang w:eastAsia="sv-SE"/>
        </w:rPr>
        <w:t>7.5.2.2</w:t>
      </w:r>
      <w:r w:rsidRPr="006F0B54">
        <w:rPr>
          <w:lang w:eastAsia="sv-SE"/>
        </w:rPr>
        <w:tab/>
        <w:t>Minimum requirement</w:t>
      </w:r>
      <w:bookmarkEnd w:id="2823"/>
      <w:bookmarkEnd w:id="2824"/>
      <w:bookmarkEnd w:id="2825"/>
      <w:bookmarkEnd w:id="2826"/>
      <w:bookmarkEnd w:id="2827"/>
      <w:bookmarkEnd w:id="2828"/>
      <w:bookmarkEnd w:id="2829"/>
      <w:bookmarkEnd w:id="2830"/>
      <w:bookmarkEnd w:id="2831"/>
      <w:bookmarkEnd w:id="2832"/>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2833" w:name="_Toc21101306"/>
      <w:bookmarkStart w:id="2834" w:name="_Toc29810345"/>
      <w:bookmarkStart w:id="2835" w:name="_Toc37273622"/>
      <w:bookmarkStart w:id="2836" w:name="_Toc45884940"/>
      <w:bookmarkStart w:id="2837" w:name="_Toc53182871"/>
      <w:bookmarkStart w:id="2838" w:name="_Toc58865265"/>
      <w:bookmarkStart w:id="2839" w:name="_Toc58866847"/>
      <w:bookmarkStart w:id="2840" w:name="_Toc66717880"/>
      <w:bookmarkStart w:id="2841" w:name="_Toc74930441"/>
      <w:bookmarkStart w:id="2842" w:name="_Toc76544726"/>
      <w:r w:rsidRPr="006F0B54">
        <w:rPr>
          <w:lang w:eastAsia="sv-SE"/>
        </w:rPr>
        <w:t>7.5.2.3</w:t>
      </w:r>
      <w:r w:rsidRPr="006F0B54">
        <w:rPr>
          <w:lang w:eastAsia="sv-SE"/>
        </w:rPr>
        <w:tab/>
        <w:t>Test purpose</w:t>
      </w:r>
      <w:bookmarkEnd w:id="2833"/>
      <w:bookmarkEnd w:id="2834"/>
      <w:bookmarkEnd w:id="2835"/>
      <w:bookmarkEnd w:id="2836"/>
      <w:bookmarkEnd w:id="2837"/>
      <w:bookmarkEnd w:id="2838"/>
      <w:bookmarkEnd w:id="2839"/>
      <w:bookmarkEnd w:id="2840"/>
      <w:bookmarkEnd w:id="2841"/>
      <w:bookmarkEnd w:id="2842"/>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2843" w:name="_Toc21101307"/>
      <w:bookmarkStart w:id="2844" w:name="_Toc29810346"/>
      <w:bookmarkStart w:id="2845" w:name="_Toc37273623"/>
      <w:bookmarkStart w:id="2846" w:name="_Toc45884941"/>
      <w:bookmarkStart w:id="2847" w:name="_Toc53182872"/>
      <w:bookmarkStart w:id="2848" w:name="_Toc58865266"/>
      <w:bookmarkStart w:id="2849" w:name="_Toc58866848"/>
      <w:bookmarkStart w:id="2850" w:name="_Toc66717881"/>
      <w:bookmarkStart w:id="2851" w:name="_Toc74930442"/>
      <w:bookmarkStart w:id="2852" w:name="_Toc76544727"/>
      <w:r w:rsidRPr="006F0B54">
        <w:rPr>
          <w:lang w:eastAsia="sv-SE"/>
        </w:rPr>
        <w:t>7.5.2</w:t>
      </w:r>
      <w:r w:rsidRPr="006F0B54">
        <w:rPr>
          <w:lang w:eastAsia="zh-CN"/>
        </w:rPr>
        <w:t>.</w:t>
      </w:r>
      <w:r w:rsidRPr="006F0B54">
        <w:rPr>
          <w:lang w:eastAsia="sv-SE"/>
        </w:rPr>
        <w:t>4</w:t>
      </w:r>
      <w:r w:rsidRPr="006F0B54">
        <w:rPr>
          <w:lang w:eastAsia="sv-SE"/>
        </w:rPr>
        <w:tab/>
        <w:t>Method of test</w:t>
      </w:r>
      <w:bookmarkEnd w:id="2843"/>
      <w:bookmarkEnd w:id="2844"/>
      <w:bookmarkEnd w:id="2845"/>
      <w:bookmarkEnd w:id="2846"/>
      <w:bookmarkEnd w:id="2847"/>
      <w:bookmarkEnd w:id="2848"/>
      <w:bookmarkEnd w:id="2849"/>
      <w:bookmarkEnd w:id="2850"/>
      <w:bookmarkEnd w:id="2851"/>
      <w:bookmarkEnd w:id="2852"/>
    </w:p>
    <w:p w14:paraId="77467CEE" w14:textId="77777777" w:rsidR="00972FED" w:rsidRPr="006F0B54" w:rsidRDefault="00972FED" w:rsidP="00972FED">
      <w:pPr>
        <w:pStyle w:val="Heading5"/>
        <w:rPr>
          <w:lang w:eastAsia="sv-SE"/>
        </w:rPr>
      </w:pPr>
      <w:bookmarkStart w:id="2853" w:name="_Toc21101308"/>
      <w:bookmarkStart w:id="2854" w:name="_Toc29810347"/>
      <w:bookmarkStart w:id="2855" w:name="_Toc37273624"/>
      <w:bookmarkStart w:id="2856" w:name="_Toc45884942"/>
      <w:bookmarkStart w:id="2857" w:name="_Toc53182873"/>
      <w:bookmarkStart w:id="2858" w:name="_Toc58865267"/>
      <w:bookmarkStart w:id="2859" w:name="_Toc58866849"/>
      <w:bookmarkStart w:id="2860" w:name="_Toc66717882"/>
      <w:bookmarkStart w:id="2861" w:name="_Toc74930443"/>
      <w:bookmarkStart w:id="2862" w:name="_Toc76544728"/>
      <w:r w:rsidRPr="006F0B54">
        <w:rPr>
          <w:lang w:eastAsia="sv-SE"/>
        </w:rPr>
        <w:t>7.5.2.4.1</w:t>
      </w:r>
      <w:r w:rsidRPr="006F0B54">
        <w:rPr>
          <w:lang w:eastAsia="sv-SE"/>
        </w:rPr>
        <w:tab/>
        <w:t>Initial conditions</w:t>
      </w:r>
      <w:bookmarkEnd w:id="2853"/>
      <w:bookmarkEnd w:id="2854"/>
      <w:bookmarkEnd w:id="2855"/>
      <w:bookmarkEnd w:id="2856"/>
      <w:bookmarkEnd w:id="2857"/>
      <w:bookmarkEnd w:id="2858"/>
      <w:bookmarkEnd w:id="2859"/>
      <w:bookmarkEnd w:id="2860"/>
      <w:bookmarkEnd w:id="2861"/>
      <w:bookmarkEnd w:id="286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2863" w:name="_Toc21101309"/>
      <w:bookmarkStart w:id="2864" w:name="_Toc29810348"/>
      <w:bookmarkStart w:id="2865" w:name="_Toc37273625"/>
      <w:bookmarkStart w:id="2866" w:name="_Toc45884943"/>
      <w:bookmarkStart w:id="2867" w:name="_Toc53182874"/>
      <w:bookmarkStart w:id="2868" w:name="_Toc58865268"/>
      <w:bookmarkStart w:id="2869" w:name="_Toc58866850"/>
      <w:bookmarkStart w:id="2870" w:name="_Toc66717883"/>
      <w:bookmarkStart w:id="2871" w:name="_Toc74930444"/>
      <w:bookmarkStart w:id="2872" w:name="_Toc76544729"/>
      <w:r w:rsidRPr="006F0B54">
        <w:rPr>
          <w:lang w:eastAsia="sv-SE"/>
        </w:rPr>
        <w:t>7.5.2.4.2</w:t>
      </w:r>
      <w:r w:rsidRPr="006F0B54">
        <w:rPr>
          <w:lang w:eastAsia="sv-SE"/>
        </w:rPr>
        <w:tab/>
        <w:t>Procedure</w:t>
      </w:r>
      <w:bookmarkEnd w:id="2863"/>
      <w:bookmarkEnd w:id="2864"/>
      <w:bookmarkEnd w:id="2865"/>
      <w:bookmarkEnd w:id="2866"/>
      <w:bookmarkEnd w:id="2867"/>
      <w:bookmarkEnd w:id="2868"/>
      <w:bookmarkEnd w:id="2869"/>
      <w:bookmarkEnd w:id="2870"/>
      <w:bookmarkEnd w:id="2871"/>
      <w:bookmarkEnd w:id="2872"/>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2873" w:name="_Toc21101310"/>
      <w:bookmarkStart w:id="2874" w:name="_Toc29810349"/>
      <w:bookmarkStart w:id="2875" w:name="_Toc37273626"/>
      <w:bookmarkStart w:id="2876" w:name="_Toc45884944"/>
      <w:bookmarkStart w:id="2877" w:name="_Toc53182875"/>
      <w:bookmarkStart w:id="2878" w:name="_Toc58865269"/>
      <w:bookmarkStart w:id="2879" w:name="_Toc58866851"/>
      <w:bookmarkStart w:id="2880" w:name="_Toc66717884"/>
      <w:bookmarkStart w:id="2881" w:name="_Toc74930445"/>
      <w:bookmarkStart w:id="2882" w:name="_Toc76544730"/>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2873"/>
      <w:bookmarkEnd w:id="2874"/>
      <w:bookmarkEnd w:id="2875"/>
      <w:bookmarkEnd w:id="2876"/>
      <w:bookmarkEnd w:id="2877"/>
      <w:bookmarkEnd w:id="2878"/>
      <w:bookmarkEnd w:id="2879"/>
      <w:bookmarkEnd w:id="2880"/>
      <w:bookmarkEnd w:id="2881"/>
      <w:bookmarkEnd w:id="2882"/>
    </w:p>
    <w:p w14:paraId="5B361BCE" w14:textId="77777777" w:rsidR="00972FED" w:rsidRPr="006F0B54" w:rsidRDefault="00972FED" w:rsidP="00972FED">
      <w:pPr>
        <w:pStyle w:val="Heading5"/>
        <w:rPr>
          <w:lang w:eastAsia="sv-SE"/>
        </w:rPr>
      </w:pPr>
      <w:bookmarkStart w:id="2883" w:name="_Toc21101311"/>
      <w:bookmarkStart w:id="2884" w:name="_Toc29810350"/>
      <w:bookmarkStart w:id="2885" w:name="_Toc37273627"/>
      <w:bookmarkStart w:id="2886" w:name="_Toc45884945"/>
      <w:bookmarkStart w:id="2887" w:name="_Toc53182876"/>
      <w:bookmarkStart w:id="2888" w:name="_Toc58865270"/>
      <w:bookmarkStart w:id="2889" w:name="_Toc58866852"/>
      <w:bookmarkStart w:id="2890" w:name="_Toc66717885"/>
      <w:bookmarkStart w:id="2891" w:name="_Toc74930446"/>
      <w:bookmarkStart w:id="2892" w:name="_Toc76544731"/>
      <w:r w:rsidRPr="006F0B54">
        <w:rPr>
          <w:lang w:eastAsia="sv-SE"/>
        </w:rPr>
        <w:t>7.5.2.5.1</w:t>
      </w:r>
      <w:r w:rsidRPr="006F0B54">
        <w:rPr>
          <w:lang w:eastAsia="sv-SE"/>
        </w:rPr>
        <w:tab/>
        <w:t>General</w:t>
      </w:r>
      <w:bookmarkEnd w:id="2883"/>
      <w:bookmarkEnd w:id="2884"/>
      <w:bookmarkEnd w:id="2885"/>
      <w:bookmarkEnd w:id="2886"/>
      <w:bookmarkEnd w:id="2887"/>
      <w:bookmarkEnd w:id="2888"/>
      <w:bookmarkEnd w:id="2889"/>
      <w:bookmarkEnd w:id="2890"/>
      <w:bookmarkEnd w:id="2891"/>
      <w:bookmarkEnd w:id="2892"/>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2893" w:name="_Toc21101312"/>
      <w:bookmarkStart w:id="2894" w:name="_Toc29810351"/>
      <w:bookmarkStart w:id="2895" w:name="_Toc37273628"/>
      <w:bookmarkStart w:id="2896" w:name="_Toc45884946"/>
      <w:bookmarkStart w:id="2897" w:name="_Toc53182877"/>
      <w:bookmarkStart w:id="2898" w:name="_Toc58865271"/>
      <w:bookmarkStart w:id="2899" w:name="_Toc58866853"/>
      <w:bookmarkStart w:id="2900" w:name="_Toc66717886"/>
      <w:bookmarkStart w:id="2901" w:name="_Toc74930447"/>
      <w:bookmarkStart w:id="2902" w:name="_Toc76544732"/>
      <w:r w:rsidRPr="006F0B54">
        <w:rPr>
          <w:lang w:eastAsia="sv-SE"/>
        </w:rPr>
        <w:t>7.5.2.5.2</w:t>
      </w:r>
      <w:r w:rsidRPr="006F0B54">
        <w:rPr>
          <w:lang w:eastAsia="sv-SE"/>
        </w:rPr>
        <w:tab/>
        <w:t xml:space="preserve">Test requirements for </w:t>
      </w:r>
      <w:r w:rsidRPr="006F0B54">
        <w:rPr>
          <w:i/>
          <w:lang w:eastAsia="sv-SE"/>
        </w:rPr>
        <w:t>BS type 1-O</w:t>
      </w:r>
      <w:bookmarkEnd w:id="2893"/>
      <w:bookmarkEnd w:id="2894"/>
      <w:bookmarkEnd w:id="2895"/>
      <w:bookmarkEnd w:id="2896"/>
      <w:bookmarkEnd w:id="2897"/>
      <w:bookmarkEnd w:id="2898"/>
      <w:bookmarkEnd w:id="2899"/>
      <w:bookmarkEnd w:id="2900"/>
      <w:bookmarkEnd w:id="2901"/>
      <w:bookmarkEnd w:id="2902"/>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2903" w:name="_Toc21101313"/>
      <w:bookmarkStart w:id="2904" w:name="_Toc29810352"/>
      <w:bookmarkStart w:id="2905" w:name="_Toc37273629"/>
      <w:bookmarkStart w:id="2906" w:name="_Toc45884947"/>
      <w:bookmarkStart w:id="2907" w:name="_Toc53182878"/>
      <w:bookmarkStart w:id="2908" w:name="_Toc58865272"/>
      <w:bookmarkStart w:id="2909" w:name="_Toc58866854"/>
      <w:bookmarkStart w:id="2910" w:name="_Toc66717887"/>
      <w:bookmarkStart w:id="2911" w:name="_Toc74930448"/>
      <w:bookmarkStart w:id="2912" w:name="_Toc76544733"/>
      <w:r w:rsidRPr="006F0B54">
        <w:rPr>
          <w:lang w:eastAsia="sv-SE"/>
        </w:rPr>
        <w:t>7.5.2.5.3</w:t>
      </w:r>
      <w:r w:rsidRPr="006F0B54">
        <w:rPr>
          <w:lang w:eastAsia="sv-SE"/>
        </w:rPr>
        <w:tab/>
        <w:t xml:space="preserve">Test requirements for </w:t>
      </w:r>
      <w:r w:rsidRPr="006F0B54">
        <w:rPr>
          <w:i/>
          <w:lang w:eastAsia="sv-SE"/>
        </w:rPr>
        <w:t>BS type 2-O</w:t>
      </w:r>
      <w:bookmarkEnd w:id="2903"/>
      <w:bookmarkEnd w:id="2904"/>
      <w:bookmarkEnd w:id="2905"/>
      <w:bookmarkEnd w:id="2906"/>
      <w:bookmarkEnd w:id="2907"/>
      <w:bookmarkEnd w:id="2908"/>
      <w:bookmarkEnd w:id="2909"/>
      <w:bookmarkEnd w:id="2910"/>
      <w:bookmarkEnd w:id="2911"/>
      <w:bookmarkEnd w:id="2912"/>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2913" w:name="_Toc21101314"/>
      <w:bookmarkStart w:id="2914" w:name="_Toc29810353"/>
      <w:bookmarkStart w:id="2915" w:name="_Toc37273630"/>
      <w:bookmarkStart w:id="2916" w:name="_Toc45884948"/>
      <w:bookmarkStart w:id="2917" w:name="_Toc53182879"/>
      <w:bookmarkStart w:id="2918" w:name="_Toc58865273"/>
      <w:bookmarkStart w:id="2919" w:name="_Toc58866855"/>
      <w:bookmarkStart w:id="2920" w:name="_Toc66717888"/>
      <w:bookmarkStart w:id="2921" w:name="_Toc74930449"/>
      <w:bookmarkStart w:id="2922" w:name="_Toc76544734"/>
      <w:r w:rsidRPr="006F0B54">
        <w:t>7.6</w:t>
      </w:r>
      <w:r w:rsidRPr="006F0B54">
        <w:tab/>
        <w:t>OTA out-of-band blocking</w:t>
      </w:r>
      <w:bookmarkEnd w:id="2913"/>
      <w:bookmarkEnd w:id="2914"/>
      <w:bookmarkEnd w:id="2915"/>
      <w:bookmarkEnd w:id="2916"/>
      <w:bookmarkEnd w:id="2917"/>
      <w:bookmarkEnd w:id="2918"/>
      <w:bookmarkEnd w:id="2919"/>
      <w:bookmarkEnd w:id="2920"/>
      <w:bookmarkEnd w:id="2921"/>
      <w:bookmarkEnd w:id="2922"/>
    </w:p>
    <w:p w14:paraId="418E66C3" w14:textId="77777777" w:rsidR="00972FED" w:rsidRPr="006F0B54" w:rsidRDefault="00972FED" w:rsidP="00972FED">
      <w:pPr>
        <w:pStyle w:val="Heading3"/>
      </w:pPr>
      <w:bookmarkStart w:id="2923" w:name="_Toc21101315"/>
      <w:bookmarkStart w:id="2924" w:name="_Toc29810354"/>
      <w:bookmarkStart w:id="2925" w:name="_Toc37273631"/>
      <w:bookmarkStart w:id="2926" w:name="_Toc45884949"/>
      <w:bookmarkStart w:id="2927" w:name="_Toc53182880"/>
      <w:bookmarkStart w:id="2928" w:name="_Toc58865274"/>
      <w:bookmarkStart w:id="2929" w:name="_Toc58866856"/>
      <w:bookmarkStart w:id="2930" w:name="_Toc66717889"/>
      <w:bookmarkStart w:id="2931" w:name="_Toc74930450"/>
      <w:bookmarkStart w:id="2932" w:name="_Toc76544735"/>
      <w:r w:rsidRPr="006F0B54">
        <w:t>7.6.1</w:t>
      </w:r>
      <w:r w:rsidRPr="006F0B54">
        <w:tab/>
        <w:t>Definition and applicability</w:t>
      </w:r>
      <w:bookmarkEnd w:id="2923"/>
      <w:bookmarkEnd w:id="2924"/>
      <w:bookmarkEnd w:id="2925"/>
      <w:bookmarkEnd w:id="2926"/>
      <w:bookmarkEnd w:id="2927"/>
      <w:bookmarkEnd w:id="2928"/>
      <w:bookmarkEnd w:id="2929"/>
      <w:bookmarkEnd w:id="2930"/>
      <w:bookmarkEnd w:id="2931"/>
      <w:bookmarkEnd w:id="2932"/>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2933" w:name="_Toc21101316"/>
      <w:bookmarkStart w:id="2934" w:name="_Toc29810355"/>
      <w:bookmarkStart w:id="2935" w:name="_Toc37273632"/>
      <w:bookmarkStart w:id="2936" w:name="_Toc45884950"/>
      <w:bookmarkStart w:id="2937" w:name="_Toc53182881"/>
      <w:bookmarkStart w:id="2938" w:name="_Toc58865275"/>
      <w:bookmarkStart w:id="2939" w:name="_Toc58866857"/>
      <w:bookmarkStart w:id="2940" w:name="_Toc66717890"/>
      <w:bookmarkStart w:id="2941" w:name="_Toc74930451"/>
      <w:bookmarkStart w:id="2942" w:name="_Toc76544736"/>
      <w:r w:rsidRPr="006F0B54">
        <w:t>7.6.2</w:t>
      </w:r>
      <w:r w:rsidRPr="006F0B54">
        <w:tab/>
        <w:t xml:space="preserve">Minimum </w:t>
      </w:r>
      <w:r w:rsidRPr="006F0B54">
        <w:rPr>
          <w:lang w:val="en-US"/>
        </w:rPr>
        <w:t>r</w:t>
      </w:r>
      <w:r w:rsidRPr="006F0B54">
        <w:t>equirement</w:t>
      </w:r>
      <w:bookmarkEnd w:id="2933"/>
      <w:bookmarkEnd w:id="2934"/>
      <w:bookmarkEnd w:id="2935"/>
      <w:bookmarkEnd w:id="2936"/>
      <w:bookmarkEnd w:id="2937"/>
      <w:bookmarkEnd w:id="2938"/>
      <w:bookmarkEnd w:id="2939"/>
      <w:bookmarkEnd w:id="2940"/>
      <w:bookmarkEnd w:id="2941"/>
      <w:bookmarkEnd w:id="2942"/>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2943" w:name="_Toc21101317"/>
      <w:bookmarkStart w:id="2944" w:name="_Toc29810356"/>
      <w:bookmarkStart w:id="2945" w:name="_Toc37273633"/>
      <w:bookmarkStart w:id="2946" w:name="_Toc45884951"/>
      <w:bookmarkStart w:id="2947" w:name="_Toc53182882"/>
      <w:bookmarkStart w:id="2948" w:name="_Toc58865276"/>
      <w:bookmarkStart w:id="2949" w:name="_Toc58866858"/>
      <w:bookmarkStart w:id="2950" w:name="_Toc66717891"/>
      <w:bookmarkStart w:id="2951" w:name="_Toc74930452"/>
      <w:bookmarkStart w:id="2952" w:name="_Toc76544737"/>
      <w:r w:rsidRPr="006F0B54">
        <w:t>7.6.3</w:t>
      </w:r>
      <w:r w:rsidRPr="006F0B54">
        <w:tab/>
        <w:t>Test purpose</w:t>
      </w:r>
      <w:bookmarkEnd w:id="2943"/>
      <w:bookmarkEnd w:id="2944"/>
      <w:bookmarkEnd w:id="2945"/>
      <w:bookmarkEnd w:id="2946"/>
      <w:bookmarkEnd w:id="2947"/>
      <w:bookmarkEnd w:id="2948"/>
      <w:bookmarkEnd w:id="2949"/>
      <w:bookmarkEnd w:id="2950"/>
      <w:bookmarkEnd w:id="2951"/>
      <w:bookmarkEnd w:id="2952"/>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2953" w:name="_Toc21101318"/>
      <w:bookmarkStart w:id="2954" w:name="_Toc29810357"/>
      <w:bookmarkStart w:id="2955" w:name="_Toc37273634"/>
      <w:bookmarkStart w:id="2956" w:name="_Toc45884952"/>
      <w:bookmarkStart w:id="2957" w:name="_Toc53182883"/>
      <w:bookmarkStart w:id="2958" w:name="_Toc58865277"/>
      <w:bookmarkStart w:id="2959" w:name="_Toc58866859"/>
      <w:bookmarkStart w:id="2960" w:name="_Toc66717892"/>
      <w:bookmarkStart w:id="2961" w:name="_Toc74930453"/>
      <w:bookmarkStart w:id="2962" w:name="_Toc76544738"/>
      <w:r w:rsidRPr="006F0B54">
        <w:t>7.6.4</w:t>
      </w:r>
      <w:r w:rsidRPr="006F0B54">
        <w:tab/>
        <w:t>Method of test</w:t>
      </w:r>
      <w:bookmarkEnd w:id="2953"/>
      <w:bookmarkEnd w:id="2954"/>
      <w:bookmarkEnd w:id="2955"/>
      <w:bookmarkEnd w:id="2956"/>
      <w:bookmarkEnd w:id="2957"/>
      <w:bookmarkEnd w:id="2958"/>
      <w:bookmarkEnd w:id="2959"/>
      <w:bookmarkEnd w:id="2960"/>
      <w:bookmarkEnd w:id="2961"/>
      <w:bookmarkEnd w:id="2962"/>
    </w:p>
    <w:p w14:paraId="66713D7B" w14:textId="77777777" w:rsidR="00972FED" w:rsidRPr="006F0B54" w:rsidRDefault="00972FED" w:rsidP="00972FED">
      <w:pPr>
        <w:pStyle w:val="Heading4"/>
        <w:rPr>
          <w:lang w:eastAsia="sv-SE"/>
        </w:rPr>
      </w:pPr>
      <w:bookmarkStart w:id="2963" w:name="_Toc21101319"/>
      <w:bookmarkStart w:id="2964" w:name="_Toc29810358"/>
      <w:bookmarkStart w:id="2965" w:name="_Toc37273635"/>
      <w:bookmarkStart w:id="2966" w:name="_Toc45884953"/>
      <w:bookmarkStart w:id="2967" w:name="_Toc53182884"/>
      <w:bookmarkStart w:id="2968" w:name="_Toc58865278"/>
      <w:bookmarkStart w:id="2969" w:name="_Toc58866860"/>
      <w:bookmarkStart w:id="2970" w:name="_Toc66717893"/>
      <w:bookmarkStart w:id="2971" w:name="_Toc74930454"/>
      <w:bookmarkStart w:id="2972" w:name="_Toc76544739"/>
      <w:r w:rsidRPr="006F0B54">
        <w:rPr>
          <w:lang w:eastAsia="sv-SE"/>
        </w:rPr>
        <w:t>7.6.4.1</w:t>
      </w:r>
      <w:r w:rsidRPr="006F0B54">
        <w:rPr>
          <w:lang w:eastAsia="sv-SE"/>
        </w:rPr>
        <w:tab/>
        <w:t>Initial conditions</w:t>
      </w:r>
      <w:bookmarkEnd w:id="2963"/>
      <w:bookmarkEnd w:id="2964"/>
      <w:bookmarkEnd w:id="2965"/>
      <w:bookmarkEnd w:id="2966"/>
      <w:bookmarkEnd w:id="2967"/>
      <w:bookmarkEnd w:id="2968"/>
      <w:bookmarkEnd w:id="2969"/>
      <w:bookmarkEnd w:id="2970"/>
      <w:bookmarkEnd w:id="2971"/>
      <w:bookmarkEnd w:id="2972"/>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2973" w:name="_Toc21101320"/>
      <w:bookmarkStart w:id="2974" w:name="_Toc29810359"/>
      <w:bookmarkStart w:id="2975" w:name="_Toc37273636"/>
      <w:bookmarkStart w:id="2976" w:name="_Toc45884954"/>
      <w:bookmarkStart w:id="2977" w:name="_Toc53182885"/>
      <w:bookmarkStart w:id="2978" w:name="_Toc58865279"/>
      <w:bookmarkStart w:id="2979" w:name="_Toc58866861"/>
      <w:bookmarkStart w:id="2980" w:name="_Toc66717894"/>
      <w:bookmarkStart w:id="2981" w:name="_Toc74930455"/>
      <w:bookmarkStart w:id="2982" w:name="_Toc76544740"/>
      <w:r w:rsidRPr="006F0B54">
        <w:rPr>
          <w:lang w:eastAsia="sv-SE"/>
        </w:rPr>
        <w:t>7.6.4.2</w:t>
      </w:r>
      <w:r w:rsidRPr="006F0B54">
        <w:rPr>
          <w:lang w:eastAsia="sv-SE"/>
        </w:rPr>
        <w:tab/>
        <w:t>Procedure</w:t>
      </w:r>
      <w:bookmarkEnd w:id="2973"/>
      <w:bookmarkEnd w:id="2974"/>
      <w:bookmarkEnd w:id="2975"/>
      <w:bookmarkEnd w:id="2976"/>
      <w:bookmarkEnd w:id="2977"/>
      <w:bookmarkEnd w:id="2978"/>
      <w:bookmarkEnd w:id="2979"/>
      <w:bookmarkEnd w:id="2980"/>
      <w:bookmarkEnd w:id="2981"/>
      <w:bookmarkEnd w:id="2982"/>
    </w:p>
    <w:p w14:paraId="19FD2A48" w14:textId="77777777" w:rsidR="00972FED" w:rsidRPr="006F0B54" w:rsidRDefault="00972FED" w:rsidP="00972FED">
      <w:pPr>
        <w:pStyle w:val="Heading5"/>
        <w:rPr>
          <w:lang w:eastAsia="sv-SE"/>
        </w:rPr>
      </w:pPr>
      <w:bookmarkStart w:id="2983" w:name="_Toc21101321"/>
      <w:bookmarkStart w:id="2984" w:name="_Toc29810360"/>
      <w:bookmarkStart w:id="2985" w:name="_Toc37273637"/>
      <w:bookmarkStart w:id="2986" w:name="_Toc45884955"/>
      <w:bookmarkStart w:id="2987" w:name="_Toc53182886"/>
      <w:bookmarkStart w:id="2988" w:name="_Toc58865280"/>
      <w:bookmarkStart w:id="2989" w:name="_Toc58866862"/>
      <w:bookmarkStart w:id="2990" w:name="_Toc66717895"/>
      <w:bookmarkStart w:id="2991" w:name="_Toc74930456"/>
      <w:bookmarkStart w:id="2992" w:name="_Toc76544741"/>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2983"/>
      <w:bookmarkEnd w:id="2984"/>
      <w:bookmarkEnd w:id="2985"/>
      <w:bookmarkEnd w:id="2986"/>
      <w:bookmarkEnd w:id="2987"/>
      <w:bookmarkEnd w:id="2988"/>
      <w:bookmarkEnd w:id="2989"/>
      <w:bookmarkEnd w:id="2990"/>
      <w:bookmarkEnd w:id="2991"/>
      <w:bookmarkEnd w:id="2992"/>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2993" w:name="_Toc21101322"/>
      <w:bookmarkStart w:id="2994" w:name="_Toc29810361"/>
      <w:bookmarkStart w:id="2995" w:name="_Toc37273638"/>
      <w:bookmarkStart w:id="2996" w:name="_Toc45884956"/>
      <w:bookmarkStart w:id="2997" w:name="_Toc53182887"/>
      <w:bookmarkStart w:id="2998" w:name="_Toc58865281"/>
      <w:bookmarkStart w:id="2999" w:name="_Toc58866863"/>
      <w:bookmarkStart w:id="3000" w:name="_Toc66717896"/>
      <w:bookmarkStart w:id="3001" w:name="_Toc74930457"/>
      <w:bookmarkStart w:id="3002" w:name="_Toc76544742"/>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2993"/>
      <w:bookmarkEnd w:id="2994"/>
      <w:bookmarkEnd w:id="2995"/>
      <w:bookmarkEnd w:id="2996"/>
      <w:bookmarkEnd w:id="2997"/>
      <w:bookmarkEnd w:id="2998"/>
      <w:bookmarkEnd w:id="2999"/>
      <w:bookmarkEnd w:id="3000"/>
      <w:bookmarkEnd w:id="3001"/>
      <w:bookmarkEnd w:id="3002"/>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3003" w:name="_Toc21101323"/>
      <w:bookmarkStart w:id="3004" w:name="_Toc29810362"/>
      <w:bookmarkStart w:id="3005" w:name="_Toc37273639"/>
      <w:bookmarkStart w:id="3006" w:name="_Toc45884957"/>
      <w:bookmarkStart w:id="3007" w:name="_Toc53182888"/>
      <w:bookmarkStart w:id="3008" w:name="_Toc58865282"/>
      <w:bookmarkStart w:id="3009" w:name="_Toc58866864"/>
      <w:bookmarkStart w:id="3010" w:name="_Toc66717897"/>
      <w:bookmarkStart w:id="3011" w:name="_Toc74930458"/>
      <w:bookmarkStart w:id="3012" w:name="_Toc76544743"/>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3003"/>
      <w:bookmarkEnd w:id="3004"/>
      <w:bookmarkEnd w:id="3005"/>
      <w:bookmarkEnd w:id="3006"/>
      <w:bookmarkEnd w:id="3007"/>
      <w:bookmarkEnd w:id="3008"/>
      <w:bookmarkEnd w:id="3009"/>
      <w:bookmarkEnd w:id="3010"/>
      <w:bookmarkEnd w:id="3011"/>
      <w:bookmarkEnd w:id="3012"/>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3013" w:name="_Toc21101324"/>
      <w:bookmarkStart w:id="3014" w:name="_Toc29810363"/>
      <w:bookmarkStart w:id="3015" w:name="_Toc37273640"/>
      <w:bookmarkStart w:id="3016" w:name="_Toc45884958"/>
      <w:bookmarkStart w:id="3017" w:name="_Toc53182889"/>
      <w:bookmarkStart w:id="3018" w:name="_Toc58865283"/>
      <w:bookmarkStart w:id="3019" w:name="_Toc58866865"/>
      <w:r>
        <w:t>10)</w:t>
      </w:r>
      <w:r>
        <w:tab/>
        <w:t>Repeat for all supported polarizations.</w:t>
      </w:r>
    </w:p>
    <w:p w14:paraId="693F943D" w14:textId="77777777" w:rsidR="00972FED" w:rsidRPr="006F0B54" w:rsidRDefault="00972FED" w:rsidP="00972FED">
      <w:pPr>
        <w:pStyle w:val="Heading3"/>
      </w:pPr>
      <w:bookmarkStart w:id="3020" w:name="_Toc66717898"/>
      <w:bookmarkStart w:id="3021" w:name="_Toc74930459"/>
      <w:bookmarkStart w:id="3022" w:name="_Toc76544744"/>
      <w:r w:rsidRPr="006F0B54">
        <w:t>7.</w:t>
      </w:r>
      <w:r w:rsidRPr="006F0B54">
        <w:rPr>
          <w:lang w:val="en-US"/>
        </w:rPr>
        <w:t>6</w:t>
      </w:r>
      <w:r w:rsidRPr="006F0B54">
        <w:t>.5</w:t>
      </w:r>
      <w:r w:rsidRPr="006F0B54">
        <w:tab/>
        <w:t>Test requirements</w:t>
      </w:r>
      <w:bookmarkEnd w:id="3013"/>
      <w:bookmarkEnd w:id="3014"/>
      <w:bookmarkEnd w:id="3015"/>
      <w:bookmarkEnd w:id="3016"/>
      <w:bookmarkEnd w:id="3017"/>
      <w:bookmarkEnd w:id="3018"/>
      <w:bookmarkEnd w:id="3019"/>
      <w:bookmarkEnd w:id="3020"/>
      <w:bookmarkEnd w:id="3021"/>
      <w:bookmarkEnd w:id="3022"/>
    </w:p>
    <w:p w14:paraId="4726C8AB" w14:textId="77777777" w:rsidR="00972FED" w:rsidRPr="006F0B54" w:rsidRDefault="00972FED" w:rsidP="00972FED">
      <w:pPr>
        <w:pStyle w:val="Heading4"/>
        <w:rPr>
          <w:i/>
        </w:rPr>
      </w:pPr>
      <w:bookmarkStart w:id="3023" w:name="_Toc21101325"/>
      <w:bookmarkStart w:id="3024" w:name="_Toc29810364"/>
      <w:bookmarkStart w:id="3025" w:name="_Toc37273641"/>
      <w:bookmarkStart w:id="3026" w:name="_Toc45884959"/>
      <w:bookmarkStart w:id="3027" w:name="_Toc53182890"/>
      <w:bookmarkStart w:id="3028" w:name="_Toc58865284"/>
      <w:bookmarkStart w:id="3029" w:name="_Toc58866866"/>
      <w:bookmarkStart w:id="3030" w:name="_Toc66717899"/>
      <w:bookmarkStart w:id="3031" w:name="_Toc74930460"/>
      <w:bookmarkStart w:id="3032" w:name="_Toc76544745"/>
      <w:r w:rsidRPr="006F0B54">
        <w:t>7.</w:t>
      </w:r>
      <w:r w:rsidRPr="006F0B54">
        <w:rPr>
          <w:lang w:val="en-US"/>
        </w:rPr>
        <w:t>6</w:t>
      </w:r>
      <w:r w:rsidRPr="006F0B54">
        <w:t>.5.1</w:t>
      </w:r>
      <w:r w:rsidRPr="006F0B54">
        <w:tab/>
        <w:t xml:space="preserve">Requirement for </w:t>
      </w:r>
      <w:r w:rsidRPr="006F0B54">
        <w:rPr>
          <w:i/>
        </w:rPr>
        <w:t>BS type 1-O</w:t>
      </w:r>
      <w:bookmarkEnd w:id="3023"/>
      <w:bookmarkEnd w:id="3024"/>
      <w:bookmarkEnd w:id="3025"/>
      <w:bookmarkEnd w:id="3026"/>
      <w:bookmarkEnd w:id="3027"/>
      <w:bookmarkEnd w:id="3028"/>
      <w:bookmarkEnd w:id="3029"/>
      <w:bookmarkEnd w:id="3030"/>
      <w:bookmarkEnd w:id="3031"/>
      <w:bookmarkEnd w:id="3032"/>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3033" w:name="_Toc21101326"/>
      <w:bookmarkStart w:id="3034" w:name="_Toc29810365"/>
      <w:bookmarkStart w:id="3035" w:name="_Toc37273642"/>
      <w:bookmarkStart w:id="3036" w:name="_Toc45884960"/>
      <w:bookmarkStart w:id="3037" w:name="_Toc53182891"/>
      <w:bookmarkStart w:id="3038" w:name="_Toc58865285"/>
      <w:bookmarkStart w:id="3039" w:name="_Toc58866867"/>
      <w:bookmarkStart w:id="3040" w:name="_Toc66717900"/>
      <w:bookmarkStart w:id="3041" w:name="_Toc74930461"/>
      <w:bookmarkStart w:id="3042" w:name="_Toc76544746"/>
      <w:r w:rsidRPr="006F0B54">
        <w:t>7.</w:t>
      </w:r>
      <w:r w:rsidRPr="006F0B54">
        <w:rPr>
          <w:lang w:val="en-US"/>
        </w:rPr>
        <w:t>6</w:t>
      </w:r>
      <w:r w:rsidRPr="006F0B54">
        <w:t>.5.1.1</w:t>
      </w:r>
      <w:r w:rsidRPr="006F0B54">
        <w:tab/>
        <w:t>General</w:t>
      </w:r>
      <w:bookmarkEnd w:id="3033"/>
      <w:bookmarkEnd w:id="3034"/>
      <w:bookmarkEnd w:id="3035"/>
      <w:bookmarkEnd w:id="3036"/>
      <w:bookmarkEnd w:id="3037"/>
      <w:bookmarkEnd w:id="3038"/>
      <w:bookmarkEnd w:id="3039"/>
      <w:bookmarkEnd w:id="3040"/>
      <w:bookmarkEnd w:id="3041"/>
      <w:bookmarkEnd w:id="3042"/>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77777777"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A47EC6">
              <w:rPr>
                <w:noProof/>
                <w:position w:val="-24"/>
                <w:lang w:val="en-US" w:eastAsia="zh-CN"/>
              </w:rPr>
              <w:pict w14:anchorId="5954BFEA">
                <v:shape id="Picture 21" o:spid="_x0000_i1119" type="#_x0000_t75" style="width:73.65pt;height:34.35pt;visibility:visible;mso-wrap-style:square">
                  <v:imagedata r:id="rId90" o:title=""/>
                </v:shape>
              </w:pict>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3043" w:name="_Toc21101327"/>
      <w:bookmarkStart w:id="3044" w:name="_Toc29810366"/>
      <w:bookmarkStart w:id="3045" w:name="_Toc37273643"/>
      <w:bookmarkStart w:id="3046" w:name="_Toc45884961"/>
      <w:bookmarkStart w:id="3047" w:name="_Toc53182892"/>
      <w:bookmarkStart w:id="3048" w:name="_Toc58865286"/>
      <w:bookmarkStart w:id="3049" w:name="_Toc58866868"/>
      <w:bookmarkStart w:id="3050" w:name="_Toc66717901"/>
      <w:bookmarkStart w:id="3051" w:name="_Toc74930462"/>
      <w:bookmarkStart w:id="3052" w:name="_Toc76544747"/>
      <w:r w:rsidRPr="006F0B54">
        <w:t>7.</w:t>
      </w:r>
      <w:r w:rsidRPr="006F0B54">
        <w:rPr>
          <w:lang w:val="en-US"/>
        </w:rPr>
        <w:t>6</w:t>
      </w:r>
      <w:r w:rsidRPr="006F0B54">
        <w:t>.5.1.2</w:t>
      </w:r>
      <w:r w:rsidRPr="006F0B54">
        <w:tab/>
        <w:t>Co-location requirement</w:t>
      </w:r>
      <w:bookmarkEnd w:id="3043"/>
      <w:bookmarkEnd w:id="3044"/>
      <w:bookmarkEnd w:id="3045"/>
      <w:bookmarkEnd w:id="3046"/>
      <w:bookmarkEnd w:id="3047"/>
      <w:bookmarkEnd w:id="3048"/>
      <w:bookmarkEnd w:id="3049"/>
      <w:bookmarkEnd w:id="3050"/>
      <w:bookmarkEnd w:id="3051"/>
      <w:bookmarkEnd w:id="3052"/>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3053" w:name="_Toc21101328"/>
      <w:bookmarkStart w:id="3054" w:name="_Toc29810367"/>
      <w:bookmarkStart w:id="3055" w:name="_Toc37273644"/>
      <w:bookmarkStart w:id="3056" w:name="_Toc45884962"/>
      <w:bookmarkStart w:id="3057" w:name="_Toc53182893"/>
      <w:bookmarkStart w:id="3058" w:name="_Toc58865287"/>
      <w:bookmarkStart w:id="3059" w:name="_Toc58866869"/>
      <w:bookmarkStart w:id="3060" w:name="_Toc66717902"/>
      <w:bookmarkStart w:id="3061" w:name="_Toc74930463"/>
      <w:bookmarkStart w:id="3062" w:name="_Toc76544748"/>
      <w:r w:rsidRPr="006F0B54">
        <w:t>7.</w:t>
      </w:r>
      <w:r w:rsidRPr="006F0B54">
        <w:rPr>
          <w:lang w:val="en-US"/>
        </w:rPr>
        <w:t>6</w:t>
      </w:r>
      <w:r w:rsidRPr="006F0B54">
        <w:t>.5.2</w:t>
      </w:r>
      <w:r w:rsidRPr="006F0B54">
        <w:tab/>
        <w:t xml:space="preserve">Requirement for </w:t>
      </w:r>
      <w:r w:rsidRPr="006F0B54">
        <w:rPr>
          <w:i/>
        </w:rPr>
        <w:t>BS type 2-O</w:t>
      </w:r>
      <w:bookmarkEnd w:id="3053"/>
      <w:bookmarkEnd w:id="3054"/>
      <w:bookmarkEnd w:id="3055"/>
      <w:bookmarkEnd w:id="3056"/>
      <w:bookmarkEnd w:id="3057"/>
      <w:bookmarkEnd w:id="3058"/>
      <w:bookmarkEnd w:id="3059"/>
      <w:bookmarkEnd w:id="3060"/>
      <w:bookmarkEnd w:id="3061"/>
      <w:bookmarkEnd w:id="306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3063" w:name="_Toc21101329"/>
      <w:bookmarkStart w:id="3064" w:name="_Toc29810368"/>
      <w:bookmarkStart w:id="3065" w:name="_Toc37273645"/>
      <w:bookmarkStart w:id="3066" w:name="_Toc45884963"/>
      <w:bookmarkStart w:id="3067" w:name="_Toc53182894"/>
      <w:bookmarkStart w:id="3068" w:name="_Toc58865288"/>
      <w:bookmarkStart w:id="3069" w:name="_Toc58866870"/>
      <w:bookmarkStart w:id="3070" w:name="_Toc66717903"/>
      <w:bookmarkStart w:id="3071" w:name="_Toc74930464"/>
      <w:bookmarkStart w:id="3072" w:name="_Toc76544749"/>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3063"/>
      <w:bookmarkEnd w:id="3064"/>
      <w:bookmarkEnd w:id="3065"/>
      <w:bookmarkEnd w:id="3066"/>
      <w:bookmarkEnd w:id="3067"/>
      <w:bookmarkEnd w:id="3068"/>
      <w:bookmarkEnd w:id="3069"/>
      <w:bookmarkEnd w:id="3070"/>
      <w:bookmarkEnd w:id="3071"/>
      <w:bookmarkEnd w:id="3072"/>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3073" w:name="_Toc21101330"/>
      <w:bookmarkStart w:id="3074" w:name="_Toc29810369"/>
      <w:bookmarkStart w:id="3075" w:name="_Toc37273646"/>
      <w:bookmarkStart w:id="3076" w:name="_Toc45884964"/>
      <w:bookmarkStart w:id="3077" w:name="_Toc53182895"/>
      <w:bookmarkStart w:id="3078" w:name="_Toc58865289"/>
      <w:bookmarkStart w:id="3079" w:name="_Toc58866871"/>
      <w:bookmarkStart w:id="3080" w:name="_Toc66717904"/>
      <w:bookmarkStart w:id="3081" w:name="_Toc74930465"/>
      <w:bookmarkStart w:id="3082" w:name="_Toc76544750"/>
      <w:r w:rsidRPr="006F0B54">
        <w:t>7.7</w:t>
      </w:r>
      <w:r w:rsidRPr="006F0B54">
        <w:tab/>
        <w:t>OTA receiver spurious emissions</w:t>
      </w:r>
      <w:bookmarkEnd w:id="3073"/>
      <w:bookmarkEnd w:id="3074"/>
      <w:bookmarkEnd w:id="3075"/>
      <w:bookmarkEnd w:id="3076"/>
      <w:bookmarkEnd w:id="3077"/>
      <w:bookmarkEnd w:id="3078"/>
      <w:bookmarkEnd w:id="3079"/>
      <w:bookmarkEnd w:id="3080"/>
      <w:bookmarkEnd w:id="3081"/>
      <w:bookmarkEnd w:id="3082"/>
    </w:p>
    <w:p w14:paraId="68F04FA9" w14:textId="77777777" w:rsidR="00972FED" w:rsidRPr="006F0B54" w:rsidRDefault="00972FED" w:rsidP="00972FED">
      <w:pPr>
        <w:pStyle w:val="Heading3"/>
        <w:rPr>
          <w:lang w:eastAsia="sv-SE"/>
        </w:rPr>
      </w:pPr>
      <w:bookmarkStart w:id="3083" w:name="_Toc21101331"/>
      <w:bookmarkStart w:id="3084" w:name="_Toc29810370"/>
      <w:bookmarkStart w:id="3085" w:name="_Toc37273647"/>
      <w:bookmarkStart w:id="3086" w:name="_Toc45884965"/>
      <w:bookmarkStart w:id="3087" w:name="_Toc53182896"/>
      <w:bookmarkStart w:id="3088" w:name="_Toc58865290"/>
      <w:bookmarkStart w:id="3089" w:name="_Toc58866872"/>
      <w:bookmarkStart w:id="3090" w:name="_Toc66717905"/>
      <w:bookmarkStart w:id="3091" w:name="_Toc74930466"/>
      <w:bookmarkStart w:id="3092" w:name="_Toc76544751"/>
      <w:r w:rsidRPr="006F0B54">
        <w:rPr>
          <w:lang w:eastAsia="sv-SE"/>
        </w:rPr>
        <w:t>7.7.1</w:t>
      </w:r>
      <w:r w:rsidRPr="006F0B54">
        <w:rPr>
          <w:lang w:eastAsia="sv-SE"/>
        </w:rPr>
        <w:tab/>
        <w:t>Definition and applicability</w:t>
      </w:r>
      <w:bookmarkEnd w:id="3083"/>
      <w:bookmarkEnd w:id="3084"/>
      <w:bookmarkEnd w:id="3085"/>
      <w:bookmarkEnd w:id="3086"/>
      <w:bookmarkEnd w:id="3087"/>
      <w:bookmarkEnd w:id="3088"/>
      <w:bookmarkEnd w:id="3089"/>
      <w:bookmarkEnd w:id="3090"/>
      <w:bookmarkEnd w:id="3091"/>
      <w:bookmarkEnd w:id="3092"/>
    </w:p>
    <w:p w14:paraId="662CF9A2" w14:textId="77777777" w:rsidR="00972FED" w:rsidRPr="006F0B54" w:rsidRDefault="00972FED" w:rsidP="00972FED">
      <w:pPr>
        <w:rPr>
          <w:lang w:val="en-US" w:eastAsia="zh-CN"/>
        </w:rPr>
      </w:pPr>
      <w:bookmarkStart w:id="3093"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3093"/>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3094" w:name="_Toc21101332"/>
      <w:bookmarkStart w:id="3095" w:name="_Toc29810371"/>
      <w:bookmarkStart w:id="3096" w:name="_Toc37273648"/>
      <w:bookmarkStart w:id="3097" w:name="_Toc45884966"/>
      <w:bookmarkStart w:id="3098" w:name="_Toc53182897"/>
      <w:bookmarkStart w:id="3099" w:name="_Toc58865291"/>
      <w:bookmarkStart w:id="3100" w:name="_Toc58866873"/>
      <w:bookmarkStart w:id="3101" w:name="_Toc66717906"/>
      <w:bookmarkStart w:id="3102" w:name="_Toc74930467"/>
      <w:bookmarkStart w:id="3103" w:name="_Toc76544752"/>
      <w:r w:rsidRPr="006F0B54">
        <w:rPr>
          <w:lang w:eastAsia="sv-SE"/>
        </w:rPr>
        <w:t>7.7.2</w:t>
      </w:r>
      <w:r w:rsidRPr="006F0B54">
        <w:rPr>
          <w:lang w:eastAsia="sv-SE"/>
        </w:rPr>
        <w:tab/>
        <w:t>Minimum requirement</w:t>
      </w:r>
      <w:bookmarkEnd w:id="3094"/>
      <w:bookmarkEnd w:id="3095"/>
      <w:bookmarkEnd w:id="3096"/>
      <w:bookmarkEnd w:id="3097"/>
      <w:bookmarkEnd w:id="3098"/>
      <w:bookmarkEnd w:id="3099"/>
      <w:bookmarkEnd w:id="3100"/>
      <w:bookmarkEnd w:id="3101"/>
      <w:bookmarkEnd w:id="3102"/>
      <w:bookmarkEnd w:id="3103"/>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3104" w:name="_Toc21101333"/>
      <w:bookmarkStart w:id="3105" w:name="_Toc29810372"/>
      <w:bookmarkStart w:id="3106" w:name="_Toc37273649"/>
      <w:bookmarkStart w:id="3107" w:name="_Toc45884967"/>
      <w:bookmarkStart w:id="3108" w:name="_Toc53182898"/>
      <w:bookmarkStart w:id="3109" w:name="_Toc58865292"/>
      <w:bookmarkStart w:id="3110" w:name="_Toc58866874"/>
      <w:bookmarkStart w:id="3111" w:name="_Toc66717907"/>
      <w:bookmarkStart w:id="3112" w:name="_Toc74930468"/>
      <w:bookmarkStart w:id="3113" w:name="_Toc76544753"/>
      <w:r w:rsidRPr="006F0B54">
        <w:rPr>
          <w:lang w:eastAsia="sv-SE"/>
        </w:rPr>
        <w:t>7.7.3</w:t>
      </w:r>
      <w:r w:rsidRPr="006F0B54">
        <w:rPr>
          <w:lang w:eastAsia="sv-SE"/>
        </w:rPr>
        <w:tab/>
        <w:t>Test purpose</w:t>
      </w:r>
      <w:bookmarkEnd w:id="3104"/>
      <w:bookmarkEnd w:id="3105"/>
      <w:bookmarkEnd w:id="3106"/>
      <w:bookmarkEnd w:id="3107"/>
      <w:bookmarkEnd w:id="3108"/>
      <w:bookmarkEnd w:id="3109"/>
      <w:bookmarkEnd w:id="3110"/>
      <w:bookmarkEnd w:id="3111"/>
      <w:bookmarkEnd w:id="3112"/>
      <w:bookmarkEnd w:id="3113"/>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3114" w:name="_Toc21101334"/>
      <w:bookmarkStart w:id="3115" w:name="_Toc29810373"/>
      <w:bookmarkStart w:id="3116" w:name="_Toc37273650"/>
      <w:bookmarkStart w:id="3117" w:name="_Toc45884968"/>
      <w:bookmarkStart w:id="3118" w:name="_Toc53182899"/>
      <w:bookmarkStart w:id="3119" w:name="_Toc58865293"/>
      <w:bookmarkStart w:id="3120" w:name="_Toc58866875"/>
      <w:bookmarkStart w:id="3121" w:name="_Toc66717908"/>
      <w:bookmarkStart w:id="3122" w:name="_Toc74930469"/>
      <w:bookmarkStart w:id="3123" w:name="_Toc76544754"/>
      <w:r w:rsidRPr="006F0B54">
        <w:rPr>
          <w:lang w:eastAsia="sv-SE"/>
        </w:rPr>
        <w:t>7.7.4</w:t>
      </w:r>
      <w:r w:rsidRPr="006F0B54">
        <w:rPr>
          <w:lang w:eastAsia="sv-SE"/>
        </w:rPr>
        <w:tab/>
        <w:t>Method of test</w:t>
      </w:r>
      <w:bookmarkEnd w:id="3114"/>
      <w:bookmarkEnd w:id="3115"/>
      <w:bookmarkEnd w:id="3116"/>
      <w:bookmarkEnd w:id="3117"/>
      <w:bookmarkEnd w:id="3118"/>
      <w:bookmarkEnd w:id="3119"/>
      <w:bookmarkEnd w:id="3120"/>
      <w:bookmarkEnd w:id="3121"/>
      <w:bookmarkEnd w:id="3122"/>
      <w:bookmarkEnd w:id="3123"/>
    </w:p>
    <w:p w14:paraId="5520576C" w14:textId="77777777" w:rsidR="00972FED" w:rsidRPr="006F0B54" w:rsidRDefault="00972FED" w:rsidP="00972FED">
      <w:pPr>
        <w:pStyle w:val="Heading4"/>
        <w:rPr>
          <w:lang w:eastAsia="sv-SE"/>
        </w:rPr>
      </w:pPr>
      <w:bookmarkStart w:id="3124" w:name="_Toc21101335"/>
      <w:bookmarkStart w:id="3125" w:name="_Toc29810374"/>
      <w:bookmarkStart w:id="3126" w:name="_Toc37273651"/>
      <w:bookmarkStart w:id="3127" w:name="_Toc45884969"/>
      <w:bookmarkStart w:id="3128" w:name="_Toc53182900"/>
      <w:bookmarkStart w:id="3129" w:name="_Toc58865294"/>
      <w:bookmarkStart w:id="3130" w:name="_Toc58866876"/>
      <w:bookmarkStart w:id="3131" w:name="_Toc66717909"/>
      <w:bookmarkStart w:id="3132" w:name="_Toc74930470"/>
      <w:bookmarkStart w:id="3133" w:name="_Toc76544755"/>
      <w:r w:rsidRPr="006F0B54">
        <w:rPr>
          <w:lang w:eastAsia="sv-SE"/>
        </w:rPr>
        <w:t>7.7.4.1</w:t>
      </w:r>
      <w:r w:rsidRPr="006F0B54">
        <w:rPr>
          <w:lang w:eastAsia="sv-SE"/>
        </w:rPr>
        <w:tab/>
        <w:t>Initial conditions</w:t>
      </w:r>
      <w:bookmarkEnd w:id="3124"/>
      <w:bookmarkEnd w:id="3125"/>
      <w:bookmarkEnd w:id="3126"/>
      <w:bookmarkEnd w:id="3127"/>
      <w:bookmarkEnd w:id="3128"/>
      <w:bookmarkEnd w:id="3129"/>
      <w:bookmarkEnd w:id="3130"/>
      <w:bookmarkEnd w:id="3131"/>
      <w:bookmarkEnd w:id="3132"/>
      <w:bookmarkEnd w:id="3133"/>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lastRenderedPageBreak/>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3134" w:name="_Toc21101336"/>
      <w:bookmarkStart w:id="3135" w:name="_Toc29810375"/>
      <w:bookmarkStart w:id="3136" w:name="_Toc37273652"/>
      <w:bookmarkStart w:id="3137" w:name="_Toc45884970"/>
      <w:bookmarkStart w:id="3138" w:name="_Toc53182901"/>
      <w:bookmarkStart w:id="3139" w:name="_Toc58865295"/>
      <w:bookmarkStart w:id="3140" w:name="_Toc58866877"/>
      <w:bookmarkStart w:id="3141" w:name="_Toc66717910"/>
      <w:bookmarkStart w:id="3142" w:name="_Toc74930471"/>
      <w:bookmarkStart w:id="3143" w:name="_Toc76544756"/>
      <w:r w:rsidRPr="006F0B54">
        <w:rPr>
          <w:lang w:eastAsia="sv-SE"/>
        </w:rPr>
        <w:t>7.7.4.2</w:t>
      </w:r>
      <w:r w:rsidRPr="006F0B54">
        <w:rPr>
          <w:lang w:eastAsia="sv-SE"/>
        </w:rPr>
        <w:tab/>
        <w:t>Procedure</w:t>
      </w:r>
      <w:bookmarkEnd w:id="3134"/>
      <w:bookmarkEnd w:id="3135"/>
      <w:bookmarkEnd w:id="3136"/>
      <w:bookmarkEnd w:id="3137"/>
      <w:bookmarkEnd w:id="3138"/>
      <w:bookmarkEnd w:id="3139"/>
      <w:bookmarkEnd w:id="3140"/>
      <w:bookmarkEnd w:id="3141"/>
      <w:bookmarkEnd w:id="3142"/>
      <w:bookmarkEnd w:id="3143"/>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532825FE" w14:textId="77777777" w:rsidR="00972FED" w:rsidRPr="006F0B54" w:rsidRDefault="00972FED" w:rsidP="00972FED">
      <w:pPr>
        <w:pStyle w:val="B1"/>
      </w:pPr>
      <w:r w:rsidRPr="006F0B54">
        <w:t>4)</w:t>
      </w:r>
      <w:r w:rsidRPr="006F0B54">
        <w:tab/>
        <w:t>The measurement device characteristics shall be:</w:t>
      </w:r>
    </w:p>
    <w:p w14:paraId="464655A5" w14:textId="77777777" w:rsidR="00972FED" w:rsidRPr="006F0B54" w:rsidRDefault="00972FED" w:rsidP="00972FED">
      <w:pPr>
        <w:pStyle w:val="B2"/>
        <w:rPr>
          <w:lang w:eastAsia="zh-CN"/>
        </w:rPr>
      </w:pPr>
      <w:r w:rsidRPr="006F0B54">
        <w:t>-</w:t>
      </w:r>
      <w:r w:rsidRPr="006F0B54">
        <w:tab/>
        <w:t>Detection mode: True RMS.</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3144" w:name="_Toc21101337"/>
      <w:bookmarkStart w:id="3145" w:name="_Toc29810376"/>
      <w:bookmarkStart w:id="3146" w:name="_Toc37273653"/>
      <w:bookmarkStart w:id="3147" w:name="_Toc45884971"/>
      <w:bookmarkStart w:id="3148" w:name="_Toc53182902"/>
      <w:bookmarkStart w:id="3149" w:name="_Toc58865296"/>
      <w:bookmarkStart w:id="3150" w:name="_Toc58866878"/>
      <w:bookmarkStart w:id="3151" w:name="_Toc66717911"/>
      <w:bookmarkStart w:id="3152" w:name="_Toc74930472"/>
      <w:bookmarkStart w:id="3153" w:name="_Toc76544757"/>
      <w:r w:rsidRPr="006F0B54">
        <w:rPr>
          <w:lang w:eastAsia="sv-SE"/>
        </w:rPr>
        <w:t>7.7.5</w:t>
      </w:r>
      <w:r w:rsidRPr="006F0B54">
        <w:rPr>
          <w:lang w:eastAsia="sv-SE"/>
        </w:rPr>
        <w:tab/>
        <w:t>Test requirement</w:t>
      </w:r>
      <w:bookmarkEnd w:id="3144"/>
      <w:bookmarkEnd w:id="3145"/>
      <w:bookmarkEnd w:id="3146"/>
      <w:bookmarkEnd w:id="3147"/>
      <w:bookmarkEnd w:id="3148"/>
      <w:bookmarkEnd w:id="3149"/>
      <w:bookmarkEnd w:id="3150"/>
      <w:bookmarkEnd w:id="3151"/>
      <w:bookmarkEnd w:id="3152"/>
      <w:bookmarkEnd w:id="3153"/>
    </w:p>
    <w:p w14:paraId="67B2E561" w14:textId="77777777" w:rsidR="00972FED" w:rsidRPr="006F0B54" w:rsidRDefault="00972FED" w:rsidP="00972FED">
      <w:pPr>
        <w:pStyle w:val="Heading4"/>
      </w:pPr>
      <w:bookmarkStart w:id="3154" w:name="_Toc21101338"/>
      <w:bookmarkStart w:id="3155" w:name="_Toc29810377"/>
      <w:bookmarkStart w:id="3156" w:name="_Toc37273654"/>
      <w:bookmarkStart w:id="3157" w:name="_Toc45884972"/>
      <w:bookmarkStart w:id="3158" w:name="_Toc53182903"/>
      <w:bookmarkStart w:id="3159" w:name="_Toc58865297"/>
      <w:bookmarkStart w:id="3160" w:name="_Toc58866879"/>
      <w:bookmarkStart w:id="3161" w:name="_Toc66717912"/>
      <w:bookmarkStart w:id="3162" w:name="_Toc74930473"/>
      <w:bookmarkStart w:id="3163" w:name="_Toc76544758"/>
      <w:r w:rsidRPr="006F0B54">
        <w:t>7.7.5.1</w:t>
      </w:r>
      <w:r w:rsidRPr="006F0B54">
        <w:tab/>
        <w:t xml:space="preserve">Test requirement for </w:t>
      </w:r>
      <w:r w:rsidRPr="006F0B54">
        <w:rPr>
          <w:i/>
        </w:rPr>
        <w:t>BS type 1-O</w:t>
      </w:r>
      <w:bookmarkEnd w:id="3154"/>
      <w:bookmarkEnd w:id="3155"/>
      <w:bookmarkEnd w:id="3156"/>
      <w:bookmarkEnd w:id="3157"/>
      <w:bookmarkEnd w:id="3158"/>
      <w:bookmarkEnd w:id="3159"/>
      <w:bookmarkEnd w:id="3160"/>
      <w:bookmarkEnd w:id="3161"/>
      <w:bookmarkEnd w:id="3162"/>
      <w:bookmarkEnd w:id="316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3164" w:name="_Toc21101339"/>
      <w:bookmarkStart w:id="3165" w:name="_Toc29810378"/>
      <w:bookmarkStart w:id="3166" w:name="_Toc37273655"/>
      <w:bookmarkStart w:id="3167" w:name="_Toc45884973"/>
      <w:bookmarkStart w:id="3168" w:name="_Toc53182904"/>
      <w:bookmarkStart w:id="3169" w:name="_Toc58865298"/>
      <w:bookmarkStart w:id="3170" w:name="_Toc58866880"/>
      <w:bookmarkStart w:id="3171" w:name="_Toc66717913"/>
      <w:bookmarkStart w:id="3172" w:name="_Toc74930474"/>
      <w:bookmarkStart w:id="3173" w:name="_Toc76544759"/>
      <w:r w:rsidRPr="006F0B54">
        <w:t>7.7.5.2</w:t>
      </w:r>
      <w:r w:rsidRPr="006F0B54">
        <w:tab/>
        <w:t xml:space="preserve">Test requirement for </w:t>
      </w:r>
      <w:r w:rsidRPr="006F0B54">
        <w:rPr>
          <w:i/>
        </w:rPr>
        <w:t>BS type 2-O</w:t>
      </w:r>
      <w:bookmarkEnd w:id="3164"/>
      <w:bookmarkEnd w:id="3165"/>
      <w:bookmarkEnd w:id="3166"/>
      <w:bookmarkEnd w:id="3167"/>
      <w:bookmarkEnd w:id="3168"/>
      <w:bookmarkEnd w:id="3169"/>
      <w:bookmarkEnd w:id="3170"/>
      <w:bookmarkEnd w:id="3171"/>
      <w:bookmarkEnd w:id="3172"/>
      <w:bookmarkEnd w:id="3173"/>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3174" w:name="_Hlk41916936"/>
      <w:r w:rsidRPr="000609B1">
        <w:t xml:space="preserve">Limits for </w:t>
      </w:r>
      <w:r>
        <w:t>protection of</w:t>
      </w:r>
      <w:r w:rsidRPr="000609B1">
        <w:t xml:space="preserve"> Earth Exploration Satellite Service</w:t>
      </w:r>
      <w:bookmarkEnd w:id="317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3175" w:name="_Toc21101340"/>
      <w:bookmarkStart w:id="3176" w:name="_Toc29810379"/>
      <w:bookmarkStart w:id="3177" w:name="_Toc37273656"/>
      <w:bookmarkStart w:id="3178" w:name="_Toc45884974"/>
      <w:bookmarkStart w:id="3179" w:name="_Toc53182905"/>
      <w:bookmarkStart w:id="3180" w:name="_Toc58865299"/>
      <w:bookmarkStart w:id="3181" w:name="_Toc58866881"/>
      <w:bookmarkStart w:id="3182" w:name="_Toc66717914"/>
      <w:bookmarkStart w:id="3183" w:name="_Toc74930475"/>
      <w:bookmarkStart w:id="3184" w:name="_Toc76544760"/>
      <w:r w:rsidRPr="006F0B54">
        <w:t>7.8</w:t>
      </w:r>
      <w:r w:rsidRPr="006F0B54">
        <w:tab/>
        <w:t>OTA receiver intermodulation</w:t>
      </w:r>
      <w:bookmarkEnd w:id="3175"/>
      <w:bookmarkEnd w:id="3176"/>
      <w:bookmarkEnd w:id="3177"/>
      <w:bookmarkEnd w:id="3178"/>
      <w:bookmarkEnd w:id="3179"/>
      <w:bookmarkEnd w:id="3180"/>
      <w:bookmarkEnd w:id="3181"/>
      <w:bookmarkEnd w:id="3182"/>
      <w:bookmarkEnd w:id="3183"/>
      <w:bookmarkEnd w:id="3184"/>
    </w:p>
    <w:p w14:paraId="1FCE8776" w14:textId="77777777" w:rsidR="00972FED" w:rsidRPr="006F0B54" w:rsidRDefault="00972FED" w:rsidP="00972FED">
      <w:pPr>
        <w:pStyle w:val="Heading3"/>
        <w:rPr>
          <w:lang w:eastAsia="sv-SE"/>
        </w:rPr>
      </w:pPr>
      <w:bookmarkStart w:id="3185" w:name="_Toc21101341"/>
      <w:bookmarkStart w:id="3186" w:name="_Toc29810380"/>
      <w:bookmarkStart w:id="3187" w:name="_Toc37273657"/>
      <w:bookmarkStart w:id="3188" w:name="_Toc45884975"/>
      <w:bookmarkStart w:id="3189" w:name="_Toc53182906"/>
      <w:bookmarkStart w:id="3190" w:name="_Toc58865300"/>
      <w:bookmarkStart w:id="3191" w:name="_Toc58866882"/>
      <w:bookmarkStart w:id="3192" w:name="_Toc66717915"/>
      <w:bookmarkStart w:id="3193" w:name="_Toc74930476"/>
      <w:bookmarkStart w:id="3194" w:name="_Toc76544761"/>
      <w:r w:rsidRPr="006F0B54">
        <w:rPr>
          <w:lang w:eastAsia="sv-SE"/>
        </w:rPr>
        <w:t>7.8.1</w:t>
      </w:r>
      <w:r w:rsidRPr="006F0B54">
        <w:rPr>
          <w:lang w:eastAsia="sv-SE"/>
        </w:rPr>
        <w:tab/>
        <w:t>Definition and applicability</w:t>
      </w:r>
      <w:bookmarkEnd w:id="3185"/>
      <w:bookmarkEnd w:id="3186"/>
      <w:bookmarkEnd w:id="3187"/>
      <w:bookmarkEnd w:id="3188"/>
      <w:bookmarkEnd w:id="3189"/>
      <w:bookmarkEnd w:id="3190"/>
      <w:bookmarkEnd w:id="3191"/>
      <w:bookmarkEnd w:id="3192"/>
      <w:bookmarkEnd w:id="3193"/>
      <w:bookmarkEnd w:id="3194"/>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3195" w:name="_Toc21101342"/>
      <w:bookmarkStart w:id="3196" w:name="_Toc29810381"/>
      <w:bookmarkStart w:id="3197" w:name="_Toc37273658"/>
      <w:bookmarkStart w:id="3198" w:name="_Toc45884976"/>
      <w:bookmarkStart w:id="3199" w:name="_Toc53182907"/>
      <w:bookmarkStart w:id="3200" w:name="_Toc58865301"/>
      <w:bookmarkStart w:id="3201" w:name="_Toc58866883"/>
      <w:bookmarkStart w:id="3202" w:name="_Toc66717916"/>
      <w:bookmarkStart w:id="3203" w:name="_Toc74930477"/>
      <w:bookmarkStart w:id="3204" w:name="_Toc76544762"/>
      <w:r w:rsidRPr="006F0B54">
        <w:rPr>
          <w:lang w:eastAsia="sv-SE"/>
        </w:rPr>
        <w:t>7.8.2</w:t>
      </w:r>
      <w:r w:rsidRPr="006F0B54">
        <w:rPr>
          <w:lang w:eastAsia="sv-SE"/>
        </w:rPr>
        <w:tab/>
        <w:t>Minimum requirement</w:t>
      </w:r>
      <w:bookmarkEnd w:id="3195"/>
      <w:bookmarkEnd w:id="3196"/>
      <w:bookmarkEnd w:id="3197"/>
      <w:bookmarkEnd w:id="3198"/>
      <w:bookmarkEnd w:id="3199"/>
      <w:bookmarkEnd w:id="3200"/>
      <w:bookmarkEnd w:id="3201"/>
      <w:bookmarkEnd w:id="3202"/>
      <w:bookmarkEnd w:id="3203"/>
      <w:bookmarkEnd w:id="3204"/>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3205" w:name="_Toc21101343"/>
      <w:bookmarkStart w:id="3206" w:name="_Toc29810382"/>
      <w:bookmarkStart w:id="3207" w:name="_Toc37273659"/>
      <w:bookmarkStart w:id="3208" w:name="_Toc45884977"/>
      <w:bookmarkStart w:id="3209" w:name="_Toc53182908"/>
      <w:bookmarkStart w:id="3210" w:name="_Toc58865302"/>
      <w:bookmarkStart w:id="3211" w:name="_Toc58866884"/>
      <w:bookmarkStart w:id="3212" w:name="_Toc66717917"/>
      <w:bookmarkStart w:id="3213" w:name="_Toc74930478"/>
      <w:bookmarkStart w:id="3214" w:name="_Toc76544763"/>
      <w:r w:rsidRPr="006F0B54">
        <w:rPr>
          <w:lang w:eastAsia="sv-SE"/>
        </w:rPr>
        <w:t>7.8.3</w:t>
      </w:r>
      <w:r w:rsidRPr="006F0B54">
        <w:rPr>
          <w:lang w:eastAsia="sv-SE"/>
        </w:rPr>
        <w:tab/>
        <w:t>Test purpose</w:t>
      </w:r>
      <w:bookmarkEnd w:id="3205"/>
      <w:bookmarkEnd w:id="3206"/>
      <w:bookmarkEnd w:id="3207"/>
      <w:bookmarkEnd w:id="3208"/>
      <w:bookmarkEnd w:id="3209"/>
      <w:bookmarkEnd w:id="3210"/>
      <w:bookmarkEnd w:id="3211"/>
      <w:bookmarkEnd w:id="3212"/>
      <w:bookmarkEnd w:id="3213"/>
      <w:bookmarkEnd w:id="3214"/>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3215" w:name="_Toc21101344"/>
      <w:bookmarkStart w:id="3216" w:name="_Toc29810383"/>
      <w:bookmarkStart w:id="3217" w:name="_Toc37273660"/>
      <w:bookmarkStart w:id="3218" w:name="_Toc45884978"/>
      <w:bookmarkStart w:id="3219" w:name="_Toc53182909"/>
      <w:bookmarkStart w:id="3220" w:name="_Toc58865303"/>
      <w:bookmarkStart w:id="3221" w:name="_Toc58866885"/>
      <w:bookmarkStart w:id="3222" w:name="_Toc66717918"/>
      <w:bookmarkStart w:id="3223" w:name="_Toc74930479"/>
      <w:bookmarkStart w:id="3224" w:name="_Toc76544764"/>
      <w:r w:rsidRPr="006F0B54">
        <w:rPr>
          <w:lang w:eastAsia="sv-SE"/>
        </w:rPr>
        <w:t>7.8</w:t>
      </w:r>
      <w:r w:rsidRPr="006F0B54">
        <w:rPr>
          <w:lang w:eastAsia="zh-CN"/>
        </w:rPr>
        <w:t>.</w:t>
      </w:r>
      <w:r w:rsidRPr="006F0B54">
        <w:rPr>
          <w:lang w:eastAsia="sv-SE"/>
        </w:rPr>
        <w:t>4</w:t>
      </w:r>
      <w:r w:rsidRPr="006F0B54">
        <w:rPr>
          <w:lang w:eastAsia="sv-SE"/>
        </w:rPr>
        <w:tab/>
        <w:t>Method of test</w:t>
      </w:r>
      <w:bookmarkEnd w:id="3215"/>
      <w:bookmarkEnd w:id="3216"/>
      <w:bookmarkEnd w:id="3217"/>
      <w:bookmarkEnd w:id="3218"/>
      <w:bookmarkEnd w:id="3219"/>
      <w:bookmarkEnd w:id="3220"/>
      <w:bookmarkEnd w:id="3221"/>
      <w:bookmarkEnd w:id="3222"/>
      <w:bookmarkEnd w:id="3223"/>
      <w:bookmarkEnd w:id="3224"/>
    </w:p>
    <w:p w14:paraId="087B225B" w14:textId="77777777" w:rsidR="00972FED" w:rsidRPr="006F0B54" w:rsidRDefault="00972FED" w:rsidP="00972FED">
      <w:pPr>
        <w:pStyle w:val="Heading4"/>
        <w:rPr>
          <w:lang w:eastAsia="sv-SE"/>
        </w:rPr>
      </w:pPr>
      <w:bookmarkStart w:id="3225" w:name="_Toc21101345"/>
      <w:bookmarkStart w:id="3226" w:name="_Toc29810384"/>
      <w:bookmarkStart w:id="3227" w:name="_Toc37273661"/>
      <w:bookmarkStart w:id="3228" w:name="_Toc45884979"/>
      <w:bookmarkStart w:id="3229" w:name="_Toc53182910"/>
      <w:bookmarkStart w:id="3230" w:name="_Toc58865304"/>
      <w:bookmarkStart w:id="3231" w:name="_Toc58866886"/>
      <w:bookmarkStart w:id="3232" w:name="_Toc66717919"/>
      <w:bookmarkStart w:id="3233" w:name="_Toc74930480"/>
      <w:bookmarkStart w:id="3234" w:name="_Toc76544765"/>
      <w:r w:rsidRPr="006F0B54">
        <w:rPr>
          <w:lang w:eastAsia="sv-SE"/>
        </w:rPr>
        <w:t>7.8.4.1</w:t>
      </w:r>
      <w:r w:rsidRPr="006F0B54">
        <w:rPr>
          <w:lang w:eastAsia="sv-SE"/>
        </w:rPr>
        <w:tab/>
        <w:t>Initial conditions</w:t>
      </w:r>
      <w:bookmarkEnd w:id="3225"/>
      <w:bookmarkEnd w:id="3226"/>
      <w:bookmarkEnd w:id="3227"/>
      <w:bookmarkEnd w:id="3228"/>
      <w:bookmarkEnd w:id="3229"/>
      <w:bookmarkEnd w:id="3230"/>
      <w:bookmarkEnd w:id="3231"/>
      <w:bookmarkEnd w:id="3232"/>
      <w:bookmarkEnd w:id="3233"/>
      <w:bookmarkEnd w:id="3234"/>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3235" w:name="_Toc21101346"/>
      <w:bookmarkStart w:id="3236" w:name="_Toc29810385"/>
      <w:bookmarkStart w:id="3237" w:name="_Toc37273662"/>
      <w:bookmarkStart w:id="3238" w:name="_Toc45884980"/>
      <w:bookmarkStart w:id="3239" w:name="_Toc53182911"/>
      <w:bookmarkStart w:id="3240" w:name="_Toc58865305"/>
      <w:bookmarkStart w:id="3241" w:name="_Toc58866887"/>
      <w:bookmarkStart w:id="3242" w:name="_Toc66717920"/>
      <w:bookmarkStart w:id="3243" w:name="_Toc74930481"/>
      <w:bookmarkStart w:id="3244" w:name="_Toc76544766"/>
      <w:r w:rsidRPr="006F0B54">
        <w:rPr>
          <w:lang w:eastAsia="sv-SE"/>
        </w:rPr>
        <w:t>7.8.4.2</w:t>
      </w:r>
      <w:r w:rsidRPr="006F0B54">
        <w:rPr>
          <w:lang w:eastAsia="sv-SE"/>
        </w:rPr>
        <w:tab/>
        <w:t>Procedure</w:t>
      </w:r>
      <w:bookmarkEnd w:id="3235"/>
      <w:bookmarkEnd w:id="3236"/>
      <w:bookmarkEnd w:id="3237"/>
      <w:bookmarkEnd w:id="3238"/>
      <w:bookmarkEnd w:id="3239"/>
      <w:bookmarkEnd w:id="3240"/>
      <w:bookmarkEnd w:id="3241"/>
      <w:bookmarkEnd w:id="3242"/>
      <w:bookmarkEnd w:id="3243"/>
      <w:bookmarkEnd w:id="3244"/>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3245" w:name="_Toc21101347"/>
      <w:bookmarkStart w:id="3246" w:name="_Toc29810386"/>
      <w:bookmarkStart w:id="3247" w:name="_Toc37273663"/>
      <w:bookmarkStart w:id="3248" w:name="_Toc45884981"/>
      <w:bookmarkStart w:id="3249" w:name="_Toc53182912"/>
      <w:bookmarkStart w:id="3250" w:name="_Toc58865306"/>
      <w:bookmarkStart w:id="3251" w:name="_Toc58866888"/>
      <w:bookmarkStart w:id="3252" w:name="_Toc66717921"/>
      <w:bookmarkStart w:id="3253" w:name="_Toc74930482"/>
      <w:bookmarkStart w:id="3254" w:name="_Toc76544767"/>
      <w:r w:rsidRPr="006F0B54">
        <w:rPr>
          <w:lang w:eastAsia="sv-SE"/>
        </w:rPr>
        <w:t>7.8</w:t>
      </w:r>
      <w:r w:rsidRPr="006F0B54">
        <w:rPr>
          <w:lang w:eastAsia="zh-CN"/>
        </w:rPr>
        <w:t>.</w:t>
      </w:r>
      <w:r w:rsidRPr="006F0B54">
        <w:rPr>
          <w:lang w:eastAsia="sv-SE"/>
        </w:rPr>
        <w:t>5</w:t>
      </w:r>
      <w:r w:rsidRPr="006F0B54">
        <w:rPr>
          <w:lang w:eastAsia="sv-SE"/>
        </w:rPr>
        <w:tab/>
        <w:t>Test requirement</w:t>
      </w:r>
      <w:bookmarkEnd w:id="3245"/>
      <w:bookmarkEnd w:id="3246"/>
      <w:bookmarkEnd w:id="3247"/>
      <w:bookmarkEnd w:id="3248"/>
      <w:bookmarkEnd w:id="3249"/>
      <w:bookmarkEnd w:id="3250"/>
      <w:bookmarkEnd w:id="3251"/>
      <w:bookmarkEnd w:id="3252"/>
      <w:bookmarkEnd w:id="3253"/>
      <w:bookmarkEnd w:id="3254"/>
    </w:p>
    <w:p w14:paraId="61858C92" w14:textId="77777777" w:rsidR="00972FED" w:rsidRPr="006F0B54" w:rsidRDefault="00972FED" w:rsidP="00972FED">
      <w:pPr>
        <w:pStyle w:val="Heading4"/>
        <w:rPr>
          <w:lang w:eastAsia="sv-SE"/>
        </w:rPr>
      </w:pPr>
      <w:bookmarkStart w:id="3255" w:name="_Toc21101348"/>
      <w:bookmarkStart w:id="3256" w:name="_Toc29810387"/>
      <w:bookmarkStart w:id="3257" w:name="_Toc37273664"/>
      <w:bookmarkStart w:id="3258" w:name="_Toc45884982"/>
      <w:bookmarkStart w:id="3259" w:name="_Toc53182913"/>
      <w:bookmarkStart w:id="3260" w:name="_Toc58865307"/>
      <w:bookmarkStart w:id="3261" w:name="_Toc58866889"/>
      <w:bookmarkStart w:id="3262" w:name="_Toc66717922"/>
      <w:bookmarkStart w:id="3263" w:name="_Toc74930483"/>
      <w:bookmarkStart w:id="3264" w:name="_Toc76544768"/>
      <w:r w:rsidRPr="006F0B54">
        <w:rPr>
          <w:lang w:eastAsia="sv-SE"/>
        </w:rPr>
        <w:t>7.8.5.1</w:t>
      </w:r>
      <w:r w:rsidRPr="006F0B54">
        <w:rPr>
          <w:lang w:eastAsia="sv-SE"/>
        </w:rPr>
        <w:tab/>
      </w:r>
      <w:r w:rsidRPr="006F0B54">
        <w:rPr>
          <w:i/>
          <w:lang w:eastAsia="sv-SE"/>
        </w:rPr>
        <w:t>BS type 1-O</w:t>
      </w:r>
      <w:bookmarkEnd w:id="3255"/>
      <w:bookmarkEnd w:id="3256"/>
      <w:bookmarkEnd w:id="3257"/>
      <w:bookmarkEnd w:id="3258"/>
      <w:bookmarkEnd w:id="3259"/>
      <w:bookmarkEnd w:id="3260"/>
      <w:bookmarkEnd w:id="3261"/>
      <w:bookmarkEnd w:id="3262"/>
      <w:bookmarkEnd w:id="3263"/>
      <w:bookmarkEnd w:id="326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326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3266" w:name="_Hlk499831507"/>
            <w:r w:rsidRPr="006F0B54">
              <w:t>±7.465</w:t>
            </w:r>
            <w:bookmarkEnd w:id="326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326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3267" w:name="_Toc21101349"/>
      <w:bookmarkStart w:id="3268" w:name="_Toc29810388"/>
      <w:bookmarkStart w:id="3269" w:name="_Toc37273665"/>
      <w:bookmarkStart w:id="3270" w:name="_Toc45884983"/>
      <w:bookmarkStart w:id="3271" w:name="_Toc53182914"/>
      <w:bookmarkStart w:id="3272" w:name="_Toc58865308"/>
      <w:bookmarkStart w:id="3273" w:name="_Toc58866890"/>
      <w:bookmarkStart w:id="3274" w:name="_Toc66717923"/>
      <w:bookmarkStart w:id="3275" w:name="_Toc74930484"/>
      <w:bookmarkStart w:id="3276" w:name="_Toc76544769"/>
      <w:r w:rsidRPr="006F0B54">
        <w:rPr>
          <w:lang w:eastAsia="sv-SE"/>
        </w:rPr>
        <w:lastRenderedPageBreak/>
        <w:t>7.8.5.2</w:t>
      </w:r>
      <w:r w:rsidRPr="006F0B54">
        <w:rPr>
          <w:lang w:eastAsia="sv-SE"/>
        </w:rPr>
        <w:tab/>
      </w:r>
      <w:r w:rsidRPr="006F0B54">
        <w:rPr>
          <w:i/>
          <w:lang w:eastAsia="sv-SE"/>
        </w:rPr>
        <w:t>BS type 2-O</w:t>
      </w:r>
      <w:bookmarkEnd w:id="3267"/>
      <w:bookmarkEnd w:id="3268"/>
      <w:bookmarkEnd w:id="3269"/>
      <w:bookmarkEnd w:id="3270"/>
      <w:bookmarkEnd w:id="3271"/>
      <w:bookmarkEnd w:id="3272"/>
      <w:bookmarkEnd w:id="3273"/>
      <w:bookmarkEnd w:id="3274"/>
      <w:bookmarkEnd w:id="3275"/>
      <w:bookmarkEnd w:id="3276"/>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3277" w:name="_Toc21101350"/>
      <w:bookmarkStart w:id="3278" w:name="_Toc29810389"/>
      <w:bookmarkStart w:id="3279" w:name="_Toc37273666"/>
      <w:bookmarkStart w:id="3280" w:name="_Toc45884984"/>
      <w:bookmarkStart w:id="3281" w:name="_Toc53182915"/>
      <w:bookmarkStart w:id="3282" w:name="_Toc58865309"/>
      <w:bookmarkStart w:id="3283" w:name="_Toc58866891"/>
      <w:bookmarkStart w:id="3284" w:name="_Toc66717924"/>
      <w:bookmarkStart w:id="3285" w:name="_Toc74930485"/>
      <w:bookmarkStart w:id="3286" w:name="_Toc76544770"/>
      <w:r w:rsidRPr="006F0B54">
        <w:t>7.9</w:t>
      </w:r>
      <w:r w:rsidRPr="006F0B54">
        <w:tab/>
        <w:t>OTA in-channel selectivity</w:t>
      </w:r>
      <w:bookmarkEnd w:id="3277"/>
      <w:bookmarkEnd w:id="3278"/>
      <w:bookmarkEnd w:id="3279"/>
      <w:bookmarkEnd w:id="3280"/>
      <w:bookmarkEnd w:id="3281"/>
      <w:bookmarkEnd w:id="3282"/>
      <w:bookmarkEnd w:id="3283"/>
      <w:bookmarkEnd w:id="3284"/>
      <w:bookmarkEnd w:id="3285"/>
      <w:bookmarkEnd w:id="3286"/>
    </w:p>
    <w:p w14:paraId="482A2378" w14:textId="77777777" w:rsidR="00972FED" w:rsidRPr="006F0B54" w:rsidRDefault="00972FED" w:rsidP="00972FED">
      <w:pPr>
        <w:pStyle w:val="Heading3"/>
        <w:rPr>
          <w:lang w:eastAsia="sv-SE"/>
        </w:rPr>
      </w:pPr>
      <w:bookmarkStart w:id="3287" w:name="_Toc21101351"/>
      <w:bookmarkStart w:id="3288" w:name="_Toc29810390"/>
      <w:bookmarkStart w:id="3289" w:name="_Toc37273667"/>
      <w:bookmarkStart w:id="3290" w:name="_Toc45884985"/>
      <w:bookmarkStart w:id="3291" w:name="_Toc53182916"/>
      <w:bookmarkStart w:id="3292" w:name="_Toc58865310"/>
      <w:bookmarkStart w:id="3293" w:name="_Toc58866892"/>
      <w:bookmarkStart w:id="3294" w:name="_Toc66717925"/>
      <w:bookmarkStart w:id="3295" w:name="_Toc74930486"/>
      <w:bookmarkStart w:id="3296" w:name="_Toc76544771"/>
      <w:r w:rsidRPr="006F0B54">
        <w:rPr>
          <w:lang w:eastAsia="sv-SE"/>
        </w:rPr>
        <w:t>7.9.1</w:t>
      </w:r>
      <w:r w:rsidRPr="006F0B54">
        <w:rPr>
          <w:lang w:eastAsia="sv-SE"/>
        </w:rPr>
        <w:tab/>
        <w:t>Definition and applicability</w:t>
      </w:r>
      <w:bookmarkEnd w:id="3287"/>
      <w:bookmarkEnd w:id="3288"/>
      <w:bookmarkEnd w:id="3289"/>
      <w:bookmarkEnd w:id="3290"/>
      <w:bookmarkEnd w:id="3291"/>
      <w:bookmarkEnd w:id="3292"/>
      <w:bookmarkEnd w:id="3293"/>
      <w:bookmarkEnd w:id="3294"/>
      <w:bookmarkEnd w:id="3295"/>
      <w:bookmarkEnd w:id="3296"/>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3297" w:name="_Toc21101352"/>
      <w:bookmarkStart w:id="3298" w:name="_Toc29810391"/>
      <w:bookmarkStart w:id="3299" w:name="_Toc37273668"/>
      <w:bookmarkStart w:id="3300" w:name="_Toc45884986"/>
      <w:bookmarkStart w:id="3301" w:name="_Toc53182917"/>
      <w:bookmarkStart w:id="3302" w:name="_Toc58865311"/>
      <w:bookmarkStart w:id="3303" w:name="_Toc58866893"/>
      <w:bookmarkStart w:id="3304" w:name="_Toc66717926"/>
      <w:bookmarkStart w:id="3305" w:name="_Toc74930487"/>
      <w:bookmarkStart w:id="3306" w:name="_Toc76544772"/>
      <w:r w:rsidRPr="006F0B54">
        <w:rPr>
          <w:lang w:eastAsia="sv-SE"/>
        </w:rPr>
        <w:t>7.9.2</w:t>
      </w:r>
      <w:r w:rsidRPr="006F0B54">
        <w:rPr>
          <w:lang w:eastAsia="sv-SE"/>
        </w:rPr>
        <w:tab/>
        <w:t>Minimum requirement</w:t>
      </w:r>
      <w:bookmarkEnd w:id="3297"/>
      <w:bookmarkEnd w:id="3298"/>
      <w:bookmarkEnd w:id="3299"/>
      <w:bookmarkEnd w:id="3300"/>
      <w:bookmarkEnd w:id="3301"/>
      <w:bookmarkEnd w:id="3302"/>
      <w:bookmarkEnd w:id="3303"/>
      <w:bookmarkEnd w:id="3304"/>
      <w:bookmarkEnd w:id="3305"/>
      <w:bookmarkEnd w:id="3306"/>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3307" w:name="_Toc21101353"/>
      <w:bookmarkStart w:id="3308" w:name="_Toc29810392"/>
      <w:bookmarkStart w:id="3309" w:name="_Toc37273669"/>
      <w:bookmarkStart w:id="3310" w:name="_Toc45884987"/>
      <w:bookmarkStart w:id="3311" w:name="_Toc53182918"/>
      <w:bookmarkStart w:id="3312" w:name="_Toc58865312"/>
      <w:bookmarkStart w:id="3313" w:name="_Toc58866894"/>
      <w:bookmarkStart w:id="3314" w:name="_Toc66717927"/>
      <w:bookmarkStart w:id="3315" w:name="_Toc74930488"/>
      <w:bookmarkStart w:id="3316" w:name="_Toc76544773"/>
      <w:r w:rsidRPr="006F0B54">
        <w:rPr>
          <w:lang w:eastAsia="sv-SE"/>
        </w:rPr>
        <w:lastRenderedPageBreak/>
        <w:t>7.9.3</w:t>
      </w:r>
      <w:r w:rsidRPr="006F0B54">
        <w:rPr>
          <w:lang w:eastAsia="sv-SE"/>
        </w:rPr>
        <w:tab/>
        <w:t>Test purpose</w:t>
      </w:r>
      <w:bookmarkEnd w:id="3307"/>
      <w:bookmarkEnd w:id="3308"/>
      <w:bookmarkEnd w:id="3309"/>
      <w:bookmarkEnd w:id="3310"/>
      <w:bookmarkEnd w:id="3311"/>
      <w:bookmarkEnd w:id="3312"/>
      <w:bookmarkEnd w:id="3313"/>
      <w:bookmarkEnd w:id="3314"/>
      <w:bookmarkEnd w:id="3315"/>
      <w:bookmarkEnd w:id="3316"/>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3317" w:name="_Toc21101354"/>
      <w:bookmarkStart w:id="3318" w:name="_Toc29810393"/>
      <w:bookmarkStart w:id="3319" w:name="_Toc37273670"/>
      <w:bookmarkStart w:id="3320" w:name="_Toc45884988"/>
      <w:bookmarkStart w:id="3321" w:name="_Toc53182919"/>
      <w:bookmarkStart w:id="3322" w:name="_Toc58865313"/>
      <w:bookmarkStart w:id="3323" w:name="_Toc58866895"/>
      <w:bookmarkStart w:id="3324" w:name="_Toc66717928"/>
      <w:bookmarkStart w:id="3325" w:name="_Toc74930489"/>
      <w:bookmarkStart w:id="3326" w:name="_Toc76544774"/>
      <w:r w:rsidRPr="006F0B54">
        <w:rPr>
          <w:lang w:eastAsia="sv-SE"/>
        </w:rPr>
        <w:t>7.9</w:t>
      </w:r>
      <w:r w:rsidRPr="006F0B54">
        <w:rPr>
          <w:lang w:eastAsia="zh-CN"/>
        </w:rPr>
        <w:t>.</w:t>
      </w:r>
      <w:r w:rsidRPr="006F0B54">
        <w:rPr>
          <w:lang w:eastAsia="sv-SE"/>
        </w:rPr>
        <w:t>4</w:t>
      </w:r>
      <w:r w:rsidRPr="006F0B54">
        <w:rPr>
          <w:lang w:eastAsia="sv-SE"/>
        </w:rPr>
        <w:tab/>
        <w:t>Method of test</w:t>
      </w:r>
      <w:bookmarkEnd w:id="3317"/>
      <w:bookmarkEnd w:id="3318"/>
      <w:bookmarkEnd w:id="3319"/>
      <w:bookmarkEnd w:id="3320"/>
      <w:bookmarkEnd w:id="3321"/>
      <w:bookmarkEnd w:id="3322"/>
      <w:bookmarkEnd w:id="3323"/>
      <w:bookmarkEnd w:id="3324"/>
      <w:bookmarkEnd w:id="3325"/>
      <w:bookmarkEnd w:id="3326"/>
    </w:p>
    <w:p w14:paraId="07E1BFD1" w14:textId="77777777" w:rsidR="00972FED" w:rsidRPr="006F0B54" w:rsidRDefault="00972FED" w:rsidP="00972FED">
      <w:pPr>
        <w:pStyle w:val="Heading4"/>
        <w:rPr>
          <w:lang w:eastAsia="sv-SE"/>
        </w:rPr>
      </w:pPr>
      <w:bookmarkStart w:id="3327" w:name="_Toc21101355"/>
      <w:bookmarkStart w:id="3328" w:name="_Toc29810394"/>
      <w:bookmarkStart w:id="3329" w:name="_Toc37273671"/>
      <w:bookmarkStart w:id="3330" w:name="_Toc45884989"/>
      <w:bookmarkStart w:id="3331" w:name="_Toc53182920"/>
      <w:bookmarkStart w:id="3332" w:name="_Toc58865314"/>
      <w:bookmarkStart w:id="3333" w:name="_Toc58866896"/>
      <w:bookmarkStart w:id="3334" w:name="_Toc66717929"/>
      <w:bookmarkStart w:id="3335" w:name="_Toc74930490"/>
      <w:bookmarkStart w:id="3336" w:name="_Toc76544775"/>
      <w:r w:rsidRPr="006F0B54">
        <w:rPr>
          <w:lang w:eastAsia="sv-SE"/>
        </w:rPr>
        <w:t>7.9.4.1</w:t>
      </w:r>
      <w:r w:rsidRPr="006F0B54">
        <w:rPr>
          <w:lang w:eastAsia="sv-SE"/>
        </w:rPr>
        <w:tab/>
        <w:t>Initial conditions</w:t>
      </w:r>
      <w:bookmarkEnd w:id="3327"/>
      <w:bookmarkEnd w:id="3328"/>
      <w:bookmarkEnd w:id="3329"/>
      <w:bookmarkEnd w:id="3330"/>
      <w:bookmarkEnd w:id="3331"/>
      <w:bookmarkEnd w:id="3332"/>
      <w:bookmarkEnd w:id="3333"/>
      <w:bookmarkEnd w:id="3334"/>
      <w:bookmarkEnd w:id="3335"/>
      <w:bookmarkEnd w:id="3336"/>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3337" w:name="_Toc21101356"/>
      <w:bookmarkStart w:id="3338" w:name="_Toc29810395"/>
      <w:bookmarkStart w:id="3339" w:name="_Toc37273672"/>
      <w:bookmarkStart w:id="3340" w:name="_Toc45884990"/>
      <w:bookmarkStart w:id="3341" w:name="_Toc53182921"/>
      <w:bookmarkStart w:id="3342" w:name="_Toc58865315"/>
      <w:bookmarkStart w:id="3343" w:name="_Toc58866897"/>
      <w:bookmarkStart w:id="3344" w:name="_Toc66717930"/>
      <w:bookmarkStart w:id="3345" w:name="_Toc74930491"/>
      <w:bookmarkStart w:id="3346" w:name="_Toc76544776"/>
      <w:r w:rsidRPr="006F0B54">
        <w:rPr>
          <w:lang w:eastAsia="sv-SE"/>
        </w:rPr>
        <w:t>7.9.4.2</w:t>
      </w:r>
      <w:r w:rsidRPr="006F0B54">
        <w:rPr>
          <w:lang w:eastAsia="sv-SE"/>
        </w:rPr>
        <w:tab/>
        <w:t>Procedure</w:t>
      </w:r>
      <w:bookmarkEnd w:id="3337"/>
      <w:bookmarkEnd w:id="3338"/>
      <w:bookmarkEnd w:id="3339"/>
      <w:bookmarkEnd w:id="3340"/>
      <w:bookmarkEnd w:id="3341"/>
      <w:bookmarkEnd w:id="3342"/>
      <w:bookmarkEnd w:id="3343"/>
      <w:bookmarkEnd w:id="3344"/>
      <w:bookmarkEnd w:id="3345"/>
      <w:bookmarkEnd w:id="3346"/>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3347" w:name="_Toc21101357"/>
      <w:bookmarkStart w:id="3348" w:name="_Toc29810396"/>
      <w:bookmarkStart w:id="3349" w:name="_Toc37273673"/>
      <w:bookmarkStart w:id="3350" w:name="_Toc45884991"/>
      <w:bookmarkStart w:id="3351" w:name="_Toc53182922"/>
      <w:bookmarkStart w:id="3352" w:name="_Toc58865316"/>
      <w:bookmarkStart w:id="3353" w:name="_Toc58866898"/>
      <w:bookmarkStart w:id="3354" w:name="_Toc66717931"/>
      <w:bookmarkStart w:id="3355" w:name="_Toc74930492"/>
      <w:bookmarkStart w:id="3356" w:name="_Toc76544777"/>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3347"/>
      <w:bookmarkEnd w:id="3348"/>
      <w:bookmarkEnd w:id="3349"/>
      <w:bookmarkEnd w:id="3350"/>
      <w:bookmarkEnd w:id="3351"/>
      <w:bookmarkEnd w:id="3352"/>
      <w:bookmarkEnd w:id="3353"/>
      <w:bookmarkEnd w:id="3354"/>
      <w:bookmarkEnd w:id="3355"/>
      <w:bookmarkEnd w:id="3356"/>
    </w:p>
    <w:p w14:paraId="4F96A5CB" w14:textId="77777777" w:rsidR="00972FED" w:rsidRPr="006F0B54" w:rsidRDefault="00972FED" w:rsidP="00972FED">
      <w:pPr>
        <w:pStyle w:val="Heading4"/>
        <w:rPr>
          <w:lang w:eastAsia="sv-SE"/>
        </w:rPr>
      </w:pPr>
      <w:bookmarkStart w:id="3357" w:name="_Toc21101358"/>
      <w:bookmarkStart w:id="3358" w:name="_Toc29810397"/>
      <w:bookmarkStart w:id="3359" w:name="_Toc37273674"/>
      <w:bookmarkStart w:id="3360" w:name="_Toc45884992"/>
      <w:bookmarkStart w:id="3361" w:name="_Toc53182923"/>
      <w:bookmarkStart w:id="3362" w:name="_Toc58865317"/>
      <w:bookmarkStart w:id="3363" w:name="_Toc58866899"/>
      <w:bookmarkStart w:id="3364" w:name="_Toc66717932"/>
      <w:bookmarkStart w:id="3365" w:name="_Toc74930493"/>
      <w:bookmarkStart w:id="3366" w:name="_Toc76544778"/>
      <w:r w:rsidRPr="006F0B54">
        <w:rPr>
          <w:lang w:eastAsia="sv-SE"/>
        </w:rPr>
        <w:t>7.9.5.1</w:t>
      </w:r>
      <w:r w:rsidRPr="006F0B54">
        <w:rPr>
          <w:lang w:eastAsia="sv-SE"/>
        </w:rPr>
        <w:tab/>
      </w:r>
      <w:r w:rsidRPr="006F0B54">
        <w:rPr>
          <w:i/>
          <w:lang w:eastAsia="sv-SE"/>
        </w:rPr>
        <w:t>BS type 1-O</w:t>
      </w:r>
      <w:bookmarkEnd w:id="3357"/>
      <w:bookmarkEnd w:id="3358"/>
      <w:bookmarkEnd w:id="3359"/>
      <w:bookmarkEnd w:id="3360"/>
      <w:bookmarkEnd w:id="3361"/>
      <w:bookmarkEnd w:id="3362"/>
      <w:bookmarkEnd w:id="3363"/>
      <w:bookmarkEnd w:id="3364"/>
      <w:bookmarkEnd w:id="3365"/>
      <w:bookmarkEnd w:id="3366"/>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lastRenderedPageBreak/>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3367" w:name="_Toc21101359"/>
      <w:bookmarkStart w:id="3368" w:name="_Toc29810398"/>
      <w:bookmarkStart w:id="3369" w:name="_Toc37273675"/>
      <w:bookmarkStart w:id="3370" w:name="_Toc45884993"/>
      <w:bookmarkStart w:id="3371" w:name="_Toc53182924"/>
      <w:bookmarkStart w:id="3372" w:name="_Toc58865318"/>
      <w:bookmarkStart w:id="3373" w:name="_Toc58866900"/>
      <w:bookmarkStart w:id="3374" w:name="_Toc66717933"/>
      <w:bookmarkStart w:id="3375" w:name="_Toc74930494"/>
      <w:bookmarkStart w:id="3376" w:name="_Toc76544779"/>
      <w:r w:rsidRPr="006F0B54">
        <w:rPr>
          <w:lang w:eastAsia="sv-SE"/>
        </w:rPr>
        <w:t>7.9.5.2</w:t>
      </w:r>
      <w:r w:rsidRPr="006F0B54">
        <w:rPr>
          <w:lang w:eastAsia="sv-SE"/>
        </w:rPr>
        <w:tab/>
      </w:r>
      <w:r w:rsidRPr="006F0B54">
        <w:rPr>
          <w:i/>
          <w:lang w:eastAsia="sv-SE"/>
        </w:rPr>
        <w:t>BS type 2-O</w:t>
      </w:r>
      <w:bookmarkEnd w:id="3367"/>
      <w:bookmarkEnd w:id="3368"/>
      <w:bookmarkEnd w:id="3369"/>
      <w:bookmarkEnd w:id="3370"/>
      <w:bookmarkEnd w:id="3371"/>
      <w:bookmarkEnd w:id="3372"/>
      <w:bookmarkEnd w:id="3373"/>
      <w:bookmarkEnd w:id="3374"/>
      <w:bookmarkEnd w:id="3375"/>
      <w:bookmarkEnd w:id="3376"/>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3377" w:name="_Toc21101360"/>
      <w:bookmarkStart w:id="3378" w:name="_Toc29810399"/>
      <w:bookmarkStart w:id="3379" w:name="_Toc37273676"/>
      <w:bookmarkStart w:id="3380" w:name="_Toc45884994"/>
      <w:bookmarkStart w:id="3381" w:name="_Toc53182925"/>
      <w:bookmarkStart w:id="3382" w:name="_Toc58865319"/>
      <w:bookmarkStart w:id="3383" w:name="_Toc58866901"/>
      <w:bookmarkStart w:id="3384" w:name="_Toc66717934"/>
      <w:bookmarkStart w:id="3385" w:name="_Toc74930495"/>
      <w:bookmarkStart w:id="3386" w:name="_Toc76544780"/>
      <w:r w:rsidRPr="006F0B54">
        <w:lastRenderedPageBreak/>
        <w:t>8</w:t>
      </w:r>
      <w:r w:rsidRPr="006F0B54">
        <w:tab/>
        <w:t>Radiated performance requirements</w:t>
      </w:r>
      <w:bookmarkEnd w:id="3377"/>
      <w:bookmarkEnd w:id="3378"/>
      <w:bookmarkEnd w:id="3379"/>
      <w:bookmarkEnd w:id="3380"/>
      <w:bookmarkEnd w:id="3381"/>
      <w:bookmarkEnd w:id="3382"/>
      <w:bookmarkEnd w:id="3383"/>
      <w:bookmarkEnd w:id="3384"/>
      <w:bookmarkEnd w:id="3385"/>
      <w:bookmarkEnd w:id="3386"/>
    </w:p>
    <w:p w14:paraId="14E1F8F4" w14:textId="77777777" w:rsidR="00972FED" w:rsidRPr="006F0B54" w:rsidRDefault="00972FED" w:rsidP="00972FED">
      <w:pPr>
        <w:pStyle w:val="Heading2"/>
      </w:pPr>
      <w:bookmarkStart w:id="3387" w:name="_Toc21101361"/>
      <w:bookmarkStart w:id="3388" w:name="_Toc29810400"/>
      <w:bookmarkStart w:id="3389" w:name="_Toc37273677"/>
      <w:bookmarkStart w:id="3390" w:name="_Toc45884995"/>
      <w:bookmarkStart w:id="3391" w:name="_Toc53182926"/>
      <w:bookmarkStart w:id="3392" w:name="_Toc58865320"/>
      <w:bookmarkStart w:id="3393" w:name="_Toc58866902"/>
      <w:bookmarkStart w:id="3394" w:name="_Toc66717935"/>
      <w:bookmarkStart w:id="3395" w:name="_Toc74930496"/>
      <w:bookmarkStart w:id="3396" w:name="_Toc76544781"/>
      <w:r w:rsidRPr="006F0B54">
        <w:t>8.1</w:t>
      </w:r>
      <w:r w:rsidRPr="006F0B54">
        <w:tab/>
        <w:t>General</w:t>
      </w:r>
      <w:bookmarkEnd w:id="3387"/>
      <w:bookmarkEnd w:id="3388"/>
      <w:bookmarkEnd w:id="3389"/>
      <w:bookmarkEnd w:id="3390"/>
      <w:bookmarkEnd w:id="3391"/>
      <w:bookmarkEnd w:id="3392"/>
      <w:bookmarkEnd w:id="3393"/>
      <w:bookmarkEnd w:id="3394"/>
      <w:bookmarkEnd w:id="3395"/>
      <w:bookmarkEnd w:id="3396"/>
    </w:p>
    <w:p w14:paraId="3C1873B8" w14:textId="77777777" w:rsidR="00972FED" w:rsidRPr="006F0B54" w:rsidRDefault="00972FED" w:rsidP="00972FED">
      <w:pPr>
        <w:pStyle w:val="Heading3"/>
        <w:rPr>
          <w:lang w:eastAsia="ko-KR"/>
        </w:rPr>
      </w:pPr>
      <w:bookmarkStart w:id="3397" w:name="_Toc21101362"/>
      <w:bookmarkStart w:id="3398" w:name="_Toc29810401"/>
      <w:bookmarkStart w:id="3399" w:name="_Toc37273678"/>
      <w:bookmarkStart w:id="3400" w:name="_Toc45884996"/>
      <w:bookmarkStart w:id="3401" w:name="_Toc53182927"/>
      <w:bookmarkStart w:id="3402" w:name="_Toc58865321"/>
      <w:bookmarkStart w:id="3403" w:name="_Toc58866903"/>
      <w:bookmarkStart w:id="3404" w:name="_Toc66717936"/>
      <w:bookmarkStart w:id="3405" w:name="_Toc74930497"/>
      <w:bookmarkStart w:id="3406" w:name="_Toc76544782"/>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3397"/>
      <w:bookmarkEnd w:id="3398"/>
      <w:bookmarkEnd w:id="3399"/>
      <w:bookmarkEnd w:id="3400"/>
      <w:bookmarkEnd w:id="3401"/>
      <w:bookmarkEnd w:id="3402"/>
      <w:bookmarkEnd w:id="3403"/>
      <w:bookmarkEnd w:id="3404"/>
      <w:bookmarkEnd w:id="3405"/>
      <w:bookmarkEnd w:id="3406"/>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3407" w:name="_Toc21101363"/>
      <w:bookmarkStart w:id="3408" w:name="_Toc29810402"/>
      <w:bookmarkStart w:id="3409" w:name="_Toc37273679"/>
      <w:bookmarkStart w:id="3410" w:name="_Toc45884997"/>
      <w:bookmarkStart w:id="3411" w:name="_Toc53182928"/>
      <w:bookmarkStart w:id="3412" w:name="_Toc58865322"/>
      <w:bookmarkStart w:id="3413" w:name="_Toc58866904"/>
      <w:bookmarkStart w:id="3414" w:name="_Toc66717937"/>
      <w:bookmarkStart w:id="3415" w:name="_Toc74930498"/>
      <w:bookmarkStart w:id="3416" w:name="_Toc76544783"/>
      <w:r w:rsidRPr="006F0B54">
        <w:t>8.1.1</w:t>
      </w:r>
      <w:r w:rsidRPr="006F0B54">
        <w:tab/>
        <w:t>OTA demodulation branches</w:t>
      </w:r>
      <w:bookmarkEnd w:id="3407"/>
      <w:bookmarkEnd w:id="3408"/>
      <w:bookmarkEnd w:id="3409"/>
      <w:bookmarkEnd w:id="3410"/>
      <w:bookmarkEnd w:id="3411"/>
      <w:bookmarkEnd w:id="3412"/>
      <w:bookmarkEnd w:id="3413"/>
      <w:bookmarkEnd w:id="3414"/>
      <w:bookmarkEnd w:id="3415"/>
      <w:bookmarkEnd w:id="3416"/>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3417" w:name="_Toc21101364"/>
      <w:bookmarkStart w:id="3418" w:name="_Toc29810403"/>
      <w:bookmarkStart w:id="3419" w:name="_Toc37273680"/>
      <w:bookmarkStart w:id="3420" w:name="_Toc45884998"/>
      <w:bookmarkStart w:id="3421" w:name="_Toc53182929"/>
      <w:bookmarkStart w:id="3422" w:name="_Toc58865323"/>
      <w:bookmarkStart w:id="3423" w:name="_Toc58866905"/>
      <w:bookmarkStart w:id="3424" w:name="_Toc66717938"/>
      <w:bookmarkStart w:id="3425" w:name="_Toc74930499"/>
      <w:bookmarkStart w:id="3426" w:name="_Toc76544784"/>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3417"/>
      <w:bookmarkEnd w:id="3418"/>
      <w:bookmarkEnd w:id="3419"/>
      <w:bookmarkEnd w:id="3420"/>
      <w:bookmarkEnd w:id="3421"/>
      <w:bookmarkEnd w:id="3422"/>
      <w:bookmarkEnd w:id="3423"/>
      <w:bookmarkEnd w:id="3424"/>
      <w:bookmarkEnd w:id="3425"/>
      <w:bookmarkEnd w:id="3426"/>
    </w:p>
    <w:p w14:paraId="16D6CDF2" w14:textId="77777777" w:rsidR="00972FED" w:rsidRPr="006F0B54" w:rsidRDefault="00972FED" w:rsidP="00972FED">
      <w:pPr>
        <w:pStyle w:val="Heading4"/>
      </w:pPr>
      <w:bookmarkStart w:id="3427" w:name="_Toc21101365"/>
      <w:bookmarkStart w:id="3428" w:name="_Toc29810404"/>
      <w:bookmarkStart w:id="3429" w:name="_Toc37273681"/>
      <w:bookmarkStart w:id="3430" w:name="_Toc45884999"/>
      <w:bookmarkStart w:id="3431" w:name="_Toc53182930"/>
      <w:bookmarkStart w:id="3432" w:name="_Toc58865324"/>
      <w:bookmarkStart w:id="3433" w:name="_Toc58866906"/>
      <w:bookmarkStart w:id="3434" w:name="_Toc66717939"/>
      <w:bookmarkStart w:id="3435" w:name="_Toc74930500"/>
      <w:bookmarkStart w:id="3436" w:name="_Toc7654478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3427"/>
      <w:bookmarkEnd w:id="3428"/>
      <w:bookmarkEnd w:id="3429"/>
      <w:bookmarkEnd w:id="3430"/>
      <w:bookmarkEnd w:id="3431"/>
      <w:bookmarkEnd w:id="3432"/>
      <w:bookmarkEnd w:id="3433"/>
      <w:bookmarkEnd w:id="3434"/>
      <w:bookmarkEnd w:id="3435"/>
      <w:bookmarkEnd w:id="3436"/>
    </w:p>
    <w:p w14:paraId="49A7831F" w14:textId="77777777" w:rsidR="00972FED" w:rsidRPr="00972FED" w:rsidRDefault="00972FED" w:rsidP="00972FED">
      <w:pPr>
        <w:rPr>
          <w:lang w:eastAsia="zh-CN"/>
        </w:rPr>
      </w:pPr>
      <w:bookmarkStart w:id="3437"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3438" w:name="_Toc29810405"/>
      <w:bookmarkStart w:id="3439" w:name="_Toc37273682"/>
      <w:bookmarkStart w:id="3440" w:name="_Toc45885000"/>
      <w:bookmarkStart w:id="3441" w:name="_Toc53182931"/>
      <w:bookmarkStart w:id="3442" w:name="_Toc58865325"/>
      <w:bookmarkStart w:id="3443" w:name="_Toc58866907"/>
      <w:bookmarkStart w:id="3444" w:name="_Toc66717940"/>
      <w:bookmarkStart w:id="3445" w:name="_Toc74930501"/>
      <w:bookmarkStart w:id="3446" w:name="_Toc76544786"/>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3437"/>
      <w:bookmarkEnd w:id="3438"/>
      <w:bookmarkEnd w:id="3439"/>
      <w:bookmarkEnd w:id="3440"/>
      <w:bookmarkEnd w:id="3441"/>
      <w:bookmarkEnd w:id="3442"/>
      <w:bookmarkEnd w:id="3443"/>
      <w:bookmarkEnd w:id="3444"/>
      <w:bookmarkEnd w:id="3445"/>
      <w:bookmarkEnd w:id="3446"/>
    </w:p>
    <w:p w14:paraId="2132E03F" w14:textId="77777777" w:rsidR="00972FED" w:rsidRPr="006F0B54" w:rsidRDefault="00972FED" w:rsidP="00972FED">
      <w:pPr>
        <w:pStyle w:val="Heading5"/>
        <w:rPr>
          <w:snapToGrid w:val="0"/>
          <w:lang w:eastAsia="zh-CN"/>
        </w:rPr>
      </w:pPr>
      <w:bookmarkStart w:id="3447" w:name="_Toc21101367"/>
      <w:bookmarkStart w:id="3448" w:name="_Toc29810406"/>
      <w:bookmarkStart w:id="3449" w:name="_Toc37273683"/>
      <w:bookmarkStart w:id="3450" w:name="_Toc45885001"/>
      <w:bookmarkStart w:id="3451" w:name="_Toc53182932"/>
      <w:bookmarkStart w:id="3452" w:name="_Toc58865326"/>
      <w:bookmarkStart w:id="3453" w:name="_Toc58866908"/>
      <w:bookmarkStart w:id="3454" w:name="_Toc66717941"/>
      <w:bookmarkStart w:id="3455" w:name="_Toc74930502"/>
      <w:bookmarkStart w:id="3456" w:name="_Toc76544787"/>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3447"/>
      <w:bookmarkEnd w:id="3448"/>
      <w:bookmarkEnd w:id="3449"/>
      <w:bookmarkEnd w:id="3450"/>
      <w:bookmarkEnd w:id="3451"/>
      <w:bookmarkEnd w:id="3452"/>
      <w:bookmarkEnd w:id="3453"/>
      <w:bookmarkEnd w:id="3454"/>
      <w:bookmarkEnd w:id="3455"/>
      <w:bookmarkEnd w:id="3456"/>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3457" w:name="_Toc21101368"/>
      <w:bookmarkStart w:id="3458" w:name="_Toc29810407"/>
      <w:bookmarkStart w:id="3459" w:name="_Toc37273684"/>
      <w:bookmarkStart w:id="3460" w:name="_Toc45885002"/>
      <w:bookmarkStart w:id="3461" w:name="_Toc53182933"/>
      <w:bookmarkStart w:id="3462" w:name="_Toc58865327"/>
      <w:bookmarkStart w:id="3463" w:name="_Toc58866909"/>
      <w:bookmarkStart w:id="3464" w:name="_Toc66717942"/>
      <w:bookmarkStart w:id="3465" w:name="_Toc74930503"/>
      <w:bookmarkStart w:id="3466" w:name="_Toc76544788"/>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3457"/>
      <w:bookmarkEnd w:id="3458"/>
      <w:bookmarkEnd w:id="3459"/>
      <w:bookmarkEnd w:id="3460"/>
      <w:bookmarkEnd w:id="3461"/>
      <w:bookmarkEnd w:id="3462"/>
      <w:bookmarkEnd w:id="3463"/>
      <w:bookmarkEnd w:id="3464"/>
      <w:bookmarkEnd w:id="3465"/>
      <w:bookmarkEnd w:id="346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3467" w:name="_Toc21101369"/>
      <w:bookmarkStart w:id="3468" w:name="_Toc29810408"/>
      <w:bookmarkStart w:id="3469" w:name="_Toc37273685"/>
      <w:bookmarkStart w:id="3470" w:name="_Toc45885003"/>
      <w:bookmarkStart w:id="3471" w:name="_Toc53182934"/>
      <w:bookmarkStart w:id="3472" w:name="_Toc58865328"/>
      <w:bookmarkStart w:id="3473" w:name="_Toc58866910"/>
      <w:bookmarkStart w:id="3474" w:name="_Toc66717943"/>
      <w:bookmarkStart w:id="3475" w:name="_Toc74930504"/>
      <w:bookmarkStart w:id="3476" w:name="_Toc76544789"/>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3467"/>
      <w:bookmarkEnd w:id="3468"/>
      <w:bookmarkEnd w:id="3469"/>
      <w:bookmarkEnd w:id="3470"/>
      <w:bookmarkEnd w:id="3471"/>
      <w:bookmarkEnd w:id="3472"/>
      <w:bookmarkEnd w:id="3473"/>
      <w:bookmarkEnd w:id="3474"/>
      <w:bookmarkEnd w:id="3475"/>
      <w:bookmarkEnd w:id="3476"/>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3477"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3478" w:name="_Toc53182935"/>
      <w:bookmarkStart w:id="3479" w:name="_Toc58865329"/>
      <w:bookmarkStart w:id="3480" w:name="_Toc58866911"/>
      <w:bookmarkStart w:id="3481" w:name="_Toc66717944"/>
      <w:bookmarkStart w:id="3482" w:name="_Toc74930505"/>
      <w:bookmarkStart w:id="3483" w:name="_Toc76544790"/>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3478"/>
      <w:bookmarkEnd w:id="3479"/>
      <w:bookmarkEnd w:id="3480"/>
      <w:bookmarkEnd w:id="3481"/>
      <w:bookmarkEnd w:id="3482"/>
      <w:bookmarkEnd w:id="3483"/>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3484" w:name="_Toc53182936"/>
      <w:bookmarkStart w:id="3485" w:name="_Toc58865330"/>
      <w:bookmarkStart w:id="3486" w:name="_Toc58866912"/>
      <w:bookmarkStart w:id="3487" w:name="_Toc66717945"/>
      <w:bookmarkStart w:id="3488" w:name="_Toc74930506"/>
      <w:bookmarkStart w:id="3489" w:name="_Toc76544791"/>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3484"/>
      <w:bookmarkEnd w:id="3485"/>
      <w:bookmarkEnd w:id="3486"/>
      <w:bookmarkEnd w:id="3487"/>
      <w:bookmarkEnd w:id="3488"/>
      <w:bookmarkEnd w:id="3489"/>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3490" w:name="_Toc29810409"/>
      <w:bookmarkStart w:id="3491" w:name="_Toc37273686"/>
      <w:bookmarkStart w:id="3492" w:name="_Toc45885004"/>
      <w:bookmarkStart w:id="3493" w:name="_Toc53182937"/>
      <w:bookmarkStart w:id="3494" w:name="_Toc58865331"/>
      <w:bookmarkStart w:id="3495" w:name="_Toc58866913"/>
      <w:bookmarkStart w:id="3496" w:name="_Toc66717946"/>
      <w:bookmarkStart w:id="3497" w:name="_Toc74930507"/>
      <w:bookmarkStart w:id="3498" w:name="_Toc76544792"/>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3477"/>
      <w:bookmarkEnd w:id="3490"/>
      <w:bookmarkEnd w:id="3491"/>
      <w:bookmarkEnd w:id="3492"/>
      <w:bookmarkEnd w:id="3493"/>
      <w:bookmarkEnd w:id="3494"/>
      <w:bookmarkEnd w:id="3495"/>
      <w:bookmarkEnd w:id="3496"/>
      <w:bookmarkEnd w:id="3497"/>
      <w:bookmarkEnd w:id="3498"/>
    </w:p>
    <w:p w14:paraId="30DDC780" w14:textId="77777777" w:rsidR="00972FED" w:rsidRPr="006F0B54" w:rsidRDefault="00972FED" w:rsidP="00972FED">
      <w:pPr>
        <w:pStyle w:val="Heading5"/>
        <w:rPr>
          <w:snapToGrid w:val="0"/>
          <w:lang w:eastAsia="zh-CN"/>
        </w:rPr>
      </w:pPr>
      <w:bookmarkStart w:id="3499" w:name="_Toc21101371"/>
      <w:bookmarkStart w:id="3500" w:name="_Toc29810410"/>
      <w:bookmarkStart w:id="3501" w:name="_Toc37273687"/>
      <w:bookmarkStart w:id="3502" w:name="_Toc45885005"/>
      <w:bookmarkStart w:id="3503" w:name="_Toc53182938"/>
      <w:bookmarkStart w:id="3504" w:name="_Toc58865332"/>
      <w:bookmarkStart w:id="3505" w:name="_Toc58866914"/>
      <w:bookmarkStart w:id="3506" w:name="_Toc66717947"/>
      <w:bookmarkStart w:id="3507" w:name="_Toc74930508"/>
      <w:bookmarkStart w:id="3508" w:name="_Toc7654479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3499"/>
      <w:bookmarkEnd w:id="3500"/>
      <w:bookmarkEnd w:id="3501"/>
      <w:bookmarkEnd w:id="3502"/>
      <w:bookmarkEnd w:id="3503"/>
      <w:bookmarkEnd w:id="3504"/>
      <w:bookmarkEnd w:id="3505"/>
      <w:bookmarkEnd w:id="3506"/>
      <w:bookmarkEnd w:id="3507"/>
      <w:bookmarkEnd w:id="3508"/>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3509" w:name="_Toc21101372"/>
      <w:bookmarkStart w:id="3510" w:name="_Toc29810411"/>
      <w:bookmarkStart w:id="3511" w:name="_Toc37273688"/>
      <w:bookmarkStart w:id="3512" w:name="_Toc45885006"/>
      <w:bookmarkStart w:id="3513" w:name="_Toc53182939"/>
      <w:bookmarkStart w:id="3514" w:name="_Toc58865333"/>
      <w:bookmarkStart w:id="3515" w:name="_Toc58866915"/>
      <w:bookmarkStart w:id="3516" w:name="_Toc66717948"/>
      <w:bookmarkStart w:id="3517" w:name="_Toc74930509"/>
      <w:bookmarkStart w:id="3518" w:name="_Toc7654479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3509"/>
      <w:bookmarkEnd w:id="3510"/>
      <w:bookmarkEnd w:id="3511"/>
      <w:bookmarkEnd w:id="3512"/>
      <w:bookmarkEnd w:id="3513"/>
      <w:bookmarkEnd w:id="3514"/>
      <w:bookmarkEnd w:id="3515"/>
      <w:bookmarkEnd w:id="3516"/>
      <w:bookmarkEnd w:id="3517"/>
      <w:bookmarkEnd w:id="3518"/>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3519" w:name="_Toc21101373"/>
      <w:bookmarkStart w:id="3520" w:name="_Toc29810412"/>
      <w:bookmarkStart w:id="3521" w:name="_Toc37273689"/>
      <w:bookmarkStart w:id="3522" w:name="_Toc45885007"/>
      <w:bookmarkStart w:id="3523" w:name="_Toc53182940"/>
      <w:bookmarkStart w:id="3524" w:name="_Toc58865334"/>
      <w:bookmarkStart w:id="3525" w:name="_Toc58866916"/>
      <w:bookmarkStart w:id="3526" w:name="_Toc66717949"/>
      <w:bookmarkStart w:id="3527" w:name="_Toc74930510"/>
      <w:bookmarkStart w:id="3528" w:name="_Toc7654479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3519"/>
      <w:bookmarkEnd w:id="3520"/>
      <w:bookmarkEnd w:id="3521"/>
      <w:bookmarkEnd w:id="3522"/>
      <w:bookmarkEnd w:id="3523"/>
      <w:bookmarkEnd w:id="3524"/>
      <w:bookmarkEnd w:id="3525"/>
      <w:bookmarkEnd w:id="3526"/>
      <w:bookmarkEnd w:id="3527"/>
      <w:bookmarkEnd w:id="3528"/>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3529" w:name="_Toc21101374"/>
      <w:bookmarkStart w:id="3530" w:name="_Toc29810413"/>
      <w:bookmarkStart w:id="3531" w:name="_Toc37273690"/>
      <w:bookmarkStart w:id="3532" w:name="_Toc45885008"/>
      <w:bookmarkStart w:id="3533" w:name="_Toc53182941"/>
      <w:bookmarkStart w:id="3534" w:name="_Toc58865335"/>
      <w:bookmarkStart w:id="3535" w:name="_Toc58866917"/>
      <w:bookmarkStart w:id="3536" w:name="_Toc66717950"/>
      <w:bookmarkStart w:id="3537" w:name="_Toc74930511"/>
      <w:bookmarkStart w:id="3538" w:name="_Toc7654479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3529"/>
      <w:bookmarkEnd w:id="3530"/>
      <w:bookmarkEnd w:id="3531"/>
      <w:bookmarkEnd w:id="3532"/>
      <w:bookmarkEnd w:id="3533"/>
      <w:bookmarkEnd w:id="3534"/>
      <w:bookmarkEnd w:id="3535"/>
      <w:bookmarkEnd w:id="3536"/>
      <w:bookmarkEnd w:id="3537"/>
      <w:bookmarkEnd w:id="3538"/>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3539" w:name="_Toc21101375"/>
      <w:bookmarkStart w:id="3540" w:name="_Toc29810414"/>
      <w:bookmarkStart w:id="3541" w:name="_Toc37273691"/>
      <w:bookmarkStart w:id="3542" w:name="_Toc45885009"/>
      <w:bookmarkStart w:id="3543" w:name="_Toc53182942"/>
      <w:bookmarkStart w:id="3544" w:name="_Toc58865336"/>
      <w:bookmarkStart w:id="3545" w:name="_Toc58866918"/>
      <w:bookmarkStart w:id="3546" w:name="_Toc66717951"/>
      <w:bookmarkStart w:id="3547" w:name="_Toc74930512"/>
      <w:bookmarkStart w:id="3548" w:name="_Toc76544797"/>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3539"/>
      <w:bookmarkEnd w:id="3540"/>
      <w:bookmarkEnd w:id="3541"/>
      <w:bookmarkEnd w:id="3542"/>
      <w:bookmarkEnd w:id="3543"/>
      <w:bookmarkEnd w:id="3544"/>
      <w:bookmarkEnd w:id="3545"/>
      <w:bookmarkEnd w:id="3546"/>
      <w:bookmarkEnd w:id="3547"/>
      <w:bookmarkEnd w:id="3548"/>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3549" w:name="_Toc21101376"/>
      <w:bookmarkStart w:id="3550" w:name="_Toc29810415"/>
      <w:bookmarkStart w:id="3551" w:name="_Toc37273692"/>
      <w:bookmarkStart w:id="3552" w:name="_Toc45885010"/>
      <w:bookmarkStart w:id="3553" w:name="_Toc53182943"/>
      <w:bookmarkStart w:id="3554" w:name="_Toc58865337"/>
      <w:bookmarkStart w:id="3555" w:name="_Toc58866919"/>
      <w:bookmarkStart w:id="3556" w:name="_Toc66717952"/>
      <w:bookmarkStart w:id="3557" w:name="_Toc74930513"/>
      <w:bookmarkStart w:id="3558" w:name="_Toc7654479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3549"/>
      <w:bookmarkEnd w:id="3550"/>
      <w:bookmarkEnd w:id="3551"/>
      <w:bookmarkEnd w:id="3552"/>
      <w:bookmarkEnd w:id="3553"/>
      <w:bookmarkEnd w:id="3554"/>
      <w:bookmarkEnd w:id="3555"/>
      <w:bookmarkEnd w:id="3556"/>
      <w:bookmarkEnd w:id="3557"/>
      <w:bookmarkEnd w:id="3558"/>
    </w:p>
    <w:p w14:paraId="105B1E84" w14:textId="77777777" w:rsidR="00972FED" w:rsidRPr="006F0B54" w:rsidRDefault="00972FED" w:rsidP="00972FED">
      <w:pPr>
        <w:pStyle w:val="Heading5"/>
        <w:rPr>
          <w:snapToGrid w:val="0"/>
          <w:lang w:eastAsia="zh-CN"/>
        </w:rPr>
      </w:pPr>
      <w:bookmarkStart w:id="3559" w:name="_Toc21101377"/>
      <w:bookmarkStart w:id="3560" w:name="_Toc29810416"/>
      <w:bookmarkStart w:id="3561" w:name="_Toc37273693"/>
      <w:bookmarkStart w:id="3562" w:name="_Toc45885011"/>
      <w:bookmarkStart w:id="3563" w:name="_Toc53182944"/>
      <w:bookmarkStart w:id="3564" w:name="_Toc58865338"/>
      <w:bookmarkStart w:id="3565" w:name="_Toc58866920"/>
      <w:bookmarkStart w:id="3566" w:name="_Toc66717953"/>
      <w:bookmarkStart w:id="3567" w:name="_Toc74930514"/>
      <w:bookmarkStart w:id="3568" w:name="_Toc7654479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3559"/>
      <w:bookmarkEnd w:id="3560"/>
      <w:bookmarkEnd w:id="3561"/>
      <w:bookmarkEnd w:id="3562"/>
      <w:bookmarkEnd w:id="3563"/>
      <w:bookmarkEnd w:id="3564"/>
      <w:bookmarkEnd w:id="3565"/>
      <w:bookmarkEnd w:id="3566"/>
      <w:bookmarkEnd w:id="3567"/>
      <w:bookmarkEnd w:id="3568"/>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3569" w:name="_Toc21101378"/>
      <w:bookmarkStart w:id="3570" w:name="_Toc29810417"/>
      <w:bookmarkStart w:id="3571" w:name="_Toc37273694"/>
      <w:bookmarkStart w:id="3572" w:name="_Toc45885012"/>
      <w:bookmarkStart w:id="3573" w:name="_Toc53182945"/>
      <w:bookmarkStart w:id="3574" w:name="_Toc58865339"/>
      <w:bookmarkStart w:id="3575" w:name="_Toc58866921"/>
      <w:bookmarkStart w:id="3576" w:name="_Toc66717954"/>
      <w:bookmarkStart w:id="3577" w:name="_Toc74930515"/>
      <w:bookmarkStart w:id="3578" w:name="_Toc7654480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3569"/>
      <w:bookmarkEnd w:id="3570"/>
      <w:bookmarkEnd w:id="3571"/>
      <w:bookmarkEnd w:id="3572"/>
      <w:bookmarkEnd w:id="3573"/>
      <w:bookmarkEnd w:id="3574"/>
      <w:bookmarkEnd w:id="3575"/>
      <w:bookmarkEnd w:id="3576"/>
      <w:bookmarkEnd w:id="3577"/>
      <w:bookmarkEnd w:id="3578"/>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3579" w:name="_Toc21101379"/>
      <w:bookmarkStart w:id="3580" w:name="_Toc29810418"/>
      <w:bookmarkStart w:id="3581" w:name="_Toc37273695"/>
      <w:bookmarkStart w:id="3582" w:name="_Toc45885013"/>
      <w:bookmarkStart w:id="3583" w:name="_Toc53182946"/>
      <w:bookmarkStart w:id="3584" w:name="_Toc58865340"/>
      <w:bookmarkStart w:id="3585" w:name="_Toc58866922"/>
      <w:bookmarkStart w:id="3586" w:name="_Toc66717955"/>
      <w:bookmarkStart w:id="3587" w:name="_Toc74930516"/>
      <w:bookmarkStart w:id="3588" w:name="_Toc7654480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3579"/>
      <w:bookmarkEnd w:id="3580"/>
      <w:bookmarkEnd w:id="3581"/>
      <w:bookmarkEnd w:id="3582"/>
      <w:bookmarkEnd w:id="3583"/>
      <w:bookmarkEnd w:id="3584"/>
      <w:bookmarkEnd w:id="3585"/>
      <w:bookmarkEnd w:id="3586"/>
      <w:bookmarkEnd w:id="3587"/>
      <w:bookmarkEnd w:id="3588"/>
    </w:p>
    <w:p w14:paraId="6525FFDB" w14:textId="484BE74F" w:rsidR="00445D6C" w:rsidRPr="006F0B54" w:rsidRDefault="00445D6C" w:rsidP="00445D6C">
      <w:bookmarkStart w:id="3589" w:name="_Toc21101380"/>
      <w:bookmarkStart w:id="3590" w:name="_Toc29810419"/>
      <w:bookmarkStart w:id="3591" w:name="_Toc37273696"/>
      <w:bookmarkStart w:id="3592" w:name="_Toc45885014"/>
      <w:bookmarkStart w:id="3593" w:name="_Toc53182947"/>
      <w:bookmarkStart w:id="3594" w:name="_Toc58865341"/>
      <w:bookmarkStart w:id="3595"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3596" w:name="_Toc66717956"/>
      <w:bookmarkStart w:id="3597" w:name="_Toc74930517"/>
      <w:bookmarkStart w:id="3598" w:name="_Toc76544802"/>
      <w:r w:rsidRPr="006F0B54">
        <w:lastRenderedPageBreak/>
        <w:t>8.2</w:t>
      </w:r>
      <w:r w:rsidRPr="006F0B54">
        <w:tab/>
        <w:t>OTA performance requirements for PUSCH</w:t>
      </w:r>
      <w:bookmarkEnd w:id="3589"/>
      <w:bookmarkEnd w:id="3590"/>
      <w:bookmarkEnd w:id="3591"/>
      <w:bookmarkEnd w:id="3592"/>
      <w:bookmarkEnd w:id="3593"/>
      <w:bookmarkEnd w:id="3594"/>
      <w:bookmarkEnd w:id="3595"/>
      <w:bookmarkEnd w:id="3596"/>
      <w:bookmarkEnd w:id="3597"/>
      <w:bookmarkEnd w:id="3598"/>
    </w:p>
    <w:p w14:paraId="566F64E2" w14:textId="77777777" w:rsidR="00972FED" w:rsidRPr="006F0B54" w:rsidRDefault="00972FED" w:rsidP="00972FED">
      <w:pPr>
        <w:pStyle w:val="Heading3"/>
        <w:rPr>
          <w:rFonts w:eastAsia="SimSun"/>
        </w:rPr>
      </w:pPr>
      <w:bookmarkStart w:id="3599" w:name="_Toc21101381"/>
      <w:bookmarkStart w:id="3600" w:name="_Toc29810420"/>
      <w:bookmarkStart w:id="3601" w:name="_Toc37273697"/>
      <w:bookmarkStart w:id="3602" w:name="_Toc45885015"/>
      <w:bookmarkStart w:id="3603" w:name="_Toc53182948"/>
      <w:bookmarkStart w:id="3604" w:name="_Toc58865342"/>
      <w:bookmarkStart w:id="3605" w:name="_Toc58866924"/>
      <w:bookmarkStart w:id="3606" w:name="_Toc66717957"/>
      <w:bookmarkStart w:id="3607" w:name="_Toc74930518"/>
      <w:bookmarkStart w:id="3608" w:name="_Toc76544803"/>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3599"/>
      <w:bookmarkEnd w:id="3600"/>
      <w:bookmarkEnd w:id="3601"/>
      <w:bookmarkEnd w:id="3602"/>
      <w:bookmarkEnd w:id="3603"/>
      <w:bookmarkEnd w:id="3604"/>
      <w:bookmarkEnd w:id="3605"/>
      <w:bookmarkEnd w:id="3606"/>
      <w:bookmarkEnd w:id="3607"/>
      <w:bookmarkEnd w:id="3608"/>
    </w:p>
    <w:p w14:paraId="0A7E0AF8" w14:textId="77777777" w:rsidR="00972FED" w:rsidRPr="006F0B54" w:rsidRDefault="00972FED" w:rsidP="00972FED">
      <w:pPr>
        <w:pStyle w:val="Heading4"/>
      </w:pPr>
      <w:bookmarkStart w:id="3609" w:name="_Toc21101382"/>
      <w:bookmarkStart w:id="3610" w:name="_Toc29810421"/>
      <w:bookmarkStart w:id="3611" w:name="_Toc37273698"/>
      <w:bookmarkStart w:id="3612" w:name="_Toc45885016"/>
      <w:bookmarkStart w:id="3613" w:name="_Toc53182949"/>
      <w:bookmarkStart w:id="3614" w:name="_Toc58865343"/>
      <w:bookmarkStart w:id="3615" w:name="_Toc58866925"/>
      <w:bookmarkStart w:id="3616" w:name="_Toc66717958"/>
      <w:bookmarkStart w:id="3617" w:name="_Toc74930519"/>
      <w:bookmarkStart w:id="3618" w:name="_Toc76544804"/>
      <w:r w:rsidRPr="006F0B54">
        <w:t>8.2.1.1</w:t>
      </w:r>
      <w:r w:rsidRPr="006F0B54">
        <w:tab/>
        <w:t>Definition and applicability</w:t>
      </w:r>
      <w:bookmarkEnd w:id="3609"/>
      <w:bookmarkEnd w:id="3610"/>
      <w:bookmarkEnd w:id="3611"/>
      <w:bookmarkEnd w:id="3612"/>
      <w:bookmarkEnd w:id="3613"/>
      <w:bookmarkEnd w:id="3614"/>
      <w:bookmarkEnd w:id="3615"/>
      <w:bookmarkEnd w:id="3616"/>
      <w:bookmarkEnd w:id="3617"/>
      <w:bookmarkEnd w:id="3618"/>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3619" w:name="_Toc21101383"/>
      <w:bookmarkStart w:id="3620" w:name="_Toc29810422"/>
      <w:bookmarkStart w:id="3621" w:name="_Toc37273699"/>
      <w:bookmarkStart w:id="3622" w:name="_Toc45885017"/>
      <w:bookmarkStart w:id="3623" w:name="_Toc53182950"/>
      <w:bookmarkStart w:id="3624" w:name="_Toc58865344"/>
      <w:bookmarkStart w:id="3625" w:name="_Toc58866926"/>
      <w:bookmarkStart w:id="3626" w:name="_Toc66717959"/>
      <w:bookmarkStart w:id="3627" w:name="_Toc74930520"/>
      <w:bookmarkStart w:id="3628" w:name="_Toc76544805"/>
      <w:r w:rsidRPr="006F0B54">
        <w:t>8.2.1.2</w:t>
      </w:r>
      <w:r w:rsidRPr="006F0B54">
        <w:tab/>
        <w:t>Minimum Requirement</w:t>
      </w:r>
      <w:bookmarkEnd w:id="3619"/>
      <w:bookmarkEnd w:id="3620"/>
      <w:bookmarkEnd w:id="3621"/>
      <w:bookmarkEnd w:id="3622"/>
      <w:bookmarkEnd w:id="3623"/>
      <w:bookmarkEnd w:id="3624"/>
      <w:bookmarkEnd w:id="3625"/>
      <w:bookmarkEnd w:id="3626"/>
      <w:bookmarkEnd w:id="3627"/>
      <w:bookmarkEnd w:id="3628"/>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3629" w:name="_Toc21101384"/>
      <w:bookmarkStart w:id="3630" w:name="_Toc29810423"/>
      <w:bookmarkStart w:id="3631" w:name="_Toc37273700"/>
      <w:bookmarkStart w:id="3632" w:name="_Toc45885018"/>
      <w:bookmarkStart w:id="3633" w:name="_Toc53182951"/>
      <w:bookmarkStart w:id="3634" w:name="_Toc58865345"/>
      <w:bookmarkStart w:id="3635" w:name="_Toc58866927"/>
      <w:bookmarkStart w:id="3636" w:name="_Toc66717960"/>
      <w:bookmarkStart w:id="3637" w:name="_Toc74930521"/>
      <w:bookmarkStart w:id="3638" w:name="_Toc76544806"/>
      <w:r w:rsidRPr="006F0B54">
        <w:t>8.2.1.3</w:t>
      </w:r>
      <w:r w:rsidRPr="006F0B54">
        <w:tab/>
        <w:t>Test purpose</w:t>
      </w:r>
      <w:bookmarkEnd w:id="3629"/>
      <w:bookmarkEnd w:id="3630"/>
      <w:bookmarkEnd w:id="3631"/>
      <w:bookmarkEnd w:id="3632"/>
      <w:bookmarkEnd w:id="3633"/>
      <w:bookmarkEnd w:id="3634"/>
      <w:bookmarkEnd w:id="3635"/>
      <w:bookmarkEnd w:id="3636"/>
      <w:bookmarkEnd w:id="3637"/>
      <w:bookmarkEnd w:id="3638"/>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3639" w:name="_Toc21101385"/>
      <w:bookmarkStart w:id="3640" w:name="_Toc29810424"/>
      <w:bookmarkStart w:id="3641" w:name="_Toc37273701"/>
      <w:bookmarkStart w:id="3642" w:name="_Toc45885019"/>
      <w:bookmarkStart w:id="3643" w:name="_Toc53182952"/>
      <w:bookmarkStart w:id="3644" w:name="_Toc58865346"/>
      <w:bookmarkStart w:id="3645" w:name="_Toc58866928"/>
      <w:bookmarkStart w:id="3646" w:name="_Toc66717961"/>
      <w:bookmarkStart w:id="3647" w:name="_Toc74930522"/>
      <w:bookmarkStart w:id="3648" w:name="_Toc76544807"/>
      <w:r w:rsidRPr="006F0B54">
        <w:t>8.2.1.4</w:t>
      </w:r>
      <w:r w:rsidRPr="006F0B54">
        <w:tab/>
        <w:t>Method of test</w:t>
      </w:r>
      <w:bookmarkEnd w:id="3639"/>
      <w:bookmarkEnd w:id="3640"/>
      <w:bookmarkEnd w:id="3641"/>
      <w:bookmarkEnd w:id="3642"/>
      <w:bookmarkEnd w:id="3643"/>
      <w:bookmarkEnd w:id="3644"/>
      <w:bookmarkEnd w:id="3645"/>
      <w:bookmarkEnd w:id="3646"/>
      <w:bookmarkEnd w:id="3647"/>
      <w:bookmarkEnd w:id="3648"/>
    </w:p>
    <w:p w14:paraId="00F48DEA" w14:textId="77777777" w:rsidR="00972FED" w:rsidRPr="006F0B54" w:rsidRDefault="00972FED" w:rsidP="00972FED">
      <w:pPr>
        <w:pStyle w:val="Heading5"/>
      </w:pPr>
      <w:bookmarkStart w:id="3649" w:name="_Toc21101386"/>
      <w:bookmarkStart w:id="3650" w:name="_Toc29810425"/>
      <w:bookmarkStart w:id="3651" w:name="_Toc37273702"/>
      <w:bookmarkStart w:id="3652" w:name="_Toc45885020"/>
      <w:bookmarkStart w:id="3653" w:name="_Toc53182953"/>
      <w:bookmarkStart w:id="3654" w:name="_Toc58865347"/>
      <w:bookmarkStart w:id="3655" w:name="_Toc58866929"/>
      <w:bookmarkStart w:id="3656" w:name="_Toc66717962"/>
      <w:bookmarkStart w:id="3657" w:name="_Toc74930523"/>
      <w:bookmarkStart w:id="3658" w:name="_Toc76544808"/>
      <w:r w:rsidRPr="006F0B54">
        <w:t>8.2.1.4.1</w:t>
      </w:r>
      <w:r w:rsidRPr="006F0B54">
        <w:tab/>
        <w:t>Initial conditions</w:t>
      </w:r>
      <w:bookmarkEnd w:id="3649"/>
      <w:bookmarkEnd w:id="3650"/>
      <w:bookmarkEnd w:id="3651"/>
      <w:bookmarkEnd w:id="3652"/>
      <w:bookmarkEnd w:id="3653"/>
      <w:bookmarkEnd w:id="3654"/>
      <w:bookmarkEnd w:id="3655"/>
      <w:bookmarkEnd w:id="3656"/>
      <w:bookmarkEnd w:id="3657"/>
      <w:bookmarkEnd w:id="365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3659" w:name="_Toc21101387"/>
      <w:bookmarkStart w:id="3660" w:name="_Toc29810426"/>
      <w:bookmarkStart w:id="3661" w:name="_Toc37273703"/>
      <w:bookmarkStart w:id="3662" w:name="_Toc45885021"/>
      <w:bookmarkStart w:id="3663" w:name="_Toc53182954"/>
      <w:bookmarkStart w:id="3664" w:name="_Toc58865348"/>
      <w:bookmarkStart w:id="3665" w:name="_Toc58866930"/>
      <w:bookmarkStart w:id="3666" w:name="_Toc66717963"/>
      <w:bookmarkStart w:id="3667" w:name="_Toc74930524"/>
      <w:bookmarkStart w:id="3668" w:name="_Hlk530007046"/>
      <w:bookmarkStart w:id="3669" w:name="_Toc76544809"/>
      <w:r w:rsidRPr="006F0B54">
        <w:t>8.2.1.4.2</w:t>
      </w:r>
      <w:r w:rsidRPr="006F0B54">
        <w:tab/>
        <w:t>Procedure</w:t>
      </w:r>
      <w:bookmarkEnd w:id="3659"/>
      <w:bookmarkEnd w:id="3660"/>
      <w:bookmarkEnd w:id="3661"/>
      <w:bookmarkEnd w:id="3662"/>
      <w:bookmarkEnd w:id="3663"/>
      <w:bookmarkEnd w:id="3664"/>
      <w:bookmarkEnd w:id="3665"/>
      <w:bookmarkEnd w:id="3666"/>
      <w:bookmarkEnd w:id="3667"/>
      <w:bookmarkEnd w:id="3669"/>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3668"/>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3670" w:name="_Toc21101388"/>
      <w:bookmarkStart w:id="3671" w:name="_Toc29810427"/>
      <w:bookmarkStart w:id="3672" w:name="_Toc37273704"/>
      <w:bookmarkStart w:id="3673" w:name="_Toc45885022"/>
      <w:bookmarkStart w:id="3674" w:name="_Toc53182955"/>
      <w:bookmarkStart w:id="3675" w:name="_Toc58865349"/>
      <w:bookmarkStart w:id="3676" w:name="_Toc58866931"/>
      <w:bookmarkStart w:id="3677" w:name="_Toc66717964"/>
      <w:bookmarkStart w:id="3678" w:name="_Toc74930525"/>
      <w:bookmarkStart w:id="3679" w:name="_Toc76544810"/>
      <w:r w:rsidRPr="006F0B54">
        <w:t>8.2.1.5</w:t>
      </w:r>
      <w:r w:rsidRPr="006F0B54">
        <w:tab/>
        <w:t>Test Requirement</w:t>
      </w:r>
      <w:bookmarkEnd w:id="3670"/>
      <w:bookmarkEnd w:id="3671"/>
      <w:bookmarkEnd w:id="3672"/>
      <w:bookmarkEnd w:id="3673"/>
      <w:bookmarkEnd w:id="3674"/>
      <w:bookmarkEnd w:id="3675"/>
      <w:bookmarkEnd w:id="3676"/>
      <w:bookmarkEnd w:id="3677"/>
      <w:bookmarkEnd w:id="3678"/>
      <w:bookmarkEnd w:id="3679"/>
    </w:p>
    <w:p w14:paraId="37154D71" w14:textId="77777777" w:rsidR="00972FED" w:rsidRPr="006F0B54" w:rsidRDefault="00972FED" w:rsidP="00972FED">
      <w:pPr>
        <w:pStyle w:val="Heading5"/>
        <w:rPr>
          <w:rFonts w:cs="Arial"/>
          <w:i/>
          <w:iCs/>
          <w:szCs w:val="22"/>
          <w:lang w:eastAsia="zh-CN"/>
        </w:rPr>
      </w:pPr>
      <w:bookmarkStart w:id="3680" w:name="_Toc21101389"/>
      <w:bookmarkStart w:id="3681" w:name="_Toc29810428"/>
      <w:bookmarkStart w:id="3682" w:name="_Toc37273705"/>
      <w:bookmarkStart w:id="3683" w:name="_Toc45885023"/>
      <w:bookmarkStart w:id="3684" w:name="_Toc53182956"/>
      <w:bookmarkStart w:id="3685" w:name="_Toc58865350"/>
      <w:bookmarkStart w:id="3686" w:name="_Toc58866932"/>
      <w:bookmarkStart w:id="3687" w:name="_Toc66717965"/>
      <w:bookmarkStart w:id="3688" w:name="_Toc74930526"/>
      <w:bookmarkStart w:id="3689" w:name="_Toc76544811"/>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3680"/>
      <w:bookmarkEnd w:id="3681"/>
      <w:bookmarkEnd w:id="3682"/>
      <w:bookmarkEnd w:id="3683"/>
      <w:bookmarkEnd w:id="3684"/>
      <w:bookmarkEnd w:id="3685"/>
      <w:bookmarkEnd w:id="3686"/>
      <w:bookmarkEnd w:id="3687"/>
      <w:bookmarkEnd w:id="3688"/>
      <w:bookmarkEnd w:id="3689"/>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lastRenderedPageBreak/>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lastRenderedPageBreak/>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lastRenderedPageBreak/>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3690" w:name="_Toc21101390"/>
      <w:bookmarkStart w:id="3691" w:name="_Toc29810429"/>
      <w:bookmarkStart w:id="3692" w:name="_Toc37273706"/>
      <w:bookmarkStart w:id="3693" w:name="_Toc45885024"/>
      <w:bookmarkStart w:id="3694" w:name="_Toc53182957"/>
      <w:bookmarkStart w:id="3695" w:name="_Toc58865351"/>
      <w:bookmarkStart w:id="3696" w:name="_Toc58866933"/>
      <w:bookmarkStart w:id="3697" w:name="_Toc66717966"/>
      <w:bookmarkStart w:id="3698" w:name="_Toc74930527"/>
      <w:bookmarkStart w:id="3699" w:name="_Toc76544812"/>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3690"/>
      <w:bookmarkEnd w:id="3691"/>
      <w:bookmarkEnd w:id="3692"/>
      <w:bookmarkEnd w:id="3693"/>
      <w:bookmarkEnd w:id="3694"/>
      <w:bookmarkEnd w:id="3695"/>
      <w:bookmarkEnd w:id="3696"/>
      <w:bookmarkEnd w:id="3697"/>
      <w:bookmarkEnd w:id="3698"/>
      <w:bookmarkEnd w:id="3699"/>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lastRenderedPageBreak/>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lastRenderedPageBreak/>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lastRenderedPageBreak/>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3700" w:name="_Toc21101391"/>
      <w:bookmarkStart w:id="3701" w:name="_Toc29810430"/>
      <w:bookmarkStart w:id="3702" w:name="_Toc37273707"/>
      <w:bookmarkStart w:id="3703" w:name="_Toc45885025"/>
      <w:bookmarkStart w:id="3704" w:name="_Toc53182958"/>
      <w:bookmarkStart w:id="3705" w:name="_Toc58865352"/>
      <w:bookmarkStart w:id="3706" w:name="_Toc58866934"/>
      <w:bookmarkStart w:id="3707" w:name="_Toc66717967"/>
      <w:bookmarkStart w:id="3708" w:name="_Toc74930528"/>
      <w:bookmarkStart w:id="3709" w:name="_Toc76544813"/>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3700"/>
      <w:bookmarkEnd w:id="3701"/>
      <w:bookmarkEnd w:id="3702"/>
      <w:bookmarkEnd w:id="3703"/>
      <w:bookmarkEnd w:id="3704"/>
      <w:bookmarkEnd w:id="3705"/>
      <w:bookmarkEnd w:id="3706"/>
      <w:bookmarkEnd w:id="3707"/>
      <w:bookmarkEnd w:id="3708"/>
      <w:bookmarkEnd w:id="3709"/>
    </w:p>
    <w:p w14:paraId="3AA73AC8" w14:textId="77777777" w:rsidR="00972FED" w:rsidRPr="006F0B54" w:rsidRDefault="00972FED" w:rsidP="00972FED">
      <w:pPr>
        <w:pStyle w:val="Heading4"/>
      </w:pPr>
      <w:bookmarkStart w:id="3710" w:name="_Toc21101392"/>
      <w:bookmarkStart w:id="3711" w:name="_Toc29810431"/>
      <w:bookmarkStart w:id="3712" w:name="_Toc37273708"/>
      <w:bookmarkStart w:id="3713" w:name="_Toc45885026"/>
      <w:bookmarkStart w:id="3714" w:name="_Toc53182959"/>
      <w:bookmarkStart w:id="3715" w:name="_Toc58865353"/>
      <w:bookmarkStart w:id="3716" w:name="_Toc58866935"/>
      <w:bookmarkStart w:id="3717" w:name="_Toc66717968"/>
      <w:bookmarkStart w:id="3718" w:name="_Toc74930529"/>
      <w:bookmarkStart w:id="3719" w:name="_Toc76544814"/>
      <w:r w:rsidRPr="006F0B54">
        <w:t>8.2.</w:t>
      </w:r>
      <w:r w:rsidRPr="006F0B54">
        <w:rPr>
          <w:rFonts w:hint="eastAsia"/>
        </w:rPr>
        <w:t>2.1</w:t>
      </w:r>
      <w:r w:rsidRPr="006F0B54">
        <w:tab/>
        <w:t>Definition and applicability</w:t>
      </w:r>
      <w:bookmarkEnd w:id="3710"/>
      <w:bookmarkEnd w:id="3711"/>
      <w:bookmarkEnd w:id="3712"/>
      <w:bookmarkEnd w:id="3713"/>
      <w:bookmarkEnd w:id="3714"/>
      <w:bookmarkEnd w:id="3715"/>
      <w:bookmarkEnd w:id="3716"/>
      <w:bookmarkEnd w:id="3717"/>
      <w:bookmarkEnd w:id="3718"/>
      <w:bookmarkEnd w:id="3719"/>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3720" w:name="_Toc21101393"/>
      <w:bookmarkStart w:id="3721" w:name="_Toc29810432"/>
      <w:bookmarkStart w:id="3722" w:name="_Toc37273709"/>
      <w:bookmarkStart w:id="3723" w:name="_Toc45885027"/>
      <w:bookmarkStart w:id="3724" w:name="_Toc53182960"/>
      <w:bookmarkStart w:id="3725" w:name="_Toc58865354"/>
      <w:bookmarkStart w:id="3726" w:name="_Toc58866936"/>
      <w:bookmarkStart w:id="3727" w:name="_Toc66717969"/>
      <w:bookmarkStart w:id="3728" w:name="_Toc74930530"/>
      <w:bookmarkStart w:id="3729" w:name="_Toc76544815"/>
      <w:r w:rsidRPr="006F0B54">
        <w:t>8.2.</w:t>
      </w:r>
      <w:r w:rsidRPr="006F0B54">
        <w:rPr>
          <w:rFonts w:hint="eastAsia"/>
        </w:rPr>
        <w:t>2.</w:t>
      </w:r>
      <w:r w:rsidRPr="006F0B54">
        <w:t>2</w:t>
      </w:r>
      <w:r w:rsidRPr="006F0B54">
        <w:tab/>
        <w:t>Minimum Requirement</w:t>
      </w:r>
      <w:bookmarkEnd w:id="3720"/>
      <w:bookmarkEnd w:id="3721"/>
      <w:bookmarkEnd w:id="3722"/>
      <w:bookmarkEnd w:id="3723"/>
      <w:bookmarkEnd w:id="3724"/>
      <w:bookmarkEnd w:id="3725"/>
      <w:bookmarkEnd w:id="3726"/>
      <w:bookmarkEnd w:id="3727"/>
      <w:bookmarkEnd w:id="3728"/>
      <w:bookmarkEnd w:id="3729"/>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3730" w:name="_Toc21101394"/>
      <w:bookmarkStart w:id="3731" w:name="_Toc29810433"/>
      <w:bookmarkStart w:id="3732" w:name="_Toc37273710"/>
      <w:bookmarkStart w:id="3733" w:name="_Toc45885028"/>
      <w:bookmarkStart w:id="3734" w:name="_Toc53182961"/>
      <w:bookmarkStart w:id="3735" w:name="_Toc58865355"/>
      <w:bookmarkStart w:id="3736" w:name="_Toc58866937"/>
      <w:bookmarkStart w:id="3737" w:name="_Toc66717970"/>
      <w:bookmarkStart w:id="3738" w:name="_Toc74930531"/>
      <w:bookmarkStart w:id="3739" w:name="_Toc76544816"/>
      <w:r w:rsidRPr="006F0B54">
        <w:t>8.2.</w:t>
      </w:r>
      <w:r w:rsidRPr="006F0B54">
        <w:rPr>
          <w:rFonts w:hint="eastAsia"/>
        </w:rPr>
        <w:t>2.</w:t>
      </w:r>
      <w:r w:rsidRPr="006F0B54">
        <w:t>3</w:t>
      </w:r>
      <w:r w:rsidRPr="006F0B54">
        <w:tab/>
        <w:t>Test Purpose</w:t>
      </w:r>
      <w:bookmarkEnd w:id="3730"/>
      <w:bookmarkEnd w:id="3731"/>
      <w:bookmarkEnd w:id="3732"/>
      <w:bookmarkEnd w:id="3733"/>
      <w:bookmarkEnd w:id="3734"/>
      <w:bookmarkEnd w:id="3735"/>
      <w:bookmarkEnd w:id="3736"/>
      <w:bookmarkEnd w:id="3737"/>
      <w:bookmarkEnd w:id="3738"/>
      <w:bookmarkEnd w:id="3739"/>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3740" w:name="_Toc21101395"/>
      <w:bookmarkStart w:id="3741" w:name="_Toc29810434"/>
      <w:bookmarkStart w:id="3742" w:name="_Toc37273711"/>
      <w:bookmarkStart w:id="3743" w:name="_Toc45885029"/>
      <w:bookmarkStart w:id="3744" w:name="_Toc53182962"/>
      <w:bookmarkStart w:id="3745" w:name="_Toc58865356"/>
      <w:bookmarkStart w:id="3746" w:name="_Toc58866938"/>
      <w:bookmarkStart w:id="3747" w:name="_Toc66717971"/>
      <w:bookmarkStart w:id="3748" w:name="_Toc74930532"/>
      <w:bookmarkStart w:id="3749" w:name="_Toc76544817"/>
      <w:r w:rsidRPr="006F0B54">
        <w:t>8.2.</w:t>
      </w:r>
      <w:r w:rsidRPr="006F0B54">
        <w:rPr>
          <w:rFonts w:hint="eastAsia"/>
        </w:rPr>
        <w:t>2.</w:t>
      </w:r>
      <w:r w:rsidRPr="006F0B54">
        <w:t>4</w:t>
      </w:r>
      <w:r w:rsidRPr="006F0B54">
        <w:tab/>
        <w:t>Method of test</w:t>
      </w:r>
      <w:bookmarkEnd w:id="3740"/>
      <w:bookmarkEnd w:id="3741"/>
      <w:bookmarkEnd w:id="3742"/>
      <w:bookmarkEnd w:id="3743"/>
      <w:bookmarkEnd w:id="3744"/>
      <w:bookmarkEnd w:id="3745"/>
      <w:bookmarkEnd w:id="3746"/>
      <w:bookmarkEnd w:id="3747"/>
      <w:bookmarkEnd w:id="3748"/>
      <w:bookmarkEnd w:id="3749"/>
    </w:p>
    <w:p w14:paraId="0E881E6E" w14:textId="77777777" w:rsidR="00972FED" w:rsidRPr="006F0B54" w:rsidRDefault="00972FED" w:rsidP="00972FED">
      <w:pPr>
        <w:pStyle w:val="Heading5"/>
      </w:pPr>
      <w:bookmarkStart w:id="3750" w:name="_Toc13082240"/>
      <w:bookmarkStart w:id="3751" w:name="_Toc29810435"/>
      <w:bookmarkStart w:id="3752" w:name="_Toc37273712"/>
      <w:bookmarkStart w:id="3753" w:name="_Toc45885030"/>
      <w:bookmarkStart w:id="3754" w:name="_Toc53182963"/>
      <w:bookmarkStart w:id="3755" w:name="_Toc58865357"/>
      <w:bookmarkStart w:id="3756" w:name="_Toc58866939"/>
      <w:bookmarkStart w:id="3757" w:name="_Toc66717972"/>
      <w:bookmarkStart w:id="3758" w:name="_Toc74930533"/>
      <w:bookmarkStart w:id="3759" w:name="_Toc21101397"/>
      <w:bookmarkStart w:id="3760" w:name="_Toc76544818"/>
      <w:r w:rsidRPr="006F0B54">
        <w:t>8.2.2.4.1</w:t>
      </w:r>
      <w:r w:rsidRPr="006F0B54">
        <w:rPr>
          <w:rFonts w:hint="eastAsia"/>
        </w:rPr>
        <w:tab/>
      </w:r>
      <w:r w:rsidRPr="006F0B54">
        <w:t>Initial Conditions</w:t>
      </w:r>
      <w:bookmarkEnd w:id="3750"/>
      <w:bookmarkEnd w:id="3751"/>
      <w:bookmarkEnd w:id="3752"/>
      <w:bookmarkEnd w:id="3753"/>
      <w:bookmarkEnd w:id="3754"/>
      <w:bookmarkEnd w:id="3755"/>
      <w:bookmarkEnd w:id="3756"/>
      <w:bookmarkEnd w:id="3757"/>
      <w:bookmarkEnd w:id="3758"/>
      <w:bookmarkEnd w:id="3760"/>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3761" w:name="_Toc13082241"/>
      <w:bookmarkStart w:id="3762" w:name="_Toc29810436"/>
      <w:bookmarkStart w:id="3763" w:name="_Toc37273713"/>
      <w:bookmarkStart w:id="3764" w:name="_Toc45885031"/>
      <w:bookmarkStart w:id="3765" w:name="_Toc53182964"/>
      <w:bookmarkStart w:id="3766" w:name="_Toc58865358"/>
      <w:bookmarkStart w:id="3767" w:name="_Toc58866940"/>
      <w:bookmarkStart w:id="3768" w:name="_Toc66717973"/>
      <w:bookmarkStart w:id="3769" w:name="_Toc74930534"/>
      <w:bookmarkStart w:id="3770" w:name="_Toc76544819"/>
      <w:bookmarkEnd w:id="3759"/>
      <w:r w:rsidRPr="006F0B54">
        <w:lastRenderedPageBreak/>
        <w:t>8.2.</w:t>
      </w:r>
      <w:r w:rsidRPr="006F0B54">
        <w:rPr>
          <w:rFonts w:hint="eastAsia"/>
        </w:rPr>
        <w:t>2.</w:t>
      </w:r>
      <w:r w:rsidRPr="006F0B54">
        <w:t>4.2</w:t>
      </w:r>
      <w:r w:rsidRPr="006F0B54">
        <w:tab/>
        <w:t>Procedure</w:t>
      </w:r>
      <w:bookmarkEnd w:id="3761"/>
      <w:bookmarkEnd w:id="3762"/>
      <w:bookmarkEnd w:id="3763"/>
      <w:bookmarkEnd w:id="3764"/>
      <w:bookmarkEnd w:id="3765"/>
      <w:bookmarkEnd w:id="3766"/>
      <w:bookmarkEnd w:id="3767"/>
      <w:bookmarkEnd w:id="3768"/>
      <w:bookmarkEnd w:id="3769"/>
      <w:bookmarkEnd w:id="3770"/>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3771" w:name="_Toc21101398"/>
      <w:bookmarkStart w:id="3772" w:name="_Toc29810437"/>
      <w:bookmarkStart w:id="3773" w:name="_Toc37273714"/>
      <w:bookmarkStart w:id="3774" w:name="_Toc45885032"/>
      <w:bookmarkStart w:id="3775" w:name="_Toc53182965"/>
      <w:bookmarkStart w:id="3776" w:name="_Toc58865359"/>
      <w:bookmarkStart w:id="3777" w:name="_Toc58866941"/>
      <w:bookmarkStart w:id="3778" w:name="_Toc66717974"/>
      <w:bookmarkStart w:id="3779" w:name="_Toc74930535"/>
      <w:bookmarkStart w:id="3780" w:name="_Toc76544820"/>
      <w:r w:rsidRPr="006F0B54">
        <w:t>8.2.</w:t>
      </w:r>
      <w:r w:rsidRPr="006F0B54">
        <w:rPr>
          <w:rFonts w:hint="eastAsia"/>
        </w:rPr>
        <w:t>2.</w:t>
      </w:r>
      <w:r w:rsidRPr="006F0B54">
        <w:t>5</w:t>
      </w:r>
      <w:r w:rsidRPr="006F0B54">
        <w:tab/>
        <w:t>Test Requirement</w:t>
      </w:r>
      <w:bookmarkEnd w:id="3771"/>
      <w:bookmarkEnd w:id="3772"/>
      <w:bookmarkEnd w:id="3773"/>
      <w:bookmarkEnd w:id="3774"/>
      <w:bookmarkEnd w:id="3775"/>
      <w:bookmarkEnd w:id="3776"/>
      <w:bookmarkEnd w:id="3777"/>
      <w:bookmarkEnd w:id="3778"/>
      <w:bookmarkEnd w:id="3779"/>
      <w:bookmarkEnd w:id="3780"/>
    </w:p>
    <w:p w14:paraId="6A999EFA" w14:textId="77777777" w:rsidR="00972FED" w:rsidRPr="006F0B54" w:rsidRDefault="00972FED" w:rsidP="00972FED">
      <w:pPr>
        <w:pStyle w:val="Heading5"/>
        <w:rPr>
          <w:rFonts w:cs="Arial"/>
          <w:i/>
          <w:iCs/>
          <w:szCs w:val="22"/>
          <w:lang w:eastAsia="zh-CN"/>
        </w:rPr>
      </w:pPr>
      <w:bookmarkStart w:id="3781" w:name="_Toc21101399"/>
      <w:bookmarkStart w:id="3782" w:name="_Toc29810438"/>
      <w:bookmarkStart w:id="3783" w:name="_Toc37273715"/>
      <w:bookmarkStart w:id="3784" w:name="_Toc45885033"/>
      <w:bookmarkStart w:id="3785" w:name="_Toc53182966"/>
      <w:bookmarkStart w:id="3786" w:name="_Toc58865360"/>
      <w:bookmarkStart w:id="3787" w:name="_Toc58866942"/>
      <w:bookmarkStart w:id="3788" w:name="_Toc66717975"/>
      <w:bookmarkStart w:id="3789" w:name="_Toc74930536"/>
      <w:bookmarkStart w:id="3790" w:name="_Toc76544821"/>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3781"/>
      <w:bookmarkEnd w:id="3782"/>
      <w:bookmarkEnd w:id="3783"/>
      <w:bookmarkEnd w:id="3784"/>
      <w:bookmarkEnd w:id="3785"/>
      <w:bookmarkEnd w:id="3786"/>
      <w:bookmarkEnd w:id="3787"/>
      <w:bookmarkEnd w:id="3788"/>
      <w:bookmarkEnd w:id="3789"/>
      <w:bookmarkEnd w:id="3790"/>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lastRenderedPageBreak/>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3791" w:name="_Toc21101400"/>
      <w:bookmarkStart w:id="3792" w:name="_Toc29810439"/>
      <w:bookmarkStart w:id="3793" w:name="_Toc37273716"/>
      <w:bookmarkStart w:id="3794" w:name="_Toc45885034"/>
      <w:bookmarkStart w:id="3795" w:name="_Toc53182967"/>
      <w:bookmarkStart w:id="3796" w:name="_Toc58865361"/>
      <w:bookmarkStart w:id="3797" w:name="_Toc58866943"/>
      <w:bookmarkStart w:id="3798" w:name="_Toc66717976"/>
      <w:bookmarkStart w:id="3799" w:name="_Toc74930537"/>
      <w:bookmarkStart w:id="3800" w:name="_Toc76544822"/>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3791"/>
      <w:bookmarkEnd w:id="3792"/>
      <w:bookmarkEnd w:id="3793"/>
      <w:bookmarkEnd w:id="3794"/>
      <w:bookmarkEnd w:id="3795"/>
      <w:bookmarkEnd w:id="3796"/>
      <w:bookmarkEnd w:id="3797"/>
      <w:bookmarkEnd w:id="3798"/>
      <w:bookmarkEnd w:id="3799"/>
      <w:bookmarkEnd w:id="3800"/>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3801" w:name="_Toc21101401"/>
      <w:bookmarkStart w:id="3802" w:name="_Toc29810440"/>
      <w:bookmarkStart w:id="3803" w:name="_Toc37273717"/>
      <w:bookmarkStart w:id="3804" w:name="_Toc45885035"/>
      <w:bookmarkStart w:id="3805" w:name="_Toc53182968"/>
      <w:bookmarkStart w:id="3806" w:name="_Toc58865362"/>
      <w:bookmarkStart w:id="3807" w:name="_Toc58866944"/>
      <w:bookmarkStart w:id="3808" w:name="_Toc66717977"/>
      <w:bookmarkStart w:id="3809" w:name="_Toc74930538"/>
      <w:bookmarkStart w:id="3810" w:name="_Toc76544823"/>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3801"/>
      <w:bookmarkEnd w:id="3802"/>
      <w:bookmarkEnd w:id="3803"/>
      <w:bookmarkEnd w:id="3804"/>
      <w:bookmarkEnd w:id="3805"/>
      <w:bookmarkEnd w:id="3806"/>
      <w:bookmarkEnd w:id="3807"/>
      <w:bookmarkEnd w:id="3808"/>
      <w:bookmarkEnd w:id="3809"/>
      <w:bookmarkEnd w:id="3810"/>
    </w:p>
    <w:p w14:paraId="70397ED3" w14:textId="77777777" w:rsidR="00972FED" w:rsidRPr="006F0B54" w:rsidRDefault="00972FED" w:rsidP="00972FED">
      <w:pPr>
        <w:pStyle w:val="Heading4"/>
      </w:pPr>
      <w:bookmarkStart w:id="3811" w:name="_Toc21101402"/>
      <w:bookmarkStart w:id="3812" w:name="_Toc29810441"/>
      <w:bookmarkStart w:id="3813" w:name="_Toc37273718"/>
      <w:bookmarkStart w:id="3814" w:name="_Toc45885036"/>
      <w:bookmarkStart w:id="3815" w:name="_Toc53182969"/>
      <w:bookmarkStart w:id="3816" w:name="_Toc58865363"/>
      <w:bookmarkStart w:id="3817" w:name="_Toc58866945"/>
      <w:bookmarkStart w:id="3818" w:name="_Toc66717978"/>
      <w:bookmarkStart w:id="3819" w:name="_Toc74930539"/>
      <w:bookmarkStart w:id="3820" w:name="_Toc76544824"/>
      <w:r w:rsidRPr="006F0B54">
        <w:t>8.2.</w:t>
      </w:r>
      <w:r w:rsidRPr="006F0B54">
        <w:rPr>
          <w:rFonts w:hint="eastAsia"/>
        </w:rPr>
        <w:t>3.1</w:t>
      </w:r>
      <w:r w:rsidRPr="006F0B54">
        <w:tab/>
        <w:t>Definition and applicability</w:t>
      </w:r>
      <w:bookmarkEnd w:id="3811"/>
      <w:bookmarkEnd w:id="3812"/>
      <w:bookmarkEnd w:id="3813"/>
      <w:bookmarkEnd w:id="3814"/>
      <w:bookmarkEnd w:id="3815"/>
      <w:bookmarkEnd w:id="3816"/>
      <w:bookmarkEnd w:id="3817"/>
      <w:bookmarkEnd w:id="3818"/>
      <w:bookmarkEnd w:id="3819"/>
      <w:bookmarkEnd w:id="3820"/>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lastRenderedPageBreak/>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3821" w:name="_Toc21101403"/>
      <w:bookmarkStart w:id="3822" w:name="_Toc29810442"/>
      <w:bookmarkStart w:id="3823" w:name="_Toc37273719"/>
      <w:bookmarkStart w:id="3824" w:name="_Toc45885037"/>
      <w:bookmarkStart w:id="3825" w:name="_Toc53182970"/>
      <w:bookmarkStart w:id="3826" w:name="_Toc58865364"/>
      <w:bookmarkStart w:id="3827" w:name="_Toc58866946"/>
      <w:bookmarkStart w:id="3828" w:name="_Toc66717979"/>
      <w:bookmarkStart w:id="3829" w:name="_Toc74930540"/>
      <w:bookmarkStart w:id="3830" w:name="_Toc76544825"/>
      <w:r w:rsidRPr="006F0B54">
        <w:t>8.2.</w:t>
      </w:r>
      <w:r w:rsidRPr="006F0B54">
        <w:rPr>
          <w:rFonts w:hint="eastAsia"/>
        </w:rPr>
        <w:t>3.</w:t>
      </w:r>
      <w:r w:rsidRPr="006F0B54">
        <w:t>2</w:t>
      </w:r>
      <w:r w:rsidRPr="006F0B54">
        <w:tab/>
        <w:t>Minimum Requirement</w:t>
      </w:r>
      <w:bookmarkEnd w:id="3821"/>
      <w:bookmarkEnd w:id="3822"/>
      <w:bookmarkEnd w:id="3823"/>
      <w:bookmarkEnd w:id="3824"/>
      <w:bookmarkEnd w:id="3825"/>
      <w:bookmarkEnd w:id="3826"/>
      <w:bookmarkEnd w:id="3827"/>
      <w:bookmarkEnd w:id="3828"/>
      <w:bookmarkEnd w:id="3829"/>
      <w:bookmarkEnd w:id="3830"/>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3831" w:name="_Toc21101404"/>
      <w:bookmarkStart w:id="3832" w:name="_Toc29810443"/>
      <w:bookmarkStart w:id="3833" w:name="_Toc37273720"/>
      <w:bookmarkStart w:id="3834" w:name="_Toc45885038"/>
      <w:bookmarkStart w:id="3835" w:name="_Toc53182971"/>
      <w:bookmarkStart w:id="3836" w:name="_Toc58865365"/>
      <w:bookmarkStart w:id="3837" w:name="_Toc58866947"/>
      <w:bookmarkStart w:id="3838" w:name="_Toc66717980"/>
      <w:bookmarkStart w:id="3839" w:name="_Toc74930541"/>
      <w:bookmarkStart w:id="3840" w:name="_Toc76544826"/>
      <w:r w:rsidRPr="006F0B54">
        <w:t>8.2.</w:t>
      </w:r>
      <w:r w:rsidRPr="006F0B54">
        <w:rPr>
          <w:rFonts w:hint="eastAsia"/>
        </w:rPr>
        <w:t>3.</w:t>
      </w:r>
      <w:r w:rsidRPr="006F0B54">
        <w:t>3</w:t>
      </w:r>
      <w:r w:rsidRPr="006F0B54">
        <w:tab/>
        <w:t>Test purpose</w:t>
      </w:r>
      <w:bookmarkEnd w:id="3831"/>
      <w:bookmarkEnd w:id="3832"/>
      <w:bookmarkEnd w:id="3833"/>
      <w:bookmarkEnd w:id="3834"/>
      <w:bookmarkEnd w:id="3835"/>
      <w:bookmarkEnd w:id="3836"/>
      <w:bookmarkEnd w:id="3837"/>
      <w:bookmarkEnd w:id="3838"/>
      <w:bookmarkEnd w:id="3839"/>
      <w:bookmarkEnd w:id="3840"/>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3841" w:name="_Toc21101405"/>
      <w:bookmarkStart w:id="3842" w:name="_Toc29810444"/>
      <w:bookmarkStart w:id="3843" w:name="_Toc37273721"/>
      <w:bookmarkStart w:id="3844" w:name="_Toc45885039"/>
      <w:bookmarkStart w:id="3845" w:name="_Toc53182972"/>
      <w:bookmarkStart w:id="3846" w:name="_Toc58865366"/>
      <w:bookmarkStart w:id="3847" w:name="_Toc58866948"/>
      <w:bookmarkStart w:id="3848" w:name="_Toc66717981"/>
      <w:bookmarkStart w:id="3849" w:name="_Toc74930542"/>
      <w:bookmarkStart w:id="3850" w:name="_Toc76544827"/>
      <w:r w:rsidRPr="006F0B54">
        <w:t>8.2.</w:t>
      </w:r>
      <w:r w:rsidRPr="006F0B54">
        <w:rPr>
          <w:rFonts w:hint="eastAsia"/>
        </w:rPr>
        <w:t>3.</w:t>
      </w:r>
      <w:r w:rsidRPr="006F0B54">
        <w:t>4</w:t>
      </w:r>
      <w:r w:rsidRPr="006F0B54">
        <w:tab/>
        <w:t>Method of test</w:t>
      </w:r>
      <w:bookmarkEnd w:id="3841"/>
      <w:bookmarkEnd w:id="3842"/>
      <w:bookmarkEnd w:id="3843"/>
      <w:bookmarkEnd w:id="3844"/>
      <w:bookmarkEnd w:id="3845"/>
      <w:bookmarkEnd w:id="3846"/>
      <w:bookmarkEnd w:id="3847"/>
      <w:bookmarkEnd w:id="3848"/>
      <w:bookmarkEnd w:id="3849"/>
      <w:bookmarkEnd w:id="3850"/>
    </w:p>
    <w:p w14:paraId="749021AA" w14:textId="77777777" w:rsidR="00972FED" w:rsidRPr="006F0B54" w:rsidRDefault="00972FED" w:rsidP="00972FED">
      <w:pPr>
        <w:pStyle w:val="Heading5"/>
      </w:pPr>
      <w:bookmarkStart w:id="3851" w:name="_Toc21101406"/>
      <w:bookmarkStart w:id="3852" w:name="_Toc29810445"/>
      <w:bookmarkStart w:id="3853" w:name="_Toc37273722"/>
      <w:bookmarkStart w:id="3854" w:name="_Toc45885040"/>
      <w:bookmarkStart w:id="3855" w:name="_Toc53182973"/>
      <w:bookmarkStart w:id="3856" w:name="_Toc58865367"/>
      <w:bookmarkStart w:id="3857" w:name="_Toc58866949"/>
      <w:bookmarkStart w:id="3858" w:name="_Toc66717982"/>
      <w:bookmarkStart w:id="3859" w:name="_Toc74930543"/>
      <w:bookmarkStart w:id="3860" w:name="_Toc76544828"/>
      <w:r w:rsidRPr="006F0B54">
        <w:t>8.2.</w:t>
      </w:r>
      <w:r w:rsidRPr="006F0B54">
        <w:rPr>
          <w:rFonts w:hint="eastAsia"/>
        </w:rPr>
        <w:t>3</w:t>
      </w:r>
      <w:r w:rsidRPr="006F0B54">
        <w:t>.4.1</w:t>
      </w:r>
      <w:r w:rsidRPr="006F0B54">
        <w:rPr>
          <w:rFonts w:hint="eastAsia"/>
        </w:rPr>
        <w:tab/>
      </w:r>
      <w:r w:rsidRPr="006F0B54">
        <w:t>Initial conditions</w:t>
      </w:r>
      <w:bookmarkEnd w:id="3851"/>
      <w:bookmarkEnd w:id="3852"/>
      <w:bookmarkEnd w:id="3853"/>
      <w:bookmarkEnd w:id="3854"/>
      <w:bookmarkEnd w:id="3855"/>
      <w:bookmarkEnd w:id="3856"/>
      <w:bookmarkEnd w:id="3857"/>
      <w:bookmarkEnd w:id="3858"/>
      <w:bookmarkEnd w:id="3859"/>
      <w:bookmarkEnd w:id="386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386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3862" w:name="_Toc29810446"/>
      <w:bookmarkStart w:id="3863" w:name="_Toc37273723"/>
      <w:bookmarkStart w:id="3864" w:name="_Toc45885041"/>
      <w:bookmarkStart w:id="3865" w:name="_Toc53182974"/>
      <w:bookmarkStart w:id="3866" w:name="_Toc58865368"/>
      <w:bookmarkStart w:id="3867" w:name="_Toc58866950"/>
      <w:bookmarkStart w:id="3868" w:name="_Toc66717983"/>
      <w:bookmarkStart w:id="3869" w:name="_Toc74930544"/>
      <w:bookmarkStart w:id="3870" w:name="_Toc76544829"/>
      <w:r w:rsidRPr="006F0B54">
        <w:t>8.2.</w:t>
      </w:r>
      <w:r w:rsidRPr="006F0B54">
        <w:rPr>
          <w:rFonts w:hint="eastAsia"/>
        </w:rPr>
        <w:t>3.</w:t>
      </w:r>
      <w:r w:rsidRPr="006F0B54">
        <w:t>4.2</w:t>
      </w:r>
      <w:r w:rsidRPr="006F0B54">
        <w:tab/>
        <w:t>Procedure</w:t>
      </w:r>
      <w:bookmarkEnd w:id="3861"/>
      <w:bookmarkEnd w:id="3862"/>
      <w:bookmarkEnd w:id="3863"/>
      <w:bookmarkEnd w:id="3864"/>
      <w:bookmarkEnd w:id="3865"/>
      <w:bookmarkEnd w:id="3866"/>
      <w:bookmarkEnd w:id="3867"/>
      <w:bookmarkEnd w:id="3868"/>
      <w:bookmarkEnd w:id="3869"/>
      <w:bookmarkEnd w:id="3870"/>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3871" w:name="_Toc21101408"/>
      <w:bookmarkStart w:id="3872"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3873" w:name="_Toc37273724"/>
      <w:bookmarkStart w:id="3874" w:name="_Toc45885042"/>
      <w:bookmarkStart w:id="3875" w:name="_Toc53182975"/>
      <w:bookmarkStart w:id="3876" w:name="_Toc58865369"/>
      <w:bookmarkStart w:id="3877" w:name="_Toc58866951"/>
      <w:bookmarkStart w:id="3878" w:name="_Toc66717984"/>
      <w:bookmarkStart w:id="3879" w:name="_Toc74930545"/>
      <w:bookmarkStart w:id="3880" w:name="_Toc76544830"/>
      <w:r w:rsidRPr="006F0B54">
        <w:t>8.2.</w:t>
      </w:r>
      <w:r w:rsidRPr="006F0B54">
        <w:rPr>
          <w:rFonts w:hint="eastAsia"/>
        </w:rPr>
        <w:t>3.</w:t>
      </w:r>
      <w:r w:rsidRPr="006F0B54">
        <w:t>5</w:t>
      </w:r>
      <w:r w:rsidRPr="006F0B54">
        <w:tab/>
        <w:t>Test Requirement</w:t>
      </w:r>
      <w:bookmarkEnd w:id="3871"/>
      <w:bookmarkEnd w:id="3872"/>
      <w:bookmarkEnd w:id="3873"/>
      <w:bookmarkEnd w:id="3874"/>
      <w:bookmarkEnd w:id="3875"/>
      <w:bookmarkEnd w:id="3876"/>
      <w:bookmarkEnd w:id="3877"/>
      <w:bookmarkEnd w:id="3878"/>
      <w:bookmarkEnd w:id="3879"/>
      <w:bookmarkEnd w:id="3880"/>
    </w:p>
    <w:p w14:paraId="336BECC7" w14:textId="77777777" w:rsidR="00972FED" w:rsidRPr="006F0B54" w:rsidRDefault="00972FED" w:rsidP="00972FED">
      <w:pPr>
        <w:pStyle w:val="Heading5"/>
      </w:pPr>
      <w:bookmarkStart w:id="3881" w:name="_Toc21101409"/>
      <w:bookmarkStart w:id="3882" w:name="_Toc29810448"/>
      <w:bookmarkStart w:id="3883" w:name="_Toc37273725"/>
      <w:bookmarkStart w:id="3884" w:name="_Toc45885043"/>
      <w:bookmarkStart w:id="3885" w:name="_Toc53182976"/>
      <w:bookmarkStart w:id="3886" w:name="_Toc58865370"/>
      <w:bookmarkStart w:id="3887" w:name="_Toc58866952"/>
      <w:bookmarkStart w:id="3888" w:name="_Toc66717985"/>
      <w:bookmarkStart w:id="3889" w:name="_Toc74930546"/>
      <w:bookmarkStart w:id="3890" w:name="_Toc76544831"/>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3881"/>
      <w:bookmarkEnd w:id="3882"/>
      <w:bookmarkEnd w:id="3883"/>
      <w:bookmarkEnd w:id="3884"/>
      <w:bookmarkEnd w:id="3885"/>
      <w:bookmarkEnd w:id="3886"/>
      <w:bookmarkEnd w:id="3887"/>
      <w:bookmarkEnd w:id="3888"/>
      <w:bookmarkEnd w:id="3889"/>
      <w:bookmarkEnd w:id="3890"/>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3891" w:name="_Toc21101410"/>
      <w:bookmarkStart w:id="3892" w:name="_Toc29810449"/>
      <w:bookmarkStart w:id="3893" w:name="_Toc37273726"/>
      <w:bookmarkStart w:id="3894" w:name="_Toc45885044"/>
      <w:bookmarkStart w:id="3895" w:name="_Toc53182977"/>
      <w:bookmarkStart w:id="3896" w:name="_Toc58865371"/>
      <w:bookmarkStart w:id="3897" w:name="_Toc58866953"/>
      <w:bookmarkStart w:id="3898" w:name="_Toc66717986"/>
      <w:bookmarkStart w:id="3899" w:name="_Toc74930547"/>
      <w:bookmarkStart w:id="3900" w:name="_Toc76544832"/>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3891"/>
      <w:bookmarkEnd w:id="3892"/>
      <w:bookmarkEnd w:id="3893"/>
      <w:bookmarkEnd w:id="3894"/>
      <w:bookmarkEnd w:id="3895"/>
      <w:bookmarkEnd w:id="3896"/>
      <w:bookmarkEnd w:id="3897"/>
      <w:bookmarkEnd w:id="3898"/>
      <w:bookmarkEnd w:id="3899"/>
      <w:bookmarkEnd w:id="3900"/>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3901" w:name="_Toc21101411"/>
      <w:bookmarkStart w:id="3902" w:name="_Toc29810450"/>
      <w:bookmarkStart w:id="3903" w:name="_Toc37273727"/>
      <w:bookmarkStart w:id="3904" w:name="_Toc45885045"/>
      <w:bookmarkStart w:id="3905" w:name="_Toc53182978"/>
      <w:bookmarkStart w:id="3906" w:name="_Toc58865372"/>
      <w:bookmarkStart w:id="3907" w:name="_Toc58866954"/>
      <w:bookmarkStart w:id="3908" w:name="_Toc66717987"/>
      <w:bookmarkStart w:id="3909" w:name="_Toc74930548"/>
      <w:bookmarkStart w:id="3910" w:name="_Toc76544833"/>
      <w:r w:rsidRPr="006F0B54">
        <w:t>8.3</w:t>
      </w:r>
      <w:r w:rsidRPr="006F0B54">
        <w:tab/>
        <w:t>OTA performance requirements for PUCCH</w:t>
      </w:r>
      <w:bookmarkEnd w:id="3901"/>
      <w:bookmarkEnd w:id="3902"/>
      <w:bookmarkEnd w:id="3903"/>
      <w:bookmarkEnd w:id="3904"/>
      <w:bookmarkEnd w:id="3905"/>
      <w:bookmarkEnd w:id="3906"/>
      <w:bookmarkEnd w:id="3907"/>
      <w:bookmarkEnd w:id="3908"/>
      <w:bookmarkEnd w:id="3909"/>
      <w:bookmarkEnd w:id="3910"/>
    </w:p>
    <w:p w14:paraId="4482793F" w14:textId="77777777" w:rsidR="00972FED" w:rsidRPr="006F0B54" w:rsidRDefault="00972FED" w:rsidP="00972FED">
      <w:pPr>
        <w:pStyle w:val="Heading3"/>
        <w:rPr>
          <w:lang w:eastAsia="zh-CN"/>
        </w:rPr>
      </w:pPr>
      <w:bookmarkStart w:id="3911" w:name="_Toc21101412"/>
      <w:bookmarkStart w:id="3912" w:name="_Toc29810451"/>
      <w:bookmarkStart w:id="3913" w:name="_Toc37273728"/>
      <w:bookmarkStart w:id="3914" w:name="_Toc45885046"/>
      <w:bookmarkStart w:id="3915" w:name="_Toc53182979"/>
      <w:bookmarkStart w:id="3916" w:name="_Toc58865373"/>
      <w:bookmarkStart w:id="3917" w:name="_Toc58866955"/>
      <w:bookmarkStart w:id="3918" w:name="_Toc66717988"/>
      <w:bookmarkStart w:id="3919" w:name="_Toc74930549"/>
      <w:bookmarkStart w:id="3920" w:name="_Toc76544834"/>
      <w:r w:rsidRPr="006F0B54">
        <w:t>8.3.1</w:t>
      </w:r>
      <w:r w:rsidRPr="006F0B54">
        <w:tab/>
        <w:t xml:space="preserve">Performance requirements for PUCCH format </w:t>
      </w:r>
      <w:r w:rsidRPr="006F0B54">
        <w:rPr>
          <w:rFonts w:hint="eastAsia"/>
          <w:lang w:eastAsia="zh-CN"/>
        </w:rPr>
        <w:t>0</w:t>
      </w:r>
      <w:bookmarkEnd w:id="3911"/>
      <w:bookmarkEnd w:id="3912"/>
      <w:bookmarkEnd w:id="3913"/>
      <w:bookmarkEnd w:id="3914"/>
      <w:bookmarkEnd w:id="3915"/>
      <w:bookmarkEnd w:id="3916"/>
      <w:bookmarkEnd w:id="3917"/>
      <w:bookmarkEnd w:id="3918"/>
      <w:bookmarkEnd w:id="3919"/>
      <w:bookmarkEnd w:id="3920"/>
    </w:p>
    <w:p w14:paraId="5C724186" w14:textId="77777777" w:rsidR="00972FED" w:rsidRPr="006F0B54" w:rsidRDefault="00972FED" w:rsidP="00972FED">
      <w:pPr>
        <w:pStyle w:val="Heading4"/>
      </w:pPr>
      <w:bookmarkStart w:id="3921" w:name="_Toc21101413"/>
      <w:bookmarkStart w:id="3922" w:name="_Toc29810452"/>
      <w:bookmarkStart w:id="3923" w:name="_Toc37273729"/>
      <w:bookmarkStart w:id="3924" w:name="_Toc45885047"/>
      <w:bookmarkStart w:id="3925" w:name="_Toc53182980"/>
      <w:bookmarkStart w:id="3926" w:name="_Toc58865374"/>
      <w:bookmarkStart w:id="3927" w:name="_Toc58866956"/>
      <w:bookmarkStart w:id="3928" w:name="_Toc66717989"/>
      <w:bookmarkStart w:id="3929" w:name="_Toc74930550"/>
      <w:bookmarkStart w:id="3930" w:name="_Toc76544835"/>
      <w:r w:rsidRPr="006F0B54">
        <w:t>8.3.1.1</w:t>
      </w:r>
      <w:r w:rsidRPr="006F0B54">
        <w:tab/>
        <w:t>Definition and applicability</w:t>
      </w:r>
      <w:bookmarkEnd w:id="3921"/>
      <w:bookmarkEnd w:id="3922"/>
      <w:bookmarkEnd w:id="3923"/>
      <w:bookmarkEnd w:id="3924"/>
      <w:bookmarkEnd w:id="3925"/>
      <w:bookmarkEnd w:id="3926"/>
      <w:bookmarkEnd w:id="3927"/>
      <w:bookmarkEnd w:id="3928"/>
      <w:bookmarkEnd w:id="3929"/>
      <w:bookmarkEnd w:id="3930"/>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3931" w:name="_Toc21101414"/>
      <w:bookmarkStart w:id="3932" w:name="_Toc29810453"/>
      <w:bookmarkStart w:id="3933" w:name="_Toc37273730"/>
      <w:bookmarkStart w:id="3934" w:name="_Toc45885048"/>
      <w:bookmarkStart w:id="3935" w:name="_Toc53182981"/>
      <w:bookmarkStart w:id="3936" w:name="_Toc58865375"/>
      <w:bookmarkStart w:id="3937" w:name="_Toc58866957"/>
      <w:bookmarkStart w:id="3938" w:name="_Toc66717990"/>
      <w:bookmarkStart w:id="3939" w:name="_Toc74930551"/>
      <w:bookmarkStart w:id="3940" w:name="_Toc76544836"/>
      <w:r w:rsidRPr="006F0B54">
        <w:t>8.3.1.2</w:t>
      </w:r>
      <w:r w:rsidRPr="006F0B54">
        <w:tab/>
        <w:t>Minimum Requirement</w:t>
      </w:r>
      <w:bookmarkEnd w:id="3931"/>
      <w:bookmarkEnd w:id="3932"/>
      <w:bookmarkEnd w:id="3933"/>
      <w:bookmarkEnd w:id="3934"/>
      <w:bookmarkEnd w:id="3935"/>
      <w:bookmarkEnd w:id="3936"/>
      <w:bookmarkEnd w:id="3937"/>
      <w:bookmarkEnd w:id="3938"/>
      <w:bookmarkEnd w:id="3939"/>
      <w:bookmarkEnd w:id="3940"/>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3941" w:name="_Toc21101415"/>
      <w:bookmarkStart w:id="3942" w:name="_Toc29810454"/>
      <w:bookmarkStart w:id="3943" w:name="_Toc37273731"/>
      <w:bookmarkStart w:id="3944" w:name="_Toc45885049"/>
      <w:bookmarkStart w:id="3945" w:name="_Toc53182982"/>
      <w:bookmarkStart w:id="3946" w:name="_Toc58865376"/>
      <w:bookmarkStart w:id="3947" w:name="_Toc58866958"/>
      <w:bookmarkStart w:id="3948" w:name="_Toc66717991"/>
      <w:bookmarkStart w:id="3949" w:name="_Toc74930552"/>
      <w:bookmarkStart w:id="3950" w:name="_Toc76544837"/>
      <w:r w:rsidRPr="006F0B54">
        <w:t>8.3.1.3</w:t>
      </w:r>
      <w:r w:rsidRPr="006F0B54">
        <w:tab/>
        <w:t>Test purpose</w:t>
      </w:r>
      <w:bookmarkEnd w:id="3941"/>
      <w:bookmarkEnd w:id="3942"/>
      <w:bookmarkEnd w:id="3943"/>
      <w:bookmarkEnd w:id="3944"/>
      <w:bookmarkEnd w:id="3945"/>
      <w:bookmarkEnd w:id="3946"/>
      <w:bookmarkEnd w:id="3947"/>
      <w:bookmarkEnd w:id="3948"/>
      <w:bookmarkEnd w:id="3949"/>
      <w:bookmarkEnd w:id="3950"/>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3951" w:name="_Toc21101416"/>
      <w:bookmarkStart w:id="3952" w:name="_Toc29810455"/>
      <w:bookmarkStart w:id="3953" w:name="_Toc37273732"/>
      <w:bookmarkStart w:id="3954" w:name="_Toc45885050"/>
      <w:bookmarkStart w:id="3955" w:name="_Toc53182983"/>
      <w:bookmarkStart w:id="3956" w:name="_Toc58865377"/>
      <w:bookmarkStart w:id="3957" w:name="_Toc58866959"/>
      <w:bookmarkStart w:id="3958" w:name="_Toc66717992"/>
      <w:bookmarkStart w:id="3959" w:name="_Toc74930553"/>
      <w:bookmarkStart w:id="3960" w:name="_Toc76544838"/>
      <w:r w:rsidRPr="006F0B54">
        <w:lastRenderedPageBreak/>
        <w:t>8.3.1.4</w:t>
      </w:r>
      <w:r w:rsidRPr="006F0B54">
        <w:tab/>
        <w:t>Method of test</w:t>
      </w:r>
      <w:bookmarkEnd w:id="3951"/>
      <w:bookmarkEnd w:id="3952"/>
      <w:bookmarkEnd w:id="3953"/>
      <w:bookmarkEnd w:id="3954"/>
      <w:bookmarkEnd w:id="3955"/>
      <w:bookmarkEnd w:id="3956"/>
      <w:bookmarkEnd w:id="3957"/>
      <w:bookmarkEnd w:id="3958"/>
      <w:bookmarkEnd w:id="3959"/>
      <w:bookmarkEnd w:id="3960"/>
    </w:p>
    <w:p w14:paraId="5D2197F2" w14:textId="77777777" w:rsidR="00972FED" w:rsidRPr="006F0B54" w:rsidRDefault="00972FED" w:rsidP="00972FED">
      <w:pPr>
        <w:pStyle w:val="Heading5"/>
      </w:pPr>
      <w:bookmarkStart w:id="3961" w:name="_Toc21101417"/>
      <w:bookmarkStart w:id="3962" w:name="_Toc29810456"/>
      <w:bookmarkStart w:id="3963" w:name="_Toc37273733"/>
      <w:bookmarkStart w:id="3964" w:name="_Toc45885051"/>
      <w:bookmarkStart w:id="3965" w:name="_Toc53182984"/>
      <w:bookmarkStart w:id="3966" w:name="_Toc58865378"/>
      <w:bookmarkStart w:id="3967" w:name="_Toc58866960"/>
      <w:bookmarkStart w:id="3968" w:name="_Toc66717993"/>
      <w:bookmarkStart w:id="3969" w:name="_Toc74930554"/>
      <w:bookmarkStart w:id="3970" w:name="_Toc76544839"/>
      <w:r w:rsidRPr="006F0B54">
        <w:t>8.3.1.4.1</w:t>
      </w:r>
      <w:r w:rsidRPr="006F0B54">
        <w:tab/>
        <w:t>Initial conditions</w:t>
      </w:r>
      <w:bookmarkEnd w:id="3961"/>
      <w:bookmarkEnd w:id="3962"/>
      <w:bookmarkEnd w:id="3963"/>
      <w:bookmarkEnd w:id="3964"/>
      <w:bookmarkEnd w:id="3965"/>
      <w:bookmarkEnd w:id="3966"/>
      <w:bookmarkEnd w:id="3967"/>
      <w:bookmarkEnd w:id="3968"/>
      <w:bookmarkEnd w:id="3969"/>
      <w:bookmarkEnd w:id="3970"/>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3971" w:name="_Toc21101418"/>
      <w:bookmarkStart w:id="3972" w:name="_Toc29810457"/>
      <w:bookmarkStart w:id="3973" w:name="_Toc37273734"/>
      <w:bookmarkStart w:id="3974" w:name="_Toc45885052"/>
      <w:bookmarkStart w:id="3975" w:name="_Toc53182985"/>
      <w:bookmarkStart w:id="3976" w:name="_Toc58865379"/>
      <w:bookmarkStart w:id="3977" w:name="_Toc58866961"/>
      <w:bookmarkStart w:id="3978" w:name="_Toc66717994"/>
      <w:bookmarkStart w:id="3979" w:name="_Toc74930555"/>
      <w:bookmarkStart w:id="3980" w:name="_Toc76544840"/>
      <w:r w:rsidRPr="006F0B54">
        <w:t>8.3.1.4.2</w:t>
      </w:r>
      <w:r w:rsidRPr="006F0B54">
        <w:tab/>
        <w:t>Procedure</w:t>
      </w:r>
      <w:bookmarkEnd w:id="3971"/>
      <w:bookmarkEnd w:id="3972"/>
      <w:bookmarkEnd w:id="3973"/>
      <w:bookmarkEnd w:id="3974"/>
      <w:bookmarkEnd w:id="3975"/>
      <w:bookmarkEnd w:id="3976"/>
      <w:bookmarkEnd w:id="3977"/>
      <w:bookmarkEnd w:id="3978"/>
      <w:bookmarkEnd w:id="3979"/>
      <w:bookmarkEnd w:id="3980"/>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120" type="#_x0000_t75" style="width:6in;height:28.25pt" o:ole="" fillcolor="window">
            <v:imagedata r:id="rId91" o:title=""/>
          </v:shape>
          <o:OLEObject Type="Embed" ProgID="Word.Picture.8" ShapeID="_x0000_i1120" DrawAspect="Content" ObjectID="_1687157309" r:id="rId92"/>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3981" w:name="_Toc21101419"/>
      <w:bookmarkStart w:id="3982" w:name="_Toc29810458"/>
      <w:bookmarkStart w:id="3983" w:name="_Toc37273735"/>
      <w:bookmarkStart w:id="3984" w:name="_Toc45885053"/>
      <w:bookmarkStart w:id="3985" w:name="_Toc53182986"/>
      <w:bookmarkStart w:id="3986" w:name="_Toc58865380"/>
      <w:bookmarkStart w:id="3987" w:name="_Toc58866962"/>
      <w:bookmarkStart w:id="3988" w:name="_Toc66717995"/>
      <w:bookmarkStart w:id="3989" w:name="_Toc74930556"/>
      <w:bookmarkStart w:id="3990" w:name="_Toc76544841"/>
      <w:r w:rsidRPr="006F0B54">
        <w:t>8.3.1.5</w:t>
      </w:r>
      <w:r w:rsidRPr="006F0B54">
        <w:tab/>
        <w:t>Test Requirement</w:t>
      </w:r>
      <w:bookmarkEnd w:id="3981"/>
      <w:bookmarkEnd w:id="3982"/>
      <w:bookmarkEnd w:id="3983"/>
      <w:bookmarkEnd w:id="3984"/>
      <w:bookmarkEnd w:id="3985"/>
      <w:bookmarkEnd w:id="3986"/>
      <w:bookmarkEnd w:id="3987"/>
      <w:bookmarkEnd w:id="3988"/>
      <w:bookmarkEnd w:id="3989"/>
      <w:bookmarkEnd w:id="3990"/>
    </w:p>
    <w:p w14:paraId="71B5861A" w14:textId="77777777" w:rsidR="00972FED" w:rsidRPr="006F0B54" w:rsidRDefault="00972FED" w:rsidP="00972FED">
      <w:pPr>
        <w:pStyle w:val="Heading5"/>
        <w:rPr>
          <w:i/>
          <w:iCs/>
          <w:lang w:eastAsia="zh-CN"/>
        </w:rPr>
      </w:pPr>
      <w:bookmarkStart w:id="3991" w:name="_Toc21101420"/>
      <w:bookmarkStart w:id="3992" w:name="_Toc29810459"/>
      <w:bookmarkStart w:id="3993" w:name="_Toc37273736"/>
      <w:bookmarkStart w:id="3994" w:name="_Toc45885054"/>
      <w:bookmarkStart w:id="3995" w:name="_Toc53182987"/>
      <w:bookmarkStart w:id="3996" w:name="_Toc58865381"/>
      <w:bookmarkStart w:id="3997" w:name="_Toc58866963"/>
      <w:bookmarkStart w:id="3998" w:name="_Toc66717996"/>
      <w:bookmarkStart w:id="3999" w:name="_Toc74930557"/>
      <w:bookmarkStart w:id="4000" w:name="_Toc76544842"/>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3991"/>
      <w:bookmarkEnd w:id="3992"/>
      <w:bookmarkEnd w:id="3993"/>
      <w:bookmarkEnd w:id="3994"/>
      <w:bookmarkEnd w:id="3995"/>
      <w:bookmarkEnd w:id="3996"/>
      <w:bookmarkEnd w:id="3997"/>
      <w:bookmarkEnd w:id="3998"/>
      <w:bookmarkEnd w:id="3999"/>
      <w:bookmarkEnd w:id="4000"/>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4001" w:name="_Toc21101421"/>
      <w:bookmarkStart w:id="4002" w:name="_Toc29810460"/>
      <w:bookmarkStart w:id="4003" w:name="_Toc37273737"/>
      <w:bookmarkStart w:id="4004" w:name="_Toc45885055"/>
      <w:bookmarkStart w:id="4005" w:name="_Toc53182988"/>
      <w:bookmarkStart w:id="4006" w:name="_Toc58865382"/>
      <w:bookmarkStart w:id="4007" w:name="_Toc58866964"/>
      <w:bookmarkStart w:id="4008" w:name="_Toc66717997"/>
      <w:bookmarkStart w:id="4009" w:name="_Toc74930558"/>
      <w:bookmarkStart w:id="4010" w:name="_Toc76544843"/>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4001"/>
      <w:bookmarkEnd w:id="4002"/>
      <w:bookmarkEnd w:id="4003"/>
      <w:bookmarkEnd w:id="4004"/>
      <w:bookmarkEnd w:id="4005"/>
      <w:bookmarkEnd w:id="4006"/>
      <w:bookmarkEnd w:id="4007"/>
      <w:bookmarkEnd w:id="4008"/>
      <w:bookmarkEnd w:id="4009"/>
      <w:bookmarkEnd w:id="4010"/>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4011" w:name="_Toc21101422"/>
      <w:bookmarkStart w:id="4012" w:name="_Toc29810461"/>
      <w:bookmarkStart w:id="4013" w:name="_Toc37273738"/>
      <w:bookmarkStart w:id="4014" w:name="_Toc45885056"/>
      <w:bookmarkStart w:id="4015" w:name="_Toc53182989"/>
      <w:bookmarkStart w:id="4016" w:name="_Toc58865383"/>
      <w:bookmarkStart w:id="4017" w:name="_Toc58866965"/>
      <w:bookmarkStart w:id="4018" w:name="_Toc66717998"/>
      <w:bookmarkStart w:id="4019" w:name="_Toc74930559"/>
      <w:bookmarkStart w:id="4020" w:name="_Toc76544844"/>
      <w:r w:rsidRPr="006F0B54">
        <w:rPr>
          <w:lang w:val="en-US"/>
        </w:rPr>
        <w:t>8.3.2</w:t>
      </w:r>
      <w:r w:rsidRPr="006F0B54">
        <w:tab/>
      </w:r>
      <w:r w:rsidRPr="006F0B54">
        <w:rPr>
          <w:lang w:val="en-US"/>
        </w:rPr>
        <w:t>Performance requirements for PUCCH format 1</w:t>
      </w:r>
      <w:bookmarkEnd w:id="4011"/>
      <w:bookmarkEnd w:id="4012"/>
      <w:bookmarkEnd w:id="4013"/>
      <w:bookmarkEnd w:id="4014"/>
      <w:bookmarkEnd w:id="4015"/>
      <w:bookmarkEnd w:id="4016"/>
      <w:bookmarkEnd w:id="4017"/>
      <w:bookmarkEnd w:id="4018"/>
      <w:bookmarkEnd w:id="4019"/>
      <w:bookmarkEnd w:id="4020"/>
    </w:p>
    <w:p w14:paraId="4C521D7A" w14:textId="77777777" w:rsidR="00972FED" w:rsidRPr="006F0B54" w:rsidRDefault="00972FED" w:rsidP="00972FED">
      <w:pPr>
        <w:pStyle w:val="Heading4"/>
        <w:rPr>
          <w:lang w:val="en-US"/>
        </w:rPr>
      </w:pPr>
      <w:bookmarkStart w:id="4021" w:name="_Toc21101423"/>
      <w:bookmarkStart w:id="4022" w:name="_Toc29810462"/>
      <w:bookmarkStart w:id="4023" w:name="_Toc37273739"/>
      <w:bookmarkStart w:id="4024" w:name="_Toc45885057"/>
      <w:bookmarkStart w:id="4025" w:name="_Toc53182990"/>
      <w:bookmarkStart w:id="4026" w:name="_Toc58865384"/>
      <w:bookmarkStart w:id="4027" w:name="_Toc58866966"/>
      <w:bookmarkStart w:id="4028" w:name="_Toc66717999"/>
      <w:bookmarkStart w:id="4029" w:name="_Toc74930560"/>
      <w:bookmarkStart w:id="4030" w:name="_Toc76544845"/>
      <w:r w:rsidRPr="006F0B54">
        <w:rPr>
          <w:lang w:val="en-US"/>
        </w:rPr>
        <w:t>8.3.2.1</w:t>
      </w:r>
      <w:r w:rsidRPr="006F0B54">
        <w:rPr>
          <w:lang w:val="en-US"/>
        </w:rPr>
        <w:tab/>
        <w:t>NACK to ACK detection</w:t>
      </w:r>
      <w:bookmarkEnd w:id="4021"/>
      <w:bookmarkEnd w:id="4022"/>
      <w:bookmarkEnd w:id="4023"/>
      <w:bookmarkEnd w:id="4024"/>
      <w:bookmarkEnd w:id="4025"/>
      <w:bookmarkEnd w:id="4026"/>
      <w:bookmarkEnd w:id="4027"/>
      <w:bookmarkEnd w:id="4028"/>
      <w:bookmarkEnd w:id="4029"/>
      <w:bookmarkEnd w:id="4030"/>
    </w:p>
    <w:p w14:paraId="0541AB17" w14:textId="77777777" w:rsidR="00972FED" w:rsidRPr="006F0B54" w:rsidRDefault="00972FED" w:rsidP="00972FED">
      <w:pPr>
        <w:pStyle w:val="Heading5"/>
        <w:rPr>
          <w:lang w:val="en-US"/>
        </w:rPr>
      </w:pPr>
      <w:bookmarkStart w:id="4031" w:name="_Toc21101424"/>
      <w:bookmarkStart w:id="4032" w:name="_Toc29810463"/>
      <w:bookmarkStart w:id="4033" w:name="_Toc37273740"/>
      <w:bookmarkStart w:id="4034" w:name="_Toc45885058"/>
      <w:bookmarkStart w:id="4035" w:name="_Toc53182991"/>
      <w:bookmarkStart w:id="4036" w:name="_Toc58865385"/>
      <w:bookmarkStart w:id="4037" w:name="_Toc58866967"/>
      <w:bookmarkStart w:id="4038" w:name="_Toc66718000"/>
      <w:bookmarkStart w:id="4039" w:name="_Toc74930561"/>
      <w:bookmarkStart w:id="4040" w:name="_Toc76544846"/>
      <w:r w:rsidRPr="006F0B54">
        <w:rPr>
          <w:lang w:val="en-US"/>
        </w:rPr>
        <w:t>8.3.2.1.1</w:t>
      </w:r>
      <w:r w:rsidRPr="006F0B54">
        <w:rPr>
          <w:lang w:val="en-US"/>
        </w:rPr>
        <w:tab/>
        <w:t>Definition and applicability</w:t>
      </w:r>
      <w:bookmarkEnd w:id="4031"/>
      <w:bookmarkEnd w:id="4032"/>
      <w:bookmarkEnd w:id="4033"/>
      <w:bookmarkEnd w:id="4034"/>
      <w:bookmarkEnd w:id="4035"/>
      <w:bookmarkEnd w:id="4036"/>
      <w:bookmarkEnd w:id="4037"/>
      <w:bookmarkEnd w:id="4038"/>
      <w:bookmarkEnd w:id="4039"/>
      <w:bookmarkEnd w:id="4040"/>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4041" w:name="_Toc21101425"/>
      <w:bookmarkStart w:id="4042" w:name="_Toc29810464"/>
      <w:bookmarkStart w:id="4043" w:name="_Toc37273741"/>
      <w:bookmarkStart w:id="4044" w:name="_Toc45885059"/>
      <w:bookmarkStart w:id="4045" w:name="_Toc53182992"/>
      <w:bookmarkStart w:id="4046" w:name="_Toc58865386"/>
      <w:bookmarkStart w:id="4047" w:name="_Toc58866968"/>
      <w:bookmarkStart w:id="4048" w:name="_Toc66718001"/>
      <w:bookmarkStart w:id="4049" w:name="_Toc74930562"/>
      <w:bookmarkStart w:id="4050" w:name="_Toc76544847"/>
      <w:r w:rsidRPr="006F0B54">
        <w:rPr>
          <w:lang w:val="en-US"/>
        </w:rPr>
        <w:t>8.3.2.1.2</w:t>
      </w:r>
      <w:r w:rsidRPr="006F0B54">
        <w:rPr>
          <w:lang w:val="en-US"/>
        </w:rPr>
        <w:tab/>
        <w:t>Minimum Requirement</w:t>
      </w:r>
      <w:bookmarkEnd w:id="4041"/>
      <w:bookmarkEnd w:id="4042"/>
      <w:bookmarkEnd w:id="4043"/>
      <w:bookmarkEnd w:id="4044"/>
      <w:bookmarkEnd w:id="4045"/>
      <w:bookmarkEnd w:id="4046"/>
      <w:bookmarkEnd w:id="4047"/>
      <w:bookmarkEnd w:id="4048"/>
      <w:bookmarkEnd w:id="4049"/>
      <w:bookmarkEnd w:id="4050"/>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4051" w:name="_Toc21101426"/>
      <w:bookmarkStart w:id="4052" w:name="_Toc29810465"/>
      <w:bookmarkStart w:id="4053" w:name="_Toc37273742"/>
      <w:bookmarkStart w:id="4054" w:name="_Toc45885060"/>
      <w:bookmarkStart w:id="4055" w:name="_Toc53182993"/>
      <w:bookmarkStart w:id="4056" w:name="_Toc58865387"/>
      <w:bookmarkStart w:id="4057" w:name="_Toc58866969"/>
      <w:bookmarkStart w:id="4058" w:name="_Toc66718002"/>
      <w:bookmarkStart w:id="4059" w:name="_Toc74930563"/>
      <w:bookmarkStart w:id="4060" w:name="_Toc76544848"/>
      <w:r w:rsidRPr="006F0B54">
        <w:rPr>
          <w:lang w:val="en-US"/>
        </w:rPr>
        <w:lastRenderedPageBreak/>
        <w:t>8.3.2.1.3</w:t>
      </w:r>
      <w:r w:rsidRPr="006F0B54">
        <w:rPr>
          <w:lang w:val="en-US"/>
        </w:rPr>
        <w:tab/>
        <w:t>Test purpose</w:t>
      </w:r>
      <w:bookmarkEnd w:id="4051"/>
      <w:bookmarkEnd w:id="4052"/>
      <w:bookmarkEnd w:id="4053"/>
      <w:bookmarkEnd w:id="4054"/>
      <w:bookmarkEnd w:id="4055"/>
      <w:bookmarkEnd w:id="4056"/>
      <w:bookmarkEnd w:id="4057"/>
      <w:bookmarkEnd w:id="4058"/>
      <w:bookmarkEnd w:id="4059"/>
      <w:bookmarkEnd w:id="406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4061" w:name="_Toc21101427"/>
      <w:bookmarkStart w:id="4062" w:name="_Toc29810466"/>
      <w:bookmarkStart w:id="4063" w:name="_Toc37273743"/>
      <w:bookmarkStart w:id="4064" w:name="_Toc45885061"/>
      <w:bookmarkStart w:id="4065" w:name="_Toc53182994"/>
      <w:bookmarkStart w:id="4066" w:name="_Toc58865388"/>
      <w:bookmarkStart w:id="4067" w:name="_Toc58866970"/>
      <w:bookmarkStart w:id="4068" w:name="_Toc66718003"/>
      <w:bookmarkStart w:id="4069" w:name="_Toc74930564"/>
      <w:bookmarkStart w:id="4070" w:name="_Toc76544849"/>
      <w:r w:rsidRPr="006F0B54">
        <w:rPr>
          <w:lang w:val="en-US"/>
        </w:rPr>
        <w:t>8.3.2.1.4</w:t>
      </w:r>
      <w:r w:rsidRPr="006F0B54">
        <w:rPr>
          <w:lang w:val="en-US"/>
        </w:rPr>
        <w:tab/>
        <w:t>Method of test</w:t>
      </w:r>
      <w:bookmarkEnd w:id="4061"/>
      <w:bookmarkEnd w:id="4062"/>
      <w:bookmarkEnd w:id="4063"/>
      <w:bookmarkEnd w:id="4064"/>
      <w:bookmarkEnd w:id="4065"/>
      <w:bookmarkEnd w:id="4066"/>
      <w:bookmarkEnd w:id="4067"/>
      <w:bookmarkEnd w:id="4068"/>
      <w:bookmarkEnd w:id="4069"/>
      <w:bookmarkEnd w:id="4070"/>
    </w:p>
    <w:p w14:paraId="14B99B0D" w14:textId="77777777" w:rsidR="00972FED" w:rsidRPr="006F0B54" w:rsidRDefault="00972FED" w:rsidP="00972FED">
      <w:pPr>
        <w:pStyle w:val="H6"/>
        <w:rPr>
          <w:lang w:val="en-US"/>
        </w:rPr>
      </w:pPr>
      <w:bookmarkStart w:id="4071" w:name="_Toc21101428"/>
      <w:bookmarkStart w:id="4072" w:name="_Toc29810467"/>
      <w:bookmarkStart w:id="4073" w:name="_Toc37273744"/>
      <w:bookmarkStart w:id="4074" w:name="_Toc45885062"/>
      <w:r w:rsidRPr="006F0B54">
        <w:rPr>
          <w:lang w:val="en-US"/>
        </w:rPr>
        <w:t>8.3.2.1.4.1</w:t>
      </w:r>
      <w:r w:rsidRPr="006F0B54">
        <w:rPr>
          <w:lang w:val="en-US"/>
        </w:rPr>
        <w:tab/>
        <w:t>Initial Conditions</w:t>
      </w:r>
      <w:bookmarkEnd w:id="4071"/>
      <w:bookmarkEnd w:id="4072"/>
      <w:bookmarkEnd w:id="4073"/>
      <w:bookmarkEnd w:id="4074"/>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4075"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4076" w:name="_Toc29810468"/>
      <w:bookmarkStart w:id="4077" w:name="_Toc37273745"/>
      <w:bookmarkStart w:id="4078" w:name="_Toc45885063"/>
      <w:r w:rsidRPr="006F0B54">
        <w:rPr>
          <w:lang w:val="en-US"/>
        </w:rPr>
        <w:t>8.3.2.1.4.2</w:t>
      </w:r>
      <w:r w:rsidRPr="006F0B54">
        <w:rPr>
          <w:lang w:val="en-US"/>
        </w:rPr>
        <w:tab/>
        <w:t>Procedure</w:t>
      </w:r>
      <w:bookmarkEnd w:id="4075"/>
      <w:bookmarkEnd w:id="4076"/>
      <w:bookmarkEnd w:id="4077"/>
      <w:bookmarkEnd w:id="4078"/>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4079" w:name="_Toc21101430"/>
      <w:bookmarkStart w:id="4080" w:name="_Toc29810469"/>
      <w:bookmarkStart w:id="4081" w:name="_Toc37273746"/>
      <w:bookmarkStart w:id="4082" w:name="_Toc45885064"/>
      <w:bookmarkStart w:id="4083" w:name="_Toc53182995"/>
      <w:bookmarkStart w:id="4084" w:name="_Toc58865389"/>
      <w:bookmarkStart w:id="4085" w:name="_Toc58866971"/>
      <w:bookmarkStart w:id="4086" w:name="_Toc66718004"/>
      <w:bookmarkStart w:id="4087" w:name="_Toc74930565"/>
      <w:bookmarkStart w:id="4088" w:name="_Toc76544850"/>
      <w:r w:rsidRPr="006F0B54">
        <w:rPr>
          <w:lang w:val="en-US"/>
        </w:rPr>
        <w:t>8.3.2.1.5</w:t>
      </w:r>
      <w:r w:rsidRPr="006F0B54">
        <w:rPr>
          <w:lang w:val="en-US"/>
        </w:rPr>
        <w:tab/>
        <w:t>Test Requirement</w:t>
      </w:r>
      <w:bookmarkEnd w:id="4079"/>
      <w:bookmarkEnd w:id="4080"/>
      <w:bookmarkEnd w:id="4081"/>
      <w:bookmarkEnd w:id="4082"/>
      <w:bookmarkEnd w:id="4083"/>
      <w:bookmarkEnd w:id="4084"/>
      <w:bookmarkEnd w:id="4085"/>
      <w:bookmarkEnd w:id="4086"/>
      <w:bookmarkEnd w:id="4087"/>
      <w:bookmarkEnd w:id="4088"/>
    </w:p>
    <w:p w14:paraId="108952EA" w14:textId="77777777" w:rsidR="00972FED" w:rsidRPr="006F0B54" w:rsidRDefault="00972FED" w:rsidP="00972FED">
      <w:pPr>
        <w:pStyle w:val="H6"/>
        <w:rPr>
          <w:lang w:val="en-US"/>
        </w:rPr>
      </w:pPr>
      <w:bookmarkStart w:id="4089" w:name="_Toc21101431"/>
      <w:bookmarkStart w:id="4090" w:name="_Toc29810470"/>
      <w:bookmarkStart w:id="4091" w:name="_Toc37273747"/>
      <w:bookmarkStart w:id="4092" w:name="_Toc45885065"/>
      <w:r w:rsidRPr="006F0B54">
        <w:rPr>
          <w:lang w:val="en-US"/>
        </w:rPr>
        <w:t>8.3.2.1.5.1</w:t>
      </w:r>
      <w:r w:rsidRPr="006F0B54">
        <w:rPr>
          <w:lang w:val="en-US"/>
        </w:rPr>
        <w:tab/>
        <w:t xml:space="preserve">Test Requirement for </w:t>
      </w:r>
      <w:r w:rsidRPr="001A1BA4">
        <w:rPr>
          <w:i/>
          <w:iCs/>
        </w:rPr>
        <w:t>BS type 1-O</w:t>
      </w:r>
      <w:bookmarkEnd w:id="4089"/>
      <w:bookmarkEnd w:id="4090"/>
      <w:bookmarkEnd w:id="4091"/>
      <w:bookmarkEnd w:id="4092"/>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4093" w:name="_Toc21101432"/>
      <w:bookmarkStart w:id="4094" w:name="_Toc29810471"/>
      <w:bookmarkStart w:id="4095" w:name="_Toc37273748"/>
      <w:bookmarkStart w:id="4096" w:name="_Toc45885066"/>
      <w:r w:rsidRPr="006F0B54">
        <w:rPr>
          <w:lang w:val="en-US"/>
        </w:rPr>
        <w:lastRenderedPageBreak/>
        <w:t>8.3.2.1.5.2</w:t>
      </w:r>
      <w:r w:rsidRPr="006F0B54">
        <w:rPr>
          <w:lang w:val="en-US"/>
        </w:rPr>
        <w:tab/>
        <w:t>Test Requirement for BS type 2-O</w:t>
      </w:r>
      <w:bookmarkEnd w:id="4093"/>
      <w:bookmarkEnd w:id="4094"/>
      <w:bookmarkEnd w:id="4095"/>
      <w:bookmarkEnd w:id="4096"/>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4097" w:name="_Toc21101433"/>
      <w:bookmarkStart w:id="4098" w:name="_Toc29810472"/>
      <w:bookmarkStart w:id="4099" w:name="_Toc37273749"/>
      <w:bookmarkStart w:id="4100" w:name="_Toc45885067"/>
      <w:bookmarkStart w:id="4101" w:name="_Toc53182996"/>
      <w:bookmarkStart w:id="4102" w:name="_Toc58865390"/>
      <w:bookmarkStart w:id="4103" w:name="_Toc58866972"/>
      <w:bookmarkStart w:id="4104" w:name="_Toc66718005"/>
      <w:bookmarkStart w:id="4105" w:name="_Toc74930566"/>
      <w:bookmarkStart w:id="4106" w:name="_Toc76544851"/>
      <w:r w:rsidRPr="006F0B54">
        <w:rPr>
          <w:lang w:val="en-US"/>
        </w:rPr>
        <w:t>8.3.2.2</w:t>
      </w:r>
      <w:r w:rsidRPr="006F0B54">
        <w:rPr>
          <w:lang w:val="en-US"/>
        </w:rPr>
        <w:tab/>
        <w:t>ACK missed detection</w:t>
      </w:r>
      <w:bookmarkEnd w:id="4097"/>
      <w:bookmarkEnd w:id="4098"/>
      <w:bookmarkEnd w:id="4099"/>
      <w:bookmarkEnd w:id="4100"/>
      <w:bookmarkEnd w:id="4101"/>
      <w:bookmarkEnd w:id="4102"/>
      <w:bookmarkEnd w:id="4103"/>
      <w:bookmarkEnd w:id="4104"/>
      <w:bookmarkEnd w:id="4105"/>
      <w:bookmarkEnd w:id="4106"/>
    </w:p>
    <w:p w14:paraId="03FA6054" w14:textId="77777777" w:rsidR="00972FED" w:rsidRPr="006F0B54" w:rsidRDefault="00972FED" w:rsidP="00972FED">
      <w:pPr>
        <w:pStyle w:val="Heading5"/>
        <w:rPr>
          <w:lang w:val="en-US"/>
        </w:rPr>
      </w:pPr>
      <w:bookmarkStart w:id="4107" w:name="_Toc21101434"/>
      <w:bookmarkStart w:id="4108" w:name="_Toc29810473"/>
      <w:bookmarkStart w:id="4109" w:name="_Toc37273750"/>
      <w:bookmarkStart w:id="4110" w:name="_Toc45885068"/>
      <w:bookmarkStart w:id="4111" w:name="_Toc53182997"/>
      <w:bookmarkStart w:id="4112" w:name="_Toc58865391"/>
      <w:bookmarkStart w:id="4113" w:name="_Toc58866973"/>
      <w:bookmarkStart w:id="4114" w:name="_Toc66718006"/>
      <w:bookmarkStart w:id="4115" w:name="_Toc74930567"/>
      <w:bookmarkStart w:id="4116" w:name="_Toc76544852"/>
      <w:r w:rsidRPr="006F0B54">
        <w:rPr>
          <w:lang w:val="en-US"/>
        </w:rPr>
        <w:t>8.3.2.2.1</w:t>
      </w:r>
      <w:r w:rsidRPr="006F0B54">
        <w:rPr>
          <w:lang w:val="en-US"/>
        </w:rPr>
        <w:tab/>
        <w:t>Definition and applicability</w:t>
      </w:r>
      <w:bookmarkEnd w:id="4107"/>
      <w:bookmarkEnd w:id="4108"/>
      <w:bookmarkEnd w:id="4109"/>
      <w:bookmarkEnd w:id="4110"/>
      <w:bookmarkEnd w:id="4111"/>
      <w:bookmarkEnd w:id="4112"/>
      <w:bookmarkEnd w:id="4113"/>
      <w:bookmarkEnd w:id="4114"/>
      <w:bookmarkEnd w:id="4115"/>
      <w:bookmarkEnd w:id="4116"/>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4117" w:name="_Toc21101435"/>
      <w:bookmarkStart w:id="4118" w:name="_Toc29810474"/>
      <w:bookmarkStart w:id="4119" w:name="_Toc37273751"/>
      <w:bookmarkStart w:id="4120" w:name="_Toc45885069"/>
      <w:bookmarkStart w:id="4121" w:name="_Toc53182998"/>
      <w:bookmarkStart w:id="4122" w:name="_Toc58865392"/>
      <w:bookmarkStart w:id="4123" w:name="_Toc58866974"/>
      <w:bookmarkStart w:id="4124" w:name="_Toc66718007"/>
      <w:bookmarkStart w:id="4125" w:name="_Toc74930568"/>
      <w:bookmarkStart w:id="4126" w:name="_Toc76544853"/>
      <w:r w:rsidRPr="006F0B54">
        <w:rPr>
          <w:lang w:val="en-US"/>
        </w:rPr>
        <w:t>8.3.2.2.2</w:t>
      </w:r>
      <w:r w:rsidRPr="006F0B54">
        <w:rPr>
          <w:lang w:val="en-US"/>
        </w:rPr>
        <w:tab/>
        <w:t>Minimum Requirement</w:t>
      </w:r>
      <w:bookmarkEnd w:id="4117"/>
      <w:bookmarkEnd w:id="4118"/>
      <w:bookmarkEnd w:id="4119"/>
      <w:bookmarkEnd w:id="4120"/>
      <w:bookmarkEnd w:id="4121"/>
      <w:bookmarkEnd w:id="4122"/>
      <w:bookmarkEnd w:id="4123"/>
      <w:bookmarkEnd w:id="4124"/>
      <w:bookmarkEnd w:id="4125"/>
      <w:bookmarkEnd w:id="4126"/>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4127" w:name="_Toc21101436"/>
      <w:bookmarkStart w:id="4128" w:name="_Toc29810475"/>
      <w:bookmarkStart w:id="4129" w:name="_Toc37273752"/>
      <w:bookmarkStart w:id="4130" w:name="_Toc45885070"/>
      <w:bookmarkStart w:id="4131" w:name="_Toc53182999"/>
      <w:bookmarkStart w:id="4132" w:name="_Toc58865393"/>
      <w:bookmarkStart w:id="4133" w:name="_Toc58866975"/>
      <w:bookmarkStart w:id="4134" w:name="_Toc66718008"/>
      <w:bookmarkStart w:id="4135" w:name="_Toc74930569"/>
      <w:bookmarkStart w:id="4136" w:name="_Toc76544854"/>
      <w:r w:rsidRPr="006F0B54">
        <w:rPr>
          <w:lang w:val="en-US"/>
        </w:rPr>
        <w:t>8.3.2.2.3</w:t>
      </w:r>
      <w:r w:rsidRPr="006F0B54">
        <w:rPr>
          <w:lang w:val="en-US"/>
        </w:rPr>
        <w:tab/>
        <w:t>Test purpose</w:t>
      </w:r>
      <w:bookmarkEnd w:id="4127"/>
      <w:bookmarkEnd w:id="4128"/>
      <w:bookmarkEnd w:id="4129"/>
      <w:bookmarkEnd w:id="4130"/>
      <w:bookmarkEnd w:id="4131"/>
      <w:bookmarkEnd w:id="4132"/>
      <w:bookmarkEnd w:id="4133"/>
      <w:bookmarkEnd w:id="4134"/>
      <w:bookmarkEnd w:id="4135"/>
      <w:bookmarkEnd w:id="4136"/>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4137" w:name="_Toc21101437"/>
      <w:bookmarkStart w:id="4138" w:name="_Toc29810476"/>
      <w:bookmarkStart w:id="4139" w:name="_Toc37273753"/>
      <w:bookmarkStart w:id="4140" w:name="_Toc45885071"/>
      <w:bookmarkStart w:id="4141" w:name="_Toc53183000"/>
      <w:bookmarkStart w:id="4142" w:name="_Toc58865394"/>
      <w:bookmarkStart w:id="4143" w:name="_Toc58866976"/>
      <w:bookmarkStart w:id="4144" w:name="_Toc66718009"/>
      <w:bookmarkStart w:id="4145" w:name="_Toc74930570"/>
      <w:bookmarkStart w:id="4146" w:name="_Toc76544855"/>
      <w:r w:rsidRPr="006F0B54">
        <w:rPr>
          <w:lang w:val="en-US"/>
        </w:rPr>
        <w:t>8.3.2.2.4</w:t>
      </w:r>
      <w:r w:rsidRPr="006F0B54">
        <w:rPr>
          <w:lang w:val="en-US"/>
        </w:rPr>
        <w:tab/>
        <w:t>Method of test</w:t>
      </w:r>
      <w:bookmarkEnd w:id="4137"/>
      <w:bookmarkEnd w:id="4138"/>
      <w:bookmarkEnd w:id="4139"/>
      <w:bookmarkEnd w:id="4140"/>
      <w:bookmarkEnd w:id="4141"/>
      <w:bookmarkEnd w:id="4142"/>
      <w:bookmarkEnd w:id="4143"/>
      <w:bookmarkEnd w:id="4144"/>
      <w:bookmarkEnd w:id="4145"/>
      <w:bookmarkEnd w:id="4146"/>
    </w:p>
    <w:p w14:paraId="12D270FE" w14:textId="77777777" w:rsidR="00972FED" w:rsidRPr="006F0B54" w:rsidRDefault="00972FED" w:rsidP="00972FED">
      <w:pPr>
        <w:pStyle w:val="H6"/>
        <w:rPr>
          <w:lang w:val="en-US"/>
        </w:rPr>
      </w:pPr>
      <w:bookmarkStart w:id="4147" w:name="_Toc21101438"/>
      <w:bookmarkStart w:id="4148" w:name="_Toc29810477"/>
      <w:bookmarkStart w:id="4149" w:name="_Toc37273754"/>
      <w:bookmarkStart w:id="4150" w:name="_Toc45885072"/>
      <w:r w:rsidRPr="006F0B54">
        <w:rPr>
          <w:lang w:val="en-US"/>
        </w:rPr>
        <w:t>8.3.2.2.4.1</w:t>
      </w:r>
      <w:r w:rsidRPr="006F0B54">
        <w:rPr>
          <w:lang w:val="en-US"/>
        </w:rPr>
        <w:tab/>
        <w:t>Initial Conditions</w:t>
      </w:r>
      <w:bookmarkEnd w:id="4147"/>
      <w:bookmarkEnd w:id="4148"/>
      <w:bookmarkEnd w:id="4149"/>
      <w:bookmarkEnd w:id="4150"/>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lastRenderedPageBreak/>
        <w:t>Direction to be tested: OTA REFSENS receiver target reference direction (see D.54 in table 4.6-1).</w:t>
      </w:r>
    </w:p>
    <w:p w14:paraId="26F5A95B" w14:textId="77777777" w:rsidR="00972FED" w:rsidRPr="006F0B54" w:rsidRDefault="00972FED" w:rsidP="00972FED">
      <w:pPr>
        <w:pStyle w:val="H6"/>
        <w:rPr>
          <w:lang w:val="en-US"/>
        </w:rPr>
      </w:pPr>
      <w:bookmarkStart w:id="4151" w:name="_Toc21101439"/>
      <w:bookmarkStart w:id="4152" w:name="_Toc29810478"/>
      <w:bookmarkStart w:id="4153" w:name="_Toc37273755"/>
      <w:bookmarkStart w:id="4154" w:name="_Toc45885073"/>
      <w:r w:rsidRPr="006F0B54">
        <w:rPr>
          <w:lang w:val="en-US"/>
        </w:rPr>
        <w:t>8.3.2.2.4.2</w:t>
      </w:r>
      <w:r w:rsidRPr="006F0B54">
        <w:rPr>
          <w:lang w:val="en-US"/>
        </w:rPr>
        <w:tab/>
        <w:t>Procedure</w:t>
      </w:r>
      <w:bookmarkEnd w:id="4151"/>
      <w:bookmarkEnd w:id="4152"/>
      <w:bookmarkEnd w:id="4153"/>
      <w:bookmarkEnd w:id="4154"/>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4155" w:name="_Toc21101440"/>
      <w:bookmarkStart w:id="4156" w:name="_Toc29810479"/>
      <w:bookmarkStart w:id="4157" w:name="_Toc37273756"/>
      <w:bookmarkStart w:id="4158" w:name="_Toc45885074"/>
      <w:bookmarkStart w:id="4159" w:name="_Toc53183001"/>
      <w:bookmarkStart w:id="4160" w:name="_Toc58865395"/>
      <w:bookmarkStart w:id="4161" w:name="_Toc58866977"/>
      <w:bookmarkStart w:id="4162" w:name="_Toc66718010"/>
      <w:bookmarkStart w:id="4163" w:name="_Toc74930571"/>
      <w:bookmarkStart w:id="4164" w:name="_Toc76544856"/>
      <w:r w:rsidRPr="006F0B54">
        <w:rPr>
          <w:lang w:val="en-US"/>
        </w:rPr>
        <w:t>8.3.2.2.5</w:t>
      </w:r>
      <w:r w:rsidRPr="006F0B54">
        <w:rPr>
          <w:lang w:val="en-US"/>
        </w:rPr>
        <w:tab/>
        <w:t>Test Requirement</w:t>
      </w:r>
      <w:bookmarkEnd w:id="4155"/>
      <w:bookmarkEnd w:id="4156"/>
      <w:bookmarkEnd w:id="4157"/>
      <w:bookmarkEnd w:id="4158"/>
      <w:bookmarkEnd w:id="4159"/>
      <w:bookmarkEnd w:id="4160"/>
      <w:bookmarkEnd w:id="4161"/>
      <w:bookmarkEnd w:id="4162"/>
      <w:bookmarkEnd w:id="4163"/>
      <w:bookmarkEnd w:id="4164"/>
    </w:p>
    <w:p w14:paraId="6B04487A" w14:textId="77777777" w:rsidR="00972FED" w:rsidRPr="006F0B54" w:rsidRDefault="00972FED" w:rsidP="00972FED">
      <w:pPr>
        <w:pStyle w:val="H6"/>
        <w:rPr>
          <w:lang w:val="en-US"/>
        </w:rPr>
      </w:pPr>
      <w:bookmarkStart w:id="4165" w:name="_Toc21101441"/>
      <w:bookmarkStart w:id="4166" w:name="_Toc29810480"/>
      <w:bookmarkStart w:id="4167" w:name="_Toc37273757"/>
      <w:bookmarkStart w:id="4168" w:name="_Toc45885075"/>
      <w:r w:rsidRPr="006F0B54">
        <w:rPr>
          <w:lang w:val="en-US"/>
        </w:rPr>
        <w:t>8.3.2.1.5.1</w:t>
      </w:r>
      <w:r w:rsidRPr="006F0B54">
        <w:rPr>
          <w:lang w:val="en-US"/>
        </w:rPr>
        <w:tab/>
        <w:t>Test Requirement for BS type 1-O</w:t>
      </w:r>
      <w:bookmarkEnd w:id="4165"/>
      <w:bookmarkEnd w:id="4166"/>
      <w:bookmarkEnd w:id="4167"/>
      <w:bookmarkEnd w:id="4168"/>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lastRenderedPageBreak/>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4169" w:name="_Toc21101442"/>
      <w:bookmarkStart w:id="4170" w:name="_Toc29810481"/>
      <w:bookmarkStart w:id="4171" w:name="_Toc37273758"/>
      <w:bookmarkStart w:id="4172" w:name="_Toc45885076"/>
      <w:r w:rsidRPr="006F0B54">
        <w:rPr>
          <w:lang w:val="en-US"/>
        </w:rPr>
        <w:t>8.3.2.2.5.2</w:t>
      </w:r>
      <w:r w:rsidRPr="006F0B54">
        <w:rPr>
          <w:lang w:val="en-US"/>
        </w:rPr>
        <w:tab/>
        <w:t>Test Requirement for BS type 2-O</w:t>
      </w:r>
      <w:bookmarkEnd w:id="4169"/>
      <w:bookmarkEnd w:id="4170"/>
      <w:bookmarkEnd w:id="4171"/>
      <w:bookmarkEnd w:id="4172"/>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4173" w:name="_Toc21101443"/>
      <w:bookmarkStart w:id="4174" w:name="_Toc29810482"/>
      <w:bookmarkStart w:id="4175" w:name="_Toc37273759"/>
      <w:bookmarkStart w:id="4176" w:name="_Toc45885077"/>
      <w:bookmarkStart w:id="4177" w:name="_Toc53183002"/>
      <w:bookmarkStart w:id="4178" w:name="_Toc58865396"/>
      <w:bookmarkStart w:id="4179" w:name="_Toc58866978"/>
      <w:bookmarkStart w:id="4180" w:name="_Toc66718011"/>
      <w:bookmarkStart w:id="4181" w:name="_Toc74930572"/>
      <w:bookmarkStart w:id="4182" w:name="_Toc76544857"/>
      <w:r w:rsidRPr="006F0B54">
        <w:t>8.3.3</w:t>
      </w:r>
      <w:r w:rsidRPr="006F0B54">
        <w:tab/>
        <w:t>Performance requirements for PUCCH format 2</w:t>
      </w:r>
      <w:bookmarkEnd w:id="4173"/>
      <w:bookmarkEnd w:id="4174"/>
      <w:bookmarkEnd w:id="4175"/>
      <w:bookmarkEnd w:id="4176"/>
      <w:bookmarkEnd w:id="4177"/>
      <w:bookmarkEnd w:id="4178"/>
      <w:bookmarkEnd w:id="4179"/>
      <w:bookmarkEnd w:id="4180"/>
      <w:bookmarkEnd w:id="4181"/>
      <w:bookmarkEnd w:id="4182"/>
    </w:p>
    <w:p w14:paraId="15188A92" w14:textId="77777777" w:rsidR="00972FED" w:rsidRPr="006F0B54" w:rsidRDefault="00972FED" w:rsidP="00972FED">
      <w:pPr>
        <w:pStyle w:val="Heading4"/>
      </w:pPr>
      <w:bookmarkStart w:id="4183" w:name="_Toc21101444"/>
      <w:bookmarkStart w:id="4184" w:name="_Toc29810483"/>
      <w:bookmarkStart w:id="4185" w:name="_Toc37273760"/>
      <w:bookmarkStart w:id="4186" w:name="_Toc45885078"/>
      <w:bookmarkStart w:id="4187" w:name="_Toc53183003"/>
      <w:bookmarkStart w:id="4188" w:name="_Toc58865397"/>
      <w:bookmarkStart w:id="4189" w:name="_Toc58866979"/>
      <w:bookmarkStart w:id="4190" w:name="_Toc66718012"/>
      <w:bookmarkStart w:id="4191" w:name="_Toc74930573"/>
      <w:bookmarkStart w:id="4192" w:name="_Toc76544858"/>
      <w:r w:rsidRPr="006F0B54">
        <w:t>8.3.3.1</w:t>
      </w:r>
      <w:r w:rsidRPr="006F0B54">
        <w:tab/>
        <w:t>ACK missed detection performance requirements</w:t>
      </w:r>
      <w:bookmarkEnd w:id="4183"/>
      <w:bookmarkEnd w:id="4184"/>
      <w:bookmarkEnd w:id="4185"/>
      <w:bookmarkEnd w:id="4186"/>
      <w:bookmarkEnd w:id="4187"/>
      <w:bookmarkEnd w:id="4188"/>
      <w:bookmarkEnd w:id="4189"/>
      <w:bookmarkEnd w:id="4190"/>
      <w:bookmarkEnd w:id="4191"/>
      <w:bookmarkEnd w:id="4192"/>
    </w:p>
    <w:p w14:paraId="6988CD84" w14:textId="77777777" w:rsidR="00972FED" w:rsidRPr="006F0B54" w:rsidRDefault="00972FED" w:rsidP="00972FED">
      <w:pPr>
        <w:pStyle w:val="Heading5"/>
      </w:pPr>
      <w:bookmarkStart w:id="4193" w:name="_Toc21101445"/>
      <w:bookmarkStart w:id="4194" w:name="_Toc29810484"/>
      <w:bookmarkStart w:id="4195" w:name="_Toc37273761"/>
      <w:bookmarkStart w:id="4196" w:name="_Toc45885079"/>
      <w:bookmarkStart w:id="4197" w:name="_Toc53183004"/>
      <w:bookmarkStart w:id="4198" w:name="_Toc58865398"/>
      <w:bookmarkStart w:id="4199" w:name="_Toc58866980"/>
      <w:bookmarkStart w:id="4200" w:name="_Toc66718013"/>
      <w:bookmarkStart w:id="4201" w:name="_Toc74930574"/>
      <w:bookmarkStart w:id="4202" w:name="_Toc76544859"/>
      <w:r w:rsidRPr="006F0B54">
        <w:t>8.3.3.1.1</w:t>
      </w:r>
      <w:r w:rsidRPr="006F0B54">
        <w:tab/>
        <w:t>Definition and applicability</w:t>
      </w:r>
      <w:bookmarkEnd w:id="4193"/>
      <w:bookmarkEnd w:id="4194"/>
      <w:bookmarkEnd w:id="4195"/>
      <w:bookmarkEnd w:id="4196"/>
      <w:bookmarkEnd w:id="4197"/>
      <w:bookmarkEnd w:id="4198"/>
      <w:bookmarkEnd w:id="4199"/>
      <w:bookmarkEnd w:id="4200"/>
      <w:bookmarkEnd w:id="4201"/>
      <w:bookmarkEnd w:id="4202"/>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4203" w:name="_Toc21101446"/>
      <w:bookmarkStart w:id="4204" w:name="_Toc29810485"/>
      <w:bookmarkStart w:id="4205" w:name="_Toc37273762"/>
      <w:bookmarkStart w:id="4206" w:name="_Toc45885080"/>
      <w:bookmarkStart w:id="4207" w:name="_Toc53183005"/>
      <w:bookmarkStart w:id="4208" w:name="_Toc58865399"/>
      <w:bookmarkStart w:id="4209" w:name="_Toc58866981"/>
      <w:bookmarkStart w:id="4210" w:name="_Toc66718014"/>
      <w:bookmarkStart w:id="4211" w:name="_Toc74930575"/>
      <w:bookmarkStart w:id="4212" w:name="_Toc76544860"/>
      <w:r w:rsidRPr="006F0B54">
        <w:t>8.3.3.1.2</w:t>
      </w:r>
      <w:r w:rsidRPr="006F0B54">
        <w:tab/>
        <w:t>Minimum Requirement</w:t>
      </w:r>
      <w:bookmarkEnd w:id="4203"/>
      <w:bookmarkEnd w:id="4204"/>
      <w:bookmarkEnd w:id="4205"/>
      <w:bookmarkEnd w:id="4206"/>
      <w:bookmarkEnd w:id="4207"/>
      <w:bookmarkEnd w:id="4208"/>
      <w:bookmarkEnd w:id="4209"/>
      <w:bookmarkEnd w:id="4210"/>
      <w:bookmarkEnd w:id="4211"/>
      <w:bookmarkEnd w:id="4212"/>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4213" w:name="_Toc21101447"/>
      <w:bookmarkStart w:id="4214" w:name="_Toc29810486"/>
      <w:bookmarkStart w:id="4215" w:name="_Toc37273763"/>
      <w:bookmarkStart w:id="4216" w:name="_Toc45885081"/>
      <w:bookmarkStart w:id="4217" w:name="_Toc53183006"/>
      <w:bookmarkStart w:id="4218" w:name="_Toc58865400"/>
      <w:bookmarkStart w:id="4219" w:name="_Toc58866982"/>
      <w:bookmarkStart w:id="4220" w:name="_Toc66718015"/>
      <w:bookmarkStart w:id="4221" w:name="_Toc74930576"/>
      <w:bookmarkStart w:id="4222" w:name="_Toc76544861"/>
      <w:r w:rsidRPr="006F0B54">
        <w:lastRenderedPageBreak/>
        <w:t>8.3.3.1.3</w:t>
      </w:r>
      <w:r w:rsidRPr="006F0B54">
        <w:tab/>
        <w:t>Test Purpose</w:t>
      </w:r>
      <w:bookmarkEnd w:id="4213"/>
      <w:bookmarkEnd w:id="4214"/>
      <w:bookmarkEnd w:id="4215"/>
      <w:bookmarkEnd w:id="4216"/>
      <w:bookmarkEnd w:id="4217"/>
      <w:bookmarkEnd w:id="4218"/>
      <w:bookmarkEnd w:id="4219"/>
      <w:bookmarkEnd w:id="4220"/>
      <w:bookmarkEnd w:id="4221"/>
      <w:bookmarkEnd w:id="4222"/>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4223" w:name="_Toc21101448"/>
      <w:bookmarkStart w:id="4224" w:name="_Toc29810487"/>
      <w:bookmarkStart w:id="4225" w:name="_Toc37273764"/>
      <w:bookmarkStart w:id="4226" w:name="_Toc45885082"/>
      <w:bookmarkStart w:id="4227" w:name="_Toc53183007"/>
      <w:bookmarkStart w:id="4228" w:name="_Toc58865401"/>
      <w:bookmarkStart w:id="4229" w:name="_Toc58866983"/>
      <w:bookmarkStart w:id="4230" w:name="_Toc66718016"/>
      <w:bookmarkStart w:id="4231" w:name="_Toc74930577"/>
      <w:bookmarkStart w:id="4232" w:name="_Toc76544862"/>
      <w:r w:rsidRPr="006F0B54">
        <w:t>8.3.3.1.4</w:t>
      </w:r>
      <w:r w:rsidRPr="006F0B54">
        <w:tab/>
        <w:t>Method of test</w:t>
      </w:r>
      <w:bookmarkEnd w:id="4223"/>
      <w:bookmarkEnd w:id="4224"/>
      <w:bookmarkEnd w:id="4225"/>
      <w:bookmarkEnd w:id="4226"/>
      <w:bookmarkEnd w:id="4227"/>
      <w:bookmarkEnd w:id="4228"/>
      <w:bookmarkEnd w:id="4229"/>
      <w:bookmarkEnd w:id="4230"/>
      <w:bookmarkEnd w:id="4231"/>
      <w:bookmarkEnd w:id="4232"/>
    </w:p>
    <w:p w14:paraId="5B6C32A9" w14:textId="77777777" w:rsidR="00972FED" w:rsidRPr="006F0B54" w:rsidRDefault="00972FED" w:rsidP="00972FED">
      <w:pPr>
        <w:pStyle w:val="H6"/>
      </w:pPr>
      <w:bookmarkStart w:id="4233" w:name="_Toc13082293"/>
      <w:bookmarkStart w:id="4234" w:name="_Toc29810488"/>
      <w:bookmarkStart w:id="4235" w:name="_Toc37273765"/>
      <w:bookmarkStart w:id="4236" w:name="_Toc45885083"/>
      <w:r w:rsidRPr="006F0B54">
        <w:t>8.3.3.1.4.1</w:t>
      </w:r>
      <w:r w:rsidRPr="006F0B54">
        <w:tab/>
        <w:t>Initial conditions</w:t>
      </w:r>
      <w:bookmarkEnd w:id="4233"/>
      <w:bookmarkEnd w:id="4234"/>
      <w:bookmarkEnd w:id="4235"/>
      <w:bookmarkEnd w:id="4236"/>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4237" w:name="_Toc29810489"/>
      <w:bookmarkStart w:id="4238" w:name="_Toc37273766"/>
      <w:bookmarkStart w:id="4239"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4240"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4237"/>
      <w:bookmarkEnd w:id="4238"/>
      <w:bookmarkEnd w:id="4239"/>
      <w:bookmarkEnd w:id="4240"/>
    </w:p>
    <w:p w14:paraId="4C14C887" w14:textId="77777777" w:rsidR="00972FED" w:rsidRPr="006F0B54" w:rsidRDefault="00972FED" w:rsidP="00972FED">
      <w:pPr>
        <w:pStyle w:val="B1"/>
        <w:rPr>
          <w:rFonts w:eastAsia="DengXian"/>
        </w:rPr>
      </w:pPr>
      <w:bookmarkStart w:id="4241" w:name="_MON_1283843391"/>
      <w:bookmarkEnd w:id="4241"/>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4242" w:name="_MON_1290324379"/>
    <w:bookmarkEnd w:id="4242"/>
    <w:p w14:paraId="5FEC06EB" w14:textId="77777777" w:rsidR="00972FED" w:rsidRPr="006F0B54" w:rsidRDefault="00972FED" w:rsidP="00972FED">
      <w:pPr>
        <w:pStyle w:val="TH"/>
      </w:pPr>
      <w:r w:rsidRPr="006F0B54">
        <w:object w:dxaOrig="8670" w:dyaOrig="570" w14:anchorId="79BA0573">
          <v:shape id="_x0000_i1121" type="#_x0000_t75" style="width:6in;height:28.25pt" o:ole="" fillcolor="window">
            <v:imagedata r:id="rId91" o:title=""/>
          </v:shape>
          <o:OLEObject Type="Embed" ProgID="Word.Picture.8" ShapeID="_x0000_i1121" DrawAspect="Content" ObjectID="_1687157310" r:id="rId93"/>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4243" w:name="_Toc21101451"/>
      <w:bookmarkStart w:id="4244" w:name="_Toc29810490"/>
      <w:bookmarkStart w:id="4245" w:name="_Toc37273767"/>
      <w:bookmarkStart w:id="4246" w:name="_Toc45885085"/>
      <w:bookmarkStart w:id="4247" w:name="_Toc53183008"/>
      <w:bookmarkStart w:id="4248" w:name="_Toc58865402"/>
      <w:bookmarkStart w:id="4249" w:name="_Toc58866984"/>
      <w:bookmarkStart w:id="4250" w:name="_Toc66718017"/>
      <w:bookmarkStart w:id="4251" w:name="_Toc74930578"/>
      <w:bookmarkStart w:id="4252" w:name="_Toc76544863"/>
      <w:r w:rsidRPr="006F0B54">
        <w:t>8.3.3.1.5</w:t>
      </w:r>
      <w:r w:rsidRPr="006F0B54">
        <w:tab/>
        <w:t>Test requirement</w:t>
      </w:r>
      <w:bookmarkEnd w:id="4243"/>
      <w:bookmarkEnd w:id="4244"/>
      <w:bookmarkEnd w:id="4245"/>
      <w:bookmarkEnd w:id="4246"/>
      <w:bookmarkEnd w:id="4247"/>
      <w:bookmarkEnd w:id="4248"/>
      <w:bookmarkEnd w:id="4249"/>
      <w:bookmarkEnd w:id="4250"/>
      <w:bookmarkEnd w:id="4251"/>
      <w:bookmarkEnd w:id="4252"/>
    </w:p>
    <w:p w14:paraId="542FDC9B" w14:textId="77777777" w:rsidR="00972FED" w:rsidRPr="006F0B54" w:rsidRDefault="00972FED" w:rsidP="00972FED">
      <w:pPr>
        <w:pStyle w:val="H6"/>
      </w:pPr>
      <w:bookmarkStart w:id="4253"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4253"/>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4254" w:name="_Toc21101453"/>
      <w:bookmarkStart w:id="4255" w:name="_Toc29810491"/>
      <w:bookmarkStart w:id="4256" w:name="_Toc37273768"/>
      <w:bookmarkStart w:id="4257"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4254"/>
      <w:bookmarkEnd w:id="4255"/>
      <w:bookmarkEnd w:id="4256"/>
      <w:bookmarkEnd w:id="4257"/>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4258"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4258"/>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4259" w:name="_Toc21101454"/>
      <w:bookmarkStart w:id="4260" w:name="_Toc29810492"/>
      <w:bookmarkStart w:id="4261" w:name="_Toc37273769"/>
      <w:bookmarkStart w:id="4262" w:name="_Toc45885087"/>
      <w:bookmarkStart w:id="4263" w:name="_Toc53183009"/>
      <w:bookmarkStart w:id="4264" w:name="_Toc58865403"/>
      <w:bookmarkStart w:id="4265" w:name="_Toc58866985"/>
      <w:bookmarkStart w:id="4266" w:name="_Toc66718018"/>
      <w:bookmarkStart w:id="4267" w:name="_Toc74930579"/>
      <w:bookmarkStart w:id="4268" w:name="_Toc76544864"/>
      <w:r w:rsidRPr="006F0B54">
        <w:t>8.3.3.2</w:t>
      </w:r>
      <w:r w:rsidRPr="006F0B54">
        <w:tab/>
        <w:t>UCI BLER performance requirements</w:t>
      </w:r>
      <w:bookmarkEnd w:id="4259"/>
      <w:bookmarkEnd w:id="4260"/>
      <w:bookmarkEnd w:id="4261"/>
      <w:bookmarkEnd w:id="4262"/>
      <w:bookmarkEnd w:id="4263"/>
      <w:bookmarkEnd w:id="4264"/>
      <w:bookmarkEnd w:id="4265"/>
      <w:bookmarkEnd w:id="4266"/>
      <w:bookmarkEnd w:id="4267"/>
      <w:bookmarkEnd w:id="4268"/>
    </w:p>
    <w:p w14:paraId="65BA0208" w14:textId="77777777" w:rsidR="00972FED" w:rsidRPr="006F0B54" w:rsidRDefault="00972FED" w:rsidP="00972FED">
      <w:pPr>
        <w:pStyle w:val="Heading5"/>
      </w:pPr>
      <w:bookmarkStart w:id="4269" w:name="_Toc21101455"/>
      <w:bookmarkStart w:id="4270" w:name="_Toc29810493"/>
      <w:bookmarkStart w:id="4271" w:name="_Toc37273770"/>
      <w:bookmarkStart w:id="4272" w:name="_Toc45885088"/>
      <w:bookmarkStart w:id="4273" w:name="_Toc53183010"/>
      <w:bookmarkStart w:id="4274" w:name="_Toc58865404"/>
      <w:bookmarkStart w:id="4275" w:name="_Toc58866986"/>
      <w:bookmarkStart w:id="4276" w:name="_Toc66718019"/>
      <w:bookmarkStart w:id="4277" w:name="_Toc74930580"/>
      <w:bookmarkStart w:id="4278" w:name="_Toc76544865"/>
      <w:r w:rsidRPr="006F0B54">
        <w:t>8.3.3.2.1</w:t>
      </w:r>
      <w:r w:rsidRPr="006F0B54">
        <w:tab/>
        <w:t>Definition and applicability</w:t>
      </w:r>
      <w:bookmarkEnd w:id="4269"/>
      <w:bookmarkEnd w:id="4270"/>
      <w:bookmarkEnd w:id="4271"/>
      <w:bookmarkEnd w:id="4272"/>
      <w:bookmarkEnd w:id="4273"/>
      <w:bookmarkEnd w:id="4274"/>
      <w:bookmarkEnd w:id="4275"/>
      <w:bookmarkEnd w:id="4276"/>
      <w:bookmarkEnd w:id="4277"/>
      <w:bookmarkEnd w:id="4278"/>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4279" w:name="OLE_LINK14"/>
    </w:p>
    <w:p w14:paraId="531A4A16" w14:textId="77777777" w:rsidR="00972FED" w:rsidRPr="006F0B54" w:rsidRDefault="00972FED" w:rsidP="00972FED">
      <w:pPr>
        <w:pStyle w:val="Heading5"/>
      </w:pPr>
      <w:bookmarkStart w:id="4280" w:name="_Toc21101456"/>
      <w:bookmarkStart w:id="4281" w:name="_Toc29810494"/>
      <w:bookmarkStart w:id="4282" w:name="_Toc37273771"/>
      <w:bookmarkStart w:id="4283" w:name="_Toc45885089"/>
      <w:bookmarkStart w:id="4284" w:name="_Toc53183011"/>
      <w:bookmarkStart w:id="4285" w:name="_Toc58865405"/>
      <w:bookmarkStart w:id="4286" w:name="_Toc58866987"/>
      <w:bookmarkStart w:id="4287" w:name="_Toc66718020"/>
      <w:bookmarkStart w:id="4288" w:name="_Toc74930581"/>
      <w:bookmarkStart w:id="4289" w:name="_Toc76544866"/>
      <w:bookmarkEnd w:id="4279"/>
      <w:r w:rsidRPr="006F0B54">
        <w:t>8.3.3.2.2</w:t>
      </w:r>
      <w:r w:rsidRPr="006F0B54">
        <w:tab/>
        <w:t>Minimum Requirement</w:t>
      </w:r>
      <w:bookmarkEnd w:id="4280"/>
      <w:bookmarkEnd w:id="4281"/>
      <w:bookmarkEnd w:id="4282"/>
      <w:bookmarkEnd w:id="4283"/>
      <w:bookmarkEnd w:id="4284"/>
      <w:bookmarkEnd w:id="4285"/>
      <w:bookmarkEnd w:id="4286"/>
      <w:bookmarkEnd w:id="4287"/>
      <w:bookmarkEnd w:id="4288"/>
      <w:bookmarkEnd w:id="4289"/>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4290" w:name="_Toc21101457"/>
      <w:bookmarkStart w:id="4291" w:name="_Toc29810495"/>
      <w:bookmarkStart w:id="4292" w:name="_Toc37273772"/>
      <w:bookmarkStart w:id="4293" w:name="_Toc45885090"/>
      <w:bookmarkStart w:id="4294" w:name="_Toc53183012"/>
      <w:bookmarkStart w:id="4295" w:name="_Toc58865406"/>
      <w:bookmarkStart w:id="4296" w:name="_Toc58866988"/>
      <w:bookmarkStart w:id="4297" w:name="_Toc66718021"/>
      <w:bookmarkStart w:id="4298" w:name="_Toc74930582"/>
      <w:bookmarkStart w:id="4299" w:name="_Toc76544867"/>
      <w:r w:rsidRPr="006F0B54">
        <w:t>8.3.3.2.3</w:t>
      </w:r>
      <w:r w:rsidRPr="006F0B54">
        <w:tab/>
        <w:t>Test Purpose</w:t>
      </w:r>
      <w:bookmarkEnd w:id="4290"/>
      <w:bookmarkEnd w:id="4291"/>
      <w:bookmarkEnd w:id="4292"/>
      <w:bookmarkEnd w:id="4293"/>
      <w:bookmarkEnd w:id="4294"/>
      <w:bookmarkEnd w:id="4295"/>
      <w:bookmarkEnd w:id="4296"/>
      <w:bookmarkEnd w:id="4297"/>
      <w:bookmarkEnd w:id="4298"/>
      <w:bookmarkEnd w:id="4299"/>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4300" w:name="_Toc21101458"/>
      <w:bookmarkStart w:id="4301" w:name="_Toc29810496"/>
      <w:bookmarkStart w:id="4302" w:name="_Toc37273773"/>
      <w:bookmarkStart w:id="4303" w:name="_Toc45885091"/>
      <w:bookmarkStart w:id="4304" w:name="_Toc53183013"/>
      <w:bookmarkStart w:id="4305" w:name="_Toc58865407"/>
      <w:bookmarkStart w:id="4306" w:name="_Toc58866989"/>
      <w:bookmarkStart w:id="4307" w:name="_Toc66718022"/>
      <w:bookmarkStart w:id="4308" w:name="_Toc74930583"/>
      <w:bookmarkStart w:id="4309" w:name="_Toc76544868"/>
      <w:r w:rsidRPr="006F0B54">
        <w:t>8.3.3.2.4</w:t>
      </w:r>
      <w:r w:rsidRPr="006F0B54">
        <w:tab/>
        <w:t>Method of test</w:t>
      </w:r>
      <w:bookmarkEnd w:id="4300"/>
      <w:bookmarkEnd w:id="4301"/>
      <w:bookmarkEnd w:id="4302"/>
      <w:bookmarkEnd w:id="4303"/>
      <w:bookmarkEnd w:id="4304"/>
      <w:bookmarkEnd w:id="4305"/>
      <w:bookmarkEnd w:id="4306"/>
      <w:bookmarkEnd w:id="4307"/>
      <w:bookmarkEnd w:id="4308"/>
      <w:bookmarkEnd w:id="4309"/>
    </w:p>
    <w:p w14:paraId="6415A6A8" w14:textId="77777777" w:rsidR="00972FED" w:rsidRPr="006F0B54" w:rsidRDefault="00972FED" w:rsidP="00972FED">
      <w:pPr>
        <w:pStyle w:val="H6"/>
      </w:pPr>
      <w:bookmarkStart w:id="4310" w:name="_Toc13082303"/>
      <w:bookmarkStart w:id="4311" w:name="_Toc29810497"/>
      <w:bookmarkStart w:id="4312" w:name="_Toc37273774"/>
      <w:bookmarkStart w:id="431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4310"/>
      <w:bookmarkEnd w:id="4311"/>
      <w:bookmarkEnd w:id="4312"/>
      <w:bookmarkEnd w:id="4313"/>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lastRenderedPageBreak/>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4314" w:name="_Toc13082304"/>
      <w:bookmarkStart w:id="4315" w:name="_Toc29810498"/>
      <w:bookmarkStart w:id="4316" w:name="_Toc37273775"/>
      <w:bookmarkStart w:id="431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4314"/>
      <w:bookmarkEnd w:id="4315"/>
      <w:bookmarkEnd w:id="4316"/>
      <w:bookmarkEnd w:id="431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4318" w:name="_MON_1281253042"/>
    <w:bookmarkEnd w:id="4318"/>
    <w:p w14:paraId="34A5FA47" w14:textId="77777777" w:rsidR="00972FED" w:rsidRPr="006F0B54" w:rsidRDefault="00972FED" w:rsidP="00972FED">
      <w:pPr>
        <w:pStyle w:val="TH"/>
        <w:rPr>
          <w:rFonts w:eastAsia="SimSun"/>
        </w:rPr>
      </w:pPr>
      <w:r w:rsidRPr="006F0B54">
        <w:object w:dxaOrig="8641" w:dyaOrig="541" w14:anchorId="6A8B4264">
          <v:shape id="_x0000_i1122" type="#_x0000_t75" style="width:6in;height:28.25pt" o:ole="" fillcolor="window">
            <v:imagedata r:id="rId94" o:title=""/>
          </v:shape>
          <o:OLEObject Type="Embed" ProgID="Word.Picture.8" ShapeID="_x0000_i1122" DrawAspect="Content" ObjectID="_1687157311" r:id="rId95"/>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4319" w:name="_Toc21101461"/>
      <w:bookmarkStart w:id="4320" w:name="_Toc29810499"/>
      <w:bookmarkStart w:id="4321" w:name="_Toc37273776"/>
      <w:bookmarkStart w:id="4322" w:name="_Toc45885094"/>
      <w:bookmarkStart w:id="4323" w:name="_Toc53183014"/>
      <w:bookmarkStart w:id="4324" w:name="_Toc58865408"/>
      <w:bookmarkStart w:id="4325" w:name="_Toc58866990"/>
      <w:bookmarkStart w:id="4326" w:name="_Toc66718023"/>
      <w:bookmarkStart w:id="4327" w:name="_Toc74930584"/>
      <w:bookmarkStart w:id="4328" w:name="_Toc76544869"/>
      <w:r w:rsidRPr="006F0B54">
        <w:t>8.3.3.2.5</w:t>
      </w:r>
      <w:r w:rsidRPr="006F0B54">
        <w:tab/>
        <w:t>Test requirement</w:t>
      </w:r>
      <w:bookmarkEnd w:id="4319"/>
      <w:bookmarkEnd w:id="4320"/>
      <w:bookmarkEnd w:id="4321"/>
      <w:bookmarkEnd w:id="4322"/>
      <w:bookmarkEnd w:id="4323"/>
      <w:bookmarkEnd w:id="4324"/>
      <w:bookmarkEnd w:id="4325"/>
      <w:bookmarkEnd w:id="4326"/>
      <w:bookmarkEnd w:id="4327"/>
      <w:bookmarkEnd w:id="4328"/>
    </w:p>
    <w:p w14:paraId="3C0560B8" w14:textId="77777777" w:rsidR="00972FED" w:rsidRPr="006F0B54" w:rsidRDefault="00972FED" w:rsidP="00972FED">
      <w:pPr>
        <w:pStyle w:val="H6"/>
      </w:pPr>
      <w:bookmarkStart w:id="4329" w:name="_Toc21101462"/>
      <w:bookmarkStart w:id="4330" w:name="_Toc29810500"/>
      <w:bookmarkStart w:id="4331" w:name="_Toc37273777"/>
      <w:bookmarkStart w:id="4332" w:name="_Toc45885095"/>
      <w:r w:rsidRPr="006F0B54">
        <w:t>8.3.3.2.5.1</w:t>
      </w:r>
      <w:r w:rsidRPr="006F0B54">
        <w:tab/>
        <w:t>Requirements for BS type 1-O</w:t>
      </w:r>
      <w:bookmarkEnd w:id="4329"/>
      <w:bookmarkEnd w:id="4330"/>
      <w:bookmarkEnd w:id="4331"/>
      <w:bookmarkEnd w:id="4332"/>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lastRenderedPageBreak/>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4333" w:name="_Toc21101463"/>
      <w:bookmarkStart w:id="4334" w:name="_Toc29810501"/>
      <w:bookmarkStart w:id="4335" w:name="_Toc37273778"/>
      <w:bookmarkStart w:id="4336"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4333"/>
      <w:bookmarkEnd w:id="4334"/>
      <w:bookmarkEnd w:id="4335"/>
      <w:bookmarkEnd w:id="4336"/>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4337" w:name="_Toc21101464"/>
      <w:bookmarkStart w:id="4338" w:name="_Toc29810502"/>
      <w:bookmarkStart w:id="4339" w:name="_Toc37273779"/>
      <w:bookmarkStart w:id="4340" w:name="_Toc45885097"/>
      <w:bookmarkStart w:id="4341" w:name="_Toc53183015"/>
      <w:bookmarkStart w:id="4342" w:name="_Toc58865409"/>
      <w:bookmarkStart w:id="4343" w:name="_Toc58866991"/>
      <w:bookmarkStart w:id="4344" w:name="_Toc66718024"/>
      <w:bookmarkStart w:id="4345" w:name="_Toc74930585"/>
      <w:bookmarkStart w:id="4346" w:name="_Toc76544870"/>
      <w:r w:rsidRPr="006F0B54">
        <w:t>8.3.4</w:t>
      </w:r>
      <w:r w:rsidRPr="006F0B54">
        <w:tab/>
        <w:t>Performance requirements for PUCCH format 3</w:t>
      </w:r>
      <w:bookmarkEnd w:id="4337"/>
      <w:bookmarkEnd w:id="4338"/>
      <w:bookmarkEnd w:id="4339"/>
      <w:bookmarkEnd w:id="4340"/>
      <w:bookmarkEnd w:id="4341"/>
      <w:bookmarkEnd w:id="4342"/>
      <w:bookmarkEnd w:id="4343"/>
      <w:bookmarkEnd w:id="4344"/>
      <w:bookmarkEnd w:id="4345"/>
      <w:bookmarkEnd w:id="4346"/>
    </w:p>
    <w:p w14:paraId="4D0D2BE4" w14:textId="77777777" w:rsidR="00972FED" w:rsidRPr="006F0B54" w:rsidRDefault="00972FED" w:rsidP="00972FED">
      <w:pPr>
        <w:pStyle w:val="Heading4"/>
      </w:pPr>
      <w:bookmarkStart w:id="4347" w:name="_Toc21101465"/>
      <w:bookmarkStart w:id="4348" w:name="_Toc29810503"/>
      <w:bookmarkStart w:id="4349" w:name="_Toc37273780"/>
      <w:bookmarkStart w:id="4350" w:name="_Toc45885098"/>
      <w:bookmarkStart w:id="4351" w:name="_Toc53183016"/>
      <w:bookmarkStart w:id="4352" w:name="_Toc58865410"/>
      <w:bookmarkStart w:id="4353" w:name="_Toc58866992"/>
      <w:bookmarkStart w:id="4354" w:name="_Toc66718025"/>
      <w:bookmarkStart w:id="4355" w:name="_Toc74930586"/>
      <w:bookmarkStart w:id="4356" w:name="_Toc76544871"/>
      <w:r w:rsidRPr="006F0B54">
        <w:t>8.3.4.1</w:t>
      </w:r>
      <w:r w:rsidRPr="006F0B54">
        <w:tab/>
        <w:t>Definition and applicability</w:t>
      </w:r>
      <w:bookmarkEnd w:id="4347"/>
      <w:bookmarkEnd w:id="4348"/>
      <w:bookmarkEnd w:id="4349"/>
      <w:bookmarkEnd w:id="4350"/>
      <w:bookmarkEnd w:id="4351"/>
      <w:bookmarkEnd w:id="4352"/>
      <w:bookmarkEnd w:id="4353"/>
      <w:bookmarkEnd w:id="4354"/>
      <w:bookmarkEnd w:id="4355"/>
      <w:bookmarkEnd w:id="4356"/>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4357" w:name="_Toc21101466"/>
      <w:bookmarkStart w:id="4358" w:name="_Toc29810504"/>
      <w:bookmarkStart w:id="4359" w:name="_Toc37273781"/>
      <w:bookmarkStart w:id="4360" w:name="_Toc45885099"/>
      <w:bookmarkStart w:id="4361" w:name="_Toc53183017"/>
      <w:bookmarkStart w:id="4362" w:name="_Toc58865411"/>
      <w:bookmarkStart w:id="4363" w:name="_Toc58866993"/>
      <w:bookmarkStart w:id="4364" w:name="_Toc66718026"/>
      <w:bookmarkStart w:id="4365" w:name="_Toc74930587"/>
      <w:bookmarkStart w:id="4366" w:name="_Toc76544872"/>
      <w:r w:rsidRPr="006F0B54">
        <w:t>8.3.4.2</w:t>
      </w:r>
      <w:r w:rsidRPr="006F0B54">
        <w:tab/>
        <w:t>Minimum requirement</w:t>
      </w:r>
      <w:bookmarkEnd w:id="4357"/>
      <w:bookmarkEnd w:id="4358"/>
      <w:bookmarkEnd w:id="4359"/>
      <w:bookmarkEnd w:id="4360"/>
      <w:bookmarkEnd w:id="4361"/>
      <w:bookmarkEnd w:id="4362"/>
      <w:bookmarkEnd w:id="4363"/>
      <w:bookmarkEnd w:id="4364"/>
      <w:bookmarkEnd w:id="4365"/>
      <w:bookmarkEnd w:id="4366"/>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4367" w:name="_Toc21101467"/>
      <w:bookmarkStart w:id="4368" w:name="_Toc29810505"/>
      <w:bookmarkStart w:id="4369" w:name="_Toc37273782"/>
      <w:bookmarkStart w:id="4370" w:name="_Toc45885100"/>
      <w:bookmarkStart w:id="4371" w:name="_Toc53183018"/>
      <w:bookmarkStart w:id="4372" w:name="_Toc58865412"/>
      <w:bookmarkStart w:id="4373" w:name="_Toc58866994"/>
      <w:bookmarkStart w:id="4374" w:name="_Toc66718027"/>
      <w:bookmarkStart w:id="4375" w:name="_Toc74930588"/>
      <w:bookmarkStart w:id="4376" w:name="_Toc76544873"/>
      <w:r w:rsidRPr="006F0B54">
        <w:t>8.3.4.3</w:t>
      </w:r>
      <w:r w:rsidRPr="006F0B54">
        <w:tab/>
        <w:t>Test purpose</w:t>
      </w:r>
      <w:bookmarkEnd w:id="4367"/>
      <w:bookmarkEnd w:id="4368"/>
      <w:bookmarkEnd w:id="4369"/>
      <w:bookmarkEnd w:id="4370"/>
      <w:bookmarkEnd w:id="4371"/>
      <w:bookmarkEnd w:id="4372"/>
      <w:bookmarkEnd w:id="4373"/>
      <w:bookmarkEnd w:id="4374"/>
      <w:bookmarkEnd w:id="4375"/>
      <w:bookmarkEnd w:id="4376"/>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4377" w:name="_Toc21101468"/>
      <w:bookmarkStart w:id="4378" w:name="_Toc29810506"/>
      <w:bookmarkStart w:id="4379" w:name="_Toc37273783"/>
      <w:bookmarkStart w:id="4380" w:name="_Toc45885101"/>
      <w:bookmarkStart w:id="4381" w:name="_Toc53183019"/>
      <w:bookmarkStart w:id="4382" w:name="_Toc58865413"/>
      <w:bookmarkStart w:id="4383" w:name="_Toc58866995"/>
      <w:bookmarkStart w:id="4384" w:name="_Toc66718028"/>
      <w:bookmarkStart w:id="4385" w:name="_Toc74930589"/>
      <w:bookmarkStart w:id="4386" w:name="_Toc76544874"/>
      <w:r w:rsidRPr="006F0B54">
        <w:t>8.3.4.4</w:t>
      </w:r>
      <w:r w:rsidRPr="006F0B54">
        <w:tab/>
        <w:t>Method of test</w:t>
      </w:r>
      <w:bookmarkEnd w:id="4377"/>
      <w:bookmarkEnd w:id="4378"/>
      <w:bookmarkEnd w:id="4379"/>
      <w:bookmarkEnd w:id="4380"/>
      <w:bookmarkEnd w:id="4381"/>
      <w:bookmarkEnd w:id="4382"/>
      <w:bookmarkEnd w:id="4383"/>
      <w:bookmarkEnd w:id="4384"/>
      <w:bookmarkEnd w:id="4385"/>
      <w:bookmarkEnd w:id="4386"/>
    </w:p>
    <w:p w14:paraId="2B46A4FA" w14:textId="77777777" w:rsidR="00972FED" w:rsidRPr="006F0B54" w:rsidRDefault="00972FED" w:rsidP="00972FED">
      <w:pPr>
        <w:pStyle w:val="Heading5"/>
      </w:pPr>
      <w:bookmarkStart w:id="4387" w:name="_Toc21101469"/>
      <w:bookmarkStart w:id="4388" w:name="_Toc29810507"/>
      <w:bookmarkStart w:id="4389" w:name="_Toc37273784"/>
      <w:bookmarkStart w:id="4390" w:name="_Toc45885102"/>
      <w:bookmarkStart w:id="4391" w:name="_Toc53183020"/>
      <w:bookmarkStart w:id="4392" w:name="_Toc58865414"/>
      <w:bookmarkStart w:id="4393" w:name="_Toc58866996"/>
      <w:bookmarkStart w:id="4394" w:name="_Toc66718029"/>
      <w:bookmarkStart w:id="4395" w:name="_Toc74930590"/>
      <w:bookmarkStart w:id="4396" w:name="_Toc76544875"/>
      <w:r w:rsidRPr="006F0B54">
        <w:t>8.3.4.4.1</w:t>
      </w:r>
      <w:r w:rsidRPr="006F0B54">
        <w:tab/>
        <w:t>Initial conditions</w:t>
      </w:r>
      <w:bookmarkEnd w:id="4387"/>
      <w:bookmarkEnd w:id="4388"/>
      <w:bookmarkEnd w:id="4389"/>
      <w:bookmarkEnd w:id="4390"/>
      <w:bookmarkEnd w:id="4391"/>
      <w:bookmarkEnd w:id="4392"/>
      <w:bookmarkEnd w:id="4393"/>
      <w:bookmarkEnd w:id="4394"/>
      <w:bookmarkEnd w:id="4395"/>
      <w:bookmarkEnd w:id="4396"/>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4397" w:name="_Toc21101470"/>
      <w:r w:rsidRPr="006F0B54">
        <w:lastRenderedPageBreak/>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4398" w:name="_Toc29810508"/>
      <w:bookmarkStart w:id="4399" w:name="_Toc37273785"/>
      <w:bookmarkStart w:id="4400" w:name="_Toc45885103"/>
      <w:bookmarkStart w:id="4401" w:name="_Toc53183021"/>
      <w:bookmarkStart w:id="4402" w:name="_Toc58865415"/>
      <w:bookmarkStart w:id="4403" w:name="_Toc58866997"/>
      <w:bookmarkStart w:id="4404" w:name="_Toc66718030"/>
      <w:bookmarkStart w:id="4405" w:name="_Toc74930591"/>
      <w:bookmarkStart w:id="4406" w:name="_Toc76544876"/>
      <w:r w:rsidRPr="006F0B54">
        <w:t>8.3.4.4.2</w:t>
      </w:r>
      <w:r w:rsidRPr="006F0B54">
        <w:tab/>
        <w:t>Procedure</w:t>
      </w:r>
      <w:bookmarkEnd w:id="4397"/>
      <w:bookmarkEnd w:id="4398"/>
      <w:bookmarkEnd w:id="4399"/>
      <w:bookmarkEnd w:id="4400"/>
      <w:bookmarkEnd w:id="4401"/>
      <w:bookmarkEnd w:id="4402"/>
      <w:bookmarkEnd w:id="4403"/>
      <w:bookmarkEnd w:id="4404"/>
      <w:bookmarkEnd w:id="4405"/>
      <w:bookmarkEnd w:id="4406"/>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4407" w:name="_Toc21101471"/>
      <w:bookmarkStart w:id="4408" w:name="_Toc29810509"/>
      <w:bookmarkStart w:id="4409" w:name="_Toc37273786"/>
      <w:bookmarkStart w:id="4410" w:name="_Toc45885104"/>
      <w:bookmarkStart w:id="4411" w:name="_Toc53183022"/>
      <w:bookmarkStart w:id="4412" w:name="_Toc58865416"/>
      <w:bookmarkStart w:id="4413" w:name="_Toc58866998"/>
      <w:bookmarkStart w:id="4414" w:name="_Toc66718031"/>
      <w:bookmarkStart w:id="4415" w:name="_Toc74930592"/>
      <w:bookmarkStart w:id="4416" w:name="_Toc76544877"/>
      <w:r w:rsidRPr="006F0B54">
        <w:t>8.3.4.5</w:t>
      </w:r>
      <w:r w:rsidRPr="006F0B54">
        <w:tab/>
        <w:t>Test requirement</w:t>
      </w:r>
      <w:bookmarkEnd w:id="4407"/>
      <w:bookmarkEnd w:id="4408"/>
      <w:bookmarkEnd w:id="4409"/>
      <w:bookmarkEnd w:id="4410"/>
      <w:bookmarkEnd w:id="4411"/>
      <w:bookmarkEnd w:id="4412"/>
      <w:bookmarkEnd w:id="4413"/>
      <w:bookmarkEnd w:id="4414"/>
      <w:bookmarkEnd w:id="4415"/>
      <w:bookmarkEnd w:id="4416"/>
    </w:p>
    <w:p w14:paraId="7C6341DD" w14:textId="77777777" w:rsidR="00972FED" w:rsidRPr="006F0B54" w:rsidRDefault="00972FED" w:rsidP="00972FED">
      <w:pPr>
        <w:pStyle w:val="Heading5"/>
        <w:rPr>
          <w:rFonts w:cs="Arial"/>
          <w:i/>
          <w:iCs/>
          <w:szCs w:val="22"/>
          <w:lang w:eastAsia="zh-CN"/>
        </w:rPr>
      </w:pPr>
      <w:bookmarkStart w:id="4417" w:name="_Toc21101472"/>
      <w:bookmarkStart w:id="4418" w:name="_Toc29810510"/>
      <w:bookmarkStart w:id="4419" w:name="_Toc37273787"/>
      <w:bookmarkStart w:id="4420" w:name="_Toc45885105"/>
      <w:bookmarkStart w:id="4421" w:name="_Toc53183023"/>
      <w:bookmarkStart w:id="4422" w:name="_Toc58865417"/>
      <w:bookmarkStart w:id="4423" w:name="_Toc58866999"/>
      <w:bookmarkStart w:id="4424" w:name="_Toc66718032"/>
      <w:bookmarkStart w:id="4425" w:name="_Toc74930593"/>
      <w:bookmarkStart w:id="4426" w:name="_Toc76544878"/>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4417"/>
      <w:bookmarkEnd w:id="4418"/>
      <w:bookmarkEnd w:id="4419"/>
      <w:bookmarkEnd w:id="4420"/>
      <w:bookmarkEnd w:id="4421"/>
      <w:bookmarkEnd w:id="4422"/>
      <w:bookmarkEnd w:id="4423"/>
      <w:bookmarkEnd w:id="4424"/>
      <w:bookmarkEnd w:id="4425"/>
      <w:bookmarkEnd w:id="442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lastRenderedPageBreak/>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4427" w:name="_Toc21101473"/>
      <w:bookmarkStart w:id="4428" w:name="_Toc29810511"/>
      <w:bookmarkStart w:id="4429" w:name="_Toc37273788"/>
      <w:bookmarkStart w:id="4430" w:name="_Toc45885106"/>
      <w:bookmarkStart w:id="4431" w:name="_Toc53183024"/>
      <w:bookmarkStart w:id="4432" w:name="_Toc58865418"/>
      <w:bookmarkStart w:id="4433" w:name="_Toc58867000"/>
      <w:bookmarkStart w:id="4434" w:name="_Toc66718033"/>
      <w:bookmarkStart w:id="4435" w:name="_Toc74930594"/>
      <w:bookmarkStart w:id="4436" w:name="_Toc76544879"/>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4427"/>
      <w:bookmarkEnd w:id="4428"/>
      <w:bookmarkEnd w:id="4429"/>
      <w:bookmarkEnd w:id="4430"/>
      <w:bookmarkEnd w:id="4431"/>
      <w:bookmarkEnd w:id="4432"/>
      <w:bookmarkEnd w:id="4433"/>
      <w:bookmarkEnd w:id="4434"/>
      <w:bookmarkEnd w:id="4435"/>
      <w:bookmarkEnd w:id="4436"/>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4437" w:name="_Toc21101474"/>
      <w:bookmarkStart w:id="4438" w:name="_Toc29810512"/>
      <w:bookmarkStart w:id="4439" w:name="_Toc37273789"/>
      <w:bookmarkStart w:id="4440" w:name="_Toc45885107"/>
      <w:bookmarkStart w:id="4441" w:name="_Toc53183025"/>
      <w:bookmarkStart w:id="4442" w:name="_Toc58865419"/>
      <w:bookmarkStart w:id="4443" w:name="_Toc58867001"/>
      <w:bookmarkStart w:id="4444" w:name="_Toc66718034"/>
      <w:bookmarkStart w:id="4445" w:name="_Toc74930595"/>
      <w:bookmarkStart w:id="4446" w:name="_Toc76544880"/>
      <w:r w:rsidRPr="006F0B54">
        <w:t>8.3.5</w:t>
      </w:r>
      <w:r w:rsidRPr="006F0B54">
        <w:tab/>
        <w:t>Performance requirements for PUCCH format 4</w:t>
      </w:r>
      <w:bookmarkEnd w:id="4437"/>
      <w:bookmarkEnd w:id="4438"/>
      <w:bookmarkEnd w:id="4439"/>
      <w:bookmarkEnd w:id="4440"/>
      <w:bookmarkEnd w:id="4441"/>
      <w:bookmarkEnd w:id="4442"/>
      <w:bookmarkEnd w:id="4443"/>
      <w:bookmarkEnd w:id="4444"/>
      <w:bookmarkEnd w:id="4445"/>
      <w:bookmarkEnd w:id="4446"/>
    </w:p>
    <w:p w14:paraId="441E4C29" w14:textId="77777777" w:rsidR="00972FED" w:rsidRPr="006F0B54" w:rsidRDefault="00972FED" w:rsidP="00972FED">
      <w:pPr>
        <w:pStyle w:val="Heading4"/>
      </w:pPr>
      <w:bookmarkStart w:id="4447" w:name="_Toc21101475"/>
      <w:bookmarkStart w:id="4448" w:name="_Toc29810513"/>
      <w:bookmarkStart w:id="4449" w:name="_Toc37273790"/>
      <w:bookmarkStart w:id="4450" w:name="_Toc45885108"/>
      <w:bookmarkStart w:id="4451" w:name="_Toc53183026"/>
      <w:bookmarkStart w:id="4452" w:name="_Toc58865420"/>
      <w:bookmarkStart w:id="4453" w:name="_Toc58867002"/>
      <w:bookmarkStart w:id="4454" w:name="_Toc66718035"/>
      <w:bookmarkStart w:id="4455" w:name="_Toc74930596"/>
      <w:bookmarkStart w:id="4456" w:name="_Toc76544881"/>
      <w:r w:rsidRPr="006F0B54">
        <w:t>8.3.5.1</w:t>
      </w:r>
      <w:r w:rsidRPr="006F0B54">
        <w:tab/>
        <w:t>Definition and applicability</w:t>
      </w:r>
      <w:bookmarkEnd w:id="4447"/>
      <w:bookmarkEnd w:id="4448"/>
      <w:bookmarkEnd w:id="4449"/>
      <w:bookmarkEnd w:id="4450"/>
      <w:bookmarkEnd w:id="4451"/>
      <w:bookmarkEnd w:id="4452"/>
      <w:bookmarkEnd w:id="4453"/>
      <w:bookmarkEnd w:id="4454"/>
      <w:bookmarkEnd w:id="4455"/>
      <w:bookmarkEnd w:id="4456"/>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4457" w:name="_Toc21101476"/>
      <w:bookmarkStart w:id="4458" w:name="_Toc29810514"/>
      <w:bookmarkStart w:id="4459" w:name="_Toc37273791"/>
      <w:bookmarkStart w:id="4460" w:name="_Toc45885109"/>
      <w:bookmarkStart w:id="4461" w:name="_Toc53183027"/>
      <w:bookmarkStart w:id="4462" w:name="_Toc58865421"/>
      <w:bookmarkStart w:id="4463" w:name="_Toc58867003"/>
      <w:bookmarkStart w:id="4464" w:name="_Toc66718036"/>
      <w:bookmarkStart w:id="4465" w:name="_Toc74930597"/>
      <w:bookmarkStart w:id="4466" w:name="_Toc76544882"/>
      <w:r w:rsidRPr="006F0B54">
        <w:t>8.3.5.2</w:t>
      </w:r>
      <w:r w:rsidRPr="006F0B54">
        <w:tab/>
        <w:t>Minimum requirement</w:t>
      </w:r>
      <w:bookmarkEnd w:id="4457"/>
      <w:bookmarkEnd w:id="4458"/>
      <w:bookmarkEnd w:id="4459"/>
      <w:bookmarkEnd w:id="4460"/>
      <w:bookmarkEnd w:id="4461"/>
      <w:bookmarkEnd w:id="4462"/>
      <w:bookmarkEnd w:id="4463"/>
      <w:bookmarkEnd w:id="4464"/>
      <w:bookmarkEnd w:id="4465"/>
      <w:bookmarkEnd w:id="4466"/>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4467" w:name="_Toc21101477"/>
      <w:bookmarkStart w:id="4468" w:name="_Toc29810515"/>
      <w:bookmarkStart w:id="4469" w:name="_Toc37273792"/>
      <w:bookmarkStart w:id="4470" w:name="_Toc45885110"/>
      <w:bookmarkStart w:id="4471" w:name="_Toc53183028"/>
      <w:bookmarkStart w:id="4472" w:name="_Toc58865422"/>
      <w:bookmarkStart w:id="4473" w:name="_Toc58867004"/>
      <w:bookmarkStart w:id="4474" w:name="_Toc66718037"/>
      <w:bookmarkStart w:id="4475" w:name="_Toc74930598"/>
      <w:bookmarkStart w:id="4476" w:name="_Toc76544883"/>
      <w:r w:rsidRPr="006F0B54">
        <w:t>8.3.5.3</w:t>
      </w:r>
      <w:r w:rsidRPr="006F0B54">
        <w:tab/>
        <w:t>Test purpose</w:t>
      </w:r>
      <w:bookmarkEnd w:id="4467"/>
      <w:bookmarkEnd w:id="4468"/>
      <w:bookmarkEnd w:id="4469"/>
      <w:bookmarkEnd w:id="4470"/>
      <w:bookmarkEnd w:id="4471"/>
      <w:bookmarkEnd w:id="4472"/>
      <w:bookmarkEnd w:id="4473"/>
      <w:bookmarkEnd w:id="4474"/>
      <w:bookmarkEnd w:id="4475"/>
      <w:bookmarkEnd w:id="4476"/>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4477" w:name="_Toc21101478"/>
      <w:bookmarkStart w:id="4478" w:name="_Toc29810516"/>
      <w:bookmarkStart w:id="4479" w:name="_Toc37273793"/>
      <w:bookmarkStart w:id="4480" w:name="_Toc45885111"/>
      <w:bookmarkStart w:id="4481" w:name="_Toc53183029"/>
      <w:bookmarkStart w:id="4482" w:name="_Toc58865423"/>
      <w:bookmarkStart w:id="4483" w:name="_Toc58867005"/>
      <w:bookmarkStart w:id="4484" w:name="_Toc66718038"/>
      <w:bookmarkStart w:id="4485" w:name="_Toc74930599"/>
      <w:bookmarkStart w:id="4486" w:name="_Toc76544884"/>
      <w:r w:rsidRPr="006F0B54">
        <w:t>8.3.5.4</w:t>
      </w:r>
      <w:r w:rsidRPr="006F0B54">
        <w:tab/>
        <w:t>Method of test</w:t>
      </w:r>
      <w:bookmarkEnd w:id="4477"/>
      <w:bookmarkEnd w:id="4478"/>
      <w:bookmarkEnd w:id="4479"/>
      <w:bookmarkEnd w:id="4480"/>
      <w:bookmarkEnd w:id="4481"/>
      <w:bookmarkEnd w:id="4482"/>
      <w:bookmarkEnd w:id="4483"/>
      <w:bookmarkEnd w:id="4484"/>
      <w:bookmarkEnd w:id="4485"/>
      <w:bookmarkEnd w:id="4486"/>
    </w:p>
    <w:p w14:paraId="447B9187" w14:textId="77777777" w:rsidR="00972FED" w:rsidRPr="006F0B54" w:rsidRDefault="00972FED" w:rsidP="00972FED">
      <w:pPr>
        <w:pStyle w:val="Heading5"/>
      </w:pPr>
      <w:bookmarkStart w:id="4487" w:name="_Toc21101479"/>
      <w:bookmarkStart w:id="4488" w:name="_Toc29810517"/>
      <w:bookmarkStart w:id="4489" w:name="_Toc37273794"/>
      <w:bookmarkStart w:id="4490" w:name="_Toc45885112"/>
      <w:bookmarkStart w:id="4491" w:name="_Toc53183030"/>
      <w:bookmarkStart w:id="4492" w:name="_Toc58865424"/>
      <w:bookmarkStart w:id="4493" w:name="_Toc58867006"/>
      <w:bookmarkStart w:id="4494" w:name="_Toc66718039"/>
      <w:bookmarkStart w:id="4495" w:name="_Toc74930600"/>
      <w:bookmarkStart w:id="4496" w:name="_Toc76544885"/>
      <w:r w:rsidRPr="006F0B54">
        <w:t>8.3.5.4.1</w:t>
      </w:r>
      <w:r w:rsidRPr="006F0B54">
        <w:tab/>
        <w:t>Initial conditions</w:t>
      </w:r>
      <w:bookmarkEnd w:id="4487"/>
      <w:bookmarkEnd w:id="4488"/>
      <w:bookmarkEnd w:id="4489"/>
      <w:bookmarkEnd w:id="4490"/>
      <w:bookmarkEnd w:id="4491"/>
      <w:bookmarkEnd w:id="4492"/>
      <w:bookmarkEnd w:id="4493"/>
      <w:bookmarkEnd w:id="4494"/>
      <w:bookmarkEnd w:id="4495"/>
      <w:bookmarkEnd w:id="4496"/>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4497"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4498" w:name="_Toc29810518"/>
      <w:bookmarkStart w:id="4499" w:name="_Toc37273795"/>
      <w:bookmarkStart w:id="4500" w:name="_Toc45885113"/>
      <w:bookmarkStart w:id="4501" w:name="_Toc53183031"/>
      <w:bookmarkStart w:id="4502" w:name="_Toc58865425"/>
      <w:bookmarkStart w:id="4503" w:name="_Toc58867007"/>
      <w:bookmarkStart w:id="4504" w:name="_Toc66718040"/>
      <w:bookmarkStart w:id="4505" w:name="_Toc74930601"/>
      <w:bookmarkStart w:id="4506" w:name="_Toc76544886"/>
      <w:r w:rsidRPr="006F0B54">
        <w:t>8.3.5.4.2</w:t>
      </w:r>
      <w:r w:rsidRPr="006F0B54">
        <w:tab/>
        <w:t>Procedure</w:t>
      </w:r>
      <w:bookmarkEnd w:id="4497"/>
      <w:bookmarkEnd w:id="4498"/>
      <w:bookmarkEnd w:id="4499"/>
      <w:bookmarkEnd w:id="4500"/>
      <w:bookmarkEnd w:id="4501"/>
      <w:bookmarkEnd w:id="4502"/>
      <w:bookmarkEnd w:id="4503"/>
      <w:bookmarkEnd w:id="4504"/>
      <w:bookmarkEnd w:id="4505"/>
      <w:bookmarkEnd w:id="4506"/>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4507" w:name="_Toc21101481"/>
      <w:bookmarkStart w:id="4508" w:name="_Toc29810519"/>
      <w:bookmarkStart w:id="4509" w:name="_Toc37273796"/>
      <w:bookmarkStart w:id="4510" w:name="_Toc45885114"/>
      <w:bookmarkStart w:id="4511" w:name="_Toc53183032"/>
      <w:bookmarkStart w:id="4512" w:name="_Toc58865426"/>
      <w:bookmarkStart w:id="4513" w:name="_Toc58867008"/>
      <w:bookmarkStart w:id="4514" w:name="_Toc66718041"/>
      <w:bookmarkStart w:id="4515" w:name="_Toc74930602"/>
      <w:bookmarkStart w:id="4516" w:name="_Toc76544887"/>
      <w:r w:rsidRPr="006F0B54">
        <w:t>8.3.5.5</w:t>
      </w:r>
      <w:r w:rsidRPr="006F0B54">
        <w:tab/>
        <w:t>Test requirement</w:t>
      </w:r>
      <w:bookmarkEnd w:id="4507"/>
      <w:bookmarkEnd w:id="4508"/>
      <w:bookmarkEnd w:id="4509"/>
      <w:bookmarkEnd w:id="4510"/>
      <w:bookmarkEnd w:id="4511"/>
      <w:bookmarkEnd w:id="4512"/>
      <w:bookmarkEnd w:id="4513"/>
      <w:bookmarkEnd w:id="4514"/>
      <w:bookmarkEnd w:id="4515"/>
      <w:bookmarkEnd w:id="4516"/>
    </w:p>
    <w:p w14:paraId="57426961" w14:textId="77777777" w:rsidR="00972FED" w:rsidRPr="006F0B54" w:rsidRDefault="00972FED" w:rsidP="00972FED">
      <w:pPr>
        <w:pStyle w:val="Heading5"/>
        <w:rPr>
          <w:rFonts w:cs="Arial"/>
          <w:i/>
          <w:iCs/>
          <w:szCs w:val="22"/>
          <w:lang w:eastAsia="zh-CN"/>
        </w:rPr>
      </w:pPr>
      <w:bookmarkStart w:id="4517" w:name="_Toc21101482"/>
      <w:bookmarkStart w:id="4518" w:name="_Toc29810520"/>
      <w:bookmarkStart w:id="4519" w:name="_Toc37273797"/>
      <w:bookmarkStart w:id="4520" w:name="_Toc45885115"/>
      <w:bookmarkStart w:id="4521" w:name="_Toc53183033"/>
      <w:bookmarkStart w:id="4522" w:name="_Toc58865427"/>
      <w:bookmarkStart w:id="4523" w:name="_Toc58867009"/>
      <w:bookmarkStart w:id="4524" w:name="_Toc66718042"/>
      <w:bookmarkStart w:id="4525" w:name="_Toc74930603"/>
      <w:bookmarkStart w:id="4526" w:name="_Toc76544888"/>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4517"/>
      <w:bookmarkEnd w:id="4518"/>
      <w:bookmarkEnd w:id="4519"/>
      <w:bookmarkEnd w:id="4520"/>
      <w:bookmarkEnd w:id="4521"/>
      <w:bookmarkEnd w:id="4522"/>
      <w:bookmarkEnd w:id="4523"/>
      <w:bookmarkEnd w:id="4524"/>
      <w:bookmarkEnd w:id="4525"/>
      <w:bookmarkEnd w:id="452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4527" w:name="_Toc21101483"/>
      <w:bookmarkStart w:id="4528" w:name="_Toc29810521"/>
      <w:bookmarkStart w:id="4529" w:name="_Toc37273798"/>
      <w:bookmarkStart w:id="4530" w:name="_Toc45885116"/>
      <w:bookmarkStart w:id="4531" w:name="_Toc53183034"/>
      <w:bookmarkStart w:id="4532" w:name="_Toc58865428"/>
      <w:bookmarkStart w:id="4533" w:name="_Toc58867010"/>
      <w:bookmarkStart w:id="4534" w:name="_Toc66718043"/>
      <w:bookmarkStart w:id="4535" w:name="_Toc74930604"/>
      <w:bookmarkStart w:id="4536" w:name="_Toc76544889"/>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4527"/>
      <w:bookmarkEnd w:id="4528"/>
      <w:bookmarkEnd w:id="4529"/>
      <w:bookmarkEnd w:id="4530"/>
      <w:bookmarkEnd w:id="4531"/>
      <w:bookmarkEnd w:id="4532"/>
      <w:bookmarkEnd w:id="4533"/>
      <w:bookmarkEnd w:id="4534"/>
      <w:bookmarkEnd w:id="4535"/>
      <w:bookmarkEnd w:id="4536"/>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4537" w:name="_Toc21101484"/>
      <w:bookmarkStart w:id="4538" w:name="_Toc29810522"/>
      <w:bookmarkStart w:id="4539" w:name="_Toc37273799"/>
      <w:bookmarkStart w:id="4540" w:name="_Toc45885117"/>
      <w:bookmarkStart w:id="4541" w:name="_Toc53183035"/>
      <w:bookmarkStart w:id="4542" w:name="_Toc58865429"/>
      <w:bookmarkStart w:id="4543" w:name="_Toc58867011"/>
      <w:bookmarkStart w:id="4544" w:name="_Toc66718044"/>
      <w:bookmarkStart w:id="4545" w:name="_Toc74930605"/>
      <w:bookmarkStart w:id="4546" w:name="_Toc76544890"/>
      <w:r w:rsidRPr="006F0B54">
        <w:rPr>
          <w:lang w:val="en-US"/>
        </w:rPr>
        <w:t>8.3.6</w:t>
      </w:r>
      <w:r w:rsidRPr="006F0B54">
        <w:tab/>
      </w:r>
      <w:r w:rsidRPr="006F0B54">
        <w:rPr>
          <w:lang w:val="en-US"/>
        </w:rPr>
        <w:t>Performance requirements for multi-slot PUCCH format</w:t>
      </w:r>
      <w:bookmarkEnd w:id="4537"/>
      <w:bookmarkEnd w:id="4538"/>
      <w:bookmarkEnd w:id="4539"/>
      <w:bookmarkEnd w:id="4540"/>
      <w:bookmarkEnd w:id="4541"/>
      <w:bookmarkEnd w:id="4542"/>
      <w:bookmarkEnd w:id="4543"/>
      <w:bookmarkEnd w:id="4544"/>
      <w:bookmarkEnd w:id="4545"/>
      <w:bookmarkEnd w:id="4546"/>
    </w:p>
    <w:p w14:paraId="570AA8AC" w14:textId="77777777" w:rsidR="00972FED" w:rsidRPr="006F0B54" w:rsidRDefault="00972FED" w:rsidP="00972FED">
      <w:pPr>
        <w:pStyle w:val="Heading4"/>
        <w:rPr>
          <w:lang w:val="en-US"/>
        </w:rPr>
      </w:pPr>
      <w:bookmarkStart w:id="4547" w:name="_Toc21101485"/>
      <w:bookmarkStart w:id="4548" w:name="_Toc29810523"/>
      <w:bookmarkStart w:id="4549" w:name="_Toc37273800"/>
      <w:bookmarkStart w:id="4550" w:name="_Toc45885118"/>
      <w:bookmarkStart w:id="4551" w:name="_Toc53183036"/>
      <w:bookmarkStart w:id="4552" w:name="_Toc58865430"/>
      <w:bookmarkStart w:id="4553" w:name="_Toc58867012"/>
      <w:bookmarkStart w:id="4554" w:name="_Toc66718045"/>
      <w:bookmarkStart w:id="4555" w:name="_Toc74930606"/>
      <w:bookmarkStart w:id="4556" w:name="_Toc76544891"/>
      <w:r w:rsidRPr="006F0B54">
        <w:rPr>
          <w:lang w:val="en-US"/>
        </w:rPr>
        <w:t>8.3.6.1</w:t>
      </w:r>
      <w:r w:rsidRPr="006F0B54">
        <w:rPr>
          <w:lang w:val="en-US"/>
        </w:rPr>
        <w:tab/>
        <w:t>Performance requirements for multi-slot PUCCH format 1</w:t>
      </w:r>
      <w:bookmarkEnd w:id="4547"/>
      <w:bookmarkEnd w:id="4548"/>
      <w:bookmarkEnd w:id="4549"/>
      <w:bookmarkEnd w:id="4550"/>
      <w:bookmarkEnd w:id="4551"/>
      <w:bookmarkEnd w:id="4552"/>
      <w:bookmarkEnd w:id="4553"/>
      <w:bookmarkEnd w:id="4554"/>
      <w:bookmarkEnd w:id="4555"/>
      <w:bookmarkEnd w:id="4556"/>
    </w:p>
    <w:p w14:paraId="4EF5B3F0" w14:textId="77777777" w:rsidR="00972FED" w:rsidRPr="006F0B54" w:rsidRDefault="00972FED" w:rsidP="00972FED">
      <w:pPr>
        <w:pStyle w:val="Heading5"/>
        <w:rPr>
          <w:lang w:val="en-US"/>
        </w:rPr>
      </w:pPr>
      <w:bookmarkStart w:id="4557" w:name="_Toc21101486"/>
      <w:bookmarkStart w:id="4558" w:name="_Toc29810524"/>
      <w:bookmarkStart w:id="4559" w:name="_Toc37273801"/>
      <w:bookmarkStart w:id="4560" w:name="_Toc45885119"/>
      <w:bookmarkStart w:id="4561" w:name="_Toc53183037"/>
      <w:bookmarkStart w:id="4562" w:name="_Toc58865431"/>
      <w:bookmarkStart w:id="4563" w:name="_Toc58867013"/>
      <w:bookmarkStart w:id="4564" w:name="_Toc66718046"/>
      <w:bookmarkStart w:id="4565" w:name="_Toc74930607"/>
      <w:bookmarkStart w:id="4566" w:name="_Toc76544892"/>
      <w:r w:rsidRPr="006F0B54">
        <w:rPr>
          <w:lang w:val="en-US"/>
        </w:rPr>
        <w:t>8.3.6.1.1</w:t>
      </w:r>
      <w:r w:rsidRPr="006F0B54">
        <w:rPr>
          <w:lang w:val="en-US"/>
        </w:rPr>
        <w:tab/>
        <w:t>NACK to ACK detection</w:t>
      </w:r>
      <w:bookmarkEnd w:id="4557"/>
      <w:bookmarkEnd w:id="4558"/>
      <w:bookmarkEnd w:id="4559"/>
      <w:bookmarkEnd w:id="4560"/>
      <w:bookmarkEnd w:id="4561"/>
      <w:bookmarkEnd w:id="4562"/>
      <w:bookmarkEnd w:id="4563"/>
      <w:bookmarkEnd w:id="4564"/>
      <w:bookmarkEnd w:id="4565"/>
      <w:bookmarkEnd w:id="4566"/>
    </w:p>
    <w:p w14:paraId="4304D5C7" w14:textId="77777777" w:rsidR="00972FED" w:rsidRPr="006F0B54" w:rsidRDefault="00972FED" w:rsidP="00972FED">
      <w:pPr>
        <w:pStyle w:val="H6"/>
        <w:rPr>
          <w:lang w:eastAsia="zh-CN"/>
        </w:rPr>
      </w:pPr>
      <w:bookmarkStart w:id="4567" w:name="_Toc21101487"/>
      <w:bookmarkStart w:id="4568" w:name="_Toc29810525"/>
      <w:bookmarkStart w:id="4569" w:name="_Toc37273802"/>
      <w:bookmarkStart w:id="4570" w:name="_Toc45885120"/>
      <w:r w:rsidRPr="006F0B54">
        <w:rPr>
          <w:lang w:val="en-US"/>
        </w:rPr>
        <w:t>8.3.6.1.1.1</w:t>
      </w:r>
      <w:r w:rsidRPr="006F0B54">
        <w:rPr>
          <w:lang w:val="en-US"/>
        </w:rPr>
        <w:tab/>
        <w:t>Definition and applicability</w:t>
      </w:r>
      <w:bookmarkEnd w:id="4567"/>
      <w:bookmarkEnd w:id="4568"/>
      <w:bookmarkEnd w:id="4569"/>
      <w:bookmarkEnd w:id="4570"/>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4571"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4571"/>
    </w:p>
    <w:p w14:paraId="6695FFF2" w14:textId="77777777" w:rsidR="00972FED" w:rsidRPr="006F0B54" w:rsidRDefault="00972FED" w:rsidP="00972FED">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4572" w:name="_Toc21101489"/>
      <w:bookmarkStart w:id="4573" w:name="_Toc29810526"/>
      <w:bookmarkStart w:id="4574" w:name="_Toc37273803"/>
      <w:bookmarkStart w:id="4575" w:name="_Toc45885121"/>
      <w:r w:rsidRPr="006F0B54">
        <w:rPr>
          <w:lang w:val="en-US"/>
        </w:rPr>
        <w:t>8.3.6.1.1.3</w:t>
      </w:r>
      <w:r w:rsidRPr="006F0B54">
        <w:rPr>
          <w:lang w:val="en-US"/>
        </w:rPr>
        <w:tab/>
        <w:t>Test purpose</w:t>
      </w:r>
      <w:bookmarkEnd w:id="4572"/>
      <w:bookmarkEnd w:id="4573"/>
      <w:bookmarkEnd w:id="4574"/>
      <w:bookmarkEnd w:id="4575"/>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4576" w:name="_Toc21101490"/>
      <w:bookmarkStart w:id="4577" w:name="_Toc29810527"/>
      <w:bookmarkStart w:id="4578" w:name="_Toc37273804"/>
      <w:bookmarkStart w:id="4579" w:name="_Toc45885122"/>
      <w:r w:rsidRPr="006F0B54">
        <w:rPr>
          <w:lang w:val="en-US"/>
        </w:rPr>
        <w:t>8.3.6.1.1</w:t>
      </w:r>
      <w:r w:rsidRPr="006F0B54">
        <w:rPr>
          <w:lang w:val="en-US" w:eastAsia="zh-CN"/>
        </w:rPr>
        <w:t>.4</w:t>
      </w:r>
      <w:r w:rsidRPr="006F0B54">
        <w:rPr>
          <w:lang w:val="en-US" w:eastAsia="zh-CN"/>
        </w:rPr>
        <w:tab/>
        <w:t>Method of test</w:t>
      </w:r>
      <w:bookmarkEnd w:id="4576"/>
      <w:bookmarkEnd w:id="4577"/>
      <w:bookmarkEnd w:id="4578"/>
      <w:bookmarkEnd w:id="4579"/>
    </w:p>
    <w:p w14:paraId="5E61DFBD" w14:textId="77777777" w:rsidR="00972FED" w:rsidRPr="006F0B54" w:rsidRDefault="00972FED" w:rsidP="00972FED">
      <w:pPr>
        <w:pStyle w:val="H6"/>
        <w:rPr>
          <w:lang w:val="en-US" w:eastAsia="zh-CN"/>
        </w:rPr>
      </w:pPr>
      <w:bookmarkStart w:id="4580" w:name="_Toc21101491"/>
      <w:bookmarkStart w:id="4581" w:name="_Toc29810528"/>
      <w:bookmarkStart w:id="4582" w:name="_Toc37273805"/>
      <w:bookmarkStart w:id="4583" w:name="_Toc45885123"/>
      <w:r w:rsidRPr="006F0B54">
        <w:rPr>
          <w:lang w:val="en-US"/>
        </w:rPr>
        <w:t>8.3.6.1.1</w:t>
      </w:r>
      <w:r w:rsidRPr="006F0B54">
        <w:rPr>
          <w:lang w:val="en-US" w:eastAsia="zh-CN"/>
        </w:rPr>
        <w:t>.4.1</w:t>
      </w:r>
      <w:r w:rsidRPr="006F0B54">
        <w:rPr>
          <w:lang w:val="en-US" w:eastAsia="zh-CN"/>
        </w:rPr>
        <w:tab/>
        <w:t>Initial conditions</w:t>
      </w:r>
      <w:bookmarkEnd w:id="4580"/>
      <w:bookmarkEnd w:id="4581"/>
      <w:bookmarkEnd w:id="4582"/>
      <w:bookmarkEnd w:id="4583"/>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4584" w:name="_Toc21101492"/>
      <w:bookmarkStart w:id="4585" w:name="_Toc29810529"/>
      <w:bookmarkStart w:id="4586" w:name="_Toc37273806"/>
      <w:bookmarkStart w:id="4587" w:name="_Toc45885124"/>
      <w:r w:rsidRPr="006F0B54">
        <w:rPr>
          <w:lang w:val="en-US"/>
        </w:rPr>
        <w:t>8.3.6.1.1</w:t>
      </w:r>
      <w:r w:rsidRPr="006F0B54">
        <w:rPr>
          <w:lang w:val="en-US" w:eastAsia="zh-CN"/>
        </w:rPr>
        <w:t>.4.2</w:t>
      </w:r>
      <w:r w:rsidRPr="006F0B54">
        <w:rPr>
          <w:lang w:val="en-US" w:eastAsia="zh-CN"/>
        </w:rPr>
        <w:tab/>
        <w:t>Procedure</w:t>
      </w:r>
      <w:bookmarkEnd w:id="4584"/>
      <w:bookmarkEnd w:id="4585"/>
      <w:bookmarkEnd w:id="4586"/>
      <w:bookmarkEnd w:id="4587"/>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4588" w:name="_Toc21101493"/>
      <w:bookmarkStart w:id="4589" w:name="_Toc29810530"/>
      <w:bookmarkStart w:id="4590" w:name="_Toc37273807"/>
      <w:bookmarkStart w:id="4591" w:name="_Toc45885125"/>
      <w:r w:rsidRPr="006F0B54">
        <w:rPr>
          <w:lang w:val="en-US"/>
        </w:rPr>
        <w:t>8.3.6.1.1.5</w:t>
      </w:r>
      <w:r w:rsidRPr="006F0B54">
        <w:rPr>
          <w:lang w:val="en-US"/>
        </w:rPr>
        <w:tab/>
        <w:t>Test Requirement</w:t>
      </w:r>
      <w:bookmarkEnd w:id="4588"/>
      <w:bookmarkEnd w:id="4589"/>
      <w:bookmarkEnd w:id="4590"/>
      <w:bookmarkEnd w:id="4591"/>
    </w:p>
    <w:p w14:paraId="2478664A" w14:textId="77777777" w:rsidR="00972FED" w:rsidRPr="001A1BA4" w:rsidRDefault="00972FED" w:rsidP="00972FED">
      <w:pPr>
        <w:pStyle w:val="H6"/>
      </w:pPr>
      <w:bookmarkStart w:id="4592" w:name="_Toc21101494"/>
      <w:bookmarkStart w:id="4593" w:name="_Toc29810531"/>
      <w:bookmarkStart w:id="4594" w:name="_Toc37273808"/>
      <w:bookmarkStart w:id="4595" w:name="_Toc45885126"/>
      <w:r w:rsidRPr="001A1BA4">
        <w:t>8.3.6.1.1.5.1</w:t>
      </w:r>
      <w:r w:rsidRPr="001A1BA4">
        <w:tab/>
        <w:t xml:space="preserve">Test Requirement for </w:t>
      </w:r>
      <w:r w:rsidRPr="001A1BA4">
        <w:rPr>
          <w:i/>
          <w:iCs/>
        </w:rPr>
        <w:t>BS type 1-O</w:t>
      </w:r>
      <w:bookmarkEnd w:id="4592"/>
      <w:bookmarkEnd w:id="4593"/>
      <w:bookmarkEnd w:id="4594"/>
      <w:bookmarkEnd w:id="4595"/>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4596" w:name="_Toc21101495"/>
      <w:bookmarkStart w:id="4597" w:name="_Toc29810532"/>
      <w:bookmarkStart w:id="4598" w:name="_Toc37273809"/>
      <w:bookmarkStart w:id="4599" w:name="_Toc45885127"/>
      <w:r w:rsidRPr="006F0B54">
        <w:rPr>
          <w:lang w:val="en-US"/>
        </w:rPr>
        <w:t>8.3.6.1.1.5.2</w:t>
      </w:r>
      <w:r w:rsidRPr="006F0B54">
        <w:rPr>
          <w:lang w:val="en-US"/>
        </w:rPr>
        <w:tab/>
      </w:r>
      <w:bookmarkEnd w:id="4596"/>
      <w:r w:rsidRPr="006F0B54">
        <w:rPr>
          <w:lang w:val="en-US"/>
        </w:rPr>
        <w:t>Void</w:t>
      </w:r>
      <w:bookmarkEnd w:id="4597"/>
      <w:bookmarkEnd w:id="4598"/>
      <w:bookmarkEnd w:id="4599"/>
    </w:p>
    <w:p w14:paraId="79111472" w14:textId="77777777" w:rsidR="00972FED" w:rsidRPr="006F0B54" w:rsidRDefault="00972FED" w:rsidP="00972FED">
      <w:pPr>
        <w:pStyle w:val="Heading5"/>
        <w:rPr>
          <w:lang w:eastAsia="zh-CN"/>
        </w:rPr>
      </w:pPr>
      <w:bookmarkStart w:id="4600" w:name="_Toc21101496"/>
      <w:bookmarkStart w:id="4601" w:name="_Toc29810533"/>
      <w:bookmarkStart w:id="4602" w:name="_Toc37273810"/>
      <w:bookmarkStart w:id="4603" w:name="_Toc45885128"/>
      <w:bookmarkStart w:id="4604" w:name="_Toc53183038"/>
      <w:bookmarkStart w:id="4605" w:name="_Toc58865432"/>
      <w:bookmarkStart w:id="4606" w:name="_Toc58867014"/>
      <w:bookmarkStart w:id="4607" w:name="_Toc66718047"/>
      <w:bookmarkStart w:id="4608" w:name="_Toc74930608"/>
      <w:bookmarkStart w:id="4609" w:name="_Toc76544893"/>
      <w:r w:rsidRPr="006F0B54">
        <w:rPr>
          <w:lang w:eastAsia="zh-CN"/>
        </w:rPr>
        <w:t>8.3.6.1.2</w:t>
      </w:r>
      <w:r w:rsidRPr="006F0B54">
        <w:rPr>
          <w:lang w:eastAsia="zh-CN"/>
        </w:rPr>
        <w:tab/>
        <w:t>ACK missed detection</w:t>
      </w:r>
      <w:bookmarkEnd w:id="4600"/>
      <w:bookmarkEnd w:id="4601"/>
      <w:bookmarkEnd w:id="4602"/>
      <w:bookmarkEnd w:id="4603"/>
      <w:bookmarkEnd w:id="4604"/>
      <w:bookmarkEnd w:id="4605"/>
      <w:bookmarkEnd w:id="4606"/>
      <w:bookmarkEnd w:id="4607"/>
      <w:bookmarkEnd w:id="4608"/>
      <w:bookmarkEnd w:id="4609"/>
    </w:p>
    <w:p w14:paraId="1F4A435D" w14:textId="77777777" w:rsidR="00972FED" w:rsidRPr="006F0B54" w:rsidRDefault="00972FED" w:rsidP="00972FED">
      <w:pPr>
        <w:pStyle w:val="H6"/>
        <w:rPr>
          <w:lang w:eastAsia="zh-CN"/>
        </w:rPr>
      </w:pPr>
      <w:bookmarkStart w:id="4610" w:name="_Toc21101497"/>
      <w:bookmarkStart w:id="4611" w:name="_Toc29810534"/>
      <w:bookmarkStart w:id="4612" w:name="_Toc37273811"/>
      <w:bookmarkStart w:id="4613" w:name="_Toc45885129"/>
      <w:r w:rsidRPr="006F0B54">
        <w:rPr>
          <w:lang w:eastAsia="zh-CN"/>
        </w:rPr>
        <w:t>8.3.6.1.2.1</w:t>
      </w:r>
      <w:r w:rsidRPr="006F0B54">
        <w:rPr>
          <w:lang w:eastAsia="zh-CN"/>
        </w:rPr>
        <w:tab/>
        <w:t>Definition and applicability</w:t>
      </w:r>
      <w:bookmarkEnd w:id="4610"/>
      <w:bookmarkEnd w:id="4611"/>
      <w:bookmarkEnd w:id="4612"/>
      <w:bookmarkEnd w:id="4613"/>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4614" w:name="_Toc21101498"/>
      <w:bookmarkStart w:id="4615" w:name="_Toc29810535"/>
      <w:bookmarkStart w:id="4616" w:name="_Toc37273812"/>
      <w:bookmarkStart w:id="4617" w:name="_Toc45885130"/>
      <w:r w:rsidRPr="006F0B54">
        <w:rPr>
          <w:lang w:eastAsia="zh-CN"/>
        </w:rPr>
        <w:t>8.3.6.1.2.2</w:t>
      </w:r>
      <w:r w:rsidRPr="006F0B54">
        <w:rPr>
          <w:lang w:eastAsia="zh-CN"/>
        </w:rPr>
        <w:tab/>
        <w:t>Minimum Requirement</w:t>
      </w:r>
      <w:bookmarkEnd w:id="4614"/>
      <w:bookmarkEnd w:id="4615"/>
      <w:bookmarkEnd w:id="4616"/>
      <w:bookmarkEnd w:id="4617"/>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4618" w:name="_Toc21101499"/>
      <w:bookmarkStart w:id="4619" w:name="_Toc29810536"/>
      <w:bookmarkStart w:id="4620" w:name="_Toc37273813"/>
      <w:bookmarkStart w:id="4621" w:name="_Toc45885131"/>
      <w:r w:rsidRPr="006F0B54">
        <w:rPr>
          <w:lang w:eastAsia="zh-CN"/>
        </w:rPr>
        <w:lastRenderedPageBreak/>
        <w:t>8.3.6.1.2.3</w:t>
      </w:r>
      <w:r w:rsidRPr="006F0B54">
        <w:rPr>
          <w:lang w:eastAsia="zh-CN"/>
        </w:rPr>
        <w:tab/>
        <w:t>Test purpose</w:t>
      </w:r>
      <w:bookmarkEnd w:id="4618"/>
      <w:bookmarkEnd w:id="4619"/>
      <w:bookmarkEnd w:id="4620"/>
      <w:bookmarkEnd w:id="4621"/>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4622" w:name="_Toc21101500"/>
      <w:bookmarkStart w:id="4623" w:name="_Toc29810537"/>
      <w:bookmarkStart w:id="4624" w:name="_Toc37273814"/>
      <w:bookmarkStart w:id="4625" w:name="_Toc45885132"/>
      <w:r w:rsidRPr="006F0B54">
        <w:rPr>
          <w:lang w:eastAsia="zh-CN"/>
        </w:rPr>
        <w:t>8.3.6.1.2.4</w:t>
      </w:r>
      <w:r w:rsidRPr="006F0B54">
        <w:rPr>
          <w:lang w:eastAsia="zh-CN"/>
        </w:rPr>
        <w:tab/>
        <w:t>Method of test</w:t>
      </w:r>
      <w:bookmarkEnd w:id="4622"/>
      <w:bookmarkEnd w:id="4623"/>
      <w:bookmarkEnd w:id="4624"/>
      <w:bookmarkEnd w:id="4625"/>
    </w:p>
    <w:p w14:paraId="65CEF988" w14:textId="77777777" w:rsidR="00972FED" w:rsidRPr="006F0B54" w:rsidRDefault="00972FED" w:rsidP="00972FED">
      <w:pPr>
        <w:pStyle w:val="H6"/>
        <w:rPr>
          <w:lang w:val="en-US"/>
        </w:rPr>
      </w:pPr>
      <w:bookmarkStart w:id="4626" w:name="_Toc21101501"/>
      <w:bookmarkStart w:id="4627" w:name="_Toc29810538"/>
      <w:bookmarkStart w:id="4628" w:name="_Toc37273815"/>
      <w:bookmarkStart w:id="4629" w:name="_Toc45885133"/>
      <w:r w:rsidRPr="006F0B54">
        <w:rPr>
          <w:lang w:eastAsia="zh-CN"/>
        </w:rPr>
        <w:t>8.3.6.1.2.4</w:t>
      </w:r>
      <w:r w:rsidRPr="006F0B54">
        <w:rPr>
          <w:lang w:val="en-US"/>
        </w:rPr>
        <w:t>.1</w:t>
      </w:r>
      <w:r w:rsidRPr="006F0B54">
        <w:rPr>
          <w:lang w:val="en-US"/>
        </w:rPr>
        <w:tab/>
        <w:t>Initial Conditions</w:t>
      </w:r>
      <w:bookmarkEnd w:id="4626"/>
      <w:bookmarkEnd w:id="4627"/>
      <w:bookmarkEnd w:id="4628"/>
      <w:bookmarkEnd w:id="4629"/>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4630" w:name="_Toc21101502"/>
      <w:bookmarkStart w:id="4631" w:name="_Toc29810539"/>
      <w:bookmarkStart w:id="4632" w:name="_Toc37273816"/>
      <w:bookmarkStart w:id="4633" w:name="_Toc45885134"/>
      <w:r w:rsidRPr="006F0B54">
        <w:rPr>
          <w:lang w:eastAsia="zh-CN"/>
        </w:rPr>
        <w:t>8.3.6.1.2.4</w:t>
      </w:r>
      <w:r w:rsidRPr="006F0B54">
        <w:rPr>
          <w:lang w:val="en-US"/>
        </w:rPr>
        <w:t>.2</w:t>
      </w:r>
      <w:r w:rsidRPr="006F0B54">
        <w:rPr>
          <w:lang w:val="en-US"/>
        </w:rPr>
        <w:tab/>
        <w:t>Procedure</w:t>
      </w:r>
      <w:bookmarkEnd w:id="4630"/>
      <w:bookmarkEnd w:id="4631"/>
      <w:bookmarkEnd w:id="4632"/>
      <w:bookmarkEnd w:id="4633"/>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123" type="#_x0000_t75" style="width:6in;height:28.25pt" o:ole="" fillcolor="window">
            <v:imagedata r:id="rId91" o:title=""/>
          </v:shape>
          <o:OLEObject Type="Embed" ProgID="Word.Picture.8" ShapeID="_x0000_i1123" DrawAspect="Content" ObjectID="_1687157312" r:id="rId96"/>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4634" w:name="_Toc21101503"/>
      <w:bookmarkStart w:id="4635" w:name="_Toc29810540"/>
      <w:bookmarkStart w:id="4636" w:name="_Toc37273817"/>
      <w:bookmarkStart w:id="4637" w:name="_Toc45885135"/>
      <w:r w:rsidRPr="006F0B54">
        <w:rPr>
          <w:lang w:val="en-US"/>
        </w:rPr>
        <w:t>8.3.6.1.2.5</w:t>
      </w:r>
      <w:r w:rsidRPr="006F0B54">
        <w:rPr>
          <w:lang w:val="en-US"/>
        </w:rPr>
        <w:tab/>
        <w:t>Test Requirement</w:t>
      </w:r>
      <w:bookmarkEnd w:id="4634"/>
      <w:bookmarkEnd w:id="4635"/>
      <w:bookmarkEnd w:id="4636"/>
      <w:bookmarkEnd w:id="4637"/>
    </w:p>
    <w:p w14:paraId="2A32A30C" w14:textId="77777777" w:rsidR="00972FED" w:rsidRPr="006F0B54" w:rsidRDefault="00972FED" w:rsidP="00972FED">
      <w:pPr>
        <w:pStyle w:val="H6"/>
        <w:rPr>
          <w:lang w:val="en-US"/>
        </w:rPr>
      </w:pPr>
      <w:bookmarkStart w:id="4638" w:name="_Toc21101504"/>
      <w:bookmarkStart w:id="4639" w:name="_Toc29810541"/>
      <w:bookmarkStart w:id="4640" w:name="_Toc37273818"/>
      <w:bookmarkStart w:id="4641" w:name="_Toc45885136"/>
      <w:r w:rsidRPr="006F0B54">
        <w:rPr>
          <w:lang w:val="en-US"/>
        </w:rPr>
        <w:t>8.3.6.1.2.5.1</w:t>
      </w:r>
      <w:r w:rsidRPr="006F0B54">
        <w:rPr>
          <w:lang w:val="en-US"/>
        </w:rPr>
        <w:tab/>
        <w:t>Test Requirement for BS type 1-O</w:t>
      </w:r>
      <w:bookmarkEnd w:id="4638"/>
      <w:bookmarkEnd w:id="4639"/>
      <w:bookmarkEnd w:id="4640"/>
      <w:bookmarkEnd w:id="4641"/>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4642" w:name="_Toc21101505"/>
      <w:bookmarkStart w:id="4643" w:name="_Toc29810542"/>
      <w:bookmarkStart w:id="4644" w:name="_Toc37273819"/>
      <w:bookmarkStart w:id="4645" w:name="_Toc45885137"/>
      <w:r w:rsidRPr="006F0B54">
        <w:rPr>
          <w:lang w:val="en-US"/>
        </w:rPr>
        <w:t>8.3.6.1.2.5.2</w:t>
      </w:r>
      <w:r w:rsidRPr="006F0B54">
        <w:rPr>
          <w:lang w:val="en-US"/>
        </w:rPr>
        <w:tab/>
      </w:r>
      <w:bookmarkEnd w:id="4642"/>
      <w:r w:rsidRPr="006F0B54">
        <w:rPr>
          <w:lang w:val="en-US"/>
        </w:rPr>
        <w:t>Void</w:t>
      </w:r>
      <w:bookmarkEnd w:id="4643"/>
      <w:bookmarkEnd w:id="4644"/>
      <w:bookmarkEnd w:id="4645"/>
    </w:p>
    <w:p w14:paraId="71B0B2E7" w14:textId="77777777" w:rsidR="00972FED" w:rsidRPr="006F0B54" w:rsidRDefault="00972FED" w:rsidP="00972FED">
      <w:pPr>
        <w:pStyle w:val="Heading2"/>
      </w:pPr>
      <w:bookmarkStart w:id="4646" w:name="_Toc21101506"/>
      <w:bookmarkStart w:id="4647" w:name="_Toc29810543"/>
      <w:bookmarkStart w:id="4648" w:name="_Toc37273820"/>
      <w:bookmarkStart w:id="4649" w:name="_Toc45885138"/>
      <w:bookmarkStart w:id="4650" w:name="_Toc53183039"/>
      <w:bookmarkStart w:id="4651" w:name="_Toc58865433"/>
      <w:bookmarkStart w:id="4652" w:name="_Toc58867015"/>
      <w:bookmarkStart w:id="4653" w:name="_Toc66718048"/>
      <w:bookmarkStart w:id="4654" w:name="_Toc74930609"/>
      <w:bookmarkStart w:id="4655" w:name="_Toc76544894"/>
      <w:r w:rsidRPr="006F0B54">
        <w:t>8.4</w:t>
      </w:r>
      <w:r w:rsidRPr="006F0B54">
        <w:tab/>
        <w:t>OTA performance requirements for PRACH</w:t>
      </w:r>
      <w:bookmarkEnd w:id="4646"/>
      <w:bookmarkEnd w:id="4647"/>
      <w:bookmarkEnd w:id="4648"/>
      <w:bookmarkEnd w:id="4649"/>
      <w:bookmarkEnd w:id="4650"/>
      <w:bookmarkEnd w:id="4651"/>
      <w:bookmarkEnd w:id="4652"/>
      <w:bookmarkEnd w:id="4653"/>
      <w:bookmarkEnd w:id="4654"/>
      <w:bookmarkEnd w:id="4655"/>
    </w:p>
    <w:p w14:paraId="22CC2B93" w14:textId="77777777" w:rsidR="00972FED" w:rsidRPr="006F0B54" w:rsidRDefault="00972FED" w:rsidP="00972FED">
      <w:pPr>
        <w:pStyle w:val="Heading3"/>
      </w:pPr>
      <w:bookmarkStart w:id="4656" w:name="_Toc21101507"/>
      <w:bookmarkStart w:id="4657" w:name="_Toc29810544"/>
      <w:bookmarkStart w:id="4658" w:name="_Toc37273821"/>
      <w:bookmarkStart w:id="4659" w:name="_Toc45885139"/>
      <w:bookmarkStart w:id="4660" w:name="_Toc53183040"/>
      <w:bookmarkStart w:id="4661" w:name="_Toc58865434"/>
      <w:bookmarkStart w:id="4662" w:name="_Toc58867016"/>
      <w:bookmarkStart w:id="4663" w:name="_Toc66718049"/>
      <w:bookmarkStart w:id="4664" w:name="_Toc74930610"/>
      <w:bookmarkStart w:id="4665" w:name="_Toc76544895"/>
      <w:r w:rsidRPr="006F0B54">
        <w:t>8.4.1</w:t>
      </w:r>
      <w:r w:rsidRPr="006F0B54">
        <w:tab/>
        <w:t>PRACH false alarm probability and missed detection</w:t>
      </w:r>
      <w:bookmarkEnd w:id="4656"/>
      <w:bookmarkEnd w:id="4657"/>
      <w:bookmarkEnd w:id="4658"/>
      <w:bookmarkEnd w:id="4659"/>
      <w:bookmarkEnd w:id="4660"/>
      <w:bookmarkEnd w:id="4661"/>
      <w:bookmarkEnd w:id="4662"/>
      <w:bookmarkEnd w:id="4663"/>
      <w:bookmarkEnd w:id="4664"/>
      <w:bookmarkEnd w:id="4665"/>
    </w:p>
    <w:p w14:paraId="0DB0705C" w14:textId="77777777" w:rsidR="00972FED" w:rsidRPr="006F0B54" w:rsidRDefault="00972FED" w:rsidP="00972FED">
      <w:pPr>
        <w:pStyle w:val="Heading4"/>
        <w:rPr>
          <w:lang w:eastAsia="zh-CN"/>
        </w:rPr>
      </w:pPr>
      <w:bookmarkStart w:id="4666" w:name="_Toc21101508"/>
      <w:bookmarkStart w:id="4667" w:name="_Toc29810545"/>
      <w:bookmarkStart w:id="4668" w:name="_Toc37273822"/>
      <w:bookmarkStart w:id="4669" w:name="_Toc45885140"/>
      <w:bookmarkStart w:id="4670" w:name="_Toc53183041"/>
      <w:bookmarkStart w:id="4671" w:name="_Toc58865435"/>
      <w:bookmarkStart w:id="4672" w:name="_Toc58867017"/>
      <w:bookmarkStart w:id="4673" w:name="_Toc66718050"/>
      <w:bookmarkStart w:id="4674" w:name="_Toc74930611"/>
      <w:bookmarkStart w:id="4675" w:name="_Toc76544896"/>
      <w:r w:rsidRPr="006F0B54">
        <w:t>8.4.1.1</w:t>
      </w:r>
      <w:r w:rsidRPr="006F0B54">
        <w:tab/>
        <w:t>Definition and applicability</w:t>
      </w:r>
      <w:bookmarkEnd w:id="4666"/>
      <w:bookmarkEnd w:id="4667"/>
      <w:bookmarkEnd w:id="4668"/>
      <w:bookmarkEnd w:id="4669"/>
      <w:bookmarkEnd w:id="4670"/>
      <w:bookmarkEnd w:id="4671"/>
      <w:bookmarkEnd w:id="4672"/>
      <w:bookmarkEnd w:id="4673"/>
      <w:bookmarkEnd w:id="4674"/>
      <w:bookmarkEnd w:id="4675"/>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4676" w:name="_Toc21101509"/>
      <w:bookmarkStart w:id="4677" w:name="_Toc29810546"/>
      <w:bookmarkStart w:id="4678" w:name="_Toc37273823"/>
      <w:bookmarkStart w:id="4679" w:name="_Toc45885141"/>
      <w:bookmarkStart w:id="4680" w:name="_Toc53183042"/>
      <w:bookmarkStart w:id="4681" w:name="_Toc58865436"/>
      <w:bookmarkStart w:id="4682" w:name="_Toc58867018"/>
      <w:bookmarkStart w:id="4683" w:name="_Toc66718051"/>
      <w:bookmarkStart w:id="4684" w:name="_Toc74930612"/>
      <w:bookmarkStart w:id="4685" w:name="_Toc76544897"/>
      <w:r w:rsidRPr="006F0B54">
        <w:t>8.4.1.</w:t>
      </w:r>
      <w:r w:rsidRPr="006F0B54">
        <w:rPr>
          <w:rFonts w:hint="eastAsia"/>
        </w:rPr>
        <w:t>2</w:t>
      </w:r>
      <w:r w:rsidRPr="006F0B54">
        <w:tab/>
        <w:t>Minimum requirement</w:t>
      </w:r>
      <w:bookmarkEnd w:id="4676"/>
      <w:bookmarkEnd w:id="4677"/>
      <w:bookmarkEnd w:id="4678"/>
      <w:bookmarkEnd w:id="4679"/>
      <w:bookmarkEnd w:id="4680"/>
      <w:bookmarkEnd w:id="4681"/>
      <w:bookmarkEnd w:id="4682"/>
      <w:bookmarkEnd w:id="4683"/>
      <w:bookmarkEnd w:id="4684"/>
      <w:bookmarkEnd w:id="4685"/>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4686" w:name="_Toc21101510"/>
      <w:bookmarkStart w:id="4687" w:name="_Toc29810547"/>
      <w:bookmarkStart w:id="4688" w:name="_Toc37273824"/>
      <w:bookmarkStart w:id="4689" w:name="_Toc45885142"/>
      <w:bookmarkStart w:id="4690" w:name="_Toc53183043"/>
      <w:bookmarkStart w:id="4691" w:name="_Toc58865437"/>
      <w:bookmarkStart w:id="4692" w:name="_Toc58867019"/>
      <w:bookmarkStart w:id="4693" w:name="_Toc66718052"/>
      <w:bookmarkStart w:id="4694" w:name="_Toc74930613"/>
      <w:bookmarkStart w:id="4695" w:name="_Toc76544898"/>
      <w:r w:rsidRPr="006F0B54">
        <w:t>8.4.1.3</w:t>
      </w:r>
      <w:r w:rsidRPr="006F0B54">
        <w:tab/>
        <w:t>Test purpose</w:t>
      </w:r>
      <w:bookmarkEnd w:id="4686"/>
      <w:bookmarkEnd w:id="4687"/>
      <w:bookmarkEnd w:id="4688"/>
      <w:bookmarkEnd w:id="4689"/>
      <w:bookmarkEnd w:id="4690"/>
      <w:bookmarkEnd w:id="4691"/>
      <w:bookmarkEnd w:id="4692"/>
      <w:bookmarkEnd w:id="4693"/>
      <w:bookmarkEnd w:id="4694"/>
      <w:bookmarkEnd w:id="469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4696" w:name="_Toc21101511"/>
      <w:bookmarkStart w:id="4697" w:name="_Toc29810548"/>
      <w:bookmarkStart w:id="4698" w:name="_Toc37273825"/>
      <w:bookmarkStart w:id="4699" w:name="_Toc45885143"/>
      <w:bookmarkStart w:id="4700" w:name="_Toc53183044"/>
      <w:bookmarkStart w:id="4701" w:name="_Toc58865438"/>
      <w:bookmarkStart w:id="4702" w:name="_Toc58867020"/>
      <w:bookmarkStart w:id="4703" w:name="_Toc66718053"/>
      <w:bookmarkStart w:id="4704" w:name="_Toc74930614"/>
      <w:bookmarkStart w:id="4705" w:name="_Toc76544899"/>
      <w:r w:rsidRPr="006F0B54">
        <w:t>8.4.1.4</w:t>
      </w:r>
      <w:r w:rsidRPr="006F0B54">
        <w:tab/>
        <w:t>Method of test</w:t>
      </w:r>
      <w:bookmarkEnd w:id="4696"/>
      <w:bookmarkEnd w:id="4697"/>
      <w:bookmarkEnd w:id="4698"/>
      <w:bookmarkEnd w:id="4699"/>
      <w:bookmarkEnd w:id="4700"/>
      <w:bookmarkEnd w:id="4701"/>
      <w:bookmarkEnd w:id="4702"/>
      <w:bookmarkEnd w:id="4703"/>
      <w:bookmarkEnd w:id="4704"/>
      <w:bookmarkEnd w:id="4705"/>
    </w:p>
    <w:p w14:paraId="6D409C6B" w14:textId="77777777" w:rsidR="00972FED" w:rsidRPr="006F0B54" w:rsidRDefault="00972FED" w:rsidP="00972FED">
      <w:pPr>
        <w:pStyle w:val="Heading5"/>
        <w:rPr>
          <w:lang w:eastAsia="zh-CN"/>
        </w:rPr>
      </w:pPr>
      <w:bookmarkStart w:id="4706" w:name="_Toc21101512"/>
      <w:bookmarkStart w:id="4707" w:name="_Toc29810549"/>
      <w:bookmarkStart w:id="4708" w:name="_Toc37273826"/>
      <w:bookmarkStart w:id="4709" w:name="_Toc45885144"/>
      <w:bookmarkStart w:id="4710" w:name="_Toc53183045"/>
      <w:bookmarkStart w:id="4711" w:name="_Toc58865439"/>
      <w:bookmarkStart w:id="4712" w:name="_Toc58867021"/>
      <w:bookmarkStart w:id="4713" w:name="_Toc66718054"/>
      <w:bookmarkStart w:id="4714" w:name="_Toc74930615"/>
      <w:bookmarkStart w:id="4715" w:name="_Toc76544900"/>
      <w:r w:rsidRPr="006F0B54">
        <w:t>8.4.1.4.1</w:t>
      </w:r>
      <w:r w:rsidRPr="006F0B54">
        <w:tab/>
        <w:t>Initial conditions</w:t>
      </w:r>
      <w:bookmarkEnd w:id="4706"/>
      <w:bookmarkEnd w:id="4707"/>
      <w:bookmarkEnd w:id="4708"/>
      <w:bookmarkEnd w:id="4709"/>
      <w:bookmarkEnd w:id="4710"/>
      <w:bookmarkEnd w:id="4711"/>
      <w:bookmarkEnd w:id="4712"/>
      <w:bookmarkEnd w:id="4713"/>
      <w:bookmarkEnd w:id="4714"/>
      <w:bookmarkEnd w:id="4715"/>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4716"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4717" w:name="_Toc29810550"/>
      <w:bookmarkStart w:id="4718" w:name="_Toc37273827"/>
      <w:bookmarkStart w:id="4719" w:name="_Toc45885145"/>
      <w:bookmarkStart w:id="4720" w:name="_Toc53183046"/>
      <w:bookmarkStart w:id="4721" w:name="_Toc58865440"/>
      <w:bookmarkStart w:id="4722" w:name="_Toc58867022"/>
      <w:bookmarkStart w:id="4723" w:name="_Toc66718055"/>
      <w:bookmarkStart w:id="4724" w:name="_Toc74930616"/>
      <w:bookmarkStart w:id="4725" w:name="_Toc76544901"/>
      <w:r w:rsidRPr="006F0B54">
        <w:t>8.4.1.4.2</w:t>
      </w:r>
      <w:r w:rsidRPr="006F0B54">
        <w:tab/>
        <w:t>Procedure</w:t>
      </w:r>
      <w:bookmarkEnd w:id="4716"/>
      <w:bookmarkEnd w:id="4717"/>
      <w:bookmarkEnd w:id="4718"/>
      <w:bookmarkEnd w:id="4719"/>
      <w:bookmarkEnd w:id="4720"/>
      <w:bookmarkEnd w:id="4721"/>
      <w:bookmarkEnd w:id="4722"/>
      <w:bookmarkEnd w:id="4723"/>
      <w:bookmarkEnd w:id="4724"/>
      <w:bookmarkEnd w:id="4725"/>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124" type="#_x0000_t75" style="width:6in;height:28.25pt" o:ole="" fillcolor="window">
            <v:imagedata r:id="rId97" o:title=""/>
          </v:shape>
          <o:OLEObject Type="Embed" ProgID="Word.Picture.8" ShapeID="_x0000_i1124" DrawAspect="Content" ObjectID="_1687157313" r:id="rId98"/>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125" type="#_x0000_t75" style="width:468pt;height:130.7pt" o:ole="">
            <v:imagedata r:id="rId99" o:title=""/>
          </v:shape>
          <o:OLEObject Type="Embed" ProgID="Visio.Drawing.11" ShapeID="_x0000_i1125" DrawAspect="Content" ObjectID="_1687157314" r:id="rId100"/>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126" type="#_x0000_t75" style="width:453.05pt;height:130.7pt" o:ole="">
            <v:imagedata r:id="rId101" o:title=""/>
          </v:shape>
          <o:OLEObject Type="Embed" ProgID="Visio.Drawing.11" ShapeID="_x0000_i1126" DrawAspect="Content" ObjectID="_1687157315" r:id="rId102"/>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4726" w:name="_Toc21101514"/>
      <w:bookmarkStart w:id="4727" w:name="_Toc29810551"/>
      <w:bookmarkStart w:id="4728" w:name="_Toc37273828"/>
      <w:bookmarkStart w:id="4729" w:name="_Toc45885146"/>
      <w:bookmarkStart w:id="4730" w:name="_Toc53183047"/>
      <w:bookmarkStart w:id="4731" w:name="_Toc58865441"/>
      <w:bookmarkStart w:id="4732" w:name="_Toc58867023"/>
      <w:bookmarkStart w:id="4733" w:name="_Toc66718056"/>
      <w:bookmarkStart w:id="4734" w:name="_Toc74930617"/>
      <w:bookmarkStart w:id="4735" w:name="_Toc76544902"/>
      <w:r w:rsidRPr="006F0B54">
        <w:t>8.4.1.5</w:t>
      </w:r>
      <w:r w:rsidRPr="006F0B54">
        <w:tab/>
        <w:t>Test requirement</w:t>
      </w:r>
      <w:bookmarkEnd w:id="4726"/>
      <w:bookmarkEnd w:id="4727"/>
      <w:bookmarkEnd w:id="4728"/>
      <w:bookmarkEnd w:id="4729"/>
      <w:bookmarkEnd w:id="4730"/>
      <w:bookmarkEnd w:id="4731"/>
      <w:bookmarkEnd w:id="4732"/>
      <w:bookmarkEnd w:id="4733"/>
      <w:bookmarkEnd w:id="4734"/>
      <w:bookmarkEnd w:id="4735"/>
    </w:p>
    <w:p w14:paraId="54D2D470" w14:textId="77777777" w:rsidR="00972FED" w:rsidRPr="006F0B54" w:rsidRDefault="00972FED" w:rsidP="00972FED">
      <w:pPr>
        <w:pStyle w:val="Heading5"/>
        <w:rPr>
          <w:rFonts w:cs="Arial"/>
          <w:i/>
          <w:iCs/>
          <w:szCs w:val="22"/>
          <w:lang w:eastAsia="zh-CN"/>
        </w:rPr>
      </w:pPr>
      <w:bookmarkStart w:id="4736" w:name="_Toc21101515"/>
      <w:bookmarkStart w:id="4737" w:name="_Toc29810552"/>
      <w:bookmarkStart w:id="4738" w:name="_Toc37273829"/>
      <w:bookmarkStart w:id="4739" w:name="_Toc45885147"/>
      <w:bookmarkStart w:id="4740" w:name="_Toc53183048"/>
      <w:bookmarkStart w:id="4741" w:name="_Toc58865442"/>
      <w:bookmarkStart w:id="4742" w:name="_Toc58867024"/>
      <w:bookmarkStart w:id="4743" w:name="_Toc66718057"/>
      <w:bookmarkStart w:id="4744" w:name="_Toc74930618"/>
      <w:bookmarkStart w:id="4745" w:name="_Toc76544903"/>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4736"/>
      <w:bookmarkEnd w:id="4737"/>
      <w:bookmarkEnd w:id="4738"/>
      <w:bookmarkEnd w:id="4739"/>
      <w:bookmarkEnd w:id="4740"/>
      <w:bookmarkEnd w:id="4741"/>
      <w:bookmarkEnd w:id="4742"/>
      <w:bookmarkEnd w:id="4743"/>
      <w:bookmarkEnd w:id="4744"/>
      <w:bookmarkEnd w:id="4745"/>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lastRenderedPageBreak/>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4746" w:name="_Toc21101516"/>
      <w:bookmarkStart w:id="4747" w:name="_Toc29810553"/>
      <w:bookmarkStart w:id="4748" w:name="_Toc37273830"/>
      <w:bookmarkStart w:id="4749" w:name="_Toc45885148"/>
      <w:bookmarkStart w:id="4750" w:name="_Toc53183049"/>
      <w:bookmarkStart w:id="4751" w:name="_Toc58865443"/>
      <w:bookmarkStart w:id="4752" w:name="_Toc58867025"/>
      <w:bookmarkStart w:id="4753" w:name="_Toc66718058"/>
      <w:bookmarkStart w:id="4754" w:name="_Toc74930619"/>
      <w:bookmarkStart w:id="4755" w:name="_Toc76544904"/>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4746"/>
      <w:bookmarkEnd w:id="4747"/>
      <w:bookmarkEnd w:id="4748"/>
      <w:bookmarkEnd w:id="4749"/>
      <w:bookmarkEnd w:id="4750"/>
      <w:bookmarkEnd w:id="4751"/>
      <w:bookmarkEnd w:id="4752"/>
      <w:bookmarkEnd w:id="4753"/>
      <w:bookmarkEnd w:id="4754"/>
      <w:bookmarkEnd w:id="4755"/>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4756" w:name="_Toc21101517"/>
      <w:bookmarkStart w:id="4757" w:name="_Toc29810554"/>
      <w:bookmarkStart w:id="4758" w:name="_Toc37273831"/>
      <w:bookmarkStart w:id="4759" w:name="_Toc45885149"/>
      <w:bookmarkStart w:id="4760" w:name="_Toc53183050"/>
      <w:bookmarkStart w:id="4761" w:name="_Toc58865444"/>
      <w:bookmarkStart w:id="4762" w:name="_Toc58867026"/>
      <w:bookmarkStart w:id="4763" w:name="_Toc66718059"/>
      <w:bookmarkStart w:id="4764" w:name="_Toc74930620"/>
      <w:bookmarkStart w:id="4765" w:name="_Toc76544905"/>
      <w:r w:rsidRPr="006F0B54">
        <w:lastRenderedPageBreak/>
        <w:t>Annex A (normative):</w:t>
      </w:r>
      <w:r w:rsidRPr="006F0B54">
        <w:br/>
        <w:t>Reference measurement channels</w:t>
      </w:r>
      <w:bookmarkEnd w:id="4756"/>
      <w:bookmarkEnd w:id="4757"/>
      <w:bookmarkEnd w:id="4758"/>
      <w:bookmarkEnd w:id="4759"/>
      <w:bookmarkEnd w:id="4760"/>
      <w:bookmarkEnd w:id="4761"/>
      <w:bookmarkEnd w:id="4762"/>
      <w:bookmarkEnd w:id="4763"/>
      <w:bookmarkEnd w:id="4764"/>
      <w:bookmarkEnd w:id="4765"/>
    </w:p>
    <w:p w14:paraId="324750CD" w14:textId="77777777" w:rsidR="00972FED" w:rsidRPr="006F0B54" w:rsidRDefault="00972FED" w:rsidP="00972FED">
      <w:pPr>
        <w:pStyle w:val="Heading1"/>
      </w:pPr>
      <w:bookmarkStart w:id="4766" w:name="_Toc21101518"/>
      <w:bookmarkStart w:id="4767" w:name="_Toc29810555"/>
      <w:bookmarkStart w:id="4768" w:name="_Toc37273832"/>
      <w:bookmarkStart w:id="4769" w:name="_Toc45885150"/>
      <w:bookmarkStart w:id="4770" w:name="_Toc53183051"/>
      <w:bookmarkStart w:id="4771" w:name="_Toc58865445"/>
      <w:bookmarkStart w:id="4772" w:name="_Toc58867027"/>
      <w:bookmarkStart w:id="4773" w:name="_Toc66718060"/>
      <w:bookmarkStart w:id="4774" w:name="_Toc74930621"/>
      <w:bookmarkStart w:id="4775" w:name="_Toc76544906"/>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4766"/>
      <w:bookmarkEnd w:id="4767"/>
      <w:bookmarkEnd w:id="4768"/>
      <w:bookmarkEnd w:id="4769"/>
      <w:bookmarkEnd w:id="4770"/>
      <w:bookmarkEnd w:id="4771"/>
      <w:bookmarkEnd w:id="4772"/>
      <w:bookmarkEnd w:id="4773"/>
      <w:bookmarkEnd w:id="4774"/>
      <w:bookmarkEnd w:id="4775"/>
    </w:p>
    <w:p w14:paraId="74F39772" w14:textId="77777777" w:rsidR="00972FED" w:rsidRPr="006F0B54" w:rsidRDefault="00972FED" w:rsidP="00972FED">
      <w:bookmarkStart w:id="4776" w:name="OLE_LINK15"/>
      <w:bookmarkStart w:id="4777"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4776"/>
      <w:bookmarkEnd w:id="4777"/>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4778" w:name="OLE_LINK11"/>
            <w:bookmarkStart w:id="4779" w:name="OLE_LINK12"/>
            <w:bookmarkStart w:id="4780"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4781" w:name="OLE_LINK32"/>
            <w:bookmarkStart w:id="4782" w:name="OLE_LINK33"/>
            <w:bookmarkStart w:id="4783" w:name="OLE_LINK40"/>
            <w:bookmarkStart w:id="4784" w:name="OLE_LINK41"/>
            <w:r w:rsidRPr="006F0B54">
              <w:rPr>
                <w:rFonts w:cs="Arial"/>
                <w:lang w:eastAsia="zh-CN"/>
              </w:rPr>
              <w:t>G-FR1-A1-1</w:t>
            </w:r>
            <w:bookmarkEnd w:id="4781"/>
            <w:bookmarkEnd w:id="4782"/>
            <w:bookmarkEnd w:id="4783"/>
            <w:bookmarkEnd w:id="4784"/>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4785" w:name="OLE_LINK19"/>
            <w:r w:rsidRPr="006F0B54">
              <w:rPr>
                <w:rFonts w:cs="Arial"/>
                <w:lang w:eastAsia="zh-CN"/>
              </w:rPr>
              <w:t>1</w:t>
            </w:r>
            <w:bookmarkEnd w:id="4785"/>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4786"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4778"/>
      <w:bookmarkEnd w:id="4779"/>
      <w:bookmarkEnd w:id="4780"/>
      <w:bookmarkEnd w:id="4786"/>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lastRenderedPageBreak/>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4787"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4787"/>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4788" w:name="_Toc21101519"/>
      <w:bookmarkStart w:id="4789" w:name="_Toc29810556"/>
      <w:bookmarkStart w:id="4790" w:name="_Toc37273833"/>
      <w:bookmarkStart w:id="4791" w:name="_Toc45885151"/>
      <w:bookmarkStart w:id="4792" w:name="_Toc53183052"/>
      <w:bookmarkStart w:id="4793" w:name="_Toc58865446"/>
      <w:bookmarkStart w:id="4794" w:name="_Toc58867028"/>
      <w:bookmarkStart w:id="4795" w:name="_Toc66718061"/>
      <w:bookmarkStart w:id="4796" w:name="_Toc74930622"/>
      <w:bookmarkStart w:id="4797" w:name="_Toc76544907"/>
      <w:r w:rsidRPr="006F0B54">
        <w:t>A.2</w:t>
      </w:r>
      <w:r w:rsidRPr="006F0B54">
        <w:tab/>
        <w:t>Fixed Reference Channels for OTA dynamic range (16QAM, R=2/3)</w:t>
      </w:r>
      <w:bookmarkEnd w:id="4788"/>
      <w:bookmarkEnd w:id="4789"/>
      <w:bookmarkEnd w:id="4790"/>
      <w:bookmarkEnd w:id="4791"/>
      <w:bookmarkEnd w:id="4792"/>
      <w:bookmarkEnd w:id="4793"/>
      <w:bookmarkEnd w:id="4794"/>
      <w:bookmarkEnd w:id="4795"/>
      <w:bookmarkEnd w:id="4796"/>
      <w:bookmarkEnd w:id="4797"/>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4798" w:name="OLE_LINK104"/>
            <w:bookmarkStart w:id="4799" w:name="OLE_LINK105"/>
            <w:r w:rsidRPr="006F0B54">
              <w:rPr>
                <w:rFonts w:cs="Arial"/>
                <w:lang w:eastAsia="zh-CN"/>
              </w:rPr>
              <w:t xml:space="preserve">slot </w:t>
            </w:r>
            <w:bookmarkEnd w:id="4798"/>
            <w:bookmarkEnd w:id="4799"/>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4800" w:name="_Hlk498674609"/>
            <w:bookmarkStart w:id="4801"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4800"/>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4802"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4802"/>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4801"/>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4803" w:name="_Toc21101520"/>
      <w:bookmarkStart w:id="4804" w:name="_Toc29810557"/>
      <w:bookmarkStart w:id="4805" w:name="_Toc37273834"/>
      <w:bookmarkStart w:id="4806" w:name="_Toc45885152"/>
      <w:bookmarkStart w:id="4807" w:name="_Toc53183053"/>
      <w:bookmarkStart w:id="4808" w:name="_Toc58865447"/>
      <w:bookmarkStart w:id="4809" w:name="_Toc58867029"/>
      <w:bookmarkStart w:id="4810" w:name="_Toc66718062"/>
      <w:bookmarkStart w:id="4811" w:name="_Toc74930623"/>
      <w:bookmarkStart w:id="4812" w:name="_Toc76544908"/>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4803"/>
      <w:bookmarkEnd w:id="4804"/>
      <w:bookmarkEnd w:id="4805"/>
      <w:bookmarkEnd w:id="4806"/>
      <w:bookmarkEnd w:id="4807"/>
      <w:bookmarkEnd w:id="4808"/>
      <w:bookmarkEnd w:id="4809"/>
      <w:bookmarkEnd w:id="4810"/>
      <w:bookmarkEnd w:id="4811"/>
      <w:bookmarkEnd w:id="481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4813" w:name="_Toc21101521"/>
      <w:bookmarkStart w:id="4814" w:name="_Toc29810558"/>
      <w:bookmarkStart w:id="4815" w:name="_Toc37273835"/>
      <w:bookmarkStart w:id="4816" w:name="_Toc45885153"/>
      <w:bookmarkStart w:id="4817" w:name="_Toc53183054"/>
      <w:bookmarkStart w:id="4818" w:name="_Toc58865448"/>
      <w:bookmarkStart w:id="4819" w:name="_Toc58867030"/>
      <w:bookmarkStart w:id="4820" w:name="_Toc66718063"/>
      <w:bookmarkStart w:id="4821" w:name="_Toc74930624"/>
      <w:bookmarkStart w:id="4822" w:name="_Toc76544909"/>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4813"/>
      <w:bookmarkEnd w:id="4814"/>
      <w:bookmarkEnd w:id="4815"/>
      <w:bookmarkEnd w:id="4816"/>
      <w:bookmarkEnd w:id="4817"/>
      <w:bookmarkEnd w:id="4818"/>
      <w:bookmarkEnd w:id="4819"/>
      <w:bookmarkEnd w:id="4820"/>
      <w:bookmarkEnd w:id="4821"/>
      <w:bookmarkEnd w:id="4822"/>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77777777" w:rsidR="00972FED" w:rsidRPr="006F0B54" w:rsidRDefault="00972FED" w:rsidP="00972FED">
            <w:pPr>
              <w:pStyle w:val="TAH"/>
            </w:pPr>
            <w:r w:rsidRPr="006F0B54">
              <w:rPr>
                <w:lang w:eastAsia="zh-CN"/>
              </w:rPr>
              <w:t>G-FR1-A4-</w:t>
            </w:r>
            <w:r w:rsidRPr="006F0B54">
              <w:rPr>
                <w:rFonts w:hint="eastAsia"/>
                <w:lang w:eastAsia="zh-CN"/>
              </w:rPr>
              <w:t>11</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7AA51DF"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972FED" w:rsidRPr="006F0B54" w14:paraId="497AECE8" w14:textId="77777777" w:rsidTr="00972FED">
        <w:trPr>
          <w:cantSplit/>
          <w:jc w:val="center"/>
        </w:trPr>
        <w:tc>
          <w:tcPr>
            <w:tcW w:w="3950" w:type="dxa"/>
          </w:tcPr>
          <w:p w14:paraId="00BF6D8D"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ADA63F5" w14:textId="77777777" w:rsidR="00972FED" w:rsidRPr="006F0B54" w:rsidRDefault="00972FED" w:rsidP="00972FED">
            <w:pPr>
              <w:pStyle w:val="TAC"/>
            </w:pPr>
            <w:r w:rsidRPr="006F0B54">
              <w:rPr>
                <w:rFonts w:hint="eastAsia"/>
              </w:rPr>
              <w:t>28512</w:t>
            </w:r>
          </w:p>
        </w:tc>
        <w:tc>
          <w:tcPr>
            <w:tcW w:w="1077" w:type="dxa"/>
          </w:tcPr>
          <w:p w14:paraId="37398E83" w14:textId="77777777" w:rsidR="00972FED" w:rsidRPr="006F0B54" w:rsidRDefault="00972FED" w:rsidP="00972FED">
            <w:pPr>
              <w:pStyle w:val="TAC"/>
            </w:pPr>
            <w:r w:rsidRPr="006F0B54">
              <w:rPr>
                <w:rFonts w:hint="eastAsia"/>
              </w:rPr>
              <w:t>57024</w:t>
            </w:r>
          </w:p>
        </w:tc>
        <w:tc>
          <w:tcPr>
            <w:tcW w:w="1076" w:type="dxa"/>
          </w:tcPr>
          <w:p w14:paraId="361D1B18" w14:textId="77777777" w:rsidR="00972FED" w:rsidRPr="006F0B54" w:rsidRDefault="00972FED" w:rsidP="00972FED">
            <w:pPr>
              <w:pStyle w:val="TAC"/>
            </w:pPr>
            <w:r w:rsidRPr="006F0B54">
              <w:rPr>
                <w:rFonts w:hint="eastAsia"/>
              </w:rPr>
              <w:t>13824</w:t>
            </w:r>
          </w:p>
        </w:tc>
        <w:tc>
          <w:tcPr>
            <w:tcW w:w="1077" w:type="dxa"/>
          </w:tcPr>
          <w:p w14:paraId="15A549F4" w14:textId="77777777" w:rsidR="00972FED" w:rsidRPr="006F0B54" w:rsidRDefault="00972FED" w:rsidP="00972FED">
            <w:pPr>
              <w:pStyle w:val="TAC"/>
            </w:pPr>
            <w:r w:rsidRPr="006F0B54">
              <w:rPr>
                <w:rFonts w:hint="eastAsia"/>
              </w:rPr>
              <w:t>28512</w:t>
            </w:r>
          </w:p>
        </w:tc>
        <w:tc>
          <w:tcPr>
            <w:tcW w:w="1077" w:type="dxa"/>
          </w:tcPr>
          <w:p w14:paraId="0112CE24" w14:textId="77777777" w:rsidR="00972FED" w:rsidRPr="006F0B54" w:rsidRDefault="00972FED" w:rsidP="00972FED">
            <w:pPr>
              <w:pStyle w:val="TAC"/>
            </w:pPr>
            <w:r w:rsidRPr="006F0B54">
              <w:rPr>
                <w:rFonts w:hint="eastAsia"/>
              </w:rPr>
              <w:t>57024</w:t>
            </w:r>
          </w:p>
        </w:tc>
      </w:tr>
      <w:tr w:rsidR="00972FED" w:rsidRPr="006F0B54" w14:paraId="2768B16F" w14:textId="77777777" w:rsidTr="00972FED">
        <w:trPr>
          <w:cantSplit/>
          <w:jc w:val="center"/>
        </w:trPr>
        <w:tc>
          <w:tcPr>
            <w:tcW w:w="3950" w:type="dxa"/>
          </w:tcPr>
          <w:p w14:paraId="0BDF521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15DA23D" w14:textId="77777777" w:rsidR="00972FED" w:rsidRPr="006F0B54" w:rsidRDefault="00972FED" w:rsidP="00972FED">
            <w:pPr>
              <w:pStyle w:val="TAC"/>
            </w:pPr>
            <w:r w:rsidRPr="006F0B54">
              <w:rPr>
                <w:rFonts w:hint="eastAsia"/>
              </w:rPr>
              <w:t>7128</w:t>
            </w:r>
          </w:p>
        </w:tc>
        <w:tc>
          <w:tcPr>
            <w:tcW w:w="1077" w:type="dxa"/>
          </w:tcPr>
          <w:p w14:paraId="5025BC20" w14:textId="77777777" w:rsidR="00972FED" w:rsidRPr="006F0B54" w:rsidRDefault="00972FED" w:rsidP="00972FED">
            <w:pPr>
              <w:pStyle w:val="TAC"/>
            </w:pPr>
            <w:r w:rsidRPr="006F0B54">
              <w:rPr>
                <w:rFonts w:hint="eastAsia"/>
              </w:rPr>
              <w:t>14256</w:t>
            </w:r>
          </w:p>
        </w:tc>
        <w:tc>
          <w:tcPr>
            <w:tcW w:w="1076" w:type="dxa"/>
          </w:tcPr>
          <w:p w14:paraId="52AEF9C8" w14:textId="77777777" w:rsidR="00972FED" w:rsidRPr="006F0B54" w:rsidRDefault="00972FED" w:rsidP="00972FED">
            <w:pPr>
              <w:pStyle w:val="TAC"/>
            </w:pPr>
            <w:r w:rsidRPr="006F0B54">
              <w:rPr>
                <w:rFonts w:hint="eastAsia"/>
              </w:rPr>
              <w:t>3456</w:t>
            </w:r>
          </w:p>
        </w:tc>
        <w:tc>
          <w:tcPr>
            <w:tcW w:w="1077" w:type="dxa"/>
          </w:tcPr>
          <w:p w14:paraId="1DB1458D" w14:textId="77777777" w:rsidR="00972FED" w:rsidRPr="006F0B54" w:rsidRDefault="00972FED" w:rsidP="00972FED">
            <w:pPr>
              <w:pStyle w:val="TAC"/>
            </w:pPr>
            <w:r w:rsidRPr="006F0B54">
              <w:rPr>
                <w:rFonts w:hint="eastAsia"/>
              </w:rPr>
              <w:t>7128</w:t>
            </w:r>
          </w:p>
        </w:tc>
        <w:tc>
          <w:tcPr>
            <w:tcW w:w="1077" w:type="dxa"/>
          </w:tcPr>
          <w:p w14:paraId="34C5E82C" w14:textId="77777777" w:rsidR="00972FED" w:rsidRPr="006F0B54" w:rsidRDefault="00972FED" w:rsidP="00972FED">
            <w:pPr>
              <w:pStyle w:val="TAC"/>
            </w:pPr>
            <w:r w:rsidRPr="006F0B54">
              <w:rPr>
                <w:rFonts w:hint="eastAsia"/>
              </w:rPr>
              <w:t>14256</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CDDE6CA"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972FED" w:rsidRPr="006F0B54" w14:paraId="1A0EE28E" w14:textId="77777777" w:rsidTr="00972FED">
        <w:trPr>
          <w:cantSplit/>
          <w:jc w:val="center"/>
        </w:trPr>
        <w:tc>
          <w:tcPr>
            <w:tcW w:w="3950" w:type="dxa"/>
          </w:tcPr>
          <w:p w14:paraId="428EECE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0023A8A6" w14:textId="77777777" w:rsidR="00972FED" w:rsidRPr="006F0B54" w:rsidRDefault="00972FED" w:rsidP="00972FED">
            <w:pPr>
              <w:pStyle w:val="TAC"/>
            </w:pPr>
            <w:r w:rsidRPr="006F0B54">
              <w:rPr>
                <w:rFonts w:hint="eastAsia"/>
              </w:rPr>
              <w:t>57024</w:t>
            </w:r>
          </w:p>
        </w:tc>
        <w:tc>
          <w:tcPr>
            <w:tcW w:w="1077" w:type="dxa"/>
          </w:tcPr>
          <w:p w14:paraId="7309A166" w14:textId="77777777" w:rsidR="00972FED" w:rsidRPr="006F0B54" w:rsidRDefault="00972FED" w:rsidP="00972FED">
            <w:pPr>
              <w:pStyle w:val="TAC"/>
            </w:pPr>
            <w:r w:rsidRPr="006F0B54">
              <w:rPr>
                <w:rFonts w:hint="eastAsia"/>
              </w:rPr>
              <w:t>114048</w:t>
            </w:r>
          </w:p>
        </w:tc>
        <w:tc>
          <w:tcPr>
            <w:tcW w:w="1076" w:type="dxa"/>
          </w:tcPr>
          <w:p w14:paraId="5381AFA1" w14:textId="77777777" w:rsidR="00972FED" w:rsidRPr="006F0B54" w:rsidRDefault="00972FED" w:rsidP="00972FED">
            <w:pPr>
              <w:pStyle w:val="TAC"/>
            </w:pPr>
            <w:r w:rsidRPr="006F0B54">
              <w:rPr>
                <w:rFonts w:hint="eastAsia"/>
              </w:rPr>
              <w:t>27648</w:t>
            </w:r>
          </w:p>
        </w:tc>
        <w:tc>
          <w:tcPr>
            <w:tcW w:w="1077" w:type="dxa"/>
          </w:tcPr>
          <w:p w14:paraId="313B992B" w14:textId="77777777" w:rsidR="00972FED" w:rsidRPr="006F0B54" w:rsidRDefault="00972FED" w:rsidP="00972FED">
            <w:pPr>
              <w:pStyle w:val="TAC"/>
            </w:pPr>
            <w:r w:rsidRPr="006F0B54">
              <w:rPr>
                <w:rFonts w:hint="eastAsia"/>
              </w:rPr>
              <w:t>57024</w:t>
            </w:r>
          </w:p>
        </w:tc>
        <w:tc>
          <w:tcPr>
            <w:tcW w:w="1077" w:type="dxa"/>
          </w:tcPr>
          <w:p w14:paraId="566FCCC1" w14:textId="77777777" w:rsidR="00972FED" w:rsidRPr="006F0B54" w:rsidRDefault="00972FED" w:rsidP="00972FED">
            <w:pPr>
              <w:pStyle w:val="TAC"/>
            </w:pPr>
            <w:r w:rsidRPr="006F0B54">
              <w:rPr>
                <w:rFonts w:hint="eastAsia"/>
              </w:rPr>
              <w:t>114048</w:t>
            </w:r>
          </w:p>
        </w:tc>
      </w:tr>
      <w:tr w:rsidR="00972FED" w:rsidRPr="006F0B54" w14:paraId="7B6069CE" w14:textId="77777777" w:rsidTr="00972FED">
        <w:trPr>
          <w:cantSplit/>
          <w:jc w:val="center"/>
        </w:trPr>
        <w:tc>
          <w:tcPr>
            <w:tcW w:w="3950" w:type="dxa"/>
          </w:tcPr>
          <w:p w14:paraId="48161E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3946895" w14:textId="77777777" w:rsidR="00972FED" w:rsidRPr="006F0B54" w:rsidRDefault="00972FED" w:rsidP="00972FED">
            <w:pPr>
              <w:pStyle w:val="TAC"/>
            </w:pPr>
            <w:r w:rsidRPr="006F0B54">
              <w:rPr>
                <w:rFonts w:hint="eastAsia"/>
              </w:rPr>
              <w:t>14256</w:t>
            </w:r>
          </w:p>
        </w:tc>
        <w:tc>
          <w:tcPr>
            <w:tcW w:w="1077" w:type="dxa"/>
          </w:tcPr>
          <w:p w14:paraId="3F7CC6FD" w14:textId="77777777" w:rsidR="00972FED" w:rsidRPr="006F0B54" w:rsidRDefault="00972FED" w:rsidP="00972FED">
            <w:pPr>
              <w:pStyle w:val="TAC"/>
            </w:pPr>
            <w:r w:rsidRPr="006F0B54">
              <w:rPr>
                <w:rFonts w:hint="eastAsia"/>
              </w:rPr>
              <w:t>28512</w:t>
            </w:r>
          </w:p>
        </w:tc>
        <w:tc>
          <w:tcPr>
            <w:tcW w:w="1076" w:type="dxa"/>
          </w:tcPr>
          <w:p w14:paraId="30EAADDB" w14:textId="77777777" w:rsidR="00972FED" w:rsidRPr="006F0B54" w:rsidRDefault="00972FED" w:rsidP="00972FED">
            <w:pPr>
              <w:pStyle w:val="TAC"/>
            </w:pPr>
            <w:r w:rsidRPr="006F0B54">
              <w:rPr>
                <w:rFonts w:hint="eastAsia"/>
              </w:rPr>
              <w:t>6912</w:t>
            </w:r>
          </w:p>
        </w:tc>
        <w:tc>
          <w:tcPr>
            <w:tcW w:w="1077" w:type="dxa"/>
          </w:tcPr>
          <w:p w14:paraId="361C6B26" w14:textId="77777777" w:rsidR="00972FED" w:rsidRPr="006F0B54" w:rsidRDefault="00972FED" w:rsidP="00972FED">
            <w:pPr>
              <w:pStyle w:val="TAC"/>
            </w:pPr>
            <w:r w:rsidRPr="006F0B54">
              <w:rPr>
                <w:rFonts w:hint="eastAsia"/>
              </w:rPr>
              <w:t>14256</w:t>
            </w:r>
          </w:p>
        </w:tc>
        <w:tc>
          <w:tcPr>
            <w:tcW w:w="1077" w:type="dxa"/>
          </w:tcPr>
          <w:p w14:paraId="7B475A4E" w14:textId="77777777" w:rsidR="00972FED" w:rsidRPr="006F0B54" w:rsidRDefault="00972FED" w:rsidP="00972FED">
            <w:pPr>
              <w:pStyle w:val="TAC"/>
            </w:pPr>
            <w:r w:rsidRPr="006F0B54">
              <w:rPr>
                <w:rFonts w:hint="eastAsia"/>
              </w:rPr>
              <w:t>28512</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CE5ECB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972FED" w:rsidRPr="006F0B54" w14:paraId="5FD1C7CC" w14:textId="77777777" w:rsidTr="00972FED">
        <w:trPr>
          <w:cantSplit/>
          <w:jc w:val="center"/>
        </w:trPr>
        <w:tc>
          <w:tcPr>
            <w:tcW w:w="3950" w:type="dxa"/>
          </w:tcPr>
          <w:p w14:paraId="229DC935"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1A3CB1E6" w14:textId="77777777" w:rsidR="00972FED" w:rsidRPr="006F0B54" w:rsidRDefault="00972FED" w:rsidP="00972FED">
            <w:pPr>
              <w:pStyle w:val="TAC"/>
            </w:pPr>
            <w:r w:rsidRPr="006F0B54">
              <w:rPr>
                <w:rFonts w:hint="eastAsia"/>
              </w:rPr>
              <w:t>25344</w:t>
            </w:r>
          </w:p>
        </w:tc>
        <w:tc>
          <w:tcPr>
            <w:tcW w:w="1077" w:type="dxa"/>
          </w:tcPr>
          <w:p w14:paraId="25818E83" w14:textId="77777777" w:rsidR="00972FED" w:rsidRPr="006F0B54" w:rsidRDefault="00972FED" w:rsidP="00972FED">
            <w:pPr>
              <w:pStyle w:val="TAC"/>
            </w:pPr>
            <w:r w:rsidRPr="006F0B54">
              <w:rPr>
                <w:rFonts w:hint="eastAsia"/>
              </w:rPr>
              <w:t>50688</w:t>
            </w:r>
          </w:p>
        </w:tc>
        <w:tc>
          <w:tcPr>
            <w:tcW w:w="1076" w:type="dxa"/>
          </w:tcPr>
          <w:p w14:paraId="7644F5C7" w14:textId="77777777" w:rsidR="00972FED" w:rsidRPr="006F0B54" w:rsidRDefault="00972FED" w:rsidP="00972FED">
            <w:pPr>
              <w:pStyle w:val="TAC"/>
            </w:pPr>
            <w:r w:rsidRPr="006F0B54">
              <w:rPr>
                <w:rFonts w:hint="eastAsia"/>
              </w:rPr>
              <w:t>12288</w:t>
            </w:r>
          </w:p>
        </w:tc>
        <w:tc>
          <w:tcPr>
            <w:tcW w:w="1077" w:type="dxa"/>
          </w:tcPr>
          <w:p w14:paraId="4E95CA5A" w14:textId="77777777" w:rsidR="00972FED" w:rsidRPr="006F0B54" w:rsidRDefault="00972FED" w:rsidP="00972FED">
            <w:pPr>
              <w:pStyle w:val="TAC"/>
            </w:pPr>
            <w:r w:rsidRPr="006F0B54">
              <w:rPr>
                <w:rFonts w:hint="eastAsia"/>
              </w:rPr>
              <w:t>25344</w:t>
            </w:r>
          </w:p>
        </w:tc>
        <w:tc>
          <w:tcPr>
            <w:tcW w:w="1077" w:type="dxa"/>
          </w:tcPr>
          <w:p w14:paraId="6380D0A9" w14:textId="77777777" w:rsidR="00972FED" w:rsidRPr="006F0B54" w:rsidRDefault="00972FED" w:rsidP="00972FED">
            <w:pPr>
              <w:pStyle w:val="TAC"/>
            </w:pPr>
            <w:r w:rsidRPr="006F0B54">
              <w:rPr>
                <w:rFonts w:hint="eastAsia"/>
              </w:rPr>
              <w:t>50688</w:t>
            </w:r>
          </w:p>
        </w:tc>
      </w:tr>
      <w:tr w:rsidR="00972FED" w:rsidRPr="006F0B54" w14:paraId="3F9D71EB" w14:textId="77777777" w:rsidTr="00972FED">
        <w:trPr>
          <w:cantSplit/>
          <w:jc w:val="center"/>
        </w:trPr>
        <w:tc>
          <w:tcPr>
            <w:tcW w:w="3950" w:type="dxa"/>
          </w:tcPr>
          <w:p w14:paraId="0DEAC63D"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2C3BF92" w14:textId="77777777" w:rsidR="00972FED" w:rsidRPr="006F0B54" w:rsidRDefault="00972FED" w:rsidP="00972FED">
            <w:pPr>
              <w:pStyle w:val="TAC"/>
            </w:pPr>
            <w:r w:rsidRPr="006F0B54">
              <w:t>6336</w:t>
            </w:r>
          </w:p>
        </w:tc>
        <w:tc>
          <w:tcPr>
            <w:tcW w:w="1077" w:type="dxa"/>
          </w:tcPr>
          <w:p w14:paraId="2A98FA5D" w14:textId="77777777" w:rsidR="00972FED" w:rsidRPr="006F0B54" w:rsidRDefault="00972FED" w:rsidP="00972FED">
            <w:pPr>
              <w:pStyle w:val="TAC"/>
            </w:pPr>
            <w:r w:rsidRPr="006F0B54">
              <w:t>12672</w:t>
            </w:r>
          </w:p>
        </w:tc>
        <w:tc>
          <w:tcPr>
            <w:tcW w:w="1076" w:type="dxa"/>
          </w:tcPr>
          <w:p w14:paraId="49C98FB6" w14:textId="77777777" w:rsidR="00972FED" w:rsidRPr="006F0B54" w:rsidRDefault="00972FED" w:rsidP="00972FED">
            <w:pPr>
              <w:pStyle w:val="TAC"/>
            </w:pPr>
            <w:r w:rsidRPr="006F0B54">
              <w:t>3072</w:t>
            </w:r>
          </w:p>
        </w:tc>
        <w:tc>
          <w:tcPr>
            <w:tcW w:w="1077" w:type="dxa"/>
          </w:tcPr>
          <w:p w14:paraId="549B265D" w14:textId="77777777" w:rsidR="00972FED" w:rsidRPr="006F0B54" w:rsidRDefault="00972FED" w:rsidP="00972FED">
            <w:pPr>
              <w:pStyle w:val="TAC"/>
            </w:pPr>
            <w:r w:rsidRPr="006F0B54">
              <w:t>6336</w:t>
            </w:r>
          </w:p>
        </w:tc>
        <w:tc>
          <w:tcPr>
            <w:tcW w:w="1077" w:type="dxa"/>
          </w:tcPr>
          <w:p w14:paraId="5F1B912E" w14:textId="77777777" w:rsidR="00972FED" w:rsidRPr="006F0B54" w:rsidRDefault="00972FED" w:rsidP="00972FED">
            <w:pPr>
              <w:pStyle w:val="TAC"/>
            </w:pPr>
            <w:r w:rsidRPr="006F0B54">
              <w:t>12672</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1D69404A"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972FED" w:rsidRPr="006F0B54" w14:paraId="32429112" w14:textId="77777777" w:rsidTr="00972FED">
        <w:trPr>
          <w:cantSplit/>
          <w:jc w:val="center"/>
        </w:trPr>
        <w:tc>
          <w:tcPr>
            <w:tcW w:w="3950" w:type="dxa"/>
          </w:tcPr>
          <w:p w14:paraId="601E485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04CA10B2" w14:textId="77777777" w:rsidR="00972FED" w:rsidRPr="006F0B54" w:rsidRDefault="00972FED" w:rsidP="00972FED">
            <w:pPr>
              <w:pStyle w:val="TAC"/>
            </w:pPr>
            <w:r w:rsidRPr="006F0B54">
              <w:t>50688</w:t>
            </w:r>
          </w:p>
        </w:tc>
        <w:tc>
          <w:tcPr>
            <w:tcW w:w="1077" w:type="dxa"/>
          </w:tcPr>
          <w:p w14:paraId="56EF1D08" w14:textId="77777777" w:rsidR="00972FED" w:rsidRPr="006F0B54" w:rsidRDefault="00972FED" w:rsidP="00972FED">
            <w:pPr>
              <w:pStyle w:val="TAC"/>
            </w:pPr>
            <w:r w:rsidRPr="006F0B54">
              <w:t>101376</w:t>
            </w:r>
          </w:p>
        </w:tc>
        <w:tc>
          <w:tcPr>
            <w:tcW w:w="1076" w:type="dxa"/>
          </w:tcPr>
          <w:p w14:paraId="2E39A7BB" w14:textId="77777777" w:rsidR="00972FED" w:rsidRPr="006F0B54" w:rsidRDefault="00972FED" w:rsidP="00972FED">
            <w:pPr>
              <w:pStyle w:val="TAC"/>
            </w:pPr>
            <w:r w:rsidRPr="006F0B54">
              <w:t>24576</w:t>
            </w:r>
          </w:p>
        </w:tc>
        <w:tc>
          <w:tcPr>
            <w:tcW w:w="1077" w:type="dxa"/>
          </w:tcPr>
          <w:p w14:paraId="74E47304" w14:textId="77777777" w:rsidR="00972FED" w:rsidRPr="006F0B54" w:rsidRDefault="00972FED" w:rsidP="00972FED">
            <w:pPr>
              <w:pStyle w:val="TAC"/>
            </w:pPr>
            <w:r w:rsidRPr="006F0B54">
              <w:t>50688</w:t>
            </w:r>
          </w:p>
        </w:tc>
        <w:tc>
          <w:tcPr>
            <w:tcW w:w="1077" w:type="dxa"/>
          </w:tcPr>
          <w:p w14:paraId="7B1D6898" w14:textId="77777777" w:rsidR="00972FED" w:rsidRPr="006F0B54" w:rsidRDefault="00972FED" w:rsidP="00972FED">
            <w:pPr>
              <w:pStyle w:val="TAC"/>
            </w:pPr>
            <w:r w:rsidRPr="006F0B54">
              <w:t>101376</w:t>
            </w:r>
          </w:p>
        </w:tc>
      </w:tr>
      <w:tr w:rsidR="00972FED" w:rsidRPr="006F0B54" w14:paraId="7415E1BA" w14:textId="77777777" w:rsidTr="00972FED">
        <w:trPr>
          <w:cantSplit/>
          <w:jc w:val="center"/>
        </w:trPr>
        <w:tc>
          <w:tcPr>
            <w:tcW w:w="3950" w:type="dxa"/>
          </w:tcPr>
          <w:p w14:paraId="3EC43123"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79DDE24" w14:textId="77777777" w:rsidR="00972FED" w:rsidRPr="006F0B54" w:rsidRDefault="00972FED" w:rsidP="00972FED">
            <w:pPr>
              <w:pStyle w:val="TAC"/>
            </w:pPr>
            <w:r w:rsidRPr="006F0B54">
              <w:t>12672</w:t>
            </w:r>
          </w:p>
        </w:tc>
        <w:tc>
          <w:tcPr>
            <w:tcW w:w="1077" w:type="dxa"/>
          </w:tcPr>
          <w:p w14:paraId="4E5FB70F" w14:textId="77777777" w:rsidR="00972FED" w:rsidRPr="006F0B54" w:rsidRDefault="00972FED" w:rsidP="00972FED">
            <w:pPr>
              <w:pStyle w:val="TAC"/>
            </w:pPr>
            <w:r w:rsidRPr="006F0B54">
              <w:t>25344</w:t>
            </w:r>
          </w:p>
        </w:tc>
        <w:tc>
          <w:tcPr>
            <w:tcW w:w="1076" w:type="dxa"/>
          </w:tcPr>
          <w:p w14:paraId="48FEAC31" w14:textId="77777777" w:rsidR="00972FED" w:rsidRPr="006F0B54" w:rsidRDefault="00972FED" w:rsidP="00972FED">
            <w:pPr>
              <w:pStyle w:val="TAC"/>
            </w:pPr>
            <w:r w:rsidRPr="006F0B54">
              <w:t>6144</w:t>
            </w:r>
          </w:p>
        </w:tc>
        <w:tc>
          <w:tcPr>
            <w:tcW w:w="1077" w:type="dxa"/>
          </w:tcPr>
          <w:p w14:paraId="6D20A34C" w14:textId="77777777" w:rsidR="00972FED" w:rsidRPr="006F0B54" w:rsidRDefault="00972FED" w:rsidP="00972FED">
            <w:pPr>
              <w:pStyle w:val="TAC"/>
            </w:pPr>
            <w:r w:rsidRPr="006F0B54">
              <w:t>12672</w:t>
            </w:r>
          </w:p>
        </w:tc>
        <w:tc>
          <w:tcPr>
            <w:tcW w:w="1077" w:type="dxa"/>
          </w:tcPr>
          <w:p w14:paraId="1825901A" w14:textId="77777777" w:rsidR="00972FED" w:rsidRPr="006F0B54" w:rsidRDefault="00972FED" w:rsidP="00972FED">
            <w:pPr>
              <w:pStyle w:val="TAC"/>
            </w:pPr>
            <w:r w:rsidRPr="006F0B54">
              <w:t>25344</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1AAF4D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4823" w:name="_Toc21101522"/>
      <w:bookmarkStart w:id="4824" w:name="_Toc29810559"/>
      <w:bookmarkStart w:id="4825" w:name="_Toc37273836"/>
      <w:bookmarkStart w:id="4826" w:name="_Toc45885154"/>
      <w:bookmarkStart w:id="4827" w:name="_Toc53183055"/>
      <w:bookmarkStart w:id="4828" w:name="_Toc58865449"/>
      <w:bookmarkStart w:id="4829" w:name="_Toc58867031"/>
      <w:bookmarkStart w:id="4830" w:name="_Toc66718064"/>
      <w:bookmarkStart w:id="4831" w:name="_Toc74930625"/>
      <w:bookmarkStart w:id="4832" w:name="_Toc76544910"/>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4823"/>
      <w:bookmarkEnd w:id="4824"/>
      <w:bookmarkEnd w:id="4825"/>
      <w:bookmarkEnd w:id="4826"/>
      <w:bookmarkEnd w:id="4827"/>
      <w:bookmarkEnd w:id="4828"/>
      <w:bookmarkEnd w:id="4829"/>
      <w:bookmarkEnd w:id="4830"/>
      <w:bookmarkEnd w:id="4831"/>
      <w:bookmarkEnd w:id="4832"/>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972FED" w:rsidRPr="006F0B54" w14:paraId="5B14D678" w14:textId="77777777" w:rsidTr="00972FED">
        <w:trPr>
          <w:cantSplit/>
          <w:jc w:val="center"/>
        </w:trPr>
        <w:tc>
          <w:tcPr>
            <w:tcW w:w="3950" w:type="dxa"/>
          </w:tcPr>
          <w:p w14:paraId="0C3A3C1B"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1209523" w14:textId="77777777" w:rsidR="00972FED" w:rsidRPr="006F0B54" w:rsidRDefault="00972FED" w:rsidP="00972FED">
            <w:pPr>
              <w:pStyle w:val="TAC"/>
            </w:pPr>
            <w:r w:rsidRPr="006F0B54">
              <w:rPr>
                <w:rFonts w:hint="eastAsia"/>
              </w:rPr>
              <w:t>42768</w:t>
            </w:r>
          </w:p>
        </w:tc>
        <w:tc>
          <w:tcPr>
            <w:tcW w:w="1077" w:type="dxa"/>
          </w:tcPr>
          <w:p w14:paraId="4A06402F" w14:textId="77777777" w:rsidR="00972FED" w:rsidRPr="006F0B54" w:rsidRDefault="00972FED" w:rsidP="00972FED">
            <w:pPr>
              <w:pStyle w:val="TAC"/>
            </w:pPr>
            <w:r w:rsidRPr="006F0B54">
              <w:rPr>
                <w:rFonts w:hint="eastAsia"/>
              </w:rPr>
              <w:t>85536</w:t>
            </w:r>
          </w:p>
        </w:tc>
        <w:tc>
          <w:tcPr>
            <w:tcW w:w="1076" w:type="dxa"/>
          </w:tcPr>
          <w:p w14:paraId="6CD932CF" w14:textId="77777777" w:rsidR="00972FED" w:rsidRPr="006F0B54" w:rsidRDefault="00972FED" w:rsidP="00972FED">
            <w:pPr>
              <w:pStyle w:val="TAC"/>
            </w:pPr>
            <w:r w:rsidRPr="006F0B54">
              <w:rPr>
                <w:rFonts w:hint="eastAsia"/>
              </w:rPr>
              <w:t>20736</w:t>
            </w:r>
          </w:p>
        </w:tc>
        <w:tc>
          <w:tcPr>
            <w:tcW w:w="1077" w:type="dxa"/>
          </w:tcPr>
          <w:p w14:paraId="637F2EBA" w14:textId="77777777" w:rsidR="00972FED" w:rsidRPr="006F0B54" w:rsidRDefault="00972FED" w:rsidP="00972FED">
            <w:pPr>
              <w:pStyle w:val="TAC"/>
            </w:pPr>
            <w:r w:rsidRPr="006F0B54">
              <w:rPr>
                <w:rFonts w:hint="eastAsia"/>
              </w:rPr>
              <w:t>42768</w:t>
            </w:r>
          </w:p>
        </w:tc>
        <w:tc>
          <w:tcPr>
            <w:tcW w:w="1077" w:type="dxa"/>
          </w:tcPr>
          <w:p w14:paraId="21307568" w14:textId="77777777" w:rsidR="00972FED" w:rsidRPr="006F0B54" w:rsidRDefault="00972FED" w:rsidP="00972FED">
            <w:pPr>
              <w:pStyle w:val="TAC"/>
            </w:pPr>
            <w:r w:rsidRPr="006F0B54">
              <w:rPr>
                <w:rFonts w:hint="eastAsia"/>
              </w:rPr>
              <w:t>85536</w:t>
            </w:r>
          </w:p>
        </w:tc>
      </w:tr>
      <w:tr w:rsidR="00972FED" w:rsidRPr="006F0B54" w14:paraId="3B0A3D49" w14:textId="77777777" w:rsidTr="00972FED">
        <w:trPr>
          <w:cantSplit/>
          <w:jc w:val="center"/>
        </w:trPr>
        <w:tc>
          <w:tcPr>
            <w:tcW w:w="3950" w:type="dxa"/>
          </w:tcPr>
          <w:p w14:paraId="4974A291"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A8D80E0" w14:textId="77777777" w:rsidR="00972FED" w:rsidRPr="006F0B54" w:rsidRDefault="00972FED" w:rsidP="00972FED">
            <w:pPr>
              <w:pStyle w:val="TAC"/>
            </w:pPr>
            <w:r w:rsidRPr="006F0B54">
              <w:rPr>
                <w:szCs w:val="18"/>
              </w:rPr>
              <w:t>7128</w:t>
            </w:r>
          </w:p>
        </w:tc>
        <w:tc>
          <w:tcPr>
            <w:tcW w:w="1077" w:type="dxa"/>
          </w:tcPr>
          <w:p w14:paraId="4195CFF1" w14:textId="77777777" w:rsidR="00972FED" w:rsidRPr="006F0B54" w:rsidRDefault="00972FED" w:rsidP="00972FED">
            <w:pPr>
              <w:pStyle w:val="TAC"/>
            </w:pPr>
            <w:r w:rsidRPr="006F0B54">
              <w:rPr>
                <w:szCs w:val="18"/>
              </w:rPr>
              <w:t>14256</w:t>
            </w:r>
          </w:p>
        </w:tc>
        <w:tc>
          <w:tcPr>
            <w:tcW w:w="1076" w:type="dxa"/>
          </w:tcPr>
          <w:p w14:paraId="2B571DBA" w14:textId="77777777" w:rsidR="00972FED" w:rsidRPr="006F0B54" w:rsidRDefault="00972FED" w:rsidP="00972FED">
            <w:pPr>
              <w:pStyle w:val="TAC"/>
            </w:pPr>
            <w:r w:rsidRPr="006F0B54">
              <w:rPr>
                <w:szCs w:val="18"/>
              </w:rPr>
              <w:t>3456</w:t>
            </w:r>
          </w:p>
        </w:tc>
        <w:tc>
          <w:tcPr>
            <w:tcW w:w="1077" w:type="dxa"/>
          </w:tcPr>
          <w:p w14:paraId="481C45DB" w14:textId="77777777" w:rsidR="00972FED" w:rsidRPr="006F0B54" w:rsidRDefault="00972FED" w:rsidP="00972FED">
            <w:pPr>
              <w:pStyle w:val="TAC"/>
            </w:pPr>
            <w:r w:rsidRPr="006F0B54">
              <w:rPr>
                <w:szCs w:val="18"/>
              </w:rPr>
              <w:t>7128</w:t>
            </w:r>
          </w:p>
        </w:tc>
        <w:tc>
          <w:tcPr>
            <w:tcW w:w="1077" w:type="dxa"/>
          </w:tcPr>
          <w:p w14:paraId="7FB0C1DD" w14:textId="77777777" w:rsidR="00972FED" w:rsidRPr="006F0B54" w:rsidRDefault="00972FED" w:rsidP="00972FED">
            <w:pPr>
              <w:pStyle w:val="TAC"/>
            </w:pPr>
            <w:r w:rsidRPr="006F0B54">
              <w:rPr>
                <w:szCs w:val="18"/>
              </w:rPr>
              <w:t>14256</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8A85843"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972FED" w:rsidRPr="006F0B54" w14:paraId="7E31D997" w14:textId="77777777" w:rsidTr="00972FED">
        <w:trPr>
          <w:cantSplit/>
          <w:jc w:val="center"/>
        </w:trPr>
        <w:tc>
          <w:tcPr>
            <w:tcW w:w="3950" w:type="dxa"/>
          </w:tcPr>
          <w:p w14:paraId="681D48BB"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67C2DFC" w14:textId="77777777" w:rsidR="00972FED" w:rsidRPr="006F0B54" w:rsidRDefault="00972FED" w:rsidP="00972FED">
            <w:pPr>
              <w:pStyle w:val="TAC"/>
            </w:pPr>
            <w:r w:rsidRPr="006F0B54">
              <w:rPr>
                <w:rFonts w:hint="eastAsia"/>
              </w:rPr>
              <w:t>38016</w:t>
            </w:r>
          </w:p>
        </w:tc>
        <w:tc>
          <w:tcPr>
            <w:tcW w:w="1077" w:type="dxa"/>
          </w:tcPr>
          <w:p w14:paraId="24FD06A6" w14:textId="77777777" w:rsidR="00972FED" w:rsidRPr="006F0B54" w:rsidRDefault="00972FED" w:rsidP="00972FED">
            <w:pPr>
              <w:pStyle w:val="TAC"/>
            </w:pPr>
            <w:r w:rsidRPr="006F0B54">
              <w:rPr>
                <w:rFonts w:hint="eastAsia"/>
              </w:rPr>
              <w:t>76032</w:t>
            </w:r>
          </w:p>
        </w:tc>
        <w:tc>
          <w:tcPr>
            <w:tcW w:w="1076" w:type="dxa"/>
          </w:tcPr>
          <w:p w14:paraId="19F4C993" w14:textId="77777777" w:rsidR="00972FED" w:rsidRPr="006F0B54" w:rsidRDefault="00972FED" w:rsidP="00972FED">
            <w:pPr>
              <w:pStyle w:val="TAC"/>
            </w:pPr>
            <w:r w:rsidRPr="006F0B54">
              <w:rPr>
                <w:rFonts w:hint="eastAsia"/>
              </w:rPr>
              <w:t>18432</w:t>
            </w:r>
          </w:p>
        </w:tc>
        <w:tc>
          <w:tcPr>
            <w:tcW w:w="1077" w:type="dxa"/>
          </w:tcPr>
          <w:p w14:paraId="5EE5D9E0" w14:textId="77777777" w:rsidR="00972FED" w:rsidRPr="006F0B54" w:rsidRDefault="00972FED" w:rsidP="00972FED">
            <w:pPr>
              <w:pStyle w:val="TAC"/>
            </w:pPr>
            <w:r w:rsidRPr="006F0B54">
              <w:rPr>
                <w:rFonts w:hint="eastAsia"/>
              </w:rPr>
              <w:t>38016</w:t>
            </w:r>
          </w:p>
        </w:tc>
        <w:tc>
          <w:tcPr>
            <w:tcW w:w="1077" w:type="dxa"/>
          </w:tcPr>
          <w:p w14:paraId="32E45F89" w14:textId="77777777" w:rsidR="00972FED" w:rsidRPr="006F0B54" w:rsidRDefault="00972FED" w:rsidP="00972FED">
            <w:pPr>
              <w:pStyle w:val="TAC"/>
            </w:pPr>
            <w:r w:rsidRPr="006F0B54">
              <w:rPr>
                <w:rFonts w:hint="eastAsia"/>
              </w:rPr>
              <w:t>76032</w:t>
            </w:r>
          </w:p>
        </w:tc>
      </w:tr>
      <w:tr w:rsidR="00972FED" w:rsidRPr="006F0B54" w14:paraId="11FA096B" w14:textId="77777777" w:rsidTr="00972FED">
        <w:trPr>
          <w:cantSplit/>
          <w:jc w:val="center"/>
        </w:trPr>
        <w:tc>
          <w:tcPr>
            <w:tcW w:w="3950" w:type="dxa"/>
          </w:tcPr>
          <w:p w14:paraId="5975795A"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ABD6982" w14:textId="77777777" w:rsidR="00972FED" w:rsidRPr="006F0B54" w:rsidRDefault="00972FED" w:rsidP="00972FED">
            <w:pPr>
              <w:pStyle w:val="TAC"/>
            </w:pPr>
            <w:r w:rsidRPr="006F0B54">
              <w:t>6336</w:t>
            </w:r>
          </w:p>
        </w:tc>
        <w:tc>
          <w:tcPr>
            <w:tcW w:w="1077" w:type="dxa"/>
          </w:tcPr>
          <w:p w14:paraId="1F8564B7" w14:textId="77777777" w:rsidR="00972FED" w:rsidRPr="006F0B54" w:rsidRDefault="00972FED" w:rsidP="00972FED">
            <w:pPr>
              <w:pStyle w:val="TAC"/>
            </w:pPr>
            <w:r w:rsidRPr="006F0B54">
              <w:t>12672</w:t>
            </w:r>
          </w:p>
        </w:tc>
        <w:tc>
          <w:tcPr>
            <w:tcW w:w="1076" w:type="dxa"/>
          </w:tcPr>
          <w:p w14:paraId="5B7574B4" w14:textId="77777777" w:rsidR="00972FED" w:rsidRPr="006F0B54" w:rsidRDefault="00972FED" w:rsidP="00972FED">
            <w:pPr>
              <w:pStyle w:val="TAC"/>
            </w:pPr>
            <w:r w:rsidRPr="006F0B54">
              <w:t>3072</w:t>
            </w:r>
          </w:p>
        </w:tc>
        <w:tc>
          <w:tcPr>
            <w:tcW w:w="1077" w:type="dxa"/>
          </w:tcPr>
          <w:p w14:paraId="440B0E62" w14:textId="77777777" w:rsidR="00972FED" w:rsidRPr="006F0B54" w:rsidRDefault="00972FED" w:rsidP="00972FED">
            <w:pPr>
              <w:pStyle w:val="TAC"/>
            </w:pPr>
            <w:r w:rsidRPr="006F0B54">
              <w:t>6336</w:t>
            </w:r>
          </w:p>
        </w:tc>
        <w:tc>
          <w:tcPr>
            <w:tcW w:w="1077" w:type="dxa"/>
          </w:tcPr>
          <w:p w14:paraId="77339C24" w14:textId="77777777" w:rsidR="00972FED" w:rsidRPr="006F0B54" w:rsidRDefault="00972FED" w:rsidP="00972FED">
            <w:pPr>
              <w:pStyle w:val="TAC"/>
            </w:pPr>
            <w:r w:rsidRPr="006F0B54">
              <w:t>12672</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3CA97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4833" w:name="_Toc21101523"/>
      <w:bookmarkStart w:id="4834" w:name="_Toc29810560"/>
      <w:bookmarkStart w:id="4835" w:name="_Toc37273837"/>
      <w:bookmarkStart w:id="4836" w:name="_Toc45885155"/>
      <w:bookmarkStart w:id="4837" w:name="_Toc53183056"/>
      <w:bookmarkStart w:id="4838" w:name="_Toc58865450"/>
      <w:bookmarkStart w:id="4839" w:name="_Toc58867032"/>
      <w:bookmarkStart w:id="4840" w:name="_Toc66718065"/>
      <w:bookmarkStart w:id="4841" w:name="_Toc74930626"/>
      <w:bookmarkStart w:id="4842" w:name="_Toc76544911"/>
      <w:r w:rsidRPr="006F0B54">
        <w:t>A.6</w:t>
      </w:r>
      <w:r w:rsidRPr="006F0B54">
        <w:tab/>
        <w:t>PRACH Test preambles</w:t>
      </w:r>
      <w:bookmarkEnd w:id="4833"/>
      <w:bookmarkEnd w:id="4834"/>
      <w:bookmarkEnd w:id="4835"/>
      <w:bookmarkEnd w:id="4836"/>
      <w:bookmarkEnd w:id="4837"/>
      <w:bookmarkEnd w:id="4838"/>
      <w:bookmarkEnd w:id="4839"/>
      <w:bookmarkEnd w:id="4840"/>
      <w:bookmarkEnd w:id="4841"/>
      <w:bookmarkEnd w:id="4842"/>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4843" w:name="_Toc21101524"/>
      <w:bookmarkStart w:id="4844" w:name="_Toc29810561"/>
      <w:bookmarkStart w:id="4845" w:name="_Toc37273838"/>
      <w:bookmarkStart w:id="4846" w:name="_Toc45885156"/>
      <w:bookmarkStart w:id="4847" w:name="_Toc53183057"/>
      <w:bookmarkStart w:id="4848" w:name="_Toc58865451"/>
      <w:bookmarkStart w:id="4849" w:name="_Toc58867033"/>
      <w:bookmarkStart w:id="4850" w:name="_Toc66718066"/>
      <w:bookmarkStart w:id="4851" w:name="_Toc74930627"/>
      <w:bookmarkStart w:id="4852" w:name="_Toc76544912"/>
      <w:r w:rsidRPr="006F0B54">
        <w:t>Annex B (normative):</w:t>
      </w:r>
      <w:r w:rsidRPr="006F0B54">
        <w:br/>
        <w:t>Environmental requirements for the BS equipment</w:t>
      </w:r>
      <w:bookmarkEnd w:id="4843"/>
      <w:bookmarkEnd w:id="4844"/>
      <w:bookmarkEnd w:id="4845"/>
      <w:bookmarkEnd w:id="4846"/>
      <w:bookmarkEnd w:id="4847"/>
      <w:bookmarkEnd w:id="4848"/>
      <w:bookmarkEnd w:id="4849"/>
      <w:bookmarkEnd w:id="4850"/>
      <w:bookmarkEnd w:id="4851"/>
      <w:bookmarkEnd w:id="4852"/>
    </w:p>
    <w:p w14:paraId="4B02AB7E" w14:textId="77777777" w:rsidR="00972FED" w:rsidRPr="006F0B54" w:rsidRDefault="00972FED" w:rsidP="00972FED">
      <w:pPr>
        <w:pStyle w:val="Heading1"/>
      </w:pPr>
      <w:bookmarkStart w:id="4853" w:name="_Toc21101525"/>
      <w:bookmarkStart w:id="4854" w:name="_Toc29810562"/>
      <w:bookmarkStart w:id="4855" w:name="_Toc37273839"/>
      <w:bookmarkStart w:id="4856" w:name="_Toc45885157"/>
      <w:bookmarkStart w:id="4857" w:name="_Toc53183058"/>
      <w:bookmarkStart w:id="4858" w:name="_Toc58865452"/>
      <w:bookmarkStart w:id="4859" w:name="_Toc58867034"/>
      <w:bookmarkStart w:id="4860" w:name="_Toc66718067"/>
      <w:bookmarkStart w:id="4861" w:name="_Toc74930628"/>
      <w:bookmarkStart w:id="4862" w:name="_Toc76544913"/>
      <w:r w:rsidRPr="006F0B54">
        <w:t>B.1</w:t>
      </w:r>
      <w:r w:rsidRPr="006F0B54">
        <w:tab/>
        <w:t>General</w:t>
      </w:r>
      <w:bookmarkEnd w:id="4853"/>
      <w:bookmarkEnd w:id="4854"/>
      <w:bookmarkEnd w:id="4855"/>
      <w:bookmarkEnd w:id="4856"/>
      <w:bookmarkEnd w:id="4857"/>
      <w:bookmarkEnd w:id="4858"/>
      <w:bookmarkEnd w:id="4859"/>
      <w:bookmarkEnd w:id="4860"/>
      <w:bookmarkEnd w:id="4861"/>
      <w:bookmarkEnd w:id="4862"/>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4863" w:name="_Toc21101526"/>
      <w:bookmarkStart w:id="4864" w:name="_Toc29810563"/>
      <w:bookmarkStart w:id="4865" w:name="_Toc37273840"/>
      <w:bookmarkStart w:id="4866" w:name="_Toc45885158"/>
      <w:bookmarkStart w:id="4867" w:name="_Toc53183059"/>
      <w:bookmarkStart w:id="4868" w:name="_Toc58865453"/>
      <w:bookmarkStart w:id="4869" w:name="_Toc58867035"/>
      <w:bookmarkStart w:id="4870" w:name="_Toc66718068"/>
      <w:bookmarkStart w:id="4871" w:name="_Toc74930629"/>
      <w:bookmarkStart w:id="4872" w:name="_Toc76544914"/>
      <w:r w:rsidRPr="006F0B54">
        <w:t>B.2</w:t>
      </w:r>
      <w:r w:rsidRPr="006F0B54">
        <w:tab/>
      </w:r>
      <w:r w:rsidRPr="006F0B54">
        <w:rPr>
          <w:rFonts w:cs="v4.2.0"/>
        </w:rPr>
        <w:t>Normal test environment</w:t>
      </w:r>
      <w:bookmarkEnd w:id="4863"/>
      <w:bookmarkEnd w:id="4864"/>
      <w:bookmarkEnd w:id="4865"/>
      <w:bookmarkEnd w:id="4866"/>
      <w:bookmarkEnd w:id="4867"/>
      <w:bookmarkEnd w:id="4868"/>
      <w:bookmarkEnd w:id="4869"/>
      <w:bookmarkEnd w:id="4870"/>
      <w:bookmarkEnd w:id="4871"/>
      <w:bookmarkEnd w:id="4872"/>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4873" w:name="_Toc21101527"/>
      <w:bookmarkStart w:id="4874" w:name="_Toc29810564"/>
      <w:bookmarkStart w:id="4875" w:name="_Toc37273841"/>
      <w:bookmarkStart w:id="4876" w:name="_Toc45885159"/>
      <w:bookmarkStart w:id="4877" w:name="_Toc53183060"/>
      <w:bookmarkStart w:id="4878" w:name="_Toc58865454"/>
      <w:bookmarkStart w:id="4879" w:name="_Toc58867036"/>
      <w:bookmarkStart w:id="4880" w:name="_Toc66718069"/>
      <w:bookmarkStart w:id="4881" w:name="_Toc74930630"/>
      <w:bookmarkStart w:id="4882" w:name="_Toc76544915"/>
      <w:r w:rsidRPr="006F0B54">
        <w:t>B.3</w:t>
      </w:r>
      <w:r w:rsidRPr="006F0B54">
        <w:tab/>
      </w:r>
      <w:r w:rsidRPr="006F0B54">
        <w:rPr>
          <w:rFonts w:cs="v4.2.0"/>
        </w:rPr>
        <w:t>Extreme test environment</w:t>
      </w:r>
      <w:bookmarkEnd w:id="4873"/>
      <w:bookmarkEnd w:id="4874"/>
      <w:bookmarkEnd w:id="4875"/>
      <w:bookmarkEnd w:id="4876"/>
      <w:bookmarkEnd w:id="4877"/>
      <w:bookmarkEnd w:id="4878"/>
      <w:bookmarkEnd w:id="4879"/>
      <w:bookmarkEnd w:id="4880"/>
      <w:bookmarkEnd w:id="4881"/>
      <w:bookmarkEnd w:id="4882"/>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4883" w:name="_Toc21101528"/>
      <w:bookmarkStart w:id="4884" w:name="_Toc29810565"/>
      <w:bookmarkStart w:id="4885" w:name="_Toc37273842"/>
      <w:bookmarkStart w:id="4886" w:name="_Toc45885160"/>
      <w:bookmarkStart w:id="4887" w:name="_Toc53183061"/>
      <w:bookmarkStart w:id="4888" w:name="_Toc58865455"/>
      <w:bookmarkStart w:id="4889" w:name="_Toc58867037"/>
      <w:bookmarkStart w:id="4890" w:name="_Toc66718070"/>
      <w:bookmarkStart w:id="4891" w:name="_Toc74930631"/>
      <w:bookmarkStart w:id="4892" w:name="_Toc76544916"/>
      <w:r w:rsidRPr="006F0B54">
        <w:t>B.3.1</w:t>
      </w:r>
      <w:r w:rsidRPr="006F0B54">
        <w:tab/>
        <w:t>Extreme temperature</w:t>
      </w:r>
      <w:bookmarkEnd w:id="4883"/>
      <w:bookmarkEnd w:id="4884"/>
      <w:bookmarkEnd w:id="4885"/>
      <w:bookmarkEnd w:id="4886"/>
      <w:bookmarkEnd w:id="4887"/>
      <w:bookmarkEnd w:id="4888"/>
      <w:bookmarkEnd w:id="4889"/>
      <w:bookmarkEnd w:id="4890"/>
      <w:bookmarkEnd w:id="4891"/>
      <w:bookmarkEnd w:id="4892"/>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lastRenderedPageBreak/>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4893" w:name="_Toc21101529"/>
      <w:bookmarkStart w:id="4894" w:name="_Toc29810566"/>
      <w:bookmarkStart w:id="4895" w:name="_Toc37273843"/>
      <w:bookmarkStart w:id="4896" w:name="_Toc45885161"/>
      <w:bookmarkStart w:id="4897" w:name="_Toc53183062"/>
      <w:bookmarkStart w:id="4898" w:name="_Toc58865456"/>
      <w:bookmarkStart w:id="4899" w:name="_Toc58867038"/>
      <w:bookmarkStart w:id="4900" w:name="_Toc66718071"/>
      <w:bookmarkStart w:id="4901" w:name="_Toc74930632"/>
      <w:bookmarkStart w:id="4902" w:name="_Toc76544917"/>
      <w:r w:rsidRPr="006F0B54">
        <w:t>B.4</w:t>
      </w:r>
      <w:r w:rsidRPr="006F0B54">
        <w:tab/>
      </w:r>
      <w:r w:rsidRPr="006F0B54">
        <w:rPr>
          <w:rFonts w:cs="v4.2.0"/>
        </w:rPr>
        <w:t>Vibration</w:t>
      </w:r>
      <w:bookmarkEnd w:id="4893"/>
      <w:bookmarkEnd w:id="4894"/>
      <w:bookmarkEnd w:id="4895"/>
      <w:bookmarkEnd w:id="4896"/>
      <w:bookmarkEnd w:id="4897"/>
      <w:bookmarkEnd w:id="4898"/>
      <w:bookmarkEnd w:id="4899"/>
      <w:bookmarkEnd w:id="4900"/>
      <w:bookmarkEnd w:id="4901"/>
      <w:bookmarkEnd w:id="4902"/>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4903" w:name="_Toc21101530"/>
      <w:bookmarkStart w:id="4904" w:name="_Toc29810567"/>
      <w:bookmarkStart w:id="4905" w:name="_Toc37273844"/>
      <w:bookmarkStart w:id="4906" w:name="_Toc45885162"/>
      <w:bookmarkStart w:id="4907" w:name="_Toc53183063"/>
      <w:bookmarkStart w:id="4908" w:name="_Toc58865457"/>
      <w:bookmarkStart w:id="4909" w:name="_Toc58867039"/>
      <w:bookmarkStart w:id="4910" w:name="_Toc66718072"/>
      <w:bookmarkStart w:id="4911" w:name="_Toc74930633"/>
      <w:bookmarkStart w:id="4912" w:name="_Toc76544918"/>
      <w:r w:rsidRPr="006F0B54">
        <w:t>B.5</w:t>
      </w:r>
      <w:r w:rsidRPr="006F0B54">
        <w:tab/>
      </w:r>
      <w:r w:rsidRPr="006F0B54">
        <w:rPr>
          <w:rFonts w:cs="v4.2.0"/>
        </w:rPr>
        <w:t>Power supply</w:t>
      </w:r>
      <w:bookmarkEnd w:id="4903"/>
      <w:bookmarkEnd w:id="4904"/>
      <w:bookmarkEnd w:id="4905"/>
      <w:bookmarkEnd w:id="4906"/>
      <w:bookmarkEnd w:id="4907"/>
      <w:bookmarkEnd w:id="4908"/>
      <w:bookmarkEnd w:id="4909"/>
      <w:bookmarkEnd w:id="4910"/>
      <w:bookmarkEnd w:id="4911"/>
      <w:bookmarkEnd w:id="491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4913" w:name="_Toc21101531"/>
      <w:bookmarkStart w:id="4914" w:name="_Toc29810568"/>
      <w:bookmarkStart w:id="4915" w:name="_Toc37273845"/>
      <w:bookmarkStart w:id="4916" w:name="_Toc45885163"/>
      <w:bookmarkStart w:id="4917" w:name="_Toc53183064"/>
      <w:bookmarkStart w:id="4918" w:name="_Toc58865458"/>
      <w:bookmarkStart w:id="4919" w:name="_Toc58867040"/>
      <w:bookmarkStart w:id="4920" w:name="_Toc66718073"/>
      <w:bookmarkStart w:id="4921" w:name="_Toc74930634"/>
      <w:bookmarkStart w:id="4922" w:name="_Toc76544919"/>
      <w:r w:rsidRPr="006F0B54">
        <w:rPr>
          <w:lang w:eastAsia="sv-SE"/>
        </w:rPr>
        <w:t>B.6</w:t>
      </w:r>
      <w:r w:rsidRPr="006F0B54">
        <w:rPr>
          <w:lang w:eastAsia="sv-SE"/>
        </w:rPr>
        <w:tab/>
        <w:t>Measurement of test environments</w:t>
      </w:r>
      <w:bookmarkEnd w:id="4913"/>
      <w:bookmarkEnd w:id="4914"/>
      <w:bookmarkEnd w:id="4915"/>
      <w:bookmarkEnd w:id="4916"/>
      <w:bookmarkEnd w:id="4917"/>
      <w:bookmarkEnd w:id="4918"/>
      <w:bookmarkEnd w:id="4919"/>
      <w:bookmarkEnd w:id="4920"/>
      <w:bookmarkEnd w:id="4921"/>
      <w:bookmarkEnd w:id="4922"/>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4923" w:name="_Toc21101532"/>
      <w:bookmarkStart w:id="4924" w:name="_Toc29810569"/>
      <w:bookmarkStart w:id="4925" w:name="_Toc37273846"/>
      <w:bookmarkStart w:id="4926" w:name="_Toc45885164"/>
      <w:bookmarkStart w:id="4927" w:name="_Toc53183065"/>
      <w:bookmarkStart w:id="4928" w:name="_Toc58865459"/>
      <w:bookmarkStart w:id="4929" w:name="_Toc58867041"/>
      <w:bookmarkStart w:id="4930" w:name="_Toc66718074"/>
      <w:bookmarkStart w:id="4931" w:name="_Toc74930635"/>
      <w:bookmarkStart w:id="4932" w:name="_Toc76544920"/>
      <w:r w:rsidRPr="006F0B54">
        <w:rPr>
          <w:lang w:eastAsia="sv-SE"/>
        </w:rPr>
        <w:lastRenderedPageBreak/>
        <w:t>B.7</w:t>
      </w:r>
      <w:r w:rsidRPr="006F0B54">
        <w:rPr>
          <w:lang w:eastAsia="sv-SE"/>
        </w:rPr>
        <w:tab/>
        <w:t>OTA extreme test methods</w:t>
      </w:r>
      <w:bookmarkEnd w:id="4923"/>
      <w:bookmarkEnd w:id="4924"/>
      <w:bookmarkEnd w:id="4925"/>
      <w:bookmarkEnd w:id="4926"/>
      <w:bookmarkEnd w:id="4927"/>
      <w:bookmarkEnd w:id="4928"/>
      <w:bookmarkEnd w:id="4929"/>
      <w:bookmarkEnd w:id="4930"/>
      <w:bookmarkEnd w:id="4931"/>
      <w:bookmarkEnd w:id="4932"/>
    </w:p>
    <w:p w14:paraId="27170AB2" w14:textId="77777777" w:rsidR="00972FED" w:rsidRPr="006F0B54" w:rsidRDefault="00972FED" w:rsidP="00972FED">
      <w:pPr>
        <w:pStyle w:val="Heading2"/>
        <w:rPr>
          <w:lang w:eastAsia="sv-SE"/>
        </w:rPr>
      </w:pPr>
      <w:bookmarkStart w:id="4933" w:name="_Toc21101533"/>
      <w:bookmarkStart w:id="4934" w:name="_Toc29810570"/>
      <w:bookmarkStart w:id="4935" w:name="_Toc37273847"/>
      <w:bookmarkStart w:id="4936" w:name="_Toc45885165"/>
      <w:bookmarkStart w:id="4937" w:name="_Toc53183066"/>
      <w:bookmarkStart w:id="4938" w:name="_Toc58865460"/>
      <w:bookmarkStart w:id="4939" w:name="_Toc58867042"/>
      <w:bookmarkStart w:id="4940" w:name="_Toc66718075"/>
      <w:bookmarkStart w:id="4941" w:name="_Toc74930636"/>
      <w:bookmarkStart w:id="4942" w:name="_Toc76544921"/>
      <w:r w:rsidRPr="006F0B54">
        <w:rPr>
          <w:lang w:eastAsia="sv-SE"/>
        </w:rPr>
        <w:t>B.7.1</w:t>
      </w:r>
      <w:r w:rsidRPr="006F0B54">
        <w:rPr>
          <w:lang w:eastAsia="sv-SE"/>
        </w:rPr>
        <w:tab/>
        <w:t>Direct far field method</w:t>
      </w:r>
      <w:bookmarkEnd w:id="4933"/>
      <w:bookmarkEnd w:id="4934"/>
      <w:bookmarkEnd w:id="4935"/>
      <w:bookmarkEnd w:id="4936"/>
      <w:bookmarkEnd w:id="4937"/>
      <w:bookmarkEnd w:id="4938"/>
      <w:bookmarkEnd w:id="4939"/>
      <w:bookmarkEnd w:id="4940"/>
      <w:bookmarkEnd w:id="4941"/>
      <w:bookmarkEnd w:id="4942"/>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77777777" w:rsidR="00972FED" w:rsidRPr="006F0B54" w:rsidRDefault="00A47EC6" w:rsidP="00972FED">
      <w:pPr>
        <w:pStyle w:val="TH"/>
        <w:rPr>
          <w:lang w:eastAsia="sv-SE"/>
        </w:rPr>
      </w:pPr>
      <w:r>
        <w:rPr>
          <w:noProof/>
          <w:lang w:val="en-US" w:eastAsia="zh-CN"/>
        </w:rPr>
        <w:pict w14:anchorId="185282E9">
          <v:shape id="Picture 132" o:spid="_x0000_i1127" type="#_x0000_t75" style="width:481.85pt;height:209.35pt;visibility:visible;mso-wrap-style:square">
            <v:imagedata r:id="rId103" o:title=""/>
          </v:shape>
        </w:pict>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4943" w:name="_Toc21101534"/>
      <w:bookmarkStart w:id="4944" w:name="_Toc29810571"/>
      <w:bookmarkStart w:id="4945" w:name="_Toc37273848"/>
      <w:bookmarkStart w:id="4946" w:name="_Toc45885166"/>
      <w:bookmarkStart w:id="4947" w:name="_Toc53183067"/>
      <w:bookmarkStart w:id="4948" w:name="_Toc58865461"/>
      <w:bookmarkStart w:id="4949" w:name="_Toc58867043"/>
      <w:bookmarkStart w:id="4950" w:name="_Toc66718076"/>
      <w:bookmarkStart w:id="4951" w:name="_Toc74930637"/>
      <w:bookmarkStart w:id="4952" w:name="_Toc76544922"/>
      <w:r w:rsidRPr="006F0B54">
        <w:rPr>
          <w:lang w:eastAsia="sv-SE"/>
        </w:rPr>
        <w:t>B.7.</w:t>
      </w:r>
      <w:r w:rsidRPr="006F0B54">
        <w:rPr>
          <w:lang w:val="en-US" w:eastAsia="sv-SE"/>
        </w:rPr>
        <w:t>2</w:t>
      </w:r>
      <w:r w:rsidRPr="006F0B54">
        <w:rPr>
          <w:lang w:eastAsia="sv-SE"/>
        </w:rPr>
        <w:tab/>
        <w:t>Relative method</w:t>
      </w:r>
      <w:bookmarkEnd w:id="4943"/>
      <w:bookmarkEnd w:id="4944"/>
      <w:bookmarkEnd w:id="4945"/>
      <w:bookmarkEnd w:id="4946"/>
      <w:bookmarkEnd w:id="4947"/>
      <w:bookmarkEnd w:id="4948"/>
      <w:bookmarkEnd w:id="4949"/>
      <w:bookmarkEnd w:id="4950"/>
      <w:bookmarkEnd w:id="4951"/>
      <w:bookmarkEnd w:id="4952"/>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77777777" w:rsidR="00972FED" w:rsidRPr="006F0B54" w:rsidRDefault="00A47EC6" w:rsidP="00972FED">
      <w:pPr>
        <w:pStyle w:val="TH"/>
        <w:rPr>
          <w:lang w:eastAsia="sv-SE"/>
        </w:rPr>
      </w:pPr>
      <w:r>
        <w:rPr>
          <w:noProof/>
          <w:lang w:val="en-US" w:eastAsia="zh-CN"/>
        </w:rPr>
        <w:lastRenderedPageBreak/>
        <w:pict w14:anchorId="732C06B6">
          <v:shape id="Picture 133" o:spid="_x0000_i1128" type="#_x0000_t75" style="width:369.4pt;height:191.65pt;visibility:visible;mso-wrap-style:square">
            <v:imagedata r:id="rId104" o:title=""/>
          </v:shape>
        </w:pict>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4953" w:name="_Toc21101535"/>
      <w:bookmarkStart w:id="4954" w:name="_Toc29810572"/>
      <w:bookmarkStart w:id="4955" w:name="_Toc37273849"/>
      <w:bookmarkStart w:id="4956" w:name="_Toc45885167"/>
      <w:bookmarkStart w:id="4957" w:name="_Toc53183068"/>
      <w:bookmarkStart w:id="4958" w:name="_Toc58865462"/>
      <w:bookmarkStart w:id="4959" w:name="_Toc58867044"/>
      <w:bookmarkStart w:id="4960" w:name="_Toc66718077"/>
      <w:bookmarkStart w:id="4961" w:name="_Toc74930638"/>
      <w:bookmarkStart w:id="4962" w:name="_Toc76544923"/>
      <w:r w:rsidRPr="006F0B54">
        <w:t>Annex C (informative):</w:t>
      </w:r>
      <w:r w:rsidRPr="006F0B54">
        <w:br/>
        <w:t>Test tolerances and derivation of test requirements</w:t>
      </w:r>
      <w:bookmarkEnd w:id="4953"/>
      <w:bookmarkEnd w:id="4954"/>
      <w:bookmarkEnd w:id="4955"/>
      <w:bookmarkEnd w:id="4956"/>
      <w:bookmarkEnd w:id="4957"/>
      <w:bookmarkEnd w:id="4958"/>
      <w:bookmarkEnd w:id="4959"/>
      <w:bookmarkEnd w:id="4960"/>
      <w:bookmarkEnd w:id="4961"/>
      <w:bookmarkEnd w:id="4962"/>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4963" w:name="_Toc21101536"/>
      <w:bookmarkStart w:id="4964" w:name="_Toc29810573"/>
      <w:bookmarkStart w:id="4965" w:name="_Toc37273850"/>
      <w:bookmarkStart w:id="4966" w:name="_Toc45885168"/>
      <w:bookmarkStart w:id="4967" w:name="_Toc53183069"/>
      <w:bookmarkStart w:id="4968" w:name="_Toc58865463"/>
      <w:bookmarkStart w:id="4969" w:name="_Toc58867045"/>
      <w:bookmarkStart w:id="4970" w:name="_Toc66718078"/>
      <w:bookmarkStart w:id="4971" w:name="_Toc74930639"/>
      <w:bookmarkStart w:id="4972" w:name="_Toc76544924"/>
      <w:r w:rsidRPr="006F0B54">
        <w:lastRenderedPageBreak/>
        <w:t>C.1</w:t>
      </w:r>
      <w:r w:rsidRPr="006F0B54">
        <w:tab/>
      </w:r>
      <w:r w:rsidRPr="006F0B54">
        <w:rPr>
          <w:lang w:eastAsia="sv-SE"/>
        </w:rPr>
        <w:t>Measurement of t</w:t>
      </w:r>
      <w:r w:rsidRPr="006F0B54">
        <w:t>ransmitter</w:t>
      </w:r>
      <w:bookmarkEnd w:id="4963"/>
      <w:bookmarkEnd w:id="4964"/>
      <w:bookmarkEnd w:id="4965"/>
      <w:bookmarkEnd w:id="4966"/>
      <w:bookmarkEnd w:id="4967"/>
      <w:bookmarkEnd w:id="4968"/>
      <w:bookmarkEnd w:id="4969"/>
      <w:bookmarkEnd w:id="4970"/>
      <w:bookmarkEnd w:id="4971"/>
      <w:bookmarkEnd w:id="4972"/>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4973" w:name="_Toc21101537"/>
      <w:bookmarkStart w:id="4974" w:name="_Toc29810574"/>
      <w:bookmarkStart w:id="4975" w:name="_Toc37273851"/>
      <w:bookmarkStart w:id="4976" w:name="_Toc45885169"/>
      <w:bookmarkStart w:id="4977" w:name="_Toc53183070"/>
      <w:bookmarkStart w:id="4978" w:name="_Toc58865464"/>
      <w:bookmarkStart w:id="4979" w:name="_Toc58867046"/>
      <w:bookmarkStart w:id="4980" w:name="_Toc66718079"/>
      <w:bookmarkStart w:id="4981" w:name="_Toc74930640"/>
      <w:bookmarkStart w:id="4982" w:name="_Toc76544925"/>
      <w:r w:rsidRPr="006F0B54">
        <w:lastRenderedPageBreak/>
        <w:t>C.2</w:t>
      </w:r>
      <w:r w:rsidRPr="006F0B54">
        <w:tab/>
      </w:r>
      <w:r w:rsidRPr="006F0B54">
        <w:rPr>
          <w:lang w:eastAsia="sv-SE"/>
        </w:rPr>
        <w:t>Measurement of receiv</w:t>
      </w:r>
      <w:r w:rsidRPr="006F0B54">
        <w:t>er</w:t>
      </w:r>
      <w:bookmarkEnd w:id="4973"/>
      <w:bookmarkEnd w:id="4974"/>
      <w:bookmarkEnd w:id="4975"/>
      <w:bookmarkEnd w:id="4976"/>
      <w:bookmarkEnd w:id="4977"/>
      <w:bookmarkEnd w:id="4978"/>
      <w:bookmarkEnd w:id="4979"/>
      <w:bookmarkEnd w:id="4980"/>
      <w:bookmarkEnd w:id="4981"/>
      <w:bookmarkEnd w:id="4982"/>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4983" w:name="_Toc21101538"/>
      <w:bookmarkStart w:id="4984" w:name="_Toc29810575"/>
      <w:bookmarkStart w:id="4985" w:name="_Toc37273852"/>
      <w:bookmarkStart w:id="4986" w:name="_Toc45885170"/>
      <w:bookmarkStart w:id="4987" w:name="_Toc53183071"/>
      <w:bookmarkStart w:id="4988" w:name="_Toc58865465"/>
      <w:bookmarkStart w:id="4989" w:name="_Toc58867047"/>
      <w:bookmarkStart w:id="4990" w:name="_Toc66718080"/>
      <w:bookmarkStart w:id="4991" w:name="_Toc74930641"/>
      <w:bookmarkStart w:id="4992" w:name="_Toc76544926"/>
      <w:r w:rsidRPr="006F0B54">
        <w:lastRenderedPageBreak/>
        <w:t>C.3</w:t>
      </w:r>
      <w:r w:rsidRPr="006F0B54">
        <w:tab/>
      </w:r>
      <w:r w:rsidRPr="006F0B54">
        <w:rPr>
          <w:lang w:eastAsia="sv-SE"/>
        </w:rPr>
        <w:t>Measurement of performance requirements</w:t>
      </w:r>
      <w:bookmarkEnd w:id="4983"/>
      <w:bookmarkEnd w:id="4984"/>
      <w:bookmarkEnd w:id="4985"/>
      <w:bookmarkEnd w:id="4986"/>
      <w:bookmarkEnd w:id="4987"/>
      <w:bookmarkEnd w:id="4988"/>
      <w:bookmarkEnd w:id="4989"/>
      <w:bookmarkEnd w:id="4990"/>
      <w:bookmarkEnd w:id="4991"/>
      <w:bookmarkEnd w:id="4992"/>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4993" w:name="_Toc21101539"/>
      <w:bookmarkStart w:id="4994" w:name="_Toc29810576"/>
      <w:bookmarkStart w:id="4995" w:name="_Toc37273853"/>
      <w:bookmarkStart w:id="4996" w:name="_Toc45885171"/>
      <w:bookmarkStart w:id="4997" w:name="_Toc53183072"/>
      <w:bookmarkStart w:id="4998" w:name="_Toc58865466"/>
      <w:bookmarkStart w:id="4999" w:name="_Toc58867048"/>
      <w:bookmarkStart w:id="5000" w:name="_Toc66718081"/>
      <w:bookmarkStart w:id="5001" w:name="_Toc74930642"/>
      <w:bookmarkStart w:id="5002" w:name="_Toc76544927"/>
      <w:r w:rsidRPr="006F0B54">
        <w:t>Annex D (normative):</w:t>
      </w:r>
      <w:r w:rsidRPr="006F0B54">
        <w:br/>
        <w:t>Calibration</w:t>
      </w:r>
      <w:bookmarkEnd w:id="4993"/>
      <w:bookmarkEnd w:id="4994"/>
      <w:bookmarkEnd w:id="4995"/>
      <w:bookmarkEnd w:id="4996"/>
      <w:bookmarkEnd w:id="4997"/>
      <w:bookmarkEnd w:id="4998"/>
      <w:bookmarkEnd w:id="4999"/>
      <w:bookmarkEnd w:id="5000"/>
      <w:bookmarkEnd w:id="5001"/>
      <w:bookmarkEnd w:id="5002"/>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5003" w:name="_Toc21101540"/>
      <w:bookmarkStart w:id="5004" w:name="_Toc29810577"/>
      <w:bookmarkStart w:id="5005" w:name="_Toc37273854"/>
      <w:bookmarkStart w:id="5006" w:name="_Toc45885172"/>
      <w:r w:rsidRPr="007151EF">
        <w:br w:type="page"/>
      </w:r>
    </w:p>
    <w:p w14:paraId="22002F98" w14:textId="77777777" w:rsidR="00972FED" w:rsidRPr="006F0B54" w:rsidRDefault="00972FED" w:rsidP="00972FED">
      <w:pPr>
        <w:pStyle w:val="Heading8"/>
      </w:pPr>
      <w:bookmarkStart w:id="5007" w:name="_Toc53183073"/>
      <w:bookmarkStart w:id="5008" w:name="_Toc58865467"/>
      <w:bookmarkStart w:id="5009" w:name="_Toc58867049"/>
      <w:bookmarkStart w:id="5010" w:name="_Toc66718082"/>
      <w:bookmarkStart w:id="5011" w:name="_Toc74930643"/>
      <w:bookmarkStart w:id="5012" w:name="_Toc76544928"/>
      <w:r w:rsidRPr="006F0B54">
        <w:t>Annex E (informative):</w:t>
      </w:r>
      <w:r w:rsidRPr="006F0B54">
        <w:br/>
        <w:t>OTA measurement system set-up</w:t>
      </w:r>
      <w:bookmarkEnd w:id="5003"/>
      <w:bookmarkEnd w:id="5004"/>
      <w:bookmarkEnd w:id="5005"/>
      <w:bookmarkEnd w:id="5006"/>
      <w:bookmarkEnd w:id="5007"/>
      <w:bookmarkEnd w:id="5008"/>
      <w:bookmarkEnd w:id="5009"/>
      <w:bookmarkEnd w:id="5010"/>
      <w:bookmarkEnd w:id="5011"/>
      <w:bookmarkEnd w:id="5012"/>
    </w:p>
    <w:p w14:paraId="7C2E8C0B" w14:textId="77777777" w:rsidR="00972FED" w:rsidRPr="006F0B54" w:rsidRDefault="00972FED" w:rsidP="00972FED">
      <w:pPr>
        <w:pStyle w:val="Heading1"/>
      </w:pPr>
      <w:bookmarkStart w:id="5013" w:name="_Toc21101541"/>
      <w:bookmarkStart w:id="5014" w:name="_Toc29810578"/>
      <w:bookmarkStart w:id="5015" w:name="_Toc37273855"/>
      <w:bookmarkStart w:id="5016" w:name="_Toc45885173"/>
      <w:bookmarkStart w:id="5017" w:name="_Toc53183074"/>
      <w:bookmarkStart w:id="5018" w:name="_Toc58865468"/>
      <w:bookmarkStart w:id="5019" w:name="_Toc58867050"/>
      <w:bookmarkStart w:id="5020" w:name="_Toc66718083"/>
      <w:bookmarkStart w:id="5021" w:name="_Toc74930644"/>
      <w:bookmarkStart w:id="5022" w:name="_Toc76544929"/>
      <w:r w:rsidRPr="006F0B54">
        <w:t>E.1</w:t>
      </w:r>
      <w:r w:rsidRPr="006F0B54">
        <w:tab/>
        <w:t>Transmitter</w:t>
      </w:r>
      <w:bookmarkEnd w:id="5013"/>
      <w:bookmarkEnd w:id="5014"/>
      <w:bookmarkEnd w:id="5015"/>
      <w:bookmarkEnd w:id="5016"/>
      <w:bookmarkEnd w:id="5017"/>
      <w:bookmarkEnd w:id="5018"/>
      <w:bookmarkEnd w:id="5019"/>
      <w:bookmarkEnd w:id="5020"/>
      <w:bookmarkEnd w:id="5021"/>
      <w:bookmarkEnd w:id="5022"/>
    </w:p>
    <w:p w14:paraId="20BF7A2F" w14:textId="77777777" w:rsidR="00972FED" w:rsidRPr="006F0B54" w:rsidRDefault="00972FED" w:rsidP="00972FED">
      <w:pPr>
        <w:pStyle w:val="Heading2"/>
      </w:pPr>
      <w:bookmarkStart w:id="5023" w:name="_Toc21101542"/>
      <w:bookmarkStart w:id="5024" w:name="_Toc29810579"/>
      <w:bookmarkStart w:id="5025" w:name="_Toc37273856"/>
      <w:bookmarkStart w:id="5026" w:name="_Toc45885174"/>
      <w:bookmarkStart w:id="5027" w:name="_Toc53183075"/>
      <w:bookmarkStart w:id="5028" w:name="_Toc58865469"/>
      <w:bookmarkStart w:id="5029" w:name="_Toc58867051"/>
      <w:bookmarkStart w:id="5030" w:name="_Toc66718084"/>
      <w:bookmarkStart w:id="5031" w:name="_Toc74930645"/>
      <w:bookmarkStart w:id="5032" w:name="_Toc76544930"/>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5023"/>
      <w:bookmarkEnd w:id="5024"/>
      <w:bookmarkEnd w:id="5025"/>
      <w:bookmarkEnd w:id="5026"/>
      <w:bookmarkEnd w:id="5027"/>
      <w:bookmarkEnd w:id="5028"/>
      <w:bookmarkEnd w:id="5029"/>
      <w:bookmarkEnd w:id="5030"/>
      <w:bookmarkEnd w:id="5031"/>
      <w:bookmarkEnd w:id="5032"/>
    </w:p>
    <w:p w14:paraId="6CBF1E09" w14:textId="77777777" w:rsidR="00972FED" w:rsidRPr="006F0B54" w:rsidRDefault="00A47EC6" w:rsidP="00972FED">
      <w:pPr>
        <w:pStyle w:val="TH"/>
        <w:rPr>
          <w:b w:val="0"/>
          <w:lang w:eastAsia="zh-CN"/>
        </w:rPr>
      </w:pPr>
      <w:r>
        <w:rPr>
          <w:noProof/>
          <w:lang w:val="en-US" w:eastAsia="zh-CN"/>
        </w:rPr>
        <w:pict w14:anchorId="4404C8DE">
          <v:shape id="Picture 134" o:spid="_x0000_i1129" type="#_x0000_t75" style="width:398.75pt;height:222.65pt;visibility:visible;mso-wrap-style:square">
            <v:imagedata r:id="rId105" o:title=""/>
          </v:shape>
        </w:pict>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42B2534B" w14:textId="77777777" w:rsidR="00972FED" w:rsidRPr="006F0B54" w:rsidRDefault="00972FED" w:rsidP="00972FED">
      <w:r w:rsidRPr="006F0B54">
        <w:t>The OTA chamber shown in figure E.1.1-1 is intended to be generic and can be replaced with any suitable OTA chamber (Far field anechoic chamber, CATR, Near field chamber, etc.)</w:t>
      </w:r>
    </w:p>
    <w:p w14:paraId="4E324414" w14:textId="77777777" w:rsidR="00972FED" w:rsidRPr="006F0B54" w:rsidRDefault="00972FED" w:rsidP="00972FED">
      <w:pPr>
        <w:pStyle w:val="Heading2"/>
      </w:pPr>
      <w:bookmarkStart w:id="5033" w:name="_Toc21101543"/>
      <w:bookmarkStart w:id="5034" w:name="_Toc29810580"/>
      <w:bookmarkStart w:id="5035" w:name="_Toc37273857"/>
      <w:bookmarkStart w:id="5036" w:name="_Toc45885175"/>
      <w:bookmarkStart w:id="5037" w:name="_Toc53183076"/>
      <w:bookmarkStart w:id="5038" w:name="_Toc58865470"/>
      <w:bookmarkStart w:id="5039" w:name="_Toc58867052"/>
      <w:bookmarkStart w:id="5040" w:name="_Toc66718085"/>
      <w:bookmarkStart w:id="5041" w:name="_Toc74930646"/>
      <w:bookmarkStart w:id="5042" w:name="_Toc76544931"/>
      <w:r w:rsidRPr="006F0B54">
        <w:lastRenderedPageBreak/>
        <w:t>E.1.2</w:t>
      </w:r>
      <w:r w:rsidRPr="006F0B54">
        <w:tab/>
        <w:t>OTA base station</w:t>
      </w:r>
      <w:r w:rsidRPr="006F0B54" w:rsidDel="002421F5">
        <w:t xml:space="preserve"> </w:t>
      </w:r>
      <w:r w:rsidRPr="006F0B54">
        <w:t>output power, OTA ACLR, OTA operating band unwanted emissions</w:t>
      </w:r>
      <w:bookmarkEnd w:id="5033"/>
      <w:bookmarkEnd w:id="5034"/>
      <w:bookmarkEnd w:id="5035"/>
      <w:bookmarkEnd w:id="5036"/>
      <w:bookmarkEnd w:id="5037"/>
      <w:bookmarkEnd w:id="5038"/>
      <w:bookmarkEnd w:id="5039"/>
      <w:bookmarkEnd w:id="5040"/>
      <w:bookmarkEnd w:id="5041"/>
      <w:bookmarkEnd w:id="5042"/>
    </w:p>
    <w:p w14:paraId="796A9951" w14:textId="77777777" w:rsidR="00972FED" w:rsidRPr="006F0B54" w:rsidRDefault="00A47EC6" w:rsidP="00972FED">
      <w:pPr>
        <w:pStyle w:val="TF"/>
      </w:pPr>
      <w:r>
        <w:rPr>
          <w:noProof/>
          <w:lang w:val="en-US" w:eastAsia="zh-CN"/>
        </w:rPr>
        <w:pict w14:anchorId="646354F4">
          <v:shape id="Picture 135" o:spid="_x0000_i1130" type="#_x0000_t75" style="width:398.75pt;height:222.65pt;visibility:visible;mso-wrap-style:square">
            <v:imagedata r:id="rId106" o:title=""/>
          </v:shape>
        </w:pict>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5F472F63" w14:textId="77777777" w:rsidR="00972FED" w:rsidRPr="006F0B54" w:rsidRDefault="00972FED" w:rsidP="00972FED">
      <w:r w:rsidRPr="006F0B54">
        <w:t>The OTA chamber shown in figure E.1.2-1 is intended to be generic and can be replaced with any suitable OTA chamber (Far field anechoic chamber, CATR, Near field chamber, etc.)</w:t>
      </w:r>
    </w:p>
    <w:p w14:paraId="48F1C1AE" w14:textId="77777777" w:rsidR="00972FED" w:rsidRPr="006F0B54" w:rsidRDefault="00972FED" w:rsidP="00972FED">
      <w:pPr>
        <w:pStyle w:val="Heading2"/>
      </w:pPr>
      <w:bookmarkStart w:id="5043" w:name="_Toc21101544"/>
      <w:bookmarkStart w:id="5044" w:name="_Toc29810581"/>
      <w:bookmarkStart w:id="5045" w:name="_Toc37273858"/>
      <w:bookmarkStart w:id="5046" w:name="_Toc45885176"/>
      <w:bookmarkStart w:id="5047" w:name="_Toc53183077"/>
      <w:bookmarkStart w:id="5048" w:name="_Toc58865471"/>
      <w:bookmarkStart w:id="5049" w:name="_Toc58867053"/>
      <w:bookmarkStart w:id="5050" w:name="_Toc66718086"/>
      <w:bookmarkStart w:id="5051" w:name="_Toc74930647"/>
      <w:bookmarkStart w:id="5052" w:name="_Toc76544932"/>
      <w:r w:rsidRPr="006F0B54">
        <w:t>E.1.3</w:t>
      </w:r>
      <w:r w:rsidRPr="006F0B54">
        <w:tab/>
        <w:t>OTA spurious emissions</w:t>
      </w:r>
      <w:bookmarkEnd w:id="5043"/>
      <w:bookmarkEnd w:id="5044"/>
      <w:bookmarkEnd w:id="5045"/>
      <w:bookmarkEnd w:id="5046"/>
      <w:bookmarkEnd w:id="5047"/>
      <w:bookmarkEnd w:id="5048"/>
      <w:bookmarkEnd w:id="5049"/>
      <w:bookmarkEnd w:id="5050"/>
      <w:bookmarkEnd w:id="5051"/>
      <w:bookmarkEnd w:id="5052"/>
    </w:p>
    <w:p w14:paraId="7DA00C72" w14:textId="77777777" w:rsidR="00972FED" w:rsidRPr="006F0B54" w:rsidRDefault="00A47EC6" w:rsidP="00972FED">
      <w:pPr>
        <w:pStyle w:val="TH"/>
      </w:pPr>
      <w:r>
        <w:rPr>
          <w:noProof/>
          <w:lang w:val="en-US" w:eastAsia="zh-CN"/>
        </w:rPr>
        <w:pict w14:anchorId="6928F4E9">
          <v:shape id="Picture 136" o:spid="_x0000_i1131" type="#_x0000_t75" style="width:398.75pt;height:222.65pt;visibility:visible;mso-wrap-style:square">
            <v:imagedata r:id="rId107" o:title=""/>
          </v:shape>
        </w:pict>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5053" w:name="_Toc21101545"/>
      <w:bookmarkStart w:id="5054" w:name="_Toc29810582"/>
      <w:bookmarkStart w:id="5055" w:name="_Toc37273859"/>
      <w:bookmarkStart w:id="5056" w:name="_Toc45885177"/>
      <w:bookmarkStart w:id="5057" w:name="_Toc53183078"/>
      <w:bookmarkStart w:id="5058" w:name="_Toc58865472"/>
      <w:bookmarkStart w:id="5059" w:name="_Toc58867054"/>
      <w:bookmarkStart w:id="5060" w:name="_Toc66718087"/>
      <w:bookmarkStart w:id="5061" w:name="_Toc74930648"/>
      <w:bookmarkStart w:id="5062" w:name="_Toc76544933"/>
      <w:r w:rsidRPr="006F0B54">
        <w:lastRenderedPageBreak/>
        <w:t>E.1.4</w:t>
      </w:r>
      <w:r w:rsidRPr="006F0B54">
        <w:tab/>
        <w:t>OTA co-location emissions, OTA transmit ON/OFF power (</w:t>
      </w:r>
      <w:r w:rsidRPr="006F0B54">
        <w:rPr>
          <w:i/>
        </w:rPr>
        <w:t>BS type 1-O</w:t>
      </w:r>
      <w:r w:rsidRPr="006F0B54">
        <w:t>)</w:t>
      </w:r>
      <w:bookmarkEnd w:id="5053"/>
      <w:bookmarkEnd w:id="5054"/>
      <w:bookmarkEnd w:id="5055"/>
      <w:bookmarkEnd w:id="5056"/>
      <w:bookmarkEnd w:id="5057"/>
      <w:bookmarkEnd w:id="5058"/>
      <w:bookmarkEnd w:id="5059"/>
      <w:bookmarkEnd w:id="5060"/>
      <w:bookmarkEnd w:id="5061"/>
      <w:bookmarkEnd w:id="5062"/>
    </w:p>
    <w:p w14:paraId="277228F2" w14:textId="77777777" w:rsidR="00972FED" w:rsidRPr="006F0B54" w:rsidRDefault="00A47EC6" w:rsidP="00972FED">
      <w:pPr>
        <w:jc w:val="center"/>
        <w:rPr>
          <w:i/>
        </w:rPr>
      </w:pPr>
      <w:r>
        <w:rPr>
          <w:noProof/>
          <w:lang w:val="en-US" w:eastAsia="zh-CN"/>
        </w:rPr>
        <w:pict w14:anchorId="33ED2661">
          <v:shape id="Picture 150" o:spid="_x0000_i1132" type="#_x0000_t75" style="width:398.75pt;height:274.15pt;visibility:visible;mso-wrap-style:square">
            <v:imagedata r:id="rId108" o:title=""/>
          </v:shape>
        </w:pict>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59A3904E" w14:textId="77777777" w:rsidR="00972FED" w:rsidRPr="006F0B54" w:rsidRDefault="00972FED" w:rsidP="00972FED">
      <w:r w:rsidRPr="006F0B54">
        <w:t>The OTA chamber shown in figure E.1.4-1 is intended to be generic and can be replaced with any suitable OTA chamber (Far field anechoic chamber, CATR, Near field chamber, etc.)</w:t>
      </w:r>
    </w:p>
    <w:p w14:paraId="72E3E1F7" w14:textId="77777777" w:rsidR="00972FED" w:rsidRPr="006F0B54" w:rsidRDefault="00972FED" w:rsidP="00972FED">
      <w:pPr>
        <w:pStyle w:val="Heading2"/>
      </w:pPr>
      <w:bookmarkStart w:id="5063" w:name="_Toc21101546"/>
      <w:bookmarkStart w:id="5064" w:name="_Toc29810583"/>
      <w:bookmarkStart w:id="5065" w:name="_Toc37273860"/>
      <w:bookmarkStart w:id="5066" w:name="_Toc45885178"/>
      <w:bookmarkStart w:id="5067" w:name="_Toc53183079"/>
      <w:bookmarkStart w:id="5068" w:name="_Toc58865473"/>
      <w:bookmarkStart w:id="5069" w:name="_Toc58867055"/>
      <w:bookmarkStart w:id="5070" w:name="_Toc66718088"/>
      <w:bookmarkStart w:id="5071" w:name="_Toc74930649"/>
      <w:bookmarkStart w:id="5072" w:name="_Toc76544934"/>
      <w:r w:rsidRPr="006F0B54">
        <w:lastRenderedPageBreak/>
        <w:t>E.1.5</w:t>
      </w:r>
      <w:r w:rsidRPr="006F0B54">
        <w:tab/>
        <w:t>OTA transmitter intermodulation</w:t>
      </w:r>
      <w:bookmarkEnd w:id="5063"/>
      <w:bookmarkEnd w:id="5064"/>
      <w:bookmarkEnd w:id="5065"/>
      <w:bookmarkEnd w:id="5066"/>
      <w:bookmarkEnd w:id="5067"/>
      <w:bookmarkEnd w:id="5068"/>
      <w:bookmarkEnd w:id="5069"/>
      <w:bookmarkEnd w:id="5070"/>
      <w:bookmarkEnd w:id="5071"/>
      <w:bookmarkEnd w:id="5072"/>
    </w:p>
    <w:p w14:paraId="2B60B492" w14:textId="77777777" w:rsidR="00972FED" w:rsidRPr="006F0B54" w:rsidRDefault="00A47EC6" w:rsidP="00972FED">
      <w:pPr>
        <w:pStyle w:val="TH"/>
        <w:rPr>
          <w:lang w:val="sv-SE"/>
        </w:rPr>
      </w:pPr>
      <w:r>
        <w:rPr>
          <w:noProof/>
          <w:lang w:val="en-US" w:eastAsia="zh-CN"/>
        </w:rPr>
        <w:pict w14:anchorId="4868A571">
          <v:shape id="Picture 151" o:spid="_x0000_i1133" type="#_x0000_t75" style="width:398.75pt;height:267.5pt;visibility:visible;mso-wrap-style:square">
            <v:imagedata r:id="rId109" o:title=""/>
          </v:shape>
        </w:pict>
      </w:r>
    </w:p>
    <w:p w14:paraId="17F8CE03" w14:textId="77777777" w:rsidR="00972FED" w:rsidRPr="006F0B54" w:rsidRDefault="00972FED" w:rsidP="00972FED">
      <w:pPr>
        <w:pStyle w:val="TF"/>
      </w:pPr>
      <w:r w:rsidRPr="006F0B54">
        <w:t>Figure E.1.5-1: Measurement set up for OTA transmitter intermodulation</w:t>
      </w:r>
    </w:p>
    <w:p w14:paraId="3F040003" w14:textId="77777777" w:rsidR="00972FED" w:rsidRPr="006F0B54" w:rsidRDefault="00972FED" w:rsidP="00972FED">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7815267" w14:textId="77777777" w:rsidR="00972FED" w:rsidRPr="006F0B54" w:rsidRDefault="00972FED" w:rsidP="00972FED">
      <w:pPr>
        <w:pStyle w:val="Heading1"/>
      </w:pPr>
      <w:bookmarkStart w:id="5073" w:name="_Toc21101547"/>
      <w:bookmarkStart w:id="5074" w:name="_Toc29810584"/>
      <w:bookmarkStart w:id="5075" w:name="_Toc37273861"/>
      <w:bookmarkStart w:id="5076" w:name="_Toc45885179"/>
      <w:bookmarkStart w:id="5077" w:name="_Toc53183080"/>
      <w:bookmarkStart w:id="5078" w:name="_Toc58865474"/>
      <w:bookmarkStart w:id="5079" w:name="_Toc58867056"/>
      <w:bookmarkStart w:id="5080" w:name="_Toc66718089"/>
      <w:bookmarkStart w:id="5081" w:name="_Toc74930650"/>
      <w:bookmarkStart w:id="5082" w:name="_Toc76544935"/>
      <w:r w:rsidRPr="006F0B54">
        <w:lastRenderedPageBreak/>
        <w:t>E.2</w:t>
      </w:r>
      <w:r w:rsidRPr="006F0B54">
        <w:tab/>
        <w:t>Receiver</w:t>
      </w:r>
      <w:bookmarkEnd w:id="5073"/>
      <w:bookmarkEnd w:id="5074"/>
      <w:bookmarkEnd w:id="5075"/>
      <w:bookmarkEnd w:id="5076"/>
      <w:bookmarkEnd w:id="5077"/>
      <w:bookmarkEnd w:id="5078"/>
      <w:bookmarkEnd w:id="5079"/>
      <w:bookmarkEnd w:id="5080"/>
      <w:bookmarkEnd w:id="5081"/>
      <w:bookmarkEnd w:id="5082"/>
    </w:p>
    <w:p w14:paraId="5742EEB1" w14:textId="77777777" w:rsidR="00972FED" w:rsidRPr="006F0B54" w:rsidRDefault="00972FED" w:rsidP="00972FED">
      <w:pPr>
        <w:pStyle w:val="Heading2"/>
      </w:pPr>
      <w:bookmarkStart w:id="5083" w:name="_Toc21101548"/>
      <w:bookmarkStart w:id="5084" w:name="_Toc29810585"/>
      <w:bookmarkStart w:id="5085" w:name="_Toc37273862"/>
      <w:bookmarkStart w:id="5086" w:name="_Toc45885180"/>
      <w:bookmarkStart w:id="5087" w:name="_Toc53183081"/>
      <w:bookmarkStart w:id="5088" w:name="_Toc58865475"/>
      <w:bookmarkStart w:id="5089" w:name="_Toc58867057"/>
      <w:bookmarkStart w:id="5090" w:name="_Toc66718090"/>
      <w:bookmarkStart w:id="5091" w:name="_Toc74930651"/>
      <w:bookmarkStart w:id="5092" w:name="_Toc76544936"/>
      <w:r w:rsidRPr="006F0B54">
        <w:t>E.2.1</w:t>
      </w:r>
      <w:r w:rsidRPr="006F0B54">
        <w:tab/>
        <w:t>OTA sensitivity and OTA reference sensitivity level</w:t>
      </w:r>
      <w:bookmarkEnd w:id="5083"/>
      <w:bookmarkEnd w:id="5084"/>
      <w:bookmarkEnd w:id="5085"/>
      <w:bookmarkEnd w:id="5086"/>
      <w:bookmarkEnd w:id="5087"/>
      <w:bookmarkEnd w:id="5088"/>
      <w:bookmarkEnd w:id="5089"/>
      <w:bookmarkEnd w:id="5090"/>
      <w:bookmarkEnd w:id="5091"/>
      <w:bookmarkEnd w:id="5092"/>
    </w:p>
    <w:p w14:paraId="3DCBDBC3" w14:textId="77777777" w:rsidR="00972FED" w:rsidRPr="006F0B54" w:rsidRDefault="00A47EC6" w:rsidP="00972FED">
      <w:pPr>
        <w:pStyle w:val="TH"/>
      </w:pPr>
      <w:r>
        <w:rPr>
          <w:noProof/>
          <w:lang w:val="en-US" w:eastAsia="zh-CN"/>
        </w:rPr>
        <w:pict w14:anchorId="2AC13E78">
          <v:shape id="Picture 152" o:spid="_x0000_i1134" type="#_x0000_t75" style="width:409.85pt;height:232.6pt;visibility:visible;mso-wrap-style:square">
            <v:imagedata r:id="rId110" o:title=""/>
          </v:shape>
        </w:pict>
      </w:r>
    </w:p>
    <w:p w14:paraId="02E25761" w14:textId="77777777" w:rsidR="00972FED" w:rsidRPr="006F0B54" w:rsidRDefault="00972FED" w:rsidP="00972FED">
      <w:pPr>
        <w:pStyle w:val="TH"/>
      </w:pPr>
      <w:r w:rsidRPr="006F0B54">
        <w:t>Figure E.2.1-1: Measurement set up for OTA sensitivity and OTA reference sensitivity level</w:t>
      </w:r>
    </w:p>
    <w:p w14:paraId="403EC44F" w14:textId="77777777" w:rsidR="00972FED" w:rsidRPr="006F0B54" w:rsidRDefault="00972FED" w:rsidP="00972FED">
      <w:r w:rsidRPr="006F0B54">
        <w:t>The OTA chamber shown in figure E.2.1-1 is intended to be generic and can be replaced with any suitable OTA chamber (Far field anechoic chamber, CATR, etc.).</w:t>
      </w:r>
    </w:p>
    <w:p w14:paraId="42FDDAA6" w14:textId="77777777" w:rsidR="00972FED" w:rsidRPr="006F0B54" w:rsidRDefault="00972FED" w:rsidP="00972FED">
      <w:pPr>
        <w:pStyle w:val="Heading2"/>
      </w:pPr>
      <w:bookmarkStart w:id="5093" w:name="_Toc21101549"/>
      <w:bookmarkStart w:id="5094" w:name="_Toc29810586"/>
      <w:bookmarkStart w:id="5095" w:name="_Toc37273863"/>
      <w:bookmarkStart w:id="5096" w:name="_Toc45885181"/>
      <w:bookmarkStart w:id="5097" w:name="_Toc53183082"/>
      <w:bookmarkStart w:id="5098" w:name="_Toc58865476"/>
      <w:bookmarkStart w:id="5099" w:name="_Toc58867058"/>
      <w:bookmarkStart w:id="5100" w:name="_Toc66718091"/>
      <w:bookmarkStart w:id="5101" w:name="_Toc74930652"/>
      <w:bookmarkStart w:id="5102" w:name="_Toc76544937"/>
      <w:r w:rsidRPr="006F0B54">
        <w:t>E.2.2</w:t>
      </w:r>
      <w:r w:rsidRPr="006F0B54">
        <w:tab/>
        <w:t>OTA dynamic range</w:t>
      </w:r>
      <w:bookmarkEnd w:id="5093"/>
      <w:bookmarkEnd w:id="5094"/>
      <w:bookmarkEnd w:id="5095"/>
      <w:bookmarkEnd w:id="5096"/>
      <w:bookmarkEnd w:id="5097"/>
      <w:bookmarkEnd w:id="5098"/>
      <w:bookmarkEnd w:id="5099"/>
      <w:bookmarkEnd w:id="5100"/>
      <w:bookmarkEnd w:id="5101"/>
      <w:bookmarkEnd w:id="5102"/>
    </w:p>
    <w:p w14:paraId="1FB9FBE2" w14:textId="77777777" w:rsidR="00972FED" w:rsidRPr="006F0B54" w:rsidRDefault="00A47EC6" w:rsidP="00972FED">
      <w:pPr>
        <w:pStyle w:val="TH"/>
      </w:pPr>
      <w:r>
        <w:rPr>
          <w:noProof/>
          <w:lang w:val="en-US" w:eastAsia="zh-CN"/>
        </w:rPr>
        <w:pict w14:anchorId="0FEFA19D">
          <v:shape id="Picture 153" o:spid="_x0000_i1135" type="#_x0000_t75" style="width:482.4pt;height:204.35pt;visibility:visible;mso-wrap-style:square">
            <v:imagedata r:id="rId111" o:title=""/>
          </v:shape>
        </w:pict>
      </w:r>
    </w:p>
    <w:p w14:paraId="666BD14A" w14:textId="77777777" w:rsidR="00972FED" w:rsidRPr="006F0B54" w:rsidRDefault="00972FED" w:rsidP="00972FED">
      <w:pPr>
        <w:pStyle w:val="TH"/>
      </w:pPr>
      <w:r w:rsidRPr="006F0B54">
        <w:t>Figure E.2.2-1: Measurement set up for OTA dynamic range</w:t>
      </w:r>
    </w:p>
    <w:p w14:paraId="51490163" w14:textId="77777777" w:rsidR="00972FED" w:rsidRPr="006F0B54" w:rsidRDefault="00972FED" w:rsidP="00972FED">
      <w:r w:rsidRPr="006F0B54">
        <w:t>The OTA chamber shown in figure E.2.2-1 is intended to be generic and can be replaced with any suitable OTA chamber (Far field anechoic chamber, CATR, etc.).</w:t>
      </w:r>
    </w:p>
    <w:p w14:paraId="78C71651" w14:textId="77777777" w:rsidR="00972FED" w:rsidRPr="006F0B54" w:rsidRDefault="00972FED" w:rsidP="00972FED">
      <w:pPr>
        <w:pStyle w:val="Heading2"/>
      </w:pPr>
      <w:bookmarkStart w:id="5103" w:name="_Toc21101550"/>
      <w:bookmarkStart w:id="5104" w:name="_Toc29810587"/>
      <w:bookmarkStart w:id="5105" w:name="_Toc37273864"/>
      <w:bookmarkStart w:id="5106" w:name="_Toc45885182"/>
      <w:bookmarkStart w:id="5107" w:name="_Toc53183083"/>
      <w:bookmarkStart w:id="5108" w:name="_Toc58865477"/>
      <w:bookmarkStart w:id="5109" w:name="_Toc58867059"/>
      <w:bookmarkStart w:id="5110" w:name="_Toc66718092"/>
      <w:bookmarkStart w:id="5111" w:name="_Toc74930653"/>
      <w:bookmarkStart w:id="5112" w:name="_Toc76544938"/>
      <w:r w:rsidRPr="006F0B54">
        <w:lastRenderedPageBreak/>
        <w:t>E.2.3</w:t>
      </w:r>
      <w:r w:rsidRPr="006F0B54">
        <w:tab/>
        <w:t>OTA adjacent channel selectivity, general OTA blocking, and OTA narrowband blocking</w:t>
      </w:r>
      <w:bookmarkEnd w:id="5103"/>
      <w:bookmarkEnd w:id="5104"/>
      <w:bookmarkEnd w:id="5105"/>
      <w:bookmarkEnd w:id="5106"/>
      <w:bookmarkEnd w:id="5107"/>
      <w:bookmarkEnd w:id="5108"/>
      <w:bookmarkEnd w:id="5109"/>
      <w:bookmarkEnd w:id="5110"/>
      <w:bookmarkEnd w:id="5111"/>
      <w:bookmarkEnd w:id="5112"/>
    </w:p>
    <w:p w14:paraId="08B01C16" w14:textId="77777777" w:rsidR="00972FED" w:rsidRPr="006F0B54" w:rsidRDefault="00A47EC6" w:rsidP="00972FED">
      <w:pPr>
        <w:pStyle w:val="TH"/>
      </w:pPr>
      <w:r>
        <w:rPr>
          <w:noProof/>
          <w:lang w:val="en-US" w:eastAsia="zh-CN"/>
        </w:rPr>
        <w:pict w14:anchorId="169CD35A">
          <v:shape id="Picture 154" o:spid="_x0000_i1136" type="#_x0000_t75" style="width:481.85pt;height:194.4pt;visibility:visible;mso-wrap-style:square">
            <v:imagedata r:id="rId112" o:title=""/>
          </v:shape>
        </w:pict>
      </w:r>
    </w:p>
    <w:p w14:paraId="4CD06275" w14:textId="77777777" w:rsidR="00972FED" w:rsidRPr="006F0B54" w:rsidRDefault="00972FED" w:rsidP="00972FED">
      <w:pPr>
        <w:pStyle w:val="TF"/>
      </w:pPr>
      <w:r w:rsidRPr="006F0B54">
        <w:t>Figure E.2.3-1: Measurement set up for OTA ACS and OTA narrowband blocking</w:t>
      </w:r>
    </w:p>
    <w:p w14:paraId="715E028F" w14:textId="77777777" w:rsidR="00972FED" w:rsidRPr="006F0B54" w:rsidRDefault="00972FED" w:rsidP="00972FED">
      <w:r w:rsidRPr="006F0B54">
        <w:t>The OTA chamber shown in figure E.2.3-1 is intended to be generic and can be replaced with any suitable OTA chamber (Far field anechoic chamber, CATR, etc.).</w:t>
      </w:r>
    </w:p>
    <w:p w14:paraId="3E9522E8" w14:textId="77777777" w:rsidR="00972FED" w:rsidRPr="006F0B54" w:rsidRDefault="00A47EC6" w:rsidP="00972FED">
      <w:pPr>
        <w:pStyle w:val="TH"/>
      </w:pPr>
      <w:r>
        <w:rPr>
          <w:noProof/>
          <w:lang w:val="en-US" w:eastAsia="zh-CN"/>
        </w:rPr>
        <w:pict w14:anchorId="431B5107">
          <v:shape id="Picture 155" o:spid="_x0000_i1137" type="#_x0000_t75" style="width:481.85pt;height:181.65pt;visibility:visible;mso-wrap-style:square">
            <v:imagedata r:id="rId113" o:title=""/>
          </v:shape>
        </w:pict>
      </w:r>
    </w:p>
    <w:p w14:paraId="4ADBF924" w14:textId="77777777" w:rsidR="00972FED" w:rsidRPr="006F0B54" w:rsidRDefault="00972FED" w:rsidP="00972FED">
      <w:pPr>
        <w:pStyle w:val="TF"/>
      </w:pPr>
      <w:r w:rsidRPr="006F0B54">
        <w:t>Figure E.2.3-2: Measurement set up for general OTA blocking</w:t>
      </w:r>
    </w:p>
    <w:p w14:paraId="73F1C406" w14:textId="77777777" w:rsidR="00972FED" w:rsidRPr="006F0B54" w:rsidRDefault="00972FED" w:rsidP="00972FED">
      <w:r w:rsidRPr="006F0B54">
        <w:t>The OTA chamber shown in figure E.2.3-2 is intended to be generic and can be replaced with any suitable OTA chamber (Far field anechoic chamber, CATR, etc.).</w:t>
      </w:r>
    </w:p>
    <w:p w14:paraId="1CFA143E" w14:textId="77777777" w:rsidR="00972FED" w:rsidRPr="006F0B54" w:rsidRDefault="00972FED" w:rsidP="00972FED">
      <w:pPr>
        <w:pStyle w:val="Heading2"/>
      </w:pPr>
      <w:bookmarkStart w:id="5113" w:name="_Toc21101551"/>
      <w:bookmarkStart w:id="5114" w:name="_Toc29810588"/>
      <w:bookmarkStart w:id="5115" w:name="_Toc37273865"/>
      <w:bookmarkStart w:id="5116" w:name="_Toc45885183"/>
      <w:bookmarkStart w:id="5117" w:name="_Toc53183084"/>
      <w:bookmarkStart w:id="5118" w:name="_Toc58865478"/>
      <w:bookmarkStart w:id="5119" w:name="_Toc58867060"/>
      <w:bookmarkStart w:id="5120" w:name="_Toc66718093"/>
      <w:bookmarkStart w:id="5121" w:name="_Toc74930654"/>
      <w:bookmarkStart w:id="5122" w:name="_Toc76544939"/>
      <w:r w:rsidRPr="006F0B54">
        <w:lastRenderedPageBreak/>
        <w:t>E.2.4</w:t>
      </w:r>
      <w:r w:rsidRPr="006F0B54">
        <w:tab/>
        <w:t>OTA blocking</w:t>
      </w:r>
      <w:bookmarkEnd w:id="5113"/>
      <w:bookmarkEnd w:id="5114"/>
      <w:bookmarkEnd w:id="5115"/>
      <w:bookmarkEnd w:id="5116"/>
      <w:bookmarkEnd w:id="5117"/>
      <w:bookmarkEnd w:id="5118"/>
      <w:bookmarkEnd w:id="5119"/>
      <w:bookmarkEnd w:id="5120"/>
      <w:bookmarkEnd w:id="5121"/>
      <w:bookmarkEnd w:id="5122"/>
    </w:p>
    <w:p w14:paraId="40E73DF4" w14:textId="77777777" w:rsidR="00972FED" w:rsidRPr="006F0B54" w:rsidRDefault="00972FED" w:rsidP="00972FED">
      <w:pPr>
        <w:pStyle w:val="Heading3"/>
        <w:rPr>
          <w:lang w:val="en-US"/>
        </w:rPr>
      </w:pPr>
      <w:bookmarkStart w:id="5123" w:name="_Toc21101552"/>
      <w:bookmarkStart w:id="5124" w:name="_Toc29810589"/>
      <w:bookmarkStart w:id="5125" w:name="_Toc37273866"/>
      <w:bookmarkStart w:id="5126" w:name="_Toc45885184"/>
      <w:bookmarkStart w:id="5127" w:name="_Toc53183085"/>
      <w:bookmarkStart w:id="5128" w:name="_Toc58865479"/>
      <w:bookmarkStart w:id="5129" w:name="_Toc58867061"/>
      <w:bookmarkStart w:id="5130" w:name="_Toc66718094"/>
      <w:bookmarkStart w:id="5131" w:name="_Toc74930655"/>
      <w:bookmarkStart w:id="5132" w:name="_Toc76544940"/>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5123"/>
      <w:bookmarkEnd w:id="5124"/>
      <w:bookmarkEnd w:id="5125"/>
      <w:bookmarkEnd w:id="5126"/>
      <w:bookmarkEnd w:id="5127"/>
      <w:bookmarkEnd w:id="5128"/>
      <w:bookmarkEnd w:id="5129"/>
      <w:bookmarkEnd w:id="5130"/>
      <w:bookmarkEnd w:id="5131"/>
      <w:bookmarkEnd w:id="5132"/>
    </w:p>
    <w:p w14:paraId="024092A9" w14:textId="77777777" w:rsidR="00972FED" w:rsidRPr="006F0B54" w:rsidRDefault="00A47EC6" w:rsidP="00972FED">
      <w:pPr>
        <w:pStyle w:val="TH"/>
        <w:rPr>
          <w:sz w:val="28"/>
          <w:lang w:val="en-US"/>
        </w:rPr>
      </w:pPr>
      <w:r>
        <w:rPr>
          <w:noProof/>
          <w:lang w:val="en-US" w:eastAsia="zh-CN"/>
        </w:rPr>
        <w:pict w14:anchorId="7339BD7C">
          <v:shape id="Picture 156" o:spid="_x0000_i1138" type="#_x0000_t75" style="width:424.8pt;height:225.4pt;visibility:visible;mso-wrap-style:square">
            <v:imagedata r:id="rId114" o:title=""/>
          </v:shape>
        </w:pict>
      </w:r>
    </w:p>
    <w:p w14:paraId="4177CFD4" w14:textId="77777777" w:rsidR="00972FED" w:rsidRPr="006F0B54" w:rsidRDefault="00972FED" w:rsidP="00972FED">
      <w:pPr>
        <w:pStyle w:val="TF"/>
      </w:pPr>
      <w:r w:rsidRPr="006F0B54">
        <w:t>Figure E.2.4.1-1: Measurement set up for general OTA out-of-band blocking</w:t>
      </w:r>
    </w:p>
    <w:p w14:paraId="2C6CC7E4" w14:textId="77777777" w:rsidR="00972FED" w:rsidRPr="006F0B54" w:rsidRDefault="00972FED" w:rsidP="00972FED">
      <w:r w:rsidRPr="006F0B54">
        <w:t>The OTA chamber shown in figure E.2.4.1-1 is intended to be generic and can be replaced with any suitable OTA chamber (Far field anechoic chamber, CATR, etc.).</w:t>
      </w:r>
    </w:p>
    <w:p w14:paraId="643D416E" w14:textId="77777777" w:rsidR="00972FED" w:rsidRPr="006F0B54" w:rsidRDefault="00972FED" w:rsidP="00972FED">
      <w:pPr>
        <w:pStyle w:val="Heading3"/>
        <w:rPr>
          <w:lang w:val="en-US"/>
        </w:rPr>
      </w:pPr>
      <w:bookmarkStart w:id="5133" w:name="_Toc21101553"/>
      <w:bookmarkStart w:id="5134" w:name="_Toc29810590"/>
      <w:bookmarkStart w:id="5135" w:name="_Toc37273867"/>
      <w:bookmarkStart w:id="5136" w:name="_Toc45885185"/>
      <w:bookmarkStart w:id="5137" w:name="_Toc53183086"/>
      <w:bookmarkStart w:id="5138" w:name="_Toc58865480"/>
      <w:bookmarkStart w:id="5139" w:name="_Toc58867062"/>
      <w:bookmarkStart w:id="5140" w:name="_Toc66718095"/>
      <w:bookmarkStart w:id="5141" w:name="_Toc74930656"/>
      <w:bookmarkStart w:id="5142" w:name="_Toc76544941"/>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5133"/>
      <w:bookmarkEnd w:id="5134"/>
      <w:bookmarkEnd w:id="5135"/>
      <w:bookmarkEnd w:id="5136"/>
      <w:bookmarkEnd w:id="5137"/>
      <w:bookmarkEnd w:id="5138"/>
      <w:bookmarkEnd w:id="5139"/>
      <w:bookmarkEnd w:id="5140"/>
      <w:bookmarkEnd w:id="5141"/>
      <w:bookmarkEnd w:id="5142"/>
    </w:p>
    <w:p w14:paraId="1D03FD5E" w14:textId="77777777" w:rsidR="00972FED" w:rsidRPr="006F0B54" w:rsidRDefault="00A47EC6" w:rsidP="00972FED">
      <w:pPr>
        <w:pStyle w:val="TH"/>
        <w:rPr>
          <w:sz w:val="32"/>
        </w:rPr>
      </w:pPr>
      <w:r>
        <w:rPr>
          <w:noProof/>
          <w:lang w:val="en-US" w:eastAsia="zh-CN"/>
        </w:rPr>
        <w:pict w14:anchorId="14FE0279">
          <v:shape id="Picture 157" o:spid="_x0000_i1139" type="#_x0000_t75" style="width:430.9pt;height:299.65pt;visibility:visible;mso-wrap-style:square">
            <v:imagedata r:id="rId115" o:title=""/>
          </v:shape>
        </w:pict>
      </w:r>
    </w:p>
    <w:p w14:paraId="099EE996" w14:textId="77777777" w:rsidR="00972FED" w:rsidRPr="006F0B54" w:rsidRDefault="00972FED" w:rsidP="00972FED">
      <w:pPr>
        <w:pStyle w:val="TF"/>
      </w:pPr>
      <w:r w:rsidRPr="006F0B54">
        <w:t>Figure E.2.4.2-1: Measurement set up for OTA co-location blocking</w:t>
      </w:r>
    </w:p>
    <w:p w14:paraId="3073D85D" w14:textId="77777777" w:rsidR="00972FED" w:rsidRPr="006F0B54" w:rsidRDefault="00972FED" w:rsidP="00972FED">
      <w:r w:rsidRPr="006F0B54">
        <w:lastRenderedPageBreak/>
        <w:t>The OTA chamber shown in figure E.2.4.2-1 is intended to be generic and can be replaced with any suitable OTA chamber (Far field anechoic chamber, CATR, etc.). For testing blocking far out-of-band several CLTAs might be needed.</w:t>
      </w:r>
    </w:p>
    <w:p w14:paraId="67403C74" w14:textId="77777777" w:rsidR="00972FED" w:rsidRPr="006F0B54" w:rsidRDefault="00972FED" w:rsidP="00972FED">
      <w:pPr>
        <w:pStyle w:val="Heading2"/>
      </w:pPr>
      <w:bookmarkStart w:id="5143" w:name="_Toc21101554"/>
      <w:bookmarkStart w:id="5144" w:name="_Toc29810591"/>
      <w:bookmarkStart w:id="5145" w:name="_Toc37273868"/>
      <w:bookmarkStart w:id="5146" w:name="_Toc45885186"/>
      <w:bookmarkStart w:id="5147" w:name="_Toc53183087"/>
      <w:bookmarkStart w:id="5148" w:name="_Toc58865481"/>
      <w:bookmarkStart w:id="5149" w:name="_Toc58867063"/>
      <w:bookmarkStart w:id="5150" w:name="_Toc66718096"/>
      <w:bookmarkStart w:id="5151" w:name="_Toc74930657"/>
      <w:bookmarkStart w:id="5152" w:name="_Toc76544942"/>
      <w:r w:rsidRPr="006F0B54">
        <w:t>E.2.5</w:t>
      </w:r>
      <w:r w:rsidRPr="006F0B54">
        <w:tab/>
        <w:t>OTA receiver spurious emissions</w:t>
      </w:r>
      <w:bookmarkEnd w:id="5143"/>
      <w:bookmarkEnd w:id="5144"/>
      <w:bookmarkEnd w:id="5145"/>
      <w:bookmarkEnd w:id="5146"/>
      <w:bookmarkEnd w:id="5147"/>
      <w:bookmarkEnd w:id="5148"/>
      <w:bookmarkEnd w:id="5149"/>
      <w:bookmarkEnd w:id="5150"/>
      <w:bookmarkEnd w:id="5151"/>
      <w:bookmarkEnd w:id="5152"/>
    </w:p>
    <w:p w14:paraId="265C11B9" w14:textId="77777777" w:rsidR="00972FED" w:rsidRPr="006F0B54" w:rsidRDefault="00A47EC6" w:rsidP="00972FED">
      <w:pPr>
        <w:pStyle w:val="TH"/>
      </w:pPr>
      <w:r>
        <w:rPr>
          <w:noProof/>
          <w:lang w:val="en-US" w:eastAsia="zh-CN"/>
        </w:rPr>
        <w:pict w14:anchorId="61F3A636">
          <v:shape id="Picture 158" o:spid="_x0000_i1140" type="#_x0000_t75" style="width:398.75pt;height:222.65pt;visibility:visible;mso-wrap-style:square">
            <v:imagedata r:id="rId116" o:title=""/>
          </v:shape>
        </w:pict>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5153" w:name="_Toc21101555"/>
      <w:bookmarkStart w:id="5154" w:name="_Toc29810592"/>
      <w:bookmarkStart w:id="5155" w:name="_Toc37273869"/>
      <w:bookmarkStart w:id="5156" w:name="_Toc45885187"/>
      <w:bookmarkStart w:id="5157" w:name="_Toc53183088"/>
      <w:bookmarkStart w:id="5158" w:name="_Toc58865482"/>
      <w:bookmarkStart w:id="5159" w:name="_Toc58867064"/>
      <w:bookmarkStart w:id="5160" w:name="_Toc66718097"/>
      <w:bookmarkStart w:id="5161" w:name="_Toc74930658"/>
      <w:bookmarkStart w:id="5162" w:name="_Toc76544943"/>
      <w:r w:rsidRPr="006F0B54">
        <w:t>E.2.6</w:t>
      </w:r>
      <w:r w:rsidRPr="006F0B54">
        <w:tab/>
        <w:t>OTA receiver intermodulation</w:t>
      </w:r>
      <w:bookmarkEnd w:id="5153"/>
      <w:bookmarkEnd w:id="5154"/>
      <w:bookmarkEnd w:id="5155"/>
      <w:bookmarkEnd w:id="5156"/>
      <w:bookmarkEnd w:id="5157"/>
      <w:bookmarkEnd w:id="5158"/>
      <w:bookmarkEnd w:id="5159"/>
      <w:bookmarkEnd w:id="5160"/>
      <w:bookmarkEnd w:id="5161"/>
      <w:bookmarkEnd w:id="5162"/>
    </w:p>
    <w:p w14:paraId="7C31BC0A" w14:textId="77777777" w:rsidR="00972FED" w:rsidRPr="006F0B54" w:rsidRDefault="00A47EC6" w:rsidP="00972FED">
      <w:pPr>
        <w:pStyle w:val="TH"/>
      </w:pPr>
      <w:r>
        <w:rPr>
          <w:noProof/>
          <w:lang w:val="en-US" w:eastAsia="zh-CN"/>
        </w:rPr>
        <w:pict w14:anchorId="6A308F0F">
          <v:shape id="Picture 159" o:spid="_x0000_i1141" type="#_x0000_t75" style="width:482.95pt;height:195.5pt;visibility:visible;mso-wrap-style:square">
            <v:imagedata r:id="rId117" o:title=""/>
          </v:shape>
        </w:pict>
      </w:r>
    </w:p>
    <w:p w14:paraId="18F7594E" w14:textId="77777777" w:rsidR="00972FED" w:rsidRPr="006F0B54" w:rsidRDefault="00972FED" w:rsidP="00972FED">
      <w:pPr>
        <w:pStyle w:val="TF"/>
      </w:pPr>
      <w:r w:rsidRPr="006F0B54">
        <w:t>Figure E.2.6-1: Measurement set up for OTA receiver intermodulation</w:t>
      </w:r>
    </w:p>
    <w:p w14:paraId="6429D176" w14:textId="77777777" w:rsidR="00972FED" w:rsidRPr="006F0B54" w:rsidRDefault="00972FED" w:rsidP="00972FED">
      <w:r w:rsidRPr="006F0B54">
        <w:t>The OTA chamber shown in figure E.2.6-1 is intended to be generic and can be replaced with any suitable OTA chamber (Far field anechoic chamber, CATR, etc.).</w:t>
      </w:r>
    </w:p>
    <w:p w14:paraId="33558AB0" w14:textId="77777777" w:rsidR="00972FED" w:rsidRPr="006F0B54" w:rsidRDefault="00972FED" w:rsidP="00972FED">
      <w:pPr>
        <w:pStyle w:val="Heading2"/>
      </w:pPr>
      <w:bookmarkStart w:id="5163" w:name="_Toc21101556"/>
      <w:bookmarkStart w:id="5164" w:name="_Toc29810593"/>
      <w:bookmarkStart w:id="5165" w:name="_Toc37273870"/>
      <w:bookmarkStart w:id="5166" w:name="_Toc45885188"/>
      <w:bookmarkStart w:id="5167" w:name="_Toc53183089"/>
      <w:bookmarkStart w:id="5168" w:name="_Toc58865483"/>
      <w:bookmarkStart w:id="5169" w:name="_Toc58867065"/>
      <w:bookmarkStart w:id="5170" w:name="_Toc66718098"/>
      <w:bookmarkStart w:id="5171" w:name="_Toc74930659"/>
      <w:bookmarkStart w:id="5172" w:name="_Toc76544944"/>
      <w:r w:rsidRPr="006F0B54">
        <w:lastRenderedPageBreak/>
        <w:t>E.2.7</w:t>
      </w:r>
      <w:r w:rsidRPr="006F0B54">
        <w:tab/>
        <w:t>OTA in-channel selectivity</w:t>
      </w:r>
      <w:bookmarkEnd w:id="5163"/>
      <w:bookmarkEnd w:id="5164"/>
      <w:bookmarkEnd w:id="5165"/>
      <w:bookmarkEnd w:id="5166"/>
      <w:bookmarkEnd w:id="5167"/>
      <w:bookmarkEnd w:id="5168"/>
      <w:bookmarkEnd w:id="5169"/>
      <w:bookmarkEnd w:id="5170"/>
      <w:bookmarkEnd w:id="5171"/>
      <w:bookmarkEnd w:id="5172"/>
    </w:p>
    <w:p w14:paraId="73B64E36" w14:textId="77777777" w:rsidR="00972FED" w:rsidRPr="006F0B54" w:rsidRDefault="00972FED" w:rsidP="00972FED">
      <w:pPr>
        <w:pStyle w:val="TH"/>
      </w:pPr>
      <w:r>
        <w:object w:dxaOrig="9210" w:dyaOrig="4186" w14:anchorId="23D61260">
          <v:shape id="_x0000_i1142" type="#_x0000_t75" style="width:461.35pt;height:209.35pt" o:ole="">
            <v:imagedata r:id="rId118" o:title=""/>
          </v:shape>
          <o:OLEObject Type="Embed" ProgID="Visio.Drawing.15" ShapeID="_x0000_i1142" DrawAspect="Content" ObjectID="_1687157316" r:id="rId119"/>
        </w:object>
      </w:r>
    </w:p>
    <w:p w14:paraId="17091D8F" w14:textId="77777777" w:rsidR="00972FED" w:rsidRPr="006F0B54" w:rsidRDefault="00972FED" w:rsidP="00972FED">
      <w:pPr>
        <w:pStyle w:val="TF"/>
      </w:pPr>
      <w:r w:rsidRPr="006F0B54">
        <w:t>Figure E.2.7-1: Measurement set up for OTA in-channel selectivity</w:t>
      </w:r>
    </w:p>
    <w:p w14:paraId="53BFAB53" w14:textId="77777777" w:rsidR="00972FED" w:rsidRPr="006F0B54" w:rsidRDefault="00972FED" w:rsidP="00972FED">
      <w:r w:rsidRPr="006F0B54">
        <w:t>The OTA chamber shown in figure E.2.7-1 is intended to be generic and can be replaced with any suitable OTA chamber (Far field anechoic chamber, CATR, etc.).</w:t>
      </w:r>
    </w:p>
    <w:p w14:paraId="7B1C67B7" w14:textId="77777777" w:rsidR="00972FED" w:rsidRPr="006F0B54" w:rsidRDefault="00972FED" w:rsidP="00972FED">
      <w:pPr>
        <w:pStyle w:val="Heading1"/>
      </w:pPr>
      <w:bookmarkStart w:id="5173" w:name="_Toc21101557"/>
      <w:bookmarkStart w:id="5174" w:name="_Toc29810594"/>
      <w:bookmarkStart w:id="5175" w:name="_Toc37273871"/>
      <w:bookmarkStart w:id="5176" w:name="_Toc45885189"/>
      <w:bookmarkStart w:id="5177" w:name="_Toc53183090"/>
      <w:bookmarkStart w:id="5178" w:name="_Toc58865484"/>
      <w:bookmarkStart w:id="5179" w:name="_Toc58867066"/>
      <w:bookmarkStart w:id="5180" w:name="_Toc66718099"/>
      <w:bookmarkStart w:id="5181" w:name="_Toc74930660"/>
      <w:bookmarkStart w:id="5182" w:name="_Toc76544945"/>
      <w:r w:rsidRPr="006F0B54">
        <w:t>E.3</w:t>
      </w:r>
      <w:r w:rsidRPr="006F0B54">
        <w:tab/>
        <w:t>Performance requirements</w:t>
      </w:r>
      <w:bookmarkEnd w:id="5173"/>
      <w:bookmarkEnd w:id="5174"/>
      <w:bookmarkEnd w:id="5175"/>
      <w:bookmarkEnd w:id="5176"/>
      <w:bookmarkEnd w:id="5177"/>
      <w:bookmarkEnd w:id="5178"/>
      <w:bookmarkEnd w:id="5179"/>
      <w:bookmarkEnd w:id="5180"/>
      <w:bookmarkEnd w:id="5181"/>
      <w:bookmarkEnd w:id="5182"/>
    </w:p>
    <w:p w14:paraId="0BC3CC26" w14:textId="77777777" w:rsidR="00972FED" w:rsidRPr="006F0B54" w:rsidRDefault="00972FED" w:rsidP="00972FED">
      <w:pPr>
        <w:pStyle w:val="TH"/>
      </w:pPr>
      <w:r>
        <w:object w:dxaOrig="8850" w:dyaOrig="2655" w14:anchorId="151DBDF2">
          <v:shape id="_x0000_i1143" type="#_x0000_t75" style="width:442.5pt;height:132.35pt" o:ole="">
            <v:imagedata r:id="rId120" o:title=""/>
          </v:shape>
          <o:OLEObject Type="Embed" ProgID="Visio.Drawing.15" ShapeID="_x0000_i1143" DrawAspect="Content" ObjectID="_1687157317" r:id="rId121"/>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144" type="#_x0000_t75" style="width:450.85pt;height:135.15pt" o:ole="">
            <v:imagedata r:id="rId122" o:title=""/>
          </v:shape>
          <o:OLEObject Type="Embed" ProgID="Visio.Drawing.15" ShapeID="_x0000_i1144" DrawAspect="Content" ObjectID="_1687157318" r:id="rId123"/>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145" type="#_x0000_t75" style="width:461.35pt;height:106.9pt" o:ole="">
            <v:imagedata r:id="rId124" o:title=""/>
          </v:shape>
          <o:OLEObject Type="Embed" ProgID="Visio.Drawing.15" ShapeID="_x0000_i1145" DrawAspect="Content" ObjectID="_1687157319" r:id="rId125"/>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5183" w:name="_Toc21101558"/>
      <w:bookmarkStart w:id="5184" w:name="_Toc29810595"/>
      <w:bookmarkStart w:id="5185" w:name="_Toc37273872"/>
      <w:bookmarkStart w:id="5186" w:name="_Toc45885190"/>
      <w:bookmarkStart w:id="5187" w:name="_Toc53183091"/>
      <w:bookmarkStart w:id="5188" w:name="_Toc58865485"/>
      <w:bookmarkStart w:id="5189" w:name="_Toc58867067"/>
      <w:bookmarkStart w:id="5190" w:name="_Toc66718100"/>
      <w:bookmarkStart w:id="5191" w:name="_Toc74930661"/>
      <w:bookmarkStart w:id="5192" w:name="_Toc76544946"/>
      <w:r w:rsidRPr="006F0B54">
        <w:t>Annex F (normative):</w:t>
      </w:r>
      <w:r w:rsidRPr="006F0B54">
        <w:br/>
        <w:t>Void</w:t>
      </w:r>
      <w:bookmarkEnd w:id="5183"/>
      <w:bookmarkEnd w:id="5184"/>
      <w:bookmarkEnd w:id="5185"/>
      <w:bookmarkEnd w:id="5186"/>
      <w:bookmarkEnd w:id="5187"/>
      <w:bookmarkEnd w:id="5188"/>
      <w:bookmarkEnd w:id="5189"/>
      <w:bookmarkEnd w:id="5190"/>
      <w:bookmarkEnd w:id="5191"/>
      <w:bookmarkEnd w:id="5192"/>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5193" w:name="_Toc21101559"/>
      <w:bookmarkStart w:id="5194" w:name="_Toc29810596"/>
      <w:bookmarkStart w:id="5195" w:name="_Toc37273873"/>
      <w:bookmarkStart w:id="5196" w:name="_Toc45885191"/>
      <w:bookmarkStart w:id="5197" w:name="_Toc53183092"/>
      <w:bookmarkStart w:id="5198" w:name="_Toc58865486"/>
      <w:bookmarkStart w:id="5199" w:name="_Toc58867068"/>
      <w:bookmarkStart w:id="5200" w:name="_Toc66718101"/>
      <w:bookmarkStart w:id="5201" w:name="_Toc74930662"/>
      <w:bookmarkStart w:id="5202" w:name="_Toc76544947"/>
      <w:r w:rsidRPr="006F0B54">
        <w:t>Annex G (informative):</w:t>
      </w:r>
      <w:r w:rsidRPr="006F0B54">
        <w:br/>
        <w:t>Transmitter spatial emissions declaration</w:t>
      </w:r>
      <w:bookmarkEnd w:id="5193"/>
      <w:bookmarkEnd w:id="5194"/>
      <w:bookmarkEnd w:id="5195"/>
      <w:bookmarkEnd w:id="5196"/>
      <w:bookmarkEnd w:id="5197"/>
      <w:bookmarkEnd w:id="5198"/>
      <w:bookmarkEnd w:id="5199"/>
      <w:bookmarkEnd w:id="5200"/>
      <w:bookmarkEnd w:id="5201"/>
      <w:bookmarkEnd w:id="5202"/>
    </w:p>
    <w:p w14:paraId="64B62A8E" w14:textId="77777777" w:rsidR="00972FED" w:rsidRPr="006F0B54" w:rsidRDefault="00972FED" w:rsidP="00972FED">
      <w:pPr>
        <w:pStyle w:val="Heading1"/>
      </w:pPr>
      <w:bookmarkStart w:id="5203" w:name="_Toc21101560"/>
      <w:bookmarkStart w:id="5204" w:name="_Toc29810597"/>
      <w:bookmarkStart w:id="5205" w:name="_Toc37273874"/>
      <w:bookmarkStart w:id="5206" w:name="_Toc45885192"/>
      <w:bookmarkStart w:id="5207" w:name="_Toc53183093"/>
      <w:bookmarkStart w:id="5208" w:name="_Toc58865487"/>
      <w:bookmarkStart w:id="5209" w:name="_Toc58867069"/>
      <w:bookmarkStart w:id="5210" w:name="_Toc66718102"/>
      <w:bookmarkStart w:id="5211" w:name="_Toc74930663"/>
      <w:bookmarkStart w:id="5212" w:name="_Toc76544948"/>
      <w:r w:rsidRPr="006F0B54">
        <w:t>G.1</w:t>
      </w:r>
      <w:r w:rsidRPr="006F0B54">
        <w:tab/>
        <w:t>General</w:t>
      </w:r>
      <w:bookmarkEnd w:id="5203"/>
      <w:bookmarkEnd w:id="5204"/>
      <w:bookmarkEnd w:id="5205"/>
      <w:bookmarkEnd w:id="5206"/>
      <w:bookmarkEnd w:id="5207"/>
      <w:bookmarkEnd w:id="5208"/>
      <w:bookmarkEnd w:id="5209"/>
      <w:bookmarkEnd w:id="5210"/>
      <w:bookmarkEnd w:id="5211"/>
      <w:bookmarkEnd w:id="521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77777777" w:rsidR="00972FED" w:rsidRPr="006F0B54" w:rsidRDefault="00A47EC6" w:rsidP="00972FED">
      <w:pPr>
        <w:pStyle w:val="TH"/>
      </w:pPr>
      <w:r>
        <w:rPr>
          <w:noProof/>
          <w:lang w:val="en-US" w:eastAsia="zh-CN"/>
        </w:rPr>
        <w:pict w14:anchorId="7F7CF4E1">
          <v:shape id="Picture 4" o:spid="_x0000_i1146" type="#_x0000_t75" style="width:305.15pt;height:250.9pt;visibility:visible;mso-wrap-style:square">
            <v:imagedata r:id="rId126" o:title=""/>
          </v:shape>
        </w:pict>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5213" w:name="_Toc21101561"/>
      <w:bookmarkStart w:id="5214" w:name="_Toc29810598"/>
      <w:bookmarkStart w:id="5215" w:name="_Toc37273875"/>
      <w:bookmarkStart w:id="5216" w:name="_Toc45885193"/>
      <w:bookmarkStart w:id="5217" w:name="_Toc53183094"/>
      <w:bookmarkStart w:id="5218" w:name="_Toc58865488"/>
      <w:bookmarkStart w:id="5219" w:name="_Toc58867070"/>
      <w:bookmarkStart w:id="5220" w:name="_Toc66718103"/>
      <w:bookmarkStart w:id="5221" w:name="_Toc74930664"/>
      <w:bookmarkStart w:id="5222" w:name="_Toc76544949"/>
      <w:r w:rsidRPr="006F0B54">
        <w:t>G.2</w:t>
      </w:r>
      <w:r w:rsidRPr="006F0B54">
        <w:tab/>
        <w:t>Declarations</w:t>
      </w:r>
      <w:bookmarkEnd w:id="5213"/>
      <w:bookmarkEnd w:id="5214"/>
      <w:bookmarkEnd w:id="5215"/>
      <w:bookmarkEnd w:id="5216"/>
      <w:bookmarkEnd w:id="5217"/>
      <w:bookmarkEnd w:id="5218"/>
      <w:bookmarkEnd w:id="5219"/>
      <w:bookmarkEnd w:id="5220"/>
      <w:bookmarkEnd w:id="5221"/>
      <w:bookmarkEnd w:id="5222"/>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lastRenderedPageBreak/>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5223" w:name="_Toc21101562"/>
      <w:bookmarkStart w:id="5224" w:name="_Toc29810599"/>
      <w:bookmarkStart w:id="5225" w:name="_Toc37273876"/>
      <w:bookmarkStart w:id="5226" w:name="_Toc45885194"/>
      <w:bookmarkStart w:id="5227" w:name="_Toc53183095"/>
      <w:bookmarkStart w:id="5228" w:name="_Toc58865489"/>
      <w:bookmarkStart w:id="5229" w:name="_Toc58867071"/>
      <w:bookmarkStart w:id="5230" w:name="_Toc66718104"/>
      <w:bookmarkStart w:id="5231" w:name="_Toc74930665"/>
      <w:bookmarkStart w:id="5232" w:name="_Toc76544950"/>
      <w:r w:rsidRPr="006F0B54">
        <w:t>Annex H (normative):</w:t>
      </w:r>
      <w:r w:rsidRPr="006F0B54">
        <w:br/>
        <w:t>Characteristics of the interfering signals</w:t>
      </w:r>
      <w:bookmarkEnd w:id="5223"/>
      <w:bookmarkEnd w:id="5224"/>
      <w:bookmarkEnd w:id="5225"/>
      <w:bookmarkEnd w:id="5226"/>
      <w:bookmarkEnd w:id="5227"/>
      <w:bookmarkEnd w:id="5228"/>
      <w:bookmarkEnd w:id="5229"/>
      <w:bookmarkEnd w:id="5230"/>
      <w:bookmarkEnd w:id="5231"/>
      <w:bookmarkEnd w:id="5232"/>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5233" w:name="_Toc21101563"/>
      <w:bookmarkStart w:id="5234" w:name="_Toc29810600"/>
      <w:bookmarkStart w:id="5235" w:name="_Toc37273877"/>
      <w:bookmarkStart w:id="5236" w:name="_Toc45885195"/>
      <w:bookmarkStart w:id="5237" w:name="_Toc53183096"/>
      <w:bookmarkStart w:id="5238" w:name="_Toc58865490"/>
      <w:bookmarkStart w:id="5239" w:name="_Toc58867072"/>
      <w:bookmarkStart w:id="5240" w:name="_Toc66718105"/>
      <w:bookmarkStart w:id="5241" w:name="_Toc74930666"/>
      <w:bookmarkStart w:id="5242" w:name="_Toc76544951"/>
      <w:r w:rsidRPr="006F0B54">
        <w:t>Annex I (normative):</w:t>
      </w:r>
      <w:r w:rsidRPr="006F0B54">
        <w:br/>
        <w:t>TRP measurement procedures</w:t>
      </w:r>
      <w:bookmarkEnd w:id="5233"/>
      <w:bookmarkEnd w:id="5234"/>
      <w:bookmarkEnd w:id="5235"/>
      <w:bookmarkEnd w:id="5236"/>
      <w:bookmarkEnd w:id="5237"/>
      <w:bookmarkEnd w:id="5238"/>
      <w:bookmarkEnd w:id="5239"/>
      <w:bookmarkEnd w:id="5240"/>
      <w:bookmarkEnd w:id="5241"/>
      <w:bookmarkEnd w:id="5242"/>
    </w:p>
    <w:p w14:paraId="2E282A01" w14:textId="77777777" w:rsidR="00972FED" w:rsidRPr="006F0B54" w:rsidRDefault="00972FED" w:rsidP="00972FED">
      <w:pPr>
        <w:pStyle w:val="Heading1"/>
      </w:pPr>
      <w:bookmarkStart w:id="5243" w:name="_Toc21101564"/>
      <w:bookmarkStart w:id="5244" w:name="_Toc29810601"/>
      <w:bookmarkStart w:id="5245" w:name="_Toc37273878"/>
      <w:bookmarkStart w:id="5246" w:name="_Toc45885196"/>
      <w:bookmarkStart w:id="5247" w:name="_Toc53183097"/>
      <w:bookmarkStart w:id="5248" w:name="_Toc58865491"/>
      <w:bookmarkStart w:id="5249" w:name="_Toc58867073"/>
      <w:bookmarkStart w:id="5250" w:name="_Toc66718106"/>
      <w:bookmarkStart w:id="5251" w:name="_Toc74930667"/>
      <w:bookmarkStart w:id="5252" w:name="_Toc76544952"/>
      <w:r w:rsidRPr="006F0B54">
        <w:t>I.1</w:t>
      </w:r>
      <w:r w:rsidRPr="006F0B54">
        <w:tab/>
        <w:t>General</w:t>
      </w:r>
      <w:bookmarkEnd w:id="5243"/>
      <w:bookmarkEnd w:id="5244"/>
      <w:bookmarkEnd w:id="5245"/>
      <w:bookmarkEnd w:id="5246"/>
      <w:bookmarkEnd w:id="5247"/>
      <w:bookmarkEnd w:id="5248"/>
      <w:bookmarkEnd w:id="5249"/>
      <w:bookmarkEnd w:id="5250"/>
      <w:bookmarkEnd w:id="5251"/>
      <w:bookmarkEnd w:id="5252"/>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5253" w:name="_Toc21101565"/>
      <w:bookmarkStart w:id="5254" w:name="_Toc29810602"/>
      <w:bookmarkStart w:id="5255" w:name="_Toc37273879"/>
      <w:bookmarkStart w:id="5256" w:name="_Toc45885197"/>
      <w:bookmarkStart w:id="5257" w:name="_Toc53183098"/>
      <w:bookmarkStart w:id="5258" w:name="_Toc58865492"/>
      <w:bookmarkStart w:id="5259" w:name="_Toc58867074"/>
      <w:bookmarkStart w:id="5260" w:name="_Toc66718107"/>
      <w:bookmarkStart w:id="5261" w:name="_Toc74930668"/>
      <w:bookmarkStart w:id="5262" w:name="_Toc76544953"/>
      <w:r w:rsidRPr="006F0B54">
        <w:t>I.2</w:t>
      </w:r>
      <w:r w:rsidRPr="006F0B54">
        <w:tab/>
        <w:t>Spherical equal angle grid</w:t>
      </w:r>
      <w:bookmarkEnd w:id="5253"/>
      <w:bookmarkEnd w:id="5254"/>
      <w:bookmarkEnd w:id="5255"/>
      <w:bookmarkEnd w:id="5256"/>
      <w:bookmarkEnd w:id="5257"/>
      <w:bookmarkEnd w:id="5258"/>
      <w:bookmarkEnd w:id="5259"/>
      <w:bookmarkEnd w:id="5260"/>
      <w:bookmarkEnd w:id="5261"/>
      <w:bookmarkEnd w:id="5262"/>
    </w:p>
    <w:p w14:paraId="63507D01" w14:textId="77777777" w:rsidR="00972FED" w:rsidRPr="006F0B54" w:rsidRDefault="00972FED" w:rsidP="00972FED">
      <w:pPr>
        <w:pStyle w:val="Heading2"/>
      </w:pPr>
      <w:bookmarkStart w:id="5263" w:name="_Toc21101566"/>
      <w:bookmarkStart w:id="5264" w:name="_Toc29810603"/>
      <w:bookmarkStart w:id="5265" w:name="_Toc37273880"/>
      <w:bookmarkStart w:id="5266" w:name="_Toc45885198"/>
      <w:bookmarkStart w:id="5267" w:name="_Toc53183099"/>
      <w:bookmarkStart w:id="5268" w:name="_Toc58865493"/>
      <w:bookmarkStart w:id="5269" w:name="_Toc58867075"/>
      <w:bookmarkStart w:id="5270" w:name="_Toc66718108"/>
      <w:bookmarkStart w:id="5271" w:name="_Toc74930669"/>
      <w:bookmarkStart w:id="5272" w:name="_Toc76544954"/>
      <w:r w:rsidRPr="006F0B54">
        <w:rPr>
          <w:rFonts w:hint="eastAsia"/>
          <w:lang w:eastAsia="zh-CN"/>
        </w:rPr>
        <w:t>I.2.</w:t>
      </w:r>
      <w:r w:rsidRPr="006F0B54">
        <w:rPr>
          <w:lang w:eastAsia="zh-CN"/>
        </w:rPr>
        <w:t>1</w:t>
      </w:r>
      <w:r w:rsidRPr="006F0B54">
        <w:rPr>
          <w:lang w:eastAsia="en-GB"/>
        </w:rPr>
        <w:tab/>
        <w:t>General</w:t>
      </w:r>
      <w:bookmarkEnd w:id="5263"/>
      <w:bookmarkEnd w:id="5264"/>
      <w:bookmarkEnd w:id="5265"/>
      <w:bookmarkEnd w:id="5266"/>
      <w:bookmarkEnd w:id="5267"/>
      <w:bookmarkEnd w:id="5268"/>
      <w:bookmarkEnd w:id="5269"/>
      <w:bookmarkEnd w:id="5270"/>
      <w:bookmarkEnd w:id="5271"/>
      <w:bookmarkEnd w:id="5272"/>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77777777" w:rsidR="00972FED" w:rsidRPr="006F0B54" w:rsidRDefault="00A47EC6" w:rsidP="00972FED">
      <w:pPr>
        <w:pStyle w:val="EQ"/>
      </w:pPr>
      <w:r>
        <w:pict w14:anchorId="106A4954">
          <v:shape id="_x0000_i1147" type="#_x0000_t75" style="width:229.8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16AF&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F16AF&quot; wsp:rsidRDefault=&quot;007F16AF&quot; wsp:rsidP=&quot;007F16A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7F16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77777777" w:rsidR="00972FED" w:rsidRPr="006F0B54" w:rsidRDefault="00A47EC6" w:rsidP="00972FED">
      <w:pPr>
        <w:pStyle w:val="EQ"/>
      </w:pPr>
      <w:r>
        <w:pict w14:anchorId="64E09867">
          <v:shape id="_x0000_i1148" type="#_x0000_t75" style="width:240.3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03B6&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F203B6&quot; wsp:rsidRDefault=&quot;00F203B6&quot; wsp:rsidP=&quot;00F203B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4&lt;/m:t&gt;&lt;/m:r&gt;&lt;m:r&gt;&lt;w:rPr&gt;&lt;w:rFonts w:ascii=&quot;Cambria Math&quot; w:h-ansi=&quot;Cambria Math&quot;/&gt;&lt;wx:font wx:val=&quot;Cambria Math&quot;/&gt;&lt;w:i/&gt;&lt;/w:rPr&gt;&lt;m:t&gt;Ï€&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F203B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p>
    <w:p w14:paraId="1460AB8A" w14:textId="77777777" w:rsidR="00972FED" w:rsidRPr="006F0B54" w:rsidRDefault="00972FED" w:rsidP="00972FED">
      <w:r w:rsidRPr="006F0B54">
        <w:t xml:space="preserve">when power density measurements are used, and d is the test distance. N and M are the number of samples in the </w:t>
      </w:r>
      <w:r w:rsidRPr="00972FED">
        <w:fldChar w:fldCharType="begin"/>
      </w:r>
      <w:r w:rsidRPr="00972FED">
        <w:instrText xml:space="preserve"> QUOTE </w:instrText>
      </w:r>
      <w:r w:rsidR="00A47EC6">
        <w:rPr>
          <w:position w:val="-5"/>
        </w:rPr>
        <w:pict w14:anchorId="7B2F902F">
          <v:shape id="_x0000_i1149"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instrText xml:space="preserve"> </w:instrText>
      </w:r>
      <w:r w:rsidRPr="00972FED">
        <w:fldChar w:fldCharType="separate"/>
      </w:r>
      <w:r w:rsidR="00A47EC6">
        <w:rPr>
          <w:position w:val="-5"/>
        </w:rPr>
        <w:pict w14:anchorId="6D6F3770">
          <v:shape id="_x0000_i1150"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fldChar w:fldCharType="end"/>
      </w:r>
      <w:r w:rsidRPr="006F0B54">
        <w:t xml:space="preserve"> and </w:t>
      </w:r>
      <w:r w:rsidRPr="00972FED">
        <w:fldChar w:fldCharType="begin"/>
      </w:r>
      <w:r w:rsidRPr="00972FED">
        <w:instrText xml:space="preserve"> QUOTE </w:instrText>
      </w:r>
      <w:r w:rsidR="00A47EC6">
        <w:rPr>
          <w:position w:val="-5"/>
        </w:rPr>
        <w:pict w14:anchorId="575D72F4">
          <v:shape id="_x0000_i1151"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instrText xml:space="preserve"> </w:instrText>
      </w:r>
      <w:r w:rsidRPr="00972FED">
        <w:fldChar w:fldCharType="separate"/>
      </w:r>
      <w:r w:rsidR="00A47EC6">
        <w:rPr>
          <w:position w:val="-5"/>
        </w:rPr>
        <w:pict w14:anchorId="48FF5B12">
          <v:shape id="_x0000_i1152"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fldChar w:fldCharType="end"/>
      </w:r>
      <w:r w:rsidRPr="006F0B54">
        <w:t xml:space="preserve"> angles. Each (</w:t>
      </w:r>
      <w:r w:rsidRPr="00972FED">
        <w:fldChar w:fldCharType="begin"/>
      </w:r>
      <w:r w:rsidRPr="00972FED">
        <w:instrText xml:space="preserve"> QUOTE </w:instrText>
      </w:r>
      <w:r w:rsidR="00A47EC6">
        <w:rPr>
          <w:position w:val="-5"/>
        </w:rPr>
        <w:pict w14:anchorId="4761456D">
          <v:shape id="_x0000_i1153" type="#_x0000_t75" style="width:27.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972FED">
        <w:instrText xml:space="preserve"> </w:instrText>
      </w:r>
      <w:r w:rsidRPr="00972FED">
        <w:fldChar w:fldCharType="separate"/>
      </w:r>
      <w:r w:rsidR="00A47EC6">
        <w:rPr>
          <w:position w:val="-5"/>
        </w:rPr>
        <w:pict w14:anchorId="20C49861">
          <v:shape id="_x0000_i1154" type="#_x0000_t75" style="width:27.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972FED">
        <w:fldChar w:fldCharType="end"/>
      </w:r>
      <w:r w:rsidRPr="006F0B54">
        <w:t xml:space="preserve">) is a sampling point. The sampling angular intervals for </w:t>
      </w:r>
      <w:r w:rsidRPr="00972FED">
        <w:fldChar w:fldCharType="begin"/>
      </w:r>
      <w:r w:rsidRPr="00972FED">
        <w:instrText xml:space="preserve"> QUOTE </w:instrText>
      </w:r>
      <w:r w:rsidR="00A47EC6">
        <w:rPr>
          <w:position w:val="-5"/>
        </w:rPr>
        <w:pict w14:anchorId="22A6BDCF">
          <v:shape id="_x0000_i1155"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instrText xml:space="preserve"> </w:instrText>
      </w:r>
      <w:r w:rsidRPr="00972FED">
        <w:fldChar w:fldCharType="separate"/>
      </w:r>
      <w:r w:rsidR="00A47EC6">
        <w:rPr>
          <w:position w:val="-5"/>
        </w:rPr>
        <w:pict w14:anchorId="1BB2E76C">
          <v:shape id="_x0000_i1156"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fldChar w:fldCharType="end"/>
      </w:r>
      <w:r w:rsidRPr="006F0B54">
        <w:t xml:space="preserve"> and </w:t>
      </w:r>
      <w:r w:rsidRPr="00972FED">
        <w:fldChar w:fldCharType="begin"/>
      </w:r>
      <w:r w:rsidRPr="00972FED">
        <w:instrText xml:space="preserve"> QUOTE </w:instrText>
      </w:r>
      <w:r w:rsidR="00A47EC6">
        <w:rPr>
          <w:position w:val="-5"/>
        </w:rPr>
        <w:pict w14:anchorId="14A70F4B">
          <v:shape id="_x0000_i1157"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instrText xml:space="preserve"> </w:instrText>
      </w:r>
      <w:r w:rsidRPr="00972FED">
        <w:fldChar w:fldCharType="separate"/>
      </w:r>
      <w:r w:rsidR="00A47EC6">
        <w:rPr>
          <w:position w:val="-5"/>
        </w:rPr>
        <w:pict w14:anchorId="678A0EDE">
          <v:shape id="_x0000_i1158"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fldChar w:fldCharType="end"/>
      </w:r>
      <w:r w:rsidRPr="006F0B54">
        <w:t xml:space="preserve"> angles are </w:t>
      </w:r>
      <w:r w:rsidRPr="00972FED">
        <w:fldChar w:fldCharType="begin"/>
      </w:r>
      <w:r w:rsidRPr="00972FED">
        <w:instrText xml:space="preserve"> QUOTE </w:instrText>
      </w:r>
      <w:r w:rsidR="00A47EC6">
        <w:rPr>
          <w:position w:val="-11"/>
        </w:rPr>
        <w:pict w14:anchorId="100E6426">
          <v:shape id="_x0000_i1159" type="#_x0000_t75" style="width:29.9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972FED">
        <w:instrText xml:space="preserve"> </w:instrText>
      </w:r>
      <w:r w:rsidRPr="00972FED">
        <w:fldChar w:fldCharType="separate"/>
      </w:r>
      <w:r w:rsidR="00A47EC6">
        <w:rPr>
          <w:position w:val="-11"/>
        </w:rPr>
        <w:pict w14:anchorId="0AEE799D">
          <v:shape id="_x0000_i1160" type="#_x0000_t75" style="width:29.9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972FED">
        <w:fldChar w:fldCharType="end"/>
      </w:r>
      <w:r w:rsidRPr="006F0B54">
        <w:t xml:space="preserve"> and </w:t>
      </w:r>
      <w:r w:rsidRPr="00972FED">
        <w:fldChar w:fldCharType="begin"/>
      </w:r>
      <w:r w:rsidRPr="00972FED">
        <w:instrText xml:space="preserve"> QUOTE </w:instrText>
      </w:r>
      <w:r w:rsidR="00A47EC6">
        <w:rPr>
          <w:position w:val="-11"/>
        </w:rPr>
        <w:pict w14:anchorId="535ABA4B">
          <v:shape id="_x0000_i1161" type="#_x0000_t75" style="width:34.3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972FED">
        <w:instrText xml:space="preserve"> </w:instrText>
      </w:r>
      <w:r w:rsidRPr="00972FED">
        <w:fldChar w:fldCharType="separate"/>
      </w:r>
      <w:r w:rsidR="00A47EC6">
        <w:rPr>
          <w:position w:val="-11"/>
        </w:rPr>
        <w:pict w14:anchorId="6F699A0B">
          <v:shape id="_x0000_i1162" type="#_x0000_t75" style="width:34.3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972FED">
        <w:fldChar w:fldCharType="end"/>
      </w:r>
      <w:r w:rsidRPr="006F0B54">
        <w:t xml:space="preserve">. The sampling intervals </w:t>
      </w:r>
      <w:r w:rsidRPr="00972FED">
        <w:fldChar w:fldCharType="begin"/>
      </w:r>
      <w:r w:rsidRPr="00972FED">
        <w:instrText xml:space="preserve"> QUOTE </w:instrText>
      </w:r>
      <w:r w:rsidR="00A47EC6">
        <w:rPr>
          <w:position w:val="-5"/>
        </w:rPr>
        <w:pict w14:anchorId="43EFF364">
          <v:shape id="_x0000_i1163"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instrText xml:space="preserve"> </w:instrText>
      </w:r>
      <w:r w:rsidRPr="00972FED">
        <w:fldChar w:fldCharType="separate"/>
      </w:r>
      <w:r w:rsidR="00A47EC6">
        <w:rPr>
          <w:position w:val="-5"/>
        </w:rPr>
        <w:pict w14:anchorId="1BB5B649">
          <v:shape id="_x0000_i1164"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fldChar w:fldCharType="end"/>
      </w:r>
      <w:r w:rsidRPr="006F0B54">
        <w:t xml:space="preserve"> and </w:t>
      </w:r>
      <w:r w:rsidRPr="00972FED">
        <w:fldChar w:fldCharType="begin"/>
      </w:r>
      <w:r w:rsidRPr="00972FED">
        <w:instrText xml:space="preserve"> QUOTE </w:instrText>
      </w:r>
      <w:r w:rsidR="00A47EC6">
        <w:rPr>
          <w:position w:val="-5"/>
        </w:rPr>
        <w:pict w14:anchorId="764EEBB6">
          <v:shape id="_x0000_i1165"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instrText xml:space="preserve"> </w:instrText>
      </w:r>
      <w:r w:rsidRPr="00972FED">
        <w:fldChar w:fldCharType="separate"/>
      </w:r>
      <w:r w:rsidR="00A47EC6">
        <w:rPr>
          <w:position w:val="-5"/>
        </w:rPr>
        <w:pict w14:anchorId="2A362EAA">
          <v:shape id="_x0000_i1166"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fldChar w:fldCharType="end"/>
      </w:r>
      <w:r w:rsidRPr="006F0B54">
        <w:t xml:space="preserve"> are described in I.2.2.</w:t>
      </w:r>
    </w:p>
    <w:p w14:paraId="1BE566A8" w14:textId="77777777" w:rsidR="00972FED" w:rsidRPr="006F0B54" w:rsidRDefault="00972FED" w:rsidP="00972FED">
      <w:pPr>
        <w:pStyle w:val="Heading2"/>
        <w:rPr>
          <w:lang w:eastAsia="zh-CN"/>
        </w:rPr>
      </w:pPr>
      <w:bookmarkStart w:id="5273" w:name="_Toc21101567"/>
      <w:bookmarkStart w:id="5274" w:name="_Toc29810604"/>
      <w:bookmarkStart w:id="5275" w:name="_Toc37273881"/>
      <w:bookmarkStart w:id="5276" w:name="_Toc45885199"/>
      <w:bookmarkStart w:id="5277" w:name="_Toc53183100"/>
      <w:bookmarkStart w:id="5278" w:name="_Toc58865494"/>
      <w:bookmarkStart w:id="5279" w:name="_Toc58867076"/>
      <w:bookmarkStart w:id="5280" w:name="_Toc66718109"/>
      <w:bookmarkStart w:id="5281" w:name="_Toc74930670"/>
      <w:bookmarkStart w:id="5282" w:name="_Toc76544955"/>
      <w:r w:rsidRPr="006F0B54">
        <w:rPr>
          <w:rFonts w:hint="eastAsia"/>
          <w:lang w:eastAsia="zh-CN"/>
        </w:rPr>
        <w:t>I.2.2</w:t>
      </w:r>
      <w:r w:rsidRPr="006F0B54">
        <w:rPr>
          <w:lang w:eastAsia="en-GB"/>
        </w:rPr>
        <w:tab/>
        <w:t>Reference angular step criteria</w:t>
      </w:r>
      <w:bookmarkEnd w:id="5273"/>
      <w:bookmarkEnd w:id="5274"/>
      <w:bookmarkEnd w:id="5275"/>
      <w:bookmarkEnd w:id="5276"/>
      <w:bookmarkEnd w:id="5277"/>
      <w:bookmarkEnd w:id="5278"/>
      <w:bookmarkEnd w:id="5279"/>
      <w:bookmarkEnd w:id="5280"/>
      <w:bookmarkEnd w:id="5281"/>
      <w:bookmarkEnd w:id="5282"/>
    </w:p>
    <w:p w14:paraId="4AA00416" w14:textId="77777777" w:rsidR="00972FED" w:rsidRPr="006F0B54" w:rsidRDefault="00972FED" w:rsidP="00972FED">
      <w:pPr>
        <w:rPr>
          <w:rFonts w:eastAsia="MS Mincho"/>
          <w:lang w:val="en-US"/>
        </w:rPr>
      </w:pPr>
      <w:r w:rsidRPr="006F0B54">
        <w:rPr>
          <w:rFonts w:eastAsia="MS Mincho"/>
          <w:lang w:val="en-US"/>
        </w:rPr>
        <w:t xml:space="preserve">The reference angular steps </w:t>
      </w:r>
      <w:r w:rsidRPr="00972FED">
        <w:rPr>
          <w:rFonts w:eastAsia="MS Mincho"/>
          <w:lang w:val="en-US"/>
        </w:rPr>
        <w:fldChar w:fldCharType="begin"/>
      </w:r>
      <w:r w:rsidRPr="00972FED">
        <w:rPr>
          <w:rFonts w:eastAsia="MS Mincho"/>
          <w:lang w:val="en-US"/>
        </w:rPr>
        <w:instrText xml:space="preserve"> QUOTE </w:instrText>
      </w:r>
      <w:r w:rsidR="00A47EC6">
        <w:rPr>
          <w:rFonts w:eastAsia="MS Mincho"/>
          <w:position w:val="-6"/>
        </w:rPr>
        <w:pict w14:anchorId="6640EA4D">
          <v:shape id="_x0000_i1167"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rPr>
          <w:rFonts w:eastAsia="MS Mincho"/>
          <w:lang w:val="en-US"/>
        </w:rPr>
        <w:instrText xml:space="preserve"> </w:instrText>
      </w:r>
      <w:r w:rsidRPr="00972FED">
        <w:rPr>
          <w:rFonts w:eastAsia="MS Mincho"/>
          <w:lang w:val="en-US"/>
        </w:rPr>
        <w:fldChar w:fldCharType="separate"/>
      </w:r>
      <w:r w:rsidR="00A47EC6">
        <w:rPr>
          <w:rFonts w:eastAsia="MS Mincho"/>
          <w:position w:val="-6"/>
        </w:rPr>
        <w:pict w14:anchorId="5C683376">
          <v:shape id="_x0000_i1168"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rPr>
          <w:rFonts w:eastAsia="MS Mincho"/>
          <w:lang w:val="en-US"/>
        </w:rPr>
        <w:fldChar w:fldCharType="end"/>
      </w:r>
      <w:r w:rsidRPr="006F0B54">
        <w:rPr>
          <w:rFonts w:eastAsia="MS Mincho"/>
          <w:lang w:val="en-US"/>
        </w:rPr>
        <w:t xml:space="preserve"> and </w:t>
      </w:r>
      <w:r w:rsidRPr="00972FED">
        <w:rPr>
          <w:rFonts w:eastAsia="MS Mincho"/>
          <w:lang w:val="en-US"/>
        </w:rPr>
        <w:fldChar w:fldCharType="begin"/>
      </w:r>
      <w:r w:rsidRPr="00972FED">
        <w:rPr>
          <w:rFonts w:eastAsia="MS Mincho"/>
          <w:lang w:val="en-US"/>
        </w:rPr>
        <w:instrText xml:space="preserve"> QUOTE </w:instrText>
      </w:r>
      <w:r w:rsidR="00A47EC6">
        <w:rPr>
          <w:rFonts w:eastAsia="MS Mincho"/>
          <w:position w:val="-6"/>
        </w:rPr>
        <w:pict w14:anchorId="4015B728">
          <v:shape id="_x0000_i1169" type="#_x0000_t75" style="width:23.2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rPr>
          <w:rFonts w:eastAsia="MS Mincho"/>
          <w:lang w:val="en-US"/>
        </w:rPr>
        <w:instrText xml:space="preserve"> </w:instrText>
      </w:r>
      <w:r w:rsidRPr="00972FED">
        <w:rPr>
          <w:rFonts w:eastAsia="MS Mincho"/>
          <w:lang w:val="en-US"/>
        </w:rPr>
        <w:fldChar w:fldCharType="separate"/>
      </w:r>
      <w:r w:rsidR="00A47EC6">
        <w:rPr>
          <w:rFonts w:eastAsia="MS Mincho"/>
          <w:position w:val="-6"/>
        </w:rPr>
        <w:pict w14:anchorId="495FF40C">
          <v:shape id="_x0000_i1170" type="#_x0000_t75" style="width:23.2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rPr>
          <w:rFonts w:eastAsia="MS Mincho"/>
          <w:lang w:val="en-US"/>
        </w:rPr>
        <w:fldChar w:fldCharType="end"/>
      </w:r>
      <w:r w:rsidRPr="006F0B54">
        <w:rPr>
          <w:rFonts w:eastAsia="MS Mincho"/>
          <w:lang w:val="en-US"/>
        </w:rPr>
        <w:t xml:space="preserve"> in degrees are defined as:</w:t>
      </w:r>
    </w:p>
    <w:p w14:paraId="1A49266D" w14:textId="77777777" w:rsidR="00972FED" w:rsidRPr="006F0B54" w:rsidRDefault="00972FED" w:rsidP="00972FED">
      <w:pPr>
        <w:pStyle w:val="EQ"/>
        <w:rPr>
          <w:rFonts w:ascii="Cambria Math" w:hAnsi="Cambria Math"/>
        </w:rPr>
      </w:pPr>
      <w:r w:rsidRPr="006F0B54">
        <w:rPr>
          <w:rFonts w:eastAsia="MS Mincho"/>
          <w:noProof w:val="0"/>
        </w:rPr>
        <w:tab/>
      </w:r>
      <w:r w:rsidRPr="00972FED">
        <w:rPr>
          <w:rFonts w:ascii="Cambria Math" w:hAnsi="Cambria Math"/>
        </w:rPr>
        <w:fldChar w:fldCharType="begin"/>
      </w:r>
      <w:r w:rsidRPr="00972FED">
        <w:rPr>
          <w:rFonts w:ascii="Cambria Math" w:hAnsi="Cambria Math"/>
        </w:rPr>
        <w:instrText xml:space="preserve"> QUOTE </w:instrText>
      </w:r>
      <w:r w:rsidR="00A47EC6">
        <w:rPr>
          <w:rFonts w:eastAsia="MS Mincho"/>
          <w:position w:val="-15"/>
        </w:rPr>
        <w:pict w14:anchorId="2FBD45B9">
          <v:shape id="_x0000_i1171" type="#_x0000_t75" style="width:118.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instrText xml:space="preserve"> </w:instrText>
      </w:r>
      <w:r w:rsidRPr="00972FED">
        <w:rPr>
          <w:rFonts w:ascii="Cambria Math" w:hAnsi="Cambria Math"/>
        </w:rPr>
        <w:fldChar w:fldCharType="separate"/>
      </w:r>
      <w:r w:rsidR="00A47EC6">
        <w:rPr>
          <w:rFonts w:eastAsia="MS Mincho"/>
          <w:position w:val="-15"/>
        </w:rPr>
        <w:pict w14:anchorId="550EB00C">
          <v:shape id="_x0000_i1172" type="#_x0000_t75" style="width:118.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fldChar w:fldCharType="end"/>
      </w:r>
    </w:p>
    <w:p w14:paraId="0E0702BE" w14:textId="77777777" w:rsidR="00972FED" w:rsidRPr="006F0B54" w:rsidRDefault="00972FED" w:rsidP="00972FED">
      <w:pPr>
        <w:pStyle w:val="EQ"/>
        <w:rPr>
          <w:rFonts w:ascii="Cambria Math" w:hAnsi="Cambria Math"/>
        </w:rPr>
      </w:pPr>
      <w:r w:rsidRPr="006F0B54">
        <w:rPr>
          <w:rFonts w:ascii="Cambria Math" w:hAnsi="Cambria Math"/>
        </w:rPr>
        <w:lastRenderedPageBreak/>
        <w:tab/>
      </w:r>
      <w:r w:rsidRPr="00972FED">
        <w:rPr>
          <w:rFonts w:ascii="Cambria Math" w:hAnsi="Cambria Math"/>
        </w:rPr>
        <w:fldChar w:fldCharType="begin"/>
      </w:r>
      <w:r w:rsidRPr="00972FED">
        <w:rPr>
          <w:rFonts w:ascii="Cambria Math" w:hAnsi="Cambria Math"/>
        </w:rPr>
        <w:instrText xml:space="preserve"> QUOTE </w:instrText>
      </w:r>
      <w:r w:rsidR="00A47EC6">
        <w:rPr>
          <w:position w:val="-11"/>
        </w:rPr>
        <w:pict w14:anchorId="1E3F7815">
          <v:shape id="_x0000_i1173" type="#_x0000_t75" style="width:106.9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rPr>
          <w:rFonts w:ascii="Cambria Math" w:hAnsi="Cambria Math"/>
        </w:rPr>
        <w:instrText xml:space="preserve"> </w:instrText>
      </w:r>
      <w:r w:rsidRPr="00972FED">
        <w:rPr>
          <w:rFonts w:ascii="Cambria Math" w:hAnsi="Cambria Math"/>
        </w:rPr>
        <w:fldChar w:fldCharType="separate"/>
      </w:r>
      <w:r w:rsidR="00A47EC6">
        <w:rPr>
          <w:position w:val="-11"/>
        </w:rPr>
        <w:pict w14:anchorId="110831A1">
          <v:shape id="_x0000_i1174" type="#_x0000_t75" style="width:106.9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rPr>
          <w:rFonts w:ascii="Cambria Math" w:hAnsi="Cambria Math"/>
        </w:rPr>
        <w:fldChar w:fldCharType="end"/>
      </w:r>
    </w:p>
    <w:p w14:paraId="6CA4D130" w14:textId="77777777" w:rsidR="00972FED" w:rsidRPr="006F0B54" w:rsidRDefault="00972FED" w:rsidP="00972FED">
      <w:r w:rsidRPr="006F0B54">
        <w:rPr>
          <w:lang w:val="en-US" w:eastAsia="zh-CN"/>
        </w:rPr>
        <w:t xml:space="preserve">The upper limit for these reference angular steps of </w:t>
      </w:r>
      <w:r w:rsidRPr="00972FED">
        <w:rPr>
          <w:lang w:val="en-US" w:eastAsia="zh-CN"/>
        </w:rPr>
        <w:fldChar w:fldCharType="begin"/>
      </w:r>
      <w:r w:rsidRPr="00972FED">
        <w:rPr>
          <w:lang w:val="en-US" w:eastAsia="zh-CN"/>
        </w:rPr>
        <w:instrText xml:space="preserve"> QUOTE </w:instrText>
      </w:r>
      <w:r w:rsidR="00A47EC6">
        <w:rPr>
          <w:position w:val="-5"/>
        </w:rPr>
        <w:pict w14:anchorId="31F8C9DD">
          <v:shape id="_x0000_i1175"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rPr>
          <w:lang w:val="en-US" w:eastAsia="zh-CN"/>
        </w:rPr>
        <w:instrText xml:space="preserve"> </w:instrText>
      </w:r>
      <w:r w:rsidRPr="00972FED">
        <w:rPr>
          <w:lang w:val="en-US" w:eastAsia="zh-CN"/>
        </w:rPr>
        <w:fldChar w:fldCharType="separate"/>
      </w:r>
      <w:r w:rsidR="00A47EC6">
        <w:rPr>
          <w:position w:val="-5"/>
        </w:rPr>
        <w:pict w14:anchorId="420BBFC5">
          <v:shape id="_x0000_i1176"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rPr>
          <w:lang w:val="en-US" w:eastAsia="zh-CN"/>
        </w:rPr>
        <w:fldChar w:fldCharType="end"/>
      </w:r>
      <w:r w:rsidRPr="006F0B54">
        <w:rPr>
          <w:lang w:val="en-US" w:eastAsia="zh-CN"/>
        </w:rPr>
        <w:t xml:space="preserve"> ensures a low Summation Error (SE) when </w:t>
      </w:r>
      <w:r w:rsidRPr="00972FED">
        <w:rPr>
          <w:lang w:val="en-US" w:eastAsia="zh-CN"/>
        </w:rPr>
        <w:fldChar w:fldCharType="begin"/>
      </w:r>
      <w:r w:rsidRPr="00972FED">
        <w:rPr>
          <w:lang w:val="en-US" w:eastAsia="zh-CN"/>
        </w:rPr>
        <w:instrText xml:space="preserve"> QUOTE </w:instrText>
      </w:r>
      <w:r w:rsidR="00A47EC6">
        <w:rPr>
          <w:position w:val="-5"/>
        </w:rPr>
        <w:pict w14:anchorId="6604375E">
          <v:shape id="_x0000_i1177" type="#_x0000_t75" style="width: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lang w:val="en-US" w:eastAsia="zh-CN"/>
        </w:rPr>
        <w:instrText xml:space="preserve"> </w:instrText>
      </w:r>
      <w:r w:rsidRPr="00972FED">
        <w:rPr>
          <w:lang w:val="en-US" w:eastAsia="zh-CN"/>
        </w:rPr>
        <w:fldChar w:fldCharType="separate"/>
      </w:r>
      <w:r w:rsidR="00A47EC6">
        <w:rPr>
          <w:position w:val="-5"/>
        </w:rPr>
        <w:pict w14:anchorId="32925E8D">
          <v:shape id="_x0000_i1178" type="#_x0000_t75" style="width: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lang w:val="en-US" w:eastAsia="zh-CN"/>
        </w:rPr>
        <w:fldChar w:fldCharType="end"/>
      </w:r>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77777777"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w:r w:rsidRPr="00972FED">
        <w:rPr>
          <w:rFonts w:eastAsia="MS Mincho"/>
          <w:lang w:val="en-US"/>
        </w:rPr>
        <w:fldChar w:fldCharType="begin"/>
      </w:r>
      <w:r w:rsidRPr="00972FED">
        <w:rPr>
          <w:rFonts w:eastAsia="MS Mincho"/>
          <w:lang w:val="en-US"/>
        </w:rPr>
        <w:instrText xml:space="preserve"> QUOTE </w:instrText>
      </w:r>
      <w:r w:rsidR="00A47EC6">
        <w:rPr>
          <w:rFonts w:eastAsia="MS Mincho"/>
          <w:position w:val="-8"/>
        </w:rPr>
        <w:pict w14:anchorId="57CF227B">
          <v:shape id="_x0000_i1179" type="#_x0000_t75" style="width:69.2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instrText xml:space="preserve"> </w:instrText>
      </w:r>
      <w:r w:rsidRPr="00972FED">
        <w:rPr>
          <w:rFonts w:eastAsia="MS Mincho"/>
          <w:lang w:val="en-US"/>
        </w:rPr>
        <w:fldChar w:fldCharType="separate"/>
      </w:r>
      <w:r w:rsidR="00A47EC6">
        <w:rPr>
          <w:rFonts w:eastAsia="MS Mincho"/>
          <w:position w:val="-8"/>
        </w:rPr>
        <w:pict w14:anchorId="75F7D25B">
          <v:shape id="_x0000_i1180" type="#_x0000_t75" style="width:69.2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fldChar w:fldCharType="end"/>
      </w:r>
    </w:p>
    <w:p w14:paraId="2C01302C" w14:textId="77777777" w:rsidR="00972FED" w:rsidRPr="006F0B54" w:rsidRDefault="00972FED" w:rsidP="00972FED">
      <w:pPr>
        <w:pStyle w:val="EQ"/>
        <w:rPr>
          <w:rFonts w:eastAsia="MS Mincho"/>
        </w:rPr>
      </w:pPr>
      <w:r w:rsidRPr="006F0B54">
        <w:rPr>
          <w:rFonts w:eastAsia="MS Mincho"/>
        </w:rPr>
        <w:tab/>
      </w:r>
      <w:r w:rsidRPr="00972FED">
        <w:rPr>
          <w:rFonts w:eastAsia="MS Mincho"/>
        </w:rPr>
        <w:fldChar w:fldCharType="begin"/>
      </w:r>
      <w:r w:rsidRPr="00972FED">
        <w:rPr>
          <w:rFonts w:eastAsia="MS Mincho"/>
        </w:rPr>
        <w:instrText xml:space="preserve"> QUOTE </w:instrText>
      </w:r>
      <w:r w:rsidR="00A47EC6">
        <w:rPr>
          <w:rFonts w:eastAsia="MS Mincho"/>
          <w:position w:val="-5"/>
        </w:rPr>
        <w:pict w14:anchorId="607F6C90">
          <v:shape id="_x0000_i1181" type="#_x0000_t75" style="width:102.4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rPr>
        <w:instrText xml:space="preserve"> </w:instrText>
      </w:r>
      <w:r w:rsidRPr="00972FED">
        <w:rPr>
          <w:rFonts w:eastAsia="MS Mincho"/>
        </w:rPr>
        <w:fldChar w:fldCharType="separate"/>
      </w:r>
      <w:r w:rsidR="00A47EC6">
        <w:rPr>
          <w:rFonts w:eastAsia="MS Mincho"/>
          <w:position w:val="-5"/>
        </w:rPr>
        <w:pict w14:anchorId="7CDABFD2">
          <v:shape id="_x0000_i1182" type="#_x0000_t75" style="width:102.4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rPr>
        <w:fldChar w:fldCharType="end"/>
      </w:r>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77777777" w:rsidR="00972FED" w:rsidRPr="006F0B54" w:rsidRDefault="00A47EC6" w:rsidP="00972FED">
      <w:pPr>
        <w:pStyle w:val="TH"/>
        <w:rPr>
          <w:lang w:val="en-US" w:eastAsia="zh-CN"/>
        </w:rPr>
      </w:pPr>
      <w:r>
        <w:rPr>
          <w:noProof/>
          <w:lang w:val="en-US" w:eastAsia="zh-CN"/>
        </w:rPr>
        <w:pict w14:anchorId="1EB1BEB4">
          <v:shape id="Picture 89" o:spid="_x0000_i1183" type="#_x0000_t75" style="width:274.15pt;height:279.7pt;visibility:visible;mso-wrap-style:square">
            <v:imagedata r:id="rId144" o:title=""/>
          </v:shape>
        </w:pict>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77777777" w:rsidR="00972FED" w:rsidRPr="006F0B54" w:rsidRDefault="00972FED" w:rsidP="00972FED">
      <w:pPr>
        <w:rPr>
          <w:lang w:val="en-US" w:eastAsia="en-GB"/>
        </w:rPr>
      </w:pPr>
      <w:r w:rsidRPr="006F0B54">
        <w:rPr>
          <w:lang w:val="en-US" w:eastAsia="zh-CN"/>
        </w:rPr>
        <w:t xml:space="preserve">Optionally, in the case of Uniform Linear Array (ULA), when d is negligible (d </w:t>
      </w:r>
      <w:r w:rsidRPr="00972FED">
        <w:rPr>
          <w:lang w:val="en-US" w:eastAsia="zh-CN"/>
        </w:rPr>
        <w:fldChar w:fldCharType="begin"/>
      </w:r>
      <w:r w:rsidRPr="00972FED">
        <w:rPr>
          <w:lang w:val="en-US" w:eastAsia="zh-CN"/>
        </w:rPr>
        <w:instrText xml:space="preserve"> QUOTE </w:instrText>
      </w:r>
      <w:r w:rsidR="00A47EC6">
        <w:rPr>
          <w:position w:val="-5"/>
        </w:rPr>
        <w:pict w14:anchorId="17C1CEB3">
          <v:shape id="_x0000_i1184" type="#_x0000_t75" style="width:1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lang w:val="en-US" w:eastAsia="zh-CN"/>
        </w:rPr>
        <w:instrText xml:space="preserve"> </w:instrText>
      </w:r>
      <w:r w:rsidRPr="00972FED">
        <w:rPr>
          <w:lang w:val="en-US" w:eastAsia="zh-CN"/>
        </w:rPr>
        <w:fldChar w:fldCharType="separate"/>
      </w:r>
      <w:r w:rsidR="00A47EC6">
        <w:rPr>
          <w:position w:val="-5"/>
        </w:rPr>
        <w:pict w14:anchorId="7502F229">
          <v:shape id="_x0000_i1185" type="#_x0000_t75" style="width:1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lang w:val="en-US" w:eastAsia="zh-CN"/>
        </w:rPr>
        <w:fldChar w:fldCharType="end"/>
      </w:r>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77777777" w:rsidR="00972FED" w:rsidRPr="005D1F2D" w:rsidRDefault="00972FED" w:rsidP="00972FED">
      <w:pPr>
        <w:pStyle w:val="EQ"/>
        <w:rPr>
          <w:lang w:val="en-US" w:eastAsia="zh-CN"/>
        </w:rPr>
      </w:pPr>
      <w:r>
        <w:rPr>
          <w:lang w:val="en-US" w:eastAsia="zh-CN"/>
        </w:rPr>
        <w:tab/>
      </w:r>
      <w:r w:rsidRPr="00972FED">
        <w:rPr>
          <w:lang w:val="en-US" w:eastAsia="zh-CN"/>
        </w:rPr>
        <w:fldChar w:fldCharType="begin"/>
      </w:r>
      <w:r w:rsidRPr="00972FED">
        <w:rPr>
          <w:lang w:val="en-US" w:eastAsia="zh-CN"/>
        </w:rPr>
        <w:instrText xml:space="preserve"> QUOTE </w:instrText>
      </w:r>
      <w:r w:rsidR="00A47EC6">
        <w:rPr>
          <w:position w:val="-14"/>
        </w:rPr>
        <w:pict w14:anchorId="233E02B3">
          <v:shape id="_x0000_i1186" type="#_x0000_t75" style="width:140.1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instrText xml:space="preserve"> </w:instrText>
      </w:r>
      <w:r w:rsidRPr="00972FED">
        <w:rPr>
          <w:lang w:val="en-US" w:eastAsia="zh-CN"/>
        </w:rPr>
        <w:fldChar w:fldCharType="separate"/>
      </w:r>
      <w:r w:rsidR="00A47EC6">
        <w:rPr>
          <w:position w:val="-14"/>
        </w:rPr>
        <w:pict w14:anchorId="5F6CB993">
          <v:shape id="_x0000_i1187" type="#_x0000_t75" style="width:140.1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fldChar w:fldCharType="end"/>
      </w:r>
    </w:p>
    <w:p w14:paraId="60F9A211" w14:textId="77777777" w:rsidR="00972FED" w:rsidRPr="005D1F2D" w:rsidRDefault="00972FED" w:rsidP="00972FED">
      <w:pPr>
        <w:pStyle w:val="EQ"/>
        <w:rPr>
          <w:lang w:val="en-US" w:eastAsia="zh-CN"/>
        </w:rPr>
      </w:pPr>
      <w:r>
        <w:rPr>
          <w:lang w:val="en-US" w:eastAsia="zh-CN"/>
        </w:rPr>
        <w:tab/>
      </w:r>
      <w:r w:rsidRPr="00972FED">
        <w:rPr>
          <w:lang w:val="en-US" w:eastAsia="zh-CN"/>
        </w:rPr>
        <w:fldChar w:fldCharType="begin"/>
      </w:r>
      <w:r w:rsidRPr="00972FED">
        <w:rPr>
          <w:lang w:val="en-US" w:eastAsia="zh-CN"/>
        </w:rPr>
        <w:instrText xml:space="preserve"> QUOTE </w:instrText>
      </w:r>
      <w:r w:rsidR="00A47EC6">
        <w:rPr>
          <w:position w:val="-15"/>
        </w:rPr>
        <w:pict w14:anchorId="20A35756">
          <v:shape id="_x0000_i1188" type="#_x0000_t75" style="width:143.4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instrText xml:space="preserve"> </w:instrText>
      </w:r>
      <w:r w:rsidRPr="00972FED">
        <w:rPr>
          <w:lang w:val="en-US" w:eastAsia="zh-CN"/>
        </w:rPr>
        <w:fldChar w:fldCharType="separate"/>
      </w:r>
      <w:r w:rsidR="00A47EC6">
        <w:rPr>
          <w:position w:val="-15"/>
        </w:rPr>
        <w:pict w14:anchorId="293FF88A">
          <v:shape id="_x0000_i1189" type="#_x0000_t75" style="width:143.4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fldChar w:fldCharType="end"/>
      </w:r>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190" type="#_x0000_t75" style="width:13.3pt;height:13.3pt" o:ole="">
            <v:imagedata r:id="rId148" o:title=""/>
          </v:shape>
          <o:OLEObject Type="Embed" ProgID="Equation.3" ShapeID="_x0000_i1190" DrawAspect="Content" ObjectID="_1687157320" r:id="rId149"/>
        </w:object>
      </w:r>
      <w:r w:rsidRPr="006F0B54">
        <w:rPr>
          <w:rFonts w:hint="eastAsia"/>
          <w:lang w:val="en-US" w:eastAsia="zh-CN"/>
        </w:rPr>
        <w:t xml:space="preserve"> is wavelength for the measured frequency.</w:t>
      </w:r>
    </w:p>
    <w:p w14:paraId="67CB3245" w14:textId="77777777" w:rsidR="00972FED" w:rsidRPr="006F0B54" w:rsidRDefault="00A47EC6" w:rsidP="00972FED">
      <w:pPr>
        <w:pStyle w:val="TH"/>
        <w:rPr>
          <w:lang w:val="en-US" w:eastAsia="zh-CN"/>
        </w:rPr>
      </w:pPr>
      <w:r>
        <w:rPr>
          <w:noProof/>
          <w:lang w:val="en-US" w:eastAsia="zh-CN"/>
        </w:rPr>
        <w:lastRenderedPageBreak/>
        <w:pict w14:anchorId="0E54D2E1">
          <v:shape id="图片 19" o:spid="_x0000_i1191" type="#_x0000_t75" alt="Figure 3" style="width:226.5pt;height:226.5pt;visibility:visible;mso-wrap-style:square">
            <v:imagedata r:id="rId150" o:title="Figure 3"/>
          </v:shape>
        </w:pict>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7777777" w:rsidR="00972FED" w:rsidRPr="006F0B54" w:rsidRDefault="00972FED" w:rsidP="00972FED">
      <w:pPr>
        <w:pStyle w:val="EQ"/>
        <w:rPr>
          <w:lang w:val="en-US"/>
        </w:rPr>
      </w:pPr>
      <w:r w:rsidRPr="006F0B54">
        <w:rPr>
          <w:lang w:eastAsia="zh-CN"/>
        </w:rPr>
        <w:tab/>
      </w:r>
      <w:r w:rsidRPr="00972FED">
        <w:rPr>
          <w:lang w:val="en-US"/>
        </w:rPr>
        <w:fldChar w:fldCharType="begin"/>
      </w:r>
      <w:r w:rsidRPr="00972FED">
        <w:rPr>
          <w:lang w:val="en-US"/>
        </w:rPr>
        <w:instrText xml:space="preserve"> QUOTE </w:instrText>
      </w:r>
      <w:r w:rsidR="00A47EC6">
        <w:rPr>
          <w:position w:val="-17"/>
        </w:rPr>
        <w:pict w14:anchorId="696EF322">
          <v:shape id="_x0000_i1192" type="#_x0000_t75" style="width:106.35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rPr>
        <w:instrText xml:space="preserve"> </w:instrText>
      </w:r>
      <w:r w:rsidRPr="00972FED">
        <w:rPr>
          <w:lang w:val="en-US"/>
        </w:rPr>
        <w:fldChar w:fldCharType="separate"/>
      </w:r>
      <w:r w:rsidR="00A47EC6">
        <w:rPr>
          <w:position w:val="-17"/>
        </w:rPr>
        <w:pict w14:anchorId="37A379E1">
          <v:shape id="_x0000_i1193" type="#_x0000_t75" style="width:106.35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rPr>
        <w:fldChar w:fldCharType="end"/>
      </w:r>
    </w:p>
    <w:p w14:paraId="0A14DB05" w14:textId="77777777" w:rsidR="00972FED" w:rsidRPr="006F0B54" w:rsidRDefault="00972FED" w:rsidP="00972FED">
      <w:pPr>
        <w:rPr>
          <w:rFonts w:eastAsia="MS Mincho"/>
          <w:lang w:val="en-US"/>
        </w:rPr>
      </w:pPr>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r w:rsidR="00A47EC6">
        <w:rPr>
          <w:rFonts w:eastAsia="MS Mincho"/>
          <w:position w:val="-8"/>
        </w:rPr>
        <w:pict w14:anchorId="42C89C8E">
          <v:shape id="_x0000_i1194" type="#_x0000_t75" style="width:24.9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972FED">
        <w:rPr>
          <w:rFonts w:eastAsia="MS Mincho"/>
          <w:lang w:val="en-US"/>
        </w:rPr>
        <w:instrText xml:space="preserve"> </w:instrText>
      </w:r>
      <w:r w:rsidRPr="00972FED">
        <w:rPr>
          <w:rFonts w:eastAsia="MS Mincho"/>
          <w:lang w:val="en-US"/>
        </w:rPr>
        <w:fldChar w:fldCharType="separate"/>
      </w:r>
      <w:r w:rsidR="00A47EC6">
        <w:rPr>
          <w:rFonts w:eastAsia="MS Mincho"/>
          <w:position w:val="-8"/>
        </w:rPr>
        <w:pict w14:anchorId="16D0A287">
          <v:shape id="_x0000_i1195" type="#_x0000_t75" style="width:24.9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r w:rsidR="00A47EC6">
        <w:rPr>
          <w:rFonts w:eastAsia="MS Mincho"/>
          <w:position w:val="-8"/>
        </w:rPr>
        <w:pict w14:anchorId="76E0094D">
          <v:shape id="_x0000_i1196"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rPr>
          <w:rFonts w:eastAsia="MS Mincho"/>
          <w:lang w:val="en-US"/>
        </w:rPr>
        <w:instrText xml:space="preserve"> </w:instrText>
      </w:r>
      <w:r w:rsidRPr="00972FED">
        <w:rPr>
          <w:rFonts w:eastAsia="MS Mincho"/>
          <w:lang w:val="en-US"/>
        </w:rPr>
        <w:fldChar w:fldCharType="separate"/>
      </w:r>
      <w:r w:rsidR="00A47EC6">
        <w:rPr>
          <w:rFonts w:eastAsia="MS Mincho"/>
          <w:position w:val="-8"/>
        </w:rPr>
        <w:pict w14:anchorId="4AEDC1E5">
          <v:shape id="_x0000_i1197"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rPr>
          <w:rFonts w:eastAsia="MS Mincho"/>
          <w:lang w:val="en-US"/>
        </w:rPr>
        <w:fldChar w:fldCharType="end"/>
      </w:r>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77777777" w:rsidR="00972FED" w:rsidRPr="006F0B54" w:rsidRDefault="00972FED" w:rsidP="00972FED">
      <w:pPr>
        <w:pStyle w:val="EQ"/>
      </w:pPr>
      <w:r w:rsidRPr="006F0B54">
        <w:rPr>
          <w:rFonts w:eastAsia="MS Mincho"/>
          <w:noProof w:val="0"/>
        </w:rPr>
        <w:tab/>
      </w:r>
      <w:r w:rsidRPr="00972FED">
        <w:fldChar w:fldCharType="begin"/>
      </w:r>
      <w:r w:rsidRPr="00972FED">
        <w:instrText xml:space="preserve"> QUOTE </w:instrText>
      </w:r>
      <w:r w:rsidR="00A47EC6">
        <w:rPr>
          <w:rFonts w:eastAsia="MS Mincho"/>
          <w:position w:val="-14"/>
        </w:rPr>
        <w:pict w14:anchorId="595A7EAD">
          <v:shape id="_x0000_i1198" type="#_x0000_t75" style="width:75.3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instrText xml:space="preserve"> </w:instrText>
      </w:r>
      <w:r w:rsidRPr="00972FED">
        <w:fldChar w:fldCharType="separate"/>
      </w:r>
      <w:r w:rsidR="00A47EC6">
        <w:rPr>
          <w:rFonts w:eastAsia="MS Mincho"/>
          <w:position w:val="-14"/>
        </w:rPr>
        <w:pict w14:anchorId="69ED3AA0">
          <v:shape id="_x0000_i1199" type="#_x0000_t75" style="width:75.3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fldChar w:fldCharType="end"/>
      </w:r>
    </w:p>
    <w:p w14:paraId="055A9680" w14:textId="77777777" w:rsidR="00972FED" w:rsidRPr="006F0B54" w:rsidRDefault="00972FED" w:rsidP="00972FED">
      <w:pPr>
        <w:pStyle w:val="EQ"/>
      </w:pPr>
      <w:r w:rsidRPr="006F0B54">
        <w:tab/>
      </w:r>
      <w:r w:rsidRPr="00972FED">
        <w:fldChar w:fldCharType="begin"/>
      </w:r>
      <w:r w:rsidRPr="00972FED">
        <w:instrText xml:space="preserve"> QUOTE </w:instrText>
      </w:r>
      <w:r w:rsidR="00A47EC6">
        <w:rPr>
          <w:position w:val="-14"/>
        </w:rPr>
        <w:pict w14:anchorId="2891EA42">
          <v:shape id="_x0000_i1200" type="#_x0000_t75" style="width:73.6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instrText xml:space="preserve"> </w:instrText>
      </w:r>
      <w:r w:rsidRPr="00972FED">
        <w:fldChar w:fldCharType="separate"/>
      </w:r>
      <w:r w:rsidR="00A47EC6">
        <w:rPr>
          <w:position w:val="-14"/>
        </w:rPr>
        <w:pict w14:anchorId="172B7381">
          <v:shape id="_x0000_i1201" type="#_x0000_t75" style="width:73.6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fldChar w:fldCharType="end"/>
      </w:r>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5283" w:name="_Toc21101568"/>
      <w:bookmarkStart w:id="5284" w:name="_Toc29810605"/>
      <w:bookmarkStart w:id="5285" w:name="_Toc37273882"/>
      <w:bookmarkStart w:id="5286" w:name="_Toc45885200"/>
      <w:bookmarkStart w:id="5287" w:name="_Toc53183101"/>
      <w:bookmarkStart w:id="5288" w:name="_Toc58865495"/>
      <w:bookmarkStart w:id="5289" w:name="_Toc58867077"/>
      <w:bookmarkStart w:id="5290" w:name="_Toc66718110"/>
      <w:bookmarkStart w:id="5291" w:name="_Toc74930671"/>
      <w:bookmarkStart w:id="5292" w:name="_Toc76544956"/>
      <w:r w:rsidRPr="006F0B54">
        <w:t>I.3</w:t>
      </w:r>
      <w:r w:rsidRPr="006F0B54">
        <w:tab/>
        <w:t>Spherical equal area grid</w:t>
      </w:r>
      <w:bookmarkEnd w:id="5283"/>
      <w:bookmarkEnd w:id="5284"/>
      <w:bookmarkEnd w:id="5285"/>
      <w:bookmarkEnd w:id="5286"/>
      <w:bookmarkEnd w:id="5287"/>
      <w:bookmarkEnd w:id="5288"/>
      <w:bookmarkEnd w:id="5289"/>
      <w:bookmarkEnd w:id="5290"/>
      <w:bookmarkEnd w:id="5291"/>
      <w:bookmarkEnd w:id="5292"/>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77777777" w:rsidR="00972FED" w:rsidRPr="006F0B54" w:rsidRDefault="00972FED" w:rsidP="00972FED">
      <w:pPr>
        <w:pStyle w:val="EQ"/>
      </w:pPr>
      <w:r w:rsidRPr="006F0B54">
        <w:tab/>
      </w:r>
      <w:r w:rsidRPr="00972FED">
        <w:fldChar w:fldCharType="begin"/>
      </w:r>
      <w:r w:rsidRPr="00972FED">
        <w:instrText xml:space="preserve"> QUOTE </w:instrText>
      </w:r>
      <w:r w:rsidR="00A47EC6">
        <w:rPr>
          <w:position w:val="-11"/>
        </w:rPr>
        <w:pict w14:anchorId="5984DF57">
          <v:shape id="_x0000_i1202" type="#_x0000_t75" style="width:148.4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972FED">
        <w:instrText xml:space="preserve"> </w:instrText>
      </w:r>
      <w:r w:rsidRPr="00972FED">
        <w:fldChar w:fldCharType="separate"/>
      </w:r>
      <w:r w:rsidR="00A47EC6">
        <w:rPr>
          <w:position w:val="-11"/>
        </w:rPr>
        <w:pict w14:anchorId="5493217E">
          <v:shape id="_x0000_i1203" type="#_x0000_t75" style="width:148.4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972FED">
        <w:fldChar w:fldCharType="end"/>
      </w:r>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204" type="#_x0000_t75" style="width:78.65pt;height:35.45pt" o:ole="">
            <v:imagedata r:id="rId157" o:title=""/>
          </v:shape>
          <o:OLEObject Type="Embed" ProgID="Equation.3" ShapeID="_x0000_i1204" DrawAspect="Content" ObjectID="_1687157321" r:id="rId158"/>
        </w:object>
      </w:r>
    </w:p>
    <w:p w14:paraId="0C2F359A" w14:textId="77777777" w:rsidR="00972FED" w:rsidRPr="006F0B54" w:rsidRDefault="00972FED" w:rsidP="00972FED">
      <w:r w:rsidRPr="006F0B54">
        <w:t xml:space="preserve">The sampling intervals </w:t>
      </w:r>
      <w:r w:rsidRPr="00972FED">
        <w:fldChar w:fldCharType="begin"/>
      </w:r>
      <w:r w:rsidRPr="00972FED">
        <w:instrText xml:space="preserve"> QUOTE </w:instrText>
      </w:r>
      <w:r w:rsidR="00A47EC6">
        <w:rPr>
          <w:position w:val="-6"/>
        </w:rPr>
        <w:pict w14:anchorId="39E186B3">
          <v:shape id="_x0000_i1205" type="#_x0000_t75" style="width:23.2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instrText xml:space="preserve"> </w:instrText>
      </w:r>
      <w:r w:rsidRPr="00972FED">
        <w:fldChar w:fldCharType="separate"/>
      </w:r>
      <w:r w:rsidR="00A47EC6">
        <w:rPr>
          <w:position w:val="-6"/>
        </w:rPr>
        <w:pict w14:anchorId="7337998F">
          <v:shape id="_x0000_i1206" type="#_x0000_t75" style="width:23.2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fldChar w:fldCharType="end"/>
      </w:r>
      <w:r w:rsidRPr="006F0B54">
        <w:t xml:space="preserve"> and </w:t>
      </w:r>
      <w:r w:rsidRPr="00972FED">
        <w:fldChar w:fldCharType="begin"/>
      </w:r>
      <w:r w:rsidRPr="00972FED">
        <w:instrText xml:space="preserve"> QUOTE </w:instrText>
      </w:r>
      <w:r w:rsidR="00A47EC6">
        <w:rPr>
          <w:position w:val="-6"/>
        </w:rPr>
        <w:pict w14:anchorId="06259561">
          <v:shape id="_x0000_i1207"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instrText xml:space="preserve"> </w:instrText>
      </w:r>
      <w:r w:rsidRPr="00972FED">
        <w:fldChar w:fldCharType="separate"/>
      </w:r>
      <w:r w:rsidR="00A47EC6">
        <w:rPr>
          <w:position w:val="-6"/>
        </w:rPr>
        <w:pict w14:anchorId="73E54791">
          <v:shape id="_x0000_i1208"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fldChar w:fldCharType="end"/>
      </w:r>
      <w:r w:rsidRPr="006F0B54">
        <w:t xml:space="preserve"> are described in annex I.2.2. Each (</w:t>
      </w:r>
      <w:r w:rsidRPr="00972FED">
        <w:fldChar w:fldCharType="begin"/>
      </w:r>
      <w:r w:rsidRPr="00972FED">
        <w:instrText xml:space="preserve"> QUOTE </w:instrText>
      </w:r>
      <w:r w:rsidR="00A47EC6">
        <w:rPr>
          <w:position w:val="-5"/>
        </w:rPr>
        <w:pict w14:anchorId="71F93F6D">
          <v:shape id="_x0000_i1209"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instrText xml:space="preserve"> </w:instrText>
      </w:r>
      <w:r w:rsidRPr="00972FED">
        <w:fldChar w:fldCharType="separate"/>
      </w:r>
      <w:r w:rsidR="00A47EC6">
        <w:rPr>
          <w:position w:val="-5"/>
        </w:rPr>
        <w:pict w14:anchorId="3EF073BD">
          <v:shape id="_x0000_i1210"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fldChar w:fldCharType="end"/>
      </w:r>
      <w:r w:rsidRPr="006F0B54">
        <w:t>) is a sampling point.</w:t>
      </w:r>
    </w:p>
    <w:p w14:paraId="50DB77DB" w14:textId="77777777" w:rsidR="00972FED" w:rsidRPr="006F0B54" w:rsidRDefault="00972FED" w:rsidP="00972FED">
      <w:pPr>
        <w:pStyle w:val="Heading1"/>
      </w:pPr>
      <w:bookmarkStart w:id="5293" w:name="_Toc21101569"/>
      <w:bookmarkStart w:id="5294" w:name="_Toc29810606"/>
      <w:bookmarkStart w:id="5295" w:name="_Toc37273883"/>
      <w:bookmarkStart w:id="5296" w:name="_Toc45885201"/>
      <w:bookmarkStart w:id="5297" w:name="_Toc53183102"/>
      <w:bookmarkStart w:id="5298" w:name="_Toc58865496"/>
      <w:bookmarkStart w:id="5299" w:name="_Toc58867078"/>
      <w:bookmarkStart w:id="5300" w:name="_Toc66718111"/>
      <w:bookmarkStart w:id="5301" w:name="_Toc74930672"/>
      <w:bookmarkStart w:id="5302" w:name="_Toc76544957"/>
      <w:r w:rsidRPr="006F0B54">
        <w:lastRenderedPageBreak/>
        <w:t>I.4</w:t>
      </w:r>
      <w:r w:rsidRPr="006F0B54">
        <w:tab/>
        <w:t>Spherical Fibonacci grid</w:t>
      </w:r>
      <w:bookmarkEnd w:id="5293"/>
      <w:bookmarkEnd w:id="5294"/>
      <w:bookmarkEnd w:id="5295"/>
      <w:bookmarkEnd w:id="5296"/>
      <w:bookmarkEnd w:id="5297"/>
      <w:bookmarkEnd w:id="5298"/>
      <w:bookmarkEnd w:id="5299"/>
      <w:bookmarkEnd w:id="5300"/>
      <w:bookmarkEnd w:id="5301"/>
      <w:bookmarkEnd w:id="5302"/>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A47EC6">
        <w:rPr>
          <w:position w:val="-11"/>
        </w:rPr>
        <w:pict w14:anchorId="22DC1C02">
          <v:shape id="_x0000_i1211" type="#_x0000_t75" style="width:149.5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instrText xml:space="preserve"> </w:instrText>
      </w:r>
      <w:r w:rsidRPr="00972FED">
        <w:fldChar w:fldCharType="separate"/>
      </w:r>
      <w:r w:rsidR="00A47EC6">
        <w:rPr>
          <w:position w:val="-11"/>
        </w:rPr>
        <w:pict w14:anchorId="1EE6456C">
          <v:shape id="_x0000_i1212" type="#_x0000_t75" style="width:149.5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fldChar w:fldCharType="end"/>
      </w:r>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213" type="#_x0000_t75" style="width:78.65pt;height:35.45pt" o:ole="">
            <v:imagedata r:id="rId157" o:title=""/>
          </v:shape>
          <o:OLEObject Type="Embed" ProgID="Equation.3" ShapeID="_x0000_i1213" DrawAspect="Content" ObjectID="_1687157322" r:id="rId161"/>
        </w:object>
      </w:r>
    </w:p>
    <w:p w14:paraId="7EB67C32" w14:textId="77777777" w:rsidR="00972FED" w:rsidRPr="006F0B54" w:rsidRDefault="00972FED" w:rsidP="00972FED">
      <w:r w:rsidRPr="006F0B54">
        <w:t xml:space="preserve">The sampling intervals </w:t>
      </w:r>
      <w:r w:rsidRPr="00972FED">
        <w:fldChar w:fldCharType="begin"/>
      </w:r>
      <w:r w:rsidRPr="00972FED">
        <w:instrText xml:space="preserve"> QUOTE </w:instrText>
      </w:r>
      <w:r w:rsidR="00A47EC6">
        <w:rPr>
          <w:position w:val="-6"/>
        </w:rPr>
        <w:pict w14:anchorId="537EBFE5">
          <v:shape id="_x0000_i1214" type="#_x0000_t75" style="width:23.2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instrText xml:space="preserve"> </w:instrText>
      </w:r>
      <w:r w:rsidRPr="00972FED">
        <w:fldChar w:fldCharType="separate"/>
      </w:r>
      <w:r w:rsidR="00A47EC6">
        <w:rPr>
          <w:position w:val="-6"/>
        </w:rPr>
        <w:pict w14:anchorId="3EEC8C13">
          <v:shape id="_x0000_i1215" type="#_x0000_t75" style="width:23.2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fldChar w:fldCharType="end"/>
      </w:r>
      <w:r w:rsidRPr="006F0B54">
        <w:t xml:space="preserve"> and </w:t>
      </w:r>
      <w:r w:rsidRPr="00972FED">
        <w:fldChar w:fldCharType="begin"/>
      </w:r>
      <w:r w:rsidRPr="00972FED">
        <w:instrText xml:space="preserve"> QUOTE </w:instrText>
      </w:r>
      <w:r w:rsidR="00A47EC6">
        <w:rPr>
          <w:position w:val="-6"/>
        </w:rPr>
        <w:pict w14:anchorId="1DD0B4B2">
          <v:shape id="_x0000_i1216"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instrText xml:space="preserve"> </w:instrText>
      </w:r>
      <w:r w:rsidRPr="00972FED">
        <w:fldChar w:fldCharType="separate"/>
      </w:r>
      <w:r w:rsidR="00A47EC6">
        <w:rPr>
          <w:position w:val="-6"/>
        </w:rPr>
        <w:pict w14:anchorId="6DE828D5">
          <v:shape id="_x0000_i1217"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fldChar w:fldCharType="end"/>
      </w:r>
      <w:r w:rsidRPr="006F0B54">
        <w:t xml:space="preserve"> are described in annex I.2.2. Each (</w:t>
      </w:r>
      <w:r w:rsidRPr="00972FED">
        <w:fldChar w:fldCharType="begin"/>
      </w:r>
      <w:r w:rsidRPr="00972FED">
        <w:instrText xml:space="preserve"> QUOTE </w:instrText>
      </w:r>
      <w:r w:rsidR="00A47EC6">
        <w:rPr>
          <w:position w:val="-5"/>
        </w:rPr>
        <w:pict w14:anchorId="0E21D548">
          <v:shape id="_x0000_i1218"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instrText xml:space="preserve"> </w:instrText>
      </w:r>
      <w:r w:rsidRPr="00972FED">
        <w:fldChar w:fldCharType="separate"/>
      </w:r>
      <w:r w:rsidR="00A47EC6">
        <w:rPr>
          <w:position w:val="-5"/>
        </w:rPr>
        <w:pict w14:anchorId="515BA19B">
          <v:shape id="_x0000_i1219"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fldChar w:fldCharType="end"/>
      </w:r>
      <w:r w:rsidRPr="006F0B54">
        <w:t xml:space="preserve">) is a sampling point, where </w:t>
      </w:r>
      <w:r w:rsidRPr="00972FED">
        <w:fldChar w:fldCharType="begin"/>
      </w:r>
      <w:r w:rsidRPr="00972FED">
        <w:instrText xml:space="preserve"> QUOTE </w:instrText>
      </w:r>
      <w:r w:rsidR="00A47EC6">
        <w:rPr>
          <w:position w:val="-5"/>
        </w:rPr>
        <w:pict w14:anchorId="00C1EDB9">
          <v:shape id="_x0000_i1220"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72FED">
        <w:instrText xml:space="preserve"> </w:instrText>
      </w:r>
      <w:r w:rsidRPr="00972FED">
        <w:fldChar w:fldCharType="separate"/>
      </w:r>
      <w:r w:rsidR="00A47EC6">
        <w:rPr>
          <w:position w:val="-5"/>
        </w:rPr>
        <w:pict w14:anchorId="28A92308">
          <v:shape id="_x0000_i1221"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72FED">
        <w:fldChar w:fldCharType="end"/>
      </w:r>
      <w:r w:rsidRPr="006F0B54">
        <w:t xml:space="preserve"> and </w:t>
      </w:r>
      <w:r w:rsidRPr="00972FED">
        <w:fldChar w:fldCharType="begin"/>
      </w:r>
      <w:r w:rsidRPr="00972FED">
        <w:instrText xml:space="preserve"> QUOTE </w:instrText>
      </w:r>
      <w:r w:rsidR="00A47EC6">
        <w:rPr>
          <w:position w:val="-5"/>
        </w:rPr>
        <w:pict w14:anchorId="3B699AE5">
          <v:shape id="_x0000_i1222" type="#_x0000_t75" style="width:11.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72FED">
        <w:instrText xml:space="preserve"> </w:instrText>
      </w:r>
      <w:r w:rsidRPr="00972FED">
        <w:fldChar w:fldCharType="separate"/>
      </w:r>
      <w:r w:rsidR="00A47EC6">
        <w:rPr>
          <w:position w:val="-5"/>
        </w:rPr>
        <w:pict w14:anchorId="2E0F9D99">
          <v:shape id="_x0000_i1223" type="#_x0000_t75" style="width:11.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72FED">
        <w:fldChar w:fldCharType="end"/>
      </w:r>
      <w:r w:rsidRPr="006F0B54">
        <w:t>, in degrees, are defined as:</w:t>
      </w:r>
    </w:p>
    <w:p w14:paraId="17C693F5" w14:textId="77777777" w:rsidR="00972FED" w:rsidRPr="006F0B54" w:rsidRDefault="00972FED" w:rsidP="00972FED">
      <w:pPr>
        <w:pStyle w:val="EQ"/>
      </w:pPr>
      <w:r>
        <w:tab/>
      </w:r>
      <w:r w:rsidRPr="00972FED">
        <w:fldChar w:fldCharType="begin"/>
      </w:r>
      <w:r w:rsidRPr="00972FED">
        <w:instrText xml:space="preserve"> QUOTE </w:instrText>
      </w:r>
      <w:r w:rsidR="00A47EC6">
        <w:rPr>
          <w:position w:val="-11"/>
        </w:rPr>
        <w:pict w14:anchorId="5D38B8EF">
          <v:shape id="_x0000_i1224" type="#_x0000_t75" style="width:93.6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instrText xml:space="preserve"> </w:instrText>
      </w:r>
      <w:r w:rsidRPr="00972FED">
        <w:fldChar w:fldCharType="separate"/>
      </w:r>
      <w:r w:rsidR="00A47EC6">
        <w:rPr>
          <w:position w:val="-11"/>
        </w:rPr>
        <w:pict w14:anchorId="5AA9B299">
          <v:shape id="_x0000_i1225" type="#_x0000_t75" style="width:93.6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fldChar w:fldCharType="end"/>
      </w:r>
    </w:p>
    <w:p w14:paraId="0E3B77AA" w14:textId="77777777" w:rsidR="00972FED" w:rsidRPr="006F0B54" w:rsidRDefault="00972FED" w:rsidP="00972FED">
      <w:pPr>
        <w:pStyle w:val="EQ"/>
      </w:pPr>
      <w:r>
        <w:tab/>
      </w:r>
      <w:r w:rsidRPr="00972FED">
        <w:fldChar w:fldCharType="begin"/>
      </w:r>
      <w:r w:rsidRPr="00972FED">
        <w:instrText xml:space="preserve"> QUOTE </w:instrText>
      </w:r>
      <w:r w:rsidR="00A47EC6">
        <w:rPr>
          <w:position w:val="-11"/>
        </w:rPr>
        <w:pict w14:anchorId="0F400D71">
          <v:shape id="_x0000_i1226" type="#_x0000_t75" style="width:91.4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instrText xml:space="preserve"> </w:instrText>
      </w:r>
      <w:r w:rsidRPr="00972FED">
        <w:fldChar w:fldCharType="separate"/>
      </w:r>
      <w:r w:rsidR="00A47EC6">
        <w:rPr>
          <w:position w:val="-11"/>
        </w:rPr>
        <w:pict w14:anchorId="2E5D46A1">
          <v:shape id="_x0000_i1227" type="#_x0000_t75" style="width:91.4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fldChar w:fldCharType="end"/>
      </w:r>
    </w:p>
    <w:p w14:paraId="70ED62F0" w14:textId="77777777" w:rsidR="00972FED" w:rsidRPr="006F0B54" w:rsidRDefault="00972FED" w:rsidP="00972FED">
      <w:pPr>
        <w:pStyle w:val="Heading1"/>
      </w:pPr>
      <w:bookmarkStart w:id="5303" w:name="_Toc21101570"/>
      <w:bookmarkStart w:id="5304" w:name="_Toc29810607"/>
      <w:bookmarkStart w:id="5305" w:name="_Toc37273884"/>
      <w:bookmarkStart w:id="5306" w:name="_Toc45885202"/>
      <w:bookmarkStart w:id="5307" w:name="_Toc53183103"/>
      <w:bookmarkStart w:id="5308" w:name="_Toc58865497"/>
      <w:bookmarkStart w:id="5309" w:name="_Toc58867079"/>
      <w:bookmarkStart w:id="5310" w:name="_Toc66718112"/>
      <w:bookmarkStart w:id="5311" w:name="_Toc74930673"/>
      <w:bookmarkStart w:id="5312" w:name="_Toc76544958"/>
      <w:r w:rsidRPr="006F0B54">
        <w:t>I.5</w:t>
      </w:r>
      <w:r w:rsidRPr="006F0B54">
        <w:tab/>
        <w:t>Orthogonal cut grid</w:t>
      </w:r>
      <w:bookmarkEnd w:id="5303"/>
      <w:bookmarkEnd w:id="5304"/>
      <w:bookmarkEnd w:id="5305"/>
      <w:bookmarkEnd w:id="5306"/>
      <w:bookmarkEnd w:id="5307"/>
      <w:bookmarkEnd w:id="5308"/>
      <w:bookmarkEnd w:id="5309"/>
      <w:bookmarkEnd w:id="5310"/>
      <w:bookmarkEnd w:id="5311"/>
      <w:bookmarkEnd w:id="5312"/>
    </w:p>
    <w:p w14:paraId="5DF980AE" w14:textId="77777777" w:rsidR="00972FED" w:rsidRPr="006F0B54" w:rsidRDefault="00972FED" w:rsidP="00972FED">
      <w:pPr>
        <w:pStyle w:val="Heading2"/>
      </w:pPr>
      <w:bookmarkStart w:id="5313" w:name="_Toc21101571"/>
      <w:bookmarkStart w:id="5314" w:name="_Toc29810608"/>
      <w:bookmarkStart w:id="5315" w:name="_Toc37273885"/>
      <w:bookmarkStart w:id="5316" w:name="_Toc45885203"/>
      <w:bookmarkStart w:id="5317" w:name="_Toc53183104"/>
      <w:bookmarkStart w:id="5318" w:name="_Toc58865498"/>
      <w:bookmarkStart w:id="5319" w:name="_Toc58867080"/>
      <w:bookmarkStart w:id="5320" w:name="_Toc66718113"/>
      <w:bookmarkStart w:id="5321" w:name="_Toc74930674"/>
      <w:bookmarkStart w:id="5322" w:name="_Toc76544959"/>
      <w:r w:rsidRPr="006F0B54">
        <w:t>I.5.1</w:t>
      </w:r>
      <w:r w:rsidRPr="006F0B54">
        <w:tab/>
        <w:t>General</w:t>
      </w:r>
      <w:bookmarkEnd w:id="5313"/>
      <w:bookmarkEnd w:id="5314"/>
      <w:bookmarkEnd w:id="5315"/>
      <w:bookmarkEnd w:id="5316"/>
      <w:bookmarkEnd w:id="5317"/>
      <w:bookmarkEnd w:id="5318"/>
      <w:bookmarkEnd w:id="5319"/>
      <w:bookmarkEnd w:id="5320"/>
      <w:bookmarkEnd w:id="5321"/>
      <w:bookmarkEnd w:id="5322"/>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A47EC6">
        <w:rPr>
          <w:position w:val="-11"/>
        </w:rPr>
        <w:pict w14:anchorId="730E31FF">
          <v:shape id="_x0000_i1228" type="#_x0000_t75" style="width:129.6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instrText xml:space="preserve"> </w:instrText>
      </w:r>
      <w:r w:rsidRPr="00972FED">
        <w:fldChar w:fldCharType="separate"/>
      </w:r>
      <w:r w:rsidR="00A47EC6">
        <w:rPr>
          <w:position w:val="-11"/>
        </w:rPr>
        <w:pict w14:anchorId="1B865FED">
          <v:shape id="_x0000_i1229" type="#_x0000_t75" style="width:129.6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fldChar w:fldCharType="end"/>
      </w:r>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A47EC6">
        <w:rPr>
          <w:position w:val="-11"/>
        </w:rPr>
        <w:pict w14:anchorId="1A2CC883">
          <v:shape id="_x0000_i1230" type="#_x0000_t75" style="width:144.5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972FED">
        <w:instrText xml:space="preserve"> </w:instrText>
      </w:r>
      <w:r w:rsidRPr="00972FED">
        <w:fldChar w:fldCharType="separate"/>
      </w:r>
      <w:r w:rsidR="00A47EC6">
        <w:rPr>
          <w:position w:val="-11"/>
        </w:rPr>
        <w:pict w14:anchorId="1BD2E274">
          <v:shape id="_x0000_i1231" type="#_x0000_t75" style="width:144.5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972FED">
        <w:fldChar w:fldCharType="end"/>
      </w:r>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77777777" w:rsidR="00972FED" w:rsidRPr="006F0B54" w:rsidRDefault="00972FED" w:rsidP="00972FED">
      <w:pPr>
        <w:pStyle w:val="B1"/>
      </w:pPr>
      <w:r w:rsidRPr="006F0B54">
        <w:t>i.</w:t>
      </w:r>
      <w:r w:rsidRPr="006F0B54">
        <w:tab/>
        <w:t xml:space="preserve">The vertical cut (and the main beam) is in the </w:t>
      </w:r>
      <w:r w:rsidRPr="00972FED">
        <w:fldChar w:fldCharType="begin"/>
      </w:r>
      <w:r w:rsidRPr="00972FED">
        <w:instrText xml:space="preserve"> QUOTE </w:instrText>
      </w:r>
      <w:r w:rsidR="00A47EC6">
        <w:rPr>
          <w:position w:val="-5"/>
        </w:rPr>
        <w:pict w14:anchorId="3155D1D9">
          <v:shape id="_x0000_i1232"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972FED">
        <w:instrText xml:space="preserve"> </w:instrText>
      </w:r>
      <w:r w:rsidRPr="00972FED">
        <w:fldChar w:fldCharType="separate"/>
      </w:r>
      <w:r w:rsidR="00A47EC6">
        <w:rPr>
          <w:position w:val="-5"/>
        </w:rPr>
        <w:pict w14:anchorId="2FD604F1">
          <v:shape id="_x0000_i1233"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972FED">
        <w:fldChar w:fldCharType="end"/>
      </w:r>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lastRenderedPageBreak/>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77777777"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w:r w:rsidRPr="00972FED">
        <w:fldChar w:fldCharType="begin"/>
      </w:r>
      <w:r w:rsidRPr="00972FED">
        <w:instrText xml:space="preserve"> QUOTE </w:instrText>
      </w:r>
      <w:r w:rsidR="00A47EC6">
        <w:rPr>
          <w:position w:val="-5"/>
        </w:rPr>
        <w:pict w14:anchorId="747B881B">
          <v:shape id="_x0000_i1234" type="#_x0000_t75" style="width:54.8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972FED">
        <w:instrText xml:space="preserve"> </w:instrText>
      </w:r>
      <w:r w:rsidRPr="00972FED">
        <w:fldChar w:fldCharType="separate"/>
      </w:r>
      <w:r w:rsidR="00A47EC6">
        <w:rPr>
          <w:position w:val="-5"/>
        </w:rPr>
        <w:pict w14:anchorId="3B585266">
          <v:shape id="_x0000_i1235" type="#_x0000_t75" style="width:54.8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972FED">
        <w:fldChar w:fldCharType="end"/>
      </w:r>
      <w:r w:rsidRPr="006F0B54">
        <w:t xml:space="preserve"> at </w:t>
      </w:r>
      <w:r w:rsidRPr="00972FED">
        <w:fldChar w:fldCharType="begin"/>
      </w:r>
      <w:r w:rsidRPr="00972FED">
        <w:instrText xml:space="preserve"> QUOTE </w:instrText>
      </w:r>
      <w:r w:rsidR="00A47EC6">
        <w:rPr>
          <w:position w:val="-5"/>
        </w:rPr>
        <w:pict w14:anchorId="4FC2B0F7">
          <v:shape id="_x0000_i1236"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972FED">
        <w:instrText xml:space="preserve"> </w:instrText>
      </w:r>
      <w:r w:rsidRPr="00972FED">
        <w:fldChar w:fldCharType="separate"/>
      </w:r>
      <w:r w:rsidR="00A47EC6">
        <w:rPr>
          <w:position w:val="-5"/>
        </w:rPr>
        <w:pict w14:anchorId="0C8EB0E8">
          <v:shape id="_x0000_i1237"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972FED">
        <w:fldChar w:fldCharType="end"/>
      </w:r>
      <w:r w:rsidRPr="006F0B54">
        <w:t xml:space="preserve">and a vertical cut with data </w:t>
      </w:r>
      <w:r w:rsidRPr="00972FED">
        <w:fldChar w:fldCharType="begin"/>
      </w:r>
      <w:r w:rsidRPr="00972FED">
        <w:instrText xml:space="preserve"> QUOTE </w:instrText>
      </w:r>
      <w:r w:rsidR="00A47EC6">
        <w:rPr>
          <w:position w:val="-5"/>
        </w:rPr>
        <w:pict w14:anchorId="5D1958F6">
          <v:shape id="_x0000_i1238" type="#_x0000_t75" style="width:53.7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972FED">
        <w:instrText xml:space="preserve"> </w:instrText>
      </w:r>
      <w:r w:rsidRPr="00972FED">
        <w:fldChar w:fldCharType="separate"/>
      </w:r>
      <w:r w:rsidR="00A47EC6">
        <w:rPr>
          <w:position w:val="-5"/>
        </w:rPr>
        <w:pict w14:anchorId="7C7154A9">
          <v:shape id="_x0000_i1239" type="#_x0000_t75" style="width:53.7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972FED">
        <w:fldChar w:fldCharType="end"/>
      </w:r>
      <w:r w:rsidRPr="006F0B54">
        <w:t xml:space="preserve"> at </w:t>
      </w:r>
      <w:r w:rsidRPr="00972FED">
        <w:fldChar w:fldCharType="begin"/>
      </w:r>
      <w:r w:rsidRPr="00972FED">
        <w:instrText xml:space="preserve"> QUOTE </w:instrText>
      </w:r>
      <w:r w:rsidR="00A47EC6">
        <w:rPr>
          <w:position w:val="-5"/>
        </w:rPr>
        <w:pict w14:anchorId="3974073D">
          <v:shape id="_x0000_i1240" type="#_x0000_t75" style="width:2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instrText xml:space="preserve"> </w:instrText>
      </w:r>
      <w:r w:rsidRPr="00972FED">
        <w:fldChar w:fldCharType="separate"/>
      </w:r>
      <w:r w:rsidR="00A47EC6">
        <w:rPr>
          <w:position w:val="-5"/>
        </w:rPr>
        <w:pict w14:anchorId="4637B81E">
          <v:shape id="_x0000_i1241" type="#_x0000_t75" style="width:2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fldChar w:fldCharType="end"/>
      </w:r>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77777777" w:rsidR="00972FED" w:rsidRPr="006F0B54" w:rsidRDefault="00972FED" w:rsidP="00972FED">
      <w:pPr>
        <w:pStyle w:val="EQ"/>
      </w:pPr>
      <w:r w:rsidRPr="006F0B54">
        <w:tab/>
      </w:r>
      <w:r w:rsidRPr="00972FED">
        <w:fldChar w:fldCharType="begin"/>
      </w:r>
      <w:r w:rsidRPr="00972FED">
        <w:instrText xml:space="preserve"> QUOTE </w:instrText>
      </w:r>
      <w:r w:rsidR="00A47EC6">
        <w:rPr>
          <w:position w:val="-14"/>
        </w:rPr>
        <w:pict w14:anchorId="1284429C">
          <v:shape id="_x0000_i1242" type="#_x0000_t75" style="width:66.4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instrText xml:space="preserve"> </w:instrText>
      </w:r>
      <w:r w:rsidRPr="00972FED">
        <w:fldChar w:fldCharType="separate"/>
      </w:r>
      <w:r w:rsidR="00A47EC6">
        <w:rPr>
          <w:position w:val="-14"/>
        </w:rPr>
        <w:pict w14:anchorId="6CE53736">
          <v:shape id="_x0000_i1243" type="#_x0000_t75" style="width:66.4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fldChar w:fldCharType="end"/>
      </w:r>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77777777" w:rsidR="00972FED" w:rsidRPr="006F0B54" w:rsidRDefault="00972FED" w:rsidP="00972FED">
      <w:pPr>
        <w:pStyle w:val="EQ"/>
        <w:rPr>
          <w:rFonts w:ascii="Calibri" w:eastAsia="MS Mincho" w:hAnsi="Calibri"/>
          <w:lang w:val="en-US"/>
        </w:rPr>
      </w:pPr>
      <w:r w:rsidRPr="006F0B54">
        <w:rPr>
          <w:lang w:val="en-US"/>
        </w:rPr>
        <w:tab/>
      </w:r>
      <w:r w:rsidRPr="00972FED">
        <w:rPr>
          <w:rFonts w:ascii="Calibri" w:eastAsia="MS Mincho" w:hAnsi="Calibri"/>
          <w:lang w:val="en-US"/>
        </w:rPr>
        <w:fldChar w:fldCharType="begin"/>
      </w:r>
      <w:r w:rsidRPr="00972FED">
        <w:rPr>
          <w:rFonts w:ascii="Calibri" w:eastAsia="MS Mincho" w:hAnsi="Calibri"/>
          <w:lang w:val="en-US"/>
        </w:rPr>
        <w:instrText xml:space="preserve"> QUOTE </w:instrText>
      </w:r>
      <w:r w:rsidR="00A47EC6">
        <w:rPr>
          <w:position w:val="-14"/>
        </w:rPr>
        <w:pict w14:anchorId="4D43E98F">
          <v:shape id="_x0000_i1244" type="#_x0000_t75" style="width:137.3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rFonts w:ascii="Calibri" w:eastAsia="MS Mincho" w:hAnsi="Calibri"/>
          <w:lang w:val="en-US"/>
        </w:rPr>
        <w:instrText xml:space="preserve"> </w:instrText>
      </w:r>
      <w:r w:rsidRPr="00972FED">
        <w:rPr>
          <w:rFonts w:ascii="Calibri" w:eastAsia="MS Mincho" w:hAnsi="Calibri"/>
          <w:lang w:val="en-US"/>
        </w:rPr>
        <w:fldChar w:fldCharType="separate"/>
      </w:r>
      <w:r w:rsidR="00A47EC6">
        <w:rPr>
          <w:position w:val="-14"/>
        </w:rPr>
        <w:pict w14:anchorId="7DF217D4">
          <v:shape id="_x0000_i1245" type="#_x0000_t75" style="width:137.3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rFonts w:ascii="Calibri" w:eastAsia="MS Mincho" w:hAnsi="Calibri"/>
          <w:lang w:val="en-US"/>
        </w:rPr>
        <w:fldChar w:fldCharType="end"/>
      </w:r>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7777777" w:rsidR="00972FED" w:rsidRPr="006F0B54" w:rsidRDefault="00972FED" w:rsidP="00972FED">
      <w:pPr>
        <w:pStyle w:val="EQ"/>
        <w:rPr>
          <w:lang w:val="en-US"/>
        </w:rPr>
      </w:pPr>
      <w:r w:rsidRPr="006F0B54">
        <w:rPr>
          <w:lang w:val="en-US"/>
        </w:rPr>
        <w:tab/>
      </w:r>
      <w:r w:rsidRPr="00972FED">
        <w:rPr>
          <w:lang w:val="en-US"/>
        </w:rPr>
        <w:fldChar w:fldCharType="begin"/>
      </w:r>
      <w:r w:rsidRPr="00972FED">
        <w:rPr>
          <w:lang w:val="en-US"/>
        </w:rPr>
        <w:instrText xml:space="preserve"> QUOTE </w:instrText>
      </w:r>
      <w:r w:rsidR="00A47EC6">
        <w:rPr>
          <w:position w:val="-15"/>
        </w:rPr>
        <w:pict w14:anchorId="3E584669">
          <v:shape id="_x0000_i1246" type="#_x0000_t75" style="width:296.3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rPr>
          <w:lang w:val="en-US"/>
        </w:rPr>
        <w:instrText xml:space="preserve"> </w:instrText>
      </w:r>
      <w:r w:rsidRPr="00972FED">
        <w:rPr>
          <w:lang w:val="en-US"/>
        </w:rPr>
        <w:fldChar w:fldCharType="separate"/>
      </w:r>
      <w:r w:rsidR="00A47EC6">
        <w:rPr>
          <w:position w:val="-15"/>
        </w:rPr>
        <w:pict w14:anchorId="7DC22CC9">
          <v:shape id="_x0000_i1247" type="#_x0000_t75" style="width:296.3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rPr>
          <w:lang w:val="en-US"/>
        </w:rPr>
        <w:fldChar w:fldCharType="end"/>
      </w:r>
    </w:p>
    <w:p w14:paraId="4E2A35EE" w14:textId="77777777" w:rsidR="00972FED" w:rsidRPr="006F0B54" w:rsidRDefault="00972FED" w:rsidP="00972FED">
      <w:pPr>
        <w:pStyle w:val="NO"/>
      </w:pPr>
      <w:r w:rsidRPr="006F0B54">
        <w:t>NOTE:</w:t>
      </w:r>
      <w:r w:rsidRPr="006F0B54">
        <w:tab/>
        <w:t xml:space="preserve">The numerical singularity at </w:t>
      </w:r>
      <w:r w:rsidRPr="00972FED">
        <w:fldChar w:fldCharType="begin"/>
      </w:r>
      <w:r w:rsidRPr="00972FED">
        <w:instrText xml:space="preserve"> QUOTE </w:instrText>
      </w:r>
      <w:r w:rsidR="00A47EC6">
        <w:rPr>
          <w:position w:val="-5"/>
        </w:rPr>
        <w:pict w14:anchorId="18DBE06C">
          <v:shape id="_x0000_i1248"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instrText xml:space="preserve"> </w:instrText>
      </w:r>
      <w:r w:rsidRPr="00972FED">
        <w:fldChar w:fldCharType="separate"/>
      </w:r>
      <w:r w:rsidR="00A47EC6">
        <w:rPr>
          <w:position w:val="-5"/>
        </w:rPr>
        <w:pict w14:anchorId="1DE1AAB8">
          <v:shape id="_x0000_i1249"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fldChar w:fldCharType="end"/>
      </w:r>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5323" w:name="_Toc21101572"/>
      <w:bookmarkStart w:id="5324" w:name="_Toc29810609"/>
      <w:bookmarkStart w:id="5325" w:name="_Toc37273886"/>
      <w:bookmarkStart w:id="5326" w:name="_Toc45885204"/>
      <w:bookmarkStart w:id="5327" w:name="_Toc53183105"/>
      <w:bookmarkStart w:id="5328" w:name="_Toc58865499"/>
      <w:bookmarkStart w:id="5329" w:name="_Toc58867081"/>
      <w:bookmarkStart w:id="5330" w:name="_Toc66718114"/>
      <w:bookmarkStart w:id="5331" w:name="_Toc74930675"/>
      <w:bookmarkStart w:id="5332" w:name="_Toc76544960"/>
      <w:r w:rsidRPr="006F0B54">
        <w:rPr>
          <w:lang w:val="en-US"/>
        </w:rPr>
        <w:t>I.5</w:t>
      </w:r>
      <w:r w:rsidRPr="006F0B54">
        <w:t>.2</w:t>
      </w:r>
      <w:r w:rsidRPr="006F0B54">
        <w:tab/>
      </w:r>
      <w:r w:rsidRPr="006F0B54">
        <w:rPr>
          <w:lang w:val="en-US"/>
        </w:rPr>
        <w:t>Operating band unwanted emissions</w:t>
      </w:r>
      <w:bookmarkEnd w:id="5323"/>
      <w:bookmarkEnd w:id="5324"/>
      <w:bookmarkEnd w:id="5325"/>
      <w:bookmarkEnd w:id="5326"/>
      <w:bookmarkEnd w:id="5327"/>
      <w:bookmarkEnd w:id="5328"/>
      <w:bookmarkEnd w:id="5329"/>
      <w:bookmarkEnd w:id="5330"/>
      <w:bookmarkEnd w:id="5331"/>
      <w:bookmarkEnd w:id="5332"/>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5333" w:name="_Toc21101573"/>
      <w:bookmarkStart w:id="5334" w:name="_Toc29810610"/>
      <w:bookmarkStart w:id="5335" w:name="_Toc37273887"/>
      <w:bookmarkStart w:id="5336" w:name="_Toc45885205"/>
      <w:bookmarkStart w:id="5337" w:name="_Toc53183106"/>
      <w:bookmarkStart w:id="5338" w:name="_Toc58865500"/>
      <w:bookmarkStart w:id="5339" w:name="_Toc58867082"/>
      <w:bookmarkStart w:id="5340" w:name="_Toc66718115"/>
      <w:bookmarkStart w:id="5341" w:name="_Toc74930676"/>
      <w:bookmarkStart w:id="5342" w:name="_Toc76544961"/>
      <w:r w:rsidRPr="006F0B54">
        <w:rPr>
          <w:lang w:val="en-US"/>
        </w:rPr>
        <w:t>I.5.3</w:t>
      </w:r>
      <w:r w:rsidRPr="006F0B54">
        <w:tab/>
      </w:r>
      <w:r w:rsidRPr="006F0B54">
        <w:rPr>
          <w:lang w:val="en-US"/>
        </w:rPr>
        <w:t>Spurious unwanted emissions</w:t>
      </w:r>
      <w:bookmarkEnd w:id="5333"/>
      <w:bookmarkEnd w:id="5334"/>
      <w:bookmarkEnd w:id="5335"/>
      <w:bookmarkEnd w:id="5336"/>
      <w:bookmarkEnd w:id="5337"/>
      <w:bookmarkEnd w:id="5338"/>
      <w:bookmarkEnd w:id="5339"/>
      <w:bookmarkEnd w:id="5340"/>
      <w:bookmarkEnd w:id="5341"/>
      <w:bookmarkEnd w:id="5342"/>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5343" w:name="_Toc21101574"/>
      <w:bookmarkStart w:id="5344" w:name="_Toc29810611"/>
      <w:bookmarkStart w:id="5345" w:name="_Toc37273888"/>
      <w:bookmarkStart w:id="5346" w:name="_Toc45885206"/>
      <w:bookmarkStart w:id="5347" w:name="_Toc53183107"/>
      <w:bookmarkStart w:id="5348" w:name="_Toc58865501"/>
      <w:bookmarkStart w:id="5349" w:name="_Toc58867083"/>
      <w:bookmarkStart w:id="5350" w:name="_Toc66718116"/>
      <w:bookmarkStart w:id="5351" w:name="_Toc74930677"/>
      <w:bookmarkStart w:id="5352" w:name="_Toc76544962"/>
      <w:r w:rsidRPr="006F0B54">
        <w:lastRenderedPageBreak/>
        <w:t>I.6</w:t>
      </w:r>
      <w:r w:rsidRPr="006F0B54">
        <w:tab/>
        <w:t>Wave vector space grid</w:t>
      </w:r>
      <w:bookmarkEnd w:id="5343"/>
      <w:bookmarkEnd w:id="5344"/>
      <w:bookmarkEnd w:id="5345"/>
      <w:bookmarkEnd w:id="5346"/>
      <w:bookmarkEnd w:id="5347"/>
      <w:bookmarkEnd w:id="5348"/>
      <w:bookmarkEnd w:id="5349"/>
      <w:bookmarkEnd w:id="5350"/>
      <w:bookmarkEnd w:id="5351"/>
      <w:bookmarkEnd w:id="5352"/>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77777777" w:rsidR="00972FED" w:rsidRPr="006F0B54" w:rsidRDefault="00972FED" w:rsidP="00972FED">
      <w:pPr>
        <w:pStyle w:val="EQ"/>
        <w:rPr>
          <w:lang w:val="en-US" w:eastAsia="zh-CN"/>
        </w:rPr>
      </w:pPr>
      <w:r w:rsidRPr="006F0B54">
        <w:rPr>
          <w:lang w:val="en-US" w:eastAsia="zh-CN"/>
        </w:rPr>
        <w:tab/>
      </w:r>
      <w:r w:rsidRPr="00972FED">
        <w:rPr>
          <w:lang w:val="en-US" w:eastAsia="zh-CN"/>
        </w:rPr>
        <w:fldChar w:fldCharType="begin"/>
      </w:r>
      <w:r w:rsidRPr="00972FED">
        <w:rPr>
          <w:lang w:val="en-US" w:eastAsia="zh-CN"/>
        </w:rPr>
        <w:instrText xml:space="preserve"> QUOTE </w:instrText>
      </w:r>
      <w:r w:rsidR="00A47EC6">
        <w:rPr>
          <w:position w:val="-15"/>
        </w:rPr>
        <w:pict w14:anchorId="17E09ED4">
          <v:shape id="_x0000_i1250" type="#_x0000_t75" style="width:43.7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instrText xml:space="preserve"> </w:instrText>
      </w:r>
      <w:r w:rsidRPr="00972FED">
        <w:rPr>
          <w:lang w:val="en-US" w:eastAsia="zh-CN"/>
        </w:rPr>
        <w:fldChar w:fldCharType="separate"/>
      </w:r>
      <w:r w:rsidR="00A47EC6">
        <w:rPr>
          <w:position w:val="-15"/>
        </w:rPr>
        <w:pict w14:anchorId="0E0BBFCB">
          <v:shape id="_x0000_i1251" type="#_x0000_t75" style="width:43.7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fldChar w:fldCharType="end"/>
      </w:r>
    </w:p>
    <w:p w14:paraId="14FFF199" w14:textId="77777777" w:rsidR="00972FED" w:rsidRPr="006F0B54" w:rsidRDefault="00972FED" w:rsidP="00972FED">
      <w:pPr>
        <w:pStyle w:val="EQ"/>
        <w:rPr>
          <w:lang w:val="en-US" w:eastAsia="zh-CN"/>
        </w:rPr>
      </w:pPr>
      <w:r w:rsidRPr="006F0B54">
        <w:rPr>
          <w:lang w:val="en-US" w:eastAsia="zh-CN"/>
        </w:rPr>
        <w:tab/>
      </w:r>
      <w:r w:rsidRPr="00972FED">
        <w:rPr>
          <w:lang w:val="en-US" w:eastAsia="zh-CN"/>
        </w:rPr>
        <w:fldChar w:fldCharType="begin"/>
      </w:r>
      <w:r w:rsidRPr="00972FED">
        <w:rPr>
          <w:lang w:val="en-US" w:eastAsia="zh-CN"/>
        </w:rPr>
        <w:instrText xml:space="preserve"> QUOTE </w:instrText>
      </w:r>
      <w:r w:rsidR="00A47EC6">
        <w:rPr>
          <w:position w:val="-14"/>
        </w:rPr>
        <w:pict w14:anchorId="188CC3E7">
          <v:shape id="_x0000_i1252" type="#_x0000_t75" style="width:42.6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rPr>
          <w:lang w:val="en-US" w:eastAsia="zh-CN"/>
        </w:rPr>
        <w:instrText xml:space="preserve"> </w:instrText>
      </w:r>
      <w:r w:rsidRPr="00972FED">
        <w:rPr>
          <w:lang w:val="en-US" w:eastAsia="zh-CN"/>
        </w:rPr>
        <w:fldChar w:fldCharType="separate"/>
      </w:r>
      <w:r w:rsidR="00A47EC6">
        <w:rPr>
          <w:position w:val="-14"/>
        </w:rPr>
        <w:pict w14:anchorId="737058B7">
          <v:shape id="_x0000_i1253" type="#_x0000_t75" style="width:42.6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rPr>
          <w:lang w:val="en-US" w:eastAsia="zh-CN"/>
        </w:rPr>
        <w:fldChar w:fldCharType="end"/>
      </w:r>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77777777" w:rsidR="00972FED" w:rsidRPr="006F0B54" w:rsidRDefault="00A47EC6" w:rsidP="00972FED">
      <w:pPr>
        <w:rPr>
          <w:lang w:val="en-US" w:eastAsia="zh-CN"/>
        </w:rPr>
      </w:pPr>
      <w:r>
        <w:pict w14:anchorId="4E144AFC">
          <v:shape id="_x0000_i1254" type="#_x0000_t75" style="width:130.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6CF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D6CF9&quot; wsp:rsidRDefault=&quot;00BD6CF9&quot; wsp:rsidP=&quot;00BD6CF9&quot;&gt;&lt;m:oMathPara&gt;&lt;m:oMath&gt;&lt;m:r&gt;&lt;w:rPr&gt;&lt;w:rFonts w:ascii=&quot;Cambria Math&quot; w:h-ansi=&quot;Cambria Math&quot;/&gt;&lt;wx:font wx:val=&quot;Cambria Math&quot;/&gt;&lt;w:i/&gt;&lt;w:lang w:val=&quot;EN-US&quot; w:fareast=&quot;ZH-CN&quot;/&gt;&lt;/w:rPr&gt;&lt;m:t&gt;u=&lt;/m:t&gt;&lt;/m:r&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Î¸&lt;/m:t&gt;&lt;/m:r&gt;&lt;/m:e&gt;&lt;/m:d&gt;&lt;/m:e&gt;&lt;/m:func&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Ï•&lt;/m:t&gt;&lt;/m:r&gt;&lt;/m:e&gt;&lt;/m:d&gt;&lt;/m:e&gt;&lt;/m:func&gt;&lt;m:r&gt;&lt;w:rPr&gt;&lt;w:rFonts w:ascii=&quot;Cambria Math&quot; w:h-ansi=&quot;Cambria Math&quot;/&gt;&lt;wx:font wx:val=&quot;Cambria Math&quot;/&gt;&lt;w:i/&gt;&lt;w:lang w:val=&quot;EN-US&quot; w:fareast=&quot;ZH-CN&quot;/&gt;&lt;/w:rPr&gt;&lt;m:t&gt;, v=&lt;/m:t&gt;&lt;/m:r&gt;&lt;m:r&gt;&lt;m:rPr&gt;&lt;m:sty m:val=&quot;p&quot;/&gt;&lt;/m:rPr&gt;&lt;w:rPr&gt;&lt;w:rFonts w:ascii=&quot;Cambria Math&quot; w:h-ansi=&quot;Cambria Math&quot;/&gt;&lt;wx:font wx:val=&quot;Cambria Math&quot;/&gt;&lt;w:lang w:val=&quot;EN-US&quot; w:fareast=&quot;ZH-CN&quot;/&gt;&lt;/w:rPr&gt;&lt;m:t&gt;cosâ¡&lt;/m:t&gt;&lt;/m:r&gt;&lt;m:r&gt;&lt;w:rPr&gt;&lt;w:rFonts w:ascii=&quot;Cambria Math&quot; w:h-ansi=&quot;Cambria Math&quot;/&gt;&lt;wx:font wx:val=&quot;Cambria Math&quot;/&gt;&lt;w:i/&gt;&lt;w:lang w:val=&quot;EN-US&quot; w:fareast=&quot;ZH-CN&quot;/&gt;&lt;/w:rPr&gt;&lt;m:t&gt;(Î¸)&lt;/m:t&gt;&lt;/m:r&gt;&lt;/m:oMath&gt;&lt;/m:oMathPara&gt;&lt;/w:p&gt;&lt;w:sectPr wsp:rsidR=&quot;00000000&quot; wsp:rsidRPr=&quot;00BD6CF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7777777" w:rsidR="00972FED" w:rsidRPr="006F0B54" w:rsidRDefault="00A47EC6" w:rsidP="00972FED">
      <w:r>
        <w:pict w14:anchorId="182EDBD1">
          <v:shape id="_x0000_i1255" type="#_x0000_t75" style="width:336.2pt;height:4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679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A679D&quot; wsp:rsidRDefault=&quot;00DA679D&quot; wsp:rsidP=&quot;00DA679D&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TRP&lt;/m:t&gt;&lt;/m:r&gt;&lt;/m:e&gt;&lt;m:sub&gt;&lt;m:r&gt;&lt;w:rPr&gt;&lt;w:rFonts w:ascii=&quot;Cambria Math&quot; w:h-ansi=&quot;Cambria Math&quot;/&gt;&lt;wx:font wx:val=&quot;Cambria Math&quot;/&gt;&lt;w:i/&gt;&lt;w:lang w:val=&quot;EN-US&quot; w:fareast=&quot;ZH-CN&quot;/&gt;&lt;/w:rPr&gt;&lt;m:t&gt;estimate&lt;/m:t&gt;&lt;/m:r&gt;&lt;/m:sub&gt;&lt;/m:sSub&gt;&lt;m:r&gt;&lt;m:rPr&gt;&lt;m:sty m:val=&quot;p&quot;/&gt;&lt;/m:rPr&gt;&lt;w:rPr&gt;&lt;w:rFonts w:ascii=&quot;Cambria Math&quot; w:h-ansi=&quot;Cambria Math&quot;/&gt;&lt;wx:font wx:val=&quot;Cambria Math&quot;/&gt;&lt;w:lang w:val=&quot;EN-US&quot; w:fareast=&quot;ZH-CN&quot;/&gt;&lt;/w:rPr&gt;&lt;m:t&gt;=&lt;/m:t&gt;&lt;/m:r&gt;&lt;m:f&gt;&lt;m:fPr&gt;&lt;m:ctrlPr&gt;&lt;w:rPr&gt;&lt;w:rFonts w:ascii=&quot;Cambria Math&quot; w:h-ansi=&quot;Cambria Math&quot;/&gt;&lt;wx:font wx:val=&quot;Cambria Math&quot;/&gt;&lt;w:lang w:val=&quot;EN-US&quot; w:fareast=&quot;ZH-CN&quot;/&gt;&lt;/w:rPr&gt;&lt;/m:ctrlPr&gt;&lt;/m:fPr&gt;&lt;m:num&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lt;/m:t&gt;&lt;/m:r&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num&gt;&lt;m:den&gt;&lt;m:r&gt;&lt;m:rPr&gt;&lt;m:sty m:val=&quot;p&quot;/&gt;&lt;/m:rPr&gt;&lt;w:rPr&gt;&lt;w:rFonts w:ascii=&quot;Cambria Math&quot; w:h-ansi=&quot;Cambria Math&quot;/&gt;&lt;wx:font wx:val=&quot;Cambria Math&quot;/&gt;&lt;w:lang w:val=&quot;EN-US&quot; w:fareast=&quot;ZH-CN&quot;/&gt;&lt;/w:rPr&gt;&lt;m:t&gt;4&lt;/m:t&gt;&lt;/m:r&gt;&lt;m:r&gt;&lt;w:rPr&gt;&lt;w:rFonts w:ascii=&quot;Cambria Math&quot; w:h-ansi=&quot;Cambria Math&quot;/&gt;&lt;wx:font wx:val=&quot;Cambria Math&quot;/&gt;&lt;w:i/&gt;&lt;w:lang w:val=&quot;EN-US&quot; w:fareast=&quot;ZH-CN&quot;/&gt;&lt;/w:rPr&gt;&lt;m:t&gt;Ï€&lt;/m:t&gt;&lt;/m:r&gt;&lt;/m:den&gt;&lt;/m:f&gt;&lt;m:d&gt;&lt;m:dPr&gt;&lt;m:ctrlPr&gt;&lt;w:rPr&gt;&lt;w:rFonts w:ascii=&quot;Cambria Math&quot; w:h-ansi=&quot;Cambria Math&quot;/&gt;&lt;wx:font wx:val=&quot;Cambria Math&quot;/&gt;&lt;w:lang w:val=&quot;EN-US&quot; w:fareast=&quot;ZH-CN&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g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r&gt;&lt;m:rPr&gt;&lt;m:sty m:val=&quot;p&quot;/&gt;&lt;/m:rPr&gt;&lt;w:rPr&gt;&lt;w:rFonts w:ascii=&quot;Cambria Math&quot; w:h-ansi=&quot;Cambria Math&quot;/&gt;&lt;wx:font wx:val=&quot;Cambria Math&quot;/&gt;&lt;w:lang w:val=&quot;EN-US&quot; w:fareast=&quot;ZH-CN&quot;/&gt;&lt;/w:rPr&gt;&lt;m:t&gt;+&lt;/m:t&gt;&lt;/m:r&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l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e&gt;&lt;/m:d&gt;&lt;/m:oMath&gt;&lt;/m:oMathPara&gt;&lt;/w:p&gt;&lt;w:sectPr wsp:rsidR=&quot;00000000&quot; wsp:rsidRPr=&quot;00DA67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77777777" w:rsidR="00972FED" w:rsidRPr="006F0B54" w:rsidRDefault="00972FED" w:rsidP="00972FED">
      <w:pPr>
        <w:rPr>
          <w:lang w:val="en-US"/>
        </w:rPr>
      </w:pPr>
      <w:r w:rsidRPr="006F0B54">
        <w:rPr>
          <w:lang w:eastAsia="zh-CN"/>
        </w:rPr>
        <w:tab/>
      </w:r>
      <w:r w:rsidRPr="00972FED">
        <w:rPr>
          <w:lang w:val="en-US"/>
        </w:rPr>
        <w:fldChar w:fldCharType="begin"/>
      </w:r>
      <w:r w:rsidRPr="00972FED">
        <w:rPr>
          <w:lang w:val="en-US"/>
        </w:rPr>
        <w:instrText xml:space="preserve"> QUOTE </w:instrText>
      </w:r>
      <w:r w:rsidR="00A47EC6">
        <w:rPr>
          <w:position w:val="-17"/>
        </w:rPr>
        <w:pict w14:anchorId="1D15619D">
          <v:shape id="_x0000_i1256" type="#_x0000_t75" style="width:106.35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972FED">
        <w:rPr>
          <w:lang w:val="en-US"/>
        </w:rPr>
        <w:instrText xml:space="preserve"> </w:instrText>
      </w:r>
      <w:r w:rsidRPr="00972FED">
        <w:rPr>
          <w:lang w:val="en-US"/>
        </w:rPr>
        <w:fldChar w:fldCharType="separate"/>
      </w:r>
      <w:r w:rsidR="00A47EC6">
        <w:rPr>
          <w:position w:val="-17"/>
        </w:rPr>
        <w:pict w14:anchorId="490E2A6C">
          <v:shape id="_x0000_i1257" type="#_x0000_t75" style="width:106.35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972FED">
        <w:rPr>
          <w:lang w:val="en-US"/>
        </w:rPr>
        <w:fldChar w:fldCharType="end"/>
      </w:r>
    </w:p>
    <w:p w14:paraId="69F37681" w14:textId="77777777" w:rsidR="00972FED" w:rsidRPr="006F0B54" w:rsidRDefault="00972FED" w:rsidP="00972FED">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r w:rsidR="00A47EC6">
        <w:rPr>
          <w:rFonts w:eastAsia="MS Mincho"/>
          <w:position w:val="-6"/>
        </w:rPr>
        <w:pict w14:anchorId="0CEBBDA9">
          <v:shape id="_x0000_i1258" type="#_x0000_t75" style="width:27.1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972FED">
        <w:rPr>
          <w:rFonts w:eastAsia="MS Mincho"/>
          <w:lang w:val="en-US"/>
        </w:rPr>
        <w:instrText xml:space="preserve"> </w:instrText>
      </w:r>
      <w:r w:rsidRPr="00972FED">
        <w:rPr>
          <w:rFonts w:eastAsia="MS Mincho"/>
          <w:lang w:val="en-US"/>
        </w:rPr>
        <w:fldChar w:fldCharType="separate"/>
      </w:r>
      <w:r w:rsidR="00A47EC6">
        <w:rPr>
          <w:rFonts w:eastAsia="MS Mincho"/>
          <w:position w:val="-6"/>
        </w:rPr>
        <w:pict w14:anchorId="3407A7DE">
          <v:shape id="_x0000_i1259" type="#_x0000_t75" style="width:27.1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r w:rsidR="00A47EC6">
        <w:rPr>
          <w:rFonts w:eastAsia="MS Mincho"/>
          <w:position w:val="-8"/>
        </w:rPr>
        <w:pict w14:anchorId="277404C4">
          <v:shape id="_x0000_i1260" type="#_x0000_t75" style="width:23.2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rFonts w:eastAsia="MS Mincho"/>
          <w:lang w:val="en-US"/>
        </w:rPr>
        <w:instrText xml:space="preserve"> </w:instrText>
      </w:r>
      <w:r w:rsidRPr="00972FED">
        <w:rPr>
          <w:rFonts w:eastAsia="MS Mincho"/>
          <w:lang w:val="en-US"/>
        </w:rPr>
        <w:fldChar w:fldCharType="separate"/>
      </w:r>
      <w:r w:rsidR="00A47EC6">
        <w:rPr>
          <w:rFonts w:eastAsia="MS Mincho"/>
          <w:position w:val="-8"/>
        </w:rPr>
        <w:pict w14:anchorId="6AA26AEC">
          <v:shape id="_x0000_i1261" type="#_x0000_t75" style="width:23.2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rFonts w:eastAsia="MS Mincho"/>
          <w:lang w:val="en-US"/>
        </w:rPr>
        <w:fldChar w:fldCharType="end"/>
      </w:r>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5353" w:name="_Toc21101575"/>
      <w:bookmarkStart w:id="5354" w:name="_Toc29810612"/>
      <w:bookmarkStart w:id="5355" w:name="_Toc37273889"/>
      <w:bookmarkStart w:id="5356" w:name="_Toc45885207"/>
      <w:bookmarkStart w:id="5357" w:name="_Toc53183108"/>
      <w:bookmarkStart w:id="5358" w:name="_Toc58865502"/>
      <w:bookmarkStart w:id="5359" w:name="_Toc58867084"/>
      <w:bookmarkStart w:id="5360" w:name="_Toc66718117"/>
      <w:bookmarkStart w:id="5361" w:name="_Toc74930678"/>
      <w:bookmarkStart w:id="5362" w:name="_Toc76544963"/>
      <w:r w:rsidRPr="006F0B54">
        <w:t>I.7</w:t>
      </w:r>
      <w:r w:rsidRPr="006F0B54">
        <w:tab/>
        <w:t>Void</w:t>
      </w:r>
      <w:bookmarkEnd w:id="5353"/>
      <w:bookmarkEnd w:id="5354"/>
      <w:bookmarkEnd w:id="5355"/>
      <w:bookmarkEnd w:id="5356"/>
      <w:bookmarkEnd w:id="5357"/>
      <w:bookmarkEnd w:id="5358"/>
      <w:bookmarkEnd w:id="5359"/>
      <w:bookmarkEnd w:id="5360"/>
      <w:bookmarkEnd w:id="5361"/>
      <w:bookmarkEnd w:id="5362"/>
    </w:p>
    <w:p w14:paraId="45723EE6" w14:textId="77777777" w:rsidR="00972FED" w:rsidRPr="006F0B54" w:rsidRDefault="00972FED" w:rsidP="00972FED">
      <w:pPr>
        <w:pStyle w:val="Heading1"/>
      </w:pPr>
      <w:bookmarkStart w:id="5363" w:name="_Toc21101576"/>
      <w:bookmarkStart w:id="5364" w:name="_Toc29810613"/>
      <w:bookmarkStart w:id="5365" w:name="_Toc37273890"/>
      <w:bookmarkStart w:id="5366" w:name="_Toc45885208"/>
      <w:bookmarkStart w:id="5367" w:name="_Toc53183109"/>
      <w:bookmarkStart w:id="5368" w:name="_Toc58865503"/>
      <w:bookmarkStart w:id="5369" w:name="_Toc58867085"/>
      <w:bookmarkStart w:id="5370" w:name="_Toc66718118"/>
      <w:bookmarkStart w:id="5371" w:name="_Toc74930679"/>
      <w:bookmarkStart w:id="5372" w:name="_Toc76544964"/>
      <w:r w:rsidRPr="006F0B54">
        <w:t>I.8</w:t>
      </w:r>
      <w:r w:rsidRPr="006F0B54">
        <w:tab/>
        <w:t>Void</w:t>
      </w:r>
      <w:bookmarkEnd w:id="5363"/>
      <w:bookmarkEnd w:id="5364"/>
      <w:bookmarkEnd w:id="5365"/>
      <w:bookmarkEnd w:id="5366"/>
      <w:bookmarkEnd w:id="5367"/>
      <w:bookmarkEnd w:id="5368"/>
      <w:bookmarkEnd w:id="5369"/>
      <w:bookmarkEnd w:id="5370"/>
      <w:bookmarkEnd w:id="5371"/>
      <w:bookmarkEnd w:id="5372"/>
    </w:p>
    <w:p w14:paraId="4AE3D8D1" w14:textId="77777777" w:rsidR="00972FED" w:rsidRPr="006F0B54" w:rsidRDefault="00972FED" w:rsidP="00972FED">
      <w:pPr>
        <w:pStyle w:val="Heading1"/>
      </w:pPr>
      <w:bookmarkStart w:id="5373" w:name="_Toc21101577"/>
      <w:bookmarkStart w:id="5374" w:name="_Toc29810614"/>
      <w:bookmarkStart w:id="5375" w:name="_Toc37273891"/>
      <w:bookmarkStart w:id="5376" w:name="_Toc45885209"/>
      <w:bookmarkStart w:id="5377" w:name="_Toc53183110"/>
      <w:bookmarkStart w:id="5378" w:name="_Toc58865504"/>
      <w:bookmarkStart w:id="5379" w:name="_Toc58867086"/>
      <w:bookmarkStart w:id="5380" w:name="_Toc66718119"/>
      <w:bookmarkStart w:id="5381" w:name="_Toc74930680"/>
      <w:bookmarkStart w:id="5382" w:name="_Toc76544965"/>
      <w:r w:rsidRPr="006F0B54">
        <w:t>I.9</w:t>
      </w:r>
      <w:r w:rsidRPr="006F0B54">
        <w:tab/>
        <w:t>Full sphere with sparse sampling</w:t>
      </w:r>
      <w:bookmarkEnd w:id="5373"/>
      <w:bookmarkEnd w:id="5374"/>
      <w:bookmarkEnd w:id="5375"/>
      <w:bookmarkEnd w:id="5376"/>
      <w:bookmarkEnd w:id="5377"/>
      <w:bookmarkEnd w:id="5378"/>
      <w:bookmarkEnd w:id="5379"/>
      <w:bookmarkEnd w:id="5380"/>
      <w:bookmarkEnd w:id="5381"/>
      <w:bookmarkEnd w:id="5382"/>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77777777" w:rsidR="00972FED" w:rsidRPr="006F0B54" w:rsidRDefault="00972FED" w:rsidP="00972FED">
      <w:pPr>
        <w:pStyle w:val="B2"/>
      </w:pPr>
      <w:r w:rsidRPr="006F0B54">
        <w:t>a.</w:t>
      </w:r>
      <w:r w:rsidRPr="006F0B54">
        <w:tab/>
        <w:t xml:space="preserve">Non-harmonic frequencies: choose the angular steps </w:t>
      </w:r>
      <w:r w:rsidRPr="00972FED">
        <w:rPr>
          <w:lang w:val="en-US"/>
        </w:rPr>
        <w:fldChar w:fldCharType="begin"/>
      </w:r>
      <w:r w:rsidRPr="00972FED">
        <w:rPr>
          <w:lang w:val="en-US"/>
        </w:rPr>
        <w:instrText xml:space="preserve"> QUOTE </w:instrText>
      </w:r>
      <w:r w:rsidR="00A47EC6">
        <w:rPr>
          <w:position w:val="-5"/>
        </w:rPr>
        <w:pict w14:anchorId="3114811B">
          <v:shape id="_x0000_i1262"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rPr>
          <w:lang w:val="en-US"/>
        </w:rPr>
        <w:instrText xml:space="preserve"> </w:instrText>
      </w:r>
      <w:r w:rsidRPr="00972FED">
        <w:rPr>
          <w:lang w:val="en-US"/>
        </w:rPr>
        <w:fldChar w:fldCharType="separate"/>
      </w:r>
      <w:r w:rsidR="00A47EC6">
        <w:rPr>
          <w:position w:val="-5"/>
        </w:rPr>
        <w:pict w14:anchorId="01B33A6E">
          <v:shape id="_x0000_i1263"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rPr>
          <w:lang w:val="en-US"/>
        </w:rPr>
        <w:fldChar w:fldCharType="end"/>
      </w:r>
      <w:r w:rsidRPr="006F0B54">
        <w:rPr>
          <w:lang w:val="en-US"/>
        </w:rPr>
        <w:t xml:space="preserve"> and </w:t>
      </w:r>
      <w:r w:rsidRPr="00972FED">
        <w:fldChar w:fldCharType="begin"/>
      </w:r>
      <w:r w:rsidRPr="00972FED">
        <w:instrText xml:space="preserve"> QUOTE </w:instrText>
      </w:r>
      <w:r w:rsidR="00A47EC6">
        <w:rPr>
          <w:position w:val="-5"/>
        </w:rPr>
        <w:pict w14:anchorId="149D3E66">
          <v:shape id="_x0000_i1264"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instrText xml:space="preserve"> </w:instrText>
      </w:r>
      <w:r w:rsidRPr="00972FED">
        <w:fldChar w:fldCharType="separate"/>
      </w:r>
      <w:r w:rsidR="00A47EC6">
        <w:rPr>
          <w:position w:val="-5"/>
        </w:rPr>
        <w:pict w14:anchorId="311BE2A0">
          <v:shape id="_x0000_i1265"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fldChar w:fldCharType="end"/>
      </w:r>
      <w:r w:rsidRPr="006F0B54">
        <w:t xml:space="preserve"> smaller than or equal to 15 degrees. Calculate the sparsity factor (SF) as</w:t>
      </w:r>
    </w:p>
    <w:p w14:paraId="2DEE5915" w14:textId="77777777" w:rsidR="00972FED" w:rsidRPr="006F0B54" w:rsidRDefault="00972FED" w:rsidP="00972FED">
      <w:pPr>
        <w:pStyle w:val="EQ"/>
        <w:rPr>
          <w:lang w:val="en-US"/>
        </w:rPr>
      </w:pPr>
      <w:r w:rsidRPr="006F0B54">
        <w:tab/>
      </w:r>
      <w:r w:rsidRPr="00972FED">
        <w:rPr>
          <w:lang w:val="en-US"/>
        </w:rPr>
        <w:fldChar w:fldCharType="begin"/>
      </w:r>
      <w:r w:rsidRPr="00972FED">
        <w:rPr>
          <w:lang w:val="en-US"/>
        </w:rPr>
        <w:instrText xml:space="preserve"> QUOTE </w:instrText>
      </w:r>
      <w:r w:rsidR="00A47EC6">
        <w:rPr>
          <w:position w:val="-14"/>
        </w:rPr>
        <w:pict w14:anchorId="2B3F4266">
          <v:shape id="_x0000_i1266" type="#_x0000_t75" style="width:95.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rPr>
        <w:instrText xml:space="preserve"> </w:instrText>
      </w:r>
      <w:r w:rsidRPr="00972FED">
        <w:rPr>
          <w:lang w:val="en-US"/>
        </w:rPr>
        <w:fldChar w:fldCharType="separate"/>
      </w:r>
      <w:r w:rsidR="00A47EC6">
        <w:rPr>
          <w:position w:val="-14"/>
        </w:rPr>
        <w:pict w14:anchorId="53AE9628">
          <v:shape id="_x0000_i1267" type="#_x0000_t75" style="width:95.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rPr>
        <w:fldChar w:fldCharType="end"/>
      </w:r>
    </w:p>
    <w:p w14:paraId="41287CEC" w14:textId="77777777" w:rsidR="00972FED" w:rsidRPr="006F0B54" w:rsidRDefault="00972FED" w:rsidP="00972FED">
      <w:pPr>
        <w:pStyle w:val="B3"/>
      </w:pPr>
      <w:r w:rsidRPr="006F0B54">
        <w:t>and the correction factor as:</w:t>
      </w:r>
    </w:p>
    <w:p w14:paraId="494D4F90" w14:textId="77777777" w:rsidR="00972FED" w:rsidRPr="006F0B54" w:rsidRDefault="00972FED" w:rsidP="00972FED">
      <w:pPr>
        <w:pStyle w:val="EQ"/>
        <w:rPr>
          <w:iCs/>
        </w:rPr>
      </w:pPr>
      <w:r w:rsidRPr="006F0B54">
        <w:tab/>
      </w:r>
      <w:r w:rsidRPr="00972FED">
        <w:rPr>
          <w:iCs/>
        </w:rPr>
        <w:fldChar w:fldCharType="begin"/>
      </w:r>
      <w:r w:rsidRPr="00972FED">
        <w:rPr>
          <w:iCs/>
        </w:rPr>
        <w:instrText xml:space="preserve"> QUOTE </w:instrText>
      </w:r>
      <w:r w:rsidR="00A47EC6">
        <w:rPr>
          <w:position w:val="-14"/>
        </w:rPr>
        <w:pict w14:anchorId="7857491F">
          <v:shape id="_x0000_i1268" type="#_x0000_t75" style="width:103.5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972FED">
        <w:rPr>
          <w:iCs/>
        </w:rPr>
        <w:instrText xml:space="preserve"> </w:instrText>
      </w:r>
      <w:r w:rsidRPr="00972FED">
        <w:rPr>
          <w:iCs/>
        </w:rPr>
        <w:fldChar w:fldCharType="separate"/>
      </w:r>
      <w:r w:rsidR="00A47EC6">
        <w:rPr>
          <w:position w:val="-14"/>
        </w:rPr>
        <w:pict w14:anchorId="1EC1FABB">
          <v:shape id="_x0000_i1269" type="#_x0000_t75" style="width:103.5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972FED">
        <w:rPr>
          <w:iCs/>
        </w:rPr>
        <w:fldChar w:fldCharType="end"/>
      </w:r>
    </w:p>
    <w:p w14:paraId="6B22546E" w14:textId="77777777" w:rsidR="00972FED" w:rsidRPr="006F0B54" w:rsidRDefault="00972FED" w:rsidP="00972FED">
      <w:pPr>
        <w:pStyle w:val="B2"/>
        <w:rPr>
          <w:lang w:val="en-US"/>
        </w:rPr>
      </w:pPr>
      <w:r w:rsidRPr="006F0B54">
        <w:tab/>
        <w:t xml:space="preserve">where </w:t>
      </w:r>
      <w:r w:rsidRPr="00972FED">
        <w:rPr>
          <w:lang w:val="en-US"/>
        </w:rPr>
        <w:fldChar w:fldCharType="begin"/>
      </w:r>
      <w:r w:rsidRPr="00972FED">
        <w:rPr>
          <w:lang w:val="en-US"/>
        </w:rPr>
        <w:instrText xml:space="preserve"> QUOTE </w:instrText>
      </w:r>
      <w:r w:rsidR="00A47EC6">
        <w:rPr>
          <w:position w:val="-5"/>
        </w:rPr>
        <w:pict w14:anchorId="6DB2890B">
          <v:shape id="_x0000_i1270" type="#_x0000_t75" style="width:2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972FED">
        <w:rPr>
          <w:lang w:val="en-US"/>
        </w:rPr>
        <w:instrText xml:space="preserve"> </w:instrText>
      </w:r>
      <w:r w:rsidRPr="00972FED">
        <w:rPr>
          <w:lang w:val="en-US"/>
        </w:rPr>
        <w:fldChar w:fldCharType="separate"/>
      </w:r>
      <w:r w:rsidR="00A47EC6">
        <w:rPr>
          <w:position w:val="-5"/>
        </w:rPr>
        <w:pict w14:anchorId="3B354972">
          <v:shape id="_x0000_i1271" type="#_x0000_t75" style="width:2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972FED">
        <w:rPr>
          <w:lang w:val="en-US"/>
        </w:rPr>
        <w:fldChar w:fldCharType="end"/>
      </w:r>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77777777" w:rsidR="00972FED" w:rsidRPr="006F0B54" w:rsidRDefault="00972FED" w:rsidP="00972FED">
      <w:pPr>
        <w:pStyle w:val="B2"/>
        <w:rPr>
          <w:lang w:val="en-US"/>
        </w:rPr>
      </w:pPr>
      <w:r w:rsidRPr="006F0B54">
        <w:lastRenderedPageBreak/>
        <w:tab/>
        <w:t xml:space="preserve">Harmonic frequencies with fixed beam test signal: choose the angular steps smaller than or equal to the reference angular steps </w:t>
      </w:r>
      <w:r w:rsidRPr="00972FED">
        <w:rPr>
          <w:lang w:val="en-US"/>
        </w:rPr>
        <w:fldChar w:fldCharType="begin"/>
      </w:r>
      <w:r w:rsidRPr="00972FED">
        <w:rPr>
          <w:lang w:val="en-US"/>
        </w:rPr>
        <w:instrText xml:space="preserve"> QUOTE </w:instrText>
      </w:r>
      <w:r w:rsidR="00A47EC6">
        <w:rPr>
          <w:position w:val="-5"/>
        </w:rPr>
        <w:pict w14:anchorId="622587A6">
          <v:shape id="_x0000_i1272"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972FED">
        <w:rPr>
          <w:lang w:val="en-US"/>
        </w:rPr>
        <w:instrText xml:space="preserve"> </w:instrText>
      </w:r>
      <w:r w:rsidRPr="00972FED">
        <w:rPr>
          <w:lang w:val="en-US"/>
        </w:rPr>
        <w:fldChar w:fldCharType="separate"/>
      </w:r>
      <w:r w:rsidR="00A47EC6">
        <w:rPr>
          <w:position w:val="-5"/>
        </w:rPr>
        <w:pict w14:anchorId="290AC60C">
          <v:shape id="_x0000_i1273"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972FED">
        <w:rPr>
          <w:lang w:val="en-US"/>
        </w:rPr>
        <w:fldChar w:fldCharType="end"/>
      </w:r>
      <w:r w:rsidRPr="006F0B54">
        <w:rPr>
          <w:lang w:val="en-US"/>
        </w:rPr>
        <w:t xml:space="preserve"> and </w:t>
      </w:r>
      <w:r w:rsidRPr="00972FED">
        <w:fldChar w:fldCharType="begin"/>
      </w:r>
      <w:r w:rsidRPr="00972FED">
        <w:instrText xml:space="preserve"> QUOTE </w:instrText>
      </w:r>
      <w:r w:rsidR="00A47EC6">
        <w:rPr>
          <w:position w:val="-5"/>
        </w:rPr>
        <w:pict w14:anchorId="7CD6E078">
          <v:shape id="_x0000_i127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972FED">
        <w:instrText xml:space="preserve"> </w:instrText>
      </w:r>
      <w:r w:rsidRPr="00972FED">
        <w:fldChar w:fldCharType="separate"/>
      </w:r>
      <w:r w:rsidR="00A47EC6">
        <w:rPr>
          <w:position w:val="-5"/>
        </w:rPr>
        <w:pict w14:anchorId="3DECFBA3">
          <v:shape id="_x0000_i1275"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972FED">
        <w:fldChar w:fldCharType="end"/>
      </w:r>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5383"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5384" w:name="_Toc29810615"/>
      <w:bookmarkStart w:id="5385" w:name="_Toc37273892"/>
      <w:bookmarkStart w:id="5386" w:name="_Toc45885210"/>
      <w:bookmarkStart w:id="5387" w:name="_Toc53183111"/>
      <w:bookmarkStart w:id="5388" w:name="_Toc58865505"/>
      <w:bookmarkStart w:id="5389" w:name="_Toc58867087"/>
      <w:bookmarkStart w:id="5390" w:name="_Toc66718120"/>
      <w:bookmarkStart w:id="5391" w:name="_Toc74930681"/>
      <w:bookmarkStart w:id="5392" w:name="_Toc76544966"/>
      <w:r w:rsidRPr="006F0B54">
        <w:t>I.10</w:t>
      </w:r>
      <w:r w:rsidRPr="006F0B54">
        <w:tab/>
        <w:t>Beam-based directions</w:t>
      </w:r>
      <w:bookmarkEnd w:id="5383"/>
      <w:bookmarkEnd w:id="5384"/>
      <w:bookmarkEnd w:id="5385"/>
      <w:bookmarkEnd w:id="5386"/>
      <w:bookmarkEnd w:id="5387"/>
      <w:bookmarkEnd w:id="5388"/>
      <w:bookmarkEnd w:id="5389"/>
      <w:bookmarkEnd w:id="5390"/>
      <w:bookmarkEnd w:id="5391"/>
      <w:bookmarkEnd w:id="5392"/>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77777777" w:rsidR="00972FED" w:rsidRPr="006F0B54" w:rsidRDefault="00972FED" w:rsidP="00972FED">
      <w:pPr>
        <w:rPr>
          <w:noProof/>
        </w:rPr>
      </w:pPr>
      <w:r w:rsidRPr="00972FED">
        <w:rPr>
          <w:noProof/>
        </w:rPr>
        <w:fldChar w:fldCharType="begin"/>
      </w:r>
      <w:r w:rsidRPr="00972FED">
        <w:rPr>
          <w:noProof/>
        </w:rPr>
        <w:instrText xml:space="preserve"> QUOTE </w:instrText>
      </w:r>
      <w:r w:rsidR="00A47EC6">
        <w:rPr>
          <w:position w:val="-14"/>
        </w:rPr>
        <w:pict w14:anchorId="359FFDF5">
          <v:shape id="_x0000_i1276" type="#_x0000_t75" style="width:95.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972FED">
        <w:rPr>
          <w:noProof/>
        </w:rPr>
        <w:instrText xml:space="preserve"> </w:instrText>
      </w:r>
      <w:r w:rsidRPr="00972FED">
        <w:rPr>
          <w:noProof/>
        </w:rPr>
        <w:fldChar w:fldCharType="separate"/>
      </w:r>
      <w:r w:rsidR="00A47EC6">
        <w:rPr>
          <w:position w:val="-14"/>
        </w:rPr>
        <w:pict w14:anchorId="6B89CB61">
          <v:shape id="_x0000_i1277" type="#_x0000_t75" style="width:95.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972FED">
        <w:rPr>
          <w:noProof/>
        </w:rPr>
        <w:fldChar w:fldCharType="end"/>
      </w:r>
      <w:r w:rsidRPr="006F0B54">
        <w:rPr>
          <w:noProof/>
        </w:rPr>
        <w:t xml:space="preserve">, where </w:t>
      </w:r>
      <w:r w:rsidRPr="00972FED">
        <w:rPr>
          <w:noProof/>
        </w:rPr>
        <w:fldChar w:fldCharType="begin"/>
      </w:r>
      <w:r w:rsidRPr="00972FED">
        <w:rPr>
          <w:noProof/>
        </w:rPr>
        <w:instrText xml:space="preserve"> QUOTE </w:instrText>
      </w:r>
      <w:r w:rsidR="00A47EC6">
        <w:rPr>
          <w:position w:val="-6"/>
        </w:rPr>
        <w:pict w14:anchorId="1F43D9FF">
          <v:shape id="_x0000_i1278"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972FED">
        <w:rPr>
          <w:noProof/>
        </w:rPr>
        <w:instrText xml:space="preserve"> </w:instrText>
      </w:r>
      <w:r w:rsidRPr="00972FED">
        <w:rPr>
          <w:noProof/>
        </w:rPr>
        <w:fldChar w:fldCharType="separate"/>
      </w:r>
      <w:r w:rsidR="00A47EC6">
        <w:rPr>
          <w:position w:val="-6"/>
        </w:rPr>
        <w:pict w14:anchorId="7D3EE7EE">
          <v:shape id="_x0000_i1279"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972FED">
        <w:rPr>
          <w:noProof/>
        </w:rPr>
        <w:fldChar w:fldCharType="end"/>
      </w:r>
      <w:r w:rsidRPr="006F0B54">
        <w:rPr>
          <w:noProof/>
        </w:rPr>
        <w:t xml:space="preserve"> is the maximum EIRP in the beam peak direction within a particular beam direction pair and </w:t>
      </w:r>
      <w:r w:rsidRPr="00972FED">
        <w:rPr>
          <w:noProof/>
        </w:rPr>
        <w:fldChar w:fldCharType="begin"/>
      </w:r>
      <w:r w:rsidRPr="00972FED">
        <w:rPr>
          <w:noProof/>
        </w:rPr>
        <w:instrText xml:space="preserve"> QUOTE </w:instrText>
      </w:r>
      <w:r w:rsidR="00A47EC6">
        <w:rPr>
          <w:position w:val="-5"/>
        </w:rPr>
        <w:pict w14:anchorId="5CFD1519">
          <v:shape id="_x0000_i1280"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noProof/>
        </w:rPr>
        <w:instrText xml:space="preserve"> </w:instrText>
      </w:r>
      <w:r w:rsidRPr="00972FED">
        <w:rPr>
          <w:noProof/>
        </w:rPr>
        <w:fldChar w:fldCharType="separate"/>
      </w:r>
      <w:r w:rsidR="00A47EC6">
        <w:rPr>
          <w:position w:val="-5"/>
        </w:rPr>
        <w:pict w14:anchorId="6417B4A8">
          <v:shape id="_x0000_i1281"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noProof/>
        </w:rPr>
        <w:fldChar w:fldCharType="end"/>
      </w:r>
      <w:r w:rsidRPr="006F0B54">
        <w:rPr>
          <w:noProof/>
        </w:rPr>
        <w:t xml:space="preserve"> is the directivity of the EUT.</w:t>
      </w:r>
    </w:p>
    <w:p w14:paraId="7F939C7B" w14:textId="77777777" w:rsidR="00972FED" w:rsidRPr="006F0B54" w:rsidRDefault="00972FED" w:rsidP="00972FED">
      <w:pPr>
        <w:pStyle w:val="Heading1"/>
      </w:pPr>
      <w:bookmarkStart w:id="5393" w:name="_Toc21101579"/>
      <w:bookmarkStart w:id="5394" w:name="_Toc29810616"/>
      <w:bookmarkStart w:id="5395" w:name="_Toc37273893"/>
      <w:bookmarkStart w:id="5396" w:name="_Toc45885211"/>
      <w:bookmarkStart w:id="5397" w:name="_Toc53183112"/>
      <w:bookmarkStart w:id="5398" w:name="_Toc58865506"/>
      <w:bookmarkStart w:id="5399" w:name="_Toc58867088"/>
      <w:bookmarkStart w:id="5400" w:name="_Toc66718121"/>
      <w:bookmarkStart w:id="5401" w:name="_Toc74930682"/>
      <w:bookmarkStart w:id="5402" w:name="_Toc76544967"/>
      <w:r w:rsidRPr="006F0B54">
        <w:t>I.11</w:t>
      </w:r>
      <w:r w:rsidRPr="006F0B54">
        <w:tab/>
        <w:t>Peak method</w:t>
      </w:r>
      <w:bookmarkEnd w:id="5393"/>
      <w:bookmarkEnd w:id="5394"/>
      <w:bookmarkEnd w:id="5395"/>
      <w:bookmarkEnd w:id="5396"/>
      <w:bookmarkEnd w:id="5397"/>
      <w:bookmarkEnd w:id="5398"/>
      <w:bookmarkEnd w:id="5399"/>
      <w:bookmarkEnd w:id="5400"/>
      <w:bookmarkEnd w:id="5401"/>
      <w:bookmarkEnd w:id="5402"/>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5403" w:name="_Toc21101580"/>
      <w:bookmarkStart w:id="5404" w:name="_Toc29810617"/>
      <w:bookmarkStart w:id="5405" w:name="_Toc37273894"/>
      <w:bookmarkStart w:id="5406" w:name="_Toc45885212"/>
      <w:bookmarkStart w:id="5407" w:name="_Toc53183113"/>
      <w:bookmarkStart w:id="5408" w:name="_Toc58865507"/>
      <w:bookmarkStart w:id="5409" w:name="_Toc58867089"/>
      <w:bookmarkStart w:id="5410" w:name="_Toc66718122"/>
      <w:bookmarkStart w:id="5411" w:name="_Toc74930683"/>
      <w:bookmarkStart w:id="5412" w:name="_Toc76544968"/>
      <w:r w:rsidRPr="006F0B54">
        <w:t>I.12</w:t>
      </w:r>
      <w:r w:rsidRPr="006F0B54">
        <w:tab/>
        <w:t>Equal sector with peak average</w:t>
      </w:r>
      <w:bookmarkEnd w:id="5403"/>
      <w:bookmarkEnd w:id="5404"/>
      <w:bookmarkEnd w:id="5405"/>
      <w:bookmarkEnd w:id="5406"/>
      <w:bookmarkEnd w:id="5407"/>
      <w:bookmarkEnd w:id="5408"/>
      <w:bookmarkEnd w:id="5409"/>
      <w:bookmarkEnd w:id="5410"/>
      <w:bookmarkEnd w:id="5411"/>
      <w:bookmarkEnd w:id="541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77777777" w:rsidR="00972FED" w:rsidRPr="006F0B54" w:rsidRDefault="00972FED" w:rsidP="00972FED">
      <w:r w:rsidRPr="006F0B54">
        <w:rPr>
          <w:lang w:val="en-US"/>
        </w:rPr>
        <w:t xml:space="preserve">The spherical angle </w:t>
      </w:r>
      <w:r w:rsidRPr="00972FED">
        <w:rPr>
          <w:lang w:val="en-US"/>
        </w:rPr>
        <w:fldChar w:fldCharType="begin"/>
      </w:r>
      <w:r w:rsidRPr="00972FED">
        <w:rPr>
          <w:lang w:val="en-US"/>
        </w:rPr>
        <w:instrText xml:space="preserve"> QUOTE </w:instrText>
      </w:r>
      <w:r w:rsidR="00A47EC6">
        <w:rPr>
          <w:position w:val="-5"/>
        </w:rPr>
        <w:pict w14:anchorId="5AC60799">
          <v:shape id="_x0000_i1282"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rPr>
          <w:lang w:val="en-US"/>
        </w:rPr>
        <w:instrText xml:space="preserve"> </w:instrText>
      </w:r>
      <w:r w:rsidRPr="00972FED">
        <w:rPr>
          <w:lang w:val="en-US"/>
        </w:rPr>
        <w:fldChar w:fldCharType="separate"/>
      </w:r>
      <w:r w:rsidR="00A47EC6">
        <w:rPr>
          <w:position w:val="-5"/>
        </w:rPr>
        <w:pict w14:anchorId="6CDEF863">
          <v:shape id="_x0000_i1283"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rPr>
          <w:lang w:val="en-US"/>
        </w:rPr>
        <w:fldChar w:fldCharType="end"/>
      </w:r>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77777777" w:rsidR="00972FED" w:rsidRPr="006F0B54" w:rsidRDefault="00972FED" w:rsidP="00972FED">
      <w:pPr>
        <w:pStyle w:val="EQ"/>
        <w:rPr>
          <w:lang w:val="en-US"/>
        </w:rPr>
      </w:pPr>
      <w:r w:rsidRPr="006F0B54">
        <w:rPr>
          <w:noProof w:val="0"/>
          <w:lang w:val="en-US"/>
        </w:rPr>
        <w:tab/>
      </w:r>
      <w:r w:rsidRPr="00972FED">
        <w:rPr>
          <w:lang w:val="en-US"/>
        </w:rPr>
        <w:fldChar w:fldCharType="begin"/>
      </w:r>
      <w:r w:rsidRPr="00972FED">
        <w:rPr>
          <w:lang w:val="en-US"/>
        </w:rPr>
        <w:instrText xml:space="preserve"> QUOTE </w:instrText>
      </w:r>
      <w:r w:rsidR="00A47EC6">
        <w:rPr>
          <w:position w:val="-11"/>
        </w:rPr>
        <w:pict w14:anchorId="4A44672D">
          <v:shape id="_x0000_i1284" type="#_x0000_t75" style="width:117.4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instrText xml:space="preserve"> </w:instrText>
      </w:r>
      <w:r w:rsidRPr="00972FED">
        <w:rPr>
          <w:lang w:val="en-US"/>
        </w:rPr>
        <w:fldChar w:fldCharType="separate"/>
      </w:r>
      <w:r w:rsidR="00A47EC6">
        <w:rPr>
          <w:position w:val="-11"/>
        </w:rPr>
        <w:pict w14:anchorId="6BBCA3D1">
          <v:shape id="_x0000_i1285" type="#_x0000_t75" style="width:117.4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00A47EC6">
        <w:rPr>
          <w:position w:val="-5"/>
        </w:rPr>
        <w:pict w14:anchorId="4B032A6D">
          <v:shape id="_x0000_i1286" type="#_x0000_t75" style="width:2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instrText xml:space="preserve"> </w:instrText>
      </w:r>
      <w:r w:rsidRPr="00972FED">
        <w:rPr>
          <w:lang w:val="en-US"/>
        </w:rPr>
        <w:fldChar w:fldCharType="separate"/>
      </w:r>
      <w:r w:rsidR="00A47EC6">
        <w:rPr>
          <w:position w:val="-5"/>
        </w:rPr>
        <w:pict w14:anchorId="3B417634">
          <v:shape id="_x0000_i1287" type="#_x0000_t75" style="width:2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fldChar w:fldCharType="end"/>
      </w:r>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5413" w:name="_Toc21101581"/>
      <w:bookmarkStart w:id="5414" w:name="_Toc29810618"/>
      <w:bookmarkStart w:id="5415" w:name="_Toc37273895"/>
      <w:bookmarkStart w:id="5416" w:name="_Toc45885213"/>
      <w:bookmarkStart w:id="5417" w:name="_Toc53183114"/>
      <w:bookmarkStart w:id="5418" w:name="_Toc58865508"/>
      <w:bookmarkStart w:id="5419" w:name="_Toc58867090"/>
      <w:bookmarkStart w:id="5420" w:name="_Toc66718123"/>
      <w:bookmarkStart w:id="5421" w:name="_Toc74930684"/>
      <w:bookmarkStart w:id="5422" w:name="_Toc76544969"/>
      <w:r w:rsidRPr="006F0B54">
        <w:lastRenderedPageBreak/>
        <w:t>I.13</w:t>
      </w:r>
      <w:r w:rsidRPr="006F0B54">
        <w:tab/>
        <w:t>Pre-scan</w:t>
      </w:r>
      <w:bookmarkEnd w:id="5413"/>
      <w:bookmarkEnd w:id="5414"/>
      <w:bookmarkEnd w:id="5415"/>
      <w:bookmarkEnd w:id="5416"/>
      <w:bookmarkEnd w:id="5417"/>
      <w:bookmarkEnd w:id="5418"/>
      <w:bookmarkEnd w:id="5419"/>
      <w:bookmarkEnd w:id="5420"/>
      <w:bookmarkEnd w:id="5421"/>
      <w:bookmarkEnd w:id="5422"/>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5423" w:name="_Toc21101582"/>
      <w:bookmarkStart w:id="5424" w:name="_Toc29810619"/>
      <w:bookmarkStart w:id="5425" w:name="_Toc37273896"/>
      <w:bookmarkStart w:id="5426" w:name="_Toc45885214"/>
      <w:bookmarkStart w:id="5427" w:name="_Toc53183115"/>
      <w:bookmarkStart w:id="5428" w:name="_Toc58865509"/>
      <w:bookmarkStart w:id="5429" w:name="_Toc58867091"/>
      <w:bookmarkStart w:id="5430" w:name="_Toc66718124"/>
      <w:bookmarkStart w:id="5431" w:name="_Toc74930685"/>
      <w:bookmarkStart w:id="5432" w:name="_Toc76544970"/>
      <w:r w:rsidRPr="002D09F6">
        <w:rPr>
          <w:lang w:val="fr-FR"/>
        </w:rPr>
        <w:t>Annex J (normative):</w:t>
      </w:r>
      <w:r w:rsidRPr="002D09F6">
        <w:rPr>
          <w:lang w:val="fr-FR"/>
        </w:rPr>
        <w:br/>
        <w:t>Propagation conditions</w:t>
      </w:r>
      <w:bookmarkEnd w:id="5423"/>
      <w:bookmarkEnd w:id="5424"/>
      <w:bookmarkEnd w:id="5425"/>
      <w:bookmarkEnd w:id="5426"/>
      <w:bookmarkEnd w:id="5427"/>
      <w:bookmarkEnd w:id="5428"/>
      <w:bookmarkEnd w:id="5429"/>
      <w:bookmarkEnd w:id="5430"/>
      <w:bookmarkEnd w:id="5431"/>
      <w:bookmarkEnd w:id="5432"/>
    </w:p>
    <w:p w14:paraId="18A9B5D2" w14:textId="77777777" w:rsidR="00972FED" w:rsidRPr="002D09F6" w:rsidRDefault="00972FED" w:rsidP="00972FED">
      <w:pPr>
        <w:pStyle w:val="Heading1"/>
        <w:rPr>
          <w:lang w:val="fr-FR"/>
        </w:rPr>
      </w:pPr>
      <w:bookmarkStart w:id="5433" w:name="_Toc21101583"/>
      <w:bookmarkStart w:id="5434" w:name="_Toc29810620"/>
      <w:bookmarkStart w:id="5435" w:name="_Toc37273897"/>
      <w:bookmarkStart w:id="5436" w:name="_Toc45885215"/>
      <w:bookmarkStart w:id="5437" w:name="_Toc53183116"/>
      <w:bookmarkStart w:id="5438" w:name="_Toc58865510"/>
      <w:bookmarkStart w:id="5439" w:name="_Toc58867092"/>
      <w:bookmarkStart w:id="5440" w:name="_Toc66718125"/>
      <w:bookmarkStart w:id="5441" w:name="_Toc74930686"/>
      <w:bookmarkStart w:id="5442" w:name="_Toc76544971"/>
      <w:r w:rsidRPr="002D09F6">
        <w:rPr>
          <w:lang w:val="fr-FR"/>
        </w:rPr>
        <w:t>J.1</w:t>
      </w:r>
      <w:r w:rsidRPr="002D09F6">
        <w:rPr>
          <w:rFonts w:hint="eastAsia"/>
          <w:lang w:val="fr-FR"/>
        </w:rPr>
        <w:tab/>
      </w:r>
      <w:r w:rsidRPr="002D09F6">
        <w:rPr>
          <w:lang w:val="fr-FR"/>
        </w:rPr>
        <w:t>Static propagation condition</w:t>
      </w:r>
      <w:bookmarkEnd w:id="5433"/>
      <w:bookmarkEnd w:id="5434"/>
      <w:bookmarkEnd w:id="5435"/>
      <w:bookmarkEnd w:id="5436"/>
      <w:bookmarkEnd w:id="5437"/>
      <w:bookmarkEnd w:id="5438"/>
      <w:bookmarkEnd w:id="5439"/>
      <w:bookmarkEnd w:id="5440"/>
      <w:bookmarkEnd w:id="5441"/>
      <w:bookmarkEnd w:id="5442"/>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5443" w:name="_Toc21101584"/>
      <w:bookmarkStart w:id="5444" w:name="_Toc29810621"/>
      <w:bookmarkStart w:id="5445" w:name="_Toc37273898"/>
      <w:bookmarkStart w:id="5446" w:name="_Toc45885216"/>
      <w:bookmarkStart w:id="5447" w:name="_Toc53183117"/>
      <w:bookmarkStart w:id="5448" w:name="_Toc58865511"/>
      <w:bookmarkStart w:id="5449" w:name="_Toc58867093"/>
      <w:bookmarkStart w:id="5450" w:name="_Toc66718126"/>
      <w:bookmarkStart w:id="5451" w:name="_Toc74930687"/>
      <w:bookmarkStart w:id="5452" w:name="_Toc76544972"/>
      <w:r w:rsidRPr="006F0B54">
        <w:t>J.2</w:t>
      </w:r>
      <w:r w:rsidRPr="006F0B54">
        <w:tab/>
        <w:t>Multi-path fading propagation conditions</w:t>
      </w:r>
      <w:bookmarkEnd w:id="5443"/>
      <w:bookmarkEnd w:id="5444"/>
      <w:bookmarkEnd w:id="5445"/>
      <w:bookmarkEnd w:id="5446"/>
      <w:bookmarkEnd w:id="5447"/>
      <w:bookmarkEnd w:id="5448"/>
      <w:bookmarkEnd w:id="5449"/>
      <w:bookmarkEnd w:id="5450"/>
      <w:bookmarkEnd w:id="5451"/>
      <w:bookmarkEnd w:id="5452"/>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5453" w:name="_Toc21101585"/>
      <w:bookmarkStart w:id="5454" w:name="_Toc29810622"/>
      <w:bookmarkStart w:id="5455" w:name="_Toc37273899"/>
      <w:bookmarkStart w:id="5456" w:name="_Toc45885217"/>
      <w:bookmarkStart w:id="5457" w:name="_Toc53183118"/>
      <w:bookmarkStart w:id="5458" w:name="_Toc58865512"/>
      <w:bookmarkStart w:id="5459" w:name="_Toc58867094"/>
      <w:bookmarkStart w:id="5460" w:name="_Toc66718127"/>
      <w:bookmarkStart w:id="5461" w:name="_Toc74930688"/>
      <w:bookmarkStart w:id="5462" w:name="_Toc76544973"/>
      <w:r w:rsidRPr="006F0B54">
        <w:t>J.2.1</w:t>
      </w:r>
      <w:r w:rsidRPr="006F0B54">
        <w:tab/>
        <w:t>Delay profiles</w:t>
      </w:r>
      <w:bookmarkEnd w:id="5453"/>
      <w:bookmarkEnd w:id="5454"/>
      <w:bookmarkEnd w:id="5455"/>
      <w:bookmarkEnd w:id="5456"/>
      <w:bookmarkEnd w:id="5457"/>
      <w:bookmarkEnd w:id="5458"/>
      <w:bookmarkEnd w:id="5459"/>
      <w:bookmarkEnd w:id="5460"/>
      <w:bookmarkEnd w:id="5461"/>
      <w:bookmarkEnd w:id="5462"/>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lastRenderedPageBreak/>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5463" w:name="_Toc21101586"/>
      <w:bookmarkStart w:id="5464" w:name="_Toc29810623"/>
      <w:bookmarkStart w:id="5465" w:name="_Toc37273900"/>
      <w:bookmarkStart w:id="5466" w:name="_Toc45885218"/>
      <w:bookmarkStart w:id="5467" w:name="_Toc53183119"/>
      <w:bookmarkStart w:id="5468" w:name="_Toc58865513"/>
      <w:bookmarkStart w:id="5469" w:name="_Toc58867095"/>
      <w:bookmarkStart w:id="5470" w:name="_Toc66718128"/>
      <w:bookmarkStart w:id="5471" w:name="_Toc74930689"/>
      <w:bookmarkStart w:id="5472" w:name="_Toc76544974"/>
      <w:r w:rsidRPr="006F0B54">
        <w:t>J.2.</w:t>
      </w:r>
      <w:r w:rsidRPr="006F0B54">
        <w:rPr>
          <w:rFonts w:hint="eastAsia"/>
        </w:rPr>
        <w:t>1</w:t>
      </w:r>
      <w:r w:rsidRPr="006F0B54">
        <w:t>.1</w:t>
      </w:r>
      <w:r w:rsidRPr="006F0B54">
        <w:tab/>
        <w:t>Delay profiles for FR1</w:t>
      </w:r>
      <w:bookmarkEnd w:id="5463"/>
      <w:bookmarkEnd w:id="5464"/>
      <w:bookmarkEnd w:id="5465"/>
      <w:bookmarkEnd w:id="5466"/>
      <w:bookmarkEnd w:id="5467"/>
      <w:bookmarkEnd w:id="5468"/>
      <w:bookmarkEnd w:id="5469"/>
      <w:bookmarkEnd w:id="5470"/>
      <w:bookmarkEnd w:id="5471"/>
      <w:bookmarkEnd w:id="5472"/>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5473" w:name="_Toc21101587"/>
      <w:bookmarkStart w:id="5474" w:name="_Toc29810624"/>
      <w:bookmarkStart w:id="5475" w:name="_Toc37273901"/>
      <w:bookmarkStart w:id="5476" w:name="_Toc45885219"/>
      <w:bookmarkStart w:id="5477" w:name="_Toc53183120"/>
      <w:bookmarkStart w:id="5478" w:name="_Toc58865514"/>
      <w:bookmarkStart w:id="5479" w:name="_Toc58867096"/>
      <w:bookmarkStart w:id="5480" w:name="_Toc66718129"/>
      <w:bookmarkStart w:id="5481" w:name="_Toc74930690"/>
      <w:bookmarkStart w:id="5482" w:name="_Toc76544975"/>
      <w:r w:rsidRPr="006F0B54">
        <w:t>J.2.</w:t>
      </w:r>
      <w:r w:rsidRPr="006F0B54">
        <w:rPr>
          <w:rFonts w:hint="eastAsia"/>
        </w:rPr>
        <w:t>1</w:t>
      </w:r>
      <w:r w:rsidRPr="006F0B54">
        <w:t>.2</w:t>
      </w:r>
      <w:r w:rsidRPr="006F0B54">
        <w:tab/>
        <w:t>Delay profiles for FR2</w:t>
      </w:r>
      <w:bookmarkEnd w:id="5473"/>
      <w:bookmarkEnd w:id="5474"/>
      <w:bookmarkEnd w:id="5475"/>
      <w:bookmarkEnd w:id="5476"/>
      <w:bookmarkEnd w:id="5477"/>
      <w:bookmarkEnd w:id="5478"/>
      <w:bookmarkEnd w:id="5479"/>
      <w:bookmarkEnd w:id="5480"/>
      <w:bookmarkEnd w:id="5481"/>
      <w:bookmarkEnd w:id="5482"/>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lastRenderedPageBreak/>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5483" w:name="_Toc21101588"/>
      <w:bookmarkStart w:id="5484" w:name="_Toc29810625"/>
      <w:bookmarkStart w:id="5485" w:name="_Toc37273902"/>
      <w:bookmarkStart w:id="5486" w:name="_Toc45885220"/>
      <w:bookmarkStart w:id="5487" w:name="_Toc53183121"/>
      <w:bookmarkStart w:id="5488" w:name="_Toc58865515"/>
      <w:bookmarkStart w:id="5489" w:name="_Toc58867097"/>
      <w:bookmarkStart w:id="5490" w:name="_Toc66718130"/>
      <w:bookmarkStart w:id="5491" w:name="_Toc74930691"/>
      <w:bookmarkStart w:id="5492" w:name="_Toc76544976"/>
      <w:r w:rsidRPr="006F0B54">
        <w:t>J.2.2</w:t>
      </w:r>
      <w:r w:rsidRPr="006F0B54">
        <w:tab/>
        <w:t>Combinations of channel model parameters</w:t>
      </w:r>
      <w:bookmarkEnd w:id="5483"/>
      <w:bookmarkEnd w:id="5484"/>
      <w:bookmarkEnd w:id="5485"/>
      <w:bookmarkEnd w:id="5486"/>
      <w:bookmarkEnd w:id="5487"/>
      <w:bookmarkEnd w:id="5488"/>
      <w:bookmarkEnd w:id="5489"/>
      <w:bookmarkEnd w:id="5490"/>
      <w:bookmarkEnd w:id="5491"/>
      <w:bookmarkEnd w:id="5492"/>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5493" w:name="_Toc21101589"/>
      <w:bookmarkStart w:id="5494" w:name="_Toc29810626"/>
      <w:bookmarkStart w:id="5495" w:name="_Toc37273903"/>
      <w:bookmarkStart w:id="5496" w:name="_Toc45885221"/>
      <w:bookmarkStart w:id="5497" w:name="_Toc53183122"/>
      <w:bookmarkStart w:id="5498" w:name="_Toc58865516"/>
      <w:bookmarkStart w:id="5499" w:name="_Toc58867098"/>
      <w:bookmarkStart w:id="5500" w:name="_Toc66718131"/>
      <w:bookmarkStart w:id="5501" w:name="_Toc74930692"/>
      <w:bookmarkStart w:id="5502" w:name="_Toc76544977"/>
      <w:r w:rsidRPr="006F0B54">
        <w:t>J.2.</w:t>
      </w:r>
      <w:r w:rsidRPr="006F0B54">
        <w:rPr>
          <w:rFonts w:hint="eastAsia"/>
        </w:rPr>
        <w:t>3</w:t>
      </w:r>
      <w:r w:rsidRPr="006F0B54">
        <w:tab/>
        <w:t>MIMO channel correlation matrices</w:t>
      </w:r>
      <w:bookmarkEnd w:id="5493"/>
      <w:bookmarkEnd w:id="5494"/>
      <w:bookmarkEnd w:id="5495"/>
      <w:bookmarkEnd w:id="5496"/>
      <w:bookmarkEnd w:id="5497"/>
      <w:bookmarkEnd w:id="5498"/>
      <w:bookmarkEnd w:id="5499"/>
      <w:bookmarkEnd w:id="5500"/>
      <w:bookmarkEnd w:id="5501"/>
      <w:bookmarkEnd w:id="5502"/>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5503" w:name="_Toc21101590"/>
      <w:bookmarkStart w:id="5504" w:name="_Toc29810627"/>
      <w:bookmarkStart w:id="5505" w:name="_Toc37273904"/>
      <w:bookmarkStart w:id="5506" w:name="_Toc45885222"/>
      <w:bookmarkStart w:id="5507" w:name="_Toc53183123"/>
      <w:bookmarkStart w:id="5508" w:name="_Toc58865517"/>
      <w:bookmarkStart w:id="5509" w:name="_Toc58867099"/>
      <w:bookmarkStart w:id="5510" w:name="_Toc66718132"/>
      <w:bookmarkStart w:id="5511" w:name="_Toc74930693"/>
      <w:bookmarkStart w:id="5512" w:name="_Toc76544978"/>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5503"/>
      <w:bookmarkEnd w:id="5504"/>
      <w:bookmarkEnd w:id="5505"/>
      <w:bookmarkEnd w:id="5506"/>
      <w:bookmarkEnd w:id="5507"/>
      <w:bookmarkEnd w:id="5508"/>
      <w:bookmarkEnd w:id="5509"/>
      <w:bookmarkEnd w:id="5510"/>
      <w:bookmarkEnd w:id="5511"/>
      <w:bookmarkEnd w:id="5512"/>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5513" w:name="_Toc21101591"/>
      <w:bookmarkStart w:id="5514" w:name="_Toc29810628"/>
      <w:bookmarkStart w:id="5515" w:name="_Toc37273905"/>
      <w:bookmarkStart w:id="5516" w:name="_Toc45885223"/>
      <w:bookmarkStart w:id="5517" w:name="_Toc53183124"/>
      <w:bookmarkStart w:id="5518" w:name="_Toc58865518"/>
      <w:bookmarkStart w:id="5519" w:name="_Toc58867100"/>
      <w:bookmarkStart w:id="5520" w:name="_Toc66718133"/>
      <w:bookmarkStart w:id="5521" w:name="_Toc74930694"/>
      <w:bookmarkStart w:id="5522" w:name="_Toc76544979"/>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5513"/>
      <w:bookmarkEnd w:id="5514"/>
      <w:bookmarkEnd w:id="5515"/>
      <w:bookmarkEnd w:id="5516"/>
      <w:bookmarkEnd w:id="5517"/>
      <w:bookmarkEnd w:id="5518"/>
      <w:bookmarkEnd w:id="5519"/>
      <w:bookmarkEnd w:id="5520"/>
      <w:bookmarkEnd w:id="5521"/>
      <w:bookmarkEnd w:id="5522"/>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lastRenderedPageBreak/>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77777777" w:rsidR="00972FED" w:rsidRPr="006F0B54" w:rsidRDefault="00A47EC6" w:rsidP="00972FED">
            <w:pPr>
              <w:pStyle w:val="TAC"/>
            </w:pPr>
            <w:r>
              <w:rPr>
                <w:noProof/>
                <w:lang w:val="en-US"/>
              </w:rPr>
              <w:pict w14:anchorId="7A05AC1B">
                <v:shape id="图片 31" o:spid="_x0000_i1288" type="#_x0000_t75" style="width:43.75pt;height:22.15pt;visibility:visible;mso-wrap-style:square">
                  <v:imagedata r:id="rId194" o:title=""/>
                </v:shape>
              </w:pict>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77777777" w:rsidR="00972FED" w:rsidRPr="006F0B54" w:rsidRDefault="00A47EC6" w:rsidP="00972FED">
            <w:pPr>
              <w:pStyle w:val="TAC"/>
            </w:pPr>
            <w:r>
              <w:rPr>
                <w:noProof/>
                <w:position w:val="-32"/>
                <w:lang w:val="en-US"/>
              </w:rPr>
              <w:pict w14:anchorId="457CA2D1">
                <v:shape id="图片 30" o:spid="_x0000_i1289" type="#_x0000_t75" style="width:85.3pt;height:37.1pt;visibility:visible;mso-wrap-style:square">
                  <v:imagedata r:id="rId195" o:title=""/>
                </v:shape>
              </w:pict>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77777777" w:rsidR="00972FED" w:rsidRPr="006F0B54" w:rsidRDefault="00A47EC6" w:rsidP="00972FED">
            <w:pPr>
              <w:pStyle w:val="TAC"/>
            </w:pPr>
            <w:r>
              <w:rPr>
                <w:noProof/>
                <w:position w:val="-88"/>
                <w:lang w:val="en-US"/>
              </w:rPr>
              <w:pict w14:anchorId="0415F1F4">
                <v:shape id="图片 29" o:spid="_x0000_i1290" type="#_x0000_t75" style="width:2in;height:85.3pt;visibility:visible;mso-wrap-style:square">
                  <v:imagedata r:id="rId196" o:title=""/>
                </v:shape>
              </w:pict>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291" type="#_x0000_t75" style="width:281.35pt;height:158.4pt" o:ole="">
                  <v:imagedata r:id="rId197" o:title=""/>
                </v:shape>
                <o:OLEObject Type="Embed" ProgID="Equation.DSMT4" ShapeID="_x0000_i1291" DrawAspect="Content" ObjectID="_1687157323" r:id="rId198"/>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77777777" w:rsidR="00972FED" w:rsidRPr="006F0B54" w:rsidRDefault="00A47EC6" w:rsidP="00972FED">
            <w:pPr>
              <w:pStyle w:val="TAC"/>
            </w:pPr>
            <w:r>
              <w:rPr>
                <w:position w:val="-10"/>
              </w:rPr>
              <w:pict w14:anchorId="22DC4FF4">
                <v:shape id="_x0000_i1292" type="#_x0000_t75" style="width:36.55pt;height:13.3pt">
                  <v:imagedata r:id="rId199" o:title=""/>
                </v:shape>
              </w:pict>
            </w:r>
          </w:p>
        </w:tc>
        <w:tc>
          <w:tcPr>
            <w:tcW w:w="2080" w:type="dxa"/>
          </w:tcPr>
          <w:p w14:paraId="42BDC72C" w14:textId="77777777" w:rsidR="00972FED" w:rsidRPr="006F0B54" w:rsidRDefault="00A47EC6" w:rsidP="00972FED">
            <w:pPr>
              <w:pStyle w:val="TAC"/>
            </w:pPr>
            <w:r>
              <w:rPr>
                <w:position w:val="-32"/>
              </w:rPr>
              <w:pict w14:anchorId="57C60F6D">
                <v:shape id="_x0000_i1293" type="#_x0000_t75" style="width:78.65pt;height:36.55pt">
                  <v:imagedata r:id="rId200" o:title=""/>
                </v:shape>
              </w:pict>
            </w:r>
          </w:p>
        </w:tc>
        <w:tc>
          <w:tcPr>
            <w:tcW w:w="2836" w:type="dxa"/>
          </w:tcPr>
          <w:p w14:paraId="1FBF036C" w14:textId="77777777" w:rsidR="00972FED" w:rsidRPr="006F0B54" w:rsidRDefault="00A47EC6" w:rsidP="00972FED">
            <w:pPr>
              <w:pStyle w:val="TAC"/>
            </w:pPr>
            <w:r>
              <w:rPr>
                <w:position w:val="-78"/>
              </w:rPr>
              <w:pict w14:anchorId="292F8341">
                <v:shape id="_x0000_i1294" type="#_x0000_t75" style="width:130.7pt;height:85.3pt">
                  <v:imagedata r:id="rId201" o:title=""/>
                </v:shape>
              </w:pict>
            </w:r>
          </w:p>
        </w:tc>
      </w:tr>
    </w:tbl>
    <w:p w14:paraId="619F321E" w14:textId="77777777" w:rsidR="00972FED" w:rsidRPr="006F0B54" w:rsidRDefault="00972FED" w:rsidP="00972FED"/>
    <w:p w14:paraId="3352A102"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A47EC6">
        <w:rPr>
          <w:position w:val="-14"/>
        </w:rPr>
        <w:pict w14:anchorId="1399602F">
          <v:shape id="_x0000_i1295" type="#_x0000_t75" style="width:21.6pt;height:21.6pt">
            <v:imagedata r:id="rId202"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77777777" w:rsidR="00972FED" w:rsidRPr="006F0B54" w:rsidRDefault="00972FED" w:rsidP="00972FED">
      <w:pPr>
        <w:pStyle w:val="TH"/>
      </w:pPr>
      <w:r w:rsidRPr="006F0B54">
        <w:lastRenderedPageBreak/>
        <w:t>Table J.2.3.1</w:t>
      </w:r>
      <w:r w:rsidRPr="006F0B54">
        <w:rPr>
          <w:rFonts w:hint="eastAsia"/>
        </w:rPr>
        <w:t>.1</w:t>
      </w:r>
      <w:r w:rsidRPr="006F0B54">
        <w:t xml:space="preserve">-3: </w:t>
      </w:r>
      <w:r w:rsidR="00A47EC6">
        <w:rPr>
          <w:position w:val="-14"/>
        </w:rPr>
        <w:pict w14:anchorId="094E8CEA">
          <v:shape id="_x0000_i1296" type="#_x0000_t75" style="width:21.6pt;height:21.6pt">
            <v:imagedata r:id="rId203" o:title=""/>
          </v:shape>
        </w:pict>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77777777" w:rsidR="00972FED" w:rsidRPr="006F0B54" w:rsidRDefault="00A47EC6" w:rsidP="00972FED">
            <w:pPr>
              <w:pStyle w:val="TAC"/>
              <w:rPr>
                <w:sz w:val="28"/>
                <w:szCs w:val="28"/>
              </w:rPr>
            </w:pPr>
            <w:r>
              <w:rPr>
                <w:position w:val="-30"/>
                <w:sz w:val="28"/>
                <w:szCs w:val="28"/>
              </w:rPr>
              <w:pict w14:anchorId="45C4A782">
                <v:shape id="_x0000_i1297" type="#_x0000_t75" style="width:115.75pt;height:36.55pt">
                  <v:imagedata r:id="rId204" o:title=""/>
                </v:shape>
              </w:pict>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77777777" w:rsidR="00972FED" w:rsidRPr="006F0B54" w:rsidRDefault="00A47EC6" w:rsidP="00972FED">
            <w:pPr>
              <w:pStyle w:val="TAC"/>
              <w:rPr>
                <w:sz w:val="28"/>
                <w:szCs w:val="28"/>
              </w:rPr>
            </w:pPr>
            <w:r>
              <w:rPr>
                <w:position w:val="-76"/>
                <w:sz w:val="28"/>
                <w:szCs w:val="28"/>
              </w:rPr>
              <w:pict w14:anchorId="32B66DE9">
                <v:shape id="_x0000_i1298" type="#_x0000_t75" style="width:172.25pt;height:65.35pt">
                  <v:imagedata r:id="rId205" o:title=""/>
                </v:shape>
              </w:pict>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77777777" w:rsidR="00972FED" w:rsidRPr="006F0B54" w:rsidRDefault="00A47EC6" w:rsidP="00972FED">
            <w:pPr>
              <w:pStyle w:val="TAC"/>
              <w:rPr>
                <w:sz w:val="28"/>
                <w:szCs w:val="28"/>
              </w:rPr>
            </w:pPr>
            <w:r>
              <w:rPr>
                <w:position w:val="-66"/>
                <w:sz w:val="28"/>
                <w:szCs w:val="28"/>
              </w:rPr>
              <w:pict w14:anchorId="57353738">
                <v:shape id="_x0000_i1299" type="#_x0000_t75" style="width:294.65pt;height:58.7pt">
                  <v:imagedata r:id="rId206" o:title=""/>
                </v:shape>
              </w:pict>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77777777" w:rsidR="00972FED" w:rsidRPr="006F0B54" w:rsidRDefault="00A47EC6" w:rsidP="00972FED">
            <w:pPr>
              <w:pStyle w:val="TAC"/>
              <w:rPr>
                <w:sz w:val="28"/>
                <w:szCs w:val="28"/>
              </w:rPr>
            </w:pPr>
            <w:r>
              <w:rPr>
                <w:position w:val="-76"/>
                <w:sz w:val="28"/>
                <w:szCs w:val="28"/>
              </w:rPr>
              <w:pict w14:anchorId="14F2419F">
                <v:shape id="_x0000_i1300" type="#_x0000_t75" style="width:244.25pt;height:65.35pt">
                  <v:imagedata r:id="rId207" o:title=""/>
                </v:shape>
              </w:pict>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77777777" w:rsidR="00972FED" w:rsidRPr="006F0B54" w:rsidRDefault="00A47EC6" w:rsidP="00972FED">
            <w:pPr>
              <w:pStyle w:val="TAC"/>
              <w:rPr>
                <w:sz w:val="28"/>
                <w:szCs w:val="28"/>
              </w:rPr>
            </w:pPr>
            <w:r>
              <w:rPr>
                <w:position w:val="-82"/>
                <w:sz w:val="28"/>
                <w:szCs w:val="28"/>
              </w:rPr>
              <w:pict w14:anchorId="72EB241C">
                <v:shape id="_x0000_i1301" type="#_x0000_t75" style="width:324.55pt;height:1in">
                  <v:imagedata r:id="rId208" o:title=""/>
                </v:shape>
              </w:pict>
            </w:r>
          </w:p>
        </w:tc>
      </w:tr>
    </w:tbl>
    <w:p w14:paraId="7341B81A" w14:textId="77777777" w:rsidR="00972FED" w:rsidRPr="006F0B54" w:rsidRDefault="00972FED" w:rsidP="00972FED"/>
    <w:p w14:paraId="3B40B781" w14:textId="77777777"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A47EC6">
        <w:rPr>
          <w:position w:val="-12"/>
        </w:rPr>
        <w:pict w14:anchorId="2644D8BA">
          <v:shape id="_x0000_i1302" type="#_x0000_t75" style="width:21.6pt;height:13.3pt">
            <v:imagedata r:id="rId209" o:title=""/>
          </v:shape>
        </w:pict>
      </w:r>
      <w:r w:rsidRPr="006F0B54">
        <w:t xml:space="preserve"> and </w:t>
      </w:r>
      <w:r w:rsidR="00A47EC6">
        <w:rPr>
          <w:position w:val="-14"/>
        </w:rPr>
        <w:pict w14:anchorId="3BB5FB56">
          <v:shape id="_x0000_i1303" type="#_x0000_t75" style="width:21.6pt;height:21.6pt">
            <v:imagedata r:id="rId210" o:title=""/>
          </v:shape>
        </w:pict>
      </w:r>
      <w:r w:rsidRPr="006F0B54">
        <w:t>according to</w:t>
      </w:r>
      <w:r w:rsidR="00A47EC6">
        <w:rPr>
          <w:rFonts w:ascii="Arial" w:hAnsi="Arial" w:cs="Arial"/>
          <w:b/>
          <w:position w:val="-14"/>
          <w:sz w:val="28"/>
          <w:szCs w:val="28"/>
        </w:rPr>
        <w:pict w14:anchorId="3CDE8DBF">
          <v:shape id="_x0000_i1304" type="#_x0000_t75" style="width:78.65pt;height:13.3pt">
            <v:imagedata r:id="rId211" o:title=""/>
          </v:shape>
        </w:pict>
      </w:r>
      <w:r w:rsidRPr="006F0B54">
        <w:t>.</w:t>
      </w:r>
    </w:p>
    <w:p w14:paraId="695A5620" w14:textId="77777777" w:rsidR="00972FED" w:rsidRPr="006F0B54" w:rsidRDefault="00972FED" w:rsidP="00972FED">
      <w:pPr>
        <w:pStyle w:val="Heading4"/>
        <w:rPr>
          <w:lang w:eastAsia="ko-KR"/>
        </w:rPr>
      </w:pPr>
      <w:bookmarkStart w:id="5523" w:name="_Toc21101592"/>
      <w:bookmarkStart w:id="5524" w:name="_Toc29810629"/>
      <w:bookmarkStart w:id="5525" w:name="_Toc37273906"/>
      <w:bookmarkStart w:id="5526" w:name="_Toc45885224"/>
      <w:bookmarkStart w:id="5527" w:name="_Toc53183125"/>
      <w:bookmarkStart w:id="5528" w:name="_Toc58865519"/>
      <w:bookmarkStart w:id="5529" w:name="_Toc58867101"/>
      <w:bookmarkStart w:id="5530" w:name="_Toc66718134"/>
      <w:bookmarkStart w:id="5531" w:name="_Toc74930695"/>
      <w:bookmarkStart w:id="5532" w:name="_Toc76544980"/>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5523"/>
      <w:bookmarkEnd w:id="5524"/>
      <w:bookmarkEnd w:id="5525"/>
      <w:bookmarkEnd w:id="5526"/>
      <w:bookmarkEnd w:id="5527"/>
      <w:bookmarkEnd w:id="5528"/>
      <w:bookmarkEnd w:id="5529"/>
      <w:bookmarkEnd w:id="5530"/>
      <w:bookmarkEnd w:id="5531"/>
      <w:bookmarkEnd w:id="5532"/>
    </w:p>
    <w:p w14:paraId="49A6F167" w14:textId="77777777" w:rsidR="00972FED" w:rsidRPr="006F0B54" w:rsidRDefault="00972FED" w:rsidP="00972FED">
      <w:r w:rsidRPr="006F0B54">
        <w:t xml:space="preserve">The </w:t>
      </w:r>
      <w:r w:rsidR="00A47EC6">
        <w:rPr>
          <w:noProof/>
          <w:position w:val="-6"/>
          <w:lang w:val="en-US" w:eastAsia="zh-CN"/>
        </w:rPr>
        <w:pict w14:anchorId="08168AC6">
          <v:shape id="Picture 125" o:spid="_x0000_i1305" type="#_x0000_t75" style="width:12.75pt;height:11.65pt;visibility:visible;mso-wrap-style:square">
            <v:imagedata r:id="rId212" o:title=""/>
          </v:shape>
        </w:pict>
      </w:r>
      <w:r w:rsidRPr="006F0B54">
        <w:t xml:space="preserve"> and </w:t>
      </w:r>
      <w:r w:rsidR="00A47EC6">
        <w:rPr>
          <w:noProof/>
          <w:position w:val="-10"/>
          <w:lang w:val="en-US" w:eastAsia="zh-CN"/>
        </w:rPr>
        <w:pict w14:anchorId="24FDAD90">
          <v:shape id="Picture 124" o:spid="_x0000_i1306" type="#_x0000_t75" style="width:12.75pt;height:16.6pt;visibility:visible;mso-wrap-style:square">
            <v:imagedata r:id="rId213" o:title=""/>
          </v:shape>
        </w:pict>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77777777" w:rsidR="00972FED" w:rsidRPr="006F0B54" w:rsidRDefault="00972FED" w:rsidP="00972FED">
      <w:pPr>
        <w:pStyle w:val="EQ"/>
      </w:pPr>
      <w:r w:rsidRPr="006F0B54">
        <w:tab/>
      </w:r>
      <w:r w:rsidR="00A47EC6">
        <w:pict w14:anchorId="73EE31E3">
          <v:shape id="_x0000_i1307" type="#_x0000_t75" style="width:2in;height:21.6pt">
            <v:imagedata r:id="rId214" o:title=""/>
          </v:shape>
        </w:pict>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77777777" w:rsidR="00972FED" w:rsidRPr="006F0B54" w:rsidRDefault="00A47EC6" w:rsidP="00972FED">
            <w:pPr>
              <w:pStyle w:val="TAC"/>
            </w:pPr>
            <w:r>
              <w:rPr>
                <w:position w:val="-26"/>
              </w:rPr>
              <w:pict w14:anchorId="10CEA901">
                <v:shape id="_x0000_i1308" type="#_x0000_t75" style="width:1in;height:28.25pt">
                  <v:imagedata r:id="rId215" o:title=""/>
                </v:shape>
              </w:pict>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77777777" w:rsidR="00972FED" w:rsidRPr="006F0B54" w:rsidRDefault="00A47EC6" w:rsidP="00972FED">
            <w:pPr>
              <w:pStyle w:val="TAC"/>
            </w:pPr>
            <w:r>
              <w:rPr>
                <w:position w:val="-56"/>
              </w:rPr>
              <w:pict w14:anchorId="7D9975CB">
                <v:shape id="_x0000_i1309" type="#_x0000_t75" style="width:108.55pt;height:58.7pt">
                  <v:imagedata r:id="rId216" o:title=""/>
                </v:shape>
              </w:pict>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77777777" w:rsidR="00972FED" w:rsidRPr="006F0B54" w:rsidRDefault="00A47EC6" w:rsidP="00972FED">
            <w:pPr>
              <w:pStyle w:val="TAC"/>
            </w:pPr>
            <w:r>
              <w:rPr>
                <w:position w:val="-96"/>
              </w:rPr>
              <w:pict w14:anchorId="1F81F8B3">
                <v:shape id="_x0000_i1310" type="#_x0000_t75" style="width:281.35pt;height:1in">
                  <v:imagedata r:id="rId217" o:title=""/>
                </v:shape>
              </w:pict>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77777777" w:rsidR="00972FED" w:rsidRPr="006F0B54" w:rsidRDefault="00A47EC6" w:rsidP="00972FED">
            <w:pPr>
              <w:pStyle w:val="TAC"/>
            </w:pPr>
            <w:r>
              <w:rPr>
                <w:position w:val="-26"/>
              </w:rPr>
              <w:pict w14:anchorId="449C8483">
                <v:shape id="_x0000_i1311" type="#_x0000_t75" style="width:403.75pt;height:187.75pt">
                  <v:imagedata r:id="rId218" o:title=""/>
                </v:shape>
              </w:pict>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77777777" w:rsidR="00972FED" w:rsidRPr="006F0B54" w:rsidRDefault="00A47EC6" w:rsidP="00972FED">
            <w:pPr>
              <w:pStyle w:val="TAC"/>
            </w:pPr>
            <w:r>
              <w:rPr>
                <w:rFonts w:ascii="Times New Roman" w:hAnsi="Times New Roman"/>
                <w:position w:val="-48"/>
                <w:sz w:val="20"/>
              </w:rPr>
              <w:pict w14:anchorId="66C403F1">
                <v:shape id="_x0000_i1312" type="#_x0000_t75" style="width:150.65pt;height:36.55pt">
                  <v:imagedata r:id="rId219" o:title=""/>
                </v:shape>
              </w:pict>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7777777" w:rsidR="00972FED" w:rsidRPr="006F0B54" w:rsidRDefault="00A47EC6" w:rsidP="00972FED">
            <w:pPr>
              <w:pStyle w:val="TAC"/>
            </w:pPr>
            <w:r>
              <w:rPr>
                <w:rFonts w:ascii="Times New Roman" w:hAnsi="Times New Roman"/>
                <w:position w:val="-96"/>
                <w:sz w:val="20"/>
              </w:rPr>
              <w:pict w14:anchorId="6F0692B5">
                <v:shape id="_x0000_i1313" type="#_x0000_t75" style="width:301.3pt;height:78.65pt">
                  <v:imagedata r:id="rId220" o:title=""/>
                </v:shape>
              </w:pict>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77777777" w:rsidR="00972FED" w:rsidRPr="006F0B54" w:rsidRDefault="00A47EC6" w:rsidP="00972FED">
            <w:pPr>
              <w:pStyle w:val="TAC"/>
            </w:pPr>
            <w:r>
              <w:rPr>
                <w:rFonts w:ascii="Times New Roman" w:hAnsi="Times New Roman"/>
                <w:position w:val="-190"/>
                <w:sz w:val="20"/>
              </w:rPr>
              <w:pict w14:anchorId="5F804912">
                <v:shape id="_x0000_i1314" type="#_x0000_t75" style="width:425.35pt;height:150.65pt">
                  <v:imagedata r:id="rId221" o:title=""/>
                </v:shape>
              </w:pict>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77777777" w:rsidR="00972FED" w:rsidRPr="006F0B54" w:rsidRDefault="00A47EC6" w:rsidP="00972FED">
            <w:pPr>
              <w:pStyle w:val="TAC"/>
            </w:pPr>
            <w:r>
              <w:rPr>
                <w:noProof/>
                <w:position w:val="-10"/>
                <w:lang w:val="en-US" w:eastAsia="zh-CN"/>
              </w:rPr>
              <w:pict w14:anchorId="2BA2DC0D">
                <v:shape id="图片 7" o:spid="_x0000_i1315" type="#_x0000_t75" style="width:43.75pt;height:13.3pt;visibility:visible;mso-wrap-style:square">
                  <v:imagedata r:id="rId222" o:title=""/>
                </v:shape>
              </w:pict>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7777777" w:rsidR="00972FED" w:rsidRPr="006F0B54" w:rsidRDefault="00A47EC6" w:rsidP="00972FED">
            <w:pPr>
              <w:pStyle w:val="TAC"/>
            </w:pPr>
            <w:r>
              <w:rPr>
                <w:noProof/>
                <w:position w:val="-10"/>
                <w:lang w:val="en-US" w:eastAsia="zh-CN"/>
              </w:rPr>
              <w:pict w14:anchorId="7AF2F4BF">
                <v:shape id="图片 6" o:spid="_x0000_i1316" type="#_x0000_t75" style="width:43.75pt;height:13.3pt;visibility:visible;mso-wrap-style:square">
                  <v:imagedata r:id="rId223" o:title=""/>
                </v:shape>
              </w:pict>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317" type="#_x0000_t75" style="width:43.75pt;height:13.3pt" o:ole="">
                  <v:imagedata r:id="rId224" o:title=""/>
                </v:shape>
                <o:OLEObject Type="Embed" ProgID="Equation.3" ShapeID="_x0000_i1317" DrawAspect="Content" ObjectID="_1687157324" r:id="rId225"/>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77777777" w:rsidR="00972FED" w:rsidRPr="006F0B54" w:rsidRDefault="00A47EC6" w:rsidP="00972FED">
            <w:pPr>
              <w:pStyle w:val="TAC"/>
            </w:pPr>
            <w:r>
              <w:rPr>
                <w:noProof/>
                <w:position w:val="-10"/>
                <w:lang w:val="en-US" w:eastAsia="zh-CN"/>
              </w:rPr>
              <w:pict w14:anchorId="607AE06A">
                <v:shape id="图片 5" o:spid="_x0000_i1318" type="#_x0000_t75" style="width:43.75pt;height:13.3pt;visibility:visible;mso-wrap-style:square">
                  <v:imagedata r:id="rId223" o:title=""/>
                </v:shape>
              </w:pict>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77777777" w:rsidR="00972FED" w:rsidRPr="006F0B54" w:rsidRDefault="00A47EC6" w:rsidP="00972FED">
            <w:pPr>
              <w:pStyle w:val="TAC"/>
            </w:pPr>
            <w:r>
              <w:rPr>
                <w:noProof/>
                <w:position w:val="-10"/>
                <w:lang w:val="en-US" w:eastAsia="zh-CN"/>
              </w:rPr>
              <w:pict w14:anchorId="73062FE6">
                <v:shape id="图片 4" o:spid="_x0000_i1319" type="#_x0000_t75" style="width:43.75pt;height:13.3pt;visibility:visible;mso-wrap-style:square">
                  <v:imagedata r:id="rId224" o:title=""/>
                </v:shape>
              </w:pict>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320" type="#_x0000_t75" style="width:43.75pt;height:13.3pt" o:ole="">
                  <v:imagedata r:id="rId226" o:title=""/>
                </v:shape>
                <o:OLEObject Type="Embed" ProgID="Equation.3" ShapeID="_x0000_i1320" DrawAspect="Content" ObjectID="_1687157325" r:id="rId227"/>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77777777" w:rsidR="00972FED" w:rsidRPr="006F0B54" w:rsidRDefault="00A47EC6" w:rsidP="00972FED">
            <w:pPr>
              <w:pStyle w:val="TAC"/>
            </w:pPr>
            <w:r>
              <w:rPr>
                <w:noProof/>
                <w:position w:val="-10"/>
                <w:lang w:val="en-US" w:eastAsia="zh-CN"/>
              </w:rPr>
              <w:pict w14:anchorId="0FC329F5">
                <v:shape id="图片 3" o:spid="_x0000_i1321" type="#_x0000_t75" style="width:43.75pt;height:13.3pt;visibility:visible;mso-wrap-style:square">
                  <v:imagedata r:id="rId226" o:title=""/>
                </v:shape>
              </w:pict>
            </w:r>
          </w:p>
        </w:tc>
      </w:tr>
    </w:tbl>
    <w:p w14:paraId="7C4762DE" w14:textId="77777777" w:rsidR="00972FED" w:rsidRPr="006F0B54" w:rsidRDefault="00972FED" w:rsidP="00972FED"/>
    <w:p w14:paraId="59A8CE5E" w14:textId="77777777" w:rsidR="00972FED" w:rsidRPr="006F0B54" w:rsidRDefault="00972FED" w:rsidP="00972FED">
      <w:r w:rsidRPr="006F0B54">
        <w:t>In table J.2.3.1</w:t>
      </w:r>
      <w:r w:rsidRPr="006F0B54">
        <w:rPr>
          <w:rFonts w:hint="eastAsia"/>
        </w:rPr>
        <w:t>.2-4</w:t>
      </w:r>
      <w:r w:rsidRPr="006F0B54">
        <w:t xml:space="preserve">, </w:t>
      </w:r>
      <w:r w:rsidR="00A47EC6">
        <w:rPr>
          <w:position w:val="-10"/>
        </w:rPr>
        <w:pict w14:anchorId="0345B4C9">
          <v:shape id="_x0000_i1322" type="#_x0000_t75" style="width:13.3pt;height:13.3pt">
            <v:imagedata r:id="rId228" o:title=""/>
          </v:shape>
        </w:pict>
      </w:r>
      <w:r w:rsidRPr="006F0B54">
        <w:t xml:space="preserve"> is a </w:t>
      </w:r>
      <w:r w:rsidR="00A47EC6">
        <w:rPr>
          <w:position w:val="-6"/>
        </w:rPr>
        <w:pict w14:anchorId="5F047897">
          <v:shape id="_x0000_i1323" type="#_x0000_t75" style="width:21.6pt;height:13.3pt">
            <v:imagedata r:id="rId229" o:title=""/>
          </v:shape>
        </w:pict>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5533" w:name="_Toc21101593"/>
      <w:bookmarkStart w:id="5534" w:name="_Toc29810630"/>
      <w:bookmarkStart w:id="5535" w:name="_Toc37273907"/>
      <w:bookmarkStart w:id="5536" w:name="_Toc45885225"/>
      <w:bookmarkStart w:id="5537" w:name="_Toc53183126"/>
      <w:bookmarkStart w:id="5538" w:name="_Toc58865520"/>
      <w:bookmarkStart w:id="5539" w:name="_Toc58867102"/>
      <w:bookmarkStart w:id="5540" w:name="_Toc66718135"/>
      <w:bookmarkStart w:id="5541" w:name="_Toc74930696"/>
      <w:bookmarkStart w:id="5542" w:name="_Toc76544981"/>
      <w:r w:rsidRPr="006F0B54">
        <w:t>J.2.</w:t>
      </w:r>
      <w:r w:rsidRPr="006F0B54">
        <w:rPr>
          <w:rFonts w:hint="eastAsia"/>
        </w:rPr>
        <w:t>3</w:t>
      </w:r>
      <w:r w:rsidRPr="006F0B54">
        <w:t>.2</w:t>
      </w:r>
      <w:r w:rsidRPr="006F0B54">
        <w:tab/>
        <w:t>Multi-antenna channel models using cross polarized antennas</w:t>
      </w:r>
      <w:bookmarkEnd w:id="5533"/>
      <w:bookmarkEnd w:id="5534"/>
      <w:bookmarkEnd w:id="5535"/>
      <w:bookmarkEnd w:id="5536"/>
      <w:bookmarkEnd w:id="5537"/>
      <w:bookmarkEnd w:id="5538"/>
      <w:bookmarkEnd w:id="5539"/>
      <w:bookmarkEnd w:id="5540"/>
      <w:bookmarkEnd w:id="5541"/>
      <w:bookmarkEnd w:id="5542"/>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5543" w:name="_Toc21101594"/>
      <w:bookmarkStart w:id="5544" w:name="_Toc29810631"/>
      <w:bookmarkStart w:id="5545" w:name="_Toc37273908"/>
      <w:bookmarkStart w:id="5546" w:name="_Toc45885226"/>
      <w:bookmarkStart w:id="5547" w:name="_Toc53183127"/>
      <w:bookmarkStart w:id="5548" w:name="_Toc58865521"/>
      <w:bookmarkStart w:id="5549" w:name="_Toc58867103"/>
      <w:bookmarkStart w:id="5550" w:name="_Toc66718136"/>
      <w:bookmarkStart w:id="5551" w:name="_Toc74930697"/>
      <w:bookmarkStart w:id="5552" w:name="_Toc76544982"/>
      <w:r w:rsidRPr="006F0B54">
        <w:rPr>
          <w:lang w:eastAsia="ko-KR"/>
        </w:rPr>
        <w:t>J.2.3.2.1</w:t>
      </w:r>
      <w:r w:rsidRPr="006F0B54">
        <w:rPr>
          <w:lang w:eastAsia="ko-KR"/>
        </w:rPr>
        <w:tab/>
        <w:t>Definition of MIMO correlation matrices using cross polarized antennas</w:t>
      </w:r>
      <w:bookmarkEnd w:id="5543"/>
      <w:bookmarkEnd w:id="5544"/>
      <w:bookmarkEnd w:id="5545"/>
      <w:bookmarkEnd w:id="5546"/>
      <w:bookmarkEnd w:id="5547"/>
      <w:bookmarkEnd w:id="5548"/>
      <w:bookmarkEnd w:id="5549"/>
      <w:bookmarkEnd w:id="5550"/>
      <w:bookmarkEnd w:id="5551"/>
      <w:bookmarkEnd w:id="5552"/>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77777777" w:rsidR="00972FED" w:rsidRPr="006F0B54" w:rsidRDefault="00972FED" w:rsidP="00972FED">
      <w:pPr>
        <w:pStyle w:val="EQ"/>
      </w:pPr>
      <w:r w:rsidRPr="006F0B54">
        <w:tab/>
      </w:r>
      <w:r w:rsidR="00A47EC6">
        <w:pict w14:anchorId="2D9BF234">
          <v:shape id="_x0000_i1324" type="#_x0000_t75" style="width:137.35pt;height:13.3pt">
            <v:imagedata r:id="rId230" o:title=""/>
          </v:shape>
        </w:pict>
      </w:r>
    </w:p>
    <w:p w14:paraId="003B37B2" w14:textId="77777777" w:rsidR="00972FED" w:rsidRPr="006F0B54" w:rsidRDefault="00972FED" w:rsidP="00972FED">
      <w:r w:rsidRPr="006F0B54">
        <w:t>Where</w:t>
      </w:r>
    </w:p>
    <w:p w14:paraId="7AD46939" w14:textId="77777777" w:rsidR="00972FED" w:rsidRPr="007151EF" w:rsidRDefault="00972FED" w:rsidP="00972FED">
      <w:pPr>
        <w:pStyle w:val="B1"/>
      </w:pPr>
      <w:r w:rsidRPr="007151EF">
        <w:t>-</w:t>
      </w:r>
      <w:r w:rsidRPr="007151EF">
        <w:tab/>
      </w:r>
      <w:r w:rsidR="00A47EC6">
        <w:rPr>
          <w:noProof/>
        </w:rPr>
        <w:pict w14:anchorId="41B00EAD">
          <v:shape id="Picture 123" o:spid="_x0000_i1325" type="#_x0000_t75" style="width:21.6pt;height:16.6pt;visibility:visible;mso-wrap-style:square">
            <v:imagedata r:id="rId231" o:title=""/>
          </v:shape>
        </w:pict>
      </w:r>
      <w:r w:rsidRPr="007151EF">
        <w:t xml:space="preserve"> is the spatial correlation matrix at the UE with same polarization</w:t>
      </w:r>
      <w:r w:rsidRPr="007151EF">
        <w:rPr>
          <w:rFonts w:hint="eastAsia"/>
        </w:rPr>
        <w:t>,</w:t>
      </w:r>
    </w:p>
    <w:p w14:paraId="37B0EEF1" w14:textId="77777777" w:rsidR="00972FED" w:rsidRPr="007151EF" w:rsidRDefault="00972FED" w:rsidP="00972FED">
      <w:pPr>
        <w:pStyle w:val="B1"/>
      </w:pPr>
      <w:r w:rsidRPr="007151EF">
        <w:t>-</w:t>
      </w:r>
      <w:r w:rsidRPr="007151EF">
        <w:tab/>
      </w:r>
      <w:r w:rsidR="00A47EC6">
        <w:pict w14:anchorId="186200BD">
          <v:shape id="_x0000_i1326" type="#_x0000_t75" style="width:21.6pt;height:21.6pt">
            <v:imagedata r:id="rId210" o:title=""/>
          </v:shape>
        </w:pict>
      </w:r>
      <w:r w:rsidRPr="007151EF">
        <w:t xml:space="preserve"> is the spatial correlation matrix at the gNB with same polarization,</w:t>
      </w:r>
    </w:p>
    <w:p w14:paraId="10E8C635" w14:textId="77777777" w:rsidR="00972FED" w:rsidRPr="007151EF" w:rsidRDefault="00972FED" w:rsidP="00972FED">
      <w:pPr>
        <w:pStyle w:val="B1"/>
      </w:pPr>
      <w:r w:rsidRPr="007151EF">
        <w:t>-</w:t>
      </w:r>
      <w:r w:rsidRPr="007151EF">
        <w:tab/>
      </w:r>
      <w:r w:rsidR="00A47EC6">
        <w:pict w14:anchorId="56B69CCC">
          <v:shape id="_x0000_i1327" type="#_x0000_t75" style="width:21.6pt;height:13.3pt">
            <v:imagedata r:id="rId232" o:title=""/>
          </v:shape>
        </w:pict>
      </w:r>
      <w:r w:rsidRPr="007151EF">
        <w:t xml:space="preserve"> is a polarization correlation matrix</w:t>
      </w:r>
      <w:r w:rsidRPr="007151EF">
        <w:rPr>
          <w:rFonts w:hint="eastAsia"/>
        </w:rPr>
        <w:t>,</w:t>
      </w:r>
    </w:p>
    <w:p w14:paraId="358840E9" w14:textId="77777777" w:rsidR="00972FED" w:rsidRPr="007151EF" w:rsidRDefault="00972FED" w:rsidP="00972FED">
      <w:pPr>
        <w:pStyle w:val="B1"/>
      </w:pPr>
      <w:r w:rsidRPr="007151EF">
        <w:t>-</w:t>
      </w:r>
      <w:r w:rsidRPr="007151EF">
        <w:tab/>
      </w:r>
      <w:r w:rsidR="00A47EC6">
        <w:pict w14:anchorId="45EBC2E6">
          <v:shape id="_x0000_i1328" type="#_x0000_t75" style="width:13.3pt;height:13.3pt">
            <v:imagedata r:id="rId233" o:title=""/>
          </v:shape>
        </w:pict>
      </w:r>
      <w:r w:rsidRPr="007151EF">
        <w:rPr>
          <w:rFonts w:hint="eastAsia"/>
        </w:rPr>
        <w:t xml:space="preserve"> is a </w:t>
      </w:r>
      <w:r w:rsidRPr="007151EF">
        <w:t>permutation matrix, and</w:t>
      </w:r>
    </w:p>
    <w:p w14:paraId="34A1C81D" w14:textId="77777777" w:rsidR="00972FED" w:rsidRPr="007151EF" w:rsidRDefault="00972FED" w:rsidP="00972FED">
      <w:pPr>
        <w:pStyle w:val="B1"/>
      </w:pPr>
      <w:r w:rsidRPr="007151EF">
        <w:t>-</w:t>
      </w:r>
      <w:r w:rsidRPr="007151EF">
        <w:tab/>
      </w:r>
      <w:r w:rsidR="00A47EC6">
        <w:rPr>
          <w:noProof/>
        </w:rPr>
        <w:pict w14:anchorId="4DBA4E5C">
          <v:shape id="Picture 122" o:spid="_x0000_i1329" type="#_x0000_t75" style="width:21.6pt;height:18.3pt;visibility:visible;mso-wrap-style:square">
            <v:imagedata r:id="rId234" o:title=""/>
          </v:shape>
        </w:pict>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lastRenderedPageBreak/>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77777777" w:rsidR="00972FED" w:rsidRPr="006F0B54" w:rsidRDefault="00A47EC6" w:rsidP="00972FED">
            <w:pPr>
              <w:pStyle w:val="TAC"/>
            </w:pPr>
            <w:r>
              <w:rPr>
                <w:position w:val="-26"/>
              </w:rPr>
              <w:pict w14:anchorId="023F45EC">
                <v:shape id="_x0000_i1330" type="#_x0000_t75" style="width:1in;height:36.55pt">
                  <v:imagedata r:id="rId235" o:title=""/>
                </v:shape>
              </w:pict>
            </w:r>
          </w:p>
        </w:tc>
        <w:tc>
          <w:tcPr>
            <w:tcW w:w="2976" w:type="dxa"/>
          </w:tcPr>
          <w:p w14:paraId="118450BF" w14:textId="77777777" w:rsidR="00972FED" w:rsidRPr="006F0B54" w:rsidRDefault="00A47EC6" w:rsidP="00972FED">
            <w:pPr>
              <w:pStyle w:val="TAC"/>
            </w:pPr>
            <w:r>
              <w:rPr>
                <w:position w:val="-56"/>
              </w:rPr>
              <w:pict w14:anchorId="027E75D1">
                <v:shape id="_x0000_i1331" type="#_x0000_t75" style="width:108.55pt;height:65.35pt">
                  <v:imagedata r:id="rId236" o:title=""/>
                </v:shape>
              </w:pict>
            </w:r>
          </w:p>
        </w:tc>
      </w:tr>
    </w:tbl>
    <w:p w14:paraId="12E0CE34" w14:textId="77777777" w:rsidR="00972FED" w:rsidRPr="006F0B54" w:rsidRDefault="00972FED" w:rsidP="00972FED"/>
    <w:p w14:paraId="55534FF2" w14:textId="77777777" w:rsidR="00972FED" w:rsidRPr="006F0B54" w:rsidRDefault="00972FED" w:rsidP="00972FED">
      <w:r w:rsidRPr="006F0B54">
        <w:rPr>
          <w:rFonts w:hint="eastAsia"/>
        </w:rPr>
        <w:t>The</w:t>
      </w:r>
      <w:r w:rsidRPr="006F0B54">
        <w:t xml:space="preserve"> matrix</w:t>
      </w:r>
      <w:r w:rsidR="00A47EC6">
        <w:rPr>
          <w:noProof/>
          <w:position w:val="-10"/>
        </w:rPr>
        <w:pict w14:anchorId="70558054">
          <v:shape id="_x0000_i1332" type="#_x0000_t75" style="width:13.3pt;height:13.3pt">
            <v:imagedata r:id="rId233" o:title=""/>
          </v:shape>
        </w:pict>
      </w:r>
      <w:r w:rsidRPr="006F0B54">
        <w:rPr>
          <w:rFonts w:hint="eastAsia"/>
        </w:rPr>
        <w:t>is defined as</w:t>
      </w:r>
    </w:p>
    <w:p w14:paraId="0E73EF65" w14:textId="77777777" w:rsidR="00972FED" w:rsidRPr="006F0B54" w:rsidRDefault="00972FED" w:rsidP="00972FED">
      <w:pPr>
        <w:pStyle w:val="EQ"/>
      </w:pPr>
      <w:r w:rsidRPr="006F0B54">
        <w:tab/>
      </w:r>
      <w:r w:rsidR="00A47EC6">
        <w:pict w14:anchorId="4DC34A9E">
          <v:shape id="_x0000_i1333" type="#_x0000_t75" style="width:425.35pt;height:51.5pt">
            <v:imagedata r:id="rId237" o:title=""/>
          </v:shape>
        </w:pict>
      </w:r>
    </w:p>
    <w:p w14:paraId="5619D24C" w14:textId="77777777"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A47EC6">
        <w:rPr>
          <w:rFonts w:eastAsia="Malgun Gothic"/>
          <w:position w:val="-6"/>
          <w:lang w:eastAsia="x-none"/>
        </w:rPr>
        <w:pict w14:anchorId="3F2B6966">
          <v:shape id="_x0000_i1334" type="#_x0000_t75" style="width:13.3pt;height:13.3pt">
            <v:imagedata r:id="rId238" o:title=""/>
          </v:shape>
        </w:pict>
      </w:r>
      <w:r w:rsidRPr="006F0B54">
        <w:rPr>
          <w:rFonts w:hint="eastAsia"/>
        </w:rPr>
        <w:t xml:space="preserve"> </w:t>
      </w:r>
      <w:r w:rsidRPr="006F0B54">
        <w:t xml:space="preserve">and </w:t>
      </w:r>
      <w:r w:rsidR="00A47EC6">
        <w:rPr>
          <w:rFonts w:eastAsia="Malgun Gothic"/>
          <w:position w:val="-6"/>
          <w:lang w:eastAsia="x-none"/>
        </w:rPr>
        <w:pict w14:anchorId="7D403DE2">
          <v:shape id="_x0000_i1335" type="#_x0000_t75" style="width:13.3pt;height:13.3pt">
            <v:imagedata r:id="rId239"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A47EC6">
        <w:rPr>
          <w:position w:val="-12"/>
        </w:rPr>
        <w:pict w14:anchorId="0C00172F">
          <v:shape id="_x0000_i1336" type="#_x0000_t75" style="width:13.3pt;height:13.3pt">
            <v:imagedata r:id="rId240" o:title=""/>
          </v:shape>
        </w:pict>
      </w:r>
      <w:r w:rsidRPr="006F0B54">
        <w:rPr>
          <w:rFonts w:hint="eastAsia"/>
        </w:rPr>
        <w:t xml:space="preserve"> is the ceiling operator.</w:t>
      </w:r>
    </w:p>
    <w:p w14:paraId="0435BB6F" w14:textId="77777777"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A47EC6">
        <w:rPr>
          <w:noProof/>
          <w:position w:val="-10"/>
        </w:rPr>
        <w:pict w14:anchorId="20475EC1">
          <v:shape id="_x0000_i1337" type="#_x0000_t75" style="width:13.3pt;height:13.3pt">
            <v:imagedata r:id="rId233"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5553" w:name="_Toc21101595"/>
      <w:bookmarkStart w:id="5554" w:name="_Toc29810632"/>
      <w:bookmarkStart w:id="5555" w:name="_Toc37273909"/>
      <w:bookmarkStart w:id="5556" w:name="_Toc45885227"/>
      <w:bookmarkStart w:id="5557" w:name="_Toc53183128"/>
      <w:bookmarkStart w:id="5558" w:name="_Toc58865522"/>
      <w:bookmarkStart w:id="5559" w:name="_Toc58867104"/>
      <w:bookmarkStart w:id="5560" w:name="_Toc66718137"/>
      <w:bookmarkStart w:id="5561" w:name="_Toc74930698"/>
      <w:bookmarkStart w:id="5562" w:name="_Toc76544983"/>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5553"/>
      <w:bookmarkEnd w:id="5554"/>
      <w:bookmarkEnd w:id="5555"/>
      <w:bookmarkEnd w:id="5556"/>
      <w:bookmarkEnd w:id="5557"/>
      <w:bookmarkEnd w:id="5558"/>
      <w:bookmarkEnd w:id="5559"/>
      <w:bookmarkEnd w:id="5560"/>
      <w:bookmarkEnd w:id="5561"/>
      <w:bookmarkEnd w:id="5562"/>
    </w:p>
    <w:p w14:paraId="4981D687" w14:textId="77777777" w:rsidR="00972FED" w:rsidRPr="006F0B54" w:rsidRDefault="00972FED" w:rsidP="00972FED">
      <w:pPr>
        <w:pStyle w:val="Heading5"/>
      </w:pPr>
      <w:bookmarkStart w:id="5563" w:name="_Toc21101596"/>
      <w:bookmarkStart w:id="5564" w:name="_Toc29810633"/>
      <w:bookmarkStart w:id="5565" w:name="_Toc37273910"/>
      <w:bookmarkStart w:id="5566" w:name="_Toc45885228"/>
      <w:bookmarkStart w:id="5567" w:name="_Toc53183129"/>
      <w:bookmarkStart w:id="5568" w:name="_Toc58865523"/>
      <w:bookmarkStart w:id="5569" w:name="_Toc58867105"/>
      <w:bookmarkStart w:id="5570" w:name="_Toc66718138"/>
      <w:bookmarkStart w:id="5571" w:name="_Toc74930699"/>
      <w:bookmarkStart w:id="5572" w:name="_Toc76544984"/>
      <w:r w:rsidRPr="006F0B54">
        <w:t>J.2.3.2.2.1</w:t>
      </w:r>
      <w:r w:rsidRPr="006F0B54">
        <w:tab/>
        <w:t>Spatial correlation matrices at UE side</w:t>
      </w:r>
      <w:bookmarkEnd w:id="5563"/>
      <w:bookmarkEnd w:id="5564"/>
      <w:bookmarkEnd w:id="5565"/>
      <w:bookmarkEnd w:id="5566"/>
      <w:bookmarkEnd w:id="5567"/>
      <w:bookmarkEnd w:id="5568"/>
      <w:bookmarkEnd w:id="5569"/>
      <w:bookmarkEnd w:id="5570"/>
      <w:bookmarkEnd w:id="5571"/>
      <w:bookmarkEnd w:id="5572"/>
    </w:p>
    <w:p w14:paraId="150FDB34" w14:textId="77777777"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A47EC6">
        <w:rPr>
          <w:position w:val="-10"/>
          <w:szCs w:val="21"/>
        </w:rPr>
        <w:pict w14:anchorId="17D32B00">
          <v:shape id="_x0000_i1338" type="#_x0000_t75" style="width:36.55pt;height:13.3pt">
            <v:imagedata r:id="rId241" o:title=""/>
          </v:shape>
        </w:pict>
      </w:r>
      <w:r w:rsidRPr="006F0B54">
        <w:rPr>
          <w:rFonts w:hint="eastAsia"/>
          <w:szCs w:val="21"/>
        </w:rPr>
        <w:t>.</w:t>
      </w:r>
    </w:p>
    <w:p w14:paraId="01A90632" w14:textId="77777777"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A47EC6">
        <w:rPr>
          <w:position w:val="-10"/>
          <w:szCs w:val="21"/>
        </w:rPr>
        <w:pict w14:anchorId="7291C844">
          <v:shape id="_x0000_i1339" type="#_x0000_t75" style="width:36.55pt;height:13.3pt">
            <v:imagedata r:id="rId241" o:title=""/>
          </v:shape>
        </w:pict>
      </w:r>
      <w:r w:rsidRPr="006F0B54">
        <w:rPr>
          <w:rFonts w:hint="eastAsia"/>
          <w:szCs w:val="21"/>
        </w:rPr>
        <w:t>.</w:t>
      </w:r>
    </w:p>
    <w:p w14:paraId="308F5164" w14:textId="77777777"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A47EC6">
        <w:rPr>
          <w:position w:val="-30"/>
          <w:szCs w:val="21"/>
        </w:rPr>
        <w:pict w14:anchorId="1C593589">
          <v:shape id="_x0000_i1340" type="#_x0000_t75" style="width:1in;height:36.55pt">
            <v:imagedata r:id="rId242" o:title=""/>
          </v:shape>
        </w:pict>
      </w:r>
      <w:r w:rsidRPr="006F0B54">
        <w:rPr>
          <w:szCs w:val="21"/>
        </w:rPr>
        <w:t>.</w:t>
      </w:r>
    </w:p>
    <w:p w14:paraId="11B3E4EB" w14:textId="77777777" w:rsidR="00972FED" w:rsidRPr="006F0B54" w:rsidRDefault="00972FED" w:rsidP="00972FED">
      <w:pPr>
        <w:pStyle w:val="Heading5"/>
      </w:pPr>
      <w:bookmarkStart w:id="5573" w:name="_Toc21101597"/>
      <w:bookmarkStart w:id="5574" w:name="_Toc29810634"/>
      <w:bookmarkStart w:id="5575" w:name="_Toc37273911"/>
      <w:bookmarkStart w:id="5576" w:name="_Toc45885229"/>
      <w:bookmarkStart w:id="5577" w:name="_Toc53183130"/>
      <w:bookmarkStart w:id="5578" w:name="_Toc58865524"/>
      <w:bookmarkStart w:id="5579" w:name="_Toc58867106"/>
      <w:bookmarkStart w:id="5580" w:name="_Toc66718139"/>
      <w:bookmarkStart w:id="5581" w:name="_Toc74930700"/>
      <w:bookmarkStart w:id="5582" w:name="_Toc76544985"/>
      <w:r w:rsidRPr="006F0B54">
        <w:t>J.2.3.2.2.2</w:t>
      </w:r>
      <w:r w:rsidRPr="006F0B54">
        <w:tab/>
        <w:t>Spatial correlation matrices at gNB side</w:t>
      </w:r>
      <w:bookmarkEnd w:id="5573"/>
      <w:bookmarkEnd w:id="5574"/>
      <w:bookmarkEnd w:id="5575"/>
      <w:bookmarkEnd w:id="5576"/>
      <w:bookmarkEnd w:id="5577"/>
      <w:bookmarkEnd w:id="5578"/>
      <w:bookmarkEnd w:id="5579"/>
      <w:bookmarkEnd w:id="5580"/>
      <w:bookmarkEnd w:id="5581"/>
      <w:bookmarkEnd w:id="5582"/>
    </w:p>
    <w:p w14:paraId="3D61CE22" w14:textId="77777777"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A47EC6">
        <w:rPr>
          <w:rFonts w:ascii="Arial" w:hAnsi="Arial" w:cs="Arial"/>
          <w:b/>
          <w:position w:val="-14"/>
          <w:sz w:val="28"/>
          <w:szCs w:val="28"/>
          <w:lang w:eastAsia="x-none"/>
        </w:rPr>
        <w:pict w14:anchorId="6942BAB4">
          <v:shape id="_x0000_i1341" type="#_x0000_t75" style="width:43.75pt;height:21.6pt">
            <v:imagedata r:id="rId243" o:title=""/>
          </v:shape>
        </w:pict>
      </w:r>
      <w:r w:rsidRPr="006F0B54">
        <w:t>.</w:t>
      </w:r>
    </w:p>
    <w:p w14:paraId="117B4FC3" w14:textId="77777777"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A47EC6">
        <w:rPr>
          <w:rFonts w:ascii="Arial" w:hAnsi="Arial" w:cs="Arial"/>
          <w:b/>
          <w:position w:val="-30"/>
          <w:sz w:val="28"/>
          <w:szCs w:val="28"/>
          <w:lang w:eastAsia="x-none"/>
        </w:rPr>
        <w:pict w14:anchorId="2058E75E">
          <v:shape id="_x0000_i1342" type="#_x0000_t75" style="width:78.65pt;height:36.55pt">
            <v:imagedata r:id="rId244" o:title=""/>
          </v:shape>
        </w:pict>
      </w:r>
      <w:r w:rsidRPr="006F0B54">
        <w:t>.</w:t>
      </w:r>
    </w:p>
    <w:p w14:paraId="4FE0065B" w14:textId="77777777"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A47EC6">
        <w:rPr>
          <w:rFonts w:ascii="Arial" w:hAnsi="Arial" w:cs="Arial"/>
          <w:position w:val="-88"/>
          <w:sz w:val="18"/>
          <w:lang w:eastAsia="x-none"/>
        </w:rPr>
        <w:pict w14:anchorId="04E17726">
          <v:shape id="_x0000_i1343" type="#_x0000_t75" style="width:2in;height:85.3pt">
            <v:imagedata r:id="rId196" o:title=""/>
          </v:shape>
        </w:pict>
      </w:r>
      <w:r w:rsidRPr="006F0B54">
        <w:t>.</w:t>
      </w:r>
    </w:p>
    <w:p w14:paraId="40B0E44B" w14:textId="77777777" w:rsidR="00972FED" w:rsidRPr="006F0B54" w:rsidRDefault="00972FED" w:rsidP="00972FED">
      <w:pPr>
        <w:pStyle w:val="Heading4"/>
        <w:rPr>
          <w:lang w:eastAsia="ko-KR"/>
        </w:rPr>
      </w:pPr>
      <w:bookmarkStart w:id="5583" w:name="_Toc21101598"/>
      <w:bookmarkStart w:id="5584" w:name="_Toc29810635"/>
      <w:bookmarkStart w:id="5585" w:name="_Toc37273912"/>
      <w:bookmarkStart w:id="5586" w:name="_Toc45885230"/>
      <w:bookmarkStart w:id="5587" w:name="_Toc53183131"/>
      <w:bookmarkStart w:id="5588" w:name="_Toc58865525"/>
      <w:bookmarkStart w:id="5589" w:name="_Toc58867107"/>
      <w:bookmarkStart w:id="5590" w:name="_Toc66718140"/>
      <w:bookmarkStart w:id="5591" w:name="_Toc74930701"/>
      <w:bookmarkStart w:id="5592" w:name="_Toc76544986"/>
      <w:r w:rsidRPr="006F0B54">
        <w:rPr>
          <w:rFonts w:hint="eastAsia"/>
          <w:lang w:eastAsia="ko-KR"/>
        </w:rPr>
        <w:t>J.2.3.2.3</w:t>
      </w:r>
      <w:r w:rsidRPr="006F0B54">
        <w:rPr>
          <w:lang w:eastAsia="ko-KR"/>
        </w:rPr>
        <w:tab/>
        <w:t>MIMO correlation matrices using cross polarized antennas</w:t>
      </w:r>
      <w:bookmarkEnd w:id="5583"/>
      <w:bookmarkEnd w:id="5584"/>
      <w:bookmarkEnd w:id="5585"/>
      <w:bookmarkEnd w:id="5586"/>
      <w:bookmarkEnd w:id="5587"/>
      <w:bookmarkEnd w:id="5588"/>
      <w:bookmarkEnd w:id="5589"/>
      <w:bookmarkEnd w:id="5590"/>
      <w:bookmarkEnd w:id="5591"/>
      <w:bookmarkEnd w:id="5592"/>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lastRenderedPageBreak/>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77777777" w:rsidR="00972FED" w:rsidRPr="006F0B54" w:rsidRDefault="00A47EC6" w:rsidP="00972FED">
            <w:pPr>
              <w:pStyle w:val="TAC"/>
              <w:rPr>
                <w:sz w:val="20"/>
                <w:szCs w:val="18"/>
              </w:rPr>
            </w:pPr>
            <w:r>
              <w:rPr>
                <w:rFonts w:ascii="Times New Roman" w:hAnsi="Times New Roman"/>
                <w:position w:val="-10"/>
                <w:sz w:val="20"/>
              </w:rPr>
              <w:pict w14:anchorId="497B11E2">
                <v:shape id="_x0000_i1344" type="#_x0000_t75" style="width:36.55pt;height:13.3pt">
                  <v:imagedata r:id="rId245" o:title=""/>
                </v:shape>
              </w:pict>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77777777" w:rsidR="00972FED" w:rsidRPr="006F0B54" w:rsidRDefault="00A47EC6" w:rsidP="00972FED">
            <w:pPr>
              <w:pStyle w:val="TAC"/>
              <w:rPr>
                <w:rFonts w:ascii="Times New Roman" w:hAnsi="Times New Roman"/>
                <w:sz w:val="20"/>
                <w:szCs w:val="18"/>
              </w:rPr>
            </w:pPr>
            <w:r>
              <w:rPr>
                <w:rFonts w:ascii="Times New Roman" w:hAnsi="Times New Roman"/>
                <w:position w:val="-10"/>
                <w:sz w:val="20"/>
              </w:rPr>
              <w:pict w14:anchorId="13032E4A">
                <v:shape id="_x0000_i1345" type="#_x0000_t75" style="width:36.55pt;height:13.3pt">
                  <v:imagedata r:id="rId246" o:title=""/>
                </v:shape>
              </w:pict>
            </w:r>
          </w:p>
        </w:tc>
      </w:tr>
    </w:tbl>
    <w:p w14:paraId="6094FC7C" w14:textId="77777777" w:rsidR="00972FED" w:rsidRPr="006F0B54" w:rsidRDefault="00972FED" w:rsidP="00972FED">
      <w:r w:rsidRPr="006F0B54">
        <w:t xml:space="preserve">In table J.2.3.2.3-2, </w:t>
      </w:r>
      <w:r w:rsidR="00A47EC6">
        <w:rPr>
          <w:noProof/>
          <w:position w:val="-10"/>
          <w:lang w:val="en-US" w:eastAsia="zh-CN"/>
        </w:rPr>
        <w:pict w14:anchorId="620A9D73">
          <v:shape id="Picture 121" o:spid="_x0000_i1346" type="#_x0000_t75" style="width:13.3pt;height:14.95pt;visibility:visible;mso-wrap-style:square">
            <v:imagedata r:id="rId228" o:title=""/>
          </v:shape>
        </w:pict>
      </w:r>
      <w:r w:rsidRPr="006F0B54">
        <w:t xml:space="preserve"> is a </w:t>
      </w:r>
      <w:r w:rsidR="00A47EC6">
        <w:rPr>
          <w:noProof/>
          <w:position w:val="-6"/>
          <w:lang w:val="en-US" w:eastAsia="zh-CN"/>
        </w:rPr>
        <w:pict w14:anchorId="7889B783">
          <v:shape id="Picture 120" o:spid="_x0000_i1347" type="#_x0000_t75" style="width:23.25pt;height:13.3pt;visibility:visible;mso-wrap-style:square">
            <v:imagedata r:id="rId229" o:title=""/>
          </v:shape>
        </w:pict>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5593" w:name="_Toc21101599"/>
      <w:bookmarkStart w:id="5594" w:name="_Toc29810636"/>
      <w:bookmarkStart w:id="5595" w:name="_Toc37273913"/>
      <w:bookmarkStart w:id="5596" w:name="_Toc45885231"/>
      <w:bookmarkStart w:id="5597" w:name="_Toc53183132"/>
      <w:bookmarkStart w:id="5598" w:name="_Toc58865526"/>
      <w:bookmarkStart w:id="5599" w:name="_Toc58867108"/>
      <w:bookmarkStart w:id="5600" w:name="_Toc66718141"/>
      <w:bookmarkStart w:id="5601" w:name="_Toc74930702"/>
      <w:bookmarkStart w:id="5602" w:name="_Toc76544987"/>
      <w:r w:rsidRPr="006F0B54">
        <w:t>Annex K (informative):</w:t>
      </w:r>
      <w:r w:rsidRPr="006F0B54">
        <w:br/>
        <w:t>Measuring noise close to noise-floor</w:t>
      </w:r>
      <w:bookmarkEnd w:id="5593"/>
      <w:bookmarkEnd w:id="5594"/>
      <w:bookmarkEnd w:id="5595"/>
      <w:bookmarkEnd w:id="5596"/>
      <w:bookmarkEnd w:id="5597"/>
      <w:bookmarkEnd w:id="5598"/>
      <w:bookmarkEnd w:id="5599"/>
      <w:bookmarkEnd w:id="5600"/>
      <w:bookmarkEnd w:id="5601"/>
      <w:bookmarkEnd w:id="5602"/>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77777777" w:rsidR="00972FED" w:rsidRPr="006F0B54" w:rsidRDefault="00A47EC6" w:rsidP="00972FED">
      <w:pPr>
        <w:pStyle w:val="TH"/>
      </w:pPr>
      <w:r>
        <w:rPr>
          <w:noProof/>
          <w:lang w:val="en-US" w:eastAsia="zh-CN"/>
        </w:rPr>
        <w:pict w14:anchorId="039F7CD0">
          <v:shape id="Picture 117" o:spid="_x0000_i1348" type="#_x0000_t75" style="width:197.15pt;height:109.1pt;visibility:visible;mso-wrap-style:square">
            <v:imagedata r:id="rId247" o:title=""/>
          </v:shape>
        </w:pict>
      </w:r>
      <w:r w:rsidR="00972FED" w:rsidRPr="006F0B54">
        <w:t xml:space="preserve">            </w:t>
      </w:r>
      <w:r>
        <w:rPr>
          <w:noProof/>
          <w:lang w:val="en-US" w:eastAsia="zh-CN"/>
        </w:rPr>
        <w:pict w14:anchorId="70D97F3E">
          <v:shape id="Picture 118" o:spid="_x0000_i1349" type="#_x0000_t75" style="width:208.25pt;height:157.3pt;visibility:visible;mso-wrap-style:square">
            <v:imagedata r:id="rId248" o:title=""/>
          </v:shape>
        </w:pict>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77777777" w:rsidR="00972FED" w:rsidRPr="006F0B54" w:rsidRDefault="00A47EC6" w:rsidP="00972FED">
      <w:r>
        <w:pict w14:anchorId="18237619">
          <v:shape id="_x0000_i1350" type="#_x0000_t75" style="width:66.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4BD1&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04BD1&quot; wsp:rsidRDefault=&quot;00D04BD1&quot; wsp:rsidP=&quot;00D04BD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EM&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2&lt;/m:t&gt;&lt;/m:r&gt;&lt;/m:sub&gt;&lt;/m:sSub&gt;&lt;/m:oMath&gt;&lt;/m:oMathPara&gt;&lt;/w:p&gt;&lt;w:sectPr wsp:rsidR=&quot;00000000&quot; wsp:rsidRPr=&quot;00D04BD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5603" w:name="_Hlk521396356"/>
      <w:r w:rsidRPr="006F0B54">
        <w:rPr>
          <w:rFonts w:ascii="Symbol" w:hAnsi="Symbol"/>
          <w:i/>
        </w:rPr>
        <w:t></w:t>
      </w:r>
      <w:r w:rsidRPr="006F0B54">
        <w:rPr>
          <w:i/>
          <w:vertAlign w:val="subscript"/>
        </w:rPr>
        <w:t>2</w:t>
      </w:r>
      <w:bookmarkEnd w:id="5603"/>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5604" w:name="_Toc21101600"/>
      <w:bookmarkStart w:id="5605" w:name="_Toc29810637"/>
      <w:bookmarkStart w:id="5606" w:name="_Toc37273914"/>
      <w:bookmarkStart w:id="5607" w:name="_Toc45885232"/>
      <w:r w:rsidRPr="007151EF">
        <w:br w:type="page"/>
      </w:r>
    </w:p>
    <w:p w14:paraId="5A8DD9EA" w14:textId="77777777" w:rsidR="00972FED" w:rsidRPr="006F0B54" w:rsidRDefault="00972FED" w:rsidP="00972FED">
      <w:pPr>
        <w:pStyle w:val="Heading8"/>
      </w:pPr>
      <w:bookmarkStart w:id="5608" w:name="_Toc53183133"/>
      <w:bookmarkStart w:id="5609" w:name="_Toc58865527"/>
      <w:bookmarkStart w:id="5610" w:name="_Toc58867109"/>
      <w:bookmarkStart w:id="5611" w:name="_Toc66718142"/>
      <w:bookmarkStart w:id="5612" w:name="_Toc74930703"/>
      <w:bookmarkStart w:id="5613" w:name="_Toc76544988"/>
      <w:r w:rsidRPr="006F0B54">
        <w:t>Annex L (normative):</w:t>
      </w:r>
      <w:r w:rsidRPr="006F0B54">
        <w:br/>
        <w:t>In-channel TX tests</w:t>
      </w:r>
      <w:bookmarkEnd w:id="5604"/>
      <w:bookmarkEnd w:id="5605"/>
      <w:bookmarkEnd w:id="5606"/>
      <w:bookmarkEnd w:id="5607"/>
      <w:bookmarkEnd w:id="5608"/>
      <w:bookmarkEnd w:id="5609"/>
      <w:bookmarkEnd w:id="5610"/>
      <w:bookmarkEnd w:id="5611"/>
      <w:bookmarkEnd w:id="5612"/>
      <w:bookmarkEnd w:id="5613"/>
    </w:p>
    <w:p w14:paraId="0EEDC253" w14:textId="77777777" w:rsidR="00972FED" w:rsidRPr="006F0B54" w:rsidRDefault="00972FED" w:rsidP="00972FED">
      <w:pPr>
        <w:pStyle w:val="Heading1"/>
      </w:pPr>
      <w:bookmarkStart w:id="5614" w:name="_Toc21101601"/>
      <w:bookmarkStart w:id="5615" w:name="_Toc29810638"/>
      <w:bookmarkStart w:id="5616" w:name="_Toc37273915"/>
      <w:bookmarkStart w:id="5617" w:name="_Toc45885233"/>
      <w:bookmarkStart w:id="5618" w:name="_Toc53183134"/>
      <w:bookmarkStart w:id="5619" w:name="_Toc58865528"/>
      <w:bookmarkStart w:id="5620" w:name="_Toc58867110"/>
      <w:bookmarkStart w:id="5621" w:name="_Toc66718143"/>
      <w:bookmarkStart w:id="5622" w:name="_Toc74930704"/>
      <w:bookmarkStart w:id="5623" w:name="_Toc76544989"/>
      <w:r w:rsidRPr="006F0B54">
        <w:t>L.1</w:t>
      </w:r>
      <w:r w:rsidRPr="006F0B54">
        <w:tab/>
        <w:t>General</w:t>
      </w:r>
      <w:bookmarkEnd w:id="5614"/>
      <w:bookmarkEnd w:id="5615"/>
      <w:bookmarkEnd w:id="5616"/>
      <w:bookmarkEnd w:id="5617"/>
      <w:bookmarkEnd w:id="5618"/>
      <w:bookmarkEnd w:id="5619"/>
      <w:bookmarkEnd w:id="5620"/>
      <w:bookmarkEnd w:id="5621"/>
      <w:bookmarkEnd w:id="5622"/>
      <w:bookmarkEnd w:id="5623"/>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5624" w:name="_Toc21101602"/>
      <w:bookmarkStart w:id="5625" w:name="_Toc29810639"/>
      <w:bookmarkStart w:id="5626" w:name="_Toc37273916"/>
      <w:bookmarkStart w:id="5627" w:name="_Toc45885234"/>
      <w:bookmarkStart w:id="5628" w:name="_Toc53183135"/>
      <w:bookmarkStart w:id="5629" w:name="_Toc58865529"/>
      <w:bookmarkStart w:id="5630" w:name="_Toc58867111"/>
      <w:bookmarkStart w:id="5631" w:name="_Toc66718144"/>
      <w:bookmarkStart w:id="5632" w:name="_Toc74930705"/>
      <w:bookmarkStart w:id="5633" w:name="_Toc76544990"/>
      <w:r w:rsidRPr="006F0B54">
        <w:t>L.2</w:t>
      </w:r>
      <w:r w:rsidRPr="006F0B54">
        <w:tab/>
        <w:t>Basic principles</w:t>
      </w:r>
      <w:bookmarkEnd w:id="5624"/>
      <w:bookmarkEnd w:id="5625"/>
      <w:bookmarkEnd w:id="5626"/>
      <w:bookmarkEnd w:id="5627"/>
      <w:bookmarkEnd w:id="5628"/>
      <w:bookmarkEnd w:id="5629"/>
      <w:bookmarkEnd w:id="5630"/>
      <w:bookmarkEnd w:id="5631"/>
      <w:bookmarkEnd w:id="5632"/>
      <w:bookmarkEnd w:id="5633"/>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5634" w:name="_Toc21101603"/>
      <w:bookmarkStart w:id="5635" w:name="_Toc29810640"/>
      <w:bookmarkStart w:id="5636" w:name="_Toc37273917"/>
      <w:bookmarkStart w:id="5637" w:name="_Toc45885235"/>
      <w:bookmarkStart w:id="5638" w:name="_Toc53183136"/>
      <w:bookmarkStart w:id="5639" w:name="_Toc58865530"/>
      <w:bookmarkStart w:id="5640" w:name="_Toc58867112"/>
      <w:bookmarkStart w:id="5641" w:name="_Toc66718145"/>
      <w:bookmarkStart w:id="5642" w:name="_Toc74930706"/>
      <w:bookmarkStart w:id="5643" w:name="_Toc76544991"/>
      <w:r w:rsidRPr="006F0B54">
        <w:t>L.2.1</w:t>
      </w:r>
      <w:r w:rsidRPr="006F0B54">
        <w:tab/>
        <w:t>Output signal of the TX under test</w:t>
      </w:r>
      <w:bookmarkEnd w:id="5634"/>
      <w:bookmarkEnd w:id="5635"/>
      <w:bookmarkEnd w:id="5636"/>
      <w:bookmarkEnd w:id="5637"/>
      <w:bookmarkEnd w:id="5638"/>
      <w:bookmarkEnd w:id="5639"/>
      <w:bookmarkEnd w:id="5640"/>
      <w:bookmarkEnd w:id="5641"/>
      <w:bookmarkEnd w:id="5642"/>
      <w:bookmarkEnd w:id="5643"/>
    </w:p>
    <w:p w14:paraId="4C2A2BAB" w14:textId="77777777"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w:r w:rsidRPr="00972FED">
        <w:rPr>
          <w:noProof/>
        </w:rPr>
        <w:fldChar w:fldCharType="begin"/>
      </w:r>
      <w:r w:rsidRPr="00972FED">
        <w:rPr>
          <w:noProof/>
        </w:rPr>
        <w:instrText xml:space="preserve"> QUOTE </w:instrText>
      </w:r>
      <w:r w:rsidR="00A47EC6">
        <w:rPr>
          <w:position w:val="-5"/>
        </w:rPr>
        <w:pict w14:anchorId="5040EB16">
          <v:shape id="_x0000_i1351"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A47EC6">
        <w:rPr>
          <w:position w:val="-5"/>
        </w:rPr>
        <w:pict w14:anchorId="2A53AB94">
          <v:shape id="_x0000_i1352"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5644" w:name="_Toc21101604"/>
      <w:bookmarkStart w:id="5645" w:name="_Toc29810641"/>
      <w:bookmarkStart w:id="5646" w:name="_Toc37273918"/>
      <w:bookmarkStart w:id="5647" w:name="_Toc45885236"/>
      <w:bookmarkStart w:id="5648" w:name="_Toc53183137"/>
      <w:bookmarkStart w:id="5649" w:name="_Toc58865531"/>
      <w:bookmarkStart w:id="5650" w:name="_Toc58867113"/>
      <w:bookmarkStart w:id="5651" w:name="_Toc66718146"/>
      <w:bookmarkStart w:id="5652" w:name="_Toc74930707"/>
      <w:bookmarkStart w:id="5653" w:name="_Toc76544992"/>
      <w:r w:rsidRPr="006F0B54">
        <w:t>L.2.2</w:t>
      </w:r>
      <w:r w:rsidRPr="006F0B54">
        <w:tab/>
        <w:t>Ideal signal</w:t>
      </w:r>
      <w:bookmarkEnd w:id="5644"/>
      <w:bookmarkEnd w:id="5645"/>
      <w:bookmarkEnd w:id="5646"/>
      <w:bookmarkEnd w:id="5647"/>
      <w:bookmarkEnd w:id="5648"/>
      <w:bookmarkEnd w:id="5649"/>
      <w:bookmarkEnd w:id="5650"/>
      <w:bookmarkEnd w:id="5651"/>
      <w:bookmarkEnd w:id="5652"/>
      <w:bookmarkEnd w:id="5653"/>
    </w:p>
    <w:p w14:paraId="054C5E8F" w14:textId="77777777" w:rsidR="00972FED" w:rsidRPr="006F0B54" w:rsidRDefault="00972FED" w:rsidP="00972FED">
      <w:pPr>
        <w:rPr>
          <w:noProof/>
        </w:rPr>
      </w:pPr>
      <w:r w:rsidRPr="006F0B54">
        <w:rPr>
          <w:noProof/>
        </w:rPr>
        <w:t>Two types of ideal signals are defined:</w:t>
      </w:r>
    </w:p>
    <w:p w14:paraId="5DD440C1" w14:textId="77777777"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w:r w:rsidRPr="00972FED">
        <w:rPr>
          <w:noProof/>
        </w:rPr>
        <w:fldChar w:fldCharType="begin"/>
      </w:r>
      <w:r w:rsidRPr="00972FED">
        <w:rPr>
          <w:noProof/>
        </w:rPr>
        <w:instrText xml:space="preserve"> QUOTE </w:instrText>
      </w:r>
      <w:r w:rsidR="00A47EC6">
        <w:rPr>
          <w:position w:val="-5"/>
        </w:rPr>
        <w:pict w14:anchorId="2CDEDE3E">
          <v:shape id="_x0000_i1353"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A47EC6">
        <w:rPr>
          <w:position w:val="-5"/>
        </w:rPr>
        <w:pict w14:anchorId="5E0E3825">
          <v:shape id="_x0000_i135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2121DBFF" w14:textId="77777777" w:rsidR="00972FED" w:rsidRPr="006F0B54" w:rsidRDefault="00972FED" w:rsidP="00972FED">
      <w:r w:rsidRPr="006F0B54">
        <w:rPr>
          <w:noProof/>
        </w:rPr>
        <w:t xml:space="preserve">The second ideal signal </w:t>
      </w:r>
      <w:r w:rsidRPr="00972FED">
        <w:rPr>
          <w:noProof/>
        </w:rPr>
        <w:fldChar w:fldCharType="begin"/>
      </w:r>
      <w:r w:rsidRPr="00972FED">
        <w:rPr>
          <w:noProof/>
        </w:rPr>
        <w:instrText xml:space="preserve"> QUOTE </w:instrText>
      </w:r>
      <w:r w:rsidR="00A47EC6">
        <w:rPr>
          <w:position w:val="-5"/>
        </w:rPr>
        <w:pict w14:anchorId="2FA8C7F1">
          <v:shape id="_x0000_i1355"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A47EC6">
        <w:rPr>
          <w:position w:val="-5"/>
        </w:rPr>
        <w:pict w14:anchorId="291A4E6B">
          <v:shape id="_x0000_i1356"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5654" w:name="_Toc21101605"/>
      <w:bookmarkStart w:id="5655" w:name="_Toc29810642"/>
      <w:bookmarkStart w:id="5656" w:name="_Toc37273919"/>
      <w:bookmarkStart w:id="5657" w:name="_Toc45885237"/>
      <w:bookmarkStart w:id="5658" w:name="_Toc53183138"/>
      <w:bookmarkStart w:id="5659" w:name="_Toc58865532"/>
      <w:bookmarkStart w:id="5660" w:name="_Toc58867114"/>
      <w:bookmarkStart w:id="5661" w:name="_Toc66718147"/>
      <w:bookmarkStart w:id="5662" w:name="_Toc74930708"/>
      <w:bookmarkStart w:id="5663" w:name="_Toc76544993"/>
      <w:r w:rsidRPr="006F0B54">
        <w:t>L.2.3</w:t>
      </w:r>
      <w:r w:rsidRPr="006F0B54">
        <w:tab/>
        <w:t>Measurement results</w:t>
      </w:r>
      <w:bookmarkEnd w:id="5654"/>
      <w:bookmarkEnd w:id="5655"/>
      <w:bookmarkEnd w:id="5656"/>
      <w:bookmarkEnd w:id="5657"/>
      <w:bookmarkEnd w:id="5658"/>
      <w:bookmarkEnd w:id="5659"/>
      <w:bookmarkEnd w:id="5660"/>
      <w:bookmarkEnd w:id="5661"/>
      <w:bookmarkEnd w:id="5662"/>
      <w:bookmarkEnd w:id="5663"/>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5664" w:name="_Toc21101606"/>
      <w:bookmarkStart w:id="5665" w:name="_Toc29810643"/>
      <w:bookmarkStart w:id="5666" w:name="_Toc37273920"/>
      <w:bookmarkStart w:id="5667" w:name="_Toc45885238"/>
      <w:bookmarkStart w:id="5668" w:name="_Toc53183139"/>
      <w:bookmarkStart w:id="5669" w:name="_Toc58865533"/>
      <w:bookmarkStart w:id="5670" w:name="_Toc58867115"/>
      <w:bookmarkStart w:id="5671" w:name="_Toc66718148"/>
      <w:bookmarkStart w:id="5672" w:name="_Toc74930709"/>
      <w:bookmarkStart w:id="5673" w:name="_Toc76544994"/>
      <w:r w:rsidRPr="006F0B54">
        <w:t>L.2.4</w:t>
      </w:r>
      <w:r w:rsidRPr="006F0B54">
        <w:tab/>
        <w:t>Measurement points</w:t>
      </w:r>
      <w:bookmarkEnd w:id="5664"/>
      <w:bookmarkEnd w:id="5665"/>
      <w:bookmarkEnd w:id="5666"/>
      <w:bookmarkEnd w:id="5667"/>
      <w:bookmarkEnd w:id="5668"/>
      <w:bookmarkEnd w:id="5669"/>
      <w:bookmarkEnd w:id="5670"/>
      <w:bookmarkEnd w:id="5671"/>
      <w:bookmarkEnd w:id="5672"/>
      <w:bookmarkEnd w:id="5673"/>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lastRenderedPageBreak/>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357" type="#_x0000_t75" style="width:6in;height:222.65pt" o:ole="">
            <v:imagedata r:id="rId253" o:title=""/>
          </v:shape>
          <o:OLEObject Type="Embed" ProgID="Word.Picture.8" ShapeID="_x0000_i1357" DrawAspect="Content" ObjectID="_1687157326" r:id="rId254"/>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358" type="#_x0000_t75" style="width:381.6pt;height:201.6pt" o:ole="">
            <v:imagedata r:id="rId255" o:title=""/>
          </v:shape>
          <o:OLEObject Type="Embed" ProgID="Word.Picture.8" ShapeID="_x0000_i1358" DrawAspect="Content" ObjectID="_1687157327" r:id="rId256"/>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5674" w:name="_Toc21101607"/>
      <w:bookmarkStart w:id="5675" w:name="_Toc29810644"/>
      <w:bookmarkStart w:id="5676" w:name="_Toc37273921"/>
      <w:bookmarkStart w:id="5677" w:name="_Toc45885239"/>
      <w:bookmarkStart w:id="5678" w:name="_Toc53183140"/>
      <w:bookmarkStart w:id="5679" w:name="_Toc58865534"/>
      <w:bookmarkStart w:id="5680" w:name="_Toc58867116"/>
      <w:bookmarkStart w:id="5681" w:name="_Toc66718149"/>
      <w:bookmarkStart w:id="5682" w:name="_Toc74930710"/>
      <w:bookmarkStart w:id="5683" w:name="_Toc76544995"/>
      <w:r w:rsidRPr="006F0B54">
        <w:t>L.3</w:t>
      </w:r>
      <w:r w:rsidRPr="006F0B54">
        <w:tab/>
        <w:t>Pre-FFT minimization process</w:t>
      </w:r>
      <w:bookmarkEnd w:id="5674"/>
      <w:bookmarkEnd w:id="5675"/>
      <w:bookmarkEnd w:id="5676"/>
      <w:bookmarkEnd w:id="5677"/>
      <w:bookmarkEnd w:id="5678"/>
      <w:bookmarkEnd w:id="5679"/>
      <w:bookmarkEnd w:id="5680"/>
      <w:bookmarkEnd w:id="5681"/>
      <w:bookmarkEnd w:id="5682"/>
      <w:bookmarkEnd w:id="5683"/>
    </w:p>
    <w:p w14:paraId="1432D466" w14:textId="77777777" w:rsidR="00972FED" w:rsidRPr="006F0B54" w:rsidRDefault="00972FED" w:rsidP="00972FED">
      <w:pPr>
        <w:rPr>
          <w:noProof/>
        </w:rPr>
      </w:pPr>
      <w:r w:rsidRPr="006F0B54">
        <w:t xml:space="preserve">Sample timing, carrier frequency in </w:t>
      </w:r>
      <w:r w:rsidRPr="00972FED">
        <w:rPr>
          <w:noProof/>
        </w:rPr>
        <w:fldChar w:fldCharType="begin"/>
      </w:r>
      <w:r w:rsidRPr="00972FED">
        <w:rPr>
          <w:noProof/>
        </w:rPr>
        <w:instrText xml:space="preserve"> QUOTE </w:instrText>
      </w:r>
      <w:r w:rsidR="00A47EC6">
        <w:rPr>
          <w:position w:val="-5"/>
        </w:rPr>
        <w:pict w14:anchorId="00025639">
          <v:shape id="_x0000_i1359"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A47EC6">
        <w:rPr>
          <w:position w:val="-5"/>
        </w:rPr>
        <w:pict w14:anchorId="5807AA6D">
          <v:shape id="_x0000_i1360"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are varied in order to minimise the difference between </w:t>
      </w:r>
      <w:r w:rsidRPr="00972FED">
        <w:rPr>
          <w:noProof/>
        </w:rPr>
        <w:fldChar w:fldCharType="begin"/>
      </w:r>
      <w:r w:rsidRPr="00972FED">
        <w:rPr>
          <w:noProof/>
        </w:rPr>
        <w:instrText xml:space="preserve"> QUOTE </w:instrText>
      </w:r>
      <w:r w:rsidR="00A47EC6">
        <w:rPr>
          <w:position w:val="-5"/>
        </w:rPr>
        <w:pict w14:anchorId="6B282ADE">
          <v:shape id="_x0000_i1361"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A47EC6">
        <w:rPr>
          <w:position w:val="-5"/>
        </w:rPr>
        <w:pict w14:anchorId="3CCEEB8E">
          <v:shape id="_x0000_i1362"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A47EC6">
        <w:rPr>
          <w:position w:val="-5"/>
        </w:rPr>
        <w:pict w14:anchorId="57D214E2">
          <v:shape id="_x0000_i1363"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A47EC6">
        <w:rPr>
          <w:position w:val="-5"/>
        </w:rPr>
        <w:pict w14:anchorId="01F55D3C">
          <v:shape id="_x0000_i136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after the amplitude ratio of </w:t>
      </w:r>
      <w:r w:rsidRPr="00972FED">
        <w:rPr>
          <w:noProof/>
        </w:rPr>
        <w:fldChar w:fldCharType="begin"/>
      </w:r>
      <w:r w:rsidRPr="00972FED">
        <w:rPr>
          <w:noProof/>
        </w:rPr>
        <w:instrText xml:space="preserve"> QUOTE </w:instrText>
      </w:r>
      <w:r w:rsidR="00A47EC6">
        <w:rPr>
          <w:position w:val="-5"/>
        </w:rPr>
        <w:pict w14:anchorId="571DFB93">
          <v:shape id="_x0000_i1365"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A47EC6">
        <w:rPr>
          <w:position w:val="-5"/>
        </w:rPr>
        <w:pict w14:anchorId="66A09C28">
          <v:shape id="_x0000_i1366"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A47EC6">
        <w:rPr>
          <w:position w:val="-5"/>
        </w:rPr>
        <w:pict w14:anchorId="269612E8">
          <v:shape id="_x0000_i1367"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A47EC6">
        <w:rPr>
          <w:position w:val="-5"/>
        </w:rPr>
        <w:pict w14:anchorId="3424CA78">
          <v:shape id="_x0000_i1368"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has been scaled. Best fit (minimum difference) is achieved when the RMS difference value between </w:t>
      </w:r>
      <w:r w:rsidRPr="00972FED">
        <w:rPr>
          <w:noProof/>
        </w:rPr>
        <w:fldChar w:fldCharType="begin"/>
      </w:r>
      <w:r w:rsidRPr="00972FED">
        <w:rPr>
          <w:noProof/>
        </w:rPr>
        <w:instrText xml:space="preserve"> QUOTE </w:instrText>
      </w:r>
      <w:r w:rsidR="00A47EC6">
        <w:rPr>
          <w:position w:val="-5"/>
        </w:rPr>
        <w:pict w14:anchorId="031FB61D">
          <v:shape id="_x0000_i1369"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A47EC6">
        <w:rPr>
          <w:position w:val="-5"/>
        </w:rPr>
        <w:pict w14:anchorId="77397E89">
          <v:shape id="_x0000_i1370"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A47EC6">
        <w:rPr>
          <w:position w:val="-5"/>
        </w:rPr>
        <w:pict w14:anchorId="69A3E9FE">
          <v:shape id="_x0000_i1371"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A47EC6">
        <w:rPr>
          <w:position w:val="-5"/>
        </w:rPr>
        <w:pict w14:anchorId="59FA406B">
          <v:shape id="_x0000_i1372"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77777777" w:rsidR="00972FED" w:rsidRPr="006F0B54" w:rsidRDefault="00972FED" w:rsidP="00972FED">
      <w:pPr>
        <w:rPr>
          <w:noProof/>
        </w:rPr>
      </w:pPr>
      <w:r w:rsidRPr="006F0B54">
        <w:rPr>
          <w:noProof/>
        </w:rPr>
        <w:t xml:space="preserve">After this process the samples </w:t>
      </w:r>
      <w:r w:rsidRPr="00972FED">
        <w:rPr>
          <w:noProof/>
        </w:rPr>
        <w:fldChar w:fldCharType="begin"/>
      </w:r>
      <w:r w:rsidRPr="00972FED">
        <w:rPr>
          <w:noProof/>
        </w:rPr>
        <w:instrText xml:space="preserve"> QUOTE </w:instrText>
      </w:r>
      <w:r w:rsidR="00A47EC6">
        <w:rPr>
          <w:position w:val="-5"/>
        </w:rPr>
        <w:pict w14:anchorId="65CF6818">
          <v:shape id="_x0000_i1373"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A47EC6">
        <w:rPr>
          <w:position w:val="-5"/>
        </w:rPr>
        <w:pict w14:anchorId="6D98293A">
          <v:shape id="_x0000_i1374"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are called </w:t>
      </w:r>
      <w:r w:rsidRPr="00972FED">
        <w:rPr>
          <w:noProof/>
        </w:rPr>
        <w:fldChar w:fldCharType="begin"/>
      </w:r>
      <w:r w:rsidRPr="00972FED">
        <w:rPr>
          <w:noProof/>
        </w:rPr>
        <w:instrText xml:space="preserve"> QUOTE </w:instrText>
      </w:r>
      <w:r w:rsidR="00A47EC6">
        <w:rPr>
          <w:position w:val="-5"/>
        </w:rPr>
        <w:pict w14:anchorId="0A5B17D1">
          <v:shape id="_x0000_i1375"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A47EC6">
        <w:rPr>
          <w:position w:val="-5"/>
        </w:rPr>
        <w:pict w14:anchorId="631DE44B">
          <v:shape id="_x0000_i1376"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w:t>
      </w:r>
    </w:p>
    <w:p w14:paraId="078D6B14" w14:textId="77777777" w:rsidR="00972FED" w:rsidRPr="006F0B54" w:rsidRDefault="00972FED" w:rsidP="00972FED">
      <w:pPr>
        <w:pStyle w:val="Heading1"/>
      </w:pPr>
      <w:bookmarkStart w:id="5684" w:name="_Toc21101608"/>
      <w:bookmarkStart w:id="5685" w:name="_Toc29810645"/>
      <w:bookmarkStart w:id="5686" w:name="_Toc37273922"/>
      <w:bookmarkStart w:id="5687" w:name="_Toc45885240"/>
      <w:bookmarkStart w:id="5688" w:name="_Toc53183141"/>
      <w:bookmarkStart w:id="5689" w:name="_Toc58865535"/>
      <w:bookmarkStart w:id="5690" w:name="_Toc58867117"/>
      <w:bookmarkStart w:id="5691" w:name="_Toc66718150"/>
      <w:bookmarkStart w:id="5692" w:name="_Toc74930711"/>
      <w:bookmarkStart w:id="5693" w:name="_Toc76544996"/>
      <w:r w:rsidRPr="006F0B54">
        <w:t>L.4</w:t>
      </w:r>
      <w:r w:rsidRPr="006F0B54">
        <w:tab/>
        <w:t>Timing of the FFT window</w:t>
      </w:r>
      <w:bookmarkEnd w:id="5684"/>
      <w:bookmarkEnd w:id="5685"/>
      <w:bookmarkEnd w:id="5686"/>
      <w:bookmarkEnd w:id="5687"/>
      <w:bookmarkEnd w:id="5688"/>
      <w:bookmarkEnd w:id="5689"/>
      <w:bookmarkEnd w:id="5690"/>
      <w:bookmarkEnd w:id="5691"/>
      <w:bookmarkEnd w:id="5692"/>
      <w:bookmarkEnd w:id="5693"/>
    </w:p>
    <w:p w14:paraId="5751A047" w14:textId="77777777"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w:r w:rsidRPr="00972FED">
        <w:rPr>
          <w:rFonts w:eastAsia="Osaka"/>
        </w:rPr>
        <w:fldChar w:fldCharType="begin"/>
      </w:r>
      <w:r w:rsidRPr="00972FED">
        <w:rPr>
          <w:rFonts w:eastAsia="Osaka"/>
        </w:rPr>
        <w:instrText xml:space="preserve"> QUOTE </w:instrText>
      </w:r>
      <w:r w:rsidR="00A47EC6">
        <w:rPr>
          <w:rFonts w:eastAsia="Osaka"/>
          <w:position w:val="-5"/>
        </w:rPr>
        <w:pict w14:anchorId="33D087A5">
          <v:shape id="_x0000_i1377"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155B232A">
          <v:shape id="_x0000_i1378"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rFonts w:eastAsia="Osaka"/>
        </w:rPr>
        <w:fldChar w:fldCharType="end"/>
      </w:r>
      <w:r w:rsidRPr="006F0B54">
        <w:rPr>
          <w:rFonts w:eastAsia="Osaka"/>
        </w:rPr>
        <w:t xml:space="preserve"> FFTs performed where </w:t>
      </w:r>
      <w:r w:rsidRPr="00972FED">
        <w:rPr>
          <w:rFonts w:eastAsia="Osaka"/>
        </w:rPr>
        <w:fldChar w:fldCharType="begin"/>
      </w:r>
      <w:r w:rsidRPr="00972FED">
        <w:rPr>
          <w:rFonts w:eastAsia="Osaka"/>
        </w:rPr>
        <w:instrText xml:space="preserve"> QUOTE </w:instrText>
      </w:r>
      <w:r w:rsidR="00A47EC6">
        <w:rPr>
          <w:rFonts w:eastAsia="Osaka"/>
          <w:position w:val="-5"/>
        </w:rPr>
        <w:pict w14:anchorId="3EDAB9CD">
          <v:shape id="_x0000_i1379"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07F782AC">
          <v:shape id="_x0000_i1380"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77777777" w:rsidR="00972FED" w:rsidRPr="006F0B54" w:rsidRDefault="00972FED" w:rsidP="00972FED">
      <w:pPr>
        <w:pStyle w:val="B1"/>
      </w:pPr>
      <w:r w:rsidRPr="006F0B54">
        <w:rPr>
          <w:rFonts w:eastAsia="Osaka"/>
        </w:rPr>
        <w:t>-</w:t>
      </w:r>
      <w:r w:rsidRPr="006F0B54">
        <w:rPr>
          <w:rFonts w:eastAsia="Osaka"/>
        </w:rPr>
        <w:tab/>
        <w:t xml:space="preserve">Centre of the reduced window, called </w:t>
      </w:r>
      <w:r w:rsidRPr="00972FED">
        <w:fldChar w:fldCharType="begin"/>
      </w:r>
      <w:r w:rsidRPr="00972FED">
        <w:instrText xml:space="preserve"> QUOTE </w:instrText>
      </w:r>
      <w:r w:rsidR="00A47EC6">
        <w:rPr>
          <w:rFonts w:eastAsia="Osaka"/>
          <w:position w:val="-5"/>
        </w:rPr>
        <w:pict w14:anchorId="7AA8F444">
          <v:shape id="_x0000_i1381"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A47EC6">
        <w:rPr>
          <w:rFonts w:eastAsia="Osaka"/>
          <w:position w:val="-5"/>
        </w:rPr>
        <w:pict w14:anchorId="12753B87">
          <v:shape id="_x0000_i1382"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w:t>
      </w:r>
    </w:p>
    <w:p w14:paraId="6A221C2F"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A47EC6">
        <w:rPr>
          <w:position w:val="-5"/>
        </w:rPr>
        <w:pict w14:anchorId="44C88986">
          <v:shape id="_x0000_i1383" type="#_x0000_t75" style="width:42.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972FED">
        <w:rPr>
          <w:noProof/>
        </w:rPr>
        <w:instrText xml:space="preserve"> </w:instrText>
      </w:r>
      <w:r w:rsidRPr="00972FED">
        <w:rPr>
          <w:noProof/>
        </w:rPr>
        <w:fldChar w:fldCharType="separate"/>
      </w:r>
      <w:r w:rsidR="00A47EC6">
        <w:rPr>
          <w:position w:val="-5"/>
        </w:rPr>
        <w:pict w14:anchorId="779646EC">
          <v:shape id="_x0000_i1384" type="#_x0000_t75" style="width:42.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972FED">
        <w:rPr>
          <w:noProof/>
        </w:rPr>
        <w:fldChar w:fldCharType="end"/>
      </w:r>
      <w:r w:rsidRPr="006F0B54">
        <w:rPr>
          <w:noProof/>
        </w:rPr>
        <w:t xml:space="preserve">, and </w:t>
      </w:r>
    </w:p>
    <w:p w14:paraId="38AED9C8"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A47EC6">
        <w:rPr>
          <w:position w:val="-5"/>
        </w:rPr>
        <w:pict w14:anchorId="4BB3A046">
          <v:shape id="_x0000_i1385" type="#_x0000_t75" style="width:42.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972FED">
        <w:rPr>
          <w:noProof/>
        </w:rPr>
        <w:instrText xml:space="preserve"> </w:instrText>
      </w:r>
      <w:r w:rsidRPr="00972FED">
        <w:rPr>
          <w:noProof/>
        </w:rPr>
        <w:fldChar w:fldCharType="separate"/>
      </w:r>
      <w:r w:rsidR="00A47EC6">
        <w:rPr>
          <w:position w:val="-5"/>
        </w:rPr>
        <w:pict w14:anchorId="15A07FFC">
          <v:shape id="_x0000_i1386" type="#_x0000_t75" style="width:42.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972FED">
        <w:rPr>
          <w:noProof/>
        </w:rPr>
        <w:fldChar w:fldCharType="end"/>
      </w:r>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77777777" w:rsidR="00972FED" w:rsidRPr="006F0B54" w:rsidRDefault="00972FED" w:rsidP="00972FED">
      <w:r w:rsidRPr="006F0B54">
        <w:t>The timing of the measured signal is determined in the pre FFT domain as follows, using</w:t>
      </w:r>
      <w:r w:rsidRPr="006F0B54">
        <w:rPr>
          <w:noProof/>
        </w:rPr>
        <w:t xml:space="preserve"> </w:t>
      </w:r>
      <w:r w:rsidRPr="00972FED">
        <w:rPr>
          <w:noProof/>
        </w:rPr>
        <w:fldChar w:fldCharType="begin"/>
      </w:r>
      <w:r w:rsidRPr="00972FED">
        <w:rPr>
          <w:noProof/>
        </w:rPr>
        <w:instrText xml:space="preserve"> QUOTE </w:instrText>
      </w:r>
      <w:r w:rsidR="00A47EC6">
        <w:rPr>
          <w:position w:val="-5"/>
        </w:rPr>
        <w:pict w14:anchorId="30A5DE68">
          <v:shape id="_x0000_i1387"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A47EC6">
        <w:rPr>
          <w:position w:val="-5"/>
        </w:rPr>
        <w:pict w14:anchorId="4807C0C0">
          <v:shape id="_x0000_i1388"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and </w:t>
      </w:r>
      <w:r w:rsidRPr="00972FED">
        <w:fldChar w:fldCharType="begin"/>
      </w:r>
      <w:r w:rsidRPr="00972FED">
        <w:instrText xml:space="preserve"> QUOTE </w:instrText>
      </w:r>
      <w:r w:rsidR="00A47EC6">
        <w:rPr>
          <w:position w:val="-5"/>
        </w:rPr>
        <w:pict w14:anchorId="38DD5313">
          <v:shape id="_x0000_i1389"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instrText xml:space="preserve"> </w:instrText>
      </w:r>
      <w:r w:rsidRPr="00972FED">
        <w:fldChar w:fldCharType="separate"/>
      </w:r>
      <w:r w:rsidR="00A47EC6">
        <w:rPr>
          <w:position w:val="-5"/>
        </w:rPr>
        <w:pict w14:anchorId="257D1E3B">
          <v:shape id="_x0000_i1390"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fldChar w:fldCharType="end"/>
      </w:r>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77777777" w:rsidR="00972FED" w:rsidRPr="006F0B54" w:rsidRDefault="00972FED" w:rsidP="00972FED">
      <w:pPr>
        <w:pStyle w:val="B1"/>
      </w:pPr>
      <w:r w:rsidRPr="006F0B54">
        <w:t>2.</w:t>
      </w:r>
      <w:r w:rsidRPr="006F0B54">
        <w:tab/>
        <w:t>In the ideal signal</w:t>
      </w:r>
      <w:r w:rsidRPr="006F0B54">
        <w:rPr>
          <w:noProof/>
        </w:rPr>
        <w:t xml:space="preserve"> </w:t>
      </w:r>
      <w:r w:rsidRPr="00972FED">
        <w:rPr>
          <w:noProof/>
        </w:rPr>
        <w:fldChar w:fldCharType="begin"/>
      </w:r>
      <w:r w:rsidRPr="00972FED">
        <w:rPr>
          <w:noProof/>
        </w:rPr>
        <w:instrText xml:space="preserve"> QUOTE </w:instrText>
      </w:r>
      <w:r w:rsidR="00A47EC6">
        <w:rPr>
          <w:position w:val="-5"/>
        </w:rPr>
        <w:pict w14:anchorId="74809024">
          <v:shape id="_x0000_i1391"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A47EC6">
        <w:rPr>
          <w:position w:val="-5"/>
        </w:rPr>
        <w:pict w14:anchorId="4CFEB406">
          <v:shape id="_x0000_i1392"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77777777"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w:r w:rsidRPr="00972FED">
        <w:rPr>
          <w:noProof/>
        </w:rPr>
        <w:fldChar w:fldCharType="begin"/>
      </w:r>
      <w:r w:rsidRPr="00972FED">
        <w:rPr>
          <w:noProof/>
        </w:rPr>
        <w:instrText xml:space="preserve"> QUOTE </w:instrText>
      </w:r>
      <w:r w:rsidR="00A47EC6">
        <w:rPr>
          <w:position w:val="-5"/>
        </w:rPr>
        <w:pict w14:anchorId="0E3F87E5">
          <v:shape id="_x0000_i1393"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A47EC6">
        <w:rPr>
          <w:position w:val="-5"/>
        </w:rPr>
        <w:pict w14:anchorId="2371D030">
          <v:shape id="_x0000_i139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xml:space="preserve"> </w:t>
      </w:r>
      <w:r w:rsidRPr="006F0B54">
        <w:t xml:space="preserve">is a Dirac peak and that the correlation between the ideal signal </w:t>
      </w:r>
      <w:r w:rsidRPr="00972FED">
        <w:rPr>
          <w:noProof/>
        </w:rPr>
        <w:fldChar w:fldCharType="begin"/>
      </w:r>
      <w:r w:rsidRPr="00972FED">
        <w:rPr>
          <w:noProof/>
        </w:rPr>
        <w:instrText xml:space="preserve"> QUOTE </w:instrText>
      </w:r>
      <w:r w:rsidR="00A47EC6">
        <w:rPr>
          <w:position w:val="-5"/>
        </w:rPr>
        <w:pict w14:anchorId="73AA279C">
          <v:shape id="_x0000_i1395"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A47EC6">
        <w:rPr>
          <w:position w:val="-5"/>
        </w:rPr>
        <w:pict w14:anchorId="62B58899">
          <v:shape id="_x0000_i1396"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77777777" w:rsidR="00972FED" w:rsidRPr="006F0B54" w:rsidRDefault="00972FED" w:rsidP="00972FED">
      <w:pPr>
        <w:rPr>
          <w:noProof/>
        </w:rPr>
      </w:pPr>
      <w:r w:rsidRPr="006F0B54">
        <w:rPr>
          <w:noProof/>
        </w:rPr>
        <w:t xml:space="preserve">The number of samples, used for FFT is reduced compared to </w:t>
      </w:r>
      <w:r w:rsidRPr="00972FED">
        <w:rPr>
          <w:noProof/>
        </w:rPr>
        <w:fldChar w:fldCharType="begin"/>
      </w:r>
      <w:r w:rsidRPr="00972FED">
        <w:rPr>
          <w:noProof/>
        </w:rPr>
        <w:instrText xml:space="preserve"> QUOTE </w:instrText>
      </w:r>
      <w:r w:rsidR="00A47EC6">
        <w:rPr>
          <w:position w:val="-5"/>
        </w:rPr>
        <w:pict w14:anchorId="1F6BCA63">
          <v:shape id="_x0000_i1397"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A47EC6">
        <w:rPr>
          <w:position w:val="-5"/>
        </w:rPr>
        <w:pict w14:anchorId="2797E70A">
          <v:shape id="_x0000_i1398"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This subset of samples is called </w:t>
      </w:r>
      <w:r w:rsidRPr="00972FED">
        <w:rPr>
          <w:noProof/>
        </w:rPr>
        <w:fldChar w:fldCharType="begin"/>
      </w:r>
      <w:r w:rsidRPr="00972FED">
        <w:rPr>
          <w:noProof/>
        </w:rPr>
        <w:instrText xml:space="preserve"> QUOTE </w:instrText>
      </w:r>
      <w:r w:rsidR="00A47EC6">
        <w:rPr>
          <w:position w:val="-5"/>
        </w:rPr>
        <w:pict w14:anchorId="6EC02945">
          <v:shape id="_x0000_i1399"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instrText xml:space="preserve"> </w:instrText>
      </w:r>
      <w:r w:rsidRPr="00972FED">
        <w:rPr>
          <w:noProof/>
        </w:rPr>
        <w:fldChar w:fldCharType="separate"/>
      </w:r>
      <w:r w:rsidR="00A47EC6">
        <w:rPr>
          <w:position w:val="-5"/>
        </w:rPr>
        <w:pict w14:anchorId="77EC2A53">
          <v:shape id="_x0000_i1400"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fldChar w:fldCharType="end"/>
      </w:r>
      <w:r w:rsidRPr="006F0B54">
        <w:rPr>
          <w:noProof/>
        </w:rPr>
        <w:t>.</w:t>
      </w:r>
    </w:p>
    <w:p w14:paraId="1427B638" w14:textId="77777777" w:rsidR="00972FED" w:rsidRPr="006F0B54" w:rsidRDefault="00972FED" w:rsidP="00972FED">
      <w:r w:rsidRPr="006F0B54">
        <w:t>From the acquired samples one timing can be derived.</w:t>
      </w:r>
    </w:p>
    <w:p w14:paraId="52863BBD" w14:textId="77777777" w:rsidR="00972FED" w:rsidRPr="006F0B54" w:rsidRDefault="00972FED" w:rsidP="00972FED">
      <w:r w:rsidRPr="006F0B54">
        <w:t xml:space="preserve">The timing of the centre </w:t>
      </w:r>
      <w:r w:rsidRPr="00972FED">
        <w:fldChar w:fldCharType="begin"/>
      </w:r>
      <w:r w:rsidRPr="00972FED">
        <w:instrText xml:space="preserve"> QUOTE </w:instrText>
      </w:r>
      <w:r w:rsidR="00A47EC6">
        <w:rPr>
          <w:position w:val="-5"/>
        </w:rPr>
        <w:pict w14:anchorId="14DEE7B7">
          <v:shape id="_x0000_i1401"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A47EC6">
        <w:rPr>
          <w:position w:val="-5"/>
        </w:rPr>
        <w:pict w14:anchorId="102408D3">
          <v:shape id="_x0000_i1402"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is determined according to the cyclic prefix length of the OFDM symbols. For normal CP, there are two values for </w:t>
      </w:r>
      <w:r w:rsidRPr="00972FED">
        <w:fldChar w:fldCharType="begin"/>
      </w:r>
      <w:r w:rsidRPr="00972FED">
        <w:instrText xml:space="preserve"> QUOTE </w:instrText>
      </w:r>
      <w:r w:rsidR="00A47EC6">
        <w:rPr>
          <w:position w:val="-5"/>
        </w:rPr>
        <w:pict w14:anchorId="36BC219C">
          <v:shape id="_x0000_i1403"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A47EC6">
        <w:rPr>
          <w:position w:val="-5"/>
        </w:rPr>
        <w:pict w14:anchorId="7D2175D4">
          <v:shape id="_x0000_i1404"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in a 1 ms period:</w:t>
      </w:r>
    </w:p>
    <w:p w14:paraId="5A6284F0"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A47EC6">
        <w:rPr>
          <w:position w:val="-5"/>
        </w:rPr>
        <w:pict w14:anchorId="0A36BF22">
          <v:shape id="_x0000_i1405"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A47EC6">
        <w:rPr>
          <w:position w:val="-5"/>
        </w:rPr>
        <w:pict w14:anchorId="3ADF32FD">
          <v:shape id="_x0000_i1406"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 length of cyclic prefix / 2,</w:t>
      </w:r>
    </w:p>
    <w:p w14:paraId="5405584F"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A47EC6">
        <w:rPr>
          <w:position w:val="-5"/>
        </w:rPr>
        <w:pict w14:anchorId="14A5E078">
          <v:shape id="_x0000_i1407"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A47EC6">
        <w:rPr>
          <w:position w:val="-5"/>
        </w:rPr>
        <w:pict w14:anchorId="116CA097">
          <v:shape id="_x0000_i1408"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lastRenderedPageBreak/>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A47EC6">
        <w:rPr>
          <w:position w:val="-5"/>
        </w:rPr>
        <w:pict w14:anchorId="2381A0F6">
          <v:shape id="_x0000_i1409" type="#_x0000_t75" style="width:40.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instrText xml:space="preserve"> </w:instrText>
      </w:r>
      <w:r w:rsidRPr="00972FED">
        <w:fldChar w:fldCharType="separate"/>
      </w:r>
      <w:r w:rsidR="00A47EC6">
        <w:rPr>
          <w:position w:val="-5"/>
        </w:rPr>
        <w:pict w14:anchorId="1C6D7D29">
          <v:shape id="_x0000_i1410" type="#_x0000_t75" style="width:40.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fldChar w:fldCharType="end"/>
      </w:r>
      <w:r w:rsidRPr="006F0B54">
        <w:t xml:space="preserve"> within the CP of length 288 for</w:t>
      </w:r>
      <w:r w:rsidRPr="006F0B54" w:rsidDel="00C80832">
        <w:t xml:space="preserve"> </w:t>
      </w:r>
      <w:r w:rsidRPr="006F0B54">
        <w:t>most OFDM symbols in 1 ms,</w:t>
      </w:r>
    </w:p>
    <w:p w14:paraId="2A8DE54B" w14:textId="77777777" w:rsidR="00972FED" w:rsidRPr="006F0B54" w:rsidRDefault="00972FED" w:rsidP="00972FED">
      <w:pPr>
        <w:pStyle w:val="B1"/>
        <w:rPr>
          <w:rFonts w:eastAsia="Osaka"/>
        </w:rPr>
      </w:pPr>
      <w:r w:rsidRPr="006F0B54">
        <w:t>-</w:t>
      </w:r>
      <w:r w:rsidRPr="006F0B54">
        <w:tab/>
      </w:r>
      <w:r w:rsidRPr="00972FED">
        <w:fldChar w:fldCharType="begin"/>
      </w:r>
      <w:r w:rsidRPr="00972FED">
        <w:instrText xml:space="preserve"> QUOTE </w:instrText>
      </w:r>
      <w:r w:rsidR="00A47EC6">
        <w:rPr>
          <w:position w:val="-5"/>
        </w:rPr>
        <w:pict w14:anchorId="3B2087C8">
          <v:shape id="_x0000_i1411" type="#_x0000_t75" style="width:40.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instrText xml:space="preserve"> </w:instrText>
      </w:r>
      <w:r w:rsidRPr="00972FED">
        <w:fldChar w:fldCharType="separate"/>
      </w:r>
      <w:r w:rsidR="00A47EC6">
        <w:rPr>
          <w:position w:val="-5"/>
        </w:rPr>
        <w:pict w14:anchorId="2ED11B09">
          <v:shape id="_x0000_i1412" type="#_x0000_t75" style="width:40.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fldChar w:fldCharType="end"/>
      </w:r>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5694" w:name="_Toc21101609"/>
      <w:bookmarkStart w:id="5695" w:name="_Toc29810646"/>
      <w:bookmarkStart w:id="5696" w:name="_Toc37273923"/>
      <w:bookmarkStart w:id="5697" w:name="_Toc45885241"/>
      <w:bookmarkStart w:id="5698" w:name="_Toc53183142"/>
      <w:bookmarkStart w:id="5699" w:name="_Toc58865536"/>
      <w:bookmarkStart w:id="5700" w:name="_Toc58867118"/>
      <w:bookmarkStart w:id="5701" w:name="_Toc66718151"/>
      <w:bookmarkStart w:id="5702" w:name="_Toc74930712"/>
      <w:bookmarkStart w:id="5703" w:name="_Toc76544997"/>
      <w:r w:rsidRPr="006F0B54">
        <w:t>L.5</w:t>
      </w:r>
      <w:r w:rsidRPr="006F0B54">
        <w:tab/>
        <w:t>Resource element TX power</w:t>
      </w:r>
      <w:bookmarkEnd w:id="5694"/>
      <w:bookmarkEnd w:id="5695"/>
      <w:bookmarkEnd w:id="5696"/>
      <w:bookmarkEnd w:id="5697"/>
      <w:bookmarkEnd w:id="5698"/>
      <w:bookmarkEnd w:id="5699"/>
      <w:bookmarkEnd w:id="5700"/>
      <w:bookmarkEnd w:id="5701"/>
      <w:bookmarkEnd w:id="5702"/>
      <w:bookmarkEnd w:id="5703"/>
    </w:p>
    <w:p w14:paraId="267FD417" w14:textId="77777777" w:rsidR="00972FED" w:rsidRPr="006F0B54" w:rsidRDefault="00972FED" w:rsidP="00972FED">
      <w:r w:rsidRPr="006F0B54">
        <w:rPr>
          <w:rFonts w:eastAsia="Osaka"/>
        </w:rPr>
        <w:t xml:space="preserve">Perform FFT on </w:t>
      </w:r>
      <w:r w:rsidRPr="00972FED">
        <w:rPr>
          <w:noProof/>
        </w:rPr>
        <w:fldChar w:fldCharType="begin"/>
      </w:r>
      <w:r w:rsidRPr="00972FED">
        <w:rPr>
          <w:noProof/>
        </w:rPr>
        <w:instrText xml:space="preserve"> QUOTE </w:instrText>
      </w:r>
      <w:r w:rsidR="00A47EC6">
        <w:rPr>
          <w:rFonts w:eastAsia="Osaka"/>
          <w:position w:val="-5"/>
        </w:rPr>
        <w:pict w14:anchorId="46C14202">
          <v:shape id="_x0000_i1413"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noProof/>
        </w:rPr>
        <w:instrText xml:space="preserve"> </w:instrText>
      </w:r>
      <w:r w:rsidRPr="00972FED">
        <w:rPr>
          <w:noProof/>
        </w:rPr>
        <w:fldChar w:fldCharType="separate"/>
      </w:r>
      <w:r w:rsidR="00A47EC6">
        <w:rPr>
          <w:rFonts w:eastAsia="Osaka"/>
          <w:position w:val="-5"/>
        </w:rPr>
        <w:pict w14:anchorId="6BD9BC19">
          <v:shape id="_x0000_i141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noProof/>
        </w:rPr>
        <w:fldChar w:fldCharType="end"/>
      </w:r>
      <w:r w:rsidRPr="006F0B54">
        <w:rPr>
          <w:noProof/>
        </w:rPr>
        <w:t xml:space="preserve"> with the FFT window timing </w:t>
      </w:r>
      <w:r w:rsidRPr="00972FED">
        <w:fldChar w:fldCharType="begin"/>
      </w:r>
      <w:r w:rsidRPr="00972FED">
        <w:instrText xml:space="preserve"> QUOTE </w:instrText>
      </w:r>
      <w:r w:rsidR="00A47EC6">
        <w:rPr>
          <w:position w:val="-5"/>
        </w:rPr>
        <w:pict w14:anchorId="3BD35BD9">
          <v:shape id="_x0000_i1415"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A47EC6">
        <w:rPr>
          <w:position w:val="-5"/>
        </w:rPr>
        <w:pict w14:anchorId="0D61931D">
          <v:shape id="_x0000_i1416"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w:t>
      </w:r>
    </w:p>
    <w:p w14:paraId="315ABE0E" w14:textId="77777777" w:rsidR="00972FED" w:rsidRPr="006F0B54" w:rsidRDefault="00972FED" w:rsidP="00972FED">
      <w:r w:rsidRPr="006F0B54">
        <w:t xml:space="preserve">The result is called </w:t>
      </w:r>
      <w:r w:rsidRPr="00972FED">
        <w:fldChar w:fldCharType="begin"/>
      </w:r>
      <w:r w:rsidRPr="00972FED">
        <w:instrText xml:space="preserve"> QUOTE </w:instrText>
      </w:r>
      <w:r w:rsidR="00A47EC6">
        <w:rPr>
          <w:position w:val="-5"/>
        </w:rPr>
        <w:pict w14:anchorId="797D800E">
          <v:shape id="_x0000_i1417"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instrText xml:space="preserve"> </w:instrText>
      </w:r>
      <w:r w:rsidRPr="00972FED">
        <w:fldChar w:fldCharType="separate"/>
      </w:r>
      <w:r w:rsidR="00A47EC6">
        <w:rPr>
          <w:position w:val="-5"/>
        </w:rPr>
        <w:pict w14:anchorId="4599BEF1">
          <v:shape id="_x0000_i1418"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fldChar w:fldCharType="end"/>
      </w:r>
      <w:r w:rsidRPr="006F0B54">
        <w:t>. The RE TX (RETP) power is then defined as:</w:t>
      </w:r>
    </w:p>
    <w:p w14:paraId="27D3EACA" w14:textId="77777777" w:rsidR="00972FED" w:rsidRPr="006F0B54" w:rsidRDefault="00A47EC6" w:rsidP="00972FED">
      <w:r>
        <w:pict w14:anchorId="6B682F60">
          <v:shape id="_x0000_i1419" type="#_x0000_t75" style="width:9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31D5&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2331D5&quot; wsp:rsidRDefault=&quot;002331D5&quot; wsp:rsidP=&quot;002331D5&quot;&gt;&lt;m:oMathPara&gt;&lt;m:oMath&gt;&lt;m:r&gt;&lt;w:rPr&gt;&lt;w:rFonts w:ascii=&quot;Cambria Math&quot; w:fareast=&quot;Osaka&quot; w:h-ansi=&quot;Cambria Math&quot;/&gt;&lt;wx:font wx:val=&quot;Cambria Math&quot;/&gt;&lt;w:i/&gt;&lt;/w:rPr&gt;&lt;m:t&gt;RETP&lt;/m:t&gt;&lt;/m:r&gt;&lt;m:r&gt;&lt;m:rPr&gt;&lt;m:sty m:val=&quot;p&quot;/&gt;&lt;/m:rPr&gt;&lt;w:rPr&gt;&lt;w:rFonts w:ascii=&quot;Cambria Math&quot; w:fareast=&quot;Osaka&quot; w:h-ansi=&quot;Cambria Math&quot;/&gt;&lt;wx:font wx:val=&quot;Cambria Math&quot;/&gt;&lt;/w:rPr&gt;&lt;m:t&gt;=&lt;/m:t&gt;&lt;/m:r&gt;&lt;m:sSup&gt;&lt;m:sSupPr&gt;&lt;m:ctrlPr&gt;&lt;w:rPr&gt;&lt;w:rFonts w:ascii=&quot;Cambria Math&quot; w:fareast=&quot;Osaka&quot; w:h-ansi=&quot;Cambria Math&quot;/&gt;&lt;wx:font wx:val=&quot;Cambria Math&quot;/&gt;&lt;/w:rPr&gt;&lt;/m:ctrlPr&gt;&lt;/m:sSupPr&gt;&lt;m:e&gt;&lt;m:d&gt;&lt;m:dPr&gt;&lt;m:begChr m:val=&quot;|&quot;/&gt;&lt;m:endChr m:val=&quot;|&quot;/&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e&gt;&lt;/m:d&gt;&lt;/m:e&gt;&lt;m:sup&gt;&lt;m:r&gt;&lt;m:rPr&gt;&lt;m:sty m:val=&quot;p&quot;/&gt;&lt;/m:rPr&gt;&lt;w:rPr&gt;&lt;w:rFonts w:ascii=&quot;Cambria Math&quot; w:fareast=&quot;Osaka&quot; w:h-ansi=&quot;Cambria Math&quot;/&gt;&lt;wx:font wx:val=&quot;Cambria Math&quot;/&gt;&lt;/w:rPr&gt;&lt;m:t&gt;2&lt;/m:t&gt;&lt;/m:r&gt;&lt;/m:sup&gt;&lt;/m:sSup&gt;&lt;m:r&gt;&lt;m:rPr&gt;&lt;m:sty m:val=&quot;p&quot;/&gt;&lt;/m:rPr&gt;&lt;w:rPr&gt;&lt;w:rFonts w:ascii=&quot;Cambria Math&quot; w:fareast=&quot;Osaka&quot; w:h-ansi=&quot;Cambria Math&quot;/&gt;&lt;wx:font wx:val=&quot;Cambria Math&quot;/&gt;&lt;/w:rPr&gt;&lt;m:t&gt;SCS&lt;/m:t&gt;&lt;/m:r&gt;&lt;/m:oMath&gt;&lt;/m:oMathPara&gt;&lt;/w:p&gt;&lt;w:sectPr wsp:rsidR=&quot;00000000&quot; wsp:rsidRPr=&quot;002331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77777777" w:rsidR="00972FED" w:rsidRPr="006F0B54" w:rsidRDefault="00A47EC6" w:rsidP="00972FED">
      <w:r>
        <w:pict w14:anchorId="4EA9E728">
          <v:shape id="_x0000_i1420" type="#_x0000_t75" style="width:100.25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51D6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51D69&quot; wsp:rsidRDefault=&quot;00B51D69&quot; wsp:rsidP=&quot;00B51D69&quot;&gt;&lt;m:oMathPara&gt;&lt;m:oMath&gt;&lt;m:r&gt;&lt;w:rPr&gt;&lt;w:rFonts w:ascii=&quot;Cambria Math&quot; w:fareast=&quot;Osaka&quot; w:h-ansi=&quot;Cambria Math&quot;/&gt;&lt;wx:font wx:val=&quot;Cambria Math&quot;/&gt;&lt;w:i/&gt;&lt;/w:rPr&gt;&lt;m:t&gt;OSTP=&lt;/m:t&gt;&lt;/m:r&gt;&lt;m:f&gt;&lt;m:fPr&gt;&lt;m:ctrlPr&gt;&lt;w:rPr&gt;&lt;w:rFonts w:ascii=&quot;Cambria Math&quot; w:fareast=&quot;Osaka&quot; w:h-ansi=&quot;Cambria Math&quot;/&gt;&lt;wx:font wx:val=&quot;Cambria Math&quot;/&gt;&lt;w:i/&gt;&lt;w:noProof/&gt;&lt;/w:rPr&gt;&lt;/m:ctrlPr&gt;&lt;/m:fPr&gt;&lt;m:num&gt;&lt;m:r&gt;&lt;w:rPr&gt;&lt;w:rFonts w:ascii=&quot;Cambria Math&quot; w:fareast=&quot;Osaka&quot; w:h-ansi=&quot;Cambria Math&quot;/&gt;&lt;wx:font wx:val=&quot;Cambria Math&quot;/&gt;&lt;w:i/&gt;&lt;/w:rPr&gt;&lt;m:t&gt;1&lt;/m:t&gt;&lt;/m:r&gt;&lt;/m:num&gt;&lt;m:den&gt;&lt;m:sSub&gt;&lt;m:sSubPr&gt;&lt;m:ctrlPr&gt;&lt;w:rPr&gt;&lt;w:rFonts w:ascii=&quot;Cambria Math&quot; w:fareast=&quot;Osaka&quot; w:h-ansi=&quot;Cambria Math&quot;/&gt;&lt;wx:font wx:val=&quot;Cambria Math&quot;/&gt;&lt;w:i/&gt;&lt;w:noProof/&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ym&lt;/m:t&gt;&lt;/m:r&gt;&lt;/m:sub&gt;&lt;/m:sSub&gt;&lt;/m:den&gt;&lt;/m:f&gt;&lt;m:nary&gt;&lt;m:naryPr&gt;&lt;m:chr m:val=&quot;âˆ‘&quot;/&gt;&lt;m:limLoc m:val=&quot;undOvr&quot;/&gt;&lt;m:subHide m:val=&quot;1&quot;/&gt;&lt;m:supHide m:val=&quot;1&quot;/&gt;&lt;m:ctrlPr&gt;&lt;w:rPr&gt;&lt;w:rFonts w:ascii=&quot;Cambria Math&quot; w:fareast=&quot;Osaka&quot; w:h-ansi=&quot;Cambria Math&quot;/&gt;&lt;wx:font wx:val=&quot;Cambria Math&quot;/&gt;&lt;w:i/&gt;&lt;/w:rPr&gt;&lt;/m:ctrlPr&gt;&lt;/m:naryPr&gt;&lt;m:sub/&gt;&lt;m:sup/&gt;&lt;m:e&gt;&lt;m:r&gt;&lt;w:rPr&gt;&lt;w:rFonts w:ascii=&quot;Cambria Math&quot; w:fareast=&quot;Osaka&quot; w:h-ansi=&quot;Cambria Math&quot;/&gt;&lt;wx:font wx:val=&quot;Cambria Math&quot;/&gt;&lt;w:i/&gt;&lt;/w:rPr&gt;&lt;m:t&gt;RETP&lt;/m:t&gt;&lt;/m:r&gt;&lt;/m:e&gt;&lt;/m:nary&gt;&lt;/m:oMath&gt;&lt;/m:oMathPara&gt;&lt;/w:p&gt;&lt;w:sectPr wsp:rsidR=&quot;00000000&quot; wsp:rsidRPr=&quot;00B51D6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p>
    <w:p w14:paraId="4A847EAC" w14:textId="77777777" w:rsidR="00972FED" w:rsidRPr="006F0B54" w:rsidRDefault="00972FED" w:rsidP="00972FED">
      <w:pPr>
        <w:rPr>
          <w:rFonts w:eastAsia="Osaka"/>
        </w:rPr>
      </w:pPr>
      <w:r w:rsidRPr="006F0B54">
        <w:rPr>
          <w:rFonts w:eastAsia="Osaka"/>
        </w:rPr>
        <w:t xml:space="preserve">Where the summation accumulates </w:t>
      </w:r>
      <w:r w:rsidRPr="00972FED">
        <w:rPr>
          <w:rFonts w:eastAsia="Osaka"/>
        </w:rPr>
        <w:fldChar w:fldCharType="begin"/>
      </w:r>
      <w:r w:rsidRPr="00972FED">
        <w:rPr>
          <w:rFonts w:eastAsia="Osaka"/>
        </w:rPr>
        <w:instrText xml:space="preserve"> QUOTE </w:instrText>
      </w:r>
      <w:r w:rsidR="00A47EC6">
        <w:rPr>
          <w:rFonts w:eastAsia="Osaka"/>
          <w:position w:val="-5"/>
        </w:rPr>
        <w:pict w14:anchorId="396D9EAE">
          <v:shape id="_x0000_i1421" type="#_x0000_t75" style="width:3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7558F01F">
          <v:shape id="_x0000_i1422" type="#_x0000_t75" style="width:3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972FED">
        <w:rPr>
          <w:rFonts w:eastAsia="Osaka"/>
        </w:rPr>
        <w:fldChar w:fldCharType="end"/>
      </w:r>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77777777" w:rsidR="00972FED" w:rsidRPr="006F0B54" w:rsidRDefault="00972FED" w:rsidP="00972FED">
      <w:pPr>
        <w:rPr>
          <w:rFonts w:eastAsia="Osaka"/>
        </w:rPr>
      </w:pPr>
      <w:r w:rsidRPr="00972FED">
        <w:rPr>
          <w:rFonts w:eastAsia="Osaka"/>
        </w:rPr>
        <w:fldChar w:fldCharType="begin"/>
      </w:r>
      <w:r w:rsidRPr="00972FED">
        <w:rPr>
          <w:rFonts w:eastAsia="Osaka"/>
        </w:rPr>
        <w:instrText xml:space="preserve"> QUOTE </w:instrText>
      </w:r>
      <w:r w:rsidR="00A47EC6">
        <w:rPr>
          <w:rFonts w:eastAsia="Osaka"/>
          <w:position w:val="-5"/>
        </w:rPr>
        <w:pict w14:anchorId="3D12E8B2">
          <v:shape id="_x0000_i1423" type="#_x0000_t75" style="width:44.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615F75CC">
          <v:shape id="_x0000_i1424" type="#_x0000_t75" style="width:44.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972FED">
        <w:rPr>
          <w:rFonts w:eastAsia="Osaka"/>
        </w:rPr>
        <w:fldChar w:fldCharType="end"/>
      </w:r>
      <w:r w:rsidRPr="006F0B54">
        <w:rPr>
          <w:rFonts w:eastAsia="Osaka"/>
        </w:rPr>
        <w:t>.</w:t>
      </w:r>
    </w:p>
    <w:p w14:paraId="269F9BC2" w14:textId="77777777" w:rsidR="00972FED" w:rsidRPr="006F0B54" w:rsidRDefault="00972FED" w:rsidP="00972FED">
      <w:pPr>
        <w:rPr>
          <w:rFonts w:eastAsia="Osaka"/>
        </w:rPr>
      </w:pPr>
      <w:r w:rsidRPr="006F0B54">
        <w:rPr>
          <w:rFonts w:eastAsia="Osaka"/>
        </w:rPr>
        <w:t xml:space="preserve">From the acquired samples </w:t>
      </w:r>
      <w:r w:rsidRPr="00972FED">
        <w:rPr>
          <w:rFonts w:eastAsia="Osaka"/>
        </w:rPr>
        <w:fldChar w:fldCharType="begin"/>
      </w:r>
      <w:r w:rsidRPr="00972FED">
        <w:rPr>
          <w:rFonts w:eastAsia="Osaka"/>
        </w:rPr>
        <w:instrText xml:space="preserve"> QUOTE </w:instrText>
      </w:r>
      <w:r w:rsidR="00A47EC6">
        <w:rPr>
          <w:rFonts w:eastAsia="Osaka"/>
          <w:position w:val="-5"/>
        </w:rPr>
        <w:pict w14:anchorId="15A31D99">
          <v:shape id="_x0000_i1425"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1B907470">
          <v:shape id="_x0000_i1426"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values for each OSTP can be obtained and averaged where </w:t>
      </w:r>
      <w:r w:rsidRPr="00972FED">
        <w:rPr>
          <w:rFonts w:eastAsia="Osaka"/>
        </w:rPr>
        <w:fldChar w:fldCharType="begin"/>
      </w:r>
      <w:r w:rsidRPr="00972FED">
        <w:rPr>
          <w:rFonts w:eastAsia="Osaka"/>
        </w:rPr>
        <w:instrText xml:space="preserve"> QUOTE </w:instrText>
      </w:r>
      <w:r w:rsidR="00A47EC6">
        <w:rPr>
          <w:rFonts w:eastAsia="Osaka"/>
          <w:position w:val="-5"/>
        </w:rPr>
        <w:pict w14:anchorId="04C7FC84">
          <v:shape id="_x0000_i1427"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7FCE8A0D">
          <v:shape id="_x0000_i1428"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w:r w:rsidRPr="00972FED">
        <w:rPr>
          <w:rFonts w:eastAsia="Osaka"/>
        </w:rPr>
        <w:fldChar w:fldCharType="begin"/>
      </w:r>
      <w:r w:rsidRPr="00972FED">
        <w:rPr>
          <w:rFonts w:eastAsia="Osaka"/>
        </w:rPr>
        <w:instrText xml:space="preserve"> QUOTE </w:instrText>
      </w:r>
      <w:r w:rsidR="00A47EC6">
        <w:rPr>
          <w:rFonts w:eastAsia="Osaka"/>
          <w:position w:val="-5"/>
        </w:rPr>
        <w:pict w14:anchorId="0D78CF00">
          <v:shape id="_x0000_i1429"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3DF9BCC8">
          <v:shape id="_x0000_i1430"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with downlink symbols in a 10 ms measurement interval and is computed according to the values in table 4.9.2.2-1.</w:t>
      </w:r>
    </w:p>
    <w:p w14:paraId="200B9336" w14:textId="77777777" w:rsidR="00972FED" w:rsidRPr="006F0B54" w:rsidRDefault="00972FED" w:rsidP="00972FED">
      <w:r w:rsidRPr="006F0B54">
        <w:rPr>
          <w:rFonts w:eastAsia="Osaka"/>
        </w:rPr>
        <w:t xml:space="preserve">For the example used in the annex, </w:t>
      </w:r>
      <w:r w:rsidRPr="00972FED">
        <w:rPr>
          <w:rFonts w:eastAsia="Osaka"/>
        </w:rPr>
        <w:fldChar w:fldCharType="begin"/>
      </w:r>
      <w:r w:rsidRPr="00972FED">
        <w:rPr>
          <w:rFonts w:eastAsia="Osaka"/>
        </w:rPr>
        <w:instrText xml:space="preserve"> QUOTE </w:instrText>
      </w:r>
      <w:r w:rsidR="00A47EC6">
        <w:rPr>
          <w:rFonts w:eastAsia="Osaka"/>
          <w:position w:val="-5"/>
        </w:rPr>
        <w:pict w14:anchorId="12E86F44">
          <v:shape id="_x0000_i1431"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5D25C180">
          <v:shape id="_x0000_i1432"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rFonts w:eastAsia="Osaka"/>
        </w:rPr>
        <w:fldChar w:fldCharType="end"/>
      </w:r>
      <w:r w:rsidRPr="006F0B54">
        <w:rPr>
          <w:rFonts w:eastAsia="Osaka"/>
        </w:rPr>
        <w:t xml:space="preserve"> and </w:t>
      </w:r>
      <w:r w:rsidRPr="00972FED">
        <w:rPr>
          <w:rFonts w:eastAsia="Osaka"/>
        </w:rPr>
        <w:fldChar w:fldCharType="begin"/>
      </w:r>
      <w:r w:rsidRPr="00972FED">
        <w:rPr>
          <w:rFonts w:eastAsia="Osaka"/>
        </w:rPr>
        <w:instrText xml:space="preserve"> QUOTE </w:instrText>
      </w:r>
      <w:r w:rsidR="00A47EC6">
        <w:rPr>
          <w:rFonts w:eastAsia="Osaka"/>
          <w:position w:val="-5"/>
        </w:rPr>
        <w:pict w14:anchorId="47D90137">
          <v:shape id="_x0000_i1433" type="#_x0000_t75" style="width:45.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091B1428">
          <v:shape id="_x0000_i1434" type="#_x0000_t75" style="width:45.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rPr>
          <w:rFonts w:eastAsia="Osaka"/>
        </w:rPr>
        <w:fldChar w:fldCharType="end"/>
      </w:r>
      <w:r w:rsidRPr="006F0B54">
        <w:rPr>
          <w:rFonts w:eastAsia="Osaka"/>
        </w:rPr>
        <w:t>.</w:t>
      </w:r>
    </w:p>
    <w:p w14:paraId="4A0A60BB" w14:textId="77777777" w:rsidR="00972FED" w:rsidRPr="006F0B54" w:rsidRDefault="00972FED" w:rsidP="00972FED">
      <w:pPr>
        <w:pStyle w:val="Heading1"/>
      </w:pPr>
      <w:bookmarkStart w:id="5704" w:name="_Toc21101610"/>
      <w:bookmarkStart w:id="5705" w:name="_Toc29810647"/>
      <w:bookmarkStart w:id="5706" w:name="_Toc37273924"/>
      <w:bookmarkStart w:id="5707" w:name="_Toc45885242"/>
      <w:bookmarkStart w:id="5708" w:name="_Toc53183143"/>
      <w:bookmarkStart w:id="5709" w:name="_Toc58865537"/>
      <w:bookmarkStart w:id="5710" w:name="_Toc58867119"/>
      <w:bookmarkStart w:id="5711" w:name="_Toc66718152"/>
      <w:bookmarkStart w:id="5712" w:name="_Toc74930713"/>
      <w:bookmarkStart w:id="5713" w:name="_Toc76544998"/>
      <w:r w:rsidRPr="006F0B54">
        <w:t>L.6</w:t>
      </w:r>
      <w:r w:rsidRPr="006F0B54">
        <w:tab/>
        <w:t>Post-FFT equalisation</w:t>
      </w:r>
      <w:bookmarkEnd w:id="5704"/>
      <w:bookmarkEnd w:id="5705"/>
      <w:bookmarkEnd w:id="5706"/>
      <w:bookmarkEnd w:id="5707"/>
      <w:bookmarkEnd w:id="5708"/>
      <w:bookmarkEnd w:id="5709"/>
      <w:bookmarkEnd w:id="5710"/>
      <w:bookmarkEnd w:id="5711"/>
      <w:bookmarkEnd w:id="5712"/>
      <w:bookmarkEnd w:id="5713"/>
    </w:p>
    <w:p w14:paraId="0B2DB86F"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w:r w:rsidRPr="00972FED">
        <w:rPr>
          <w:lang w:eastAsia="ko-KR"/>
        </w:rPr>
        <w:fldChar w:fldCharType="begin"/>
      </w:r>
      <w:r w:rsidRPr="00972FED">
        <w:rPr>
          <w:lang w:eastAsia="ko-KR"/>
        </w:rPr>
        <w:instrText xml:space="preserve"> QUOTE </w:instrText>
      </w:r>
      <w:r w:rsidR="00A47EC6">
        <w:rPr>
          <w:position w:val="-5"/>
        </w:rPr>
        <w:pict w14:anchorId="2540B45F">
          <v:shape id="_x0000_i1435"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instrText xml:space="preserve"> </w:instrText>
      </w:r>
      <w:r w:rsidRPr="00972FED">
        <w:rPr>
          <w:lang w:eastAsia="ko-KR"/>
        </w:rPr>
        <w:fldChar w:fldCharType="separate"/>
      </w:r>
      <w:r w:rsidR="00A47EC6">
        <w:rPr>
          <w:position w:val="-5"/>
        </w:rPr>
        <w:pict w14:anchorId="6D8E21AC">
          <v:shape id="_x0000_i1436"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fldChar w:fldCharType="end"/>
      </w:r>
      <w:r w:rsidRPr="006F0B54">
        <w:rPr>
          <w:lang w:eastAsia="ko-KR"/>
        </w:rPr>
        <w:t xml:space="preserve"> </w:t>
      </w:r>
      <w:r w:rsidRPr="006F0B54">
        <w:rPr>
          <w:rFonts w:eastAsia="Osaka"/>
        </w:rPr>
        <w:t xml:space="preserve">FFTs on </w:t>
      </w:r>
      <w:r w:rsidRPr="00972FED">
        <w:rPr>
          <w:rFonts w:eastAsia="Osaka"/>
        </w:rPr>
        <w:fldChar w:fldCharType="begin"/>
      </w:r>
      <w:r w:rsidRPr="00972FED">
        <w:rPr>
          <w:rFonts w:eastAsia="Osaka"/>
        </w:rPr>
        <w:instrText xml:space="preserve"> QUOTE </w:instrText>
      </w:r>
      <w:r w:rsidR="00A47EC6">
        <w:rPr>
          <w:rFonts w:eastAsia="Osaka"/>
          <w:position w:val="-5"/>
        </w:rPr>
        <w:pict w14:anchorId="78CBA03C">
          <v:shape id="_x0000_i1437"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4F91A6B8">
          <v:shape id="_x0000_i1438"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rFonts w:eastAsia="Osaka"/>
        </w:rPr>
        <w:fldChar w:fldCharType="end"/>
      </w:r>
      <w:r w:rsidRPr="006F0B54">
        <w:rPr>
          <w:rFonts w:eastAsia="Osaka"/>
        </w:rPr>
        <w:t>,</w:t>
      </w:r>
      <w:r w:rsidRPr="006F0B54">
        <w:rPr>
          <w:lang w:eastAsia="ko-KR"/>
        </w:rPr>
        <w:t xml:space="preserve"> one for each OFDM symbol within 10 ms measurement interval with the FFT window timing to produce an array of samples, </w:t>
      </w:r>
      <w:r w:rsidRPr="00972FED">
        <w:rPr>
          <w:lang w:eastAsia="ko-KR"/>
        </w:rPr>
        <w:fldChar w:fldCharType="begin"/>
      </w:r>
      <w:r w:rsidRPr="00972FED">
        <w:rPr>
          <w:lang w:eastAsia="ko-KR"/>
        </w:rPr>
        <w:instrText xml:space="preserve"> QUOTE </w:instrText>
      </w:r>
      <w:r w:rsidR="00A47EC6">
        <w:rPr>
          <w:position w:val="-5"/>
        </w:rPr>
        <w:pict w14:anchorId="1C624428">
          <v:shape id="_x0000_i1439"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instrText xml:space="preserve"> </w:instrText>
      </w:r>
      <w:r w:rsidRPr="00972FED">
        <w:rPr>
          <w:lang w:eastAsia="ko-KR"/>
        </w:rPr>
        <w:fldChar w:fldCharType="separate"/>
      </w:r>
      <w:r w:rsidR="00A47EC6">
        <w:rPr>
          <w:position w:val="-5"/>
        </w:rPr>
        <w:pict w14:anchorId="3677622C">
          <v:shape id="_x0000_i1440"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fldChar w:fldCharType="end"/>
      </w:r>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w:r w:rsidRPr="00972FED">
        <w:rPr>
          <w:lang w:eastAsia="ko-KR"/>
        </w:rPr>
        <w:fldChar w:fldCharType="begin"/>
      </w:r>
      <w:r w:rsidRPr="00972FED">
        <w:rPr>
          <w:lang w:eastAsia="ko-KR"/>
        </w:rPr>
        <w:instrText xml:space="preserve"> QUOTE </w:instrText>
      </w:r>
      <w:r w:rsidR="00A47EC6">
        <w:rPr>
          <w:position w:val="-5"/>
        </w:rPr>
        <w:pict w14:anchorId="0B671D13">
          <v:shape id="_x0000_i1441"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lang w:eastAsia="ko-KR"/>
        </w:rPr>
        <w:instrText xml:space="preserve"> </w:instrText>
      </w:r>
      <w:r w:rsidRPr="00972FED">
        <w:rPr>
          <w:lang w:eastAsia="ko-KR"/>
        </w:rPr>
        <w:fldChar w:fldCharType="separate"/>
      </w:r>
      <w:r w:rsidR="00A47EC6">
        <w:rPr>
          <w:position w:val="-5"/>
        </w:rPr>
        <w:pict w14:anchorId="279289FE">
          <v:shape id="_x0000_i1442"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lang w:eastAsia="ko-KR"/>
        </w:rPr>
        <w:fldChar w:fldCharType="end"/>
      </w:r>
      <w:r w:rsidRPr="006F0B54">
        <w:rPr>
          <w:lang w:eastAsia="ko-KR"/>
        </w:rPr>
        <w:t>. The result is an array of samples, 1120 in the time axis by 4096 in the frequency axis.</w:t>
      </w:r>
    </w:p>
    <w:p w14:paraId="7EEFB1B6"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w:r w:rsidRPr="00972FED">
        <w:rPr>
          <w:lang w:eastAsia="ko-KR"/>
        </w:rPr>
        <w:fldChar w:fldCharType="begin"/>
      </w:r>
      <w:r w:rsidRPr="00972FED">
        <w:rPr>
          <w:lang w:eastAsia="ko-KR"/>
        </w:rPr>
        <w:instrText xml:space="preserve"> QUOTE </w:instrText>
      </w:r>
      <w:r w:rsidR="00A47EC6">
        <w:rPr>
          <w:position w:val="-5"/>
        </w:rPr>
        <w:pict w14:anchorId="36C44392">
          <v:shape id="_x0000_i1443"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rPr>
          <w:lang w:eastAsia="ko-KR"/>
        </w:rPr>
        <w:instrText xml:space="preserve"> </w:instrText>
      </w:r>
      <w:r w:rsidRPr="00972FED">
        <w:rPr>
          <w:lang w:eastAsia="ko-KR"/>
        </w:rPr>
        <w:fldChar w:fldCharType="separate"/>
      </w:r>
      <w:r w:rsidR="00A47EC6">
        <w:rPr>
          <w:position w:val="-5"/>
        </w:rPr>
        <w:pict w14:anchorId="3BF9A8E1">
          <v:shape id="_x0000_i1444"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rPr>
          <w:lang w:eastAsia="ko-KR"/>
        </w:rPr>
        <w:fldChar w:fldCharType="end"/>
      </w:r>
      <w:r w:rsidRPr="006F0B54">
        <w:rPr>
          <w:lang w:eastAsia="ko-KR"/>
        </w:rPr>
        <w:t xml:space="preserve"> and </w:t>
      </w:r>
      <w:r w:rsidRPr="00972FED">
        <w:rPr>
          <w:lang w:eastAsia="ko-KR"/>
        </w:rPr>
        <w:fldChar w:fldCharType="begin"/>
      </w:r>
      <w:r w:rsidRPr="00972FED">
        <w:rPr>
          <w:lang w:eastAsia="ko-KR"/>
        </w:rPr>
        <w:instrText xml:space="preserve"> QUOTE </w:instrText>
      </w:r>
      <w:r w:rsidR="00A47EC6">
        <w:rPr>
          <w:position w:val="-5"/>
        </w:rPr>
        <w:pict w14:anchorId="7288AAAD">
          <v:shape id="_x0000_i1445"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rPr>
          <w:lang w:eastAsia="ko-KR"/>
        </w:rPr>
        <w:instrText xml:space="preserve"> </w:instrText>
      </w:r>
      <w:r w:rsidRPr="00972FED">
        <w:rPr>
          <w:lang w:eastAsia="ko-KR"/>
        </w:rPr>
        <w:fldChar w:fldCharType="separate"/>
      </w:r>
      <w:r w:rsidR="00A47EC6">
        <w:rPr>
          <w:position w:val="-5"/>
        </w:rPr>
        <w:pict w14:anchorId="65A900E3">
          <v:shape id="_x0000_i1446"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rPr>
          <w:lang w:eastAsia="ko-KR"/>
        </w:rPr>
        <w:fldChar w:fldCharType="end"/>
      </w:r>
      <w:r w:rsidRPr="006F0B54">
        <w:rPr>
          <w:lang w:eastAsia="ko-KR"/>
        </w:rPr>
        <w:t xml:space="preserve"> are determined as follows:</w:t>
      </w:r>
    </w:p>
    <w:p w14:paraId="0B5053A2" w14:textId="77777777" w:rsidR="00972FED" w:rsidRPr="006F0B54" w:rsidRDefault="00972FED" w:rsidP="00972FED">
      <w:pPr>
        <w:pStyle w:val="B1"/>
      </w:pPr>
      <w:r w:rsidRPr="006F0B54">
        <w:t>1.</w:t>
      </w:r>
      <w:r w:rsidRPr="006F0B54">
        <w:tab/>
        <w:t xml:space="preserve">Calculate the complex ratios (amplitude and phase) of the post-FFT acquired signal </w:t>
      </w:r>
      <w:r w:rsidRPr="00972FED">
        <w:fldChar w:fldCharType="begin"/>
      </w:r>
      <w:r w:rsidRPr="00972FED">
        <w:instrText xml:space="preserve"> QUOTE </w:instrText>
      </w:r>
      <w:r w:rsidR="00A47EC6">
        <w:rPr>
          <w:position w:val="-5"/>
        </w:rPr>
        <w:pict w14:anchorId="443D1C6B">
          <v:shape id="_x0000_i1447"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instrText xml:space="preserve"> </w:instrText>
      </w:r>
      <w:r w:rsidRPr="00972FED">
        <w:fldChar w:fldCharType="separate"/>
      </w:r>
      <w:r w:rsidR="00A47EC6">
        <w:rPr>
          <w:position w:val="-5"/>
        </w:rPr>
        <w:pict w14:anchorId="626B92E1">
          <v:shape id="_x0000_i1448"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fldChar w:fldCharType="end"/>
      </w:r>
      <w:r w:rsidRPr="006F0B54">
        <w:t xml:space="preserve"> and the post-FFT ideal signal </w:t>
      </w:r>
      <w:r w:rsidRPr="00972FED">
        <w:fldChar w:fldCharType="begin"/>
      </w:r>
      <w:r w:rsidRPr="00972FED">
        <w:instrText xml:space="preserve"> QUOTE </w:instrText>
      </w:r>
      <w:r w:rsidR="00A47EC6">
        <w:rPr>
          <w:position w:val="-5"/>
        </w:rPr>
        <w:pict w14:anchorId="5183E35E">
          <v:shape id="_x0000_i1449"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instrText xml:space="preserve"> </w:instrText>
      </w:r>
      <w:r w:rsidRPr="00972FED">
        <w:fldChar w:fldCharType="separate"/>
      </w:r>
      <w:r w:rsidR="00A47EC6">
        <w:rPr>
          <w:position w:val="-5"/>
        </w:rPr>
        <w:pict w14:anchorId="2BC12778">
          <v:shape id="_x0000_i1450"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fldChar w:fldCharType="end"/>
      </w:r>
      <w:r w:rsidRPr="006F0B54">
        <w:t>, for each demodulation reference signal, over 10 ms measurement interval. This process creates a set of complex ratios:</w:t>
      </w:r>
    </w:p>
    <w:p w14:paraId="15396152" w14:textId="77777777" w:rsidR="00972FED" w:rsidRPr="006F0B54" w:rsidRDefault="00972FED" w:rsidP="00972FED">
      <w:pPr>
        <w:pStyle w:val="EQ"/>
        <w:rPr>
          <w:lang w:eastAsia="ko-KR"/>
        </w:rPr>
      </w:pPr>
      <w:r>
        <w:rPr>
          <w:lang w:eastAsia="ko-KR"/>
        </w:rPr>
        <w:tab/>
      </w:r>
      <w:r w:rsidRPr="00972FED">
        <w:rPr>
          <w:lang w:eastAsia="ko-KR"/>
        </w:rPr>
        <w:fldChar w:fldCharType="begin"/>
      </w:r>
      <w:r w:rsidRPr="00972FED">
        <w:rPr>
          <w:lang w:eastAsia="ko-KR"/>
        </w:rPr>
        <w:instrText xml:space="preserve"> QUOTE </w:instrText>
      </w:r>
      <w:r w:rsidR="00A47EC6">
        <w:rPr>
          <w:position w:val="-12"/>
        </w:rPr>
        <w:pict w14:anchorId="6272F32D">
          <v:shape id="_x0000_i1451" type="#_x0000_t75" style="width:92.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lang w:eastAsia="ko-KR"/>
        </w:rPr>
        <w:instrText xml:space="preserve"> </w:instrText>
      </w:r>
      <w:r w:rsidRPr="00972FED">
        <w:rPr>
          <w:lang w:eastAsia="ko-KR"/>
        </w:rPr>
        <w:fldChar w:fldCharType="separate"/>
      </w:r>
      <w:r w:rsidR="00A47EC6">
        <w:rPr>
          <w:position w:val="-12"/>
        </w:rPr>
        <w:pict w14:anchorId="00831FE6">
          <v:shape id="_x0000_i1452" type="#_x0000_t75" style="width:92.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lang w:eastAsia="ko-KR"/>
        </w:rPr>
        <w:fldChar w:fldCharType="end"/>
      </w:r>
    </w:p>
    <w:p w14:paraId="4F1E94F6" w14:textId="7777777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w:r w:rsidRPr="00972FED">
        <w:fldChar w:fldCharType="begin"/>
      </w:r>
      <w:r w:rsidRPr="00972FED">
        <w:instrText xml:space="preserve"> QUOTE </w:instrText>
      </w:r>
      <w:r w:rsidR="00A47EC6">
        <w:rPr>
          <w:position w:val="-5"/>
        </w:rPr>
        <w:pict w14:anchorId="4476DEF9">
          <v:shape id="_x0000_i1453" type="#_x0000_t75" style="width:3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instrText xml:space="preserve"> </w:instrText>
      </w:r>
      <w:r w:rsidRPr="00972FED">
        <w:fldChar w:fldCharType="separate"/>
      </w:r>
      <w:r w:rsidR="00A47EC6">
        <w:rPr>
          <w:position w:val="-5"/>
        </w:rPr>
        <w:pict w14:anchorId="69037805">
          <v:shape id="_x0000_i1454" type="#_x0000_t75" style="width:3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fldChar w:fldCharType="end"/>
      </w:r>
      <w:r w:rsidRPr="006F0B54">
        <w:t xml:space="preserve">  an unwrap operation must be performed according to the following definition: </w:t>
      </w:r>
    </w:p>
    <w:p w14:paraId="00377F09" w14:textId="77777777" w:rsidR="00972FED" w:rsidRPr="006F0B54" w:rsidRDefault="00972FED" w:rsidP="00972FED">
      <w:pPr>
        <w:pStyle w:val="B2"/>
      </w:pPr>
      <w:r w:rsidRPr="006F0B54">
        <w:lastRenderedPageBreak/>
        <w:t>-</w:t>
      </w:r>
      <w:r w:rsidRPr="006F0B54">
        <w:tab/>
        <w:t xml:space="preserve">The unwrap operation corrects the radian phase angles of </w:t>
      </w:r>
      <w:r w:rsidRPr="00972FED">
        <w:fldChar w:fldCharType="begin"/>
      </w:r>
      <w:r w:rsidRPr="00972FED">
        <w:instrText xml:space="preserve"> QUOTE </w:instrText>
      </w:r>
      <w:r w:rsidR="00A47EC6">
        <w:rPr>
          <w:position w:val="-5"/>
        </w:rPr>
        <w:pict w14:anchorId="13595BCD">
          <v:shape id="_x0000_i1455" type="#_x0000_t75" style="width:3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instrText xml:space="preserve"> </w:instrText>
      </w:r>
      <w:r w:rsidRPr="00972FED">
        <w:fldChar w:fldCharType="separate"/>
      </w:r>
      <w:r w:rsidR="00A47EC6">
        <w:rPr>
          <w:position w:val="-5"/>
        </w:rPr>
        <w:pict w14:anchorId="64BA90AA">
          <v:shape id="_x0000_i1456" type="#_x0000_t75" style="width:3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fldChar w:fldCharType="end"/>
      </w:r>
      <w:r w:rsidRPr="006F0B54">
        <w:t xml:space="preserve"> by adding multiples of 2 * π</w:t>
      </w:r>
      <w:r w:rsidRPr="006F0B54" w:rsidDel="0085254A">
        <w:t xml:space="preserve"> </w:t>
      </w:r>
      <w:r w:rsidRPr="006F0B54">
        <w:t xml:space="preserve">when absolute phase jumps between consecutive time instances </w:t>
      </w:r>
      <w:r w:rsidRPr="00972FED">
        <w:fldChar w:fldCharType="begin"/>
      </w:r>
      <w:r w:rsidRPr="00972FED">
        <w:instrText xml:space="preserve"> QUOTE </w:instrText>
      </w:r>
      <w:r w:rsidR="00A47EC6">
        <w:rPr>
          <w:position w:val="-5"/>
        </w:rPr>
        <w:pict w14:anchorId="005F5099">
          <v:shape id="_x0000_i1457"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instrText xml:space="preserve"> </w:instrText>
      </w:r>
      <w:r w:rsidRPr="00972FED">
        <w:fldChar w:fldCharType="separate"/>
      </w:r>
      <w:r w:rsidR="00A47EC6">
        <w:rPr>
          <w:position w:val="-5"/>
        </w:rPr>
        <w:pict w14:anchorId="62762542">
          <v:shape id="_x0000_i1458"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fldChar w:fldCharType="end"/>
      </w:r>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77777777" w:rsidR="00972FED" w:rsidRPr="006F0B54" w:rsidRDefault="00972FED" w:rsidP="00972FED">
      <w:pPr>
        <w:pStyle w:val="EQ"/>
      </w:pPr>
      <w:r>
        <w:rPr>
          <w:lang w:eastAsia="ko-KR"/>
        </w:rPr>
        <w:tab/>
      </w:r>
      <w:r w:rsidRPr="00972FED">
        <w:fldChar w:fldCharType="begin"/>
      </w:r>
      <w:r w:rsidRPr="00972FED">
        <w:instrText xml:space="preserve"> QUOTE </w:instrText>
      </w:r>
      <w:r w:rsidR="00A47EC6">
        <w:rPr>
          <w:position w:val="-11"/>
        </w:rPr>
        <w:pict w14:anchorId="063BAC28">
          <v:shape id="_x0000_i1459" type="#_x0000_t75" style="width:71.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instrText xml:space="preserve"> </w:instrText>
      </w:r>
      <w:r w:rsidRPr="00972FED">
        <w:fldChar w:fldCharType="separate"/>
      </w:r>
      <w:r w:rsidR="00A47EC6">
        <w:rPr>
          <w:position w:val="-11"/>
        </w:rPr>
        <w:pict w14:anchorId="3D2B3343">
          <v:shape id="_x0000_i1460" type="#_x0000_t75" style="width:71.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fldChar w:fldCharType="end"/>
      </w:r>
    </w:p>
    <w:p w14:paraId="51167226" w14:textId="77777777" w:rsidR="00972FED" w:rsidRPr="006F0B54" w:rsidRDefault="00972FED" w:rsidP="00972FED">
      <w:pPr>
        <w:pStyle w:val="EQ"/>
      </w:pPr>
      <w:r>
        <w:rPr>
          <w:lang w:eastAsia="ko-KR"/>
        </w:rPr>
        <w:tab/>
      </w:r>
      <w:r w:rsidRPr="00972FED">
        <w:fldChar w:fldCharType="begin"/>
      </w:r>
      <w:r w:rsidRPr="00972FED">
        <w:instrText xml:space="preserve"> QUOTE </w:instrText>
      </w:r>
      <w:r w:rsidR="00A47EC6">
        <w:rPr>
          <w:position w:val="-11"/>
        </w:rPr>
        <w:pict w14:anchorId="7CA9A399">
          <v:shape id="_x0000_i1461" type="#_x0000_t75" style="width:73.6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instrText xml:space="preserve"> </w:instrText>
      </w:r>
      <w:r w:rsidRPr="00972FED">
        <w:fldChar w:fldCharType="separate"/>
      </w:r>
      <w:r w:rsidR="00A47EC6">
        <w:rPr>
          <w:position w:val="-11"/>
        </w:rPr>
        <w:pict w14:anchorId="711065D5">
          <v:shape id="_x0000_i1462" type="#_x0000_t75" style="width:73.6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fldChar w:fldCharType="end"/>
      </w:r>
    </w:p>
    <w:p w14:paraId="5CD5DF31" w14:textId="77777777"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w:r w:rsidRPr="00972FED">
        <w:rPr>
          <w:lang w:eastAsia="ko-KR"/>
        </w:rPr>
        <w:fldChar w:fldCharType="begin"/>
      </w:r>
      <w:r w:rsidRPr="00972FED">
        <w:rPr>
          <w:lang w:eastAsia="ko-KR"/>
        </w:rPr>
        <w:instrText xml:space="preserve"> QUOTE </w:instrText>
      </w:r>
      <w:r w:rsidR="00A47EC6">
        <w:rPr>
          <w:position w:val="-5"/>
        </w:rPr>
        <w:pict w14:anchorId="0717EC96">
          <v:shape id="_x0000_i1463"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rPr>
          <w:lang w:eastAsia="ko-KR"/>
        </w:rPr>
        <w:instrText xml:space="preserve"> </w:instrText>
      </w:r>
      <w:r w:rsidRPr="00972FED">
        <w:rPr>
          <w:lang w:eastAsia="ko-KR"/>
        </w:rPr>
        <w:fldChar w:fldCharType="separate"/>
      </w:r>
      <w:r w:rsidR="00A47EC6">
        <w:rPr>
          <w:position w:val="-5"/>
        </w:rPr>
        <w:pict w14:anchorId="1D6B652D">
          <v:shape id="_x0000_i1464"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rPr>
          <w:lang w:eastAsia="ko-KR"/>
        </w:rPr>
        <w:fldChar w:fldCharType="end"/>
      </w:r>
      <w:r w:rsidRPr="006F0B54">
        <w:rPr>
          <w:lang w:eastAsia="ko-KR"/>
        </w:rPr>
        <w:t xml:space="preserve"> from </w:t>
      </w:r>
      <w:r w:rsidRPr="00972FED">
        <w:rPr>
          <w:noProof/>
          <w:lang w:eastAsia="ko-KR"/>
        </w:rPr>
        <w:fldChar w:fldCharType="begin"/>
      </w:r>
      <w:r w:rsidRPr="00972FED">
        <w:rPr>
          <w:noProof/>
          <w:lang w:eastAsia="ko-KR"/>
        </w:rPr>
        <w:instrText xml:space="preserve"> QUOTE </w:instrText>
      </w:r>
      <w:r w:rsidR="00A47EC6">
        <w:rPr>
          <w:position w:val="-5"/>
        </w:rPr>
        <w:pict w14:anchorId="11A08B94">
          <v:shape id="_x0000_i1465"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rPr>
          <w:noProof/>
          <w:lang w:eastAsia="ko-KR"/>
        </w:rPr>
        <w:instrText xml:space="preserve"> </w:instrText>
      </w:r>
      <w:r w:rsidRPr="00972FED">
        <w:rPr>
          <w:noProof/>
          <w:lang w:eastAsia="ko-KR"/>
        </w:rPr>
        <w:fldChar w:fldCharType="separate"/>
      </w:r>
      <w:r w:rsidR="00A47EC6">
        <w:rPr>
          <w:position w:val="-5"/>
        </w:rPr>
        <w:pict w14:anchorId="4A6D67E6">
          <v:shape id="_x0000_i1466"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rPr>
          <w:noProof/>
          <w:lang w:eastAsia="ko-KR"/>
        </w:rPr>
        <w:fldChar w:fldCharType="end"/>
      </w:r>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77777777"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w:r w:rsidRPr="00972FED">
        <w:rPr>
          <w:rFonts w:eastAsia="SimSun"/>
        </w:rPr>
        <w:fldChar w:fldCharType="begin"/>
      </w:r>
      <w:r w:rsidRPr="00972FED">
        <w:rPr>
          <w:rFonts w:eastAsia="SimSun"/>
        </w:rPr>
        <w:instrText xml:space="preserve"> QUOTE </w:instrText>
      </w:r>
      <w:r w:rsidR="00A47EC6">
        <w:rPr>
          <w:rFonts w:eastAsia="SimSun"/>
          <w:position w:val="-5"/>
        </w:rPr>
        <w:pict w14:anchorId="7384FDCB">
          <v:shape id="_x0000_i1467"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972FED">
        <w:rPr>
          <w:rFonts w:eastAsia="SimSun"/>
        </w:rPr>
        <w:instrText xml:space="preserve"> </w:instrText>
      </w:r>
      <w:r w:rsidRPr="00972FED">
        <w:rPr>
          <w:rFonts w:eastAsia="SimSun"/>
        </w:rPr>
        <w:fldChar w:fldCharType="separate"/>
      </w:r>
      <w:r w:rsidR="00A47EC6">
        <w:rPr>
          <w:rFonts w:eastAsia="SimSun"/>
          <w:position w:val="-5"/>
        </w:rPr>
        <w:pict w14:anchorId="30BAF37B">
          <v:shape id="_x0000_i1468"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972FED">
        <w:rPr>
          <w:rFonts w:eastAsia="SimSun"/>
        </w:rPr>
        <w:fldChar w:fldCharType="end"/>
      </w:r>
      <w:r w:rsidRPr="006F0B54">
        <w:rPr>
          <w:rFonts w:eastAsia="SimSun"/>
        </w:rPr>
        <w:t xml:space="preserve"> </w:t>
      </w:r>
      <w:r w:rsidRPr="006F0B54">
        <w:t xml:space="preserve">and </w:t>
      </w:r>
      <w:r w:rsidRPr="00972FED">
        <w:fldChar w:fldCharType="begin"/>
      </w:r>
      <w:r w:rsidRPr="00972FED">
        <w:instrText xml:space="preserve"> QUOTE </w:instrText>
      </w:r>
      <w:r w:rsidR="00A47EC6">
        <w:rPr>
          <w:position w:val="-5"/>
        </w:rPr>
        <w:pict w14:anchorId="3C0F0266">
          <v:shape id="_x0000_i1469"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instrText xml:space="preserve"> </w:instrText>
      </w:r>
      <w:r w:rsidRPr="00972FED">
        <w:fldChar w:fldCharType="separate"/>
      </w:r>
      <w:r w:rsidR="00A47EC6">
        <w:rPr>
          <w:position w:val="-5"/>
        </w:rPr>
        <w:pict w14:anchorId="16ADE189">
          <v:shape id="_x0000_i1470"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fldChar w:fldCharType="end"/>
      </w:r>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77777777"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w:r w:rsidRPr="00972FED">
        <w:fldChar w:fldCharType="begin"/>
      </w:r>
      <w:r w:rsidRPr="00972FED">
        <w:instrText xml:space="preserve"> QUOTE </w:instrText>
      </w:r>
      <w:r w:rsidR="00A47EC6">
        <w:rPr>
          <w:position w:val="-5"/>
        </w:rPr>
        <w:pict w14:anchorId="4354EF61">
          <v:shape id="_x0000_i1471"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instrText xml:space="preserve"> </w:instrText>
      </w:r>
      <w:r w:rsidRPr="00972FED">
        <w:fldChar w:fldCharType="separate"/>
      </w:r>
      <w:r w:rsidR="00A47EC6">
        <w:rPr>
          <w:position w:val="-5"/>
        </w:rPr>
        <w:pict w14:anchorId="7C42DECA">
          <v:shape id="_x0000_i1472"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fldChar w:fldCharType="end"/>
      </w:r>
      <w:r w:rsidRPr="006F0B54">
        <w:t xml:space="preserve"> and </w:t>
      </w:r>
      <w:r w:rsidRPr="00972FED">
        <w:fldChar w:fldCharType="begin"/>
      </w:r>
      <w:r w:rsidRPr="00972FED">
        <w:instrText xml:space="preserve"> QUOTE </w:instrText>
      </w:r>
      <w:r w:rsidR="00A47EC6">
        <w:rPr>
          <w:position w:val="-5"/>
        </w:rPr>
        <w:pict w14:anchorId="771F9C08">
          <v:shape id="_x0000_i1473"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instrText xml:space="preserve"> </w:instrText>
      </w:r>
      <w:r w:rsidRPr="00972FED">
        <w:fldChar w:fldCharType="separate"/>
      </w:r>
      <w:r w:rsidR="00A47EC6">
        <w:rPr>
          <w:position w:val="-5"/>
        </w:rPr>
        <w:pict w14:anchorId="1931355E">
          <v:shape id="_x0000_i147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fldChar w:fldCharType="end"/>
      </w:r>
      <w:r w:rsidRPr="006F0B54">
        <w:t xml:space="preserve"> to compute coefficients </w:t>
      </w:r>
      <w:r w:rsidRPr="00972FED">
        <w:fldChar w:fldCharType="begin"/>
      </w:r>
      <w:r w:rsidRPr="00972FED">
        <w:instrText xml:space="preserve"> QUOTE </w:instrText>
      </w:r>
      <w:r w:rsidR="00A47EC6">
        <w:rPr>
          <w:position w:val="-5"/>
        </w:rPr>
        <w:pict w14:anchorId="3BE6F3F4">
          <v:shape id="_x0000_i1475"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instrText xml:space="preserve"> </w:instrText>
      </w:r>
      <w:r w:rsidRPr="00972FED">
        <w:fldChar w:fldCharType="separate"/>
      </w:r>
      <w:r w:rsidR="00A47EC6">
        <w:rPr>
          <w:position w:val="-5"/>
        </w:rPr>
        <w:pict w14:anchorId="6DB7A96E">
          <v:shape id="_x0000_i1476"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fldChar w:fldCharType="end"/>
      </w:r>
      <w:r w:rsidRPr="006F0B54">
        <w:t xml:space="preserve">, </w:t>
      </w:r>
      <w:r w:rsidRPr="00972FED">
        <w:fldChar w:fldCharType="begin"/>
      </w:r>
      <w:r w:rsidRPr="00972FED">
        <w:instrText xml:space="preserve"> QUOTE </w:instrText>
      </w:r>
      <w:r w:rsidR="00A47EC6">
        <w:rPr>
          <w:position w:val="-5"/>
        </w:rPr>
        <w:pict w14:anchorId="27D93071">
          <v:shape id="_x0000_i1477"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instrText xml:space="preserve"> </w:instrText>
      </w:r>
      <w:r w:rsidRPr="00972FED">
        <w:fldChar w:fldCharType="separate"/>
      </w:r>
      <w:r w:rsidR="00A47EC6">
        <w:rPr>
          <w:position w:val="-5"/>
        </w:rPr>
        <w:pict w14:anchorId="4AE1F049">
          <v:shape id="_x0000_i1478"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fldChar w:fldCharType="end"/>
      </w:r>
      <w:r w:rsidRPr="006F0B54">
        <w:t xml:space="preserve"> for each subcarrier.</w:t>
      </w:r>
    </w:p>
    <w:bookmarkStart w:id="5714" w:name="_MON_1587198493"/>
    <w:bookmarkEnd w:id="5714"/>
    <w:p w14:paraId="26C03108" w14:textId="77777777" w:rsidR="00972FED" w:rsidRDefault="00972FED" w:rsidP="00972FED">
      <w:pPr>
        <w:pStyle w:val="TH"/>
      </w:pPr>
      <w:r>
        <w:object w:dxaOrig="9498" w:dyaOrig="7369" w14:anchorId="498C1CBF">
          <v:shape id="_x0000_i1479" type="#_x0000_t75" style="width:475.2pt;height:367.2pt" o:ole="">
            <v:imagedata r:id="rId285" o:title=""/>
          </v:shape>
          <o:OLEObject Type="Embed" ProgID="Word.Picture.8" ShapeID="_x0000_i1479" DrawAspect="Content" ObjectID="_1687157328" r:id="rId286"/>
        </w:object>
      </w:r>
    </w:p>
    <w:p w14:paraId="364BA26A" w14:textId="77777777" w:rsidR="00972FED" w:rsidRPr="006F0B54" w:rsidRDefault="00972FED" w:rsidP="00972FED">
      <w:pPr>
        <w:pStyle w:val="TF"/>
      </w:pPr>
      <w:r w:rsidRPr="006F0B54">
        <w:t>Figure L.6-1: Reference subcarrier smoothing in the frequency domain</w:t>
      </w:r>
    </w:p>
    <w:p w14:paraId="0EA286C4" w14:textId="77777777" w:rsidR="00972FED" w:rsidRPr="006F0B54" w:rsidRDefault="00972FED" w:rsidP="00972FED">
      <w:pPr>
        <w:pStyle w:val="B2"/>
      </w:pPr>
      <w:r w:rsidRPr="006F0B54">
        <w:lastRenderedPageBreak/>
        <w:t>a)</w:t>
      </w:r>
      <w:r w:rsidRPr="006F0B54">
        <w:tab/>
        <w:t xml:space="preserve">In case of FR2 EVM, to account for the common phase error (CPE) experienced in millimetre wave frequencies, </w:t>
      </w:r>
      <w:r w:rsidRPr="00972FED">
        <w:fldChar w:fldCharType="begin"/>
      </w:r>
      <w:r w:rsidRPr="00972FED">
        <w:instrText xml:space="preserve"> QUOTE </w:instrText>
      </w:r>
      <w:r w:rsidR="00A47EC6">
        <w:rPr>
          <w:position w:val="-5"/>
        </w:rPr>
        <w:pict w14:anchorId="46B224DC">
          <v:shape id="_x0000_i1480"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instrText xml:space="preserve"> </w:instrText>
      </w:r>
      <w:r w:rsidRPr="00972FED">
        <w:fldChar w:fldCharType="separate"/>
      </w:r>
      <w:r w:rsidR="00A47EC6">
        <w:rPr>
          <w:position w:val="-5"/>
        </w:rPr>
        <w:pict w14:anchorId="1099873A">
          <v:shape id="_x0000_i1481"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fldChar w:fldCharType="end"/>
      </w:r>
      <w:r w:rsidRPr="006F0B54">
        <w:t xml:space="preserve">, in the estimated coefficients contain phase rotation due to the CPE, </w:t>
      </w:r>
      <w:r w:rsidRPr="00972FED">
        <w:fldChar w:fldCharType="begin"/>
      </w:r>
      <w:r w:rsidRPr="00972FED">
        <w:instrText xml:space="preserve"> QUOTE </w:instrText>
      </w:r>
      <w:r w:rsidR="00A47EC6">
        <w:rPr>
          <w:position w:val="-5"/>
        </w:rPr>
        <w:pict w14:anchorId="5445E461">
          <v:shape id="_x0000_i1482"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instrText xml:space="preserve"> </w:instrText>
      </w:r>
      <w:r w:rsidRPr="00972FED">
        <w:fldChar w:fldCharType="separate"/>
      </w:r>
      <w:r w:rsidR="00A47EC6">
        <w:rPr>
          <w:position w:val="-5"/>
        </w:rPr>
        <w:pict w14:anchorId="612795F6">
          <v:shape id="_x0000_i1483"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fldChar w:fldCharType="end"/>
      </w:r>
      <w:r w:rsidRPr="006F0B54">
        <w:t xml:space="preserve">, in addition to the phase of the equalizer coefficient </w:t>
      </w:r>
      <w:r w:rsidRPr="00972FED">
        <w:fldChar w:fldCharType="begin"/>
      </w:r>
      <w:r w:rsidRPr="00972FED">
        <w:instrText xml:space="preserve"> QUOTE </w:instrText>
      </w:r>
      <w:r w:rsidR="00A47EC6">
        <w:rPr>
          <w:position w:val="-5"/>
        </w:rPr>
        <w:pict w14:anchorId="0AD48FA7">
          <v:shape id="_x0000_i148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instrText xml:space="preserve"> </w:instrText>
      </w:r>
      <w:r w:rsidRPr="00972FED">
        <w:fldChar w:fldCharType="separate"/>
      </w:r>
      <w:r w:rsidR="00A47EC6">
        <w:rPr>
          <w:position w:val="-5"/>
        </w:rPr>
        <w:pict w14:anchorId="6251C890">
          <v:shape id="_x0000_i1485"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fldChar w:fldCharType="end"/>
      </w:r>
      <w:r w:rsidRPr="006F0B54">
        <w:t>, that is:</w:t>
      </w:r>
    </w:p>
    <w:p w14:paraId="616FBDAE" w14:textId="77777777" w:rsidR="00972FED" w:rsidRPr="006F0B54" w:rsidRDefault="00972FED" w:rsidP="00972FED">
      <w:pPr>
        <w:pStyle w:val="EQ"/>
      </w:pPr>
      <w:r w:rsidRPr="006F0B54">
        <w:rPr>
          <w:noProof w:val="0"/>
          <w:lang w:val="en-US"/>
        </w:rPr>
        <w:tab/>
      </w:r>
      <w:r w:rsidRPr="00972FED">
        <w:fldChar w:fldCharType="begin"/>
      </w:r>
      <w:r w:rsidRPr="00972FED">
        <w:instrText xml:space="preserve"> QUOTE </w:instrText>
      </w:r>
      <w:r w:rsidR="00A47EC6">
        <w:rPr>
          <w:position w:val="-5"/>
        </w:rPr>
        <w:pict w14:anchorId="23CC9469">
          <v:shape id="_x0000_i1486" type="#_x0000_t75" style="width:85.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instrText xml:space="preserve"> </w:instrText>
      </w:r>
      <w:r w:rsidRPr="00972FED">
        <w:fldChar w:fldCharType="separate"/>
      </w:r>
      <w:r w:rsidR="00A47EC6">
        <w:rPr>
          <w:position w:val="-5"/>
        </w:rPr>
        <w:pict w14:anchorId="5BC9ED46">
          <v:shape id="_x0000_i1487" type="#_x0000_t75" style="width:85.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fldChar w:fldCharType="end"/>
      </w:r>
    </w:p>
    <w:p w14:paraId="61701F34" w14:textId="77777777" w:rsidR="00972FED" w:rsidRPr="006F0B54" w:rsidRDefault="00972FED" w:rsidP="00972FED">
      <w:pPr>
        <w:pStyle w:val="B2"/>
        <w:rPr>
          <w:lang w:val="en-US"/>
        </w:rPr>
      </w:pPr>
      <w:r>
        <w:rPr>
          <w:lang w:val="en-US"/>
        </w:rPr>
        <w:tab/>
      </w:r>
      <w:r w:rsidRPr="006F0B54">
        <w:rPr>
          <w:lang w:val="en-US"/>
        </w:rPr>
        <w:t xml:space="preserve">For OFDM symbols where PT-RS does not exist, </w:t>
      </w:r>
      <w:r w:rsidRPr="00972FED">
        <w:rPr>
          <w:lang w:val="en-US"/>
        </w:rPr>
        <w:fldChar w:fldCharType="begin"/>
      </w:r>
      <w:r w:rsidRPr="00972FED">
        <w:rPr>
          <w:lang w:val="en-US"/>
        </w:rPr>
        <w:instrText xml:space="preserve"> QUOTE </w:instrText>
      </w:r>
      <w:r w:rsidR="00A47EC6">
        <w:rPr>
          <w:position w:val="-5"/>
        </w:rPr>
        <w:pict w14:anchorId="68846721">
          <v:shape id="_x0000_i1488"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instrText xml:space="preserve"> </w:instrText>
      </w:r>
      <w:r w:rsidRPr="00972FED">
        <w:rPr>
          <w:lang w:val="en-US"/>
        </w:rPr>
        <w:fldChar w:fldCharType="separate"/>
      </w:r>
      <w:r w:rsidR="00A47EC6">
        <w:rPr>
          <w:position w:val="-5"/>
        </w:rPr>
        <w:pict w14:anchorId="78097D96">
          <v:shape id="_x0000_i1489"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fldChar w:fldCharType="end"/>
      </w:r>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77777777" w:rsidR="00972FED" w:rsidRPr="006F0B54" w:rsidRDefault="00972FED" w:rsidP="00972FED">
      <w:pPr>
        <w:pStyle w:val="B2"/>
        <w:rPr>
          <w:lang w:val="en-US"/>
        </w:rPr>
      </w:pPr>
      <w:r>
        <w:rPr>
          <w:lang w:val="en-US"/>
        </w:rPr>
        <w:tab/>
      </w:r>
      <w:r w:rsidRPr="006F0B54">
        <w:rPr>
          <w:lang w:val="en-US"/>
        </w:rPr>
        <w:t>In order to separate component of the CPE,</w:t>
      </w:r>
      <w:r w:rsidRPr="00972FED">
        <w:rPr>
          <w:lang w:val="en-US"/>
        </w:rPr>
        <w:fldChar w:fldCharType="begin"/>
      </w:r>
      <w:r w:rsidRPr="00972FED">
        <w:rPr>
          <w:lang w:val="en-US"/>
        </w:rPr>
        <w:instrText xml:space="preserve"> QUOTE </w:instrText>
      </w:r>
      <w:r w:rsidR="00A47EC6">
        <w:rPr>
          <w:position w:val="-5"/>
        </w:rPr>
        <w:pict w14:anchorId="07C17EE5">
          <v:shape id="_x0000_i1490" type="#_x0000_t75" style="width: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972FED">
        <w:rPr>
          <w:lang w:val="en-US"/>
        </w:rPr>
        <w:instrText xml:space="preserve"> </w:instrText>
      </w:r>
      <w:r w:rsidRPr="00972FED">
        <w:rPr>
          <w:lang w:val="en-US"/>
        </w:rPr>
        <w:fldChar w:fldCharType="separate"/>
      </w:r>
      <w:r w:rsidR="00A47EC6">
        <w:rPr>
          <w:position w:val="-5"/>
        </w:rPr>
        <w:pict w14:anchorId="4C6CC647">
          <v:shape id="_x0000_i1491" type="#_x0000_t75" style="width: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972FED">
        <w:rPr>
          <w:lang w:val="en-US"/>
        </w:rPr>
        <w:fldChar w:fldCharType="end"/>
      </w:r>
      <w:r w:rsidRPr="006F0B54">
        <w:rPr>
          <w:lang w:val="en-US"/>
        </w:rPr>
        <w:t>, contained in</w:t>
      </w:r>
      <w:r w:rsidRPr="006F0B54">
        <w:t xml:space="preserve">, </w:t>
      </w:r>
      <w:r w:rsidRPr="00972FED">
        <w:rPr>
          <w:lang w:val="en-US"/>
        </w:rPr>
        <w:fldChar w:fldCharType="begin"/>
      </w:r>
      <w:r w:rsidRPr="00972FED">
        <w:rPr>
          <w:lang w:val="en-US"/>
        </w:rPr>
        <w:instrText xml:space="preserve"> QUOTE </w:instrText>
      </w:r>
      <w:r w:rsidR="00A47EC6">
        <w:rPr>
          <w:position w:val="-5"/>
        </w:rPr>
        <w:pict w14:anchorId="51D7A4B6">
          <v:shape id="_x0000_i1492"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rPr>
          <w:lang w:val="en-US"/>
        </w:rPr>
        <w:instrText xml:space="preserve"> </w:instrText>
      </w:r>
      <w:r w:rsidRPr="00972FED">
        <w:rPr>
          <w:lang w:val="en-US"/>
        </w:rPr>
        <w:fldChar w:fldCharType="separate"/>
      </w:r>
      <w:r w:rsidR="00A47EC6">
        <w:rPr>
          <w:position w:val="-5"/>
        </w:rPr>
        <w:pict w14:anchorId="5F56E338">
          <v:shape id="_x0000_i1493"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rPr>
          <w:lang w:val="en-US"/>
        </w:rPr>
        <w:fldChar w:fldCharType="end"/>
      </w:r>
      <w:r w:rsidRPr="006F0B54">
        <w:rPr>
          <w:lang w:val="en-US"/>
        </w:rPr>
        <w:t xml:space="preserve">, estimation and compensation of </w:t>
      </w:r>
      <w:r w:rsidRPr="006F0B54">
        <w:t>the CPE needs to follow.</w:t>
      </w:r>
      <w:r w:rsidRPr="00972FED">
        <w:fldChar w:fldCharType="begin"/>
      </w:r>
      <w:r w:rsidRPr="00972FED">
        <w:instrText xml:space="preserve"> QUOTE </w:instrText>
      </w:r>
      <w:r w:rsidR="00A47EC6">
        <w:rPr>
          <w:position w:val="-5"/>
        </w:rPr>
        <w:pict w14:anchorId="029461DE">
          <v:shape id="_x0000_i1494"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972FED">
        <w:instrText xml:space="preserve"> </w:instrText>
      </w:r>
      <w:r w:rsidRPr="00972FED">
        <w:fldChar w:fldCharType="separate"/>
      </w:r>
      <w:r w:rsidR="00A47EC6">
        <w:rPr>
          <w:position w:val="-5"/>
        </w:rPr>
        <w:pict w14:anchorId="707D91D1">
          <v:shape id="_x0000_i1495"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972FED">
        <w:fldChar w:fldCharType="end"/>
      </w:r>
      <w:r w:rsidRPr="006F0B54">
        <w:t xml:space="preserve"> is the common phase error (CPE), that rotates all the subcarriers of the OFDM symbol at time </w:t>
      </w:r>
      <w:r w:rsidRPr="00972FED">
        <w:fldChar w:fldCharType="begin"/>
      </w:r>
      <w:r w:rsidRPr="00972FED">
        <w:instrText xml:space="preserve"> QUOTE </w:instrText>
      </w:r>
      <w:r w:rsidR="00A47EC6">
        <w:rPr>
          <w:position w:val="-5"/>
        </w:rPr>
        <w:pict w14:anchorId="72D0AE2E">
          <v:shape id="_x0000_i1496" type="#_x0000_t75" style="width:4.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instrText xml:space="preserve"> </w:instrText>
      </w:r>
      <w:r w:rsidRPr="00972FED">
        <w:fldChar w:fldCharType="separate"/>
      </w:r>
      <w:r w:rsidR="00A47EC6">
        <w:rPr>
          <w:position w:val="-5"/>
        </w:rPr>
        <w:pict w14:anchorId="259AA657">
          <v:shape id="_x0000_i1497" type="#_x0000_t75" style="width:4.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fldChar w:fldCharType="end"/>
      </w:r>
      <w:r w:rsidRPr="006F0B54">
        <w:t>.</w:t>
      </w:r>
    </w:p>
    <w:p w14:paraId="53214E69" w14:textId="77777777" w:rsidR="00972FED" w:rsidRPr="006F0B54" w:rsidRDefault="00972FED" w:rsidP="00972FED">
      <w:pPr>
        <w:pStyle w:val="B2"/>
        <w:rPr>
          <w:lang w:val="en-US"/>
        </w:rPr>
      </w:pPr>
      <w:r>
        <w:rPr>
          <w:lang w:val="en-US"/>
        </w:rPr>
        <w:tab/>
      </w:r>
      <w:r w:rsidRPr="006F0B54">
        <w:rPr>
          <w:lang w:val="en-US"/>
        </w:rPr>
        <w:t xml:space="preserve">Estimate of the CPE, </w:t>
      </w:r>
      <w:r w:rsidRPr="00972FED">
        <w:rPr>
          <w:lang w:val="en-US"/>
        </w:rPr>
        <w:fldChar w:fldCharType="begin"/>
      </w:r>
      <w:r w:rsidRPr="00972FED">
        <w:rPr>
          <w:lang w:val="en-US"/>
        </w:rPr>
        <w:instrText xml:space="preserve"> QUOTE </w:instrText>
      </w:r>
      <w:r w:rsidR="00A47EC6">
        <w:rPr>
          <w:position w:val="-5"/>
        </w:rPr>
        <w:pict w14:anchorId="55BBF6B8">
          <v:shape id="_x0000_i1498"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instrText xml:space="preserve"> </w:instrText>
      </w:r>
      <w:r w:rsidRPr="00972FED">
        <w:rPr>
          <w:lang w:val="en-US"/>
        </w:rPr>
        <w:fldChar w:fldCharType="separate"/>
      </w:r>
      <w:r w:rsidR="00A47EC6">
        <w:rPr>
          <w:position w:val="-5"/>
        </w:rPr>
        <w:pict w14:anchorId="18CFD191">
          <v:shape id="_x0000_i1499"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fldChar w:fldCharType="end"/>
      </w:r>
      <w:r w:rsidRPr="006F0B54">
        <w:rPr>
          <w:lang w:val="en-US"/>
        </w:rPr>
        <w:t xml:space="preserve">, at OFDM symbol time, </w:t>
      </w:r>
      <w:r w:rsidRPr="00972FED">
        <w:rPr>
          <w:lang w:val="en-US"/>
        </w:rPr>
        <w:fldChar w:fldCharType="begin"/>
      </w:r>
      <w:r w:rsidRPr="00972FED">
        <w:rPr>
          <w:lang w:val="en-US"/>
        </w:rPr>
        <w:instrText xml:space="preserve"> QUOTE </w:instrText>
      </w:r>
      <w:r w:rsidR="00A47EC6">
        <w:rPr>
          <w:position w:val="-5"/>
        </w:rPr>
        <w:pict w14:anchorId="373659AD">
          <v:shape id="_x0000_i1500" type="#_x0000_t75" style="width:4.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rPr>
          <w:lang w:val="en-US"/>
        </w:rPr>
        <w:instrText xml:space="preserve"> </w:instrText>
      </w:r>
      <w:r w:rsidRPr="00972FED">
        <w:rPr>
          <w:lang w:val="en-US"/>
        </w:rPr>
        <w:fldChar w:fldCharType="separate"/>
      </w:r>
      <w:r w:rsidR="00A47EC6">
        <w:rPr>
          <w:position w:val="-5"/>
        </w:rPr>
        <w:pict w14:anchorId="0559E530">
          <v:shape id="_x0000_i1501" type="#_x0000_t75" style="width:4.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rPr>
          <w:lang w:val="en-US"/>
        </w:rPr>
        <w:fldChar w:fldCharType="end"/>
      </w:r>
      <w:r w:rsidRPr="006F0B54">
        <w:rPr>
          <w:lang w:val="en-US"/>
        </w:rPr>
        <w:t>, can then be obtained from using the PT-RS employing the expression:</w:t>
      </w:r>
    </w:p>
    <w:p w14:paraId="50BF7100" w14:textId="77777777" w:rsidR="00972FED" w:rsidRPr="006F0B54" w:rsidRDefault="00972FED" w:rsidP="00972FED">
      <w:pPr>
        <w:pStyle w:val="EQ"/>
        <w:ind w:left="928"/>
        <w:rPr>
          <w:lang w:val="en-US"/>
        </w:rPr>
      </w:pPr>
      <w:r w:rsidRPr="006F0B54">
        <w:rPr>
          <w:noProof w:val="0"/>
          <w:lang w:val="en-US"/>
        </w:rPr>
        <w:tab/>
      </w:r>
      <w:r w:rsidRPr="00972FED">
        <w:rPr>
          <w:lang w:val="en-US"/>
        </w:rPr>
        <w:fldChar w:fldCharType="begin"/>
      </w:r>
      <w:r w:rsidRPr="00972FED">
        <w:rPr>
          <w:lang w:val="en-US"/>
        </w:rPr>
        <w:instrText xml:space="preserve"> QUOTE </w:instrText>
      </w:r>
      <w:r w:rsidR="00A47EC6">
        <w:rPr>
          <w:position w:val="-15"/>
        </w:rPr>
        <w:pict w14:anchorId="0905FC31">
          <v:shape id="_x0000_i1502" type="#_x0000_t75" style="width:196.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instrText xml:space="preserve"> </w:instrText>
      </w:r>
      <w:r w:rsidRPr="00972FED">
        <w:rPr>
          <w:lang w:val="en-US"/>
        </w:rPr>
        <w:fldChar w:fldCharType="separate"/>
      </w:r>
      <w:r w:rsidR="00A47EC6">
        <w:rPr>
          <w:position w:val="-15"/>
        </w:rPr>
        <w:pict w14:anchorId="4DD360E4">
          <v:shape id="_x0000_i1503" type="#_x0000_t75" style="width:196.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fldChar w:fldCharType="end"/>
      </w:r>
    </w:p>
    <w:p w14:paraId="3CFCF910" w14:textId="77777777" w:rsidR="00972FED" w:rsidRPr="006F0B54" w:rsidRDefault="00972FED" w:rsidP="00972FED">
      <w:pPr>
        <w:pStyle w:val="B2"/>
        <w:rPr>
          <w:lang w:val="en-US"/>
        </w:rPr>
      </w:pPr>
      <w:r>
        <w:rPr>
          <w:lang w:val="en-US"/>
        </w:rPr>
        <w:tab/>
      </w:r>
      <w:r w:rsidRPr="006F0B54">
        <w:rPr>
          <w:lang w:val="en-US"/>
        </w:rPr>
        <w:t xml:space="preserve">In the above equation, </w:t>
      </w:r>
      <w:r w:rsidRPr="00972FED">
        <w:rPr>
          <w:lang w:val="en-US"/>
        </w:rPr>
        <w:fldChar w:fldCharType="begin"/>
      </w:r>
      <w:r w:rsidRPr="00972FED">
        <w:rPr>
          <w:lang w:val="en-US"/>
        </w:rPr>
        <w:instrText xml:space="preserve"> QUOTE </w:instrText>
      </w:r>
      <w:r w:rsidR="00A47EC6">
        <w:rPr>
          <w:position w:val="-5"/>
        </w:rPr>
        <w:pict w14:anchorId="31EF75EF">
          <v:shape id="_x0000_i150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972FED">
        <w:rPr>
          <w:lang w:val="en-US"/>
        </w:rPr>
        <w:instrText xml:space="preserve"> </w:instrText>
      </w:r>
      <w:r w:rsidRPr="00972FED">
        <w:rPr>
          <w:lang w:val="en-US"/>
        </w:rPr>
        <w:fldChar w:fldCharType="separate"/>
      </w:r>
      <w:r w:rsidR="00A47EC6">
        <w:rPr>
          <w:position w:val="-5"/>
        </w:rPr>
        <w:pict w14:anchorId="7D9F4734">
          <v:shape id="_x0000_i1505"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972FED">
        <w:rPr>
          <w:lang w:val="en-US"/>
        </w:rPr>
        <w:fldChar w:fldCharType="end"/>
      </w:r>
      <w:r w:rsidRPr="006F0B54">
        <w:rPr>
          <w:lang w:val="en-US"/>
        </w:rPr>
        <w:t xml:space="preserve"> is the set of subcarriers where PT-RS are mapped, </w:t>
      </w:r>
      <w:r w:rsidRPr="00972FED">
        <w:rPr>
          <w:lang w:val="en-US"/>
        </w:rPr>
        <w:fldChar w:fldCharType="begin"/>
      </w:r>
      <w:r w:rsidRPr="00972FED">
        <w:rPr>
          <w:lang w:val="en-US"/>
        </w:rPr>
        <w:instrText xml:space="preserve"> QUOTE </w:instrText>
      </w:r>
      <w:r w:rsidR="00A47EC6">
        <w:rPr>
          <w:position w:val="-5"/>
        </w:rPr>
        <w:pict w14:anchorId="5BB8BBA0">
          <v:shape id="_x0000_i1506" type="#_x0000_t75" style="width:3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instrText xml:space="preserve"> </w:instrText>
      </w:r>
      <w:r w:rsidRPr="00972FED">
        <w:rPr>
          <w:lang w:val="en-US"/>
        </w:rPr>
        <w:fldChar w:fldCharType="separate"/>
      </w:r>
      <w:r w:rsidR="00A47EC6">
        <w:rPr>
          <w:position w:val="-5"/>
        </w:rPr>
        <w:pict w14:anchorId="4EEBFA51">
          <v:shape id="_x0000_i1507" type="#_x0000_t75" style="width:3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00A47EC6">
        <w:rPr>
          <w:position w:val="-5"/>
        </w:rPr>
        <w:pict w14:anchorId="1B98411B">
          <v:shape id="_x0000_i1508" type="#_x0000_t75" style="width:19.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972FED">
        <w:rPr>
          <w:lang w:val="en-US"/>
        </w:rPr>
        <w:instrText xml:space="preserve"> </w:instrText>
      </w:r>
      <w:r w:rsidRPr="00972FED">
        <w:rPr>
          <w:lang w:val="en-US"/>
        </w:rPr>
        <w:fldChar w:fldCharType="separate"/>
      </w:r>
      <w:r w:rsidR="00A47EC6">
        <w:rPr>
          <w:position w:val="-5"/>
        </w:rPr>
        <w:pict w14:anchorId="54998C0A">
          <v:shape id="_x0000_i1509" type="#_x0000_t75" style="width:19.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972FED">
        <w:rPr>
          <w:lang w:val="en-US"/>
        </w:rPr>
        <w:fldChar w:fldCharType="end"/>
      </w:r>
      <w:r w:rsidRPr="006F0B54">
        <w:rPr>
          <w:lang w:val="en-US"/>
        </w:rPr>
        <w:t xml:space="preserve"> is the set of OFDM symbols where PT-RS are mapped while </w:t>
      </w:r>
      <w:r w:rsidRPr="00972FED">
        <w:rPr>
          <w:lang w:val="en-US"/>
        </w:rPr>
        <w:fldChar w:fldCharType="begin"/>
      </w:r>
      <w:r w:rsidRPr="00972FED">
        <w:rPr>
          <w:lang w:val="en-US"/>
        </w:rPr>
        <w:instrText xml:space="preserve"> QUOTE </w:instrText>
      </w:r>
      <w:r w:rsidR="00A47EC6">
        <w:rPr>
          <w:position w:val="-5"/>
        </w:rPr>
        <w:pict w14:anchorId="7723B6DF">
          <v:shape id="_x0000_i1510"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972FED">
        <w:rPr>
          <w:lang w:val="en-US"/>
        </w:rPr>
        <w:instrText xml:space="preserve"> </w:instrText>
      </w:r>
      <w:r w:rsidRPr="00972FED">
        <w:rPr>
          <w:lang w:val="en-US"/>
        </w:rPr>
        <w:fldChar w:fldCharType="separate"/>
      </w:r>
      <w:r w:rsidR="00A47EC6">
        <w:rPr>
          <w:position w:val="-5"/>
        </w:rPr>
        <w:pict w14:anchorId="510D23DD">
          <v:shape id="_x0000_i1511"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972FED">
        <w:rPr>
          <w:lang w:val="en-US"/>
        </w:rPr>
        <w:fldChar w:fldCharType="end"/>
      </w:r>
      <w:r w:rsidRPr="006F0B54">
        <w:rPr>
          <w:lang w:val="en-US"/>
        </w:rPr>
        <w:t xml:space="preserve"> and </w:t>
      </w:r>
      <w:r w:rsidRPr="00972FED">
        <w:rPr>
          <w:lang w:val="en-US"/>
        </w:rPr>
        <w:fldChar w:fldCharType="begin"/>
      </w:r>
      <w:r w:rsidRPr="00972FED">
        <w:rPr>
          <w:lang w:val="en-US"/>
        </w:rPr>
        <w:instrText xml:space="preserve"> QUOTE </w:instrText>
      </w:r>
      <w:r w:rsidR="00A47EC6">
        <w:rPr>
          <w:position w:val="-6"/>
        </w:rPr>
        <w:pict w14:anchorId="58DE4A82">
          <v:shape id="_x0000_i1512" type="#_x0000_t75" style="width:40.4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rPr>
          <w:lang w:val="en-US"/>
        </w:rPr>
        <w:instrText xml:space="preserve"> </w:instrText>
      </w:r>
      <w:r w:rsidRPr="00972FED">
        <w:rPr>
          <w:lang w:val="en-US"/>
        </w:rPr>
        <w:fldChar w:fldCharType="separate"/>
      </w:r>
      <w:r w:rsidR="00A47EC6">
        <w:rPr>
          <w:position w:val="-6"/>
        </w:rPr>
        <w:pict w14:anchorId="0D3234B3">
          <v:shape id="_x0000_i1513" type="#_x0000_t75" style="width:40.4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rPr>
          <w:lang w:val="en-US"/>
        </w:rPr>
        <w:fldChar w:fldCharType="end"/>
      </w:r>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sidRPr="00972FED">
        <w:fldChar w:fldCharType="begin"/>
      </w:r>
      <w:r w:rsidRPr="00972FED">
        <w:instrText xml:space="preserve"> QUOTE </w:instrText>
      </w:r>
      <w:r w:rsidR="00A47EC6">
        <w:rPr>
          <w:position w:val="-5"/>
        </w:rPr>
        <w:pict w14:anchorId="1B59BBD8">
          <v:shape id="_x0000_i151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instrText xml:space="preserve"> </w:instrText>
      </w:r>
      <w:r w:rsidRPr="00972FED">
        <w:fldChar w:fldCharType="separate"/>
      </w:r>
      <w:r w:rsidR="00A47EC6">
        <w:rPr>
          <w:position w:val="-5"/>
        </w:rPr>
        <w:pict w14:anchorId="793E6163">
          <v:shape id="_x0000_i1515"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fldChar w:fldCharType="end"/>
      </w:r>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77777777" w:rsidR="00972FED" w:rsidRPr="006F0B54" w:rsidRDefault="00972FED" w:rsidP="00972FED">
      <w:pPr>
        <w:pStyle w:val="EQ"/>
        <w:ind w:left="928"/>
        <w:jc w:val="center"/>
        <w:rPr>
          <w:lang w:val="en-US"/>
        </w:rPr>
      </w:pPr>
      <w:r w:rsidRPr="00972FED">
        <w:rPr>
          <w:lang w:val="en-US"/>
        </w:rPr>
        <w:fldChar w:fldCharType="begin"/>
      </w:r>
      <w:r w:rsidRPr="00972FED">
        <w:rPr>
          <w:lang w:val="en-US"/>
        </w:rPr>
        <w:instrText xml:space="preserve"> QUOTE </w:instrText>
      </w:r>
      <w:r w:rsidR="00A47EC6">
        <w:rPr>
          <w:position w:val="-5"/>
        </w:rPr>
        <w:pict w14:anchorId="553F71E9">
          <v:shape id="_x0000_i1516" type="#_x0000_t75" style="width:72.5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instrText xml:space="preserve"> </w:instrText>
      </w:r>
      <w:r w:rsidRPr="00972FED">
        <w:rPr>
          <w:lang w:val="en-US"/>
        </w:rPr>
        <w:fldChar w:fldCharType="separate"/>
      </w:r>
      <w:r w:rsidR="00A47EC6">
        <w:rPr>
          <w:position w:val="-5"/>
        </w:rPr>
        <w:pict w14:anchorId="59DABFE7">
          <v:shape id="_x0000_i1517" type="#_x0000_t75" style="width:72.5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fldChar w:fldCharType="end"/>
      </w:r>
      <w:r w:rsidRPr="006F0B54">
        <w:rPr>
          <w:lang w:val="en-US"/>
        </w:rPr>
        <w:t>(t)</w:t>
      </w:r>
    </w:p>
    <w:p w14:paraId="141A130C" w14:textId="77777777" w:rsidR="00972FED" w:rsidRPr="006F0B54" w:rsidRDefault="00972FED" w:rsidP="00972FED">
      <w:pPr>
        <w:pStyle w:val="Heading1"/>
      </w:pPr>
      <w:bookmarkStart w:id="5715" w:name="_Toc21101611"/>
      <w:bookmarkStart w:id="5716" w:name="_Toc29810648"/>
      <w:bookmarkStart w:id="5717" w:name="_Toc37273925"/>
      <w:bookmarkStart w:id="5718" w:name="_Toc45885243"/>
      <w:bookmarkStart w:id="5719" w:name="_Toc53183144"/>
      <w:bookmarkStart w:id="5720" w:name="_Toc58865538"/>
      <w:bookmarkStart w:id="5721" w:name="_Toc58867120"/>
      <w:bookmarkStart w:id="5722" w:name="_Toc66718153"/>
      <w:bookmarkStart w:id="5723" w:name="_Toc74930714"/>
      <w:bookmarkStart w:id="5724" w:name="_Toc76544999"/>
      <w:r w:rsidRPr="006F0B54">
        <w:t>L.7</w:t>
      </w:r>
      <w:r w:rsidRPr="006F0B54">
        <w:tab/>
        <w:t>EVM</w:t>
      </w:r>
      <w:bookmarkEnd w:id="5715"/>
      <w:bookmarkEnd w:id="5716"/>
      <w:bookmarkEnd w:id="5717"/>
      <w:bookmarkEnd w:id="5718"/>
      <w:bookmarkEnd w:id="5719"/>
      <w:bookmarkEnd w:id="5720"/>
      <w:bookmarkEnd w:id="5721"/>
      <w:bookmarkEnd w:id="5722"/>
      <w:bookmarkEnd w:id="5723"/>
      <w:bookmarkEnd w:id="5724"/>
    </w:p>
    <w:p w14:paraId="47597692" w14:textId="77777777" w:rsidR="00972FED" w:rsidRPr="006F0B54" w:rsidRDefault="00972FED" w:rsidP="00972FED">
      <w:pPr>
        <w:pStyle w:val="Heading3"/>
        <w:rPr>
          <w:rFonts w:eastAsia="Osaka"/>
        </w:rPr>
      </w:pPr>
      <w:bookmarkStart w:id="5725" w:name="_Toc29810649"/>
      <w:bookmarkStart w:id="5726" w:name="_Toc37273926"/>
      <w:bookmarkStart w:id="5727" w:name="_Toc45885244"/>
      <w:bookmarkStart w:id="5728" w:name="_Toc53183145"/>
      <w:bookmarkStart w:id="5729" w:name="_Toc58865539"/>
      <w:bookmarkStart w:id="5730" w:name="_Toc58867121"/>
      <w:bookmarkStart w:id="5731" w:name="_Toc66718154"/>
      <w:bookmarkStart w:id="5732" w:name="_Toc74930715"/>
      <w:bookmarkStart w:id="5733" w:name="_Toc76545000"/>
      <w:r w:rsidRPr="006F0B54">
        <w:rPr>
          <w:rFonts w:eastAsia="Osaka"/>
        </w:rPr>
        <w:t>L.7.0</w:t>
      </w:r>
      <w:r w:rsidRPr="006F0B54">
        <w:rPr>
          <w:rFonts w:eastAsia="Osaka"/>
        </w:rPr>
        <w:tab/>
        <w:t>General</w:t>
      </w:r>
      <w:bookmarkEnd w:id="5725"/>
      <w:bookmarkEnd w:id="5726"/>
      <w:bookmarkEnd w:id="5727"/>
      <w:bookmarkEnd w:id="5728"/>
      <w:bookmarkEnd w:id="5729"/>
      <w:bookmarkEnd w:id="5730"/>
      <w:bookmarkEnd w:id="5731"/>
      <w:bookmarkEnd w:id="5732"/>
      <w:bookmarkEnd w:id="5733"/>
    </w:p>
    <w:p w14:paraId="4E269641" w14:textId="77777777" w:rsidR="00972FED" w:rsidRPr="006F0B54" w:rsidRDefault="00972FED" w:rsidP="00972FED">
      <w:pPr>
        <w:rPr>
          <w:noProof/>
        </w:rPr>
      </w:pPr>
      <w:r w:rsidRPr="006F0B54">
        <w:rPr>
          <w:rFonts w:eastAsia="Osaka"/>
        </w:rPr>
        <w:t xml:space="preserve">For EVM create two sets of </w:t>
      </w:r>
      <w:r w:rsidRPr="00972FED">
        <w:rPr>
          <w:rFonts w:eastAsia="Osaka"/>
        </w:rPr>
        <w:fldChar w:fldCharType="begin"/>
      </w:r>
      <w:r w:rsidRPr="00972FED">
        <w:rPr>
          <w:rFonts w:eastAsia="Osaka"/>
        </w:rPr>
        <w:instrText xml:space="preserve"> QUOTE </w:instrText>
      </w:r>
      <w:r w:rsidR="00A47EC6">
        <w:rPr>
          <w:rFonts w:eastAsia="Osaka"/>
          <w:position w:val="-6"/>
        </w:rPr>
        <w:pict w14:anchorId="334F9395">
          <v:shape id="_x0000_i1518"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6"/>
        </w:rPr>
        <w:pict w14:anchorId="7F00B0C3">
          <v:shape id="_x0000_i1519"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rFonts w:eastAsia="Osaka"/>
        </w:rPr>
        <w:fldChar w:fldCharType="end"/>
      </w:r>
      <w:r w:rsidRPr="006F0B54">
        <w:rPr>
          <w:rFonts w:eastAsia="Osaka"/>
        </w:rPr>
        <w:t xml:space="preserve">, according to the timing </w:t>
      </w:r>
      <w:r w:rsidRPr="00972FED">
        <w:rPr>
          <w:noProof/>
        </w:rPr>
        <w:fldChar w:fldCharType="begin"/>
      </w:r>
      <w:r w:rsidRPr="00972FED">
        <w:rPr>
          <w:noProof/>
        </w:rPr>
        <w:instrText xml:space="preserve"> QUOTE </w:instrText>
      </w:r>
      <w:r w:rsidR="00A47EC6">
        <w:rPr>
          <w:rFonts w:eastAsia="Osaka"/>
          <w:position w:val="-5"/>
        </w:rPr>
        <w:pict w14:anchorId="0DE170B9">
          <v:shape id="_x0000_i1520"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instrText xml:space="preserve"> </w:instrText>
      </w:r>
      <w:r w:rsidRPr="00972FED">
        <w:rPr>
          <w:noProof/>
        </w:rPr>
        <w:fldChar w:fldCharType="separate"/>
      </w:r>
      <w:r w:rsidR="00A47EC6">
        <w:rPr>
          <w:rFonts w:eastAsia="Osaka"/>
          <w:position w:val="-5"/>
        </w:rPr>
        <w:pict w14:anchorId="3246C0CC">
          <v:shape id="_x0000_i1521"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A47EC6">
        <w:rPr>
          <w:position w:val="-5"/>
        </w:rPr>
        <w:pict w14:anchorId="7E37595E">
          <v:shape id="_x0000_i1522"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instrText xml:space="preserve"> </w:instrText>
      </w:r>
      <w:r w:rsidRPr="00972FED">
        <w:rPr>
          <w:noProof/>
        </w:rPr>
        <w:fldChar w:fldCharType="separate"/>
      </w:r>
      <w:r w:rsidR="00A47EC6">
        <w:rPr>
          <w:position w:val="-5"/>
        </w:rPr>
        <w:pict w14:anchorId="35E12161">
          <v:shape id="_x0000_i1523"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fldChar w:fldCharType="end"/>
      </w:r>
      <w:r w:rsidRPr="006F0B54">
        <w:rPr>
          <w:noProof/>
        </w:rPr>
        <w:t>, using the equalizer coefficients from L.6.</w:t>
      </w:r>
    </w:p>
    <w:p w14:paraId="24C0E8DD" w14:textId="77777777" w:rsidR="00972FED" w:rsidRPr="006F0B54" w:rsidRDefault="00972FED" w:rsidP="00972FED">
      <w:pPr>
        <w:rPr>
          <w:noProof/>
        </w:rPr>
      </w:pPr>
      <w:r w:rsidRPr="006F0B54">
        <w:rPr>
          <w:noProof/>
        </w:rPr>
        <w:t xml:space="preserve">The equivalent ideal samples are calculated from </w:t>
      </w:r>
      <w:r w:rsidRPr="00972FED">
        <w:rPr>
          <w:noProof/>
        </w:rPr>
        <w:fldChar w:fldCharType="begin"/>
      </w:r>
      <w:r w:rsidRPr="00972FED">
        <w:rPr>
          <w:noProof/>
        </w:rPr>
        <w:instrText xml:space="preserve"> QUOTE </w:instrText>
      </w:r>
      <w:r w:rsidR="00A47EC6">
        <w:rPr>
          <w:position w:val="-5"/>
        </w:rPr>
        <w:pict w14:anchorId="6E0BCDB2">
          <v:shape id="_x0000_i152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A47EC6">
        <w:rPr>
          <w:position w:val="-5"/>
        </w:rPr>
        <w:pict w14:anchorId="257C22F5">
          <v:shape id="_x0000_i1525"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(annex L.2.2) and are called </w:t>
      </w:r>
      <w:r w:rsidRPr="00972FED">
        <w:rPr>
          <w:noProof/>
        </w:rPr>
        <w:fldChar w:fldCharType="begin"/>
      </w:r>
      <w:r w:rsidRPr="00972FED">
        <w:rPr>
          <w:noProof/>
        </w:rPr>
        <w:instrText xml:space="preserve"> QUOTE </w:instrText>
      </w:r>
      <w:r w:rsidR="00A47EC6">
        <w:rPr>
          <w:position w:val="-5"/>
        </w:rPr>
        <w:pict w14:anchorId="4318055F">
          <v:shape id="_x0000_i1526" type="#_x0000_t75" style="width:2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noProof/>
        </w:rPr>
        <w:instrText xml:space="preserve"> </w:instrText>
      </w:r>
      <w:r w:rsidRPr="00972FED">
        <w:rPr>
          <w:noProof/>
        </w:rPr>
        <w:fldChar w:fldCharType="separate"/>
      </w:r>
      <w:r w:rsidR="00A47EC6">
        <w:rPr>
          <w:position w:val="-5"/>
        </w:rPr>
        <w:pict w14:anchorId="51288D67">
          <v:shape id="_x0000_i1527" type="#_x0000_t75" style="width:2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noProof/>
        </w:rPr>
        <w:fldChar w:fldCharType="end"/>
      </w:r>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77777777" w:rsidR="00972FED" w:rsidRPr="006F0B54" w:rsidRDefault="00A47EC6" w:rsidP="00972FED">
      <w:pPr>
        <w:pStyle w:val="EQ"/>
        <w:jc w:val="center"/>
        <w:rPr>
          <w:lang w:eastAsia="ko-KR"/>
        </w:rPr>
      </w:pPr>
      <w:r>
        <w:pict w14:anchorId="504EF4B8">
          <v:shape id="_x0000_i1528" type="#_x0000_t75" style="width:177.8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A41&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14A41&quot; wsp:rsidRDefault=&quot;00514A41&quot; wsp:rsidP=&quot;00514A41&quot;&gt;&lt;m:oMathPara&gt;&lt;m:oMath&gt;&lt;m:r&gt;&lt;w:rPr&gt;&lt;w:rFonts w:ascii=&quot;Cambria Math&quot; w:h-ansi=&quot;Cambria Math&quot;/&gt;&lt;wx:font wx:val=&quot;Cambria Math&quot;/&gt;&lt;w:i/&gt;&lt;w:lang w:fareast=&quot;KO&quot;/&gt;&lt;/w:rPr&gt;&lt;m:t&gt;EVM=&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den&gt;&lt;/m:f&gt;&lt;/m:e&gt;&lt;/m:rad&gt;&lt;/m:oMath&gt;&lt;/m:oMathPara&gt;&lt;/w:p&gt;&lt;w:sectPr wsp:rsidR=&quot;00000000&quot; wsp:rsidRPr=&quot;00514A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A47EC6">
        <w:rPr>
          <w:position w:val="-5"/>
        </w:rPr>
        <w:pict w14:anchorId="64CA959F">
          <v:shape id="_x0000_i1529"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972FED">
        <w:instrText xml:space="preserve"> </w:instrText>
      </w:r>
      <w:r w:rsidRPr="00972FED">
        <w:fldChar w:fldCharType="separate"/>
      </w:r>
      <w:r w:rsidR="00A47EC6">
        <w:rPr>
          <w:position w:val="-5"/>
        </w:rPr>
        <w:pict w14:anchorId="19AB962B">
          <v:shape id="_x0000_i1530"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972FED">
        <w:fldChar w:fldCharType="end"/>
      </w:r>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77777777" w:rsidR="00972FED" w:rsidRPr="006F0B54" w:rsidRDefault="00972FED" w:rsidP="00972FED">
      <w:pPr>
        <w:pStyle w:val="B1"/>
      </w:pPr>
      <w:r w:rsidRPr="006F0B54">
        <w:t>-</w:t>
      </w:r>
      <w:r w:rsidRPr="006F0B54">
        <w:tab/>
      </w:r>
      <w:r w:rsidRPr="00972FED">
        <w:rPr>
          <w:iCs/>
        </w:rPr>
        <w:fldChar w:fldCharType="begin"/>
      </w:r>
      <w:r w:rsidRPr="00972FED">
        <w:rPr>
          <w:iCs/>
        </w:rPr>
        <w:instrText xml:space="preserve"> QUOTE </w:instrText>
      </w:r>
      <w:r w:rsidR="00A47EC6">
        <w:rPr>
          <w:position w:val="-5"/>
        </w:rPr>
        <w:pict w14:anchorId="328AB906">
          <v:shape id="_x0000_i1531" type="#_x0000_t75" style="width:2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iCs/>
        </w:rPr>
        <w:instrText xml:space="preserve"> </w:instrText>
      </w:r>
      <w:r w:rsidRPr="00972FED">
        <w:rPr>
          <w:iCs/>
        </w:rPr>
        <w:fldChar w:fldCharType="separate"/>
      </w:r>
      <w:r w:rsidR="00A47EC6">
        <w:rPr>
          <w:position w:val="-5"/>
        </w:rPr>
        <w:pict w14:anchorId="5EB34BD4">
          <v:shape id="_x0000_i1532" type="#_x0000_t75" style="width:26.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iCs/>
        </w:rPr>
        <w:fldChar w:fldCharType="end"/>
      </w:r>
      <w:r w:rsidRPr="006F0B54">
        <w:rPr>
          <w:iCs/>
        </w:rPr>
        <w:t xml:space="preserve"> is</w:t>
      </w:r>
      <w:r w:rsidRPr="006F0B54">
        <w:t xml:space="preserve"> the ideal signal reconstructed by the measurement equipment in accordance with relevant test models,</w:t>
      </w:r>
    </w:p>
    <w:p w14:paraId="47FBEC3B"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A47EC6">
        <w:rPr>
          <w:position w:val="-6"/>
        </w:rPr>
        <w:pict w14:anchorId="38E1A2A2">
          <v:shape id="_x0000_i1533"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noProof/>
        </w:rPr>
        <w:instrText xml:space="preserve"> </w:instrText>
      </w:r>
      <w:r w:rsidRPr="00972FED">
        <w:rPr>
          <w:noProof/>
        </w:rPr>
        <w:fldChar w:fldCharType="separate"/>
      </w:r>
      <w:r w:rsidR="00A47EC6">
        <w:rPr>
          <w:position w:val="-6"/>
        </w:rPr>
        <w:pict w14:anchorId="63577882">
          <v:shape id="_x0000_i1534"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noProof/>
        </w:rPr>
        <w:fldChar w:fldCharType="end"/>
      </w:r>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5734" w:name="_Toc21101612"/>
      <w:bookmarkStart w:id="5735" w:name="_Toc29810650"/>
      <w:bookmarkStart w:id="5736" w:name="_Toc37273927"/>
      <w:bookmarkStart w:id="5737" w:name="_Toc45885245"/>
      <w:bookmarkStart w:id="5738" w:name="_Toc53183146"/>
      <w:bookmarkStart w:id="5739" w:name="_Toc58865540"/>
      <w:bookmarkStart w:id="5740" w:name="_Toc58867122"/>
      <w:bookmarkStart w:id="5741" w:name="_Toc66718155"/>
      <w:bookmarkStart w:id="5742" w:name="_Toc74930716"/>
      <w:bookmarkStart w:id="5743" w:name="_Toc76545001"/>
      <w:r w:rsidRPr="006F0B54">
        <w:rPr>
          <w:lang w:eastAsia="en-CA"/>
        </w:rPr>
        <w:lastRenderedPageBreak/>
        <w:t>L.7.1</w:t>
      </w:r>
      <w:r w:rsidRPr="006F0B54">
        <w:rPr>
          <w:lang w:eastAsia="en-CA"/>
        </w:rPr>
        <w:tab/>
        <w:t>Averaged EVM (FDD)</w:t>
      </w:r>
      <w:bookmarkEnd w:id="5734"/>
      <w:bookmarkEnd w:id="5735"/>
      <w:bookmarkEnd w:id="5736"/>
      <w:bookmarkEnd w:id="5737"/>
      <w:bookmarkEnd w:id="5738"/>
      <w:bookmarkEnd w:id="5739"/>
      <w:bookmarkEnd w:id="5740"/>
      <w:bookmarkEnd w:id="5741"/>
      <w:bookmarkEnd w:id="5742"/>
      <w:bookmarkEnd w:id="5743"/>
    </w:p>
    <w:p w14:paraId="0F5F1F5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w:r w:rsidRPr="00972FED">
        <w:rPr>
          <w:lang w:eastAsia="ko-KR"/>
        </w:rPr>
        <w:fldChar w:fldCharType="begin"/>
      </w:r>
      <w:r w:rsidRPr="00972FED">
        <w:rPr>
          <w:lang w:eastAsia="ko-KR"/>
        </w:rPr>
        <w:instrText xml:space="preserve"> QUOTE </w:instrText>
      </w:r>
      <w:r w:rsidR="00A47EC6">
        <w:rPr>
          <w:position w:val="-5"/>
        </w:rPr>
        <w:pict w14:anchorId="6D32A3FE">
          <v:shape id="_x0000_i1535"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lang w:eastAsia="ko-KR"/>
        </w:rPr>
        <w:instrText xml:space="preserve"> </w:instrText>
      </w:r>
      <w:r w:rsidRPr="00972FED">
        <w:rPr>
          <w:lang w:eastAsia="ko-KR"/>
        </w:rPr>
        <w:fldChar w:fldCharType="separate"/>
      </w:r>
      <w:r w:rsidR="00A47EC6">
        <w:rPr>
          <w:position w:val="-5"/>
        </w:rPr>
        <w:pict w14:anchorId="5FDCB10F">
          <v:shape id="_x0000_i1536"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lang w:eastAsia="ko-KR"/>
        </w:rPr>
        <w:fldChar w:fldCharType="end"/>
      </w:r>
      <w:r w:rsidRPr="006F0B54">
        <w:rPr>
          <w:lang w:eastAsia="ko-KR"/>
        </w:rPr>
        <w:t xml:space="preserve"> downlink </w:t>
      </w:r>
      <w:r w:rsidRPr="006F0B54">
        <w:rPr>
          <w:rFonts w:eastAsia="Osaka"/>
        </w:rPr>
        <w:t xml:space="preserve">slots where </w:t>
      </w:r>
      <w:r w:rsidRPr="00972FED">
        <w:rPr>
          <w:rFonts w:eastAsia="Osaka"/>
        </w:rPr>
        <w:fldChar w:fldCharType="begin"/>
      </w:r>
      <w:r w:rsidRPr="00972FED">
        <w:rPr>
          <w:rFonts w:eastAsia="Osaka"/>
        </w:rPr>
        <w:instrText xml:space="preserve"> QUOTE </w:instrText>
      </w:r>
      <w:r w:rsidR="00A47EC6">
        <w:rPr>
          <w:rFonts w:eastAsia="Osaka"/>
          <w:position w:val="-5"/>
        </w:rPr>
        <w:pict w14:anchorId="3105227C">
          <v:shape id="_x0000_i1537"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6AA4C6BB">
          <v:shape id="_x0000_i1538"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w:t>
      </w:r>
    </w:p>
    <w:p w14:paraId="2AB87C68" w14:textId="77777777"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w:r w:rsidRPr="00972FED">
        <w:fldChar w:fldCharType="begin"/>
      </w:r>
      <w:r w:rsidRPr="00972FED">
        <w:instrText xml:space="preserve"> QUOTE </w:instrText>
      </w:r>
      <w:r w:rsidR="00A47EC6">
        <w:rPr>
          <w:position w:val="-5"/>
        </w:rPr>
        <w:pict w14:anchorId="090A3E63">
          <v:shape id="_x0000_i1539"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instrText xml:space="preserve"> </w:instrText>
      </w:r>
      <w:r w:rsidRPr="00972FED">
        <w:fldChar w:fldCharType="separate"/>
      </w:r>
      <w:r w:rsidR="00A47EC6">
        <w:rPr>
          <w:position w:val="-5"/>
        </w:rPr>
        <w:pict w14:anchorId="58C2002C">
          <v:shape id="_x0000_i1540"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fldChar w:fldCharType="end"/>
      </w:r>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77777777" w:rsidR="00972FED" w:rsidRPr="006F0B54" w:rsidRDefault="00A47EC6" w:rsidP="00972FED">
      <w:pPr>
        <w:pStyle w:val="EQ"/>
        <w:jc w:val="center"/>
        <w:rPr>
          <w:lang w:val="sv-FI"/>
        </w:rPr>
      </w:pPr>
      <w:r>
        <w:rPr>
          <w:rFonts w:eastAsia="SimSun"/>
        </w:rPr>
        <w:pict w14:anchorId="066F123F">
          <v:shape id="_x0000_i1541" type="#_x0000_t75" style="width:149.55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251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172515&quot; wsp:rsidRDefault=&quot;00172515&quot; wsp:rsidP=&quot;00172515&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17251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p>
    <w:p w14:paraId="39475D13" w14:textId="77777777"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w:r w:rsidRPr="00972FED">
        <w:fldChar w:fldCharType="begin"/>
      </w:r>
      <w:r w:rsidRPr="00972FED">
        <w:instrText xml:space="preserve"> QUOTE </w:instrText>
      </w:r>
      <w:r w:rsidR="00A47EC6">
        <w:rPr>
          <w:position w:val="-5"/>
        </w:rPr>
        <w:pict w14:anchorId="41C0E5F2">
          <v:shape id="_x0000_i1542"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instrText xml:space="preserve"> </w:instrText>
      </w:r>
      <w:r w:rsidRPr="00972FED">
        <w:fldChar w:fldCharType="separate"/>
      </w:r>
      <w:r w:rsidR="00A47EC6">
        <w:rPr>
          <w:position w:val="-5"/>
        </w:rPr>
        <w:pict w14:anchorId="7E42B076">
          <v:shape id="_x0000_i1543"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fldChar w:fldCharType="end"/>
      </w:r>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w:r w:rsidRPr="00972FED">
        <w:rPr>
          <w:vertAlign w:val="subscript"/>
          <w:lang w:eastAsia="ko-KR"/>
        </w:rPr>
        <w:fldChar w:fldCharType="begin"/>
      </w:r>
      <w:r w:rsidRPr="00972FED">
        <w:rPr>
          <w:vertAlign w:val="subscript"/>
          <w:lang w:eastAsia="ko-KR"/>
        </w:rPr>
        <w:instrText xml:space="preserve"> QUOTE </w:instrText>
      </w:r>
      <w:r w:rsidR="00A47EC6">
        <w:rPr>
          <w:position w:val="-6"/>
        </w:rPr>
        <w:pict w14:anchorId="76DA3963">
          <v:shape id="_x0000_i1544" type="#_x0000_t75" style="width:42.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vertAlign w:val="subscript"/>
          <w:lang w:eastAsia="ko-KR"/>
        </w:rPr>
        <w:instrText xml:space="preserve"> </w:instrText>
      </w:r>
      <w:r w:rsidRPr="00972FED">
        <w:rPr>
          <w:vertAlign w:val="subscript"/>
          <w:lang w:eastAsia="ko-KR"/>
        </w:rPr>
        <w:fldChar w:fldCharType="separate"/>
      </w:r>
      <w:r w:rsidR="00A47EC6">
        <w:rPr>
          <w:position w:val="-6"/>
        </w:rPr>
        <w:pict w14:anchorId="6EB26F4B">
          <v:shape id="_x0000_i1545" type="#_x0000_t75" style="width:42.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vertAlign w:val="subscript"/>
          <w:lang w:eastAsia="ko-KR"/>
        </w:rPr>
        <w:fldChar w:fldCharType="end"/>
      </w:r>
      <w:r w:rsidRPr="006F0B54">
        <w:rPr>
          <w:vertAlign w:val="subscript"/>
          <w:lang w:eastAsia="ko-KR"/>
        </w:rPr>
        <w:t xml:space="preserve"> </w:t>
      </w:r>
      <w:r w:rsidRPr="006F0B54">
        <w:rPr>
          <w:lang w:eastAsia="ko-KR"/>
        </w:rPr>
        <w:t xml:space="preserve">is calculated using </w:t>
      </w:r>
      <w:r w:rsidRPr="00972FED">
        <w:rPr>
          <w:noProof/>
        </w:rPr>
        <w:fldChar w:fldCharType="begin"/>
      </w:r>
      <w:r w:rsidRPr="00972FED">
        <w:rPr>
          <w:noProof/>
        </w:rPr>
        <w:instrText xml:space="preserve"> QUOTE </w:instrText>
      </w:r>
      <w:r w:rsidR="00A47EC6">
        <w:rPr>
          <w:position w:val="-5"/>
        </w:rPr>
        <w:pict w14:anchorId="202A18B3">
          <v:shape id="_x0000_i1546"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noProof/>
        </w:rPr>
        <w:instrText xml:space="preserve"> </w:instrText>
      </w:r>
      <w:r w:rsidRPr="00972FED">
        <w:rPr>
          <w:noProof/>
        </w:rPr>
        <w:fldChar w:fldCharType="separate"/>
      </w:r>
      <w:r w:rsidR="00A47EC6">
        <w:rPr>
          <w:position w:val="-5"/>
        </w:rPr>
        <w:pict w14:anchorId="32399933">
          <v:shape id="_x0000_i1547"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noProof/>
        </w:rPr>
        <w:fldChar w:fldCharType="end"/>
      </w:r>
      <w:r w:rsidRPr="006F0B54">
        <w:rPr>
          <w:noProof/>
        </w:rPr>
        <w:t xml:space="preserve"> </w:t>
      </w:r>
      <w:r w:rsidRPr="006F0B54" w:rsidDel="00D815B2">
        <w:rPr>
          <w:lang w:eastAsia="ko-KR"/>
        </w:rPr>
        <w:t>in the expressions above</w:t>
      </w:r>
      <w:r w:rsidRPr="006F0B54">
        <w:rPr>
          <w:lang w:eastAsia="ko-KR"/>
        </w:rPr>
        <w:t xml:space="preserve"> and </w:t>
      </w:r>
      <w:r w:rsidRPr="00972FED">
        <w:rPr>
          <w:lang w:eastAsia="ko-KR"/>
        </w:rPr>
        <w:fldChar w:fldCharType="begin"/>
      </w:r>
      <w:r w:rsidRPr="00972FED">
        <w:rPr>
          <w:lang w:eastAsia="ko-KR"/>
        </w:rPr>
        <w:instrText xml:space="preserve"> QUOTE </w:instrText>
      </w:r>
      <w:r w:rsidR="00A47EC6">
        <w:rPr>
          <w:position w:val="-6"/>
        </w:rPr>
        <w:pict w14:anchorId="736E3418">
          <v:shape id="_x0000_i1548" type="#_x0000_t75" style="width:43.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lang w:eastAsia="ko-KR"/>
        </w:rPr>
        <w:instrText xml:space="preserve"> </w:instrText>
      </w:r>
      <w:r w:rsidRPr="00972FED">
        <w:rPr>
          <w:lang w:eastAsia="ko-KR"/>
        </w:rPr>
        <w:fldChar w:fldCharType="separate"/>
      </w:r>
      <w:r w:rsidR="00A47EC6">
        <w:rPr>
          <w:position w:val="-6"/>
        </w:rPr>
        <w:pict w14:anchorId="1CE08003">
          <v:shape id="_x0000_i1549" type="#_x0000_t75" style="width:43.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lang w:eastAsia="ko-KR"/>
        </w:rPr>
        <w:fldChar w:fldCharType="end"/>
      </w:r>
      <w:r w:rsidRPr="006F0B54">
        <w:rPr>
          <w:lang w:eastAsia="ko-KR"/>
        </w:rPr>
        <w:t xml:space="preserve"> is calculated using </w:t>
      </w:r>
      <w:r w:rsidRPr="00972FED">
        <w:rPr>
          <w:lang w:eastAsia="ko-KR"/>
        </w:rPr>
        <w:fldChar w:fldCharType="begin"/>
      </w:r>
      <w:r w:rsidRPr="00972FED">
        <w:rPr>
          <w:lang w:eastAsia="ko-KR"/>
        </w:rPr>
        <w:instrText xml:space="preserve"> QUOTE </w:instrText>
      </w:r>
      <w:r w:rsidR="00A47EC6">
        <w:rPr>
          <w:position w:val="-5"/>
        </w:rPr>
        <w:pict w14:anchorId="2B8C77F2">
          <v:shape id="_x0000_i1550"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rPr>
          <w:lang w:eastAsia="ko-KR"/>
        </w:rPr>
        <w:instrText xml:space="preserve"> </w:instrText>
      </w:r>
      <w:r w:rsidRPr="00972FED">
        <w:rPr>
          <w:lang w:eastAsia="ko-KR"/>
        </w:rPr>
        <w:fldChar w:fldCharType="separate"/>
      </w:r>
      <w:r w:rsidR="00A47EC6">
        <w:rPr>
          <w:position w:val="-5"/>
        </w:rPr>
        <w:pict w14:anchorId="4308CBDA">
          <v:shape id="_x0000_i1551"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rPr>
          <w:lang w:eastAsia="ko-KR"/>
        </w:rPr>
        <w:fldChar w:fldCharType="end"/>
      </w:r>
      <w:r w:rsidRPr="006F0B54">
        <w:rPr>
          <w:lang w:eastAsia="ko-KR"/>
        </w:rPr>
        <w:t xml:space="preserve"> in the </w:t>
      </w:r>
      <w:r w:rsidRPr="00972FED">
        <w:rPr>
          <w:lang w:eastAsia="ko-KR"/>
        </w:rPr>
        <w:fldChar w:fldCharType="begin"/>
      </w:r>
      <w:r w:rsidRPr="00972FED">
        <w:rPr>
          <w:lang w:eastAsia="ko-KR"/>
        </w:rPr>
        <w:instrText xml:space="preserve"> QUOTE </w:instrText>
      </w:r>
      <w:r w:rsidR="00A47EC6">
        <w:rPr>
          <w:position w:val="-5"/>
        </w:rPr>
        <w:pict w14:anchorId="4DD4471D">
          <v:shape id="_x0000_i1552"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lang w:eastAsia="ko-KR"/>
        </w:rPr>
        <w:instrText xml:space="preserve"> </w:instrText>
      </w:r>
      <w:r w:rsidRPr="00972FED">
        <w:rPr>
          <w:lang w:eastAsia="ko-KR"/>
        </w:rPr>
        <w:fldChar w:fldCharType="separate"/>
      </w:r>
      <w:r w:rsidR="00A47EC6">
        <w:rPr>
          <w:position w:val="-5"/>
        </w:rPr>
        <w:pict w14:anchorId="4CC60BE0">
          <v:shape id="_x0000_i1553"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lang w:eastAsia="ko-KR"/>
        </w:rPr>
        <w:fldChar w:fldCharType="end"/>
      </w:r>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r w:rsidR="00A47EC6">
        <w:rPr>
          <w:position w:val="-5"/>
        </w:rPr>
        <w:pict w14:anchorId="753D8AA7">
          <v:shape id="_x0000_i1554"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instrText xml:space="preserve"> </w:instrText>
      </w:r>
      <w:r w:rsidRPr="00972FED">
        <w:rPr>
          <w:noProof/>
        </w:rPr>
        <w:fldChar w:fldCharType="separate"/>
      </w:r>
      <w:r w:rsidR="00A47EC6">
        <w:rPr>
          <w:position w:val="-5"/>
        </w:rPr>
        <w:pict w14:anchorId="2158593A">
          <v:shape id="_x0000_i1555"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fldChar w:fldCharType="end"/>
      </w:r>
      <w:r w:rsidRPr="006F0B54">
        <w:rPr>
          <w:noProof/>
        </w:rPr>
        <w:t xml:space="preserve"> and high is the timing </w:t>
      </w:r>
      <w:r w:rsidRPr="00972FED">
        <w:rPr>
          <w:noProof/>
        </w:rPr>
        <w:fldChar w:fldCharType="begin"/>
      </w:r>
      <w:r w:rsidRPr="00972FED">
        <w:rPr>
          <w:noProof/>
        </w:rPr>
        <w:instrText xml:space="preserve"> QUOTE </w:instrText>
      </w:r>
      <w:r w:rsidR="00A47EC6">
        <w:rPr>
          <w:position w:val="-5"/>
        </w:rPr>
        <w:pict w14:anchorId="612DD3C0">
          <v:shape id="_x0000_i1556"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instrText xml:space="preserve"> </w:instrText>
      </w:r>
      <w:r w:rsidRPr="00972FED">
        <w:rPr>
          <w:noProof/>
        </w:rPr>
        <w:fldChar w:fldCharType="separate"/>
      </w:r>
      <w:r w:rsidR="00A47EC6">
        <w:rPr>
          <w:position w:val="-5"/>
        </w:rPr>
        <w:pict w14:anchorId="326DBE35">
          <v:shape id="_x0000_i1557"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fldChar w:fldCharType="end"/>
      </w:r>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5744" w:name="_Toc21101613"/>
      <w:r w:rsidRPr="006F0B54">
        <w:rPr>
          <w:lang w:eastAsia="ko-KR"/>
        </w:rPr>
        <w:t>Thus:</w:t>
      </w:r>
    </w:p>
    <w:p w14:paraId="6C149F47" w14:textId="77777777" w:rsidR="00972FED" w:rsidRPr="006F0B54" w:rsidRDefault="00A47EC6" w:rsidP="00972FED">
      <w:pPr>
        <w:keepLines/>
        <w:tabs>
          <w:tab w:val="center" w:pos="4536"/>
          <w:tab w:val="right" w:pos="9072"/>
        </w:tabs>
        <w:overflowPunct w:val="0"/>
        <w:autoSpaceDE w:val="0"/>
        <w:autoSpaceDN w:val="0"/>
        <w:adjustRightInd w:val="0"/>
        <w:textAlignment w:val="baseline"/>
        <w:rPr>
          <w:iCs/>
          <w:noProof/>
          <w:lang w:eastAsia="ko-KR"/>
        </w:rPr>
      </w:pPr>
      <w:r>
        <w:pict w14:anchorId="153F9EE2">
          <v:shape id="_x0000_i1558" type="#_x0000_t75" style="width:150.6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C719A&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C719A&quot; wsp:rsidRDefault=&quot;00DC719A&quot; wsp:rsidP=&quot;00DC719A&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DC71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p>
    <w:p w14:paraId="6D5DA3BD" w14:textId="77777777" w:rsidR="00972FED" w:rsidRPr="006F0B54" w:rsidRDefault="00972FED" w:rsidP="00972FED">
      <w:pPr>
        <w:rPr>
          <w:rFonts w:eastAsia="×–¾’©‘Ì"/>
        </w:rPr>
      </w:pPr>
      <w:r w:rsidRPr="006F0B54">
        <w:t xml:space="preserve">The resulting </w:t>
      </w:r>
      <w:r w:rsidRPr="00972FED">
        <w:rPr>
          <w:rFonts w:eastAsia="×–¾’©‘Ì"/>
        </w:rPr>
        <w:fldChar w:fldCharType="begin"/>
      </w:r>
      <w:r w:rsidRPr="00972FED">
        <w:rPr>
          <w:rFonts w:eastAsia="×–¾’©‘Ì"/>
        </w:rPr>
        <w:instrText xml:space="preserve"> QUOTE </w:instrText>
      </w:r>
      <w:r w:rsidR="00A47EC6">
        <w:rPr>
          <w:position w:val="-5"/>
        </w:rPr>
        <w:pict w14:anchorId="3B20628E">
          <v:shape id="_x0000_i1559"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rPr>
          <w:rFonts w:eastAsia="×–¾’©‘Ì"/>
        </w:rPr>
        <w:instrText xml:space="preserve"> </w:instrText>
      </w:r>
      <w:r w:rsidRPr="00972FED">
        <w:rPr>
          <w:rFonts w:eastAsia="×–¾’©‘Ì"/>
        </w:rPr>
        <w:fldChar w:fldCharType="separate"/>
      </w:r>
      <w:r w:rsidR="00A47EC6">
        <w:rPr>
          <w:position w:val="-5"/>
        </w:rPr>
        <w:pict w14:anchorId="1290BF3E">
          <v:shape id="_x0000_i1560"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rPr>
          <w:rFonts w:eastAsia="×–¾’©‘Ì"/>
        </w:rPr>
        <w:fldChar w:fldCharType="end"/>
      </w:r>
      <w:r w:rsidRPr="006F0B54">
        <w:rPr>
          <w:rFonts w:eastAsia="×–¾’©‘Ì"/>
        </w:rPr>
        <w:t xml:space="preserve"> is compared against the limit.</w:t>
      </w:r>
    </w:p>
    <w:p w14:paraId="27C8CA47" w14:textId="77777777" w:rsidR="00972FED" w:rsidRPr="006F0B54" w:rsidRDefault="00972FED" w:rsidP="00972FED">
      <w:pPr>
        <w:pStyle w:val="Heading2"/>
      </w:pPr>
      <w:bookmarkStart w:id="5745" w:name="_Toc29810651"/>
      <w:bookmarkStart w:id="5746" w:name="_Toc37273928"/>
      <w:bookmarkStart w:id="5747" w:name="_Toc45885246"/>
      <w:bookmarkStart w:id="5748" w:name="_Toc53183147"/>
      <w:bookmarkStart w:id="5749" w:name="_Toc58865541"/>
      <w:bookmarkStart w:id="5750" w:name="_Toc58867123"/>
      <w:bookmarkStart w:id="5751" w:name="_Toc66718156"/>
      <w:bookmarkStart w:id="5752" w:name="_Toc74930717"/>
      <w:bookmarkStart w:id="5753" w:name="_Toc76545002"/>
      <w:r w:rsidRPr="006F0B54">
        <w:t>L.7.2</w:t>
      </w:r>
      <w:r w:rsidRPr="006F0B54">
        <w:tab/>
        <w:t>Averaged EVM (TDD)</w:t>
      </w:r>
      <w:bookmarkEnd w:id="5744"/>
      <w:bookmarkEnd w:id="5745"/>
      <w:bookmarkEnd w:id="5746"/>
      <w:bookmarkEnd w:id="5747"/>
      <w:bookmarkEnd w:id="5748"/>
      <w:bookmarkEnd w:id="5749"/>
      <w:bookmarkEnd w:id="5750"/>
      <w:bookmarkEnd w:id="5751"/>
      <w:bookmarkEnd w:id="5752"/>
      <w:bookmarkEnd w:id="5753"/>
    </w:p>
    <w:p w14:paraId="5D04C628" w14:textId="77777777" w:rsidR="00972FED" w:rsidRPr="006F0B54" w:rsidRDefault="00972FED" w:rsidP="00972FED">
      <w:r w:rsidRPr="006F0B54">
        <w:rPr>
          <w:rFonts w:eastAsia="SimSun"/>
        </w:rPr>
        <w:t xml:space="preserve">Let </w:t>
      </w:r>
      <w:r w:rsidRPr="00972FED">
        <w:rPr>
          <w:rFonts w:eastAsia="SimSun"/>
          <w:lang w:eastAsia="ko-KR"/>
        </w:rPr>
        <w:fldChar w:fldCharType="begin"/>
      </w:r>
      <w:r w:rsidRPr="00972FED">
        <w:rPr>
          <w:rFonts w:eastAsia="SimSun"/>
          <w:lang w:eastAsia="ko-KR"/>
        </w:rPr>
        <w:instrText xml:space="preserve"> QUOTE </w:instrText>
      </w:r>
      <w:r w:rsidR="00A47EC6">
        <w:rPr>
          <w:rFonts w:eastAsia="SimSun"/>
          <w:position w:val="-5"/>
        </w:rPr>
        <w:pict w14:anchorId="096519DF">
          <v:shape id="_x0000_i1561"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lang w:eastAsia="ko-KR"/>
        </w:rPr>
        <w:instrText xml:space="preserve"> </w:instrText>
      </w:r>
      <w:r w:rsidRPr="00972FED">
        <w:rPr>
          <w:rFonts w:eastAsia="SimSun"/>
          <w:lang w:eastAsia="ko-KR"/>
        </w:rPr>
        <w:fldChar w:fldCharType="separate"/>
      </w:r>
      <w:r w:rsidR="00A47EC6">
        <w:rPr>
          <w:rFonts w:eastAsia="SimSun"/>
          <w:position w:val="-5"/>
        </w:rPr>
        <w:pict w14:anchorId="2F41CC0D">
          <v:shape id="_x0000_i1562"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lang w:eastAsia="ko-KR"/>
        </w:rPr>
        <w:fldChar w:fldCharType="end"/>
      </w:r>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w:r w:rsidRPr="00972FED">
        <w:rPr>
          <w:rFonts w:eastAsia="SimSun"/>
        </w:rPr>
        <w:fldChar w:fldCharType="begin"/>
      </w:r>
      <w:r w:rsidRPr="00972FED">
        <w:rPr>
          <w:rFonts w:eastAsia="SimSun"/>
        </w:rPr>
        <w:instrText xml:space="preserve"> QUOTE </w:instrText>
      </w:r>
      <w:r w:rsidR="00A47EC6">
        <w:rPr>
          <w:rFonts w:eastAsia="SimSun"/>
          <w:position w:val="-5"/>
        </w:rPr>
        <w:pict w14:anchorId="3BCFB8D3">
          <v:shape id="_x0000_i1563"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rPr>
        <w:instrText xml:space="preserve"> </w:instrText>
      </w:r>
      <w:r w:rsidRPr="00972FED">
        <w:rPr>
          <w:rFonts w:eastAsia="SimSun"/>
        </w:rPr>
        <w:fldChar w:fldCharType="separate"/>
      </w:r>
      <w:r w:rsidR="00A47EC6">
        <w:rPr>
          <w:rFonts w:eastAsia="SimSun"/>
          <w:position w:val="-5"/>
        </w:rPr>
        <w:pict w14:anchorId="286ADE72">
          <v:shape id="_x0000_i1564"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rPr>
        <w:fldChar w:fldCharType="end"/>
      </w:r>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w:r w:rsidRPr="00972FED">
        <w:rPr>
          <w:rFonts w:eastAsia="SimSun"/>
        </w:rPr>
        <w:fldChar w:fldCharType="begin"/>
      </w:r>
      <w:r w:rsidRPr="00972FED">
        <w:rPr>
          <w:rFonts w:eastAsia="SimSun"/>
        </w:rPr>
        <w:instrText xml:space="preserve"> QUOTE </w:instrText>
      </w:r>
      <w:r w:rsidR="00A47EC6">
        <w:rPr>
          <w:rFonts w:eastAsia="SimSun"/>
          <w:position w:val="-5"/>
        </w:rPr>
        <w:pict w14:anchorId="165F821C">
          <v:shape id="_x0000_i1565"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SimSun"/>
        </w:rPr>
        <w:instrText xml:space="preserve"> </w:instrText>
      </w:r>
      <w:r w:rsidRPr="00972FED">
        <w:rPr>
          <w:rFonts w:eastAsia="SimSun"/>
        </w:rPr>
        <w:fldChar w:fldCharType="separate"/>
      </w:r>
      <w:r w:rsidR="00A47EC6">
        <w:rPr>
          <w:rFonts w:eastAsia="SimSun"/>
          <w:position w:val="-5"/>
        </w:rPr>
        <w:pict w14:anchorId="2D21EEBB">
          <v:shape id="_x0000_i1566"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SimSun"/>
        </w:rPr>
        <w:fldChar w:fldCharType="end"/>
      </w:r>
      <w:r w:rsidRPr="006F0B54">
        <w:rPr>
          <w:rFonts w:eastAsia="SimSun"/>
        </w:rPr>
        <w:t xml:space="preserve"> slots averaging length</w:t>
      </w:r>
      <w:r w:rsidRPr="006F0B54">
        <w:rPr>
          <w:rFonts w:eastAsia="Osaka"/>
        </w:rPr>
        <w:t xml:space="preserve"> where </w:t>
      </w:r>
      <w:r w:rsidRPr="00972FED">
        <w:rPr>
          <w:rFonts w:eastAsia="Osaka"/>
        </w:rPr>
        <w:fldChar w:fldCharType="begin"/>
      </w:r>
      <w:r w:rsidRPr="00972FED">
        <w:rPr>
          <w:rFonts w:eastAsia="Osaka"/>
        </w:rPr>
        <w:instrText xml:space="preserve"> QUOTE </w:instrText>
      </w:r>
      <w:r w:rsidR="00A47EC6">
        <w:rPr>
          <w:rFonts w:eastAsia="Osaka"/>
          <w:position w:val="-5"/>
        </w:rPr>
        <w:pict w14:anchorId="1ACD76C8">
          <v:shape id="_x0000_i1567"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A47EC6">
        <w:rPr>
          <w:rFonts w:eastAsia="Osaka"/>
          <w:position w:val="-5"/>
        </w:rPr>
        <w:pict w14:anchorId="4E07FFA0">
          <v:shape id="_x0000_i1568"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w:t>
      </w:r>
      <w:r w:rsidRPr="006F0B54">
        <w:rPr>
          <w:rFonts w:eastAsia="SimSun"/>
        </w:rPr>
        <w:t>.</w:t>
      </w:r>
    </w:p>
    <w:p w14:paraId="599468BD" w14:textId="77777777" w:rsidR="00972FED" w:rsidRPr="006F0B54" w:rsidRDefault="00972FED" w:rsidP="00972FED">
      <w:r w:rsidRPr="00972FED">
        <w:rPr>
          <w:rFonts w:eastAsia="×–¾’©‘Ì"/>
        </w:rPr>
        <w:fldChar w:fldCharType="begin"/>
      </w:r>
      <w:r w:rsidRPr="00972FED">
        <w:rPr>
          <w:rFonts w:eastAsia="×–¾’©‘Ì"/>
        </w:rPr>
        <w:instrText xml:space="preserve"> QUOTE </w:instrText>
      </w:r>
      <w:r w:rsidR="00A47EC6">
        <w:rPr>
          <w:position w:val="-5"/>
        </w:rPr>
        <w:pict w14:anchorId="3BF07CE2">
          <v:shape id="_x0000_i1569"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rFonts w:eastAsia="×–¾’©‘Ì"/>
        </w:rPr>
        <w:instrText xml:space="preserve"> </w:instrText>
      </w:r>
      <w:r w:rsidRPr="00972FED">
        <w:rPr>
          <w:rFonts w:eastAsia="×–¾’©‘Ì"/>
        </w:rPr>
        <w:fldChar w:fldCharType="separate"/>
      </w:r>
      <w:r w:rsidR="00A47EC6">
        <w:rPr>
          <w:position w:val="-5"/>
        </w:rPr>
        <w:pict w14:anchorId="65A4FA94">
          <v:shape id="_x0000_i1570"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rFonts w:eastAsia="×–¾’©‘Ì"/>
        </w:rPr>
        <w:fldChar w:fldCharType="end"/>
      </w:r>
      <w:r w:rsidRPr="006F0B54" w:rsidDel="00F32410">
        <w:rPr>
          <w:rFonts w:eastAsia="×–¾’©‘Ì"/>
        </w:rPr>
        <w:t xml:space="preserve"> </w:t>
      </w:r>
      <w:r w:rsidRPr="006F0B54">
        <w:t xml:space="preserve"> is </w:t>
      </w:r>
      <w:r w:rsidRPr="006F0B54">
        <w:rPr>
          <w:rFonts w:eastAsia="×–¾’©‘Ì"/>
        </w:rPr>
        <w:t>derived by:</w:t>
      </w:r>
      <w:r w:rsidRPr="006F0B54">
        <w:t xml:space="preserve"> Square the EVM results in each 10 ms measurement interval. Sum the squares, divide the sum by the number of EVM relevant locations, square-root the quotient (RMS).</w:t>
      </w:r>
    </w:p>
    <w:p w14:paraId="4B2A1F2B" w14:textId="77777777" w:rsidR="00972FED" w:rsidRPr="006F0B54" w:rsidRDefault="00A47EC6" w:rsidP="00972FED">
      <w:pPr>
        <w:pStyle w:val="EQ"/>
        <w:jc w:val="center"/>
        <w:rPr>
          <w:lang w:val="sv-FI"/>
        </w:rPr>
      </w:pPr>
      <w:r>
        <w:pict w14:anchorId="3AC4BA8C">
          <v:shape id="_x0000_i1571" type="#_x0000_t75" style="width:162.85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5EED&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25EED&quot; wsp:rsidRDefault=&quot;00825EED&quot; wsp:rsidP=&quot;00825EED&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825EED&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p>
    <w:p w14:paraId="2072F814" w14:textId="77777777"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w:r w:rsidRPr="00972FED">
        <w:rPr>
          <w:lang w:eastAsia="ko-KR"/>
        </w:rPr>
        <w:fldChar w:fldCharType="begin"/>
      </w:r>
      <w:r w:rsidRPr="00972FED">
        <w:rPr>
          <w:lang w:eastAsia="ko-KR"/>
        </w:rPr>
        <w:instrText xml:space="preserve"> QUOTE </w:instrText>
      </w:r>
      <w:r w:rsidR="00A47EC6">
        <w:rPr>
          <w:position w:val="-5"/>
        </w:rPr>
        <w:pict w14:anchorId="7753FD20">
          <v:shape id="_x0000_i1572"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lang w:eastAsia="ko-KR"/>
        </w:rPr>
        <w:instrText xml:space="preserve"> </w:instrText>
      </w:r>
      <w:r w:rsidRPr="00972FED">
        <w:rPr>
          <w:lang w:eastAsia="ko-KR"/>
        </w:rPr>
        <w:fldChar w:fldCharType="separate"/>
      </w:r>
      <w:r w:rsidR="00A47EC6">
        <w:rPr>
          <w:position w:val="-5"/>
        </w:rPr>
        <w:pict w14:anchorId="02911AEC">
          <v:shape id="_x0000_i1573"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lang w:eastAsia="ko-KR"/>
        </w:rPr>
        <w:fldChar w:fldCharType="end"/>
      </w:r>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77777777" w:rsidR="00972FED" w:rsidRPr="006F0B54" w:rsidRDefault="00972FED" w:rsidP="00972FED">
      <w:r w:rsidRPr="006F0B54">
        <w:t xml:space="preserve">The </w:t>
      </w:r>
      <w:r w:rsidRPr="00972FED">
        <w:fldChar w:fldCharType="begin"/>
      </w:r>
      <w:r w:rsidRPr="00972FED">
        <w:instrText xml:space="preserve"> QUOTE </w:instrText>
      </w:r>
      <w:r w:rsidR="00A47EC6">
        <w:rPr>
          <w:position w:val="-5"/>
        </w:rPr>
        <w:pict w14:anchorId="67FD01E3">
          <v:shape id="_x0000_i1574"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instrText xml:space="preserve"> </w:instrText>
      </w:r>
      <w:r w:rsidRPr="00972FED">
        <w:fldChar w:fldCharType="separate"/>
      </w:r>
      <w:r w:rsidR="00A47EC6">
        <w:rPr>
          <w:position w:val="-5"/>
        </w:rPr>
        <w:pict w14:anchorId="4F1A50E7">
          <v:shape id="_x0000_i1575"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fldChar w:fldCharType="end"/>
      </w:r>
      <w:r w:rsidRPr="006F0B54">
        <w:t xml:space="preserve"> is calculated, using the maximum of </w:t>
      </w:r>
      <w:r w:rsidRPr="00972FED">
        <w:fldChar w:fldCharType="begin"/>
      </w:r>
      <w:r w:rsidRPr="00972FED">
        <w:instrText xml:space="preserve"> QUOTE </w:instrText>
      </w:r>
      <w:r w:rsidR="00A47EC6">
        <w:rPr>
          <w:position w:val="-5"/>
        </w:rPr>
        <w:pict w14:anchorId="77802D3C">
          <v:shape id="_x0000_i1576"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instrText xml:space="preserve"> </w:instrText>
      </w:r>
      <w:r w:rsidRPr="00972FED">
        <w:fldChar w:fldCharType="separate"/>
      </w:r>
      <w:r w:rsidR="00A47EC6">
        <w:rPr>
          <w:position w:val="-5"/>
        </w:rPr>
        <w:pict w14:anchorId="7010E67C">
          <v:shape id="_x0000_i1577"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fldChar w:fldCharType="end"/>
      </w:r>
      <w:r w:rsidRPr="006F0B54">
        <w:t xml:space="preserve">at the window </w:t>
      </w:r>
      <w:r w:rsidRPr="006F0B54">
        <w:rPr>
          <w:i/>
        </w:rPr>
        <w:t>W</w:t>
      </w:r>
      <w:r w:rsidRPr="006F0B54">
        <w:t xml:space="preserve"> extremities. Thus </w:t>
      </w:r>
      <w:r w:rsidRPr="00972FED">
        <w:fldChar w:fldCharType="begin"/>
      </w:r>
      <w:r w:rsidRPr="00972FED">
        <w:instrText xml:space="preserve"> QUOTE </w:instrText>
      </w:r>
      <w:r w:rsidR="00A47EC6">
        <w:rPr>
          <w:position w:val="-6"/>
        </w:rPr>
        <w:pict w14:anchorId="1DB49A75">
          <v:shape id="_x0000_i1578" type="#_x0000_t75" style="width:42.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instrText xml:space="preserve"> </w:instrText>
      </w:r>
      <w:r w:rsidRPr="00972FED">
        <w:fldChar w:fldCharType="separate"/>
      </w:r>
      <w:r w:rsidR="00A47EC6">
        <w:rPr>
          <w:position w:val="-6"/>
        </w:rPr>
        <w:pict w14:anchorId="2B1FD52C">
          <v:shape id="_x0000_i1579" type="#_x0000_t75" style="width:42.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fldChar w:fldCharType="end"/>
      </w:r>
      <w:r w:rsidRPr="006F0B54">
        <w:t xml:space="preserve"> is calculated using </w:t>
      </w:r>
      <w:r w:rsidRPr="00972FED">
        <w:fldChar w:fldCharType="begin"/>
      </w:r>
      <w:r w:rsidRPr="00972FED">
        <w:instrText xml:space="preserve"> QUOTE </w:instrText>
      </w:r>
      <w:r w:rsidR="00A47EC6">
        <w:rPr>
          <w:position w:val="-5"/>
        </w:rPr>
        <w:pict w14:anchorId="1ACB659B">
          <v:shape id="_x0000_i1580"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instrText xml:space="preserve"> </w:instrText>
      </w:r>
      <w:r w:rsidRPr="00972FED">
        <w:fldChar w:fldCharType="separate"/>
      </w:r>
      <w:r w:rsidR="00A47EC6">
        <w:rPr>
          <w:position w:val="-5"/>
        </w:rPr>
        <w:pict w14:anchorId="057E8500">
          <v:shape id="_x0000_i1581"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fldChar w:fldCharType="end"/>
      </w:r>
      <w:r w:rsidRPr="006F0B54">
        <w:t xml:space="preserve"> and </w:t>
      </w:r>
      <w:r w:rsidRPr="00972FED">
        <w:rPr>
          <w:rFonts w:eastAsia="×–¾’©‘Ì"/>
        </w:rPr>
        <w:fldChar w:fldCharType="begin"/>
      </w:r>
      <w:r w:rsidRPr="00972FED">
        <w:rPr>
          <w:rFonts w:eastAsia="×–¾’©‘Ì"/>
        </w:rPr>
        <w:instrText xml:space="preserve"> QUOTE </w:instrText>
      </w:r>
      <w:r w:rsidR="00A47EC6">
        <w:rPr>
          <w:position w:val="-6"/>
        </w:rPr>
        <w:pict w14:anchorId="2C9349C9">
          <v:shape id="_x0000_i1582" type="#_x0000_t75" style="width:43.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rFonts w:eastAsia="×–¾’©‘Ì"/>
        </w:rPr>
        <w:instrText xml:space="preserve"> </w:instrText>
      </w:r>
      <w:r w:rsidRPr="00972FED">
        <w:rPr>
          <w:rFonts w:eastAsia="×–¾’©‘Ì"/>
        </w:rPr>
        <w:fldChar w:fldCharType="separate"/>
      </w:r>
      <w:r w:rsidR="00A47EC6">
        <w:rPr>
          <w:position w:val="-6"/>
        </w:rPr>
        <w:pict w14:anchorId="34CB4F77">
          <v:shape id="_x0000_i1583" type="#_x0000_t75" style="width:43.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rFonts w:eastAsia="×–¾’©‘Ì"/>
        </w:rPr>
        <w:fldChar w:fldCharType="end"/>
      </w:r>
      <w:r w:rsidRPr="006F0B54">
        <w:rPr>
          <w:rFonts w:eastAsia="×–¾’©‘Ì"/>
        </w:rPr>
        <w:t xml:space="preserve"> </w:t>
      </w:r>
      <w:r w:rsidRPr="006F0B54">
        <w:t>is calculated using</w:t>
      </w:r>
      <w:r w:rsidRPr="00972FED">
        <w:fldChar w:fldCharType="begin"/>
      </w:r>
      <w:r w:rsidRPr="00972FED">
        <w:instrText xml:space="preserve"> QUOTE </w:instrText>
      </w:r>
      <w:r w:rsidR="00A47EC6">
        <w:rPr>
          <w:position w:val="-5"/>
        </w:rPr>
        <w:pict w14:anchorId="03BF8A9A">
          <v:shape id="_x0000_i1584"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instrText xml:space="preserve"> </w:instrText>
      </w:r>
      <w:r w:rsidRPr="00972FED">
        <w:fldChar w:fldCharType="separate"/>
      </w:r>
      <w:r w:rsidR="00A47EC6">
        <w:rPr>
          <w:position w:val="-5"/>
        </w:rPr>
        <w:pict w14:anchorId="6B73204F">
          <v:shape id="_x0000_i1585"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fldChar w:fldCharType="end"/>
      </w:r>
      <w:r w:rsidRPr="006F0B54">
        <w:t xml:space="preserve"> (</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r w:rsidR="00A47EC6">
        <w:rPr>
          <w:position w:val="-5"/>
        </w:rPr>
        <w:pict w14:anchorId="717CF5D0">
          <v:shape id="_x0000_i1586"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instrText xml:space="preserve"> </w:instrText>
      </w:r>
      <w:r w:rsidRPr="00972FED">
        <w:rPr>
          <w:noProof/>
        </w:rPr>
        <w:fldChar w:fldCharType="separate"/>
      </w:r>
      <w:r w:rsidR="00A47EC6">
        <w:rPr>
          <w:position w:val="-5"/>
        </w:rPr>
        <w:pict w14:anchorId="57ADB75D">
          <v:shape id="_x0000_i1587"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fldChar w:fldCharType="end"/>
      </w:r>
      <w:r w:rsidRPr="006F0B54">
        <w:rPr>
          <w:noProof/>
        </w:rPr>
        <w:t xml:space="preserve"> and and high is the timing </w:t>
      </w:r>
      <w:r w:rsidRPr="00972FED">
        <w:fldChar w:fldCharType="begin"/>
      </w:r>
      <w:r w:rsidRPr="00972FED">
        <w:instrText xml:space="preserve"> QUOTE </w:instrText>
      </w:r>
      <w:r w:rsidR="00A47EC6">
        <w:rPr>
          <w:position w:val="-5"/>
        </w:rPr>
        <w:pict w14:anchorId="666F9758">
          <v:shape id="_x0000_i1588"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instrText xml:space="preserve"> </w:instrText>
      </w:r>
      <w:r w:rsidRPr="00972FED">
        <w:fldChar w:fldCharType="separate"/>
      </w:r>
      <w:r w:rsidR="00A47EC6">
        <w:rPr>
          <w:position w:val="-5"/>
        </w:rPr>
        <w:pict w14:anchorId="64323D59">
          <v:shape id="_x0000_i1589"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fldChar w:fldCharType="end"/>
      </w:r>
      <w:r w:rsidRPr="006F0B54">
        <w:t>).</w:t>
      </w:r>
    </w:p>
    <w:p w14:paraId="216782A7" w14:textId="77777777" w:rsidR="00972FED" w:rsidRPr="006F0B54" w:rsidRDefault="00A47EC6" w:rsidP="00972FED">
      <w:pPr>
        <w:pStyle w:val="EQ"/>
        <w:jc w:val="center"/>
        <w:rPr>
          <w:iCs/>
        </w:rPr>
      </w:pPr>
      <w:r>
        <w:pict w14:anchorId="0B3173F4">
          <v:shape id="_x0000_i1590" type="#_x0000_t75" style="width:167.25pt;height:1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33589&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33589&quot; wsp:rsidRDefault=&quot;00A33589&quot; wsp:rsidP=&quot;00A3358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A335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p>
    <w:p w14:paraId="673073E4" w14:textId="77777777" w:rsidR="00972FED" w:rsidRPr="006F0B54" w:rsidRDefault="00972FED" w:rsidP="00972FED">
      <w:r w:rsidRPr="006F0B54">
        <w:t xml:space="preserve">In order to unite at least </w:t>
      </w:r>
      <w:r w:rsidRPr="00972FED">
        <w:fldChar w:fldCharType="begin"/>
      </w:r>
      <w:r w:rsidRPr="00972FED">
        <w:instrText xml:space="preserve"> QUOTE </w:instrText>
      </w:r>
      <w:r w:rsidR="00A47EC6">
        <w:rPr>
          <w:position w:val="-5"/>
        </w:rPr>
        <w:pict w14:anchorId="2BF94D8E">
          <v:shape id="_x0000_i1591"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instrText xml:space="preserve"> </w:instrText>
      </w:r>
      <w:r w:rsidRPr="00972FED">
        <w:fldChar w:fldCharType="separate"/>
      </w:r>
      <w:r w:rsidR="00A47EC6">
        <w:rPr>
          <w:position w:val="-5"/>
        </w:rPr>
        <w:pict w14:anchorId="7A991E38">
          <v:shape id="_x0000_i1592"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fldChar w:fldCharType="end"/>
      </w:r>
      <w:r w:rsidRPr="006F0B54">
        <w:t xml:space="preserve"> slots, consider the minimum integer number of 10 ms measurement intervals, where </w:t>
      </w:r>
      <w:r w:rsidRPr="00972FED">
        <w:rPr>
          <w:lang w:eastAsia="ko-KR"/>
        </w:rPr>
        <w:fldChar w:fldCharType="begin"/>
      </w:r>
      <w:r w:rsidRPr="00972FED">
        <w:rPr>
          <w:lang w:eastAsia="ko-KR"/>
        </w:rPr>
        <w:instrText xml:space="preserve"> QUOTE </w:instrText>
      </w:r>
      <w:r w:rsidR="00A47EC6">
        <w:rPr>
          <w:position w:val="-6"/>
        </w:rPr>
        <w:pict w14:anchorId="1648E28F">
          <v:shape id="_x0000_i1593" type="#_x0000_t75" style="width:29.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972FED">
        <w:rPr>
          <w:lang w:eastAsia="ko-KR"/>
        </w:rPr>
        <w:instrText xml:space="preserve"> </w:instrText>
      </w:r>
      <w:r w:rsidRPr="00972FED">
        <w:rPr>
          <w:lang w:eastAsia="ko-KR"/>
        </w:rPr>
        <w:fldChar w:fldCharType="separate"/>
      </w:r>
      <w:r w:rsidR="00A47EC6">
        <w:rPr>
          <w:position w:val="-6"/>
        </w:rPr>
        <w:pict w14:anchorId="05B5F428">
          <v:shape id="_x0000_i1594" type="#_x0000_t75" style="width:29.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972FED">
        <w:rPr>
          <w:lang w:eastAsia="ko-KR"/>
        </w:rPr>
        <w:fldChar w:fldCharType="end"/>
      </w:r>
      <w:r w:rsidRPr="006F0B54">
        <w:rPr>
          <w:lang w:eastAsia="ko-KR"/>
        </w:rPr>
        <w:t xml:space="preserve"> is determined by</w:t>
      </w:r>
    </w:p>
    <w:p w14:paraId="139DA3E7" w14:textId="77777777" w:rsidR="00972FED" w:rsidRPr="006F0B54" w:rsidRDefault="00A47EC6" w:rsidP="00972FED">
      <w:pPr>
        <w:rPr>
          <w:lang w:eastAsia="ko-KR"/>
        </w:rPr>
      </w:pPr>
      <w:r>
        <w:pict w14:anchorId="4FD7857B">
          <v:shape id="_x0000_i1595" type="#_x0000_t75" style="width:93.6pt;height:27.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162F&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0162F&quot; wsp:rsidRDefault=&quot;0070162F&quot; wsp:rsidP=&quot;0070162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r&gt;&lt;w:rPr&gt;&lt;w:rFonts w:ascii=&quot;Cambria Math&quot; w:h-ansi=&quot;Cambria Math&quot;/&gt;&lt;wx:font wx:val=&quot;Cambria Math&quot;/&gt;&lt;w:i/&gt;&lt;w:lang w:fareast=&quot;KO&quot;/&gt;&lt;/w:rPr&gt;&lt;m:t&gt;=&lt;/m:t&gt;&lt;/m:r&gt;&lt;m:d&gt;&lt;m:dPr&gt;&lt;m:begChr m:val=&quot;âŒˆ&quot;/&gt;&lt;m:endChr m:val=&quot;âŒ‰&quot;/&gt;&lt;m:ctrlPr&gt;&lt;w:rPr&gt;&lt;w:rFonts w:ascii=&quot;Cambria Math&quot; w:h-ansi=&quot;Cambria Math&quot;/&gt;&lt;wx:font wx:val=&quot;Cambria Math&quot;/&gt;&lt;w:i/&gt;&lt;w:lang w:fareast=&quot;KO&quot;/&gt;&lt;/w:rPr&gt;&lt;/m:ctrlPr&gt;&lt;/m:dPr&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0Ã—&lt;/m:t&gt;&lt;/m:r&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den&gt;&lt;/m:f&gt;&lt;/m:e&gt;&lt;/m:d&gt;&lt;/m:oMath&gt;&lt;/m:oMathPara&gt;&lt;/w:p&gt;&lt;w:sectPr wsp:rsidR=&quot;00000000&quot; wsp:rsidRPr=&quot;00701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p>
    <w:p w14:paraId="255C7B69" w14:textId="77777777" w:rsidR="00972FED" w:rsidRPr="006F0B54" w:rsidRDefault="00972FED" w:rsidP="00972FED">
      <w:r w:rsidRPr="006F0B54">
        <w:t xml:space="preserve">And for FR1, </w:t>
      </w:r>
      <w:r w:rsidRPr="00972FED">
        <w:fldChar w:fldCharType="begin"/>
      </w:r>
      <w:r w:rsidRPr="00972FED">
        <w:instrText xml:space="preserve"> QUOTE </w:instrText>
      </w:r>
      <w:r w:rsidR="00A47EC6">
        <w:rPr>
          <w:position w:val="-5"/>
        </w:rPr>
        <w:pict w14:anchorId="022A4C7D">
          <v:shape id="_x0000_i1596"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instrText xml:space="preserve"> </w:instrText>
      </w:r>
      <w:r w:rsidRPr="00972FED">
        <w:fldChar w:fldCharType="separate"/>
      </w:r>
      <w:r w:rsidR="00A47EC6">
        <w:rPr>
          <w:position w:val="-5"/>
        </w:rPr>
        <w:pict w14:anchorId="0CB7F7BC">
          <v:shape id="_x0000_i1597"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fldChar w:fldCharType="end"/>
      </w:r>
      <w:r w:rsidRPr="006F0B54">
        <w:t xml:space="preserve"> for 15 kHz SCS, </w:t>
      </w:r>
      <w:r w:rsidRPr="00972FED">
        <w:fldChar w:fldCharType="begin"/>
      </w:r>
      <w:r w:rsidRPr="00972FED">
        <w:instrText xml:space="preserve"> QUOTE </w:instrText>
      </w:r>
      <w:r w:rsidR="00A47EC6">
        <w:rPr>
          <w:position w:val="-5"/>
        </w:rPr>
        <w:pict w14:anchorId="557AAE9F">
          <v:shape id="_x0000_i1598"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r w:rsidRPr="00972FED">
        <w:instrText xml:space="preserve"> </w:instrText>
      </w:r>
      <w:r w:rsidRPr="00972FED">
        <w:fldChar w:fldCharType="separate"/>
      </w:r>
      <w:r w:rsidR="00A47EC6">
        <w:rPr>
          <w:position w:val="-5"/>
        </w:rPr>
        <w:pict w14:anchorId="7478E5AF">
          <v:shape id="_x0000_i1599"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r w:rsidRPr="00972FED">
        <w:fldChar w:fldCharType="end"/>
      </w:r>
      <w:r w:rsidRPr="006F0B54">
        <w:t xml:space="preserve"> for 30 kHz SCS and </w:t>
      </w:r>
      <w:r w:rsidRPr="00972FED">
        <w:fldChar w:fldCharType="begin"/>
      </w:r>
      <w:r w:rsidRPr="00972FED">
        <w:instrText xml:space="preserve"> QUOTE </w:instrText>
      </w:r>
      <w:r w:rsidR="00A47EC6">
        <w:rPr>
          <w:position w:val="-5"/>
        </w:rPr>
        <w:pict w14:anchorId="4542A8C7">
          <v:shape id="_x0000_i1600"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instrText xml:space="preserve"> </w:instrText>
      </w:r>
      <w:r w:rsidRPr="00972FED">
        <w:fldChar w:fldCharType="separate"/>
      </w:r>
      <w:r w:rsidR="00A47EC6">
        <w:rPr>
          <w:position w:val="-5"/>
        </w:rPr>
        <w:pict w14:anchorId="3D5D1056">
          <v:shape id="_x0000_i1601"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fldChar w:fldCharType="end"/>
      </w:r>
      <w:r w:rsidRPr="006F0B54">
        <w:t xml:space="preserve"> for 60 kHz SCS normal CP. For FR2, </w:t>
      </w:r>
      <w:r w:rsidRPr="00972FED">
        <w:fldChar w:fldCharType="begin"/>
      </w:r>
      <w:r w:rsidRPr="00972FED">
        <w:instrText xml:space="preserve"> QUOTE </w:instrText>
      </w:r>
      <w:r w:rsidR="00A47EC6">
        <w:rPr>
          <w:position w:val="-5"/>
        </w:rPr>
        <w:pict w14:anchorId="750ABDB1">
          <v:shape id="_x0000_i1602"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instrText xml:space="preserve"> </w:instrText>
      </w:r>
      <w:r w:rsidRPr="00972FED">
        <w:fldChar w:fldCharType="separate"/>
      </w:r>
      <w:r w:rsidR="00A47EC6">
        <w:rPr>
          <w:position w:val="-5"/>
        </w:rPr>
        <w:pict w14:anchorId="322DBF9A">
          <v:shape id="_x0000_i1603"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fldChar w:fldCharType="end"/>
      </w:r>
      <w:r w:rsidRPr="006F0B54">
        <w:t xml:space="preserve"> for 60 kHz SCS and </w:t>
      </w:r>
      <w:r w:rsidRPr="00972FED">
        <w:fldChar w:fldCharType="begin"/>
      </w:r>
      <w:r w:rsidRPr="00972FED">
        <w:instrText xml:space="preserve"> QUOTE </w:instrText>
      </w:r>
      <w:r w:rsidR="00A47EC6">
        <w:rPr>
          <w:position w:val="-5"/>
        </w:rPr>
        <w:pict w14:anchorId="0FA950F5">
          <v:shape id="_x0000_i1604"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r w:rsidRPr="00972FED">
        <w:instrText xml:space="preserve"> </w:instrText>
      </w:r>
      <w:r w:rsidRPr="00972FED">
        <w:fldChar w:fldCharType="separate"/>
      </w:r>
      <w:r w:rsidR="00A47EC6">
        <w:rPr>
          <w:position w:val="-5"/>
        </w:rPr>
        <w:pict w14:anchorId="672768CA">
          <v:shape id="_x0000_i1605"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r w:rsidRPr="00972FED">
        <w:fldChar w:fldCharType="end"/>
      </w:r>
      <w:r w:rsidRPr="006F0B54">
        <w:t xml:space="preserve"> for 120 kHz SCS.</w:t>
      </w:r>
    </w:p>
    <w:p w14:paraId="11F4DAA3" w14:textId="77777777" w:rsidR="00972FED" w:rsidRPr="006F0B54" w:rsidRDefault="00972FED" w:rsidP="00972FED">
      <w:r w:rsidRPr="006F0B54">
        <w:t>Unite by RMS.</w:t>
      </w:r>
    </w:p>
    <w:p w14:paraId="79744BCB" w14:textId="77777777" w:rsidR="00972FED" w:rsidRPr="006F0B54" w:rsidRDefault="00A47EC6" w:rsidP="00972FED">
      <w:pPr>
        <w:rPr>
          <w:noProof/>
          <w:lang w:eastAsia="ko-KR"/>
        </w:rPr>
      </w:pPr>
      <w:r>
        <w:lastRenderedPageBreak/>
        <w:pict w14:anchorId="50337DC5">
          <v:shape id="_x0000_i1606" type="#_x0000_t75" style="width:150.65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4F474F&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F474F&quot; wsp:rsidRDefault=&quot;004F474F&quot; wsp:rsidP=&quot;004F474F&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 wsp:rsidRPr=&quot;004F47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6" o:title="" chromakey="white"/>
          </v:shape>
        </w:pict>
      </w:r>
    </w:p>
    <w:p w14:paraId="054ACD30" w14:textId="77777777" w:rsidR="00972FED" w:rsidRPr="006F0B54" w:rsidRDefault="00972FED" w:rsidP="00972FED">
      <w:pPr>
        <w:rPr>
          <w:noProof/>
          <w:lang w:eastAsia="zh-CN"/>
        </w:rPr>
      </w:pPr>
      <w:r w:rsidRPr="006F0B54">
        <w:t xml:space="preserve">The resulting </w:t>
      </w:r>
      <w:r w:rsidRPr="00972FED">
        <w:fldChar w:fldCharType="begin"/>
      </w:r>
      <w:r w:rsidRPr="00972FED">
        <w:instrText xml:space="preserve"> QUOTE </w:instrText>
      </w:r>
      <w:r w:rsidR="00A47EC6">
        <w:rPr>
          <w:position w:val="-5"/>
        </w:rPr>
        <w:pict w14:anchorId="11CA0356">
          <v:shape id="_x0000_i1607"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instrText xml:space="preserve"> </w:instrText>
      </w:r>
      <w:r w:rsidRPr="00972FED">
        <w:fldChar w:fldCharType="separate"/>
      </w:r>
      <w:r w:rsidR="00A47EC6">
        <w:rPr>
          <w:position w:val="-5"/>
        </w:rPr>
        <w:pict w14:anchorId="45E54532">
          <v:shape id="_x0000_i1608"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fldChar w:fldCharType="end"/>
      </w:r>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5754" w:name="_Toc21101614"/>
      <w:bookmarkStart w:id="5755" w:name="_Toc29810652"/>
      <w:bookmarkStart w:id="5756" w:name="_Toc37273929"/>
      <w:bookmarkStart w:id="5757" w:name="_Toc45885247"/>
      <w:r>
        <w:br w:type="page"/>
      </w:r>
    </w:p>
    <w:p w14:paraId="1DCFB6FA" w14:textId="77777777" w:rsidR="00972FED" w:rsidRPr="006F0B54" w:rsidRDefault="00972FED" w:rsidP="00972FED">
      <w:pPr>
        <w:pStyle w:val="Heading8"/>
      </w:pPr>
      <w:bookmarkStart w:id="5758" w:name="_Toc53183148"/>
      <w:bookmarkStart w:id="5759" w:name="_Toc58865542"/>
      <w:bookmarkStart w:id="5760" w:name="_Toc58867124"/>
      <w:bookmarkStart w:id="5761" w:name="_Toc66718157"/>
      <w:bookmarkStart w:id="5762" w:name="_Toc74930718"/>
      <w:bookmarkStart w:id="5763" w:name="_Toc76545003"/>
      <w:r w:rsidRPr="006F0B54">
        <w:t>Annex M (informative):</w:t>
      </w:r>
      <w:r w:rsidRPr="006F0B54">
        <w:br/>
        <w:t>Change history</w:t>
      </w:r>
      <w:bookmarkEnd w:id="5754"/>
      <w:bookmarkEnd w:id="5755"/>
      <w:bookmarkEnd w:id="5756"/>
      <w:bookmarkEnd w:id="5757"/>
      <w:bookmarkEnd w:id="5758"/>
      <w:bookmarkEnd w:id="5759"/>
      <w:bookmarkEnd w:id="5760"/>
      <w:bookmarkEnd w:id="5761"/>
      <w:bookmarkEnd w:id="5762"/>
      <w:bookmarkEnd w:id="576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721"/>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lastRenderedPageBreak/>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lastRenderedPageBreak/>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lastRenderedPageBreak/>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lastRenderedPageBreak/>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 xml:space="preserve">TP to TS 38.141-2: structure alignments with TS </w:t>
            </w:r>
            <w:r w:rsidRPr="006F0B54">
              <w:rPr>
                <w:sz w:val="16"/>
                <w:szCs w:val="16"/>
              </w:rPr>
              <w:lastRenderedPageBreak/>
              <w:t>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lastRenderedPageBreak/>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lastRenderedPageBreak/>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lastRenderedPageBreak/>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lastRenderedPageBreak/>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 xml:space="preserve">Implementation of the following draft CRs, which were Endorsed </w:t>
            </w:r>
            <w:r w:rsidRPr="006F0B54">
              <w:rPr>
                <w:sz w:val="16"/>
                <w:szCs w:val="16"/>
              </w:rPr>
              <w:lastRenderedPageBreak/>
              <w:t>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 xml:space="preserve">Draft CR to TS 38.141-2: Editorial CR for BS </w:t>
            </w:r>
            <w:r w:rsidRPr="006F0B54">
              <w:rPr>
                <w:sz w:val="16"/>
                <w:szCs w:val="16"/>
              </w:rPr>
              <w:lastRenderedPageBreak/>
              <w:t>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lastRenderedPageBreak/>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lastRenderedPageBreak/>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 xml:space="preserve">Draft CR to TS 38.141-2: Correction on manufacturer's declrations related to multi-band </w:t>
            </w:r>
            <w:r w:rsidRPr="006F0B54">
              <w:rPr>
                <w:sz w:val="16"/>
                <w:szCs w:val="16"/>
              </w:rPr>
              <w:lastRenderedPageBreak/>
              <w:t>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lastRenderedPageBreak/>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lastRenderedPageBreak/>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lastRenderedPageBreak/>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 xml:space="preserve">CR for 38.141-1: Conducted test requirements for CP-OFDM based </w:t>
            </w:r>
            <w:r w:rsidRPr="006F0B54">
              <w:rPr>
                <w:rFonts w:cs="Arial"/>
                <w:sz w:val="16"/>
                <w:szCs w:val="16"/>
              </w:rPr>
              <w:lastRenderedPageBreak/>
              <w:t>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lastRenderedPageBreak/>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lastRenderedPageBreak/>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A47EC6">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bl>
    <w:p w14:paraId="305ED308" w14:textId="77777777" w:rsidR="00080512" w:rsidRDefault="00080512" w:rsidP="00D20BC4"/>
    <w:sectPr w:rsidR="00080512">
      <w:headerReference w:type="default" r:id="rId327"/>
      <w:footerReference w:type="default" r:id="rId3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A56D6" w14:textId="57C1DA4C"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7EC6">
      <w:rPr>
        <w:rFonts w:ascii="Arial" w:hAnsi="Arial" w:cs="Arial"/>
        <w:b/>
        <w:noProof/>
        <w:sz w:val="18"/>
        <w:szCs w:val="18"/>
      </w:rPr>
      <w:t>3GPP TS 38.141-2 V15.10.0 (2021-06)</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38038D3C"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7EC6">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5D"/>
    <w:rsid w:val="00033397"/>
    <w:rsid w:val="00040095"/>
    <w:rsid w:val="00051834"/>
    <w:rsid w:val="00054A22"/>
    <w:rsid w:val="00062023"/>
    <w:rsid w:val="000655A6"/>
    <w:rsid w:val="00080512"/>
    <w:rsid w:val="000C47C3"/>
    <w:rsid w:val="000D12FF"/>
    <w:rsid w:val="000D58AB"/>
    <w:rsid w:val="000D651E"/>
    <w:rsid w:val="000F0E42"/>
    <w:rsid w:val="000F7A09"/>
    <w:rsid w:val="001325CE"/>
    <w:rsid w:val="00133525"/>
    <w:rsid w:val="001A4C42"/>
    <w:rsid w:val="001A7420"/>
    <w:rsid w:val="001B6637"/>
    <w:rsid w:val="001C21C3"/>
    <w:rsid w:val="001D02C2"/>
    <w:rsid w:val="001F0C1D"/>
    <w:rsid w:val="001F1132"/>
    <w:rsid w:val="001F168B"/>
    <w:rsid w:val="00227C43"/>
    <w:rsid w:val="0023400D"/>
    <w:rsid w:val="002347A2"/>
    <w:rsid w:val="002675F0"/>
    <w:rsid w:val="002B6339"/>
    <w:rsid w:val="002B6923"/>
    <w:rsid w:val="002E00EE"/>
    <w:rsid w:val="003172DC"/>
    <w:rsid w:val="00350F27"/>
    <w:rsid w:val="0035462D"/>
    <w:rsid w:val="00375248"/>
    <w:rsid w:val="003765B8"/>
    <w:rsid w:val="003C3971"/>
    <w:rsid w:val="00423334"/>
    <w:rsid w:val="004345EC"/>
    <w:rsid w:val="00445D6C"/>
    <w:rsid w:val="00465515"/>
    <w:rsid w:val="004B2AD5"/>
    <w:rsid w:val="004D3578"/>
    <w:rsid w:val="004E213A"/>
    <w:rsid w:val="004F0988"/>
    <w:rsid w:val="004F3340"/>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B6FD9"/>
    <w:rsid w:val="006C3D95"/>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768CA"/>
    <w:rsid w:val="0089140E"/>
    <w:rsid w:val="008C384C"/>
    <w:rsid w:val="008C7DBA"/>
    <w:rsid w:val="008D7A12"/>
    <w:rsid w:val="008E7037"/>
    <w:rsid w:val="0090271F"/>
    <w:rsid w:val="00902E23"/>
    <w:rsid w:val="009114D7"/>
    <w:rsid w:val="0091348E"/>
    <w:rsid w:val="00917CCB"/>
    <w:rsid w:val="00942EC2"/>
    <w:rsid w:val="00972FED"/>
    <w:rsid w:val="00983684"/>
    <w:rsid w:val="009F37B7"/>
    <w:rsid w:val="00A10F02"/>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972"/>
    <w:rsid w:val="00D675A9"/>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rules v:ext="edit">
        <o:r id="V:Rule1" type="connector" idref="#Line 95"/>
        <o:r id="V:Rule2" type="connector" idref="#Line 96"/>
        <o:r id="V:Rule3" type="connector" idref="#Line 98"/>
        <o:r id="V:Rule4" type="connector" idref="#Line 99"/>
        <o:r id="V:Rule5" type="connector" idref="#Line 101"/>
        <o:r id="V:Rule6" type="connector" idref="#Line 102"/>
      </o:rules>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3.emf"/><Relationship Id="rId299" Type="http://schemas.openxmlformats.org/officeDocument/2006/relationships/image" Target="media/image252.png"/><Relationship Id="rId303" Type="http://schemas.openxmlformats.org/officeDocument/2006/relationships/image" Target="media/image256.png"/><Relationship Id="rId21" Type="http://schemas.openxmlformats.org/officeDocument/2006/relationships/image" Target="media/image13.png"/><Relationship Id="rId42" Type="http://schemas.openxmlformats.org/officeDocument/2006/relationships/image" Target="media/image33.wmf"/><Relationship Id="rId63" Type="http://schemas.openxmlformats.org/officeDocument/2006/relationships/image" Target="media/image49.emf"/><Relationship Id="rId84" Type="http://schemas.openxmlformats.org/officeDocument/2006/relationships/image" Target="media/image60.wmf"/><Relationship Id="rId138" Type="http://schemas.openxmlformats.org/officeDocument/2006/relationships/image" Target="media/image100.png"/><Relationship Id="rId159" Type="http://schemas.openxmlformats.org/officeDocument/2006/relationships/image" Target="media/image119.png"/><Relationship Id="rId324" Type="http://schemas.openxmlformats.org/officeDocument/2006/relationships/image" Target="media/image277.png"/><Relationship Id="rId170" Type="http://schemas.openxmlformats.org/officeDocument/2006/relationships/image" Target="media/image129.png"/><Relationship Id="rId191" Type="http://schemas.openxmlformats.org/officeDocument/2006/relationships/image" Target="media/image150.png"/><Relationship Id="rId205" Type="http://schemas.openxmlformats.org/officeDocument/2006/relationships/image" Target="media/image163.wmf"/><Relationship Id="rId226" Type="http://schemas.openxmlformats.org/officeDocument/2006/relationships/image" Target="media/image183.wmf"/><Relationship Id="rId247" Type="http://schemas.openxmlformats.org/officeDocument/2006/relationships/image" Target="media/image203.emf"/><Relationship Id="rId107" Type="http://schemas.openxmlformats.org/officeDocument/2006/relationships/image" Target="media/image73.emf"/><Relationship Id="rId268" Type="http://schemas.openxmlformats.org/officeDocument/2006/relationships/image" Target="media/image222.png"/><Relationship Id="rId289" Type="http://schemas.openxmlformats.org/officeDocument/2006/relationships/image" Target="media/image242.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0.png"/><Relationship Id="rId74" Type="http://schemas.openxmlformats.org/officeDocument/2006/relationships/image" Target="media/image55.wmf"/><Relationship Id="rId128" Type="http://schemas.openxmlformats.org/officeDocument/2006/relationships/image" Target="media/image90.png"/><Relationship Id="rId149" Type="http://schemas.openxmlformats.org/officeDocument/2006/relationships/oleObject" Target="embeddings/oleObject25.bin"/><Relationship Id="rId314" Type="http://schemas.openxmlformats.org/officeDocument/2006/relationships/image" Target="media/image267.png"/><Relationship Id="rId5" Type="http://schemas.openxmlformats.org/officeDocument/2006/relationships/settings" Target="settings.xml"/><Relationship Id="rId95" Type="http://schemas.openxmlformats.org/officeDocument/2006/relationships/oleObject" Target="embeddings/oleObject22.bin"/><Relationship Id="rId160" Type="http://schemas.openxmlformats.org/officeDocument/2006/relationships/image" Target="media/image120.png"/><Relationship Id="rId181" Type="http://schemas.openxmlformats.org/officeDocument/2006/relationships/image" Target="media/image140.png"/><Relationship Id="rId216" Type="http://schemas.openxmlformats.org/officeDocument/2006/relationships/image" Target="media/image174.wmf"/><Relationship Id="rId237" Type="http://schemas.openxmlformats.org/officeDocument/2006/relationships/image" Target="media/image193.wmf"/><Relationship Id="rId258" Type="http://schemas.openxmlformats.org/officeDocument/2006/relationships/image" Target="media/image212.png"/><Relationship Id="rId279" Type="http://schemas.openxmlformats.org/officeDocument/2006/relationships/image" Target="media/image233.png"/><Relationship Id="rId22" Type="http://schemas.openxmlformats.org/officeDocument/2006/relationships/image" Target="media/image14.png"/><Relationship Id="rId43" Type="http://schemas.openxmlformats.org/officeDocument/2006/relationships/oleObject" Target="embeddings/oleObject2.bin"/><Relationship Id="rId64" Type="http://schemas.openxmlformats.org/officeDocument/2006/relationships/oleObject" Target="embeddings/oleObject7.bin"/><Relationship Id="rId118" Type="http://schemas.openxmlformats.org/officeDocument/2006/relationships/image" Target="media/image84.emf"/><Relationship Id="rId139" Type="http://schemas.openxmlformats.org/officeDocument/2006/relationships/image" Target="media/image101.png"/><Relationship Id="rId290" Type="http://schemas.openxmlformats.org/officeDocument/2006/relationships/image" Target="media/image243.png"/><Relationship Id="rId304" Type="http://schemas.openxmlformats.org/officeDocument/2006/relationships/image" Target="media/image257.png"/><Relationship Id="rId325" Type="http://schemas.openxmlformats.org/officeDocument/2006/relationships/image" Target="media/image278.png"/><Relationship Id="rId85" Type="http://schemas.openxmlformats.org/officeDocument/2006/relationships/oleObject" Target="embeddings/oleObject17.bin"/><Relationship Id="rId150" Type="http://schemas.openxmlformats.org/officeDocument/2006/relationships/image" Target="media/image111.emf"/><Relationship Id="rId171" Type="http://schemas.openxmlformats.org/officeDocument/2006/relationships/image" Target="media/image130.png"/><Relationship Id="rId192" Type="http://schemas.openxmlformats.org/officeDocument/2006/relationships/image" Target="media/image151.png"/><Relationship Id="rId206" Type="http://schemas.openxmlformats.org/officeDocument/2006/relationships/image" Target="media/image164.wmf"/><Relationship Id="rId227" Type="http://schemas.openxmlformats.org/officeDocument/2006/relationships/oleObject" Target="embeddings/oleObject30.bin"/><Relationship Id="rId248" Type="http://schemas.openxmlformats.org/officeDocument/2006/relationships/image" Target="media/image204.png"/><Relationship Id="rId269" Type="http://schemas.openxmlformats.org/officeDocument/2006/relationships/image" Target="media/image223.png"/><Relationship Id="rId12" Type="http://schemas.openxmlformats.org/officeDocument/2006/relationships/image" Target="media/image4.emf"/><Relationship Id="rId33" Type="http://schemas.openxmlformats.org/officeDocument/2006/relationships/image" Target="media/image25.png"/><Relationship Id="rId108" Type="http://schemas.openxmlformats.org/officeDocument/2006/relationships/image" Target="media/image74.emf"/><Relationship Id="rId129" Type="http://schemas.openxmlformats.org/officeDocument/2006/relationships/image" Target="media/image91.png"/><Relationship Id="rId280" Type="http://schemas.openxmlformats.org/officeDocument/2006/relationships/image" Target="media/image234.png"/><Relationship Id="rId315" Type="http://schemas.openxmlformats.org/officeDocument/2006/relationships/image" Target="media/image268.png"/><Relationship Id="rId54" Type="http://schemas.openxmlformats.org/officeDocument/2006/relationships/image" Target="media/image41.emf"/><Relationship Id="rId75" Type="http://schemas.openxmlformats.org/officeDocument/2006/relationships/oleObject" Target="embeddings/oleObject12.bin"/><Relationship Id="rId96" Type="http://schemas.openxmlformats.org/officeDocument/2006/relationships/oleObject" Target="embeddings/oleObject23.bin"/><Relationship Id="rId140" Type="http://schemas.openxmlformats.org/officeDocument/2006/relationships/image" Target="media/image102.png"/><Relationship Id="rId161" Type="http://schemas.openxmlformats.org/officeDocument/2006/relationships/oleObject" Target="embeddings/oleObject27.bin"/><Relationship Id="rId182" Type="http://schemas.openxmlformats.org/officeDocument/2006/relationships/image" Target="media/image141.png"/><Relationship Id="rId217" Type="http://schemas.openxmlformats.org/officeDocument/2006/relationships/image" Target="media/image175.wmf"/><Relationship Id="rId6" Type="http://schemas.openxmlformats.org/officeDocument/2006/relationships/webSettings" Target="webSettings.xml"/><Relationship Id="rId238" Type="http://schemas.openxmlformats.org/officeDocument/2006/relationships/image" Target="media/image194.wmf"/><Relationship Id="rId259" Type="http://schemas.openxmlformats.org/officeDocument/2006/relationships/image" Target="media/image213.png"/><Relationship Id="rId23" Type="http://schemas.openxmlformats.org/officeDocument/2006/relationships/image" Target="media/image15.png"/><Relationship Id="rId119" Type="http://schemas.openxmlformats.org/officeDocument/2006/relationships/package" Target="embeddings/Microsoft_Visio_Drawing.vsdx"/><Relationship Id="rId270" Type="http://schemas.openxmlformats.org/officeDocument/2006/relationships/image" Target="media/image224.png"/><Relationship Id="rId291" Type="http://schemas.openxmlformats.org/officeDocument/2006/relationships/image" Target="media/image244.png"/><Relationship Id="rId305" Type="http://schemas.openxmlformats.org/officeDocument/2006/relationships/image" Target="media/image258.png"/><Relationship Id="rId326" Type="http://schemas.openxmlformats.org/officeDocument/2006/relationships/image" Target="media/image279.png"/><Relationship Id="rId44" Type="http://schemas.openxmlformats.org/officeDocument/2006/relationships/image" Target="media/image34.wmf"/><Relationship Id="rId65" Type="http://schemas.openxmlformats.org/officeDocument/2006/relationships/image" Target="media/image50.emf"/><Relationship Id="rId86" Type="http://schemas.openxmlformats.org/officeDocument/2006/relationships/image" Target="media/image61.wmf"/><Relationship Id="rId130" Type="http://schemas.openxmlformats.org/officeDocument/2006/relationships/image" Target="media/image92.png"/><Relationship Id="rId151" Type="http://schemas.openxmlformats.org/officeDocument/2006/relationships/image" Target="media/image112.png"/><Relationship Id="rId172" Type="http://schemas.openxmlformats.org/officeDocument/2006/relationships/image" Target="media/image131.png"/><Relationship Id="rId193" Type="http://schemas.openxmlformats.org/officeDocument/2006/relationships/image" Target="media/image152.png"/><Relationship Id="rId207" Type="http://schemas.openxmlformats.org/officeDocument/2006/relationships/image" Target="media/image165.wmf"/><Relationship Id="rId228" Type="http://schemas.openxmlformats.org/officeDocument/2006/relationships/image" Target="media/image184.wmf"/><Relationship Id="rId249" Type="http://schemas.openxmlformats.org/officeDocument/2006/relationships/image" Target="media/image205.png"/><Relationship Id="rId13" Type="http://schemas.openxmlformats.org/officeDocument/2006/relationships/image" Target="media/image5.emf"/><Relationship Id="rId109" Type="http://schemas.openxmlformats.org/officeDocument/2006/relationships/image" Target="media/image75.emf"/><Relationship Id="rId260" Type="http://schemas.openxmlformats.org/officeDocument/2006/relationships/image" Target="media/image214.png"/><Relationship Id="rId281" Type="http://schemas.openxmlformats.org/officeDocument/2006/relationships/image" Target="media/image235.png"/><Relationship Id="rId316" Type="http://schemas.openxmlformats.org/officeDocument/2006/relationships/image" Target="media/image269.png"/><Relationship Id="rId34" Type="http://schemas.openxmlformats.org/officeDocument/2006/relationships/image" Target="media/image26.png"/><Relationship Id="rId55" Type="http://schemas.openxmlformats.org/officeDocument/2006/relationships/image" Target="media/image42.emf"/><Relationship Id="rId76" Type="http://schemas.openxmlformats.org/officeDocument/2006/relationships/image" Target="media/image56.wmf"/><Relationship Id="rId97" Type="http://schemas.openxmlformats.org/officeDocument/2006/relationships/image" Target="media/image66.wmf"/><Relationship Id="rId120" Type="http://schemas.openxmlformats.org/officeDocument/2006/relationships/image" Target="media/image85.emf"/><Relationship Id="rId141" Type="http://schemas.openxmlformats.org/officeDocument/2006/relationships/image" Target="media/image103.png"/><Relationship Id="rId7" Type="http://schemas.openxmlformats.org/officeDocument/2006/relationships/footnotes" Target="footnotes.xml"/><Relationship Id="rId162" Type="http://schemas.openxmlformats.org/officeDocument/2006/relationships/image" Target="media/image121.png"/><Relationship Id="rId183" Type="http://schemas.openxmlformats.org/officeDocument/2006/relationships/image" Target="media/image142.png"/><Relationship Id="rId218" Type="http://schemas.openxmlformats.org/officeDocument/2006/relationships/image" Target="media/image176.wmf"/><Relationship Id="rId239" Type="http://schemas.openxmlformats.org/officeDocument/2006/relationships/image" Target="media/image195.wmf"/><Relationship Id="rId250" Type="http://schemas.openxmlformats.org/officeDocument/2006/relationships/image" Target="media/image206.png"/><Relationship Id="rId271" Type="http://schemas.openxmlformats.org/officeDocument/2006/relationships/image" Target="media/image225.png"/><Relationship Id="rId292" Type="http://schemas.openxmlformats.org/officeDocument/2006/relationships/image" Target="media/image245.png"/><Relationship Id="rId306" Type="http://schemas.openxmlformats.org/officeDocument/2006/relationships/image" Target="media/image259.png"/><Relationship Id="rId24" Type="http://schemas.openxmlformats.org/officeDocument/2006/relationships/image" Target="media/image16.png"/><Relationship Id="rId45" Type="http://schemas.openxmlformats.org/officeDocument/2006/relationships/oleObject" Target="embeddings/oleObject3.bin"/><Relationship Id="rId66" Type="http://schemas.openxmlformats.org/officeDocument/2006/relationships/oleObject" Target="embeddings/oleObject8.bin"/><Relationship Id="rId87" Type="http://schemas.openxmlformats.org/officeDocument/2006/relationships/oleObject" Target="embeddings/oleObject18.bin"/><Relationship Id="rId110" Type="http://schemas.openxmlformats.org/officeDocument/2006/relationships/image" Target="media/image76.emf"/><Relationship Id="rId131" Type="http://schemas.openxmlformats.org/officeDocument/2006/relationships/image" Target="media/image93.png"/><Relationship Id="rId327" Type="http://schemas.openxmlformats.org/officeDocument/2006/relationships/header" Target="header1.xml"/><Relationship Id="rId152" Type="http://schemas.openxmlformats.org/officeDocument/2006/relationships/image" Target="media/image113.png"/><Relationship Id="rId173" Type="http://schemas.openxmlformats.org/officeDocument/2006/relationships/image" Target="media/image132.png"/><Relationship Id="rId194" Type="http://schemas.openxmlformats.org/officeDocument/2006/relationships/image" Target="media/image153.wmf"/><Relationship Id="rId208" Type="http://schemas.openxmlformats.org/officeDocument/2006/relationships/image" Target="media/image166.wmf"/><Relationship Id="rId229" Type="http://schemas.openxmlformats.org/officeDocument/2006/relationships/image" Target="media/image185.wmf"/><Relationship Id="rId240" Type="http://schemas.openxmlformats.org/officeDocument/2006/relationships/image" Target="media/image196.wmf"/><Relationship Id="rId261" Type="http://schemas.openxmlformats.org/officeDocument/2006/relationships/image" Target="media/image215.png"/><Relationship Id="rId14" Type="http://schemas.openxmlformats.org/officeDocument/2006/relationships/image" Target="media/image6.e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3.gif"/><Relationship Id="rId77" Type="http://schemas.openxmlformats.org/officeDocument/2006/relationships/oleObject" Target="embeddings/oleObject13.bin"/><Relationship Id="rId100" Type="http://schemas.openxmlformats.org/officeDocument/2006/relationships/oleObject" Target="embeddings/Microsoft_Visio_2003-2010_Drawing.vsd"/><Relationship Id="rId105" Type="http://schemas.openxmlformats.org/officeDocument/2006/relationships/image" Target="media/image71.emf"/><Relationship Id="rId126" Type="http://schemas.openxmlformats.org/officeDocument/2006/relationships/image" Target="media/image88.emf"/><Relationship Id="rId147" Type="http://schemas.openxmlformats.org/officeDocument/2006/relationships/image" Target="media/image109.png"/><Relationship Id="rId168" Type="http://schemas.openxmlformats.org/officeDocument/2006/relationships/image" Target="media/image127.png"/><Relationship Id="rId282" Type="http://schemas.openxmlformats.org/officeDocument/2006/relationships/image" Target="media/image236.png"/><Relationship Id="rId312" Type="http://schemas.openxmlformats.org/officeDocument/2006/relationships/image" Target="media/image265.png"/><Relationship Id="rId317" Type="http://schemas.openxmlformats.org/officeDocument/2006/relationships/image" Target="media/image27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4.wmf"/><Relationship Id="rId93" Type="http://schemas.openxmlformats.org/officeDocument/2006/relationships/oleObject" Target="embeddings/oleObject21.bin"/><Relationship Id="rId98" Type="http://schemas.openxmlformats.org/officeDocument/2006/relationships/oleObject" Target="embeddings/oleObject24.bin"/><Relationship Id="rId121" Type="http://schemas.openxmlformats.org/officeDocument/2006/relationships/package" Target="embeddings/Microsoft_Visio_Drawing1.vsdx"/><Relationship Id="rId142" Type="http://schemas.openxmlformats.org/officeDocument/2006/relationships/image" Target="media/image104.png"/><Relationship Id="rId163" Type="http://schemas.openxmlformats.org/officeDocument/2006/relationships/image" Target="media/image122.png"/><Relationship Id="rId184" Type="http://schemas.openxmlformats.org/officeDocument/2006/relationships/image" Target="media/image143.png"/><Relationship Id="rId189" Type="http://schemas.openxmlformats.org/officeDocument/2006/relationships/image" Target="media/image148.png"/><Relationship Id="rId219" Type="http://schemas.openxmlformats.org/officeDocument/2006/relationships/image" Target="media/image177.wmf"/><Relationship Id="rId3" Type="http://schemas.openxmlformats.org/officeDocument/2006/relationships/numbering" Target="numbering.xml"/><Relationship Id="rId214" Type="http://schemas.openxmlformats.org/officeDocument/2006/relationships/image" Target="media/image172.wmf"/><Relationship Id="rId230" Type="http://schemas.openxmlformats.org/officeDocument/2006/relationships/image" Target="media/image186.wmf"/><Relationship Id="rId235" Type="http://schemas.openxmlformats.org/officeDocument/2006/relationships/image" Target="media/image191.wmf"/><Relationship Id="rId251" Type="http://schemas.openxmlformats.org/officeDocument/2006/relationships/image" Target="media/image207.png"/><Relationship Id="rId256" Type="http://schemas.openxmlformats.org/officeDocument/2006/relationships/oleObject" Target="embeddings/oleObject32.bin"/><Relationship Id="rId277" Type="http://schemas.openxmlformats.org/officeDocument/2006/relationships/image" Target="media/image231.png"/><Relationship Id="rId298" Type="http://schemas.openxmlformats.org/officeDocument/2006/relationships/image" Target="media/image251.png"/><Relationship Id="rId25" Type="http://schemas.openxmlformats.org/officeDocument/2006/relationships/image" Target="media/image17.png"/><Relationship Id="rId46" Type="http://schemas.openxmlformats.org/officeDocument/2006/relationships/image" Target="media/image35.png"/><Relationship Id="rId67" Type="http://schemas.openxmlformats.org/officeDocument/2006/relationships/image" Target="media/image51.wmf"/><Relationship Id="rId116" Type="http://schemas.openxmlformats.org/officeDocument/2006/relationships/image" Target="media/image82.emf"/><Relationship Id="rId137" Type="http://schemas.openxmlformats.org/officeDocument/2006/relationships/image" Target="media/image99.png"/><Relationship Id="rId158" Type="http://schemas.openxmlformats.org/officeDocument/2006/relationships/oleObject" Target="embeddings/oleObject26.bin"/><Relationship Id="rId272" Type="http://schemas.openxmlformats.org/officeDocument/2006/relationships/image" Target="media/image226.png"/><Relationship Id="rId293" Type="http://schemas.openxmlformats.org/officeDocument/2006/relationships/image" Target="media/image246.png"/><Relationship Id="rId302" Type="http://schemas.openxmlformats.org/officeDocument/2006/relationships/image" Target="media/image255.png"/><Relationship Id="rId307" Type="http://schemas.openxmlformats.org/officeDocument/2006/relationships/image" Target="media/image260.png"/><Relationship Id="rId323" Type="http://schemas.openxmlformats.org/officeDocument/2006/relationships/image" Target="media/image276.png"/><Relationship Id="rId328"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oleObject" Target="embeddings/oleObject1.bin"/><Relationship Id="rId62" Type="http://schemas.openxmlformats.org/officeDocument/2006/relationships/oleObject" Target="embeddings/oleObject6.bin"/><Relationship Id="rId83" Type="http://schemas.openxmlformats.org/officeDocument/2006/relationships/oleObject" Target="embeddings/oleObject16.bin"/><Relationship Id="rId88" Type="http://schemas.openxmlformats.org/officeDocument/2006/relationships/image" Target="media/image62.wmf"/><Relationship Id="rId111" Type="http://schemas.openxmlformats.org/officeDocument/2006/relationships/image" Target="media/image77.emf"/><Relationship Id="rId132" Type="http://schemas.openxmlformats.org/officeDocument/2006/relationships/image" Target="media/image94.png"/><Relationship Id="rId153" Type="http://schemas.openxmlformats.org/officeDocument/2006/relationships/image" Target="media/image114.png"/><Relationship Id="rId174" Type="http://schemas.openxmlformats.org/officeDocument/2006/relationships/image" Target="media/image133.png"/><Relationship Id="rId179" Type="http://schemas.openxmlformats.org/officeDocument/2006/relationships/image" Target="media/image138.png"/><Relationship Id="rId195" Type="http://schemas.openxmlformats.org/officeDocument/2006/relationships/image" Target="media/image154.wmf"/><Relationship Id="rId209" Type="http://schemas.openxmlformats.org/officeDocument/2006/relationships/image" Target="media/image167.wmf"/><Relationship Id="rId190" Type="http://schemas.openxmlformats.org/officeDocument/2006/relationships/image" Target="media/image149.png"/><Relationship Id="rId204" Type="http://schemas.openxmlformats.org/officeDocument/2006/relationships/image" Target="media/image162.wmf"/><Relationship Id="rId220" Type="http://schemas.openxmlformats.org/officeDocument/2006/relationships/image" Target="media/image178.wmf"/><Relationship Id="rId225" Type="http://schemas.openxmlformats.org/officeDocument/2006/relationships/oleObject" Target="embeddings/oleObject29.bin"/><Relationship Id="rId241" Type="http://schemas.openxmlformats.org/officeDocument/2006/relationships/image" Target="media/image197.wmf"/><Relationship Id="rId246" Type="http://schemas.openxmlformats.org/officeDocument/2006/relationships/image" Target="media/image202.wmf"/><Relationship Id="rId267" Type="http://schemas.openxmlformats.org/officeDocument/2006/relationships/image" Target="media/image221.png"/><Relationship Id="rId288" Type="http://schemas.openxmlformats.org/officeDocument/2006/relationships/image" Target="media/image241.png"/><Relationship Id="rId15" Type="http://schemas.openxmlformats.org/officeDocument/2006/relationships/image" Target="media/image7.emf"/><Relationship Id="rId36" Type="http://schemas.openxmlformats.org/officeDocument/2006/relationships/image" Target="media/image28.png"/><Relationship Id="rId57" Type="http://schemas.openxmlformats.org/officeDocument/2006/relationships/image" Target="media/image44.png"/><Relationship Id="rId106" Type="http://schemas.openxmlformats.org/officeDocument/2006/relationships/image" Target="media/image72.emf"/><Relationship Id="rId127" Type="http://schemas.openxmlformats.org/officeDocument/2006/relationships/image" Target="media/image89.png"/><Relationship Id="rId262" Type="http://schemas.openxmlformats.org/officeDocument/2006/relationships/image" Target="media/image216.png"/><Relationship Id="rId283" Type="http://schemas.openxmlformats.org/officeDocument/2006/relationships/image" Target="media/image237.png"/><Relationship Id="rId313" Type="http://schemas.openxmlformats.org/officeDocument/2006/relationships/image" Target="media/image266.png"/><Relationship Id="rId318" Type="http://schemas.openxmlformats.org/officeDocument/2006/relationships/image" Target="media/image271.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39.png"/><Relationship Id="rId73" Type="http://schemas.openxmlformats.org/officeDocument/2006/relationships/oleObject" Target="embeddings/oleObject11.bin"/><Relationship Id="rId78" Type="http://schemas.openxmlformats.org/officeDocument/2006/relationships/image" Target="media/image57.wmf"/><Relationship Id="rId94" Type="http://schemas.openxmlformats.org/officeDocument/2006/relationships/image" Target="media/image65.emf"/><Relationship Id="rId99" Type="http://schemas.openxmlformats.org/officeDocument/2006/relationships/image" Target="media/image67.emf"/><Relationship Id="rId101" Type="http://schemas.openxmlformats.org/officeDocument/2006/relationships/image" Target="media/image68.emf"/><Relationship Id="rId122" Type="http://schemas.openxmlformats.org/officeDocument/2006/relationships/image" Target="media/image86.emf"/><Relationship Id="rId143" Type="http://schemas.openxmlformats.org/officeDocument/2006/relationships/image" Target="media/image105.png"/><Relationship Id="rId148" Type="http://schemas.openxmlformats.org/officeDocument/2006/relationships/image" Target="media/image110.wmf"/><Relationship Id="rId164" Type="http://schemas.openxmlformats.org/officeDocument/2006/relationships/image" Target="media/image123.png"/><Relationship Id="rId169" Type="http://schemas.openxmlformats.org/officeDocument/2006/relationships/image" Target="media/image128.png"/><Relationship Id="rId185" Type="http://schemas.openxmlformats.org/officeDocument/2006/relationships/image" Target="media/image144.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39.png"/><Relationship Id="rId210" Type="http://schemas.openxmlformats.org/officeDocument/2006/relationships/image" Target="media/image168.wmf"/><Relationship Id="rId215" Type="http://schemas.openxmlformats.org/officeDocument/2006/relationships/image" Target="media/image173.wmf"/><Relationship Id="rId236" Type="http://schemas.openxmlformats.org/officeDocument/2006/relationships/image" Target="media/image192.wmf"/><Relationship Id="rId257" Type="http://schemas.openxmlformats.org/officeDocument/2006/relationships/image" Target="media/image211.png"/><Relationship Id="rId278" Type="http://schemas.openxmlformats.org/officeDocument/2006/relationships/image" Target="media/image232.png"/><Relationship Id="rId26" Type="http://schemas.openxmlformats.org/officeDocument/2006/relationships/image" Target="media/image18.png"/><Relationship Id="rId231" Type="http://schemas.openxmlformats.org/officeDocument/2006/relationships/image" Target="media/image187.wmf"/><Relationship Id="rId252" Type="http://schemas.openxmlformats.org/officeDocument/2006/relationships/image" Target="media/image208.png"/><Relationship Id="rId273" Type="http://schemas.openxmlformats.org/officeDocument/2006/relationships/image" Target="media/image227.png"/><Relationship Id="rId294" Type="http://schemas.openxmlformats.org/officeDocument/2006/relationships/image" Target="media/image247.png"/><Relationship Id="rId308" Type="http://schemas.openxmlformats.org/officeDocument/2006/relationships/image" Target="media/image261.png"/><Relationship Id="rId329" Type="http://schemas.openxmlformats.org/officeDocument/2006/relationships/fontTable" Target="fontTable.xml"/><Relationship Id="rId47" Type="http://schemas.openxmlformats.org/officeDocument/2006/relationships/image" Target="media/image36.wmf"/><Relationship Id="rId68" Type="http://schemas.openxmlformats.org/officeDocument/2006/relationships/oleObject" Target="embeddings/oleObject9.bin"/><Relationship Id="rId89" Type="http://schemas.openxmlformats.org/officeDocument/2006/relationships/oleObject" Target="embeddings/oleObject19.bin"/><Relationship Id="rId112" Type="http://schemas.openxmlformats.org/officeDocument/2006/relationships/image" Target="media/image78.emf"/><Relationship Id="rId133" Type="http://schemas.openxmlformats.org/officeDocument/2006/relationships/image" Target="media/image95.png"/><Relationship Id="rId154" Type="http://schemas.openxmlformats.org/officeDocument/2006/relationships/image" Target="media/image115.png"/><Relationship Id="rId175" Type="http://schemas.openxmlformats.org/officeDocument/2006/relationships/image" Target="media/image134.png"/><Relationship Id="rId196" Type="http://schemas.openxmlformats.org/officeDocument/2006/relationships/image" Target="media/image155.wmf"/><Relationship Id="rId200" Type="http://schemas.openxmlformats.org/officeDocument/2006/relationships/image" Target="media/image158.wmf"/><Relationship Id="rId16" Type="http://schemas.openxmlformats.org/officeDocument/2006/relationships/image" Target="media/image8.emf"/><Relationship Id="rId221" Type="http://schemas.openxmlformats.org/officeDocument/2006/relationships/image" Target="media/image179.wmf"/><Relationship Id="rId242" Type="http://schemas.openxmlformats.org/officeDocument/2006/relationships/image" Target="media/image198.wmf"/><Relationship Id="rId263" Type="http://schemas.openxmlformats.org/officeDocument/2006/relationships/image" Target="media/image217.png"/><Relationship Id="rId284" Type="http://schemas.openxmlformats.org/officeDocument/2006/relationships/image" Target="media/image238.png"/><Relationship Id="rId319" Type="http://schemas.openxmlformats.org/officeDocument/2006/relationships/image" Target="media/image272.png"/><Relationship Id="rId37" Type="http://schemas.openxmlformats.org/officeDocument/2006/relationships/image" Target="media/image29.png"/><Relationship Id="rId58" Type="http://schemas.openxmlformats.org/officeDocument/2006/relationships/image" Target="media/image45.wmf"/><Relationship Id="rId79" Type="http://schemas.openxmlformats.org/officeDocument/2006/relationships/oleObject" Target="embeddings/oleObject14.bin"/><Relationship Id="rId102" Type="http://schemas.openxmlformats.org/officeDocument/2006/relationships/oleObject" Target="embeddings/Microsoft_Visio_2003-2010_Drawing1.vsd"/><Relationship Id="rId123" Type="http://schemas.openxmlformats.org/officeDocument/2006/relationships/package" Target="embeddings/Microsoft_Visio_Drawing2.vsdx"/><Relationship Id="rId144" Type="http://schemas.openxmlformats.org/officeDocument/2006/relationships/image" Target="media/image106.png"/><Relationship Id="rId330" Type="http://schemas.openxmlformats.org/officeDocument/2006/relationships/theme" Target="theme/theme1.xml"/><Relationship Id="rId90" Type="http://schemas.openxmlformats.org/officeDocument/2006/relationships/image" Target="media/image63.wmf"/><Relationship Id="rId165" Type="http://schemas.openxmlformats.org/officeDocument/2006/relationships/image" Target="media/image124.png"/><Relationship Id="rId186" Type="http://schemas.openxmlformats.org/officeDocument/2006/relationships/image" Target="media/image145.png"/><Relationship Id="rId211" Type="http://schemas.openxmlformats.org/officeDocument/2006/relationships/image" Target="media/image169.wmf"/><Relationship Id="rId232" Type="http://schemas.openxmlformats.org/officeDocument/2006/relationships/image" Target="media/image188.wmf"/><Relationship Id="rId253" Type="http://schemas.openxmlformats.org/officeDocument/2006/relationships/image" Target="media/image209.emf"/><Relationship Id="rId274" Type="http://schemas.openxmlformats.org/officeDocument/2006/relationships/image" Target="media/image228.png"/><Relationship Id="rId295" Type="http://schemas.openxmlformats.org/officeDocument/2006/relationships/image" Target="media/image248.png"/><Relationship Id="rId309" Type="http://schemas.openxmlformats.org/officeDocument/2006/relationships/image" Target="media/image262.png"/><Relationship Id="rId27" Type="http://schemas.openxmlformats.org/officeDocument/2006/relationships/image" Target="media/image19.png"/><Relationship Id="rId48" Type="http://schemas.openxmlformats.org/officeDocument/2006/relationships/oleObject" Target="embeddings/oleObject4.bin"/><Relationship Id="rId69" Type="http://schemas.openxmlformats.org/officeDocument/2006/relationships/image" Target="media/image52.wmf"/><Relationship Id="rId113" Type="http://schemas.openxmlformats.org/officeDocument/2006/relationships/image" Target="media/image79.emf"/><Relationship Id="rId134" Type="http://schemas.openxmlformats.org/officeDocument/2006/relationships/image" Target="media/image96.png"/><Relationship Id="rId320" Type="http://schemas.openxmlformats.org/officeDocument/2006/relationships/image" Target="media/image273.png"/><Relationship Id="rId80" Type="http://schemas.openxmlformats.org/officeDocument/2006/relationships/image" Target="media/image58.wmf"/><Relationship Id="rId155" Type="http://schemas.openxmlformats.org/officeDocument/2006/relationships/image" Target="media/image116.png"/><Relationship Id="rId176" Type="http://schemas.openxmlformats.org/officeDocument/2006/relationships/image" Target="media/image135.png"/><Relationship Id="rId197" Type="http://schemas.openxmlformats.org/officeDocument/2006/relationships/image" Target="media/image156.wmf"/><Relationship Id="rId201" Type="http://schemas.openxmlformats.org/officeDocument/2006/relationships/image" Target="media/image159.wmf"/><Relationship Id="rId222" Type="http://schemas.openxmlformats.org/officeDocument/2006/relationships/image" Target="media/image180.wmf"/><Relationship Id="rId243" Type="http://schemas.openxmlformats.org/officeDocument/2006/relationships/image" Target="media/image199.wmf"/><Relationship Id="rId264" Type="http://schemas.openxmlformats.org/officeDocument/2006/relationships/image" Target="media/image218.png"/><Relationship Id="rId285" Type="http://schemas.openxmlformats.org/officeDocument/2006/relationships/image" Target="media/image239.emf"/><Relationship Id="rId17" Type="http://schemas.openxmlformats.org/officeDocument/2006/relationships/image" Target="media/image9.emf"/><Relationship Id="rId38" Type="http://schemas.openxmlformats.org/officeDocument/2006/relationships/image" Target="media/image30.wmf"/><Relationship Id="rId59" Type="http://schemas.openxmlformats.org/officeDocument/2006/relationships/image" Target="media/image46.png"/><Relationship Id="rId103" Type="http://schemas.openxmlformats.org/officeDocument/2006/relationships/image" Target="media/image69.emf"/><Relationship Id="rId124" Type="http://schemas.openxmlformats.org/officeDocument/2006/relationships/image" Target="media/image87.emf"/><Relationship Id="rId310" Type="http://schemas.openxmlformats.org/officeDocument/2006/relationships/image" Target="media/image263.png"/><Relationship Id="rId70" Type="http://schemas.openxmlformats.org/officeDocument/2006/relationships/oleObject" Target="embeddings/oleObject10.bin"/><Relationship Id="rId91" Type="http://schemas.openxmlformats.org/officeDocument/2006/relationships/image" Target="media/image64.wmf"/><Relationship Id="rId145" Type="http://schemas.openxmlformats.org/officeDocument/2006/relationships/image" Target="media/image107.png"/><Relationship Id="rId166" Type="http://schemas.openxmlformats.org/officeDocument/2006/relationships/image" Target="media/image125.png"/><Relationship Id="rId187" Type="http://schemas.openxmlformats.org/officeDocument/2006/relationships/image" Target="media/image146.png"/><Relationship Id="rId1" Type="http://schemas.microsoft.com/office/2006/relationships/keyMapCustomizations" Target="customizations.xml"/><Relationship Id="rId212" Type="http://schemas.openxmlformats.org/officeDocument/2006/relationships/image" Target="media/image170.wmf"/><Relationship Id="rId233" Type="http://schemas.openxmlformats.org/officeDocument/2006/relationships/image" Target="media/image189.wmf"/><Relationship Id="rId254" Type="http://schemas.openxmlformats.org/officeDocument/2006/relationships/oleObject" Target="embeddings/oleObject31.bin"/><Relationship Id="rId28" Type="http://schemas.openxmlformats.org/officeDocument/2006/relationships/image" Target="media/image20.png"/><Relationship Id="rId49" Type="http://schemas.openxmlformats.org/officeDocument/2006/relationships/image" Target="media/image37.wmf"/><Relationship Id="rId114" Type="http://schemas.openxmlformats.org/officeDocument/2006/relationships/image" Target="media/image80.emf"/><Relationship Id="rId275" Type="http://schemas.openxmlformats.org/officeDocument/2006/relationships/image" Target="media/image229.png"/><Relationship Id="rId296" Type="http://schemas.openxmlformats.org/officeDocument/2006/relationships/image" Target="media/image249.png"/><Relationship Id="rId300" Type="http://schemas.openxmlformats.org/officeDocument/2006/relationships/image" Target="media/image253.png"/><Relationship Id="rId60" Type="http://schemas.openxmlformats.org/officeDocument/2006/relationships/image" Target="media/image47.wmf"/><Relationship Id="rId81" Type="http://schemas.openxmlformats.org/officeDocument/2006/relationships/oleObject" Target="embeddings/oleObject15.bin"/><Relationship Id="rId135" Type="http://schemas.openxmlformats.org/officeDocument/2006/relationships/image" Target="media/image97.png"/><Relationship Id="rId156" Type="http://schemas.openxmlformats.org/officeDocument/2006/relationships/image" Target="media/image117.png"/><Relationship Id="rId177" Type="http://schemas.openxmlformats.org/officeDocument/2006/relationships/image" Target="media/image136.png"/><Relationship Id="rId198" Type="http://schemas.openxmlformats.org/officeDocument/2006/relationships/oleObject" Target="embeddings/oleObject28.bin"/><Relationship Id="rId321" Type="http://schemas.openxmlformats.org/officeDocument/2006/relationships/image" Target="media/image274.png"/><Relationship Id="rId202" Type="http://schemas.openxmlformats.org/officeDocument/2006/relationships/image" Target="media/image160.wmf"/><Relationship Id="rId223" Type="http://schemas.openxmlformats.org/officeDocument/2006/relationships/image" Target="media/image181.wmf"/><Relationship Id="rId244" Type="http://schemas.openxmlformats.org/officeDocument/2006/relationships/image" Target="media/image200.wmf"/><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19.png"/><Relationship Id="rId286" Type="http://schemas.openxmlformats.org/officeDocument/2006/relationships/oleObject" Target="embeddings/oleObject33.bin"/><Relationship Id="rId50" Type="http://schemas.openxmlformats.org/officeDocument/2006/relationships/oleObject" Target="embeddings/oleObject5.bin"/><Relationship Id="rId104" Type="http://schemas.openxmlformats.org/officeDocument/2006/relationships/image" Target="media/image70.emf"/><Relationship Id="rId125" Type="http://schemas.openxmlformats.org/officeDocument/2006/relationships/package" Target="embeddings/Microsoft_Visio_Drawing3.vsdx"/><Relationship Id="rId146" Type="http://schemas.openxmlformats.org/officeDocument/2006/relationships/image" Target="media/image108.png"/><Relationship Id="rId167" Type="http://schemas.openxmlformats.org/officeDocument/2006/relationships/image" Target="media/image126.png"/><Relationship Id="rId188" Type="http://schemas.openxmlformats.org/officeDocument/2006/relationships/image" Target="media/image147.png"/><Relationship Id="rId311" Type="http://schemas.openxmlformats.org/officeDocument/2006/relationships/image" Target="media/image264.png"/><Relationship Id="rId71" Type="http://schemas.openxmlformats.org/officeDocument/2006/relationships/image" Target="media/image53.png"/><Relationship Id="rId92" Type="http://schemas.openxmlformats.org/officeDocument/2006/relationships/oleObject" Target="embeddings/oleObject20.bin"/><Relationship Id="rId213" Type="http://schemas.openxmlformats.org/officeDocument/2006/relationships/image" Target="media/image171.wmf"/><Relationship Id="rId234" Type="http://schemas.openxmlformats.org/officeDocument/2006/relationships/image" Target="media/image190.wmf"/><Relationship Id="rId2" Type="http://schemas.openxmlformats.org/officeDocument/2006/relationships/customXml" Target="../customXml/item1.xml"/><Relationship Id="rId29" Type="http://schemas.openxmlformats.org/officeDocument/2006/relationships/image" Target="media/image21.png"/><Relationship Id="rId255" Type="http://schemas.openxmlformats.org/officeDocument/2006/relationships/image" Target="media/image210.emf"/><Relationship Id="rId276" Type="http://schemas.openxmlformats.org/officeDocument/2006/relationships/image" Target="media/image230.png"/><Relationship Id="rId297" Type="http://schemas.openxmlformats.org/officeDocument/2006/relationships/image" Target="media/image250.png"/><Relationship Id="rId40" Type="http://schemas.openxmlformats.org/officeDocument/2006/relationships/image" Target="media/image32.wmf"/><Relationship Id="rId115" Type="http://schemas.openxmlformats.org/officeDocument/2006/relationships/image" Target="media/image81.emf"/><Relationship Id="rId136" Type="http://schemas.openxmlformats.org/officeDocument/2006/relationships/image" Target="media/image98.png"/><Relationship Id="rId157" Type="http://schemas.openxmlformats.org/officeDocument/2006/relationships/image" Target="media/image118.wmf"/><Relationship Id="rId178" Type="http://schemas.openxmlformats.org/officeDocument/2006/relationships/image" Target="media/image137.png"/><Relationship Id="rId301" Type="http://schemas.openxmlformats.org/officeDocument/2006/relationships/image" Target="media/image254.png"/><Relationship Id="rId322" Type="http://schemas.openxmlformats.org/officeDocument/2006/relationships/image" Target="media/image275.png"/><Relationship Id="rId61" Type="http://schemas.openxmlformats.org/officeDocument/2006/relationships/image" Target="media/image48.emf"/><Relationship Id="rId82" Type="http://schemas.openxmlformats.org/officeDocument/2006/relationships/image" Target="media/image59.wmf"/><Relationship Id="rId199" Type="http://schemas.openxmlformats.org/officeDocument/2006/relationships/image" Target="media/image157.wmf"/><Relationship Id="rId203" Type="http://schemas.openxmlformats.org/officeDocument/2006/relationships/image" Target="media/image161.wmf"/><Relationship Id="rId19" Type="http://schemas.openxmlformats.org/officeDocument/2006/relationships/image" Target="media/image11.png"/><Relationship Id="rId224" Type="http://schemas.openxmlformats.org/officeDocument/2006/relationships/image" Target="media/image182.wmf"/><Relationship Id="rId245" Type="http://schemas.openxmlformats.org/officeDocument/2006/relationships/image" Target="media/image201.wmf"/><Relationship Id="rId266" Type="http://schemas.openxmlformats.org/officeDocument/2006/relationships/image" Target="media/image220.png"/><Relationship Id="rId287" Type="http://schemas.openxmlformats.org/officeDocument/2006/relationships/image" Target="media/image2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292</Pages>
  <Words>103102</Words>
  <Characters>587682</Characters>
  <Application>Microsoft Office Word</Application>
  <DocSecurity>0</DocSecurity>
  <Lines>4897</Lines>
  <Paragraphs>1378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689406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2021-04-08T11:11:00Z</dcterms:created>
  <dcterms:modified xsi:type="dcterms:W3CDTF">2021-07-07T08:01:00Z</dcterms:modified>
</cp:coreProperties>
</file>