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28E2FA49"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9C2758">
              <w:t>0</w:t>
            </w:r>
            <w:r w:rsidR="00EF783D">
              <w:t>.0</w:t>
            </w:r>
            <w:r w:rsidRPr="00D910A1">
              <w:t xml:space="preserve"> </w:t>
            </w:r>
            <w:r w:rsidRPr="00D910A1">
              <w:rPr>
                <w:sz w:val="32"/>
              </w:rPr>
              <w:t>(</w:t>
            </w:r>
            <w:r w:rsidR="00325C42">
              <w:rPr>
                <w:sz w:val="32"/>
              </w:rPr>
              <w:t>202</w:t>
            </w:r>
            <w:r w:rsidR="009C2758">
              <w:rPr>
                <w:sz w:val="32"/>
              </w:rPr>
              <w:t>2</w:t>
            </w:r>
            <w:r w:rsidR="00EF783D">
              <w:rPr>
                <w:sz w:val="32"/>
              </w:rPr>
              <w:t>-</w:t>
            </w:r>
            <w:r w:rsidR="005B5151">
              <w:rPr>
                <w:sz w:val="32"/>
              </w:rPr>
              <w:t>0</w:t>
            </w:r>
            <w:r w:rsidR="009C2758">
              <w:rPr>
                <w:sz w:val="32"/>
              </w:rPr>
              <w:t>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6674EFC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w:t>
            </w:r>
            <w:r w:rsidR="009C2758">
              <w:rPr>
                <w:noProof/>
                <w:sz w:val="18"/>
              </w:rPr>
              <w:t>2</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7DF5A265" w14:textId="4F03DACE" w:rsidR="00FD6BCB" w:rsidRDefault="00FD6BC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_Toc82627346 \h </w:instrText>
      </w:r>
      <w:r>
        <w:fldChar w:fldCharType="separate"/>
      </w:r>
      <w:r>
        <w:t>5</w:t>
      </w:r>
      <w:r>
        <w:fldChar w:fldCharType="end"/>
      </w:r>
    </w:p>
    <w:p w14:paraId="5363E55E" w14:textId="6B77E4C5" w:rsidR="00FD6BCB" w:rsidRDefault="00FD6B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_Toc82627347 \h </w:instrText>
      </w:r>
      <w:r>
        <w:fldChar w:fldCharType="separate"/>
      </w:r>
      <w:r>
        <w:t>7</w:t>
      </w:r>
      <w:r>
        <w:fldChar w:fldCharType="end"/>
      </w:r>
    </w:p>
    <w:p w14:paraId="3A63178C" w14:textId="773811F7" w:rsidR="00FD6BCB" w:rsidRDefault="00FD6B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_Toc82627348 \h </w:instrText>
      </w:r>
      <w:r>
        <w:fldChar w:fldCharType="separate"/>
      </w:r>
      <w:r>
        <w:t>7</w:t>
      </w:r>
      <w:r>
        <w:fldChar w:fldCharType="end"/>
      </w:r>
    </w:p>
    <w:p w14:paraId="068B2BE2" w14:textId="5029F609" w:rsidR="00FD6BCB" w:rsidRDefault="00FD6B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_Toc82627349 \h </w:instrText>
      </w:r>
      <w:r>
        <w:fldChar w:fldCharType="separate"/>
      </w:r>
      <w:r>
        <w:t>9</w:t>
      </w:r>
      <w:r>
        <w:fldChar w:fldCharType="end"/>
      </w:r>
    </w:p>
    <w:p w14:paraId="241F1E4C" w14:textId="73F74F64" w:rsidR="00FD6BCB" w:rsidRDefault="00FD6B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_Toc82627350 \h </w:instrText>
      </w:r>
      <w:r>
        <w:fldChar w:fldCharType="separate"/>
      </w:r>
      <w:r>
        <w:t>9</w:t>
      </w:r>
      <w:r>
        <w:fldChar w:fldCharType="end"/>
      </w:r>
    </w:p>
    <w:p w14:paraId="58DA0EFE" w14:textId="294F536C" w:rsidR="00FD6BCB" w:rsidRDefault="00FD6B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_Toc82627351 \h </w:instrText>
      </w:r>
      <w:r>
        <w:fldChar w:fldCharType="separate"/>
      </w:r>
      <w:r>
        <w:t>11</w:t>
      </w:r>
      <w:r>
        <w:fldChar w:fldCharType="end"/>
      </w:r>
    </w:p>
    <w:p w14:paraId="407E07C1" w14:textId="0FCDDB04" w:rsidR="00FD6BCB" w:rsidRDefault="00FD6BC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_Toc82627352 \h </w:instrText>
      </w:r>
      <w:r>
        <w:fldChar w:fldCharType="separate"/>
      </w:r>
      <w:r>
        <w:t>11</w:t>
      </w:r>
      <w:r>
        <w:fldChar w:fldCharType="end"/>
      </w:r>
    </w:p>
    <w:p w14:paraId="3DFC5D04" w14:textId="5DF89CE1" w:rsidR="00FD6BCB" w:rsidRDefault="00FD6B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5A4885">
        <w:rPr>
          <w:lang w:val="en-US" w:eastAsia="zh-CN"/>
        </w:rPr>
        <w:t>Test conditions</w:t>
      </w:r>
      <w:r>
        <w:tab/>
      </w:r>
      <w:r>
        <w:fldChar w:fldCharType="begin"/>
      </w:r>
      <w:r>
        <w:instrText xml:space="preserve"> PAGEREF _Toc82627353 \h </w:instrText>
      </w:r>
      <w:r>
        <w:fldChar w:fldCharType="separate"/>
      </w:r>
      <w:r>
        <w:t>12</w:t>
      </w:r>
      <w:r>
        <w:fldChar w:fldCharType="end"/>
      </w:r>
    </w:p>
    <w:p w14:paraId="15893D7E" w14:textId="3BFF11A7" w:rsidR="00FD6BCB" w:rsidRDefault="00FD6BC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_Toc82627354 \h </w:instrText>
      </w:r>
      <w:r>
        <w:fldChar w:fldCharType="separate"/>
      </w:r>
      <w:r>
        <w:t>12</w:t>
      </w:r>
      <w:r>
        <w:fldChar w:fldCharType="end"/>
      </w:r>
    </w:p>
    <w:p w14:paraId="4D08D8D9" w14:textId="0CA152CC" w:rsidR="00FD6BCB" w:rsidRDefault="00FD6BC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_Toc82627355 \h </w:instrText>
      </w:r>
      <w:r>
        <w:fldChar w:fldCharType="separate"/>
      </w:r>
      <w:r>
        <w:t>12</w:t>
      </w:r>
      <w:r>
        <w:fldChar w:fldCharType="end"/>
      </w:r>
    </w:p>
    <w:p w14:paraId="6773E102" w14:textId="321F96D0"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_Toc82627356 \h </w:instrText>
      </w:r>
      <w:r>
        <w:fldChar w:fldCharType="separate"/>
      </w:r>
      <w:r>
        <w:t>13</w:t>
      </w:r>
      <w:r>
        <w:fldChar w:fldCharType="end"/>
      </w:r>
    </w:p>
    <w:p w14:paraId="638C044F" w14:textId="2F238290"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_Toc82627357 \h </w:instrText>
      </w:r>
      <w:r>
        <w:fldChar w:fldCharType="separate"/>
      </w:r>
      <w:r>
        <w:t>13</w:t>
      </w:r>
      <w:r>
        <w:fldChar w:fldCharType="end"/>
      </w:r>
    </w:p>
    <w:p w14:paraId="0D8E2AD6" w14:textId="09D2B1B9" w:rsidR="00FD6BCB" w:rsidRDefault="00FD6BCB">
      <w:pPr>
        <w:pStyle w:val="TOC3"/>
        <w:rPr>
          <w:rFonts w:asciiTheme="minorHAnsi" w:eastAsiaTheme="minorEastAsia" w:hAnsiTheme="minorHAnsi" w:cstheme="minorBidi"/>
          <w:sz w:val="22"/>
          <w:szCs w:val="22"/>
          <w:lang w:eastAsia="en-GB"/>
        </w:rPr>
      </w:pPr>
      <w:r w:rsidRPr="005A4885">
        <w:rPr>
          <w:lang w:val="en-US" w:eastAsia="zh-CN"/>
        </w:rPr>
        <w:t>4.4.1</w:t>
      </w:r>
      <w:r>
        <w:rPr>
          <w:rFonts w:asciiTheme="minorHAnsi" w:eastAsiaTheme="minorEastAsia" w:hAnsiTheme="minorHAnsi" w:cstheme="minorBidi"/>
          <w:sz w:val="22"/>
          <w:szCs w:val="22"/>
          <w:lang w:eastAsia="en-GB"/>
        </w:rPr>
        <w:tab/>
      </w:r>
      <w:r w:rsidRPr="005A4885">
        <w:rPr>
          <w:lang w:val="en-US" w:eastAsia="zh-CN"/>
        </w:rPr>
        <w:t>Transmitter exclusion band</w:t>
      </w:r>
      <w:r>
        <w:tab/>
      </w:r>
      <w:r>
        <w:fldChar w:fldCharType="begin"/>
      </w:r>
      <w:r>
        <w:instrText xml:space="preserve"> PAGEREF _Toc82627358 \h </w:instrText>
      </w:r>
      <w:r>
        <w:fldChar w:fldCharType="separate"/>
      </w:r>
      <w:r>
        <w:t>13</w:t>
      </w:r>
      <w:r>
        <w:fldChar w:fldCharType="end"/>
      </w:r>
    </w:p>
    <w:p w14:paraId="220E08F2" w14:textId="150D0B7F" w:rsidR="00FD6BCB" w:rsidRDefault="00FD6BCB">
      <w:pPr>
        <w:pStyle w:val="TOC3"/>
        <w:rPr>
          <w:rFonts w:asciiTheme="minorHAnsi" w:eastAsiaTheme="minorEastAsia" w:hAnsiTheme="minorHAnsi" w:cstheme="minorBidi"/>
          <w:sz w:val="22"/>
          <w:szCs w:val="22"/>
          <w:lang w:eastAsia="en-GB"/>
        </w:rPr>
      </w:pPr>
      <w:r w:rsidRPr="005A4885">
        <w:rPr>
          <w:lang w:val="en-US" w:eastAsia="zh-CN"/>
        </w:rPr>
        <w:t>4.4.2</w:t>
      </w:r>
      <w:r>
        <w:rPr>
          <w:rFonts w:asciiTheme="minorHAnsi" w:eastAsiaTheme="minorEastAsia" w:hAnsiTheme="minorHAnsi" w:cstheme="minorBidi"/>
          <w:sz w:val="22"/>
          <w:szCs w:val="22"/>
          <w:lang w:eastAsia="en-GB"/>
        </w:rPr>
        <w:tab/>
      </w:r>
      <w:r w:rsidRPr="005A4885">
        <w:rPr>
          <w:lang w:val="en-US" w:eastAsia="zh-CN"/>
        </w:rPr>
        <w:t>Receiver exclusion band</w:t>
      </w:r>
      <w:r>
        <w:tab/>
      </w:r>
      <w:r>
        <w:fldChar w:fldCharType="begin"/>
      </w:r>
      <w:r>
        <w:instrText xml:space="preserve"> PAGEREF _Toc82627359 \h </w:instrText>
      </w:r>
      <w:r>
        <w:fldChar w:fldCharType="separate"/>
      </w:r>
      <w:r>
        <w:t>13</w:t>
      </w:r>
      <w:r>
        <w:fldChar w:fldCharType="end"/>
      </w:r>
    </w:p>
    <w:p w14:paraId="0F79DE0B" w14:textId="0595DBA5"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_Toc82627360 \h </w:instrText>
      </w:r>
      <w:r>
        <w:fldChar w:fldCharType="separate"/>
      </w:r>
      <w:r>
        <w:t>14</w:t>
      </w:r>
      <w:r>
        <w:fldChar w:fldCharType="end"/>
      </w:r>
    </w:p>
    <w:p w14:paraId="51481354" w14:textId="0873A944" w:rsidR="00FD6BCB" w:rsidRDefault="00FD6BCB">
      <w:pPr>
        <w:pStyle w:val="TOC1"/>
        <w:rPr>
          <w:rFonts w:asciiTheme="minorHAnsi" w:eastAsiaTheme="minorEastAsia" w:hAnsiTheme="minorHAnsi" w:cstheme="minorBidi"/>
          <w:szCs w:val="22"/>
          <w:lang w:eastAsia="en-GB"/>
        </w:rPr>
      </w:pPr>
      <w:r w:rsidRPr="005A488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_Toc82627361 \h </w:instrText>
      </w:r>
      <w:r>
        <w:fldChar w:fldCharType="separate"/>
      </w:r>
      <w:r>
        <w:t>15</w:t>
      </w:r>
      <w:r>
        <w:fldChar w:fldCharType="end"/>
      </w:r>
    </w:p>
    <w:p w14:paraId="551A545B" w14:textId="5185E7B5"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_Toc82627362 \h </w:instrText>
      </w:r>
      <w:r>
        <w:fldChar w:fldCharType="separate"/>
      </w:r>
      <w:r>
        <w:t>15</w:t>
      </w:r>
      <w:r>
        <w:fldChar w:fldCharType="end"/>
      </w:r>
    </w:p>
    <w:p w14:paraId="6E2314E7" w14:textId="70B003A9"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_Toc82627363 \h </w:instrText>
      </w:r>
      <w:r>
        <w:fldChar w:fldCharType="separate"/>
      </w:r>
      <w:r>
        <w:t>16</w:t>
      </w:r>
      <w:r>
        <w:fldChar w:fldCharType="end"/>
      </w:r>
    </w:p>
    <w:p w14:paraId="52E5C6B2" w14:textId="09D65823"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w:t>
      </w:r>
      <w:r w:rsidRPr="005A488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_Toc82627364 \h </w:instrText>
      </w:r>
      <w:r>
        <w:fldChar w:fldCharType="separate"/>
      </w:r>
      <w:r>
        <w:t>16</w:t>
      </w:r>
      <w:r>
        <w:fldChar w:fldCharType="end"/>
      </w:r>
    </w:p>
    <w:p w14:paraId="54048057" w14:textId="4B618A02"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w:t>
      </w:r>
      <w:r w:rsidRPr="005A488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_Toc82627365 \h </w:instrText>
      </w:r>
      <w:r>
        <w:fldChar w:fldCharType="separate"/>
      </w:r>
      <w:r>
        <w:t>16</w:t>
      </w:r>
      <w:r>
        <w:fldChar w:fldCharType="end"/>
      </w:r>
    </w:p>
    <w:p w14:paraId="4BBC761A" w14:textId="18DE5D0B" w:rsidR="00FD6BCB" w:rsidRDefault="00FD6BCB">
      <w:pPr>
        <w:pStyle w:val="TOC1"/>
        <w:rPr>
          <w:rFonts w:asciiTheme="minorHAnsi" w:eastAsiaTheme="minorEastAsia" w:hAnsiTheme="minorHAnsi" w:cstheme="minorBidi"/>
          <w:szCs w:val="22"/>
          <w:lang w:eastAsia="en-GB"/>
        </w:rPr>
      </w:pPr>
      <w:r w:rsidRPr="005A488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_Toc82627366 \h </w:instrText>
      </w:r>
      <w:r>
        <w:fldChar w:fldCharType="separate"/>
      </w:r>
      <w:r>
        <w:t>16</w:t>
      </w:r>
      <w:r>
        <w:fldChar w:fldCharType="end"/>
      </w:r>
    </w:p>
    <w:p w14:paraId="180B9DE3" w14:textId="4B6AABD7"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_Toc82627367 \h </w:instrText>
      </w:r>
      <w:r>
        <w:fldChar w:fldCharType="separate"/>
      </w:r>
      <w:r>
        <w:t>16</w:t>
      </w:r>
      <w:r>
        <w:fldChar w:fldCharType="end"/>
      </w:r>
    </w:p>
    <w:p w14:paraId="10B4CA29" w14:textId="2A58949A"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_Toc82627368 \h </w:instrText>
      </w:r>
      <w:r>
        <w:fldChar w:fldCharType="separate"/>
      </w:r>
      <w:r>
        <w:t>17</w:t>
      </w:r>
      <w:r>
        <w:fldChar w:fldCharType="end"/>
      </w:r>
    </w:p>
    <w:p w14:paraId="02BC3F52" w14:textId="05851A3B"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w:t>
      </w:r>
      <w:r w:rsidRPr="005A488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_Toc82627369 \h </w:instrText>
      </w:r>
      <w:r>
        <w:fldChar w:fldCharType="separate"/>
      </w:r>
      <w:r>
        <w:t>17</w:t>
      </w:r>
      <w:r>
        <w:fldChar w:fldCharType="end"/>
      </w:r>
    </w:p>
    <w:p w14:paraId="0AD5D7A7" w14:textId="1CF0377F"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w:t>
      </w:r>
      <w:r w:rsidRPr="005A488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_Toc82627370 \h </w:instrText>
      </w:r>
      <w:r>
        <w:fldChar w:fldCharType="separate"/>
      </w:r>
      <w:r>
        <w:t>17</w:t>
      </w:r>
      <w:r>
        <w:fldChar w:fldCharType="end"/>
      </w:r>
    </w:p>
    <w:p w14:paraId="48BED140" w14:textId="05566F8B" w:rsidR="00FD6BCB" w:rsidRDefault="00FD6BCB">
      <w:pPr>
        <w:pStyle w:val="TOC1"/>
        <w:rPr>
          <w:rFonts w:asciiTheme="minorHAnsi" w:eastAsiaTheme="minorEastAsia" w:hAnsiTheme="minorHAnsi" w:cstheme="minorBidi"/>
          <w:szCs w:val="22"/>
          <w:lang w:eastAsia="en-GB"/>
        </w:rPr>
      </w:pPr>
      <w:r w:rsidRPr="005A488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_Toc82627371 \h </w:instrText>
      </w:r>
      <w:r>
        <w:fldChar w:fldCharType="separate"/>
      </w:r>
      <w:r>
        <w:t>18</w:t>
      </w:r>
      <w:r>
        <w:fldChar w:fldCharType="end"/>
      </w:r>
    </w:p>
    <w:p w14:paraId="5B6E5BD5" w14:textId="44AF644A" w:rsidR="00FD6BCB" w:rsidRDefault="00FD6BCB">
      <w:pPr>
        <w:pStyle w:val="TOC2"/>
        <w:rPr>
          <w:rFonts w:asciiTheme="minorHAnsi" w:eastAsiaTheme="minorEastAsia" w:hAnsiTheme="minorHAnsi" w:cstheme="minorBidi"/>
          <w:sz w:val="22"/>
          <w:szCs w:val="22"/>
          <w:lang w:eastAsia="en-GB"/>
        </w:rPr>
      </w:pPr>
      <w:r w:rsidRPr="005A4885">
        <w:rPr>
          <w:lang w:val="en-US" w:eastAsia="zh-CN"/>
        </w:rPr>
        <w:t>7</w:t>
      </w:r>
      <w:r>
        <w:t>.1</w:t>
      </w:r>
      <w:r>
        <w:rPr>
          <w:rFonts w:asciiTheme="minorHAnsi" w:eastAsiaTheme="minorEastAsia" w:hAnsiTheme="minorHAnsi" w:cstheme="minorBidi"/>
          <w:sz w:val="22"/>
          <w:szCs w:val="22"/>
          <w:lang w:eastAsia="en-GB"/>
        </w:rPr>
        <w:tab/>
      </w:r>
      <w:r w:rsidRPr="005A4885">
        <w:rPr>
          <w:lang w:val="en-US" w:eastAsia="zh-CN"/>
        </w:rPr>
        <w:t>Emission</w:t>
      </w:r>
      <w:r>
        <w:tab/>
      </w:r>
      <w:r>
        <w:fldChar w:fldCharType="begin"/>
      </w:r>
      <w:r>
        <w:instrText xml:space="preserve"> PAGEREF _Toc82627372 \h </w:instrText>
      </w:r>
      <w:r>
        <w:fldChar w:fldCharType="separate"/>
      </w:r>
      <w:r>
        <w:t>18</w:t>
      </w:r>
      <w:r>
        <w:fldChar w:fldCharType="end"/>
      </w:r>
    </w:p>
    <w:p w14:paraId="33C5D1E5" w14:textId="31409A9D" w:rsidR="00FD6BCB" w:rsidRDefault="00FD6BCB">
      <w:pPr>
        <w:pStyle w:val="TOC2"/>
        <w:rPr>
          <w:rFonts w:asciiTheme="minorHAnsi" w:eastAsiaTheme="minorEastAsia" w:hAnsiTheme="minorHAnsi" w:cstheme="minorBidi"/>
          <w:sz w:val="22"/>
          <w:szCs w:val="22"/>
          <w:lang w:eastAsia="en-GB"/>
        </w:rPr>
      </w:pPr>
      <w:r w:rsidRPr="005A488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_Toc82627373 \h </w:instrText>
      </w:r>
      <w:r>
        <w:fldChar w:fldCharType="separate"/>
      </w:r>
      <w:r>
        <w:t>18</w:t>
      </w:r>
      <w:r>
        <w:fldChar w:fldCharType="end"/>
      </w:r>
    </w:p>
    <w:p w14:paraId="47121E06" w14:textId="499C731F" w:rsidR="00FD6BCB" w:rsidRDefault="00FD6BCB">
      <w:pPr>
        <w:pStyle w:val="TOC1"/>
        <w:rPr>
          <w:rFonts w:asciiTheme="minorHAnsi" w:eastAsiaTheme="minorEastAsia" w:hAnsiTheme="minorHAnsi" w:cstheme="minorBidi"/>
          <w:szCs w:val="22"/>
          <w:lang w:eastAsia="en-GB"/>
        </w:rPr>
      </w:pPr>
      <w:r w:rsidRPr="005A488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_Toc82627374 \h </w:instrText>
      </w:r>
      <w:r>
        <w:fldChar w:fldCharType="separate"/>
      </w:r>
      <w:r>
        <w:t>19</w:t>
      </w:r>
      <w:r>
        <w:fldChar w:fldCharType="end"/>
      </w:r>
    </w:p>
    <w:p w14:paraId="1D16B23C" w14:textId="6BE2BA1F"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_Toc82627375 \h </w:instrText>
      </w:r>
      <w:r>
        <w:fldChar w:fldCharType="separate"/>
      </w:r>
      <w:r>
        <w:t>19</w:t>
      </w:r>
      <w:r>
        <w:fldChar w:fldCharType="end"/>
      </w:r>
    </w:p>
    <w:p w14:paraId="0AC06A69" w14:textId="3702DB55"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_Toc82627376 \h </w:instrText>
      </w:r>
      <w:r>
        <w:fldChar w:fldCharType="separate"/>
      </w:r>
      <w:r>
        <w:t>19</w:t>
      </w:r>
      <w:r>
        <w:fldChar w:fldCharType="end"/>
      </w:r>
    </w:p>
    <w:p w14:paraId="12BF03FB" w14:textId="0EE5E09C"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_Toc82627377 \h </w:instrText>
      </w:r>
      <w:r>
        <w:fldChar w:fldCharType="separate"/>
      </w:r>
      <w:r>
        <w:t>19</w:t>
      </w:r>
      <w:r>
        <w:fldChar w:fldCharType="end"/>
      </w:r>
    </w:p>
    <w:p w14:paraId="450872C0" w14:textId="34FBA2C8"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8.1.3</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_Toc82627378 \h </w:instrText>
      </w:r>
      <w:r>
        <w:fldChar w:fldCharType="separate"/>
      </w:r>
      <w:r>
        <w:t>19</w:t>
      </w:r>
      <w:r>
        <w:fldChar w:fldCharType="end"/>
      </w:r>
    </w:p>
    <w:p w14:paraId="7026FCEC" w14:textId="505840D7"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8.1.4</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_Toc82627379 \h </w:instrText>
      </w:r>
      <w:r>
        <w:fldChar w:fldCharType="separate"/>
      </w:r>
      <w:r>
        <w:t>19</w:t>
      </w:r>
      <w:r>
        <w:fldChar w:fldCharType="end"/>
      </w:r>
    </w:p>
    <w:p w14:paraId="22C1ED63" w14:textId="0AB3172C"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8.1.5</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_Toc82627380 \h </w:instrText>
      </w:r>
      <w:r>
        <w:fldChar w:fldCharType="separate"/>
      </w:r>
      <w:r>
        <w:t>19</w:t>
      </w:r>
      <w:r>
        <w:fldChar w:fldCharType="end"/>
      </w:r>
    </w:p>
    <w:p w14:paraId="04BCA7FD" w14:textId="478326E0"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_Toc82627381 \h </w:instrText>
      </w:r>
      <w:r>
        <w:fldChar w:fldCharType="separate"/>
      </w:r>
      <w:r>
        <w:t>19</w:t>
      </w:r>
      <w:r>
        <w:fldChar w:fldCharType="end"/>
      </w:r>
    </w:p>
    <w:p w14:paraId="54855127" w14:textId="4C5075CE" w:rsidR="00FD6BCB" w:rsidRDefault="00FD6BC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_Toc82627382 \h </w:instrText>
      </w:r>
      <w:r>
        <w:fldChar w:fldCharType="separate"/>
      </w:r>
      <w:r>
        <w:t>19</w:t>
      </w:r>
      <w:r>
        <w:fldChar w:fldCharType="end"/>
      </w:r>
    </w:p>
    <w:p w14:paraId="19872082" w14:textId="36BE226C" w:rsidR="00FD6BCB" w:rsidRDefault="00FD6BC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_Toc82627383 \h </w:instrText>
      </w:r>
      <w:r>
        <w:fldChar w:fldCharType="separate"/>
      </w:r>
      <w:r>
        <w:t>20</w:t>
      </w:r>
      <w:r>
        <w:fldChar w:fldCharType="end"/>
      </w:r>
    </w:p>
    <w:p w14:paraId="6FF6DECF" w14:textId="059CCB41" w:rsidR="00FD6BCB" w:rsidRDefault="00FD6BC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_Toc82627384 \h </w:instrText>
      </w:r>
      <w:r>
        <w:fldChar w:fldCharType="separate"/>
      </w:r>
      <w:r>
        <w:t>20</w:t>
      </w:r>
      <w:r>
        <w:fldChar w:fldCharType="end"/>
      </w:r>
    </w:p>
    <w:p w14:paraId="6CCEA541" w14:textId="2A0D1244" w:rsidR="00FD6BCB" w:rsidRDefault="00FD6BCB">
      <w:pPr>
        <w:pStyle w:val="TOC4"/>
        <w:rPr>
          <w:rFonts w:asciiTheme="minorHAnsi" w:eastAsiaTheme="minorEastAsia" w:hAnsiTheme="minorHAnsi" w:cstheme="minorBidi"/>
          <w:sz w:val="22"/>
          <w:szCs w:val="22"/>
          <w:lang w:eastAsia="en-GB"/>
        </w:rPr>
      </w:pPr>
      <w:r>
        <w:t>8.2.1.</w:t>
      </w:r>
      <w:r w:rsidRPr="005A4885">
        <w:rPr>
          <w:lang w:val="en-US"/>
        </w:rPr>
        <w:t>3</w:t>
      </w:r>
      <w:r>
        <w:rPr>
          <w:rFonts w:asciiTheme="minorHAnsi" w:eastAsiaTheme="minorEastAsia" w:hAnsiTheme="minorHAnsi" w:cstheme="minorBidi"/>
          <w:sz w:val="22"/>
          <w:szCs w:val="22"/>
          <w:lang w:eastAsia="en-GB"/>
        </w:rPr>
        <w:tab/>
      </w:r>
      <w:r w:rsidRPr="005A4885">
        <w:rPr>
          <w:lang w:val="en-US"/>
        </w:rPr>
        <w:t>Limits</w:t>
      </w:r>
      <w:r>
        <w:tab/>
      </w:r>
      <w:r>
        <w:fldChar w:fldCharType="begin"/>
      </w:r>
      <w:r>
        <w:instrText xml:space="preserve"> PAGEREF _Toc82627385 \h </w:instrText>
      </w:r>
      <w:r>
        <w:fldChar w:fldCharType="separate"/>
      </w:r>
      <w:r>
        <w:t>20</w:t>
      </w:r>
      <w:r>
        <w:fldChar w:fldCharType="end"/>
      </w:r>
    </w:p>
    <w:p w14:paraId="4EA6AAC5" w14:textId="348B508D" w:rsidR="00FD6BCB" w:rsidRDefault="00FD6BCB">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_Toc82627386 \h </w:instrText>
      </w:r>
      <w:r>
        <w:fldChar w:fldCharType="separate"/>
      </w:r>
      <w:r>
        <w:t>21</w:t>
      </w:r>
      <w:r>
        <w:fldChar w:fldCharType="end"/>
      </w:r>
    </w:p>
    <w:p w14:paraId="6AF220A7" w14:textId="301E111F" w:rsidR="00FD6BCB" w:rsidRDefault="00FD6BC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5A4885">
        <w:rPr>
          <w:lang w:val="en-US" w:eastAsia="zh-CN"/>
        </w:rPr>
        <w:t>a</w:t>
      </w:r>
      <w:r>
        <w:t>ncillary equipment</w:t>
      </w:r>
      <w:r>
        <w:tab/>
      </w:r>
      <w:r>
        <w:fldChar w:fldCharType="begin"/>
      </w:r>
      <w:r>
        <w:instrText xml:space="preserve"> PAGEREF _Toc82627387 \h </w:instrText>
      </w:r>
      <w:r>
        <w:fldChar w:fldCharType="separate"/>
      </w:r>
      <w:r>
        <w:t>22</w:t>
      </w:r>
      <w:r>
        <w:fldChar w:fldCharType="end"/>
      </w:r>
    </w:p>
    <w:p w14:paraId="65DBA5BF" w14:textId="3955A1AC" w:rsidR="00FD6BCB" w:rsidRDefault="00FD6BC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_Toc82627388 \h </w:instrText>
      </w:r>
      <w:r>
        <w:fldChar w:fldCharType="separate"/>
      </w:r>
      <w:r>
        <w:t>22</w:t>
      </w:r>
      <w:r>
        <w:fldChar w:fldCharType="end"/>
      </w:r>
    </w:p>
    <w:p w14:paraId="36726CA0" w14:textId="283D18F1" w:rsidR="00FD6BCB" w:rsidRDefault="00FD6BC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_Toc82627389 \h </w:instrText>
      </w:r>
      <w:r>
        <w:fldChar w:fldCharType="separate"/>
      </w:r>
      <w:r>
        <w:t>22</w:t>
      </w:r>
      <w:r>
        <w:fldChar w:fldCharType="end"/>
      </w:r>
    </w:p>
    <w:p w14:paraId="5EBE009A" w14:textId="282DC3DD" w:rsidR="00FD6BCB" w:rsidRDefault="00FD6BCB">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_Toc82627390 \h </w:instrText>
      </w:r>
      <w:r>
        <w:fldChar w:fldCharType="separate"/>
      </w:r>
      <w:r>
        <w:t>22</w:t>
      </w:r>
      <w:r>
        <w:fldChar w:fldCharType="end"/>
      </w:r>
    </w:p>
    <w:p w14:paraId="3A2A02EA" w14:textId="7A996B81"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_Toc82627391 \h </w:instrText>
      </w:r>
      <w:r>
        <w:fldChar w:fldCharType="separate"/>
      </w:r>
      <w:r>
        <w:t>22</w:t>
      </w:r>
      <w:r>
        <w:fldChar w:fldCharType="end"/>
      </w:r>
    </w:p>
    <w:p w14:paraId="78BEA538" w14:textId="1609C573" w:rsidR="00FD6BCB" w:rsidRDefault="00FD6BC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_Toc82627392 \h </w:instrText>
      </w:r>
      <w:r>
        <w:fldChar w:fldCharType="separate"/>
      </w:r>
      <w:r>
        <w:t>22</w:t>
      </w:r>
      <w:r>
        <w:fldChar w:fldCharType="end"/>
      </w:r>
    </w:p>
    <w:p w14:paraId="44D549DB" w14:textId="071D9C52" w:rsidR="00FD6BCB" w:rsidRDefault="00FD6BC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_Toc82627393 \h </w:instrText>
      </w:r>
      <w:r>
        <w:fldChar w:fldCharType="separate"/>
      </w:r>
      <w:r>
        <w:t>23</w:t>
      </w:r>
      <w:r>
        <w:fldChar w:fldCharType="end"/>
      </w:r>
    </w:p>
    <w:p w14:paraId="457F41C8" w14:textId="63BF6740" w:rsidR="00FD6BCB" w:rsidRDefault="00FD6BC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_Toc82627394 \h </w:instrText>
      </w:r>
      <w:r>
        <w:fldChar w:fldCharType="separate"/>
      </w:r>
      <w:r>
        <w:t>23</w:t>
      </w:r>
      <w:r>
        <w:fldChar w:fldCharType="end"/>
      </w:r>
    </w:p>
    <w:p w14:paraId="3E0B6CB9" w14:textId="1050F8D1"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_Toc82627395 \h </w:instrText>
      </w:r>
      <w:r>
        <w:fldChar w:fldCharType="separate"/>
      </w:r>
      <w:r>
        <w:t>23</w:t>
      </w:r>
      <w:r>
        <w:fldChar w:fldCharType="end"/>
      </w:r>
    </w:p>
    <w:p w14:paraId="5756D198" w14:textId="5521F712" w:rsidR="00FD6BCB" w:rsidRDefault="00FD6BCB">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_Toc82627396 \h </w:instrText>
      </w:r>
      <w:r>
        <w:fldChar w:fldCharType="separate"/>
      </w:r>
      <w:r>
        <w:t>23</w:t>
      </w:r>
      <w:r>
        <w:fldChar w:fldCharType="end"/>
      </w:r>
    </w:p>
    <w:p w14:paraId="38B38CA3" w14:textId="72BB4EA0" w:rsidR="00FD6BCB" w:rsidRDefault="00FD6BCB">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_Toc82627397 \h </w:instrText>
      </w:r>
      <w:r>
        <w:fldChar w:fldCharType="separate"/>
      </w:r>
      <w:r>
        <w:t>23</w:t>
      </w:r>
      <w:r>
        <w:fldChar w:fldCharType="end"/>
      </w:r>
    </w:p>
    <w:p w14:paraId="5B270994" w14:textId="43DA4F82" w:rsidR="00FD6BCB" w:rsidRDefault="00FD6BCB">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_Toc82627398 \h </w:instrText>
      </w:r>
      <w:r>
        <w:fldChar w:fldCharType="separate"/>
      </w:r>
      <w:r>
        <w:t>23</w:t>
      </w:r>
      <w:r>
        <w:fldChar w:fldCharType="end"/>
      </w:r>
    </w:p>
    <w:p w14:paraId="03A74DBC" w14:textId="1E3D5A42" w:rsidR="00FD6BCB" w:rsidRDefault="00FD6BCB">
      <w:pPr>
        <w:pStyle w:val="TOC2"/>
        <w:rPr>
          <w:rFonts w:asciiTheme="minorHAnsi" w:eastAsiaTheme="minorEastAsia" w:hAnsiTheme="minorHAnsi" w:cstheme="minorBidi"/>
          <w:sz w:val="22"/>
          <w:szCs w:val="22"/>
          <w:lang w:eastAsia="en-GB"/>
        </w:rPr>
      </w:pPr>
      <w:r w:rsidRPr="005A4885">
        <w:rPr>
          <w:lang w:val="en-US" w:eastAsia="zh-CN"/>
        </w:rPr>
        <w:lastRenderedPageBreak/>
        <w:t>8</w:t>
      </w:r>
      <w:r>
        <w:t>.</w:t>
      </w:r>
      <w:r w:rsidRPr="005A488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_Toc82627399 \h </w:instrText>
      </w:r>
      <w:r>
        <w:fldChar w:fldCharType="separate"/>
      </w:r>
      <w:r>
        <w:t>24</w:t>
      </w:r>
      <w:r>
        <w:fldChar w:fldCharType="end"/>
      </w:r>
    </w:p>
    <w:p w14:paraId="445DC60A" w14:textId="17945713" w:rsidR="00FD6BCB" w:rsidRDefault="00FD6BC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_Toc82627400 \h </w:instrText>
      </w:r>
      <w:r>
        <w:fldChar w:fldCharType="separate"/>
      </w:r>
      <w:r>
        <w:t>24</w:t>
      </w:r>
      <w:r>
        <w:fldChar w:fldCharType="end"/>
      </w:r>
    </w:p>
    <w:p w14:paraId="5C8355EE" w14:textId="1A51CA8A" w:rsidR="00FD6BCB" w:rsidRDefault="00FD6BC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_Toc82627401 \h </w:instrText>
      </w:r>
      <w:r>
        <w:fldChar w:fldCharType="separate"/>
      </w:r>
      <w:r>
        <w:t>24</w:t>
      </w:r>
      <w:r>
        <w:fldChar w:fldCharType="end"/>
      </w:r>
    </w:p>
    <w:p w14:paraId="358485AC" w14:textId="0E4BBCD4" w:rsidR="00FD6BCB" w:rsidRDefault="00FD6BC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_Toc82627402 \h </w:instrText>
      </w:r>
      <w:r>
        <w:fldChar w:fldCharType="separate"/>
      </w:r>
      <w:r>
        <w:t>24</w:t>
      </w:r>
      <w:r>
        <w:fldChar w:fldCharType="end"/>
      </w:r>
    </w:p>
    <w:p w14:paraId="3808D4C7" w14:textId="54E98D05"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_Toc82627403 \h </w:instrText>
      </w:r>
      <w:r>
        <w:fldChar w:fldCharType="separate"/>
      </w:r>
      <w:r>
        <w:t>24</w:t>
      </w:r>
      <w:r>
        <w:fldChar w:fldCharType="end"/>
      </w:r>
    </w:p>
    <w:p w14:paraId="45D7A019" w14:textId="6FB68FB7"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_Toc82627404 \h </w:instrText>
      </w:r>
      <w:r>
        <w:fldChar w:fldCharType="separate"/>
      </w:r>
      <w:r>
        <w:t>24</w:t>
      </w:r>
      <w:r>
        <w:fldChar w:fldCharType="end"/>
      </w:r>
    </w:p>
    <w:p w14:paraId="7C25B5B2" w14:textId="3788ABEB" w:rsidR="00FD6BCB" w:rsidRDefault="00FD6BCB">
      <w:pPr>
        <w:pStyle w:val="TOC1"/>
        <w:rPr>
          <w:rFonts w:asciiTheme="minorHAnsi" w:eastAsiaTheme="minorEastAsia" w:hAnsiTheme="minorHAnsi" w:cstheme="minorBidi"/>
          <w:szCs w:val="22"/>
          <w:lang w:eastAsia="en-GB"/>
        </w:rPr>
      </w:pPr>
      <w:r w:rsidRPr="005A4885">
        <w:rPr>
          <w:lang w:val="en-US" w:eastAsia="zh-CN"/>
        </w:rPr>
        <w:t>9</w:t>
      </w:r>
      <w:r>
        <w:rPr>
          <w:rFonts w:asciiTheme="minorHAnsi" w:eastAsiaTheme="minorEastAsia" w:hAnsiTheme="minorHAnsi" w:cstheme="minorBidi"/>
          <w:szCs w:val="22"/>
          <w:lang w:eastAsia="en-GB"/>
        </w:rPr>
        <w:tab/>
      </w:r>
      <w:r w:rsidRPr="005A4885">
        <w:rPr>
          <w:lang w:val="en-US" w:eastAsia="zh-CN"/>
        </w:rPr>
        <w:t>Immunity</w:t>
      </w:r>
      <w:r>
        <w:tab/>
      </w:r>
      <w:r>
        <w:fldChar w:fldCharType="begin"/>
      </w:r>
      <w:r>
        <w:instrText xml:space="preserve"> PAGEREF _Toc82627405 \h </w:instrText>
      </w:r>
      <w:r>
        <w:fldChar w:fldCharType="separate"/>
      </w:r>
      <w:r>
        <w:t>24</w:t>
      </w:r>
      <w:r>
        <w:fldChar w:fldCharType="end"/>
      </w:r>
    </w:p>
    <w:p w14:paraId="4DB86CF7" w14:textId="4991226B"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_Toc82627406 \h </w:instrText>
      </w:r>
      <w:r>
        <w:fldChar w:fldCharType="separate"/>
      </w:r>
      <w:r>
        <w:t>24</w:t>
      </w:r>
      <w:r>
        <w:fldChar w:fldCharType="end"/>
      </w:r>
    </w:p>
    <w:p w14:paraId="373930F3" w14:textId="009C2285"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_Toc82627407 \h </w:instrText>
      </w:r>
      <w:r>
        <w:fldChar w:fldCharType="separate"/>
      </w:r>
      <w:r>
        <w:t>26</w:t>
      </w:r>
      <w:r>
        <w:fldChar w:fldCharType="end"/>
      </w:r>
    </w:p>
    <w:p w14:paraId="28179F5D" w14:textId="145E3C63"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_Toc82627408 \h </w:instrText>
      </w:r>
      <w:r>
        <w:fldChar w:fldCharType="separate"/>
      </w:r>
      <w:r>
        <w:t>26</w:t>
      </w:r>
      <w:r>
        <w:fldChar w:fldCharType="end"/>
      </w:r>
    </w:p>
    <w:p w14:paraId="2D497865" w14:textId="729A2DD1"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9.1.3</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_Toc82627409 \h </w:instrText>
      </w:r>
      <w:r>
        <w:fldChar w:fldCharType="separate"/>
      </w:r>
      <w:r>
        <w:t>26</w:t>
      </w:r>
      <w:r>
        <w:fldChar w:fldCharType="end"/>
      </w:r>
    </w:p>
    <w:p w14:paraId="769C8AB6" w14:textId="26E5B893"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9.1.4</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_Toc82627410 \h </w:instrText>
      </w:r>
      <w:r>
        <w:fldChar w:fldCharType="separate"/>
      </w:r>
      <w:r>
        <w:t>26</w:t>
      </w:r>
      <w:r>
        <w:fldChar w:fldCharType="end"/>
      </w:r>
    </w:p>
    <w:p w14:paraId="6E826804" w14:textId="0EC7758A"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9.1.5</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_Toc82627411 \h </w:instrText>
      </w:r>
      <w:r>
        <w:fldChar w:fldCharType="separate"/>
      </w:r>
      <w:r>
        <w:t>26</w:t>
      </w:r>
      <w:r>
        <w:fldChar w:fldCharType="end"/>
      </w:r>
    </w:p>
    <w:p w14:paraId="1BDD640E" w14:textId="472DE551"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_Toc82627412 \h </w:instrText>
      </w:r>
      <w:r>
        <w:fldChar w:fldCharType="separate"/>
      </w:r>
      <w:r>
        <w:t>26</w:t>
      </w:r>
      <w:r>
        <w:fldChar w:fldCharType="end"/>
      </w:r>
    </w:p>
    <w:p w14:paraId="175437A4" w14:textId="666D6EFD"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_Toc82627413 \h </w:instrText>
      </w:r>
      <w:r>
        <w:fldChar w:fldCharType="separate"/>
      </w:r>
      <w:r>
        <w:t>26</w:t>
      </w:r>
      <w:r>
        <w:fldChar w:fldCharType="end"/>
      </w:r>
    </w:p>
    <w:p w14:paraId="14E75E28" w14:textId="1B5D052E"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_Toc82627414 \h </w:instrText>
      </w:r>
      <w:r>
        <w:fldChar w:fldCharType="separate"/>
      </w:r>
      <w:r>
        <w:t>26</w:t>
      </w:r>
      <w:r>
        <w:fldChar w:fldCharType="end"/>
      </w:r>
    </w:p>
    <w:p w14:paraId="0B13D444" w14:textId="78CE113E"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_Toc82627415 \h </w:instrText>
      </w:r>
      <w:r>
        <w:fldChar w:fldCharType="separate"/>
      </w:r>
      <w:r>
        <w:t>27</w:t>
      </w:r>
      <w:r>
        <w:fldChar w:fldCharType="end"/>
      </w:r>
    </w:p>
    <w:p w14:paraId="12C2DCDE" w14:textId="1742FF4F"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_Toc82627416 \h </w:instrText>
      </w:r>
      <w:r>
        <w:fldChar w:fldCharType="separate"/>
      </w:r>
      <w:r>
        <w:t>27</w:t>
      </w:r>
      <w:r>
        <w:fldChar w:fldCharType="end"/>
      </w:r>
    </w:p>
    <w:p w14:paraId="589FF1E9" w14:textId="2E8791E9"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_Toc82627417 \h </w:instrText>
      </w:r>
      <w:r>
        <w:fldChar w:fldCharType="separate"/>
      </w:r>
      <w:r>
        <w:t>27</w:t>
      </w:r>
      <w:r>
        <w:fldChar w:fldCharType="end"/>
      </w:r>
    </w:p>
    <w:p w14:paraId="0B105981" w14:textId="7DBB211A"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_Toc82627418 \h </w:instrText>
      </w:r>
      <w:r>
        <w:fldChar w:fldCharType="separate"/>
      </w:r>
      <w:r>
        <w:t>27</w:t>
      </w:r>
      <w:r>
        <w:fldChar w:fldCharType="end"/>
      </w:r>
    </w:p>
    <w:p w14:paraId="0D4665E2" w14:textId="5693BD7F"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_Toc82627419 \h </w:instrText>
      </w:r>
      <w:r>
        <w:fldChar w:fldCharType="separate"/>
      </w:r>
      <w:r>
        <w:t>28</w:t>
      </w:r>
      <w:r>
        <w:fldChar w:fldCharType="end"/>
      </w:r>
    </w:p>
    <w:p w14:paraId="60BF5588" w14:textId="085FE4D3"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_Toc82627420 \h </w:instrText>
      </w:r>
      <w:r>
        <w:fldChar w:fldCharType="separate"/>
      </w:r>
      <w:r>
        <w:t>28</w:t>
      </w:r>
      <w:r>
        <w:fldChar w:fldCharType="end"/>
      </w:r>
    </w:p>
    <w:p w14:paraId="274138B8" w14:textId="04D061E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_Toc82627421 \h </w:instrText>
      </w:r>
      <w:r>
        <w:fldChar w:fldCharType="separate"/>
      </w:r>
      <w:r>
        <w:t>28</w:t>
      </w:r>
      <w:r>
        <w:fldChar w:fldCharType="end"/>
      </w:r>
    </w:p>
    <w:p w14:paraId="0C29BD6B" w14:textId="5E7AAEA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_Toc82627422 \h </w:instrText>
      </w:r>
      <w:r>
        <w:fldChar w:fldCharType="separate"/>
      </w:r>
      <w:r>
        <w:t>28</w:t>
      </w:r>
      <w:r>
        <w:fldChar w:fldCharType="end"/>
      </w:r>
    </w:p>
    <w:p w14:paraId="38546BCB" w14:textId="4D3E0165"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_Toc82627423 \h </w:instrText>
      </w:r>
      <w:r>
        <w:fldChar w:fldCharType="separate"/>
      </w:r>
      <w:r>
        <w:t>28</w:t>
      </w:r>
      <w:r>
        <w:fldChar w:fldCharType="end"/>
      </w:r>
    </w:p>
    <w:p w14:paraId="19B80DE2" w14:textId="35B81352"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5</w:t>
      </w:r>
      <w:r>
        <w:rPr>
          <w:rFonts w:asciiTheme="minorHAnsi" w:eastAsiaTheme="minorEastAsia" w:hAnsiTheme="minorHAnsi" w:cstheme="minorBidi"/>
          <w:sz w:val="22"/>
          <w:szCs w:val="22"/>
          <w:lang w:eastAsia="en-GB"/>
        </w:rPr>
        <w:tab/>
      </w:r>
      <w:r>
        <w:t>RF common mode (0.15 MHz - 80 MHz</w:t>
      </w:r>
      <w:r w:rsidRPr="005A4885">
        <w:rPr>
          <w:lang w:val="en-US" w:eastAsia="zh-CN"/>
        </w:rPr>
        <w:t>)</w:t>
      </w:r>
      <w:r>
        <w:tab/>
      </w:r>
      <w:r>
        <w:fldChar w:fldCharType="begin"/>
      </w:r>
      <w:r>
        <w:instrText xml:space="preserve"> PAGEREF _Toc82627424 \h </w:instrText>
      </w:r>
      <w:r>
        <w:fldChar w:fldCharType="separate"/>
      </w:r>
      <w:r>
        <w:t>28</w:t>
      </w:r>
      <w:r>
        <w:fldChar w:fldCharType="end"/>
      </w:r>
    </w:p>
    <w:p w14:paraId="44F9675A" w14:textId="2D8752BF"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_Toc82627425 \h </w:instrText>
      </w:r>
      <w:r>
        <w:fldChar w:fldCharType="separate"/>
      </w:r>
      <w:r>
        <w:t>29</w:t>
      </w:r>
      <w:r>
        <w:fldChar w:fldCharType="end"/>
      </w:r>
    </w:p>
    <w:p w14:paraId="2EFEAFC7" w14:textId="2627357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_Toc82627426 \h </w:instrText>
      </w:r>
      <w:r>
        <w:fldChar w:fldCharType="separate"/>
      </w:r>
      <w:r>
        <w:t>29</w:t>
      </w:r>
      <w:r>
        <w:fldChar w:fldCharType="end"/>
      </w:r>
    </w:p>
    <w:p w14:paraId="7BAA3517" w14:textId="194E402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_Toc82627427 \h </w:instrText>
      </w:r>
      <w:r>
        <w:fldChar w:fldCharType="separate"/>
      </w:r>
      <w:r>
        <w:t>29</w:t>
      </w:r>
      <w:r>
        <w:fldChar w:fldCharType="end"/>
      </w:r>
    </w:p>
    <w:p w14:paraId="4BC39E5A" w14:textId="5EBA470D"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_Toc82627428 \h </w:instrText>
      </w:r>
      <w:r>
        <w:fldChar w:fldCharType="separate"/>
      </w:r>
      <w:r>
        <w:t>29</w:t>
      </w:r>
      <w:r>
        <w:fldChar w:fldCharType="end"/>
      </w:r>
    </w:p>
    <w:p w14:paraId="2A9ECB39" w14:textId="1169D708"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_Toc82627429 \h </w:instrText>
      </w:r>
      <w:r>
        <w:fldChar w:fldCharType="separate"/>
      </w:r>
      <w:r>
        <w:t>29</w:t>
      </w:r>
      <w:r>
        <w:fldChar w:fldCharType="end"/>
      </w:r>
    </w:p>
    <w:p w14:paraId="28E70C18" w14:textId="18D76A2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_Toc82627430 \h </w:instrText>
      </w:r>
      <w:r>
        <w:fldChar w:fldCharType="separate"/>
      </w:r>
      <w:r>
        <w:t>29</w:t>
      </w:r>
      <w:r>
        <w:fldChar w:fldCharType="end"/>
      </w:r>
    </w:p>
    <w:p w14:paraId="42C7CC03" w14:textId="61933A31"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_Toc82627431 \h </w:instrText>
      </w:r>
      <w:r>
        <w:fldChar w:fldCharType="separate"/>
      </w:r>
      <w:r>
        <w:t>30</w:t>
      </w:r>
      <w:r>
        <w:fldChar w:fldCharType="end"/>
      </w:r>
    </w:p>
    <w:p w14:paraId="05EA5A06" w14:textId="38339BF8"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_Toc82627432 \h </w:instrText>
      </w:r>
      <w:r>
        <w:fldChar w:fldCharType="separate"/>
      </w:r>
      <w:r>
        <w:t>30</w:t>
      </w:r>
      <w:r>
        <w:fldChar w:fldCharType="end"/>
      </w:r>
    </w:p>
    <w:p w14:paraId="0A8C3DDF" w14:textId="22143D08"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_Toc82627433 \h </w:instrText>
      </w:r>
      <w:r>
        <w:fldChar w:fldCharType="separate"/>
      </w:r>
      <w:r>
        <w:t>30</w:t>
      </w:r>
      <w:r>
        <w:fldChar w:fldCharType="end"/>
      </w:r>
    </w:p>
    <w:p w14:paraId="412E5580" w14:textId="11F59B5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_Toc82627434 \h </w:instrText>
      </w:r>
      <w:r>
        <w:fldChar w:fldCharType="separate"/>
      </w:r>
      <w:r>
        <w:t>30</w:t>
      </w:r>
      <w:r>
        <w:fldChar w:fldCharType="end"/>
      </w:r>
    </w:p>
    <w:p w14:paraId="2992DFE6" w14:textId="64AAB013" w:rsidR="00FD6BCB" w:rsidRDefault="00FD6BCB">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_Toc82627435 \h </w:instrText>
      </w:r>
      <w:r>
        <w:fldChar w:fldCharType="separate"/>
      </w:r>
      <w:r>
        <w:t>30</w:t>
      </w:r>
      <w:r>
        <w:fldChar w:fldCharType="end"/>
      </w:r>
    </w:p>
    <w:p w14:paraId="02A45094" w14:textId="19EEE913" w:rsidR="00FD6BCB" w:rsidRDefault="00FD6BCB">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_Toc82627436 \h </w:instrText>
      </w:r>
      <w:r>
        <w:fldChar w:fldCharType="separate"/>
      </w:r>
      <w:r>
        <w:t>31</w:t>
      </w:r>
      <w:r>
        <w:fldChar w:fldCharType="end"/>
      </w:r>
    </w:p>
    <w:p w14:paraId="74B3DEF5" w14:textId="125D3993" w:rsidR="00FD6BCB" w:rsidRDefault="00FD6BCB">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_Toc82627437 \h </w:instrText>
      </w:r>
      <w:r>
        <w:fldChar w:fldCharType="separate"/>
      </w:r>
      <w:r>
        <w:t>31</w:t>
      </w:r>
      <w:r>
        <w:fldChar w:fldCharType="end"/>
      </w:r>
    </w:p>
    <w:p w14:paraId="337D48C1" w14:textId="636D7006"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_Toc82627438 \h </w:instrText>
      </w:r>
      <w:r>
        <w:fldChar w:fldCharType="separate"/>
      </w:r>
      <w:r>
        <w:t>31</w:t>
      </w:r>
      <w:r>
        <w:fldChar w:fldCharType="end"/>
      </w:r>
    </w:p>
    <w:p w14:paraId="685CE64F" w14:textId="17FAF558" w:rsidR="00FD6BCB" w:rsidRDefault="00FD6BC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_Toc82627439 \h </w:instrText>
      </w:r>
      <w:r>
        <w:fldChar w:fldCharType="separate"/>
      </w:r>
      <w:r>
        <w:t>32</w:t>
      </w:r>
      <w:r>
        <w:fldChar w:fldCharType="end"/>
      </w:r>
    </w:p>
    <w:p w14:paraId="1E1868E0" w14:textId="5CCC8A1F" w:rsidR="00080512" w:rsidRPr="00D910A1" w:rsidRDefault="00FD6BCB">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1E1868E2" w14:textId="77777777" w:rsidR="00080512" w:rsidRPr="00D910A1" w:rsidRDefault="00080512">
      <w:r w:rsidRPr="00D910A1">
        <w:t xml:space="preserve">This Technical </w:t>
      </w:r>
      <w:bookmarkStart w:id="25" w:name="spectype3"/>
      <w:r w:rsidRPr="00D910A1">
        <w:t>Specification</w:t>
      </w:r>
      <w:bookmarkEnd w:id="2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6" w:name="_Toc20994223"/>
      <w:bookmarkStart w:id="27" w:name="_Toc29812082"/>
      <w:bookmarkStart w:id="28" w:name="_Toc37139270"/>
      <w:bookmarkStart w:id="29" w:name="_Toc37268274"/>
      <w:bookmarkStart w:id="30" w:name="_Toc37268368"/>
      <w:bookmarkStart w:id="31" w:name="_Toc45879578"/>
      <w:bookmarkStart w:id="32" w:name="_Toc52563672"/>
      <w:bookmarkStart w:id="33" w:name="_Toc52563768"/>
      <w:bookmarkStart w:id="34" w:name="_Toc52563861"/>
      <w:bookmarkStart w:id="35" w:name="_Toc61181765"/>
      <w:bookmarkStart w:id="36" w:name="_Toc74642583"/>
      <w:bookmarkStart w:id="37" w:name="_Toc76543761"/>
      <w:bookmarkStart w:id="38" w:name="_Toc82627347"/>
      <w:r w:rsidRPr="00D910A1">
        <w:lastRenderedPageBreak/>
        <w:t>1</w:t>
      </w:r>
      <w:r w:rsidRPr="00D910A1">
        <w:tab/>
        <w:t>Scope</w:t>
      </w:r>
      <w:bookmarkEnd w:id="26"/>
      <w:bookmarkEnd w:id="27"/>
      <w:bookmarkEnd w:id="28"/>
      <w:bookmarkEnd w:id="29"/>
      <w:bookmarkEnd w:id="30"/>
      <w:bookmarkEnd w:id="31"/>
      <w:bookmarkEnd w:id="32"/>
      <w:bookmarkEnd w:id="33"/>
      <w:bookmarkEnd w:id="34"/>
      <w:bookmarkEnd w:id="35"/>
      <w:bookmarkEnd w:id="36"/>
      <w:bookmarkEnd w:id="37"/>
      <w:bookmarkEnd w:id="38"/>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9" w:name="_Toc20994224"/>
      <w:bookmarkStart w:id="40" w:name="_Toc29812083"/>
      <w:bookmarkStart w:id="41" w:name="_Toc37139271"/>
      <w:bookmarkStart w:id="42" w:name="_Toc37268275"/>
      <w:bookmarkStart w:id="43" w:name="_Toc37268369"/>
      <w:bookmarkStart w:id="44" w:name="_Toc45879579"/>
      <w:bookmarkStart w:id="45" w:name="_Toc52563673"/>
      <w:bookmarkStart w:id="46" w:name="_Toc52563769"/>
      <w:bookmarkStart w:id="47" w:name="_Toc52563862"/>
      <w:bookmarkStart w:id="48" w:name="_Toc61181766"/>
      <w:bookmarkStart w:id="49" w:name="_Toc74642584"/>
      <w:bookmarkStart w:id="50" w:name="_Toc76543762"/>
      <w:bookmarkStart w:id="51" w:name="_Toc82627348"/>
      <w:r w:rsidRPr="00D910A1">
        <w:t>2</w:t>
      </w:r>
      <w:r w:rsidRPr="00D910A1">
        <w:tab/>
        <w:t>References</w:t>
      </w:r>
      <w:bookmarkEnd w:id="39"/>
      <w:bookmarkEnd w:id="40"/>
      <w:bookmarkEnd w:id="41"/>
      <w:bookmarkEnd w:id="42"/>
      <w:bookmarkEnd w:id="43"/>
      <w:bookmarkEnd w:id="44"/>
      <w:bookmarkEnd w:id="45"/>
      <w:bookmarkEnd w:id="46"/>
      <w:bookmarkEnd w:id="47"/>
      <w:bookmarkEnd w:id="48"/>
      <w:bookmarkEnd w:id="49"/>
      <w:bookmarkEnd w:id="50"/>
      <w:bookmarkEnd w:id="51"/>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2" w:name="OLE_LINK2"/>
      <w:bookmarkStart w:id="53" w:name="OLE_LINK3"/>
      <w:bookmarkStart w:id="54"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2"/>
    <w:bookmarkEnd w:id="53"/>
    <w:bookmarkEnd w:id="54"/>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55" w:name="_Toc20994225"/>
      <w:bookmarkStart w:id="56" w:name="_Toc29812084"/>
      <w:bookmarkStart w:id="57" w:name="_Toc37139272"/>
      <w:bookmarkStart w:id="58" w:name="_Toc37268276"/>
      <w:bookmarkStart w:id="59" w:name="_Toc37268370"/>
      <w:bookmarkStart w:id="60" w:name="_Toc45879580"/>
      <w:bookmarkStart w:id="61" w:name="_Toc52563674"/>
      <w:bookmarkStart w:id="62" w:name="_Toc52563770"/>
      <w:bookmarkStart w:id="63" w:name="_Toc52563863"/>
      <w:bookmarkStart w:id="64" w:name="_Toc61181767"/>
      <w:bookmarkStart w:id="65" w:name="_Toc74642585"/>
      <w:bookmarkStart w:id="66" w:name="_Toc76543763"/>
      <w:bookmarkStart w:id="67" w:name="_Toc82627349"/>
      <w:r w:rsidRPr="00D910A1">
        <w:lastRenderedPageBreak/>
        <w:t>3</w:t>
      </w:r>
      <w:r w:rsidRPr="00D910A1">
        <w:tab/>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p>
    <w:p w14:paraId="1E18692C" w14:textId="77777777" w:rsidR="00823707" w:rsidRPr="00D910A1" w:rsidRDefault="00823707" w:rsidP="00823707">
      <w:pPr>
        <w:pStyle w:val="Heading2"/>
      </w:pPr>
      <w:bookmarkStart w:id="68" w:name="_Toc20994226"/>
      <w:bookmarkStart w:id="69" w:name="_Toc29812085"/>
      <w:bookmarkStart w:id="70" w:name="_Toc37139273"/>
      <w:bookmarkStart w:id="71" w:name="_Toc37268277"/>
      <w:bookmarkStart w:id="72" w:name="_Toc37268371"/>
      <w:bookmarkStart w:id="73" w:name="_Toc45879581"/>
      <w:bookmarkStart w:id="74" w:name="_Toc52563675"/>
      <w:bookmarkStart w:id="75" w:name="_Toc52563771"/>
      <w:bookmarkStart w:id="76" w:name="_Toc52563864"/>
      <w:bookmarkStart w:id="77" w:name="_Toc61181768"/>
      <w:bookmarkStart w:id="78" w:name="_Toc74642586"/>
      <w:bookmarkStart w:id="79" w:name="_Toc76543764"/>
      <w:bookmarkStart w:id="80" w:name="_Toc82627350"/>
      <w:r w:rsidRPr="00D910A1">
        <w:t>3.1</w:t>
      </w:r>
      <w:r w:rsidRPr="00D910A1">
        <w:tab/>
        <w:t>Definitions</w:t>
      </w:r>
      <w:bookmarkEnd w:id="68"/>
      <w:bookmarkEnd w:id="69"/>
      <w:bookmarkEnd w:id="70"/>
      <w:bookmarkEnd w:id="71"/>
      <w:bookmarkEnd w:id="72"/>
      <w:bookmarkEnd w:id="73"/>
      <w:bookmarkEnd w:id="74"/>
      <w:bookmarkEnd w:id="75"/>
      <w:bookmarkEnd w:id="76"/>
      <w:bookmarkEnd w:id="77"/>
      <w:bookmarkEnd w:id="78"/>
      <w:bookmarkEnd w:id="79"/>
      <w:bookmarkEnd w:id="8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1" w:name="_1576657865"/>
    <w:bookmarkEnd w:id="81"/>
    <w:bookmarkStart w:id="82" w:name="_MON_1631609652"/>
    <w:bookmarkEnd w:id="8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5pt;mso-position-horizontal-relative:page;mso-position-vertical-relative:page" o:ole="">
            <v:imagedata r:id="rId11" o:title=""/>
          </v:shape>
          <o:OLEObject Type="Embed" ProgID="Word.Document.12" ShapeID="对象 3" DrawAspect="Content" ObjectID="_1710328061"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5pt;mso-position-horizontal-relative:page;mso-position-vertical-relative:page" o:ole="">
            <v:imagedata r:id="rId13" o:title=""/>
          </v:shape>
          <o:OLEObject Type="Embed" ProgID="Word.Document.12" ShapeID="对象 4" DrawAspect="Content" ObjectID="_1710328062"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83" w:name="_Toc20994227"/>
      <w:bookmarkStart w:id="84" w:name="_Toc29812086"/>
      <w:bookmarkStart w:id="85" w:name="_Toc37139274"/>
      <w:bookmarkStart w:id="86" w:name="_Toc37268278"/>
      <w:bookmarkStart w:id="87" w:name="_Toc37268372"/>
      <w:bookmarkStart w:id="88" w:name="_Toc45879582"/>
      <w:bookmarkStart w:id="89" w:name="_Toc52563676"/>
      <w:bookmarkStart w:id="90" w:name="_Toc52563772"/>
      <w:bookmarkStart w:id="91" w:name="_Toc52563865"/>
      <w:bookmarkStart w:id="92" w:name="_Toc61181769"/>
      <w:bookmarkStart w:id="93" w:name="_Toc74642587"/>
      <w:bookmarkStart w:id="94" w:name="_Toc76543765"/>
      <w:bookmarkStart w:id="95" w:name="_Toc82627351"/>
      <w:r w:rsidRPr="00D910A1">
        <w:t>3.2</w:t>
      </w:r>
      <w:r w:rsidRPr="00D910A1">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09" w:name="_Toc20994229"/>
      <w:bookmarkStart w:id="110" w:name="_Toc29812088"/>
      <w:bookmarkStart w:id="111" w:name="_Toc37139276"/>
      <w:bookmarkStart w:id="112" w:name="_Toc37268280"/>
      <w:bookmarkStart w:id="113" w:name="_Toc37268374"/>
      <w:bookmarkStart w:id="114" w:name="_Toc45879584"/>
      <w:bookmarkStart w:id="115" w:name="_Toc52563678"/>
      <w:bookmarkStart w:id="116" w:name="_Toc52563774"/>
      <w:bookmarkStart w:id="117" w:name="_Toc52563867"/>
      <w:bookmarkStart w:id="118" w:name="_Toc61181771"/>
      <w:bookmarkStart w:id="119" w:name="_Toc74642589"/>
      <w:bookmarkStart w:id="120" w:name="_Toc76543767"/>
      <w:bookmarkStart w:id="121" w:name="_Toc82627353"/>
      <w:r w:rsidRPr="00D910A1">
        <w:t>4</w:t>
      </w:r>
      <w:r w:rsidRPr="00D910A1">
        <w:tab/>
      </w:r>
      <w:r w:rsidRPr="00D910A1">
        <w:rPr>
          <w:lang w:val="en-US" w:eastAsia="zh-CN"/>
        </w:rPr>
        <w:t>Test conditions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E18698C" w14:textId="77777777" w:rsidR="00823707" w:rsidRPr="00D910A1" w:rsidRDefault="00823707" w:rsidP="00823707">
      <w:pPr>
        <w:pStyle w:val="Heading2"/>
        <w:rPr>
          <w:lang w:val="en-US" w:eastAsia="zh-CN"/>
        </w:rPr>
      </w:pPr>
      <w:bookmarkStart w:id="122" w:name="_Toc20994230"/>
      <w:bookmarkStart w:id="123" w:name="_Toc29812089"/>
      <w:bookmarkStart w:id="124" w:name="_Toc37139277"/>
      <w:bookmarkStart w:id="125" w:name="_Toc37268281"/>
      <w:bookmarkStart w:id="126" w:name="_Toc37268375"/>
      <w:bookmarkStart w:id="127" w:name="_Toc45879585"/>
      <w:bookmarkStart w:id="128" w:name="_Toc52563679"/>
      <w:bookmarkStart w:id="129" w:name="_Toc52563775"/>
      <w:bookmarkStart w:id="130" w:name="_Toc52563868"/>
      <w:bookmarkStart w:id="131" w:name="_Toc61181772"/>
      <w:bookmarkStart w:id="132" w:name="_Toc74642590"/>
      <w:bookmarkStart w:id="133" w:name="_Toc76543768"/>
      <w:bookmarkStart w:id="134" w:name="_Toc82627354"/>
      <w:r w:rsidRPr="00D910A1">
        <w:t>4.1</w:t>
      </w:r>
      <w:r w:rsidRPr="00D910A1">
        <w:tab/>
      </w:r>
      <w:r w:rsidRPr="00D910A1">
        <w:rPr>
          <w:lang w:val="en-US" w:eastAsia="zh-CN"/>
        </w:rPr>
        <w:t>General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35" w:name="_Toc20994231"/>
      <w:bookmarkStart w:id="136" w:name="_Toc29812090"/>
      <w:bookmarkStart w:id="137" w:name="_Toc37139278"/>
      <w:bookmarkStart w:id="138" w:name="_Toc37268282"/>
      <w:bookmarkStart w:id="139" w:name="_Toc37268376"/>
      <w:bookmarkStart w:id="140" w:name="_Toc45879586"/>
      <w:bookmarkStart w:id="141" w:name="_Toc52563680"/>
      <w:bookmarkStart w:id="142" w:name="_Toc52563776"/>
      <w:bookmarkStart w:id="143"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44" w:name="_Toc61181773"/>
      <w:bookmarkStart w:id="145" w:name="_Toc74642591"/>
      <w:bookmarkStart w:id="146" w:name="_Toc76543769"/>
      <w:bookmarkStart w:id="147" w:name="_Toc82627355"/>
      <w:r w:rsidRPr="00D910A1">
        <w:t>4.2</w:t>
      </w:r>
      <w:r w:rsidRPr="00D910A1">
        <w:tab/>
      </w:r>
      <w:r w:rsidRPr="00D910A1">
        <w:rPr>
          <w:rFonts w:hint="eastAsia"/>
        </w:rPr>
        <w:t>Arrangements for establishing a communication link</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48" w:name="_Toc20994232"/>
      <w:bookmarkStart w:id="149" w:name="_Toc29812091"/>
      <w:bookmarkStart w:id="150" w:name="_Toc37139279"/>
      <w:bookmarkStart w:id="151" w:name="_Toc37268283"/>
      <w:bookmarkStart w:id="152" w:name="_Toc37268377"/>
      <w:bookmarkStart w:id="153" w:name="_Toc45879587"/>
      <w:bookmarkStart w:id="154" w:name="_Toc52563681"/>
      <w:bookmarkStart w:id="155" w:name="_Toc52563777"/>
      <w:bookmarkStart w:id="156" w:name="_Toc52563870"/>
      <w:bookmarkStart w:id="157" w:name="_Toc61181774"/>
      <w:bookmarkStart w:id="158" w:name="_Toc74642592"/>
      <w:bookmarkStart w:id="159" w:name="_Toc76543770"/>
      <w:bookmarkStart w:id="160" w:name="_Toc82627356"/>
      <w:r w:rsidRPr="00D910A1">
        <w:t>4.</w:t>
      </w:r>
      <w:r w:rsidRPr="00D910A1">
        <w:rPr>
          <w:rFonts w:hint="eastAsia"/>
          <w:lang w:val="en-US" w:eastAsia="zh-CN"/>
        </w:rPr>
        <w:t>3</w:t>
      </w:r>
      <w:r w:rsidRPr="00D910A1">
        <w:tab/>
      </w:r>
      <w:r w:rsidRPr="00D910A1">
        <w:rPr>
          <w:rFonts w:hint="eastAsia"/>
        </w:rPr>
        <w:t>Narrow band responses on receivers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1E18699E" w14:textId="77777777" w:rsidR="00823707" w:rsidRPr="00D910A1" w:rsidRDefault="00823707" w:rsidP="00823707">
      <w:pPr>
        <w:rPr>
          <w:rFonts w:cs="v4.2.0"/>
        </w:rPr>
      </w:pPr>
      <w:bookmarkStart w:id="1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61"/>
      <w:r w:rsidRPr="00D910A1">
        <w:rPr>
          <w:rFonts w:cs="v4.2.0"/>
        </w:rPr>
        <w:t>.</w:t>
      </w:r>
    </w:p>
    <w:p w14:paraId="1E1869A5" w14:textId="77777777" w:rsidR="00823707" w:rsidRPr="00D910A1" w:rsidRDefault="00823707" w:rsidP="00823707">
      <w:pPr>
        <w:pStyle w:val="Heading2"/>
      </w:pPr>
      <w:bookmarkStart w:id="162" w:name="_Toc20994233"/>
      <w:bookmarkStart w:id="163" w:name="_Toc29812092"/>
      <w:bookmarkStart w:id="164" w:name="_Toc37139280"/>
      <w:bookmarkStart w:id="165" w:name="_Toc37268284"/>
      <w:bookmarkStart w:id="166" w:name="_Toc37268378"/>
      <w:bookmarkStart w:id="167" w:name="_Toc45879588"/>
      <w:bookmarkStart w:id="168" w:name="_Toc52563682"/>
      <w:bookmarkStart w:id="169" w:name="_Toc52563778"/>
      <w:bookmarkStart w:id="170" w:name="_Toc52563871"/>
      <w:bookmarkStart w:id="171" w:name="_Toc61181775"/>
      <w:bookmarkStart w:id="172" w:name="_Toc74642593"/>
      <w:bookmarkStart w:id="173" w:name="_Toc76543771"/>
      <w:bookmarkStart w:id="174" w:name="_Toc82627357"/>
      <w:r w:rsidRPr="00D910A1">
        <w:t>4.</w:t>
      </w:r>
      <w:r w:rsidRPr="00D910A1">
        <w:rPr>
          <w:rFonts w:hint="eastAsia"/>
          <w:lang w:val="en-US" w:eastAsia="zh-CN"/>
        </w:rPr>
        <w:t>4</w:t>
      </w:r>
      <w:r w:rsidRPr="00D910A1">
        <w:tab/>
      </w:r>
      <w:r w:rsidRPr="00D910A1">
        <w:rPr>
          <w:rFonts w:hint="eastAsia"/>
        </w:rPr>
        <w:t>Exclusion bands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E1869A6" w14:textId="77777777" w:rsidR="00823707" w:rsidRPr="00D910A1" w:rsidRDefault="00823707" w:rsidP="00823707">
      <w:pPr>
        <w:pStyle w:val="Heading3"/>
        <w:rPr>
          <w:lang w:val="en-US"/>
        </w:rPr>
      </w:pPr>
      <w:bookmarkStart w:id="175" w:name="_Toc20994234"/>
      <w:bookmarkStart w:id="176" w:name="_Toc29812093"/>
      <w:bookmarkStart w:id="177" w:name="_Toc37139281"/>
      <w:bookmarkStart w:id="178" w:name="_Toc37268285"/>
      <w:bookmarkStart w:id="179" w:name="_Toc37268379"/>
      <w:bookmarkStart w:id="180" w:name="_Toc45879589"/>
      <w:bookmarkStart w:id="181" w:name="_Toc52563683"/>
      <w:bookmarkStart w:id="182" w:name="_Toc52563779"/>
      <w:bookmarkStart w:id="183" w:name="_Toc52563872"/>
      <w:bookmarkStart w:id="184" w:name="_Toc61181776"/>
      <w:bookmarkStart w:id="185" w:name="_Toc74642594"/>
      <w:bookmarkStart w:id="186" w:name="_Toc76543772"/>
      <w:bookmarkStart w:id="187" w:name="_Toc82627358"/>
      <w:bookmarkStart w:id="188" w:name="_Hlk494715706"/>
      <w:r w:rsidRPr="00D910A1">
        <w:rPr>
          <w:rFonts w:hint="eastAsia"/>
          <w:lang w:val="en-US" w:eastAsia="zh-CN"/>
        </w:rPr>
        <w:t>4.4.1</w:t>
      </w:r>
      <w:r w:rsidRPr="00D910A1">
        <w:tab/>
      </w:r>
      <w:r w:rsidRPr="00D910A1">
        <w:rPr>
          <w:rFonts w:hint="eastAsia"/>
          <w:lang w:val="en-US" w:eastAsia="zh-CN"/>
        </w:rPr>
        <w:t>Transmitter exclusion band</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1E1869A7" w14:textId="77777777" w:rsidR="006B011F" w:rsidRPr="00D910A1" w:rsidRDefault="006B011F" w:rsidP="006B011F">
      <w:pPr>
        <w:rPr>
          <w:iCs/>
          <w:lang w:val="en-US" w:eastAsia="zh-CN"/>
        </w:rPr>
      </w:pPr>
      <w:bookmarkStart w:id="189" w:name="_Toc20994235"/>
      <w:bookmarkStart w:id="190" w:name="_Toc29812094"/>
      <w:bookmarkStart w:id="191" w:name="_Toc37139282"/>
      <w:r w:rsidRPr="00D910A1">
        <w:rPr>
          <w:lang w:val="en-US"/>
        </w:rPr>
        <w:t>The</w:t>
      </w:r>
      <w:r w:rsidRPr="00D910A1">
        <w:rPr>
          <w:i/>
          <w:iCs/>
          <w:lang w:val="en-US"/>
        </w:rPr>
        <w:t xml:space="preserve"> </w:t>
      </w:r>
      <w:bookmarkStart w:id="192" w:name="OLE_LINK1"/>
      <w:r w:rsidRPr="00D910A1">
        <w:rPr>
          <w:i/>
          <w:iCs/>
          <w:lang w:val="en-US" w:eastAsia="zh-CN"/>
        </w:rPr>
        <w:t>transmitter</w:t>
      </w:r>
      <w:r w:rsidRPr="00D910A1">
        <w:rPr>
          <w:i/>
          <w:lang w:val="en-US"/>
        </w:rPr>
        <w:t xml:space="preserve"> exclusion band</w:t>
      </w:r>
      <w:bookmarkEnd w:id="192"/>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88"/>
    <w:bookmarkEnd w:id="189"/>
    <w:bookmarkEnd w:id="190"/>
    <w:bookmarkEnd w:id="191"/>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193" w:name="_Toc37268380"/>
      <w:bookmarkStart w:id="194"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95" w:name="_Toc37268286"/>
    </w:p>
    <w:p w14:paraId="1E1869B0" w14:textId="77777777" w:rsidR="00710865" w:rsidRPr="00D910A1" w:rsidRDefault="00710865" w:rsidP="00710865">
      <w:pPr>
        <w:pStyle w:val="Heading3"/>
        <w:rPr>
          <w:lang w:val="en-US"/>
        </w:rPr>
      </w:pPr>
      <w:bookmarkStart w:id="196" w:name="_Toc61181777"/>
      <w:bookmarkStart w:id="197" w:name="_Toc74642595"/>
      <w:bookmarkStart w:id="198" w:name="_Toc76543773"/>
      <w:bookmarkStart w:id="199" w:name="_Toc82627359"/>
      <w:r w:rsidRPr="00D910A1">
        <w:rPr>
          <w:rFonts w:hint="eastAsia"/>
          <w:lang w:val="en-US" w:eastAsia="zh-CN"/>
        </w:rPr>
        <w:t>4.4.2</w:t>
      </w:r>
      <w:r w:rsidRPr="00D910A1">
        <w:tab/>
      </w:r>
      <w:r w:rsidRPr="00D910A1">
        <w:rPr>
          <w:rFonts w:hint="eastAsia"/>
          <w:lang w:val="en-US" w:eastAsia="zh-CN"/>
        </w:rPr>
        <w:t>Receiver exclusion band</w:t>
      </w:r>
      <w:bookmarkEnd w:id="193"/>
      <w:bookmarkEnd w:id="194"/>
      <w:bookmarkEnd w:id="195"/>
      <w:bookmarkEnd w:id="196"/>
      <w:bookmarkEnd w:id="197"/>
      <w:bookmarkEnd w:id="198"/>
      <w:bookmarkEnd w:id="19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00" w:name="_Toc20994236"/>
      <w:bookmarkStart w:id="201" w:name="_Toc29812095"/>
      <w:bookmarkStart w:id="202" w:name="_Toc37139283"/>
      <w:bookmarkStart w:id="203" w:name="_Toc37268287"/>
      <w:bookmarkStart w:id="204" w:name="_Toc37268381"/>
      <w:bookmarkStart w:id="205" w:name="_Toc45879591"/>
      <w:bookmarkStart w:id="206" w:name="_Toc52563685"/>
      <w:bookmarkStart w:id="207" w:name="_Toc52563780"/>
      <w:bookmarkStart w:id="208" w:name="_Toc52563873"/>
      <w:bookmarkStart w:id="209" w:name="_Toc61181778"/>
      <w:bookmarkStart w:id="210" w:name="_Toc74642596"/>
      <w:bookmarkStart w:id="211" w:name="_Toc76543774"/>
      <w:bookmarkStart w:id="212" w:name="_Toc82627360"/>
      <w:r w:rsidRPr="00D910A1">
        <w:t>4.</w:t>
      </w:r>
      <w:r w:rsidRPr="00D910A1">
        <w:rPr>
          <w:rFonts w:hint="eastAsia"/>
          <w:lang w:val="en-US" w:eastAsia="zh-CN"/>
        </w:rPr>
        <w:t>5</w:t>
      </w:r>
      <w:r w:rsidRPr="00D910A1">
        <w:tab/>
      </w:r>
      <w:r w:rsidRPr="00D910A1">
        <w:rPr>
          <w:rFonts w:hint="eastAsia"/>
        </w:rPr>
        <w:t>BS test configurations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13" w:name="OLE_LINK352"/>
            <w:bookmarkStart w:id="21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13"/>
            <w:bookmarkEnd w:id="21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15" w:name="_Toc20994237"/>
      <w:bookmarkStart w:id="216" w:name="_Toc29812096"/>
      <w:bookmarkStart w:id="217" w:name="_Toc37139284"/>
      <w:bookmarkStart w:id="218" w:name="_Toc37268288"/>
      <w:bookmarkStart w:id="219" w:name="_Toc37268382"/>
      <w:bookmarkStart w:id="220" w:name="_Toc45879592"/>
      <w:bookmarkStart w:id="221" w:name="_Toc52563686"/>
      <w:bookmarkStart w:id="222" w:name="_Toc52563781"/>
      <w:bookmarkStart w:id="223" w:name="_Toc52563874"/>
      <w:bookmarkStart w:id="224" w:name="_Toc61181779"/>
      <w:bookmarkStart w:id="225" w:name="_Toc74642597"/>
      <w:bookmarkStart w:id="226" w:name="_Toc76543775"/>
      <w:bookmarkStart w:id="227" w:name="_Toc82627361"/>
      <w:r w:rsidRPr="00D910A1">
        <w:rPr>
          <w:rFonts w:hint="eastAsia"/>
          <w:lang w:val="en-US" w:eastAsia="zh-CN"/>
        </w:rPr>
        <w:t>5</w:t>
      </w:r>
      <w:r w:rsidRPr="00D910A1">
        <w:tab/>
      </w:r>
      <w:r w:rsidRPr="00D910A1">
        <w:rPr>
          <w:rFonts w:hint="eastAsia"/>
        </w:rPr>
        <w:t>Performance assessment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1E186A1A" w14:textId="77777777" w:rsidR="00823707" w:rsidRPr="00D910A1" w:rsidRDefault="00823707" w:rsidP="00823707">
      <w:pPr>
        <w:pStyle w:val="Heading2"/>
      </w:pPr>
      <w:bookmarkStart w:id="228" w:name="_Toc20994238"/>
      <w:bookmarkStart w:id="229" w:name="_Toc29812097"/>
      <w:bookmarkStart w:id="230" w:name="_Toc37139285"/>
      <w:bookmarkStart w:id="231" w:name="_Toc37268289"/>
      <w:bookmarkStart w:id="232" w:name="_Toc37268383"/>
      <w:bookmarkStart w:id="233" w:name="_Toc45879593"/>
      <w:bookmarkStart w:id="234" w:name="_Toc52563687"/>
      <w:bookmarkStart w:id="235" w:name="_Toc52563782"/>
      <w:bookmarkStart w:id="236" w:name="_Toc52563875"/>
      <w:bookmarkStart w:id="237" w:name="_Toc61181780"/>
      <w:bookmarkStart w:id="238" w:name="_Toc74642598"/>
      <w:bookmarkStart w:id="239" w:name="_Toc76543776"/>
      <w:bookmarkStart w:id="240" w:name="_Toc82627362"/>
      <w:r w:rsidRPr="00D910A1">
        <w:rPr>
          <w:rFonts w:hint="eastAsia"/>
          <w:lang w:val="en-US" w:eastAsia="zh-CN"/>
        </w:rPr>
        <w:t>5</w:t>
      </w:r>
      <w:r w:rsidRPr="00D910A1">
        <w:t>.1</w:t>
      </w:r>
      <w:r w:rsidRPr="00D910A1">
        <w:tab/>
      </w:r>
      <w:r w:rsidRPr="00D910A1">
        <w:rPr>
          <w:lang w:val="en-US" w:eastAsia="zh-CN"/>
        </w:rPr>
        <w:t>General</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41" w:name="_Toc20994239"/>
      <w:bookmarkStart w:id="242" w:name="_Toc29812098"/>
      <w:bookmarkStart w:id="243" w:name="_Toc37139286"/>
      <w:bookmarkStart w:id="244" w:name="_Toc37268290"/>
      <w:bookmarkStart w:id="245" w:name="_Toc37268384"/>
      <w:bookmarkStart w:id="246" w:name="_Toc45879594"/>
      <w:bookmarkStart w:id="247" w:name="_Toc52563688"/>
      <w:bookmarkStart w:id="248" w:name="_Toc52563783"/>
      <w:bookmarkStart w:id="249" w:name="_Toc52563876"/>
      <w:bookmarkStart w:id="250" w:name="_Toc61181781"/>
      <w:bookmarkStart w:id="251" w:name="_Toc74642599"/>
      <w:bookmarkStart w:id="252" w:name="_Toc76543777"/>
      <w:bookmarkStart w:id="253" w:name="_Toc82627363"/>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54" w:name="_Toc20994240"/>
      <w:bookmarkStart w:id="255" w:name="_Toc29812099"/>
      <w:bookmarkStart w:id="256" w:name="_Toc37139287"/>
      <w:bookmarkStart w:id="257" w:name="_Toc37268291"/>
      <w:bookmarkStart w:id="258" w:name="_Toc37268385"/>
      <w:bookmarkStart w:id="259" w:name="_Toc45879595"/>
      <w:bookmarkStart w:id="260" w:name="_Toc52563689"/>
      <w:bookmarkStart w:id="261" w:name="_Toc52563784"/>
      <w:bookmarkStart w:id="262" w:name="_Toc52563877"/>
      <w:bookmarkStart w:id="263" w:name="_Toc61181782"/>
      <w:bookmarkStart w:id="264" w:name="_Toc74642600"/>
      <w:bookmarkStart w:id="265" w:name="_Toc76543778"/>
      <w:bookmarkStart w:id="266" w:name="_Toc8262736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67" w:name="_Toc20994241"/>
      <w:bookmarkStart w:id="268" w:name="_Toc29812100"/>
      <w:bookmarkStart w:id="269" w:name="_Toc37139288"/>
      <w:bookmarkStart w:id="270" w:name="_Toc37268292"/>
      <w:bookmarkStart w:id="271" w:name="_Toc37268386"/>
      <w:bookmarkStart w:id="272" w:name="_Toc45879596"/>
      <w:bookmarkStart w:id="273" w:name="_Toc52563690"/>
      <w:bookmarkStart w:id="274" w:name="_Toc52563785"/>
      <w:bookmarkStart w:id="275" w:name="_Toc52563878"/>
      <w:bookmarkStart w:id="276" w:name="_Toc61181783"/>
      <w:bookmarkStart w:id="277" w:name="_Toc74642601"/>
      <w:bookmarkStart w:id="278" w:name="_Toc76543779"/>
      <w:bookmarkStart w:id="279" w:name="_Toc8262736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280" w:name="_Toc20994242"/>
      <w:bookmarkStart w:id="281" w:name="_Toc29812101"/>
      <w:bookmarkStart w:id="282" w:name="_Toc37139289"/>
      <w:bookmarkStart w:id="283" w:name="_Toc37268293"/>
      <w:bookmarkStart w:id="284" w:name="_Toc37268387"/>
      <w:bookmarkStart w:id="285" w:name="_Toc45879597"/>
      <w:bookmarkStart w:id="286" w:name="_Toc52563691"/>
      <w:bookmarkStart w:id="287" w:name="_Toc52563786"/>
      <w:bookmarkStart w:id="288" w:name="_Toc52563879"/>
      <w:bookmarkStart w:id="289" w:name="_Toc61181784"/>
      <w:bookmarkStart w:id="290" w:name="_Toc74642602"/>
      <w:bookmarkStart w:id="291" w:name="_Toc76543780"/>
      <w:bookmarkStart w:id="292" w:name="_Toc82627366"/>
      <w:r w:rsidRPr="00D910A1">
        <w:rPr>
          <w:rFonts w:hint="eastAsia"/>
          <w:lang w:val="en-US" w:eastAsia="zh-CN"/>
        </w:rPr>
        <w:t>6</w:t>
      </w:r>
      <w:r w:rsidRPr="00D910A1">
        <w:tab/>
      </w:r>
      <w:r w:rsidRPr="00D910A1">
        <w:rPr>
          <w:rFonts w:hint="eastAsia"/>
        </w:rPr>
        <w:t>Performance criteria</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E186A2D" w14:textId="77777777" w:rsidR="00823707" w:rsidRPr="00D910A1" w:rsidRDefault="00823707" w:rsidP="00823707">
      <w:pPr>
        <w:pStyle w:val="Heading2"/>
      </w:pPr>
      <w:bookmarkStart w:id="293" w:name="_Toc20994243"/>
      <w:bookmarkStart w:id="294" w:name="_Toc29812102"/>
      <w:bookmarkStart w:id="295" w:name="_Toc37139290"/>
      <w:bookmarkStart w:id="296" w:name="_Toc37268294"/>
      <w:bookmarkStart w:id="297" w:name="_Toc37268388"/>
      <w:bookmarkStart w:id="298" w:name="_Toc45879598"/>
      <w:bookmarkStart w:id="299" w:name="_Toc52563692"/>
      <w:bookmarkStart w:id="300" w:name="_Toc52563787"/>
      <w:bookmarkStart w:id="301" w:name="_Toc52563880"/>
      <w:bookmarkStart w:id="302" w:name="_Toc61181785"/>
      <w:bookmarkStart w:id="303" w:name="_Toc74642603"/>
      <w:bookmarkStart w:id="304" w:name="_Toc76543781"/>
      <w:bookmarkStart w:id="305" w:name="_Toc82627367"/>
      <w:r w:rsidRPr="00D910A1">
        <w:rPr>
          <w:rFonts w:hint="eastAsia"/>
          <w:lang w:val="en-US" w:eastAsia="zh-CN"/>
        </w:rPr>
        <w:t>6</w:t>
      </w:r>
      <w:r w:rsidRPr="00D910A1">
        <w:t>.1</w:t>
      </w:r>
      <w:r w:rsidRPr="00D910A1">
        <w:tab/>
      </w:r>
      <w:r w:rsidRPr="00D910A1">
        <w:rPr>
          <w:rFonts w:hint="eastAsia"/>
        </w:rPr>
        <w:t>Performance criteria for continuous phenomena for BS</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06" w:name="_Toc20994244"/>
      <w:bookmarkStart w:id="307" w:name="_Toc29812103"/>
      <w:bookmarkStart w:id="308" w:name="_Toc37139291"/>
      <w:bookmarkStart w:id="309" w:name="_Toc37268295"/>
      <w:bookmarkStart w:id="310" w:name="_Toc37268389"/>
      <w:bookmarkStart w:id="311" w:name="_Toc45879599"/>
      <w:bookmarkStart w:id="312" w:name="_Toc52563693"/>
      <w:bookmarkStart w:id="313" w:name="_Toc52563788"/>
      <w:bookmarkStart w:id="314" w:name="_Toc52563881"/>
      <w:bookmarkStart w:id="315" w:name="_Toc61181786"/>
      <w:bookmarkStart w:id="316" w:name="_Toc74642604"/>
      <w:bookmarkStart w:id="317" w:name="_Toc76543782"/>
      <w:bookmarkStart w:id="318" w:name="_Toc82627368"/>
      <w:r w:rsidRPr="00D910A1">
        <w:rPr>
          <w:rFonts w:hint="eastAsia"/>
          <w:lang w:val="en-US" w:eastAsia="zh-CN"/>
        </w:rPr>
        <w:t>6</w:t>
      </w:r>
      <w:r w:rsidRPr="00D910A1">
        <w:t>.2</w:t>
      </w:r>
      <w:r w:rsidRPr="00D910A1">
        <w:tab/>
      </w:r>
      <w:r w:rsidRPr="00D910A1">
        <w:rPr>
          <w:rFonts w:hint="eastAsia"/>
        </w:rPr>
        <w:t>Performance criteria for transient phenomena for BS</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19" w:name="_Toc20994245"/>
      <w:bookmarkStart w:id="320" w:name="_Toc29812104"/>
      <w:bookmarkStart w:id="321" w:name="_Toc37139292"/>
      <w:bookmarkStart w:id="322" w:name="_Toc37268296"/>
      <w:bookmarkStart w:id="323" w:name="_Toc37268390"/>
      <w:bookmarkStart w:id="324" w:name="_Toc45879600"/>
      <w:bookmarkStart w:id="325" w:name="_Toc52563694"/>
      <w:bookmarkStart w:id="326" w:name="_Toc52563789"/>
      <w:bookmarkStart w:id="327" w:name="_Toc52563882"/>
      <w:bookmarkStart w:id="328" w:name="_Toc61181787"/>
      <w:bookmarkStart w:id="329" w:name="_Toc74642605"/>
      <w:bookmarkStart w:id="330" w:name="_Toc76543783"/>
      <w:bookmarkStart w:id="331" w:name="_Toc8262736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32" w:name="_Toc20994246"/>
      <w:bookmarkStart w:id="333" w:name="_Toc29812105"/>
      <w:bookmarkStart w:id="334" w:name="_Toc37139293"/>
      <w:bookmarkStart w:id="335" w:name="_Toc37268297"/>
      <w:bookmarkStart w:id="336" w:name="_Toc37268391"/>
      <w:bookmarkStart w:id="337" w:name="_Toc45879601"/>
      <w:bookmarkStart w:id="338" w:name="_Toc52563695"/>
      <w:bookmarkStart w:id="339" w:name="_Toc52563790"/>
      <w:bookmarkStart w:id="340" w:name="_Toc52563883"/>
      <w:bookmarkStart w:id="341" w:name="_Toc61181788"/>
      <w:bookmarkStart w:id="342" w:name="_Toc74642606"/>
      <w:bookmarkStart w:id="343" w:name="_Toc76543784"/>
      <w:bookmarkStart w:id="344" w:name="_Toc82627370"/>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45" w:name="_Toc20994247"/>
      <w:bookmarkStart w:id="346" w:name="_Toc29812106"/>
      <w:bookmarkStart w:id="347" w:name="_Toc37139294"/>
      <w:bookmarkStart w:id="348" w:name="_Toc37268298"/>
      <w:bookmarkStart w:id="349" w:name="_Toc37268392"/>
      <w:bookmarkStart w:id="350" w:name="_Toc45879602"/>
      <w:bookmarkStart w:id="351" w:name="_Toc52563696"/>
      <w:bookmarkStart w:id="352" w:name="_Toc52563791"/>
      <w:bookmarkStart w:id="353" w:name="_Toc52563884"/>
      <w:bookmarkStart w:id="354" w:name="_Toc61181789"/>
      <w:bookmarkStart w:id="355" w:name="_Toc74642607"/>
      <w:bookmarkStart w:id="356" w:name="_Toc76543785"/>
      <w:bookmarkStart w:id="357" w:name="_Toc82627371"/>
      <w:r w:rsidRPr="00D910A1">
        <w:rPr>
          <w:rFonts w:hint="eastAsia"/>
          <w:lang w:val="en-US" w:eastAsia="zh-CN"/>
        </w:rPr>
        <w:lastRenderedPageBreak/>
        <w:t>7</w:t>
      </w:r>
      <w:r w:rsidRPr="00D910A1">
        <w:tab/>
      </w:r>
      <w:r w:rsidRPr="00D910A1">
        <w:rPr>
          <w:rFonts w:hint="eastAsia"/>
        </w:rPr>
        <w:t>Applicability overview</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1E186AC4" w14:textId="77777777" w:rsidR="00823707" w:rsidRPr="00D910A1" w:rsidRDefault="00823707" w:rsidP="00823707">
      <w:pPr>
        <w:pStyle w:val="Heading2"/>
      </w:pPr>
      <w:bookmarkStart w:id="358" w:name="_Toc20994248"/>
      <w:bookmarkStart w:id="359" w:name="_Toc29812107"/>
      <w:bookmarkStart w:id="360" w:name="_Toc37139295"/>
      <w:bookmarkStart w:id="361" w:name="_Toc37268299"/>
      <w:bookmarkStart w:id="362" w:name="_Toc37268393"/>
      <w:bookmarkStart w:id="363" w:name="_Toc45879603"/>
      <w:bookmarkStart w:id="364" w:name="_Toc52563697"/>
      <w:bookmarkStart w:id="365" w:name="_Toc52563792"/>
      <w:bookmarkStart w:id="366" w:name="_Toc52563885"/>
      <w:bookmarkStart w:id="367" w:name="_Toc61181790"/>
      <w:bookmarkStart w:id="368" w:name="_Toc74642608"/>
      <w:bookmarkStart w:id="369" w:name="_Toc76543786"/>
      <w:bookmarkStart w:id="370" w:name="_Toc82627372"/>
      <w:r w:rsidRPr="00D910A1">
        <w:rPr>
          <w:rFonts w:hint="eastAsia"/>
          <w:lang w:val="en-US" w:eastAsia="zh-CN"/>
        </w:rPr>
        <w:t>7</w:t>
      </w:r>
      <w:r w:rsidRPr="00D910A1">
        <w:t>.1</w:t>
      </w:r>
      <w:r w:rsidRPr="00D910A1">
        <w:tab/>
      </w:r>
      <w:r w:rsidRPr="00D910A1">
        <w:rPr>
          <w:rFonts w:hint="eastAsia"/>
          <w:lang w:val="en-US" w:eastAsia="zh-CN"/>
        </w:rPr>
        <w:t>Emission</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371" w:name="_Toc20994249"/>
      <w:bookmarkStart w:id="372" w:name="_Toc29812108"/>
      <w:bookmarkStart w:id="373" w:name="_Toc37139296"/>
      <w:bookmarkStart w:id="374" w:name="_Toc37268300"/>
      <w:bookmarkStart w:id="375" w:name="_Toc37268394"/>
      <w:bookmarkStart w:id="376" w:name="_Toc45879604"/>
      <w:bookmarkStart w:id="377" w:name="_Toc52563698"/>
      <w:bookmarkStart w:id="378" w:name="_Toc52563793"/>
      <w:bookmarkStart w:id="379" w:name="_Toc52563886"/>
      <w:bookmarkStart w:id="380" w:name="_Toc61181791"/>
      <w:bookmarkStart w:id="381" w:name="_Toc74642609"/>
      <w:bookmarkStart w:id="382" w:name="_Toc76543787"/>
      <w:bookmarkStart w:id="383" w:name="_Toc82627373"/>
      <w:r w:rsidRPr="00D910A1">
        <w:rPr>
          <w:rFonts w:hint="eastAsia"/>
          <w:lang w:val="en-US" w:eastAsia="zh-CN"/>
        </w:rPr>
        <w:t>7</w:t>
      </w:r>
      <w:r w:rsidRPr="00D910A1">
        <w:t>.2</w:t>
      </w:r>
      <w:r w:rsidRPr="00D910A1">
        <w:tab/>
      </w:r>
      <w:r w:rsidRPr="00D910A1">
        <w:rPr>
          <w:rFonts w:hint="eastAsia"/>
        </w:rPr>
        <w:t>Immunity</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384" w:name="_Toc20994250"/>
      <w:bookmarkStart w:id="385" w:name="_Toc29812109"/>
      <w:bookmarkStart w:id="386" w:name="_Toc37139297"/>
      <w:bookmarkStart w:id="387" w:name="_Toc37268301"/>
      <w:bookmarkStart w:id="388" w:name="_Toc37268395"/>
      <w:bookmarkStart w:id="389" w:name="_Toc45879605"/>
      <w:bookmarkStart w:id="390" w:name="_Toc52563699"/>
      <w:bookmarkStart w:id="391" w:name="_Toc52563794"/>
      <w:bookmarkStart w:id="392" w:name="_Toc52563887"/>
      <w:bookmarkStart w:id="393" w:name="_Toc61181792"/>
      <w:bookmarkStart w:id="394" w:name="_Toc74642610"/>
      <w:bookmarkStart w:id="395" w:name="_Toc76543788"/>
      <w:bookmarkStart w:id="396" w:name="_Toc82627374"/>
      <w:r w:rsidRPr="00D910A1">
        <w:rPr>
          <w:rFonts w:hint="eastAsia"/>
          <w:lang w:val="en-US" w:eastAsia="zh-CN"/>
        </w:rPr>
        <w:lastRenderedPageBreak/>
        <w:t>8</w:t>
      </w:r>
      <w:r w:rsidRPr="00D910A1">
        <w:tab/>
      </w:r>
      <w:r w:rsidRPr="00D910A1">
        <w:rPr>
          <w:rFonts w:hint="eastAsia"/>
        </w:rPr>
        <w:t>Emission</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1E186B49" w14:textId="77777777" w:rsidR="00823707" w:rsidRPr="00D910A1" w:rsidRDefault="00823707" w:rsidP="00823707">
      <w:pPr>
        <w:pStyle w:val="Heading2"/>
      </w:pPr>
      <w:bookmarkStart w:id="397" w:name="_Toc20994251"/>
      <w:bookmarkStart w:id="398" w:name="_Toc29812110"/>
      <w:bookmarkStart w:id="399" w:name="_Toc37139298"/>
      <w:bookmarkStart w:id="400" w:name="_Toc37268302"/>
      <w:bookmarkStart w:id="401" w:name="_Toc37268396"/>
      <w:bookmarkStart w:id="402" w:name="_Toc45879606"/>
      <w:bookmarkStart w:id="403" w:name="_Toc52563700"/>
      <w:bookmarkStart w:id="404" w:name="_Toc52563795"/>
      <w:bookmarkStart w:id="405" w:name="_Toc52563888"/>
      <w:bookmarkStart w:id="406" w:name="_Toc61181793"/>
      <w:bookmarkStart w:id="407" w:name="_Toc74642611"/>
      <w:bookmarkStart w:id="408" w:name="_Toc76543789"/>
      <w:bookmarkStart w:id="409" w:name="_Toc82627375"/>
      <w:r w:rsidRPr="00D910A1">
        <w:rPr>
          <w:rFonts w:hint="eastAsia"/>
          <w:lang w:val="en-US" w:eastAsia="zh-CN"/>
        </w:rPr>
        <w:t>8</w:t>
      </w:r>
      <w:r w:rsidRPr="00D910A1">
        <w:t>.1</w:t>
      </w:r>
      <w:r w:rsidRPr="00D910A1">
        <w:tab/>
      </w:r>
      <w:r w:rsidRPr="00D910A1">
        <w:rPr>
          <w:rFonts w:hint="eastAsia"/>
        </w:rPr>
        <w:t>Test configurations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10" w:name="_Toc20994252"/>
      <w:bookmarkStart w:id="411" w:name="_Toc29812111"/>
      <w:bookmarkStart w:id="412" w:name="_Toc37139299"/>
      <w:bookmarkStart w:id="413" w:name="_Toc37268303"/>
      <w:bookmarkStart w:id="414" w:name="_Toc37268397"/>
      <w:bookmarkStart w:id="415" w:name="_Toc45879607"/>
      <w:bookmarkStart w:id="416" w:name="_Toc52563701"/>
      <w:bookmarkStart w:id="417" w:name="_Toc52563796"/>
      <w:bookmarkStart w:id="418" w:name="_Toc52563889"/>
      <w:bookmarkStart w:id="419" w:name="_Toc61181794"/>
      <w:bookmarkStart w:id="420" w:name="_Toc74642612"/>
      <w:bookmarkStart w:id="421" w:name="_Toc76543790"/>
      <w:bookmarkStart w:id="422" w:name="_Toc8262737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1E186B55" w14:textId="77777777" w:rsidR="00823707" w:rsidRPr="00D910A1" w:rsidRDefault="00823707" w:rsidP="00823707">
      <w:pPr>
        <w:pStyle w:val="Heading3"/>
        <w:rPr>
          <w:lang w:val="fi-FI" w:eastAsia="zh-CN"/>
        </w:rPr>
      </w:pPr>
      <w:bookmarkStart w:id="423" w:name="_Toc20994253"/>
      <w:bookmarkStart w:id="424" w:name="_Toc29812112"/>
      <w:bookmarkStart w:id="425" w:name="_Toc37139300"/>
      <w:bookmarkStart w:id="426" w:name="_Toc37268304"/>
      <w:bookmarkStart w:id="427" w:name="_Toc37268398"/>
      <w:bookmarkStart w:id="428" w:name="_Toc45879608"/>
      <w:bookmarkStart w:id="429" w:name="_Toc52563702"/>
      <w:bookmarkStart w:id="430" w:name="_Toc52563797"/>
      <w:bookmarkStart w:id="431" w:name="_Toc52563890"/>
      <w:bookmarkStart w:id="432" w:name="_Toc61181795"/>
      <w:bookmarkStart w:id="433" w:name="_Toc74642613"/>
      <w:bookmarkStart w:id="434" w:name="_Toc76543791"/>
      <w:bookmarkStart w:id="435" w:name="_Toc8262737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1E186B56" w14:textId="77777777" w:rsidR="00823707" w:rsidRPr="00D910A1" w:rsidRDefault="00823707" w:rsidP="00823707">
      <w:pPr>
        <w:pStyle w:val="Heading3"/>
        <w:rPr>
          <w:lang w:val="fi-FI" w:eastAsia="zh-CN"/>
        </w:rPr>
      </w:pPr>
      <w:bookmarkStart w:id="436" w:name="_Toc20994254"/>
      <w:bookmarkStart w:id="437" w:name="_Toc29812113"/>
      <w:bookmarkStart w:id="438" w:name="_Toc37139301"/>
      <w:bookmarkStart w:id="439" w:name="_Toc37268305"/>
      <w:bookmarkStart w:id="440" w:name="_Toc37268399"/>
      <w:bookmarkStart w:id="441" w:name="_Toc45879609"/>
      <w:bookmarkStart w:id="442" w:name="_Toc52563703"/>
      <w:bookmarkStart w:id="443" w:name="_Toc52563798"/>
      <w:bookmarkStart w:id="444" w:name="_Toc52563891"/>
      <w:bookmarkStart w:id="445" w:name="_Toc61181796"/>
      <w:bookmarkStart w:id="446" w:name="_Toc74642614"/>
      <w:bookmarkStart w:id="447" w:name="_Toc76543792"/>
      <w:bookmarkStart w:id="448" w:name="_Toc8262737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1E186B57" w14:textId="77777777" w:rsidR="00823707" w:rsidRPr="00D910A1" w:rsidRDefault="00823707" w:rsidP="00823707">
      <w:pPr>
        <w:pStyle w:val="Heading3"/>
        <w:rPr>
          <w:lang w:val="fi-FI" w:eastAsia="zh-CN"/>
        </w:rPr>
      </w:pPr>
      <w:bookmarkStart w:id="449" w:name="_Toc20994255"/>
      <w:bookmarkStart w:id="450" w:name="_Toc29812114"/>
      <w:bookmarkStart w:id="451" w:name="_Toc37139302"/>
      <w:bookmarkStart w:id="452" w:name="_Toc37268306"/>
      <w:bookmarkStart w:id="453" w:name="_Toc37268400"/>
      <w:bookmarkStart w:id="454" w:name="_Toc45879610"/>
      <w:bookmarkStart w:id="455" w:name="_Toc52563704"/>
      <w:bookmarkStart w:id="456" w:name="_Toc52563799"/>
      <w:bookmarkStart w:id="457" w:name="_Toc52563892"/>
      <w:bookmarkStart w:id="458" w:name="_Toc61181797"/>
      <w:bookmarkStart w:id="459" w:name="_Toc74642615"/>
      <w:bookmarkStart w:id="460" w:name="_Toc76543793"/>
      <w:bookmarkStart w:id="461" w:name="_Toc8262737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B58" w14:textId="77777777" w:rsidR="00823707" w:rsidRPr="00D910A1" w:rsidRDefault="00823707" w:rsidP="00823707">
      <w:pPr>
        <w:pStyle w:val="Heading3"/>
        <w:rPr>
          <w:lang w:val="fi-FI" w:eastAsia="zh-CN"/>
        </w:rPr>
      </w:pPr>
      <w:bookmarkStart w:id="462" w:name="_Toc20994256"/>
      <w:bookmarkStart w:id="463" w:name="_Toc29812115"/>
      <w:bookmarkStart w:id="464" w:name="_Toc37139303"/>
      <w:bookmarkStart w:id="465" w:name="_Toc37268307"/>
      <w:bookmarkStart w:id="466" w:name="_Toc37268401"/>
      <w:bookmarkStart w:id="467" w:name="_Toc45879611"/>
      <w:bookmarkStart w:id="468" w:name="_Toc52563705"/>
      <w:bookmarkStart w:id="469" w:name="_Toc52563800"/>
      <w:bookmarkStart w:id="470" w:name="_Toc52563893"/>
      <w:bookmarkStart w:id="471" w:name="_Toc61181798"/>
      <w:bookmarkStart w:id="472" w:name="_Toc74642616"/>
      <w:bookmarkStart w:id="473" w:name="_Toc76543794"/>
      <w:bookmarkStart w:id="474" w:name="_Toc8262738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1E186B59" w14:textId="77777777" w:rsidR="00823707" w:rsidRPr="00D910A1" w:rsidRDefault="00823707" w:rsidP="00823707">
      <w:pPr>
        <w:pStyle w:val="Heading2"/>
      </w:pPr>
      <w:bookmarkStart w:id="475" w:name="_Toc20994257"/>
      <w:bookmarkStart w:id="476" w:name="_Toc29812116"/>
      <w:bookmarkStart w:id="477" w:name="_Toc37139304"/>
      <w:bookmarkStart w:id="478" w:name="_Toc37268308"/>
      <w:bookmarkStart w:id="479" w:name="_Toc37268402"/>
      <w:bookmarkStart w:id="480" w:name="_Toc45879612"/>
      <w:bookmarkStart w:id="481" w:name="_Toc52563706"/>
      <w:bookmarkStart w:id="482" w:name="_Toc52563801"/>
      <w:bookmarkStart w:id="483" w:name="_Toc52563894"/>
      <w:bookmarkStart w:id="484" w:name="_Toc61181799"/>
      <w:bookmarkStart w:id="485" w:name="_Toc74642617"/>
      <w:bookmarkStart w:id="486" w:name="_Toc76543795"/>
      <w:bookmarkStart w:id="487" w:name="_Toc82627381"/>
      <w:r w:rsidRPr="00D910A1">
        <w:rPr>
          <w:rFonts w:hint="eastAsia"/>
          <w:lang w:val="en-US" w:eastAsia="zh-CN"/>
        </w:rPr>
        <w:t>8</w:t>
      </w:r>
      <w:r w:rsidRPr="00D910A1">
        <w:t>.2</w:t>
      </w:r>
      <w:r w:rsidRPr="00D910A1">
        <w:tab/>
      </w:r>
      <w:r w:rsidRPr="00D910A1">
        <w:rPr>
          <w:rFonts w:hint="eastAsia"/>
        </w:rPr>
        <w:t>Radiated emission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1E186B5A" w14:textId="77777777" w:rsidR="00823707" w:rsidRPr="00D910A1" w:rsidRDefault="00823707" w:rsidP="00823707">
      <w:pPr>
        <w:pStyle w:val="Heading3"/>
      </w:pPr>
      <w:bookmarkStart w:id="488" w:name="_Toc20994258"/>
      <w:bookmarkStart w:id="489" w:name="_Toc29812117"/>
      <w:bookmarkStart w:id="490" w:name="_Toc37139305"/>
      <w:bookmarkStart w:id="491" w:name="_Toc37268309"/>
      <w:bookmarkStart w:id="492" w:name="_Toc37268403"/>
      <w:bookmarkStart w:id="493" w:name="_Toc45879613"/>
      <w:bookmarkStart w:id="494" w:name="_Toc52563707"/>
      <w:bookmarkStart w:id="495" w:name="_Toc52563802"/>
      <w:bookmarkStart w:id="496" w:name="_Toc52563895"/>
      <w:bookmarkStart w:id="497" w:name="_Toc61181800"/>
      <w:bookmarkStart w:id="498" w:name="_Toc74642618"/>
      <w:bookmarkStart w:id="499" w:name="_Toc76543796"/>
      <w:bookmarkStart w:id="500" w:name="_Toc82627382"/>
      <w:r w:rsidRPr="00D910A1">
        <w:t>8.2.</w:t>
      </w:r>
      <w:r w:rsidRPr="00D910A1">
        <w:rPr>
          <w:rFonts w:hint="eastAsia"/>
        </w:rPr>
        <w:t>1</w:t>
      </w:r>
      <w:r w:rsidRPr="00D910A1">
        <w:tab/>
        <w:t xml:space="preserve">Radiated emission, </w:t>
      </w:r>
      <w:r w:rsidRPr="00D910A1">
        <w:rPr>
          <w:rFonts w:hint="eastAsia"/>
        </w:rPr>
        <w:t>BS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01" w:name="_Toc20994259"/>
      <w:bookmarkStart w:id="502" w:name="_Toc29812118"/>
      <w:bookmarkStart w:id="503" w:name="_Toc37139306"/>
      <w:bookmarkStart w:id="504" w:name="_Toc37268310"/>
      <w:bookmarkStart w:id="505" w:name="_Toc37268404"/>
      <w:bookmarkStart w:id="506" w:name="_Toc45879614"/>
      <w:bookmarkStart w:id="507" w:name="_Toc52563708"/>
      <w:bookmarkStart w:id="508" w:name="_Toc52563803"/>
      <w:bookmarkStart w:id="509" w:name="_Toc52563896"/>
      <w:bookmarkStart w:id="510" w:name="_Toc61181801"/>
      <w:bookmarkStart w:id="511" w:name="_Toc74642619"/>
      <w:bookmarkStart w:id="512" w:name="_Toc76543797"/>
      <w:bookmarkStart w:id="513" w:name="_Toc82627383"/>
      <w:r w:rsidRPr="00D910A1">
        <w:lastRenderedPageBreak/>
        <w:t>8.2.1.1</w:t>
      </w:r>
      <w:r w:rsidRPr="00D910A1">
        <w:tab/>
        <w:t>Definition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14" w:name="_Toc20994260"/>
      <w:bookmarkStart w:id="515" w:name="_Toc29812119"/>
      <w:bookmarkStart w:id="516" w:name="_Toc37139307"/>
      <w:bookmarkStart w:id="517" w:name="_Toc37268311"/>
      <w:bookmarkStart w:id="518" w:name="_Toc37268405"/>
      <w:bookmarkStart w:id="519" w:name="_Toc45879615"/>
      <w:bookmarkStart w:id="520" w:name="_Toc52563709"/>
      <w:bookmarkStart w:id="521" w:name="_Toc52563804"/>
      <w:bookmarkStart w:id="522" w:name="_Toc52563897"/>
      <w:bookmarkStart w:id="523" w:name="_Toc61181802"/>
      <w:bookmarkStart w:id="524" w:name="_Toc74642620"/>
      <w:bookmarkStart w:id="525" w:name="_Toc76543798"/>
      <w:bookmarkStart w:id="526" w:name="_Toc82627384"/>
      <w:r w:rsidRPr="00D910A1">
        <w:t>8.2.1.2</w:t>
      </w:r>
      <w:r w:rsidRPr="00D910A1">
        <w:tab/>
        <w:t>Test method</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1E186B60" w14:textId="77777777" w:rsidR="005F2378" w:rsidRDefault="005F2378" w:rsidP="005F2378">
      <w:pPr>
        <w:pStyle w:val="B1"/>
        <w:rPr>
          <w:color w:val="000000" w:themeColor="text1"/>
          <w:lang w:eastAsia="en-GB"/>
        </w:rPr>
      </w:pPr>
      <w:bookmarkStart w:id="527" w:name="_Toc20994261"/>
      <w:bookmarkStart w:id="528" w:name="_Toc29812120"/>
      <w:bookmarkStart w:id="529" w:name="_Toc37139308"/>
      <w:bookmarkStart w:id="530" w:name="_Toc37268312"/>
      <w:bookmarkStart w:id="531" w:name="_Toc37268406"/>
      <w:bookmarkStart w:id="532"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33" w:name="_Toc52563710"/>
      <w:bookmarkStart w:id="534" w:name="_Toc52563805"/>
      <w:bookmarkStart w:id="535" w:name="_Toc52563898"/>
      <w:bookmarkStart w:id="536" w:name="_Toc61181803"/>
      <w:bookmarkStart w:id="537" w:name="_Toc74642621"/>
      <w:bookmarkStart w:id="538" w:name="_Toc76543799"/>
      <w:bookmarkStart w:id="539" w:name="_Toc82627385"/>
      <w:r w:rsidRPr="00D910A1">
        <w:t>8.2.1.</w:t>
      </w:r>
      <w:r w:rsidRPr="00D910A1">
        <w:rPr>
          <w:lang w:val="en-US"/>
        </w:rPr>
        <w:t>3</w:t>
      </w:r>
      <w:r w:rsidRPr="00D910A1">
        <w:tab/>
      </w:r>
      <w:r w:rsidRPr="00D910A1">
        <w:rPr>
          <w:lang w:val="en-US"/>
        </w:rPr>
        <w:t>Limits</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40" w:name="_Toc20994262"/>
      <w:bookmarkStart w:id="541" w:name="_Toc29812121"/>
      <w:bookmarkStart w:id="542" w:name="_Toc37139309"/>
      <w:bookmarkStart w:id="543" w:name="_Toc37268313"/>
      <w:bookmarkStart w:id="544" w:name="_Toc37268407"/>
      <w:bookmarkStart w:id="545" w:name="_Toc45879617"/>
      <w:bookmarkStart w:id="546" w:name="_Toc52563711"/>
      <w:bookmarkStart w:id="547" w:name="_Toc52563806"/>
      <w:bookmarkStart w:id="548" w:name="_Toc52563899"/>
      <w:bookmarkStart w:id="549" w:name="_Toc61181804"/>
      <w:bookmarkStart w:id="550" w:name="_Toc74642622"/>
      <w:bookmarkStart w:id="551" w:name="_Toc76543800"/>
      <w:bookmarkStart w:id="552" w:name="_Toc82627386"/>
      <w:r w:rsidRPr="00D910A1">
        <w:rPr>
          <w:szCs w:val="22"/>
        </w:rPr>
        <w:t>8.2.1.4</w:t>
      </w:r>
      <w:r w:rsidRPr="00D910A1">
        <w:rPr>
          <w:szCs w:val="22"/>
        </w:rPr>
        <w:tab/>
        <w:t>Interpretation of the measurement results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553" w:name="_Toc20994263"/>
      <w:bookmarkStart w:id="554" w:name="_Toc29812122"/>
      <w:bookmarkStart w:id="555" w:name="_Toc37139310"/>
      <w:bookmarkStart w:id="556" w:name="_Toc37268314"/>
      <w:bookmarkStart w:id="557" w:name="_Toc37268408"/>
      <w:bookmarkStart w:id="558" w:name="_Toc45879618"/>
      <w:bookmarkStart w:id="559" w:name="_Toc52563712"/>
      <w:bookmarkStart w:id="560" w:name="_Toc52563807"/>
      <w:bookmarkStart w:id="561" w:name="_Toc52563900"/>
      <w:bookmarkStart w:id="562" w:name="_Toc61181805"/>
      <w:bookmarkStart w:id="563" w:name="_Toc74642623"/>
      <w:bookmarkStart w:id="564" w:name="_Toc76543801"/>
      <w:bookmarkStart w:id="565" w:name="_Toc82627387"/>
      <w:r w:rsidRPr="00D910A1">
        <w:t>8.2.2</w:t>
      </w:r>
      <w:r w:rsidRPr="00D910A1">
        <w:tab/>
        <w:t xml:space="preserve">Radiated emission, </w:t>
      </w:r>
      <w:r w:rsidRPr="00D910A1">
        <w:rPr>
          <w:rFonts w:hint="eastAsia"/>
          <w:lang w:val="en-US" w:eastAsia="zh-CN"/>
        </w:rPr>
        <w:t>a</w:t>
      </w:r>
      <w:r w:rsidRPr="00D910A1">
        <w:t>ncillary equipment</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566" w:name="_Toc20994264"/>
      <w:bookmarkStart w:id="567" w:name="_Toc29812123"/>
      <w:bookmarkStart w:id="568" w:name="_Toc37139311"/>
      <w:bookmarkStart w:id="569" w:name="_Toc37268315"/>
      <w:bookmarkStart w:id="570" w:name="_Toc37268409"/>
      <w:bookmarkStart w:id="571" w:name="_Toc45879619"/>
      <w:bookmarkStart w:id="572" w:name="_Toc52563713"/>
      <w:bookmarkStart w:id="573" w:name="_Toc52563808"/>
      <w:bookmarkStart w:id="574" w:name="_Toc52563901"/>
      <w:bookmarkStart w:id="575" w:name="_Toc61181806"/>
      <w:bookmarkStart w:id="576" w:name="_Toc74642624"/>
      <w:bookmarkStart w:id="577" w:name="_Toc76543802"/>
      <w:bookmarkStart w:id="578" w:name="_Toc82627388"/>
      <w:r w:rsidRPr="00D910A1">
        <w:t>8.2.2.1</w:t>
      </w:r>
      <w:r w:rsidRPr="00D910A1">
        <w:tab/>
        <w:t>Definition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579" w:name="_Toc20994265"/>
      <w:bookmarkStart w:id="580" w:name="_Toc29812124"/>
      <w:bookmarkStart w:id="581" w:name="_Toc37139312"/>
      <w:bookmarkStart w:id="582" w:name="_Toc37268316"/>
      <w:bookmarkStart w:id="583" w:name="_Toc37268410"/>
      <w:bookmarkStart w:id="584" w:name="_Toc45879620"/>
      <w:bookmarkStart w:id="585" w:name="_Toc52563714"/>
      <w:bookmarkStart w:id="586" w:name="_Toc52563809"/>
      <w:bookmarkStart w:id="587" w:name="_Toc52563902"/>
      <w:bookmarkStart w:id="588" w:name="_Toc61181807"/>
      <w:bookmarkStart w:id="589" w:name="_Toc74642625"/>
      <w:bookmarkStart w:id="590" w:name="_Toc76543803"/>
      <w:bookmarkStart w:id="591" w:name="_Toc82627389"/>
      <w:r w:rsidRPr="00D910A1">
        <w:t>8.2.2.2</w:t>
      </w:r>
      <w:r w:rsidRPr="00D910A1">
        <w:tab/>
        <w:t>Test method</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592" w:name="_Toc20994266"/>
      <w:bookmarkStart w:id="593" w:name="_Toc29812125"/>
      <w:bookmarkStart w:id="594" w:name="_Toc37139313"/>
      <w:bookmarkStart w:id="595" w:name="_Toc37268317"/>
      <w:bookmarkStart w:id="596" w:name="_Toc37268411"/>
      <w:bookmarkStart w:id="597" w:name="_Toc45879621"/>
      <w:bookmarkStart w:id="598" w:name="_Toc52563715"/>
      <w:bookmarkStart w:id="599" w:name="_Toc52563810"/>
      <w:bookmarkStart w:id="600" w:name="_Toc52563903"/>
      <w:bookmarkStart w:id="601" w:name="_Toc61181808"/>
      <w:bookmarkStart w:id="602" w:name="_Toc74642626"/>
      <w:bookmarkStart w:id="603" w:name="_Toc76543804"/>
      <w:bookmarkStart w:id="604" w:name="_Toc82627390"/>
      <w:r w:rsidRPr="00D910A1">
        <w:t>8.2.2.3</w:t>
      </w:r>
      <w:r w:rsidRPr="00D910A1">
        <w:tab/>
        <w:t>Limits</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05" w:name="_Toc20994267"/>
      <w:bookmarkStart w:id="606" w:name="_Toc29812126"/>
      <w:bookmarkStart w:id="607" w:name="_Toc37139314"/>
      <w:bookmarkStart w:id="608" w:name="_Toc37268318"/>
      <w:bookmarkStart w:id="609" w:name="_Toc37268412"/>
      <w:bookmarkStart w:id="610" w:name="_Toc45879622"/>
      <w:bookmarkStart w:id="611" w:name="_Toc52563716"/>
      <w:bookmarkStart w:id="612" w:name="_Toc52563811"/>
      <w:bookmarkStart w:id="613" w:name="_Toc52563904"/>
      <w:bookmarkStart w:id="614" w:name="_Toc61181809"/>
      <w:bookmarkStart w:id="615" w:name="_Toc74642627"/>
      <w:bookmarkStart w:id="616" w:name="_Toc76543805"/>
      <w:bookmarkStart w:id="617" w:name="_Toc8262739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18" w:name="_Toc20994268"/>
      <w:bookmarkStart w:id="619" w:name="_Toc29812127"/>
      <w:bookmarkStart w:id="620" w:name="_Toc37139315"/>
      <w:bookmarkStart w:id="621" w:name="_Toc37268319"/>
      <w:bookmarkStart w:id="622" w:name="_Toc37268413"/>
      <w:bookmarkStart w:id="623" w:name="_Toc45879623"/>
      <w:bookmarkStart w:id="624" w:name="_Toc52563717"/>
      <w:bookmarkStart w:id="625" w:name="_Toc52563812"/>
      <w:bookmarkStart w:id="626" w:name="_Toc52563905"/>
      <w:bookmarkStart w:id="627" w:name="_Toc61181810"/>
      <w:bookmarkStart w:id="628" w:name="_Toc74642628"/>
      <w:bookmarkStart w:id="629" w:name="_Toc76543806"/>
      <w:bookmarkStart w:id="630" w:name="_Toc82627392"/>
      <w:r w:rsidRPr="00D910A1">
        <w:t>8.3.1</w:t>
      </w:r>
      <w:r w:rsidRPr="00D910A1">
        <w:tab/>
        <w:t>Definition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31" w:name="_Toc20994269"/>
      <w:bookmarkStart w:id="632" w:name="_Toc29812128"/>
      <w:bookmarkStart w:id="633" w:name="_Toc37139316"/>
      <w:bookmarkStart w:id="634" w:name="_Toc37268320"/>
      <w:bookmarkStart w:id="635" w:name="_Toc37268414"/>
      <w:bookmarkStart w:id="636" w:name="_Toc45879624"/>
      <w:bookmarkStart w:id="637" w:name="_Toc52563718"/>
      <w:bookmarkStart w:id="638" w:name="_Toc52563813"/>
      <w:bookmarkStart w:id="639" w:name="_Toc52563906"/>
      <w:bookmarkStart w:id="640" w:name="_Toc61181811"/>
      <w:bookmarkStart w:id="641" w:name="_Toc74642629"/>
      <w:bookmarkStart w:id="642" w:name="_Toc76543807"/>
      <w:bookmarkStart w:id="643" w:name="_Toc82627393"/>
      <w:r w:rsidRPr="00D910A1">
        <w:lastRenderedPageBreak/>
        <w:t>8.3.2</w:t>
      </w:r>
      <w:r w:rsidRPr="00D910A1">
        <w:tab/>
        <w:t>Test method</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644" w:name="_Toc20994270"/>
      <w:bookmarkStart w:id="645" w:name="_Toc29812129"/>
      <w:bookmarkStart w:id="646" w:name="_Toc37139317"/>
      <w:bookmarkStart w:id="647" w:name="_Toc37268321"/>
      <w:bookmarkStart w:id="648" w:name="_Toc37268415"/>
      <w:bookmarkStart w:id="649" w:name="_Toc45879625"/>
      <w:bookmarkStart w:id="650" w:name="_Toc52563719"/>
      <w:bookmarkStart w:id="651" w:name="_Toc52563814"/>
      <w:bookmarkStart w:id="652" w:name="_Toc52563907"/>
      <w:bookmarkStart w:id="653" w:name="_Toc61181812"/>
      <w:bookmarkStart w:id="654" w:name="_Toc74642630"/>
      <w:bookmarkStart w:id="655" w:name="_Toc76543808"/>
      <w:bookmarkStart w:id="656" w:name="_Toc82627394"/>
      <w:r w:rsidRPr="00D910A1">
        <w:t>8.3.3</w:t>
      </w:r>
      <w:r w:rsidRPr="00D910A1">
        <w:tab/>
        <w:t>Limits</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657" w:name="_Toc20994271"/>
      <w:bookmarkStart w:id="658" w:name="_Toc29812130"/>
      <w:bookmarkStart w:id="659" w:name="_Toc37139318"/>
      <w:bookmarkStart w:id="660" w:name="_Toc37268322"/>
      <w:bookmarkStart w:id="661" w:name="_Toc37268416"/>
      <w:bookmarkStart w:id="662" w:name="_Toc45879626"/>
      <w:bookmarkStart w:id="663" w:name="_Toc52563720"/>
      <w:bookmarkStart w:id="664" w:name="_Toc52563815"/>
      <w:bookmarkStart w:id="665" w:name="_Toc52563908"/>
      <w:bookmarkStart w:id="666" w:name="_Toc61181813"/>
      <w:bookmarkStart w:id="667" w:name="_Toc74642631"/>
      <w:bookmarkStart w:id="668" w:name="_Toc76543809"/>
      <w:bookmarkStart w:id="669" w:name="_Toc8262739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670" w:name="_Toc20994272"/>
      <w:bookmarkStart w:id="671" w:name="_Toc29812131"/>
      <w:bookmarkStart w:id="672" w:name="_Toc37139319"/>
      <w:bookmarkStart w:id="673" w:name="_Toc37268323"/>
      <w:bookmarkStart w:id="674" w:name="_Toc37268417"/>
      <w:bookmarkStart w:id="675" w:name="_Toc45879627"/>
      <w:bookmarkStart w:id="676" w:name="_Toc52563721"/>
      <w:bookmarkStart w:id="677" w:name="_Toc52563816"/>
      <w:bookmarkStart w:id="678" w:name="_Toc52563909"/>
      <w:bookmarkStart w:id="679" w:name="_Toc61181814"/>
      <w:bookmarkStart w:id="680" w:name="_Toc74642632"/>
      <w:bookmarkStart w:id="681" w:name="_Toc76543810"/>
      <w:bookmarkStart w:id="682" w:name="_Toc82627396"/>
      <w:r w:rsidRPr="00D910A1">
        <w:t>8.4.1</w:t>
      </w:r>
      <w:r w:rsidRPr="00D910A1">
        <w:tab/>
        <w:t>Definition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683" w:name="_Toc20994273"/>
      <w:bookmarkStart w:id="684" w:name="_Toc29812132"/>
      <w:bookmarkStart w:id="685" w:name="_Toc37139320"/>
      <w:bookmarkStart w:id="686" w:name="_Toc37268324"/>
      <w:bookmarkStart w:id="687" w:name="_Toc37268418"/>
      <w:bookmarkStart w:id="688" w:name="_Toc45879628"/>
      <w:bookmarkStart w:id="689" w:name="_Toc52563722"/>
      <w:bookmarkStart w:id="690" w:name="_Toc52563817"/>
      <w:bookmarkStart w:id="691" w:name="_Toc52563910"/>
      <w:bookmarkStart w:id="692" w:name="_Toc61181815"/>
      <w:bookmarkStart w:id="693" w:name="_Toc74642633"/>
      <w:bookmarkStart w:id="694" w:name="_Toc76543811"/>
      <w:bookmarkStart w:id="695" w:name="_Toc82627397"/>
      <w:r w:rsidRPr="00D910A1">
        <w:t>8.4.2</w:t>
      </w:r>
      <w:r w:rsidRPr="00D910A1">
        <w:tab/>
        <w:t>Test method</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696" w:name="_Toc20994274"/>
      <w:bookmarkStart w:id="697" w:name="_Toc29812133"/>
      <w:bookmarkStart w:id="698" w:name="_Toc37139321"/>
      <w:bookmarkStart w:id="699" w:name="_Toc37268325"/>
      <w:bookmarkStart w:id="700" w:name="_Toc37268419"/>
      <w:bookmarkStart w:id="701" w:name="_Toc45879629"/>
      <w:bookmarkStart w:id="702" w:name="_Toc52563723"/>
      <w:bookmarkStart w:id="703" w:name="_Toc52563818"/>
      <w:bookmarkStart w:id="704" w:name="_Toc52563911"/>
      <w:bookmarkStart w:id="705" w:name="_Toc61181816"/>
      <w:bookmarkStart w:id="706" w:name="_Toc74642634"/>
      <w:bookmarkStart w:id="707" w:name="_Toc76543812"/>
      <w:bookmarkStart w:id="708" w:name="_Toc82627398"/>
      <w:r w:rsidRPr="00D910A1">
        <w:t>8.4.3</w:t>
      </w:r>
      <w:r w:rsidRPr="00D910A1">
        <w:tab/>
        <w:t>Limits</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lastRenderedPageBreak/>
        <w:t>Table 8.4.3-2: (Void)</w:t>
      </w:r>
    </w:p>
    <w:p w14:paraId="1E186BEE" w14:textId="77777777" w:rsidR="00823707" w:rsidRPr="00D910A1" w:rsidRDefault="00823707" w:rsidP="00823707">
      <w:pPr>
        <w:pStyle w:val="Heading2"/>
      </w:pPr>
      <w:bookmarkStart w:id="709" w:name="_Toc20994275"/>
      <w:bookmarkStart w:id="710" w:name="_Toc29812134"/>
      <w:bookmarkStart w:id="711" w:name="_Toc37139322"/>
      <w:bookmarkStart w:id="712" w:name="_Toc37268326"/>
      <w:bookmarkStart w:id="713" w:name="_Toc37268420"/>
      <w:bookmarkStart w:id="714" w:name="_Toc45879630"/>
      <w:bookmarkStart w:id="715" w:name="_Toc52563724"/>
      <w:bookmarkStart w:id="716" w:name="_Toc52563819"/>
      <w:bookmarkStart w:id="717" w:name="_Toc52563912"/>
      <w:bookmarkStart w:id="718" w:name="_Toc61181817"/>
      <w:bookmarkStart w:id="719" w:name="_Toc74642635"/>
      <w:bookmarkStart w:id="720" w:name="_Toc76543813"/>
      <w:bookmarkStart w:id="721" w:name="_Toc8262739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22" w:name="_Toc20994276"/>
      <w:bookmarkStart w:id="723" w:name="_Toc29812135"/>
      <w:bookmarkStart w:id="724" w:name="_Toc37139323"/>
      <w:bookmarkStart w:id="725" w:name="_Toc37268327"/>
      <w:bookmarkStart w:id="726" w:name="_Toc37268421"/>
      <w:bookmarkStart w:id="727" w:name="_Toc45879631"/>
      <w:bookmarkStart w:id="728" w:name="_Toc52563725"/>
      <w:bookmarkStart w:id="729" w:name="_Toc52563820"/>
      <w:bookmarkStart w:id="730" w:name="_Toc52563913"/>
      <w:bookmarkStart w:id="731" w:name="_Toc61181818"/>
      <w:bookmarkStart w:id="732" w:name="_Toc74642636"/>
      <w:bookmarkStart w:id="733" w:name="_Toc76543814"/>
      <w:bookmarkStart w:id="734" w:name="_Toc82627400"/>
      <w:r w:rsidRPr="00D910A1">
        <w:t>8.</w:t>
      </w:r>
      <w:r w:rsidRPr="00D910A1">
        <w:rPr>
          <w:rFonts w:hint="eastAsia"/>
        </w:rPr>
        <w:t>5</w:t>
      </w:r>
      <w:r w:rsidRPr="00D910A1">
        <w:t>.1</w:t>
      </w:r>
      <w:r w:rsidRPr="00D910A1">
        <w:tab/>
        <w:t>Definition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735" w:name="_Toc20994277"/>
      <w:bookmarkStart w:id="736" w:name="_Toc29812136"/>
      <w:bookmarkStart w:id="737" w:name="_Toc37139324"/>
      <w:bookmarkStart w:id="738" w:name="_Toc37268328"/>
      <w:bookmarkStart w:id="739" w:name="_Toc37268422"/>
      <w:bookmarkStart w:id="740" w:name="_Toc45879632"/>
      <w:bookmarkStart w:id="741" w:name="_Toc52563726"/>
      <w:bookmarkStart w:id="742" w:name="_Toc52563821"/>
      <w:bookmarkStart w:id="743" w:name="_Toc52563914"/>
      <w:bookmarkStart w:id="744" w:name="_Toc61181819"/>
      <w:bookmarkStart w:id="745" w:name="_Toc74642637"/>
      <w:bookmarkStart w:id="746" w:name="_Toc76543815"/>
      <w:bookmarkStart w:id="747" w:name="_Toc82627401"/>
      <w:r w:rsidRPr="00D910A1">
        <w:t>8.</w:t>
      </w:r>
      <w:r w:rsidRPr="00D910A1">
        <w:rPr>
          <w:rFonts w:hint="eastAsia"/>
        </w:rPr>
        <w:t>5</w:t>
      </w:r>
      <w:r w:rsidRPr="00D910A1">
        <w:t>.2</w:t>
      </w:r>
      <w:r w:rsidRPr="00D910A1">
        <w:tab/>
        <w:t>Test method</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748" w:name="_Toc20994278"/>
      <w:bookmarkStart w:id="749" w:name="_Toc29812137"/>
      <w:bookmarkStart w:id="750" w:name="_Toc37139325"/>
      <w:bookmarkStart w:id="751" w:name="_Toc37268329"/>
      <w:bookmarkStart w:id="752" w:name="_Toc37268423"/>
      <w:bookmarkStart w:id="753" w:name="_Toc45879633"/>
      <w:bookmarkStart w:id="754" w:name="_Toc52563727"/>
      <w:bookmarkStart w:id="755" w:name="_Toc52563822"/>
      <w:bookmarkStart w:id="756" w:name="_Toc52563915"/>
      <w:bookmarkStart w:id="757" w:name="_Toc61181820"/>
      <w:bookmarkStart w:id="758" w:name="_Toc74642638"/>
      <w:bookmarkStart w:id="759" w:name="_Toc76543816"/>
      <w:bookmarkStart w:id="760" w:name="_Toc82627402"/>
      <w:r w:rsidRPr="00D910A1">
        <w:t>8.</w:t>
      </w:r>
      <w:r w:rsidRPr="00D910A1">
        <w:rPr>
          <w:rFonts w:hint="eastAsia"/>
        </w:rPr>
        <w:t>5</w:t>
      </w:r>
      <w:r w:rsidRPr="00D910A1">
        <w:t>.3</w:t>
      </w:r>
      <w:r w:rsidRPr="00D910A1">
        <w:tab/>
        <w:t>Limits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761" w:name="_Toc20994279"/>
      <w:bookmarkStart w:id="762" w:name="_Toc29812138"/>
      <w:bookmarkStart w:id="763" w:name="_Toc37139326"/>
      <w:bookmarkStart w:id="764" w:name="_Toc37268330"/>
      <w:bookmarkStart w:id="765" w:name="_Toc37268424"/>
      <w:bookmarkStart w:id="766" w:name="_Toc45879634"/>
      <w:bookmarkStart w:id="767" w:name="_Toc61181821"/>
      <w:bookmarkStart w:id="768" w:name="_Toc74642639"/>
      <w:bookmarkStart w:id="769" w:name="_Toc76543817"/>
      <w:bookmarkStart w:id="770" w:name="_Toc82627403"/>
      <w:bookmarkStart w:id="771" w:name="_Toc20994280"/>
      <w:bookmarkStart w:id="772" w:name="_Toc29812139"/>
      <w:bookmarkStart w:id="773" w:name="_Toc37139327"/>
      <w:bookmarkStart w:id="774" w:name="_Toc37268331"/>
      <w:bookmarkStart w:id="775" w:name="_Toc37268425"/>
      <w:bookmarkStart w:id="776" w:name="_Toc45879635"/>
      <w:bookmarkStart w:id="777" w:name="_Toc52563729"/>
      <w:bookmarkStart w:id="778" w:name="_Toc52563824"/>
      <w:bookmarkStart w:id="779"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761"/>
      <w:bookmarkEnd w:id="762"/>
      <w:bookmarkEnd w:id="763"/>
      <w:bookmarkEnd w:id="764"/>
      <w:bookmarkEnd w:id="765"/>
      <w:bookmarkEnd w:id="766"/>
      <w:bookmarkEnd w:id="767"/>
      <w:bookmarkEnd w:id="768"/>
      <w:bookmarkEnd w:id="769"/>
      <w:bookmarkEnd w:id="770"/>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780" w:name="_Toc61181822"/>
      <w:bookmarkStart w:id="781" w:name="_Toc74642640"/>
      <w:bookmarkStart w:id="782" w:name="_Toc76543818"/>
      <w:bookmarkStart w:id="783" w:name="_Toc8262740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1E186C02" w14:textId="77777777" w:rsidR="00710865" w:rsidRDefault="00710865" w:rsidP="00710865">
      <w:pPr>
        <w:rPr>
          <w:rFonts w:cs="v4.2.0"/>
        </w:rPr>
      </w:pPr>
      <w:bookmarkStart w:id="784" w:name="_Toc20994281"/>
      <w:bookmarkStart w:id="785" w:name="_Toc29812140"/>
      <w:bookmarkStart w:id="786" w:name="_Toc37139328"/>
      <w:bookmarkStart w:id="787" w:name="_Toc37268332"/>
      <w:bookmarkStart w:id="788" w:name="_Toc37268426"/>
      <w:bookmarkStart w:id="789" w:name="_Toc45879636"/>
      <w:bookmarkStart w:id="790" w:name="_Toc52563730"/>
      <w:bookmarkStart w:id="791" w:name="_Toc52563825"/>
      <w:bookmarkStart w:id="792"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793" w:name="_Toc61181823"/>
      <w:bookmarkStart w:id="794" w:name="_Toc74642641"/>
      <w:bookmarkStart w:id="795" w:name="_Toc76543819"/>
      <w:bookmarkStart w:id="796" w:name="_Toc82627405"/>
      <w:r w:rsidRPr="00D910A1">
        <w:rPr>
          <w:rFonts w:hint="eastAsia"/>
          <w:lang w:val="en-US" w:eastAsia="zh-CN"/>
        </w:rPr>
        <w:t>9</w:t>
      </w:r>
      <w:r w:rsidRPr="00D910A1">
        <w:tab/>
      </w:r>
      <w:r w:rsidRPr="00D910A1">
        <w:rPr>
          <w:rFonts w:hint="eastAsia"/>
          <w:lang w:val="en-US" w:eastAsia="zh-CN"/>
        </w:rPr>
        <w:t>Immunity</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1E186C04" w14:textId="77777777" w:rsidR="00823707" w:rsidRPr="00D910A1" w:rsidRDefault="00823707" w:rsidP="00823707">
      <w:pPr>
        <w:pStyle w:val="Heading2"/>
      </w:pPr>
      <w:bookmarkStart w:id="797" w:name="_Toc20994282"/>
      <w:bookmarkStart w:id="798" w:name="_Toc29812141"/>
      <w:bookmarkStart w:id="799" w:name="_Toc37139329"/>
      <w:bookmarkStart w:id="800" w:name="_Toc37268333"/>
      <w:bookmarkStart w:id="801" w:name="_Toc37268427"/>
      <w:bookmarkStart w:id="802" w:name="_Toc45879637"/>
      <w:bookmarkStart w:id="803" w:name="_Toc52563731"/>
      <w:bookmarkStart w:id="804" w:name="_Toc52563826"/>
      <w:bookmarkStart w:id="805" w:name="_Toc52563919"/>
      <w:bookmarkStart w:id="806" w:name="_Toc61181824"/>
      <w:bookmarkStart w:id="807" w:name="_Toc74642642"/>
      <w:bookmarkStart w:id="808" w:name="_Toc76543820"/>
      <w:bookmarkStart w:id="809" w:name="_Toc82627406"/>
      <w:r w:rsidRPr="00D910A1">
        <w:rPr>
          <w:rFonts w:hint="eastAsia"/>
          <w:lang w:val="en-US" w:eastAsia="zh-CN"/>
        </w:rPr>
        <w:t>9</w:t>
      </w:r>
      <w:r w:rsidRPr="00D910A1">
        <w:t>.1</w:t>
      </w:r>
      <w:r w:rsidRPr="00D910A1">
        <w:tab/>
      </w:r>
      <w:r w:rsidRPr="00D910A1">
        <w:rPr>
          <w:rFonts w:hint="eastAsia"/>
        </w:rPr>
        <w:t>Test configurations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10" w:name="_Toc20994283"/>
      <w:bookmarkStart w:id="811" w:name="_Toc29812142"/>
      <w:bookmarkStart w:id="812" w:name="_Toc37139330"/>
      <w:bookmarkStart w:id="813" w:name="_Toc37268334"/>
      <w:bookmarkStart w:id="814" w:name="_Toc37268428"/>
      <w:bookmarkStart w:id="815" w:name="_Toc45879638"/>
      <w:bookmarkStart w:id="816" w:name="_Toc52563732"/>
      <w:bookmarkStart w:id="817" w:name="_Toc52563827"/>
      <w:bookmarkStart w:id="818" w:name="_Toc52563920"/>
      <w:bookmarkStart w:id="819" w:name="_Toc61181825"/>
      <w:bookmarkStart w:id="820" w:name="_Toc74642643"/>
      <w:bookmarkStart w:id="821" w:name="_Toc76543821"/>
      <w:bookmarkStart w:id="822" w:name="_Toc82627407"/>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1E186C16" w14:textId="77777777" w:rsidR="00823707" w:rsidRPr="00D910A1" w:rsidRDefault="00823707" w:rsidP="00823707">
      <w:pPr>
        <w:pStyle w:val="Heading3"/>
        <w:rPr>
          <w:lang w:val="fi-FI" w:eastAsia="zh-CN"/>
        </w:rPr>
      </w:pPr>
      <w:bookmarkStart w:id="823" w:name="_Toc20994284"/>
      <w:bookmarkStart w:id="824" w:name="_Toc29812143"/>
      <w:bookmarkStart w:id="825" w:name="_Toc37139331"/>
      <w:bookmarkStart w:id="826" w:name="_Toc37268335"/>
      <w:bookmarkStart w:id="827" w:name="_Toc37268429"/>
      <w:bookmarkStart w:id="828" w:name="_Toc45879639"/>
      <w:bookmarkStart w:id="829" w:name="_Toc52563733"/>
      <w:bookmarkStart w:id="830" w:name="_Toc52563828"/>
      <w:bookmarkStart w:id="831" w:name="_Toc52563921"/>
      <w:bookmarkStart w:id="832" w:name="_Toc61181826"/>
      <w:bookmarkStart w:id="833" w:name="_Toc74642644"/>
      <w:bookmarkStart w:id="834" w:name="_Toc76543822"/>
      <w:bookmarkStart w:id="835" w:name="_Toc8262740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1E186C17" w14:textId="77777777" w:rsidR="00823707" w:rsidRPr="00D910A1" w:rsidRDefault="00823707" w:rsidP="00823707">
      <w:pPr>
        <w:pStyle w:val="Heading3"/>
        <w:rPr>
          <w:lang w:val="fi-FI" w:eastAsia="zh-CN"/>
        </w:rPr>
      </w:pPr>
      <w:bookmarkStart w:id="836" w:name="_Toc20994285"/>
      <w:bookmarkStart w:id="837" w:name="_Toc29812144"/>
      <w:bookmarkStart w:id="838" w:name="_Toc37139332"/>
      <w:bookmarkStart w:id="839" w:name="_Toc37268336"/>
      <w:bookmarkStart w:id="840" w:name="_Toc37268430"/>
      <w:bookmarkStart w:id="841" w:name="_Toc45879640"/>
      <w:bookmarkStart w:id="842" w:name="_Toc52563734"/>
      <w:bookmarkStart w:id="843" w:name="_Toc52563829"/>
      <w:bookmarkStart w:id="844" w:name="_Toc52563922"/>
      <w:bookmarkStart w:id="845" w:name="_Toc61181827"/>
      <w:bookmarkStart w:id="846" w:name="_Toc74642645"/>
      <w:bookmarkStart w:id="847" w:name="_Toc76543823"/>
      <w:bookmarkStart w:id="848" w:name="_Toc8262740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1E186C18" w14:textId="77777777" w:rsidR="00823707" w:rsidRPr="00D910A1" w:rsidRDefault="00823707" w:rsidP="00823707">
      <w:pPr>
        <w:pStyle w:val="Heading3"/>
        <w:rPr>
          <w:lang w:val="fi-FI" w:eastAsia="zh-CN"/>
        </w:rPr>
      </w:pPr>
      <w:bookmarkStart w:id="849" w:name="_Toc20994286"/>
      <w:bookmarkStart w:id="850" w:name="_Toc29812145"/>
      <w:bookmarkStart w:id="851" w:name="_Toc37139333"/>
      <w:bookmarkStart w:id="852" w:name="_Toc37268337"/>
      <w:bookmarkStart w:id="853" w:name="_Toc37268431"/>
      <w:bookmarkStart w:id="854" w:name="_Toc45879641"/>
      <w:bookmarkStart w:id="855" w:name="_Toc52563735"/>
      <w:bookmarkStart w:id="856" w:name="_Toc52563830"/>
      <w:bookmarkStart w:id="857" w:name="_Toc52563923"/>
      <w:bookmarkStart w:id="858" w:name="_Toc61181828"/>
      <w:bookmarkStart w:id="859" w:name="_Toc74642646"/>
      <w:bookmarkStart w:id="860" w:name="_Toc76543824"/>
      <w:bookmarkStart w:id="861" w:name="_Toc8262741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1E186C19" w14:textId="77777777" w:rsidR="00823707" w:rsidRPr="00D910A1" w:rsidRDefault="00823707" w:rsidP="00823707">
      <w:pPr>
        <w:pStyle w:val="Heading3"/>
        <w:rPr>
          <w:lang w:val="fi-FI" w:eastAsia="zh-CN"/>
        </w:rPr>
      </w:pPr>
      <w:bookmarkStart w:id="862" w:name="_Toc20994287"/>
      <w:bookmarkStart w:id="863" w:name="_Toc29812146"/>
      <w:bookmarkStart w:id="864" w:name="_Toc37139334"/>
      <w:bookmarkStart w:id="865" w:name="_Toc37268338"/>
      <w:bookmarkStart w:id="866" w:name="_Toc37268432"/>
      <w:bookmarkStart w:id="867" w:name="_Toc45879642"/>
      <w:bookmarkStart w:id="868" w:name="_Toc52563736"/>
      <w:bookmarkStart w:id="869" w:name="_Toc52563831"/>
      <w:bookmarkStart w:id="870" w:name="_Toc52563924"/>
      <w:bookmarkStart w:id="871" w:name="_Toc61181829"/>
      <w:bookmarkStart w:id="872" w:name="_Toc74642647"/>
      <w:bookmarkStart w:id="873" w:name="_Toc76543825"/>
      <w:bookmarkStart w:id="874" w:name="_Toc8262741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1E186C1A" w14:textId="77777777" w:rsidR="00823707" w:rsidRPr="00D910A1" w:rsidRDefault="00823707" w:rsidP="00823707">
      <w:pPr>
        <w:pStyle w:val="Heading2"/>
      </w:pPr>
      <w:bookmarkStart w:id="875" w:name="_Toc20994288"/>
      <w:bookmarkStart w:id="876" w:name="_Toc29812147"/>
      <w:bookmarkStart w:id="877" w:name="_Toc37139335"/>
      <w:bookmarkStart w:id="878" w:name="_Toc37268339"/>
      <w:bookmarkStart w:id="879" w:name="_Toc37268433"/>
      <w:bookmarkStart w:id="880" w:name="_Toc45879643"/>
      <w:bookmarkStart w:id="881" w:name="_Toc52563737"/>
      <w:bookmarkStart w:id="882" w:name="_Toc52563832"/>
      <w:bookmarkStart w:id="883" w:name="_Toc52563925"/>
      <w:bookmarkStart w:id="884" w:name="_Toc61181830"/>
      <w:bookmarkStart w:id="885" w:name="_Toc74642648"/>
      <w:bookmarkStart w:id="886" w:name="_Toc76543826"/>
      <w:bookmarkStart w:id="887" w:name="_Toc82627412"/>
      <w:r w:rsidRPr="00D910A1">
        <w:rPr>
          <w:rFonts w:hint="eastAsia"/>
          <w:lang w:val="en-US" w:eastAsia="zh-CN"/>
        </w:rPr>
        <w:t>9</w:t>
      </w:r>
      <w:r w:rsidRPr="00D910A1">
        <w:t>.2</w:t>
      </w:r>
      <w:r w:rsidRPr="00D910A1">
        <w:tab/>
      </w:r>
      <w:r w:rsidRPr="00D910A1">
        <w:rPr>
          <w:rFonts w:hint="eastAsia"/>
        </w:rPr>
        <w:t>RF electromagnetic field (80 MHz to 6000 MHz)</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888" w:name="_Toc20994289"/>
      <w:bookmarkStart w:id="889" w:name="_Toc29812148"/>
      <w:bookmarkStart w:id="890" w:name="_Toc37139336"/>
      <w:bookmarkStart w:id="891" w:name="_Toc37268340"/>
      <w:bookmarkStart w:id="892" w:name="_Toc37268434"/>
      <w:bookmarkStart w:id="893" w:name="_Toc45879644"/>
      <w:bookmarkStart w:id="894" w:name="_Toc52563738"/>
      <w:bookmarkStart w:id="895" w:name="_Toc52563833"/>
      <w:bookmarkStart w:id="896" w:name="_Toc52563926"/>
      <w:bookmarkStart w:id="897" w:name="_Toc61181831"/>
      <w:bookmarkStart w:id="898" w:name="_Toc74642649"/>
      <w:bookmarkStart w:id="899" w:name="_Toc76543827"/>
      <w:bookmarkStart w:id="900" w:name="_Toc8262741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01" w:name="_Toc20994290"/>
      <w:bookmarkStart w:id="902" w:name="_Toc29812149"/>
      <w:bookmarkStart w:id="903" w:name="_Toc37139337"/>
      <w:bookmarkStart w:id="904" w:name="_Toc37268341"/>
      <w:bookmarkStart w:id="905" w:name="_Toc37268435"/>
      <w:bookmarkStart w:id="906" w:name="_Toc45879645"/>
      <w:bookmarkStart w:id="907" w:name="_Toc52563739"/>
      <w:bookmarkStart w:id="908" w:name="_Toc52563834"/>
      <w:bookmarkStart w:id="909" w:name="_Toc52563927"/>
      <w:bookmarkStart w:id="910" w:name="_Toc61181832"/>
      <w:bookmarkStart w:id="911" w:name="_Toc74642650"/>
      <w:bookmarkStart w:id="912" w:name="_Toc76543828"/>
      <w:bookmarkStart w:id="913" w:name="_Toc8262741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14" w:name="_Toc20994291"/>
      <w:bookmarkStart w:id="915" w:name="_Toc29812150"/>
      <w:bookmarkStart w:id="916" w:name="_Toc37139338"/>
      <w:bookmarkStart w:id="917" w:name="_Toc37268342"/>
      <w:bookmarkStart w:id="918" w:name="_Toc37268436"/>
      <w:bookmarkStart w:id="919" w:name="_Toc45879646"/>
      <w:bookmarkStart w:id="920" w:name="_Toc52563740"/>
      <w:bookmarkStart w:id="921" w:name="_Toc52563835"/>
      <w:bookmarkStart w:id="922" w:name="_Toc52563928"/>
      <w:bookmarkStart w:id="923" w:name="_Toc61181833"/>
      <w:bookmarkStart w:id="924" w:name="_Toc74642651"/>
      <w:bookmarkStart w:id="925" w:name="_Toc76543829"/>
      <w:bookmarkStart w:id="926" w:name="_Toc8262741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927" w:name="_Toc20994292"/>
      <w:bookmarkStart w:id="928" w:name="_Toc29812151"/>
      <w:bookmarkStart w:id="929" w:name="_Toc37139339"/>
      <w:bookmarkStart w:id="930" w:name="_Toc37268343"/>
      <w:bookmarkStart w:id="931" w:name="_Toc37268437"/>
      <w:bookmarkStart w:id="932" w:name="_Toc45879647"/>
      <w:bookmarkStart w:id="933" w:name="_Toc52563741"/>
      <w:bookmarkStart w:id="934" w:name="_Toc52563836"/>
      <w:bookmarkStart w:id="935" w:name="_Toc52563929"/>
      <w:bookmarkStart w:id="936" w:name="_Toc61181834"/>
      <w:bookmarkStart w:id="937" w:name="_Toc74642652"/>
      <w:bookmarkStart w:id="938" w:name="_Toc76543830"/>
      <w:bookmarkStart w:id="939" w:name="_Toc8262741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940" w:name="_Toc20994293"/>
      <w:bookmarkStart w:id="941" w:name="_Toc29812152"/>
      <w:bookmarkStart w:id="942" w:name="_Toc37139340"/>
      <w:bookmarkStart w:id="943" w:name="_Toc37268344"/>
      <w:bookmarkStart w:id="944" w:name="_Toc37268438"/>
      <w:bookmarkStart w:id="945" w:name="_Toc45879648"/>
      <w:bookmarkStart w:id="946" w:name="_Toc52563742"/>
      <w:bookmarkStart w:id="947" w:name="_Toc52563837"/>
      <w:bookmarkStart w:id="948" w:name="_Toc52563930"/>
      <w:bookmarkStart w:id="949" w:name="_Toc61181835"/>
      <w:bookmarkStart w:id="950" w:name="_Toc74642653"/>
      <w:bookmarkStart w:id="951" w:name="_Toc76543831"/>
      <w:bookmarkStart w:id="952" w:name="_Toc8262741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953" w:name="_Toc20994294"/>
      <w:bookmarkStart w:id="954" w:name="_Toc29812153"/>
      <w:bookmarkStart w:id="955" w:name="_Toc37139341"/>
      <w:bookmarkStart w:id="956" w:name="_Toc37268345"/>
      <w:bookmarkStart w:id="957" w:name="_Toc37268439"/>
      <w:bookmarkStart w:id="958" w:name="_Toc45879649"/>
      <w:bookmarkStart w:id="959" w:name="_Toc52563743"/>
      <w:bookmarkStart w:id="960" w:name="_Toc52563838"/>
      <w:bookmarkStart w:id="961" w:name="_Toc52563931"/>
      <w:bookmarkStart w:id="962" w:name="_Toc61181836"/>
      <w:bookmarkStart w:id="963" w:name="_Toc74642654"/>
      <w:bookmarkStart w:id="964" w:name="_Toc76543832"/>
      <w:bookmarkStart w:id="965" w:name="_Toc8262741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966" w:name="_Toc20994295"/>
      <w:bookmarkStart w:id="967" w:name="_Toc29812154"/>
      <w:bookmarkStart w:id="968" w:name="_Toc37139342"/>
      <w:bookmarkStart w:id="969" w:name="_Toc37268346"/>
      <w:bookmarkStart w:id="970" w:name="_Toc37268440"/>
      <w:bookmarkStart w:id="971" w:name="_Toc45879650"/>
      <w:bookmarkStart w:id="972" w:name="_Toc52563744"/>
      <w:bookmarkStart w:id="973" w:name="_Toc52563839"/>
      <w:bookmarkStart w:id="974" w:name="_Toc52563932"/>
      <w:bookmarkStart w:id="975" w:name="_Toc61181837"/>
      <w:bookmarkStart w:id="976" w:name="_Toc74642655"/>
      <w:bookmarkStart w:id="977" w:name="_Toc76543833"/>
      <w:bookmarkStart w:id="978" w:name="_Toc82627419"/>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979" w:name="_Toc20994296"/>
      <w:bookmarkStart w:id="980" w:name="_Toc29812155"/>
      <w:bookmarkStart w:id="981" w:name="_Toc37139343"/>
      <w:bookmarkStart w:id="982" w:name="_Toc37268347"/>
      <w:bookmarkStart w:id="983" w:name="_Toc37268441"/>
      <w:bookmarkStart w:id="984" w:name="_Toc45879651"/>
      <w:bookmarkStart w:id="985" w:name="_Toc52563745"/>
      <w:bookmarkStart w:id="986" w:name="_Toc52563840"/>
      <w:bookmarkStart w:id="987" w:name="_Toc52563933"/>
      <w:bookmarkStart w:id="988" w:name="_Toc61181838"/>
      <w:bookmarkStart w:id="989" w:name="_Toc74642656"/>
      <w:bookmarkStart w:id="990" w:name="_Toc76543834"/>
      <w:bookmarkStart w:id="991" w:name="_Toc8262742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992" w:name="_Toc20994297"/>
      <w:bookmarkStart w:id="993" w:name="_Toc29812156"/>
      <w:bookmarkStart w:id="994" w:name="_Toc37139344"/>
      <w:bookmarkStart w:id="995" w:name="_Toc37268348"/>
      <w:bookmarkStart w:id="996" w:name="_Toc37268442"/>
      <w:bookmarkStart w:id="997" w:name="_Toc45879652"/>
      <w:bookmarkStart w:id="998" w:name="_Toc52563746"/>
      <w:bookmarkStart w:id="999" w:name="_Toc52563841"/>
      <w:bookmarkStart w:id="1000" w:name="_Toc52563934"/>
      <w:bookmarkStart w:id="1001" w:name="_Toc61181839"/>
      <w:bookmarkStart w:id="1002" w:name="_Toc74642657"/>
      <w:bookmarkStart w:id="1003" w:name="_Toc76543835"/>
      <w:bookmarkStart w:id="1004" w:name="_Toc8262742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05" w:name="_Toc20994298"/>
      <w:bookmarkStart w:id="1006" w:name="_Toc29812157"/>
      <w:bookmarkStart w:id="1007" w:name="_Toc37139345"/>
      <w:bookmarkStart w:id="1008" w:name="_Toc37268349"/>
      <w:bookmarkStart w:id="1009" w:name="_Toc37268443"/>
      <w:bookmarkStart w:id="1010" w:name="_Toc45879653"/>
      <w:bookmarkStart w:id="1011" w:name="_Toc52563747"/>
      <w:bookmarkStart w:id="1012" w:name="_Toc52563842"/>
      <w:bookmarkStart w:id="1013" w:name="_Toc52563935"/>
      <w:bookmarkStart w:id="1014" w:name="_Toc61181840"/>
      <w:bookmarkStart w:id="1015" w:name="_Toc74642658"/>
      <w:bookmarkStart w:id="1016" w:name="_Toc76543836"/>
      <w:bookmarkStart w:id="1017" w:name="_Toc8262742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018" w:name="_Toc20994299"/>
      <w:bookmarkStart w:id="1019" w:name="_Toc29812158"/>
      <w:bookmarkStart w:id="1020" w:name="_Toc37139346"/>
      <w:bookmarkStart w:id="1021" w:name="_Toc37268350"/>
      <w:bookmarkStart w:id="1022" w:name="_Toc37268444"/>
      <w:bookmarkStart w:id="1023" w:name="_Toc45879654"/>
      <w:bookmarkStart w:id="1024" w:name="_Toc52563748"/>
      <w:bookmarkStart w:id="1025" w:name="_Toc52563843"/>
      <w:bookmarkStart w:id="1026" w:name="_Toc52563936"/>
      <w:bookmarkStart w:id="1027" w:name="_Toc61181841"/>
      <w:bookmarkStart w:id="1028" w:name="_Toc74642659"/>
      <w:bookmarkStart w:id="1029" w:name="_Toc76543837"/>
      <w:bookmarkStart w:id="1030" w:name="_Toc8262742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031" w:name="_Toc20994300"/>
      <w:bookmarkStart w:id="1032" w:name="_Toc29812159"/>
      <w:bookmarkStart w:id="1033" w:name="_Toc37139347"/>
      <w:bookmarkStart w:id="1034" w:name="_Toc37268351"/>
      <w:bookmarkStart w:id="1035" w:name="_Toc37268445"/>
      <w:bookmarkStart w:id="1036" w:name="_Toc45879655"/>
      <w:bookmarkStart w:id="1037" w:name="_Toc52563749"/>
      <w:bookmarkStart w:id="1038" w:name="_Toc52563844"/>
      <w:bookmarkStart w:id="1039" w:name="_Toc52563937"/>
      <w:bookmarkStart w:id="1040" w:name="_Toc61181842"/>
      <w:bookmarkStart w:id="1041" w:name="_Toc74642660"/>
      <w:bookmarkStart w:id="1042" w:name="_Toc76543838"/>
      <w:bookmarkStart w:id="1043" w:name="_Toc8262742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044" w:name="_Toc20994301"/>
      <w:bookmarkStart w:id="1045" w:name="_Toc29812160"/>
      <w:bookmarkStart w:id="1046" w:name="_Toc37139348"/>
      <w:bookmarkStart w:id="1047" w:name="_Toc37268352"/>
      <w:bookmarkStart w:id="1048" w:name="_Toc37268446"/>
      <w:bookmarkStart w:id="1049" w:name="_Toc45879656"/>
      <w:bookmarkStart w:id="1050" w:name="_Toc52563750"/>
      <w:bookmarkStart w:id="1051" w:name="_Toc52563845"/>
      <w:bookmarkStart w:id="1052" w:name="_Toc52563938"/>
      <w:bookmarkStart w:id="1053" w:name="_Toc61181843"/>
      <w:bookmarkStart w:id="1054" w:name="_Toc74642661"/>
      <w:bookmarkStart w:id="1055" w:name="_Toc76543839"/>
      <w:bookmarkStart w:id="1056" w:name="_Toc8262742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057" w:name="_Toc20994302"/>
      <w:bookmarkStart w:id="1058" w:name="_Toc29812161"/>
      <w:bookmarkStart w:id="1059" w:name="_Toc37139349"/>
      <w:bookmarkStart w:id="1060" w:name="_Toc37268353"/>
      <w:bookmarkStart w:id="1061" w:name="_Toc37268447"/>
      <w:bookmarkStart w:id="1062" w:name="_Toc45879657"/>
      <w:bookmarkStart w:id="1063" w:name="_Toc52563751"/>
      <w:bookmarkStart w:id="1064" w:name="_Toc52563846"/>
      <w:bookmarkStart w:id="1065" w:name="_Toc52563939"/>
      <w:bookmarkStart w:id="1066" w:name="_Toc61181844"/>
      <w:bookmarkStart w:id="1067" w:name="_Toc74642662"/>
      <w:bookmarkStart w:id="1068" w:name="_Toc76543840"/>
      <w:bookmarkStart w:id="1069" w:name="_Toc8262742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070" w:name="_Toc20994303"/>
      <w:bookmarkStart w:id="1071" w:name="_Toc29812162"/>
      <w:bookmarkStart w:id="1072" w:name="_Toc37139350"/>
      <w:bookmarkStart w:id="1073" w:name="_Toc37268354"/>
      <w:bookmarkStart w:id="1074" w:name="_Toc37268448"/>
      <w:bookmarkStart w:id="1075" w:name="_Toc45879658"/>
      <w:bookmarkStart w:id="1076" w:name="_Toc52563752"/>
      <w:bookmarkStart w:id="1077" w:name="_Toc52563847"/>
      <w:bookmarkStart w:id="1078" w:name="_Toc52563940"/>
      <w:bookmarkStart w:id="1079" w:name="_Toc61181845"/>
      <w:bookmarkStart w:id="1080" w:name="_Toc74642663"/>
      <w:bookmarkStart w:id="1081" w:name="_Toc76543841"/>
      <w:bookmarkStart w:id="1082" w:name="_Toc8262742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083" w:name="_Toc20994304"/>
      <w:bookmarkStart w:id="1084" w:name="_Toc29812163"/>
      <w:bookmarkStart w:id="1085" w:name="_Toc37139351"/>
      <w:bookmarkStart w:id="1086" w:name="_Toc37268355"/>
      <w:bookmarkStart w:id="1087" w:name="_Toc37268449"/>
      <w:bookmarkStart w:id="1088" w:name="_Toc45879659"/>
      <w:bookmarkStart w:id="1089" w:name="_Toc52563753"/>
      <w:bookmarkStart w:id="1090" w:name="_Toc52563848"/>
      <w:bookmarkStart w:id="1091" w:name="_Toc52563941"/>
      <w:bookmarkStart w:id="1092" w:name="_Toc61181846"/>
      <w:bookmarkStart w:id="1093" w:name="_Toc74642664"/>
      <w:bookmarkStart w:id="1094" w:name="_Toc76543842"/>
      <w:bookmarkStart w:id="1095" w:name="_Toc8262742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096" w:name="_Toc20994305"/>
      <w:bookmarkStart w:id="1097" w:name="_Toc29812164"/>
      <w:bookmarkStart w:id="1098" w:name="_Toc37139352"/>
      <w:bookmarkStart w:id="1099" w:name="_Toc37268356"/>
      <w:bookmarkStart w:id="1100" w:name="_Toc37268450"/>
      <w:bookmarkStart w:id="1101" w:name="_Toc45879660"/>
      <w:bookmarkStart w:id="1102" w:name="_Toc52563754"/>
      <w:bookmarkStart w:id="1103" w:name="_Toc52563849"/>
      <w:bookmarkStart w:id="1104" w:name="_Toc52563942"/>
      <w:bookmarkStart w:id="1105" w:name="_Toc61181847"/>
      <w:bookmarkStart w:id="1106" w:name="_Toc74642665"/>
      <w:bookmarkStart w:id="1107" w:name="_Toc76543843"/>
      <w:bookmarkStart w:id="1108" w:name="_Toc8262742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109" w:name="_Toc20994306"/>
      <w:bookmarkStart w:id="1110" w:name="_Toc29812165"/>
      <w:bookmarkStart w:id="1111" w:name="_Toc37139353"/>
      <w:bookmarkStart w:id="1112" w:name="_Toc37268357"/>
      <w:bookmarkStart w:id="1113" w:name="_Toc37268451"/>
      <w:bookmarkStart w:id="1114" w:name="_Toc45879661"/>
      <w:bookmarkStart w:id="1115" w:name="_Toc52563755"/>
      <w:bookmarkStart w:id="1116" w:name="_Toc52563850"/>
      <w:bookmarkStart w:id="1117" w:name="_Toc52563943"/>
      <w:bookmarkStart w:id="1118" w:name="_Toc61181848"/>
      <w:bookmarkStart w:id="1119" w:name="_Toc74642666"/>
      <w:bookmarkStart w:id="1120" w:name="_Toc76543844"/>
      <w:bookmarkStart w:id="1121" w:name="_Toc8262743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122" w:name="_Toc20994307"/>
      <w:bookmarkStart w:id="1123" w:name="_Toc29812166"/>
      <w:bookmarkStart w:id="1124" w:name="_Toc37139354"/>
      <w:bookmarkStart w:id="1125" w:name="_Toc37268358"/>
      <w:bookmarkStart w:id="1126" w:name="_Toc37268452"/>
      <w:bookmarkStart w:id="1127" w:name="_Toc45879662"/>
      <w:bookmarkStart w:id="1128" w:name="_Toc52563756"/>
      <w:bookmarkStart w:id="1129" w:name="_Toc52563851"/>
      <w:bookmarkStart w:id="1130" w:name="_Toc52563944"/>
      <w:bookmarkStart w:id="1131" w:name="_Toc61181849"/>
      <w:bookmarkStart w:id="1132" w:name="_Toc74642667"/>
      <w:bookmarkStart w:id="1133" w:name="_Toc76543845"/>
      <w:bookmarkStart w:id="1134" w:name="_Toc8262743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135" w:name="_Toc20994308"/>
      <w:bookmarkStart w:id="1136" w:name="_Toc29812167"/>
      <w:bookmarkStart w:id="1137" w:name="_Toc37139355"/>
      <w:bookmarkStart w:id="1138" w:name="_Toc37268359"/>
      <w:bookmarkStart w:id="1139" w:name="_Toc37268453"/>
      <w:bookmarkStart w:id="1140" w:name="_Toc45879663"/>
      <w:bookmarkStart w:id="1141" w:name="_Toc52563757"/>
      <w:bookmarkStart w:id="1142" w:name="_Toc52563852"/>
      <w:bookmarkStart w:id="1143" w:name="_Toc52563945"/>
      <w:bookmarkStart w:id="1144" w:name="_Toc61181850"/>
      <w:bookmarkStart w:id="1145" w:name="_Toc74642668"/>
      <w:bookmarkStart w:id="1146" w:name="_Toc76543846"/>
      <w:bookmarkStart w:id="1147" w:name="_Toc8262743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148" w:name="_Toc20994309"/>
      <w:bookmarkStart w:id="1149" w:name="_Toc29812168"/>
      <w:bookmarkStart w:id="1150" w:name="_Toc37139356"/>
      <w:bookmarkStart w:id="1151" w:name="_Toc37268360"/>
      <w:bookmarkStart w:id="1152" w:name="_Toc37268454"/>
      <w:bookmarkStart w:id="1153" w:name="_Toc45879664"/>
      <w:bookmarkStart w:id="1154" w:name="_Toc52563758"/>
      <w:bookmarkStart w:id="1155" w:name="_Toc52563853"/>
      <w:bookmarkStart w:id="1156" w:name="_Toc52563946"/>
      <w:bookmarkStart w:id="1157" w:name="_Toc61181851"/>
      <w:bookmarkStart w:id="1158" w:name="_Toc74642669"/>
      <w:bookmarkStart w:id="1159" w:name="_Toc76543847"/>
      <w:bookmarkStart w:id="1160" w:name="_Toc8262743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161" w:name="_Toc20994310"/>
      <w:bookmarkStart w:id="1162" w:name="_Toc29812169"/>
      <w:bookmarkStart w:id="1163" w:name="_Toc37139357"/>
      <w:bookmarkStart w:id="1164" w:name="_Toc37268361"/>
      <w:bookmarkStart w:id="1165" w:name="_Toc37268455"/>
      <w:bookmarkStart w:id="1166" w:name="_Toc45879665"/>
      <w:bookmarkStart w:id="1167" w:name="_Toc52563759"/>
      <w:bookmarkStart w:id="1168" w:name="_Toc52563854"/>
      <w:bookmarkStart w:id="1169" w:name="_Toc52563947"/>
      <w:bookmarkStart w:id="1170" w:name="_Toc61181852"/>
      <w:bookmarkStart w:id="1171" w:name="_Toc74642670"/>
      <w:bookmarkStart w:id="1172" w:name="_Toc76543848"/>
      <w:bookmarkStart w:id="1173" w:name="_Toc8262743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174" w:name="_Toc20994311"/>
      <w:bookmarkStart w:id="1175" w:name="_Toc29812170"/>
      <w:bookmarkStart w:id="1176" w:name="_Toc37139358"/>
      <w:bookmarkStart w:id="1177" w:name="_Toc37268362"/>
      <w:bookmarkStart w:id="1178" w:name="_Toc37268456"/>
      <w:bookmarkStart w:id="1179" w:name="_Toc45879666"/>
      <w:bookmarkStart w:id="1180" w:name="_Toc52563760"/>
      <w:bookmarkStart w:id="1181" w:name="_Toc52563855"/>
      <w:bookmarkStart w:id="1182" w:name="_Toc52563948"/>
      <w:bookmarkStart w:id="1183" w:name="_Toc61181853"/>
      <w:bookmarkStart w:id="1184" w:name="_Toc74642671"/>
      <w:bookmarkStart w:id="1185" w:name="_Toc76543849"/>
      <w:bookmarkStart w:id="1186" w:name="_Toc82627435"/>
      <w:r w:rsidRPr="00D910A1">
        <w:t>9.7.2.1</w:t>
      </w:r>
      <w:r w:rsidRPr="00D910A1">
        <w:tab/>
        <w:t>Test method for telecommunication ports directly connected to outdoor cables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187" w:name="_Toc20994312"/>
      <w:bookmarkStart w:id="1188" w:name="_Toc29812171"/>
      <w:bookmarkStart w:id="1189" w:name="_Toc37139359"/>
      <w:bookmarkStart w:id="1190" w:name="_Toc37268363"/>
      <w:bookmarkStart w:id="1191" w:name="_Toc37268457"/>
      <w:bookmarkStart w:id="1192" w:name="_Toc45879667"/>
      <w:bookmarkStart w:id="1193" w:name="_Toc52563761"/>
      <w:bookmarkStart w:id="1194" w:name="_Toc52563856"/>
      <w:bookmarkStart w:id="1195" w:name="_Toc52563949"/>
      <w:bookmarkStart w:id="1196" w:name="_Toc61181854"/>
      <w:bookmarkStart w:id="1197" w:name="_Toc74642672"/>
      <w:bookmarkStart w:id="1198" w:name="_Toc76543850"/>
      <w:bookmarkStart w:id="1199" w:name="_Toc82627436"/>
      <w:r w:rsidRPr="00D910A1">
        <w:t>9.7.2.2</w:t>
      </w:r>
      <w:r w:rsidRPr="00D910A1">
        <w:tab/>
        <w:t>Test method for telecommunication ports connected to indoor cables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00" w:name="_Toc20994313"/>
      <w:bookmarkStart w:id="1201" w:name="_Toc29812172"/>
      <w:bookmarkStart w:id="1202" w:name="_Toc37139360"/>
      <w:bookmarkStart w:id="1203" w:name="_Toc37268364"/>
      <w:bookmarkStart w:id="1204" w:name="_Toc37268458"/>
      <w:bookmarkStart w:id="1205" w:name="_Toc45879668"/>
      <w:bookmarkStart w:id="1206" w:name="_Toc52563762"/>
      <w:bookmarkStart w:id="1207" w:name="_Toc52563857"/>
      <w:bookmarkStart w:id="1208" w:name="_Toc52563950"/>
      <w:bookmarkStart w:id="1209" w:name="_Toc61181855"/>
      <w:bookmarkStart w:id="1210" w:name="_Toc74642673"/>
      <w:bookmarkStart w:id="1211" w:name="_Toc76543851"/>
      <w:bookmarkStart w:id="1212" w:name="_Toc82627437"/>
      <w:r w:rsidRPr="00D910A1">
        <w:t>9.7.2.3</w:t>
      </w:r>
      <w:r w:rsidRPr="00D910A1">
        <w:tab/>
        <w:t>Test method for AC power ports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213" w:name="_Toc20994314"/>
      <w:bookmarkStart w:id="1214" w:name="_Toc29812173"/>
      <w:bookmarkStart w:id="1215" w:name="_Toc37139361"/>
      <w:bookmarkStart w:id="1216" w:name="_Toc37268365"/>
      <w:bookmarkStart w:id="1217" w:name="_Toc37268459"/>
      <w:bookmarkStart w:id="1218" w:name="_Toc45879669"/>
      <w:bookmarkStart w:id="1219" w:name="_Toc52563763"/>
      <w:bookmarkStart w:id="1220" w:name="_Toc52563858"/>
      <w:bookmarkStart w:id="1221" w:name="_Toc52563951"/>
      <w:bookmarkStart w:id="1222" w:name="_Toc61181856"/>
      <w:bookmarkStart w:id="1223" w:name="_Toc74642674"/>
      <w:bookmarkStart w:id="1224" w:name="_Toc76543852"/>
      <w:bookmarkStart w:id="1225" w:name="_Toc8262743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226" w:name="_Toc20994315"/>
      <w:bookmarkStart w:id="1227" w:name="_Toc29812174"/>
      <w:bookmarkStart w:id="1228" w:name="_Toc37139362"/>
      <w:bookmarkStart w:id="1229" w:name="_Toc37268366"/>
      <w:bookmarkStart w:id="1230" w:name="_Toc37268460"/>
      <w:bookmarkStart w:id="1231" w:name="_Toc45879670"/>
      <w:bookmarkStart w:id="1232" w:name="_Toc52563764"/>
      <w:bookmarkStart w:id="1233" w:name="_Toc52563859"/>
      <w:bookmarkStart w:id="1234" w:name="_Toc52563952"/>
      <w:bookmarkStart w:id="1235" w:name="_Toc61181857"/>
      <w:bookmarkStart w:id="1236" w:name="_Toc74642675"/>
      <w:bookmarkStart w:id="1237" w:name="_Toc76543853"/>
      <w:bookmarkStart w:id="1238" w:name="_Toc82627439"/>
      <w:bookmarkStart w:id="1239" w:name="historyclause"/>
      <w:r w:rsidRPr="00D910A1">
        <w:lastRenderedPageBreak/>
        <w:t>Annex A (informative):</w:t>
      </w:r>
      <w:r w:rsidRPr="00D910A1">
        <w:br/>
        <w:t>Change history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24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54E40325" w14:textId="77777777" w:rsidR="009C2758" w:rsidRPr="00235394" w:rsidRDefault="009C2758" w:rsidP="009C2758"/>
    <w:bookmarkEnd w:id="1240"/>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6F15C427"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758">
      <w:rPr>
        <w:rFonts w:ascii="Arial" w:hAnsi="Arial" w:cs="Arial"/>
        <w:b/>
        <w:noProof/>
        <w:sz w:val="18"/>
        <w:szCs w:val="18"/>
      </w:rPr>
      <w:t>3GPP TS 38.113 V17.0.0 (2022-03)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13BFC5D"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758">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C2758"/>
    <w:rsid w:val="009D42C4"/>
    <w:rsid w:val="009F37B7"/>
    <w:rsid w:val="009F55C5"/>
    <w:rsid w:val="009F6AA6"/>
    <w:rsid w:val="00A06837"/>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12170</Words>
  <Characters>67124</Characters>
  <Application>Microsoft Office Word</Application>
  <DocSecurity>0</DocSecurity>
  <Lines>559</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2021-10-01T00:24:00Z</dcterms:created>
  <dcterms:modified xsi:type="dcterms:W3CDTF">2022-04-01T12:21:00Z</dcterms:modified>
</cp:coreProperties>
</file>