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D7B5008"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076AB6">
              <w:t>6</w:t>
            </w:r>
            <w:r w:rsidRPr="00EF5447">
              <w:t>.</w:t>
            </w:r>
            <w:bookmarkEnd w:id="3"/>
            <w:r w:rsidRPr="00EF5447">
              <w:t xml:space="preserve">0 </w:t>
            </w:r>
            <w:r w:rsidRPr="00EF5447">
              <w:rPr>
                <w:sz w:val="32"/>
              </w:rPr>
              <w:t>(</w:t>
            </w:r>
            <w:bookmarkStart w:id="4" w:name="issueDate"/>
            <w:r w:rsidR="00407CF2" w:rsidRPr="00EF5447">
              <w:rPr>
                <w:sz w:val="32"/>
              </w:rPr>
              <w:t>202</w:t>
            </w:r>
            <w:r w:rsidR="00407CF2">
              <w:rPr>
                <w:sz w:val="32"/>
              </w:rPr>
              <w:t>2</w:t>
            </w:r>
            <w:r w:rsidRPr="00EF5447">
              <w:rPr>
                <w:sz w:val="32"/>
              </w:rPr>
              <w:t>-</w:t>
            </w:r>
            <w:bookmarkEnd w:id="4"/>
            <w:r w:rsidR="00076AB6">
              <w:rPr>
                <w:sz w:val="32"/>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2"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0642DE67" w14:textId="77777777" w:rsidR="00210DB2" w:rsidRDefault="00210DB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4E5AC2E6" w14:textId="77777777" w:rsidR="00210DB2" w:rsidRDefault="00210DB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0AF3D536" w14:textId="77777777" w:rsidR="00210DB2" w:rsidRDefault="00210DB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4747426C" w14:textId="77777777" w:rsidR="00210DB2" w:rsidRDefault="00210DB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13CBFFDB" w14:textId="77777777" w:rsidR="00210DB2" w:rsidRDefault="00210DB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14232723" w14:textId="77777777" w:rsidR="00210DB2" w:rsidRDefault="00210DB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23A1347F" w14:textId="77777777" w:rsidR="00210DB2" w:rsidRDefault="00210DB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A67AA40" w14:textId="77777777" w:rsidR="00210DB2" w:rsidRDefault="00210DB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75FB4957" w14:textId="77777777" w:rsidR="00210DB2" w:rsidRDefault="00210DB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4439849E" w14:textId="77777777" w:rsidR="00210DB2" w:rsidRDefault="00210DB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DA17E88" w14:textId="77777777" w:rsidR="00210DB2" w:rsidRDefault="00210DB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67801F24" w14:textId="77777777" w:rsidR="00210DB2" w:rsidRDefault="00210DB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9378C1C" w14:textId="77777777" w:rsidR="00210DB2" w:rsidRDefault="00210DB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306D475" w14:textId="77777777" w:rsidR="00210DB2" w:rsidRDefault="00210DB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58114E84" w14:textId="77777777" w:rsidR="00210DB2" w:rsidRDefault="00210DB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2AFDF8C5" w14:textId="77777777" w:rsidR="00210DB2" w:rsidRDefault="00210DB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6C3D56BC" w14:textId="77777777" w:rsidR="00210DB2" w:rsidRDefault="00210DB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08355AD8" w14:textId="77777777" w:rsidR="00210DB2" w:rsidRDefault="00210DB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01EABD5B"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5.2B.2</w:t>
      </w:r>
      <w:r>
        <w:rPr>
          <w:rFonts w:asciiTheme="minorHAnsi" w:eastAsiaTheme="minorEastAsia" w:hAnsiTheme="minorHAnsi" w:cstheme="minorBidi"/>
          <w:sz w:val="22"/>
          <w:szCs w:val="22"/>
          <w:lang w:eastAsia="en-GB"/>
        </w:rPr>
        <w:tab/>
      </w:r>
      <w:r w:rsidRPr="003F38F1">
        <w:rPr>
          <w:lang w:val="fi-FI"/>
        </w:rPr>
        <w:t>Void</w:t>
      </w:r>
      <w:r>
        <w:tab/>
        <w:t>29</w:t>
      </w:r>
    </w:p>
    <w:p w14:paraId="256EF7F8"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5.2B.3</w:t>
      </w:r>
      <w:r>
        <w:rPr>
          <w:rFonts w:asciiTheme="minorHAnsi" w:eastAsiaTheme="minorEastAsia" w:hAnsiTheme="minorHAnsi" w:cstheme="minorBidi"/>
          <w:sz w:val="22"/>
          <w:szCs w:val="22"/>
          <w:lang w:eastAsia="en-GB"/>
        </w:rPr>
        <w:tab/>
      </w:r>
      <w:r w:rsidRPr="003F38F1">
        <w:rPr>
          <w:lang w:val="fi-FI"/>
        </w:rPr>
        <w:t>Void</w:t>
      </w:r>
      <w:r>
        <w:tab/>
        <w:t>29</w:t>
      </w:r>
    </w:p>
    <w:p w14:paraId="2D2BA982"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5.2B.4</w:t>
      </w:r>
      <w:r>
        <w:rPr>
          <w:rFonts w:asciiTheme="minorHAnsi" w:eastAsiaTheme="minorEastAsia" w:hAnsiTheme="minorHAnsi" w:cstheme="minorBidi"/>
          <w:sz w:val="22"/>
          <w:szCs w:val="22"/>
          <w:lang w:eastAsia="en-GB"/>
        </w:rPr>
        <w:tab/>
      </w:r>
      <w:r w:rsidRPr="003F38F1">
        <w:rPr>
          <w:lang w:val="fi-FI"/>
        </w:rPr>
        <w:t>Void</w:t>
      </w:r>
      <w:r>
        <w:tab/>
        <w:t>29</w:t>
      </w:r>
    </w:p>
    <w:p w14:paraId="7F12A47C"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5.2B.5</w:t>
      </w:r>
      <w:r>
        <w:rPr>
          <w:rFonts w:asciiTheme="minorHAnsi" w:eastAsiaTheme="minorEastAsia" w:hAnsiTheme="minorHAnsi" w:cstheme="minorBidi"/>
          <w:sz w:val="22"/>
          <w:szCs w:val="22"/>
          <w:lang w:eastAsia="en-GB"/>
        </w:rPr>
        <w:tab/>
      </w:r>
      <w:r w:rsidRPr="003F38F1">
        <w:rPr>
          <w:lang w:val="fi-FI"/>
        </w:rPr>
        <w:t>Void</w:t>
      </w:r>
      <w:r>
        <w:tab/>
        <w:t>29</w:t>
      </w:r>
    </w:p>
    <w:p w14:paraId="093D1519"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5.2B.6</w:t>
      </w:r>
      <w:r>
        <w:rPr>
          <w:rFonts w:asciiTheme="minorHAnsi" w:eastAsiaTheme="minorEastAsia" w:hAnsiTheme="minorHAnsi" w:cstheme="minorBidi"/>
          <w:sz w:val="22"/>
          <w:szCs w:val="22"/>
          <w:lang w:eastAsia="en-GB"/>
        </w:rPr>
        <w:tab/>
      </w:r>
      <w:r w:rsidRPr="003F38F1">
        <w:rPr>
          <w:lang w:val="fi-FI"/>
        </w:rPr>
        <w:t>Void</w:t>
      </w:r>
      <w:r>
        <w:tab/>
        <w:t>29</w:t>
      </w:r>
    </w:p>
    <w:p w14:paraId="075F10DD" w14:textId="77777777" w:rsidR="00210DB2" w:rsidRDefault="00210DB2">
      <w:pPr>
        <w:pStyle w:val="TOC3"/>
        <w:rPr>
          <w:rFonts w:asciiTheme="minorHAnsi" w:eastAsiaTheme="minorEastAsia" w:hAnsiTheme="minorHAnsi" w:cstheme="minorBidi"/>
          <w:sz w:val="22"/>
          <w:szCs w:val="22"/>
          <w:lang w:eastAsia="en-GB"/>
        </w:rPr>
      </w:pPr>
      <w:r w:rsidRPr="003F38F1">
        <w:rPr>
          <w:lang w:val="fi-FI"/>
        </w:rPr>
        <w:t>5.2B.</w:t>
      </w:r>
      <w:r w:rsidRPr="003F38F1">
        <w:rPr>
          <w:lang w:val="fi-FI" w:eastAsia="zh-CN"/>
        </w:rPr>
        <w:t>7</w:t>
      </w:r>
      <w:r>
        <w:rPr>
          <w:rFonts w:asciiTheme="minorHAnsi" w:eastAsiaTheme="minorEastAsia" w:hAnsiTheme="minorHAnsi" w:cstheme="minorBidi"/>
          <w:sz w:val="22"/>
          <w:szCs w:val="22"/>
          <w:lang w:eastAsia="en-GB"/>
        </w:rPr>
        <w:tab/>
      </w:r>
      <w:r w:rsidRPr="003F38F1">
        <w:rPr>
          <w:lang w:val="fi-FI"/>
        </w:rPr>
        <w:t>Void</w:t>
      </w:r>
      <w:r>
        <w:tab/>
        <w:t>29</w:t>
      </w:r>
    </w:p>
    <w:p w14:paraId="6516AB46" w14:textId="77777777" w:rsidR="00210DB2" w:rsidRDefault="00210DB2">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31B59717" w14:textId="77777777" w:rsidR="00210DB2" w:rsidRDefault="00210DB2">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1E720E19" w14:textId="77777777" w:rsidR="00210DB2" w:rsidRDefault="00210DB2">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1893862A" w14:textId="77777777" w:rsidR="00210DB2" w:rsidRDefault="00210DB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6E8EABC2" w14:textId="77777777" w:rsidR="00210DB2" w:rsidRDefault="00210DB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72601BA6" w14:textId="77777777" w:rsidR="00210DB2" w:rsidRDefault="00210DB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6C1197FA" w14:textId="77777777" w:rsidR="00210DB2" w:rsidRDefault="00210DB2">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7A004894" w14:textId="77777777" w:rsidR="00210DB2" w:rsidRDefault="00210DB2">
      <w:pPr>
        <w:pStyle w:val="TOC3"/>
        <w:rPr>
          <w:rFonts w:asciiTheme="minorHAnsi" w:eastAsiaTheme="minorEastAsia" w:hAnsiTheme="minorHAnsi" w:cstheme="minorBidi"/>
          <w:sz w:val="22"/>
          <w:szCs w:val="22"/>
          <w:lang w:eastAsia="en-GB"/>
        </w:rPr>
      </w:pPr>
      <w:r w:rsidRPr="003F38F1">
        <w:rPr>
          <w:lang w:val="sv-FI"/>
        </w:rPr>
        <w:t>5.3B.0</w:t>
      </w:r>
      <w:r>
        <w:rPr>
          <w:rFonts w:asciiTheme="minorHAnsi" w:eastAsiaTheme="minorEastAsia" w:hAnsiTheme="minorHAnsi" w:cstheme="minorBidi"/>
          <w:sz w:val="22"/>
          <w:szCs w:val="22"/>
          <w:lang w:eastAsia="en-GB"/>
        </w:rPr>
        <w:tab/>
      </w:r>
      <w:r w:rsidRPr="003F38F1">
        <w:rPr>
          <w:lang w:val="sv-FI" w:eastAsia="zh-CN"/>
        </w:rPr>
        <w:t>General</w:t>
      </w:r>
      <w:r>
        <w:tab/>
        <w:t>30</w:t>
      </w:r>
    </w:p>
    <w:p w14:paraId="77ED5238" w14:textId="77777777" w:rsidR="00210DB2" w:rsidRDefault="00210DB2">
      <w:pPr>
        <w:pStyle w:val="TOC3"/>
        <w:rPr>
          <w:rFonts w:asciiTheme="minorHAnsi" w:eastAsiaTheme="minorEastAsia" w:hAnsiTheme="minorHAnsi" w:cstheme="minorBidi"/>
          <w:sz w:val="22"/>
          <w:szCs w:val="22"/>
          <w:lang w:eastAsia="en-GB"/>
        </w:rPr>
      </w:pPr>
      <w:r w:rsidRPr="003F38F1">
        <w:rPr>
          <w:lang w:val="sv-FI"/>
        </w:rPr>
        <w:t>5.3B.1</w:t>
      </w:r>
      <w:r>
        <w:rPr>
          <w:rFonts w:asciiTheme="minorHAnsi" w:eastAsiaTheme="minorEastAsia" w:hAnsiTheme="minorHAnsi" w:cstheme="minorBidi"/>
          <w:sz w:val="22"/>
          <w:szCs w:val="22"/>
          <w:lang w:eastAsia="en-GB"/>
        </w:rPr>
        <w:tab/>
      </w:r>
      <w:r w:rsidRPr="003F38F1">
        <w:rPr>
          <w:lang w:val="sv-FI"/>
        </w:rPr>
        <w:t>Intra-band EN-DC in FR1</w:t>
      </w:r>
      <w:r>
        <w:tab/>
        <w:t>31</w:t>
      </w:r>
    </w:p>
    <w:p w14:paraId="6678234E" w14:textId="77777777" w:rsidR="00210DB2" w:rsidRDefault="00210DB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29EF5602" w14:textId="77777777" w:rsidR="00210DB2" w:rsidRDefault="00210DB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5DC34911" w14:textId="77777777" w:rsidR="00210DB2" w:rsidRDefault="00210DB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27D6EFD0" w14:textId="77777777" w:rsidR="00210DB2" w:rsidRDefault="00210DB2">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39</w:t>
      </w:r>
    </w:p>
    <w:p w14:paraId="7BBAC1D8" w14:textId="77777777" w:rsidR="00210DB2" w:rsidRDefault="00210DB2">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39</w:t>
      </w:r>
    </w:p>
    <w:p w14:paraId="46AB8004" w14:textId="77777777" w:rsidR="00210DB2" w:rsidRDefault="00210DB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39</w:t>
      </w:r>
    </w:p>
    <w:p w14:paraId="3C5AFFBB" w14:textId="77777777" w:rsidR="00210DB2" w:rsidRDefault="00210DB2">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39</w:t>
      </w:r>
    </w:p>
    <w:p w14:paraId="0A118074" w14:textId="77777777" w:rsidR="00210DB2" w:rsidRDefault="00210DB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39</w:t>
      </w:r>
    </w:p>
    <w:p w14:paraId="5C799B9C" w14:textId="77777777" w:rsidR="00210DB2" w:rsidRDefault="00210DB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39</w:t>
      </w:r>
    </w:p>
    <w:p w14:paraId="405395B9" w14:textId="77777777" w:rsidR="00210DB2" w:rsidRDefault="00210DB2">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39</w:t>
      </w:r>
    </w:p>
    <w:p w14:paraId="61A3C32E" w14:textId="77777777" w:rsidR="00210DB2" w:rsidRDefault="00210DB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40</w:t>
      </w:r>
    </w:p>
    <w:p w14:paraId="6283A7E8" w14:textId="77777777" w:rsidR="00210DB2" w:rsidRDefault="00210DB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40</w:t>
      </w:r>
    </w:p>
    <w:p w14:paraId="6FCD5435" w14:textId="77777777" w:rsidR="00210DB2" w:rsidRDefault="00210DB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40</w:t>
      </w:r>
    </w:p>
    <w:p w14:paraId="332468CB" w14:textId="77777777" w:rsidR="00210DB2" w:rsidRDefault="00210DB2">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40</w:t>
      </w:r>
    </w:p>
    <w:p w14:paraId="16D5112F" w14:textId="77777777" w:rsidR="00210DB2" w:rsidRDefault="00210DB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40</w:t>
      </w:r>
    </w:p>
    <w:p w14:paraId="0700FEF6" w14:textId="77777777" w:rsidR="00210DB2" w:rsidRDefault="00210DB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41</w:t>
      </w:r>
    </w:p>
    <w:p w14:paraId="4C41D066" w14:textId="77777777" w:rsidR="00210DB2" w:rsidRDefault="00210DB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41</w:t>
      </w:r>
    </w:p>
    <w:p w14:paraId="13E4B944" w14:textId="77777777" w:rsidR="00210DB2" w:rsidRDefault="00210DB2">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41</w:t>
      </w:r>
    </w:p>
    <w:p w14:paraId="48A421DF" w14:textId="77777777" w:rsidR="00210DB2" w:rsidRDefault="00210DB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322</w:t>
      </w:r>
    </w:p>
    <w:p w14:paraId="5BB43C61" w14:textId="77777777" w:rsidR="00210DB2" w:rsidRDefault="00210DB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322</w:t>
      </w:r>
    </w:p>
    <w:p w14:paraId="2C7D434F" w14:textId="77777777" w:rsidR="00210DB2" w:rsidRDefault="00210DB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323</w:t>
      </w:r>
    </w:p>
    <w:p w14:paraId="5C8C0105" w14:textId="77777777" w:rsidR="00210DB2" w:rsidRDefault="00210DB2">
      <w:pPr>
        <w:pStyle w:val="TOC3"/>
        <w:rPr>
          <w:rFonts w:asciiTheme="minorHAnsi" w:eastAsiaTheme="minorEastAsia" w:hAnsiTheme="minorHAnsi" w:cstheme="minorBidi"/>
          <w:sz w:val="22"/>
          <w:szCs w:val="22"/>
          <w:lang w:eastAsia="en-GB"/>
        </w:rPr>
      </w:pPr>
      <w:r w:rsidRPr="003F38F1">
        <w:rPr>
          <w:lang w:val="fr-FR"/>
        </w:rPr>
        <w:t>5.5B.3</w:t>
      </w:r>
      <w:r>
        <w:rPr>
          <w:rFonts w:asciiTheme="minorHAnsi" w:eastAsiaTheme="minorEastAsia" w:hAnsiTheme="minorHAnsi" w:cstheme="minorBidi"/>
          <w:sz w:val="22"/>
          <w:szCs w:val="22"/>
          <w:lang w:eastAsia="en-GB"/>
        </w:rPr>
        <w:tab/>
      </w:r>
      <w:r w:rsidRPr="003F38F1">
        <w:rPr>
          <w:lang w:val="fr-FR"/>
        </w:rPr>
        <w:t>Intra-band non-contiguous EN-DC</w:t>
      </w:r>
      <w:r>
        <w:tab/>
        <w:t>324</w:t>
      </w:r>
    </w:p>
    <w:p w14:paraId="020FF60F" w14:textId="77777777" w:rsidR="00210DB2" w:rsidRDefault="00210DB2">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325</w:t>
      </w:r>
    </w:p>
    <w:p w14:paraId="395F5DBD" w14:textId="77777777" w:rsidR="00210DB2" w:rsidRDefault="00210DB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325</w:t>
      </w:r>
    </w:p>
    <w:p w14:paraId="1A9BEFA9" w14:textId="77777777" w:rsidR="00210DB2" w:rsidRDefault="00210DB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336</w:t>
      </w:r>
    </w:p>
    <w:p w14:paraId="6B45E243" w14:textId="77777777" w:rsidR="00210DB2" w:rsidRDefault="00210DB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376</w:t>
      </w:r>
    </w:p>
    <w:p w14:paraId="73060332" w14:textId="77777777" w:rsidR="00210DB2" w:rsidRDefault="00210DB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430</w:t>
      </w:r>
    </w:p>
    <w:p w14:paraId="48B593DE" w14:textId="77777777" w:rsidR="00210DB2" w:rsidRDefault="00210DB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457</w:t>
      </w:r>
    </w:p>
    <w:p w14:paraId="78F68B7B" w14:textId="77777777" w:rsidR="00210DB2" w:rsidRDefault="00210DB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462</w:t>
      </w:r>
    </w:p>
    <w:p w14:paraId="2551D3BD" w14:textId="77777777" w:rsidR="00210DB2" w:rsidRDefault="00210DB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462</w:t>
      </w:r>
    </w:p>
    <w:p w14:paraId="4F34BC6C" w14:textId="77777777" w:rsidR="00210DB2" w:rsidRDefault="00210DB2">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463</w:t>
      </w:r>
    </w:p>
    <w:p w14:paraId="352D4F01" w14:textId="77777777" w:rsidR="00210DB2" w:rsidRDefault="00210DB2">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464</w:t>
      </w:r>
    </w:p>
    <w:p w14:paraId="263CB60D" w14:textId="77777777" w:rsidR="00210DB2" w:rsidRDefault="00210DB2">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464</w:t>
      </w:r>
    </w:p>
    <w:p w14:paraId="0220DEA7" w14:textId="77777777" w:rsidR="00210DB2" w:rsidRDefault="00210DB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465</w:t>
      </w:r>
    </w:p>
    <w:p w14:paraId="420A5C8C" w14:textId="77777777" w:rsidR="00210DB2" w:rsidRDefault="00210DB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465</w:t>
      </w:r>
    </w:p>
    <w:p w14:paraId="228D4353" w14:textId="77777777" w:rsidR="00210DB2" w:rsidRDefault="00210DB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497</w:t>
      </w:r>
    </w:p>
    <w:p w14:paraId="205C972E" w14:textId="77777777" w:rsidR="00210DB2" w:rsidRDefault="00210DB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535</w:t>
      </w:r>
    </w:p>
    <w:p w14:paraId="1B2072E4" w14:textId="77777777" w:rsidR="00210DB2" w:rsidRDefault="00210DB2">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569</w:t>
      </w:r>
    </w:p>
    <w:p w14:paraId="46E44AA0" w14:textId="77777777" w:rsidR="00210DB2" w:rsidRDefault="00210DB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581</w:t>
      </w:r>
    </w:p>
    <w:p w14:paraId="3F0FC600" w14:textId="77777777" w:rsidR="00210DB2" w:rsidRDefault="00210DB2">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581</w:t>
      </w:r>
    </w:p>
    <w:p w14:paraId="5B2BBABA" w14:textId="77777777" w:rsidR="00210DB2" w:rsidRDefault="00210DB2">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581</w:t>
      </w:r>
    </w:p>
    <w:p w14:paraId="37A74B69" w14:textId="77777777" w:rsidR="00210DB2" w:rsidRDefault="00210DB2">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583</w:t>
      </w:r>
    </w:p>
    <w:p w14:paraId="2804CCD1" w14:textId="77777777" w:rsidR="00210DB2" w:rsidRDefault="00210DB2">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587</w:t>
      </w:r>
    </w:p>
    <w:p w14:paraId="5B324750" w14:textId="77777777" w:rsidR="00210DB2" w:rsidRDefault="00210DB2">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589</w:t>
      </w:r>
    </w:p>
    <w:p w14:paraId="32E6BCA7" w14:textId="77777777" w:rsidR="00210DB2" w:rsidRDefault="00210DB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590</w:t>
      </w:r>
    </w:p>
    <w:p w14:paraId="58E01E6B" w14:textId="77777777" w:rsidR="00210DB2" w:rsidRDefault="00210DB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590</w:t>
      </w:r>
    </w:p>
    <w:p w14:paraId="28FBE137" w14:textId="77777777" w:rsidR="00210DB2" w:rsidRDefault="00210DB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590</w:t>
      </w:r>
    </w:p>
    <w:p w14:paraId="61FBB57F" w14:textId="77777777" w:rsidR="00210DB2" w:rsidRDefault="00210DB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605</w:t>
      </w:r>
    </w:p>
    <w:p w14:paraId="106EC406" w14:textId="77777777" w:rsidR="00210DB2" w:rsidRDefault="00210DB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631</w:t>
      </w:r>
    </w:p>
    <w:p w14:paraId="0462C977" w14:textId="77777777" w:rsidR="00210DB2" w:rsidRDefault="00210DB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651</w:t>
      </w:r>
    </w:p>
    <w:p w14:paraId="5CD77EF2" w14:textId="77777777" w:rsidR="00210DB2" w:rsidRDefault="00210DB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656</w:t>
      </w:r>
    </w:p>
    <w:p w14:paraId="522DE3E7" w14:textId="77777777" w:rsidR="00210DB2" w:rsidRDefault="00210DB2">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656</w:t>
      </w:r>
    </w:p>
    <w:p w14:paraId="458CF487" w14:textId="77777777" w:rsidR="00210DB2" w:rsidRDefault="00210DB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657</w:t>
      </w:r>
    </w:p>
    <w:p w14:paraId="4B8DB031" w14:textId="77777777" w:rsidR="00210DB2" w:rsidRDefault="00210DB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671</w:t>
      </w:r>
    </w:p>
    <w:p w14:paraId="15AD16C7" w14:textId="77777777" w:rsidR="00210DB2" w:rsidRDefault="00210DB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686</w:t>
      </w:r>
    </w:p>
    <w:p w14:paraId="2C4F9501" w14:textId="77777777" w:rsidR="00210DB2" w:rsidRDefault="00210DB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690</w:t>
      </w:r>
    </w:p>
    <w:p w14:paraId="0414107F" w14:textId="77777777" w:rsidR="00210DB2" w:rsidRDefault="00210DB2">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690</w:t>
      </w:r>
    </w:p>
    <w:p w14:paraId="10C99668" w14:textId="77777777" w:rsidR="00210DB2" w:rsidRDefault="00210DB2">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690</w:t>
      </w:r>
    </w:p>
    <w:p w14:paraId="209BC516" w14:textId="77777777" w:rsidR="00210DB2" w:rsidRDefault="00210DB2">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690</w:t>
      </w:r>
    </w:p>
    <w:p w14:paraId="12E4A467" w14:textId="77777777" w:rsidR="00210DB2" w:rsidRDefault="00210DB2">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691</w:t>
      </w:r>
    </w:p>
    <w:p w14:paraId="6883BADD" w14:textId="77777777" w:rsidR="00210DB2" w:rsidRDefault="00210DB2">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691</w:t>
      </w:r>
    </w:p>
    <w:p w14:paraId="20A49A03" w14:textId="77777777" w:rsidR="00210DB2" w:rsidRDefault="00210DB2">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691</w:t>
      </w:r>
    </w:p>
    <w:p w14:paraId="65B523E1" w14:textId="77777777" w:rsidR="00210DB2" w:rsidRDefault="00210DB2">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691</w:t>
      </w:r>
    </w:p>
    <w:p w14:paraId="712E50D1" w14:textId="77777777" w:rsidR="00210DB2" w:rsidRDefault="00210DB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18DF5937" w14:textId="77777777" w:rsidR="00210DB2" w:rsidRDefault="00210DB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4B6E4D0D" w14:textId="77777777" w:rsidR="00210DB2" w:rsidRDefault="00210DB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618EBCCB" w14:textId="77777777" w:rsidR="00210DB2" w:rsidRDefault="00210DB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3BEDA61E" w14:textId="77777777" w:rsidR="00210DB2" w:rsidRDefault="00210DB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70A95BB" w14:textId="77777777" w:rsidR="00210DB2" w:rsidRDefault="00210DB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5C1EEFB0" w14:textId="77777777" w:rsidR="00210DB2" w:rsidRDefault="00210DB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29DE1B17" w14:textId="77777777" w:rsidR="00210DB2" w:rsidRDefault="00210DB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48C20743" w14:textId="77777777" w:rsidR="00210DB2" w:rsidRDefault="00210DB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569D813C" w14:textId="77777777" w:rsidR="00210DB2" w:rsidRDefault="00210DB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7373CA36" w14:textId="77777777" w:rsidR="00210DB2" w:rsidRDefault="00210DB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3C217DA4" w14:textId="77777777" w:rsidR="00210DB2" w:rsidRDefault="00210DB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3F38F1">
        <w:rPr>
          <w:vertAlign w:val="subscript"/>
        </w:rPr>
        <w:t>IB,c</w:t>
      </w:r>
      <w:r>
        <w:t xml:space="preserve"> for CA</w:t>
      </w:r>
      <w:r>
        <w:tab/>
        <w:t>693</w:t>
      </w:r>
    </w:p>
    <w:p w14:paraId="6BDDD883" w14:textId="77777777" w:rsidR="00210DB2" w:rsidRDefault="00210DB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3F38F1">
        <w:rPr>
          <w:vertAlign w:val="subscript"/>
        </w:rPr>
        <w:t>IB,c</w:t>
      </w:r>
      <w:r>
        <w:t xml:space="preserve"> for Inter-band CA between FR1 and FR2</w:t>
      </w:r>
      <w:r>
        <w:tab/>
        <w:t>693</w:t>
      </w:r>
    </w:p>
    <w:p w14:paraId="38C814EC" w14:textId="77777777" w:rsidR="00210DB2" w:rsidRDefault="00210DB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6ED77AF9" w14:textId="77777777" w:rsidR="00210DB2" w:rsidRDefault="00210DB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5B95891C" w14:textId="77777777" w:rsidR="00210DB2" w:rsidRDefault="00210DB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12B9CB52"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6.2B.1.2</w:t>
      </w:r>
      <w:r>
        <w:rPr>
          <w:rFonts w:asciiTheme="minorHAnsi" w:eastAsiaTheme="minorEastAsia" w:hAnsiTheme="minorHAnsi" w:cstheme="minorBidi"/>
          <w:sz w:val="22"/>
          <w:szCs w:val="22"/>
          <w:lang w:eastAsia="en-GB"/>
        </w:rPr>
        <w:tab/>
      </w:r>
      <w:r w:rsidRPr="003F38F1">
        <w:rPr>
          <w:lang w:val="fr-FR"/>
        </w:rPr>
        <w:t>Intra-band non-contiguous EN-DC</w:t>
      </w:r>
      <w:r>
        <w:tab/>
        <w:t>695</w:t>
      </w:r>
    </w:p>
    <w:p w14:paraId="7CB9BB96" w14:textId="77777777" w:rsidR="00210DB2" w:rsidRDefault="00210DB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7C5E6F89" w14:textId="77777777" w:rsidR="00210DB2" w:rsidRDefault="00210DB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4DE9D953" w14:textId="77777777" w:rsidR="00210DB2" w:rsidRDefault="00210DB2">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1F43170D" w14:textId="77777777" w:rsidR="00210DB2" w:rsidRDefault="00210DB2">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6BD815A7" w14:textId="77777777" w:rsidR="00210DB2" w:rsidRDefault="00210DB2">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5BC38FE4" w14:textId="77777777" w:rsidR="00210DB2" w:rsidRDefault="00210DB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78741124" w14:textId="77777777" w:rsidR="00210DB2" w:rsidRDefault="00210DB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17C280D3" w14:textId="77777777" w:rsidR="00210DB2" w:rsidRDefault="00210DB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1BD4E41D" w14:textId="77777777" w:rsidR="00210DB2" w:rsidRDefault="00210DB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513FEE9F" w14:textId="77777777" w:rsidR="00210DB2" w:rsidRDefault="00210DB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1CB22B8C"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6.2B.2.2</w:t>
      </w:r>
      <w:r>
        <w:rPr>
          <w:rFonts w:asciiTheme="minorHAnsi" w:eastAsiaTheme="minorEastAsia" w:hAnsiTheme="minorHAnsi" w:cstheme="minorBidi"/>
          <w:sz w:val="22"/>
          <w:szCs w:val="22"/>
          <w:lang w:eastAsia="en-GB"/>
        </w:rPr>
        <w:tab/>
      </w:r>
      <w:r w:rsidRPr="003F38F1">
        <w:rPr>
          <w:lang w:val="fr-FR"/>
        </w:rPr>
        <w:t>Intra-band non-contiguous EN-DC</w:t>
      </w:r>
      <w:r>
        <w:tab/>
        <w:t>706</w:t>
      </w:r>
    </w:p>
    <w:p w14:paraId="7A3D4EE8" w14:textId="77777777" w:rsidR="00210DB2" w:rsidRDefault="00210DB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1D090B33" w14:textId="77777777" w:rsidR="00210DB2" w:rsidRDefault="00210DB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7EFF732C" w14:textId="77777777" w:rsidR="00210DB2" w:rsidRDefault="00210DB2">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28F26269" w14:textId="77777777" w:rsidR="00210DB2" w:rsidRDefault="00210DB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75B620B2" w14:textId="77777777" w:rsidR="00210DB2" w:rsidRDefault="00210DB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67114299" w14:textId="77777777" w:rsidR="00210DB2" w:rsidRDefault="00210DB2">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1C34E431" w14:textId="77777777" w:rsidR="00210DB2" w:rsidRDefault="00210DB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3422E1E6" w14:textId="77777777" w:rsidR="00210DB2" w:rsidRDefault="00210DB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394113F0" w14:textId="77777777" w:rsidR="00210DB2" w:rsidRDefault="00210DB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10A6C0CC" w14:textId="77777777" w:rsidR="00210DB2" w:rsidRDefault="00210DB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683F0715" w14:textId="77777777" w:rsidR="00210DB2" w:rsidRDefault="00210DB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3F38F1">
        <w:rPr>
          <w:rFonts w:eastAsia="MS Mincho"/>
        </w:rPr>
        <w:t>DC_(n)71AA</w:t>
      </w:r>
      <w:r>
        <w:tab/>
        <w:t>708</w:t>
      </w:r>
    </w:p>
    <w:p w14:paraId="54FF9A94" w14:textId="77777777" w:rsidR="00210DB2" w:rsidRDefault="00210DB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6CD9F375"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6.2B.3.2</w:t>
      </w:r>
      <w:r>
        <w:rPr>
          <w:rFonts w:asciiTheme="minorHAnsi" w:eastAsiaTheme="minorEastAsia" w:hAnsiTheme="minorHAnsi" w:cstheme="minorBidi"/>
          <w:sz w:val="22"/>
          <w:szCs w:val="22"/>
          <w:lang w:eastAsia="en-GB"/>
        </w:rPr>
        <w:tab/>
      </w:r>
      <w:r w:rsidRPr="003F38F1">
        <w:rPr>
          <w:lang w:val="fr-FR"/>
        </w:rPr>
        <w:t>Intra-band non-contiguous EN-DC</w:t>
      </w:r>
      <w:r>
        <w:tab/>
        <w:t>712</w:t>
      </w:r>
    </w:p>
    <w:p w14:paraId="005DCB97" w14:textId="77777777" w:rsidR="00210DB2" w:rsidRDefault="00210DB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29580B8A" w14:textId="77777777" w:rsidR="00210DB2" w:rsidRDefault="00210DB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31BF8301" w14:textId="77777777" w:rsidR="00210DB2" w:rsidRDefault="00210DB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1B11855F" w14:textId="77777777" w:rsidR="00210DB2" w:rsidRDefault="00210DB2">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0A365658" w14:textId="77777777" w:rsidR="00210DB2" w:rsidRDefault="00210DB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619B36B9" w14:textId="77777777" w:rsidR="00210DB2" w:rsidRDefault="00210DB2">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1A8F3F5C" w14:textId="77777777" w:rsidR="00210DB2" w:rsidRDefault="00210DB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047E7255" w14:textId="77777777" w:rsidR="00210DB2" w:rsidRDefault="00210DB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01F4EC6B" w14:textId="77777777" w:rsidR="00210DB2" w:rsidRDefault="00210DB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2C1E6790" w14:textId="77777777" w:rsidR="00210DB2" w:rsidRDefault="00210DB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2577DCFA" w14:textId="77777777" w:rsidR="00210DB2" w:rsidRDefault="00210DB2">
      <w:pPr>
        <w:pStyle w:val="TOC5"/>
        <w:rPr>
          <w:rFonts w:asciiTheme="minorHAnsi" w:eastAsiaTheme="minorEastAsia" w:hAnsiTheme="minorHAnsi" w:cstheme="minorBidi"/>
          <w:sz w:val="22"/>
          <w:szCs w:val="22"/>
          <w:lang w:eastAsia="en-GB"/>
        </w:rPr>
      </w:pPr>
      <w:r w:rsidRPr="003F38F1">
        <w:rPr>
          <w:lang w:val="fr-FR"/>
        </w:rPr>
        <w:t>6.2B.4.1.2</w:t>
      </w:r>
      <w:r>
        <w:rPr>
          <w:rFonts w:asciiTheme="minorHAnsi" w:eastAsiaTheme="minorEastAsia" w:hAnsiTheme="minorHAnsi" w:cstheme="minorBidi"/>
          <w:sz w:val="22"/>
          <w:szCs w:val="22"/>
          <w:lang w:eastAsia="en-GB"/>
        </w:rPr>
        <w:tab/>
      </w:r>
      <w:r w:rsidRPr="003F38F1">
        <w:rPr>
          <w:lang w:val="fr-FR"/>
        </w:rPr>
        <w:t>Intra-band non-contiguous EN-DC</w:t>
      </w:r>
      <w:r>
        <w:tab/>
        <w:t>723</w:t>
      </w:r>
    </w:p>
    <w:p w14:paraId="02652F40" w14:textId="77777777" w:rsidR="00210DB2" w:rsidRDefault="00210DB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7ED26836" w14:textId="77777777" w:rsidR="00210DB2" w:rsidRDefault="00210DB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68F4E823" w14:textId="77777777" w:rsidR="00210DB2" w:rsidRDefault="00210DB2">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167A75B0" w14:textId="77777777" w:rsidR="00210DB2" w:rsidRDefault="00210DB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730194C9" w14:textId="77777777" w:rsidR="00210DB2" w:rsidRDefault="00210DB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3F38F1">
        <w:rPr>
          <w:vertAlign w:val="subscript"/>
        </w:rPr>
        <w:t>IB,c</w:t>
      </w:r>
      <w:r>
        <w:t xml:space="preserve"> for DC</w:t>
      </w:r>
      <w:r>
        <w:tab/>
        <w:t>731</w:t>
      </w:r>
    </w:p>
    <w:p w14:paraId="1EB5D789" w14:textId="77777777" w:rsidR="00210DB2" w:rsidRDefault="00210DB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411A67A1" w14:textId="77777777" w:rsidR="00210DB2" w:rsidRDefault="00210DB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2D06628E" w14:textId="77777777" w:rsidR="00210DB2" w:rsidRDefault="00210DB2">
      <w:pPr>
        <w:pStyle w:val="TOC5"/>
        <w:rPr>
          <w:rFonts w:asciiTheme="minorHAnsi" w:eastAsiaTheme="minorEastAsia" w:hAnsiTheme="minorHAnsi" w:cstheme="minorBidi"/>
          <w:sz w:val="22"/>
          <w:szCs w:val="22"/>
          <w:lang w:eastAsia="en-GB"/>
        </w:rPr>
      </w:pPr>
      <w:r w:rsidRPr="003F38F1">
        <w:rPr>
          <w:lang w:val="fr-FR"/>
        </w:rPr>
        <w:t>6.2B.4.2.2</w:t>
      </w:r>
      <w:r>
        <w:rPr>
          <w:rFonts w:asciiTheme="minorHAnsi" w:eastAsiaTheme="minorEastAsia" w:hAnsiTheme="minorHAnsi" w:cstheme="minorBidi"/>
          <w:sz w:val="22"/>
          <w:szCs w:val="22"/>
          <w:lang w:eastAsia="en-GB"/>
        </w:rPr>
        <w:tab/>
      </w:r>
      <w:r w:rsidRPr="003F38F1">
        <w:rPr>
          <w:lang w:val="fr-FR"/>
        </w:rPr>
        <w:t>Intra-band non-contiguous EN-DC</w:t>
      </w:r>
      <w:r>
        <w:tab/>
        <w:t>732</w:t>
      </w:r>
    </w:p>
    <w:p w14:paraId="68FFBDF8" w14:textId="77777777" w:rsidR="00210DB2" w:rsidRDefault="00210DB2">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3627D1E0" w14:textId="77777777" w:rsidR="00210DB2" w:rsidRDefault="00210DB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two bands</w:t>
      </w:r>
      <w:r>
        <w:tab/>
        <w:t>733</w:t>
      </w:r>
    </w:p>
    <w:p w14:paraId="30AB3EBD" w14:textId="77777777" w:rsidR="00210DB2" w:rsidRDefault="00210DB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three bands</w:t>
      </w:r>
      <w:r>
        <w:tab/>
        <w:t>742</w:t>
      </w:r>
    </w:p>
    <w:p w14:paraId="3492B3A0" w14:textId="77777777" w:rsidR="00210DB2" w:rsidRDefault="00210DB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four bands</w:t>
      </w:r>
      <w:r>
        <w:tab/>
        <w:t>777</w:t>
      </w:r>
    </w:p>
    <w:p w14:paraId="7B01C83B" w14:textId="77777777" w:rsidR="00210DB2" w:rsidRDefault="00210DB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five bands</w:t>
      </w:r>
      <w:r>
        <w:tab/>
        <w:t>819</w:t>
      </w:r>
    </w:p>
    <w:p w14:paraId="0E6B67BD" w14:textId="77777777" w:rsidR="00210DB2" w:rsidRDefault="00210DB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six bands</w:t>
      </w:r>
      <w:r>
        <w:tab/>
        <w:t>838</w:t>
      </w:r>
    </w:p>
    <w:p w14:paraId="49776B24" w14:textId="77777777" w:rsidR="00210DB2" w:rsidRDefault="00210DB2">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840</w:t>
      </w:r>
    </w:p>
    <w:p w14:paraId="055627BD" w14:textId="77777777" w:rsidR="00210DB2" w:rsidRDefault="00210DB2">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841</w:t>
      </w:r>
    </w:p>
    <w:p w14:paraId="553F211A" w14:textId="77777777" w:rsidR="00210DB2" w:rsidRDefault="00210DB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two bands</w:t>
      </w:r>
      <w:r>
        <w:tab/>
        <w:t>841</w:t>
      </w:r>
    </w:p>
    <w:p w14:paraId="71E5B90F" w14:textId="77777777" w:rsidR="00210DB2" w:rsidRDefault="00210DB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three bands</w:t>
      </w:r>
      <w:r>
        <w:tab/>
        <w:t>841</w:t>
      </w:r>
    </w:p>
    <w:p w14:paraId="14F973C1" w14:textId="77777777" w:rsidR="00210DB2" w:rsidRDefault="00210DB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four bands</w:t>
      </w:r>
      <w:r>
        <w:tab/>
        <w:t>841</w:t>
      </w:r>
    </w:p>
    <w:p w14:paraId="40DA7DF8" w14:textId="77777777" w:rsidR="00210DB2" w:rsidRDefault="00210DB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five bands</w:t>
      </w:r>
      <w:r>
        <w:tab/>
        <w:t>841</w:t>
      </w:r>
    </w:p>
    <w:p w14:paraId="191F582E" w14:textId="77777777" w:rsidR="00210DB2" w:rsidRDefault="00210DB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841</w:t>
      </w:r>
    </w:p>
    <w:p w14:paraId="6286A251" w14:textId="77777777" w:rsidR="00210DB2" w:rsidRDefault="00210DB2">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841</w:t>
      </w:r>
    </w:p>
    <w:p w14:paraId="620DF3D0" w14:textId="77777777" w:rsidR="00210DB2" w:rsidRDefault="00210DB2">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841</w:t>
      </w:r>
    </w:p>
    <w:p w14:paraId="4C4F4C1A" w14:textId="77777777" w:rsidR="00210DB2" w:rsidRDefault="00210DB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three bands</w:t>
      </w:r>
      <w:r>
        <w:tab/>
        <w:t>841</w:t>
      </w:r>
    </w:p>
    <w:p w14:paraId="19275D9C" w14:textId="77777777" w:rsidR="00210DB2" w:rsidRDefault="00210DB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w:t>
      </w:r>
      <w:r>
        <w:rPr>
          <w:lang w:eastAsia="zh-CN"/>
        </w:rPr>
        <w:t>four</w:t>
      </w:r>
      <w:r>
        <w:t xml:space="preserve"> bands</w:t>
      </w:r>
      <w:r>
        <w:tab/>
        <w:t>842</w:t>
      </w:r>
    </w:p>
    <w:p w14:paraId="163EED2F" w14:textId="77777777" w:rsidR="00210DB2" w:rsidRDefault="00210DB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w:t>
      </w:r>
      <w:r>
        <w:rPr>
          <w:lang w:eastAsia="zh-CN"/>
        </w:rPr>
        <w:t>five</w:t>
      </w:r>
      <w:r>
        <w:t xml:space="preserve"> bands</w:t>
      </w:r>
      <w:r>
        <w:tab/>
        <w:t>842</w:t>
      </w:r>
    </w:p>
    <w:p w14:paraId="071DF0CE" w14:textId="77777777" w:rsidR="00210DB2" w:rsidRDefault="00210DB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3F38F1">
        <w:rPr>
          <w:vertAlign w:val="subscript"/>
        </w:rPr>
        <w:t>IB,c</w:t>
      </w:r>
      <w:r>
        <w:t xml:space="preserve"> for EN-DC </w:t>
      </w:r>
      <w:r>
        <w:rPr>
          <w:lang w:eastAsia="zh-CN"/>
        </w:rPr>
        <w:t>six</w:t>
      </w:r>
      <w:r>
        <w:t xml:space="preserve"> bands</w:t>
      </w:r>
      <w:r>
        <w:tab/>
        <w:t>842</w:t>
      </w:r>
    </w:p>
    <w:p w14:paraId="22ABC250" w14:textId="77777777" w:rsidR="00210DB2" w:rsidRDefault="00210DB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842</w:t>
      </w:r>
    </w:p>
    <w:p w14:paraId="324A48BC" w14:textId="77777777" w:rsidR="00210DB2" w:rsidRDefault="00210DB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842</w:t>
      </w:r>
    </w:p>
    <w:p w14:paraId="66D52DAF" w14:textId="77777777" w:rsidR="00210DB2" w:rsidRDefault="00210DB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842</w:t>
      </w:r>
    </w:p>
    <w:p w14:paraId="1B46872A" w14:textId="77777777" w:rsidR="00210DB2" w:rsidRDefault="00210DB2">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842</w:t>
      </w:r>
    </w:p>
    <w:p w14:paraId="7BBC2202" w14:textId="77777777" w:rsidR="00210DB2" w:rsidRDefault="00210DB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842</w:t>
      </w:r>
    </w:p>
    <w:p w14:paraId="7B719910" w14:textId="77777777" w:rsidR="00210DB2" w:rsidRDefault="00210DB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842</w:t>
      </w:r>
    </w:p>
    <w:p w14:paraId="500A0235" w14:textId="77777777" w:rsidR="00210DB2" w:rsidRDefault="00210DB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842</w:t>
      </w:r>
    </w:p>
    <w:p w14:paraId="2B038DC9" w14:textId="77777777" w:rsidR="00210DB2" w:rsidRDefault="00210DB2">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843</w:t>
      </w:r>
    </w:p>
    <w:p w14:paraId="42632C64" w14:textId="77777777" w:rsidR="00210DB2" w:rsidRDefault="00210DB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843</w:t>
      </w:r>
    </w:p>
    <w:p w14:paraId="71AAC008" w14:textId="77777777" w:rsidR="00210DB2" w:rsidRDefault="00210DB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843</w:t>
      </w:r>
    </w:p>
    <w:p w14:paraId="3E95EC97" w14:textId="77777777" w:rsidR="00210DB2" w:rsidRDefault="00210DB2">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843</w:t>
      </w:r>
    </w:p>
    <w:p w14:paraId="18A23619" w14:textId="77777777" w:rsidR="00210DB2" w:rsidRDefault="00210DB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844</w:t>
      </w:r>
    </w:p>
    <w:p w14:paraId="22021D5F" w14:textId="77777777" w:rsidR="00210DB2" w:rsidRDefault="00210DB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844</w:t>
      </w:r>
    </w:p>
    <w:p w14:paraId="462D9982" w14:textId="77777777" w:rsidR="00210DB2" w:rsidRDefault="00210DB2">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844</w:t>
      </w:r>
    </w:p>
    <w:p w14:paraId="5E66DB74" w14:textId="77777777" w:rsidR="00210DB2" w:rsidRDefault="00210DB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844</w:t>
      </w:r>
    </w:p>
    <w:p w14:paraId="2AFDD911" w14:textId="77777777" w:rsidR="00210DB2" w:rsidRDefault="00210DB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844</w:t>
      </w:r>
    </w:p>
    <w:p w14:paraId="677D388A" w14:textId="77777777" w:rsidR="00210DB2" w:rsidRDefault="00210DB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844</w:t>
      </w:r>
    </w:p>
    <w:p w14:paraId="49EEFE64" w14:textId="77777777" w:rsidR="00210DB2" w:rsidRDefault="00210DB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845</w:t>
      </w:r>
    </w:p>
    <w:p w14:paraId="70A2309F" w14:textId="77777777" w:rsidR="00210DB2" w:rsidRDefault="00210DB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845</w:t>
      </w:r>
    </w:p>
    <w:p w14:paraId="19302BFD" w14:textId="77777777" w:rsidR="00210DB2" w:rsidRDefault="00210DB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845</w:t>
      </w:r>
    </w:p>
    <w:p w14:paraId="681455DC" w14:textId="77777777" w:rsidR="00210DB2" w:rsidRDefault="00210DB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845</w:t>
      </w:r>
    </w:p>
    <w:p w14:paraId="6F2EC7AA" w14:textId="77777777" w:rsidR="00210DB2" w:rsidRDefault="00210DB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846</w:t>
      </w:r>
    </w:p>
    <w:p w14:paraId="70AEB06D" w14:textId="77777777" w:rsidR="00210DB2" w:rsidRDefault="00210DB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846</w:t>
      </w:r>
    </w:p>
    <w:p w14:paraId="78B3468C" w14:textId="77777777" w:rsidR="00210DB2" w:rsidRDefault="00210DB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847</w:t>
      </w:r>
    </w:p>
    <w:p w14:paraId="10A659EE" w14:textId="77777777" w:rsidR="00210DB2" w:rsidRDefault="00210DB2">
      <w:pPr>
        <w:pStyle w:val="TOC3"/>
        <w:rPr>
          <w:rFonts w:asciiTheme="minorHAnsi" w:eastAsiaTheme="minorEastAsia" w:hAnsiTheme="minorHAnsi" w:cstheme="minorBidi"/>
          <w:sz w:val="22"/>
          <w:szCs w:val="22"/>
          <w:lang w:eastAsia="en-GB"/>
        </w:rPr>
      </w:pPr>
      <w:r>
        <w:t>6.3B</w:t>
      </w:r>
      <w:r w:rsidRPr="003F38F1">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3F38F1">
        <w:rPr>
          <w:rFonts w:eastAsia="PMingLiU"/>
          <w:lang w:eastAsia="zh-TW"/>
        </w:rPr>
        <w:t>intra-band EN-DC without dual PA capability</w:t>
      </w:r>
      <w:r>
        <w:tab/>
        <w:t>847</w:t>
      </w:r>
    </w:p>
    <w:p w14:paraId="58D4B6AF" w14:textId="77777777" w:rsidR="00210DB2" w:rsidRDefault="00210DB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848</w:t>
      </w:r>
    </w:p>
    <w:p w14:paraId="73712C64" w14:textId="77777777" w:rsidR="00210DB2" w:rsidRDefault="00210DB2">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848</w:t>
      </w:r>
    </w:p>
    <w:p w14:paraId="57C0E9D8" w14:textId="77777777" w:rsidR="00210DB2" w:rsidRDefault="00210DB2">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848</w:t>
      </w:r>
    </w:p>
    <w:p w14:paraId="1ED7E481" w14:textId="77777777" w:rsidR="00210DB2" w:rsidRDefault="00210DB2">
      <w:pPr>
        <w:pStyle w:val="TOC3"/>
        <w:rPr>
          <w:rFonts w:asciiTheme="minorHAnsi" w:eastAsiaTheme="minorEastAsia" w:hAnsiTheme="minorHAnsi" w:cstheme="minorBidi"/>
          <w:sz w:val="22"/>
          <w:szCs w:val="22"/>
          <w:lang w:eastAsia="en-GB"/>
        </w:rPr>
      </w:pPr>
      <w:r>
        <w:t>6.3B</w:t>
      </w:r>
      <w:r w:rsidRPr="003F38F1">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3F38F1">
        <w:rPr>
          <w:rFonts w:eastAsia="PMingLiU"/>
          <w:lang w:eastAsia="zh-TW"/>
        </w:rPr>
        <w:t>inter-band EN-DC</w:t>
      </w:r>
      <w:r>
        <w:tab/>
        <w:t>849</w:t>
      </w:r>
    </w:p>
    <w:p w14:paraId="5B65E4F4" w14:textId="77777777" w:rsidR="00210DB2" w:rsidRDefault="00210DB2">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850</w:t>
      </w:r>
    </w:p>
    <w:p w14:paraId="6F0D5867" w14:textId="77777777" w:rsidR="00210DB2" w:rsidRDefault="00210DB2">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850</w:t>
      </w:r>
    </w:p>
    <w:p w14:paraId="6E05599B" w14:textId="77777777" w:rsidR="00210DB2" w:rsidRDefault="00210DB2">
      <w:pPr>
        <w:pStyle w:val="TOC3"/>
        <w:rPr>
          <w:rFonts w:asciiTheme="minorHAnsi" w:eastAsiaTheme="minorEastAsia" w:hAnsiTheme="minorHAnsi" w:cstheme="minorBidi"/>
          <w:sz w:val="22"/>
          <w:szCs w:val="22"/>
          <w:lang w:eastAsia="en-GB"/>
        </w:rPr>
      </w:pPr>
      <w:r>
        <w:t>6.3</w:t>
      </w:r>
      <w:r>
        <w:rPr>
          <w:lang w:eastAsia="zh-CN"/>
        </w:rPr>
        <w:t>E</w:t>
      </w:r>
      <w:r w:rsidRPr="003F38F1">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3F38F1">
        <w:rPr>
          <w:rFonts w:eastAsia="PMingLiU"/>
          <w:lang w:eastAsia="zh-TW"/>
        </w:rPr>
        <w:t>V2X operation</w:t>
      </w:r>
      <w:r>
        <w:tab/>
        <w:t>850</w:t>
      </w:r>
    </w:p>
    <w:p w14:paraId="5E4B889E" w14:textId="77777777" w:rsidR="00210DB2" w:rsidRDefault="00210DB2">
      <w:pPr>
        <w:pStyle w:val="TOC3"/>
        <w:rPr>
          <w:rFonts w:asciiTheme="minorHAnsi" w:eastAsiaTheme="minorEastAsia" w:hAnsiTheme="minorHAnsi" w:cstheme="minorBidi"/>
          <w:sz w:val="22"/>
          <w:szCs w:val="22"/>
          <w:lang w:eastAsia="en-GB"/>
        </w:rPr>
      </w:pPr>
      <w:r>
        <w:t>6.3</w:t>
      </w:r>
      <w:r>
        <w:rPr>
          <w:lang w:eastAsia="zh-CN"/>
        </w:rPr>
        <w:t>E</w:t>
      </w:r>
      <w:r w:rsidRPr="003F38F1">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3F38F1">
        <w:rPr>
          <w:rFonts w:eastAsia="PMingLiU"/>
          <w:lang w:eastAsia="zh-TW"/>
        </w:rPr>
        <w:t xml:space="preserve">V2X </w:t>
      </w:r>
      <w:r>
        <w:rPr>
          <w:lang w:eastAsia="zh-CN"/>
        </w:rPr>
        <w:t xml:space="preserve">con-current </w:t>
      </w:r>
      <w:r w:rsidRPr="003F38F1">
        <w:rPr>
          <w:rFonts w:eastAsia="PMingLiU"/>
          <w:lang w:eastAsia="zh-TW"/>
        </w:rPr>
        <w:t>operation</w:t>
      </w:r>
      <w:r>
        <w:tab/>
        <w:t>850</w:t>
      </w:r>
    </w:p>
    <w:p w14:paraId="12C4F23D" w14:textId="77777777" w:rsidR="00210DB2" w:rsidRDefault="00210DB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850</w:t>
      </w:r>
    </w:p>
    <w:p w14:paraId="288DC3A9" w14:textId="77777777" w:rsidR="00210DB2" w:rsidRDefault="00210DB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850</w:t>
      </w:r>
    </w:p>
    <w:p w14:paraId="6197F865" w14:textId="77777777" w:rsidR="00210DB2" w:rsidRDefault="00210DB2">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850</w:t>
      </w:r>
    </w:p>
    <w:p w14:paraId="1E2117E8"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6.4</w:t>
      </w:r>
      <w:r w:rsidRPr="003F38F1">
        <w:rPr>
          <w:rFonts w:eastAsia="MS Mincho"/>
          <w:lang w:eastAsia="zh-CN"/>
        </w:rPr>
        <w:t>A</w:t>
      </w:r>
      <w:r w:rsidRPr="003F38F1">
        <w:rPr>
          <w:rFonts w:eastAsia="MS Mincho"/>
        </w:rPr>
        <w:t>.2</w:t>
      </w:r>
      <w:r>
        <w:rPr>
          <w:rFonts w:asciiTheme="minorHAnsi" w:eastAsiaTheme="minorEastAsia" w:hAnsiTheme="minorHAnsi" w:cstheme="minorBidi"/>
          <w:sz w:val="22"/>
          <w:szCs w:val="22"/>
          <w:lang w:eastAsia="en-GB"/>
        </w:rPr>
        <w:tab/>
      </w:r>
      <w:r w:rsidRPr="003F38F1">
        <w:rPr>
          <w:rFonts w:eastAsia="MS Mincho"/>
        </w:rPr>
        <w:t xml:space="preserve">Transmit modulation quality for </w:t>
      </w:r>
      <w:r w:rsidRPr="003F38F1">
        <w:rPr>
          <w:rFonts w:eastAsia="MS Mincho"/>
          <w:lang w:eastAsia="zh-CN"/>
        </w:rPr>
        <w:t>CA</w:t>
      </w:r>
      <w:r>
        <w:tab/>
        <w:t>850</w:t>
      </w:r>
    </w:p>
    <w:p w14:paraId="769ED141" w14:textId="77777777" w:rsidR="00210DB2" w:rsidRDefault="00210DB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851</w:t>
      </w:r>
    </w:p>
    <w:p w14:paraId="45CEB0BC"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6.4B.1</w:t>
      </w:r>
      <w:r>
        <w:rPr>
          <w:rFonts w:asciiTheme="minorHAnsi" w:eastAsiaTheme="minorEastAsia" w:hAnsiTheme="minorHAnsi" w:cstheme="minorBidi"/>
          <w:sz w:val="22"/>
          <w:szCs w:val="22"/>
          <w:lang w:eastAsia="en-GB"/>
        </w:rPr>
        <w:tab/>
      </w:r>
      <w:r w:rsidRPr="003F38F1">
        <w:rPr>
          <w:rFonts w:eastAsia="MS Mincho"/>
        </w:rPr>
        <w:t>Frequency error for DC</w:t>
      </w:r>
      <w:r>
        <w:tab/>
        <w:t>851</w:t>
      </w:r>
    </w:p>
    <w:p w14:paraId="255EFB88" w14:textId="77777777" w:rsidR="00210DB2" w:rsidRDefault="00210DB2">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851</w:t>
      </w:r>
    </w:p>
    <w:p w14:paraId="47E46513" w14:textId="77777777" w:rsidR="00210DB2" w:rsidRDefault="00210DB2">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851</w:t>
      </w:r>
    </w:p>
    <w:p w14:paraId="20066D7C" w14:textId="77777777" w:rsidR="00210DB2" w:rsidRDefault="00210DB2">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851</w:t>
      </w:r>
    </w:p>
    <w:p w14:paraId="31A2F0E2" w14:textId="77777777" w:rsidR="00210DB2" w:rsidRDefault="00210DB2">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851</w:t>
      </w:r>
    </w:p>
    <w:p w14:paraId="52FFE8D7" w14:textId="77777777" w:rsidR="00210DB2" w:rsidRDefault="00210DB2">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851</w:t>
      </w:r>
    </w:p>
    <w:p w14:paraId="3E9458AC" w14:textId="77777777" w:rsidR="00210DB2" w:rsidRDefault="00210DB2">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851</w:t>
      </w:r>
    </w:p>
    <w:p w14:paraId="5C1A8CC8" w14:textId="77777777" w:rsidR="00210DB2" w:rsidRDefault="00210DB2">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851</w:t>
      </w:r>
    </w:p>
    <w:p w14:paraId="0197CDBF" w14:textId="77777777" w:rsidR="00210DB2" w:rsidRDefault="00210DB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851</w:t>
      </w:r>
    </w:p>
    <w:p w14:paraId="37BCB9E1" w14:textId="77777777" w:rsidR="00210DB2" w:rsidRDefault="00210DB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851</w:t>
      </w:r>
    </w:p>
    <w:p w14:paraId="5E33CDFF" w14:textId="77777777" w:rsidR="00210DB2" w:rsidRDefault="00210DB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851</w:t>
      </w:r>
    </w:p>
    <w:p w14:paraId="04728C1A" w14:textId="77777777" w:rsidR="00210DB2" w:rsidRDefault="00210DB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852</w:t>
      </w:r>
    </w:p>
    <w:p w14:paraId="39757A77" w14:textId="77777777" w:rsidR="00210DB2" w:rsidRDefault="00210DB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852</w:t>
      </w:r>
    </w:p>
    <w:p w14:paraId="6AE809D5" w14:textId="77777777" w:rsidR="00210DB2" w:rsidRDefault="00210DB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852</w:t>
      </w:r>
    </w:p>
    <w:p w14:paraId="62CE3214" w14:textId="77777777" w:rsidR="00210DB2" w:rsidRDefault="00210DB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852</w:t>
      </w:r>
    </w:p>
    <w:p w14:paraId="1B64134B" w14:textId="77777777" w:rsidR="00210DB2" w:rsidRDefault="00210DB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852</w:t>
      </w:r>
    </w:p>
    <w:p w14:paraId="6944D88B" w14:textId="77777777" w:rsidR="00210DB2" w:rsidRDefault="00210DB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852</w:t>
      </w:r>
    </w:p>
    <w:p w14:paraId="11344476" w14:textId="77777777" w:rsidR="00210DB2" w:rsidRDefault="00210DB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852</w:t>
      </w:r>
    </w:p>
    <w:p w14:paraId="1D330EED" w14:textId="77777777" w:rsidR="00210DB2" w:rsidRDefault="00210DB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853</w:t>
      </w:r>
    </w:p>
    <w:p w14:paraId="4AD06C72" w14:textId="77777777" w:rsidR="00210DB2" w:rsidRDefault="00210DB2">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853</w:t>
      </w:r>
    </w:p>
    <w:p w14:paraId="38DD1CCB" w14:textId="77777777" w:rsidR="00210DB2" w:rsidRDefault="00210DB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853</w:t>
      </w:r>
    </w:p>
    <w:p w14:paraId="15A6673F" w14:textId="77777777" w:rsidR="00210DB2" w:rsidRDefault="00210DB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853</w:t>
      </w:r>
    </w:p>
    <w:p w14:paraId="2BD3AB03" w14:textId="77777777" w:rsidR="00210DB2" w:rsidRDefault="00210DB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853</w:t>
      </w:r>
    </w:p>
    <w:p w14:paraId="725464BC" w14:textId="77777777" w:rsidR="00210DB2" w:rsidRDefault="00210DB2">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853</w:t>
      </w:r>
    </w:p>
    <w:p w14:paraId="2AA9678D" w14:textId="77777777" w:rsidR="00210DB2" w:rsidRDefault="00210DB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853</w:t>
      </w:r>
    </w:p>
    <w:p w14:paraId="3FF64B63" w14:textId="77777777" w:rsidR="00210DB2" w:rsidRDefault="00210DB2">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853</w:t>
      </w:r>
    </w:p>
    <w:p w14:paraId="66B6F386" w14:textId="77777777" w:rsidR="00210DB2" w:rsidRDefault="00210DB2">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854</w:t>
      </w:r>
    </w:p>
    <w:p w14:paraId="13A93E5D" w14:textId="77777777" w:rsidR="00210DB2" w:rsidRDefault="00210DB2">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854</w:t>
      </w:r>
    </w:p>
    <w:p w14:paraId="5ECA31BA" w14:textId="77777777" w:rsidR="00210DB2" w:rsidRDefault="00210DB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854</w:t>
      </w:r>
    </w:p>
    <w:p w14:paraId="0DE29267" w14:textId="77777777" w:rsidR="00210DB2" w:rsidRDefault="00210DB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854</w:t>
      </w:r>
    </w:p>
    <w:p w14:paraId="48172720" w14:textId="77777777" w:rsidR="00210DB2" w:rsidRDefault="00210DB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854</w:t>
      </w:r>
    </w:p>
    <w:p w14:paraId="3B44C8D2" w14:textId="77777777" w:rsidR="00210DB2" w:rsidRDefault="00210DB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854</w:t>
      </w:r>
    </w:p>
    <w:p w14:paraId="58D90418" w14:textId="77777777" w:rsidR="00210DB2" w:rsidRDefault="00210DB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854</w:t>
      </w:r>
    </w:p>
    <w:p w14:paraId="187EE476" w14:textId="77777777" w:rsidR="00210DB2" w:rsidRDefault="00210DB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854</w:t>
      </w:r>
    </w:p>
    <w:p w14:paraId="570F513E" w14:textId="77777777" w:rsidR="00210DB2" w:rsidRDefault="00210DB2">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854</w:t>
      </w:r>
    </w:p>
    <w:p w14:paraId="01AC9137" w14:textId="77777777" w:rsidR="00210DB2" w:rsidRDefault="00210DB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854</w:t>
      </w:r>
    </w:p>
    <w:p w14:paraId="544BAEB7" w14:textId="77777777" w:rsidR="00210DB2" w:rsidRDefault="00210DB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854</w:t>
      </w:r>
    </w:p>
    <w:p w14:paraId="767A841D" w14:textId="77777777" w:rsidR="00210DB2" w:rsidRDefault="00210DB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854</w:t>
      </w:r>
    </w:p>
    <w:p w14:paraId="552B3103" w14:textId="77777777" w:rsidR="00210DB2" w:rsidRDefault="00210DB2">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854</w:t>
      </w:r>
    </w:p>
    <w:p w14:paraId="75043041"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6.5B.1.2</w:t>
      </w:r>
      <w:r>
        <w:rPr>
          <w:rFonts w:asciiTheme="minorHAnsi" w:eastAsiaTheme="minorEastAsia" w:hAnsiTheme="minorHAnsi" w:cstheme="minorBidi"/>
          <w:sz w:val="22"/>
          <w:szCs w:val="22"/>
          <w:lang w:eastAsia="en-GB"/>
        </w:rPr>
        <w:tab/>
      </w:r>
      <w:r w:rsidRPr="003F38F1">
        <w:rPr>
          <w:rFonts w:eastAsia="MS Mincho"/>
          <w:lang w:val="fr-FR"/>
        </w:rPr>
        <w:t>Intra-band non-contiguous EN-DC</w:t>
      </w:r>
      <w:r>
        <w:tab/>
        <w:t>855</w:t>
      </w:r>
    </w:p>
    <w:p w14:paraId="3CBC2A98"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6.5B.1.3</w:t>
      </w:r>
      <w:r>
        <w:rPr>
          <w:rFonts w:asciiTheme="minorHAnsi" w:eastAsiaTheme="minorEastAsia" w:hAnsiTheme="minorHAnsi" w:cstheme="minorBidi"/>
          <w:sz w:val="22"/>
          <w:szCs w:val="22"/>
          <w:lang w:eastAsia="en-GB"/>
        </w:rPr>
        <w:tab/>
      </w:r>
      <w:r w:rsidRPr="003F38F1">
        <w:rPr>
          <w:rFonts w:eastAsia="MS Mincho"/>
        </w:rPr>
        <w:t>Inter-band EN-DC within FR1</w:t>
      </w:r>
      <w:r>
        <w:tab/>
        <w:t>855</w:t>
      </w:r>
    </w:p>
    <w:p w14:paraId="19BAE229" w14:textId="77777777" w:rsidR="00210DB2" w:rsidRDefault="00210DB2">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855</w:t>
      </w:r>
    </w:p>
    <w:p w14:paraId="318309AD" w14:textId="77777777" w:rsidR="00210DB2" w:rsidRDefault="00210DB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855</w:t>
      </w:r>
    </w:p>
    <w:p w14:paraId="0B16EFF7" w14:textId="77777777" w:rsidR="00210DB2" w:rsidRDefault="00210DB2">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855</w:t>
      </w:r>
    </w:p>
    <w:p w14:paraId="0A00A077" w14:textId="77777777" w:rsidR="00210DB2" w:rsidRDefault="00210DB2">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855</w:t>
      </w:r>
    </w:p>
    <w:p w14:paraId="55189E84" w14:textId="77777777" w:rsidR="00210DB2" w:rsidRDefault="00210DB2">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855</w:t>
      </w:r>
    </w:p>
    <w:p w14:paraId="2C860B04" w14:textId="77777777" w:rsidR="00210DB2" w:rsidRDefault="00210DB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855</w:t>
      </w:r>
    </w:p>
    <w:p w14:paraId="2D6162DC" w14:textId="77777777" w:rsidR="00210DB2" w:rsidRDefault="00210DB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855</w:t>
      </w:r>
    </w:p>
    <w:p w14:paraId="0C1A5390" w14:textId="77777777" w:rsidR="00210DB2" w:rsidRDefault="00210DB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856</w:t>
      </w:r>
    </w:p>
    <w:p w14:paraId="69047348" w14:textId="77777777" w:rsidR="00210DB2" w:rsidRDefault="00210DB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3F38F1">
        <w:rPr>
          <w:rFonts w:eastAsia="MS Mincho"/>
        </w:rPr>
        <w:t>Requirements for network signalled value "NS_35"</w:t>
      </w:r>
      <w:r>
        <w:tab/>
        <w:t>856</w:t>
      </w:r>
    </w:p>
    <w:p w14:paraId="6AC7854B" w14:textId="77777777" w:rsidR="00210DB2" w:rsidRDefault="00210DB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3F38F1">
        <w:rPr>
          <w:rFonts w:eastAsia="MS Mincho"/>
        </w:rPr>
        <w:t>Requirements for network signalled value "NS_04"</w:t>
      </w:r>
      <w:r>
        <w:tab/>
        <w:t>856</w:t>
      </w:r>
    </w:p>
    <w:p w14:paraId="03517CEB" w14:textId="77777777" w:rsidR="00210DB2" w:rsidRDefault="00210DB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857</w:t>
      </w:r>
    </w:p>
    <w:p w14:paraId="683201C9"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6.5B.2.2</w:t>
      </w:r>
      <w:r>
        <w:rPr>
          <w:rFonts w:asciiTheme="minorHAnsi" w:eastAsiaTheme="minorEastAsia" w:hAnsiTheme="minorHAnsi" w:cstheme="minorBidi"/>
          <w:sz w:val="22"/>
          <w:szCs w:val="22"/>
          <w:lang w:eastAsia="en-GB"/>
        </w:rPr>
        <w:tab/>
      </w:r>
      <w:r w:rsidRPr="003F38F1">
        <w:rPr>
          <w:lang w:val="fr-FR"/>
        </w:rPr>
        <w:t>Intra-band non-contiguous EN-DC</w:t>
      </w:r>
      <w:r>
        <w:tab/>
        <w:t>857</w:t>
      </w:r>
    </w:p>
    <w:p w14:paraId="617B619F" w14:textId="77777777" w:rsidR="00210DB2" w:rsidRDefault="00210DB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857</w:t>
      </w:r>
    </w:p>
    <w:p w14:paraId="555D0D4B" w14:textId="77777777" w:rsidR="00210DB2" w:rsidRDefault="00210DB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857</w:t>
      </w:r>
    </w:p>
    <w:p w14:paraId="6DD3CBBD" w14:textId="77777777" w:rsidR="00210DB2" w:rsidRDefault="00210DB2">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857</w:t>
      </w:r>
    </w:p>
    <w:p w14:paraId="713BF52A" w14:textId="77777777" w:rsidR="00210DB2" w:rsidRDefault="00210DB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857</w:t>
      </w:r>
    </w:p>
    <w:p w14:paraId="24392E7E" w14:textId="77777777" w:rsidR="00210DB2" w:rsidRDefault="00210DB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40B95058" w14:textId="77777777" w:rsidR="00210DB2" w:rsidRDefault="00210DB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858</w:t>
      </w:r>
    </w:p>
    <w:p w14:paraId="204C1F21" w14:textId="77777777" w:rsidR="00210DB2" w:rsidRDefault="00210DB2">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858</w:t>
      </w:r>
    </w:p>
    <w:p w14:paraId="235302B1" w14:textId="77777777" w:rsidR="00210DB2" w:rsidRDefault="00210DB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858</w:t>
      </w:r>
    </w:p>
    <w:p w14:paraId="429B01A3" w14:textId="77777777" w:rsidR="00210DB2" w:rsidRDefault="00210DB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858</w:t>
      </w:r>
    </w:p>
    <w:p w14:paraId="4F9AB30A" w14:textId="77777777" w:rsidR="00210DB2" w:rsidRDefault="00210DB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858</w:t>
      </w:r>
    </w:p>
    <w:p w14:paraId="7CD364E4" w14:textId="77777777" w:rsidR="00210DB2" w:rsidRDefault="00210DB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858</w:t>
      </w:r>
    </w:p>
    <w:p w14:paraId="54D26BFF" w14:textId="77777777" w:rsidR="00210DB2" w:rsidRDefault="00210DB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858</w:t>
      </w:r>
    </w:p>
    <w:p w14:paraId="27860881"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6.5B.3.2</w:t>
      </w:r>
      <w:r>
        <w:rPr>
          <w:rFonts w:asciiTheme="minorHAnsi" w:eastAsiaTheme="minorEastAsia" w:hAnsiTheme="minorHAnsi" w:cstheme="minorBidi"/>
          <w:sz w:val="22"/>
          <w:szCs w:val="22"/>
          <w:lang w:eastAsia="en-GB"/>
        </w:rPr>
        <w:tab/>
      </w:r>
      <w:r w:rsidRPr="003F38F1">
        <w:rPr>
          <w:lang w:val="fr-FR"/>
        </w:rPr>
        <w:t>Intra-band non-contiguous EN-DC</w:t>
      </w:r>
      <w:r>
        <w:tab/>
        <w:t>859</w:t>
      </w:r>
    </w:p>
    <w:p w14:paraId="5C0101CC" w14:textId="77777777" w:rsidR="00210DB2" w:rsidRDefault="00210DB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859</w:t>
      </w:r>
    </w:p>
    <w:p w14:paraId="2DAECD25" w14:textId="77777777" w:rsidR="00210DB2" w:rsidRDefault="00210DB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859</w:t>
      </w:r>
    </w:p>
    <w:p w14:paraId="2600DCB5" w14:textId="77777777" w:rsidR="00210DB2" w:rsidRDefault="00210DB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860</w:t>
      </w:r>
    </w:p>
    <w:p w14:paraId="0A1FE48C" w14:textId="77777777" w:rsidR="00210DB2" w:rsidRDefault="00210DB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861</w:t>
      </w:r>
    </w:p>
    <w:p w14:paraId="048F8BB5" w14:textId="77777777" w:rsidR="00210DB2" w:rsidRDefault="00210DB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894</w:t>
      </w:r>
    </w:p>
    <w:p w14:paraId="11EF3EC0" w14:textId="77777777" w:rsidR="00210DB2" w:rsidRDefault="00210DB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894</w:t>
      </w:r>
    </w:p>
    <w:p w14:paraId="224714BB" w14:textId="77777777" w:rsidR="00210DB2" w:rsidRDefault="00210DB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894</w:t>
      </w:r>
    </w:p>
    <w:p w14:paraId="1BF320A1" w14:textId="77777777" w:rsidR="00210DB2" w:rsidRDefault="00210DB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896</w:t>
      </w:r>
    </w:p>
    <w:p w14:paraId="59377A08" w14:textId="77777777" w:rsidR="00210DB2" w:rsidRDefault="00210DB2">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405171ED" w14:textId="77777777" w:rsidR="00210DB2" w:rsidRDefault="00210DB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896</w:t>
      </w:r>
    </w:p>
    <w:p w14:paraId="0F8C75F4" w14:textId="77777777" w:rsidR="00210DB2" w:rsidRDefault="00210DB2">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896</w:t>
      </w:r>
    </w:p>
    <w:p w14:paraId="1A95D7DA" w14:textId="77777777" w:rsidR="00210DB2" w:rsidRDefault="00210DB2">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896</w:t>
      </w:r>
    </w:p>
    <w:p w14:paraId="0186813E" w14:textId="77777777" w:rsidR="00210DB2" w:rsidRDefault="00210DB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896</w:t>
      </w:r>
    </w:p>
    <w:p w14:paraId="2018E019" w14:textId="77777777" w:rsidR="00210DB2" w:rsidRDefault="00210DB2">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7559D7E0" w14:textId="77777777" w:rsidR="00210DB2" w:rsidRDefault="00210DB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896</w:t>
      </w:r>
    </w:p>
    <w:p w14:paraId="12BBABF2" w14:textId="77777777" w:rsidR="00210DB2" w:rsidRDefault="00210DB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897</w:t>
      </w:r>
    </w:p>
    <w:p w14:paraId="44C00CA6" w14:textId="77777777" w:rsidR="00210DB2" w:rsidRDefault="00210DB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897</w:t>
      </w:r>
    </w:p>
    <w:p w14:paraId="16B21CD1" w14:textId="77777777" w:rsidR="00210DB2" w:rsidRDefault="00210DB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897</w:t>
      </w:r>
    </w:p>
    <w:p w14:paraId="4A082F9A" w14:textId="77777777" w:rsidR="00210DB2" w:rsidRDefault="00210DB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897</w:t>
      </w:r>
    </w:p>
    <w:p w14:paraId="37171132" w14:textId="77777777" w:rsidR="00210DB2" w:rsidRDefault="00210DB2">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897</w:t>
      </w:r>
    </w:p>
    <w:p w14:paraId="0AFB745F"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6.5B.5.2</w:t>
      </w:r>
      <w:r>
        <w:rPr>
          <w:rFonts w:asciiTheme="minorHAnsi" w:eastAsiaTheme="minorEastAsia" w:hAnsiTheme="minorHAnsi" w:cstheme="minorBidi"/>
          <w:sz w:val="22"/>
          <w:szCs w:val="22"/>
          <w:lang w:eastAsia="en-GB"/>
        </w:rPr>
        <w:tab/>
      </w:r>
      <w:r w:rsidRPr="003F38F1">
        <w:rPr>
          <w:lang w:val="fr-FR"/>
        </w:rPr>
        <w:t>Intra-band non-contiguous EN-DC</w:t>
      </w:r>
      <w:r>
        <w:tab/>
        <w:t>897</w:t>
      </w:r>
    </w:p>
    <w:p w14:paraId="6BAC25BE" w14:textId="77777777" w:rsidR="00210DB2" w:rsidRDefault="00210DB2">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897</w:t>
      </w:r>
    </w:p>
    <w:p w14:paraId="4630E3EF" w14:textId="77777777" w:rsidR="00210DB2" w:rsidRDefault="00210DB2">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897</w:t>
      </w:r>
    </w:p>
    <w:p w14:paraId="5CA50FAE" w14:textId="77777777" w:rsidR="00210DB2" w:rsidRDefault="00210DB2">
      <w:pPr>
        <w:pStyle w:val="TOC4"/>
        <w:rPr>
          <w:rFonts w:asciiTheme="minorHAnsi" w:eastAsiaTheme="minorEastAsia" w:hAnsiTheme="minorHAnsi" w:cstheme="minorBidi"/>
          <w:sz w:val="22"/>
          <w:szCs w:val="22"/>
          <w:lang w:eastAsia="en-GB"/>
        </w:rPr>
      </w:pPr>
      <w:r>
        <w:lastRenderedPageBreak/>
        <w:t>6.5B.5.4</w:t>
      </w:r>
      <w:r>
        <w:rPr>
          <w:rFonts w:asciiTheme="minorHAnsi" w:eastAsiaTheme="minorEastAsia" w:hAnsiTheme="minorHAnsi" w:cstheme="minorBidi"/>
          <w:sz w:val="22"/>
          <w:szCs w:val="22"/>
          <w:lang w:eastAsia="en-GB"/>
        </w:rPr>
        <w:tab/>
      </w:r>
      <w:r>
        <w:t>Inter-band EN-DC including FR2</w:t>
      </w:r>
      <w:r>
        <w:tab/>
        <w:t>897</w:t>
      </w:r>
    </w:p>
    <w:p w14:paraId="43576778" w14:textId="77777777" w:rsidR="00210DB2" w:rsidRDefault="00210DB2">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0B293798" w14:textId="77777777" w:rsidR="00210DB2" w:rsidRDefault="00210DB2">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898</w:t>
      </w:r>
    </w:p>
    <w:p w14:paraId="47468342" w14:textId="77777777" w:rsidR="00210DB2" w:rsidRDefault="00210DB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898</w:t>
      </w:r>
    </w:p>
    <w:p w14:paraId="772647ED" w14:textId="77777777" w:rsidR="00210DB2" w:rsidRDefault="00210DB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898</w:t>
      </w:r>
    </w:p>
    <w:p w14:paraId="12A23DD8" w14:textId="77777777" w:rsidR="00210DB2" w:rsidRDefault="00210DB2">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898</w:t>
      </w:r>
    </w:p>
    <w:p w14:paraId="752B4CED" w14:textId="77777777" w:rsidR="00210DB2" w:rsidRDefault="00210DB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898</w:t>
      </w:r>
    </w:p>
    <w:p w14:paraId="1933088D" w14:textId="77777777" w:rsidR="00210DB2" w:rsidRDefault="00210DB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898</w:t>
      </w:r>
    </w:p>
    <w:p w14:paraId="55DBC4CA" w14:textId="77777777" w:rsidR="00210DB2" w:rsidRDefault="00210DB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898</w:t>
      </w:r>
    </w:p>
    <w:p w14:paraId="6B1962BB" w14:textId="77777777" w:rsidR="00210DB2" w:rsidRDefault="00210DB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898</w:t>
      </w:r>
    </w:p>
    <w:p w14:paraId="47ED889C" w14:textId="77777777" w:rsidR="00210DB2" w:rsidRDefault="00210DB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898</w:t>
      </w:r>
    </w:p>
    <w:p w14:paraId="7E9E9911" w14:textId="77777777" w:rsidR="00210DB2" w:rsidRDefault="00210DB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898</w:t>
      </w:r>
    </w:p>
    <w:p w14:paraId="25631D8F" w14:textId="77777777" w:rsidR="00210DB2" w:rsidRDefault="00210DB2">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898</w:t>
      </w:r>
    </w:p>
    <w:p w14:paraId="6671BE81" w14:textId="77777777" w:rsidR="00210DB2" w:rsidRDefault="00210DB2">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898</w:t>
      </w:r>
    </w:p>
    <w:p w14:paraId="34A6469C" w14:textId="77777777" w:rsidR="00210DB2" w:rsidRDefault="00210DB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899</w:t>
      </w:r>
    </w:p>
    <w:p w14:paraId="69EFB027" w14:textId="77777777" w:rsidR="00210DB2" w:rsidRDefault="00210DB2">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899</w:t>
      </w:r>
    </w:p>
    <w:p w14:paraId="2B45AE12" w14:textId="77777777" w:rsidR="00210DB2" w:rsidRDefault="00210DB2">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899</w:t>
      </w:r>
    </w:p>
    <w:p w14:paraId="2B33C394" w14:textId="77777777" w:rsidR="00210DB2" w:rsidRDefault="00210DB2">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901</w:t>
      </w:r>
    </w:p>
    <w:p w14:paraId="7BE2D2D6" w14:textId="77777777" w:rsidR="00210DB2" w:rsidRDefault="00210DB2">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901</w:t>
      </w:r>
    </w:p>
    <w:p w14:paraId="47BF6649" w14:textId="77777777" w:rsidR="00210DB2" w:rsidRDefault="00210DB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901</w:t>
      </w:r>
    </w:p>
    <w:p w14:paraId="14C3D2D1" w14:textId="77777777" w:rsidR="00210DB2" w:rsidRDefault="00210DB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901</w:t>
      </w:r>
    </w:p>
    <w:p w14:paraId="377B5CAA" w14:textId="77777777" w:rsidR="00210DB2" w:rsidRDefault="00210DB2">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901</w:t>
      </w:r>
    </w:p>
    <w:p w14:paraId="129EBD34" w14:textId="77777777" w:rsidR="00210DB2" w:rsidRDefault="00210DB2">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901</w:t>
      </w:r>
    </w:p>
    <w:p w14:paraId="6ECD2664" w14:textId="77777777" w:rsidR="00210DB2" w:rsidRDefault="00210DB2">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901</w:t>
      </w:r>
    </w:p>
    <w:p w14:paraId="4F46B480" w14:textId="77777777" w:rsidR="00210DB2" w:rsidRDefault="00210DB2">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901</w:t>
      </w:r>
    </w:p>
    <w:p w14:paraId="66877B2C" w14:textId="77777777" w:rsidR="00210DB2" w:rsidRDefault="00210DB2">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901</w:t>
      </w:r>
    </w:p>
    <w:p w14:paraId="768D3DAB" w14:textId="77777777" w:rsidR="00210DB2" w:rsidRDefault="00210DB2">
      <w:pPr>
        <w:pStyle w:val="TOC3"/>
        <w:rPr>
          <w:rFonts w:asciiTheme="minorHAnsi" w:eastAsiaTheme="minorEastAsia" w:hAnsiTheme="minorHAnsi" w:cstheme="minorBidi"/>
          <w:sz w:val="22"/>
          <w:szCs w:val="22"/>
          <w:lang w:eastAsia="en-GB"/>
        </w:rPr>
      </w:pPr>
      <w:r>
        <w:t>6.</w:t>
      </w:r>
      <w:r w:rsidRPr="003F38F1">
        <w:rPr>
          <w:iCs/>
        </w:rPr>
        <w:t>6</w:t>
      </w:r>
      <w:r>
        <w:t>B.5</w:t>
      </w:r>
      <w:r>
        <w:rPr>
          <w:rFonts w:asciiTheme="minorHAnsi" w:eastAsiaTheme="minorEastAsia" w:hAnsiTheme="minorHAnsi" w:cstheme="minorBidi"/>
          <w:sz w:val="22"/>
          <w:szCs w:val="22"/>
          <w:lang w:eastAsia="en-GB"/>
        </w:rPr>
        <w:tab/>
      </w:r>
      <w:r>
        <w:t>Inter-band EN-DC including both FR1 and FR2</w:t>
      </w:r>
      <w:r>
        <w:tab/>
        <w:t>901</w:t>
      </w:r>
    </w:p>
    <w:p w14:paraId="2383BE89" w14:textId="77777777" w:rsidR="00210DB2" w:rsidRDefault="00210DB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902</w:t>
      </w:r>
    </w:p>
    <w:p w14:paraId="10315986" w14:textId="77777777" w:rsidR="00210DB2" w:rsidRDefault="00210DB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902</w:t>
      </w:r>
    </w:p>
    <w:p w14:paraId="504435A8" w14:textId="77777777" w:rsidR="00210DB2" w:rsidRDefault="00210DB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903</w:t>
      </w:r>
    </w:p>
    <w:p w14:paraId="63CB4EE9" w14:textId="77777777" w:rsidR="00210DB2" w:rsidRDefault="00210DB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903</w:t>
      </w:r>
    </w:p>
    <w:p w14:paraId="099F3B88" w14:textId="77777777" w:rsidR="00210DB2" w:rsidRDefault="00210DB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903</w:t>
      </w:r>
    </w:p>
    <w:p w14:paraId="3CBB7FB0" w14:textId="77777777" w:rsidR="00210DB2" w:rsidRDefault="00210DB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903</w:t>
      </w:r>
    </w:p>
    <w:p w14:paraId="001E4E05" w14:textId="77777777" w:rsidR="00210DB2" w:rsidRDefault="00210DB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903</w:t>
      </w:r>
    </w:p>
    <w:p w14:paraId="25A3C972" w14:textId="77777777" w:rsidR="00210DB2" w:rsidRDefault="00210DB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3F38F1">
        <w:rPr>
          <w:vertAlign w:val="subscript"/>
        </w:rPr>
        <w:t>IB,c</w:t>
      </w:r>
      <w:r>
        <w:t xml:space="preserve"> for CA</w:t>
      </w:r>
      <w:r>
        <w:tab/>
        <w:t>903</w:t>
      </w:r>
    </w:p>
    <w:p w14:paraId="1773D3AA" w14:textId="77777777" w:rsidR="00210DB2" w:rsidRDefault="00210DB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3F38F1">
        <w:rPr>
          <w:vertAlign w:val="subscript"/>
        </w:rPr>
        <w:t xml:space="preserve">IB,c </w:t>
      </w:r>
      <w:r>
        <w:t>for Inter-band CA between FR1 and FR2</w:t>
      </w:r>
      <w:r>
        <w:tab/>
        <w:t>903</w:t>
      </w:r>
    </w:p>
    <w:p w14:paraId="518BD9ED"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7.3A.4</w:t>
      </w:r>
      <w:r>
        <w:rPr>
          <w:rFonts w:asciiTheme="minorHAnsi" w:eastAsiaTheme="minorEastAsia" w:hAnsiTheme="minorHAnsi" w:cstheme="minorBidi"/>
          <w:sz w:val="22"/>
          <w:szCs w:val="22"/>
          <w:lang w:eastAsia="en-GB"/>
        </w:rPr>
        <w:tab/>
      </w:r>
      <w:r w:rsidRPr="003F38F1">
        <w:rPr>
          <w:rFonts w:eastAsia="MS Mincho"/>
        </w:rPr>
        <w:t>Void</w:t>
      </w:r>
      <w:r>
        <w:tab/>
        <w:t>904</w:t>
      </w:r>
    </w:p>
    <w:p w14:paraId="7D3449A3" w14:textId="77777777" w:rsidR="00210DB2" w:rsidRDefault="00210DB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904</w:t>
      </w:r>
    </w:p>
    <w:p w14:paraId="59F9EBAC" w14:textId="77777777" w:rsidR="00210DB2" w:rsidRDefault="00210DB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904</w:t>
      </w:r>
    </w:p>
    <w:p w14:paraId="63D31041" w14:textId="77777777" w:rsidR="00210DB2" w:rsidRDefault="00210DB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904</w:t>
      </w:r>
    </w:p>
    <w:p w14:paraId="33238799"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7.3B.2.1</w:t>
      </w:r>
      <w:r>
        <w:rPr>
          <w:rFonts w:asciiTheme="minorHAnsi" w:eastAsiaTheme="minorEastAsia" w:hAnsiTheme="minorHAnsi" w:cstheme="minorBidi"/>
          <w:sz w:val="22"/>
          <w:szCs w:val="22"/>
          <w:lang w:eastAsia="en-GB"/>
        </w:rPr>
        <w:tab/>
      </w:r>
      <w:r w:rsidRPr="003F38F1">
        <w:rPr>
          <w:rFonts w:eastAsia="MS Mincho"/>
        </w:rPr>
        <w:t>Intra-band contiguous EN-DC</w:t>
      </w:r>
      <w:r>
        <w:tab/>
        <w:t>904</w:t>
      </w:r>
    </w:p>
    <w:p w14:paraId="7515C754"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7.3B.2.2</w:t>
      </w:r>
      <w:r>
        <w:rPr>
          <w:rFonts w:asciiTheme="minorHAnsi" w:eastAsiaTheme="minorEastAsia" w:hAnsiTheme="minorHAnsi" w:cstheme="minorBidi"/>
          <w:sz w:val="22"/>
          <w:szCs w:val="22"/>
          <w:lang w:eastAsia="en-GB"/>
        </w:rPr>
        <w:tab/>
      </w:r>
      <w:r w:rsidRPr="003F38F1">
        <w:rPr>
          <w:rFonts w:eastAsia="MS Mincho"/>
          <w:lang w:val="fr-FR"/>
        </w:rPr>
        <w:t>Intra-band non-contiguous EN-DC</w:t>
      </w:r>
      <w:r>
        <w:tab/>
        <w:t>906</w:t>
      </w:r>
    </w:p>
    <w:p w14:paraId="5F8CDE0B"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7.3B.2.3</w:t>
      </w:r>
      <w:r>
        <w:rPr>
          <w:rFonts w:asciiTheme="minorHAnsi" w:eastAsiaTheme="minorEastAsia" w:hAnsiTheme="minorHAnsi" w:cstheme="minorBidi"/>
          <w:sz w:val="22"/>
          <w:szCs w:val="22"/>
          <w:lang w:eastAsia="en-GB"/>
        </w:rPr>
        <w:tab/>
      </w:r>
      <w:r w:rsidRPr="003F38F1">
        <w:rPr>
          <w:rFonts w:eastAsia="MS Mincho"/>
        </w:rPr>
        <w:t>Inter-band EN-DC within FR1</w:t>
      </w:r>
      <w:r>
        <w:tab/>
        <w:t>906</w:t>
      </w:r>
    </w:p>
    <w:p w14:paraId="3A2F4801" w14:textId="77777777" w:rsidR="00210DB2" w:rsidRDefault="00210DB2">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906</w:t>
      </w:r>
    </w:p>
    <w:p w14:paraId="42EA1971" w14:textId="77777777" w:rsidR="00210DB2" w:rsidRDefault="00210DB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906</w:t>
      </w:r>
    </w:p>
    <w:p w14:paraId="29DEDE0B" w14:textId="77777777" w:rsidR="00210DB2" w:rsidRDefault="00210DB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913</w:t>
      </w:r>
    </w:p>
    <w:p w14:paraId="65F9053D" w14:textId="77777777" w:rsidR="00210DB2" w:rsidRDefault="00210DB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915</w:t>
      </w:r>
    </w:p>
    <w:p w14:paraId="1D4AECAC" w14:textId="77777777" w:rsidR="00210DB2" w:rsidRDefault="00210DB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916</w:t>
      </w:r>
    </w:p>
    <w:p w14:paraId="5E665175" w14:textId="77777777" w:rsidR="00210DB2" w:rsidRDefault="00210DB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923</w:t>
      </w:r>
    </w:p>
    <w:p w14:paraId="164FE094" w14:textId="77777777" w:rsidR="00210DB2" w:rsidRDefault="00210DB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116756E6" w14:textId="77777777" w:rsidR="00210DB2" w:rsidRDefault="00210DB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936</w:t>
      </w:r>
    </w:p>
    <w:p w14:paraId="447D73D2" w14:textId="77777777" w:rsidR="00210DB2" w:rsidRDefault="00210DB2">
      <w:pPr>
        <w:pStyle w:val="TOC6"/>
        <w:rPr>
          <w:rFonts w:asciiTheme="minorHAnsi" w:eastAsiaTheme="minorEastAsia" w:hAnsiTheme="minorHAnsi" w:cstheme="minorBidi"/>
          <w:sz w:val="22"/>
          <w:szCs w:val="22"/>
          <w:lang w:eastAsia="en-GB"/>
        </w:rPr>
      </w:pPr>
      <w:r w:rsidRPr="003F38F1">
        <w:rPr>
          <w:rFonts w:eastAsia="Times New Roman"/>
        </w:rPr>
        <w:t>7.3B.</w:t>
      </w:r>
      <w:r>
        <w:t>2.</w:t>
      </w:r>
      <w:r w:rsidRPr="003F38F1">
        <w:rPr>
          <w:rFonts w:eastAsia="Times New Roman"/>
        </w:rPr>
        <w:t>3.5.3</w:t>
      </w:r>
      <w:r>
        <w:rPr>
          <w:rFonts w:asciiTheme="minorHAnsi" w:eastAsiaTheme="minorEastAsia" w:hAnsiTheme="minorHAnsi" w:cstheme="minorBidi"/>
          <w:sz w:val="22"/>
          <w:szCs w:val="22"/>
          <w:lang w:eastAsia="en-GB"/>
        </w:rPr>
        <w:tab/>
      </w:r>
      <w:r>
        <w:t>Void</w:t>
      </w:r>
      <w:r>
        <w:tab/>
        <w:t>987</w:t>
      </w:r>
    </w:p>
    <w:p w14:paraId="1BD116F5" w14:textId="77777777" w:rsidR="00210DB2" w:rsidRDefault="00210DB2">
      <w:pPr>
        <w:pStyle w:val="TOC6"/>
        <w:rPr>
          <w:rFonts w:asciiTheme="minorHAnsi" w:eastAsiaTheme="minorEastAsia" w:hAnsiTheme="minorHAnsi" w:cstheme="minorBidi"/>
          <w:sz w:val="22"/>
          <w:szCs w:val="22"/>
          <w:lang w:eastAsia="en-GB"/>
        </w:rPr>
      </w:pPr>
      <w:r w:rsidRPr="003F38F1">
        <w:rPr>
          <w:rFonts w:eastAsia="Times New Roman"/>
        </w:rPr>
        <w:t>7.3B.</w:t>
      </w:r>
      <w:r>
        <w:t>2.</w:t>
      </w:r>
      <w:r w:rsidRPr="003F38F1">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987</w:t>
      </w:r>
    </w:p>
    <w:p w14:paraId="3F6A7C69" w14:textId="77777777" w:rsidR="00210DB2" w:rsidRDefault="00210DB2">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3F38F1">
        <w:rPr>
          <w:vertAlign w:val="superscript"/>
        </w:rPr>
        <w:t>st</w:t>
      </w:r>
      <w:r>
        <w:t xml:space="preserve"> or 2</w:t>
      </w:r>
      <w:r w:rsidRPr="003F38F1">
        <w:rPr>
          <w:vertAlign w:val="superscript"/>
        </w:rPr>
        <w:t>nd</w:t>
      </w:r>
      <w:r>
        <w:t xml:space="preserve"> adjacent channel of UL band for EN-DC in NR FR1</w:t>
      </w:r>
      <w:r>
        <w:tab/>
        <w:t>987</w:t>
      </w:r>
    </w:p>
    <w:p w14:paraId="7333A5F4"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7.3B.2.3a</w:t>
      </w:r>
      <w:r>
        <w:rPr>
          <w:rFonts w:asciiTheme="minorHAnsi" w:eastAsiaTheme="minorEastAsia" w:hAnsiTheme="minorHAnsi" w:cstheme="minorBidi"/>
          <w:sz w:val="22"/>
          <w:szCs w:val="22"/>
          <w:lang w:eastAsia="en-GB"/>
        </w:rPr>
        <w:tab/>
      </w:r>
      <w:r w:rsidRPr="003F38F1">
        <w:rPr>
          <w:rFonts w:eastAsia="MS Mincho"/>
        </w:rPr>
        <w:t>Inter-band NE-DC within FR1</w:t>
      </w:r>
      <w:r>
        <w:tab/>
        <w:t>988</w:t>
      </w:r>
    </w:p>
    <w:p w14:paraId="1F726B5E" w14:textId="77777777" w:rsidR="00210DB2" w:rsidRDefault="00210DB2">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988</w:t>
      </w:r>
    </w:p>
    <w:p w14:paraId="038DB404" w14:textId="77777777" w:rsidR="00210DB2" w:rsidRDefault="00210DB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988</w:t>
      </w:r>
    </w:p>
    <w:p w14:paraId="6E3FC023" w14:textId="77777777" w:rsidR="00210DB2" w:rsidRDefault="00210DB2">
      <w:pPr>
        <w:pStyle w:val="TOC5"/>
        <w:rPr>
          <w:rFonts w:asciiTheme="minorHAnsi" w:eastAsiaTheme="minorEastAsia" w:hAnsiTheme="minorHAnsi" w:cstheme="minorBidi"/>
          <w:sz w:val="22"/>
          <w:szCs w:val="22"/>
          <w:lang w:eastAsia="en-GB"/>
        </w:rPr>
      </w:pPr>
      <w:r>
        <w:lastRenderedPageBreak/>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988</w:t>
      </w:r>
    </w:p>
    <w:p w14:paraId="1EBAF1E2" w14:textId="77777777" w:rsidR="00210DB2" w:rsidRDefault="00210DB2">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988</w:t>
      </w:r>
    </w:p>
    <w:p w14:paraId="04DE25A0" w14:textId="77777777" w:rsidR="00210DB2" w:rsidRDefault="00210DB2">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989</w:t>
      </w:r>
    </w:p>
    <w:p w14:paraId="59561948"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7.3B.2.4</w:t>
      </w:r>
      <w:r>
        <w:rPr>
          <w:rFonts w:asciiTheme="minorHAnsi" w:eastAsiaTheme="minorEastAsia" w:hAnsiTheme="minorHAnsi" w:cstheme="minorBidi"/>
          <w:sz w:val="22"/>
          <w:szCs w:val="22"/>
          <w:lang w:eastAsia="en-GB"/>
        </w:rPr>
        <w:tab/>
      </w:r>
      <w:r w:rsidRPr="003F38F1">
        <w:rPr>
          <w:rFonts w:eastAsia="MS Mincho"/>
        </w:rPr>
        <w:t>Inter-band EN-DC including FR2</w:t>
      </w:r>
      <w:r>
        <w:tab/>
        <w:t>989</w:t>
      </w:r>
    </w:p>
    <w:p w14:paraId="5714B4CC" w14:textId="77777777" w:rsidR="00210DB2" w:rsidRDefault="00210DB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989</w:t>
      </w:r>
    </w:p>
    <w:p w14:paraId="5068E78D"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7.3B.2.5</w:t>
      </w:r>
      <w:r>
        <w:rPr>
          <w:rFonts w:asciiTheme="minorHAnsi" w:eastAsiaTheme="minorEastAsia" w:hAnsiTheme="minorHAnsi" w:cstheme="minorBidi"/>
          <w:sz w:val="22"/>
          <w:szCs w:val="22"/>
          <w:lang w:eastAsia="en-GB"/>
        </w:rPr>
        <w:tab/>
      </w:r>
      <w:r w:rsidRPr="003F38F1">
        <w:rPr>
          <w:rFonts w:eastAsia="MS Mincho"/>
        </w:rPr>
        <w:t>Inter-band EN-DC including both FR1 and FR2</w:t>
      </w:r>
      <w:r>
        <w:tab/>
        <w:t>989</w:t>
      </w:r>
    </w:p>
    <w:p w14:paraId="6387E636" w14:textId="77777777" w:rsidR="00210DB2" w:rsidRDefault="00210DB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989</w:t>
      </w:r>
    </w:p>
    <w:p w14:paraId="6F978539"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7.3B.3</w:t>
      </w:r>
      <w:r>
        <w:rPr>
          <w:rFonts w:asciiTheme="minorHAnsi" w:eastAsiaTheme="minorEastAsia" w:hAnsiTheme="minorHAnsi" w:cstheme="minorBidi"/>
          <w:sz w:val="22"/>
          <w:szCs w:val="22"/>
          <w:lang w:eastAsia="en-GB"/>
        </w:rPr>
        <w:tab/>
      </w:r>
      <w:r>
        <w:t>ΔR</w:t>
      </w:r>
      <w:r w:rsidRPr="003F38F1">
        <w:rPr>
          <w:vertAlign w:val="subscript"/>
        </w:rPr>
        <w:t>IB,c</w:t>
      </w:r>
      <w:r>
        <w:t>, ΔR</w:t>
      </w:r>
      <w:r w:rsidRPr="003F38F1">
        <w:rPr>
          <w:vertAlign w:val="subscript"/>
        </w:rPr>
        <w:t>IBNC</w:t>
      </w:r>
      <w:r>
        <w:t xml:space="preserve"> for DC</w:t>
      </w:r>
      <w:r>
        <w:tab/>
        <w:t>989</w:t>
      </w:r>
    </w:p>
    <w:p w14:paraId="22DED338"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7.3B.3.0</w:t>
      </w:r>
      <w:r>
        <w:rPr>
          <w:rFonts w:asciiTheme="minorHAnsi" w:eastAsiaTheme="minorEastAsia" w:hAnsiTheme="minorHAnsi" w:cstheme="minorBidi"/>
          <w:sz w:val="22"/>
          <w:szCs w:val="22"/>
          <w:lang w:eastAsia="en-GB"/>
        </w:rPr>
        <w:tab/>
      </w:r>
      <w:r w:rsidRPr="003F38F1">
        <w:rPr>
          <w:rFonts w:eastAsia="MS Mincho"/>
        </w:rPr>
        <w:t>General</w:t>
      </w:r>
      <w:r>
        <w:tab/>
        <w:t>989</w:t>
      </w:r>
    </w:p>
    <w:p w14:paraId="5959DA64"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7.3B.3.1</w:t>
      </w:r>
      <w:r>
        <w:rPr>
          <w:rFonts w:asciiTheme="minorHAnsi" w:eastAsiaTheme="minorEastAsia" w:hAnsiTheme="minorHAnsi" w:cstheme="minorBidi"/>
          <w:sz w:val="22"/>
          <w:szCs w:val="22"/>
          <w:lang w:eastAsia="en-GB"/>
        </w:rPr>
        <w:tab/>
      </w:r>
      <w:r w:rsidRPr="003F38F1">
        <w:rPr>
          <w:rFonts w:eastAsia="MS Mincho"/>
          <w:lang w:val="fr-FR"/>
        </w:rPr>
        <w:t>Intra-band contiguous EN-DC</w:t>
      </w:r>
      <w:r>
        <w:tab/>
        <w:t>991</w:t>
      </w:r>
    </w:p>
    <w:p w14:paraId="671C205E"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lang w:val="fr-FR"/>
        </w:rPr>
        <w:t>7.3B.3.2</w:t>
      </w:r>
      <w:r>
        <w:rPr>
          <w:rFonts w:asciiTheme="minorHAnsi" w:eastAsiaTheme="minorEastAsia" w:hAnsiTheme="minorHAnsi" w:cstheme="minorBidi"/>
          <w:sz w:val="22"/>
          <w:szCs w:val="22"/>
          <w:lang w:eastAsia="en-GB"/>
        </w:rPr>
        <w:tab/>
      </w:r>
      <w:r w:rsidRPr="003F38F1">
        <w:rPr>
          <w:rFonts w:eastAsia="MS Mincho"/>
          <w:lang w:val="fr-FR"/>
        </w:rPr>
        <w:t>Intra-band non-contiguous EN-DC</w:t>
      </w:r>
      <w:r>
        <w:tab/>
        <w:t>991</w:t>
      </w:r>
    </w:p>
    <w:p w14:paraId="3D12A185"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7.3B.3.3</w:t>
      </w:r>
      <w:r>
        <w:rPr>
          <w:rFonts w:asciiTheme="minorHAnsi" w:eastAsiaTheme="minorEastAsia" w:hAnsiTheme="minorHAnsi" w:cstheme="minorBidi"/>
          <w:sz w:val="22"/>
          <w:szCs w:val="22"/>
          <w:lang w:eastAsia="en-GB"/>
        </w:rPr>
        <w:tab/>
      </w:r>
      <w:r w:rsidRPr="003F38F1">
        <w:rPr>
          <w:rFonts w:eastAsia="MS Mincho"/>
        </w:rPr>
        <w:t>Inter-band EN-DC within FR1</w:t>
      </w:r>
      <w:r>
        <w:tab/>
        <w:t>998</w:t>
      </w:r>
    </w:p>
    <w:p w14:paraId="0ECB5053" w14:textId="77777777" w:rsidR="00210DB2" w:rsidRDefault="00210DB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in two bands</w:t>
      </w:r>
      <w:r>
        <w:tab/>
        <w:t>998</w:t>
      </w:r>
    </w:p>
    <w:p w14:paraId="28D52DEF" w14:textId="77777777" w:rsidR="00210DB2" w:rsidRDefault="00210DB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three bands</w:t>
      </w:r>
      <w:r>
        <w:tab/>
        <w:t>1002</w:t>
      </w:r>
    </w:p>
    <w:p w14:paraId="155002FE" w14:textId="77777777" w:rsidR="00210DB2" w:rsidRDefault="00210DB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four bands</w:t>
      </w:r>
      <w:r>
        <w:tab/>
        <w:t>1023</w:t>
      </w:r>
    </w:p>
    <w:p w14:paraId="398F8398" w14:textId="77777777" w:rsidR="00210DB2" w:rsidRDefault="00210DB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five bands</w:t>
      </w:r>
      <w:r>
        <w:tab/>
        <w:t>1054</w:t>
      </w:r>
    </w:p>
    <w:p w14:paraId="51B83655" w14:textId="77777777" w:rsidR="00210DB2" w:rsidRDefault="00210DB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six bands</w:t>
      </w:r>
      <w:r>
        <w:tab/>
        <w:t>1069</w:t>
      </w:r>
    </w:p>
    <w:p w14:paraId="23094C19"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7.3B.3.3a</w:t>
      </w:r>
      <w:r>
        <w:rPr>
          <w:rFonts w:asciiTheme="minorHAnsi" w:eastAsiaTheme="minorEastAsia" w:hAnsiTheme="minorHAnsi" w:cstheme="minorBidi"/>
          <w:sz w:val="22"/>
          <w:szCs w:val="22"/>
          <w:lang w:eastAsia="en-GB"/>
        </w:rPr>
        <w:tab/>
      </w:r>
      <w:r w:rsidRPr="003F38F1">
        <w:rPr>
          <w:rFonts w:eastAsia="MS Mincho"/>
        </w:rPr>
        <w:t>Inter-band NE-DC within FR1</w:t>
      </w:r>
      <w:r>
        <w:tab/>
        <w:t>1071</w:t>
      </w:r>
    </w:p>
    <w:p w14:paraId="36B9202B"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7.3B.3.4</w:t>
      </w:r>
      <w:r>
        <w:rPr>
          <w:rFonts w:asciiTheme="minorHAnsi" w:eastAsiaTheme="minorEastAsia" w:hAnsiTheme="minorHAnsi" w:cstheme="minorBidi"/>
          <w:sz w:val="22"/>
          <w:szCs w:val="22"/>
          <w:lang w:eastAsia="en-GB"/>
        </w:rPr>
        <w:tab/>
      </w:r>
      <w:r w:rsidRPr="003F38F1">
        <w:rPr>
          <w:rFonts w:eastAsia="MS Mincho"/>
        </w:rPr>
        <w:t>Inter-band EN-DC including FR2</w:t>
      </w:r>
      <w:r>
        <w:tab/>
        <w:t>1071</w:t>
      </w:r>
    </w:p>
    <w:p w14:paraId="7713D73A" w14:textId="77777777" w:rsidR="00210DB2" w:rsidRDefault="00210DB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in two bands</w:t>
      </w:r>
      <w:r>
        <w:tab/>
        <w:t>1071</w:t>
      </w:r>
    </w:p>
    <w:p w14:paraId="4F34C275" w14:textId="77777777" w:rsidR="00210DB2" w:rsidRDefault="00210DB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three bands</w:t>
      </w:r>
      <w:r>
        <w:tab/>
        <w:t>1071</w:t>
      </w:r>
    </w:p>
    <w:p w14:paraId="3614DC0B" w14:textId="77777777" w:rsidR="00210DB2" w:rsidRDefault="00210DB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3F38F1">
        <w:rPr>
          <w:vertAlign w:val="subscript"/>
        </w:rPr>
        <w:t xml:space="preserve">IB,c </w:t>
      </w:r>
      <w:r>
        <w:t>for EN-DC four bands</w:t>
      </w:r>
      <w:r>
        <w:tab/>
        <w:t>1072</w:t>
      </w:r>
    </w:p>
    <w:p w14:paraId="594A6E28" w14:textId="77777777" w:rsidR="00210DB2" w:rsidRDefault="00210DB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3F38F1">
        <w:rPr>
          <w:vertAlign w:val="subscript"/>
        </w:rPr>
        <w:t xml:space="preserve">IB,c </w:t>
      </w:r>
      <w:r>
        <w:t>for EN-DC five bands</w:t>
      </w:r>
      <w:r>
        <w:tab/>
        <w:t>1072</w:t>
      </w:r>
    </w:p>
    <w:p w14:paraId="1770DE68" w14:textId="77777777" w:rsidR="00210DB2" w:rsidRDefault="00210DB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1072</w:t>
      </w:r>
    </w:p>
    <w:p w14:paraId="60110882" w14:textId="77777777" w:rsidR="00210DB2" w:rsidRDefault="00210DB2">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1072</w:t>
      </w:r>
    </w:p>
    <w:p w14:paraId="08803D12" w14:textId="77777777" w:rsidR="00210DB2" w:rsidRDefault="00210DB2">
      <w:pPr>
        <w:pStyle w:val="TOC4"/>
        <w:rPr>
          <w:rFonts w:asciiTheme="minorHAnsi" w:eastAsiaTheme="minorEastAsia" w:hAnsiTheme="minorHAnsi" w:cstheme="minorBidi"/>
          <w:sz w:val="22"/>
          <w:szCs w:val="22"/>
          <w:lang w:eastAsia="en-GB"/>
        </w:rPr>
      </w:pPr>
      <w:r w:rsidRPr="003F38F1">
        <w:rPr>
          <w:rFonts w:eastAsia="MS Mincho"/>
        </w:rPr>
        <w:t>7.3B.3.5</w:t>
      </w:r>
      <w:r>
        <w:rPr>
          <w:rFonts w:asciiTheme="minorHAnsi" w:eastAsiaTheme="minorEastAsia" w:hAnsiTheme="minorHAnsi" w:cstheme="minorBidi"/>
          <w:sz w:val="22"/>
          <w:szCs w:val="22"/>
          <w:lang w:eastAsia="en-GB"/>
        </w:rPr>
        <w:tab/>
      </w:r>
      <w:r w:rsidRPr="003F38F1">
        <w:rPr>
          <w:rFonts w:eastAsia="MS Mincho"/>
        </w:rPr>
        <w:t>Inter-band EN-DC including both FR1 and FR2</w:t>
      </w:r>
      <w:r>
        <w:tab/>
        <w:t>1072</w:t>
      </w:r>
    </w:p>
    <w:p w14:paraId="3AB386D9" w14:textId="77777777" w:rsidR="00210DB2" w:rsidRDefault="00210DB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three bands</w:t>
      </w:r>
      <w:r>
        <w:tab/>
        <w:t>1072</w:t>
      </w:r>
    </w:p>
    <w:p w14:paraId="14490C39" w14:textId="77777777" w:rsidR="00210DB2" w:rsidRDefault="00210DB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four bands</w:t>
      </w:r>
      <w:r>
        <w:tab/>
        <w:t>1072</w:t>
      </w:r>
    </w:p>
    <w:p w14:paraId="5166B4EE" w14:textId="77777777" w:rsidR="00210DB2" w:rsidRDefault="00210DB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five bands</w:t>
      </w:r>
      <w:r>
        <w:tab/>
        <w:t>1072</w:t>
      </w:r>
    </w:p>
    <w:p w14:paraId="6C380093" w14:textId="77777777" w:rsidR="00210DB2" w:rsidRDefault="00210DB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3F38F1">
        <w:rPr>
          <w:vertAlign w:val="subscript"/>
        </w:rPr>
        <w:t>IB,c</w:t>
      </w:r>
      <w:r>
        <w:t xml:space="preserve"> for EN-DC six bands</w:t>
      </w:r>
      <w:r>
        <w:tab/>
        <w:t>1072</w:t>
      </w:r>
    </w:p>
    <w:p w14:paraId="3B7AF9BE" w14:textId="77777777" w:rsidR="00210DB2" w:rsidRDefault="00210DB2">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1073</w:t>
      </w:r>
    </w:p>
    <w:p w14:paraId="77CBCF0D" w14:textId="77777777" w:rsidR="00210DB2" w:rsidRDefault="00210DB2">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1073</w:t>
      </w:r>
    </w:p>
    <w:p w14:paraId="60D32E8A" w14:textId="77777777" w:rsidR="00210DB2" w:rsidRDefault="00210DB2">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1073</w:t>
      </w:r>
    </w:p>
    <w:p w14:paraId="20AD580D" w14:textId="77777777" w:rsidR="00210DB2" w:rsidRDefault="00210DB2">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1073</w:t>
      </w:r>
    </w:p>
    <w:p w14:paraId="35179E20" w14:textId="77777777" w:rsidR="00210DB2" w:rsidRDefault="00210DB2">
      <w:pPr>
        <w:pStyle w:val="TOC4"/>
        <w:rPr>
          <w:rFonts w:asciiTheme="minorHAnsi" w:eastAsiaTheme="minorEastAsia" w:hAnsiTheme="minorHAnsi" w:cstheme="minorBidi"/>
          <w:sz w:val="22"/>
          <w:szCs w:val="22"/>
          <w:lang w:eastAsia="en-GB"/>
        </w:rPr>
      </w:pPr>
      <w:r w:rsidRPr="003F38F1">
        <w:rPr>
          <w:lang w:val="fr-FR"/>
        </w:rPr>
        <w:t>7.3E.2.2</w:t>
      </w:r>
      <w:r>
        <w:rPr>
          <w:rFonts w:asciiTheme="minorHAnsi" w:eastAsiaTheme="minorEastAsia" w:hAnsiTheme="minorHAnsi" w:cstheme="minorBidi"/>
          <w:sz w:val="22"/>
          <w:szCs w:val="22"/>
          <w:lang w:eastAsia="en-GB"/>
        </w:rPr>
        <w:tab/>
      </w:r>
      <w:r w:rsidRPr="003F38F1">
        <w:rPr>
          <w:lang w:val="fr-FR"/>
        </w:rPr>
        <w:t>Intra-band non-contiguous V2X</w:t>
      </w:r>
      <w:r>
        <w:tab/>
        <w:t>1073</w:t>
      </w:r>
    </w:p>
    <w:p w14:paraId="6619FC54" w14:textId="77777777" w:rsidR="00210DB2" w:rsidRDefault="00210DB2">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1073</w:t>
      </w:r>
    </w:p>
    <w:p w14:paraId="0DF20008" w14:textId="77777777" w:rsidR="00210DB2" w:rsidRDefault="00210DB2">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1073</w:t>
      </w:r>
    </w:p>
    <w:p w14:paraId="17F7DA65" w14:textId="77777777" w:rsidR="00210DB2" w:rsidRDefault="00210DB2">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1074</w:t>
      </w:r>
    </w:p>
    <w:p w14:paraId="1A8223F8" w14:textId="77777777" w:rsidR="00210DB2" w:rsidRDefault="00210DB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1075</w:t>
      </w:r>
    </w:p>
    <w:p w14:paraId="0DAA9B51" w14:textId="77777777" w:rsidR="00210DB2" w:rsidRDefault="00210DB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1075</w:t>
      </w:r>
    </w:p>
    <w:p w14:paraId="65152B12" w14:textId="77777777" w:rsidR="00210DB2" w:rsidRDefault="00210DB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1075</w:t>
      </w:r>
    </w:p>
    <w:p w14:paraId="782237AA" w14:textId="77777777" w:rsidR="00210DB2" w:rsidRDefault="00210DB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1075</w:t>
      </w:r>
    </w:p>
    <w:p w14:paraId="53BE64B3" w14:textId="77777777" w:rsidR="00210DB2" w:rsidRDefault="00210DB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1075</w:t>
      </w:r>
    </w:p>
    <w:p w14:paraId="4A2A0F41"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7.4B.3</w:t>
      </w:r>
      <w:r>
        <w:rPr>
          <w:rFonts w:asciiTheme="minorHAnsi" w:eastAsiaTheme="minorEastAsia" w:hAnsiTheme="minorHAnsi" w:cstheme="minorBidi"/>
          <w:sz w:val="22"/>
          <w:szCs w:val="22"/>
          <w:lang w:eastAsia="en-GB"/>
        </w:rPr>
        <w:tab/>
      </w:r>
      <w:r>
        <w:t>Inter-band EN-DC within FR1</w:t>
      </w:r>
      <w:r>
        <w:tab/>
        <w:t>1075</w:t>
      </w:r>
    </w:p>
    <w:p w14:paraId="4A97FD7D" w14:textId="77777777" w:rsidR="00210DB2" w:rsidRDefault="00210DB2">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1075</w:t>
      </w:r>
    </w:p>
    <w:p w14:paraId="43E48C30" w14:textId="77777777" w:rsidR="00210DB2" w:rsidRDefault="00210DB2">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1075</w:t>
      </w:r>
    </w:p>
    <w:p w14:paraId="31E2D6DE" w14:textId="77777777" w:rsidR="00210DB2" w:rsidRDefault="00210DB2">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1075</w:t>
      </w:r>
    </w:p>
    <w:p w14:paraId="6659DCC9" w14:textId="77777777" w:rsidR="00210DB2" w:rsidRDefault="00210DB2">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1076</w:t>
      </w:r>
    </w:p>
    <w:p w14:paraId="2077F891" w14:textId="77777777" w:rsidR="00210DB2" w:rsidRDefault="00210DB2">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1076</w:t>
      </w:r>
    </w:p>
    <w:p w14:paraId="35879B95" w14:textId="77777777" w:rsidR="00210DB2" w:rsidRDefault="00210DB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1076</w:t>
      </w:r>
    </w:p>
    <w:p w14:paraId="2E6872DB" w14:textId="77777777" w:rsidR="00210DB2" w:rsidRDefault="00210DB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1076</w:t>
      </w:r>
    </w:p>
    <w:p w14:paraId="780AF939" w14:textId="77777777" w:rsidR="00210DB2" w:rsidRDefault="00210DB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1076</w:t>
      </w:r>
    </w:p>
    <w:p w14:paraId="5807EC5A" w14:textId="77777777" w:rsidR="00210DB2" w:rsidRDefault="00210DB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1076</w:t>
      </w:r>
    </w:p>
    <w:p w14:paraId="43032138" w14:textId="77777777" w:rsidR="00210DB2" w:rsidRDefault="00210DB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1077</w:t>
      </w:r>
    </w:p>
    <w:p w14:paraId="6A1E4A17"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7.5B.3</w:t>
      </w:r>
      <w:r>
        <w:rPr>
          <w:rFonts w:asciiTheme="minorHAnsi" w:eastAsiaTheme="minorEastAsia" w:hAnsiTheme="minorHAnsi" w:cstheme="minorBidi"/>
          <w:sz w:val="22"/>
          <w:szCs w:val="22"/>
          <w:lang w:eastAsia="en-GB"/>
        </w:rPr>
        <w:tab/>
      </w:r>
      <w:r>
        <w:t>Inter-band EN-DC within FR1</w:t>
      </w:r>
      <w:r>
        <w:tab/>
        <w:t>1077</w:t>
      </w:r>
    </w:p>
    <w:p w14:paraId="270D5203" w14:textId="77777777" w:rsidR="00210DB2" w:rsidRDefault="00210DB2">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1077</w:t>
      </w:r>
    </w:p>
    <w:p w14:paraId="45100805" w14:textId="77777777" w:rsidR="00210DB2" w:rsidRDefault="00210DB2">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1077</w:t>
      </w:r>
    </w:p>
    <w:p w14:paraId="131073DF" w14:textId="77777777" w:rsidR="00210DB2" w:rsidRDefault="00210DB2">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1077</w:t>
      </w:r>
    </w:p>
    <w:p w14:paraId="7939F37F" w14:textId="77777777" w:rsidR="00210DB2" w:rsidRDefault="00210DB2">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1078</w:t>
      </w:r>
    </w:p>
    <w:p w14:paraId="3F3F45E6" w14:textId="77777777" w:rsidR="00210DB2" w:rsidRDefault="00210DB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1078</w:t>
      </w:r>
    </w:p>
    <w:p w14:paraId="79695EA5" w14:textId="77777777" w:rsidR="00210DB2" w:rsidRDefault="00210DB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1078</w:t>
      </w:r>
    </w:p>
    <w:p w14:paraId="5A60D4D4" w14:textId="77777777" w:rsidR="00210DB2" w:rsidRDefault="00210DB2">
      <w:pPr>
        <w:pStyle w:val="TOC2"/>
        <w:rPr>
          <w:rFonts w:asciiTheme="minorHAnsi" w:eastAsiaTheme="minorEastAsia" w:hAnsiTheme="minorHAnsi" w:cstheme="minorBidi"/>
          <w:sz w:val="22"/>
          <w:szCs w:val="22"/>
          <w:lang w:eastAsia="en-GB"/>
        </w:rPr>
      </w:pPr>
      <w:r>
        <w:lastRenderedPageBreak/>
        <w:t>7.6B</w:t>
      </w:r>
      <w:r>
        <w:rPr>
          <w:rFonts w:asciiTheme="minorHAnsi" w:eastAsiaTheme="minorEastAsia" w:hAnsiTheme="minorHAnsi" w:cstheme="minorBidi"/>
          <w:sz w:val="22"/>
          <w:szCs w:val="22"/>
          <w:lang w:eastAsia="en-GB"/>
        </w:rPr>
        <w:tab/>
      </w:r>
      <w:r>
        <w:t>Blocking characteristics for DC in FR1</w:t>
      </w:r>
      <w:r>
        <w:tab/>
        <w:t>1078</w:t>
      </w:r>
    </w:p>
    <w:p w14:paraId="4FD1B0A4" w14:textId="77777777" w:rsidR="00210DB2" w:rsidRDefault="00210DB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1078</w:t>
      </w:r>
    </w:p>
    <w:p w14:paraId="3A72656F" w14:textId="77777777" w:rsidR="00210DB2" w:rsidRDefault="00210DB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1078</w:t>
      </w:r>
    </w:p>
    <w:p w14:paraId="51AA35B4" w14:textId="77777777" w:rsidR="00210DB2" w:rsidRDefault="00210DB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1078</w:t>
      </w:r>
    </w:p>
    <w:p w14:paraId="09DB2731" w14:textId="77777777" w:rsidR="00210DB2" w:rsidRDefault="00210DB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1078</w:t>
      </w:r>
    </w:p>
    <w:p w14:paraId="377B2C63" w14:textId="77777777" w:rsidR="00210DB2" w:rsidRDefault="00210DB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1078</w:t>
      </w:r>
    </w:p>
    <w:p w14:paraId="0B62A48A" w14:textId="77777777" w:rsidR="00210DB2" w:rsidRDefault="00210DB2">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1079</w:t>
      </w:r>
    </w:p>
    <w:p w14:paraId="624EFC0D" w14:textId="77777777" w:rsidR="00210DB2" w:rsidRDefault="00210DB2">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1079</w:t>
      </w:r>
    </w:p>
    <w:p w14:paraId="0B28683A" w14:textId="77777777" w:rsidR="00210DB2" w:rsidRDefault="00210DB2">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1079</w:t>
      </w:r>
    </w:p>
    <w:p w14:paraId="283322F5" w14:textId="77777777" w:rsidR="00210DB2" w:rsidRDefault="00210DB2">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1079</w:t>
      </w:r>
    </w:p>
    <w:p w14:paraId="4CD0D916" w14:textId="77777777" w:rsidR="00210DB2" w:rsidRDefault="00210DB2">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1079</w:t>
      </w:r>
    </w:p>
    <w:p w14:paraId="0324F0CB"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7.6B.3</w:t>
      </w:r>
      <w:r>
        <w:rPr>
          <w:rFonts w:asciiTheme="minorHAnsi" w:eastAsiaTheme="minorEastAsia" w:hAnsiTheme="minorHAnsi" w:cstheme="minorBidi"/>
          <w:sz w:val="22"/>
          <w:szCs w:val="22"/>
          <w:lang w:eastAsia="en-GB"/>
        </w:rPr>
        <w:tab/>
      </w:r>
      <w:r>
        <w:t>Out-of-band blocking for DC in FR1</w:t>
      </w:r>
      <w:r>
        <w:tab/>
        <w:t>1080</w:t>
      </w:r>
    </w:p>
    <w:p w14:paraId="3B366062" w14:textId="77777777" w:rsidR="00210DB2" w:rsidRDefault="00210DB2">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1080</w:t>
      </w:r>
    </w:p>
    <w:p w14:paraId="301C51C4" w14:textId="77777777" w:rsidR="00210DB2" w:rsidRDefault="00210DB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1081</w:t>
      </w:r>
    </w:p>
    <w:p w14:paraId="4979A598" w14:textId="77777777" w:rsidR="00210DB2" w:rsidRDefault="00210DB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1081</w:t>
      </w:r>
    </w:p>
    <w:p w14:paraId="5AD28671" w14:textId="77777777" w:rsidR="00210DB2" w:rsidRDefault="00210DB2">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1082</w:t>
      </w:r>
    </w:p>
    <w:p w14:paraId="597C8F2A" w14:textId="77777777" w:rsidR="00210DB2" w:rsidRDefault="00210DB2">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1082</w:t>
      </w:r>
    </w:p>
    <w:p w14:paraId="1A8D309A" w14:textId="77777777" w:rsidR="00210DB2" w:rsidRDefault="00210DB2">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358E3E77" w14:textId="77777777" w:rsidR="00210DB2" w:rsidRDefault="00210DB2">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1083</w:t>
      </w:r>
    </w:p>
    <w:p w14:paraId="2CFF2FC0"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7.6B.4</w:t>
      </w:r>
      <w:r>
        <w:rPr>
          <w:rFonts w:asciiTheme="minorHAnsi" w:eastAsiaTheme="minorEastAsia" w:hAnsiTheme="minorHAnsi" w:cstheme="minorBidi"/>
          <w:sz w:val="22"/>
          <w:szCs w:val="22"/>
          <w:lang w:eastAsia="en-GB"/>
        </w:rPr>
        <w:tab/>
      </w:r>
      <w:r>
        <w:t>Narrow band blocking for DC in FR1</w:t>
      </w:r>
      <w:r>
        <w:tab/>
        <w:t>1083</w:t>
      </w:r>
    </w:p>
    <w:p w14:paraId="54D7AE64" w14:textId="77777777" w:rsidR="00210DB2" w:rsidRDefault="00210DB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1083</w:t>
      </w:r>
    </w:p>
    <w:p w14:paraId="714A23C4" w14:textId="77777777" w:rsidR="00210DB2" w:rsidRDefault="00210DB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1083</w:t>
      </w:r>
    </w:p>
    <w:p w14:paraId="444B168E" w14:textId="77777777" w:rsidR="00210DB2" w:rsidRDefault="00210DB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1083</w:t>
      </w:r>
    </w:p>
    <w:p w14:paraId="0FAD2546" w14:textId="77777777" w:rsidR="00210DB2" w:rsidRDefault="00210DB2">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1083</w:t>
      </w:r>
    </w:p>
    <w:p w14:paraId="007BA030" w14:textId="77777777" w:rsidR="00210DB2" w:rsidRDefault="00210DB2">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1084</w:t>
      </w:r>
    </w:p>
    <w:p w14:paraId="21BCF5EE" w14:textId="77777777" w:rsidR="00210DB2" w:rsidRDefault="00210DB2">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6933708B" w14:textId="77777777" w:rsidR="00210DB2" w:rsidRDefault="00210DB2">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1084</w:t>
      </w:r>
    </w:p>
    <w:p w14:paraId="75717BF7" w14:textId="77777777" w:rsidR="00210DB2" w:rsidRDefault="00210DB2">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1084</w:t>
      </w:r>
    </w:p>
    <w:p w14:paraId="1DADB7CE" w14:textId="77777777" w:rsidR="00210DB2" w:rsidRDefault="00210DB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1084</w:t>
      </w:r>
    </w:p>
    <w:p w14:paraId="2C712417" w14:textId="77777777" w:rsidR="00210DB2" w:rsidRDefault="00210DB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1084</w:t>
      </w:r>
    </w:p>
    <w:p w14:paraId="0B82606C" w14:textId="77777777" w:rsidR="00210DB2" w:rsidRDefault="00210DB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1084</w:t>
      </w:r>
    </w:p>
    <w:p w14:paraId="23B9CF73"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7.7B.1</w:t>
      </w:r>
      <w:r>
        <w:rPr>
          <w:rFonts w:asciiTheme="minorHAnsi" w:eastAsiaTheme="minorEastAsia" w:hAnsiTheme="minorHAnsi" w:cstheme="minorBidi"/>
          <w:sz w:val="22"/>
          <w:szCs w:val="22"/>
          <w:lang w:eastAsia="en-GB"/>
        </w:rPr>
        <w:tab/>
      </w:r>
      <w:r>
        <w:t>Intra-band contiguous EN-DC in FR1</w:t>
      </w:r>
      <w:r>
        <w:tab/>
        <w:t>1084</w:t>
      </w:r>
    </w:p>
    <w:p w14:paraId="2A583BCE"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7.7B.2</w:t>
      </w:r>
      <w:r>
        <w:rPr>
          <w:rFonts w:asciiTheme="minorHAnsi" w:eastAsiaTheme="minorEastAsia" w:hAnsiTheme="minorHAnsi" w:cstheme="minorBidi"/>
          <w:sz w:val="22"/>
          <w:szCs w:val="22"/>
          <w:lang w:eastAsia="en-GB"/>
        </w:rPr>
        <w:tab/>
      </w:r>
      <w:r>
        <w:t>Intra-band non-contiguous EN-DC in FR1</w:t>
      </w:r>
      <w:r>
        <w:tab/>
        <w:t>1084</w:t>
      </w:r>
    </w:p>
    <w:p w14:paraId="15FB1D30"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7.7B.3</w:t>
      </w:r>
      <w:r>
        <w:rPr>
          <w:rFonts w:asciiTheme="minorHAnsi" w:eastAsiaTheme="minorEastAsia" w:hAnsiTheme="minorHAnsi" w:cstheme="minorBidi"/>
          <w:sz w:val="22"/>
          <w:szCs w:val="22"/>
          <w:lang w:eastAsia="en-GB"/>
        </w:rPr>
        <w:tab/>
      </w:r>
      <w:r>
        <w:t>Inter-band EN-DC within FR1</w:t>
      </w:r>
      <w:r>
        <w:tab/>
        <w:t>1085</w:t>
      </w:r>
    </w:p>
    <w:p w14:paraId="5D9B7BA0" w14:textId="77777777" w:rsidR="00210DB2" w:rsidRDefault="00210DB2">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30E28404" w14:textId="77777777" w:rsidR="00210DB2" w:rsidRDefault="00210DB2">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1085</w:t>
      </w:r>
    </w:p>
    <w:p w14:paraId="7CEF4D97" w14:textId="77777777" w:rsidR="00210DB2" w:rsidRDefault="00210DB2">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1085</w:t>
      </w:r>
    </w:p>
    <w:p w14:paraId="03808648" w14:textId="77777777" w:rsidR="00210DB2" w:rsidRDefault="00210DB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1085</w:t>
      </w:r>
    </w:p>
    <w:p w14:paraId="74AC2556" w14:textId="77777777" w:rsidR="00210DB2" w:rsidRDefault="00210DB2">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1085</w:t>
      </w:r>
    </w:p>
    <w:p w14:paraId="0B214264" w14:textId="77777777" w:rsidR="00210DB2" w:rsidRDefault="00210DB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1086</w:t>
      </w:r>
    </w:p>
    <w:p w14:paraId="15FCAA68"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7.8B.1</w:t>
      </w:r>
      <w:r>
        <w:rPr>
          <w:rFonts w:asciiTheme="minorHAnsi" w:eastAsiaTheme="minorEastAsia" w:hAnsiTheme="minorHAnsi" w:cstheme="minorBidi"/>
          <w:sz w:val="22"/>
          <w:szCs w:val="22"/>
          <w:lang w:eastAsia="en-GB"/>
        </w:rPr>
        <w:tab/>
      </w:r>
      <w:r>
        <w:t>General</w:t>
      </w:r>
      <w:r>
        <w:tab/>
        <w:t>1086</w:t>
      </w:r>
    </w:p>
    <w:p w14:paraId="1922147A"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7.8B.2</w:t>
      </w:r>
      <w:r>
        <w:rPr>
          <w:rFonts w:asciiTheme="minorHAnsi" w:eastAsiaTheme="minorEastAsia" w:hAnsiTheme="minorHAnsi" w:cstheme="minorBidi"/>
          <w:sz w:val="22"/>
          <w:szCs w:val="22"/>
          <w:lang w:eastAsia="en-GB"/>
        </w:rPr>
        <w:tab/>
      </w:r>
      <w:r>
        <w:t>Wide band Intermodulation</w:t>
      </w:r>
      <w:r>
        <w:tab/>
        <w:t>1086</w:t>
      </w:r>
    </w:p>
    <w:p w14:paraId="4B7844BE" w14:textId="77777777" w:rsidR="00210DB2" w:rsidRDefault="00210DB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1086</w:t>
      </w:r>
    </w:p>
    <w:p w14:paraId="5FF1FE3E" w14:textId="77777777" w:rsidR="00210DB2" w:rsidRDefault="00210DB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1086</w:t>
      </w:r>
    </w:p>
    <w:p w14:paraId="61B38CD4" w14:textId="77777777" w:rsidR="00210DB2" w:rsidRDefault="00210DB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1086</w:t>
      </w:r>
    </w:p>
    <w:p w14:paraId="402E87F8" w14:textId="77777777" w:rsidR="00210DB2" w:rsidRDefault="00210DB2">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1086</w:t>
      </w:r>
    </w:p>
    <w:p w14:paraId="5422FE99" w14:textId="77777777" w:rsidR="00210DB2" w:rsidRDefault="00210DB2">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1086</w:t>
      </w:r>
    </w:p>
    <w:p w14:paraId="5D8E14B0" w14:textId="77777777" w:rsidR="00210DB2" w:rsidRDefault="00210DB2">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2EBC8D5D" w14:textId="77777777" w:rsidR="00210DB2" w:rsidRDefault="00210DB2">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1087</w:t>
      </w:r>
    </w:p>
    <w:p w14:paraId="1287F211" w14:textId="77777777" w:rsidR="00210DB2" w:rsidRDefault="00210DB2">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1087</w:t>
      </w:r>
    </w:p>
    <w:p w14:paraId="045E4262" w14:textId="77777777" w:rsidR="00210DB2" w:rsidRDefault="00210DB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1087</w:t>
      </w:r>
    </w:p>
    <w:p w14:paraId="2F2552AA" w14:textId="77777777" w:rsidR="00210DB2" w:rsidRDefault="00210DB2">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1087</w:t>
      </w:r>
    </w:p>
    <w:p w14:paraId="45E10BEA" w14:textId="77777777" w:rsidR="00210DB2" w:rsidRDefault="00210DB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1087</w:t>
      </w:r>
    </w:p>
    <w:p w14:paraId="6592E6C6"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7.9B.1</w:t>
      </w:r>
      <w:r>
        <w:rPr>
          <w:rFonts w:asciiTheme="minorHAnsi" w:eastAsiaTheme="minorEastAsia" w:hAnsiTheme="minorHAnsi" w:cstheme="minorBidi"/>
          <w:sz w:val="22"/>
          <w:szCs w:val="22"/>
          <w:lang w:eastAsia="en-GB"/>
        </w:rPr>
        <w:tab/>
      </w:r>
      <w:r>
        <w:t>Intra-band contiguous EN-DC in FR1</w:t>
      </w:r>
      <w:r>
        <w:tab/>
        <w:t>1087</w:t>
      </w:r>
    </w:p>
    <w:p w14:paraId="4FAC20CE"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7.9B.2</w:t>
      </w:r>
      <w:r>
        <w:rPr>
          <w:rFonts w:asciiTheme="minorHAnsi" w:eastAsiaTheme="minorEastAsia" w:hAnsiTheme="minorHAnsi" w:cstheme="minorBidi"/>
          <w:sz w:val="22"/>
          <w:szCs w:val="22"/>
          <w:lang w:eastAsia="en-GB"/>
        </w:rPr>
        <w:tab/>
      </w:r>
      <w:r>
        <w:t>Intra-band non-contiguous EN-DC in FR1</w:t>
      </w:r>
      <w:r>
        <w:tab/>
        <w:t>1087</w:t>
      </w:r>
    </w:p>
    <w:p w14:paraId="197367BD" w14:textId="77777777" w:rsidR="00210DB2" w:rsidRDefault="00210DB2">
      <w:pPr>
        <w:pStyle w:val="TOC3"/>
        <w:rPr>
          <w:rFonts w:asciiTheme="minorHAnsi" w:eastAsiaTheme="minorEastAsia" w:hAnsiTheme="minorHAnsi" w:cstheme="minorBidi"/>
          <w:sz w:val="22"/>
          <w:szCs w:val="22"/>
          <w:lang w:eastAsia="en-GB"/>
        </w:rPr>
      </w:pPr>
      <w:r w:rsidRPr="003F38F1">
        <w:rPr>
          <w:rFonts w:eastAsia="MS Mincho"/>
        </w:rPr>
        <w:t>7.9B.3</w:t>
      </w:r>
      <w:r>
        <w:rPr>
          <w:rFonts w:asciiTheme="minorHAnsi" w:eastAsiaTheme="minorEastAsia" w:hAnsiTheme="minorHAnsi" w:cstheme="minorBidi"/>
          <w:sz w:val="22"/>
          <w:szCs w:val="22"/>
          <w:lang w:eastAsia="en-GB"/>
        </w:rPr>
        <w:tab/>
      </w:r>
      <w:r>
        <w:t>Inter-band EN-DC within FR1</w:t>
      </w:r>
      <w:r>
        <w:tab/>
        <w:t>1087</w:t>
      </w:r>
    </w:p>
    <w:p w14:paraId="7B5F7C86" w14:textId="77777777" w:rsidR="00210DB2" w:rsidRDefault="00210DB2">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1087</w:t>
      </w:r>
    </w:p>
    <w:p w14:paraId="193909BB" w14:textId="77777777" w:rsidR="00210DB2" w:rsidRDefault="00210DB2">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1087</w:t>
      </w:r>
    </w:p>
    <w:p w14:paraId="3C3717E3" w14:textId="77777777" w:rsidR="00210DB2" w:rsidRDefault="00210DB2">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1087</w:t>
      </w:r>
    </w:p>
    <w:p w14:paraId="289C27D9" w14:textId="77777777" w:rsidR="00210DB2" w:rsidRDefault="00210DB2">
      <w:pPr>
        <w:pStyle w:val="TOC8"/>
        <w:rPr>
          <w:rFonts w:asciiTheme="minorHAnsi" w:eastAsiaTheme="minorEastAsia" w:hAnsiTheme="minorHAnsi" w:cstheme="minorBidi"/>
          <w:b w:val="0"/>
          <w:szCs w:val="22"/>
          <w:lang w:eastAsia="en-GB"/>
        </w:rPr>
      </w:pPr>
      <w:r>
        <w:lastRenderedPageBreak/>
        <w:t xml:space="preserve">Annex A (normative): </w:t>
      </w:r>
      <w:r w:rsidRPr="003F38F1">
        <w:rPr>
          <w:rFonts w:eastAsia="Times New Roman"/>
          <w:lang w:eastAsia="x-none"/>
        </w:rPr>
        <w:t>Measurement channels</w:t>
      </w:r>
      <w:r>
        <w:tab/>
        <w:t>1094</w:t>
      </w:r>
    </w:p>
    <w:p w14:paraId="09B17525" w14:textId="77777777" w:rsidR="00210DB2" w:rsidRDefault="00210DB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77E7C097" w14:textId="77777777" w:rsidR="00210DB2" w:rsidRDefault="00210DB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10D44AE2" w14:textId="77777777" w:rsidR="00210DB2" w:rsidRDefault="00210DB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3B49747A" w14:textId="77777777" w:rsidR="00210DB2" w:rsidRDefault="00210DB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0C0644E4"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A.2.2.1</w:t>
      </w:r>
      <w:r>
        <w:rPr>
          <w:rFonts w:asciiTheme="minorHAnsi" w:eastAsiaTheme="minorEastAsia" w:hAnsiTheme="minorHAnsi" w:cstheme="minorBidi"/>
          <w:sz w:val="22"/>
          <w:szCs w:val="22"/>
          <w:lang w:eastAsia="en-GB"/>
        </w:rPr>
        <w:tab/>
      </w:r>
      <w:r w:rsidRPr="003F38F1">
        <w:rPr>
          <w:snapToGrid w:val="0"/>
        </w:rPr>
        <w:t>Full RB allocation</w:t>
      </w:r>
      <w:r>
        <w:tab/>
        <w:t>1095</w:t>
      </w:r>
    </w:p>
    <w:p w14:paraId="678D86C3" w14:textId="77777777" w:rsidR="00210DB2" w:rsidRDefault="00210DB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3B77DFED" w14:textId="77777777" w:rsidR="00210DB2" w:rsidRDefault="00210DB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00D64EF5" w14:textId="77777777" w:rsidR="00210DB2" w:rsidRDefault="00210DB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389FC7E6" w14:textId="77777777" w:rsidR="00210DB2" w:rsidRDefault="00210DB2">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64C4938D"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A.2.2.2</w:t>
      </w:r>
      <w:r>
        <w:rPr>
          <w:rFonts w:asciiTheme="minorHAnsi" w:eastAsiaTheme="minorEastAsia" w:hAnsiTheme="minorHAnsi" w:cstheme="minorBidi"/>
          <w:sz w:val="22"/>
          <w:szCs w:val="22"/>
          <w:lang w:eastAsia="en-GB"/>
        </w:rPr>
        <w:tab/>
      </w:r>
      <w:r w:rsidRPr="003F38F1">
        <w:rPr>
          <w:snapToGrid w:val="0"/>
        </w:rPr>
        <w:t>Partial RB allocation</w:t>
      </w:r>
      <w:r>
        <w:tab/>
        <w:t>1099</w:t>
      </w:r>
    </w:p>
    <w:p w14:paraId="645D7B16" w14:textId="77777777" w:rsidR="00210DB2" w:rsidRDefault="00210DB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7147E649" w14:textId="77777777" w:rsidR="00210DB2" w:rsidRDefault="00210DB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6E5A82EA" w14:textId="77777777" w:rsidR="00210DB2" w:rsidRDefault="00210DB2">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215D49B7" w14:textId="77777777" w:rsidR="00210DB2" w:rsidRDefault="00210DB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12E1AAF4" w14:textId="77777777" w:rsidR="00210DB2" w:rsidRDefault="00210DB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76681254"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A.3.1.1</w:t>
      </w:r>
      <w:r>
        <w:rPr>
          <w:rFonts w:asciiTheme="minorHAnsi" w:eastAsiaTheme="minorEastAsia" w:hAnsiTheme="minorHAnsi" w:cstheme="minorBidi"/>
          <w:sz w:val="22"/>
          <w:szCs w:val="22"/>
          <w:lang w:eastAsia="en-GB"/>
        </w:rPr>
        <w:tab/>
      </w:r>
      <w:r w:rsidRPr="003F38F1">
        <w:rPr>
          <w:snapToGrid w:val="0"/>
        </w:rPr>
        <w:t>QPSK</w:t>
      </w:r>
      <w:r>
        <w:tab/>
        <w:t>1112</w:t>
      </w:r>
    </w:p>
    <w:p w14:paraId="1194097E"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A.3.1.2</w:t>
      </w:r>
      <w:r>
        <w:rPr>
          <w:rFonts w:asciiTheme="minorHAnsi" w:eastAsiaTheme="minorEastAsia" w:hAnsiTheme="minorHAnsi" w:cstheme="minorBidi"/>
          <w:sz w:val="22"/>
          <w:szCs w:val="22"/>
          <w:lang w:eastAsia="en-GB"/>
        </w:rPr>
        <w:tab/>
      </w:r>
      <w:r w:rsidRPr="003F38F1">
        <w:rPr>
          <w:snapToGrid w:val="0"/>
        </w:rPr>
        <w:t>64-QAM</w:t>
      </w:r>
      <w:r>
        <w:tab/>
        <w:t>1113</w:t>
      </w:r>
    </w:p>
    <w:p w14:paraId="773CECAE" w14:textId="77777777" w:rsidR="00210DB2" w:rsidRDefault="00210DB2">
      <w:pPr>
        <w:pStyle w:val="TOC3"/>
        <w:rPr>
          <w:rFonts w:asciiTheme="minorHAnsi" w:eastAsiaTheme="minorEastAsia" w:hAnsiTheme="minorHAnsi" w:cstheme="minorBidi"/>
          <w:sz w:val="22"/>
          <w:szCs w:val="22"/>
          <w:lang w:eastAsia="en-GB"/>
        </w:rPr>
      </w:pPr>
      <w:r w:rsidRPr="003F38F1">
        <w:rPr>
          <w:snapToGrid w:val="0"/>
        </w:rPr>
        <w:t>A.3.1.3</w:t>
      </w:r>
      <w:r>
        <w:rPr>
          <w:rFonts w:asciiTheme="minorHAnsi" w:eastAsiaTheme="minorEastAsia" w:hAnsiTheme="minorHAnsi" w:cstheme="minorBidi"/>
          <w:sz w:val="22"/>
          <w:szCs w:val="22"/>
          <w:lang w:eastAsia="en-GB"/>
        </w:rPr>
        <w:tab/>
      </w:r>
      <w:r w:rsidRPr="003F38F1">
        <w:rPr>
          <w:snapToGrid w:val="0"/>
        </w:rPr>
        <w:t>256-QAM</w:t>
      </w:r>
      <w:r>
        <w:tab/>
        <w:t>1114</w:t>
      </w:r>
    </w:p>
    <w:p w14:paraId="7750BB1B" w14:textId="77777777" w:rsidR="00210DB2" w:rsidRDefault="00210DB2">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6F26EA39" w14:textId="77777777" w:rsidR="00210DB2" w:rsidRDefault="00210DB2">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42F490CE" w14:textId="77777777" w:rsidR="00210DB2" w:rsidRDefault="00210DB2">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3B6411AB" w14:textId="77777777" w:rsidR="00210DB2" w:rsidRDefault="00210DB2">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09069701" w14:textId="77777777" w:rsidR="00210DB2" w:rsidRDefault="00210DB2">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5CDBB896" w14:textId="77777777" w:rsidR="00210DB2" w:rsidRDefault="00210DB2">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7445274F" w14:textId="77777777" w:rsidR="00210DB2" w:rsidRDefault="00210DB2">
      <w:pPr>
        <w:pStyle w:val="TOC8"/>
        <w:rPr>
          <w:rFonts w:asciiTheme="minorHAnsi" w:eastAsiaTheme="minorEastAsia" w:hAnsiTheme="minorHAnsi" w:cstheme="minorBidi"/>
          <w:b w:val="0"/>
          <w:szCs w:val="22"/>
          <w:lang w:eastAsia="en-GB"/>
        </w:rPr>
      </w:pPr>
      <w:r>
        <w:t xml:space="preserve">Annex H (normative): </w:t>
      </w:r>
      <w:r w:rsidRPr="003F38F1">
        <w:rPr>
          <w:rFonts w:eastAsia="Times New Roman"/>
          <w:lang w:eastAsia="x-none"/>
        </w:rPr>
        <w:t>Modified MPR behavior</w:t>
      </w:r>
      <w:r>
        <w:tab/>
        <w:t>1115</w:t>
      </w:r>
    </w:p>
    <w:p w14:paraId="1C01F338" w14:textId="77777777" w:rsidR="00210DB2" w:rsidRDefault="00210DB2">
      <w:pPr>
        <w:pStyle w:val="TOC8"/>
        <w:rPr>
          <w:rFonts w:asciiTheme="minorHAnsi" w:eastAsiaTheme="minorEastAsia" w:hAnsiTheme="minorHAnsi" w:cstheme="minorBidi"/>
          <w:b w:val="0"/>
          <w:szCs w:val="22"/>
          <w:lang w:eastAsia="en-GB"/>
        </w:rPr>
      </w:pPr>
      <w:r>
        <w:t>Annex I (normative): Dual uplink interferer</w:t>
      </w:r>
      <w:r>
        <w:tab/>
        <w:t>1116</w:t>
      </w:r>
    </w:p>
    <w:p w14:paraId="11DC6604" w14:textId="77777777" w:rsidR="00210DB2" w:rsidRDefault="00210DB2">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4F42638C" w14:textId="77777777" w:rsidR="00210DB2" w:rsidRDefault="00210DB2">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40F1BF43" w14:textId="77777777" w:rsidR="00210DB2" w:rsidRDefault="00210DB2">
      <w:pPr>
        <w:pStyle w:val="TOC8"/>
        <w:rPr>
          <w:rFonts w:asciiTheme="minorHAnsi" w:eastAsiaTheme="minorEastAsia" w:hAnsiTheme="minorHAnsi" w:cstheme="minorBidi"/>
          <w:b w:val="0"/>
          <w:szCs w:val="22"/>
          <w:lang w:eastAsia="en-GB"/>
        </w:rPr>
      </w:pPr>
      <w:r>
        <w:t>Annex L (informative): Change history</w:t>
      </w:r>
      <w:r>
        <w:tab/>
        <w:t>1117</w:t>
      </w:r>
    </w:p>
    <w:p w14:paraId="7B073077" w14:textId="1543392C" w:rsidR="00835B7B" w:rsidRPr="00EF5447" w:rsidRDefault="00210DB2" w:rsidP="00835B7B">
      <w:r>
        <w:rPr>
          <w:noProof/>
          <w:sz w:val="22"/>
        </w:rPr>
        <w:fldChar w:fldCharType="end"/>
      </w:r>
    </w:p>
    <w:p w14:paraId="4196E94F" w14:textId="641B1674"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"38101-3-h</w:instrText>
      </w:r>
      <w:r w:rsidR="00076AB6">
        <w:rPr>
          <w:noProof/>
        </w:rPr>
        <w:instrText>6</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076AB6">
        <w:rPr>
          <w:noProof/>
        </w:rPr>
        <w:instrText>6</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076AB6">
        <w:rPr>
          <w:noProof/>
        </w:rPr>
        <w:instrText>6</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7286" w14:textId="77777777" w:rsidR="004B357E" w:rsidRDefault="004B357E">
      <w:r>
        <w:separator/>
      </w:r>
    </w:p>
    <w:p w14:paraId="16515A2C" w14:textId="77777777" w:rsidR="004B357E" w:rsidRDefault="004B357E"/>
  </w:endnote>
  <w:endnote w:type="continuationSeparator" w:id="0">
    <w:p w14:paraId="085557E6" w14:textId="77777777" w:rsidR="004B357E" w:rsidRDefault="004B357E">
      <w:r>
        <w:continuationSeparator/>
      </w:r>
    </w:p>
    <w:p w14:paraId="4D19C2A8" w14:textId="77777777" w:rsidR="004B357E" w:rsidRDefault="004B3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9CD4" w14:textId="77777777" w:rsidR="004B357E" w:rsidRDefault="004B357E">
      <w:r>
        <w:separator/>
      </w:r>
    </w:p>
    <w:p w14:paraId="69C453D8" w14:textId="77777777" w:rsidR="004B357E" w:rsidRDefault="004B357E"/>
  </w:footnote>
  <w:footnote w:type="continuationSeparator" w:id="0">
    <w:p w14:paraId="1D9DA4B4" w14:textId="77777777" w:rsidR="004B357E" w:rsidRDefault="004B357E">
      <w:r>
        <w:continuationSeparator/>
      </w:r>
    </w:p>
    <w:p w14:paraId="43C46236" w14:textId="77777777" w:rsidR="004B357E" w:rsidRDefault="004B3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3638</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24627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12</cp:revision>
  <cp:lastPrinted>2019-01-18T19:05:00Z</cp:lastPrinted>
  <dcterms:created xsi:type="dcterms:W3CDTF">2022-03-16T10:00:00Z</dcterms:created>
  <dcterms:modified xsi:type="dcterms:W3CDTF">2022-06-30T15:23:00Z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