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273787"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273787"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0BB619B" w14:textId="77777777" w:rsidR="00687636" w:rsidRDefault="00687636" w:rsidP="00687636">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556867C4" w14:textId="77777777" w:rsidR="00821B6B" w:rsidRPr="00E062F1" w:rsidRDefault="00821B6B" w:rsidP="00821B6B">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062F1"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062F1" w:rsidRDefault="009E113B" w:rsidP="006B3BD2">
            <w:pPr>
              <w:pStyle w:val="TAH"/>
              <w:rPr>
                <w:lang w:eastAsia="en-GB"/>
              </w:rPr>
            </w:pPr>
            <w:r w:rsidRPr="00E062F1">
              <w:rPr>
                <w:lang w:eastAsia="en-GB"/>
              </w:rPr>
              <w:t>Downlink</w:t>
            </w:r>
          </w:p>
          <w:p w14:paraId="438C9719"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062F1"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062F1" w:rsidRDefault="009E113B" w:rsidP="006B3BD2">
            <w:pPr>
              <w:pStyle w:val="TAH"/>
              <w:rPr>
                <w:rFonts w:ascii="Calibri" w:eastAsia="Calibri" w:hAnsi="Calibri" w:cs="Calibri"/>
                <w:sz w:val="22"/>
                <w:szCs w:val="22"/>
                <w:lang w:eastAsia="en-GB"/>
              </w:rPr>
            </w:pPr>
          </w:p>
        </w:tc>
      </w:tr>
      <w:tr w:rsidR="00252A01" w:rsidRPr="00E062F1"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062F1" w:rsidRDefault="00252A01" w:rsidP="006B3BD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062F1" w:rsidRDefault="00252A01" w:rsidP="006B3BD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062F1" w:rsidRDefault="00252A01" w:rsidP="006B3BD2">
            <w:pPr>
              <w:pStyle w:val="TAC"/>
              <w:rPr>
                <w:rFonts w:cs="Arial"/>
                <w:lang w:eastAsia="en-GB"/>
              </w:rPr>
            </w:pPr>
            <w:r w:rsidRPr="00E062F1">
              <w:rPr>
                <w:lang w:eastAsia="zh-CN"/>
              </w:rPr>
              <w:t>0</w:t>
            </w:r>
          </w:p>
        </w:tc>
      </w:tr>
      <w:tr w:rsidR="009E113B" w:rsidRPr="00E062F1"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062F1" w:rsidRDefault="009E113B" w:rsidP="006B3BD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438C3708" w:rsidR="009E113B" w:rsidRPr="00E062F1" w:rsidRDefault="009E113B" w:rsidP="006B3BD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062F1" w:rsidRDefault="009E113B" w:rsidP="006B3BD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062F1" w:rsidRDefault="009E113B" w:rsidP="006B3BD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062F1" w:rsidRDefault="009E113B" w:rsidP="006B3BD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062F1" w:rsidRDefault="009E113B" w:rsidP="006B3BD2">
            <w:pPr>
              <w:pStyle w:val="TAC"/>
              <w:rPr>
                <w:lang w:eastAsia="en-GB"/>
              </w:rPr>
            </w:pPr>
            <w:r w:rsidRPr="00E062F1">
              <w:rPr>
                <w:rFonts w:cs="Arial"/>
                <w:lang w:eastAsia="en-GB"/>
              </w:rPr>
              <w:t>0</w:t>
            </w:r>
          </w:p>
        </w:tc>
      </w:tr>
      <w:tr w:rsidR="009E113B" w:rsidRPr="00E062F1"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062F1"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062F1" w:rsidRDefault="009E113B" w:rsidP="006B3BD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062F1" w:rsidRDefault="009E113B" w:rsidP="006B3BD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062F1" w:rsidRDefault="009E113B" w:rsidP="006B3BD2">
            <w:pPr>
              <w:pStyle w:val="TAC"/>
              <w:rPr>
                <w:rFonts w:cs="Arial"/>
                <w:lang w:eastAsia="en-GB"/>
              </w:rPr>
            </w:pPr>
            <w:r w:rsidRPr="00E062F1">
              <w:rPr>
                <w:rFonts w:eastAsia="Times New Roman"/>
                <w:color w:val="000000"/>
                <w:kern w:val="24"/>
                <w:szCs w:val="21"/>
                <w:lang w:eastAsia="zh-TW"/>
              </w:rPr>
              <w:t>1</w:t>
            </w:r>
          </w:p>
        </w:tc>
      </w:tr>
      <w:tr w:rsidR="009E113B" w:rsidRPr="00E062F1"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062F1"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062F1" w:rsidRDefault="009E113B" w:rsidP="006B3BD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062F1"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062F1"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062F1" w:rsidRDefault="009E113B" w:rsidP="006B3BD2">
            <w:pPr>
              <w:pStyle w:val="TAC"/>
              <w:rPr>
                <w:rFonts w:cs="Arial"/>
                <w:lang w:eastAsia="en-GB"/>
              </w:rPr>
            </w:pPr>
          </w:p>
        </w:tc>
      </w:tr>
      <w:tr w:rsidR="00252A01" w:rsidRPr="00E062F1"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062F1" w:rsidRDefault="00252A01" w:rsidP="006B3BD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062F1" w:rsidRDefault="00252A01" w:rsidP="006B3BD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062F1" w:rsidRDefault="00252A01" w:rsidP="006B3BD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062F1" w:rsidRDefault="00252A01" w:rsidP="006B3BD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062F1" w:rsidRDefault="00252A01" w:rsidP="006B3BD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062F1" w:rsidRDefault="00252A01" w:rsidP="006B3BD2">
            <w:pPr>
              <w:pStyle w:val="TAC"/>
              <w:rPr>
                <w:lang w:eastAsia="zh-CN"/>
              </w:rPr>
            </w:pPr>
            <w:r w:rsidRPr="00E062F1">
              <w:rPr>
                <w:lang w:eastAsia="zh-CN"/>
              </w:rPr>
              <w:t>0</w:t>
            </w:r>
          </w:p>
        </w:tc>
      </w:tr>
      <w:tr w:rsidR="009E113B" w:rsidRPr="00E062F1"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062F1" w:rsidRDefault="00252A01" w:rsidP="006B3BD2">
            <w:pPr>
              <w:pStyle w:val="TAC"/>
              <w:rPr>
                <w:rFonts w:cs="Arial"/>
                <w:lang w:eastAsia="en-GB"/>
              </w:rPr>
            </w:pPr>
            <w:r w:rsidRPr="00E062F1">
              <w:rPr>
                <w:lang w:eastAsia="zh-CN"/>
              </w:rPr>
              <w:t>0</w:t>
            </w:r>
          </w:p>
        </w:tc>
      </w:tr>
      <w:tr w:rsidR="009E113B" w:rsidRPr="00E062F1"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062F1" w:rsidRDefault="009E113B" w:rsidP="006B3BD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062F1" w:rsidRDefault="009E113B" w:rsidP="006B3BD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062F1"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062F1" w:rsidRDefault="009E113B" w:rsidP="006B3BD2">
            <w:pPr>
              <w:pStyle w:val="TAC"/>
              <w:rPr>
                <w:rFonts w:ascii="Calibri" w:hAnsi="Calibri" w:cs="Calibri"/>
                <w:sz w:val="22"/>
                <w:szCs w:val="22"/>
                <w:lang w:eastAsia="en-GB"/>
              </w:rPr>
            </w:pPr>
          </w:p>
        </w:tc>
      </w:tr>
      <w:tr w:rsidR="009E113B" w:rsidRPr="00E062F1"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062F1" w:rsidRDefault="009E113B" w:rsidP="006B3BD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062F1" w:rsidRDefault="009E113B" w:rsidP="006B3BD2">
            <w:pPr>
              <w:pStyle w:val="TAC"/>
              <w:rPr>
                <w:lang w:eastAsia="en-GB"/>
              </w:rPr>
            </w:pPr>
            <w:r w:rsidRPr="00E062F1">
              <w:rPr>
                <w:lang w:eastAsia="en-GB"/>
              </w:rPr>
              <w:t>1</w:t>
            </w:r>
          </w:p>
        </w:tc>
      </w:tr>
      <w:tr w:rsidR="009E113B" w:rsidRPr="00E062F1"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062F1" w:rsidRDefault="009E113B" w:rsidP="006B3BD2">
            <w:pPr>
              <w:pStyle w:val="TAC"/>
              <w:rPr>
                <w:lang w:eastAsia="en-GB"/>
              </w:rPr>
            </w:pPr>
          </w:p>
        </w:tc>
      </w:tr>
      <w:tr w:rsidR="009E113B" w:rsidRPr="00E062F1"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062F1" w:rsidRDefault="009E113B" w:rsidP="006B3BD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062F1" w:rsidRDefault="009E113B" w:rsidP="006B3BD2">
            <w:pPr>
              <w:pStyle w:val="TAC"/>
              <w:rPr>
                <w:lang w:eastAsia="en-GB"/>
              </w:rPr>
            </w:pPr>
            <w:r w:rsidRPr="00E062F1">
              <w:rPr>
                <w:lang w:eastAsia="zh-CN"/>
              </w:rPr>
              <w:t>2</w:t>
            </w:r>
          </w:p>
        </w:tc>
      </w:tr>
      <w:tr w:rsidR="009E113B" w:rsidRPr="00E062F1"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062F1" w:rsidRDefault="009E113B" w:rsidP="006B3BD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062F1" w:rsidRDefault="009E113B" w:rsidP="006B3BD2">
            <w:pPr>
              <w:pStyle w:val="TAC"/>
              <w:rPr>
                <w:lang w:eastAsia="en-GB"/>
              </w:rPr>
            </w:pPr>
          </w:p>
        </w:tc>
      </w:tr>
      <w:tr w:rsidR="009E113B" w:rsidRPr="00E062F1"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062F1" w:rsidRDefault="009E113B" w:rsidP="006B3BD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062F1" w:rsidRDefault="009E113B" w:rsidP="006B3BD2">
            <w:pPr>
              <w:pStyle w:val="TAC"/>
              <w:rPr>
                <w:lang w:eastAsia="en-GB"/>
              </w:rPr>
            </w:pPr>
          </w:p>
        </w:tc>
      </w:tr>
      <w:tr w:rsidR="009E113B" w:rsidRPr="00E062F1"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062F1" w:rsidRDefault="009E113B" w:rsidP="006B3BD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062F1" w:rsidRDefault="009E113B" w:rsidP="006B3BD2">
            <w:pPr>
              <w:pStyle w:val="TAC"/>
              <w:rPr>
                <w:lang w:eastAsia="en-GB"/>
              </w:rPr>
            </w:pPr>
          </w:p>
        </w:tc>
      </w:tr>
      <w:tr w:rsidR="009E113B" w:rsidRPr="00E062F1"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062F1" w:rsidRDefault="009E113B" w:rsidP="006B3BD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062F1" w:rsidRDefault="009E113B" w:rsidP="006B3BD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062F1" w:rsidRDefault="009E113B" w:rsidP="006B3BD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062F1" w:rsidRDefault="009E113B" w:rsidP="006B3BD2">
            <w:pPr>
              <w:pStyle w:val="TAC"/>
              <w:rPr>
                <w:lang w:eastAsia="en-GB"/>
              </w:rPr>
            </w:pPr>
          </w:p>
        </w:tc>
      </w:tr>
      <w:tr w:rsidR="009E113B" w:rsidRPr="00E062F1"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062F1" w:rsidRDefault="009E113B" w:rsidP="006B3BD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062F1" w:rsidRDefault="009E113B" w:rsidP="006B3BD2">
            <w:pPr>
              <w:pStyle w:val="TAC"/>
              <w:rPr>
                <w:lang w:eastAsia="en-GB"/>
              </w:rPr>
            </w:pPr>
            <w:r w:rsidRPr="00E062F1">
              <w:rPr>
                <w:lang w:eastAsia="en-GB"/>
              </w:rPr>
              <w:t>1</w:t>
            </w:r>
          </w:p>
        </w:tc>
      </w:tr>
      <w:tr w:rsidR="009E113B" w:rsidRPr="00E062F1"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062F1" w:rsidRDefault="009E113B" w:rsidP="006B3BD2">
            <w:pPr>
              <w:pStyle w:val="TAC"/>
              <w:rPr>
                <w:lang w:eastAsia="en-GB"/>
              </w:rPr>
            </w:pPr>
          </w:p>
        </w:tc>
      </w:tr>
      <w:tr w:rsidR="009E113B" w:rsidRPr="00E062F1"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062F1" w:rsidRDefault="009E113B" w:rsidP="006B3BD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062F1" w:rsidRDefault="009E113B" w:rsidP="006B3BD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062F1" w:rsidRDefault="009E113B" w:rsidP="006B3BD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062F1" w:rsidRDefault="009E113B" w:rsidP="006B3BD2">
            <w:pPr>
              <w:pStyle w:val="TAC"/>
              <w:rPr>
                <w:lang w:eastAsia="en-GB"/>
              </w:rPr>
            </w:pPr>
          </w:p>
        </w:tc>
      </w:tr>
      <w:tr w:rsidR="009E113B" w:rsidRPr="00E062F1"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062F1" w:rsidRDefault="009E113B" w:rsidP="006B3BD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062F1" w:rsidRDefault="009E113B" w:rsidP="006B3BD2">
            <w:pPr>
              <w:pStyle w:val="TAC"/>
              <w:rPr>
                <w:lang w:eastAsia="en-GB"/>
              </w:rPr>
            </w:pPr>
            <w:r w:rsidRPr="00E062F1">
              <w:rPr>
                <w:lang w:eastAsia="en-GB"/>
              </w:rPr>
              <w:t>1</w:t>
            </w:r>
          </w:p>
        </w:tc>
      </w:tr>
      <w:tr w:rsidR="009E113B" w:rsidRPr="00E062F1"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062F1" w:rsidRDefault="009E113B" w:rsidP="006B3BD2">
            <w:pPr>
              <w:pStyle w:val="TAC"/>
              <w:rPr>
                <w:lang w:eastAsia="en-GB"/>
              </w:rPr>
            </w:pPr>
          </w:p>
        </w:tc>
      </w:tr>
      <w:tr w:rsidR="009E113B" w:rsidRPr="00E062F1"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062F1" w:rsidRDefault="009E113B" w:rsidP="006B3BD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062F1" w:rsidRDefault="009E113B" w:rsidP="006B3BD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062F1" w:rsidRDefault="009E113B" w:rsidP="006B3BD2">
            <w:pPr>
              <w:pStyle w:val="TAC"/>
              <w:rPr>
                <w:rFonts w:cs="Arial"/>
                <w:lang w:eastAsia="en-GB"/>
              </w:rPr>
            </w:pPr>
            <w:r w:rsidRPr="00E062F1">
              <w:rPr>
                <w:lang w:eastAsia="zh-CN"/>
              </w:rPr>
              <w:t>0</w:t>
            </w:r>
          </w:p>
        </w:tc>
      </w:tr>
      <w:tr w:rsidR="009E113B" w:rsidRPr="00E062F1"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062F1" w:rsidRDefault="009E113B" w:rsidP="006B3BD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062F1" w:rsidRDefault="009E113B" w:rsidP="006B3BD2">
            <w:pPr>
              <w:pStyle w:val="TAC"/>
              <w:rPr>
                <w:lang w:eastAsia="zh-CN"/>
              </w:rPr>
            </w:pPr>
          </w:p>
        </w:tc>
      </w:tr>
      <w:tr w:rsidR="009E113B" w:rsidRPr="00E062F1"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628C413F" w:rsidR="009E113B" w:rsidRPr="00E062F1" w:rsidRDefault="009E113B" w:rsidP="006B3BD2">
            <w:pPr>
              <w:pStyle w:val="TAC"/>
              <w:rPr>
                <w:lang w:eastAsia="zh-TW"/>
              </w:rPr>
            </w:pPr>
            <w:r w:rsidRPr="00E062F1">
              <w:rPr>
                <w:rFonts w:cs="Arial"/>
                <w:lang w:eastAsia="zh-CN"/>
              </w:rPr>
              <w:t>DC_48A</w:t>
            </w:r>
            <w:r w:rsidR="003A2390">
              <w:rPr>
                <w:rFonts w:cs="Arial"/>
                <w:lang w:eastAsia="zh-CN"/>
              </w:rPr>
              <w:t>-</w:t>
            </w:r>
            <w:r w:rsidR="003A2390" w:rsidRPr="00E062F1">
              <w:rPr>
                <w:rFonts w:cs="Arial"/>
                <w:lang w:eastAsia="zh-CN"/>
              </w:rPr>
              <w:t>(</w:t>
            </w:r>
            <w:r w:rsidRPr="00E062F1">
              <w:rPr>
                <w:rFonts w:cs="Arial"/>
                <w:lang w:eastAsia="zh-CN"/>
              </w:rPr>
              <w:t>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062F1" w:rsidRDefault="009E113B" w:rsidP="006B3BD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7408DD8C"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062F1" w:rsidRDefault="009E113B" w:rsidP="006B3BD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062F1" w:rsidRDefault="009E113B" w:rsidP="006B3BD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062F1" w:rsidRDefault="009E113B" w:rsidP="006B3BD2">
            <w:pPr>
              <w:pStyle w:val="TAC"/>
              <w:rPr>
                <w:rFonts w:cs="Arial"/>
                <w:lang w:eastAsia="en-GB"/>
              </w:rPr>
            </w:pPr>
            <w:r w:rsidRPr="00E062F1">
              <w:rPr>
                <w:lang w:eastAsia="zh-CN"/>
              </w:rPr>
              <w:t>0</w:t>
            </w:r>
          </w:p>
        </w:tc>
      </w:tr>
      <w:tr w:rsidR="009E113B" w:rsidRPr="00E062F1"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062F1" w:rsidRDefault="009E113B" w:rsidP="006B3BD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062F1" w:rsidRDefault="009E113B" w:rsidP="006B3BD2">
            <w:pPr>
              <w:pStyle w:val="TAC"/>
              <w:rPr>
                <w:lang w:eastAsia="zh-CN"/>
              </w:rPr>
            </w:pPr>
          </w:p>
        </w:tc>
      </w:tr>
      <w:tr w:rsidR="009E113B" w:rsidRPr="00E062F1"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062F1" w:rsidRDefault="009E113B" w:rsidP="006B3BD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062F1" w:rsidRDefault="009E113B" w:rsidP="006B3BD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062F1" w:rsidRDefault="009E113B" w:rsidP="006B3BD2">
            <w:pPr>
              <w:pStyle w:val="TAC"/>
              <w:rPr>
                <w:lang w:eastAsia="zh-TW"/>
              </w:rPr>
            </w:pPr>
            <w:r w:rsidRPr="00E062F1">
              <w:rPr>
                <w:lang w:eastAsia="zh-TW"/>
              </w:rPr>
              <w:t>0</w:t>
            </w:r>
          </w:p>
        </w:tc>
      </w:tr>
      <w:tr w:rsidR="009E113B" w:rsidRPr="00E062F1"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062F1" w:rsidRDefault="009E113B" w:rsidP="006B3BD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062F1" w:rsidRDefault="009E113B" w:rsidP="006B3BD2">
            <w:pPr>
              <w:pStyle w:val="TAC"/>
              <w:rPr>
                <w:lang w:eastAsia="zh-CN"/>
              </w:rPr>
            </w:pPr>
          </w:p>
        </w:tc>
      </w:tr>
      <w:tr w:rsidR="009E113B" w:rsidRPr="00E062F1"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062F1" w:rsidRDefault="009E113B" w:rsidP="006B3BD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062F1" w:rsidRDefault="009E113B" w:rsidP="006B3BD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062F1" w:rsidRDefault="009E113B" w:rsidP="006B3BD2">
            <w:pPr>
              <w:pStyle w:val="TAC"/>
              <w:rPr>
                <w:lang w:eastAsia="zh-TW"/>
              </w:rPr>
            </w:pPr>
            <w:r w:rsidRPr="00E062F1">
              <w:rPr>
                <w:lang w:eastAsia="zh-TW"/>
              </w:rPr>
              <w:t>0</w:t>
            </w:r>
          </w:p>
        </w:tc>
      </w:tr>
      <w:tr w:rsidR="009E113B" w:rsidRPr="00E062F1"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062F1" w:rsidRDefault="009E113B" w:rsidP="006B3BD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062F1" w:rsidRDefault="009E113B" w:rsidP="006B3BD2">
            <w:pPr>
              <w:pStyle w:val="TAC"/>
              <w:rPr>
                <w:lang w:eastAsia="zh-CN"/>
              </w:rPr>
            </w:pPr>
          </w:p>
        </w:tc>
      </w:tr>
      <w:tr w:rsidR="009E113B" w:rsidRPr="00E062F1"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062F1" w:rsidRDefault="009E113B" w:rsidP="006B3BD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062F1" w:rsidRDefault="009E113B" w:rsidP="006B3BD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062F1" w:rsidRDefault="009E113B" w:rsidP="006B3BD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062F1" w:rsidRDefault="009E113B" w:rsidP="006B3BD2">
            <w:pPr>
              <w:pStyle w:val="TAC"/>
              <w:rPr>
                <w:lang w:eastAsia="zh-TW"/>
              </w:rPr>
            </w:pPr>
            <w:r w:rsidRPr="00E062F1">
              <w:rPr>
                <w:lang w:eastAsia="zh-TW"/>
              </w:rPr>
              <w:t>0</w:t>
            </w:r>
          </w:p>
        </w:tc>
      </w:tr>
      <w:tr w:rsidR="009E113B" w:rsidRPr="00E062F1"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062F1" w:rsidRDefault="009E113B" w:rsidP="006B3BD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062F1" w:rsidRDefault="009E113B" w:rsidP="006B3BD2">
            <w:pPr>
              <w:pStyle w:val="TAC"/>
              <w:rPr>
                <w:lang w:eastAsia="zh-CN"/>
              </w:rPr>
            </w:pPr>
          </w:p>
        </w:tc>
      </w:tr>
      <w:tr w:rsidR="00252A01" w:rsidRPr="00E062F1"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062F1" w:rsidRDefault="00252A01" w:rsidP="006B3BD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062F1" w:rsidRDefault="00252A01" w:rsidP="006B3BD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062F1" w:rsidRDefault="00252A01" w:rsidP="006B3BD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062F1" w:rsidRDefault="00252A01" w:rsidP="006B3BD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062F1"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062F1" w:rsidRDefault="00252A01" w:rsidP="006B3BD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062F1" w:rsidRDefault="00252A01" w:rsidP="006B3BD2">
            <w:pPr>
              <w:pStyle w:val="TAC"/>
              <w:rPr>
                <w:lang w:eastAsia="en-GB"/>
              </w:rPr>
            </w:pPr>
            <w:r w:rsidRPr="00E062F1">
              <w:rPr>
                <w:lang w:eastAsia="en-GB"/>
              </w:rPr>
              <w:t>0</w:t>
            </w:r>
          </w:p>
        </w:tc>
      </w:tr>
      <w:tr w:rsidR="00252A01" w:rsidRPr="00E062F1"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1C5C14F3" w:rsidR="00252A01" w:rsidRPr="00E062F1" w:rsidRDefault="00252A01" w:rsidP="00252A01">
            <w:pPr>
              <w:pStyle w:val="TAN"/>
            </w:pPr>
            <w:r w:rsidRPr="00E062F1">
              <w:t>NOTE 1:</w:t>
            </w:r>
            <w:r w:rsidRPr="00E062F1">
              <w:tab/>
            </w:r>
            <w:r w:rsidR="007545AE">
              <w:t>Void.</w:t>
            </w:r>
          </w:p>
          <w:p w14:paraId="45CC9DBB"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5CBE4BA" w14:textId="77777777" w:rsidR="00252A01" w:rsidRPr="00E062F1" w:rsidRDefault="00252A01" w:rsidP="00252A01">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0A128C97" w14:textId="77777777" w:rsidR="00252A01" w:rsidRPr="00E062F1" w:rsidRDefault="00252A01" w:rsidP="00252A01">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1A2CFEC6" w14:textId="17B9FC0A" w:rsidR="00821B6B" w:rsidRDefault="00821B6B" w:rsidP="00C42558"/>
    <w:p w14:paraId="5506C04E" w14:textId="454D953A" w:rsidR="00125BD1" w:rsidRDefault="00125BD1" w:rsidP="008322E0">
      <w:pPr>
        <w:pStyle w:val="Heading2"/>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6DE221DD" w14:textId="77777777" w:rsidR="00B2695D" w:rsidRDefault="00B2695D" w:rsidP="00B2695D">
      <w:r w:rsidRPr="006F6337">
        <w:t>If the mandatory simultaneous Rx/Tx capability applies for a DC configuration, the mandatory simultaneous Rx/Tx capability also applies for the DC configuration when the applicable DC configuration is a subset of a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2630351" w14:textId="77777777" w:rsidR="001310A1" w:rsidRPr="00E16B5B" w:rsidRDefault="001310A1" w:rsidP="001310A1">
      <w:pPr>
        <w:pStyle w:val="TH"/>
        <w:rPr>
          <w:lang w:val="fr-FR"/>
        </w:rPr>
      </w:pPr>
      <w:r w:rsidRPr="00E16B5B">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6B3BD2">
        <w:trPr>
          <w:trHeight w:val="187"/>
          <w:jc w:val="center"/>
        </w:trPr>
        <w:tc>
          <w:tcPr>
            <w:tcW w:w="3114" w:type="dxa"/>
            <w:shd w:val="clear" w:color="auto" w:fill="auto"/>
            <w:hideMark/>
          </w:tcPr>
          <w:p w14:paraId="6F72E551" w14:textId="77777777" w:rsidR="00252A01" w:rsidRPr="00E062F1" w:rsidRDefault="00252A01" w:rsidP="006B3BD2">
            <w:pPr>
              <w:pStyle w:val="TAH"/>
              <w:rPr>
                <w:lang w:eastAsia="fi-FI"/>
              </w:rPr>
            </w:pPr>
            <w:r w:rsidRPr="00E062F1">
              <w:rPr>
                <w:lang w:eastAsia="fi-FI"/>
              </w:rPr>
              <w:t>EN-DC</w:t>
            </w:r>
          </w:p>
          <w:p w14:paraId="25D437DC" w14:textId="77777777" w:rsidR="00252A01" w:rsidRPr="00E062F1" w:rsidRDefault="00252A01" w:rsidP="006B3BD2">
            <w:pPr>
              <w:pStyle w:val="TAH"/>
              <w:rPr>
                <w:lang w:eastAsia="fi-FI"/>
              </w:rPr>
            </w:pPr>
            <w:r w:rsidRPr="00E062F1">
              <w:rPr>
                <w:lang w:eastAsia="fi-FI"/>
              </w:rPr>
              <w:t>configuration</w:t>
            </w:r>
          </w:p>
        </w:tc>
        <w:tc>
          <w:tcPr>
            <w:tcW w:w="3383" w:type="dxa"/>
          </w:tcPr>
          <w:p w14:paraId="596FA7E5" w14:textId="77777777" w:rsidR="00252A01" w:rsidRPr="00E16B5B" w:rsidRDefault="00252A01" w:rsidP="006B3BD2">
            <w:pPr>
              <w:pStyle w:val="TAH"/>
              <w:rPr>
                <w:lang w:val="fr-FR" w:eastAsia="fi-FI"/>
              </w:rPr>
            </w:pPr>
            <w:r w:rsidRPr="00E16B5B">
              <w:rPr>
                <w:lang w:val="fr-FR" w:eastAsia="fi-FI"/>
              </w:rPr>
              <w:t>Uplink EN-DC</w:t>
            </w:r>
          </w:p>
          <w:p w14:paraId="2B88E624" w14:textId="77777777" w:rsidR="00252A01" w:rsidRPr="00E16B5B" w:rsidRDefault="00252A01" w:rsidP="006B3BD2">
            <w:pPr>
              <w:pStyle w:val="TAH"/>
              <w:rPr>
                <w:lang w:val="fr-FR" w:eastAsia="fi-FI"/>
              </w:rPr>
            </w:pPr>
            <w:r w:rsidRPr="00E16B5B">
              <w:rPr>
                <w:lang w:val="fr-FR" w:eastAsia="fi-FI"/>
              </w:rPr>
              <w:t>configuration</w:t>
            </w:r>
          </w:p>
          <w:p w14:paraId="3DF1C6C6" w14:textId="77777777" w:rsidR="00252A01" w:rsidRPr="00E16B5B" w:rsidDel="00C35823" w:rsidRDefault="00252A01" w:rsidP="006B3BD2">
            <w:pPr>
              <w:pStyle w:val="TAH"/>
              <w:rPr>
                <w:lang w:val="fr-FR" w:eastAsia="fi-FI"/>
              </w:rPr>
            </w:pPr>
            <w:r w:rsidRPr="00E16B5B">
              <w:rPr>
                <w:lang w:val="fr-FR" w:eastAsia="fi-FI"/>
              </w:rPr>
              <w:t>(NOTE 1)</w:t>
            </w:r>
          </w:p>
        </w:tc>
        <w:tc>
          <w:tcPr>
            <w:tcW w:w="3134" w:type="dxa"/>
            <w:shd w:val="clear" w:color="auto" w:fill="auto"/>
            <w:hideMark/>
          </w:tcPr>
          <w:p w14:paraId="7F636FA5" w14:textId="77777777" w:rsidR="00252A01" w:rsidRPr="00E062F1" w:rsidRDefault="00252A01" w:rsidP="006B3BD2">
            <w:pPr>
              <w:pStyle w:val="TAH"/>
              <w:rPr>
                <w:lang w:eastAsia="fi-FI"/>
              </w:rPr>
            </w:pPr>
            <w:r w:rsidRPr="00E062F1">
              <w:rPr>
                <w:lang w:eastAsia="fi-FI"/>
              </w:rPr>
              <w:t>Single UL allowed</w:t>
            </w:r>
          </w:p>
          <w:p w14:paraId="24BF055A" w14:textId="77777777" w:rsidR="00252A01" w:rsidRPr="00E062F1" w:rsidRDefault="00252A01" w:rsidP="006B3BD2">
            <w:pPr>
              <w:pStyle w:val="TAH"/>
              <w:rPr>
                <w:rFonts w:cs="Arial"/>
                <w:bCs/>
                <w:szCs w:val="18"/>
                <w:lang w:eastAsia="fi-FI"/>
              </w:rPr>
            </w:pPr>
          </w:p>
        </w:tc>
      </w:tr>
      <w:tr w:rsidR="00252A01" w:rsidRPr="00E062F1" w14:paraId="2120D54E" w14:textId="77777777" w:rsidTr="006B3BD2">
        <w:trPr>
          <w:trHeight w:val="187"/>
          <w:jc w:val="center"/>
        </w:trPr>
        <w:tc>
          <w:tcPr>
            <w:tcW w:w="3114" w:type="dxa"/>
            <w:shd w:val="clear" w:color="auto" w:fill="auto"/>
            <w:noWrap/>
          </w:tcPr>
          <w:p w14:paraId="778D0B2A"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78F23A1F"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7FACBECE"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6B3BD2">
        <w:trPr>
          <w:trHeight w:val="187"/>
          <w:jc w:val="center"/>
        </w:trPr>
        <w:tc>
          <w:tcPr>
            <w:tcW w:w="3114" w:type="dxa"/>
            <w:shd w:val="clear" w:color="auto" w:fill="auto"/>
            <w:noWrap/>
          </w:tcPr>
          <w:p w14:paraId="03A3DD8B" w14:textId="77777777" w:rsidR="00252A01" w:rsidRPr="00E062F1" w:rsidRDefault="00252A01" w:rsidP="006B3BD2">
            <w:pPr>
              <w:pStyle w:val="TAC"/>
              <w:rPr>
                <w:lang w:eastAsia="fi-FI"/>
              </w:rPr>
            </w:pPr>
            <w:r w:rsidRPr="00E062F1">
              <w:rPr>
                <w:lang w:eastAsia="zh-TW"/>
              </w:rPr>
              <w:t>DC_3A_n3A</w:t>
            </w:r>
          </w:p>
        </w:tc>
        <w:tc>
          <w:tcPr>
            <w:tcW w:w="3383" w:type="dxa"/>
          </w:tcPr>
          <w:p w14:paraId="4076C68F" w14:textId="78F86F61" w:rsidR="00252A01" w:rsidRPr="00E062F1" w:rsidRDefault="00252A01" w:rsidP="006B3BD2">
            <w:pPr>
              <w:pStyle w:val="TAC"/>
              <w:rPr>
                <w:lang w:eastAsia="fi-FI"/>
              </w:rPr>
            </w:pPr>
            <w:r w:rsidRPr="00E062F1">
              <w:rPr>
                <w:lang w:eastAsia="zh-TW"/>
              </w:rPr>
              <w:t>DC_3A_n3A</w:t>
            </w:r>
          </w:p>
        </w:tc>
        <w:tc>
          <w:tcPr>
            <w:tcW w:w="3134" w:type="dxa"/>
            <w:shd w:val="clear" w:color="auto" w:fill="auto"/>
            <w:noWrap/>
          </w:tcPr>
          <w:p w14:paraId="27AC241B" w14:textId="6DD5E488" w:rsidR="00252A01" w:rsidRPr="00E062F1" w:rsidRDefault="00252A01" w:rsidP="006B3BD2">
            <w:pPr>
              <w:pStyle w:val="TAC"/>
              <w:rPr>
                <w:lang w:eastAsia="fi-FI"/>
              </w:rPr>
            </w:pPr>
            <w:r w:rsidRPr="00E062F1">
              <w:rPr>
                <w:lang w:eastAsia="zh-TW"/>
              </w:rPr>
              <w:t>Yes</w:t>
            </w:r>
            <w:r w:rsidR="002652AB">
              <w:rPr>
                <w:vertAlign w:val="superscript"/>
                <w:lang w:eastAsia="zh-TW"/>
              </w:rPr>
              <w:t>7</w:t>
            </w:r>
          </w:p>
        </w:tc>
      </w:tr>
      <w:tr w:rsidR="00252A01" w:rsidRPr="00E062F1" w14:paraId="2A506B18" w14:textId="77777777" w:rsidTr="006B3BD2">
        <w:trPr>
          <w:trHeight w:val="187"/>
          <w:jc w:val="center"/>
        </w:trPr>
        <w:tc>
          <w:tcPr>
            <w:tcW w:w="3114" w:type="dxa"/>
            <w:shd w:val="clear" w:color="auto" w:fill="auto"/>
            <w:noWrap/>
          </w:tcPr>
          <w:p w14:paraId="0A8D4C48" w14:textId="77777777" w:rsidR="00252A01" w:rsidRPr="00E062F1" w:rsidRDefault="00252A01" w:rsidP="006B3BD2">
            <w:pPr>
              <w:pStyle w:val="TAC"/>
              <w:rPr>
                <w:lang w:eastAsia="zh-TW"/>
              </w:rPr>
            </w:pPr>
            <w:r w:rsidRPr="00E062F1">
              <w:rPr>
                <w:lang w:eastAsia="fi-FI"/>
              </w:rPr>
              <w:t>DC_5A_n5</w:t>
            </w:r>
            <w:r w:rsidRPr="00E062F1">
              <w:rPr>
                <w:lang w:eastAsia="zh-TW"/>
              </w:rPr>
              <w:t>A</w:t>
            </w:r>
          </w:p>
        </w:tc>
        <w:tc>
          <w:tcPr>
            <w:tcW w:w="3383" w:type="dxa"/>
          </w:tcPr>
          <w:p w14:paraId="69B428B1" w14:textId="77777777" w:rsidR="00252A01" w:rsidRPr="00E062F1" w:rsidRDefault="00252A01" w:rsidP="006B3BD2">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3F89F3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6B3BD2">
        <w:trPr>
          <w:trHeight w:val="187"/>
          <w:jc w:val="center"/>
        </w:trPr>
        <w:tc>
          <w:tcPr>
            <w:tcW w:w="3114" w:type="dxa"/>
            <w:shd w:val="clear" w:color="auto" w:fill="auto"/>
            <w:noWrap/>
          </w:tcPr>
          <w:p w14:paraId="6A294485"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6</w:t>
            </w:r>
          </w:p>
        </w:tc>
        <w:tc>
          <w:tcPr>
            <w:tcW w:w="3383" w:type="dxa"/>
          </w:tcPr>
          <w:p w14:paraId="4C368320"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6251302D"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6B3BD2">
        <w:trPr>
          <w:trHeight w:val="187"/>
          <w:jc w:val="center"/>
        </w:trPr>
        <w:tc>
          <w:tcPr>
            <w:tcW w:w="3114" w:type="dxa"/>
            <w:shd w:val="clear" w:color="auto" w:fill="auto"/>
            <w:noWrap/>
          </w:tcPr>
          <w:p w14:paraId="4BEE0B3D" w14:textId="77777777" w:rsidR="00252A01" w:rsidRPr="00E062F1" w:rsidRDefault="00252A01" w:rsidP="006B3BD2">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6B3BD2">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6B3BD2">
            <w:pPr>
              <w:pStyle w:val="TAC"/>
              <w:rPr>
                <w:lang w:eastAsia="fi-FI"/>
              </w:rPr>
            </w:pPr>
            <w:r w:rsidRPr="00E062F1">
              <w:rPr>
                <w:lang w:eastAsia="fi-FI"/>
              </w:rPr>
              <w:t>DC_41D_n41A</w:t>
            </w:r>
            <w:r w:rsidRPr="00E062F1">
              <w:rPr>
                <w:vertAlign w:val="superscript"/>
                <w:lang w:eastAsia="fi-FI"/>
              </w:rPr>
              <w:t>3</w:t>
            </w:r>
          </w:p>
        </w:tc>
        <w:tc>
          <w:tcPr>
            <w:tcW w:w="3383" w:type="dxa"/>
          </w:tcPr>
          <w:p w14:paraId="79577683" w14:textId="77777777" w:rsidR="00252A01" w:rsidRPr="00E062F1" w:rsidRDefault="00252A01" w:rsidP="006B3BD2">
            <w:pPr>
              <w:pStyle w:val="TAC"/>
              <w:rPr>
                <w:lang w:eastAsia="fi-FI"/>
              </w:rPr>
            </w:pPr>
            <w:r w:rsidRPr="00E062F1">
              <w:rPr>
                <w:lang w:eastAsia="fi-FI"/>
              </w:rPr>
              <w:t>DC_41A_n41A</w:t>
            </w:r>
          </w:p>
        </w:tc>
        <w:tc>
          <w:tcPr>
            <w:tcW w:w="3134" w:type="dxa"/>
            <w:shd w:val="clear" w:color="auto" w:fill="auto"/>
            <w:noWrap/>
          </w:tcPr>
          <w:p w14:paraId="2B6A868A"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6B3BD2">
        <w:trPr>
          <w:trHeight w:val="187"/>
          <w:jc w:val="center"/>
        </w:trPr>
        <w:tc>
          <w:tcPr>
            <w:tcW w:w="3114" w:type="dxa"/>
            <w:shd w:val="clear" w:color="auto" w:fill="auto"/>
            <w:noWrap/>
          </w:tcPr>
          <w:p w14:paraId="2104DC4B"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283EEB4"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2A6957D8"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6B3BD2">
        <w:trPr>
          <w:trHeight w:val="187"/>
          <w:jc w:val="center"/>
        </w:trPr>
        <w:tc>
          <w:tcPr>
            <w:tcW w:w="3114" w:type="dxa"/>
            <w:shd w:val="clear" w:color="auto" w:fill="auto"/>
            <w:noWrap/>
          </w:tcPr>
          <w:p w14:paraId="273743E1" w14:textId="21FECEDD" w:rsidR="00252A01" w:rsidRPr="00E062F1" w:rsidRDefault="00252A01" w:rsidP="006B3BD2">
            <w:pPr>
              <w:pStyle w:val="TAC"/>
              <w:rPr>
                <w:lang w:eastAsia="zh-TW"/>
              </w:rPr>
            </w:pPr>
            <w:r w:rsidRPr="00E062F1">
              <w:rPr>
                <w:lang w:eastAsia="fi-FI"/>
              </w:rPr>
              <w:t>DC_48A</w:t>
            </w:r>
            <w:r w:rsidR="003A2390">
              <w:rPr>
                <w:lang w:eastAsia="fi-FI"/>
              </w:rPr>
              <w:t>-</w:t>
            </w:r>
            <w:r w:rsidR="003A2390" w:rsidRPr="00E062F1">
              <w:rPr>
                <w:lang w:eastAsia="fi-FI"/>
              </w:rPr>
              <w:t>(</w:t>
            </w:r>
            <w:r w:rsidRPr="00E062F1">
              <w:rPr>
                <w:lang w:eastAsia="fi-FI"/>
              </w:rPr>
              <w:t>n)48AA</w:t>
            </w:r>
            <w:r w:rsidRPr="00E062F1">
              <w:rPr>
                <w:vertAlign w:val="superscript"/>
                <w:lang w:eastAsia="zh-TW"/>
              </w:rPr>
              <w:t>3</w:t>
            </w:r>
          </w:p>
        </w:tc>
        <w:tc>
          <w:tcPr>
            <w:tcW w:w="3383" w:type="dxa"/>
          </w:tcPr>
          <w:p w14:paraId="0E33D94C" w14:textId="77777777" w:rsidR="00252A01" w:rsidRPr="00E062F1" w:rsidRDefault="00252A01" w:rsidP="006B3BD2">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9B0B61"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6B3BD2">
        <w:trPr>
          <w:trHeight w:val="187"/>
          <w:jc w:val="center"/>
        </w:trPr>
        <w:tc>
          <w:tcPr>
            <w:tcW w:w="3114" w:type="dxa"/>
            <w:shd w:val="clear" w:color="auto" w:fill="auto"/>
            <w:noWrap/>
          </w:tcPr>
          <w:p w14:paraId="0F9FFC20" w14:textId="77777777" w:rsidR="00252A01" w:rsidRPr="00E062F1" w:rsidRDefault="00252A01" w:rsidP="006B3BD2">
            <w:pPr>
              <w:pStyle w:val="TAC"/>
              <w:rPr>
                <w:lang w:eastAsia="zh-TW"/>
              </w:rPr>
            </w:pPr>
            <w:r w:rsidRPr="00E062F1">
              <w:rPr>
                <w:lang w:eastAsia="fi-FI"/>
              </w:rPr>
              <w:t>DC_48A-48A_n48A</w:t>
            </w:r>
            <w:r w:rsidRPr="00E062F1">
              <w:rPr>
                <w:vertAlign w:val="superscript"/>
                <w:lang w:eastAsia="zh-TW"/>
              </w:rPr>
              <w:t>3</w:t>
            </w:r>
          </w:p>
        </w:tc>
        <w:tc>
          <w:tcPr>
            <w:tcW w:w="3383" w:type="dxa"/>
          </w:tcPr>
          <w:p w14:paraId="07980F00"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6F842F64"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6B3BD2">
        <w:trPr>
          <w:trHeight w:val="187"/>
          <w:jc w:val="center"/>
        </w:trPr>
        <w:tc>
          <w:tcPr>
            <w:tcW w:w="3114" w:type="dxa"/>
            <w:shd w:val="clear" w:color="auto" w:fill="auto"/>
            <w:noWrap/>
          </w:tcPr>
          <w:p w14:paraId="4EC00DBA" w14:textId="77777777" w:rsidR="00252A01" w:rsidRPr="00E062F1" w:rsidRDefault="00252A01" w:rsidP="006B3BD2">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8DB73FC"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5FD5519"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6B3BD2">
        <w:trPr>
          <w:trHeight w:val="187"/>
          <w:jc w:val="center"/>
        </w:trPr>
        <w:tc>
          <w:tcPr>
            <w:tcW w:w="3114" w:type="dxa"/>
            <w:shd w:val="clear" w:color="auto" w:fill="auto"/>
            <w:noWrap/>
          </w:tcPr>
          <w:p w14:paraId="61A613E8" w14:textId="77777777" w:rsidR="00252A01" w:rsidRPr="00E062F1" w:rsidRDefault="00252A01" w:rsidP="006B3BD2">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3B56A03F" w14:textId="77777777" w:rsidR="00252A01" w:rsidRPr="00E062F1" w:rsidRDefault="00252A01" w:rsidP="006B3BD2">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54E591F"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6B3BD2">
        <w:trPr>
          <w:trHeight w:val="187"/>
          <w:jc w:val="center"/>
        </w:trPr>
        <w:tc>
          <w:tcPr>
            <w:tcW w:w="3114" w:type="dxa"/>
            <w:shd w:val="clear" w:color="auto" w:fill="auto"/>
            <w:noWrap/>
          </w:tcPr>
          <w:p w14:paraId="6D54769B"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5C570195"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10E492EA" w14:textId="77777777" w:rsidR="00252A01" w:rsidRPr="00E062F1" w:rsidRDefault="00252A01" w:rsidP="006B3BD2">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6B3BD2">
        <w:trPr>
          <w:trHeight w:val="187"/>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41AD1ED5" w:rsidR="00252A01" w:rsidRPr="00E062F1" w:rsidRDefault="00252A01" w:rsidP="00252A01">
            <w:pPr>
              <w:pStyle w:val="TAN"/>
              <w:rPr>
                <w:rFonts w:eastAsia="PMingLiU"/>
                <w:lang w:eastAsia="zh-TW"/>
              </w:rPr>
            </w:pPr>
            <w:r w:rsidRPr="00E062F1">
              <w:rPr>
                <w:rFonts w:eastAsia="PMingLiU"/>
                <w:lang w:eastAsia="zh-TW"/>
              </w:rPr>
              <w:t>NOTE 2:</w:t>
            </w:r>
            <w:r w:rsidRPr="00E062F1">
              <w:tab/>
            </w:r>
            <w:r w:rsidR="002652AB">
              <w:rPr>
                <w:rFonts w:eastAsia="PMingLiU"/>
                <w:lang w:eastAsia="zh-TW"/>
              </w:rPr>
              <w:t>Void</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36DF09F3" w14:textId="77777777" w:rsidR="002652AB" w:rsidRDefault="00252A01" w:rsidP="002652AB">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0C0FB59A" w14:textId="75D4996C" w:rsidR="00252A01" w:rsidRPr="00E062F1" w:rsidRDefault="002652AB" w:rsidP="002652AB">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062F1" w:rsidRDefault="001310A1" w:rsidP="001310A1"/>
    <w:p w14:paraId="02BCD003" w14:textId="77777777" w:rsidR="001310A1" w:rsidRPr="00E062F1" w:rsidRDefault="001310A1" w:rsidP="001310A1">
      <w:pPr>
        <w:pStyle w:val="Heading3"/>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77777777" w:rsidR="00D44AD9" w:rsidRDefault="00D44AD9" w:rsidP="00AC3FE8">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F21BFA0" w14:textId="77777777" w:rsidR="00D44AD9" w:rsidRDefault="00D44AD9" w:rsidP="00AC3FE8">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481BAB">
              <w:t>For UEs indicating interBandMRDC-WithOverlapDL-Bands-r16, the power imbalance requirement defined in clause 7.6B.2.6 apply.</w:t>
            </w:r>
            <w: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AC85F2E" w14:textId="2A0C2454" w:rsidR="00B45972" w:rsidRDefault="00B45972" w:rsidP="001310A1"/>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06B9297A" w14:textId="77777777" w:rsidR="00B45972" w:rsidRPr="00E062F1"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15258C99" w14:textId="77777777" w:rsidR="00F044BB" w:rsidRPr="00E062F1"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05E7B0E2" w14:textId="77777777" w:rsidR="00F532BA" w:rsidRPr="00E062F1"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7181" w14:textId="77777777" w:rsidR="001958FC" w:rsidRDefault="001958FC">
      <w:r>
        <w:separator/>
      </w:r>
    </w:p>
    <w:p w14:paraId="7F9E43A4" w14:textId="77777777" w:rsidR="001958FC" w:rsidRDefault="001958FC"/>
  </w:endnote>
  <w:endnote w:type="continuationSeparator" w:id="0">
    <w:p w14:paraId="139C0990" w14:textId="77777777" w:rsidR="001958FC" w:rsidRDefault="001958FC">
      <w:r>
        <w:continuationSeparator/>
      </w:r>
    </w:p>
    <w:p w14:paraId="64278572" w14:textId="77777777" w:rsidR="001958FC" w:rsidRDefault="00195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C360" w14:textId="77777777" w:rsidR="001958FC" w:rsidRDefault="001958FC">
      <w:r>
        <w:separator/>
      </w:r>
    </w:p>
    <w:p w14:paraId="70FE29D1" w14:textId="77777777" w:rsidR="001958FC" w:rsidRDefault="001958FC"/>
  </w:footnote>
  <w:footnote w:type="continuationSeparator" w:id="0">
    <w:p w14:paraId="7D92E81E" w14:textId="77777777" w:rsidR="001958FC" w:rsidRDefault="001958FC">
      <w:r>
        <w:continuationSeparator/>
      </w:r>
    </w:p>
    <w:p w14:paraId="07DFB5A5" w14:textId="77777777" w:rsidR="001958FC" w:rsidRDefault="00195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4B5F507"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833EFA">
      <w:rPr>
        <w:rFonts w:ascii="Arial" w:eastAsia="Times New Roman" w:hAnsi="Arial"/>
        <w:b/>
        <w:noProof/>
        <w:sz w:val="18"/>
        <w:lang w:eastAsia="en-GB"/>
      </w:rPr>
      <w:t>2</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w:t>
    </w:r>
    <w:r w:rsidR="00833EFA">
      <w:rPr>
        <w:rFonts w:ascii="Arial" w:eastAsia="Times New Roman" w:hAnsi="Arial"/>
        <w:b/>
        <w:noProof/>
        <w:sz w:val="18"/>
        <w:lang w:eastAsia="en-GB"/>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44812</Words>
  <Characters>255432</Characters>
  <Application>Microsoft Office Word</Application>
  <DocSecurity>0</DocSecurity>
  <Lines>2128</Lines>
  <Paragraphs>599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299645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19</cp:revision>
  <cp:lastPrinted>2019-01-18T19:05:00Z</cp:lastPrinted>
  <dcterms:created xsi:type="dcterms:W3CDTF">2022-01-08T16:48:00Z</dcterms:created>
  <dcterms:modified xsi:type="dcterms:W3CDTF">2022-06-24T09:33:00Z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