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DF6DD6" w:rsidRDefault="00D779DF" w:rsidP="000623E6">
      <w:pPr>
        <w:pStyle w:val="Heading8"/>
        <w:rPr>
          <w:rFonts w:eastAsia="Times New Roman"/>
          <w:lang w:eastAsia="x-none"/>
        </w:rPr>
      </w:pPr>
      <w:bookmarkStart w:id="0" w:name="_Toc21345697"/>
      <w:bookmarkStart w:id="1" w:name="_Toc29806546"/>
      <w:bookmarkStart w:id="2" w:name="_Toc37256079"/>
      <w:bookmarkStart w:id="3" w:name="_Toc37256420"/>
      <w:bookmarkStart w:id="4" w:name="_Toc45890253"/>
      <w:bookmarkStart w:id="5" w:name="_Toc52382078"/>
      <w:bookmarkStart w:id="6" w:name="_Toc61375177"/>
      <w:bookmarkStart w:id="7" w:name="_Toc67936530"/>
      <w:bookmarkStart w:id="8" w:name="_Toc67937403"/>
      <w:bookmarkStart w:id="9" w:name="_Toc76452639"/>
      <w:bookmarkStart w:id="10" w:name="_Toc76630482"/>
      <w:bookmarkStart w:id="11" w:name="_Toc83743042"/>
      <w:bookmarkStart w:id="12" w:name="_Toc83887156"/>
      <w:bookmarkStart w:id="13" w:name="_Toc83887957"/>
      <w:bookmarkStart w:id="14" w:name="_Toc9058879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15" w:name="_Toc67937404"/>
      <w:bookmarkStart w:id="16" w:name="_Toc76452640"/>
      <w:bookmarkStart w:id="17" w:name="_Toc76630483"/>
      <w:bookmarkStart w:id="18" w:name="_Toc83743043"/>
      <w:bookmarkStart w:id="19" w:name="_Toc83887157"/>
      <w:bookmarkStart w:id="20" w:name="_Toc83887958"/>
      <w:bookmarkStart w:id="21" w:name="_Toc90588799"/>
      <w:r w:rsidRPr="00DF6DD6">
        <w:t>A.1</w:t>
      </w:r>
      <w:r w:rsidRPr="00DF6DD6">
        <w:tab/>
        <w:t>General</w:t>
      </w:r>
      <w:bookmarkEnd w:id="15"/>
      <w:bookmarkEnd w:id="16"/>
      <w:bookmarkEnd w:id="17"/>
      <w:bookmarkEnd w:id="18"/>
      <w:bookmarkEnd w:id="19"/>
      <w:bookmarkEnd w:id="20"/>
      <w:bookmarkEnd w:id="21"/>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22" w:name="_Toc67937405"/>
      <w:bookmarkStart w:id="23" w:name="_Toc76452641"/>
      <w:bookmarkStart w:id="24" w:name="_Toc76630484"/>
      <w:bookmarkStart w:id="25" w:name="_Toc83743044"/>
      <w:bookmarkStart w:id="26" w:name="_Toc83887158"/>
      <w:bookmarkStart w:id="27" w:name="_Toc83887959"/>
      <w:bookmarkStart w:id="28" w:name="_Toc90588800"/>
      <w:r w:rsidRPr="00DF6DD6">
        <w:t>A.2</w:t>
      </w:r>
      <w:r w:rsidRPr="00DF6DD6">
        <w:tab/>
        <w:t>UL reference measurement channels for E-UTRA TDD Config 2</w:t>
      </w:r>
      <w:bookmarkEnd w:id="22"/>
      <w:bookmarkEnd w:id="23"/>
      <w:bookmarkEnd w:id="24"/>
      <w:bookmarkEnd w:id="25"/>
      <w:bookmarkEnd w:id="26"/>
      <w:bookmarkEnd w:id="27"/>
      <w:bookmarkEnd w:id="28"/>
    </w:p>
    <w:p w14:paraId="32CD1650" w14:textId="553F6F40" w:rsidR="005972C6" w:rsidRPr="00DF6DD6" w:rsidRDefault="005972C6" w:rsidP="000623E6">
      <w:pPr>
        <w:pStyle w:val="Heading2"/>
      </w:pPr>
      <w:bookmarkStart w:id="29" w:name="_Toc67937406"/>
      <w:bookmarkStart w:id="30" w:name="_Toc76452642"/>
      <w:bookmarkStart w:id="31" w:name="_Toc76630485"/>
      <w:bookmarkStart w:id="32" w:name="_Toc83743045"/>
      <w:bookmarkStart w:id="33" w:name="_Toc83887159"/>
      <w:bookmarkStart w:id="34" w:name="_Toc83887960"/>
      <w:bookmarkStart w:id="35" w:name="_Toc90588801"/>
      <w:r w:rsidRPr="00DF6DD6">
        <w:t>A.2.1</w:t>
      </w:r>
      <w:r w:rsidRPr="00DF6DD6">
        <w:tab/>
        <w:t>General</w:t>
      </w:r>
      <w:bookmarkEnd w:id="29"/>
      <w:bookmarkEnd w:id="30"/>
      <w:bookmarkEnd w:id="31"/>
      <w:bookmarkEnd w:id="32"/>
      <w:bookmarkEnd w:id="33"/>
      <w:bookmarkEnd w:id="34"/>
      <w:bookmarkEnd w:id="35"/>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36" w:name="_Toc67937407"/>
      <w:bookmarkStart w:id="37" w:name="_Toc76452643"/>
      <w:bookmarkStart w:id="38" w:name="_Toc76630486"/>
      <w:bookmarkStart w:id="39" w:name="_Toc83743046"/>
      <w:bookmarkStart w:id="40" w:name="_Toc83887160"/>
      <w:bookmarkStart w:id="41" w:name="_Toc83887961"/>
      <w:bookmarkStart w:id="42" w:name="_Toc90588802"/>
      <w:r w:rsidRPr="00DF6DD6">
        <w:lastRenderedPageBreak/>
        <w:t>A.2.2</w:t>
      </w:r>
      <w:r w:rsidRPr="00DF6DD6">
        <w:tab/>
        <w:t>Reference measurement channels for E-UTRA</w:t>
      </w:r>
      <w:bookmarkEnd w:id="36"/>
      <w:bookmarkEnd w:id="37"/>
      <w:bookmarkEnd w:id="38"/>
      <w:bookmarkEnd w:id="39"/>
      <w:bookmarkEnd w:id="40"/>
      <w:bookmarkEnd w:id="41"/>
      <w:bookmarkEnd w:id="42"/>
    </w:p>
    <w:p w14:paraId="002E30F8" w14:textId="77777777" w:rsidR="005972C6" w:rsidRPr="00DF6DD6" w:rsidRDefault="005972C6" w:rsidP="000623E6">
      <w:pPr>
        <w:pStyle w:val="Heading3"/>
        <w:rPr>
          <w:snapToGrid w:val="0"/>
        </w:rPr>
      </w:pPr>
      <w:bookmarkStart w:id="43" w:name="_Toc67937408"/>
      <w:bookmarkStart w:id="44" w:name="_Toc76452644"/>
      <w:bookmarkStart w:id="45" w:name="_Toc76630487"/>
      <w:bookmarkStart w:id="46" w:name="_Toc83743047"/>
      <w:bookmarkStart w:id="47" w:name="_Toc83887161"/>
      <w:bookmarkStart w:id="48" w:name="_Toc83887962"/>
      <w:bookmarkStart w:id="49" w:name="_Toc90588803"/>
      <w:r w:rsidRPr="00DF6DD6">
        <w:rPr>
          <w:snapToGrid w:val="0"/>
        </w:rPr>
        <w:t>A.2.2.1</w:t>
      </w:r>
      <w:r w:rsidRPr="00DF6DD6">
        <w:rPr>
          <w:snapToGrid w:val="0"/>
        </w:rPr>
        <w:tab/>
        <w:t>Full RB allocation</w:t>
      </w:r>
      <w:bookmarkEnd w:id="43"/>
      <w:bookmarkEnd w:id="44"/>
      <w:bookmarkEnd w:id="45"/>
      <w:bookmarkEnd w:id="46"/>
      <w:bookmarkEnd w:id="47"/>
      <w:bookmarkEnd w:id="48"/>
      <w:bookmarkEnd w:id="49"/>
    </w:p>
    <w:p w14:paraId="071940B0" w14:textId="77777777" w:rsidR="005972C6" w:rsidRPr="00DF6DD6" w:rsidRDefault="005972C6" w:rsidP="000623E6">
      <w:pPr>
        <w:pStyle w:val="Heading4"/>
      </w:pPr>
      <w:bookmarkStart w:id="50" w:name="_Toc67937409"/>
      <w:bookmarkStart w:id="51" w:name="_Toc76452645"/>
      <w:bookmarkStart w:id="52" w:name="_Toc76630488"/>
      <w:bookmarkStart w:id="53" w:name="_Toc83743048"/>
      <w:bookmarkStart w:id="54" w:name="_Toc83887162"/>
      <w:bookmarkStart w:id="55" w:name="_Toc83887963"/>
      <w:bookmarkStart w:id="56" w:name="_Toc90588804"/>
      <w:r w:rsidRPr="00DF6DD6">
        <w:t>A.2.2.1.1</w:t>
      </w:r>
      <w:r w:rsidRPr="00DF6DD6">
        <w:tab/>
        <w:t>QPSK</w:t>
      </w:r>
      <w:bookmarkEnd w:id="50"/>
      <w:bookmarkEnd w:id="51"/>
      <w:bookmarkEnd w:id="52"/>
      <w:bookmarkEnd w:id="53"/>
      <w:bookmarkEnd w:id="54"/>
      <w:bookmarkEnd w:id="55"/>
      <w:bookmarkEnd w:id="56"/>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57" w:name="_Toc67937410"/>
      <w:bookmarkStart w:id="58" w:name="_Toc76452646"/>
      <w:bookmarkStart w:id="59" w:name="_Toc76630489"/>
      <w:bookmarkStart w:id="60" w:name="_Toc83743049"/>
      <w:bookmarkStart w:id="61" w:name="_Toc83887163"/>
      <w:bookmarkStart w:id="62" w:name="_Toc83887964"/>
      <w:bookmarkStart w:id="63" w:name="_Toc90588805"/>
      <w:r w:rsidRPr="00DF6DD6">
        <w:lastRenderedPageBreak/>
        <w:t>A.2.2.1.2</w:t>
      </w:r>
      <w:r w:rsidRPr="00DF6DD6">
        <w:tab/>
        <w:t>16-QAM</w:t>
      </w:r>
      <w:bookmarkEnd w:id="57"/>
      <w:bookmarkEnd w:id="58"/>
      <w:bookmarkEnd w:id="59"/>
      <w:bookmarkEnd w:id="60"/>
      <w:bookmarkEnd w:id="61"/>
      <w:bookmarkEnd w:id="62"/>
      <w:bookmarkEnd w:id="63"/>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64" w:name="_Toc67937411"/>
      <w:bookmarkStart w:id="65" w:name="_Toc76452647"/>
      <w:bookmarkStart w:id="66" w:name="_Toc76630490"/>
      <w:bookmarkStart w:id="67" w:name="_Toc83743050"/>
      <w:bookmarkStart w:id="68" w:name="_Toc83887164"/>
      <w:bookmarkStart w:id="69" w:name="_Toc83887965"/>
      <w:bookmarkStart w:id="70" w:name="_Toc90588806"/>
      <w:r w:rsidRPr="00DF6DD6">
        <w:lastRenderedPageBreak/>
        <w:t>A.2.2.1.3</w:t>
      </w:r>
      <w:r w:rsidRPr="00DF6DD6">
        <w:tab/>
        <w:t>64-QAM</w:t>
      </w:r>
      <w:bookmarkEnd w:id="64"/>
      <w:bookmarkEnd w:id="65"/>
      <w:bookmarkEnd w:id="66"/>
      <w:bookmarkEnd w:id="67"/>
      <w:bookmarkEnd w:id="68"/>
      <w:bookmarkEnd w:id="69"/>
      <w:bookmarkEnd w:id="70"/>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71" w:name="_Toc67937412"/>
      <w:bookmarkStart w:id="72" w:name="_Toc76452648"/>
      <w:bookmarkStart w:id="73" w:name="_Toc76630491"/>
      <w:bookmarkStart w:id="74" w:name="_Toc83743051"/>
      <w:bookmarkStart w:id="75" w:name="_Toc83887165"/>
      <w:bookmarkStart w:id="76" w:name="_Toc83887966"/>
      <w:bookmarkStart w:id="77" w:name="_Toc90588807"/>
      <w:r w:rsidRPr="00DF6DD6">
        <w:lastRenderedPageBreak/>
        <w:t>A.2.2.1.4</w:t>
      </w:r>
      <w:r w:rsidRPr="00DF6DD6">
        <w:tab/>
        <w:t>256 QAM</w:t>
      </w:r>
      <w:bookmarkEnd w:id="71"/>
      <w:bookmarkEnd w:id="72"/>
      <w:bookmarkEnd w:id="73"/>
      <w:bookmarkEnd w:id="74"/>
      <w:bookmarkEnd w:id="75"/>
      <w:bookmarkEnd w:id="76"/>
      <w:bookmarkEnd w:id="77"/>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78" w:name="_Toc67937413"/>
      <w:bookmarkStart w:id="79" w:name="_Toc76452649"/>
      <w:bookmarkStart w:id="80" w:name="_Toc76630492"/>
      <w:bookmarkStart w:id="81" w:name="_Toc83743052"/>
      <w:bookmarkStart w:id="82" w:name="_Toc83887166"/>
      <w:bookmarkStart w:id="83" w:name="_Toc83887967"/>
      <w:bookmarkStart w:id="84" w:name="_Toc90588808"/>
      <w:r w:rsidRPr="00DF6DD6">
        <w:rPr>
          <w:snapToGrid w:val="0"/>
        </w:rPr>
        <w:lastRenderedPageBreak/>
        <w:t>A.2.2.2</w:t>
      </w:r>
      <w:r w:rsidRPr="00DF6DD6">
        <w:rPr>
          <w:snapToGrid w:val="0"/>
        </w:rPr>
        <w:tab/>
        <w:t>Partial RB allocation</w:t>
      </w:r>
      <w:bookmarkEnd w:id="78"/>
      <w:bookmarkEnd w:id="79"/>
      <w:bookmarkEnd w:id="80"/>
      <w:bookmarkEnd w:id="81"/>
      <w:bookmarkEnd w:id="82"/>
      <w:bookmarkEnd w:id="83"/>
      <w:bookmarkEnd w:id="84"/>
    </w:p>
    <w:p w14:paraId="7E32598B" w14:textId="77777777" w:rsidR="005972C6" w:rsidRPr="00DF6DD6" w:rsidRDefault="005972C6" w:rsidP="000623E6">
      <w:pPr>
        <w:pStyle w:val="Heading4"/>
        <w:rPr>
          <w:rFonts w:ascii="Calibri Light" w:hAnsi="Calibri Light"/>
          <w:i/>
          <w:iCs/>
          <w:lang w:eastAsia="de-DE"/>
        </w:rPr>
      </w:pPr>
      <w:bookmarkStart w:id="85" w:name="_Toc67937414"/>
      <w:bookmarkStart w:id="86" w:name="_Toc76452650"/>
      <w:bookmarkStart w:id="87" w:name="_Toc76630493"/>
      <w:bookmarkStart w:id="88" w:name="_Toc83743053"/>
      <w:bookmarkStart w:id="89" w:name="_Toc83887167"/>
      <w:bookmarkStart w:id="90" w:name="_Toc83887968"/>
      <w:bookmarkStart w:id="91" w:name="_Toc90588809"/>
      <w:r w:rsidRPr="00DF6DD6">
        <w:t>A.2.2.2.1</w:t>
      </w:r>
      <w:r w:rsidRPr="00DF6DD6">
        <w:tab/>
        <w:t>QPSK</w:t>
      </w:r>
      <w:bookmarkEnd w:id="85"/>
      <w:bookmarkEnd w:id="86"/>
      <w:bookmarkEnd w:id="87"/>
      <w:bookmarkEnd w:id="88"/>
      <w:bookmarkEnd w:id="89"/>
      <w:bookmarkEnd w:id="90"/>
      <w:bookmarkEnd w:id="91"/>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92" w:name="_Toc67937415"/>
      <w:bookmarkStart w:id="93" w:name="_Toc76452651"/>
      <w:bookmarkStart w:id="94" w:name="_Toc76630494"/>
      <w:bookmarkStart w:id="95" w:name="_Toc83743054"/>
      <w:bookmarkStart w:id="96" w:name="_Toc83887168"/>
      <w:bookmarkStart w:id="97" w:name="_Toc83887969"/>
      <w:bookmarkStart w:id="98" w:name="_Toc90588810"/>
      <w:r w:rsidRPr="00DF6DD6">
        <w:lastRenderedPageBreak/>
        <w:t>A.2.2.2.2</w:t>
      </w:r>
      <w:r w:rsidRPr="00DF6DD6">
        <w:tab/>
        <w:t>16-QAM</w:t>
      </w:r>
      <w:bookmarkEnd w:id="92"/>
      <w:bookmarkEnd w:id="93"/>
      <w:bookmarkEnd w:id="94"/>
      <w:bookmarkEnd w:id="95"/>
      <w:bookmarkEnd w:id="96"/>
      <w:bookmarkEnd w:id="97"/>
      <w:bookmarkEnd w:id="98"/>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99" w:name="_Toc67937416"/>
      <w:bookmarkStart w:id="100" w:name="_Toc76452652"/>
      <w:bookmarkStart w:id="101" w:name="_Toc76630495"/>
      <w:bookmarkStart w:id="102" w:name="_Toc83743055"/>
      <w:bookmarkStart w:id="103" w:name="_Toc83887169"/>
      <w:bookmarkStart w:id="104" w:name="_Toc83887970"/>
      <w:bookmarkStart w:id="105" w:name="_Toc90588811"/>
      <w:r w:rsidRPr="00DF6DD6">
        <w:lastRenderedPageBreak/>
        <w:t>A.2.2.2.3</w:t>
      </w:r>
      <w:r w:rsidRPr="00DF6DD6">
        <w:tab/>
        <w:t>64-QAM</w:t>
      </w:r>
      <w:bookmarkEnd w:id="99"/>
      <w:bookmarkEnd w:id="100"/>
      <w:bookmarkEnd w:id="101"/>
      <w:bookmarkEnd w:id="102"/>
      <w:bookmarkEnd w:id="103"/>
      <w:bookmarkEnd w:id="104"/>
      <w:bookmarkEnd w:id="105"/>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106" w:name="_Toc67937417"/>
      <w:bookmarkStart w:id="107" w:name="_Toc76452653"/>
      <w:bookmarkStart w:id="108" w:name="_Toc76630496"/>
      <w:bookmarkStart w:id="109" w:name="_Toc83743056"/>
      <w:bookmarkStart w:id="110" w:name="_Toc83887170"/>
      <w:bookmarkStart w:id="111" w:name="_Toc83887971"/>
      <w:bookmarkStart w:id="112" w:name="_Toc90588812"/>
      <w:r w:rsidRPr="00DF6DD6">
        <w:lastRenderedPageBreak/>
        <w:t>A.2.2.2.4</w:t>
      </w:r>
      <w:r w:rsidRPr="00DF6DD6">
        <w:tab/>
        <w:t>256 QAM</w:t>
      </w:r>
      <w:bookmarkEnd w:id="106"/>
      <w:bookmarkEnd w:id="107"/>
      <w:bookmarkEnd w:id="108"/>
      <w:bookmarkEnd w:id="109"/>
      <w:bookmarkEnd w:id="110"/>
      <w:bookmarkEnd w:id="111"/>
      <w:bookmarkEnd w:id="112"/>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113" w:name="_Toc67937418"/>
      <w:bookmarkStart w:id="114" w:name="_Toc76452654"/>
      <w:bookmarkStart w:id="115" w:name="_Toc76630497"/>
      <w:bookmarkStart w:id="116" w:name="_Toc83743057"/>
      <w:bookmarkStart w:id="117" w:name="_Toc83887171"/>
      <w:bookmarkStart w:id="118" w:name="_Toc83887972"/>
      <w:bookmarkStart w:id="119" w:name="_Toc90588813"/>
      <w:r w:rsidRPr="00DF6DD6">
        <w:t>A.3</w:t>
      </w:r>
      <w:r w:rsidRPr="00DF6DD6">
        <w:tab/>
      </w:r>
      <w:r w:rsidR="000623E6">
        <w:tab/>
      </w:r>
      <w:r w:rsidRPr="00DF6DD6">
        <w:t>DL reference measurement channels for E-UTRA</w:t>
      </w:r>
      <w:bookmarkEnd w:id="113"/>
      <w:bookmarkEnd w:id="114"/>
      <w:bookmarkEnd w:id="115"/>
      <w:bookmarkEnd w:id="116"/>
      <w:bookmarkEnd w:id="117"/>
      <w:bookmarkEnd w:id="118"/>
      <w:bookmarkEnd w:id="119"/>
    </w:p>
    <w:p w14:paraId="776C762A" w14:textId="77777777" w:rsidR="005972C6" w:rsidRPr="00DF6DD6" w:rsidRDefault="005972C6" w:rsidP="000623E6">
      <w:pPr>
        <w:pStyle w:val="Heading2"/>
      </w:pPr>
      <w:bookmarkStart w:id="120" w:name="_Toc67937419"/>
      <w:bookmarkStart w:id="121" w:name="_Toc76452655"/>
      <w:bookmarkStart w:id="122" w:name="_Toc76630498"/>
      <w:bookmarkStart w:id="123" w:name="_Toc83743058"/>
      <w:bookmarkStart w:id="124" w:name="_Toc83887172"/>
      <w:bookmarkStart w:id="125" w:name="_Toc83887973"/>
      <w:bookmarkStart w:id="126" w:name="_Toc90588814"/>
      <w:r w:rsidRPr="00DF6DD6">
        <w:t>A.3.1</w:t>
      </w:r>
      <w:r w:rsidRPr="00DF6DD6">
        <w:tab/>
        <w:t>General</w:t>
      </w:r>
      <w:bookmarkEnd w:id="120"/>
      <w:bookmarkEnd w:id="121"/>
      <w:bookmarkEnd w:id="122"/>
      <w:bookmarkEnd w:id="123"/>
      <w:bookmarkEnd w:id="124"/>
      <w:bookmarkEnd w:id="125"/>
      <w:bookmarkEnd w:id="126"/>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36pt" o:ole="">
            <v:imagedata r:id="rId12" o:title=""/>
          </v:shape>
          <o:OLEObject Type="Embed" ProgID="Equation.3" ShapeID="_x0000_i1025" DrawAspect="Content" ObjectID="_1751121110" r:id="rId13"/>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127" w:name="_Toc67937420"/>
      <w:bookmarkStart w:id="128" w:name="_Toc76452656"/>
      <w:bookmarkStart w:id="129" w:name="_Toc76630499"/>
      <w:bookmarkStart w:id="130" w:name="_Toc83743059"/>
      <w:bookmarkStart w:id="131" w:name="_Toc83887173"/>
      <w:bookmarkStart w:id="132" w:name="_Toc83887974"/>
      <w:bookmarkStart w:id="133" w:name="_Toc90588815"/>
      <w:r w:rsidRPr="00DF6DD6">
        <w:rPr>
          <w:snapToGrid w:val="0"/>
        </w:rPr>
        <w:t>A.3.1.1</w:t>
      </w:r>
      <w:r w:rsidRPr="00DF6DD6">
        <w:rPr>
          <w:snapToGrid w:val="0"/>
        </w:rPr>
        <w:tab/>
        <w:t>QPSK</w:t>
      </w:r>
      <w:bookmarkEnd w:id="127"/>
      <w:bookmarkEnd w:id="128"/>
      <w:bookmarkEnd w:id="129"/>
      <w:bookmarkEnd w:id="130"/>
      <w:bookmarkEnd w:id="131"/>
      <w:bookmarkEnd w:id="132"/>
      <w:bookmarkEnd w:id="133"/>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134" w:name="_Toc67937421"/>
      <w:bookmarkStart w:id="135" w:name="_Toc76452657"/>
      <w:bookmarkStart w:id="136" w:name="_Toc76630500"/>
      <w:bookmarkStart w:id="137" w:name="_Toc83743060"/>
      <w:bookmarkStart w:id="138" w:name="_Toc83887174"/>
      <w:bookmarkStart w:id="139" w:name="_Toc83887975"/>
      <w:bookmarkStart w:id="140" w:name="_Toc90588816"/>
      <w:r w:rsidRPr="00DF6DD6">
        <w:rPr>
          <w:snapToGrid w:val="0"/>
        </w:rPr>
        <w:lastRenderedPageBreak/>
        <w:t>A.3.1.2</w:t>
      </w:r>
      <w:r w:rsidRPr="00DF6DD6">
        <w:rPr>
          <w:snapToGrid w:val="0"/>
        </w:rPr>
        <w:tab/>
        <w:t>64-QAM</w:t>
      </w:r>
      <w:bookmarkEnd w:id="134"/>
      <w:bookmarkEnd w:id="135"/>
      <w:bookmarkEnd w:id="136"/>
      <w:bookmarkEnd w:id="137"/>
      <w:bookmarkEnd w:id="138"/>
      <w:bookmarkEnd w:id="139"/>
      <w:bookmarkEnd w:id="140"/>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141" w:name="_Toc67937422"/>
      <w:bookmarkStart w:id="142" w:name="_Toc76452658"/>
      <w:bookmarkStart w:id="143" w:name="_Toc76630501"/>
      <w:bookmarkStart w:id="144" w:name="_Toc83743061"/>
      <w:bookmarkStart w:id="145" w:name="_Toc83887175"/>
      <w:bookmarkStart w:id="146" w:name="_Toc83887976"/>
      <w:bookmarkStart w:id="147" w:name="_Toc90588817"/>
      <w:r w:rsidRPr="00DF6DD6">
        <w:rPr>
          <w:snapToGrid w:val="0"/>
        </w:rPr>
        <w:lastRenderedPageBreak/>
        <w:t>A.3.1.3</w:t>
      </w:r>
      <w:r w:rsidRPr="00DF6DD6">
        <w:rPr>
          <w:snapToGrid w:val="0"/>
        </w:rPr>
        <w:tab/>
        <w:t>256-QAM</w:t>
      </w:r>
      <w:bookmarkEnd w:id="141"/>
      <w:bookmarkEnd w:id="142"/>
      <w:bookmarkEnd w:id="143"/>
      <w:bookmarkEnd w:id="144"/>
      <w:bookmarkEnd w:id="145"/>
      <w:bookmarkEnd w:id="146"/>
      <w:bookmarkEnd w:id="147"/>
    </w:p>
    <w:p w14:paraId="334FC60C" w14:textId="43318037" w:rsidR="005972C6" w:rsidRPr="00DF6DD6" w:rsidRDefault="005972C6" w:rsidP="00471067">
      <w:pPr>
        <w:pStyle w:val="TH"/>
        <w:rPr>
          <w:lang w:eastAsia="zh-CN"/>
        </w:rPr>
      </w:pPr>
      <w:bookmarkStart w:id="148"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48"/>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149" w:name="_Toc21345698"/>
      <w:bookmarkStart w:id="150" w:name="_Toc29806547"/>
      <w:bookmarkStart w:id="151" w:name="_Toc37256080"/>
      <w:bookmarkStart w:id="152" w:name="_Toc37256421"/>
      <w:bookmarkStart w:id="153" w:name="_Toc45890254"/>
      <w:bookmarkStart w:id="154" w:name="_Toc52382079"/>
      <w:bookmarkStart w:id="155" w:name="_Toc61375178"/>
      <w:bookmarkStart w:id="156" w:name="_Toc67936531"/>
      <w:bookmarkStart w:id="157" w:name="_Toc67937423"/>
      <w:bookmarkStart w:id="158" w:name="_Toc76452659"/>
      <w:bookmarkStart w:id="159" w:name="_Toc76630502"/>
      <w:bookmarkStart w:id="160" w:name="_Toc83743062"/>
      <w:bookmarkStart w:id="161" w:name="_Toc83887176"/>
      <w:bookmarkStart w:id="162" w:name="_Toc83887977"/>
      <w:bookmarkStart w:id="163" w:name="_Toc90588818"/>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164" w:name="_Toc21345699"/>
      <w:bookmarkStart w:id="165" w:name="_Toc29806548"/>
      <w:bookmarkStart w:id="166" w:name="_Toc37256081"/>
      <w:bookmarkStart w:id="167" w:name="_Toc37256422"/>
      <w:bookmarkStart w:id="168" w:name="_Toc45890255"/>
      <w:bookmarkStart w:id="169" w:name="_Toc52382080"/>
      <w:bookmarkStart w:id="170" w:name="_Toc61375179"/>
      <w:bookmarkStart w:id="171" w:name="_Toc67936532"/>
      <w:bookmarkStart w:id="172" w:name="_Toc67937424"/>
      <w:bookmarkStart w:id="173" w:name="_Toc76452660"/>
      <w:bookmarkStart w:id="174" w:name="_Toc76630503"/>
      <w:bookmarkStart w:id="175" w:name="_Toc83743063"/>
      <w:bookmarkStart w:id="176" w:name="_Toc83887177"/>
      <w:bookmarkStart w:id="177" w:name="_Toc83887978"/>
      <w:bookmarkStart w:id="178" w:name="_Toc90588819"/>
      <w:r w:rsidRPr="00DF6DD6">
        <w:rPr>
          <w:rStyle w:val="Heading1Char"/>
        </w:rPr>
        <w:t>Annex C:</w:t>
      </w:r>
      <w:r w:rsidR="000623E6">
        <w:rPr>
          <w:rStyle w:val="Heading1Char"/>
        </w:rPr>
        <w:tab/>
      </w:r>
      <w:r w:rsidRPr="00DF6DD6">
        <w:rPr>
          <w:rStyle w:val="Heading1Char"/>
        </w:rPr>
        <w:t>Void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179" w:name="_Toc21345700"/>
      <w:bookmarkStart w:id="180" w:name="_Toc29806549"/>
      <w:bookmarkStart w:id="181" w:name="_Toc37256082"/>
      <w:bookmarkStart w:id="182" w:name="_Toc37256423"/>
      <w:bookmarkStart w:id="183" w:name="_Toc45890256"/>
      <w:bookmarkStart w:id="184" w:name="_Toc52382081"/>
      <w:bookmarkStart w:id="185" w:name="_Toc61375180"/>
      <w:bookmarkStart w:id="186" w:name="_Toc67936533"/>
      <w:bookmarkStart w:id="187" w:name="_Toc67937425"/>
      <w:bookmarkStart w:id="188" w:name="_Toc76452661"/>
      <w:bookmarkStart w:id="189" w:name="_Toc76630504"/>
      <w:bookmarkStart w:id="190" w:name="_Toc83743064"/>
      <w:bookmarkStart w:id="191" w:name="_Toc83887178"/>
      <w:bookmarkStart w:id="192" w:name="_Toc83887979"/>
      <w:bookmarkStart w:id="193" w:name="_Toc90588820"/>
      <w:r w:rsidRPr="00DF6DD6">
        <w:rPr>
          <w:rStyle w:val="Heading1Char"/>
        </w:rPr>
        <w:t>Annex D:</w:t>
      </w:r>
      <w:r w:rsidR="000623E6">
        <w:rPr>
          <w:rStyle w:val="Heading1Char"/>
        </w:rPr>
        <w:tab/>
      </w:r>
      <w:r w:rsidRPr="00DF6DD6">
        <w:rPr>
          <w:rStyle w:val="Heading1Char"/>
        </w:rPr>
        <w:t>Void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194" w:name="_Toc21345701"/>
      <w:bookmarkStart w:id="195" w:name="_Toc29806550"/>
      <w:bookmarkStart w:id="196" w:name="_Toc37256083"/>
      <w:bookmarkStart w:id="197" w:name="_Toc37256424"/>
      <w:bookmarkStart w:id="198" w:name="_Toc45890257"/>
      <w:bookmarkStart w:id="199" w:name="_Toc52382082"/>
      <w:bookmarkStart w:id="200" w:name="_Toc61375181"/>
      <w:bookmarkStart w:id="201" w:name="_Toc67936534"/>
      <w:bookmarkStart w:id="202" w:name="_Toc67937426"/>
      <w:bookmarkStart w:id="203" w:name="_Toc76452662"/>
      <w:bookmarkStart w:id="204" w:name="_Toc76630505"/>
      <w:bookmarkStart w:id="205" w:name="_Toc83743065"/>
      <w:bookmarkStart w:id="206" w:name="_Toc83887179"/>
      <w:bookmarkStart w:id="207" w:name="_Toc83887980"/>
      <w:bookmarkStart w:id="208" w:name="_Toc90588821"/>
      <w:r w:rsidRPr="00DF6DD6">
        <w:rPr>
          <w:rStyle w:val="Heading1Char"/>
        </w:rPr>
        <w:lastRenderedPageBreak/>
        <w:t>Annex E:</w:t>
      </w:r>
      <w:r w:rsidR="000623E6">
        <w:rPr>
          <w:rStyle w:val="Heading1Char"/>
        </w:rPr>
        <w:tab/>
      </w:r>
      <w:r w:rsidRPr="00DF6DD6">
        <w:rPr>
          <w:rStyle w:val="Heading1Char"/>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209" w:name="_Toc21345702"/>
      <w:bookmarkStart w:id="210" w:name="_Toc29806551"/>
      <w:bookmarkStart w:id="211" w:name="_Toc37256084"/>
      <w:bookmarkStart w:id="212" w:name="_Toc37256425"/>
      <w:bookmarkStart w:id="213" w:name="_Toc45890258"/>
      <w:bookmarkStart w:id="214" w:name="_Toc52382083"/>
      <w:bookmarkStart w:id="215" w:name="_Toc61375182"/>
      <w:bookmarkStart w:id="216" w:name="_Toc67936535"/>
      <w:bookmarkStart w:id="217" w:name="_Toc67937427"/>
      <w:bookmarkStart w:id="218" w:name="_Toc76452663"/>
      <w:bookmarkStart w:id="219" w:name="_Toc76630506"/>
      <w:bookmarkStart w:id="220" w:name="_Toc83743066"/>
      <w:bookmarkStart w:id="221" w:name="_Toc83887180"/>
      <w:bookmarkStart w:id="222" w:name="_Toc83887981"/>
      <w:bookmarkStart w:id="223" w:name="_Toc90588822"/>
      <w:r w:rsidRPr="00DF6DD6">
        <w:rPr>
          <w:rStyle w:val="Heading1Char"/>
        </w:rPr>
        <w:t>Annex F:</w:t>
      </w:r>
      <w:r w:rsidR="000623E6">
        <w:rPr>
          <w:rStyle w:val="Heading1Char"/>
        </w:rPr>
        <w:tab/>
      </w:r>
      <w:r w:rsidRPr="00DF6DD6">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224" w:name="_Toc21345703"/>
      <w:bookmarkStart w:id="225" w:name="_Toc29806552"/>
      <w:bookmarkStart w:id="226" w:name="_Toc37256085"/>
      <w:bookmarkStart w:id="227" w:name="_Toc37256426"/>
      <w:bookmarkStart w:id="228" w:name="_Toc45890259"/>
      <w:bookmarkStart w:id="229" w:name="_Toc52382084"/>
      <w:bookmarkStart w:id="230" w:name="_Toc61375183"/>
      <w:bookmarkStart w:id="231" w:name="_Toc67936536"/>
      <w:bookmarkStart w:id="232" w:name="_Toc67937428"/>
      <w:bookmarkStart w:id="233" w:name="_Toc76452664"/>
      <w:bookmarkStart w:id="234" w:name="_Toc76630507"/>
      <w:bookmarkStart w:id="235" w:name="_Toc83743067"/>
      <w:bookmarkStart w:id="236" w:name="_Toc83887181"/>
      <w:bookmarkStart w:id="237" w:name="_Toc83887982"/>
      <w:bookmarkStart w:id="238" w:name="_Toc90588823"/>
      <w:r w:rsidRPr="00DF6DD6">
        <w:rPr>
          <w:rStyle w:val="Heading1Char"/>
        </w:rPr>
        <w:t>Annex G:</w:t>
      </w:r>
      <w:r w:rsidR="000623E6">
        <w:rPr>
          <w:rStyle w:val="Heading1Char"/>
        </w:rPr>
        <w:tab/>
      </w:r>
      <w:r w:rsidRPr="00DF6DD6">
        <w:rPr>
          <w:rStyle w:val="Heading1Char"/>
        </w:rPr>
        <w:t>Void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DDACEA4" w14:textId="77777777" w:rsidR="00D779DF" w:rsidRPr="00DF6DD6" w:rsidRDefault="00D779DF" w:rsidP="00D779DF"/>
    <w:p w14:paraId="1A08FE06" w14:textId="726A2104" w:rsidR="00D779DF" w:rsidRDefault="00D779DF" w:rsidP="000623E6">
      <w:pPr>
        <w:pStyle w:val="Heading8"/>
      </w:pPr>
      <w:bookmarkStart w:id="239" w:name="_Toc21345704"/>
      <w:bookmarkStart w:id="240" w:name="_Toc29806553"/>
      <w:bookmarkStart w:id="241" w:name="_Toc37256086"/>
      <w:bookmarkStart w:id="242" w:name="_Toc37256427"/>
      <w:bookmarkStart w:id="243" w:name="_Toc45890260"/>
      <w:bookmarkStart w:id="244" w:name="_Toc52382085"/>
      <w:bookmarkStart w:id="245" w:name="_Toc61375184"/>
      <w:bookmarkStart w:id="246" w:name="_Toc67936537"/>
      <w:bookmarkStart w:id="247" w:name="_Toc67937429"/>
      <w:bookmarkStart w:id="248" w:name="_Toc76452665"/>
      <w:bookmarkStart w:id="249" w:name="_Toc76630508"/>
      <w:bookmarkStart w:id="250" w:name="_Toc83743068"/>
      <w:bookmarkStart w:id="251" w:name="_Toc83887182"/>
      <w:bookmarkStart w:id="252" w:name="_Toc83887983"/>
      <w:bookmarkStart w:id="253" w:name="_Toc9058882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254" w:name="_Toc21345706"/>
      <w:bookmarkStart w:id="255" w:name="_Toc29806555"/>
      <w:bookmarkStart w:id="256" w:name="_Toc37256088"/>
      <w:bookmarkStart w:id="257" w:name="_Toc37256429"/>
      <w:bookmarkStart w:id="258" w:name="_Toc45890261"/>
      <w:bookmarkStart w:id="259" w:name="_Toc52382086"/>
      <w:bookmarkStart w:id="260" w:name="_Toc61375185"/>
      <w:bookmarkStart w:id="261" w:name="_Toc67936538"/>
      <w:bookmarkStart w:id="262" w:name="_Toc67937430"/>
      <w:bookmarkStart w:id="263" w:name="_Toc76452666"/>
      <w:bookmarkStart w:id="264" w:name="_Toc76630509"/>
      <w:bookmarkStart w:id="265" w:name="_Toc83743069"/>
      <w:bookmarkStart w:id="266" w:name="_Toc83887183"/>
      <w:bookmarkStart w:id="267" w:name="_Toc83887984"/>
      <w:bookmarkStart w:id="268" w:name="_Toc9058882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7E4629B4" w:rsidR="0036005C" w:rsidRPr="00DF6DD6" w:rsidRDefault="0036005C" w:rsidP="00C21B6E">
      <w:pPr>
        <w:pStyle w:val="Heading8"/>
      </w:pPr>
      <w:bookmarkStart w:id="269" w:name="_Toc21345707"/>
      <w:bookmarkStart w:id="270" w:name="_Toc29806556"/>
      <w:bookmarkStart w:id="271" w:name="_Toc37256089"/>
      <w:bookmarkStart w:id="272" w:name="_Toc37256430"/>
      <w:bookmarkStart w:id="273" w:name="_Toc45890262"/>
      <w:bookmarkStart w:id="274" w:name="_Toc52382087"/>
      <w:bookmarkStart w:id="275" w:name="_Toc61375186"/>
      <w:bookmarkStart w:id="276" w:name="_Toc67936539"/>
      <w:bookmarkStart w:id="277" w:name="_Toc67937431"/>
      <w:bookmarkStart w:id="278" w:name="_Toc76452667"/>
      <w:bookmarkStart w:id="279" w:name="_Toc76630510"/>
      <w:bookmarkStart w:id="280" w:name="_Toc83743070"/>
      <w:bookmarkStart w:id="281" w:name="_Toc83887184"/>
      <w:bookmarkStart w:id="282" w:name="_Toc83887985"/>
      <w:bookmarkStart w:id="283" w:name="_Toc90588826"/>
      <w:r w:rsidRPr="00DF6DD6">
        <w:lastRenderedPageBreak/>
        <w:t>Annex J</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00C21B6E">
        <w:t>:</w:t>
      </w:r>
      <w:r w:rsidR="00C21B6E">
        <w:tab/>
        <w:t>Void</w:t>
      </w:r>
    </w:p>
    <w:p w14:paraId="1AF8392A" w14:textId="77777777" w:rsidR="0036005C" w:rsidRPr="00DF6DD6" w:rsidRDefault="0036005C" w:rsidP="00EA1C6C"/>
    <w:p w14:paraId="5FEB12C5" w14:textId="1606320E" w:rsidR="0036005C" w:rsidRPr="00DF6DD6" w:rsidRDefault="0036005C" w:rsidP="000623E6">
      <w:pPr>
        <w:pStyle w:val="Heading8"/>
      </w:pPr>
      <w:bookmarkStart w:id="284" w:name="_Toc21345708"/>
      <w:bookmarkStart w:id="285" w:name="_Toc29806557"/>
      <w:bookmarkStart w:id="286" w:name="_Toc37256090"/>
      <w:bookmarkStart w:id="287" w:name="_Toc37256431"/>
      <w:bookmarkStart w:id="288" w:name="_Toc45890263"/>
      <w:bookmarkStart w:id="289" w:name="_Toc52382088"/>
      <w:bookmarkStart w:id="290" w:name="_Toc61375187"/>
      <w:bookmarkStart w:id="291" w:name="_Toc67936540"/>
      <w:bookmarkStart w:id="292" w:name="_Toc67937432"/>
      <w:bookmarkStart w:id="293" w:name="_Toc76452668"/>
      <w:bookmarkStart w:id="294" w:name="_Toc76630511"/>
      <w:bookmarkStart w:id="295" w:name="_Toc83743071"/>
      <w:bookmarkStart w:id="296" w:name="_Toc83887185"/>
      <w:bookmarkStart w:id="297" w:name="_Toc83887986"/>
      <w:bookmarkStart w:id="298" w:name="_Toc90588827"/>
      <w:bookmarkStart w:id="299" w:name="historyclause"/>
      <w:r w:rsidRPr="00DF6DD6">
        <w:t>Annex K:</w:t>
      </w:r>
      <w:r w:rsidR="000623E6">
        <w:tab/>
      </w:r>
      <w:r w:rsidR="00FE55F8" w:rsidRPr="00DF6DD6">
        <w:t>Void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D9B38C1" w14:textId="77777777" w:rsidR="00C21B6E" w:rsidRPr="00DF6DD6" w:rsidRDefault="00C21B6E" w:rsidP="00C21B6E"/>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00" w:name="_Toc21345709"/>
      <w:bookmarkStart w:id="301" w:name="_Toc29806558"/>
      <w:bookmarkStart w:id="302" w:name="_Toc37256091"/>
      <w:bookmarkStart w:id="303" w:name="_Toc37256432"/>
      <w:bookmarkStart w:id="304" w:name="_Toc45890264"/>
      <w:bookmarkStart w:id="305" w:name="_Toc52382089"/>
      <w:bookmarkStart w:id="306" w:name="_Toc61375188"/>
      <w:bookmarkStart w:id="307" w:name="_Toc67936541"/>
      <w:bookmarkStart w:id="308" w:name="_Toc67937433"/>
      <w:bookmarkStart w:id="309" w:name="_Toc76452669"/>
      <w:bookmarkStart w:id="310" w:name="_Toc76630512"/>
      <w:bookmarkStart w:id="311" w:name="_Toc83743072"/>
      <w:bookmarkStart w:id="312" w:name="_Toc83887186"/>
      <w:bookmarkStart w:id="313" w:name="_Toc83887987"/>
      <w:bookmarkStart w:id="314" w:name="_Toc90588828"/>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15"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15"/>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lastRenderedPageBreak/>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299"/>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r w:rsidR="00052A20" w14:paraId="74600B64"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A0098" w14:textId="7723207D" w:rsidR="00052A20" w:rsidRDefault="00052A20" w:rsidP="009D3DCC">
            <w:pPr>
              <w:pStyle w:val="TAC"/>
              <w:keepNext w:val="0"/>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D5821D" w14:textId="01FB064F" w:rsidR="00052A20" w:rsidRDefault="00052A20" w:rsidP="009D3DCC">
            <w:pPr>
              <w:pStyle w:val="TAC"/>
              <w:keepNext w:val="0"/>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D6388" w14:textId="48980D38" w:rsidR="00052A20" w:rsidRPr="003C77C1" w:rsidRDefault="00052A20" w:rsidP="009D3DCC">
            <w:pPr>
              <w:pStyle w:val="TAC"/>
              <w:keepNext w:val="0"/>
              <w:rPr>
                <w:rFonts w:cs="Arial"/>
                <w:sz w:val="16"/>
                <w:szCs w:val="16"/>
              </w:rPr>
            </w:pPr>
            <w:r w:rsidRPr="00650EBE">
              <w:rPr>
                <w:rFonts w:cs="Arial"/>
                <w:sz w:val="16"/>
                <w:szCs w:val="16"/>
              </w:rPr>
              <w:t>RP-21</w:t>
            </w:r>
            <w:r w:rsidR="00EC5259">
              <w:rPr>
                <w:rFonts w:cs="Arial"/>
                <w:sz w:val="16"/>
                <w:szCs w:val="16"/>
              </w:rPr>
              <w:t>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3FCE" w14:textId="763ABF31" w:rsidR="00052A20" w:rsidRDefault="00052A20" w:rsidP="009D3DCC">
            <w:pPr>
              <w:pStyle w:val="TAL"/>
              <w:keepNext w:val="0"/>
              <w:jc w:val="center"/>
              <w:rPr>
                <w:rFonts w:cs="Arial"/>
                <w:sz w:val="16"/>
                <w:szCs w:val="16"/>
              </w:rPr>
            </w:pPr>
            <w:r>
              <w:rPr>
                <w:rFonts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B527" w14:textId="77777777" w:rsidR="00052A20" w:rsidRDefault="00052A20"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618D" w14:textId="77777777" w:rsidR="00052A20" w:rsidRPr="00371131" w:rsidRDefault="00052A20"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12389" w14:textId="3F53EAC7" w:rsidR="00052A20" w:rsidRPr="00052A20" w:rsidRDefault="006C3E5C" w:rsidP="009D3DCC">
            <w:pPr>
              <w:pStyle w:val="TAL"/>
              <w:keepNext w:val="0"/>
              <w:rPr>
                <w:rFonts w:cs="Arial"/>
                <w:sz w:val="16"/>
                <w:szCs w:val="16"/>
              </w:rPr>
            </w:pPr>
            <w:r w:rsidRPr="00E748D8">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F2EB" w14:textId="41E320FF" w:rsidR="00052A20" w:rsidRDefault="00052A20" w:rsidP="009D3DCC">
            <w:pPr>
              <w:pStyle w:val="TAC"/>
              <w:keepNext w:val="0"/>
              <w:rPr>
                <w:sz w:val="16"/>
                <w:szCs w:val="16"/>
                <w:lang w:eastAsia="zh-CN"/>
              </w:rPr>
            </w:pPr>
            <w:r>
              <w:rPr>
                <w:sz w:val="16"/>
                <w:szCs w:val="16"/>
                <w:lang w:eastAsia="zh-CN"/>
              </w:rPr>
              <w:t>15.16.0</w:t>
            </w:r>
          </w:p>
        </w:tc>
      </w:tr>
      <w:tr w:rsidR="001C2705" w14:paraId="1A42E092"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E59F7" w14:textId="0E0F2924" w:rsidR="001C2705" w:rsidRDefault="001C2705" w:rsidP="009D3DCC">
            <w:pPr>
              <w:pStyle w:val="TAC"/>
              <w:keepNext w:val="0"/>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FE502B" w14:textId="0F742A57" w:rsidR="001C2705" w:rsidRDefault="001C2705" w:rsidP="009D3DCC">
            <w:pPr>
              <w:pStyle w:val="TAC"/>
              <w:keepNext w:val="0"/>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649C8" w14:textId="2F9AD326" w:rsidR="001C2705" w:rsidRPr="00650EBE" w:rsidRDefault="001C2705" w:rsidP="009D3DCC">
            <w:pPr>
              <w:pStyle w:val="TAC"/>
              <w:keepNext w:val="0"/>
              <w:rPr>
                <w:rFonts w:cs="Arial"/>
                <w:sz w:val="16"/>
                <w:szCs w:val="16"/>
              </w:rPr>
            </w:pPr>
            <w:r w:rsidRPr="001C2705">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92E0F" w14:textId="4EC70814" w:rsidR="001C2705" w:rsidRDefault="001C2705" w:rsidP="009D3DCC">
            <w:pPr>
              <w:pStyle w:val="TAL"/>
              <w:keepNext w:val="0"/>
              <w:jc w:val="center"/>
              <w:rPr>
                <w:rFonts w:cs="Arial"/>
                <w:sz w:val="16"/>
                <w:szCs w:val="16"/>
              </w:rPr>
            </w:pPr>
            <w:r w:rsidRPr="001C2705">
              <w:rPr>
                <w:rFonts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8DC54" w14:textId="77777777" w:rsidR="001C2705" w:rsidRDefault="001C2705"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95C0E" w14:textId="690F91C0" w:rsidR="001C2705" w:rsidRDefault="001C2705"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613F" w14:textId="32F82F22" w:rsidR="001C2705" w:rsidRPr="00E748D8" w:rsidRDefault="001C2705" w:rsidP="009D3DCC">
            <w:pPr>
              <w:pStyle w:val="TAL"/>
              <w:keepNext w:val="0"/>
              <w:rPr>
                <w:rFonts w:cs="Arial"/>
                <w:sz w:val="16"/>
                <w:szCs w:val="16"/>
              </w:rPr>
            </w:pPr>
            <w:r w:rsidRPr="001C2705">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97C3" w14:textId="54F1D8F5" w:rsidR="001C2705" w:rsidRDefault="001C2705" w:rsidP="009D3DCC">
            <w:pPr>
              <w:pStyle w:val="TAC"/>
              <w:keepNext w:val="0"/>
              <w:rPr>
                <w:sz w:val="16"/>
                <w:szCs w:val="16"/>
                <w:lang w:eastAsia="zh-CN"/>
              </w:rPr>
            </w:pPr>
            <w:r>
              <w:rPr>
                <w:sz w:val="16"/>
                <w:szCs w:val="16"/>
                <w:lang w:eastAsia="zh-CN"/>
              </w:rPr>
              <w:t>15.17.0</w:t>
            </w:r>
          </w:p>
        </w:tc>
      </w:tr>
      <w:tr w:rsidR="004F68AC" w14:paraId="12CDEEB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86D67" w14:textId="6C5E92A9" w:rsidR="004F68AC" w:rsidRDefault="004F68AC" w:rsidP="009D3DCC">
            <w:pPr>
              <w:pStyle w:val="TAC"/>
              <w:keepNext w:val="0"/>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9EDA6" w14:textId="0059A071" w:rsidR="004F68AC" w:rsidRDefault="004F68AC" w:rsidP="009D3DCC">
            <w:pPr>
              <w:pStyle w:val="TAC"/>
              <w:keepNext w:val="0"/>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EBBFD" w14:textId="1498391A" w:rsidR="004F68AC" w:rsidRPr="001C2705" w:rsidRDefault="004F68AC" w:rsidP="009D3DCC">
            <w:pPr>
              <w:pStyle w:val="TAC"/>
              <w:keepNext w:val="0"/>
              <w:rPr>
                <w:rFonts w:cs="Arial"/>
                <w:sz w:val="16"/>
                <w:szCs w:val="16"/>
              </w:rPr>
            </w:pPr>
            <w:r w:rsidRPr="004F68AC">
              <w:rPr>
                <w:rFonts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CC13" w14:textId="5B51B9C9" w:rsidR="004F68AC" w:rsidRPr="001C2705" w:rsidRDefault="004F68AC" w:rsidP="009D3DCC">
            <w:pPr>
              <w:pStyle w:val="TAL"/>
              <w:keepNext w:val="0"/>
              <w:jc w:val="center"/>
              <w:rPr>
                <w:rFonts w:cs="Arial"/>
                <w:sz w:val="16"/>
                <w:szCs w:val="16"/>
              </w:rPr>
            </w:pPr>
            <w:r w:rsidRPr="004F68AC">
              <w:rPr>
                <w:rFonts w:cs="Arial"/>
                <w:sz w:val="16"/>
                <w:szCs w:val="16"/>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7D5C8" w14:textId="77777777" w:rsidR="004F68AC" w:rsidRDefault="004F68AC"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1549E" w14:textId="7ACBAF21" w:rsidR="004F68AC" w:rsidRDefault="004F68AC"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7E7A6" w14:textId="599ECDC0" w:rsidR="004F68AC" w:rsidRPr="001C2705" w:rsidRDefault="004F68AC" w:rsidP="009D3DCC">
            <w:pPr>
              <w:pStyle w:val="TAL"/>
              <w:keepNext w:val="0"/>
              <w:rPr>
                <w:rFonts w:cs="Arial"/>
                <w:sz w:val="16"/>
                <w:szCs w:val="16"/>
              </w:rPr>
            </w:pPr>
            <w:r w:rsidRPr="004F68AC">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E9243" w14:textId="1C39AB25" w:rsidR="004F68AC" w:rsidRDefault="004F68AC" w:rsidP="009D3DCC">
            <w:pPr>
              <w:pStyle w:val="TAC"/>
              <w:keepNext w:val="0"/>
              <w:rPr>
                <w:sz w:val="16"/>
                <w:szCs w:val="16"/>
                <w:lang w:eastAsia="zh-CN"/>
              </w:rPr>
            </w:pPr>
            <w:r>
              <w:rPr>
                <w:sz w:val="16"/>
                <w:szCs w:val="16"/>
                <w:lang w:eastAsia="zh-CN"/>
              </w:rPr>
              <w:t>15.18.0</w:t>
            </w:r>
          </w:p>
        </w:tc>
      </w:tr>
      <w:tr w:rsidR="0032708F" w14:paraId="2AE8ABD3"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9060D" w14:textId="3352177D" w:rsidR="0032708F" w:rsidRDefault="0032708F" w:rsidP="009D3DCC">
            <w:pPr>
              <w:pStyle w:val="TAC"/>
              <w:keepNext w:val="0"/>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99DFAA" w14:textId="0525FCCF" w:rsidR="0032708F" w:rsidRDefault="0032708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6466A" w14:textId="0BAB22CF" w:rsidR="0032708F" w:rsidRPr="004F68AC" w:rsidRDefault="0032708F" w:rsidP="009D3DCC">
            <w:pPr>
              <w:pStyle w:val="TAC"/>
              <w:keepNext w:val="0"/>
              <w:rPr>
                <w:rFonts w:cs="Arial"/>
                <w:sz w:val="16"/>
                <w:szCs w:val="16"/>
              </w:rPr>
            </w:pPr>
            <w:r w:rsidRPr="0032708F">
              <w:rPr>
                <w:rFonts w:cs="Arial"/>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81931" w14:textId="0B9C5903" w:rsidR="0032708F" w:rsidRPr="004F68AC" w:rsidRDefault="0032708F" w:rsidP="009D3DCC">
            <w:pPr>
              <w:pStyle w:val="TAL"/>
              <w:keepNext w:val="0"/>
              <w:jc w:val="center"/>
              <w:rPr>
                <w:rFonts w:cs="Arial"/>
                <w:sz w:val="16"/>
                <w:szCs w:val="16"/>
              </w:rPr>
            </w:pPr>
            <w:r w:rsidRPr="0032708F">
              <w:rPr>
                <w:rFonts w:cs="Arial"/>
                <w:sz w:val="16"/>
                <w:szCs w:val="16"/>
              </w:rPr>
              <w:t>0750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7A0" w14:textId="77777777" w:rsidR="0032708F" w:rsidRDefault="0032708F"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BC8CA" w14:textId="612C22B0" w:rsidR="0032708F" w:rsidRDefault="0032708F"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2D8E8" w14:textId="368CDE77" w:rsidR="0032708F" w:rsidRPr="004F68AC" w:rsidRDefault="0032708F" w:rsidP="009D3DCC">
            <w:pPr>
              <w:pStyle w:val="TAL"/>
              <w:keepNext w:val="0"/>
              <w:rPr>
                <w:rFonts w:cs="Arial"/>
                <w:sz w:val="16"/>
                <w:szCs w:val="16"/>
              </w:rPr>
            </w:pPr>
            <w:r w:rsidRPr="0032708F">
              <w:rPr>
                <w:rFonts w:cs="Arial"/>
                <w:sz w:val="16"/>
                <w:szCs w:val="16"/>
              </w:rPr>
              <w:t>Big CR for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08DB" w14:textId="0D0853AF" w:rsidR="0032708F" w:rsidRDefault="0032708F" w:rsidP="009D3DCC">
            <w:pPr>
              <w:pStyle w:val="TAC"/>
              <w:keepNext w:val="0"/>
              <w:rPr>
                <w:sz w:val="16"/>
                <w:szCs w:val="16"/>
                <w:lang w:eastAsia="zh-CN"/>
              </w:rPr>
            </w:pPr>
            <w:r>
              <w:rPr>
                <w:sz w:val="16"/>
                <w:szCs w:val="16"/>
                <w:lang w:eastAsia="zh-CN"/>
              </w:rPr>
              <w:t>15.19.0</w:t>
            </w:r>
          </w:p>
        </w:tc>
      </w:tr>
      <w:tr w:rsidR="00684B7A" w14:paraId="6133DEF7"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5C7283" w14:textId="669140D4" w:rsidR="00684B7A" w:rsidRDefault="00684B7A" w:rsidP="009D3DCC">
            <w:pPr>
              <w:pStyle w:val="TAC"/>
              <w:keepNext w:val="0"/>
              <w:rPr>
                <w:sz w:val="16"/>
                <w:szCs w:val="16"/>
                <w:lang w:eastAsia="ja-JP"/>
              </w:rPr>
            </w:pPr>
            <w:r>
              <w:rPr>
                <w:sz w:val="16"/>
                <w:szCs w:val="16"/>
                <w:lang w:eastAsia="ja-JP"/>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A1E1FB" w14:textId="429CA668" w:rsidR="00684B7A" w:rsidRDefault="002A517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74494" w14:textId="77777777" w:rsidR="00684B7A" w:rsidRPr="0032708F" w:rsidRDefault="00684B7A" w:rsidP="009D3DCC">
            <w:pPr>
              <w:pStyle w:val="TAC"/>
              <w:keepNext w:val="0"/>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DF45" w14:textId="77777777" w:rsidR="00684B7A" w:rsidRPr="0032708F" w:rsidRDefault="00684B7A" w:rsidP="009D3DCC">
            <w:pPr>
              <w:pStyle w:val="TAL"/>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83D6B" w14:textId="77777777" w:rsidR="00684B7A" w:rsidRDefault="00684B7A"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C88" w14:textId="77777777" w:rsidR="00684B7A" w:rsidRDefault="00684B7A" w:rsidP="009D3DCC">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E1E26" w14:textId="0A1B66CD" w:rsidR="00684B7A" w:rsidRPr="0032708F" w:rsidRDefault="00684B7A" w:rsidP="009D3DCC">
            <w:pPr>
              <w:pStyle w:val="TAL"/>
              <w:keepNext w:val="0"/>
              <w:rPr>
                <w:rFonts w:cs="Arial"/>
                <w:sz w:val="16"/>
                <w:szCs w:val="16"/>
              </w:rPr>
            </w:pPr>
            <w:r>
              <w:rPr>
                <w:rFonts w:cs="Arial"/>
                <w:sz w:val="16"/>
                <w:szCs w:val="16"/>
              </w:rPr>
              <w:t>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748E3" w14:textId="30A26864" w:rsidR="00684B7A" w:rsidRDefault="00684B7A" w:rsidP="009D3DCC">
            <w:pPr>
              <w:pStyle w:val="TAC"/>
              <w:keepNext w:val="0"/>
              <w:rPr>
                <w:sz w:val="16"/>
                <w:szCs w:val="16"/>
                <w:lang w:eastAsia="zh-CN"/>
              </w:rPr>
            </w:pPr>
            <w:r>
              <w:rPr>
                <w:sz w:val="16"/>
                <w:szCs w:val="16"/>
                <w:lang w:eastAsia="zh-CN"/>
              </w:rPr>
              <w:t>15.19.1</w:t>
            </w:r>
          </w:p>
        </w:tc>
      </w:tr>
      <w:tr w:rsidR="00E97EF6" w14:paraId="5F264DA9"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0A7A41" w14:textId="5E3DD288"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0112E4" w14:textId="10E587B9"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E714C" w14:textId="3B655A53"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D3A7E" w14:textId="5399843A" w:rsidR="00E97EF6" w:rsidRPr="0032708F" w:rsidRDefault="00E97EF6" w:rsidP="00E97EF6">
            <w:pPr>
              <w:pStyle w:val="TAL"/>
              <w:keepNext w:val="0"/>
              <w:jc w:val="center"/>
              <w:rPr>
                <w:rFonts w:cs="Arial"/>
                <w:sz w:val="16"/>
                <w:szCs w:val="16"/>
              </w:rPr>
            </w:pPr>
            <w:r w:rsidRPr="00FD1F09">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9B8DC" w14:textId="4372855A"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59588" w14:textId="77B40DEC"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46526E" w14:textId="14D5182B" w:rsidR="00E97EF6" w:rsidRDefault="00E97EF6" w:rsidP="00E97EF6">
            <w:pPr>
              <w:pStyle w:val="TAL"/>
              <w:keepNext w:val="0"/>
              <w:rPr>
                <w:rFonts w:cs="Arial"/>
                <w:sz w:val="16"/>
                <w:szCs w:val="16"/>
              </w:rPr>
            </w:pPr>
            <w:r w:rsidRPr="00E97EF6">
              <w:rPr>
                <w:rFonts w:cs="Arial"/>
                <w:sz w:val="16"/>
                <w:szCs w:val="16"/>
              </w:rPr>
              <w:t>CR for TS 38.101-3 on clarifications for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1F80" w14:textId="312E5C57" w:rsidR="00E97EF6" w:rsidRDefault="00E97EF6" w:rsidP="00E97EF6">
            <w:pPr>
              <w:pStyle w:val="TAC"/>
              <w:keepNext w:val="0"/>
              <w:rPr>
                <w:sz w:val="16"/>
                <w:szCs w:val="16"/>
                <w:lang w:eastAsia="zh-CN"/>
              </w:rPr>
            </w:pPr>
            <w:r>
              <w:rPr>
                <w:sz w:val="16"/>
                <w:szCs w:val="16"/>
                <w:lang w:eastAsia="zh-CN"/>
              </w:rPr>
              <w:t>15.20.0</w:t>
            </w:r>
          </w:p>
        </w:tc>
      </w:tr>
      <w:tr w:rsidR="00E97EF6" w14:paraId="237913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9EB13" w14:textId="50166AB9"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6C0A53" w14:textId="2BDBD594"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4E47F" w14:textId="3A46E417"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ECDE1" w14:textId="1B72B732" w:rsidR="00E97EF6" w:rsidRPr="0032708F" w:rsidRDefault="00E97EF6" w:rsidP="00E97EF6">
            <w:pPr>
              <w:pStyle w:val="TAL"/>
              <w:keepNext w:val="0"/>
              <w:jc w:val="center"/>
              <w:rPr>
                <w:rFonts w:cs="Arial"/>
                <w:sz w:val="16"/>
                <w:szCs w:val="16"/>
              </w:rPr>
            </w:pPr>
            <w:r w:rsidRPr="00FD1F09">
              <w:t>0788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D0063"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B306" w14:textId="548D2F29"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4DDF3" w14:textId="1ED9D0F3" w:rsidR="00E97EF6" w:rsidRDefault="00E97EF6" w:rsidP="00E97EF6">
            <w:pPr>
              <w:pStyle w:val="TAL"/>
              <w:keepNext w:val="0"/>
              <w:rPr>
                <w:rFonts w:cs="Arial"/>
                <w:sz w:val="16"/>
                <w:szCs w:val="16"/>
              </w:rPr>
            </w:pPr>
            <w:r w:rsidRPr="00E97EF6">
              <w:rPr>
                <w:rFonts w:cs="Arial"/>
                <w:sz w:val="16"/>
                <w:szCs w:val="16"/>
              </w:rPr>
              <w:t>CR to TS38.101-3[R15]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74EA" w14:textId="43BACBDF" w:rsidR="00E97EF6" w:rsidRDefault="00E97EF6" w:rsidP="00E97EF6">
            <w:pPr>
              <w:pStyle w:val="TAC"/>
              <w:keepNext w:val="0"/>
              <w:rPr>
                <w:sz w:val="16"/>
                <w:szCs w:val="16"/>
                <w:lang w:eastAsia="zh-CN"/>
              </w:rPr>
            </w:pPr>
            <w:r>
              <w:rPr>
                <w:sz w:val="16"/>
                <w:szCs w:val="16"/>
                <w:lang w:eastAsia="zh-CN"/>
              </w:rPr>
              <w:t>15.20.0</w:t>
            </w:r>
          </w:p>
        </w:tc>
      </w:tr>
      <w:tr w:rsidR="00E97EF6" w14:paraId="5BDE4D1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05EC1" w14:textId="14D993F5"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FF4F3" w14:textId="07F8CB2D"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4B1CB" w14:textId="4CA91A33"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59656" w14:textId="1AEAC96A" w:rsidR="00E97EF6" w:rsidRPr="0032708F" w:rsidRDefault="00E97EF6" w:rsidP="00E97EF6">
            <w:pPr>
              <w:pStyle w:val="TAL"/>
              <w:keepNext w:val="0"/>
              <w:jc w:val="center"/>
              <w:rPr>
                <w:rFonts w:cs="Arial"/>
                <w:sz w:val="16"/>
                <w:szCs w:val="16"/>
              </w:rPr>
            </w:pPr>
            <w:r w:rsidRPr="00FD1F09">
              <w:t>0797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50FB2"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8112F" w14:textId="2150D571"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7F2BE" w14:textId="0F55D5D6" w:rsidR="00E97EF6" w:rsidRDefault="00E97EF6" w:rsidP="00E97EF6">
            <w:pPr>
              <w:pStyle w:val="TAL"/>
              <w:keepNext w:val="0"/>
              <w:rPr>
                <w:rFonts w:cs="Arial"/>
                <w:sz w:val="16"/>
                <w:szCs w:val="16"/>
              </w:rPr>
            </w:pPr>
            <w:r w:rsidRPr="00E97EF6">
              <w:rPr>
                <w:rFonts w:cs="Arial"/>
                <w:sz w:val="16"/>
                <w:szCs w:val="16"/>
              </w:rPr>
              <w:t>R15 CR on inter band ENDC OOBE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8457A" w14:textId="4EEA042C" w:rsidR="00E97EF6" w:rsidRDefault="00E97EF6" w:rsidP="00E97EF6">
            <w:pPr>
              <w:pStyle w:val="TAC"/>
              <w:keepNext w:val="0"/>
              <w:rPr>
                <w:sz w:val="16"/>
                <w:szCs w:val="16"/>
                <w:lang w:eastAsia="zh-CN"/>
              </w:rPr>
            </w:pPr>
            <w:r>
              <w:rPr>
                <w:sz w:val="16"/>
                <w:szCs w:val="16"/>
                <w:lang w:eastAsia="zh-CN"/>
              </w:rPr>
              <w:t>15.20.0</w:t>
            </w:r>
          </w:p>
        </w:tc>
      </w:tr>
      <w:tr w:rsidR="00E97EF6" w14:paraId="1CA7C4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010D1" w14:textId="44B2603F"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D21B3D" w14:textId="515EF2DA"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BA9A2" w14:textId="0E5EFA2F"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787B7" w14:textId="3C3DAF97" w:rsidR="00E97EF6" w:rsidRPr="0032708F" w:rsidRDefault="00E97EF6" w:rsidP="00E97EF6">
            <w:pPr>
              <w:pStyle w:val="TAL"/>
              <w:keepNext w:val="0"/>
              <w:jc w:val="center"/>
              <w:rPr>
                <w:rFonts w:cs="Arial"/>
                <w:sz w:val="16"/>
                <w:szCs w:val="16"/>
              </w:rPr>
            </w:pPr>
            <w:r w:rsidRPr="00FD1F09">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E457C" w14:textId="258603A8"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C5CE5" w14:textId="49A46834"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449589" w14:textId="128ED2FB" w:rsidR="00E97EF6" w:rsidRDefault="00E97EF6" w:rsidP="00E97EF6">
            <w:pPr>
              <w:pStyle w:val="TAL"/>
              <w:keepNext w:val="0"/>
              <w:rPr>
                <w:rFonts w:cs="Arial"/>
                <w:sz w:val="16"/>
                <w:szCs w:val="16"/>
              </w:rPr>
            </w:pPr>
            <w:r w:rsidRPr="00E97EF6">
              <w:rPr>
                <w:rFonts w:cs="Arial"/>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9622B" w14:textId="5C097DFC" w:rsidR="00E97EF6" w:rsidRDefault="00E97EF6" w:rsidP="00E97EF6">
            <w:pPr>
              <w:pStyle w:val="TAC"/>
              <w:keepNext w:val="0"/>
              <w:rPr>
                <w:sz w:val="16"/>
                <w:szCs w:val="16"/>
                <w:lang w:eastAsia="zh-CN"/>
              </w:rPr>
            </w:pPr>
            <w:r>
              <w:rPr>
                <w:sz w:val="16"/>
                <w:szCs w:val="16"/>
                <w:lang w:eastAsia="zh-CN"/>
              </w:rPr>
              <w:t>15.20.0</w:t>
            </w:r>
          </w:p>
        </w:tc>
      </w:tr>
      <w:tr w:rsidR="00DC1DE4" w14:paraId="180DBC66"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795074" w14:textId="770DC5E5" w:rsidR="00DC1DE4" w:rsidRDefault="00DC1DE4" w:rsidP="00DC1DE4">
            <w:pPr>
              <w:pStyle w:val="TAC"/>
              <w:keepNext w:val="0"/>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105F64" w14:textId="4787AD8D" w:rsidR="00DC1DE4" w:rsidRDefault="00DC1DE4" w:rsidP="00DC1DE4">
            <w:pPr>
              <w:pStyle w:val="TAC"/>
              <w:keepNext w:val="0"/>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82C82" w14:textId="53BC4D69" w:rsidR="00DC1DE4" w:rsidRPr="00815590" w:rsidRDefault="00DC1DE4" w:rsidP="00DC1DE4">
            <w:pPr>
              <w:pStyle w:val="TAC"/>
              <w:keepNext w:val="0"/>
            </w:pPr>
            <w:r w:rsidRPr="000C3F93">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06560" w14:textId="7CD38801" w:rsidR="00DC1DE4" w:rsidRPr="00FD1F09" w:rsidRDefault="00DC1DE4" w:rsidP="00DC1DE4">
            <w:pPr>
              <w:pStyle w:val="TAL"/>
              <w:keepNext w:val="0"/>
              <w:jc w:val="center"/>
            </w:pPr>
            <w:r w:rsidRPr="00C72522">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DC7CD" w14:textId="77777777" w:rsidR="00DC1DE4" w:rsidRPr="00FD1F09" w:rsidRDefault="00DC1DE4" w:rsidP="00DC1DE4">
            <w:pPr>
              <w:pStyle w:val="TAR"/>
              <w:keepNext w:val="0"/>
              <w:jc w:val="cente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D899" w14:textId="77777777" w:rsidR="00DC1DE4" w:rsidRDefault="00DC1DE4" w:rsidP="00DC1DE4">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900E45" w14:textId="0E0C1099" w:rsidR="00DC1DE4" w:rsidRPr="00E97EF6" w:rsidRDefault="00DC1DE4" w:rsidP="00DC1DE4">
            <w:pPr>
              <w:pStyle w:val="TAL"/>
              <w:keepNext w:val="0"/>
              <w:rPr>
                <w:rFonts w:cs="Arial"/>
                <w:sz w:val="16"/>
                <w:szCs w:val="16"/>
              </w:rPr>
            </w:pPr>
            <w:r w:rsidRPr="00457E08">
              <w:t>CR on Harmonic mixing MSD for DC_8A-n79A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038BE" w14:textId="53DD2C3E" w:rsidR="00DC1DE4" w:rsidRDefault="00DC1DE4" w:rsidP="00DC1DE4">
            <w:pPr>
              <w:pStyle w:val="TAC"/>
              <w:keepNext w:val="0"/>
              <w:rPr>
                <w:sz w:val="16"/>
                <w:szCs w:val="16"/>
                <w:lang w:eastAsia="zh-CN"/>
              </w:rPr>
            </w:pPr>
            <w:r>
              <w:rPr>
                <w:sz w:val="16"/>
                <w:szCs w:val="16"/>
                <w:lang w:eastAsia="zh-CN"/>
              </w:rPr>
              <w:t>15.21.0</w:t>
            </w:r>
          </w:p>
        </w:tc>
      </w:tr>
      <w:tr w:rsidR="00DC1DE4" w14:paraId="0B9B0CF0"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8F10F5" w14:textId="2155775D"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8A590C" w14:textId="66D0E813"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71D98" w14:textId="79F2A768" w:rsidR="00DC1DE4" w:rsidRPr="00DC1DE4" w:rsidRDefault="00DC1DE4" w:rsidP="00DC1DE4">
            <w:pPr>
              <w:pStyle w:val="TAC"/>
              <w:keepNext w:val="0"/>
              <w:rPr>
                <w:sz w:val="16"/>
                <w:szCs w:val="16"/>
              </w:rPr>
            </w:pPr>
            <w:r w:rsidRPr="00DC1DE4">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709FD" w14:textId="5A158C9E" w:rsidR="00DC1DE4" w:rsidRPr="00DC1DE4" w:rsidRDefault="00DC1DE4" w:rsidP="00DC1DE4">
            <w:pPr>
              <w:pStyle w:val="TAL"/>
              <w:keepNext w:val="0"/>
              <w:jc w:val="center"/>
              <w:rPr>
                <w:sz w:val="16"/>
                <w:szCs w:val="16"/>
              </w:rPr>
            </w:pPr>
            <w:r w:rsidRPr="00DC1DE4">
              <w:rPr>
                <w:sz w:val="16"/>
                <w:szCs w:val="16"/>
              </w:rPr>
              <w:t>0839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0A79"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99C72" w14:textId="34303A8C"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73AF1C" w14:textId="7FE56644" w:rsidR="00DC1DE4" w:rsidRPr="00DC1DE4" w:rsidRDefault="00DC1DE4" w:rsidP="00DC1DE4">
            <w:pPr>
              <w:pStyle w:val="TAL"/>
              <w:keepNext w:val="0"/>
              <w:rPr>
                <w:rFonts w:cs="Arial"/>
                <w:sz w:val="16"/>
                <w:szCs w:val="16"/>
              </w:rPr>
            </w:pPr>
            <w:r w:rsidRPr="00DC1DE4">
              <w:rPr>
                <w:sz w:val="16"/>
                <w:szCs w:val="16"/>
              </w:rPr>
              <w:t>CR to R15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19C04" w14:textId="06E00085" w:rsidR="00DC1DE4" w:rsidRPr="00CC25D8" w:rsidRDefault="00DC1DE4" w:rsidP="00DC1DE4">
            <w:pPr>
              <w:pStyle w:val="TAC"/>
              <w:keepNext w:val="0"/>
              <w:rPr>
                <w:sz w:val="16"/>
                <w:szCs w:val="16"/>
                <w:lang w:eastAsia="zh-CN"/>
              </w:rPr>
            </w:pPr>
            <w:r w:rsidRPr="00CC25D8">
              <w:rPr>
                <w:sz w:val="16"/>
                <w:szCs w:val="16"/>
              </w:rPr>
              <w:t>15.21.0</w:t>
            </w:r>
          </w:p>
        </w:tc>
      </w:tr>
      <w:tr w:rsidR="00DC1DE4" w14:paraId="6E890E7B"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8F73F9" w14:textId="77641111"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0E2D7" w14:textId="54EFB628"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AFB3E" w14:textId="6D0D410E"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548A6" w14:textId="07C07CB8" w:rsidR="00DC1DE4" w:rsidRPr="00DC1DE4" w:rsidRDefault="00DC1DE4" w:rsidP="00DC1DE4">
            <w:pPr>
              <w:pStyle w:val="TAL"/>
              <w:keepNext w:val="0"/>
              <w:jc w:val="center"/>
              <w:rPr>
                <w:sz w:val="16"/>
                <w:szCs w:val="16"/>
              </w:rPr>
            </w:pPr>
            <w:r w:rsidRPr="00DC1DE4">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0DAF3"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C8387" w14:textId="3942DDA2"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EB76C" w14:textId="1E9130BF" w:rsidR="00DC1DE4" w:rsidRPr="00DC1DE4" w:rsidRDefault="00DC1DE4" w:rsidP="00DC1DE4">
            <w:pPr>
              <w:pStyle w:val="TAL"/>
              <w:keepNext w:val="0"/>
              <w:rPr>
                <w:rFonts w:cs="Arial"/>
                <w:sz w:val="16"/>
                <w:szCs w:val="16"/>
              </w:rPr>
            </w:pPr>
            <w:r w:rsidRPr="00DC1DE4">
              <w:rPr>
                <w:sz w:val="16"/>
                <w:szCs w:val="16"/>
              </w:rPr>
              <w:t>CR for TS 38.101-3 to introduce DC_20_n28 general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F7ADC" w14:textId="5A80AE61" w:rsidR="00DC1DE4" w:rsidRPr="00CC25D8" w:rsidRDefault="00DC1DE4" w:rsidP="00DC1DE4">
            <w:pPr>
              <w:pStyle w:val="TAC"/>
              <w:keepNext w:val="0"/>
              <w:rPr>
                <w:sz w:val="16"/>
                <w:szCs w:val="16"/>
                <w:lang w:eastAsia="zh-CN"/>
              </w:rPr>
            </w:pPr>
            <w:r w:rsidRPr="00CC25D8">
              <w:rPr>
                <w:sz w:val="16"/>
                <w:szCs w:val="16"/>
              </w:rPr>
              <w:t>15.21.0</w:t>
            </w:r>
          </w:p>
        </w:tc>
      </w:tr>
      <w:tr w:rsidR="00DC1DE4" w14:paraId="17807F9D"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D663E" w14:textId="0B2BF57A"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81F2F" w14:textId="3074EDBD"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10C91" w14:textId="3085B517"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BDCE3" w14:textId="7E7D40DC" w:rsidR="00DC1DE4" w:rsidRPr="00DC1DE4" w:rsidRDefault="00DC1DE4" w:rsidP="00DC1DE4">
            <w:pPr>
              <w:pStyle w:val="TAL"/>
              <w:keepNext w:val="0"/>
              <w:jc w:val="center"/>
              <w:rPr>
                <w:sz w:val="16"/>
                <w:szCs w:val="16"/>
              </w:rPr>
            </w:pPr>
            <w:r w:rsidRPr="00DC1DE4">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5AB81"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7929" w14:textId="553D6259"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1F921" w14:textId="4307D48C" w:rsidR="00DC1DE4" w:rsidRPr="00DC1DE4" w:rsidRDefault="00DC1DE4" w:rsidP="00DC1DE4">
            <w:pPr>
              <w:pStyle w:val="TAL"/>
              <w:keepNext w:val="0"/>
              <w:rPr>
                <w:rFonts w:cs="Arial"/>
                <w:sz w:val="16"/>
                <w:szCs w:val="16"/>
              </w:rPr>
            </w:pPr>
            <w:r w:rsidRPr="00DC1DE4">
              <w:rPr>
                <w:sz w:val="16"/>
                <w:szCs w:val="16"/>
              </w:rPr>
              <w:t>CR for TS 38.101-3 on intra-band EN-DC band combination support for DC_(n)41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3BA9" w14:textId="15AEA4B2" w:rsidR="00DC1DE4" w:rsidRPr="00CC25D8" w:rsidRDefault="00DC1DE4" w:rsidP="00DC1DE4">
            <w:pPr>
              <w:pStyle w:val="TAC"/>
              <w:keepNext w:val="0"/>
              <w:rPr>
                <w:sz w:val="16"/>
                <w:szCs w:val="16"/>
                <w:lang w:eastAsia="zh-CN"/>
              </w:rPr>
            </w:pPr>
            <w:r w:rsidRPr="00CC25D8">
              <w:rPr>
                <w:sz w:val="16"/>
                <w:szCs w:val="16"/>
              </w:rPr>
              <w:t>15.21.0</w:t>
            </w:r>
          </w:p>
        </w:tc>
      </w:tr>
      <w:tr w:rsidR="0073276B" w14:paraId="65A2BBC8"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68ADD" w14:textId="0906CA9B" w:rsidR="0073276B" w:rsidRPr="00CC25D8" w:rsidRDefault="0073276B" w:rsidP="0073276B">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2A02C0" w14:textId="283EDAE5" w:rsidR="0073276B" w:rsidRPr="00CC25D8" w:rsidRDefault="0073276B" w:rsidP="0073276B">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5B837A5" w14:textId="581BACDA" w:rsidR="0073276B" w:rsidRPr="00DC1DE4" w:rsidRDefault="0073276B" w:rsidP="0073276B">
            <w:pPr>
              <w:pStyle w:val="TAC"/>
              <w:keepNext w:val="0"/>
              <w:rPr>
                <w:sz w:val="16"/>
                <w:szCs w:val="16"/>
              </w:rPr>
            </w:pPr>
            <w:hyperlink r:id="rId14" w:history="1">
              <w:r w:rsidRPr="002B08FE">
                <w:t>RP-231355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BA21C" w14:textId="7A04E59E" w:rsidR="0073276B" w:rsidRPr="00DC1DE4" w:rsidRDefault="0073276B" w:rsidP="0073276B">
            <w:pPr>
              <w:pStyle w:val="TAL"/>
              <w:keepNext w:val="0"/>
              <w:jc w:val="center"/>
              <w:rPr>
                <w:sz w:val="16"/>
                <w:szCs w:val="16"/>
              </w:rPr>
            </w:pPr>
            <w:r>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FEF6" w14:textId="77777777" w:rsidR="0073276B" w:rsidRPr="00DC1DE4" w:rsidRDefault="0073276B" w:rsidP="0073276B">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007B2" w14:textId="18BC5A01" w:rsidR="0073276B" w:rsidRPr="00DC1DE4" w:rsidRDefault="0073276B" w:rsidP="0073276B">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A419E5" w14:textId="5FAFC99D" w:rsidR="0073276B" w:rsidRPr="00DC1DE4" w:rsidRDefault="000E6CE4" w:rsidP="0073276B">
            <w:pPr>
              <w:pStyle w:val="TAL"/>
              <w:keepNext w:val="0"/>
              <w:rPr>
                <w:sz w:val="16"/>
                <w:szCs w:val="16"/>
              </w:rPr>
            </w:pPr>
            <w:r>
              <w:rPr>
                <w:rFonts w:cs="Arial"/>
                <w:sz w:val="16"/>
                <w:szCs w:val="16"/>
              </w:rPr>
              <w:t>UNDONE CHA</w:t>
            </w:r>
            <w:r w:rsidR="00A40EF3">
              <w:rPr>
                <w:rFonts w:cs="Arial"/>
                <w:sz w:val="16"/>
                <w:szCs w:val="16"/>
              </w:rPr>
              <w:t>N</w:t>
            </w:r>
            <w:r>
              <w:rPr>
                <w:rFonts w:cs="Arial"/>
                <w:sz w:val="16"/>
                <w:szCs w:val="16"/>
              </w:rPr>
              <w:t>GES</w:t>
            </w:r>
            <w:r w:rsidR="00A630F7">
              <w:rPr>
                <w:rFonts w:cs="Arial"/>
                <w:sz w:val="16"/>
                <w:szCs w:val="16"/>
              </w:rPr>
              <w:t xml:space="preserve"> (because of missing changes in Rel-16 CR#0930</w:t>
            </w:r>
            <w:r w:rsidR="00A40EF3">
              <w:rPr>
                <w:rFonts w:cs="Arial"/>
                <w:sz w:val="16"/>
                <w:szCs w:val="16"/>
              </w:rPr>
              <w:t>, it will be implemented in the next version</w:t>
            </w:r>
            <w:r w:rsidR="00A630F7">
              <w:rPr>
                <w:rFonts w:cs="Arial"/>
                <w:sz w:val="16"/>
                <w:szCs w:val="16"/>
              </w:rPr>
              <w:t xml:space="preserve">) </w:t>
            </w:r>
            <w:r w:rsidR="0073276B">
              <w:rPr>
                <w:rFonts w:cs="Arial"/>
                <w:sz w:val="16"/>
                <w:szCs w:val="16"/>
              </w:rPr>
              <w:t>Rel15 Cat F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24521" w14:textId="485A1B36" w:rsidR="0073276B" w:rsidRPr="00CC25D8" w:rsidRDefault="008265C8" w:rsidP="0073276B">
            <w:pPr>
              <w:pStyle w:val="TAC"/>
              <w:keepNext w:val="0"/>
              <w:rPr>
                <w:sz w:val="16"/>
                <w:szCs w:val="16"/>
              </w:rPr>
            </w:pPr>
            <w:r>
              <w:rPr>
                <w:sz w:val="16"/>
                <w:szCs w:val="16"/>
              </w:rPr>
              <w:t>15.22.0</w:t>
            </w:r>
          </w:p>
        </w:tc>
      </w:tr>
      <w:tr w:rsidR="008265C8" w14:paraId="030D204C"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B36E2" w14:textId="750207FF"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D5430F" w14:textId="69F9B014"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7A70D0" w14:textId="38C30588" w:rsidR="008265C8" w:rsidRPr="00DC1DE4" w:rsidRDefault="008265C8" w:rsidP="008265C8">
            <w:pPr>
              <w:pStyle w:val="TAC"/>
              <w:keepNext w:val="0"/>
              <w:rPr>
                <w:sz w:val="16"/>
                <w:szCs w:val="16"/>
              </w:rPr>
            </w:pPr>
            <w:hyperlink r:id="rId15" w:history="1">
              <w:r w:rsidRPr="002B08FE">
                <w:t>RP-231355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6B7A7" w14:textId="28E9CDAB" w:rsidR="008265C8" w:rsidRPr="00DC1DE4" w:rsidRDefault="008265C8" w:rsidP="008265C8">
            <w:pPr>
              <w:pStyle w:val="TAL"/>
              <w:keepNext w:val="0"/>
              <w:jc w:val="center"/>
              <w:rPr>
                <w:sz w:val="16"/>
                <w:szCs w:val="16"/>
              </w:rPr>
            </w:pPr>
            <w:r>
              <w:rPr>
                <w:sz w:val="16"/>
                <w:szCs w:val="16"/>
              </w:rPr>
              <w:t>0936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03E36"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5F6E76" w14:textId="0CD58E3D"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1DA4B3" w14:textId="0EB1ABB6" w:rsidR="008265C8" w:rsidRPr="00DC1DE4" w:rsidRDefault="008265C8" w:rsidP="008265C8">
            <w:pPr>
              <w:pStyle w:val="TAL"/>
              <w:keepNext w:val="0"/>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41602" w14:textId="72AE7109" w:rsidR="008265C8" w:rsidRPr="00CC25D8" w:rsidRDefault="008265C8" w:rsidP="008265C8">
            <w:pPr>
              <w:pStyle w:val="TAC"/>
              <w:keepNext w:val="0"/>
              <w:rPr>
                <w:sz w:val="16"/>
                <w:szCs w:val="16"/>
              </w:rPr>
            </w:pPr>
            <w:r>
              <w:rPr>
                <w:sz w:val="16"/>
                <w:szCs w:val="16"/>
              </w:rPr>
              <w:t>15.22.0</w:t>
            </w:r>
          </w:p>
        </w:tc>
      </w:tr>
      <w:tr w:rsidR="008265C8" w14:paraId="08D37974"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E693BE" w14:textId="2AE4E594"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EAA6E" w14:textId="2A483157"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9CFF9A" w14:textId="2CB8002F" w:rsidR="008265C8" w:rsidRPr="00DC1DE4" w:rsidRDefault="008265C8" w:rsidP="008265C8">
            <w:pPr>
              <w:pStyle w:val="TAC"/>
              <w:keepNext w:val="0"/>
              <w:rPr>
                <w:sz w:val="16"/>
                <w:szCs w:val="16"/>
              </w:rPr>
            </w:pPr>
            <w:hyperlink r:id="rId16" w:history="1">
              <w:r w:rsidRPr="002B08FE">
                <w:t>RP-231356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66EEB" w14:textId="2C83E8EC" w:rsidR="008265C8" w:rsidRPr="00DC1DE4" w:rsidRDefault="008265C8" w:rsidP="008265C8">
            <w:pPr>
              <w:pStyle w:val="TAL"/>
              <w:keepNext w:val="0"/>
              <w:jc w:val="center"/>
              <w:rPr>
                <w:sz w:val="16"/>
                <w:szCs w:val="16"/>
              </w:rPr>
            </w:pPr>
            <w:r>
              <w:rPr>
                <w:sz w:val="16"/>
                <w:szCs w:val="16"/>
              </w:rPr>
              <w:t>0963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9FB25"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4A91D" w14:textId="77BE84A3"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587BE0" w14:textId="51151020" w:rsidR="008265C8" w:rsidRPr="00DC1DE4" w:rsidRDefault="008265C8" w:rsidP="008265C8">
            <w:pPr>
              <w:pStyle w:val="TAL"/>
              <w:keepNext w:val="0"/>
              <w:rPr>
                <w:sz w:val="16"/>
                <w:szCs w:val="16"/>
              </w:rPr>
            </w:pPr>
            <w:r>
              <w:rPr>
                <w:rFonts w:cs="Arial"/>
                <w:sz w:val="16"/>
                <w:szCs w:val="16"/>
              </w:rPr>
              <w:t>CR to R15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51F03" w14:textId="2933492D" w:rsidR="008265C8" w:rsidRPr="00CC25D8" w:rsidRDefault="008265C8" w:rsidP="008265C8">
            <w:pPr>
              <w:pStyle w:val="TAC"/>
              <w:keepNext w:val="0"/>
              <w:rPr>
                <w:sz w:val="16"/>
                <w:szCs w:val="16"/>
              </w:rPr>
            </w:pPr>
            <w:r>
              <w:rPr>
                <w:sz w:val="16"/>
                <w:szCs w:val="16"/>
              </w:rPr>
              <w:t>15.22.0</w:t>
            </w:r>
          </w:p>
        </w:tc>
      </w:tr>
      <w:tr w:rsidR="008265C8" w14:paraId="797F993F"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FF081" w14:textId="2E999087"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CA5F9B" w14:textId="544A4E2E"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C26F83" w14:textId="29EBD362" w:rsidR="008265C8" w:rsidRPr="00DC1DE4" w:rsidRDefault="008265C8" w:rsidP="008265C8">
            <w:pPr>
              <w:pStyle w:val="TAC"/>
              <w:keepNext w:val="0"/>
              <w:rPr>
                <w:sz w:val="16"/>
                <w:szCs w:val="16"/>
              </w:rPr>
            </w:pPr>
            <w:hyperlink r:id="rId17" w:history="1">
              <w:r w:rsidRPr="002B08FE">
                <w:t>RP-231356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CC2E4" w14:textId="5B8B6A5E" w:rsidR="008265C8" w:rsidRPr="00DC1DE4" w:rsidRDefault="008265C8" w:rsidP="008265C8">
            <w:pPr>
              <w:pStyle w:val="TAL"/>
              <w:keepNext w:val="0"/>
              <w:jc w:val="center"/>
              <w:rPr>
                <w:sz w:val="16"/>
                <w:szCs w:val="16"/>
              </w:rPr>
            </w:pPr>
            <w:r>
              <w:rPr>
                <w:sz w:val="16"/>
                <w:szCs w:val="16"/>
              </w:rPr>
              <w:t>0969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D778D"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B02415" w14:textId="62F3502F"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E64F486" w14:textId="30187F81" w:rsidR="008265C8" w:rsidRPr="00DC1DE4" w:rsidRDefault="008265C8" w:rsidP="008265C8">
            <w:pPr>
              <w:pStyle w:val="TAL"/>
              <w:keepNext w:val="0"/>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589AE" w14:textId="2F8B1432" w:rsidR="008265C8" w:rsidRPr="00CC25D8" w:rsidRDefault="008265C8" w:rsidP="008265C8">
            <w:pPr>
              <w:pStyle w:val="TAC"/>
              <w:keepNext w:val="0"/>
              <w:rPr>
                <w:sz w:val="16"/>
                <w:szCs w:val="16"/>
              </w:rPr>
            </w:pPr>
            <w:r>
              <w:rPr>
                <w:sz w:val="16"/>
                <w:szCs w:val="16"/>
              </w:rPr>
              <w:t>15.22.0</w:t>
            </w:r>
          </w:p>
        </w:tc>
      </w:tr>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F401F7">
      <w:headerReference w:type="default" r:id="rId18"/>
      <w:footerReference w:type="default" r:id="rId19"/>
      <w:footnotePr>
        <w:numRestart w:val="eachSect"/>
      </w:footnotePr>
      <w:pgSz w:w="11907" w:h="16840" w:code="9"/>
      <w:pgMar w:top="1416" w:right="1133" w:bottom="1133" w:left="1133" w:header="850" w:footer="340" w:gutter="0"/>
      <w:pgNumType w:start="1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CFEB4" w14:textId="77777777" w:rsidR="00F30F02" w:rsidRDefault="00F30F02">
      <w:r>
        <w:separator/>
      </w:r>
    </w:p>
    <w:p w14:paraId="0EA41CAE" w14:textId="77777777" w:rsidR="00F30F02" w:rsidRDefault="00F30F02"/>
  </w:endnote>
  <w:endnote w:type="continuationSeparator" w:id="0">
    <w:p w14:paraId="45F8F22B" w14:textId="77777777" w:rsidR="00F30F02" w:rsidRDefault="00F30F02">
      <w:r>
        <w:continuationSeparator/>
      </w:r>
    </w:p>
    <w:p w14:paraId="7A6F3B14" w14:textId="77777777" w:rsidR="00F30F02" w:rsidRDefault="00F30F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06D1B" w14:textId="77777777" w:rsidR="00F30F02" w:rsidRDefault="00F30F02">
      <w:r>
        <w:separator/>
      </w:r>
    </w:p>
    <w:p w14:paraId="10869428" w14:textId="77777777" w:rsidR="00F30F02" w:rsidRDefault="00F30F02"/>
  </w:footnote>
  <w:footnote w:type="continuationSeparator" w:id="0">
    <w:p w14:paraId="77B941D4" w14:textId="77777777" w:rsidR="00F30F02" w:rsidRDefault="00F30F02">
      <w:r>
        <w:continuationSeparator/>
      </w:r>
    </w:p>
    <w:p w14:paraId="191F4F0A" w14:textId="77777777" w:rsidR="00F30F02" w:rsidRDefault="00F30F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7976146" w14:textId="77777777" w:rsidR="00F401F7" w:rsidRDefault="00F401F7" w:rsidP="00F401F7">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77687199" w14:textId="33A7456D" w:rsidR="00F401F7" w:rsidRDefault="00F401F7" w:rsidP="00F401F7">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E97EF6">
      <w:rPr>
        <w:rFonts w:ascii="Arial" w:eastAsia="Times New Roman" w:hAnsi="Arial"/>
        <w:b/>
        <w:noProof/>
        <w:sz w:val="18"/>
        <w:lang w:eastAsia="en-GB"/>
      </w:rPr>
      <w:t>2</w:t>
    </w:r>
    <w:r w:rsidR="00DB0A55">
      <w:rPr>
        <w:rFonts w:ascii="Arial" w:eastAsia="Times New Roman" w:hAnsi="Arial"/>
        <w:b/>
        <w:noProof/>
        <w:sz w:val="18"/>
        <w:lang w:eastAsia="en-GB"/>
      </w:rPr>
      <w:t>2</w:t>
    </w:r>
    <w:r>
      <w:rPr>
        <w:rFonts w:ascii="Arial" w:eastAsia="Times New Roman" w:hAnsi="Arial"/>
        <w:b/>
        <w:noProof/>
        <w:sz w:val="18"/>
        <w:lang w:eastAsia="en-GB"/>
      </w:rPr>
      <w:t>.</w:t>
    </w:r>
    <w:r w:rsidR="00E97EF6">
      <w:rPr>
        <w:rFonts w:ascii="Arial" w:eastAsia="Times New Roman" w:hAnsi="Arial"/>
        <w:b/>
        <w:noProof/>
        <w:sz w:val="18"/>
        <w:lang w:eastAsia="en-GB"/>
      </w:rPr>
      <w:t>0</w:t>
    </w:r>
    <w:r>
      <w:rPr>
        <w:rFonts w:ascii="Arial" w:eastAsia="Times New Roman" w:hAnsi="Arial"/>
        <w:b/>
        <w:noProof/>
        <w:sz w:val="18"/>
        <w:lang w:eastAsia="en-GB"/>
      </w:rPr>
      <w:t xml:space="preserve"> (202</w:t>
    </w:r>
    <w:r w:rsidR="00E85647">
      <w:rPr>
        <w:rFonts w:ascii="Arial" w:eastAsia="Times New Roman" w:hAnsi="Arial"/>
        <w:b/>
        <w:noProof/>
        <w:sz w:val="18"/>
        <w:lang w:eastAsia="en-GB"/>
      </w:rPr>
      <w:t>3</w:t>
    </w:r>
    <w:r>
      <w:rPr>
        <w:rFonts w:ascii="Arial" w:eastAsia="Times New Roman" w:hAnsi="Arial"/>
        <w:b/>
        <w:noProof/>
        <w:sz w:val="18"/>
        <w:lang w:eastAsia="en-GB"/>
      </w:rPr>
      <w:t>-</w:t>
    </w:r>
    <w:r w:rsidR="00E85647">
      <w:rPr>
        <w:rFonts w:ascii="Arial" w:eastAsia="Times New Roman" w:hAnsi="Arial"/>
        <w:b/>
        <w:noProof/>
        <w:sz w:val="18"/>
        <w:lang w:eastAsia="en-GB"/>
      </w:rPr>
      <w:t>0</w:t>
    </w:r>
    <w:r w:rsidR="00DB0A55">
      <w:rPr>
        <w:rFonts w:ascii="Arial" w:eastAsia="Times New Roman" w:hAnsi="Arial"/>
        <w:b/>
        <w:noProof/>
        <w:sz w:val="18"/>
        <w:lang w:eastAsia="en-GB"/>
      </w:rPr>
      <w:t>6</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96315220">
    <w:abstractNumId w:val="11"/>
  </w:num>
  <w:num w:numId="2" w16cid:durableId="697046312">
    <w:abstractNumId w:val="28"/>
  </w:num>
  <w:num w:numId="3" w16cid:durableId="959871927">
    <w:abstractNumId w:val="6"/>
  </w:num>
  <w:num w:numId="4" w16cid:durableId="1161779120">
    <w:abstractNumId w:val="19"/>
  </w:num>
  <w:num w:numId="5" w16cid:durableId="1113476583">
    <w:abstractNumId w:val="16"/>
  </w:num>
  <w:num w:numId="6" w16cid:durableId="434785002">
    <w:abstractNumId w:val="27"/>
  </w:num>
  <w:num w:numId="7" w16cid:durableId="358891431">
    <w:abstractNumId w:val="29"/>
  </w:num>
  <w:num w:numId="8" w16cid:durableId="1655453665">
    <w:abstractNumId w:val="30"/>
  </w:num>
  <w:num w:numId="9" w16cid:durableId="1665275172">
    <w:abstractNumId w:val="13"/>
  </w:num>
  <w:num w:numId="10" w16cid:durableId="311637263">
    <w:abstractNumId w:val="7"/>
  </w:num>
  <w:num w:numId="11" w16cid:durableId="2076538931">
    <w:abstractNumId w:val="17"/>
  </w:num>
  <w:num w:numId="12" w16cid:durableId="671301735">
    <w:abstractNumId w:val="18"/>
  </w:num>
  <w:num w:numId="13" w16cid:durableId="298535766">
    <w:abstractNumId w:val="14"/>
  </w:num>
  <w:num w:numId="14" w16cid:durableId="415056480">
    <w:abstractNumId w:val="26"/>
  </w:num>
  <w:num w:numId="15" w16cid:durableId="1097600333">
    <w:abstractNumId w:val="0"/>
  </w:num>
  <w:num w:numId="16" w16cid:durableId="926114373">
    <w:abstractNumId w:val="3"/>
  </w:num>
  <w:num w:numId="17" w16cid:durableId="1872301176">
    <w:abstractNumId w:val="8"/>
  </w:num>
  <w:num w:numId="18" w16cid:durableId="998459274">
    <w:abstractNumId w:val="24"/>
  </w:num>
  <w:num w:numId="19" w16cid:durableId="607473199">
    <w:abstractNumId w:val="15"/>
  </w:num>
  <w:num w:numId="20" w16cid:durableId="1160124417">
    <w:abstractNumId w:val="31"/>
  </w:num>
  <w:num w:numId="21" w16cid:durableId="1183319616">
    <w:abstractNumId w:val="12"/>
  </w:num>
  <w:num w:numId="22" w16cid:durableId="763694328">
    <w:abstractNumId w:val="5"/>
  </w:num>
  <w:num w:numId="23" w16cid:durableId="1297859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6101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5809479">
    <w:abstractNumId w:val="11"/>
  </w:num>
  <w:num w:numId="26" w16cid:durableId="612707554">
    <w:abstractNumId w:val="28"/>
  </w:num>
  <w:num w:numId="27" w16cid:durableId="1351957794">
    <w:abstractNumId w:val="6"/>
  </w:num>
  <w:num w:numId="28" w16cid:durableId="13200344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5823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9043208">
    <w:abstractNumId w:val="27"/>
  </w:num>
  <w:num w:numId="31" w16cid:durableId="2074044025">
    <w:abstractNumId w:val="29"/>
  </w:num>
  <w:num w:numId="32" w16cid:durableId="1413507947">
    <w:abstractNumId w:val="30"/>
  </w:num>
  <w:num w:numId="33" w16cid:durableId="1003819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84234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7167998">
    <w:abstractNumId w:val="26"/>
    <w:lvlOverride w:ilvl="0">
      <w:startOverride w:val="1"/>
    </w:lvlOverride>
  </w:num>
  <w:num w:numId="36" w16cid:durableId="1679652407">
    <w:abstractNumId w:val="0"/>
    <w:lvlOverride w:ilvl="0">
      <w:startOverride w:val="1"/>
    </w:lvlOverride>
  </w:num>
  <w:num w:numId="37" w16cid:durableId="1588999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4975983">
    <w:abstractNumId w:val="4"/>
  </w:num>
  <w:num w:numId="39" w16cid:durableId="105740647">
    <w:abstractNumId w:val="1"/>
  </w:num>
  <w:num w:numId="40" w16cid:durableId="1875073239">
    <w:abstractNumId w:val="9"/>
  </w:num>
  <w:num w:numId="41" w16cid:durableId="29502182">
    <w:abstractNumId w:val="20"/>
  </w:num>
  <w:num w:numId="42" w16cid:durableId="1610578061">
    <w:abstractNumId w:val="2"/>
  </w:num>
  <w:num w:numId="43" w16cid:durableId="692532350">
    <w:abstractNumId w:val="22"/>
  </w:num>
  <w:num w:numId="44" w16cid:durableId="1450976343">
    <w:abstractNumId w:val="25"/>
  </w:num>
  <w:num w:numId="45" w16cid:durableId="474878572">
    <w:abstractNumId w:val="23"/>
  </w:num>
  <w:num w:numId="46" w16cid:durableId="684136719">
    <w:abstractNumId w:val="10"/>
  </w:num>
  <w:num w:numId="47" w16cid:durableId="161343400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2D24"/>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CE4"/>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1D44"/>
    <w:rsid w:val="00163AA7"/>
    <w:rsid w:val="00165575"/>
    <w:rsid w:val="00165E50"/>
    <w:rsid w:val="00166C2D"/>
    <w:rsid w:val="001728BC"/>
    <w:rsid w:val="00172F28"/>
    <w:rsid w:val="001753A6"/>
    <w:rsid w:val="00176554"/>
    <w:rsid w:val="00176681"/>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705"/>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1D2"/>
    <w:rsid w:val="002903EB"/>
    <w:rsid w:val="002905A6"/>
    <w:rsid w:val="0029063C"/>
    <w:rsid w:val="002906AD"/>
    <w:rsid w:val="00291C0D"/>
    <w:rsid w:val="00293A09"/>
    <w:rsid w:val="00295C6E"/>
    <w:rsid w:val="002962F9"/>
    <w:rsid w:val="0029699E"/>
    <w:rsid w:val="002A01CC"/>
    <w:rsid w:val="002A17FD"/>
    <w:rsid w:val="002A211B"/>
    <w:rsid w:val="002A517F"/>
    <w:rsid w:val="002A65F9"/>
    <w:rsid w:val="002B0029"/>
    <w:rsid w:val="002B03C2"/>
    <w:rsid w:val="002B08FE"/>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293B"/>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2708F"/>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4B99"/>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2538"/>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1B18"/>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4F68AC"/>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5C54"/>
    <w:rsid w:val="00516555"/>
    <w:rsid w:val="00516CC3"/>
    <w:rsid w:val="00516D8B"/>
    <w:rsid w:val="00517594"/>
    <w:rsid w:val="00520853"/>
    <w:rsid w:val="00520E69"/>
    <w:rsid w:val="00521382"/>
    <w:rsid w:val="00521DC4"/>
    <w:rsid w:val="00521F2B"/>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28DE"/>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6BB3"/>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84B7A"/>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76B"/>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65C8"/>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57F75"/>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77992"/>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94"/>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0EF3"/>
    <w:rsid w:val="00A440EE"/>
    <w:rsid w:val="00A44E1F"/>
    <w:rsid w:val="00A45A56"/>
    <w:rsid w:val="00A468A3"/>
    <w:rsid w:val="00A47E70"/>
    <w:rsid w:val="00A51F48"/>
    <w:rsid w:val="00A52FC0"/>
    <w:rsid w:val="00A538A6"/>
    <w:rsid w:val="00A53B77"/>
    <w:rsid w:val="00A53F1A"/>
    <w:rsid w:val="00A54922"/>
    <w:rsid w:val="00A55383"/>
    <w:rsid w:val="00A55484"/>
    <w:rsid w:val="00A5668D"/>
    <w:rsid w:val="00A56E64"/>
    <w:rsid w:val="00A6034C"/>
    <w:rsid w:val="00A611D8"/>
    <w:rsid w:val="00A62BB4"/>
    <w:rsid w:val="00A630F7"/>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0EE5"/>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5CF6"/>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0028"/>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1B6E"/>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7E8"/>
    <w:rsid w:val="00CB29AC"/>
    <w:rsid w:val="00CB29B4"/>
    <w:rsid w:val="00CB2A7C"/>
    <w:rsid w:val="00CB2F42"/>
    <w:rsid w:val="00CB5018"/>
    <w:rsid w:val="00CB7072"/>
    <w:rsid w:val="00CB74BE"/>
    <w:rsid w:val="00CC101A"/>
    <w:rsid w:val="00CC25D8"/>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0A55"/>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1DE4"/>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647"/>
    <w:rsid w:val="00E85A93"/>
    <w:rsid w:val="00E8770D"/>
    <w:rsid w:val="00E9049D"/>
    <w:rsid w:val="00E90E66"/>
    <w:rsid w:val="00E91BC2"/>
    <w:rsid w:val="00E928A5"/>
    <w:rsid w:val="00E9296B"/>
    <w:rsid w:val="00E92EFC"/>
    <w:rsid w:val="00E93D78"/>
    <w:rsid w:val="00E94050"/>
    <w:rsid w:val="00E94CBB"/>
    <w:rsid w:val="00E96F85"/>
    <w:rsid w:val="00E97EF6"/>
    <w:rsid w:val="00EA0427"/>
    <w:rsid w:val="00EA1385"/>
    <w:rsid w:val="00EA13E4"/>
    <w:rsid w:val="00EA1C6C"/>
    <w:rsid w:val="00EA2E47"/>
    <w:rsid w:val="00EA3746"/>
    <w:rsid w:val="00EA5326"/>
    <w:rsid w:val="00EA5745"/>
    <w:rsid w:val="00EA60E3"/>
    <w:rsid w:val="00EA79BE"/>
    <w:rsid w:val="00EA7A5A"/>
    <w:rsid w:val="00EB17BA"/>
    <w:rsid w:val="00EB1B16"/>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35B3"/>
    <w:rsid w:val="00F25D98"/>
    <w:rsid w:val="00F26A78"/>
    <w:rsid w:val="00F26B52"/>
    <w:rsid w:val="00F27018"/>
    <w:rsid w:val="00F270C7"/>
    <w:rsid w:val="00F27CE0"/>
    <w:rsid w:val="00F27D5D"/>
    <w:rsid w:val="00F3006B"/>
    <w:rsid w:val="00F300FB"/>
    <w:rsid w:val="00F30488"/>
    <w:rsid w:val="00F30F02"/>
    <w:rsid w:val="00F321FF"/>
    <w:rsid w:val="00F33718"/>
    <w:rsid w:val="00F3698D"/>
    <w:rsid w:val="00F37BB9"/>
    <w:rsid w:val="00F37C59"/>
    <w:rsid w:val="00F401F7"/>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24F0"/>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yperlink" Target="https://portal.3gpp.org/ngppapp/CreateTdoc.aspx?mode=view&amp;contributionUid=RP-231356"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RP-231356"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portal.3gpp.org/ngppapp/CreateTdoc.aspx?mode=view&amp;contributionUid=RP-231355"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portal.3gpp.org/ngppapp/CreateTdoc.aspx?mode=view&amp;contributionUid=RP-23135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22</Pages>
  <Words>10031</Words>
  <Characters>48521</Characters>
  <Application>Microsoft Office Word</Application>
  <DocSecurity>0</DocSecurity>
  <Lines>404</Lines>
  <Paragraphs>116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58436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35</cp:revision>
  <cp:lastPrinted>2019-01-18T19:05:00Z</cp:lastPrinted>
  <dcterms:created xsi:type="dcterms:W3CDTF">2022-01-08T16:47:00Z</dcterms:created>
  <dcterms:modified xsi:type="dcterms:W3CDTF">2023-07-17T16:45:00Z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